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6866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D753B52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57D2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96866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4C0B3619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119B59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E96866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195E3E0C" w:rsidR="00E96866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5C4457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E96866" w:rsidRPr="00F246C2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96866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570FB46A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F585C" w:rsidRPr="00483087" w14:paraId="0D9CE74F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95D52B" w14:textId="7CE82D96" w:rsidR="000F585C" w:rsidRDefault="00196B22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1FAC9C" w14:textId="77777777" w:rsidR="000F585C" w:rsidRPr="005F36C9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2DBC47" w14:textId="37A6439A" w:rsidR="000F585C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96B22" w:rsidRPr="00483087" w14:paraId="2A11D225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88C1255" w14:textId="08B7ACE3" w:rsidR="00196B22" w:rsidRDefault="00196B22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A8516C" w14:textId="77777777" w:rsidR="00196B22" w:rsidRPr="005F36C9" w:rsidRDefault="00196B22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487087" w14:textId="306017E8" w:rsidR="00196B22" w:rsidRPr="005F36C9" w:rsidRDefault="00196B22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F27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C05AD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8A723" w14:textId="7EDB3167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4A9F">
        <w:rPr>
          <w:rFonts w:asciiTheme="majorBidi" w:hAnsiTheme="majorBidi" w:cstheme="majorBidi"/>
          <w:sz w:val="30"/>
          <w:szCs w:val="30"/>
        </w:rPr>
        <w:t>7</w:t>
      </w:r>
      <w:r w:rsidR="00FF1EE9">
        <w:rPr>
          <w:rFonts w:asciiTheme="majorBidi" w:hAnsiTheme="majorBidi" w:cstheme="majorBidi"/>
          <w:sz w:val="30"/>
          <w:szCs w:val="30"/>
        </w:rPr>
        <w:t xml:space="preserve"> </w:t>
      </w:r>
      <w:r w:rsidR="00A0483C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E72DB8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B03E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E72DB8">
        <w:rPr>
          <w:rFonts w:asciiTheme="majorBidi" w:hAnsiTheme="majorBidi" w:cstheme="majorBidi"/>
          <w:sz w:val="30"/>
          <w:szCs w:val="30"/>
        </w:rPr>
        <w:t>8</w:t>
      </w:r>
    </w:p>
    <w:p w14:paraId="2650A895" w14:textId="77777777" w:rsidR="00BA4E25" w:rsidRPr="005C05AD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C05AD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281265" w14:textId="4D940147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2567</w:t>
      </w:r>
    </w:p>
    <w:p w14:paraId="4C262E60" w14:textId="6FCDF39C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7A69A" w14:textId="2DE59CA8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3EC9">
        <w:rPr>
          <w:rFonts w:asciiTheme="majorBidi" w:hAnsiTheme="majorBidi" w:cstheme="majorBidi"/>
          <w:sz w:val="30"/>
          <w:szCs w:val="30"/>
        </w:rPr>
        <w:t>2567</w:t>
      </w:r>
    </w:p>
    <w:p w14:paraId="36BA1A15" w14:textId="1C875AB1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5C05AD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19"/>
        <w:gridCol w:w="1078"/>
        <w:gridCol w:w="241"/>
        <w:gridCol w:w="1024"/>
        <w:gridCol w:w="248"/>
        <w:gridCol w:w="7"/>
        <w:gridCol w:w="6"/>
        <w:gridCol w:w="1087"/>
        <w:gridCol w:w="243"/>
        <w:gridCol w:w="1108"/>
      </w:tblGrid>
      <w:tr w:rsidR="0067225C" w:rsidRPr="00C946D7" w14:paraId="7032DFE5" w14:textId="77777777" w:rsidTr="00FF1EE9">
        <w:tc>
          <w:tcPr>
            <w:tcW w:w="2278" w:type="pct"/>
          </w:tcPr>
          <w:p w14:paraId="0363BEBF" w14:textId="7690CA6B" w:rsidR="002A61E4" w:rsidRPr="0067225C" w:rsidRDefault="00F1455E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981" w:rsidRPr="00C946D7" w14:paraId="2A81DA07" w14:textId="77777777" w:rsidTr="00FF1EE9">
        <w:tc>
          <w:tcPr>
            <w:tcW w:w="2278" w:type="pct"/>
          </w:tcPr>
          <w:p w14:paraId="6AC44FF8" w14:textId="3CF592E7" w:rsidR="00795981" w:rsidRPr="00E274C8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27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27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083CDFFF" w14:textId="72DD0FE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269F9B4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08" w:hanging="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D2D7B" w14:textId="7B81D920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  <w:gridSpan w:val="3"/>
          </w:tcPr>
          <w:p w14:paraId="66E69F46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9273B" w14:textId="25439C9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1AE2E45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FAD23" w14:textId="27EFC4E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95981" w:rsidRPr="00C946D7" w14:paraId="63DD83B4" w14:textId="77777777" w:rsidTr="0067225C">
        <w:tc>
          <w:tcPr>
            <w:tcW w:w="2278" w:type="pct"/>
          </w:tcPr>
          <w:p w14:paraId="52960ED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61C529B2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981" w:rsidRPr="00C946D7" w14:paraId="1FAE6860" w14:textId="77777777" w:rsidTr="00FF1EE9">
        <w:tc>
          <w:tcPr>
            <w:tcW w:w="2278" w:type="pct"/>
          </w:tcPr>
          <w:p w14:paraId="44127BC3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422CCD9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194E9E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3E9B633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7FFA237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FEC9BC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D8DFC26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B0F2940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22F" w:rsidRPr="00C946D7" w14:paraId="26B973CE" w14:textId="77777777" w:rsidTr="00FF1EE9">
        <w:tc>
          <w:tcPr>
            <w:tcW w:w="2278" w:type="pct"/>
          </w:tcPr>
          <w:p w14:paraId="00E6E27A" w14:textId="77777777" w:rsidR="0068622F" w:rsidRPr="00CC057B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2" w:type="pct"/>
          </w:tcPr>
          <w:p w14:paraId="348B0D41" w14:textId="74C88FC8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885386" w14:textId="77777777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F92A02" w14:textId="453E4D12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6CD8DA8" w14:textId="77777777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C03454" w14:textId="1A2588CF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15,72</w:t>
            </w:r>
            <w:r w:rsidR="00A1566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76A47399" w14:textId="77777777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DF3A2CE" w14:textId="741D38E6" w:rsidR="0068622F" w:rsidRPr="00C946D7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</w:rPr>
              <w:t>15,474</w:t>
            </w:r>
          </w:p>
        </w:tc>
      </w:tr>
      <w:tr w:rsidR="0068622F" w:rsidRPr="00C946D7" w14:paraId="49AFEDD8" w14:textId="77777777" w:rsidTr="00FF1EE9">
        <w:tc>
          <w:tcPr>
            <w:tcW w:w="2278" w:type="pct"/>
          </w:tcPr>
          <w:p w14:paraId="2EB9000B" w14:textId="1FBEC43A" w:rsidR="0068622F" w:rsidRPr="00CC057B" w:rsidRDefault="0068622F" w:rsidP="0068622F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 w:rsidR="007C50D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0A436A69" w14:textId="4AA2F6EA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55EB66" w14:textId="77777777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349D2C" w14:textId="08A17318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7B7E50C9" w14:textId="77777777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EE2AE0" w14:textId="6762E351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  <w:r w:rsidR="000E676D">
              <w:rPr>
                <w:rFonts w:ascii="Angsana New" w:hAnsi="Angsana New" w:cs="Angsana New"/>
                <w:sz w:val="30"/>
                <w:szCs w:val="30"/>
                <w:lang w:val="en-GB"/>
              </w:rPr>
              <w:t>92</w:t>
            </w:r>
          </w:p>
        </w:tc>
        <w:tc>
          <w:tcPr>
            <w:tcW w:w="131" w:type="pct"/>
          </w:tcPr>
          <w:p w14:paraId="46EFB6F4" w14:textId="77777777" w:rsidR="0068622F" w:rsidRPr="00CD295C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54A97D6" w14:textId="3F10953D" w:rsidR="0068622F" w:rsidRPr="00C946D7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  <w:lang w:val="en-GB"/>
              </w:rPr>
              <w:t>492</w:t>
            </w:r>
          </w:p>
        </w:tc>
      </w:tr>
      <w:tr w:rsidR="00DE475B" w:rsidRPr="00C946D7" w14:paraId="2B90108A" w14:textId="77777777" w:rsidTr="00FF1EE9">
        <w:tc>
          <w:tcPr>
            <w:tcW w:w="2278" w:type="pct"/>
          </w:tcPr>
          <w:p w14:paraId="3986BC03" w14:textId="77777777" w:rsidR="00DE475B" w:rsidRPr="00350868" w:rsidRDefault="00DE475B" w:rsidP="00DE47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E791F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D76029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790DDE9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B9E10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F979E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2C64C50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C6A7825" w14:textId="08F11692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6E309989" w14:textId="77777777" w:rsidTr="00FF1EE9">
        <w:tc>
          <w:tcPr>
            <w:tcW w:w="2278" w:type="pct"/>
          </w:tcPr>
          <w:p w14:paraId="0D1D3EE3" w14:textId="77777777" w:rsidR="00DE475B" w:rsidRPr="00350868" w:rsidRDefault="00DE475B" w:rsidP="00DE47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60250D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1E377A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E71588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D5EAC68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08D870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264258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27010B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43B8FAB6" w14:textId="77777777" w:rsidTr="00FF1EE9">
        <w:tc>
          <w:tcPr>
            <w:tcW w:w="2278" w:type="pct"/>
          </w:tcPr>
          <w:p w14:paraId="5DE8B713" w14:textId="54126DB9" w:rsidR="00DE475B" w:rsidRPr="00350868" w:rsidRDefault="00DE475B" w:rsidP="00DE47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3C44771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F59756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7BB9D8C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739805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25A875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1BC5AC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1F29E8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6FBCDCC6" w14:textId="77777777" w:rsidTr="00FF1EE9">
        <w:tc>
          <w:tcPr>
            <w:tcW w:w="2278" w:type="pct"/>
          </w:tcPr>
          <w:p w14:paraId="4766D178" w14:textId="77777777" w:rsidR="00DE475B" w:rsidRDefault="00DE475B" w:rsidP="00DE475B">
            <w:pPr>
              <w:rPr>
                <w:rFonts w:ascii="Angsana New" w:hAnsi="Angsana New" w:cs="Angsana New"/>
                <w:sz w:val="30"/>
                <w:szCs w:val="30"/>
              </w:rPr>
            </w:pPr>
          </w:p>
          <w:p w14:paraId="2080DC44" w14:textId="065C5222" w:rsidR="00960B18" w:rsidRPr="00FF1EE9" w:rsidRDefault="00960B18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A8EE9A8" w14:textId="76BE8760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7A69A6A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D7E99D1" w14:textId="24E4C0A0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CDFC171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0CCFB5" w14:textId="6E85FA6B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98953C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45FF168" w14:textId="62082BD2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475B" w:rsidRPr="00C946D7" w14:paraId="6C819902" w14:textId="77777777" w:rsidTr="00FF1EE9">
        <w:trPr>
          <w:tblHeader/>
        </w:trPr>
        <w:tc>
          <w:tcPr>
            <w:tcW w:w="2278" w:type="pct"/>
          </w:tcPr>
          <w:p w14:paraId="193AC293" w14:textId="0D41CEF5" w:rsidR="00DE475B" w:rsidRPr="0067225C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7E474582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F4290B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07B6024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75B" w:rsidRPr="00C946D7" w14:paraId="6C9F7141" w14:textId="77777777" w:rsidTr="00FF1EE9">
        <w:trPr>
          <w:tblHeader/>
        </w:trPr>
        <w:tc>
          <w:tcPr>
            <w:tcW w:w="2278" w:type="pct"/>
          </w:tcPr>
          <w:p w14:paraId="42D7C54E" w14:textId="64C768F2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27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27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6AB92A9C" w14:textId="3888A1BD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CA4846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7751AF" w14:textId="75C6506C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3285754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4EFE773" w14:textId="390AEDEE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428F006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8" w:right="-108" w:hanging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EDF76" w14:textId="5E37C506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E475B" w:rsidRPr="00C946D7" w14:paraId="33D73EDB" w14:textId="77777777" w:rsidTr="0067225C">
        <w:trPr>
          <w:tblHeader/>
        </w:trPr>
        <w:tc>
          <w:tcPr>
            <w:tcW w:w="2278" w:type="pct"/>
          </w:tcPr>
          <w:p w14:paraId="3BC8BE1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1F30F297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75B" w:rsidRPr="00C946D7" w14:paraId="5D7836BF" w14:textId="77777777" w:rsidTr="00FF1EE9">
        <w:tc>
          <w:tcPr>
            <w:tcW w:w="2278" w:type="pct"/>
          </w:tcPr>
          <w:p w14:paraId="6A2E165B" w14:textId="77777777" w:rsidR="00DE475B" w:rsidRPr="00C946D7" w:rsidRDefault="00DE475B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51CA26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8E771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7AD5D8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6A6CF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6E289E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D25FA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0AB7A1B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45CEB3F8" w14:textId="77777777" w:rsidTr="00FF1EE9">
        <w:tc>
          <w:tcPr>
            <w:tcW w:w="2278" w:type="pct"/>
          </w:tcPr>
          <w:p w14:paraId="2DEC9AEE" w14:textId="77777777" w:rsidR="00DE475B" w:rsidRPr="00C946D7" w:rsidRDefault="00DE475B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690058B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D57CCBA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C55E58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652F30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77418FCE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936CA3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F9A8D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2120E47B" w14:textId="77777777" w:rsidTr="001004FC">
        <w:tc>
          <w:tcPr>
            <w:tcW w:w="2278" w:type="pct"/>
          </w:tcPr>
          <w:p w14:paraId="11E973BD" w14:textId="4421A3CD" w:rsidR="00DE475B" w:rsidRPr="00C946D7" w:rsidRDefault="00DE475B" w:rsidP="00DE475B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2" w:type="pct"/>
            <w:shd w:val="clear" w:color="auto" w:fill="auto"/>
          </w:tcPr>
          <w:p w14:paraId="4409D886" w14:textId="0D272B92" w:rsidR="00DE475B" w:rsidRPr="001004FC" w:rsidRDefault="0068622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2,241</w:t>
            </w:r>
          </w:p>
        </w:tc>
        <w:tc>
          <w:tcPr>
            <w:tcW w:w="130" w:type="pct"/>
          </w:tcPr>
          <w:p w14:paraId="48C475BB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3E553BC" w14:textId="011EEFD9" w:rsidR="00DE475B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  <w:lang w:val="en-GB"/>
              </w:rPr>
              <w:t>1,716</w:t>
            </w:r>
          </w:p>
        </w:tc>
        <w:tc>
          <w:tcPr>
            <w:tcW w:w="134" w:type="pct"/>
          </w:tcPr>
          <w:p w14:paraId="7FCA341A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0B3DBD5D" w14:textId="33BB687A" w:rsidR="00DE475B" w:rsidRPr="00C946D7" w:rsidRDefault="0068622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2,241</w:t>
            </w:r>
          </w:p>
        </w:tc>
        <w:tc>
          <w:tcPr>
            <w:tcW w:w="131" w:type="pct"/>
          </w:tcPr>
          <w:p w14:paraId="5A964C42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2F87803" w14:textId="063D72E3" w:rsidR="00DE475B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</w:tr>
      <w:tr w:rsidR="00DE475B" w:rsidRPr="00C946D7" w14:paraId="2A1BFF38" w14:textId="77777777" w:rsidTr="001004FC">
        <w:tc>
          <w:tcPr>
            <w:tcW w:w="2278" w:type="pct"/>
          </w:tcPr>
          <w:p w14:paraId="05EA10EA" w14:textId="77777777" w:rsidR="00DE475B" w:rsidRPr="00C946D7" w:rsidRDefault="00DE475B" w:rsidP="00DE475B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shd w:val="clear" w:color="auto" w:fill="auto"/>
          </w:tcPr>
          <w:p w14:paraId="7F978665" w14:textId="01F88C8E" w:rsidR="00DE475B" w:rsidRPr="001004FC" w:rsidRDefault="00A733ED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30" w:type="pct"/>
          </w:tcPr>
          <w:p w14:paraId="730BC307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545EAF1" w14:textId="36FD851E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34" w:type="pct"/>
          </w:tcPr>
          <w:p w14:paraId="0652DBB9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33C3F637" w14:textId="7259A46A" w:rsidR="00DE475B" w:rsidRPr="00C946D7" w:rsidRDefault="00A733ED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31" w:type="pct"/>
          </w:tcPr>
          <w:p w14:paraId="7FC963A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C022A41" w14:textId="399CA4AA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DE475B" w:rsidRPr="00483087" w14:paraId="2F6C060C" w14:textId="77777777" w:rsidTr="001004FC">
        <w:tc>
          <w:tcPr>
            <w:tcW w:w="2278" w:type="pct"/>
          </w:tcPr>
          <w:p w14:paraId="0F1AC7B6" w14:textId="77777777" w:rsidR="00DE475B" w:rsidRPr="003A6CED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C45B8" w14:textId="69A897EA" w:rsidR="00DE475B" w:rsidRPr="007B2D70" w:rsidRDefault="0068622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2D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C27188" w:rsidRPr="007B2D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130" w:type="pct"/>
          </w:tcPr>
          <w:p w14:paraId="01BB6AF4" w14:textId="77777777" w:rsidR="00DE475B" w:rsidRPr="007B2D70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16BD59B2" w:rsidR="00DE475B" w:rsidRPr="007B2D70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2D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1,793</w:t>
            </w:r>
          </w:p>
        </w:tc>
        <w:tc>
          <w:tcPr>
            <w:tcW w:w="134" w:type="pct"/>
          </w:tcPr>
          <w:p w14:paraId="1DA2059D" w14:textId="77777777" w:rsidR="00DE475B" w:rsidRPr="007B2D70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E2C54" w14:textId="6BC8CA16" w:rsidR="00DE475B" w:rsidRPr="007B2D70" w:rsidRDefault="00C27188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2D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2,318</w:t>
            </w:r>
          </w:p>
        </w:tc>
        <w:tc>
          <w:tcPr>
            <w:tcW w:w="131" w:type="pct"/>
          </w:tcPr>
          <w:p w14:paraId="79B7799D" w14:textId="77777777" w:rsidR="00DE475B" w:rsidRPr="007B2D70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6721D6DA" w:rsidR="00DE475B" w:rsidRPr="003A6CED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1,793</w:t>
            </w:r>
          </w:p>
        </w:tc>
      </w:tr>
    </w:tbl>
    <w:p w14:paraId="7A9E8D0B" w14:textId="77777777" w:rsidR="002A61E4" w:rsidRPr="00EE17A5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CD54ED" w14:textId="5127696E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มีนาคม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352AA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และ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ธันวาคม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352A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5C3FC04B" w14:textId="46795D97" w:rsidR="00DE4575" w:rsidRPr="00EE17A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78"/>
        <w:gridCol w:w="270"/>
        <w:gridCol w:w="990"/>
        <w:gridCol w:w="268"/>
        <w:gridCol w:w="1075"/>
        <w:gridCol w:w="268"/>
        <w:gridCol w:w="1073"/>
      </w:tblGrid>
      <w:tr w:rsidR="007F6ED9" w:rsidRPr="00F205C4" w14:paraId="5A3AA90F" w14:textId="77777777" w:rsidTr="00D80EA4">
        <w:trPr>
          <w:trHeight w:val="422"/>
          <w:tblHeader/>
        </w:trPr>
        <w:tc>
          <w:tcPr>
            <w:tcW w:w="2285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CE3" w:rsidRPr="00F205C4" w14:paraId="6D4E905C" w14:textId="77777777" w:rsidTr="00D80EA4">
        <w:trPr>
          <w:trHeight w:val="402"/>
          <w:tblHeader/>
        </w:trPr>
        <w:tc>
          <w:tcPr>
            <w:tcW w:w="2285" w:type="pct"/>
          </w:tcPr>
          <w:p w14:paraId="1D10CA5D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83001F7" w14:textId="5C11350F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4C832B3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DF24B" w14:textId="3646B68C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54E4FE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E18B2A" w14:textId="40DB9779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AA48825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07F4FF" w14:textId="41E98969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6CE3" w:rsidRPr="00F205C4" w14:paraId="51091F49" w14:textId="77777777" w:rsidTr="00D80EA4">
        <w:trPr>
          <w:trHeight w:val="412"/>
          <w:tblHeader/>
        </w:trPr>
        <w:tc>
          <w:tcPr>
            <w:tcW w:w="2285" w:type="pct"/>
          </w:tcPr>
          <w:p w14:paraId="17748F26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47174" w14:textId="20EBD513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8A16860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2E00D1" w14:textId="201C8698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6E238E0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ACD93E" w14:textId="161451A0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51700A1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8009EA" w14:textId="2E2D3463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36CE3" w:rsidRPr="00F205C4" w14:paraId="5BB67607" w14:textId="77777777" w:rsidTr="00D80EA4">
        <w:trPr>
          <w:trHeight w:val="422"/>
          <w:tblHeader/>
        </w:trPr>
        <w:tc>
          <w:tcPr>
            <w:tcW w:w="2285" w:type="pct"/>
          </w:tcPr>
          <w:p w14:paraId="66022615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7B7BE96A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CE3" w:rsidRPr="00F205C4" w14:paraId="01B28C33" w14:textId="77777777" w:rsidTr="00D80EA4">
        <w:trPr>
          <w:trHeight w:val="422"/>
        </w:trPr>
        <w:tc>
          <w:tcPr>
            <w:tcW w:w="2285" w:type="pct"/>
          </w:tcPr>
          <w:p w14:paraId="01DAC164" w14:textId="467089EB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15" w:type="pct"/>
            <w:gridSpan w:val="7"/>
          </w:tcPr>
          <w:p w14:paraId="4039BA72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8622F" w:rsidRPr="00E27DCD" w14:paraId="41CE4AA8" w14:textId="77777777" w:rsidTr="00D80EA4">
        <w:trPr>
          <w:trHeight w:val="237"/>
        </w:trPr>
        <w:tc>
          <w:tcPr>
            <w:tcW w:w="2285" w:type="pct"/>
          </w:tcPr>
          <w:p w14:paraId="39B93068" w14:textId="77777777" w:rsidR="0068622F" w:rsidRPr="00DA40F2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082E240" w14:textId="259C41E7" w:rsidR="0068622F" w:rsidRPr="00DA40F2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82E5AEA" w14:textId="77777777" w:rsidR="0068622F" w:rsidRPr="00DA40F2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562762E" w14:textId="12E54341" w:rsidR="0068622F" w:rsidRPr="00350868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D5CC53C" w14:textId="77777777" w:rsidR="0068622F" w:rsidRPr="00DA40F2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B0778D2" w14:textId="17C2A420" w:rsidR="0068622F" w:rsidRPr="00DA40F2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11,20</w:t>
            </w:r>
            <w:r w:rsidR="00E11A7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8B2EAF3" w14:textId="77777777" w:rsidR="0068622F" w:rsidRPr="00DA40F2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2EC643E" w14:textId="51438CDB" w:rsidR="0068622F" w:rsidRPr="00FF1EE9" w:rsidRDefault="0068622F" w:rsidP="0068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19BC">
              <w:rPr>
                <w:rFonts w:asciiTheme="majorBidi" w:hAnsiTheme="majorBidi" w:cstheme="majorBidi"/>
                <w:sz w:val="30"/>
                <w:szCs w:val="30"/>
              </w:rPr>
              <w:t>11,382</w:t>
            </w:r>
          </w:p>
        </w:tc>
      </w:tr>
    </w:tbl>
    <w:p w14:paraId="24F42517" w14:textId="77777777" w:rsidR="00003B19" w:rsidRDefault="00003B19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</w:p>
    <w:p w14:paraId="111726BF" w14:textId="202ACC81" w:rsidR="006B6CF1" w:rsidRPr="00107459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745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1D7B2AA9" w:rsidR="00357CC8" w:rsidRPr="00AC680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05370" w14:textId="1132EF73" w:rsidR="00893E04" w:rsidRDefault="00893E04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3E04">
        <w:rPr>
          <w:rFonts w:asciiTheme="majorBidi" w:hAnsiTheme="majorBidi" w:cstheme="majorBidi" w:hint="cs"/>
          <w:spacing w:val="-2"/>
          <w:sz w:val="30"/>
          <w:szCs w:val="30"/>
          <w:cs/>
        </w:rPr>
        <w:t>กลุ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่มบริษัทไม่มีสัญญาสำคัญใหม่ที่ทำกับกิจการที่เกี่ยวข้องกันในระหว่าง</w:t>
      </w:r>
      <w:r w:rsidR="00A36CE3" w:rsidRPr="00A36CE3">
        <w:rPr>
          <w:rFonts w:asciiTheme="majorBidi" w:hAnsiTheme="majorBidi" w:cs="Angsana New" w:hint="cs"/>
          <w:spacing w:val="-2"/>
          <w:sz w:val="30"/>
          <w:szCs w:val="30"/>
          <w:cs/>
        </w:rPr>
        <w:t>งวดสามเดือนสิ้นสุดวันที่</w:t>
      </w:r>
      <w:r w:rsidR="00A36CE3" w:rsidRPr="00A36CE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Theme="majorBidi" w:hAnsiTheme="majorBidi" w:cs="Angsana New"/>
          <w:spacing w:val="-2"/>
          <w:sz w:val="30"/>
          <w:szCs w:val="30"/>
        </w:rPr>
        <w:t>31</w:t>
      </w:r>
      <w:r w:rsidR="00A36CE3" w:rsidRPr="00A36CE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36CE3" w:rsidRPr="00A36CE3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A36CE3" w:rsidRPr="00A36CE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Theme="majorBidi" w:hAnsiTheme="majorBidi" w:cs="Angsana New"/>
          <w:spacing w:val="-2"/>
          <w:sz w:val="30"/>
          <w:szCs w:val="30"/>
        </w:rPr>
        <w:t>2568</w:t>
      </w:r>
    </w:p>
    <w:p w14:paraId="409A1592" w14:textId="77777777" w:rsidR="00893E04" w:rsidRDefault="0089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0B3A7E6" w14:textId="22D44BBF" w:rsidR="00AB5EBA" w:rsidRDefault="00AB5EBA" w:rsidP="00E45B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AC680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90"/>
        <w:gridCol w:w="1538"/>
        <w:gridCol w:w="389"/>
        <w:gridCol w:w="1426"/>
      </w:tblGrid>
      <w:tr w:rsidR="00A15668" w:rsidRPr="00F205C4" w14:paraId="623F423C" w14:textId="77777777" w:rsidTr="00A15668">
        <w:trPr>
          <w:trHeight w:val="424"/>
          <w:tblHeader/>
        </w:trPr>
        <w:tc>
          <w:tcPr>
            <w:tcW w:w="3206" w:type="pct"/>
          </w:tcPr>
          <w:p w14:paraId="136E944A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4" w:type="pct"/>
            <w:gridSpan w:val="3"/>
          </w:tcPr>
          <w:p w14:paraId="143B9FAC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4EEFB9A9" w14:textId="77777777" w:rsidTr="00A15668">
        <w:trPr>
          <w:trHeight w:val="404"/>
          <w:tblHeader/>
        </w:trPr>
        <w:tc>
          <w:tcPr>
            <w:tcW w:w="3206" w:type="pct"/>
          </w:tcPr>
          <w:p w14:paraId="2FDCE20C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47D8AF90" w14:textId="5341EA20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08" w:type="pct"/>
          </w:tcPr>
          <w:p w14:paraId="5ED412E8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08E64831" w14:textId="17F8B15B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5668" w:rsidRPr="00F205C4" w14:paraId="4A61A6B5" w14:textId="77777777" w:rsidTr="00A15668">
        <w:trPr>
          <w:trHeight w:val="414"/>
          <w:tblHeader/>
        </w:trPr>
        <w:tc>
          <w:tcPr>
            <w:tcW w:w="3206" w:type="pct"/>
          </w:tcPr>
          <w:p w14:paraId="5DB2656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1FE8240A" w14:textId="66101080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8" w:type="pct"/>
          </w:tcPr>
          <w:p w14:paraId="27BB5965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59612F49" w14:textId="26AC8405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15668" w:rsidRPr="00F205C4" w14:paraId="12BDEF91" w14:textId="77777777" w:rsidTr="00A15668">
        <w:trPr>
          <w:trHeight w:val="424"/>
          <w:tblHeader/>
        </w:trPr>
        <w:tc>
          <w:tcPr>
            <w:tcW w:w="3206" w:type="pct"/>
          </w:tcPr>
          <w:p w14:paraId="1F454CD7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pct"/>
            <w:gridSpan w:val="3"/>
          </w:tcPr>
          <w:p w14:paraId="6E02787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668" w:rsidRPr="00F205C4" w14:paraId="0579D1D3" w14:textId="77777777" w:rsidTr="00A15668">
        <w:trPr>
          <w:trHeight w:val="414"/>
        </w:trPr>
        <w:tc>
          <w:tcPr>
            <w:tcW w:w="3206" w:type="pct"/>
          </w:tcPr>
          <w:p w14:paraId="1B9C4FC4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823" w:type="pct"/>
          </w:tcPr>
          <w:p w14:paraId="56ACCD9F" w14:textId="6E3C0777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sz w:val="30"/>
                <w:szCs w:val="30"/>
              </w:rPr>
              <w:t>99,078</w:t>
            </w:r>
          </w:p>
        </w:tc>
        <w:tc>
          <w:tcPr>
            <w:tcW w:w="208" w:type="pct"/>
          </w:tcPr>
          <w:p w14:paraId="3E59282D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7D6710E6" w14:textId="2FF62224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85,822</w:t>
            </w:r>
          </w:p>
        </w:tc>
      </w:tr>
      <w:tr w:rsidR="00A15668" w:rsidRPr="00F205C4" w14:paraId="618EF003" w14:textId="77777777" w:rsidTr="00A15668">
        <w:trPr>
          <w:trHeight w:val="404"/>
        </w:trPr>
        <w:tc>
          <w:tcPr>
            <w:tcW w:w="3206" w:type="pct"/>
          </w:tcPr>
          <w:p w14:paraId="2D734B28" w14:textId="73E38581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3B1701E7" w14:textId="1A49FCA9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sz w:val="30"/>
                <w:szCs w:val="30"/>
              </w:rPr>
              <w:t>35,98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8" w:type="pct"/>
          </w:tcPr>
          <w:p w14:paraId="7CB0DE3B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84A87C1" w14:textId="638D3EF9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33,345</w:t>
            </w:r>
          </w:p>
        </w:tc>
      </w:tr>
      <w:tr w:rsidR="00A15668" w:rsidRPr="00F205C4" w14:paraId="3D413EE5" w14:textId="77777777" w:rsidTr="00A15668">
        <w:trPr>
          <w:trHeight w:val="424"/>
        </w:trPr>
        <w:tc>
          <w:tcPr>
            <w:tcW w:w="3206" w:type="pct"/>
            <w:vAlign w:val="bottom"/>
          </w:tcPr>
          <w:p w14:paraId="439A97D4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1CBF79B5" w14:textId="5731E9B1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135,06</w:t>
            </w:r>
            <w:r w:rsidR="00010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8" w:type="pct"/>
          </w:tcPr>
          <w:p w14:paraId="78ACD87C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9FA150B" w14:textId="22C5D370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119,167</w:t>
            </w:r>
          </w:p>
        </w:tc>
      </w:tr>
      <w:tr w:rsidR="00A15668" w:rsidRPr="00F205C4" w14:paraId="06153169" w14:textId="77777777" w:rsidTr="00A15668">
        <w:trPr>
          <w:trHeight w:val="404"/>
        </w:trPr>
        <w:tc>
          <w:tcPr>
            <w:tcW w:w="3206" w:type="pct"/>
            <w:vAlign w:val="bottom"/>
          </w:tcPr>
          <w:p w14:paraId="0B16A68B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7EFFE3AE" w14:textId="332FC69A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sz w:val="30"/>
                <w:szCs w:val="30"/>
              </w:rPr>
              <w:t>(1,6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A156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8" w:type="pct"/>
          </w:tcPr>
          <w:p w14:paraId="39CE8B77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3C91472" w14:textId="1D3C4912" w:rsidR="00A15668" w:rsidRPr="000C5C7A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(1,134)</w:t>
            </w:r>
          </w:p>
        </w:tc>
      </w:tr>
      <w:tr w:rsidR="00A15668" w:rsidRPr="00F205C4" w14:paraId="75B184A8" w14:textId="77777777" w:rsidTr="00A15668">
        <w:trPr>
          <w:trHeight w:val="424"/>
        </w:trPr>
        <w:tc>
          <w:tcPr>
            <w:tcW w:w="3206" w:type="pct"/>
          </w:tcPr>
          <w:p w14:paraId="761546F5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4BFA6495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133,406</w:t>
            </w:r>
          </w:p>
        </w:tc>
        <w:tc>
          <w:tcPr>
            <w:tcW w:w="208" w:type="pct"/>
          </w:tcPr>
          <w:p w14:paraId="01D89DA1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25D00C74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118,033</w:t>
            </w:r>
          </w:p>
        </w:tc>
      </w:tr>
    </w:tbl>
    <w:p w14:paraId="1B52253A" w14:textId="539CFF97" w:rsidR="002C72AC" w:rsidRPr="00AC6805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359"/>
        <w:gridCol w:w="1440"/>
      </w:tblGrid>
      <w:tr w:rsidR="00A15668" w:rsidRPr="00F205C4" w14:paraId="247F3F68" w14:textId="77777777" w:rsidTr="000F7435">
        <w:trPr>
          <w:trHeight w:val="344"/>
        </w:trPr>
        <w:tc>
          <w:tcPr>
            <w:tcW w:w="3221" w:type="pct"/>
          </w:tcPr>
          <w:p w14:paraId="102A9B64" w14:textId="776EE908" w:rsidR="00A15668" w:rsidRPr="000F7435" w:rsidRDefault="00A1566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F74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779" w:type="pct"/>
            <w:gridSpan w:val="3"/>
          </w:tcPr>
          <w:p w14:paraId="038D7052" w14:textId="477E338D" w:rsidR="00A15668" w:rsidRPr="00940D1F" w:rsidRDefault="00A15668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7A3E4399" w14:textId="77777777" w:rsidTr="00A15668">
        <w:trPr>
          <w:trHeight w:val="419"/>
        </w:trPr>
        <w:tc>
          <w:tcPr>
            <w:tcW w:w="3221" w:type="pct"/>
          </w:tcPr>
          <w:p w14:paraId="5C0BA00F" w14:textId="2D63A17E" w:rsidR="00A15668" w:rsidRPr="00F205C4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8" w:type="pct"/>
          </w:tcPr>
          <w:p w14:paraId="45083B50" w14:textId="00E2F9A2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2" w:type="pct"/>
          </w:tcPr>
          <w:p w14:paraId="67D83A10" w14:textId="77777777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6D385505" w14:textId="7FC5BA27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15668" w:rsidRPr="00F205C4" w14:paraId="7E2F9F55" w14:textId="77777777" w:rsidTr="00A15668">
        <w:trPr>
          <w:trHeight w:val="430"/>
        </w:trPr>
        <w:tc>
          <w:tcPr>
            <w:tcW w:w="3221" w:type="pct"/>
          </w:tcPr>
          <w:p w14:paraId="41510A72" w14:textId="77777777" w:rsidR="00A15668" w:rsidRPr="00EE69B2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9" w:type="pct"/>
            <w:gridSpan w:val="3"/>
          </w:tcPr>
          <w:p w14:paraId="22EAC063" w14:textId="77777777" w:rsidR="00A15668" w:rsidRPr="00E64DFC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668" w:rsidRPr="00F205C4" w14:paraId="4C871FC8" w14:textId="77777777" w:rsidTr="00A15668">
        <w:trPr>
          <w:trHeight w:val="397"/>
        </w:trPr>
        <w:tc>
          <w:tcPr>
            <w:tcW w:w="3221" w:type="pct"/>
          </w:tcPr>
          <w:p w14:paraId="40B03181" w14:textId="77777777" w:rsidR="00A15668" w:rsidRPr="00F205C4" w:rsidRDefault="00A15668" w:rsidP="00FA57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818" w:type="pct"/>
            <w:shd w:val="clear" w:color="auto" w:fill="auto"/>
          </w:tcPr>
          <w:p w14:paraId="4267E899" w14:textId="3E5B14A6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F7435">
              <w:rPr>
                <w:rFonts w:asciiTheme="majorBidi" w:hAnsiTheme="majorBidi" w:cstheme="majorBidi"/>
                <w:sz w:val="30"/>
                <w:szCs w:val="30"/>
              </w:rPr>
              <w:t>277,810</w:t>
            </w:r>
          </w:p>
        </w:tc>
        <w:tc>
          <w:tcPr>
            <w:tcW w:w="192" w:type="pct"/>
            <w:shd w:val="clear" w:color="auto" w:fill="auto"/>
          </w:tcPr>
          <w:p w14:paraId="2752FB0B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shd w:val="clear" w:color="auto" w:fill="auto"/>
          </w:tcPr>
          <w:p w14:paraId="35759715" w14:textId="6369A7E5" w:rsidR="00A15668" w:rsidRPr="00D80EA4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sz w:val="30"/>
                <w:szCs w:val="30"/>
              </w:rPr>
              <w:t>323,990</w:t>
            </w:r>
          </w:p>
        </w:tc>
      </w:tr>
      <w:tr w:rsidR="00A15668" w:rsidRPr="00F205C4" w14:paraId="3AAD5302" w14:textId="77777777" w:rsidTr="007B2D70">
        <w:trPr>
          <w:trHeight w:val="191"/>
        </w:trPr>
        <w:tc>
          <w:tcPr>
            <w:tcW w:w="3221" w:type="pct"/>
          </w:tcPr>
          <w:p w14:paraId="4C226E56" w14:textId="0733781D" w:rsidR="00A15668" w:rsidRPr="007B2D70" w:rsidRDefault="00A15668" w:rsidP="007B2D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การปรับลดมูลค่าเป็นมูลค่าสุทธิที่คาดว่าจะได้รับ</w:t>
            </w:r>
          </w:p>
        </w:tc>
        <w:tc>
          <w:tcPr>
            <w:tcW w:w="818" w:type="pct"/>
            <w:shd w:val="clear" w:color="auto" w:fill="auto"/>
          </w:tcPr>
          <w:p w14:paraId="0AEC7056" w14:textId="7AC90EB1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2" w:type="pct"/>
            <w:shd w:val="clear" w:color="auto" w:fill="auto"/>
          </w:tcPr>
          <w:p w14:paraId="2B9E558E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shd w:val="clear" w:color="auto" w:fill="auto"/>
          </w:tcPr>
          <w:p w14:paraId="150DD1B2" w14:textId="0AA8C6DD" w:rsidR="00A15668" w:rsidRPr="00D80EA4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A15668" w:rsidRPr="00F205C4" w14:paraId="3D0FD28D" w14:textId="77777777" w:rsidTr="00A15668">
        <w:trPr>
          <w:trHeight w:val="408"/>
        </w:trPr>
        <w:tc>
          <w:tcPr>
            <w:tcW w:w="3221" w:type="pct"/>
          </w:tcPr>
          <w:p w14:paraId="26564FD1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</w:tcPr>
          <w:p w14:paraId="5840C177" w14:textId="1C673715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2" w:type="pct"/>
          </w:tcPr>
          <w:p w14:paraId="474AE971" w14:textId="77777777" w:rsidR="00A15668" w:rsidRPr="00A15668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A6D84" w14:textId="7B9D40F7" w:rsidR="00A15668" w:rsidRPr="00A15668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6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324,171</w:t>
            </w:r>
          </w:p>
        </w:tc>
      </w:tr>
    </w:tbl>
    <w:p w14:paraId="49062616" w14:textId="77777777" w:rsidR="005D60C3" w:rsidRPr="00AC6805" w:rsidRDefault="005D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AC6805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830"/>
        <w:gridCol w:w="1530"/>
      </w:tblGrid>
      <w:tr w:rsidR="00913318" w:rsidRPr="002C72AC" w14:paraId="1D565E8B" w14:textId="77777777" w:rsidTr="00913318">
        <w:trPr>
          <w:cantSplit/>
          <w:tblHeader/>
        </w:trPr>
        <w:tc>
          <w:tcPr>
            <w:tcW w:w="7830" w:type="dxa"/>
            <w:vAlign w:val="bottom"/>
            <w:hideMark/>
          </w:tcPr>
          <w:p w14:paraId="155D0E97" w14:textId="7D223962" w:rsidR="00913318" w:rsidRPr="002C72AC" w:rsidRDefault="00913318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30" w:type="dxa"/>
            <w:hideMark/>
          </w:tcPr>
          <w:p w14:paraId="2E058262" w14:textId="77777777" w:rsidR="00913318" w:rsidRPr="00913318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2467C70A" w14:textId="77777777" w:rsidR="00913318" w:rsidRPr="002C72AC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4966" w:rsidRPr="002C72AC" w14:paraId="3259F5B2" w14:textId="77777777" w:rsidTr="00913318">
        <w:trPr>
          <w:cantSplit/>
          <w:tblHeader/>
        </w:trPr>
        <w:tc>
          <w:tcPr>
            <w:tcW w:w="7830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3318" w:rsidRPr="002C72AC" w14:paraId="4DE1A4FC" w14:textId="77777777" w:rsidTr="00913318">
        <w:trPr>
          <w:cantSplit/>
        </w:trPr>
        <w:tc>
          <w:tcPr>
            <w:tcW w:w="7830" w:type="dxa"/>
            <w:hideMark/>
          </w:tcPr>
          <w:p w14:paraId="403380FC" w14:textId="423F83DA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444D1A22" w:rsidR="00913318" w:rsidRPr="00AA608F" w:rsidRDefault="00913318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717</w:t>
            </w:r>
          </w:p>
        </w:tc>
      </w:tr>
      <w:tr w:rsidR="00913318" w:rsidRPr="002C72AC" w14:paraId="6B5BB394" w14:textId="77777777" w:rsidTr="00913318">
        <w:trPr>
          <w:cantSplit/>
        </w:trPr>
        <w:tc>
          <w:tcPr>
            <w:tcW w:w="7830" w:type="dxa"/>
          </w:tcPr>
          <w:p w14:paraId="64834684" w14:textId="633A7C4C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31071DEE" w:rsidR="00913318" w:rsidRPr="00DD65EB" w:rsidRDefault="00913318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</w:t>
            </w:r>
            <w:r w:rsidRPr="00010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157B6C92" w14:textId="77777777" w:rsidR="005F36C9" w:rsidRPr="00AC6805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90A388" w14:textId="77777777" w:rsidR="00915E50" w:rsidRDefault="0091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0D90F" w14:textId="5D8467D8" w:rsidR="005F36C9" w:rsidRPr="005D60C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A93DAE2" w14:textId="77777777" w:rsidR="005F36C9" w:rsidRPr="00AC6805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40E00E" w14:textId="47F056EC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9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917B9">
        <w:rPr>
          <w:rFonts w:asciiTheme="majorBidi" w:hAnsiTheme="majorBidi" w:cstheme="majorBidi"/>
          <w:sz w:val="30"/>
          <w:szCs w:val="30"/>
        </w:rPr>
        <w:t>3</w:t>
      </w:r>
      <w:r w:rsidR="000F0BFE">
        <w:rPr>
          <w:rFonts w:asciiTheme="majorBidi" w:hAnsiTheme="majorBidi" w:cstheme="majorBidi"/>
          <w:sz w:val="30"/>
          <w:szCs w:val="30"/>
        </w:rPr>
        <w:t>1</w:t>
      </w:r>
      <w:r w:rsidR="00C917B9">
        <w:rPr>
          <w:rFonts w:asciiTheme="majorBidi" w:hAnsiTheme="majorBidi" w:cstheme="majorBidi"/>
          <w:sz w:val="30"/>
          <w:szCs w:val="30"/>
        </w:rPr>
        <w:t xml:space="preserve"> </w:t>
      </w:r>
      <w:r w:rsidR="000F0BF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C72AC" w:rsidRPr="00690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6909D0">
        <w:rPr>
          <w:rFonts w:asciiTheme="majorBidi" w:hAnsiTheme="majorBidi" w:cstheme="majorBidi"/>
          <w:sz w:val="30"/>
          <w:szCs w:val="30"/>
        </w:rPr>
        <w:t>256</w:t>
      </w:r>
      <w:r w:rsidR="000F0BFE">
        <w:rPr>
          <w:rFonts w:asciiTheme="majorBidi" w:hAnsiTheme="majorBidi" w:cstheme="majorBidi"/>
          <w:sz w:val="30"/>
          <w:szCs w:val="30"/>
        </w:rPr>
        <w:t>8</w:t>
      </w:r>
      <w:r w:rsidR="002C72AC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="007A40C9" w:rsidRPr="006909D0">
        <w:rPr>
          <w:rFonts w:asciiTheme="majorBidi" w:hAnsiTheme="majorBidi" w:cstheme="majorBidi"/>
          <w:sz w:val="30"/>
          <w:szCs w:val="30"/>
          <w:cs/>
        </w:rPr>
        <w:t>สิน</w:t>
      </w:r>
      <w:r w:rsidRPr="006909D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FA5773">
        <w:rPr>
          <w:rFonts w:asciiTheme="majorBidi" w:hAnsiTheme="majorBidi" w:cstheme="majorBidi"/>
          <w:sz w:val="30"/>
          <w:szCs w:val="30"/>
        </w:rPr>
        <w:t>261.37</w:t>
      </w:r>
      <w:r w:rsidR="006775B0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ล้านบาท ได้จดจำนองไว้เป็นหลักประกันเงินเบิกเกินบัญชี</w:t>
      </w:r>
      <w:r w:rsidR="007A40C9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 w:rsidRPr="006909D0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0BA5694" w14:textId="77777777" w:rsidR="00915E50" w:rsidRPr="006909D0" w:rsidRDefault="00915E50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8381A" w14:textId="0FF5BA1E" w:rsidR="00DE388C" w:rsidRPr="00D505CE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05CE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D505CE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6D985" w14:textId="78B41588" w:rsidR="00DE388C" w:rsidRPr="00D505CE" w:rsidRDefault="00DE388C" w:rsidP="00E9681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505CE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CE">
        <w:rPr>
          <w:rFonts w:asciiTheme="majorBidi" w:hAnsiTheme="majorBidi"/>
          <w:sz w:val="30"/>
          <w:szCs w:val="30"/>
          <w:lang w:val="th-TH"/>
        </w:rPr>
        <w:t>ESOP Warrant-</w:t>
      </w:r>
      <w:r w:rsidRPr="00D505CE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E968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505CE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505CE">
        <w:rPr>
          <w:rFonts w:asciiTheme="majorBidi" w:hAnsiTheme="majorBidi" w:cstheme="majorBidi"/>
          <w:sz w:val="30"/>
          <w:szCs w:val="30"/>
          <w:cs/>
        </w:rPr>
        <w:t>ใน</w:t>
      </w:r>
      <w:r w:rsidR="00E9681E">
        <w:rPr>
          <w:rFonts w:asciiTheme="majorBidi" w:hAnsiTheme="majorBidi" w:cstheme="majorBidi"/>
          <w:sz w:val="30"/>
          <w:szCs w:val="30"/>
        </w:rPr>
        <w:t xml:space="preserve">        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งบการเงินรวมและงบการเงินเฉพาะกิจการสำหรับ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งวด</w:t>
      </w:r>
      <w:r w:rsidR="000F0BFE" w:rsidRPr="000F0BFE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สามเดือนสิ้นสุดวันที่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="Angsana New" w:hAnsi="Angsana New" w:cs="Angsana New"/>
          <w:spacing w:val="-2"/>
          <w:sz w:val="30"/>
          <w:szCs w:val="30"/>
        </w:rPr>
        <w:t>31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F0BFE" w:rsidRPr="000F0BFE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มีจำนวน</w:t>
      </w:r>
      <w:r w:rsidRPr="00E968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00952">
        <w:rPr>
          <w:rFonts w:asciiTheme="majorBidi" w:hAnsiTheme="majorBidi" w:cstheme="majorBidi"/>
          <w:spacing w:val="-2"/>
          <w:sz w:val="30"/>
          <w:szCs w:val="30"/>
        </w:rPr>
        <w:t>0.30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2B856CC" w14:textId="09AF930C" w:rsidR="00DE388C" w:rsidRPr="005F7644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1D38E51E" w14:textId="14C36B57" w:rsidR="00F71B39" w:rsidRPr="00D505C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C6805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6A437F03" w:rsidR="00DF4D6D" w:rsidRPr="00D505CE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5CE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D505CE">
        <w:rPr>
          <w:rFonts w:ascii="Angsana New" w:hAnsi="Angsana New" w:cs="Angsana New"/>
          <w:sz w:val="30"/>
          <w:szCs w:val="30"/>
        </w:rPr>
        <w:t xml:space="preserve">2 </w:t>
      </w:r>
      <w:r w:rsidRPr="00D505CE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7A40C9">
        <w:rPr>
          <w:rFonts w:ascii="Angsana New" w:hAnsi="Angsana New" w:cs="Angsana New"/>
          <w:sz w:val="30"/>
          <w:szCs w:val="30"/>
          <w:cs/>
        </w:rPr>
        <w:br/>
      </w:r>
      <w:r w:rsidRPr="00D505CE">
        <w:rPr>
          <w:rFonts w:ascii="Angsana New" w:hAnsi="Angsana New" w:cs="Angsana New" w:hint="cs"/>
          <w:sz w:val="30"/>
          <w:szCs w:val="30"/>
          <w:cs/>
        </w:rPr>
        <w:t>กลุ่มบริษัท โดยสรุปมีดังนี้</w:t>
      </w:r>
    </w:p>
    <w:p w14:paraId="6121D622" w14:textId="77777777" w:rsidR="008D3B94" w:rsidRPr="00AC6805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D505C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1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D505C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2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741E9C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36"/>
        <w:gridCol w:w="880"/>
        <w:gridCol w:w="236"/>
        <w:gridCol w:w="876"/>
        <w:gridCol w:w="236"/>
        <w:gridCol w:w="878"/>
        <w:gridCol w:w="242"/>
        <w:gridCol w:w="866"/>
        <w:gridCol w:w="236"/>
        <w:gridCol w:w="894"/>
      </w:tblGrid>
      <w:tr w:rsidR="002A61E4" w:rsidRPr="00EE17A5" w14:paraId="7EE046FC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EE17A5" w14:paraId="3663F489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430BEA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CBDBF6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8A12332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B26FFF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BDBC1A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51AC" w:rsidRPr="00EE17A5" w14:paraId="5C2CDB64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3E9E2F8E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505C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6" w:type="dxa"/>
            <w:gridSpan w:val="3"/>
            <w:vAlign w:val="bottom"/>
          </w:tcPr>
          <w:p w14:paraId="43D4F7A2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051AC" w:rsidRPr="00EE17A5" w14:paraId="1478C7CF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086F2C61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6E7B3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556CEA9E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740F81D0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43B3EF32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44E1D210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7E8C43" w14:textId="533EA95B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8D78FB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00B0AA10" w14:textId="1A810B75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051AC" w:rsidRPr="00EE17A5" w14:paraId="06111B97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1AC" w:rsidRPr="00EE17A5" w14:paraId="51DB80BA" w14:textId="77777777" w:rsidTr="00C21103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5F799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059D8B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E051AC" w:rsidRPr="00EE17A5" w14:paraId="149AFA1C" w14:textId="77777777" w:rsidTr="00B71314">
        <w:trPr>
          <w:trHeight w:val="42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37CBF454" w:rsidR="00E051AC" w:rsidRPr="006E7B3F" w:rsidRDefault="007365A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205,827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391D0433" w14:textId="02CB56D8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264,286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0DC835DC" w:rsidR="00E051AC" w:rsidRPr="006E7B3F" w:rsidRDefault="007365A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170,710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8710B15" w14:textId="53134660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159,148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04C126C" w14:textId="7C37DAC1" w:rsidR="00E051AC" w:rsidRPr="006E7B3F" w:rsidRDefault="00400952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376,53</w:t>
            </w:r>
            <w:r w:rsidR="007365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516B761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29DA3A0" w14:textId="01A8D5D9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423,434</w:t>
            </w:r>
          </w:p>
        </w:tc>
      </w:tr>
      <w:tr w:rsidR="00E051AC" w:rsidRPr="00EE17A5" w14:paraId="7AB3513C" w14:textId="77777777" w:rsidTr="00B71314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7087C8FB" w:rsidR="00E051AC" w:rsidRPr="00765004" w:rsidRDefault="007365A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205,827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45955" w14:textId="27C46B5D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264,286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4705BD06" w:rsidR="00E051AC" w:rsidRPr="00765004" w:rsidRDefault="00400952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7365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70,710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7E6274F0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8918E" w14:textId="2D99E218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159,148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1978DA02" w:rsidR="00E051AC" w:rsidRPr="00765004" w:rsidRDefault="00400952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009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376,53</w:t>
            </w:r>
            <w:r w:rsidR="007365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D89F8F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44B9" w14:textId="1107A1F5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423,434</w:t>
            </w:r>
          </w:p>
        </w:tc>
      </w:tr>
      <w:tr w:rsidR="00E051AC" w:rsidRPr="00EE17A5" w14:paraId="502441D8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67729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C6617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927C2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B6F07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8589E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709377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39815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57FF6850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A9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1DCC8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D600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9A548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959F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9EC546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6EFC2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CC9DB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CA5F3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40B4ECD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EE14B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9DCE4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3E711D01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5ED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DAD3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5AA63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FA67AC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0B0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B45F5B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17CA0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46D09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3BD92E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AB9F53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0159DB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DE111B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4856C326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8E7A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BA57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6CD9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8BA2F7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9E2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B626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A0FE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D039A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43F97F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6B5238A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212BF0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99F88F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646B04F3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9A8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F7BF7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9790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1249C8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955CC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151CA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F81A4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6146B0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85A108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2380A7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65CC3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8515D0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20AEE9CD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FFCE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06081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71B3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30897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1740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1BD89A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57E78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A5AD20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39480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58C8EA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4893C5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759F23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2A19F4C9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904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3CBF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5545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FC2817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DEB4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68DBD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68C0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F739A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C6C2D6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D1607C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45A5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1079C22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454BDC27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CB8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0F01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274C3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A4AE9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B401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76736C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E655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67363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B0666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11563C7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A650B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AE3193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14058ADF" w14:textId="77777777" w:rsidTr="008D4CF7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lastRenderedPageBreak/>
              <w:t xml:space="preserve">EBITDA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0D408F" w14:textId="1B3E184D" w:rsidR="00E051AC" w:rsidRPr="006E7B3F" w:rsidRDefault="007365A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5,217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CB02C75" w14:textId="6F345F19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12,654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2C60469" w14:textId="49772236" w:rsidR="00E051AC" w:rsidRPr="006E7B3F" w:rsidRDefault="007365A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9208843" w14:textId="58CA5B9B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50,412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182EA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C2C557" w14:textId="186F6153" w:rsidR="00E051AC" w:rsidRPr="006E7B3F" w:rsidRDefault="00400952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63,483</w:t>
            </w:r>
          </w:p>
        </w:tc>
        <w:tc>
          <w:tcPr>
            <w:tcW w:w="236" w:type="dxa"/>
            <w:vAlign w:val="bottom"/>
          </w:tcPr>
          <w:p w14:paraId="3D195A12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10A1389D" w14:textId="29A8DB95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63,066</w:t>
            </w:r>
          </w:p>
        </w:tc>
      </w:tr>
      <w:tr w:rsidR="00E051AC" w:rsidRPr="00EE17A5" w14:paraId="1B3DF4E7" w14:textId="77777777" w:rsidTr="008D4CF7">
        <w:trPr>
          <w:trHeight w:val="28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E1BE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C9DD10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33749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0B4C14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68980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9D9524" w14:textId="2D8F09CF" w:rsidR="00E051AC" w:rsidRPr="006E7B3F" w:rsidRDefault="00400952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(14,431)</w:t>
            </w:r>
          </w:p>
        </w:tc>
        <w:tc>
          <w:tcPr>
            <w:tcW w:w="236" w:type="dxa"/>
            <w:vAlign w:val="bottom"/>
          </w:tcPr>
          <w:p w14:paraId="0C6F7A4C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BB35E86" w14:textId="6F49FD0C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(14,801)</w:t>
            </w:r>
          </w:p>
        </w:tc>
      </w:tr>
      <w:tr w:rsidR="00E051AC" w:rsidRPr="00EE17A5" w14:paraId="0CD8A606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14C7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6418C9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73580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580156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C140F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9E73BCC" w14:textId="07DAEA31" w:rsidR="00E051AC" w:rsidRPr="006E7B3F" w:rsidRDefault="00400952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(4,230)</w:t>
            </w:r>
          </w:p>
        </w:tc>
        <w:tc>
          <w:tcPr>
            <w:tcW w:w="236" w:type="dxa"/>
            <w:vAlign w:val="bottom"/>
          </w:tcPr>
          <w:p w14:paraId="56EDCDAF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BF8A4D6" w14:textId="615598FA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(5,723)</w:t>
            </w:r>
          </w:p>
        </w:tc>
      </w:tr>
      <w:tr w:rsidR="00E051AC" w:rsidRPr="00EE17A5" w14:paraId="5B5DC587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46EBC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5DEBE6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43CFD2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35DA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69C075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D349D6" w14:textId="2CD9B7DC" w:rsidR="00E051AC" w:rsidRPr="006E7B3F" w:rsidRDefault="00400952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(4,462)</w:t>
            </w:r>
          </w:p>
        </w:tc>
        <w:tc>
          <w:tcPr>
            <w:tcW w:w="236" w:type="dxa"/>
            <w:vAlign w:val="bottom"/>
          </w:tcPr>
          <w:p w14:paraId="36C4626C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7008E3F" w14:textId="7D5FC308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(4,926)</w:t>
            </w:r>
          </w:p>
        </w:tc>
      </w:tr>
      <w:tr w:rsidR="00E051AC" w:rsidRPr="00EE17A5" w14:paraId="29AB7AAF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612A9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B92399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0CAA26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2E89AA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082DF2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7B6A744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1E010F0F" w14:textId="78DE5F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51AC" w:rsidRPr="00EE17A5" w14:paraId="251914A6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B20A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36DE96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DF5772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FBF7C8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019F0F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E3DC8A2" w14:textId="4F4696DD" w:rsidR="00E051AC" w:rsidRPr="006E7B3F" w:rsidRDefault="00400952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(29,6</w:t>
            </w:r>
            <w:r w:rsidR="00B012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346E2B1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173733F" w14:textId="2B62C0F4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(30,512)</w:t>
            </w:r>
          </w:p>
        </w:tc>
      </w:tr>
      <w:tr w:rsidR="00E051AC" w:rsidRPr="00EE17A5" w14:paraId="0B31CE09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9EB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AE6CF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7DE9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6333CA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AB158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1647F290" w:rsidR="00E051AC" w:rsidRPr="00765004" w:rsidRDefault="00400952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10,71</w:t>
            </w:r>
            <w:r w:rsidR="00B012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3FCFE3A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667F" w14:textId="054659D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7,104</w:t>
            </w:r>
          </w:p>
        </w:tc>
      </w:tr>
      <w:tr w:rsidR="00E051AC" w:rsidRPr="00EE17A5" w14:paraId="6451C25E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E051AC" w:rsidRPr="00915E50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2229B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49B5A6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FD891B0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274FE4F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D4CFE4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1DC2F07D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78BC212D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</w:tr>
      <w:tr w:rsidR="00E051AC" w:rsidRPr="00EE17A5" w14:paraId="6865C1ED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50B7C8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C87BA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276F702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F6124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37E98FE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AC005F1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D1637C1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E051AC" w:rsidRPr="00460867" w14:paraId="36EADC04" w14:textId="77777777" w:rsidTr="000B0C4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2E2BF771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460EE792" w:rsidR="00E051AC" w:rsidRPr="00460867" w:rsidRDefault="00C27188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</w:rPr>
              <w:t>277,5</w:t>
            </w:r>
            <w:r w:rsidR="00AD697C" w:rsidRPr="00460867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0DCAC2F3" w:rsidR="00E051AC" w:rsidRPr="00460867" w:rsidRDefault="000D124B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262,088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03E31E37" w:rsidR="00E051AC" w:rsidRPr="00460867" w:rsidRDefault="00C27188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434,</w:t>
            </w:r>
            <w:r w:rsidR="00AD697C"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77CF4E5E" w:rsidR="00E051AC" w:rsidRPr="00460867" w:rsidRDefault="000D124B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439,526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E87FC3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E4D647" w14:textId="18E3D9B8" w:rsidR="00E051AC" w:rsidRPr="00460867" w:rsidRDefault="00C27188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711,</w:t>
            </w:r>
            <w:r w:rsidR="00AD697C"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D3005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627FB92" w14:textId="75DCA1C9" w:rsidR="00E051AC" w:rsidRPr="00460867" w:rsidRDefault="000D124B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701,614</w:t>
            </w:r>
          </w:p>
        </w:tc>
      </w:tr>
      <w:tr w:rsidR="00E051AC" w:rsidRPr="00460867" w14:paraId="0B858BF1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FD715A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4967A08F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0EA5D914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051AC" w:rsidRPr="00460867" w14:paraId="4F7EAB5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600F0DCF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31 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455ACDB7" w:rsidR="00E051AC" w:rsidRPr="00460867" w:rsidRDefault="00400952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</w:rPr>
              <w:t>295,625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3B24649A" w:rsidR="00E051AC" w:rsidRPr="00460867" w:rsidRDefault="000D124B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270,786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15DE23F5" w:rsidR="00E051AC" w:rsidRPr="00460867" w:rsidRDefault="00400952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140,733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52611197" w:rsidR="00E051AC" w:rsidRPr="00460867" w:rsidRDefault="000D124B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141,015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EEF90F6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7991A50" w14:textId="389ACDA1" w:rsidR="00E051AC" w:rsidRPr="00460867" w:rsidRDefault="00A138DD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436,358</w:t>
            </w:r>
          </w:p>
        </w:tc>
        <w:tc>
          <w:tcPr>
            <w:tcW w:w="236" w:type="dxa"/>
            <w:vAlign w:val="bottom"/>
          </w:tcPr>
          <w:p w14:paraId="27934CF3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58FBD09B" w14:textId="1A551280" w:rsidR="00E051AC" w:rsidRPr="00460867" w:rsidRDefault="000D124B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8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411,801</w:t>
            </w:r>
          </w:p>
        </w:tc>
      </w:tr>
    </w:tbl>
    <w:p w14:paraId="16FB4124" w14:textId="77777777" w:rsidR="008B1316" w:rsidRPr="00460867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460867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60867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7B5E7B" w14:textId="11E4702D" w:rsidR="008D3B94" w:rsidRPr="00460867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73D1" w14:textId="4B6A102C" w:rsidR="00396E71" w:rsidRPr="00460867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08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3EFB3516" w14:textId="77777777" w:rsidR="002C4344" w:rsidRPr="00460867" w:rsidRDefault="002C434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2C4344" w:rsidRPr="00460867" w14:paraId="372D53F1" w14:textId="77777777" w:rsidTr="008F3F31">
        <w:tc>
          <w:tcPr>
            <w:tcW w:w="4230" w:type="dxa"/>
          </w:tcPr>
          <w:p w14:paraId="5A5ED8E9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03B44E52" w14:textId="3916629A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4344" w:rsidRPr="00460867" w14:paraId="234B34FD" w14:textId="77777777" w:rsidTr="008F3F31">
        <w:tc>
          <w:tcPr>
            <w:tcW w:w="4230" w:type="dxa"/>
          </w:tcPr>
          <w:p w14:paraId="60FA0836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319DA47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7CDC1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0EFD379D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618B3" w:rsidRPr="00460867" w14:paraId="6BD14F51" w14:textId="77777777" w:rsidTr="008F3F31">
        <w:tc>
          <w:tcPr>
            <w:tcW w:w="4230" w:type="dxa"/>
          </w:tcPr>
          <w:p w14:paraId="5C5E2C37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D334A4" w14:textId="0BBC1C5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086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78973850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C5852DE" w14:textId="2E77751C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36FE797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1456A3" w14:textId="282BCC20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086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224C6955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871AB9B" w14:textId="1E30BB84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18B3" w:rsidRPr="00460867" w14:paraId="0D087A19" w14:textId="77777777" w:rsidTr="008F3F31">
        <w:tc>
          <w:tcPr>
            <w:tcW w:w="4230" w:type="dxa"/>
          </w:tcPr>
          <w:p w14:paraId="173C952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336280" w14:textId="59BD49F1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70566DB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3EBCD011" w14:textId="6C635660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C86DEEF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D2370F6" w14:textId="7C8643BB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23B143D8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2846AF7" w14:textId="725A127A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618B3" w:rsidRPr="00460867" w14:paraId="4EDE113B" w14:textId="77777777" w:rsidTr="008F3F31">
        <w:tc>
          <w:tcPr>
            <w:tcW w:w="4230" w:type="dxa"/>
          </w:tcPr>
          <w:p w14:paraId="1940C7EF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542CDCD" w14:textId="0C6AB8F5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60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18B3" w:rsidRPr="00460867" w14:paraId="7113733C" w14:textId="77777777" w:rsidTr="008F3F31">
        <w:tc>
          <w:tcPr>
            <w:tcW w:w="4230" w:type="dxa"/>
          </w:tcPr>
          <w:p w14:paraId="3847E385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38F02C0D" w14:textId="25ECAB5F" w:rsidR="003618B3" w:rsidRPr="00460867" w:rsidRDefault="000A6EAF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711,</w:t>
            </w:r>
            <w:r w:rsidR="00C67D3E"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36" w:type="dxa"/>
          </w:tcPr>
          <w:p w14:paraId="70D6B42E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7CB3128" w14:textId="0334798C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701,614</w:t>
            </w:r>
          </w:p>
        </w:tc>
        <w:tc>
          <w:tcPr>
            <w:tcW w:w="236" w:type="dxa"/>
          </w:tcPr>
          <w:p w14:paraId="4929D3D3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B02F13" w14:textId="1700F4CA" w:rsidR="003618B3" w:rsidRPr="00460867" w:rsidRDefault="00B01212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436,358</w:t>
            </w:r>
          </w:p>
        </w:tc>
        <w:tc>
          <w:tcPr>
            <w:tcW w:w="236" w:type="dxa"/>
          </w:tcPr>
          <w:p w14:paraId="560ADB8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7995560F" w14:textId="2B0809BB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411,801</w:t>
            </w:r>
          </w:p>
        </w:tc>
      </w:tr>
      <w:tr w:rsidR="003618B3" w:rsidRPr="00460867" w14:paraId="4820F545" w14:textId="77777777" w:rsidTr="008F3F31">
        <w:tc>
          <w:tcPr>
            <w:tcW w:w="4230" w:type="dxa"/>
          </w:tcPr>
          <w:p w14:paraId="098AEB48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3170D6DD" w14:textId="7A27DB41" w:rsidR="003618B3" w:rsidRPr="00460867" w:rsidRDefault="00A138DD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A6EAF"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</w:t>
            </w:r>
            <w:r w:rsidR="00C67D3E"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36" w:type="dxa"/>
          </w:tcPr>
          <w:p w14:paraId="50EFAE7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05887E" w14:textId="7F306639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550,459</w:t>
            </w:r>
          </w:p>
        </w:tc>
        <w:tc>
          <w:tcPr>
            <w:tcW w:w="236" w:type="dxa"/>
          </w:tcPr>
          <w:p w14:paraId="6D51FB26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1CD58A" w14:textId="411668D0" w:rsidR="003618B3" w:rsidRPr="00460867" w:rsidRDefault="00B01212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124,31</w:t>
            </w:r>
            <w:r w:rsidR="007365AD"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56390F56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0E27FD" w14:textId="76D2AB77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125,593</w:t>
            </w:r>
          </w:p>
        </w:tc>
      </w:tr>
      <w:tr w:rsidR="003618B3" w:rsidRPr="002C4344" w14:paraId="35E765CA" w14:textId="77777777" w:rsidTr="00A06F2F">
        <w:trPr>
          <w:trHeight w:val="442"/>
        </w:trPr>
        <w:tc>
          <w:tcPr>
            <w:tcW w:w="4230" w:type="dxa"/>
          </w:tcPr>
          <w:p w14:paraId="336E222C" w14:textId="77777777" w:rsidR="003618B3" w:rsidRPr="00460867" w:rsidRDefault="003618B3" w:rsidP="003618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1BE1D" w14:textId="632DE96F" w:rsidR="003618B3" w:rsidRPr="00460867" w:rsidRDefault="00A138DD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1,286,366</w:t>
            </w:r>
          </w:p>
        </w:tc>
        <w:tc>
          <w:tcPr>
            <w:tcW w:w="236" w:type="dxa"/>
          </w:tcPr>
          <w:p w14:paraId="608726F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BEFAA8D" w14:textId="5600DD7F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1,252,073</w:t>
            </w:r>
          </w:p>
        </w:tc>
        <w:tc>
          <w:tcPr>
            <w:tcW w:w="236" w:type="dxa"/>
          </w:tcPr>
          <w:p w14:paraId="746EB99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D3A66F" w14:textId="3F0427EE" w:rsidR="003618B3" w:rsidRPr="00460867" w:rsidRDefault="00B01212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560,67</w:t>
            </w:r>
            <w:r w:rsidR="007365AD"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0A4C778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C850396" w14:textId="6E93BABA" w:rsidR="003618B3" w:rsidRPr="002C4344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537,394</w:t>
            </w:r>
          </w:p>
        </w:tc>
      </w:tr>
    </w:tbl>
    <w:p w14:paraId="63BCF9B6" w14:textId="19BC2AAE" w:rsidR="002C7D5C" w:rsidRPr="002F24B7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6F0053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66"/>
        <w:gridCol w:w="1530"/>
      </w:tblGrid>
      <w:tr w:rsidR="007E34F5" w:rsidRPr="00EE17A5" w14:paraId="129B9BEA" w14:textId="77777777" w:rsidTr="007E34F5">
        <w:trPr>
          <w:tblHeader/>
        </w:trPr>
        <w:tc>
          <w:tcPr>
            <w:tcW w:w="3240" w:type="pct"/>
          </w:tcPr>
          <w:p w14:paraId="2F86AF8E" w14:textId="77777777" w:rsidR="009F1617" w:rsidRDefault="009F1617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2A7ECD5" w14:textId="7CCC5B7C" w:rsidR="005F3918" w:rsidRPr="00FA3B6C" w:rsidRDefault="005F3918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1E7E9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C479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="001E7E9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C479F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C479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809" w:type="pct"/>
          </w:tcPr>
          <w:p w14:paraId="03B902F1" w14:textId="77777777" w:rsidR="000169C8" w:rsidRPr="00C86D1F" w:rsidRDefault="000169C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1F355E3B" w14:textId="0E9EF8BC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C1E3300" w14:textId="77777777" w:rsidR="005F3918" w:rsidRPr="002F24B7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78F63575" w14:textId="77777777" w:rsid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977419" w14:textId="5E22D29A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4AD6D34A" w14:textId="77777777" w:rsidTr="007E34F5">
        <w:trPr>
          <w:tblHeader/>
        </w:trPr>
        <w:tc>
          <w:tcPr>
            <w:tcW w:w="3240" w:type="pct"/>
          </w:tcPr>
          <w:p w14:paraId="46236076" w14:textId="77777777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pct"/>
            <w:gridSpan w:val="3"/>
          </w:tcPr>
          <w:p w14:paraId="16C862E3" w14:textId="4618EA3D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DE73389" w14:textId="77777777" w:rsidTr="007E34F5">
        <w:tc>
          <w:tcPr>
            <w:tcW w:w="3240" w:type="pct"/>
          </w:tcPr>
          <w:p w14:paraId="6EDF147B" w14:textId="7A858DDC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09" w:type="pct"/>
          </w:tcPr>
          <w:p w14:paraId="7F219570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0718A601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57A5194D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15D71F22" w14:textId="77777777" w:rsidTr="007E34F5">
        <w:tc>
          <w:tcPr>
            <w:tcW w:w="3240" w:type="pct"/>
          </w:tcPr>
          <w:p w14:paraId="1D2FA6D4" w14:textId="0D457E8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09" w:type="pct"/>
          </w:tcPr>
          <w:p w14:paraId="481FD2C8" w14:textId="718B8177" w:rsidR="005F3918" w:rsidRPr="00D54109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45,485</w:t>
            </w:r>
          </w:p>
        </w:tc>
        <w:tc>
          <w:tcPr>
            <w:tcW w:w="141" w:type="pct"/>
          </w:tcPr>
          <w:p w14:paraId="309BED51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68EC0614" w14:textId="3889180C" w:rsidR="005F3918" w:rsidRPr="001A687A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4E3F999F" w14:textId="77777777" w:rsidTr="007E34F5">
        <w:tc>
          <w:tcPr>
            <w:tcW w:w="3240" w:type="pct"/>
          </w:tcPr>
          <w:p w14:paraId="78D22082" w14:textId="13E490CB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809" w:type="pct"/>
          </w:tcPr>
          <w:p w14:paraId="30360E2B" w14:textId="7A4C892D" w:rsidR="005F3918" w:rsidRPr="00D54109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141" w:type="pct"/>
          </w:tcPr>
          <w:p w14:paraId="651D14A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7ADAD99" w14:textId="7E6C646A" w:rsidR="005F3918" w:rsidRPr="001A687A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A63048F" w14:textId="77777777" w:rsidTr="007E34F5">
        <w:tc>
          <w:tcPr>
            <w:tcW w:w="3240" w:type="pct"/>
          </w:tcPr>
          <w:p w14:paraId="49DD791B" w14:textId="30B3A620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809" w:type="pct"/>
          </w:tcPr>
          <w:p w14:paraId="507BCF68" w14:textId="02DF1955" w:rsidR="005F3918" w:rsidRPr="00D54109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1" w:type="pct"/>
          </w:tcPr>
          <w:p w14:paraId="3B85326E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7FEC68DE" w14:textId="1F553178" w:rsidR="005F3918" w:rsidRPr="001A687A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32DBE212" w14:textId="77777777" w:rsidTr="007E34F5">
        <w:tc>
          <w:tcPr>
            <w:tcW w:w="3240" w:type="pct"/>
          </w:tcPr>
          <w:p w14:paraId="78F53B41" w14:textId="56275E3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  <w:r w:rsidR="00C86D1F" w:rsidRPr="00C86D1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อะไหล่และอุปกรณ์</w:t>
            </w:r>
          </w:p>
        </w:tc>
        <w:tc>
          <w:tcPr>
            <w:tcW w:w="809" w:type="pct"/>
          </w:tcPr>
          <w:p w14:paraId="72EF2C4A" w14:textId="77777777" w:rsidR="005F3918" w:rsidRPr="00D54109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50C122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0B2082A3" w14:textId="77777777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E34F5" w:rsidRPr="00EE17A5" w14:paraId="0D7F2D8A" w14:textId="77777777" w:rsidTr="007E34F5">
        <w:tc>
          <w:tcPr>
            <w:tcW w:w="3240" w:type="pct"/>
          </w:tcPr>
          <w:p w14:paraId="2091CE37" w14:textId="5851DCE6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86D1F" w:rsidRPr="00C86D1F">
              <w:rPr>
                <w:rFonts w:asciiTheme="majorBidi" w:hAnsiTheme="majorBidi" w:cs="Angsana New" w:hint="cs"/>
                <w:sz w:val="30"/>
                <w:szCs w:val="30"/>
                <w:cs/>
              </w:rPr>
              <w:t>ตกแต่งภายใต้</w:t>
            </w: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 “ฮอนด้า”</w:t>
            </w:r>
          </w:p>
        </w:tc>
        <w:tc>
          <w:tcPr>
            <w:tcW w:w="809" w:type="pct"/>
          </w:tcPr>
          <w:p w14:paraId="79526B2E" w14:textId="2EB491E9" w:rsidR="005F3918" w:rsidRPr="00D54109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141" w:type="pct"/>
          </w:tcPr>
          <w:p w14:paraId="040BE44D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1CC0F929" w14:textId="22577EEB" w:rsidR="005F3918" w:rsidRPr="001A687A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6E8439BE" w14:textId="77777777" w:rsidTr="007E34F5">
        <w:tc>
          <w:tcPr>
            <w:tcW w:w="3240" w:type="pct"/>
          </w:tcPr>
          <w:p w14:paraId="139A5472" w14:textId="70A0359E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2A64DA4" w14:textId="6D991767" w:rsidR="005F3918" w:rsidRPr="00D54109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1" w:type="pct"/>
          </w:tcPr>
          <w:p w14:paraId="2065FE15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03D13AAF" w14:textId="11ACCB4D" w:rsidR="005F3918" w:rsidRPr="001A687A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6820CED" w14:textId="77777777" w:rsidTr="007E34F5">
        <w:tc>
          <w:tcPr>
            <w:tcW w:w="3240" w:type="pct"/>
          </w:tcPr>
          <w:p w14:paraId="6302AE05" w14:textId="77777777" w:rsidR="005F3918" w:rsidRPr="002F24B7" w:rsidRDefault="005F3918" w:rsidP="00A1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78DADA11" w14:textId="34A4FCF5" w:rsidR="005F3918" w:rsidRPr="00D54109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98,756</w:t>
            </w:r>
          </w:p>
        </w:tc>
        <w:tc>
          <w:tcPr>
            <w:tcW w:w="141" w:type="pct"/>
          </w:tcPr>
          <w:p w14:paraId="7698F602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</w:tcPr>
          <w:p w14:paraId="6522A8E7" w14:textId="2CFFF8DA" w:rsidR="005F3918" w:rsidRPr="00216CD0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F8A733" w14:textId="21869B76" w:rsidR="0089048A" w:rsidRPr="006F0053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45847927" w14:textId="4B95037B" w:rsidR="008E57A8" w:rsidRPr="002F24B7" w:rsidRDefault="00882924" w:rsidP="001B20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6F0053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</w:p>
    <w:p w14:paraId="27D6994F" w14:textId="32122EE4" w:rsidR="008E57A8" w:rsidRPr="002F24B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9065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F3F31">
        <w:rPr>
          <w:rFonts w:ascii="Angsana New" w:hAnsi="Angsana New" w:cs="Angsana New"/>
          <w:sz w:val="30"/>
          <w:szCs w:val="30"/>
        </w:rPr>
        <w:t>3</w:t>
      </w:r>
      <w:r w:rsidR="00C479FD">
        <w:rPr>
          <w:rFonts w:ascii="Angsana New" w:hAnsi="Angsana New" w:cs="Angsana New"/>
          <w:sz w:val="30"/>
          <w:szCs w:val="30"/>
        </w:rPr>
        <w:t>1</w:t>
      </w:r>
      <w:r w:rsidR="008F3F31">
        <w:rPr>
          <w:rFonts w:ascii="Angsana New" w:hAnsi="Angsana New" w:cs="Angsana New"/>
          <w:sz w:val="30"/>
          <w:szCs w:val="30"/>
        </w:rPr>
        <w:t xml:space="preserve"> </w:t>
      </w:r>
      <w:r w:rsidR="00C479F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F7D56"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99065C">
        <w:rPr>
          <w:rFonts w:ascii="Angsana New" w:hAnsi="Angsana New" w:cs="Angsana New"/>
          <w:sz w:val="30"/>
          <w:szCs w:val="30"/>
        </w:rPr>
        <w:t>256</w:t>
      </w:r>
      <w:r w:rsidR="00C479FD">
        <w:rPr>
          <w:rFonts w:ascii="Angsana New" w:hAnsi="Angsana New" w:cs="Angsana New"/>
          <w:sz w:val="30"/>
          <w:szCs w:val="30"/>
        </w:rPr>
        <w:t>8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ถูกค้ำประกันโดยการจดจำนองที่ดิน </w:t>
      </w:r>
      <w:r w:rsidR="00134D10">
        <w:rPr>
          <w:rFonts w:ascii="Angsana New" w:eastAsia="Calibri" w:hAnsi="Angsana New" w:cs="Angsana New"/>
          <w:sz w:val="30"/>
          <w:szCs w:val="30"/>
        </w:rPr>
        <w:br/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>สิ่งปลูกสร้างของกลุ่มบริษัท</w:t>
      </w:r>
      <w:r w:rsidRPr="002F24B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  <w:r w:rsidRPr="002F24B7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โดยมีรายละเอียดของหลักประกันซึ่งเป็นสินทรัพย์ดังนี้</w:t>
      </w:r>
    </w:p>
    <w:p w14:paraId="0548445B" w14:textId="1CBD49AF" w:rsidR="008B1316" w:rsidRPr="006F0053" w:rsidRDefault="008B1316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9"/>
        <w:gridCol w:w="992"/>
        <w:gridCol w:w="1534"/>
        <w:gridCol w:w="271"/>
        <w:gridCol w:w="1532"/>
      </w:tblGrid>
      <w:tr w:rsidR="007E34F5" w:rsidRPr="00EE17A5" w14:paraId="26361566" w14:textId="77777777" w:rsidTr="006A036C">
        <w:trPr>
          <w:trHeight w:val="870"/>
          <w:tblHeader/>
        </w:trPr>
        <w:tc>
          <w:tcPr>
            <w:tcW w:w="2714" w:type="pct"/>
          </w:tcPr>
          <w:p w14:paraId="76D86253" w14:textId="77777777" w:rsidR="009F1617" w:rsidRDefault="009F1617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5D19DB4" w14:textId="5CFD2A31" w:rsidR="007E34F5" w:rsidRPr="00FA3B6C" w:rsidRDefault="00C479FD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524" w:type="pct"/>
          </w:tcPr>
          <w:p w14:paraId="380B5FED" w14:textId="77777777" w:rsidR="007E34F5" w:rsidRDefault="007E34F5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</w:p>
          <w:p w14:paraId="7BFB706B" w14:textId="709FBA0F" w:rsidR="006F0053" w:rsidRPr="007E34F5" w:rsidRDefault="00FE2E58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E2E5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pct"/>
          </w:tcPr>
          <w:p w14:paraId="1202F5AB" w14:textId="77777777" w:rsidR="000169C8" w:rsidRPr="00C86D1F" w:rsidRDefault="000169C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59BD808" w14:textId="2E732298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6BB9C59" w14:textId="77777777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58AF8CF" w14:textId="77777777" w:rsid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69DC53" w14:textId="356EC511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3D18715C" w14:textId="77777777" w:rsidTr="006A036C">
        <w:trPr>
          <w:trHeight w:val="428"/>
          <w:tblHeader/>
        </w:trPr>
        <w:tc>
          <w:tcPr>
            <w:tcW w:w="2714" w:type="pct"/>
          </w:tcPr>
          <w:p w14:paraId="03DFBB35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E6BBB4E" w14:textId="5FB18F10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91D88DE" w14:textId="7814BB8B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59262F" w14:textId="77777777" w:rsidTr="006A036C">
        <w:trPr>
          <w:trHeight w:val="418"/>
        </w:trPr>
        <w:tc>
          <w:tcPr>
            <w:tcW w:w="2714" w:type="pct"/>
            <w:vAlign w:val="center"/>
          </w:tcPr>
          <w:p w14:paraId="79DF5F18" w14:textId="1EB6A650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24" w:type="pct"/>
          </w:tcPr>
          <w:p w14:paraId="3AADE789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</w:tcPr>
          <w:p w14:paraId="095023B8" w14:textId="31104A2A" w:rsidR="007E34F5" w:rsidRPr="007E34F5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56,535</w:t>
            </w:r>
          </w:p>
        </w:tc>
        <w:tc>
          <w:tcPr>
            <w:tcW w:w="143" w:type="pct"/>
          </w:tcPr>
          <w:p w14:paraId="6276F108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center"/>
          </w:tcPr>
          <w:p w14:paraId="080999AD" w14:textId="72FA9FA7" w:rsidR="007E34F5" w:rsidRPr="007E34F5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FC8CFE9" w14:textId="77777777" w:rsidTr="006A036C">
        <w:trPr>
          <w:trHeight w:val="408"/>
        </w:trPr>
        <w:tc>
          <w:tcPr>
            <w:tcW w:w="2714" w:type="pct"/>
            <w:vAlign w:val="center"/>
          </w:tcPr>
          <w:p w14:paraId="0BAABD19" w14:textId="3A320C2D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7E34F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24" w:type="pct"/>
          </w:tcPr>
          <w:p w14:paraId="36DA2FB6" w14:textId="16BBF368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30252A19" w14:textId="0E9DF1CD" w:rsidR="007E34F5" w:rsidRPr="007E34F5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261,369</w:t>
            </w:r>
          </w:p>
        </w:tc>
        <w:tc>
          <w:tcPr>
            <w:tcW w:w="143" w:type="pct"/>
          </w:tcPr>
          <w:p w14:paraId="1CCCCC87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7CF1E42" w14:textId="13CBCF6B" w:rsidR="007E34F5" w:rsidRPr="007E34F5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AD47BBE" w14:textId="77777777" w:rsidTr="006A036C">
        <w:trPr>
          <w:trHeight w:val="428"/>
        </w:trPr>
        <w:tc>
          <w:tcPr>
            <w:tcW w:w="2714" w:type="pct"/>
          </w:tcPr>
          <w:p w14:paraId="3E1ADCF3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2ABC656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79B2421" w14:textId="08FF3DC9" w:rsidR="007E34F5" w:rsidRPr="003236C5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317,904</w:t>
            </w:r>
          </w:p>
        </w:tc>
        <w:tc>
          <w:tcPr>
            <w:tcW w:w="143" w:type="pct"/>
          </w:tcPr>
          <w:p w14:paraId="05C5D544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34BED" w14:textId="0CE0F831" w:rsidR="007E34F5" w:rsidRPr="002F24B7" w:rsidRDefault="00A138DD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2E89B1" w14:textId="77777777" w:rsidR="006F0053" w:rsidRPr="006F0053" w:rsidRDefault="006F0053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28"/>
          <w:szCs w:val="28"/>
        </w:rPr>
      </w:pPr>
    </w:p>
    <w:p w14:paraId="6D93D0D9" w14:textId="3F96575C" w:rsidR="005151F9" w:rsidRDefault="008E57A8" w:rsidP="006F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0A43F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F3F31">
        <w:rPr>
          <w:rFonts w:ascii="Angsana New" w:hAnsi="Angsana New" w:cs="Angsana New"/>
          <w:sz w:val="30"/>
          <w:szCs w:val="30"/>
        </w:rPr>
        <w:t>3</w:t>
      </w:r>
      <w:r w:rsidR="00C479FD">
        <w:rPr>
          <w:rFonts w:ascii="Angsana New" w:hAnsi="Angsana New" w:cs="Angsana New"/>
          <w:sz w:val="30"/>
          <w:szCs w:val="30"/>
        </w:rPr>
        <w:t>1</w:t>
      </w:r>
      <w:r w:rsidR="008F3F31">
        <w:rPr>
          <w:rFonts w:ascii="Angsana New" w:hAnsi="Angsana New" w:cs="Angsana New"/>
          <w:sz w:val="30"/>
          <w:szCs w:val="30"/>
        </w:rPr>
        <w:t xml:space="preserve"> </w:t>
      </w:r>
      <w:r w:rsidR="00C479F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1313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0A43FC">
        <w:rPr>
          <w:rFonts w:ascii="Angsana New" w:hAnsi="Angsana New" w:cs="Angsana New"/>
          <w:sz w:val="30"/>
          <w:szCs w:val="30"/>
        </w:rPr>
        <w:t>256</w:t>
      </w:r>
      <w:r w:rsidR="00C479FD">
        <w:rPr>
          <w:rFonts w:ascii="Angsana New" w:hAnsi="Angsana New" w:cs="Angsana New"/>
          <w:sz w:val="30"/>
          <w:szCs w:val="30"/>
        </w:rPr>
        <w:t>8</w:t>
      </w:r>
      <w:r w:rsidR="001B2E9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A138DD">
        <w:rPr>
          <w:rFonts w:ascii="Angsana New" w:hAnsi="Angsana New" w:cs="Angsana New"/>
          <w:sz w:val="30"/>
          <w:szCs w:val="30"/>
        </w:rPr>
        <w:t>536</w:t>
      </w:r>
      <w:r w:rsidR="007C50D2">
        <w:rPr>
          <w:rFonts w:ascii="Angsana New" w:hAnsi="Angsana New" w:cs="Angsana New"/>
          <w:sz w:val="30"/>
          <w:szCs w:val="30"/>
        </w:rPr>
        <w:t>.00</w:t>
      </w:r>
      <w:r w:rsidR="005F3EF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>ล้านบาท</w:t>
      </w:r>
      <w:bookmarkStart w:id="1" w:name="_Hlk70006244"/>
      <w:bookmarkEnd w:id="1"/>
    </w:p>
    <w:p w14:paraId="7BE01941" w14:textId="77777777" w:rsidR="00196B22" w:rsidRDefault="00196B22" w:rsidP="006F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0F152A41" w14:textId="77777777" w:rsidR="00244001" w:rsidRDefault="00244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21469B8" w14:textId="71D4E2FE" w:rsidR="00196B22" w:rsidRPr="000F271E" w:rsidRDefault="00196B22" w:rsidP="00196B2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0F271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เหตุการณ์</w:t>
      </w:r>
      <w:r w:rsidRPr="000F271E">
        <w:rPr>
          <w:rFonts w:ascii="Angsana New" w:hAnsi="Angsana New"/>
          <w:b/>
          <w:bCs/>
          <w:sz w:val="30"/>
          <w:szCs w:val="30"/>
          <w:cs/>
        </w:rPr>
        <w:t>ภายหลัง</w:t>
      </w:r>
      <w:r w:rsidRPr="000F271E">
        <w:rPr>
          <w:rFonts w:ascii="Angsana New" w:hAnsi="Angsana New"/>
          <w:b/>
          <w:bCs/>
          <w:spacing w:val="-2"/>
          <w:sz w:val="30"/>
          <w:szCs w:val="30"/>
          <w:cs/>
        </w:rPr>
        <w:t>รอบระยะเวลารายงาน</w:t>
      </w:r>
    </w:p>
    <w:p w14:paraId="742896ED" w14:textId="77777777" w:rsidR="00196B22" w:rsidRPr="009405C6" w:rsidRDefault="00196B22" w:rsidP="00196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2EF31" w14:textId="0B03BB02" w:rsidR="00196B22" w:rsidRPr="00522E0E" w:rsidRDefault="00196B22" w:rsidP="00196B2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36D9">
        <w:rPr>
          <w:rFonts w:asciiTheme="majorBidi" w:hAnsiTheme="majorBidi" w:hint="cs"/>
          <w:sz w:val="30"/>
          <w:szCs w:val="30"/>
          <w:cs/>
        </w:rPr>
        <w:t>ในการประชุมสามัญประจำปีผู้ถือหุ้นของบริษัท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="007C50D2">
        <w:rPr>
          <w:rFonts w:asciiTheme="majorBidi" w:hAnsiTheme="majorBidi" w:hint="cs"/>
          <w:sz w:val="30"/>
          <w:szCs w:val="30"/>
          <w:cs/>
        </w:rPr>
        <w:t>แห่งหนึ่ง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0136D9">
        <w:rPr>
          <w:rFonts w:asciiTheme="majorBidi" w:hAnsiTheme="majorBidi" w:hint="cs"/>
          <w:sz w:val="30"/>
          <w:szCs w:val="30"/>
          <w:cs/>
        </w:rPr>
        <w:t>เมื่อ</w:t>
      </w:r>
      <w:r w:rsidRPr="006566B5">
        <w:rPr>
          <w:rFonts w:asciiTheme="majorBidi" w:hAnsiTheme="majorBidi" w:hint="cs"/>
          <w:sz w:val="30"/>
          <w:szCs w:val="30"/>
          <w:cs/>
        </w:rPr>
        <w:t>วันที่</w:t>
      </w:r>
      <w:r w:rsidRPr="006566B5">
        <w:rPr>
          <w:rFonts w:asciiTheme="majorBidi" w:hAnsiTheme="majorBidi" w:cstheme="majorBidi"/>
          <w:sz w:val="30"/>
          <w:szCs w:val="30"/>
        </w:rPr>
        <w:t xml:space="preserve"> 2</w:t>
      </w:r>
      <w:r w:rsidR="00C67D3E" w:rsidRPr="006566B5">
        <w:rPr>
          <w:rFonts w:asciiTheme="majorBidi" w:hAnsiTheme="majorBidi" w:cstheme="majorBidi"/>
          <w:sz w:val="30"/>
          <w:szCs w:val="30"/>
        </w:rPr>
        <w:t>1</w:t>
      </w:r>
      <w:r w:rsidRPr="006566B5">
        <w:rPr>
          <w:rFonts w:asciiTheme="majorBidi" w:hAnsiTheme="majorBidi"/>
          <w:sz w:val="30"/>
          <w:szCs w:val="30"/>
          <w:cs/>
        </w:rPr>
        <w:t xml:space="preserve"> </w:t>
      </w:r>
      <w:r w:rsidRPr="006566B5">
        <w:rPr>
          <w:rFonts w:asciiTheme="majorBidi" w:hAnsiTheme="majorBidi" w:hint="cs"/>
          <w:sz w:val="30"/>
          <w:szCs w:val="30"/>
          <w:cs/>
        </w:rPr>
        <w:t>เมษายน</w:t>
      </w:r>
      <w:r w:rsidRPr="006566B5">
        <w:rPr>
          <w:rFonts w:asciiTheme="majorBidi" w:hAnsiTheme="majorBidi" w:cstheme="majorBidi"/>
          <w:sz w:val="30"/>
          <w:szCs w:val="30"/>
        </w:rPr>
        <w:t xml:space="preserve"> 256</w:t>
      </w:r>
      <w:r w:rsidR="00522E0E" w:rsidRPr="006566B5">
        <w:rPr>
          <w:rFonts w:asciiTheme="majorBidi" w:hAnsiTheme="majorBidi" w:cstheme="majorBidi"/>
          <w:sz w:val="30"/>
          <w:szCs w:val="30"/>
        </w:rPr>
        <w:t>8</w:t>
      </w:r>
      <w:r w:rsidRPr="006566B5">
        <w:rPr>
          <w:rFonts w:asciiTheme="majorBidi" w:hAnsiTheme="majorBidi"/>
          <w:sz w:val="30"/>
          <w:szCs w:val="30"/>
          <w:cs/>
        </w:rPr>
        <w:t xml:space="preserve"> </w:t>
      </w:r>
      <w:r w:rsidRPr="006566B5">
        <w:rPr>
          <w:rFonts w:asciiTheme="majorBidi" w:hAnsiTheme="majorBidi" w:hint="cs"/>
          <w:sz w:val="30"/>
          <w:szCs w:val="30"/>
          <w:cs/>
        </w:rPr>
        <w:t>ผู้ถือ</w:t>
      </w:r>
      <w:r w:rsidRPr="00522E0E">
        <w:rPr>
          <w:rFonts w:asciiTheme="majorBidi" w:hAnsiTheme="majorBidi" w:hint="cs"/>
          <w:sz w:val="30"/>
          <w:szCs w:val="30"/>
          <w:cs/>
        </w:rPr>
        <w:t>หุ้นมีมติอนุมัติ</w:t>
      </w:r>
      <w:r w:rsidRPr="007A40C9">
        <w:rPr>
          <w:rFonts w:asciiTheme="majorBidi" w:hAnsiTheme="majorBidi" w:hint="cs"/>
          <w:spacing w:val="-8"/>
          <w:sz w:val="30"/>
          <w:szCs w:val="30"/>
          <w:cs/>
        </w:rPr>
        <w:t>การ</w:t>
      </w:r>
      <w:r w:rsidRPr="007A40C9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จ่ายเงินปันผลสำหรับผลการดำเนินงานประจำปี </w:t>
      </w:r>
      <w:r w:rsidRPr="007A40C9">
        <w:rPr>
          <w:rFonts w:asciiTheme="majorBidi" w:hAnsiTheme="majorBidi" w:cstheme="majorBidi"/>
          <w:spacing w:val="-8"/>
          <w:sz w:val="30"/>
          <w:szCs w:val="30"/>
        </w:rPr>
        <w:t xml:space="preserve">2567 </w:t>
      </w:r>
      <w:r w:rsidRPr="007A40C9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ในอัตราหุ้นละ </w:t>
      </w:r>
      <w:r w:rsidRPr="007A40C9">
        <w:rPr>
          <w:rFonts w:asciiTheme="majorBidi" w:hAnsiTheme="majorBidi" w:cstheme="majorBidi"/>
          <w:spacing w:val="-8"/>
          <w:sz w:val="30"/>
          <w:szCs w:val="30"/>
        </w:rPr>
        <w:t xml:space="preserve">2.91 </w:t>
      </w:r>
      <w:r w:rsidRPr="007A40C9">
        <w:rPr>
          <w:rFonts w:asciiTheme="majorBidi" w:hAnsiTheme="majorBidi" w:cstheme="majorBidi" w:hint="cs"/>
          <w:spacing w:val="-8"/>
          <w:sz w:val="30"/>
          <w:szCs w:val="30"/>
          <w:cs/>
        </w:rPr>
        <w:t>บาท เป็นจำนวนเงินรวม</w:t>
      </w:r>
      <w:r w:rsidRPr="007A40C9">
        <w:rPr>
          <w:rFonts w:asciiTheme="majorBidi" w:hAnsiTheme="majorBidi" w:cstheme="majorBidi"/>
          <w:spacing w:val="-8"/>
          <w:sz w:val="30"/>
          <w:szCs w:val="30"/>
        </w:rPr>
        <w:t xml:space="preserve"> 16.00 </w:t>
      </w:r>
      <w:r w:rsidRPr="007A40C9">
        <w:rPr>
          <w:rFonts w:asciiTheme="majorBidi" w:hAnsiTheme="majorBidi" w:cstheme="majorBidi" w:hint="cs"/>
          <w:spacing w:val="-8"/>
          <w:sz w:val="30"/>
          <w:szCs w:val="30"/>
          <w:cs/>
        </w:rPr>
        <w:t>ล้า</w:t>
      </w:r>
      <w:r w:rsidR="007A40C9" w:rsidRPr="007A40C9">
        <w:rPr>
          <w:rFonts w:asciiTheme="majorBidi" w:hAnsiTheme="majorBidi" w:cstheme="majorBidi" w:hint="cs"/>
          <w:spacing w:val="-8"/>
          <w:sz w:val="30"/>
          <w:szCs w:val="30"/>
          <w:cs/>
        </w:rPr>
        <w:t>น</w:t>
      </w:r>
      <w:r w:rsidRPr="007A40C9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Pr="00522E0E">
        <w:rPr>
          <w:rFonts w:asciiTheme="majorBidi" w:hAnsiTheme="majorBidi" w:cstheme="majorBidi" w:hint="cs"/>
          <w:sz w:val="30"/>
          <w:szCs w:val="30"/>
          <w:cs/>
        </w:rPr>
        <w:t xml:space="preserve"> เงินปันผลดังกล่าวมีกำหนดจ่ายให้แก่ผู้ถือหุ้นในเดือนพฤษภาคม </w:t>
      </w:r>
      <w:r w:rsidRPr="00522E0E">
        <w:rPr>
          <w:rFonts w:asciiTheme="majorBidi" w:hAnsiTheme="majorBidi" w:cstheme="majorBidi"/>
          <w:sz w:val="30"/>
          <w:szCs w:val="30"/>
        </w:rPr>
        <w:t>2568</w:t>
      </w:r>
    </w:p>
    <w:p w14:paraId="410F169F" w14:textId="77777777" w:rsidR="00196B22" w:rsidRPr="00522E0E" w:rsidRDefault="00196B22" w:rsidP="00196B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3BA35" w14:textId="544DEB54" w:rsidR="00196B22" w:rsidRPr="00522E0E" w:rsidRDefault="00196B22" w:rsidP="00196B2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22E0E">
        <w:rPr>
          <w:rFonts w:asciiTheme="majorBidi" w:hAnsiTheme="majorBidi" w:hint="cs"/>
          <w:sz w:val="30"/>
          <w:szCs w:val="30"/>
          <w:cs/>
        </w:rPr>
        <w:t>ในการประชุมสามัญประจำปีผู้ถือหุ้นของบริษัท</w:t>
      </w:r>
      <w:r w:rsidRPr="00522E0E">
        <w:rPr>
          <w:rFonts w:asciiTheme="majorBidi" w:hAnsiTheme="majorBidi"/>
          <w:sz w:val="30"/>
          <w:szCs w:val="30"/>
          <w:cs/>
        </w:rPr>
        <w:t xml:space="preserve"> </w:t>
      </w:r>
      <w:r w:rsidRPr="00522E0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22E0E">
        <w:rPr>
          <w:rFonts w:asciiTheme="majorBidi" w:hAnsiTheme="majorBidi" w:cstheme="majorBidi"/>
          <w:sz w:val="30"/>
          <w:szCs w:val="30"/>
        </w:rPr>
        <w:t xml:space="preserve"> 2</w:t>
      </w:r>
      <w:r w:rsidR="00522E0E">
        <w:rPr>
          <w:rFonts w:asciiTheme="majorBidi" w:hAnsiTheme="majorBidi" w:cstheme="majorBidi"/>
          <w:sz w:val="30"/>
          <w:szCs w:val="30"/>
        </w:rPr>
        <w:t>3</w:t>
      </w:r>
      <w:r w:rsidRPr="00522E0E">
        <w:rPr>
          <w:rFonts w:asciiTheme="majorBidi" w:hAnsiTheme="majorBidi"/>
          <w:sz w:val="30"/>
          <w:szCs w:val="30"/>
          <w:cs/>
        </w:rPr>
        <w:t xml:space="preserve"> </w:t>
      </w:r>
      <w:r w:rsidRPr="00522E0E">
        <w:rPr>
          <w:rFonts w:asciiTheme="majorBidi" w:hAnsiTheme="majorBidi" w:hint="cs"/>
          <w:sz w:val="30"/>
          <w:szCs w:val="30"/>
          <w:cs/>
        </w:rPr>
        <w:t>เมษายน</w:t>
      </w:r>
      <w:r w:rsidRPr="00522E0E">
        <w:rPr>
          <w:rFonts w:asciiTheme="majorBidi" w:hAnsiTheme="majorBidi" w:cstheme="majorBidi"/>
          <w:sz w:val="30"/>
          <w:szCs w:val="30"/>
        </w:rPr>
        <w:t xml:space="preserve"> 256</w:t>
      </w:r>
      <w:r w:rsidR="00522E0E">
        <w:rPr>
          <w:rFonts w:asciiTheme="majorBidi" w:hAnsiTheme="majorBidi" w:cstheme="majorBidi"/>
          <w:sz w:val="30"/>
          <w:szCs w:val="30"/>
        </w:rPr>
        <w:t>8</w:t>
      </w:r>
      <w:r w:rsidRPr="00522E0E">
        <w:rPr>
          <w:rFonts w:asciiTheme="majorBidi" w:hAnsiTheme="majorBidi"/>
          <w:sz w:val="30"/>
          <w:szCs w:val="30"/>
          <w:cs/>
        </w:rPr>
        <w:t xml:space="preserve"> </w:t>
      </w:r>
      <w:r w:rsidRPr="00522E0E">
        <w:rPr>
          <w:rFonts w:asciiTheme="majorBidi" w:hAnsiTheme="majorBidi" w:hint="cs"/>
          <w:sz w:val="30"/>
          <w:szCs w:val="30"/>
          <w:cs/>
        </w:rPr>
        <w:t>ผู้ถือหุ้นมีมติอนุมัติการ</w:t>
      </w:r>
      <w:r w:rsidRPr="00522E0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จ่าย                  เงินปันผลสำหรับผลการดำเนินงานประจำปี </w:t>
      </w:r>
      <w:r w:rsidRPr="00522E0E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522E0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ในอัตราหุ้นละ </w:t>
      </w:r>
      <w:r w:rsidRPr="00522E0E">
        <w:rPr>
          <w:rFonts w:asciiTheme="majorBidi" w:hAnsiTheme="majorBidi" w:cstheme="majorBidi"/>
          <w:spacing w:val="-4"/>
          <w:sz w:val="30"/>
          <w:szCs w:val="30"/>
        </w:rPr>
        <w:t xml:space="preserve">0.0266 </w:t>
      </w:r>
      <w:r w:rsidRPr="00522E0E">
        <w:rPr>
          <w:rFonts w:asciiTheme="majorBidi" w:hAnsiTheme="majorBidi" w:cstheme="majorBidi" w:hint="cs"/>
          <w:spacing w:val="-4"/>
          <w:sz w:val="30"/>
          <w:szCs w:val="30"/>
          <w:cs/>
        </w:rPr>
        <w:t>บาท เป็นจำนวนเงินรวม</w:t>
      </w:r>
      <w:r w:rsidRPr="00522E0E">
        <w:rPr>
          <w:rFonts w:asciiTheme="majorBidi" w:hAnsiTheme="majorBidi" w:cstheme="majorBidi"/>
          <w:spacing w:val="-4"/>
          <w:sz w:val="30"/>
          <w:szCs w:val="30"/>
        </w:rPr>
        <w:t xml:space="preserve"> 16.00 </w:t>
      </w:r>
      <w:r w:rsidRPr="00522E0E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522E0E">
        <w:rPr>
          <w:rFonts w:asciiTheme="majorBidi" w:hAnsiTheme="majorBidi" w:cstheme="majorBidi" w:hint="cs"/>
          <w:sz w:val="30"/>
          <w:szCs w:val="30"/>
          <w:cs/>
        </w:rPr>
        <w:t xml:space="preserve"> เงินปันผลดังกล่าวมีกำหนดจ่ายให้แก่ผู้ถือหุ้นในเดือนพฤษภาคม </w:t>
      </w:r>
      <w:r w:rsidRPr="00522E0E">
        <w:rPr>
          <w:rFonts w:asciiTheme="majorBidi" w:hAnsiTheme="majorBidi" w:cstheme="majorBidi"/>
          <w:sz w:val="30"/>
          <w:szCs w:val="30"/>
        </w:rPr>
        <w:t>2568</w:t>
      </w:r>
    </w:p>
    <w:p w14:paraId="2F86666E" w14:textId="77777777" w:rsidR="00196B22" w:rsidRPr="00522E0E" w:rsidRDefault="00196B22" w:rsidP="006F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196B22" w:rsidRPr="00522E0E" w:rsidSect="007A78EF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339CF" w14:textId="77777777" w:rsidR="0056564A" w:rsidRDefault="0056564A">
      <w:r>
        <w:separator/>
      </w:r>
    </w:p>
  </w:endnote>
  <w:endnote w:type="continuationSeparator" w:id="0">
    <w:p w14:paraId="3F20C04C" w14:textId="77777777" w:rsidR="0056564A" w:rsidRDefault="0056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58238" w14:textId="77777777" w:rsidR="0056564A" w:rsidRDefault="0056564A">
      <w:r>
        <w:separator/>
      </w:r>
    </w:p>
  </w:footnote>
  <w:footnote w:type="continuationSeparator" w:id="0">
    <w:p w14:paraId="465ABF4B" w14:textId="77777777" w:rsidR="0056564A" w:rsidRDefault="00565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75E15FD2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E72DB8" w:rsidRPr="00E72DB8">
      <w:rPr>
        <w:rFonts w:ascii="Angsana New" w:hAnsi="Angsana New" w:cs="Angsana New" w:hint="cs"/>
        <w:b/>
        <w:bCs/>
        <w:sz w:val="32"/>
        <w:szCs w:val="32"/>
        <w:cs/>
      </w:rPr>
      <w:t>งวดสามเดือนสิ้นสุดวันที่</w:t>
    </w:r>
    <w:r w:rsidR="00E72DB8" w:rsidRPr="00E72DB8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447AC">
      <w:rPr>
        <w:rFonts w:ascii="Angsana New" w:hAnsi="Angsana New" w:cs="Angsana New"/>
        <w:b/>
        <w:bCs/>
        <w:sz w:val="32"/>
        <w:szCs w:val="32"/>
      </w:rPr>
      <w:t>31</w:t>
    </w:r>
    <w:r w:rsidR="00E72DB8" w:rsidRPr="00E72DB8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E72DB8" w:rsidRPr="00E72DB8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E72DB8" w:rsidRPr="00E72DB8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447AC">
      <w:rPr>
        <w:rFonts w:ascii="Angsana New" w:hAnsi="Angsana New" w:cs="Angsana New"/>
        <w:b/>
        <w:bCs/>
        <w:sz w:val="32"/>
        <w:szCs w:val="32"/>
      </w:rPr>
      <w:t>2568</w:t>
    </w:r>
    <w:r w:rsidR="00E72DB8" w:rsidRPr="00E72DB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7305916"/>
    <w:multiLevelType w:val="hybridMultilevel"/>
    <w:tmpl w:val="7780FF4C"/>
    <w:lvl w:ilvl="0" w:tplc="994A48B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EF3236"/>
    <w:multiLevelType w:val="hybridMultilevel"/>
    <w:tmpl w:val="9464487E"/>
    <w:lvl w:ilvl="0" w:tplc="44F01234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5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9"/>
  </w:num>
  <w:num w:numId="12" w16cid:durableId="803426969">
    <w:abstractNumId w:val="14"/>
  </w:num>
  <w:num w:numId="13" w16cid:durableId="587036957">
    <w:abstractNumId w:val="29"/>
  </w:num>
  <w:num w:numId="14" w16cid:durableId="473790720">
    <w:abstractNumId w:val="15"/>
  </w:num>
  <w:num w:numId="15" w16cid:durableId="355617292">
    <w:abstractNumId w:val="20"/>
  </w:num>
  <w:num w:numId="16" w16cid:durableId="50273729">
    <w:abstractNumId w:val="18"/>
  </w:num>
  <w:num w:numId="17" w16cid:durableId="2111007035">
    <w:abstractNumId w:val="10"/>
  </w:num>
  <w:num w:numId="18" w16cid:durableId="720206596">
    <w:abstractNumId w:val="27"/>
  </w:num>
  <w:num w:numId="19" w16cid:durableId="1430615758">
    <w:abstractNumId w:val="13"/>
  </w:num>
  <w:num w:numId="20" w16cid:durableId="2005817255">
    <w:abstractNumId w:val="28"/>
  </w:num>
  <w:num w:numId="21" w16cid:durableId="1124809450">
    <w:abstractNumId w:val="11"/>
  </w:num>
  <w:num w:numId="22" w16cid:durableId="1841381919">
    <w:abstractNumId w:val="21"/>
  </w:num>
  <w:num w:numId="23" w16cid:durableId="178586374">
    <w:abstractNumId w:val="16"/>
  </w:num>
  <w:num w:numId="24" w16cid:durableId="1786609281">
    <w:abstractNumId w:val="25"/>
  </w:num>
  <w:num w:numId="25" w16cid:durableId="522134156">
    <w:abstractNumId w:val="33"/>
  </w:num>
  <w:num w:numId="26" w16cid:durableId="385186609">
    <w:abstractNumId w:val="32"/>
  </w:num>
  <w:num w:numId="27" w16cid:durableId="1080129861">
    <w:abstractNumId w:val="12"/>
  </w:num>
  <w:num w:numId="28" w16cid:durableId="868571187">
    <w:abstractNumId w:val="30"/>
  </w:num>
  <w:num w:numId="29" w16cid:durableId="229196890">
    <w:abstractNumId w:val="31"/>
  </w:num>
  <w:num w:numId="30" w16cid:durableId="1345863701">
    <w:abstractNumId w:val="24"/>
  </w:num>
  <w:num w:numId="31" w16cid:durableId="398679020">
    <w:abstractNumId w:val="34"/>
  </w:num>
  <w:num w:numId="32" w16cid:durableId="1657957266">
    <w:abstractNumId w:val="23"/>
  </w:num>
  <w:num w:numId="33" w16cid:durableId="3851060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1606917">
    <w:abstractNumId w:val="22"/>
  </w:num>
  <w:num w:numId="35" w16cid:durableId="297417233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3B19"/>
    <w:rsid w:val="0000436C"/>
    <w:rsid w:val="000052BB"/>
    <w:rsid w:val="00005E91"/>
    <w:rsid w:val="00006A85"/>
    <w:rsid w:val="00006BAA"/>
    <w:rsid w:val="0000763E"/>
    <w:rsid w:val="00007C2F"/>
    <w:rsid w:val="00007CD2"/>
    <w:rsid w:val="00010109"/>
    <w:rsid w:val="00010FAB"/>
    <w:rsid w:val="00011505"/>
    <w:rsid w:val="00012EF6"/>
    <w:rsid w:val="000136D9"/>
    <w:rsid w:val="00014D70"/>
    <w:rsid w:val="00014F2A"/>
    <w:rsid w:val="00015351"/>
    <w:rsid w:val="0001540F"/>
    <w:rsid w:val="00016396"/>
    <w:rsid w:val="000167C6"/>
    <w:rsid w:val="000169C8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5FBD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5FB2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235"/>
    <w:rsid w:val="0006078F"/>
    <w:rsid w:val="00060DB9"/>
    <w:rsid w:val="000615EA"/>
    <w:rsid w:val="00061884"/>
    <w:rsid w:val="00061938"/>
    <w:rsid w:val="00061C9E"/>
    <w:rsid w:val="00062E41"/>
    <w:rsid w:val="0006385D"/>
    <w:rsid w:val="0006483E"/>
    <w:rsid w:val="0006510C"/>
    <w:rsid w:val="000658FA"/>
    <w:rsid w:val="00067194"/>
    <w:rsid w:val="000673F5"/>
    <w:rsid w:val="00067A1C"/>
    <w:rsid w:val="00070513"/>
    <w:rsid w:val="00070B39"/>
    <w:rsid w:val="00073106"/>
    <w:rsid w:val="000741EA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43FC"/>
    <w:rsid w:val="000A5444"/>
    <w:rsid w:val="000A56FF"/>
    <w:rsid w:val="000A5F28"/>
    <w:rsid w:val="000A61EB"/>
    <w:rsid w:val="000A61F8"/>
    <w:rsid w:val="000A6928"/>
    <w:rsid w:val="000A697F"/>
    <w:rsid w:val="000A6EAF"/>
    <w:rsid w:val="000B008F"/>
    <w:rsid w:val="000B0ACE"/>
    <w:rsid w:val="000B0B7C"/>
    <w:rsid w:val="000B0C46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C7A"/>
    <w:rsid w:val="000C5D36"/>
    <w:rsid w:val="000C63D1"/>
    <w:rsid w:val="000C644E"/>
    <w:rsid w:val="000C75F1"/>
    <w:rsid w:val="000C77E4"/>
    <w:rsid w:val="000D0CC6"/>
    <w:rsid w:val="000D124B"/>
    <w:rsid w:val="000D141B"/>
    <w:rsid w:val="000D15B0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E36"/>
    <w:rsid w:val="000E16F0"/>
    <w:rsid w:val="000E1B31"/>
    <w:rsid w:val="000E32B2"/>
    <w:rsid w:val="000E3409"/>
    <w:rsid w:val="000E406B"/>
    <w:rsid w:val="000E4BAC"/>
    <w:rsid w:val="000E5110"/>
    <w:rsid w:val="000E5277"/>
    <w:rsid w:val="000E5AC0"/>
    <w:rsid w:val="000E676D"/>
    <w:rsid w:val="000E7686"/>
    <w:rsid w:val="000E7F0C"/>
    <w:rsid w:val="000E7F6B"/>
    <w:rsid w:val="000F002B"/>
    <w:rsid w:val="000F0BFE"/>
    <w:rsid w:val="000F15CB"/>
    <w:rsid w:val="000F1736"/>
    <w:rsid w:val="000F191E"/>
    <w:rsid w:val="000F271E"/>
    <w:rsid w:val="000F43C6"/>
    <w:rsid w:val="000F496A"/>
    <w:rsid w:val="000F4F57"/>
    <w:rsid w:val="000F517B"/>
    <w:rsid w:val="000F5543"/>
    <w:rsid w:val="000F585C"/>
    <w:rsid w:val="000F6F4B"/>
    <w:rsid w:val="000F7435"/>
    <w:rsid w:val="000F7D69"/>
    <w:rsid w:val="001004FC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459"/>
    <w:rsid w:val="00107D42"/>
    <w:rsid w:val="00110240"/>
    <w:rsid w:val="0011027C"/>
    <w:rsid w:val="00111E99"/>
    <w:rsid w:val="001122EA"/>
    <w:rsid w:val="00112BA6"/>
    <w:rsid w:val="00114A9F"/>
    <w:rsid w:val="001151EA"/>
    <w:rsid w:val="001158F6"/>
    <w:rsid w:val="00115D13"/>
    <w:rsid w:val="00116FE1"/>
    <w:rsid w:val="0011770B"/>
    <w:rsid w:val="00117F53"/>
    <w:rsid w:val="001218F7"/>
    <w:rsid w:val="001224FD"/>
    <w:rsid w:val="00123835"/>
    <w:rsid w:val="00126595"/>
    <w:rsid w:val="0012704B"/>
    <w:rsid w:val="001272F9"/>
    <w:rsid w:val="00127B83"/>
    <w:rsid w:val="00127F68"/>
    <w:rsid w:val="00132250"/>
    <w:rsid w:val="00132FDC"/>
    <w:rsid w:val="001346A5"/>
    <w:rsid w:val="001346EA"/>
    <w:rsid w:val="00134D10"/>
    <w:rsid w:val="00135322"/>
    <w:rsid w:val="00135923"/>
    <w:rsid w:val="00135E95"/>
    <w:rsid w:val="0013630A"/>
    <w:rsid w:val="00136C26"/>
    <w:rsid w:val="00136D6B"/>
    <w:rsid w:val="001379F1"/>
    <w:rsid w:val="00137CA3"/>
    <w:rsid w:val="00137EF8"/>
    <w:rsid w:val="00137F22"/>
    <w:rsid w:val="00140EB5"/>
    <w:rsid w:val="001413F1"/>
    <w:rsid w:val="00141DCF"/>
    <w:rsid w:val="001436BC"/>
    <w:rsid w:val="0014388E"/>
    <w:rsid w:val="001438B9"/>
    <w:rsid w:val="00143E23"/>
    <w:rsid w:val="00144287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57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459E"/>
    <w:rsid w:val="001653A5"/>
    <w:rsid w:val="001658FF"/>
    <w:rsid w:val="00165BC4"/>
    <w:rsid w:val="001663E3"/>
    <w:rsid w:val="00166747"/>
    <w:rsid w:val="001678F1"/>
    <w:rsid w:val="0017131D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B22"/>
    <w:rsid w:val="00196DC4"/>
    <w:rsid w:val="00197361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687A"/>
    <w:rsid w:val="001A7722"/>
    <w:rsid w:val="001B0253"/>
    <w:rsid w:val="001B1404"/>
    <w:rsid w:val="001B201F"/>
    <w:rsid w:val="001B2E9F"/>
    <w:rsid w:val="001B39E2"/>
    <w:rsid w:val="001B4712"/>
    <w:rsid w:val="001B4A9D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671"/>
    <w:rsid w:val="001E48E6"/>
    <w:rsid w:val="001E4C42"/>
    <w:rsid w:val="001E57D1"/>
    <w:rsid w:val="001E6FD7"/>
    <w:rsid w:val="001E737A"/>
    <w:rsid w:val="001E7E99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868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6CD0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2A78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4001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75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0FA3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344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4B7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2E7A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6C5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47AC"/>
    <w:rsid w:val="003470D2"/>
    <w:rsid w:val="00347229"/>
    <w:rsid w:val="0034756F"/>
    <w:rsid w:val="00347614"/>
    <w:rsid w:val="00347619"/>
    <w:rsid w:val="00347D39"/>
    <w:rsid w:val="00347E8F"/>
    <w:rsid w:val="00350868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18B3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41AA"/>
    <w:rsid w:val="003752B0"/>
    <w:rsid w:val="00376438"/>
    <w:rsid w:val="00376C56"/>
    <w:rsid w:val="003772C3"/>
    <w:rsid w:val="00377A2E"/>
    <w:rsid w:val="003819BD"/>
    <w:rsid w:val="00382404"/>
    <w:rsid w:val="0038508F"/>
    <w:rsid w:val="003852E6"/>
    <w:rsid w:val="00386824"/>
    <w:rsid w:val="00386E5E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061"/>
    <w:rsid w:val="00397A68"/>
    <w:rsid w:val="00397AFB"/>
    <w:rsid w:val="003A0402"/>
    <w:rsid w:val="003A13BC"/>
    <w:rsid w:val="003A1B4C"/>
    <w:rsid w:val="003A1C9A"/>
    <w:rsid w:val="003A2235"/>
    <w:rsid w:val="003A28EB"/>
    <w:rsid w:val="003A34F7"/>
    <w:rsid w:val="003A38BE"/>
    <w:rsid w:val="003A3A25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76B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675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0952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52AE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227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75F"/>
    <w:rsid w:val="00456C76"/>
    <w:rsid w:val="00456E2D"/>
    <w:rsid w:val="00456ED9"/>
    <w:rsid w:val="004576A4"/>
    <w:rsid w:val="00457A4E"/>
    <w:rsid w:val="00460867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976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B7C61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41A"/>
    <w:rsid w:val="004C6723"/>
    <w:rsid w:val="004C6AB1"/>
    <w:rsid w:val="004C6C14"/>
    <w:rsid w:val="004C700C"/>
    <w:rsid w:val="004C7065"/>
    <w:rsid w:val="004C7283"/>
    <w:rsid w:val="004C7B0A"/>
    <w:rsid w:val="004D0EE7"/>
    <w:rsid w:val="004D1371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5B9E"/>
    <w:rsid w:val="00506893"/>
    <w:rsid w:val="005069B9"/>
    <w:rsid w:val="0050745C"/>
    <w:rsid w:val="00511616"/>
    <w:rsid w:val="0051163E"/>
    <w:rsid w:val="00511666"/>
    <w:rsid w:val="005135D2"/>
    <w:rsid w:val="00513894"/>
    <w:rsid w:val="00514622"/>
    <w:rsid w:val="00514913"/>
    <w:rsid w:val="005151F9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E0E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230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DF3"/>
    <w:rsid w:val="00535E98"/>
    <w:rsid w:val="00536177"/>
    <w:rsid w:val="00536844"/>
    <w:rsid w:val="005368D3"/>
    <w:rsid w:val="00536D61"/>
    <w:rsid w:val="00540050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564A"/>
    <w:rsid w:val="00565B37"/>
    <w:rsid w:val="005668B3"/>
    <w:rsid w:val="00566C9F"/>
    <w:rsid w:val="005701C5"/>
    <w:rsid w:val="00570213"/>
    <w:rsid w:val="005705E3"/>
    <w:rsid w:val="00570668"/>
    <w:rsid w:val="00573110"/>
    <w:rsid w:val="00573457"/>
    <w:rsid w:val="005735D5"/>
    <w:rsid w:val="005736B4"/>
    <w:rsid w:val="00573706"/>
    <w:rsid w:val="00573E78"/>
    <w:rsid w:val="00573EED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47DD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4DFD"/>
    <w:rsid w:val="00595B1B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AD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60C3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E62F9"/>
    <w:rsid w:val="005F16D9"/>
    <w:rsid w:val="005F1F75"/>
    <w:rsid w:val="005F36C9"/>
    <w:rsid w:val="005F3918"/>
    <w:rsid w:val="005F3EF9"/>
    <w:rsid w:val="005F537E"/>
    <w:rsid w:val="005F5899"/>
    <w:rsid w:val="005F6639"/>
    <w:rsid w:val="005F69CF"/>
    <w:rsid w:val="005F7159"/>
    <w:rsid w:val="005F72BD"/>
    <w:rsid w:val="005F7644"/>
    <w:rsid w:val="005F7DE2"/>
    <w:rsid w:val="006003D1"/>
    <w:rsid w:val="00600514"/>
    <w:rsid w:val="006008E1"/>
    <w:rsid w:val="00600A92"/>
    <w:rsid w:val="00600AB3"/>
    <w:rsid w:val="00602140"/>
    <w:rsid w:val="0060272F"/>
    <w:rsid w:val="00602D14"/>
    <w:rsid w:val="00603725"/>
    <w:rsid w:val="006040DF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6B5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225C"/>
    <w:rsid w:val="0067346A"/>
    <w:rsid w:val="006740C8"/>
    <w:rsid w:val="00675253"/>
    <w:rsid w:val="00675434"/>
    <w:rsid w:val="00675E53"/>
    <w:rsid w:val="00676F54"/>
    <w:rsid w:val="006775B0"/>
    <w:rsid w:val="006804DA"/>
    <w:rsid w:val="00680EF2"/>
    <w:rsid w:val="006818D5"/>
    <w:rsid w:val="0068210A"/>
    <w:rsid w:val="00683D20"/>
    <w:rsid w:val="00684A97"/>
    <w:rsid w:val="00684F0E"/>
    <w:rsid w:val="006853BE"/>
    <w:rsid w:val="006860EC"/>
    <w:rsid w:val="0068622F"/>
    <w:rsid w:val="00686550"/>
    <w:rsid w:val="0068692E"/>
    <w:rsid w:val="00686B1C"/>
    <w:rsid w:val="006909D0"/>
    <w:rsid w:val="0069409F"/>
    <w:rsid w:val="00694366"/>
    <w:rsid w:val="00694D7E"/>
    <w:rsid w:val="00697FE0"/>
    <w:rsid w:val="006A036C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DB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E754D"/>
    <w:rsid w:val="006E7B3F"/>
    <w:rsid w:val="006F0053"/>
    <w:rsid w:val="006F086E"/>
    <w:rsid w:val="006F0CE8"/>
    <w:rsid w:val="006F0D94"/>
    <w:rsid w:val="006F116A"/>
    <w:rsid w:val="006F11BF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CEC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353"/>
    <w:rsid w:val="007337D0"/>
    <w:rsid w:val="00733B5D"/>
    <w:rsid w:val="007342D7"/>
    <w:rsid w:val="0073455B"/>
    <w:rsid w:val="00735215"/>
    <w:rsid w:val="007352AA"/>
    <w:rsid w:val="00735963"/>
    <w:rsid w:val="00735B0D"/>
    <w:rsid w:val="0073656A"/>
    <w:rsid w:val="007365AD"/>
    <w:rsid w:val="00736D7E"/>
    <w:rsid w:val="00737123"/>
    <w:rsid w:val="00737D00"/>
    <w:rsid w:val="00741A07"/>
    <w:rsid w:val="00741E9C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1618"/>
    <w:rsid w:val="007620F4"/>
    <w:rsid w:val="00762EF0"/>
    <w:rsid w:val="00765004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098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981"/>
    <w:rsid w:val="00795AD2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40C9"/>
    <w:rsid w:val="007A6500"/>
    <w:rsid w:val="007A6A78"/>
    <w:rsid w:val="007A78EF"/>
    <w:rsid w:val="007A7BFE"/>
    <w:rsid w:val="007B043C"/>
    <w:rsid w:val="007B092F"/>
    <w:rsid w:val="007B0BDC"/>
    <w:rsid w:val="007B190B"/>
    <w:rsid w:val="007B1F12"/>
    <w:rsid w:val="007B2118"/>
    <w:rsid w:val="007B236F"/>
    <w:rsid w:val="007B2C9C"/>
    <w:rsid w:val="007B2D70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B04"/>
    <w:rsid w:val="007C1D29"/>
    <w:rsid w:val="007C25B9"/>
    <w:rsid w:val="007C314D"/>
    <w:rsid w:val="007C3B0C"/>
    <w:rsid w:val="007C50D2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6422"/>
    <w:rsid w:val="007D6BD8"/>
    <w:rsid w:val="007D6BF1"/>
    <w:rsid w:val="007D7970"/>
    <w:rsid w:val="007E03B2"/>
    <w:rsid w:val="007E04D5"/>
    <w:rsid w:val="007E060E"/>
    <w:rsid w:val="007E0EE4"/>
    <w:rsid w:val="007E1E70"/>
    <w:rsid w:val="007E22A9"/>
    <w:rsid w:val="007E2C19"/>
    <w:rsid w:val="007E2D73"/>
    <w:rsid w:val="007E34F5"/>
    <w:rsid w:val="007E3F98"/>
    <w:rsid w:val="007E4093"/>
    <w:rsid w:val="007E4A67"/>
    <w:rsid w:val="007E4F8F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6ED9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1FC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933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0DE8"/>
    <w:rsid w:val="00892671"/>
    <w:rsid w:val="0089362F"/>
    <w:rsid w:val="008939C8"/>
    <w:rsid w:val="00893B12"/>
    <w:rsid w:val="00893E04"/>
    <w:rsid w:val="008949AA"/>
    <w:rsid w:val="0089511D"/>
    <w:rsid w:val="00895314"/>
    <w:rsid w:val="008957D4"/>
    <w:rsid w:val="008964C5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3525"/>
    <w:rsid w:val="008E57A8"/>
    <w:rsid w:val="008E634A"/>
    <w:rsid w:val="008E6F0E"/>
    <w:rsid w:val="008E7023"/>
    <w:rsid w:val="008E714D"/>
    <w:rsid w:val="008F23CD"/>
    <w:rsid w:val="008F2B58"/>
    <w:rsid w:val="008F31DF"/>
    <w:rsid w:val="008F3F31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318"/>
    <w:rsid w:val="009139F8"/>
    <w:rsid w:val="00913CBD"/>
    <w:rsid w:val="00914593"/>
    <w:rsid w:val="00914A41"/>
    <w:rsid w:val="00914D2D"/>
    <w:rsid w:val="009150AB"/>
    <w:rsid w:val="00915E50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05C6"/>
    <w:rsid w:val="00940D1F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62BD"/>
    <w:rsid w:val="009574AD"/>
    <w:rsid w:val="0095761F"/>
    <w:rsid w:val="00957AB8"/>
    <w:rsid w:val="00960B1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0FE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65C"/>
    <w:rsid w:val="00990968"/>
    <w:rsid w:val="00990AEE"/>
    <w:rsid w:val="00990C65"/>
    <w:rsid w:val="00991587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3659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617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83C"/>
    <w:rsid w:val="00A04AD2"/>
    <w:rsid w:val="00A04D44"/>
    <w:rsid w:val="00A05E8B"/>
    <w:rsid w:val="00A06F2F"/>
    <w:rsid w:val="00A1298F"/>
    <w:rsid w:val="00A13448"/>
    <w:rsid w:val="00A134F2"/>
    <w:rsid w:val="00A138DD"/>
    <w:rsid w:val="00A13F91"/>
    <w:rsid w:val="00A141EE"/>
    <w:rsid w:val="00A14BCE"/>
    <w:rsid w:val="00A15102"/>
    <w:rsid w:val="00A15668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36CE3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0F58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A85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DF8"/>
    <w:rsid w:val="00A733ED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00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70C"/>
    <w:rsid w:val="00AA4AA1"/>
    <w:rsid w:val="00AA4E81"/>
    <w:rsid w:val="00AA5028"/>
    <w:rsid w:val="00AA608F"/>
    <w:rsid w:val="00AA6664"/>
    <w:rsid w:val="00AA6C74"/>
    <w:rsid w:val="00AA6E54"/>
    <w:rsid w:val="00AA7184"/>
    <w:rsid w:val="00AA79F2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6805"/>
    <w:rsid w:val="00AC74E8"/>
    <w:rsid w:val="00AC767A"/>
    <w:rsid w:val="00AD0442"/>
    <w:rsid w:val="00AD0762"/>
    <w:rsid w:val="00AD0D48"/>
    <w:rsid w:val="00AD1D2E"/>
    <w:rsid w:val="00AD1D9C"/>
    <w:rsid w:val="00AD2EC7"/>
    <w:rsid w:val="00AD32F0"/>
    <w:rsid w:val="00AD4786"/>
    <w:rsid w:val="00AD5658"/>
    <w:rsid w:val="00AD589F"/>
    <w:rsid w:val="00AD5C1C"/>
    <w:rsid w:val="00AD60B5"/>
    <w:rsid w:val="00AD680A"/>
    <w:rsid w:val="00AD697C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C27"/>
    <w:rsid w:val="00AE7D4D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5D9D"/>
    <w:rsid w:val="00AF6C48"/>
    <w:rsid w:val="00AF7CB6"/>
    <w:rsid w:val="00B00D1E"/>
    <w:rsid w:val="00B00E46"/>
    <w:rsid w:val="00B01212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59B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37A0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AD6"/>
    <w:rsid w:val="00BA0BBB"/>
    <w:rsid w:val="00BA0EDD"/>
    <w:rsid w:val="00BA1396"/>
    <w:rsid w:val="00BA1737"/>
    <w:rsid w:val="00BA1788"/>
    <w:rsid w:val="00BA3C1B"/>
    <w:rsid w:val="00BA4209"/>
    <w:rsid w:val="00BA436A"/>
    <w:rsid w:val="00BA4E25"/>
    <w:rsid w:val="00BA4F19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662D"/>
    <w:rsid w:val="00C17316"/>
    <w:rsid w:val="00C1754A"/>
    <w:rsid w:val="00C17E0A"/>
    <w:rsid w:val="00C20881"/>
    <w:rsid w:val="00C20903"/>
    <w:rsid w:val="00C211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27188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9FD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67D3E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1F"/>
    <w:rsid w:val="00C86D9A"/>
    <w:rsid w:val="00C87996"/>
    <w:rsid w:val="00C903FA"/>
    <w:rsid w:val="00C90BA6"/>
    <w:rsid w:val="00C90E26"/>
    <w:rsid w:val="00C917B9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0582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5ED9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B88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5CE"/>
    <w:rsid w:val="00D50685"/>
    <w:rsid w:val="00D50A7F"/>
    <w:rsid w:val="00D5132A"/>
    <w:rsid w:val="00D518C7"/>
    <w:rsid w:val="00D524C8"/>
    <w:rsid w:val="00D52559"/>
    <w:rsid w:val="00D527DE"/>
    <w:rsid w:val="00D53EC9"/>
    <w:rsid w:val="00D53EE6"/>
    <w:rsid w:val="00D54109"/>
    <w:rsid w:val="00D55147"/>
    <w:rsid w:val="00D56557"/>
    <w:rsid w:val="00D56967"/>
    <w:rsid w:val="00D57A4F"/>
    <w:rsid w:val="00D61183"/>
    <w:rsid w:val="00D617C9"/>
    <w:rsid w:val="00D61951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0B4"/>
    <w:rsid w:val="00D80978"/>
    <w:rsid w:val="00D80EA4"/>
    <w:rsid w:val="00D826B4"/>
    <w:rsid w:val="00D82733"/>
    <w:rsid w:val="00D82A8C"/>
    <w:rsid w:val="00D82E09"/>
    <w:rsid w:val="00D83087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B7E0C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1644"/>
    <w:rsid w:val="00DD3ABF"/>
    <w:rsid w:val="00DD4865"/>
    <w:rsid w:val="00DD4E8C"/>
    <w:rsid w:val="00DD52E0"/>
    <w:rsid w:val="00DD65EB"/>
    <w:rsid w:val="00DD682D"/>
    <w:rsid w:val="00DD7CFF"/>
    <w:rsid w:val="00DE0B75"/>
    <w:rsid w:val="00DE2E30"/>
    <w:rsid w:val="00DE3048"/>
    <w:rsid w:val="00DE388C"/>
    <w:rsid w:val="00DE4575"/>
    <w:rsid w:val="00DE475B"/>
    <w:rsid w:val="00DE48EA"/>
    <w:rsid w:val="00DE5230"/>
    <w:rsid w:val="00DE5914"/>
    <w:rsid w:val="00DE679A"/>
    <w:rsid w:val="00DE69A0"/>
    <w:rsid w:val="00DE700D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51AC"/>
    <w:rsid w:val="00E07716"/>
    <w:rsid w:val="00E07B73"/>
    <w:rsid w:val="00E104B5"/>
    <w:rsid w:val="00E10932"/>
    <w:rsid w:val="00E11A75"/>
    <w:rsid w:val="00E11D35"/>
    <w:rsid w:val="00E12A61"/>
    <w:rsid w:val="00E12D0D"/>
    <w:rsid w:val="00E12F26"/>
    <w:rsid w:val="00E13D16"/>
    <w:rsid w:val="00E1408E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4C8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5206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B80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0EAA"/>
    <w:rsid w:val="00E61C7D"/>
    <w:rsid w:val="00E6232B"/>
    <w:rsid w:val="00E62885"/>
    <w:rsid w:val="00E62C6D"/>
    <w:rsid w:val="00E630FA"/>
    <w:rsid w:val="00E645F6"/>
    <w:rsid w:val="00E64DFC"/>
    <w:rsid w:val="00E65598"/>
    <w:rsid w:val="00E65BB9"/>
    <w:rsid w:val="00E66333"/>
    <w:rsid w:val="00E66912"/>
    <w:rsid w:val="00E676AA"/>
    <w:rsid w:val="00E7003A"/>
    <w:rsid w:val="00E70696"/>
    <w:rsid w:val="00E7085D"/>
    <w:rsid w:val="00E70EE5"/>
    <w:rsid w:val="00E71516"/>
    <w:rsid w:val="00E720A8"/>
    <w:rsid w:val="00E7224C"/>
    <w:rsid w:val="00E728C2"/>
    <w:rsid w:val="00E72997"/>
    <w:rsid w:val="00E72DB8"/>
    <w:rsid w:val="00E7347F"/>
    <w:rsid w:val="00E736AB"/>
    <w:rsid w:val="00E73B78"/>
    <w:rsid w:val="00E74427"/>
    <w:rsid w:val="00E7558E"/>
    <w:rsid w:val="00E75C46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81E"/>
    <w:rsid w:val="00E96866"/>
    <w:rsid w:val="00E96CB9"/>
    <w:rsid w:val="00E97CE4"/>
    <w:rsid w:val="00EA09E0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A5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55E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935"/>
    <w:rsid w:val="00F26A61"/>
    <w:rsid w:val="00F27CC3"/>
    <w:rsid w:val="00F304F9"/>
    <w:rsid w:val="00F31139"/>
    <w:rsid w:val="00F31A8C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261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8F0"/>
    <w:rsid w:val="00F86A84"/>
    <w:rsid w:val="00F86B5B"/>
    <w:rsid w:val="00F91E7C"/>
    <w:rsid w:val="00F92597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3B6C"/>
    <w:rsid w:val="00FA5773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108B"/>
    <w:rsid w:val="00FD2168"/>
    <w:rsid w:val="00FD238A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2E58"/>
    <w:rsid w:val="00FE3840"/>
    <w:rsid w:val="00FE3960"/>
    <w:rsid w:val="00FE3B32"/>
    <w:rsid w:val="00FE51A8"/>
    <w:rsid w:val="00FE52EA"/>
    <w:rsid w:val="00FE5449"/>
    <w:rsid w:val="00FE5716"/>
    <w:rsid w:val="00FE6CA6"/>
    <w:rsid w:val="00FF03ED"/>
    <w:rsid w:val="00FF1EE9"/>
    <w:rsid w:val="00FF2A51"/>
    <w:rsid w:val="00FF32D3"/>
    <w:rsid w:val="00FF34E4"/>
    <w:rsid w:val="00FF3B3F"/>
    <w:rsid w:val="00FF4627"/>
    <w:rsid w:val="00FF4BA4"/>
    <w:rsid w:val="00FF4C62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11837E-8CB1-4FFE-BD35-8530AECCE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636F6-A58F-4C84-A5C2-335734C9D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267</TotalTime>
  <Pages>8</Pages>
  <Words>1311</Words>
  <Characters>5739</Characters>
  <Application>Microsoft Office Word</Application>
  <DocSecurity>0</DocSecurity>
  <Lines>47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Chanon, Acharamongkol</cp:lastModifiedBy>
  <cp:revision>21</cp:revision>
  <cp:lastPrinted>2025-04-25T07:38:00Z</cp:lastPrinted>
  <dcterms:created xsi:type="dcterms:W3CDTF">2025-04-25T06:50:00Z</dcterms:created>
  <dcterms:modified xsi:type="dcterms:W3CDTF">2025-05-02T03:53:00Z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