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620D" w14:textId="54F52467" w:rsidR="00125705" w:rsidRPr="00D37F7A" w:rsidRDefault="00125705" w:rsidP="0012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/>
          <w:bCs/>
          <w:i/>
          <w:sz w:val="36"/>
          <w:szCs w:val="36"/>
          <w:cs/>
        </w:rPr>
        <w:t>บริษัท เซ็น คอร์ปอเรชั่น กรุ๊ป จำกัด (มหาชน) และบริษัทย่อย</w:t>
      </w:r>
    </w:p>
    <w:p w14:paraId="29F77540" w14:textId="77777777" w:rsidR="00125705" w:rsidRPr="00D37F7A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1559DAB7" w14:textId="486EE219" w:rsidR="00125705" w:rsidRPr="00D37F7A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สำหรับงวดสามเดือนสิ้นสุดวันที่ </w:t>
      </w:r>
      <w:r w:rsidR="002A4446" w:rsidRPr="002A4446">
        <w:rPr>
          <w:rFonts w:ascii="Angsana New" w:hAnsi="Angsana New"/>
          <w:bCs/>
          <w:iCs/>
          <w:sz w:val="36"/>
          <w:szCs w:val="36"/>
          <w:lang w:val="en-US" w:bidi="th-TH"/>
        </w:rPr>
        <w:t>31</w:t>
      </w:r>
      <w:r w:rsidRPr="00D37F7A">
        <w:rPr>
          <w:rFonts w:ascii="Angsana New" w:hAnsi="Angsana New"/>
          <w:bCs/>
          <w:iCs/>
          <w:sz w:val="36"/>
          <w:szCs w:val="36"/>
          <w:lang w:bidi="th-TH"/>
        </w:rPr>
        <w:t xml:space="preserve"> 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มีนาคม</w:t>
      </w:r>
      <w:r w:rsidRPr="00D37F7A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="002A4446" w:rsidRPr="002A4446">
        <w:rPr>
          <w:rFonts w:ascii="Angsana New" w:hAnsi="Angsana New"/>
          <w:bCs/>
          <w:iCs/>
          <w:sz w:val="36"/>
          <w:szCs w:val="36"/>
          <w:lang w:val="en-US" w:bidi="th-TH"/>
        </w:rPr>
        <w:t>2568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(ไม่ได้ตรวจสอบ)</w:t>
      </w:r>
    </w:p>
    <w:p w14:paraId="4F001ED4" w14:textId="77777777" w:rsidR="00125705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2"/>
          <w:szCs w:val="32"/>
          <w:lang w:bidi="th-TH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60"/>
        <w:gridCol w:w="8075"/>
      </w:tblGrid>
      <w:tr w:rsidR="00125705" w:rsidRPr="00AA2D85" w14:paraId="4463FB6A" w14:textId="77777777" w:rsidTr="00125705">
        <w:trPr>
          <w:tblHeader/>
        </w:trPr>
        <w:tc>
          <w:tcPr>
            <w:tcW w:w="1260" w:type="dxa"/>
          </w:tcPr>
          <w:p w14:paraId="37EFA0BC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EF627DB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</w:p>
        </w:tc>
      </w:tr>
      <w:tr w:rsidR="00125705" w:rsidRPr="00AA2D85" w14:paraId="753B49A6" w14:textId="77777777" w:rsidTr="00125705">
        <w:trPr>
          <w:tblHeader/>
        </w:trPr>
        <w:tc>
          <w:tcPr>
            <w:tcW w:w="1260" w:type="dxa"/>
          </w:tcPr>
          <w:p w14:paraId="4AB0D8EA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75" w:type="dxa"/>
          </w:tcPr>
          <w:p w14:paraId="7D7E66D1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125705" w:rsidRPr="00AA2D85" w14:paraId="5B7E3140" w14:textId="77777777" w:rsidTr="00125705">
        <w:trPr>
          <w:tblHeader/>
        </w:trPr>
        <w:tc>
          <w:tcPr>
            <w:tcW w:w="1260" w:type="dxa"/>
          </w:tcPr>
          <w:p w14:paraId="7E854A88" w14:textId="4E492928" w:rsidR="00125705" w:rsidRPr="00AF256E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075" w:type="dxa"/>
          </w:tcPr>
          <w:p w14:paraId="5A892C88" w14:textId="77777777" w:rsidR="00125705" w:rsidRPr="009A27E3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27E3">
              <w:rPr>
                <w:rFonts w:asciiTheme="majorBidi" w:hAnsiTheme="majorBidi"/>
                <w:sz w:val="32"/>
                <w:szCs w:val="32"/>
                <w:cs/>
              </w:rPr>
              <w:t>การดำเนินงานและข้อมูลทั่วไปของบริษัท</w:t>
            </w:r>
          </w:p>
        </w:tc>
      </w:tr>
      <w:tr w:rsidR="00125705" w:rsidRPr="00AA2D85" w14:paraId="2FE1779C" w14:textId="77777777" w:rsidTr="00125705">
        <w:tc>
          <w:tcPr>
            <w:tcW w:w="1260" w:type="dxa"/>
          </w:tcPr>
          <w:p w14:paraId="133447E8" w14:textId="48E6FC98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8075" w:type="dxa"/>
          </w:tcPr>
          <w:p w14:paraId="57B75916" w14:textId="77777777" w:rsidR="00125705" w:rsidRPr="007537B4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537B4">
              <w:rPr>
                <w:rFonts w:asciiTheme="majorBidi" w:hAnsiTheme="majorBidi"/>
                <w:spacing w:val="-6"/>
                <w:sz w:val="32"/>
                <w:szCs w:val="32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125705" w:rsidRPr="00AA2D85" w14:paraId="19489132" w14:textId="77777777" w:rsidTr="00125705">
        <w:tc>
          <w:tcPr>
            <w:tcW w:w="1260" w:type="dxa"/>
          </w:tcPr>
          <w:p w14:paraId="77B6749C" w14:textId="7DFF8ED7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075" w:type="dxa"/>
          </w:tcPr>
          <w:p w14:paraId="2DA475D1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นโยบายการบัญชีที่มีสาระสำคัญ</w:t>
            </w:r>
          </w:p>
        </w:tc>
      </w:tr>
      <w:tr w:rsidR="00125705" w:rsidRPr="00AA2D85" w14:paraId="736A70CF" w14:textId="77777777" w:rsidTr="00125705">
        <w:tc>
          <w:tcPr>
            <w:tcW w:w="1260" w:type="dxa"/>
          </w:tcPr>
          <w:p w14:paraId="0FF6DC78" w14:textId="7CF26913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075" w:type="dxa"/>
          </w:tcPr>
          <w:p w14:paraId="0C74AF01" w14:textId="0BE484C1" w:rsidR="00125705" w:rsidRPr="00AA2D85" w:rsidRDefault="0017088B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3C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รายการบัญชีกับ</w:t>
            </w:r>
            <w:r w:rsidR="00125705" w:rsidRPr="00D413C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125705" w:rsidRPr="00AA2D85" w14:paraId="344DCE6B" w14:textId="77777777" w:rsidTr="00125705">
        <w:tc>
          <w:tcPr>
            <w:tcW w:w="1260" w:type="dxa"/>
          </w:tcPr>
          <w:p w14:paraId="55769EEC" w14:textId="388827BB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075" w:type="dxa"/>
          </w:tcPr>
          <w:p w14:paraId="42BBA8F6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125705" w:rsidRPr="00AA2D85" w14:paraId="4B45F8CC" w14:textId="77777777" w:rsidTr="00125705">
        <w:tc>
          <w:tcPr>
            <w:tcW w:w="1260" w:type="dxa"/>
          </w:tcPr>
          <w:p w14:paraId="27F4ABAD" w14:textId="4E85BCDD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8075" w:type="dxa"/>
          </w:tcPr>
          <w:p w14:paraId="706AC64A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ส่วนงานดำเนินงานและการจำแนกรายได้</w:t>
            </w:r>
          </w:p>
        </w:tc>
      </w:tr>
      <w:tr w:rsidR="00125705" w:rsidRPr="00AA2D85" w14:paraId="0D098DAC" w14:textId="77777777" w:rsidTr="00125705">
        <w:tc>
          <w:tcPr>
            <w:tcW w:w="1260" w:type="dxa"/>
          </w:tcPr>
          <w:p w14:paraId="566683F3" w14:textId="438E04D5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8075" w:type="dxa"/>
          </w:tcPr>
          <w:p w14:paraId="35E0D2F3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หุ้นทุนซื้อคืน</w:t>
            </w:r>
          </w:p>
        </w:tc>
      </w:tr>
      <w:tr w:rsidR="00125705" w:rsidRPr="00AA2D85" w14:paraId="055490F9" w14:textId="77777777" w:rsidTr="00125705">
        <w:tc>
          <w:tcPr>
            <w:tcW w:w="1260" w:type="dxa"/>
          </w:tcPr>
          <w:p w14:paraId="428CA759" w14:textId="3EBCAFE9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075" w:type="dxa"/>
          </w:tcPr>
          <w:p w14:paraId="28FCCD16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125705" w:rsidRPr="00AA2D85" w14:paraId="2939F260" w14:textId="77777777" w:rsidTr="00125705">
        <w:tc>
          <w:tcPr>
            <w:tcW w:w="1260" w:type="dxa"/>
          </w:tcPr>
          <w:p w14:paraId="7790FD56" w14:textId="2B3BEFC3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075" w:type="dxa"/>
          </w:tcPr>
          <w:p w14:paraId="79360A66" w14:textId="63E6457D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641E5" w:rsidRPr="00AA2D85" w14:paraId="15BC4B1C" w14:textId="77777777" w:rsidTr="00125705">
        <w:tc>
          <w:tcPr>
            <w:tcW w:w="1260" w:type="dxa"/>
          </w:tcPr>
          <w:p w14:paraId="3A80AEB2" w14:textId="4EBF76ED" w:rsidR="001641E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075" w:type="dxa"/>
          </w:tcPr>
          <w:p w14:paraId="75BAAE44" w14:textId="5CE0430E" w:rsidR="001641E5" w:rsidRPr="00AA2D85" w:rsidRDefault="001641E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การจัดประเภทรายการใหม่</w:t>
            </w:r>
          </w:p>
        </w:tc>
      </w:tr>
      <w:tr w:rsidR="00125705" w:rsidRPr="00AA2D85" w14:paraId="795EFAEE" w14:textId="77777777" w:rsidTr="00125705">
        <w:tc>
          <w:tcPr>
            <w:tcW w:w="1260" w:type="dxa"/>
          </w:tcPr>
          <w:p w14:paraId="2F142883" w14:textId="68878FC4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8075" w:type="dxa"/>
          </w:tcPr>
          <w:p w14:paraId="3363090D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125705" w:rsidRPr="00AA2D85" w14:paraId="506A762D" w14:textId="77777777" w:rsidTr="00125705">
        <w:tc>
          <w:tcPr>
            <w:tcW w:w="1260" w:type="dxa"/>
          </w:tcPr>
          <w:p w14:paraId="4BCD7A0A" w14:textId="0A31AB6B" w:rsidR="00125705" w:rsidRPr="00AA2D85" w:rsidRDefault="002A4446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8075" w:type="dxa"/>
          </w:tcPr>
          <w:p w14:paraId="24CFBBF5" w14:textId="77777777" w:rsidR="00125705" w:rsidRPr="00AA2D85" w:rsidRDefault="00125705" w:rsidP="004C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4757">
              <w:rPr>
                <w:rFonts w:asciiTheme="majorBidi" w:hAnsiTheme="majorBidi"/>
                <w:sz w:val="32"/>
                <w:szCs w:val="32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20FF1B19" w14:textId="77777777" w:rsidR="00D37F7A" w:rsidRDefault="00D37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sz w:val="32"/>
          <w:szCs w:val="32"/>
          <w:cs/>
          <w:lang w:val="en-GB"/>
        </w:rPr>
      </w:pPr>
      <w:r>
        <w:rPr>
          <w:rFonts w:ascii="Angsana New" w:hAnsi="Angsana New"/>
          <w:bCs/>
          <w:i/>
          <w:sz w:val="32"/>
          <w:szCs w:val="32"/>
          <w:cs/>
        </w:rPr>
        <w:br w:type="page"/>
      </w:r>
    </w:p>
    <w:p w14:paraId="7634411C" w14:textId="7F7E07D3" w:rsidR="001641E5" w:rsidRPr="00D37F7A" w:rsidRDefault="001641E5" w:rsidP="001641E5">
      <w:pPr>
        <w:pStyle w:val="acctmainheading"/>
        <w:spacing w:after="0" w:line="240" w:lineRule="auto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lastRenderedPageBreak/>
        <w:t>บ</w:t>
      </w:r>
      <w:r w:rsidRPr="00D37F7A">
        <w:rPr>
          <w:rFonts w:ascii="Angsana New" w:hAnsi="Angsana New"/>
          <w:bCs/>
          <w:i/>
          <w:sz w:val="36"/>
          <w:szCs w:val="36"/>
          <w:cs/>
          <w:lang w:bidi="th-TH"/>
        </w:rPr>
        <w:t>ริษัท เซ็น คอร์ปอเรชั่น กรุ๊ป จำกัด (มหาชน) และบริษัทย่อย</w:t>
      </w:r>
    </w:p>
    <w:p w14:paraId="4DB2B839" w14:textId="77777777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5C522FA8" w14:textId="311296EE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สำหรับงวดสามเดือนสิ้นสุดวันที่ </w:t>
      </w:r>
      <w:r w:rsidR="002A4446" w:rsidRPr="002A4446">
        <w:rPr>
          <w:rFonts w:ascii="Angsana New" w:hAnsi="Angsana New"/>
          <w:bCs/>
          <w:iCs/>
          <w:sz w:val="36"/>
          <w:szCs w:val="36"/>
          <w:lang w:val="en-US" w:bidi="th-TH"/>
        </w:rPr>
        <w:t>31</w:t>
      </w:r>
      <w:r w:rsidRPr="00D37F7A">
        <w:rPr>
          <w:rFonts w:ascii="Angsana New" w:hAnsi="Angsana New"/>
          <w:bCs/>
          <w:iCs/>
          <w:sz w:val="36"/>
          <w:szCs w:val="36"/>
          <w:lang w:bidi="th-TH"/>
        </w:rPr>
        <w:t xml:space="preserve"> 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มีนาคม</w:t>
      </w:r>
      <w:r w:rsidRPr="00D37F7A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="002A4446" w:rsidRPr="002A4446">
        <w:rPr>
          <w:rFonts w:ascii="Angsana New" w:hAnsi="Angsana New"/>
          <w:bCs/>
          <w:iCs/>
          <w:sz w:val="36"/>
          <w:szCs w:val="36"/>
          <w:lang w:val="en-US" w:bidi="th-TH"/>
        </w:rPr>
        <w:t>2568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(ไม่ได้ตรวจสอบ)</w:t>
      </w:r>
    </w:p>
    <w:p w14:paraId="2384327F" w14:textId="1A9C07D6" w:rsidR="008A50F6" w:rsidRPr="00FE38F5" w:rsidRDefault="006752EA" w:rsidP="00FE38F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</w:t>
      </w:r>
      <w:r w:rsidR="00E0393E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และข้อมูลทั่วไป</w:t>
      </w:r>
      <w:r w:rsidR="00356299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0735607" w14:textId="0164AFFE" w:rsidR="00AB3BAF" w:rsidRDefault="00422172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22172">
        <w:rPr>
          <w:rFonts w:ascii="Angsana New" w:hAnsi="Angsana New"/>
          <w:sz w:val="32"/>
          <w:szCs w:val="32"/>
          <w:cs/>
        </w:rPr>
        <w:t xml:space="preserve">บริษัท เซ็น คอร์ปอเรชั่น กรุ๊ป จำกัด (มหาชน) </w:t>
      </w:r>
      <w:r w:rsidR="00F33FDB">
        <w:rPr>
          <w:rFonts w:ascii="Angsana New" w:hAnsi="Angsana New"/>
          <w:sz w:val="32"/>
          <w:szCs w:val="32"/>
        </w:rPr>
        <w:t>(</w:t>
      </w:r>
      <w:r w:rsidRPr="00422172">
        <w:rPr>
          <w:rFonts w:ascii="Angsana New" w:hAnsi="Angsana New"/>
          <w:sz w:val="32"/>
          <w:szCs w:val="32"/>
          <w:cs/>
        </w:rPr>
        <w:t>“บริษัท”</w:t>
      </w:r>
      <w:r w:rsidR="00F33FDB">
        <w:rPr>
          <w:rFonts w:ascii="Angsana New" w:hAnsi="Angsana New"/>
          <w:sz w:val="32"/>
          <w:szCs w:val="32"/>
        </w:rPr>
        <w:t>)</w:t>
      </w:r>
      <w:r w:rsidRPr="00422172">
        <w:rPr>
          <w:rFonts w:ascii="Angsana New" w:hAnsi="Angsana New"/>
          <w:sz w:val="32"/>
          <w:szCs w:val="32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และจดทะเบียนกับตลาดหลักทรัพย์แห่งประเทศไทยเมื่อเดือนกุมภาพันธ์ </w:t>
      </w:r>
      <w:r w:rsidR="002A4446" w:rsidRPr="002A4446">
        <w:rPr>
          <w:rFonts w:ascii="Angsana New" w:hAnsi="Angsana New"/>
          <w:sz w:val="32"/>
          <w:szCs w:val="32"/>
        </w:rPr>
        <w:t>2562</w:t>
      </w:r>
      <w:r w:rsidRPr="00422172">
        <w:rPr>
          <w:rFonts w:ascii="Angsana New" w:hAnsi="Angsana New"/>
          <w:sz w:val="32"/>
          <w:szCs w:val="32"/>
          <w:cs/>
        </w:rPr>
        <w:t xml:space="preserve"> โดยมีที่อยู่จดทะเบียนของบริษัทตั้งอยู่เลขที่ </w:t>
      </w:r>
      <w:r w:rsidR="002A4446" w:rsidRPr="002A4446">
        <w:rPr>
          <w:rFonts w:ascii="Angsana New" w:hAnsi="Angsana New"/>
          <w:sz w:val="32"/>
          <w:szCs w:val="32"/>
        </w:rPr>
        <w:t>662</w:t>
      </w:r>
      <w:r w:rsidRPr="00422172">
        <w:rPr>
          <w:rFonts w:ascii="Angsana New" w:hAnsi="Angsana New"/>
          <w:sz w:val="32"/>
          <w:szCs w:val="32"/>
          <w:cs/>
        </w:rPr>
        <w:t xml:space="preserve"> ซอยอ่อนนุช </w:t>
      </w:r>
      <w:r w:rsidR="002A4446" w:rsidRPr="002A4446">
        <w:rPr>
          <w:rFonts w:ascii="Angsana New" w:hAnsi="Angsana New"/>
          <w:sz w:val="32"/>
          <w:szCs w:val="32"/>
        </w:rPr>
        <w:t>17</w:t>
      </w:r>
      <w:r w:rsidRPr="00422172">
        <w:rPr>
          <w:rFonts w:ascii="Angsana New" w:hAnsi="Angsana New"/>
          <w:sz w:val="32"/>
          <w:szCs w:val="32"/>
          <w:cs/>
        </w:rPr>
        <w:t xml:space="preserve"> แขวงสวนหลวง เขตสวนหลวง กรุงเทพมหานคร </w:t>
      </w:r>
      <w:r w:rsidR="002A4446" w:rsidRPr="002A4446">
        <w:rPr>
          <w:rFonts w:ascii="Angsana New" w:hAnsi="Angsana New"/>
          <w:sz w:val="32"/>
          <w:szCs w:val="32"/>
        </w:rPr>
        <w:t>10250</w:t>
      </w:r>
    </w:p>
    <w:p w14:paraId="2B68E5F3" w14:textId="57616FC4" w:rsidR="00AB3BAF" w:rsidRDefault="00B41BFF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41BFF">
        <w:rPr>
          <w:rFonts w:ascii="Angsana New" w:hAnsi="Angsana New"/>
          <w:sz w:val="32"/>
          <w:szCs w:val="32"/>
          <w:cs/>
        </w:rPr>
        <w:t>ผู้ถือหุ้นรายใหญ่ได้แก่ บริษัท เอจีบี ซิบลิ้งส์ โฮลดิ้ง จำกัด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 w:rsidRPr="00B41BFF">
        <w:rPr>
          <w:rFonts w:ascii="Angsana New" w:hAnsi="Angsana New"/>
          <w:sz w:val="32"/>
          <w:szCs w:val="32"/>
          <w:cs/>
        </w:rPr>
        <w:t>เป็นนิต</w:t>
      </w:r>
      <w:r w:rsidR="00CF05F6">
        <w:rPr>
          <w:rFonts w:ascii="Angsana New" w:hAnsi="Angsana New" w:hint="cs"/>
          <w:sz w:val="32"/>
          <w:szCs w:val="32"/>
          <w:cs/>
        </w:rPr>
        <w:t>ิ</w:t>
      </w:r>
      <w:r w:rsidR="00CF05F6" w:rsidRPr="00B41BFF">
        <w:rPr>
          <w:rFonts w:ascii="Angsana New" w:hAnsi="Angsana New"/>
          <w:sz w:val="32"/>
          <w:szCs w:val="32"/>
          <w:cs/>
        </w:rPr>
        <w:t>บุคคลที่จัดตั้งขึ้นในประเทศไทย</w:t>
      </w:r>
      <w:r w:rsidR="00B2533F">
        <w:rPr>
          <w:rFonts w:ascii="Angsana New" w:hAnsi="Angsana New"/>
          <w:sz w:val="32"/>
          <w:szCs w:val="32"/>
        </w:rPr>
        <w:t xml:space="preserve"> </w:t>
      </w:r>
      <w:r w:rsidR="00B2533F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2A4446" w:rsidRPr="002A4446">
        <w:rPr>
          <w:rFonts w:ascii="Angsana New" w:hAnsi="Angsana New"/>
          <w:sz w:val="32"/>
          <w:szCs w:val="32"/>
        </w:rPr>
        <w:t>25</w:t>
      </w:r>
      <w:r w:rsidRPr="00B41BFF">
        <w:rPr>
          <w:rFonts w:ascii="Angsana New" w:hAnsi="Angsana New"/>
          <w:sz w:val="32"/>
          <w:szCs w:val="32"/>
          <w:cs/>
        </w:rPr>
        <w:t xml:space="preserve"> และบริษัท มอร์แกน สแตนลีย์ แอนด์โค อินเตอร์แนชั่นเนิล จำกัด มหาชน เป็นนิติบุคคลที่จัดตั้งขึ้นในประเทศอังกฤษ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2A4446" w:rsidRPr="002A4446">
        <w:rPr>
          <w:rFonts w:ascii="Angsana New" w:hAnsi="Angsana New"/>
          <w:sz w:val="32"/>
          <w:szCs w:val="32"/>
        </w:rPr>
        <w:t>19</w:t>
      </w:r>
    </w:p>
    <w:p w14:paraId="4EA41ABD" w14:textId="0FF7E421" w:rsidR="00E173CD" w:rsidRPr="00AB3BAF" w:rsidRDefault="00E173CD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37074">
        <w:rPr>
          <w:color w:val="000000"/>
          <w:sz w:val="32"/>
          <w:szCs w:val="32"/>
          <w:cs/>
        </w:rPr>
        <w:t>บริษัท</w:t>
      </w:r>
      <w:r>
        <w:rPr>
          <w:rFonts w:hint="cs"/>
          <w:color w:val="000000"/>
          <w:sz w:val="32"/>
          <w:szCs w:val="32"/>
          <w:cs/>
        </w:rPr>
        <w:t>และ</w:t>
      </w:r>
      <w:r w:rsidRPr="00837074">
        <w:rPr>
          <w:color w:val="000000"/>
          <w:sz w:val="32"/>
          <w:szCs w:val="32"/>
          <w:cs/>
        </w:rPr>
        <w:t>บริษัทย่อย เรียกว่</w:t>
      </w:r>
      <w:r w:rsidR="00AB3BAF">
        <w:rPr>
          <w:rFonts w:hint="cs"/>
          <w:color w:val="000000"/>
          <w:sz w:val="32"/>
          <w:szCs w:val="32"/>
          <w:cs/>
        </w:rPr>
        <w:t>า “</w:t>
      </w:r>
      <w:r w:rsidRPr="00837074">
        <w:rPr>
          <w:color w:val="000000"/>
          <w:sz w:val="32"/>
          <w:szCs w:val="32"/>
          <w:cs/>
        </w:rPr>
        <w:t>กลุ่มบริษัท</w:t>
      </w:r>
      <w:r w:rsidR="00AB3BAF">
        <w:rPr>
          <w:rFonts w:hint="cs"/>
          <w:color w:val="000000"/>
          <w:sz w:val="32"/>
          <w:szCs w:val="32"/>
          <w:cs/>
        </w:rPr>
        <w:t>”</w:t>
      </w:r>
      <w:r w:rsidRPr="00837074">
        <w:rPr>
          <w:color w:val="000000"/>
          <w:sz w:val="32"/>
          <w:szCs w:val="32"/>
        </w:rPr>
        <w:t xml:space="preserve"> </w:t>
      </w:r>
      <w:r w:rsidRPr="00837074">
        <w:rPr>
          <w:color w:val="000000"/>
          <w:sz w:val="32"/>
          <w:szCs w:val="32"/>
          <w:cs/>
        </w:rPr>
        <w:t>ดำเนินธุรกิจหลักเกี่ยวกับ</w:t>
      </w:r>
      <w:r w:rsidR="008C089A" w:rsidRPr="008C089A">
        <w:rPr>
          <w:color w:val="000000"/>
          <w:sz w:val="32"/>
          <w:szCs w:val="32"/>
          <w:cs/>
        </w:rPr>
        <w:t>การให้บริการการจัดการ</w:t>
      </w:r>
      <w:r w:rsidR="008C089A">
        <w:rPr>
          <w:rFonts w:hint="cs"/>
          <w:color w:val="000000"/>
          <w:sz w:val="32"/>
          <w:szCs w:val="32"/>
          <w:cs/>
        </w:rPr>
        <w:t>และธุ</w:t>
      </w:r>
      <w:r w:rsidR="006B54B4">
        <w:rPr>
          <w:rFonts w:hint="cs"/>
          <w:color w:val="000000"/>
          <w:sz w:val="32"/>
          <w:szCs w:val="32"/>
          <w:cs/>
        </w:rPr>
        <w:t>รกิจร้านอาหาร</w:t>
      </w:r>
    </w:p>
    <w:p w14:paraId="20D42D74" w14:textId="0A73E2E6" w:rsidR="00FE7338" w:rsidRPr="00AF3871" w:rsidRDefault="00FE7338" w:rsidP="00FE7338">
      <w:pPr>
        <w:tabs>
          <w:tab w:val="left" w:pos="-3261"/>
          <w:tab w:val="left" w:pos="567"/>
        </w:tabs>
        <w:spacing w:after="240" w:line="240" w:lineRule="auto"/>
        <w:ind w:left="547" w:right="43"/>
        <w:jc w:val="thaiDistribute"/>
        <w:rPr>
          <w:color w:val="000000"/>
          <w:spacing w:val="6"/>
          <w:sz w:val="32"/>
          <w:szCs w:val="32"/>
          <w:cs/>
        </w:rPr>
      </w:pPr>
      <w:r w:rsidRPr="00AF3871">
        <w:rPr>
          <w:color w:val="000000"/>
          <w:spacing w:val="6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</w:t>
      </w:r>
      <w:r w:rsidR="008F3EFE" w:rsidRPr="00AF3871">
        <w:rPr>
          <w:rFonts w:hint="cs"/>
          <w:color w:val="000000"/>
          <w:spacing w:val="6"/>
          <w:sz w:val="32"/>
          <w:szCs w:val="32"/>
          <w:cs/>
        </w:rPr>
        <w:t>กิจการ</w:t>
      </w:r>
      <w:r w:rsidRPr="00AF3871">
        <w:rPr>
          <w:color w:val="000000"/>
          <w:spacing w:val="6"/>
          <w:sz w:val="32"/>
          <w:szCs w:val="32"/>
          <w:cs/>
        </w:rPr>
        <w:t>ที่เกี่ยวข้องกัน ดังนั้น</w:t>
      </w:r>
      <w:r w:rsidR="005354CA" w:rsidRPr="00AF3871">
        <w:rPr>
          <w:color w:val="000000"/>
          <w:spacing w:val="6"/>
          <w:sz w:val="32"/>
          <w:szCs w:val="32"/>
        </w:rPr>
        <w:br/>
      </w:r>
      <w:r w:rsidRPr="00AF3871">
        <w:rPr>
          <w:color w:val="000000"/>
          <w:spacing w:val="6"/>
          <w:sz w:val="32"/>
          <w:szCs w:val="32"/>
          <w:cs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1E3E29FB" w14:textId="2FE5F211" w:rsidR="003057D6" w:rsidRPr="00091B08" w:rsidRDefault="00936B2F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B08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806FC41" w14:textId="301120B7" w:rsidR="00DA45EB" w:rsidRDefault="002A4446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2A4446">
        <w:rPr>
          <w:rFonts w:ascii="Angsana New" w:hAnsi="Angsana New"/>
          <w:sz w:val="32"/>
          <w:szCs w:val="32"/>
        </w:rPr>
        <w:t>2</w:t>
      </w:r>
      <w:r w:rsidR="00DA45EB" w:rsidRPr="00191BDD">
        <w:rPr>
          <w:rFonts w:ascii="Angsana New" w:hAnsi="Angsana New"/>
          <w:sz w:val="32"/>
          <w:szCs w:val="32"/>
        </w:rPr>
        <w:t>.</w:t>
      </w:r>
      <w:r w:rsidRPr="002A4446">
        <w:rPr>
          <w:rFonts w:ascii="Angsana New" w:hAnsi="Angsana New"/>
          <w:sz w:val="32"/>
          <w:szCs w:val="32"/>
        </w:rPr>
        <w:t>1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ED669B" w:rsidRPr="00191BDD">
        <w:rPr>
          <w:rFonts w:ascii="Angsana New" w:hAnsi="Angsana New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2A4446">
        <w:rPr>
          <w:rFonts w:ascii="Angsana New" w:hAnsi="Angsana New"/>
          <w:sz w:val="32"/>
          <w:szCs w:val="32"/>
        </w:rPr>
        <w:t>34</w:t>
      </w:r>
      <w:r w:rsidR="00ED669B" w:rsidRPr="00191BDD">
        <w:rPr>
          <w:rFonts w:ascii="Angsana New" w:hAnsi="Angsana New"/>
          <w:sz w:val="32"/>
          <w:szCs w:val="32"/>
        </w:rPr>
        <w:t xml:space="preserve"> </w:t>
      </w:r>
      <w:r w:rsidR="00ED669B" w:rsidRPr="00191BDD">
        <w:rPr>
          <w:rFonts w:ascii="Angsana New" w:hAnsi="Angsana New"/>
          <w:sz w:val="32"/>
          <w:szCs w:val="32"/>
          <w:cs/>
        </w:rPr>
        <w:t>เรื่อง “รายงานทางการเงินระหว่างกาล” และ</w:t>
      </w:r>
      <w:r w:rsidR="00D04537">
        <w:rPr>
          <w:rFonts w:ascii="Angsana New" w:hAnsi="Angsana New"/>
          <w:sz w:val="32"/>
          <w:szCs w:val="32"/>
        </w:rPr>
        <w:t xml:space="preserve">            </w:t>
      </w:r>
      <w:r w:rsidR="00ED669B" w:rsidRPr="00191BDD">
        <w:rPr>
          <w:rFonts w:ascii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E21F6">
        <w:rPr>
          <w:rFonts w:ascii="Angsana New" w:hAnsi="Angsana New"/>
          <w:sz w:val="32"/>
          <w:szCs w:val="32"/>
        </w:rPr>
        <w:t xml:space="preserve"> </w:t>
      </w:r>
      <w:r w:rsidR="00ED669B" w:rsidRPr="00191BDD">
        <w:rPr>
          <w:rFonts w:ascii="Angsana New" w:hAnsi="Angsana New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0FD75AA" w14:textId="62AB9500" w:rsidR="00FE21F6" w:rsidRDefault="002A4446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2A4446">
        <w:rPr>
          <w:rFonts w:ascii="Angsana New" w:hAnsi="Angsana New"/>
          <w:sz w:val="32"/>
          <w:szCs w:val="32"/>
        </w:rPr>
        <w:t>2</w:t>
      </w:r>
      <w:r w:rsidR="00FE21F6" w:rsidRPr="00191BDD">
        <w:rPr>
          <w:rFonts w:ascii="Angsana New" w:hAnsi="Angsana New"/>
          <w:sz w:val="32"/>
          <w:szCs w:val="32"/>
        </w:rPr>
        <w:t>.</w:t>
      </w:r>
      <w:r w:rsidRPr="002A4446">
        <w:rPr>
          <w:rFonts w:ascii="Angsana New" w:hAnsi="Angsana New"/>
          <w:sz w:val="32"/>
          <w:szCs w:val="32"/>
        </w:rPr>
        <w:t>2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C93E8E" w:rsidRPr="00C93E8E">
        <w:rPr>
          <w:rFonts w:ascii="Angsana New" w:hAnsi="Angsana New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2A4446">
        <w:rPr>
          <w:rFonts w:ascii="Angsana New" w:hAnsi="Angsana New"/>
          <w:sz w:val="32"/>
          <w:szCs w:val="32"/>
        </w:rPr>
        <w:t>31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A4446">
        <w:rPr>
          <w:rFonts w:ascii="Angsana New" w:hAnsi="Angsana New"/>
          <w:sz w:val="32"/>
          <w:szCs w:val="32"/>
        </w:rPr>
        <w:t>2567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B45420">
        <w:rPr>
          <w:rFonts w:ascii="Angsana New" w:hAnsi="Angsana New" w:hint="cs"/>
          <w:sz w:val="32"/>
          <w:szCs w:val="32"/>
          <w:cs/>
        </w:rPr>
        <w:t xml:space="preserve">      </w:t>
      </w:r>
      <w:r w:rsidR="00C93E8E" w:rsidRPr="00C93E8E">
        <w:rPr>
          <w:rFonts w:ascii="Angsana New" w:hAnsi="Angsana New"/>
          <w:sz w:val="32"/>
          <w:szCs w:val="32"/>
          <w:cs/>
        </w:rPr>
        <w:t>วันเดียวกันซึ่งได้ตรวจสอบแล้ว</w:t>
      </w:r>
    </w:p>
    <w:p w14:paraId="40819AA7" w14:textId="77777777" w:rsidR="00A70E47" w:rsidRDefault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  <w:sectPr w:rsidR="00A70E47" w:rsidSect="00D37F7A">
          <w:headerReference w:type="default" r:id="rId11"/>
          <w:pgSz w:w="11909" w:h="16834" w:code="9"/>
          <w:pgMar w:top="1440" w:right="1224" w:bottom="1152" w:left="1440" w:header="864" w:footer="432" w:gutter="0"/>
          <w:pgNumType w:fmt="numberInDash" w:start="2"/>
          <w:cols w:space="720"/>
          <w:docGrid w:linePitch="245"/>
        </w:sectPr>
      </w:pPr>
    </w:p>
    <w:p w14:paraId="59E870DD" w14:textId="01239414" w:rsidR="00E03271" w:rsidRDefault="002A4446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A4446">
        <w:rPr>
          <w:rFonts w:ascii="Angsana New" w:hAnsi="Angsana New"/>
          <w:sz w:val="32"/>
          <w:szCs w:val="32"/>
        </w:rPr>
        <w:lastRenderedPageBreak/>
        <w:t>2</w:t>
      </w:r>
      <w:r w:rsidR="00E03271" w:rsidRPr="00191BDD">
        <w:rPr>
          <w:rFonts w:ascii="Angsana New" w:hAnsi="Angsana New"/>
          <w:sz w:val="32"/>
          <w:szCs w:val="32"/>
        </w:rPr>
        <w:t>.</w:t>
      </w:r>
      <w:r w:rsidRPr="002A4446">
        <w:rPr>
          <w:rFonts w:ascii="Angsana New" w:hAnsi="Angsana New"/>
          <w:sz w:val="32"/>
          <w:szCs w:val="32"/>
        </w:rPr>
        <w:t>3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C5137B" w:rsidRPr="00C5137B">
        <w:rPr>
          <w:rFonts w:ascii="Angsana New" w:hAnsi="Angsana New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2A4446">
        <w:rPr>
          <w:rFonts w:ascii="Angsana New" w:hAnsi="Angsana New"/>
          <w:sz w:val="32"/>
          <w:szCs w:val="32"/>
        </w:rPr>
        <w:t>31</w:t>
      </w:r>
      <w:r w:rsidR="00C5137B">
        <w:rPr>
          <w:rFonts w:ascii="Angsana New" w:hAnsi="Angsana New"/>
          <w:sz w:val="32"/>
          <w:szCs w:val="32"/>
        </w:rPr>
        <w:t xml:space="preserve"> </w:t>
      </w:r>
      <w:r w:rsidR="00C5137B">
        <w:rPr>
          <w:rFonts w:ascii="Angsana New" w:hAnsi="Angsana New" w:hint="cs"/>
          <w:sz w:val="32"/>
          <w:szCs w:val="32"/>
          <w:cs/>
        </w:rPr>
        <w:t>มีนาคม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</w:t>
      </w:r>
      <w:r w:rsidRPr="002A4446">
        <w:rPr>
          <w:rFonts w:ascii="Angsana New" w:hAnsi="Angsana New"/>
          <w:sz w:val="32"/>
          <w:szCs w:val="32"/>
        </w:rPr>
        <w:t>2568</w:t>
      </w:r>
      <w:r w:rsidR="00C5137B" w:rsidRPr="00C5137B">
        <w:rPr>
          <w:rFonts w:ascii="Angsana New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03074BE" w14:textId="405A0C2F" w:rsidR="00936B2F" w:rsidRPr="003E25D7" w:rsidRDefault="002A4446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5467AB">
        <w:rPr>
          <w:rFonts w:ascii="Angsana New" w:hAnsi="Angsana New"/>
          <w:spacing w:val="-6"/>
          <w:sz w:val="32"/>
          <w:szCs w:val="32"/>
        </w:rPr>
        <w:t>2</w:t>
      </w:r>
      <w:r w:rsidR="00936B2F" w:rsidRPr="005467AB">
        <w:rPr>
          <w:rFonts w:ascii="Angsana New" w:hAnsi="Angsana New"/>
          <w:spacing w:val="-6"/>
          <w:sz w:val="32"/>
          <w:szCs w:val="32"/>
        </w:rPr>
        <w:t>.</w:t>
      </w:r>
      <w:r w:rsidRPr="005467AB">
        <w:rPr>
          <w:rFonts w:ascii="Angsana New" w:hAnsi="Angsana New"/>
          <w:spacing w:val="-6"/>
          <w:sz w:val="32"/>
          <w:szCs w:val="32"/>
        </w:rPr>
        <w:t>4</w:t>
      </w:r>
      <w:r w:rsidR="006556D6" w:rsidRPr="005467AB">
        <w:rPr>
          <w:rFonts w:ascii="Angsana New" w:hAnsi="Angsana New"/>
          <w:spacing w:val="-6"/>
          <w:sz w:val="32"/>
          <w:szCs w:val="32"/>
          <w:cs/>
        </w:rPr>
        <w:tab/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="005467AB" w:rsidRPr="005467AB">
        <w:rPr>
          <w:rFonts w:ascii="Angsana New" w:hAnsi="Angsana New" w:hint="cs"/>
          <w:spacing w:val="-6"/>
          <w:sz w:val="32"/>
          <w:szCs w:val="32"/>
          <w:cs/>
        </w:rPr>
        <w:t>ทางการเงิน</w:t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</w:t>
      </w:r>
      <w:r w:rsidR="00F558D1" w:rsidRPr="00F558D1">
        <w:rPr>
          <w:rFonts w:ascii="Angsana New" w:hAnsi="Angsana New"/>
          <w:sz w:val="32"/>
          <w:szCs w:val="32"/>
          <w:cs/>
        </w:rPr>
        <w:t>มาตรฐานการรายงานทางการเงินมิได้นำมา</w:t>
      </w:r>
      <w:r w:rsidR="00F558D1" w:rsidRPr="003E25D7">
        <w:rPr>
          <w:rFonts w:ascii="Angsana New" w:hAnsi="Angsana New"/>
          <w:sz w:val="32"/>
          <w:szCs w:val="32"/>
          <w:cs/>
        </w:rPr>
        <w:t>แสดงไว้ ณ ที่นี้ เนื่องจากมิได้มีการกำหนดให้มีการเปิดเผยข้อมูลดังกล่าวใน</w:t>
      </w:r>
      <w:r w:rsidR="0072442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การเงินระหว่างกาล ดังนั้น </w:t>
      </w:r>
      <w:r w:rsidR="00C31ABC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>การเงินระหว่างกาลสำหรับงวดสามเดือนสิ้นสุดวันที่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Pr="002A4446">
        <w:rPr>
          <w:rFonts w:ascii="Angsana New" w:hAnsi="Angsana New"/>
          <w:sz w:val="32"/>
          <w:szCs w:val="32"/>
        </w:rPr>
        <w:t>31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="00385530" w:rsidRPr="003E25D7">
        <w:rPr>
          <w:rFonts w:ascii="Angsana New" w:hAnsi="Angsana New" w:hint="cs"/>
          <w:sz w:val="32"/>
          <w:szCs w:val="32"/>
          <w:cs/>
        </w:rPr>
        <w:t>มีนาคม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 </w:t>
      </w:r>
      <w:r w:rsidRPr="002A4446">
        <w:rPr>
          <w:rFonts w:ascii="Angsana New" w:hAnsi="Angsana New"/>
          <w:sz w:val="32"/>
          <w:szCs w:val="32"/>
        </w:rPr>
        <w:t>2568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2A4446">
        <w:rPr>
          <w:rFonts w:ascii="Angsana New" w:hAnsi="Angsana New"/>
          <w:sz w:val="32"/>
          <w:szCs w:val="32"/>
        </w:rPr>
        <w:t>31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A4446">
        <w:rPr>
          <w:rFonts w:ascii="Angsana New" w:hAnsi="Angsana New"/>
          <w:sz w:val="32"/>
          <w:szCs w:val="32"/>
        </w:rPr>
        <w:t>2567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>ซึ่งได้มีการตรวจสอบแล้ว</w:t>
      </w:r>
    </w:p>
    <w:p w14:paraId="080FE945" w14:textId="22D31C15" w:rsidR="005450A3" w:rsidRPr="003E25D7" w:rsidRDefault="002A4446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A4446">
        <w:rPr>
          <w:rFonts w:ascii="Angsana New" w:hAnsi="Angsana New"/>
          <w:sz w:val="32"/>
          <w:szCs w:val="32"/>
        </w:rPr>
        <w:t>2</w:t>
      </w:r>
      <w:r w:rsidR="005450A3" w:rsidRPr="003E25D7">
        <w:rPr>
          <w:rFonts w:ascii="Angsana New" w:hAnsi="Angsana New"/>
          <w:sz w:val="32"/>
          <w:szCs w:val="32"/>
        </w:rPr>
        <w:t>.</w:t>
      </w:r>
      <w:r w:rsidRPr="002A4446">
        <w:rPr>
          <w:rFonts w:ascii="Angsana New" w:hAnsi="Angsana New"/>
          <w:sz w:val="32"/>
          <w:szCs w:val="32"/>
        </w:rPr>
        <w:t>5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D4024C" w:rsidRPr="003E25D7">
        <w:rPr>
          <w:rFonts w:ascii="Angsana New" w:hAnsi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464EB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D4024C" w:rsidRPr="003E25D7">
        <w:rPr>
          <w:rFonts w:ascii="Angsana New" w:hAnsi="Angsana New"/>
          <w:sz w:val="32"/>
          <w:szCs w:val="32"/>
          <w:cs/>
        </w:rPr>
        <w:t>การเงินระหว่างกาลรวมนี้แล้ว</w:t>
      </w:r>
    </w:p>
    <w:p w14:paraId="2EF94477" w14:textId="6E7242BE" w:rsidR="000E7000" w:rsidRPr="003E25D7" w:rsidRDefault="002A4446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A4446">
        <w:rPr>
          <w:rFonts w:ascii="Angsana New" w:hAnsi="Angsana New"/>
          <w:sz w:val="32"/>
          <w:szCs w:val="32"/>
        </w:rPr>
        <w:t>2</w:t>
      </w:r>
      <w:r w:rsidR="000E7000" w:rsidRPr="003E25D7">
        <w:rPr>
          <w:rFonts w:ascii="Angsana New" w:hAnsi="Angsana New"/>
          <w:sz w:val="32"/>
          <w:szCs w:val="32"/>
        </w:rPr>
        <w:t>.</w:t>
      </w:r>
      <w:r w:rsidRPr="002A4446">
        <w:rPr>
          <w:rFonts w:ascii="Angsana New" w:hAnsi="Angsana New"/>
          <w:sz w:val="32"/>
          <w:szCs w:val="32"/>
        </w:rPr>
        <w:t>6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E54830" w:rsidRPr="003E25D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556D278" w14:textId="30F0A734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="007C3284" w:rsidRPr="003E25D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   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2A4446" w:rsidRPr="002A444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2A4446" w:rsidRPr="002A444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E25D7">
        <w:rPr>
          <w:rFonts w:ascii="Angsana New" w:hAnsi="Angsana New"/>
          <w:sz w:val="32"/>
          <w:szCs w:val="32"/>
          <w:cs/>
          <w:lang w:val="en-GB"/>
        </w:rPr>
        <w:t>โดย</w:t>
      </w:r>
      <w:r w:rsidRPr="003E25D7"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ED53C35" w14:textId="62A063D4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</w:r>
      <w:r w:rsidRPr="003E25D7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2A4446" w:rsidRPr="002A4446">
        <w:rPr>
          <w:rFonts w:ascii="Angsana New" w:hAnsi="Angsana New"/>
          <w:sz w:val="32"/>
          <w:szCs w:val="32"/>
        </w:rPr>
        <w:t>1</w:t>
      </w:r>
      <w:r w:rsidRPr="003E25D7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Pr="003E25D7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3E25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3E25D7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</w:t>
      </w:r>
      <w:r w:rsidRPr="003E25D7">
        <w:rPr>
          <w:rFonts w:asciiTheme="majorBidi" w:hAnsiTheme="majorBidi" w:hint="cs"/>
          <w:sz w:val="32"/>
          <w:szCs w:val="32"/>
          <w:cs/>
        </w:rPr>
        <w:t>หรือ</w:t>
      </w:r>
      <w:r w:rsidRPr="003E25D7">
        <w:rPr>
          <w:rFonts w:asciiTheme="majorBidi" w:hAnsiTheme="majorBidi"/>
          <w:sz w:val="32"/>
          <w:szCs w:val="32"/>
          <w:cs/>
        </w:rPr>
        <w:t>ไม่หมุนเวียน</w:t>
      </w:r>
      <w:r w:rsidRPr="003E25D7">
        <w:rPr>
          <w:rFonts w:asciiTheme="majorBidi" w:hAnsi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3E25D7">
        <w:rPr>
          <w:rFonts w:asciiTheme="majorBidi" w:hAnsiTheme="majorBidi"/>
          <w:sz w:val="32"/>
          <w:szCs w:val="32"/>
          <w:cs/>
        </w:rPr>
        <w:t>หนี้สิน</w:t>
      </w:r>
      <w:r w:rsidR="007C3284" w:rsidRPr="003E25D7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3E25D7">
        <w:rPr>
          <w:rFonts w:asciiTheme="majorBidi" w:hAnsiTheme="majorBidi"/>
          <w:sz w:val="32"/>
          <w:szCs w:val="32"/>
          <w:cs/>
        </w:rPr>
        <w:t>ไม่หมุนเวียนที่ต้องดำรงสถานะ</w:t>
      </w:r>
    </w:p>
    <w:p w14:paraId="75738568" w14:textId="44E568E4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2A4446" w:rsidRPr="002A4446">
        <w:rPr>
          <w:rFonts w:ascii="Angsana New" w:hAnsi="Angsana New"/>
          <w:sz w:val="32"/>
          <w:szCs w:val="32"/>
        </w:rPr>
        <w:t>7</w:t>
      </w:r>
      <w:r w:rsidRPr="003E25D7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2A4446" w:rsidRPr="002A4446">
        <w:rPr>
          <w:rFonts w:ascii="Angsana New" w:hAnsi="Angsana New"/>
          <w:sz w:val="32"/>
          <w:szCs w:val="32"/>
        </w:rPr>
        <w:t>7</w:t>
      </w:r>
      <w:r w:rsidRPr="003E25D7">
        <w:rPr>
          <w:rFonts w:ascii="Angsana New" w:hAnsi="Angsana New"/>
          <w:sz w:val="32"/>
          <w:szCs w:val="32"/>
          <w:cs/>
        </w:rPr>
        <w:t xml:space="preserve"> </w:t>
      </w:r>
      <w:r w:rsidRPr="003E25D7">
        <w:rPr>
          <w:rFonts w:ascii="Angsana New" w:hAnsi="Angsana New" w:hint="cs"/>
          <w:sz w:val="32"/>
          <w:szCs w:val="32"/>
          <w:cs/>
        </w:rPr>
        <w:t>เรื่อง การ</w:t>
      </w:r>
      <w:r w:rsidRPr="003E25D7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3E25D7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>เกี่ยวกับ</w:t>
      </w:r>
      <w:r w:rsidRPr="003E25D7">
        <w:rPr>
          <w:rFonts w:ascii="Angsana New" w:hAnsi="Angsana New"/>
          <w:spacing w:val="-2"/>
          <w:sz w:val="32"/>
          <w:szCs w:val="32"/>
          <w:cs/>
        </w:rPr>
        <w:t>ข้อตกลงจัดหาเงินทุนเพื่อจ่ายผู้ขาย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E25D7">
        <w:rPr>
          <w:rFonts w:ascii="Angsana New" w:hAnsi="Angsana New"/>
          <w:spacing w:val="-2"/>
          <w:sz w:val="32"/>
          <w:szCs w:val="32"/>
          <w:cs/>
        </w:rPr>
        <w:t>ข้อมูลความเสี่ยงด้านสภาพคล่อง</w:t>
      </w:r>
      <w:r w:rsidRPr="003E25D7">
        <w:rPr>
          <w:rFonts w:ascii="Angsana New" w:hAnsi="Angsana New" w:hint="cs"/>
          <w:spacing w:val="-2"/>
          <w:sz w:val="32"/>
          <w:szCs w:val="32"/>
          <w:cs/>
        </w:rPr>
        <w:t>ที่เกี่ยวข้อง</w:t>
      </w:r>
    </w:p>
    <w:p w14:paraId="6BD1E3E9" w14:textId="3F1F9EE1" w:rsidR="00625EFE" w:rsidRPr="003E25D7" w:rsidRDefault="00625EF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3E25D7">
        <w:rPr>
          <w:rFonts w:ascii="Angsana New" w:hAnsi="Angsana New" w:hint="cs"/>
          <w:sz w:val="32"/>
          <w:szCs w:val="32"/>
          <w:cs/>
        </w:rPr>
        <w:t>-</w:t>
      </w:r>
      <w:r w:rsidRPr="003E25D7">
        <w:rPr>
          <w:rFonts w:ascii="Angsana New" w:hAnsi="Angsana New"/>
          <w:sz w:val="32"/>
          <w:szCs w:val="32"/>
          <w:cs/>
        </w:rPr>
        <w:tab/>
      </w:r>
      <w:r w:rsidRPr="003E25D7">
        <w:rPr>
          <w:rFonts w:asciiTheme="majorBidi" w:hAnsiTheme="majorBidi"/>
          <w:sz w:val="32"/>
          <w:szCs w:val="32"/>
          <w:cs/>
        </w:rPr>
        <w:t>มาตรฐานการ</w:t>
      </w:r>
      <w:r w:rsidRPr="003E25D7">
        <w:rPr>
          <w:rFonts w:ascii="Angsana New" w:hAnsi="Angsana New"/>
          <w:sz w:val="32"/>
          <w:szCs w:val="32"/>
          <w:cs/>
        </w:rPr>
        <w:t>รายงาน</w:t>
      </w:r>
      <w:r w:rsidRPr="003E25D7">
        <w:rPr>
          <w:rFonts w:asciiTheme="majorBidi" w:hAnsiTheme="majorBidi"/>
          <w:sz w:val="32"/>
          <w:szCs w:val="32"/>
          <w:cs/>
        </w:rPr>
        <w:t xml:space="preserve">ทางการเงิน ฉบับที่ </w:t>
      </w:r>
      <w:r w:rsidR="002A4446" w:rsidRPr="002A4446">
        <w:rPr>
          <w:rFonts w:asciiTheme="majorBidi" w:hAnsiTheme="majorBidi"/>
          <w:sz w:val="32"/>
          <w:szCs w:val="32"/>
        </w:rPr>
        <w:t>16</w:t>
      </w:r>
      <w:r w:rsidRPr="003E25D7">
        <w:rPr>
          <w:rFonts w:asciiTheme="majorBidi" w:hAnsiTheme="majorBidi"/>
          <w:sz w:val="32"/>
          <w:szCs w:val="32"/>
          <w:cs/>
        </w:rPr>
        <w:t xml:space="preserve"> เรื่อง สัญญาเช่า </w:t>
      </w:r>
      <w:r w:rsidRPr="003E25D7">
        <w:rPr>
          <w:rFonts w:asciiTheme="majorBidi" w:hAnsiTheme="majorBidi" w:hint="cs"/>
          <w:sz w:val="32"/>
          <w:szCs w:val="32"/>
          <w:cs/>
        </w:rPr>
        <w:t>เพิ่มข้อกำหนด</w:t>
      </w:r>
      <w:r w:rsidRPr="003E25D7">
        <w:rPr>
          <w:rFonts w:asciiTheme="majorBidi" w:hAnsi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538A54AA" w14:textId="2D075732" w:rsidR="006556D6" w:rsidRPr="003E25D7" w:rsidRDefault="00625EFE" w:rsidP="007D4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3E25D7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416B2" w:rsidRPr="003E25D7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3E25D7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การเงินระหว่างกาลของ</w:t>
      </w:r>
      <w:r w:rsidRPr="003E25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  <w:r w:rsidRPr="003E25D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56D6" w:rsidRPr="003E25D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30346E" w14:textId="0004CF1E" w:rsidR="0095136F" w:rsidRPr="003E25D7" w:rsidRDefault="001F710C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นโยบายการบัญชี</w:t>
      </w:r>
      <w:r w:rsidR="00A45F70"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ที่มีสาระสำคัญ</w:t>
      </w:r>
    </w:p>
    <w:p w14:paraId="1F35715F" w14:textId="04439E98" w:rsidR="00487BCC" w:rsidRPr="003E25D7" w:rsidRDefault="00F416B2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2"/>
          <w:szCs w:val="32"/>
        </w:rPr>
      </w:pPr>
      <w:r w:rsidRPr="003E25D7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A4446" w:rsidRPr="002A4446">
        <w:rPr>
          <w:rFonts w:asciiTheme="majorBidi" w:hAnsiTheme="majorBidi"/>
          <w:sz w:val="32"/>
          <w:szCs w:val="32"/>
        </w:rPr>
        <w:t>31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A4446" w:rsidRPr="002A4446">
        <w:rPr>
          <w:rFonts w:asciiTheme="majorBidi" w:hAnsiTheme="majorBidi"/>
          <w:sz w:val="32"/>
          <w:szCs w:val="32"/>
        </w:rPr>
        <w:t>2567</w:t>
      </w:r>
    </w:p>
    <w:p w14:paraId="615023A0" w14:textId="3F302AA5" w:rsidR="00D01D44" w:rsidRPr="003E25D7" w:rsidRDefault="00A9707C" w:rsidP="006556D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รายการบัญชีกับ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บุคคล</w:t>
      </w:r>
      <w:r w:rsidR="008321B1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1908DA9" w14:textId="1885B197" w:rsidR="00D44A53" w:rsidRPr="003E25D7" w:rsidRDefault="00D44A53" w:rsidP="002B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ความสัมพันธ์ที่มีกับบริษัทร่วมและบริษัทย่อย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ไม่</w:t>
      </w:r>
      <w:r w:rsidRPr="003E25D7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2A4446" w:rsidRPr="002A4446">
        <w:rPr>
          <w:rFonts w:asciiTheme="majorBidi" w:hAnsiTheme="majorBidi" w:cstheme="majorBidi"/>
          <w:sz w:val="32"/>
          <w:szCs w:val="32"/>
        </w:rPr>
        <w:t>31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A4446" w:rsidRPr="002A4446">
        <w:rPr>
          <w:rFonts w:asciiTheme="majorBidi" w:hAnsiTheme="majorBidi" w:cstheme="majorBidi"/>
          <w:sz w:val="32"/>
          <w:szCs w:val="32"/>
        </w:rPr>
        <w:t>2568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สำหรับความสัมพันธ์กับผู้บริหารสำคัญและบุคคลหรือกิจการ</w:t>
      </w:r>
      <w:r w:rsidR="00E30CBB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E25D7">
        <w:rPr>
          <w:rFonts w:asciiTheme="majorBidi" w:hAnsiTheme="majorBidi" w:cstheme="majorBidi"/>
          <w:sz w:val="32"/>
          <w:szCs w:val="32"/>
          <w:cs/>
        </w:rPr>
        <w:t>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 w:rsidRPr="003E25D7">
        <w:rPr>
          <w:rFonts w:asciiTheme="majorBidi" w:hAnsiTheme="majorBidi" w:cstheme="majorBidi"/>
          <w:sz w:val="32"/>
          <w:szCs w:val="32"/>
          <w:cs/>
        </w:rPr>
        <w:t>สาม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6F2F4C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4446" w:rsidRPr="002A4446">
        <w:rPr>
          <w:rFonts w:asciiTheme="majorBidi" w:hAnsiTheme="majorBidi" w:cstheme="majorBidi"/>
          <w:sz w:val="32"/>
          <w:szCs w:val="32"/>
        </w:rPr>
        <w:t>31</w:t>
      </w:r>
      <w:r w:rsidR="00BE6CF0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BE6CF0" w:rsidRPr="003E25D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A4446" w:rsidRPr="002A4446">
        <w:rPr>
          <w:rFonts w:asciiTheme="majorBidi" w:hAnsiTheme="majorBidi" w:cstheme="majorBidi"/>
          <w:sz w:val="32"/>
          <w:szCs w:val="32"/>
        </w:rPr>
        <w:t>2568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1"/>
        <w:gridCol w:w="93"/>
        <w:gridCol w:w="1080"/>
        <w:gridCol w:w="86"/>
        <w:gridCol w:w="1080"/>
        <w:gridCol w:w="86"/>
        <w:gridCol w:w="1165"/>
      </w:tblGrid>
      <w:tr w:rsidR="005354CA" w:rsidRPr="003E25D7" w14:paraId="3CF96AC3" w14:textId="77777777" w:rsidTr="005354CA">
        <w:trPr>
          <w:tblHeader/>
        </w:trPr>
        <w:tc>
          <w:tcPr>
            <w:tcW w:w="5000" w:type="pct"/>
            <w:gridSpan w:val="8"/>
          </w:tcPr>
          <w:p w14:paraId="58B89A04" w14:textId="35EE8D25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A4446" w:rsidRPr="002A4446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31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มีนาคม</w:t>
            </w:r>
          </w:p>
        </w:tc>
      </w:tr>
      <w:tr w:rsidR="00A9707C" w:rsidRPr="003E25D7" w14:paraId="252C2030" w14:textId="77777777" w:rsidTr="00A9707C">
        <w:trPr>
          <w:tblHeader/>
        </w:trPr>
        <w:tc>
          <w:tcPr>
            <w:tcW w:w="2349" w:type="pct"/>
          </w:tcPr>
          <w:p w14:paraId="66F7D4D1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4CAC429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0782C36B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E8F945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2539ED53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3D9F5928" w14:textId="1181C2B6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="005354CA"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9707C" w:rsidRPr="003E25D7" w14:paraId="5EAF16DA" w14:textId="77777777" w:rsidTr="00E0360F">
        <w:trPr>
          <w:tblHeader/>
        </w:trPr>
        <w:tc>
          <w:tcPr>
            <w:tcW w:w="2349" w:type="pct"/>
          </w:tcPr>
          <w:p w14:paraId="2125BB2F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606A471C" w14:textId="282C25FF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836F534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43D50860" w14:textId="40BA6F58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07C" w:rsidRPr="003E25D7" w14:paraId="71B377A6" w14:textId="77777777" w:rsidTr="00AE45B4">
        <w:trPr>
          <w:tblHeader/>
        </w:trPr>
        <w:tc>
          <w:tcPr>
            <w:tcW w:w="2349" w:type="pct"/>
          </w:tcPr>
          <w:p w14:paraId="021B859E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74E19EB1" w14:textId="3CDD5F95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53" w:type="pct"/>
          </w:tcPr>
          <w:p w14:paraId="0E91D12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0B11C8D2" w14:textId="5F90D91B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49" w:type="pct"/>
          </w:tcPr>
          <w:p w14:paraId="4451D93C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1307AE70" w14:textId="46864F33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28BBB7C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44865D3B" w14:textId="5380D51A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9707C" w:rsidRPr="003E25D7" w14:paraId="09EB8423" w14:textId="77777777" w:rsidTr="00AE45B4">
        <w:tc>
          <w:tcPr>
            <w:tcW w:w="2349" w:type="pct"/>
            <w:vAlign w:val="center"/>
          </w:tcPr>
          <w:p w14:paraId="442EF4A7" w14:textId="1701364A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586C78F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546994D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17EDDC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2B0F22E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EBB3C27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6FFF998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BB0D516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9707C" w:rsidRPr="003E25D7" w14:paraId="2B2BE191" w14:textId="77777777" w:rsidTr="00AE45B4">
        <w:tc>
          <w:tcPr>
            <w:tcW w:w="2349" w:type="pct"/>
          </w:tcPr>
          <w:p w14:paraId="2B38EFB5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250C70C" w14:textId="1E061CE6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2FF0FE76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B5ECC4F" w14:textId="1654264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ED0CB9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B1E3D7C" w14:textId="777498E2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49" w:type="pct"/>
          </w:tcPr>
          <w:p w14:paraId="5229A6A5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2EAF7A9" w14:textId="1D422626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409</w:t>
            </w:r>
          </w:p>
        </w:tc>
      </w:tr>
      <w:tr w:rsidR="00A9707C" w:rsidRPr="003E25D7" w14:paraId="36F7F6D3" w14:textId="77777777" w:rsidTr="00AE45B4">
        <w:tc>
          <w:tcPr>
            <w:tcW w:w="2349" w:type="pct"/>
          </w:tcPr>
          <w:p w14:paraId="4D7942FA" w14:textId="4B828338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400B5FB7" w14:textId="180BCB09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0F63C2BB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322BD9" w14:textId="112DFD69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CC8C1E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CC2A85C" w14:textId="50E28EB6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708</w:t>
            </w:r>
          </w:p>
        </w:tc>
        <w:tc>
          <w:tcPr>
            <w:tcW w:w="49" w:type="pct"/>
          </w:tcPr>
          <w:p w14:paraId="12C1ABB7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AE53A3D" w14:textId="55C4D730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</w:tr>
      <w:tr w:rsidR="00A9707C" w:rsidRPr="003E25D7" w14:paraId="6E41C4EF" w14:textId="77777777" w:rsidTr="00771B36">
        <w:trPr>
          <w:trHeight w:val="243"/>
        </w:trPr>
        <w:tc>
          <w:tcPr>
            <w:tcW w:w="2349" w:type="pct"/>
          </w:tcPr>
          <w:p w14:paraId="61C4CD20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55FE219C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115C477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C2EB2B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68AF47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BD0645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4A6873E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39F385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707C" w:rsidRPr="003E25D7" w14:paraId="31CB701D" w14:textId="77777777" w:rsidTr="00AE45B4">
        <w:tc>
          <w:tcPr>
            <w:tcW w:w="2349" w:type="pct"/>
          </w:tcPr>
          <w:p w14:paraId="38E11F2C" w14:textId="4D9C47D4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F759B80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4DDB400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F347E7F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BE5B73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6B17964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218AB9B6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6203406D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A9707C" w:rsidRPr="003E25D7" w14:paraId="17996B15" w14:textId="77777777" w:rsidTr="00AE45B4">
        <w:tc>
          <w:tcPr>
            <w:tcW w:w="2349" w:type="pct"/>
          </w:tcPr>
          <w:p w14:paraId="6498CC32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54DE74D4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7534BA9C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2E7EB76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640B9D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C26AB93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02910CE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1A8E658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9707C" w:rsidRPr="003E25D7" w14:paraId="749A2938" w14:textId="77777777" w:rsidTr="00AE45B4">
        <w:tc>
          <w:tcPr>
            <w:tcW w:w="2349" w:type="pct"/>
          </w:tcPr>
          <w:p w14:paraId="73ADB614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6A2F18F8" w14:textId="229ADAC0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53" w:type="pct"/>
          </w:tcPr>
          <w:p w14:paraId="2BDDDE1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99E5685" w14:textId="25C8329B" w:rsidR="00A9707C" w:rsidRPr="003E25D7" w:rsidRDefault="002A4446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49" w:type="pct"/>
          </w:tcPr>
          <w:p w14:paraId="4A6A2CAB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6407BCD" w14:textId="173949BD" w:rsidR="00A9707C" w:rsidRPr="003E25D7" w:rsidRDefault="002A4446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  <w:tc>
          <w:tcPr>
            <w:tcW w:w="49" w:type="pct"/>
          </w:tcPr>
          <w:p w14:paraId="52DA65F3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F860C7F" w14:textId="0020AE42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</w:tr>
      <w:tr w:rsidR="00A9707C" w:rsidRPr="003E25D7" w14:paraId="7FB474FA" w14:textId="77777777" w:rsidTr="00AE45B4">
        <w:tc>
          <w:tcPr>
            <w:tcW w:w="2349" w:type="pct"/>
          </w:tcPr>
          <w:p w14:paraId="592C3550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0063487" w14:textId="5144D52C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53" w:type="pct"/>
          </w:tcPr>
          <w:p w14:paraId="5919D93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FADDE7A" w14:textId="3457368D" w:rsidR="00A9707C" w:rsidRPr="003E25D7" w:rsidRDefault="002A4446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  <w:tc>
          <w:tcPr>
            <w:tcW w:w="49" w:type="pct"/>
          </w:tcPr>
          <w:p w14:paraId="5C3CD89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54D223F" w14:textId="0EE781F1" w:rsidR="00A9707C" w:rsidRPr="003E25D7" w:rsidRDefault="002A4446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374</w:t>
            </w:r>
          </w:p>
        </w:tc>
        <w:tc>
          <w:tcPr>
            <w:tcW w:w="49" w:type="pct"/>
          </w:tcPr>
          <w:p w14:paraId="1B27901F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D0C8CE" w14:textId="39F61205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9707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</w:tr>
      <w:tr w:rsidR="00A9707C" w:rsidRPr="003E25D7" w14:paraId="118462E9" w14:textId="77777777" w:rsidTr="00AE45B4">
        <w:tc>
          <w:tcPr>
            <w:tcW w:w="2349" w:type="pct"/>
          </w:tcPr>
          <w:p w14:paraId="48F89B79" w14:textId="77777777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4714628" w14:textId="0DE08600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A9707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746</w:t>
            </w:r>
          </w:p>
        </w:tc>
        <w:tc>
          <w:tcPr>
            <w:tcW w:w="53" w:type="pct"/>
          </w:tcPr>
          <w:p w14:paraId="089D0DCE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5B0393FB" w:rsidR="00A9707C" w:rsidRPr="003E25D7" w:rsidRDefault="002A4446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</w:t>
            </w:r>
            <w:r w:rsidR="00A9707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290</w:t>
            </w:r>
          </w:p>
        </w:tc>
        <w:tc>
          <w:tcPr>
            <w:tcW w:w="49" w:type="pct"/>
          </w:tcPr>
          <w:p w14:paraId="587BA503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A764A5F" w14:textId="44A06E7D" w:rsidR="00A9707C" w:rsidRPr="003E25D7" w:rsidRDefault="002A4446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A9707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819</w:t>
            </w:r>
          </w:p>
        </w:tc>
        <w:tc>
          <w:tcPr>
            <w:tcW w:w="49" w:type="pct"/>
          </w:tcPr>
          <w:p w14:paraId="470FCFA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098C76ED" w:rsidR="00A9707C" w:rsidRPr="003E25D7" w:rsidRDefault="002A4446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</w:t>
            </w:r>
            <w:r w:rsidR="00A9707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986</w:t>
            </w:r>
          </w:p>
        </w:tc>
      </w:tr>
    </w:tbl>
    <w:p w14:paraId="1E0960B9" w14:textId="77777777" w:rsidR="00947B88" w:rsidRPr="003E25D7" w:rsidRDefault="00947B88">
      <w:r w:rsidRPr="003E25D7">
        <w:br w:type="page"/>
      </w:r>
    </w:p>
    <w:tbl>
      <w:tblPr>
        <w:tblW w:w="881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347"/>
        <w:gridCol w:w="148"/>
        <w:gridCol w:w="1293"/>
        <w:gridCol w:w="148"/>
        <w:gridCol w:w="1291"/>
        <w:gridCol w:w="148"/>
        <w:gridCol w:w="1383"/>
      </w:tblGrid>
      <w:tr w:rsidR="005354CA" w:rsidRPr="003E25D7" w14:paraId="6896F07E" w14:textId="77777777" w:rsidTr="005354CA">
        <w:trPr>
          <w:tblHeader/>
        </w:trPr>
        <w:tc>
          <w:tcPr>
            <w:tcW w:w="5000" w:type="pct"/>
            <w:gridSpan w:val="8"/>
          </w:tcPr>
          <w:p w14:paraId="794BB620" w14:textId="0ED3C38F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lastRenderedPageBreak/>
              <w:t>ยอดคงเหลือกับบุคคลหรือกิจการที่เกี่ยวข้องกัน ณ วันที่</w:t>
            </w:r>
          </w:p>
        </w:tc>
      </w:tr>
      <w:tr w:rsidR="005354CA" w:rsidRPr="003E25D7" w14:paraId="378B27B7" w14:textId="77777777" w:rsidTr="005354CA">
        <w:tc>
          <w:tcPr>
            <w:tcW w:w="1735" w:type="pct"/>
          </w:tcPr>
          <w:p w14:paraId="1B91CC82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435F52F2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AFDDED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385A982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68CC76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4F4224D0" w14:textId="4DFB7A5A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354CA" w:rsidRPr="003E25D7" w14:paraId="2B09FD51" w14:textId="77777777" w:rsidTr="005354CA">
        <w:tc>
          <w:tcPr>
            <w:tcW w:w="1735" w:type="pct"/>
          </w:tcPr>
          <w:p w14:paraId="6909B78B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81" w:type="pct"/>
            <w:gridSpan w:val="3"/>
          </w:tcPr>
          <w:p w14:paraId="163FC1A6" w14:textId="0777F369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6F4AC9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00" w:type="pct"/>
            <w:gridSpan w:val="3"/>
          </w:tcPr>
          <w:p w14:paraId="1F376427" w14:textId="7EB46040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4CA" w:rsidRPr="003E25D7" w14:paraId="4AFFF110" w14:textId="77777777" w:rsidTr="00B7231C">
        <w:tc>
          <w:tcPr>
            <w:tcW w:w="1735" w:type="pct"/>
          </w:tcPr>
          <w:p w14:paraId="440AE6B9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14213A2" w14:textId="3C0AADD4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pct"/>
          </w:tcPr>
          <w:p w14:paraId="0EF8122F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5DDE50F1" w14:textId="4DC412CA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34D40C69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45ECF056" w14:textId="1F9E357C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2DCCE51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287C7E24" w14:textId="13768DB9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5354CA" w:rsidRPr="003E25D7" w14:paraId="6A499718" w14:textId="77777777" w:rsidTr="00B7231C">
        <w:tc>
          <w:tcPr>
            <w:tcW w:w="1735" w:type="pct"/>
          </w:tcPr>
          <w:p w14:paraId="662DC5BF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0508297A" w14:textId="6763262D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84" w:type="pct"/>
          </w:tcPr>
          <w:p w14:paraId="252BCED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1CA9E2D2" w14:textId="16E4EBDE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4" w:type="pct"/>
          </w:tcPr>
          <w:p w14:paraId="3C6F6349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840CEEC" w14:textId="1E1AF4F0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84" w:type="pct"/>
          </w:tcPr>
          <w:p w14:paraId="094F00B0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36DA2852" w14:textId="4B7D147F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5354CA" w:rsidRPr="003E25D7" w14:paraId="44C5CD5A" w14:textId="77777777" w:rsidTr="00B7231C">
        <w:tc>
          <w:tcPr>
            <w:tcW w:w="1735" w:type="pct"/>
          </w:tcPr>
          <w:p w14:paraId="5F3901DE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29097AD1" w14:textId="5891E02C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6BB95D3E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3" w:type="pct"/>
          </w:tcPr>
          <w:p w14:paraId="413B1201" w14:textId="39AFA448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4" w:type="pct"/>
          </w:tcPr>
          <w:p w14:paraId="122E7B38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</w:tcPr>
          <w:p w14:paraId="1C39D86E" w14:textId="317836FD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7230B99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</w:tcPr>
          <w:p w14:paraId="524BE610" w14:textId="45A11E35" w:rsidR="005354CA" w:rsidRPr="003E25D7" w:rsidRDefault="002A4446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5354CA" w:rsidRPr="003E25D7" w14:paraId="54BFAC78" w14:textId="77777777" w:rsidTr="00B7231C">
        <w:tc>
          <w:tcPr>
            <w:tcW w:w="1735" w:type="pct"/>
          </w:tcPr>
          <w:p w14:paraId="25724B64" w14:textId="4D8138C8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64" w:type="pct"/>
          </w:tcPr>
          <w:p w14:paraId="2CC313A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2D666E1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</w:tcPr>
          <w:p w14:paraId="0635A4D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300F962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</w:tcPr>
          <w:p w14:paraId="676C106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7BEE7AF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</w:tcPr>
          <w:p w14:paraId="31CB065B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317A7197" w14:textId="77777777" w:rsidTr="00B7231C">
        <w:tc>
          <w:tcPr>
            <w:tcW w:w="1735" w:type="pct"/>
          </w:tcPr>
          <w:p w14:paraId="4AB1F03F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</w:tcPr>
          <w:p w14:paraId="275A7EB3" w14:textId="799C688B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5BB5C63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</w:tcPr>
          <w:p w14:paraId="0FD4271F" w14:textId="1E1608F9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8ED8BFA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</w:tcPr>
          <w:p w14:paraId="2C1FED1C" w14:textId="653A6687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5354CA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080</w:t>
            </w:r>
          </w:p>
        </w:tc>
        <w:tc>
          <w:tcPr>
            <w:tcW w:w="84" w:type="pct"/>
          </w:tcPr>
          <w:p w14:paraId="5FD8053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7D4DEC98" w14:textId="1CE57D43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5354CA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886</w:t>
            </w:r>
          </w:p>
        </w:tc>
      </w:tr>
      <w:tr w:rsidR="005354CA" w:rsidRPr="003E25D7" w14:paraId="69B5F2D7" w14:textId="77777777" w:rsidTr="00B7231C">
        <w:tc>
          <w:tcPr>
            <w:tcW w:w="1735" w:type="pct"/>
          </w:tcPr>
          <w:p w14:paraId="67857A62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60B64A32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69244CBB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19B315D8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33E666BC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080</w:t>
            </w:r>
          </w:p>
        </w:tc>
        <w:tc>
          <w:tcPr>
            <w:tcW w:w="84" w:type="pct"/>
          </w:tcPr>
          <w:p w14:paraId="3AAB7A28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346454A3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886</w:t>
            </w:r>
          </w:p>
        </w:tc>
      </w:tr>
      <w:tr w:rsidR="005354CA" w:rsidRPr="003E25D7" w14:paraId="32825742" w14:textId="77777777" w:rsidTr="00B7231C">
        <w:tc>
          <w:tcPr>
            <w:tcW w:w="1735" w:type="pct"/>
            <w:tcBorders>
              <w:bottom w:val="nil"/>
            </w:tcBorders>
          </w:tcPr>
          <w:p w14:paraId="7C4186BC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78DAD49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E1A1C63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4ABFEE16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01DA007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4B9104C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57251F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5DC03A1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24CA6611" w14:textId="77777777" w:rsidTr="00B7231C">
        <w:tc>
          <w:tcPr>
            <w:tcW w:w="1735" w:type="pct"/>
            <w:tcBorders>
              <w:top w:val="nil"/>
            </w:tcBorders>
          </w:tcPr>
          <w:p w14:paraId="195B2902" w14:textId="757A1EE6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940FC3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2D1845DC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14:paraId="173CE32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15E283D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2DE9A06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76BC926B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3B4A19BE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75373B9B" w14:textId="77777777" w:rsidTr="00B7231C">
        <w:tc>
          <w:tcPr>
            <w:tcW w:w="1735" w:type="pct"/>
            <w:tcBorders>
              <w:bottom w:val="nil"/>
            </w:tcBorders>
          </w:tcPr>
          <w:p w14:paraId="365181F3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6FF31A4C" w14:textId="006386C0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C44B95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3870F74" w14:textId="3D6EEAD8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7F68AE9A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6DFF4580" w14:textId="635DF14D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354CA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  <w:tc>
          <w:tcPr>
            <w:tcW w:w="84" w:type="pct"/>
            <w:tcBorders>
              <w:bottom w:val="nil"/>
            </w:tcBorders>
          </w:tcPr>
          <w:p w14:paraId="751A2D91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08530D70" w14:textId="62CC9C54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354CA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659</w:t>
            </w:r>
          </w:p>
        </w:tc>
      </w:tr>
      <w:tr w:rsidR="005354CA" w:rsidRPr="003E25D7" w14:paraId="2D40BC9C" w14:textId="77777777" w:rsidTr="00B7231C"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19EEDD98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4C4939D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5F4DD27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E1E93D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46CA33C1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377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52E087F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41688E1C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659</w:t>
            </w:r>
          </w:p>
        </w:tc>
      </w:tr>
      <w:tr w:rsidR="005354CA" w:rsidRPr="003E25D7" w14:paraId="64B9DDDE" w14:textId="77777777" w:rsidTr="00B7231C">
        <w:tc>
          <w:tcPr>
            <w:tcW w:w="1735" w:type="pct"/>
            <w:tcBorders>
              <w:top w:val="nil"/>
              <w:bottom w:val="nil"/>
              <w:right w:val="nil"/>
            </w:tcBorders>
          </w:tcPr>
          <w:p w14:paraId="6BBB4D35" w14:textId="6089EAE8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B82BD9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</w:tcPr>
          <w:p w14:paraId="41B12BD1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4EACD7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</w:tcPr>
          <w:p w14:paraId="7ED90E37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80358D4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37398C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203E" w:rsidRPr="003E25D7" w14:paraId="3032372D" w14:textId="77777777" w:rsidTr="00AA203E">
        <w:tc>
          <w:tcPr>
            <w:tcW w:w="3316" w:type="pct"/>
            <w:gridSpan w:val="4"/>
            <w:tcBorders>
              <w:top w:val="nil"/>
            </w:tcBorders>
          </w:tcPr>
          <w:p w14:paraId="2FD9FEFD" w14:textId="7D418928" w:rsidR="00AA203E" w:rsidRPr="003E25D7" w:rsidRDefault="00AA203E" w:rsidP="00D82091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เงินมัดจำ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 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(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แสดงเป็นส่วนหนึ่งหนึ่งของลูกหนี้หมุนเวียนอื่น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)</w:t>
            </w:r>
          </w:p>
        </w:tc>
        <w:tc>
          <w:tcPr>
            <w:tcW w:w="84" w:type="pct"/>
            <w:tcBorders>
              <w:top w:val="nil"/>
            </w:tcBorders>
          </w:tcPr>
          <w:p w14:paraId="59180879" w14:textId="77777777" w:rsidR="00AA203E" w:rsidRPr="003E25D7" w:rsidRDefault="00AA203E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</w:tcPr>
          <w:p w14:paraId="0A09FEA0" w14:textId="77777777" w:rsidR="00AA203E" w:rsidRPr="003E25D7" w:rsidRDefault="00AA203E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3C79EC7C" w14:textId="77777777" w:rsidR="00AA203E" w:rsidRPr="003E25D7" w:rsidRDefault="00AA203E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2C7218E8" w14:textId="77777777" w:rsidR="00AA203E" w:rsidRPr="003E25D7" w:rsidRDefault="00AA203E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71D0E977" w14:textId="77777777" w:rsidTr="00B7231C">
        <w:tc>
          <w:tcPr>
            <w:tcW w:w="1735" w:type="pct"/>
          </w:tcPr>
          <w:p w14:paraId="117B8A59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4B77395F" w14:textId="7C44CA66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37E0BE77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43F7A39C" w14:textId="17B42AEB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354CA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  <w:tc>
          <w:tcPr>
            <w:tcW w:w="84" w:type="pct"/>
          </w:tcPr>
          <w:p w14:paraId="0E4C8359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2857A17C" w14:textId="4319D284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44DAD5B5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A455B6B" w14:textId="559701FB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54CA" w:rsidRPr="003E25D7" w14:paraId="4B49FB33" w14:textId="77777777" w:rsidTr="00B7231C">
        <w:tc>
          <w:tcPr>
            <w:tcW w:w="1735" w:type="pct"/>
            <w:tcBorders>
              <w:bottom w:val="nil"/>
            </w:tcBorders>
          </w:tcPr>
          <w:p w14:paraId="76997303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77DE32CC" w14:textId="761595D3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224FADE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33A3" w14:textId="0D105AC9" w:rsidR="005354CA" w:rsidRPr="003E25D7" w:rsidRDefault="002A4446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5354CA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667</w:t>
            </w:r>
          </w:p>
        </w:tc>
        <w:tc>
          <w:tcPr>
            <w:tcW w:w="84" w:type="pct"/>
            <w:tcBorders>
              <w:bottom w:val="nil"/>
            </w:tcBorders>
          </w:tcPr>
          <w:p w14:paraId="7F59EC8C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50ADE619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74DC0570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1D33D154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</w:tr>
      <w:tr w:rsidR="005354CA" w:rsidRPr="003E25D7" w14:paraId="120C8D9B" w14:textId="77777777" w:rsidTr="00B7231C">
        <w:tc>
          <w:tcPr>
            <w:tcW w:w="1735" w:type="pct"/>
            <w:tcBorders>
              <w:bottom w:val="nil"/>
            </w:tcBorders>
          </w:tcPr>
          <w:p w14:paraId="743EF054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nil"/>
            </w:tcBorders>
            <w:vAlign w:val="bottom"/>
          </w:tcPr>
          <w:p w14:paraId="2D96C991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0CBF8DA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nil"/>
            </w:tcBorders>
            <w:vAlign w:val="bottom"/>
          </w:tcPr>
          <w:p w14:paraId="2BAB030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5AA12ECA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nil"/>
            </w:tcBorders>
          </w:tcPr>
          <w:p w14:paraId="748CDB2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5ABFD329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nil"/>
            </w:tcBorders>
          </w:tcPr>
          <w:p w14:paraId="0C14B912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47D7" w:rsidRPr="003E25D7" w14:paraId="2522956D" w14:textId="77777777" w:rsidTr="006A47D7">
        <w:tc>
          <w:tcPr>
            <w:tcW w:w="3316" w:type="pct"/>
            <w:gridSpan w:val="4"/>
            <w:tcBorders>
              <w:top w:val="nil"/>
              <w:bottom w:val="nil"/>
            </w:tcBorders>
          </w:tcPr>
          <w:p w14:paraId="5BCD6FD5" w14:textId="3F907730" w:rsidR="006A47D7" w:rsidRPr="003E25D7" w:rsidRDefault="006A47D7" w:rsidP="00F5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ดอกเบี้ยค้างรับ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(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แสดงเป็นส่วนหนึ่งหนึ่งของลูกหนี้หมุนเวียนอื่น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3482DF2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</w:tcPr>
          <w:p w14:paraId="33178883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28DCDD23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3C1C4F7F" w14:textId="77777777" w:rsidR="006A47D7" w:rsidRPr="003E25D7" w:rsidRDefault="006A47D7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390AD7D4" w14:textId="77777777" w:rsidTr="00284D3D">
        <w:tc>
          <w:tcPr>
            <w:tcW w:w="1735" w:type="pct"/>
            <w:tcBorders>
              <w:top w:val="nil"/>
              <w:bottom w:val="nil"/>
            </w:tcBorders>
          </w:tcPr>
          <w:p w14:paraId="4867A173" w14:textId="3F50F8BC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98DB5" w14:textId="20632D0A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5AE4180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3C927" w14:textId="17C3A0A4" w:rsidR="005660EC" w:rsidRPr="003E25D7" w:rsidRDefault="005660EC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718CE76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550EB" w14:textId="3E3977CC" w:rsidR="005660EC" w:rsidRPr="003E25D7" w:rsidRDefault="002A4446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84" w:type="pct"/>
            <w:tcBorders>
              <w:bottom w:val="nil"/>
            </w:tcBorders>
          </w:tcPr>
          <w:p w14:paraId="3FEE2F39" w14:textId="77777777" w:rsidR="005660EC" w:rsidRPr="003E25D7" w:rsidRDefault="005660EC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14:paraId="2F966E1B" w14:textId="7EA714DE" w:rsidR="005660EC" w:rsidRPr="003E25D7" w:rsidRDefault="002A4446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  <w:tr w:rsidR="005660EC" w:rsidRPr="003E25D7" w14:paraId="7BDA4D98" w14:textId="77777777" w:rsidTr="00284D3D">
        <w:tc>
          <w:tcPr>
            <w:tcW w:w="1735" w:type="pct"/>
            <w:tcBorders>
              <w:top w:val="nil"/>
              <w:bottom w:val="nil"/>
            </w:tcBorders>
          </w:tcPr>
          <w:p w14:paraId="3ACB4BB8" w14:textId="6536AFB4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49282" w14:textId="7DFF78CF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A1555B4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59104" w14:textId="4CCA9708" w:rsidR="005660EC" w:rsidRPr="003E25D7" w:rsidRDefault="005660EC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21909E4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D3596" w14:textId="0D076767" w:rsidR="005660EC" w:rsidRPr="003E25D7" w:rsidRDefault="002A4446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412</w:t>
            </w:r>
          </w:p>
        </w:tc>
        <w:tc>
          <w:tcPr>
            <w:tcW w:w="84" w:type="pct"/>
            <w:tcBorders>
              <w:bottom w:val="nil"/>
            </w:tcBorders>
          </w:tcPr>
          <w:p w14:paraId="5B1D9973" w14:textId="77777777" w:rsidR="005660EC" w:rsidRPr="003E25D7" w:rsidRDefault="005660EC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1994C871" w14:textId="2A6B7197" w:rsidR="005660EC" w:rsidRPr="003E25D7" w:rsidRDefault="002A4446" w:rsidP="0028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402</w:t>
            </w:r>
          </w:p>
        </w:tc>
      </w:tr>
      <w:tr w:rsidR="005660EC" w:rsidRPr="003E25D7" w14:paraId="1CF0430C" w14:textId="77777777" w:rsidTr="00284D3D">
        <w:tc>
          <w:tcPr>
            <w:tcW w:w="1735" w:type="pct"/>
            <w:tcBorders>
              <w:top w:val="nil"/>
              <w:bottom w:val="nil"/>
            </w:tcBorders>
          </w:tcPr>
          <w:p w14:paraId="00DFC96B" w14:textId="7777777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3EB177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42AE06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F06B6F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1565B80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011B4F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4A818F6C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768076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13D18586" w14:textId="77777777" w:rsidTr="00B7231C">
        <w:tc>
          <w:tcPr>
            <w:tcW w:w="1735" w:type="pct"/>
            <w:tcBorders>
              <w:top w:val="nil"/>
              <w:bottom w:val="nil"/>
            </w:tcBorders>
          </w:tcPr>
          <w:p w14:paraId="331AAF6E" w14:textId="30BB2059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เงินให้กู้ยืม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ระยะสั้น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</w:tcPr>
          <w:p w14:paraId="21C8CF2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FC0BE60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nil"/>
            </w:tcBorders>
            <w:shd w:val="clear" w:color="auto" w:fill="auto"/>
          </w:tcPr>
          <w:p w14:paraId="1054383A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9FDCA4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nil"/>
            </w:tcBorders>
            <w:shd w:val="clear" w:color="auto" w:fill="auto"/>
          </w:tcPr>
          <w:p w14:paraId="684520D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3F0AA4CA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nil"/>
            </w:tcBorders>
          </w:tcPr>
          <w:p w14:paraId="16609F72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10501E99" w14:textId="77777777" w:rsidTr="005044F1">
        <w:tc>
          <w:tcPr>
            <w:tcW w:w="1735" w:type="pct"/>
            <w:tcBorders>
              <w:top w:val="nil"/>
              <w:bottom w:val="nil"/>
            </w:tcBorders>
          </w:tcPr>
          <w:p w14:paraId="67FC267E" w14:textId="15D4B25A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D8E2F" w14:textId="1BCAED21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32475D1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8BD79" w14:textId="52F7DAF0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819B00A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32462" w14:textId="7330FE93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 w:rsidR="005660E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84" w:type="pct"/>
            <w:tcBorders>
              <w:bottom w:val="nil"/>
            </w:tcBorders>
          </w:tcPr>
          <w:p w14:paraId="2E1798A6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  <w:bottom w:val="single" w:sz="4" w:space="0" w:color="auto"/>
            </w:tcBorders>
          </w:tcPr>
          <w:p w14:paraId="5A47D200" w14:textId="636DBC4A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376</w:t>
            </w:r>
            <w:r w:rsidR="005660E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</w:tr>
      <w:tr w:rsidR="005660EC" w:rsidRPr="003E25D7" w14:paraId="54944D89" w14:textId="77777777" w:rsidTr="005044F1">
        <w:tc>
          <w:tcPr>
            <w:tcW w:w="1735" w:type="pct"/>
            <w:tcBorders>
              <w:top w:val="nil"/>
              <w:bottom w:val="nil"/>
            </w:tcBorders>
          </w:tcPr>
          <w:p w14:paraId="70F5EF2A" w14:textId="772CF8F9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508E2" w14:textId="13585F13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E928BDC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C54E2" w14:textId="40440C15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F213365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DACF7" w14:textId="4586ABDA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370</w:t>
            </w:r>
            <w:r w:rsidR="005660E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920</w:t>
            </w:r>
          </w:p>
        </w:tc>
        <w:tc>
          <w:tcPr>
            <w:tcW w:w="84" w:type="pct"/>
            <w:tcBorders>
              <w:bottom w:val="nil"/>
            </w:tcBorders>
          </w:tcPr>
          <w:p w14:paraId="72A1628F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44EF831" w14:textId="3EF74E0E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376</w:t>
            </w:r>
            <w:r w:rsidR="005660E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646</w:t>
            </w:r>
          </w:p>
        </w:tc>
      </w:tr>
      <w:tr w:rsidR="005660EC" w:rsidRPr="003E25D7" w14:paraId="428D5279" w14:textId="77777777" w:rsidTr="005044F1">
        <w:tc>
          <w:tcPr>
            <w:tcW w:w="1735" w:type="pct"/>
            <w:tcBorders>
              <w:top w:val="nil"/>
              <w:bottom w:val="nil"/>
            </w:tcBorders>
          </w:tcPr>
          <w:p w14:paraId="6CB289D4" w14:textId="7777777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5E7757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B14F8A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950E4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75125A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1DBD7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bottom w:val="nil"/>
            </w:tcBorders>
          </w:tcPr>
          <w:p w14:paraId="22F9B97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614C2DFE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38B7535C" w14:textId="77777777" w:rsidTr="00B7231C">
        <w:tc>
          <w:tcPr>
            <w:tcW w:w="1735" w:type="pct"/>
          </w:tcPr>
          <w:p w14:paraId="0B2DB59E" w14:textId="71459FB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0" w:name="_Hlk195454002"/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4" w:type="pct"/>
            <w:tcBorders>
              <w:top w:val="nil"/>
            </w:tcBorders>
            <w:shd w:val="clear" w:color="auto" w:fill="auto"/>
          </w:tcPr>
          <w:p w14:paraId="739D14E9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6C38166B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  <w:shd w:val="clear" w:color="auto" w:fill="auto"/>
          </w:tcPr>
          <w:p w14:paraId="3EC0F6BD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BC691D8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  <w:shd w:val="clear" w:color="auto" w:fill="auto"/>
          </w:tcPr>
          <w:p w14:paraId="5BD5D57F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56C54A9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17F8A3F9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0362CB3D" w14:textId="77777777" w:rsidTr="00B7231C">
        <w:tc>
          <w:tcPr>
            <w:tcW w:w="1735" w:type="pct"/>
          </w:tcPr>
          <w:p w14:paraId="2D8E38C3" w14:textId="7777777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  <w:shd w:val="clear" w:color="auto" w:fill="auto"/>
          </w:tcPr>
          <w:p w14:paraId="44245686" w14:textId="25AC0EF8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11829AC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  <w:shd w:val="clear" w:color="auto" w:fill="auto"/>
          </w:tcPr>
          <w:p w14:paraId="570380E7" w14:textId="28A23373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C74FA74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  <w:shd w:val="clear" w:color="auto" w:fill="auto"/>
          </w:tcPr>
          <w:p w14:paraId="6EB91A7D" w14:textId="76F5931F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660E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84" w:type="pct"/>
          </w:tcPr>
          <w:p w14:paraId="4E3A3242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29A6E9C4" w14:textId="4D2E3852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660E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</w:tr>
      <w:tr w:rsidR="005660EC" w:rsidRPr="003E25D7" w14:paraId="54D9E11F" w14:textId="77777777" w:rsidTr="00B7231C">
        <w:tc>
          <w:tcPr>
            <w:tcW w:w="1735" w:type="pct"/>
            <w:tcBorders>
              <w:bottom w:val="nil"/>
            </w:tcBorders>
          </w:tcPr>
          <w:p w14:paraId="0FE2529E" w14:textId="7777777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72049C7B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1A210DB7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2AEC736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BFEF444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702F050B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5660E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645</w:t>
            </w:r>
          </w:p>
        </w:tc>
        <w:tc>
          <w:tcPr>
            <w:tcW w:w="84" w:type="pct"/>
            <w:tcBorders>
              <w:bottom w:val="nil"/>
            </w:tcBorders>
          </w:tcPr>
          <w:p w14:paraId="07B0FF5B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1B81CA48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5660E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152</w:t>
            </w:r>
          </w:p>
        </w:tc>
      </w:tr>
      <w:bookmarkEnd w:id="0"/>
      <w:tr w:rsidR="005660EC" w:rsidRPr="003E25D7" w14:paraId="726A72E2" w14:textId="77777777" w:rsidTr="00B7231C">
        <w:tc>
          <w:tcPr>
            <w:tcW w:w="1735" w:type="pct"/>
            <w:tcBorders>
              <w:top w:val="nil"/>
              <w:bottom w:val="nil"/>
            </w:tcBorders>
          </w:tcPr>
          <w:p w14:paraId="42668E4B" w14:textId="05F56A25" w:rsidR="005660EC" w:rsidRPr="003E25D7" w:rsidRDefault="005660EC" w:rsidP="005660EC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0402F3F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09613CE9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6DB6AB91" w14:textId="77777777" w:rsidTr="00B7231C">
        <w:tc>
          <w:tcPr>
            <w:tcW w:w="1735" w:type="pct"/>
          </w:tcPr>
          <w:p w14:paraId="2AADD8A5" w14:textId="1BB73F50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764" w:type="pct"/>
            <w:tcBorders>
              <w:top w:val="nil"/>
            </w:tcBorders>
            <w:shd w:val="clear" w:color="auto" w:fill="auto"/>
          </w:tcPr>
          <w:p w14:paraId="6A5CEDCF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A1BFD10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nil"/>
            </w:tcBorders>
            <w:shd w:val="clear" w:color="auto" w:fill="auto"/>
          </w:tcPr>
          <w:p w14:paraId="6EC800A3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shd w:val="clear" w:color="auto" w:fill="auto"/>
          </w:tcPr>
          <w:p w14:paraId="09CD6567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nil"/>
            </w:tcBorders>
            <w:shd w:val="clear" w:color="auto" w:fill="auto"/>
          </w:tcPr>
          <w:p w14:paraId="27B7E162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44E3295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nil"/>
            </w:tcBorders>
          </w:tcPr>
          <w:p w14:paraId="56F770FE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0EC" w:rsidRPr="003E25D7" w14:paraId="43EA5446" w14:textId="77777777" w:rsidTr="00B7231C">
        <w:tc>
          <w:tcPr>
            <w:tcW w:w="1735" w:type="pct"/>
          </w:tcPr>
          <w:p w14:paraId="13E0DE14" w14:textId="7777777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  <w:shd w:val="clear" w:color="auto" w:fill="auto"/>
          </w:tcPr>
          <w:p w14:paraId="34B4573E" w14:textId="35F40FCC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583C549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3" w:type="pct"/>
            <w:tcBorders>
              <w:bottom w:val="nil"/>
            </w:tcBorders>
            <w:shd w:val="clear" w:color="auto" w:fill="auto"/>
          </w:tcPr>
          <w:p w14:paraId="2B343A3E" w14:textId="77777777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DAB2342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2" w:type="pct"/>
            <w:tcBorders>
              <w:bottom w:val="nil"/>
            </w:tcBorders>
            <w:shd w:val="clear" w:color="auto" w:fill="auto"/>
          </w:tcPr>
          <w:p w14:paraId="7974606F" w14:textId="569844B0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956</w:t>
            </w:r>
          </w:p>
        </w:tc>
        <w:tc>
          <w:tcPr>
            <w:tcW w:w="84" w:type="pct"/>
          </w:tcPr>
          <w:p w14:paraId="00A46AC7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4" w:type="pct"/>
            <w:tcBorders>
              <w:bottom w:val="nil"/>
            </w:tcBorders>
          </w:tcPr>
          <w:p w14:paraId="3EA10FDD" w14:textId="5B781E5C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660EC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401</w:t>
            </w:r>
          </w:p>
        </w:tc>
      </w:tr>
      <w:tr w:rsidR="005660EC" w:rsidRPr="003E25D7" w14:paraId="26CB8676" w14:textId="77777777" w:rsidTr="00B7231C">
        <w:tc>
          <w:tcPr>
            <w:tcW w:w="1735" w:type="pct"/>
            <w:tcBorders>
              <w:bottom w:val="nil"/>
            </w:tcBorders>
          </w:tcPr>
          <w:p w14:paraId="7DEA7390" w14:textId="77777777" w:rsidR="005660EC" w:rsidRPr="003E25D7" w:rsidRDefault="005660EC" w:rsidP="005660EC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2660450A" w14:textId="6F0EDB59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6454F7F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3C07A430" w14:textId="1606D43F" w:rsidR="005660EC" w:rsidRPr="003E25D7" w:rsidRDefault="005660EC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0C32923E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</w:tcPr>
          <w:p w14:paraId="0B210EF9" w14:textId="6FAD10EF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956</w:t>
            </w:r>
          </w:p>
        </w:tc>
        <w:tc>
          <w:tcPr>
            <w:tcW w:w="84" w:type="pct"/>
            <w:tcBorders>
              <w:bottom w:val="nil"/>
            </w:tcBorders>
          </w:tcPr>
          <w:p w14:paraId="0E480DA6" w14:textId="77777777" w:rsidR="005660EC" w:rsidRPr="003E25D7" w:rsidRDefault="005660EC" w:rsidP="005660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D404CB4" w14:textId="49C1DD22" w:rsidR="005660EC" w:rsidRPr="003E25D7" w:rsidRDefault="002A4446" w:rsidP="0056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5660EC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401</w:t>
            </w:r>
          </w:p>
        </w:tc>
      </w:tr>
    </w:tbl>
    <w:p w14:paraId="35E5EC99" w14:textId="2D9650FE" w:rsidR="00101D0E" w:rsidRPr="003E25D7" w:rsidRDefault="009568F3" w:rsidP="00B7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450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เงินให้กู้ยืมกับกิจการที่เกี่ยวข้องกันทั้งหมดไม่มีหลักประกัน</w:t>
      </w:r>
      <w:r w:rsidR="00101D0E" w:rsidRPr="003E25D7">
        <w:rPr>
          <w:rFonts w:asciiTheme="majorBidi" w:hAnsiTheme="majorBidi" w:cstheme="majorBidi"/>
          <w:sz w:val="32"/>
          <w:szCs w:val="32"/>
        </w:rPr>
        <w:br w:type="page"/>
      </w:r>
    </w:p>
    <w:p w14:paraId="244BD7CD" w14:textId="3BE01201" w:rsidR="008E3B76" w:rsidRPr="003E25D7" w:rsidRDefault="00B7441E" w:rsidP="0026097B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15404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และสินทรัพย์สิทธิการใช้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708"/>
        <w:gridCol w:w="274"/>
        <w:gridCol w:w="2158"/>
      </w:tblGrid>
      <w:tr w:rsidR="00207EEB" w:rsidRPr="003E25D7" w14:paraId="74ADAB5A" w14:textId="77777777" w:rsidTr="00207EEB">
        <w:trPr>
          <w:trHeight w:val="461"/>
          <w:tblHeader/>
        </w:trPr>
        <w:tc>
          <w:tcPr>
            <w:tcW w:w="2629" w:type="pct"/>
          </w:tcPr>
          <w:p w14:paraId="215B6D07" w14:textId="77777777" w:rsidR="00207EEB" w:rsidRPr="003E25D7" w:rsidRDefault="00207EEB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7268C1" w14:textId="77777777" w:rsidR="00207EEB" w:rsidRPr="003E25D7" w:rsidRDefault="00207EEB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" w:type="pct"/>
          </w:tcPr>
          <w:p w14:paraId="7F298B54" w14:textId="77777777" w:rsidR="00207EEB" w:rsidRPr="003E25D7" w:rsidRDefault="00207EEB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  <w:vAlign w:val="bottom"/>
          </w:tcPr>
          <w:p w14:paraId="77D2FFD6" w14:textId="1AA8C654" w:rsidR="00207EEB" w:rsidRPr="003E25D7" w:rsidRDefault="00207EEB" w:rsidP="00207EE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8C1A03" w:rsidRPr="003E25D7" w14:paraId="0E08B74E" w14:textId="77777777" w:rsidTr="00207EEB">
        <w:trPr>
          <w:trHeight w:val="461"/>
          <w:tblHeader/>
        </w:trPr>
        <w:tc>
          <w:tcPr>
            <w:tcW w:w="2629" w:type="pct"/>
          </w:tcPr>
          <w:p w14:paraId="1BC72ED1" w14:textId="6043B569" w:rsidR="008C1A03" w:rsidRPr="003E25D7" w:rsidRDefault="008C1A03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2A4446" w:rsidRPr="002A4446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31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มีนาคม </w:t>
            </w:r>
            <w:r w:rsidR="002A4446" w:rsidRPr="002A4446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2568</w:t>
            </w:r>
          </w:p>
        </w:tc>
        <w:tc>
          <w:tcPr>
            <w:tcW w:w="978" w:type="pct"/>
            <w:hideMark/>
          </w:tcPr>
          <w:p w14:paraId="33089AE2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6C2A91D0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</w:tcPr>
          <w:p w14:paraId="3828BDDE" w14:textId="77777777" w:rsidR="008C1A03" w:rsidRPr="003E25D7" w:rsidRDefault="008C1A03" w:rsidP="00B723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CD7" w:rsidRPr="003E25D7" w14:paraId="09F112FD" w14:textId="77777777" w:rsidTr="00207EEB">
        <w:trPr>
          <w:tblHeader/>
        </w:trPr>
        <w:tc>
          <w:tcPr>
            <w:tcW w:w="2629" w:type="pct"/>
          </w:tcPr>
          <w:p w14:paraId="2685D9B8" w14:textId="39409167" w:rsidR="00D43CD7" w:rsidRPr="003E25D7" w:rsidRDefault="00D43CD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978" w:type="pct"/>
          </w:tcPr>
          <w:p w14:paraId="77FE2CA0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D02EC96" w14:textId="77777777" w:rsidR="00D43CD7" w:rsidRPr="003E25D7" w:rsidRDefault="00D43CD7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243B1714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1A03" w:rsidRPr="003E25D7" w14:paraId="027A7F47" w14:textId="77777777" w:rsidTr="00207EEB">
        <w:trPr>
          <w:tblHeader/>
        </w:trPr>
        <w:tc>
          <w:tcPr>
            <w:tcW w:w="2629" w:type="pct"/>
            <w:hideMark/>
          </w:tcPr>
          <w:p w14:paraId="79F065D3" w14:textId="6FB61D29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ซื้อสินทรัพย์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78" w:type="pct"/>
          </w:tcPr>
          <w:p w14:paraId="2B21ED96" w14:textId="4BD35F5B" w:rsidR="008C1A03" w:rsidRPr="003E25D7" w:rsidRDefault="002A4446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C80CC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655</w:t>
            </w:r>
          </w:p>
        </w:tc>
        <w:tc>
          <w:tcPr>
            <w:tcW w:w="157" w:type="pct"/>
          </w:tcPr>
          <w:p w14:paraId="4FA45A60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6F2BE845" w14:textId="1E7E7B7F" w:rsidR="008C1A03" w:rsidRPr="003E25D7" w:rsidRDefault="002A4446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80CC3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279</w:t>
            </w:r>
          </w:p>
        </w:tc>
      </w:tr>
      <w:tr w:rsidR="008C1A03" w:rsidRPr="003E25D7" w14:paraId="6EF5526D" w14:textId="77777777" w:rsidTr="00207EEB">
        <w:trPr>
          <w:tblHeader/>
        </w:trPr>
        <w:tc>
          <w:tcPr>
            <w:tcW w:w="2629" w:type="pct"/>
          </w:tcPr>
          <w:p w14:paraId="307182F6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78" w:type="pct"/>
          </w:tcPr>
          <w:p w14:paraId="3095905F" w14:textId="58F8B01B" w:rsidR="008C1A03" w:rsidRPr="003E25D7" w:rsidRDefault="00C80CC3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A4446" w:rsidRPr="002A444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A4446" w:rsidRPr="002A4446">
              <w:rPr>
                <w:rFonts w:asciiTheme="majorBidi" w:hAnsiTheme="majorBidi" w:cstheme="majorBidi"/>
                <w:sz w:val="32"/>
                <w:szCs w:val="32"/>
              </w:rPr>
              <w:t>116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74D056C3" w14:textId="77777777" w:rsidR="008C1A03" w:rsidRPr="003E25D7" w:rsidRDefault="008C1A03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779D7744" w14:textId="188B133A" w:rsidR="008C1A03" w:rsidRPr="003E25D7" w:rsidRDefault="00C80CC3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A4446" w:rsidRPr="002A4446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58C2" w:rsidRPr="003E25D7" w14:paraId="071EAF59" w14:textId="77777777" w:rsidTr="000758C2">
        <w:trPr>
          <w:trHeight w:val="198"/>
          <w:tblHeader/>
        </w:trPr>
        <w:tc>
          <w:tcPr>
            <w:tcW w:w="2629" w:type="pct"/>
          </w:tcPr>
          <w:p w14:paraId="2D590783" w14:textId="77777777" w:rsidR="000758C2" w:rsidRPr="003E25D7" w:rsidRDefault="000758C2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81F605" w14:textId="77777777" w:rsidR="000758C2" w:rsidRPr="003E25D7" w:rsidRDefault="000758C2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53C7F7F4" w14:textId="77777777" w:rsidR="000758C2" w:rsidRPr="003E25D7" w:rsidRDefault="000758C2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39803930" w14:textId="77777777" w:rsidR="000758C2" w:rsidRPr="003E25D7" w:rsidRDefault="000758C2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58C2" w:rsidRPr="003E25D7" w14:paraId="570309E1" w14:textId="77777777" w:rsidTr="00207EEB">
        <w:trPr>
          <w:tblHeader/>
        </w:trPr>
        <w:tc>
          <w:tcPr>
            <w:tcW w:w="2629" w:type="pct"/>
          </w:tcPr>
          <w:p w14:paraId="3F3992B1" w14:textId="2619B4A6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978" w:type="pct"/>
          </w:tcPr>
          <w:p w14:paraId="1EBD7455" w14:textId="77777777" w:rsidR="000758C2" w:rsidRPr="003E25D7" w:rsidRDefault="000758C2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524A729" w14:textId="77777777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4A2DB845" w14:textId="77777777" w:rsidR="000758C2" w:rsidRPr="003E25D7" w:rsidRDefault="000758C2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58C2" w:rsidRPr="003E25D7" w14:paraId="4896F992" w14:textId="77777777" w:rsidTr="00207EEB">
        <w:trPr>
          <w:tblHeader/>
        </w:trPr>
        <w:tc>
          <w:tcPr>
            <w:tcW w:w="2629" w:type="pct"/>
          </w:tcPr>
          <w:p w14:paraId="2A9EDC46" w14:textId="433414DA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8" w:type="pct"/>
          </w:tcPr>
          <w:p w14:paraId="2B75339C" w14:textId="5471EA28" w:rsidR="000758C2" w:rsidRPr="003E25D7" w:rsidRDefault="002A4446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0758C2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  <w:tc>
          <w:tcPr>
            <w:tcW w:w="157" w:type="pct"/>
          </w:tcPr>
          <w:p w14:paraId="4A49BAC4" w14:textId="77777777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098EDBE8" w14:textId="60813E7B" w:rsidR="000758C2" w:rsidRPr="003E25D7" w:rsidRDefault="000758C2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758C2" w:rsidRPr="003E25D7" w14:paraId="0DB1AF13" w14:textId="77777777" w:rsidTr="00207EEB">
        <w:trPr>
          <w:tblHeader/>
        </w:trPr>
        <w:tc>
          <w:tcPr>
            <w:tcW w:w="2629" w:type="pct"/>
          </w:tcPr>
          <w:p w14:paraId="62F128E8" w14:textId="5946E12E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</w:t>
            </w:r>
          </w:p>
        </w:tc>
        <w:tc>
          <w:tcPr>
            <w:tcW w:w="978" w:type="pct"/>
          </w:tcPr>
          <w:p w14:paraId="58BB4870" w14:textId="38AF8503" w:rsidR="000758C2" w:rsidRPr="003E25D7" w:rsidRDefault="000758C2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A4446" w:rsidRPr="002A44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A4446" w:rsidRPr="002A4446">
              <w:rPr>
                <w:rFonts w:asciiTheme="majorBidi" w:hAnsiTheme="majorBidi" w:cstheme="majorBidi"/>
                <w:sz w:val="32"/>
                <w:szCs w:val="32"/>
              </w:rPr>
              <w:t>261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23D6C9B4" w14:textId="77777777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0204D024" w14:textId="2B5CA0DD" w:rsidR="000758C2" w:rsidRPr="003E25D7" w:rsidRDefault="000758C2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758C2" w:rsidRPr="003E25D7" w14:paraId="1EAC9D78" w14:textId="77777777" w:rsidTr="00207EEB">
        <w:trPr>
          <w:tblHeader/>
        </w:trPr>
        <w:tc>
          <w:tcPr>
            <w:tcW w:w="2629" w:type="pct"/>
          </w:tcPr>
          <w:p w14:paraId="74963602" w14:textId="1B93F6B5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978" w:type="pct"/>
          </w:tcPr>
          <w:p w14:paraId="41A2CDDB" w14:textId="452E5C51" w:rsidR="000758C2" w:rsidRPr="003E25D7" w:rsidRDefault="000758C2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A4446" w:rsidRPr="002A444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A4446" w:rsidRPr="002A4446">
              <w:rPr>
                <w:rFonts w:asciiTheme="majorBidi" w:hAnsiTheme="majorBidi" w:cstheme="majorBidi"/>
                <w:sz w:val="32"/>
                <w:szCs w:val="32"/>
              </w:rPr>
              <w:t>927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1DC03063" w14:textId="77777777" w:rsidR="000758C2" w:rsidRPr="003E25D7" w:rsidRDefault="000758C2" w:rsidP="000758C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  <w:shd w:val="clear" w:color="auto" w:fill="auto"/>
          </w:tcPr>
          <w:p w14:paraId="710D1A08" w14:textId="541EA2C3" w:rsidR="000758C2" w:rsidRPr="003E25D7" w:rsidRDefault="000758C2" w:rsidP="0007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81B6DCB" w14:textId="4767EF67" w:rsidR="00835A05" w:rsidRPr="003E25D7" w:rsidRDefault="00835A05" w:rsidP="004E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กลุ่มบริษัทเช่าพื้นที่เป็นระยะเวลา </w:t>
      </w:r>
      <w:r w:rsidR="002A4446" w:rsidRPr="002A4446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ปี โดยมีสิทธิต่ออายุสัญญาเช่าเมื่อสิ้นสุดอายุสัญญา และค่าเช่า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</w:rPr>
        <w:t>ผันแปรตามอายุสัญญา ค่าเช่ากำหนดชำระเป็นรายเดือนตามอัตราที่ระบุไว้ในสัญญา</w:t>
      </w:r>
    </w:p>
    <w:p w14:paraId="44E20F4B" w14:textId="69DD8CF1" w:rsidR="005534D1" w:rsidRPr="003E25D7" w:rsidRDefault="00316966" w:rsidP="002E072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ส่วนงานดำเนินงานและ</w:t>
      </w:r>
      <w:r w:rsidR="005E6FE0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45AD9F7" w14:textId="04FB1731" w:rsidR="000A0823" w:rsidRPr="003E25D7" w:rsidRDefault="000A0823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ส่วนงานธุรกิจ</w:t>
      </w:r>
    </w:p>
    <w:p w14:paraId="338E8B5C" w14:textId="26350B84" w:rsidR="00316966" w:rsidRPr="003E25D7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3E25D7">
        <w:rPr>
          <w:rFonts w:asciiTheme="majorBidi" w:hAnsiTheme="majorBidi" w:cstheme="majorBidi"/>
          <w:sz w:val="32"/>
          <w:szCs w:val="32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จ</w:t>
      </w:r>
      <w:r w:rsidR="003A785C" w:rsidRPr="003E25D7">
        <w:rPr>
          <w:rFonts w:asciiTheme="majorBidi" w:hAnsiTheme="majorBidi" w:cstheme="majorBidi"/>
          <w:sz w:val="32"/>
          <w:szCs w:val="32"/>
          <w:cs/>
        </w:rPr>
        <w:t>ึ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งมี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935AF" w:rsidRPr="003E25D7">
        <w:rPr>
          <w:rFonts w:asciiTheme="majorBidi" w:hAnsiTheme="majorBidi" w:cstheme="majorBidi"/>
          <w:sz w:val="32"/>
          <w:szCs w:val="32"/>
          <w:cs/>
        </w:rPr>
        <w:t>ส่วนงานที่รายงาน</w:t>
      </w:r>
      <w:r w:rsidRPr="003E25D7">
        <w:rPr>
          <w:rFonts w:asciiTheme="majorBidi" w:hAnsiTheme="majorBidi" w:cstheme="majorBidi"/>
          <w:sz w:val="32"/>
          <w:szCs w:val="32"/>
          <w:cs/>
        </w:rPr>
        <w:t>เพียงส่วนงานเดียว</w:t>
      </w:r>
    </w:p>
    <w:p w14:paraId="55354DDD" w14:textId="15F3B851" w:rsidR="00316966" w:rsidRPr="003E25D7" w:rsidRDefault="00316966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3FE781BD" w14:textId="66C1F5ED" w:rsidR="00B208F9" w:rsidRPr="003E25D7" w:rsidRDefault="00316966" w:rsidP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43C453E4" w14:textId="77777777" w:rsidR="00B208F9" w:rsidRPr="003E25D7" w:rsidRDefault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</w:rPr>
        <w:br w:type="page"/>
      </w:r>
    </w:p>
    <w:p w14:paraId="632A49FA" w14:textId="4F24405A" w:rsidR="007D51A9" w:rsidRPr="003E25D7" w:rsidRDefault="00316966" w:rsidP="00B7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tbl>
      <w:tblPr>
        <w:tblW w:w="90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4"/>
        <w:gridCol w:w="236"/>
        <w:gridCol w:w="1120"/>
        <w:gridCol w:w="236"/>
        <w:gridCol w:w="1077"/>
        <w:gridCol w:w="237"/>
        <w:gridCol w:w="1113"/>
      </w:tblGrid>
      <w:tr w:rsidR="00207EEB" w:rsidRPr="003E25D7" w14:paraId="36D2DA83" w14:textId="77777777" w:rsidTr="00754B79">
        <w:tc>
          <w:tcPr>
            <w:tcW w:w="2184" w:type="pct"/>
          </w:tcPr>
          <w:p w14:paraId="7ED04D26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82CA218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3532CC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39" w:type="pct"/>
            <w:gridSpan w:val="3"/>
            <w:shd w:val="clear" w:color="auto" w:fill="auto"/>
          </w:tcPr>
          <w:p w14:paraId="28EA1275" w14:textId="27669FFA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207EEB" w:rsidRPr="003E25D7" w14:paraId="1FC72827" w14:textId="77777777" w:rsidTr="00207EEB">
        <w:tc>
          <w:tcPr>
            <w:tcW w:w="2184" w:type="pct"/>
          </w:tcPr>
          <w:p w14:paraId="1944E0F7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027714D0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D662211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39" w:type="pct"/>
            <w:gridSpan w:val="3"/>
            <w:shd w:val="clear" w:color="auto" w:fill="auto"/>
            <w:vAlign w:val="bottom"/>
          </w:tcPr>
          <w:p w14:paraId="4235A9FD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7EEB" w:rsidRPr="003E25D7" w14:paraId="6A897707" w14:textId="77777777" w:rsidTr="00207EEB">
        <w:tc>
          <w:tcPr>
            <w:tcW w:w="2184" w:type="pct"/>
          </w:tcPr>
          <w:p w14:paraId="365C2075" w14:textId="433B4D6B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2A4446" w:rsidRPr="002A4446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31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598" w:type="pct"/>
            <w:shd w:val="clear" w:color="auto" w:fill="auto"/>
          </w:tcPr>
          <w:p w14:paraId="0755FC81" w14:textId="34995B2E" w:rsidR="00207EEB" w:rsidRPr="003E25D7" w:rsidRDefault="002A4446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0" w:type="pct"/>
            <w:shd w:val="clear" w:color="auto" w:fill="auto"/>
          </w:tcPr>
          <w:p w14:paraId="08C485BB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</w:tcPr>
          <w:p w14:paraId="764B187E" w14:textId="28B118A8" w:rsidR="00207EEB" w:rsidRPr="003E25D7" w:rsidRDefault="002A4446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0" w:type="pct"/>
            <w:shd w:val="clear" w:color="auto" w:fill="auto"/>
          </w:tcPr>
          <w:p w14:paraId="39F79781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A7C01E8" w14:textId="48F12DB4" w:rsidR="00207EEB" w:rsidRPr="003E25D7" w:rsidRDefault="002A4446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1" w:type="pct"/>
          </w:tcPr>
          <w:p w14:paraId="32621D83" w14:textId="77777777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</w:tcPr>
          <w:p w14:paraId="79130A92" w14:textId="31CC7A8E" w:rsidR="00207EEB" w:rsidRPr="003E25D7" w:rsidRDefault="002A4446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207EEB" w:rsidRPr="003E25D7" w14:paraId="258E9A3E" w14:textId="77777777" w:rsidTr="00207EEB">
        <w:tc>
          <w:tcPr>
            <w:tcW w:w="2184" w:type="pct"/>
          </w:tcPr>
          <w:p w14:paraId="0CBD453F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8" w:type="pct"/>
            <w:shd w:val="clear" w:color="auto" w:fill="auto"/>
          </w:tcPr>
          <w:p w14:paraId="54164386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" w:type="pct"/>
            <w:shd w:val="clear" w:color="auto" w:fill="auto"/>
          </w:tcPr>
          <w:p w14:paraId="75294A03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</w:tcPr>
          <w:p w14:paraId="4C09493A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" w:type="pct"/>
            <w:shd w:val="clear" w:color="auto" w:fill="auto"/>
          </w:tcPr>
          <w:p w14:paraId="1B4B24E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</w:tcPr>
          <w:p w14:paraId="2CD30B1B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" w:type="pct"/>
          </w:tcPr>
          <w:p w14:paraId="375DE13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</w:tcPr>
          <w:p w14:paraId="27954BED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7EEB" w:rsidRPr="003E25D7" w14:paraId="0956B4C1" w14:textId="77777777" w:rsidTr="00207EEB">
        <w:tc>
          <w:tcPr>
            <w:tcW w:w="2184" w:type="pct"/>
          </w:tcPr>
          <w:p w14:paraId="6ABFF983" w14:textId="22C0AB53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113F" w14:textId="4B490484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727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785</w:t>
            </w:r>
          </w:p>
        </w:tc>
        <w:tc>
          <w:tcPr>
            <w:tcW w:w="130" w:type="pct"/>
            <w:shd w:val="clear" w:color="auto" w:fill="auto"/>
          </w:tcPr>
          <w:p w14:paraId="1FA684FE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B55A" w14:textId="073B180D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805</w:t>
            </w:r>
            <w:r w:rsidR="00207EEB" w:rsidRPr="003E25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833</w:t>
            </w:r>
            <w:r w:rsidR="00207EEB" w:rsidRPr="003E25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0" w:type="pct"/>
            <w:shd w:val="clear" w:color="auto" w:fill="auto"/>
          </w:tcPr>
          <w:p w14:paraId="4A62168F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</w:tcPr>
          <w:p w14:paraId="30085620" w14:textId="1085DD8E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1" w:type="pct"/>
          </w:tcPr>
          <w:p w14:paraId="4ADCCBDC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</w:tcPr>
          <w:p w14:paraId="1385A6A5" w14:textId="5209B125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7EEB" w:rsidRPr="003E25D7" w14:paraId="5E497682" w14:textId="77777777" w:rsidTr="00207EEB">
        <w:tc>
          <w:tcPr>
            <w:tcW w:w="2184" w:type="pct"/>
          </w:tcPr>
          <w:p w14:paraId="77664D88" w14:textId="2A8D9013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549E" w14:textId="251AE230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30" w:type="pct"/>
            <w:shd w:val="clear" w:color="auto" w:fill="auto"/>
          </w:tcPr>
          <w:p w14:paraId="22EFEEC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7A5F9" w14:textId="56957830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A4446" w:rsidRPr="002A44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189</w:t>
            </w:r>
            <w:r w:rsidRPr="003E25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2A4446" w:rsidRPr="002A44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404</w:t>
            </w:r>
            <w:r w:rsidRPr="003E25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0" w:type="pct"/>
            <w:shd w:val="clear" w:color="auto" w:fill="auto"/>
          </w:tcPr>
          <w:p w14:paraId="5F973A51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</w:tcPr>
          <w:p w14:paraId="47A50EBD" w14:textId="7A914662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1" w:type="pct"/>
          </w:tcPr>
          <w:p w14:paraId="22335648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</w:tcPr>
          <w:p w14:paraId="2681D808" w14:textId="4AC87471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7EEB" w:rsidRPr="003E25D7" w14:paraId="749F460B" w14:textId="77777777" w:rsidTr="00207EEB">
        <w:tc>
          <w:tcPr>
            <w:tcW w:w="2184" w:type="pct"/>
          </w:tcPr>
          <w:p w14:paraId="5E60F50D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8" w:type="pct"/>
            <w:shd w:val="clear" w:color="auto" w:fill="auto"/>
          </w:tcPr>
          <w:p w14:paraId="48A5E29E" w14:textId="47AFAF92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045</w:t>
            </w:r>
          </w:p>
        </w:tc>
        <w:tc>
          <w:tcPr>
            <w:tcW w:w="130" w:type="pct"/>
            <w:shd w:val="clear" w:color="auto" w:fill="auto"/>
          </w:tcPr>
          <w:p w14:paraId="1EF39AA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</w:tcPr>
          <w:p w14:paraId="02807E37" w14:textId="2A0D5F1F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30" w:type="pct"/>
            <w:shd w:val="clear" w:color="auto" w:fill="auto"/>
          </w:tcPr>
          <w:p w14:paraId="1676C86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</w:tcPr>
          <w:p w14:paraId="65F277F3" w14:textId="3246077A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1" w:type="pct"/>
          </w:tcPr>
          <w:p w14:paraId="21F08B08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</w:tcPr>
          <w:p w14:paraId="24127F02" w14:textId="22729019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7EEB" w:rsidRPr="003E25D7" w14:paraId="191000DF" w14:textId="77777777" w:rsidTr="00207EEB">
        <w:tc>
          <w:tcPr>
            <w:tcW w:w="2184" w:type="pct"/>
          </w:tcPr>
          <w:p w14:paraId="1D4EF76E" w14:textId="401D8502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8" w:type="pct"/>
            <w:shd w:val="clear" w:color="auto" w:fill="auto"/>
          </w:tcPr>
          <w:p w14:paraId="7976EBEF" w14:textId="7CB76562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24619C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</w:tcPr>
          <w:p w14:paraId="365794C6" w14:textId="273A185D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F3539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9DA6B4D" w14:textId="15C448C1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771</w:t>
            </w:r>
          </w:p>
        </w:tc>
        <w:tc>
          <w:tcPr>
            <w:tcW w:w="131" w:type="pct"/>
          </w:tcPr>
          <w:p w14:paraId="1B53193B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 w14:paraId="5DFB9F02" w14:textId="4CF6FBFB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</w:tr>
      <w:tr w:rsidR="00207EEB" w:rsidRPr="003E25D7" w14:paraId="6C94C033" w14:textId="77777777" w:rsidTr="00207EEB">
        <w:tc>
          <w:tcPr>
            <w:tcW w:w="2184" w:type="pct"/>
          </w:tcPr>
          <w:p w14:paraId="15FE2921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2C666E34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000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205</w:t>
            </w:r>
          </w:p>
        </w:tc>
        <w:tc>
          <w:tcPr>
            <w:tcW w:w="130" w:type="pct"/>
          </w:tcPr>
          <w:p w14:paraId="122E827F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D50F8D6" w14:textId="026A110F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014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357</w:t>
            </w:r>
          </w:p>
        </w:tc>
        <w:tc>
          <w:tcPr>
            <w:tcW w:w="130" w:type="pct"/>
          </w:tcPr>
          <w:p w14:paraId="4666F42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61DB3E19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87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771</w:t>
            </w:r>
          </w:p>
        </w:tc>
        <w:tc>
          <w:tcPr>
            <w:tcW w:w="131" w:type="pct"/>
          </w:tcPr>
          <w:p w14:paraId="02DD2864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79632BD0" w14:textId="04584514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94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667</w:t>
            </w:r>
          </w:p>
        </w:tc>
      </w:tr>
      <w:tr w:rsidR="00207EEB" w:rsidRPr="003E25D7" w14:paraId="726B36BF" w14:textId="77777777" w:rsidTr="00207EEB">
        <w:trPr>
          <w:trHeight w:val="276"/>
        </w:trPr>
        <w:tc>
          <w:tcPr>
            <w:tcW w:w="2184" w:type="pct"/>
          </w:tcPr>
          <w:p w14:paraId="0D22C246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983AE81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0" w:type="pct"/>
          </w:tcPr>
          <w:p w14:paraId="1BCA51BF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BAEDFC8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0" w:type="pct"/>
          </w:tcPr>
          <w:p w14:paraId="3ECBDBDD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DBE8FD1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1" w:type="pct"/>
          </w:tcPr>
          <w:p w14:paraId="02A0194D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52F74051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07EEB" w:rsidRPr="003E25D7" w14:paraId="25ACD2CB" w14:textId="77777777" w:rsidTr="00207EEB">
        <w:tc>
          <w:tcPr>
            <w:tcW w:w="2184" w:type="pct"/>
          </w:tcPr>
          <w:p w14:paraId="554DF231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8" w:type="pct"/>
            <w:shd w:val="clear" w:color="auto" w:fill="auto"/>
          </w:tcPr>
          <w:p w14:paraId="2A513604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" w:type="pct"/>
            <w:shd w:val="clear" w:color="auto" w:fill="auto"/>
          </w:tcPr>
          <w:p w14:paraId="089206BB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</w:tcPr>
          <w:p w14:paraId="6518EE27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" w:type="pct"/>
            <w:shd w:val="clear" w:color="auto" w:fill="auto"/>
          </w:tcPr>
          <w:p w14:paraId="08752D2E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</w:tcPr>
          <w:p w14:paraId="1252FD7A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" w:type="pct"/>
          </w:tcPr>
          <w:p w14:paraId="14D2FAE7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</w:tcPr>
          <w:p w14:paraId="7CF031A0" w14:textId="77777777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7EEB" w:rsidRPr="003E25D7" w14:paraId="51F83DBD" w14:textId="77777777" w:rsidTr="00207EEB">
        <w:tc>
          <w:tcPr>
            <w:tcW w:w="2184" w:type="pct"/>
          </w:tcPr>
          <w:p w14:paraId="721F7F66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5B19" w14:textId="55820AEF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981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30" w:type="pct"/>
            <w:shd w:val="clear" w:color="auto" w:fill="auto"/>
          </w:tcPr>
          <w:p w14:paraId="411EAF6A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513C4D79" w14:textId="7148B36F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995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  <w:tc>
          <w:tcPr>
            <w:tcW w:w="130" w:type="pct"/>
            <w:shd w:val="clear" w:color="auto" w:fill="auto"/>
          </w:tcPr>
          <w:p w14:paraId="1174FE3D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377C" w14:textId="18CA0A74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1" w:type="pct"/>
          </w:tcPr>
          <w:p w14:paraId="4A3F7B4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 w14:paraId="0068DD23" w14:textId="474BE01C" w:rsidR="00207EEB" w:rsidRPr="003E25D7" w:rsidRDefault="00207EEB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7EEB" w:rsidRPr="003E25D7" w14:paraId="7F4BECBD" w14:textId="77777777" w:rsidTr="00207EEB">
        <w:trPr>
          <w:trHeight w:val="290"/>
        </w:trPr>
        <w:tc>
          <w:tcPr>
            <w:tcW w:w="2184" w:type="pct"/>
          </w:tcPr>
          <w:p w14:paraId="3B655414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5204" w14:textId="04E4C089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045</w:t>
            </w:r>
          </w:p>
        </w:tc>
        <w:tc>
          <w:tcPr>
            <w:tcW w:w="130" w:type="pct"/>
            <w:shd w:val="clear" w:color="auto" w:fill="auto"/>
          </w:tcPr>
          <w:p w14:paraId="65F2399E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18995E42" w14:textId="60A9B603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30" w:type="pct"/>
            <w:shd w:val="clear" w:color="auto" w:fill="auto"/>
          </w:tcPr>
          <w:p w14:paraId="4EC1C71E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0AC20" w14:textId="1F762211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771</w:t>
            </w:r>
          </w:p>
        </w:tc>
        <w:tc>
          <w:tcPr>
            <w:tcW w:w="131" w:type="pct"/>
          </w:tcPr>
          <w:p w14:paraId="63D84CD8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 w14:paraId="7C08F92B" w14:textId="63891705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="00207EEB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</w:tr>
      <w:tr w:rsidR="00207EEB" w:rsidRPr="003E25D7" w14:paraId="7829E3C7" w14:textId="77777777" w:rsidTr="00207EEB">
        <w:tc>
          <w:tcPr>
            <w:tcW w:w="2184" w:type="pct"/>
          </w:tcPr>
          <w:p w14:paraId="1EC61442" w14:textId="77777777" w:rsidR="00207EEB" w:rsidRPr="003E25D7" w:rsidRDefault="00207EEB" w:rsidP="00207EE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6542FE7B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000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205</w:t>
            </w:r>
          </w:p>
        </w:tc>
        <w:tc>
          <w:tcPr>
            <w:tcW w:w="130" w:type="pct"/>
          </w:tcPr>
          <w:p w14:paraId="2403096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38C2669" w14:textId="0C8F0E1A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014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357</w:t>
            </w:r>
          </w:p>
        </w:tc>
        <w:tc>
          <w:tcPr>
            <w:tcW w:w="130" w:type="pct"/>
          </w:tcPr>
          <w:p w14:paraId="52AA3EE5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7C2F29F9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87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771</w:t>
            </w:r>
          </w:p>
        </w:tc>
        <w:tc>
          <w:tcPr>
            <w:tcW w:w="131" w:type="pct"/>
          </w:tcPr>
          <w:p w14:paraId="544B59DB" w14:textId="77777777" w:rsidR="00207EEB" w:rsidRPr="003E25D7" w:rsidRDefault="00207EEB" w:rsidP="00207E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9C2FB27" w14:textId="79E07D66" w:rsidR="00207EEB" w:rsidRPr="003E25D7" w:rsidRDefault="002A4446" w:rsidP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94</w:t>
            </w:r>
            <w:r w:rsidR="00207EEB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667</w:t>
            </w:r>
          </w:p>
        </w:tc>
      </w:tr>
    </w:tbl>
    <w:p w14:paraId="47AEF3F6" w14:textId="4F23939E" w:rsidR="00172359" w:rsidRPr="003E25D7" w:rsidRDefault="00DE3A15" w:rsidP="002E072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หุ้นทุน</w:t>
      </w:r>
      <w:r w:rsidR="0059327C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ซื้อคืน</w:t>
      </w:r>
    </w:p>
    <w:p w14:paraId="03A9A076" w14:textId="6D7A6654" w:rsidR="0059327C" w:rsidRPr="003E25D7" w:rsidRDefault="0059327C" w:rsidP="001C0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การซื้อหุ้นคืน</w:t>
      </w:r>
    </w:p>
    <w:p w14:paraId="0284B9CB" w14:textId="555A1B58" w:rsidR="0059327C" w:rsidRPr="003E25D7" w:rsidRDefault="0059327C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ในการประชุมคณะกรรมการของบริษัท เมื่อวันที่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2A4446" w:rsidRPr="002A4446">
        <w:rPr>
          <w:rFonts w:asciiTheme="majorBidi" w:hAnsiTheme="majorBidi" w:cstheme="majorBidi"/>
          <w:sz w:val="32"/>
          <w:szCs w:val="32"/>
        </w:rPr>
        <w:t>19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2A4446" w:rsidRPr="002A4446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คณะกรรมการมีมติอนุมัติให้บริษัทซื้อหุ้นคืน เพื่อการบริหารทางการเงิน</w:t>
      </w:r>
      <w:r w:rsidRPr="003E25D7">
        <w:rPr>
          <w:rFonts w:asciiTheme="majorBidi" w:hAnsiTheme="majorBidi" w:cstheme="majorBidi"/>
          <w:sz w:val="32"/>
          <w:szCs w:val="32"/>
        </w:rPr>
        <w:t> (Treasury S</w:t>
      </w:r>
      <w:r w:rsidR="004F54AC" w:rsidRPr="003E25D7">
        <w:rPr>
          <w:rFonts w:asciiTheme="majorBidi" w:hAnsiTheme="majorBidi" w:cstheme="majorBidi"/>
          <w:sz w:val="32"/>
          <w:szCs w:val="32"/>
        </w:rPr>
        <w:t>hare</w:t>
      </w:r>
      <w:r w:rsidR="00723425" w:rsidRPr="003E25D7">
        <w:rPr>
          <w:rFonts w:asciiTheme="majorBidi" w:hAnsiTheme="majorBidi" w:cstheme="majorBidi"/>
          <w:sz w:val="32"/>
          <w:szCs w:val="32"/>
        </w:rPr>
        <w:t>s</w:t>
      </w:r>
      <w:r w:rsidRPr="003E25D7">
        <w:rPr>
          <w:rFonts w:asciiTheme="majorBidi" w:hAnsiTheme="majorBidi" w:cstheme="majorBidi"/>
          <w:sz w:val="32"/>
          <w:szCs w:val="32"/>
        </w:rPr>
        <w:t xml:space="preserve">) 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ภายในวงเงินสูงสุดไม่เกิน </w:t>
      </w:r>
      <w:r w:rsidR="002A4446" w:rsidRPr="002A4446">
        <w:rPr>
          <w:rFonts w:asciiTheme="majorBidi" w:hAnsiTheme="majorBidi" w:cstheme="majorBidi"/>
          <w:sz w:val="32"/>
          <w:szCs w:val="32"/>
        </w:rPr>
        <w:t>30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ล้านบาท และจำนวนหุ้นที่จะซื้อคืนไม่เกิน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2A4446" w:rsidRPr="002A4446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ล้านหุ้น หรือคิดเป็นไม่เกินร้อยละ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2A4446" w:rsidRPr="002A4446">
        <w:rPr>
          <w:rFonts w:asciiTheme="majorBidi" w:hAnsiTheme="majorBidi" w:cstheme="majorBidi"/>
          <w:sz w:val="32"/>
          <w:szCs w:val="32"/>
        </w:rPr>
        <w:t>1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="002A4446" w:rsidRPr="002A4446">
        <w:rPr>
          <w:rFonts w:asciiTheme="majorBidi" w:hAnsiTheme="majorBidi" w:cstheme="majorBidi"/>
          <w:sz w:val="32"/>
          <w:szCs w:val="32"/>
        </w:rPr>
        <w:t>6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 นับตั้งแต่วันที่</w:t>
      </w:r>
      <w:r w:rsidR="001C0975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24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1C0975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1C0975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23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3E25D7">
        <w:rPr>
          <w:rFonts w:asciiTheme="majorBidi" w:hAnsiTheme="majorBidi" w:cstheme="majorBidi"/>
          <w:sz w:val="32"/>
          <w:szCs w:val="32"/>
        </w:rPr>
        <w:t> </w:t>
      </w:r>
      <w:r w:rsidR="002A4446" w:rsidRPr="002A4446">
        <w:rPr>
          <w:rFonts w:asciiTheme="majorBidi" w:hAnsiTheme="majorBidi" w:cstheme="majorBidi"/>
          <w:sz w:val="32"/>
          <w:szCs w:val="32"/>
        </w:rPr>
        <w:t>2567</w:t>
      </w:r>
    </w:p>
    <w:p w14:paraId="7826398A" w14:textId="00FB5F7C" w:rsidR="009568F3" w:rsidRPr="003E25D7" w:rsidRDefault="009568F3" w:rsidP="001C0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B5B3F" w:rsidRPr="003E25D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E25D7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557AE3" w:rsidRPr="003E25D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31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393043" w:rsidRPr="003E25D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2567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บริษัทได้เข้าซื้อหุ้นคืนจำนวน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1</w:t>
      </w:r>
      <w:r w:rsidR="00FC2BEF" w:rsidRPr="003E25D7">
        <w:rPr>
          <w:rFonts w:asciiTheme="majorBidi" w:hAnsiTheme="majorBidi" w:cstheme="majorBidi"/>
          <w:sz w:val="32"/>
          <w:szCs w:val="32"/>
        </w:rPr>
        <w:t>,</w:t>
      </w:r>
      <w:r w:rsidR="002A4446" w:rsidRPr="002A4446">
        <w:rPr>
          <w:rFonts w:asciiTheme="majorBidi" w:hAnsiTheme="majorBidi" w:cstheme="majorBidi"/>
          <w:sz w:val="32"/>
          <w:szCs w:val="32"/>
        </w:rPr>
        <w:t>815</w:t>
      </w:r>
      <w:r w:rsidR="00FC2BEF" w:rsidRPr="003E25D7">
        <w:rPr>
          <w:rFonts w:asciiTheme="majorBidi" w:hAnsiTheme="majorBidi" w:cstheme="majorBidi"/>
          <w:sz w:val="32"/>
          <w:szCs w:val="32"/>
        </w:rPr>
        <w:t>,</w:t>
      </w:r>
      <w:r w:rsidR="002A4446" w:rsidRPr="002A4446">
        <w:rPr>
          <w:rFonts w:asciiTheme="majorBidi" w:hAnsiTheme="majorBidi" w:cstheme="majorBidi"/>
          <w:sz w:val="32"/>
          <w:szCs w:val="32"/>
        </w:rPr>
        <w:t>500</w:t>
      </w:r>
      <w:r w:rsidR="00CE3E86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หุ้น</w:t>
      </w:r>
      <w:r w:rsidR="00197533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(คิดเป็น</w:t>
      </w:r>
      <w:r w:rsidR="00D76625" w:rsidRPr="003E25D7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0</w:t>
      </w:r>
      <w:r w:rsidRPr="003E25D7">
        <w:rPr>
          <w:rFonts w:asciiTheme="majorBidi" w:hAnsiTheme="majorBidi" w:cstheme="majorBidi"/>
          <w:sz w:val="32"/>
          <w:szCs w:val="32"/>
        </w:rPr>
        <w:t>.</w:t>
      </w:r>
      <w:r w:rsidR="002A4446" w:rsidRPr="002A4446">
        <w:rPr>
          <w:rFonts w:asciiTheme="majorBidi" w:hAnsiTheme="majorBidi" w:cstheme="majorBidi"/>
          <w:sz w:val="32"/>
          <w:szCs w:val="32"/>
        </w:rPr>
        <w:t>61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ของหุ้น</w:t>
      </w:r>
      <w:r w:rsidR="00557AE3" w:rsidRPr="003E25D7">
        <w:rPr>
          <w:rFonts w:asciiTheme="majorBidi" w:hAnsiTheme="majorBidi" w:cstheme="majorBidi"/>
          <w:sz w:val="32"/>
          <w:szCs w:val="32"/>
          <w:cs/>
        </w:rPr>
        <w:t>สามัญ</w:t>
      </w:r>
      <w:r w:rsidRPr="003E25D7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Pr="003E25D7">
        <w:rPr>
          <w:rFonts w:asciiTheme="majorBidi" w:hAnsiTheme="majorBidi" w:cstheme="majorBidi"/>
          <w:sz w:val="32"/>
          <w:szCs w:val="32"/>
        </w:rPr>
        <w:t>)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7AE3" w:rsidRPr="003E25D7">
        <w:rPr>
          <w:rFonts w:asciiTheme="majorBidi" w:hAnsiTheme="majorBidi" w:cstheme="majorBidi"/>
          <w:sz w:val="32"/>
          <w:szCs w:val="32"/>
          <w:cs/>
        </w:rPr>
        <w:t>รวม</w:t>
      </w:r>
      <w:r w:rsidRPr="003E25D7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2A4446" w:rsidRPr="002A4446">
        <w:rPr>
          <w:rFonts w:asciiTheme="majorBidi" w:hAnsiTheme="majorBidi" w:cstheme="majorBidi"/>
          <w:sz w:val="32"/>
          <w:szCs w:val="32"/>
        </w:rPr>
        <w:t>14</w:t>
      </w:r>
      <w:r w:rsidR="00421D2D" w:rsidRPr="003E25D7">
        <w:rPr>
          <w:rFonts w:asciiTheme="majorBidi" w:hAnsiTheme="majorBidi" w:cstheme="majorBidi"/>
          <w:sz w:val="32"/>
          <w:szCs w:val="32"/>
        </w:rPr>
        <w:t>.</w:t>
      </w:r>
      <w:r w:rsidR="002A4446" w:rsidRPr="002A4446">
        <w:rPr>
          <w:rFonts w:asciiTheme="majorBidi" w:hAnsiTheme="majorBidi" w:cstheme="majorBidi"/>
          <w:sz w:val="32"/>
          <w:szCs w:val="32"/>
        </w:rPr>
        <w:t>09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3362A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070216" w:rsidRPr="003E25D7">
        <w:rPr>
          <w:rFonts w:asciiTheme="majorBidi" w:hAnsiTheme="majorBidi" w:cstheme="majorBidi"/>
          <w:sz w:val="32"/>
          <w:szCs w:val="32"/>
        </w:rPr>
        <w:t>(</w:t>
      </w:r>
      <w:r w:rsidR="00070216" w:rsidRPr="003E25D7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374FC0" w:rsidRPr="003E25D7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F004AC" w:rsidRPr="003E25D7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591F10" w:rsidRPr="003E25D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30CBB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2A4446" w:rsidRPr="002A4446">
        <w:rPr>
          <w:rFonts w:asciiTheme="majorBidi" w:hAnsiTheme="majorBidi" w:cstheme="majorBidi"/>
          <w:sz w:val="32"/>
          <w:szCs w:val="32"/>
        </w:rPr>
        <w:t>31</w:t>
      </w:r>
      <w:r w:rsidR="00591F10"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="00591F10" w:rsidRPr="003E25D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C18F6" w:rsidRPr="003E2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 w:cstheme="majorBidi"/>
          <w:sz w:val="32"/>
          <w:szCs w:val="32"/>
        </w:rPr>
        <w:t>2568</w:t>
      </w:r>
      <w:r w:rsidR="009C18F6" w:rsidRPr="003E25D7">
        <w:rPr>
          <w:rFonts w:asciiTheme="majorBidi" w:hAnsiTheme="majorBidi" w:cstheme="majorBidi"/>
          <w:sz w:val="32"/>
          <w:szCs w:val="32"/>
        </w:rPr>
        <w:t xml:space="preserve">: </w:t>
      </w:r>
      <w:r w:rsidR="009C18F6" w:rsidRPr="003E25D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070216" w:rsidRPr="003E25D7">
        <w:rPr>
          <w:rFonts w:asciiTheme="majorBidi" w:hAnsiTheme="majorBidi" w:cstheme="majorBidi"/>
          <w:sz w:val="32"/>
          <w:szCs w:val="32"/>
        </w:rPr>
        <w:t>)</w:t>
      </w:r>
    </w:p>
    <w:p w14:paraId="6F57E43D" w14:textId="77777777" w:rsidR="008D0081" w:rsidRPr="003E25D7" w:rsidRDefault="008D0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314AF1E" w14:textId="76A33C94" w:rsidR="00D26529" w:rsidRPr="003E25D7" w:rsidRDefault="004775ED" w:rsidP="002E072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27E710C8" w14:textId="77777777" w:rsidR="00E43404" w:rsidRPr="003E25D7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  <w:lang w:bidi="th-TH"/>
        </w:rPr>
        <w:t>มูลค่าตามบัญชีและมูลค่ายุติธรรม</w:t>
      </w:r>
    </w:p>
    <w:p w14:paraId="54A71297" w14:textId="19CD6F67" w:rsidR="0054170E" w:rsidRPr="003E25D7" w:rsidRDefault="00E43404" w:rsidP="0054170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</w:t>
      </w:r>
      <w:r w:rsidR="00A80E3F" w:rsidRPr="003E25D7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ตามบัญชี เนื่องจากเครื่องมือทางการเงินเหล่านี้จะครบกำหนดระยะเวลาอันสั้น</w:t>
      </w:r>
    </w:p>
    <w:p w14:paraId="32F52538" w14:textId="77777777" w:rsidR="00813404" w:rsidRPr="003E25D7" w:rsidRDefault="00813404" w:rsidP="00D01F8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after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533"/>
        <w:gridCol w:w="268"/>
        <w:gridCol w:w="1530"/>
      </w:tblGrid>
      <w:tr w:rsidR="00207EEB" w:rsidRPr="003E25D7" w14:paraId="094D450D" w14:textId="77777777" w:rsidTr="00F91329">
        <w:trPr>
          <w:tblHeader/>
        </w:trPr>
        <w:tc>
          <w:tcPr>
            <w:tcW w:w="3112" w:type="pct"/>
            <w:shd w:val="clear" w:color="auto" w:fill="auto"/>
          </w:tcPr>
          <w:p w14:paraId="480E92EA" w14:textId="77777777" w:rsidR="00207EEB" w:rsidRPr="003E25D7" w:rsidRDefault="00207EEB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869" w:type="pct"/>
            <w:shd w:val="clear" w:color="auto" w:fill="auto"/>
          </w:tcPr>
          <w:p w14:paraId="7226F991" w14:textId="77777777" w:rsidR="00207EEB" w:rsidRPr="003E25D7" w:rsidRDefault="00207EEB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5C41295C" w14:textId="77777777" w:rsidR="00207EEB" w:rsidRPr="003E25D7" w:rsidRDefault="00207EEB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shd w:val="clear" w:color="auto" w:fill="auto"/>
          </w:tcPr>
          <w:p w14:paraId="4ADC87A9" w14:textId="6FC6BB49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74157" w:rsidRPr="003E25D7" w14:paraId="1755EFC9" w14:textId="77777777" w:rsidTr="00F91329">
        <w:trPr>
          <w:tblHeader/>
        </w:trPr>
        <w:tc>
          <w:tcPr>
            <w:tcW w:w="3112" w:type="pct"/>
            <w:shd w:val="clear" w:color="auto" w:fill="auto"/>
          </w:tcPr>
          <w:p w14:paraId="5935C089" w14:textId="478B9858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ณ วันที่ </w:t>
            </w:r>
            <w:r w:rsidR="002A4446" w:rsidRPr="002A4446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>31</w:t>
            </w:r>
            <w:r w:rsidR="00317B90" w:rsidRPr="003E25D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มีนาคม </w:t>
            </w:r>
            <w:r w:rsidR="002A4446" w:rsidRPr="002A4446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2568</w:t>
            </w:r>
          </w:p>
        </w:tc>
        <w:tc>
          <w:tcPr>
            <w:tcW w:w="869" w:type="pct"/>
            <w:shd w:val="clear" w:color="auto" w:fill="auto"/>
          </w:tcPr>
          <w:p w14:paraId="645C1251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3B3798F3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shd w:val="clear" w:color="auto" w:fill="auto"/>
          </w:tcPr>
          <w:p w14:paraId="5EF36EDA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  <w:p w14:paraId="3BF09376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C74157" w:rsidRPr="003E25D7" w14:paraId="7F9BA256" w14:textId="77777777" w:rsidTr="00F91329">
        <w:trPr>
          <w:tblHeader/>
        </w:trPr>
        <w:tc>
          <w:tcPr>
            <w:tcW w:w="3112" w:type="pct"/>
          </w:tcPr>
          <w:p w14:paraId="56DCA44C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88" w:type="pct"/>
            <w:gridSpan w:val="3"/>
          </w:tcPr>
          <w:p w14:paraId="6997CCE0" w14:textId="1B691BE0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</w:p>
        </w:tc>
      </w:tr>
      <w:tr w:rsidR="00C74157" w:rsidRPr="003E25D7" w14:paraId="76A1230D" w14:textId="77777777" w:rsidTr="00F91329">
        <w:tc>
          <w:tcPr>
            <w:tcW w:w="3112" w:type="pct"/>
          </w:tcPr>
          <w:p w14:paraId="10AFABD7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869" w:type="pct"/>
          </w:tcPr>
          <w:p w14:paraId="3E600E7A" w14:textId="77777777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06184114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</w:tcPr>
          <w:p w14:paraId="6B855F2D" w14:textId="77777777" w:rsidR="00C74157" w:rsidRPr="003E25D7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157" w:rsidRPr="003E25D7" w14:paraId="605721D2" w14:textId="77777777" w:rsidTr="00F91329">
        <w:tc>
          <w:tcPr>
            <w:tcW w:w="3112" w:type="pct"/>
          </w:tcPr>
          <w:p w14:paraId="1ECAA488" w14:textId="15ECA6DB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</w:t>
            </w:r>
            <w:r w:rsidR="00815404"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เช่า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56DF57A5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097</w:t>
            </w:r>
          </w:p>
        </w:tc>
        <w:tc>
          <w:tcPr>
            <w:tcW w:w="152" w:type="pct"/>
          </w:tcPr>
          <w:p w14:paraId="077008B4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766B1502" w:rsidR="00C74157" w:rsidRPr="003E25D7" w:rsidRDefault="002A4446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</w:t>
            </w:r>
          </w:p>
        </w:tc>
      </w:tr>
      <w:tr w:rsidR="00C74157" w:rsidRPr="003E25D7" w14:paraId="127268F8" w14:textId="77777777" w:rsidTr="00F91329">
        <w:tc>
          <w:tcPr>
            <w:tcW w:w="3112" w:type="pct"/>
          </w:tcPr>
          <w:p w14:paraId="09B95786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618E7F61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570</w:t>
            </w:r>
          </w:p>
        </w:tc>
        <w:tc>
          <w:tcPr>
            <w:tcW w:w="152" w:type="pct"/>
          </w:tcPr>
          <w:p w14:paraId="352C5E8A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2607D8E0" w:rsidR="00C74157" w:rsidRPr="003E25D7" w:rsidRDefault="00965E3D" w:rsidP="00550F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5E3D" w:rsidRPr="003E25D7" w14:paraId="72810A50" w14:textId="77777777" w:rsidTr="00F91329">
        <w:tc>
          <w:tcPr>
            <w:tcW w:w="3112" w:type="pct"/>
          </w:tcPr>
          <w:p w14:paraId="5119FEF1" w14:textId="2E15EF82" w:rsidR="00965E3D" w:rsidRPr="003E25D7" w:rsidRDefault="00965E3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65391" w14:textId="0CA6E6ED" w:rsidR="00965E3D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049</w:t>
            </w:r>
          </w:p>
        </w:tc>
        <w:tc>
          <w:tcPr>
            <w:tcW w:w="152" w:type="pct"/>
          </w:tcPr>
          <w:p w14:paraId="23D0D0B9" w14:textId="77777777" w:rsidR="00965E3D" w:rsidRPr="003E25D7" w:rsidRDefault="00965E3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4042E" w14:textId="1617CC4A" w:rsidR="00965E3D" w:rsidRPr="003E25D7" w:rsidRDefault="00965E3D" w:rsidP="00550F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31711328" w14:textId="77777777" w:rsidTr="00F91329">
        <w:tc>
          <w:tcPr>
            <w:tcW w:w="3112" w:type="pct"/>
          </w:tcPr>
          <w:p w14:paraId="4A31B814" w14:textId="51778BA6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="00953F16"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อื่นนอกจากค่าความนิยม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190336D8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</w:t>
            </w:r>
          </w:p>
        </w:tc>
        <w:tc>
          <w:tcPr>
            <w:tcW w:w="152" w:type="pct"/>
          </w:tcPr>
          <w:p w14:paraId="095CF9CD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2A04EE3A" w:rsidR="00C74157" w:rsidRPr="003E25D7" w:rsidRDefault="00965E3D" w:rsidP="00550F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7AFF7AA0" w14:textId="77777777" w:rsidTr="00F91329">
        <w:tc>
          <w:tcPr>
            <w:tcW w:w="3112" w:type="pct"/>
          </w:tcPr>
          <w:p w14:paraId="59F8B33B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773657EF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11</w:t>
            </w:r>
            <w:r w:rsidR="00965E3D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783</w:t>
            </w:r>
          </w:p>
        </w:tc>
        <w:tc>
          <w:tcPr>
            <w:tcW w:w="152" w:type="pct"/>
          </w:tcPr>
          <w:p w14:paraId="79BDEF2C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7B70B15E" w:rsidR="00C74157" w:rsidRPr="003E25D7" w:rsidRDefault="002A4446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16</w:t>
            </w:r>
          </w:p>
        </w:tc>
      </w:tr>
      <w:tr w:rsidR="00D5630D" w:rsidRPr="003E25D7" w14:paraId="4A84AF83" w14:textId="77777777" w:rsidTr="00F91329">
        <w:tc>
          <w:tcPr>
            <w:tcW w:w="3112" w:type="pct"/>
          </w:tcPr>
          <w:p w14:paraId="1F312AF4" w14:textId="77777777" w:rsidR="00D5630D" w:rsidRPr="003E25D7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999D3" w14:textId="77777777" w:rsidR="00D5630D" w:rsidRPr="003E25D7" w:rsidRDefault="00D5630D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2" w:type="pct"/>
          </w:tcPr>
          <w:p w14:paraId="6E9EFC8E" w14:textId="77777777" w:rsidR="00D5630D" w:rsidRPr="003E25D7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BC9AC" w14:textId="77777777" w:rsidR="00D5630D" w:rsidRPr="003E25D7" w:rsidRDefault="00D5630D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157" w:rsidRPr="003E25D7" w14:paraId="76C4F6E3" w14:textId="77777777" w:rsidTr="00F91329">
        <w:tc>
          <w:tcPr>
            <w:tcW w:w="3112" w:type="pct"/>
          </w:tcPr>
          <w:p w14:paraId="1FA8B1CD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869" w:type="pct"/>
          </w:tcPr>
          <w:p w14:paraId="25B9CD1B" w14:textId="77777777" w:rsidR="00C74157" w:rsidRPr="003E25D7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63FE5129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</w:tcPr>
          <w:p w14:paraId="2E7C6F42" w14:textId="77777777" w:rsidR="00C74157" w:rsidRPr="003E25D7" w:rsidRDefault="00C74157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4157" w:rsidRPr="003E25D7" w14:paraId="1D43FEC2" w14:textId="77777777" w:rsidTr="00F91329">
        <w:tc>
          <w:tcPr>
            <w:tcW w:w="3112" w:type="pct"/>
          </w:tcPr>
          <w:p w14:paraId="7D406057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ภาระผูกพันตามสัญญาเช่าระยะสั้น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21BD5AE8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111</w:t>
            </w:r>
          </w:p>
        </w:tc>
        <w:tc>
          <w:tcPr>
            <w:tcW w:w="152" w:type="pct"/>
          </w:tcPr>
          <w:p w14:paraId="50487199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67DF7804" w:rsidR="00C74157" w:rsidRPr="003E25D7" w:rsidRDefault="002A4446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665</w:t>
            </w:r>
          </w:p>
        </w:tc>
      </w:tr>
      <w:tr w:rsidR="00C74157" w:rsidRPr="003E25D7" w14:paraId="552EF45B" w14:textId="77777777" w:rsidTr="00F91329">
        <w:tc>
          <w:tcPr>
            <w:tcW w:w="3112" w:type="pct"/>
          </w:tcPr>
          <w:p w14:paraId="5491176A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0C1C7467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113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513</w:t>
            </w:r>
          </w:p>
        </w:tc>
        <w:tc>
          <w:tcPr>
            <w:tcW w:w="152" w:type="pct"/>
          </w:tcPr>
          <w:p w14:paraId="68AB5CB9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69CB9EF2" w:rsidR="00C74157" w:rsidRPr="003E25D7" w:rsidRDefault="002A4446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131</w:t>
            </w:r>
          </w:p>
        </w:tc>
      </w:tr>
      <w:tr w:rsidR="00C74157" w:rsidRPr="003E25D7" w14:paraId="54E61F80" w14:textId="77777777" w:rsidTr="00F91329">
        <w:tc>
          <w:tcPr>
            <w:tcW w:w="3112" w:type="pct"/>
          </w:tcPr>
          <w:p w14:paraId="05613296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หนังสือค้ำประกันจากธนาคาร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623E16D2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200</w:t>
            </w:r>
          </w:p>
        </w:tc>
        <w:tc>
          <w:tcPr>
            <w:tcW w:w="152" w:type="pct"/>
          </w:tcPr>
          <w:p w14:paraId="76E4CDA7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5B145F52" w:rsidR="00C74157" w:rsidRPr="003E25D7" w:rsidRDefault="00965E3D" w:rsidP="00550F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1891783E" w14:textId="77777777" w:rsidTr="00F91329">
        <w:tc>
          <w:tcPr>
            <w:tcW w:w="3112" w:type="pct"/>
          </w:tcPr>
          <w:p w14:paraId="1B53499E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28CB835A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283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885</w:t>
            </w:r>
          </w:p>
        </w:tc>
        <w:tc>
          <w:tcPr>
            <w:tcW w:w="152" w:type="pct"/>
          </w:tcPr>
          <w:p w14:paraId="496F6BB2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3799C5E0" w:rsidR="00C74157" w:rsidRPr="003E25D7" w:rsidRDefault="00965E3D" w:rsidP="00550F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74157" w:rsidRPr="003E25D7" w14:paraId="5EC64717" w14:textId="77777777" w:rsidTr="00F91329">
        <w:tc>
          <w:tcPr>
            <w:tcW w:w="3112" w:type="pct"/>
          </w:tcPr>
          <w:p w14:paraId="1FBE95B4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สัญญาอื่น ๆ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7694649E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136</w:t>
            </w:r>
          </w:p>
        </w:tc>
        <w:tc>
          <w:tcPr>
            <w:tcW w:w="152" w:type="pct"/>
          </w:tcPr>
          <w:p w14:paraId="281CAB50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67586B2A" w:rsidR="00C74157" w:rsidRPr="003E25D7" w:rsidRDefault="002A4446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965E3D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698</w:t>
            </w:r>
          </w:p>
        </w:tc>
      </w:tr>
      <w:tr w:rsidR="00C74157" w:rsidRPr="003E25D7" w14:paraId="116FF4B7" w14:textId="77777777" w:rsidTr="00F91329">
        <w:tc>
          <w:tcPr>
            <w:tcW w:w="3112" w:type="pct"/>
          </w:tcPr>
          <w:p w14:paraId="77A23144" w14:textId="77777777" w:rsidR="00C74157" w:rsidRPr="003E25D7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5D76F285" w:rsidR="00C74157" w:rsidRPr="003E25D7" w:rsidRDefault="002A444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421</w:t>
            </w:r>
            <w:r w:rsidR="00965E3D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845</w:t>
            </w:r>
          </w:p>
        </w:tc>
        <w:tc>
          <w:tcPr>
            <w:tcW w:w="152" w:type="pct"/>
            <w:vAlign w:val="bottom"/>
          </w:tcPr>
          <w:p w14:paraId="1F3E9F3C" w14:textId="77777777" w:rsidR="00C74157" w:rsidRPr="003E25D7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0ABFAFCF" w:rsidR="00C74157" w:rsidRPr="003E25D7" w:rsidRDefault="002A4446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6</w:t>
            </w:r>
            <w:r w:rsidR="00965E3D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A444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494</w:t>
            </w:r>
          </w:p>
        </w:tc>
      </w:tr>
    </w:tbl>
    <w:p w14:paraId="5B2C22A8" w14:textId="77777777" w:rsidR="009568F3" w:rsidRPr="003E25D7" w:rsidRDefault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A83007" w14:textId="41EE8BCE" w:rsidR="0043612B" w:rsidRPr="003E25D7" w:rsidRDefault="002A4446" w:rsidP="0043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A444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7231C" w:rsidRPr="003E25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12B" w:rsidRPr="003E25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12B"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72F5345A" w14:textId="794822F5" w:rsidR="0043612B" w:rsidRPr="003E25D7" w:rsidRDefault="0043612B" w:rsidP="0043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2"/>
          <w:szCs w:val="32"/>
        </w:rPr>
      </w:pPr>
      <w:r w:rsidRPr="002A4446">
        <w:rPr>
          <w:rFonts w:asciiTheme="majorBidi" w:hAnsiTheme="majorBidi"/>
          <w:spacing w:val="4"/>
          <w:sz w:val="32"/>
          <w:szCs w:val="32"/>
          <w:cs/>
        </w:rPr>
        <w:t>รายการบางรายการในงบการเงิน</w:t>
      </w:r>
      <w:r w:rsidR="006E47AA" w:rsidRPr="002A4446">
        <w:rPr>
          <w:rFonts w:asciiTheme="majorBidi" w:hAnsiTheme="majorBidi" w:hint="cs"/>
          <w:spacing w:val="4"/>
          <w:sz w:val="32"/>
          <w:szCs w:val="32"/>
          <w:cs/>
        </w:rPr>
        <w:t>รวมและเฉพาะกิจการ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 xml:space="preserve">สำหรับปีสิ้นสุดวันที่ </w:t>
      </w:r>
      <w:r w:rsidR="002A4446" w:rsidRPr="002A4446">
        <w:rPr>
          <w:rFonts w:asciiTheme="majorBidi" w:hAnsiTheme="majorBidi"/>
          <w:spacing w:val="4"/>
          <w:sz w:val="32"/>
          <w:szCs w:val="32"/>
        </w:rPr>
        <w:t>31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 xml:space="preserve"> ธันวาคม </w:t>
      </w:r>
      <w:r w:rsidR="002A4446" w:rsidRPr="002A4446">
        <w:rPr>
          <w:rFonts w:asciiTheme="majorBidi" w:hAnsiTheme="majorBidi"/>
          <w:spacing w:val="4"/>
          <w:sz w:val="32"/>
          <w:szCs w:val="32"/>
        </w:rPr>
        <w:t>25</w:t>
      </w:r>
      <w:r w:rsidR="002A4446" w:rsidRPr="002A4446">
        <w:rPr>
          <w:rFonts w:asciiTheme="majorBidi" w:hAnsiTheme="majorBidi" w:cstheme="majorBidi"/>
          <w:spacing w:val="4"/>
          <w:sz w:val="32"/>
          <w:szCs w:val="32"/>
        </w:rPr>
        <w:t>67</w:t>
      </w:r>
      <w:r w:rsidRPr="002A444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2A4446">
        <w:rPr>
          <w:rFonts w:asciiTheme="majorBidi" w:hAnsiTheme="majorBidi"/>
          <w:spacing w:val="4"/>
          <w:sz w:val="32"/>
          <w:szCs w:val="32"/>
          <w:cs/>
        </w:rPr>
        <w:t>ได้มีการ</w:t>
      </w:r>
      <w:r w:rsidRPr="003E25D7">
        <w:rPr>
          <w:rFonts w:asciiTheme="majorBidi" w:hAnsiTheme="majorBidi"/>
          <w:sz w:val="32"/>
          <w:szCs w:val="32"/>
          <w:cs/>
        </w:rPr>
        <w:t>จัดประเภทรายการใหม่เพื่อให้สอดคล้องกับการแสดงรายการในงบการเงิน</w:t>
      </w:r>
      <w:r w:rsidR="00A13DA8" w:rsidRPr="003E25D7">
        <w:rPr>
          <w:rFonts w:asciiTheme="majorBidi" w:hAnsiTheme="majorBidi" w:hint="cs"/>
          <w:sz w:val="32"/>
          <w:szCs w:val="32"/>
          <w:cs/>
        </w:rPr>
        <w:t>รวมและเฉพาะกิจการ</w:t>
      </w:r>
      <w:r w:rsidRPr="002A4446">
        <w:rPr>
          <w:rFonts w:asciiTheme="majorBidi" w:hAnsiTheme="majorBidi"/>
          <w:spacing w:val="-4"/>
          <w:sz w:val="32"/>
          <w:szCs w:val="32"/>
          <w:cs/>
        </w:rPr>
        <w:t>งวดปัจจุบัน การจัดประเภทรายการดังกล่าวไม่มีผลกระทบต่อกำไรสุทธิ กำไรเบ็ดเสร็จรวม และส่วนของ</w:t>
      </w:r>
      <w:r w:rsidR="002A444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E25D7">
        <w:rPr>
          <w:rFonts w:asciiTheme="majorBidi" w:hAnsiTheme="majorBidi"/>
          <w:sz w:val="32"/>
          <w:szCs w:val="32"/>
          <w:cs/>
        </w:rPr>
        <w:t>ผู้ถือหุ้นตามที่ได้รายงานไว้ การจัดประเภทรายการใหม่มีดังต่อไปนี้</w:t>
      </w:r>
    </w:p>
    <w:tbl>
      <w:tblPr>
        <w:tblW w:w="471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2"/>
        <w:gridCol w:w="1977"/>
        <w:gridCol w:w="1982"/>
        <w:gridCol w:w="1263"/>
        <w:gridCol w:w="1251"/>
      </w:tblGrid>
      <w:tr w:rsidR="00112412" w:rsidRPr="003E25D7" w14:paraId="1149EE7A" w14:textId="77777777" w:rsidTr="00B91220">
        <w:trPr>
          <w:trHeight w:val="20"/>
        </w:trPr>
        <w:tc>
          <w:tcPr>
            <w:tcW w:w="1290" w:type="pct"/>
          </w:tcPr>
          <w:p w14:paraId="31CAA6E8" w14:textId="77777777" w:rsidR="00112412" w:rsidRPr="003E25D7" w:rsidRDefault="00112412" w:rsidP="0061557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4671EAFF" w14:textId="77777777" w:rsidR="00112412" w:rsidRPr="003E25D7" w:rsidRDefault="00112412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1B5114E0" w14:textId="77777777" w:rsidR="00112412" w:rsidRPr="003E25D7" w:rsidRDefault="00112412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pct"/>
            <w:gridSpan w:val="2"/>
          </w:tcPr>
          <w:p w14:paraId="16F35D2B" w14:textId="0A11F71C" w:rsidR="00112412" w:rsidRPr="003E25D7" w:rsidRDefault="00112412" w:rsidP="00112412">
            <w:pPr>
              <w:ind w:right="84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หน่วย</w:t>
            </w:r>
            <w:r w:rsidR="00E74230" w:rsidRPr="003E25D7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="00B44B34" w:rsidRPr="003E25D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:</w:t>
            </w: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DD6CCA" w:rsidRPr="003E25D7" w14:paraId="51BE6E87" w14:textId="0B2C7E87" w:rsidTr="00B91220">
        <w:trPr>
          <w:trHeight w:val="20"/>
        </w:trPr>
        <w:tc>
          <w:tcPr>
            <w:tcW w:w="1290" w:type="pct"/>
          </w:tcPr>
          <w:p w14:paraId="0C8A7FE5" w14:textId="77777777" w:rsidR="00DD6CCA" w:rsidRPr="003E25D7" w:rsidRDefault="00DD6CCA" w:rsidP="0061557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33" w:type="pct"/>
          </w:tcPr>
          <w:p w14:paraId="38591E4D" w14:textId="77777777" w:rsidR="00DD6CCA" w:rsidRPr="003E25D7" w:rsidRDefault="00DD6CCA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4DEC4CF5" w14:textId="77777777" w:rsidR="00DD6CCA" w:rsidRPr="003E25D7" w:rsidRDefault="00DD6CCA" w:rsidP="0061557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136" w:type="pct"/>
          </w:tcPr>
          <w:p w14:paraId="7D513CCD" w14:textId="77777777" w:rsidR="00DD6CCA" w:rsidRPr="003E25D7" w:rsidRDefault="00DD6CCA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30967098" w14:textId="77777777" w:rsidR="00DD6CCA" w:rsidRPr="003E25D7" w:rsidRDefault="00DD6CCA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24" w:type="pct"/>
          </w:tcPr>
          <w:p w14:paraId="085576E2" w14:textId="6AB3B958" w:rsidR="00DD6CCA" w:rsidRPr="003E25D7" w:rsidRDefault="008E5E5F" w:rsidP="0061557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8" w:type="pct"/>
          </w:tcPr>
          <w:p w14:paraId="22F9B6E4" w14:textId="77777777" w:rsidR="008E5E5F" w:rsidRPr="003E25D7" w:rsidRDefault="008E5E5F" w:rsidP="008E5E5F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4FEC5C1" w14:textId="60EA1EFE" w:rsidR="00DD6CCA" w:rsidRPr="003E25D7" w:rsidRDefault="008E5E5F" w:rsidP="008E5E5F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B0074" w:rsidRPr="003E25D7" w14:paraId="21550B05" w14:textId="77777777" w:rsidTr="00B91220">
        <w:trPr>
          <w:trHeight w:val="20"/>
        </w:trPr>
        <w:tc>
          <w:tcPr>
            <w:tcW w:w="1290" w:type="pct"/>
          </w:tcPr>
          <w:p w14:paraId="5CE5ABA1" w14:textId="77777777" w:rsidR="00EB0074" w:rsidRPr="003E25D7" w:rsidRDefault="00EB0074" w:rsidP="00EE44D0">
            <w:pPr>
              <w:spacing w:line="120" w:lineRule="exact"/>
              <w:ind w:right="80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71F635B9" w14:textId="77777777" w:rsidR="00EB0074" w:rsidRPr="003E25D7" w:rsidRDefault="00EB0074" w:rsidP="00EE44D0">
            <w:pPr>
              <w:spacing w:line="120" w:lineRule="exact"/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0D77EC2D" w14:textId="77777777" w:rsidR="00EB0074" w:rsidRPr="003E25D7" w:rsidRDefault="00EB0074" w:rsidP="00EE44D0">
            <w:pPr>
              <w:spacing w:line="120" w:lineRule="exact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442" w:type="pct"/>
            <w:gridSpan w:val="2"/>
          </w:tcPr>
          <w:p w14:paraId="05FEF6F7" w14:textId="306A6158" w:rsidR="00EB0074" w:rsidRPr="003E25D7" w:rsidRDefault="00EB0074" w:rsidP="00EE44D0">
            <w:pPr>
              <w:pStyle w:val="acctfourfigures"/>
              <w:tabs>
                <w:tab w:val="clear" w:pos="765"/>
                <w:tab w:val="decimal" w:pos="1420"/>
              </w:tabs>
              <w:spacing w:line="1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D6CCA" w:rsidRPr="003E25D7" w14:paraId="6E13EB28" w14:textId="513F114C" w:rsidTr="00B91220">
        <w:trPr>
          <w:trHeight w:val="20"/>
        </w:trPr>
        <w:tc>
          <w:tcPr>
            <w:tcW w:w="1290" w:type="pct"/>
          </w:tcPr>
          <w:p w14:paraId="7CD8341A" w14:textId="4DA0C758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pct"/>
          </w:tcPr>
          <w:p w14:paraId="0D53B1C0" w14:textId="6F022DED" w:rsidR="00DD6CCA" w:rsidRPr="003E25D7" w:rsidRDefault="00DD6CCA" w:rsidP="00615577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5ED6C03B" w14:textId="50F78A52" w:rsidR="00DD6CCA" w:rsidRPr="003E25D7" w:rsidRDefault="00DD6CCA" w:rsidP="00615577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131650B8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997B16" w14:textId="5317E5E7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718" w:type="pct"/>
          </w:tcPr>
          <w:p w14:paraId="17408A26" w14:textId="77777777" w:rsidR="000E1391" w:rsidRPr="003E25D7" w:rsidRDefault="000E1391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876187" w14:textId="2D8527C3" w:rsidR="00DD6CCA" w:rsidRPr="003E25D7" w:rsidRDefault="002A4446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</w:tr>
      <w:tr w:rsidR="00DD6CCA" w:rsidRPr="003E25D7" w14:paraId="44F181F1" w14:textId="234EBF97" w:rsidTr="00B91220">
        <w:trPr>
          <w:trHeight w:val="20"/>
        </w:trPr>
        <w:tc>
          <w:tcPr>
            <w:tcW w:w="1290" w:type="pct"/>
          </w:tcPr>
          <w:p w14:paraId="6A489F81" w14:textId="27A03DFB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3" w:type="pct"/>
          </w:tcPr>
          <w:p w14:paraId="7F1C1464" w14:textId="007DBD10" w:rsidR="00DD6CCA" w:rsidRPr="003E25D7" w:rsidRDefault="00DD6CCA" w:rsidP="00C62E7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73473C2F" w14:textId="7D5066CD" w:rsidR="00DD6CCA" w:rsidRPr="003E25D7" w:rsidRDefault="00DD6CCA" w:rsidP="00C62E7D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45AB5FFD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DCBAA8" w14:textId="5A0AE98F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DD6CCA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718" w:type="pct"/>
          </w:tcPr>
          <w:p w14:paraId="086F910C" w14:textId="77777777" w:rsidR="000E1391" w:rsidRPr="003E25D7" w:rsidRDefault="000E1391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18C891" w14:textId="7AAA98EF" w:rsidR="00DD6CCA" w:rsidRPr="003E25D7" w:rsidRDefault="002A4446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41FC5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</w:tr>
      <w:tr w:rsidR="00DD6CCA" w:rsidRPr="003E25D7" w14:paraId="7BB1550C" w14:textId="4E8246E5" w:rsidTr="00B91220">
        <w:trPr>
          <w:trHeight w:val="20"/>
        </w:trPr>
        <w:tc>
          <w:tcPr>
            <w:tcW w:w="1290" w:type="pct"/>
          </w:tcPr>
          <w:p w14:paraId="6E7DBA04" w14:textId="57B41799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3" w:type="pct"/>
          </w:tcPr>
          <w:p w14:paraId="6856256F" w14:textId="0F789F26" w:rsidR="00DD6CCA" w:rsidRPr="003E25D7" w:rsidRDefault="00DD6CCA" w:rsidP="00C62E7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4BE70870" w14:textId="2412B903" w:rsidR="00DD6CCA" w:rsidRPr="003E25D7" w:rsidRDefault="00DD6CCA" w:rsidP="00C62E7D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1E936D0E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3B86DA" w14:textId="63A032CF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D6CCA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718" w:type="pct"/>
          </w:tcPr>
          <w:p w14:paraId="4FE42163" w14:textId="77777777" w:rsidR="000E1391" w:rsidRPr="003E25D7" w:rsidRDefault="000E1391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E6ACF5" w14:textId="42537E41" w:rsidR="00DD6CCA" w:rsidRPr="003E25D7" w:rsidRDefault="002A4446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</w:t>
            </w:r>
          </w:p>
        </w:tc>
      </w:tr>
      <w:tr w:rsidR="00DD6CCA" w:rsidRPr="003E25D7" w14:paraId="1601D9C5" w14:textId="3F1FCEB1" w:rsidTr="00B91220">
        <w:trPr>
          <w:trHeight w:val="20"/>
        </w:trPr>
        <w:tc>
          <w:tcPr>
            <w:tcW w:w="1290" w:type="pct"/>
          </w:tcPr>
          <w:p w14:paraId="51E9C184" w14:textId="5D56115E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ค่าสินค้าจ่ายล่วงหน้า</w:t>
            </w:r>
          </w:p>
        </w:tc>
        <w:tc>
          <w:tcPr>
            <w:tcW w:w="1133" w:type="pct"/>
          </w:tcPr>
          <w:p w14:paraId="0FB1CF21" w14:textId="7C75257E" w:rsidR="00DD6CCA" w:rsidRPr="003E25D7" w:rsidRDefault="00DD6CCA" w:rsidP="00C62E7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3363E73A" w14:textId="5D8074EE" w:rsidR="00DD6CCA" w:rsidRPr="003E25D7" w:rsidRDefault="00DD6CCA" w:rsidP="00C62E7D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4" w:type="pct"/>
          </w:tcPr>
          <w:p w14:paraId="55F70946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AA656D" w14:textId="06793B01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DD6CCA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718" w:type="pct"/>
          </w:tcPr>
          <w:p w14:paraId="02D74091" w14:textId="77777777" w:rsidR="000E1391" w:rsidRPr="003E25D7" w:rsidRDefault="000E1391" w:rsidP="007548E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2493E62" w14:textId="012BA7F6" w:rsidR="00DD6CCA" w:rsidRPr="003E25D7" w:rsidRDefault="00841FC5" w:rsidP="007548E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2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7EEB" w:rsidRPr="003E25D7" w14:paraId="23A243A7" w14:textId="77777777" w:rsidTr="00B91220">
        <w:trPr>
          <w:trHeight w:val="20"/>
        </w:trPr>
        <w:tc>
          <w:tcPr>
            <w:tcW w:w="1290" w:type="pct"/>
          </w:tcPr>
          <w:p w14:paraId="1EA93114" w14:textId="63265B59" w:rsidR="00207EEB" w:rsidRPr="003E25D7" w:rsidRDefault="00207EEB" w:rsidP="00207EEB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3" w:type="pct"/>
          </w:tcPr>
          <w:p w14:paraId="5BCC7EB1" w14:textId="518B44F1" w:rsidR="00207EEB" w:rsidRPr="003E25D7" w:rsidRDefault="00207EEB" w:rsidP="00207EEB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4F252F81" w14:textId="66E0A2B2" w:rsidR="00207EEB" w:rsidRPr="003E25D7" w:rsidRDefault="00207EEB" w:rsidP="00207EEB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609C5495" w14:textId="2BB4488D" w:rsidR="00207EEB" w:rsidRPr="003E25D7" w:rsidRDefault="002A4446" w:rsidP="00207EE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207EEB" w:rsidRPr="003E25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718" w:type="pct"/>
          </w:tcPr>
          <w:p w14:paraId="6865C778" w14:textId="4925922A" w:rsidR="00207EEB" w:rsidRPr="003E25D7" w:rsidRDefault="002A4446" w:rsidP="00207EE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07EEB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</w:tr>
      <w:tr w:rsidR="00207EEB" w:rsidRPr="003E25D7" w14:paraId="0DDF7949" w14:textId="77777777" w:rsidTr="00B91220">
        <w:trPr>
          <w:trHeight w:val="20"/>
        </w:trPr>
        <w:tc>
          <w:tcPr>
            <w:tcW w:w="1290" w:type="pct"/>
          </w:tcPr>
          <w:p w14:paraId="2D81CC17" w14:textId="534E5D08" w:rsidR="00207EEB" w:rsidRPr="003E25D7" w:rsidRDefault="00207EEB" w:rsidP="00B91220">
            <w:pPr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1133" w:type="pct"/>
          </w:tcPr>
          <w:p w14:paraId="677F64E5" w14:textId="0053E08A" w:rsidR="00207EEB" w:rsidRPr="003E25D7" w:rsidRDefault="00207EEB" w:rsidP="00207EEB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1D4E9D87" w14:textId="2CD9BF70" w:rsidR="00207EEB" w:rsidRPr="003E25D7" w:rsidRDefault="00207EEB" w:rsidP="00207EEB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6BFE12F1" w14:textId="64F73F48" w:rsidR="00207EEB" w:rsidRPr="003E25D7" w:rsidRDefault="002A4446" w:rsidP="00207EE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07EEB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718" w:type="pct"/>
          </w:tcPr>
          <w:p w14:paraId="0D298BA9" w14:textId="5227CBEA" w:rsidR="00207EEB" w:rsidRPr="003E25D7" w:rsidRDefault="00207EEB" w:rsidP="00207EE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2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6CCA" w:rsidRPr="003E25D7" w14:paraId="345D5528" w14:textId="0E5DE09C" w:rsidTr="00B91220">
        <w:trPr>
          <w:trHeight w:val="20"/>
        </w:trPr>
        <w:tc>
          <w:tcPr>
            <w:tcW w:w="1290" w:type="pct"/>
          </w:tcPr>
          <w:p w14:paraId="7A800652" w14:textId="38E94706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33" w:type="pct"/>
          </w:tcPr>
          <w:p w14:paraId="1C7F7AD7" w14:textId="1C80E6F9" w:rsidR="00DD6CCA" w:rsidRPr="003E25D7" w:rsidRDefault="00DD6CCA" w:rsidP="00C62E7D">
            <w:pPr>
              <w:ind w:left="-10" w:right="-9"/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6198581B" w14:textId="01D800C3" w:rsidR="00DD6CCA" w:rsidRPr="003E25D7" w:rsidRDefault="00DD6CCA" w:rsidP="00C62E7D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797D1C13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78E105" w14:textId="60142324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D6CCA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718" w:type="pct"/>
          </w:tcPr>
          <w:p w14:paraId="6F7B183E" w14:textId="77777777" w:rsidR="000E1391" w:rsidRPr="003E25D7" w:rsidRDefault="000E1391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27E88AE" w14:textId="499E0845" w:rsidR="00DD6CCA" w:rsidRPr="003E25D7" w:rsidRDefault="002A4446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</w:tr>
      <w:tr w:rsidR="00DD6CCA" w:rsidRPr="003E25D7" w14:paraId="1A26D7D8" w14:textId="786307E6" w:rsidTr="00B91220">
        <w:trPr>
          <w:trHeight w:val="20"/>
        </w:trPr>
        <w:tc>
          <w:tcPr>
            <w:tcW w:w="1290" w:type="pct"/>
          </w:tcPr>
          <w:p w14:paraId="1AB7C309" w14:textId="0A3FB2F2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33" w:type="pct"/>
          </w:tcPr>
          <w:p w14:paraId="16C201DF" w14:textId="140C0840" w:rsidR="00DD6CCA" w:rsidRPr="003E25D7" w:rsidRDefault="00DD6CCA" w:rsidP="00C62E7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2BCE7412" w14:textId="68D47FC5" w:rsidR="00DD6CCA" w:rsidRPr="003E25D7" w:rsidRDefault="00DD6CCA" w:rsidP="00C62E7D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10DAD3E9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47A8E3" w14:textId="53485E82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D6CCA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718" w:type="pct"/>
          </w:tcPr>
          <w:p w14:paraId="44799BA6" w14:textId="77777777" w:rsidR="000E1391" w:rsidRPr="003E25D7" w:rsidRDefault="000E1391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32EED4" w14:textId="53DADC9C" w:rsidR="00DD6CCA" w:rsidRPr="003E25D7" w:rsidRDefault="002A4446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41FC5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</w:tr>
      <w:tr w:rsidR="00DD6CCA" w:rsidRPr="003E25D7" w14:paraId="00FFF103" w14:textId="4234ED58" w:rsidTr="00B91220">
        <w:trPr>
          <w:trHeight w:val="20"/>
        </w:trPr>
        <w:tc>
          <w:tcPr>
            <w:tcW w:w="1290" w:type="pct"/>
          </w:tcPr>
          <w:p w14:paraId="666C0245" w14:textId="3425E937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133" w:type="pct"/>
          </w:tcPr>
          <w:p w14:paraId="58A0080D" w14:textId="48F4B5B6" w:rsidR="00DD6CCA" w:rsidRPr="003E25D7" w:rsidRDefault="00DD6CCA" w:rsidP="00C62E7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0E61C5A6" w14:textId="0460CBD5" w:rsidR="00DD6CCA" w:rsidRPr="003E25D7" w:rsidRDefault="00DD6CCA" w:rsidP="00C62E7D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400D9078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E82C7F" w14:textId="678D68A1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DD6CCA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718" w:type="pct"/>
          </w:tcPr>
          <w:p w14:paraId="46638AD1" w14:textId="77777777" w:rsidR="000E1391" w:rsidRPr="003E25D7" w:rsidRDefault="000E1391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822522" w14:textId="115A6228" w:rsidR="00DD6CCA" w:rsidRPr="003E25D7" w:rsidRDefault="002A4446" w:rsidP="00AA039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</w:tr>
      <w:tr w:rsidR="00DD6CCA" w:rsidRPr="003E25D7" w14:paraId="2D3A47FC" w14:textId="5DC457ED" w:rsidTr="00B91220">
        <w:trPr>
          <w:trHeight w:val="20"/>
        </w:trPr>
        <w:tc>
          <w:tcPr>
            <w:tcW w:w="1290" w:type="pct"/>
          </w:tcPr>
          <w:p w14:paraId="5EDE337C" w14:textId="7C85470D" w:rsidR="00DD6CCA" w:rsidRPr="003E25D7" w:rsidRDefault="00DD6CCA" w:rsidP="00C62E7D">
            <w:pPr>
              <w:ind w:right="80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33" w:type="pct"/>
          </w:tcPr>
          <w:p w14:paraId="0D6A0A32" w14:textId="3A280019" w:rsidR="00DD6CCA" w:rsidRPr="003E25D7" w:rsidRDefault="00DD6CCA" w:rsidP="00C62E7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3815D417" w14:textId="75B74D55" w:rsidR="00DD6CCA" w:rsidRPr="003E25D7" w:rsidRDefault="00DD6CCA" w:rsidP="00C62E7D">
            <w:pPr>
              <w:jc w:val="center"/>
              <w:rPr>
                <w:rFonts w:eastAsia="MS Mincho"/>
                <w:sz w:val="28"/>
                <w:szCs w:val="28"/>
                <w:cs/>
              </w:rPr>
            </w:pPr>
            <w:r w:rsidRPr="003E25D7">
              <w:rPr>
                <w:rFonts w:eastAsia="MS Minch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pct"/>
          </w:tcPr>
          <w:p w14:paraId="3E9B95A5" w14:textId="77777777" w:rsidR="000E1391" w:rsidRPr="003E25D7" w:rsidRDefault="000E1391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764B7A" w14:textId="438D73AD" w:rsidR="00DD6CCA" w:rsidRPr="003E25D7" w:rsidRDefault="002A4446" w:rsidP="00711441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D6CCA" w:rsidRPr="003E2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44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718" w:type="pct"/>
          </w:tcPr>
          <w:p w14:paraId="3A733DD9" w14:textId="77777777" w:rsidR="000E1391" w:rsidRPr="003E25D7" w:rsidRDefault="000E1391" w:rsidP="007548E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6E1722" w14:textId="71C8ABC9" w:rsidR="00DD6CCA" w:rsidRPr="003E25D7" w:rsidRDefault="00841FC5" w:rsidP="007548E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E2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98237FD" w14:textId="27388737" w:rsidR="00E977E0" w:rsidRPr="003E25D7" w:rsidRDefault="002A4446" w:rsidP="0051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right="-43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A4446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7231C" w:rsidRPr="003E25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77E0" w:rsidRPr="003E25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77E0" w:rsidRPr="003E25D7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02422F" w14:textId="3422DE2E" w:rsidR="00E977E0" w:rsidRPr="003E25D7" w:rsidRDefault="00B71C30" w:rsidP="00B7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3E25D7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2A4446" w:rsidRPr="002A4446">
        <w:rPr>
          <w:rFonts w:asciiTheme="majorBidi" w:hAnsiTheme="majorBidi"/>
          <w:sz w:val="32"/>
          <w:szCs w:val="32"/>
        </w:rPr>
        <w:t>24</w:t>
      </w:r>
      <w:r w:rsidRPr="003E25D7">
        <w:rPr>
          <w:rFonts w:asciiTheme="majorBidi" w:hAnsiTheme="majorBidi"/>
          <w:sz w:val="32"/>
          <w:szCs w:val="32"/>
        </w:rPr>
        <w:t xml:space="preserve"> </w:t>
      </w:r>
      <w:r w:rsidRPr="003E25D7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2A4446" w:rsidRPr="002A4446">
        <w:rPr>
          <w:rFonts w:asciiTheme="majorBidi" w:hAnsiTheme="majorBidi"/>
          <w:sz w:val="32"/>
          <w:szCs w:val="32"/>
        </w:rPr>
        <w:t>2568</w:t>
      </w:r>
      <w:r w:rsidR="004850AF" w:rsidRPr="003E25D7">
        <w:rPr>
          <w:rFonts w:asciiTheme="majorBidi" w:hAnsiTheme="majorBidi"/>
          <w:sz w:val="32"/>
          <w:szCs w:val="32"/>
        </w:rPr>
        <w:t xml:space="preserve"> </w:t>
      </w:r>
      <w:r w:rsidR="007E17EE" w:rsidRPr="003E25D7">
        <w:rPr>
          <w:rFonts w:asciiTheme="majorBidi" w:hAnsiTheme="majorBidi" w:hint="cs"/>
          <w:sz w:val="32"/>
          <w:szCs w:val="32"/>
          <w:cs/>
        </w:rPr>
        <w:t>ที่</w:t>
      </w:r>
      <w:r w:rsidR="004850AF" w:rsidRPr="003E25D7">
        <w:rPr>
          <w:rFonts w:asciiTheme="majorBidi" w:hAnsiTheme="majorBidi" w:hint="cs"/>
          <w:sz w:val="32"/>
          <w:szCs w:val="32"/>
          <w:cs/>
        </w:rPr>
        <w:t>ประชุม</w:t>
      </w:r>
      <w:r w:rsidR="00EE2B34" w:rsidRPr="003E25D7">
        <w:rPr>
          <w:rFonts w:asciiTheme="majorBidi" w:hAnsiTheme="majorBidi" w:hint="cs"/>
          <w:sz w:val="32"/>
          <w:szCs w:val="32"/>
          <w:cs/>
        </w:rPr>
        <w:t>สามัญผู้ถือหุ้นประจำปีของบริษัท</w:t>
      </w:r>
      <w:r w:rsidR="000C285A" w:rsidRPr="003E25D7">
        <w:rPr>
          <w:rFonts w:asciiTheme="majorBidi" w:hAnsiTheme="majorBidi" w:hint="cs"/>
          <w:sz w:val="32"/>
          <w:szCs w:val="32"/>
          <w:cs/>
        </w:rPr>
        <w:t>ได้มีมติ</w:t>
      </w:r>
      <w:r w:rsidR="008525A2" w:rsidRPr="003E25D7">
        <w:rPr>
          <w:rFonts w:asciiTheme="majorBidi" w:hAnsiTheme="majorBidi" w:hint="cs"/>
          <w:sz w:val="32"/>
          <w:szCs w:val="32"/>
          <w:cs/>
        </w:rPr>
        <w:t>อนุมัติให้จ่าย</w:t>
      </w:r>
      <w:r w:rsidR="00A938DC" w:rsidRPr="003E25D7">
        <w:rPr>
          <w:rFonts w:asciiTheme="majorBidi" w:hAnsiTheme="majorBidi" w:hint="cs"/>
          <w:sz w:val="32"/>
          <w:szCs w:val="32"/>
          <w:cs/>
        </w:rPr>
        <w:t>เงิน</w:t>
      </w:r>
      <w:r w:rsidR="00D76F1C" w:rsidRPr="003E25D7">
        <w:rPr>
          <w:rFonts w:asciiTheme="majorBidi" w:hAnsiTheme="majorBidi" w:hint="cs"/>
          <w:sz w:val="32"/>
          <w:szCs w:val="32"/>
          <w:cs/>
        </w:rPr>
        <w:t>ปันผล</w:t>
      </w:r>
      <w:r w:rsidR="0057004F" w:rsidRPr="003E25D7">
        <w:rPr>
          <w:rFonts w:asciiTheme="majorBidi" w:hAnsiTheme="majorBidi" w:hint="cs"/>
          <w:sz w:val="32"/>
          <w:szCs w:val="32"/>
          <w:cs/>
        </w:rPr>
        <w:t>ประจำปี</w:t>
      </w:r>
      <w:r w:rsidR="0014562D" w:rsidRPr="003E25D7">
        <w:rPr>
          <w:rFonts w:asciiTheme="majorBidi" w:hAnsiTheme="majorBidi" w:hint="cs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/>
          <w:sz w:val="32"/>
          <w:szCs w:val="32"/>
        </w:rPr>
        <w:t>2567</w:t>
      </w:r>
      <w:r w:rsidR="00037DDE" w:rsidRPr="003E25D7">
        <w:rPr>
          <w:rFonts w:asciiTheme="majorBidi" w:hAnsiTheme="majorBidi"/>
          <w:sz w:val="32"/>
          <w:szCs w:val="32"/>
        </w:rPr>
        <w:t xml:space="preserve"> </w:t>
      </w:r>
      <w:r w:rsidR="00037DDE" w:rsidRPr="003E25D7">
        <w:rPr>
          <w:rFonts w:asciiTheme="majorBidi" w:hAnsiTheme="majorBidi" w:hint="cs"/>
          <w:sz w:val="32"/>
          <w:szCs w:val="32"/>
          <w:cs/>
        </w:rPr>
        <w:t>ในอัตราหุ้นละ</w:t>
      </w:r>
      <w:r w:rsidR="006611DB" w:rsidRPr="003E25D7">
        <w:rPr>
          <w:rFonts w:asciiTheme="majorBidi" w:hAnsiTheme="majorBidi" w:hint="cs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/>
          <w:sz w:val="32"/>
          <w:szCs w:val="32"/>
        </w:rPr>
        <w:t>0</w:t>
      </w:r>
      <w:r w:rsidR="006611DB" w:rsidRPr="003E25D7">
        <w:rPr>
          <w:rFonts w:asciiTheme="majorBidi" w:hAnsiTheme="majorBidi"/>
          <w:sz w:val="32"/>
          <w:szCs w:val="32"/>
        </w:rPr>
        <w:t>.</w:t>
      </w:r>
      <w:r w:rsidR="002A4446" w:rsidRPr="002A4446">
        <w:rPr>
          <w:rFonts w:asciiTheme="majorBidi" w:hAnsiTheme="majorBidi"/>
          <w:sz w:val="32"/>
          <w:szCs w:val="32"/>
        </w:rPr>
        <w:t>17</w:t>
      </w:r>
      <w:r w:rsidR="006611DB" w:rsidRPr="003E25D7">
        <w:rPr>
          <w:rFonts w:asciiTheme="majorBidi" w:hAnsiTheme="majorBidi"/>
          <w:sz w:val="32"/>
          <w:szCs w:val="32"/>
        </w:rPr>
        <w:t xml:space="preserve"> </w:t>
      </w:r>
      <w:r w:rsidR="008706DA" w:rsidRPr="003E25D7">
        <w:rPr>
          <w:rFonts w:asciiTheme="majorBidi" w:hAnsiTheme="majorBidi" w:hint="cs"/>
          <w:sz w:val="32"/>
          <w:szCs w:val="32"/>
          <w:cs/>
        </w:rPr>
        <w:t>บาท</w:t>
      </w:r>
      <w:r w:rsidR="00FB65AF" w:rsidRPr="003E25D7">
        <w:rPr>
          <w:rFonts w:asciiTheme="majorBidi" w:hAnsiTheme="majorBidi" w:hint="cs"/>
          <w:sz w:val="32"/>
          <w:szCs w:val="32"/>
          <w:cs/>
        </w:rPr>
        <w:t xml:space="preserve"> </w:t>
      </w:r>
      <w:r w:rsidR="004E3FF2" w:rsidRPr="003E25D7">
        <w:rPr>
          <w:rFonts w:asciiTheme="majorBidi" w:hAnsiTheme="majorBidi" w:hint="cs"/>
          <w:sz w:val="32"/>
          <w:szCs w:val="32"/>
          <w:cs/>
        </w:rPr>
        <w:t>เป็นจำนวน</w:t>
      </w:r>
      <w:r w:rsidR="00314646" w:rsidRPr="003E25D7">
        <w:rPr>
          <w:rFonts w:asciiTheme="majorBidi" w:hAnsiTheme="majorBidi" w:hint="cs"/>
          <w:sz w:val="32"/>
          <w:szCs w:val="32"/>
          <w:cs/>
        </w:rPr>
        <w:t>เงินรวม</w:t>
      </w:r>
      <w:r w:rsidR="00153F5A" w:rsidRPr="003E25D7">
        <w:rPr>
          <w:rFonts w:asciiTheme="majorBidi" w:hAnsiTheme="majorBidi" w:hint="cs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/>
          <w:sz w:val="32"/>
          <w:szCs w:val="32"/>
        </w:rPr>
        <w:t>49</w:t>
      </w:r>
      <w:r w:rsidR="00153F5A" w:rsidRPr="003E25D7">
        <w:rPr>
          <w:rFonts w:asciiTheme="majorBidi" w:hAnsiTheme="majorBidi"/>
          <w:sz w:val="32"/>
          <w:szCs w:val="32"/>
        </w:rPr>
        <w:t>.</w:t>
      </w:r>
      <w:r w:rsidR="002A4446" w:rsidRPr="002A4446">
        <w:rPr>
          <w:rFonts w:asciiTheme="majorBidi" w:hAnsiTheme="majorBidi"/>
          <w:sz w:val="32"/>
          <w:szCs w:val="32"/>
        </w:rPr>
        <w:t>20</w:t>
      </w:r>
      <w:r w:rsidR="00153F5A" w:rsidRPr="003E25D7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r w:rsidR="0023097F" w:rsidRPr="003E25D7">
        <w:rPr>
          <w:rFonts w:asciiTheme="majorBidi" w:hAnsiTheme="majorBidi"/>
          <w:sz w:val="32"/>
          <w:szCs w:val="32"/>
        </w:rPr>
        <w:t xml:space="preserve"> </w:t>
      </w:r>
      <w:r w:rsidR="0023097F" w:rsidRPr="003E25D7">
        <w:rPr>
          <w:rFonts w:asciiTheme="majorBidi" w:hAnsiTheme="majorBidi" w:hint="cs"/>
          <w:sz w:val="32"/>
          <w:szCs w:val="32"/>
          <w:cs/>
        </w:rPr>
        <w:t>โดย</w:t>
      </w:r>
      <w:r w:rsidR="00A938AA" w:rsidRPr="003E25D7">
        <w:rPr>
          <w:rFonts w:asciiTheme="majorBidi" w:hAnsiTheme="majorBidi" w:hint="cs"/>
          <w:sz w:val="32"/>
          <w:szCs w:val="32"/>
          <w:cs/>
        </w:rPr>
        <w:t>ได้</w:t>
      </w:r>
      <w:r w:rsidR="002A7326" w:rsidRPr="003E25D7">
        <w:rPr>
          <w:rFonts w:asciiTheme="majorBidi" w:hAnsiTheme="majorBidi" w:hint="cs"/>
          <w:sz w:val="32"/>
          <w:szCs w:val="32"/>
          <w:cs/>
        </w:rPr>
        <w:t>จ่าย</w:t>
      </w:r>
      <w:r w:rsidR="00A4579E" w:rsidRPr="003E25D7">
        <w:rPr>
          <w:rFonts w:asciiTheme="majorBidi" w:hAnsiTheme="majorBidi" w:hint="cs"/>
          <w:sz w:val="32"/>
          <w:szCs w:val="32"/>
          <w:cs/>
        </w:rPr>
        <w:t xml:space="preserve">ในวันที่ </w:t>
      </w:r>
      <w:r w:rsidR="00D04537" w:rsidRPr="003E25D7">
        <w:rPr>
          <w:rFonts w:asciiTheme="majorBidi" w:hAnsiTheme="majorBidi"/>
          <w:sz w:val="32"/>
          <w:szCs w:val="32"/>
        </w:rPr>
        <w:t xml:space="preserve">              </w:t>
      </w:r>
      <w:r w:rsidR="002A4446" w:rsidRPr="002A4446">
        <w:rPr>
          <w:rFonts w:asciiTheme="majorBidi" w:hAnsiTheme="majorBidi"/>
          <w:sz w:val="32"/>
          <w:szCs w:val="32"/>
        </w:rPr>
        <w:t>15</w:t>
      </w:r>
      <w:r w:rsidR="00A4579E" w:rsidRPr="003E25D7">
        <w:rPr>
          <w:rFonts w:asciiTheme="majorBidi" w:hAnsiTheme="majorBidi"/>
          <w:sz w:val="32"/>
          <w:szCs w:val="32"/>
        </w:rPr>
        <w:t xml:space="preserve"> </w:t>
      </w:r>
      <w:r w:rsidR="00A4579E" w:rsidRPr="003E25D7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2A4446" w:rsidRPr="002A4446">
        <w:rPr>
          <w:rFonts w:asciiTheme="majorBidi" w:hAnsiTheme="majorBidi"/>
          <w:sz w:val="32"/>
          <w:szCs w:val="32"/>
        </w:rPr>
        <w:t>2568</w:t>
      </w:r>
    </w:p>
    <w:p w14:paraId="28CED5CE" w14:textId="51B448F3" w:rsidR="00CA57BC" w:rsidRPr="003E25D7" w:rsidRDefault="002A4446" w:rsidP="00CA5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A444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7231C" w:rsidRPr="003E25D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57BC" w:rsidRPr="003E25D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0165" w:rsidRPr="003E25D7">
        <w:rPr>
          <w:rFonts w:asciiTheme="majorBidi" w:hAnsi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21ED157B" w14:textId="18E9542B" w:rsidR="00CA57BC" w:rsidRDefault="0093469D" w:rsidP="00CA5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2"/>
          <w:szCs w:val="32"/>
        </w:rPr>
      </w:pPr>
      <w:r w:rsidRPr="003E25D7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D04537" w:rsidRPr="003E25D7">
        <w:rPr>
          <w:rFonts w:asciiTheme="majorBidi" w:hAnsiTheme="majorBidi"/>
          <w:sz w:val="32"/>
          <w:szCs w:val="32"/>
        </w:rPr>
        <w:t xml:space="preserve">               </w:t>
      </w:r>
      <w:r w:rsidR="002A4446" w:rsidRPr="002A4446">
        <w:rPr>
          <w:rFonts w:asciiTheme="majorBidi" w:hAnsiTheme="majorBidi"/>
          <w:sz w:val="32"/>
          <w:szCs w:val="32"/>
        </w:rPr>
        <w:t>15</w:t>
      </w:r>
      <w:r w:rsidRPr="003E25D7">
        <w:rPr>
          <w:rFonts w:asciiTheme="majorBidi" w:hAnsiTheme="majorBidi"/>
          <w:sz w:val="32"/>
          <w:szCs w:val="32"/>
          <w:cs/>
        </w:rPr>
        <w:t xml:space="preserve"> </w:t>
      </w:r>
      <w:r w:rsidRPr="003E25D7">
        <w:rPr>
          <w:rFonts w:asciiTheme="majorBidi" w:hAnsiTheme="majorBidi" w:hint="cs"/>
          <w:sz w:val="32"/>
          <w:szCs w:val="32"/>
          <w:cs/>
        </w:rPr>
        <w:t>พฤษภาคม</w:t>
      </w:r>
      <w:r w:rsidRPr="003E25D7">
        <w:rPr>
          <w:rFonts w:asciiTheme="majorBidi" w:hAnsiTheme="majorBidi"/>
          <w:sz w:val="32"/>
          <w:szCs w:val="32"/>
          <w:cs/>
        </w:rPr>
        <w:t xml:space="preserve"> </w:t>
      </w:r>
      <w:r w:rsidR="002A4446" w:rsidRPr="002A4446">
        <w:rPr>
          <w:rFonts w:asciiTheme="majorBidi" w:hAnsiTheme="majorBidi"/>
          <w:sz w:val="32"/>
          <w:szCs w:val="32"/>
        </w:rPr>
        <w:t>2568</w:t>
      </w:r>
    </w:p>
    <w:sectPr w:rsidR="00CA57BC" w:rsidSect="009A3C70">
      <w:headerReference w:type="even" r:id="rId12"/>
      <w:headerReference w:type="default" r:id="rId13"/>
      <w:footerReference w:type="default" r:id="rId14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0EFD4" w14:textId="77777777" w:rsidR="000603E5" w:rsidRDefault="000603E5" w:rsidP="004956B4">
      <w:r>
        <w:separator/>
      </w:r>
    </w:p>
  </w:endnote>
  <w:endnote w:type="continuationSeparator" w:id="0">
    <w:p w14:paraId="7D5E8180" w14:textId="77777777" w:rsidR="000603E5" w:rsidRDefault="000603E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AF55" w14:textId="7E22B2B7" w:rsidR="00A854D8" w:rsidRDefault="00A854D8">
    <w:pPr>
      <w:pStyle w:val="Footer"/>
      <w:jc w:val="center"/>
    </w:pPr>
  </w:p>
  <w:p w14:paraId="74C508BF" w14:textId="77777777" w:rsidR="00A854D8" w:rsidRPr="00AF7558" w:rsidRDefault="00A854D8" w:rsidP="00AF7558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7E25A" w14:textId="77777777" w:rsidR="000603E5" w:rsidRDefault="000603E5" w:rsidP="004956B4">
      <w:r>
        <w:separator/>
      </w:r>
    </w:p>
  </w:footnote>
  <w:footnote w:type="continuationSeparator" w:id="0">
    <w:p w14:paraId="7B8EE203" w14:textId="77777777" w:rsidR="000603E5" w:rsidRDefault="000603E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8E07" w14:textId="266BBF4C" w:rsidR="006556D6" w:rsidRPr="006556D6" w:rsidRDefault="006556D6">
    <w:pPr>
      <w:pStyle w:val="Header"/>
      <w:jc w:val="center"/>
      <w:rPr>
        <w:b/>
        <w:bCs/>
        <w:sz w:val="32"/>
        <w:szCs w:val="32"/>
      </w:rPr>
    </w:pPr>
  </w:p>
  <w:sdt>
    <w:sdtPr>
      <w:rPr>
        <w:rFonts w:ascii="Times New Roman" w:hAnsi="Times New Roman" w:cs="Times New Roman"/>
        <w:sz w:val="21"/>
        <w:szCs w:val="21"/>
      </w:rPr>
      <w:id w:val="-204040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2589FC" w14:textId="59C38768" w:rsidR="006556D6" w:rsidRDefault="006556D6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6556D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6556D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6556D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CF33593" w14:textId="77777777" w:rsidR="006556D6" w:rsidRDefault="006556D6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50D39FC5" w14:textId="77777777" w:rsidR="006556D6" w:rsidRPr="006556D6" w:rsidRDefault="006556D6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E533" w14:textId="0E9681BB" w:rsidR="009A3C70" w:rsidRPr="009A3C70" w:rsidRDefault="009A3C70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  <w:cs/>
      </w:rPr>
    </w:pPr>
  </w:p>
  <w:sdt>
    <w:sdtPr>
      <w:rPr>
        <w:rFonts w:ascii="Times New Roman" w:hAnsi="Times New Roman" w:cs="Times New Roman"/>
        <w:sz w:val="21"/>
        <w:szCs w:val="21"/>
      </w:rPr>
      <w:id w:val="14152064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76F142" w14:textId="107E3BDA" w:rsidR="009A3C70" w:rsidRDefault="009A3C70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D01F8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01F8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D01F8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BD77F0E" w14:textId="77777777" w:rsidR="00D01F81" w:rsidRDefault="00D01F81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03AA8772" w14:textId="77777777" w:rsidR="00D01F81" w:rsidRPr="00D01F81" w:rsidRDefault="00D01F81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2939FE"/>
    <w:multiLevelType w:val="hybridMultilevel"/>
    <w:tmpl w:val="35242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8855A78"/>
    <w:multiLevelType w:val="hybridMultilevel"/>
    <w:tmpl w:val="2D023608"/>
    <w:lvl w:ilvl="0" w:tplc="AE30E238">
      <w:start w:val="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10"/>
  </w:num>
  <w:num w:numId="10" w16cid:durableId="1154105001">
    <w:abstractNumId w:val="9"/>
  </w:num>
  <w:num w:numId="11" w16cid:durableId="958337222">
    <w:abstractNumId w:val="13"/>
  </w:num>
  <w:num w:numId="12" w16cid:durableId="1031221270">
    <w:abstractNumId w:val="11"/>
  </w:num>
  <w:num w:numId="13" w16cid:durableId="457185919">
    <w:abstractNumId w:val="14"/>
  </w:num>
  <w:num w:numId="14" w16cid:durableId="1703631483">
    <w:abstractNumId w:val="12"/>
  </w:num>
  <w:num w:numId="15" w16cid:durableId="201988935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40B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A2"/>
    <w:rsid w:val="000335E0"/>
    <w:rsid w:val="00033753"/>
    <w:rsid w:val="00033863"/>
    <w:rsid w:val="000339B8"/>
    <w:rsid w:val="00033A26"/>
    <w:rsid w:val="00033DDE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B04"/>
    <w:rsid w:val="00037B98"/>
    <w:rsid w:val="00037BD9"/>
    <w:rsid w:val="00037DDE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8D1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3E5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572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216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C2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781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08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200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285A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3EF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8CF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391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00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571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412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8B0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05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78C"/>
    <w:rsid w:val="00135860"/>
    <w:rsid w:val="00135ECD"/>
    <w:rsid w:val="00136467"/>
    <w:rsid w:val="0013678D"/>
    <w:rsid w:val="001367F4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BE1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2D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3F5A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2F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1E5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88B"/>
    <w:rsid w:val="001709AB"/>
    <w:rsid w:val="00170EBE"/>
    <w:rsid w:val="00170F6D"/>
    <w:rsid w:val="00170FD5"/>
    <w:rsid w:val="00171249"/>
    <w:rsid w:val="001719C5"/>
    <w:rsid w:val="00171A52"/>
    <w:rsid w:val="00171A8A"/>
    <w:rsid w:val="00171BF4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6CDE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B2F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BDD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533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28E"/>
    <w:rsid w:val="001B73D6"/>
    <w:rsid w:val="001B7662"/>
    <w:rsid w:val="001C006E"/>
    <w:rsid w:val="001C00F1"/>
    <w:rsid w:val="001C0319"/>
    <w:rsid w:val="001C0700"/>
    <w:rsid w:val="001C085F"/>
    <w:rsid w:val="001C093C"/>
    <w:rsid w:val="001C0975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17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10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19E6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3F9A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07EEB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118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887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7F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4E4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85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97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3D63"/>
    <w:rsid w:val="002840C0"/>
    <w:rsid w:val="0028452C"/>
    <w:rsid w:val="002845EE"/>
    <w:rsid w:val="00284D3D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398"/>
    <w:rsid w:val="002A35DC"/>
    <w:rsid w:val="002A39BD"/>
    <w:rsid w:val="002A39DE"/>
    <w:rsid w:val="002A39EB"/>
    <w:rsid w:val="002A3CED"/>
    <w:rsid w:val="002A41BD"/>
    <w:rsid w:val="002A4446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326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0B7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1E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222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4E8C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2E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45C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0E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07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4646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721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4FA9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D89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99"/>
    <w:rsid w:val="003562C4"/>
    <w:rsid w:val="00356380"/>
    <w:rsid w:val="00356848"/>
    <w:rsid w:val="0035699B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4FC0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53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043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73B"/>
    <w:rsid w:val="003A2115"/>
    <w:rsid w:val="003A2433"/>
    <w:rsid w:val="003A24B2"/>
    <w:rsid w:val="003A25BE"/>
    <w:rsid w:val="003A27C0"/>
    <w:rsid w:val="003A2B70"/>
    <w:rsid w:val="003A2BF0"/>
    <w:rsid w:val="003A2BFA"/>
    <w:rsid w:val="003A2D02"/>
    <w:rsid w:val="003A3009"/>
    <w:rsid w:val="003A308F"/>
    <w:rsid w:val="003A36FE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07C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5D7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77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1AF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7FE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66"/>
    <w:rsid w:val="004131D4"/>
    <w:rsid w:val="0041335F"/>
    <w:rsid w:val="00413657"/>
    <w:rsid w:val="0041390B"/>
    <w:rsid w:val="00413937"/>
    <w:rsid w:val="00413C42"/>
    <w:rsid w:val="00413D88"/>
    <w:rsid w:val="00413FAE"/>
    <w:rsid w:val="00414340"/>
    <w:rsid w:val="00414397"/>
    <w:rsid w:val="00414641"/>
    <w:rsid w:val="00414946"/>
    <w:rsid w:val="00414AA8"/>
    <w:rsid w:val="00414E72"/>
    <w:rsid w:val="00414E8C"/>
    <w:rsid w:val="00414EA8"/>
    <w:rsid w:val="004155EF"/>
    <w:rsid w:val="00415878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D2D"/>
    <w:rsid w:val="00421E0F"/>
    <w:rsid w:val="00422172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E8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2B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1F71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83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EB7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5F77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6EE0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0AF"/>
    <w:rsid w:val="004852D4"/>
    <w:rsid w:val="0048564E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6FDA"/>
    <w:rsid w:val="00487026"/>
    <w:rsid w:val="004870D0"/>
    <w:rsid w:val="004871DA"/>
    <w:rsid w:val="004872F6"/>
    <w:rsid w:val="0048764D"/>
    <w:rsid w:val="004878E6"/>
    <w:rsid w:val="00487A00"/>
    <w:rsid w:val="00487BCC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337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151"/>
    <w:rsid w:val="004955EB"/>
    <w:rsid w:val="004956B4"/>
    <w:rsid w:val="00495901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1EA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5AB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60A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87C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3FF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AE9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3FF2"/>
    <w:rsid w:val="004E4006"/>
    <w:rsid w:val="004E41DA"/>
    <w:rsid w:val="004E435D"/>
    <w:rsid w:val="004E43B2"/>
    <w:rsid w:val="004E456C"/>
    <w:rsid w:val="004E4AE8"/>
    <w:rsid w:val="004E4DB4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4F1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27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01"/>
    <w:rsid w:val="00510B7A"/>
    <w:rsid w:val="00510CB8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6F1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1F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4CA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0A3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7AB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0FD3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5E8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0EC"/>
    <w:rsid w:val="00566A04"/>
    <w:rsid w:val="00566BB1"/>
    <w:rsid w:val="00566C19"/>
    <w:rsid w:val="005670B7"/>
    <w:rsid w:val="0056721E"/>
    <w:rsid w:val="00567615"/>
    <w:rsid w:val="005678FC"/>
    <w:rsid w:val="00567DC4"/>
    <w:rsid w:val="0057004F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48B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1F1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4D8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0DE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D0D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5EFE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218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BEE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F9"/>
    <w:rsid w:val="00654590"/>
    <w:rsid w:val="0065459B"/>
    <w:rsid w:val="00654652"/>
    <w:rsid w:val="00654C6E"/>
    <w:rsid w:val="00654D3F"/>
    <w:rsid w:val="00654E6D"/>
    <w:rsid w:val="00654E8D"/>
    <w:rsid w:val="006556D6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1DB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0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2F8D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2EA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7D7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B58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4B4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AA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4EF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1FC5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441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408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3C4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427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7B4"/>
    <w:rsid w:val="007538F5"/>
    <w:rsid w:val="00753A7B"/>
    <w:rsid w:val="00753BA2"/>
    <w:rsid w:val="00753F47"/>
    <w:rsid w:val="00754050"/>
    <w:rsid w:val="00754399"/>
    <w:rsid w:val="007548EB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268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794"/>
    <w:rsid w:val="0076685E"/>
    <w:rsid w:val="00766892"/>
    <w:rsid w:val="00766F97"/>
    <w:rsid w:val="00766F98"/>
    <w:rsid w:val="0076751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1B36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BB9"/>
    <w:rsid w:val="00777D5E"/>
    <w:rsid w:val="00780000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8A1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284"/>
    <w:rsid w:val="007C332D"/>
    <w:rsid w:val="007C347B"/>
    <w:rsid w:val="007C37A7"/>
    <w:rsid w:val="007C3A69"/>
    <w:rsid w:val="007C3C33"/>
    <w:rsid w:val="007C3EEB"/>
    <w:rsid w:val="007C44D1"/>
    <w:rsid w:val="007C4757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09D0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381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7EE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27D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CD9"/>
    <w:rsid w:val="00800D77"/>
    <w:rsid w:val="00800DF0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2A3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98"/>
    <w:rsid w:val="008300A4"/>
    <w:rsid w:val="008301BD"/>
    <w:rsid w:val="00830394"/>
    <w:rsid w:val="008303A2"/>
    <w:rsid w:val="0083042C"/>
    <w:rsid w:val="008305B1"/>
    <w:rsid w:val="008306C1"/>
    <w:rsid w:val="008306EA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2FF4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99D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1FC5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5A2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970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961"/>
    <w:rsid w:val="00867FDA"/>
    <w:rsid w:val="00867FF5"/>
    <w:rsid w:val="00870041"/>
    <w:rsid w:val="008703A0"/>
    <w:rsid w:val="008704F3"/>
    <w:rsid w:val="008706DA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B64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141"/>
    <w:rsid w:val="008924CD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0F6"/>
    <w:rsid w:val="008A51AB"/>
    <w:rsid w:val="008A52B2"/>
    <w:rsid w:val="008A54B6"/>
    <w:rsid w:val="008A54D5"/>
    <w:rsid w:val="008A55D9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52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89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03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6CE"/>
    <w:rsid w:val="008C67D5"/>
    <w:rsid w:val="008C67F3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81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59B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71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E15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5E5F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EFE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D55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65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2EF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2A"/>
    <w:rsid w:val="009336E3"/>
    <w:rsid w:val="00933F1A"/>
    <w:rsid w:val="00933F9C"/>
    <w:rsid w:val="00934201"/>
    <w:rsid w:val="00934355"/>
    <w:rsid w:val="0093436C"/>
    <w:rsid w:val="0093466C"/>
    <w:rsid w:val="00934678"/>
    <w:rsid w:val="0093469D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B2F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D8B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3F16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5E3D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7E3"/>
    <w:rsid w:val="009A2B8C"/>
    <w:rsid w:val="009A2BE8"/>
    <w:rsid w:val="009A2C89"/>
    <w:rsid w:val="009A3048"/>
    <w:rsid w:val="009A353F"/>
    <w:rsid w:val="009A3794"/>
    <w:rsid w:val="009A37EA"/>
    <w:rsid w:val="009A389F"/>
    <w:rsid w:val="009A3A1B"/>
    <w:rsid w:val="009A3C4F"/>
    <w:rsid w:val="009A3C70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9F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C3A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37"/>
    <w:rsid w:val="009C187E"/>
    <w:rsid w:val="009C18F6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D9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A8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842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79E"/>
    <w:rsid w:val="00A459D9"/>
    <w:rsid w:val="00A45A52"/>
    <w:rsid w:val="00A45C6D"/>
    <w:rsid w:val="00A45D43"/>
    <w:rsid w:val="00A45F70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70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12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0E4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D2C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0E3F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4D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8AA"/>
    <w:rsid w:val="00A938DC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7C"/>
    <w:rsid w:val="00A970F6"/>
    <w:rsid w:val="00A971F1"/>
    <w:rsid w:val="00A972A9"/>
    <w:rsid w:val="00A9730F"/>
    <w:rsid w:val="00A97642"/>
    <w:rsid w:val="00A97E6E"/>
    <w:rsid w:val="00A97F1B"/>
    <w:rsid w:val="00AA039C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03E"/>
    <w:rsid w:val="00AA2175"/>
    <w:rsid w:val="00AA2548"/>
    <w:rsid w:val="00AA27C4"/>
    <w:rsid w:val="00AA29B9"/>
    <w:rsid w:val="00AA2D85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BA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4F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4DA1"/>
    <w:rsid w:val="00AC51B6"/>
    <w:rsid w:val="00AC51E7"/>
    <w:rsid w:val="00AC5333"/>
    <w:rsid w:val="00AC5357"/>
    <w:rsid w:val="00AC55CC"/>
    <w:rsid w:val="00AC55FD"/>
    <w:rsid w:val="00AC570B"/>
    <w:rsid w:val="00AC5A7F"/>
    <w:rsid w:val="00AC5C17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3E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BAD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5B4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B55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3A"/>
    <w:rsid w:val="00AF05BB"/>
    <w:rsid w:val="00AF09BE"/>
    <w:rsid w:val="00AF0D31"/>
    <w:rsid w:val="00AF12F7"/>
    <w:rsid w:val="00AF15F7"/>
    <w:rsid w:val="00AF1677"/>
    <w:rsid w:val="00AF1ADF"/>
    <w:rsid w:val="00AF256E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871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7558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2A6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5F62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33F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30"/>
    <w:rsid w:val="00B40645"/>
    <w:rsid w:val="00B40CF9"/>
    <w:rsid w:val="00B41036"/>
    <w:rsid w:val="00B41095"/>
    <w:rsid w:val="00B41412"/>
    <w:rsid w:val="00B41BFF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B34"/>
    <w:rsid w:val="00B44D53"/>
    <w:rsid w:val="00B44DBA"/>
    <w:rsid w:val="00B45083"/>
    <w:rsid w:val="00B45420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30"/>
    <w:rsid w:val="00B71CF5"/>
    <w:rsid w:val="00B7231C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70C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A41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220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DE4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4E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4B2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3CEC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1ABC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1ABB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37B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8E7"/>
    <w:rsid w:val="00C54B12"/>
    <w:rsid w:val="00C54C2E"/>
    <w:rsid w:val="00C54FC4"/>
    <w:rsid w:val="00C5504E"/>
    <w:rsid w:val="00C550AB"/>
    <w:rsid w:val="00C55863"/>
    <w:rsid w:val="00C560D8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E7D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67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385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2FA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0CC3"/>
    <w:rsid w:val="00C8105C"/>
    <w:rsid w:val="00C81082"/>
    <w:rsid w:val="00C810A9"/>
    <w:rsid w:val="00C817B7"/>
    <w:rsid w:val="00C818DB"/>
    <w:rsid w:val="00C819E0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4E9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A1A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E8E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5F7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7BC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2F2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8A3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419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E7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E86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4C2"/>
    <w:rsid w:val="00CF05F6"/>
    <w:rsid w:val="00CF0930"/>
    <w:rsid w:val="00CF0B93"/>
    <w:rsid w:val="00CF0EF0"/>
    <w:rsid w:val="00CF0F3D"/>
    <w:rsid w:val="00CF111F"/>
    <w:rsid w:val="00CF16BC"/>
    <w:rsid w:val="00CF1759"/>
    <w:rsid w:val="00CF1EE7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1F81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53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99C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37F7A"/>
    <w:rsid w:val="00D400F3"/>
    <w:rsid w:val="00D4024C"/>
    <w:rsid w:val="00D4082F"/>
    <w:rsid w:val="00D40C31"/>
    <w:rsid w:val="00D40C58"/>
    <w:rsid w:val="00D40CA7"/>
    <w:rsid w:val="00D40DEC"/>
    <w:rsid w:val="00D40E25"/>
    <w:rsid w:val="00D413C4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3CD7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5E85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5C7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B8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139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625"/>
    <w:rsid w:val="00D76B11"/>
    <w:rsid w:val="00D76C53"/>
    <w:rsid w:val="00D76F1C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091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75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5A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467"/>
    <w:rsid w:val="00D946E4"/>
    <w:rsid w:val="00D9471A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EB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AEF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3F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63F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47A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CFE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3D8"/>
    <w:rsid w:val="00DD6487"/>
    <w:rsid w:val="00DD64BC"/>
    <w:rsid w:val="00DD66F7"/>
    <w:rsid w:val="00DD6A56"/>
    <w:rsid w:val="00DD6CCA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4E2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271"/>
    <w:rsid w:val="00E033D8"/>
    <w:rsid w:val="00E03633"/>
    <w:rsid w:val="00E036EF"/>
    <w:rsid w:val="00E0393E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C14"/>
    <w:rsid w:val="00E12DE4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3CD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001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CBB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AA7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830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82C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230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BEA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19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0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74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79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69B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7C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34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4D0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4AC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1DB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106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3FDB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6D4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6B2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38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577"/>
    <w:rsid w:val="00F53727"/>
    <w:rsid w:val="00F53A09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1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AB7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A19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29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A82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33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5AF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BEF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43B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6B6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13B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1F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8F5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338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013FB5"/>
    <w:rPr>
      <w:sz w:val="18"/>
      <w:lang w:val="en-GB" w:bidi="ar-SA"/>
    </w:rPr>
  </w:style>
  <w:style w:type="character" w:styleId="FootnoteReference">
    <w:name w:val="footnote reference"/>
    <w:aliases w:val="fr"/>
    <w:uiPriority w:val="99"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34832-B290-4E9C-BE09-46085C60367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1352</TotalTime>
  <Pages>9</Pages>
  <Words>2149</Words>
  <Characters>8977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nvanichabull@deloitte.com</cp:lastModifiedBy>
  <cp:revision>336</cp:revision>
  <cp:lastPrinted>2025-05-13T04:43:00Z</cp:lastPrinted>
  <dcterms:created xsi:type="dcterms:W3CDTF">2024-05-09T10:35:00Z</dcterms:created>
  <dcterms:modified xsi:type="dcterms:W3CDTF">2025-05-14T09:25:00Z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