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1E836782" w14:textId="77777777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14:paraId="726E3CFD" w14:textId="63380F95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7FD611E" w14:textId="56DDBDF4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68CAA05E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77777777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E3277" w:rsidRPr="00C52C41" w14:paraId="25DDB6D3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1672B" w14:textId="534F6A1F" w:rsidR="00AE3277" w:rsidRPr="003E5BB7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2FB9AF" w14:textId="77777777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F338FA" w14:textId="7F4DA6E3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C47B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14427636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14:paraId="66C37F3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8CC03" w14:textId="0B070FA7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97F614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14:paraId="133BB75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3113" w14:textId="222BA8AA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EFFFF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26BB8" w:rsidRPr="00C52C41" w14:paraId="0DF7C31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447058" w14:textId="0EA29A6A" w:rsidR="00E26BB8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96DEE5" w14:textId="77777777" w:rsidR="00E26BB8" w:rsidRPr="00C52C41" w:rsidRDefault="00E26BB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F1EC01" w14:textId="1386DC36" w:rsidR="00E26BB8" w:rsidRPr="00C52C41" w:rsidRDefault="0087222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3E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BD265A" w:rsidRPr="00C52C41" w14:paraId="53E3DE1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E8C34B" w14:textId="228E1A88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ACBD3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65C8BBAB" w:rsidR="00DC55FE" w:rsidRPr="00C52C41" w:rsidRDefault="002A3A79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4FD416A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AE3277" w:rsidRPr="00C52C41" w14:paraId="6F2AE31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9F9412" w14:textId="40FA6903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0053C0" w14:textId="77777777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9C517" w14:textId="3776F86E" w:rsidR="00AE3277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DA4492" w:rsidRPr="00C52C41" w14:paraId="6D92BCA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833B24" w14:textId="4C9E4F05" w:rsidR="00DA4492" w:rsidRDefault="00DA4492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380C43F" w14:textId="77777777" w:rsidR="00DA4492" w:rsidRPr="00C52C41" w:rsidRDefault="00DA4492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DF57B95" w14:textId="061C23F2" w:rsidR="00DA4492" w:rsidRDefault="00DA4492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424A4C" w:rsidRPr="00C52C41" w14:paraId="773D6147" w14:textId="77777777" w:rsidTr="006A71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D29A0D" w14:textId="707DD87D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6C9E1E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8FAC3FB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14:paraId="4310B42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E453F" w14:textId="0B69B124" w:rsidR="0033736D" w:rsidRPr="00C52C41" w:rsidRDefault="00FE049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A3626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0294BC" w14:textId="1DC0A1D4"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31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33736D" w:rsidRPr="00C52C41" w14:paraId="2A26EB2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DD3847" w14:textId="2F6ECD6B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C4E7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BEDBAE0" w14:textId="75A2E8D7" w:rsidR="0033736D" w:rsidRPr="00C52C41" w:rsidRDefault="00DC378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3CBDE476" w:rsidR="0033736D" w:rsidRPr="00C52C41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14:paraId="535DEA1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9D88F" w14:textId="7C2BD9CD" w:rsidR="0033736D" w:rsidRPr="00C52C41" w:rsidRDefault="00A473D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F5DA0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B98CDD" w14:textId="642FC251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C47B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33736D" w:rsidRPr="00C52C41" w14:paraId="2FE9357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CF90B" w14:textId="3BDE38E3" w:rsidR="0033736D" w:rsidRPr="00C52C41" w:rsidRDefault="002A3A7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D3AEC3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84F649" w14:textId="4782F91E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655F6" w:rsidRPr="00C52C41" w14:paraId="592C8452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609342" w14:textId="43456478" w:rsidR="00F655F6" w:rsidRDefault="002A3A7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FE3512" w14:textId="77777777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46FB88" w14:textId="0B8DE1BF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8D190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350CB9" w:rsidRPr="00C52C41" w14:paraId="5FBB6E6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C3C745" w14:textId="78577364" w:rsidR="00350CB9" w:rsidRDefault="00DA4492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2C0595D" w14:textId="77777777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8312093" w14:textId="57066D99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75DF432B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3277" w:rsidRPr="00C52C41" w14:paraId="1AA23F99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0CF9AA" w14:textId="0955CE3B" w:rsidR="00AE3277" w:rsidRPr="006B116C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D2AD19" w14:textId="77777777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24776B8" w14:textId="0F4FB79F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05946991" w:rsidR="0033736D" w:rsidRPr="006B116C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DA449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71B621E6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BF1295">
        <w:rPr>
          <w:rFonts w:ascii="Angsana New" w:hAnsi="Angsana New"/>
          <w:sz w:val="30"/>
          <w:szCs w:val="30"/>
        </w:rPr>
        <w:t xml:space="preserve"> </w:t>
      </w:r>
      <w:r w:rsidR="008173F4">
        <w:rPr>
          <w:rFonts w:ascii="Angsana New" w:hAnsi="Angsana New"/>
          <w:sz w:val="30"/>
          <w:szCs w:val="30"/>
        </w:rPr>
        <w:t>22</w:t>
      </w:r>
      <w:r w:rsidR="00255236">
        <w:rPr>
          <w:rFonts w:ascii="Angsana New" w:hAnsi="Angsana New"/>
          <w:sz w:val="30"/>
          <w:szCs w:val="30"/>
        </w:rPr>
        <w:t xml:space="preserve"> </w:t>
      </w:r>
      <w:r w:rsidR="00255236">
        <w:rPr>
          <w:rFonts w:ascii="Angsana New" w:hAnsi="Angsana New" w:hint="cs"/>
          <w:sz w:val="30"/>
          <w:szCs w:val="30"/>
          <w:cs/>
        </w:rPr>
        <w:t>พฤษภาคม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7F72E7">
        <w:rPr>
          <w:rFonts w:ascii="Angsana New" w:hAnsi="Angsana New"/>
          <w:sz w:val="30"/>
          <w:szCs w:val="30"/>
        </w:rPr>
        <w:t>8</w:t>
      </w:r>
    </w:p>
    <w:p w14:paraId="656242A1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A3057D" w14:textId="13CD2FCE" w:rsidR="00C85FF1" w:rsidRPr="00B23C3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F0CAA3" w14:textId="77777777" w:rsidR="00C132DF" w:rsidRDefault="00C132DF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9E728" w14:textId="7A8E160C" w:rsidR="00254568" w:rsidRDefault="00254568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Pr="002A229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A42740">
        <w:rPr>
          <w:rFonts w:ascii="Angsana New" w:hAnsi="Angsana New"/>
          <w:sz w:val="30"/>
          <w:szCs w:val="30"/>
        </w:rPr>
        <w:t>1</w:t>
      </w:r>
      <w:r w:rsidRPr="006B5FBD">
        <w:rPr>
          <w:rFonts w:ascii="Angsana New" w:hAnsi="Angsana New"/>
          <w:sz w:val="30"/>
          <w:szCs w:val="30"/>
        </w:rPr>
        <w:t xml:space="preserve"> </w:t>
      </w:r>
      <w:r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42740">
        <w:rPr>
          <w:rFonts w:ascii="Angsana New" w:hAnsi="Angsana New"/>
          <w:sz w:val="30"/>
          <w:szCs w:val="30"/>
        </w:rPr>
        <w:t>2562</w:t>
      </w:r>
      <w:r w:rsidRPr="006B5FBD">
        <w:rPr>
          <w:rFonts w:ascii="Angsana New" w:hAnsi="Angsana New"/>
          <w:sz w:val="30"/>
          <w:szCs w:val="30"/>
        </w:rPr>
        <w:t xml:space="preserve"> (</w:t>
      </w:r>
      <w:r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Pr="006B5FBD">
        <w:rPr>
          <w:rFonts w:ascii="Angsana New" w:hAnsi="Angsana New"/>
          <w:sz w:val="30"/>
          <w:szCs w:val="30"/>
        </w:rPr>
        <w:t>)</w:t>
      </w:r>
    </w:p>
    <w:p w14:paraId="05BD5FAE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0C3AC7" w14:textId="093DE3DC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512786">
        <w:rPr>
          <w:rFonts w:ascii="Angsana New" w:hAnsi="Angsana New"/>
          <w:sz w:val="30"/>
          <w:szCs w:val="30"/>
        </w:rPr>
        <w:t xml:space="preserve"> (</w:t>
      </w:r>
      <w:r w:rsidR="00A773E2">
        <w:rPr>
          <w:rFonts w:ascii="Angsana New" w:hAnsi="Angsana New" w:hint="cs"/>
          <w:sz w:val="30"/>
          <w:szCs w:val="30"/>
          <w:cs/>
        </w:rPr>
        <w:t>บริษัทใหญ่</w:t>
      </w:r>
      <w:r w:rsidR="00512786">
        <w:rPr>
          <w:rFonts w:ascii="Angsana New" w:hAnsi="Angsana New"/>
          <w:sz w:val="30"/>
          <w:szCs w:val="30"/>
        </w:rPr>
        <w:t xml:space="preserve">) </w:t>
      </w:r>
      <w:r w:rsidRPr="00740760">
        <w:rPr>
          <w:rFonts w:ascii="Angsana New" w:hAnsi="Angsana New"/>
          <w:sz w:val="30"/>
          <w:szCs w:val="30"/>
          <w:cs/>
        </w:rPr>
        <w:t>ของ</w:t>
      </w:r>
      <w:r w:rsidR="00577235">
        <w:rPr>
          <w:rFonts w:ascii="Angsana New" w:hAnsi="Angsana New" w:hint="cs"/>
          <w:sz w:val="30"/>
          <w:szCs w:val="30"/>
          <w:cs/>
        </w:rPr>
        <w:t>กลุ่ม</w:t>
      </w:r>
      <w:r w:rsidRPr="00740760">
        <w:rPr>
          <w:rFonts w:ascii="Angsana New" w:hAnsi="Angsana New"/>
          <w:sz w:val="30"/>
          <w:szCs w:val="30"/>
          <w:cs/>
        </w:rPr>
        <w:t>บริษัทในระหว่าง</w:t>
      </w:r>
      <w:r w:rsidR="00E35D1C">
        <w:rPr>
          <w:rFonts w:ascii="Angsana New" w:hAnsi="Angsana New" w:hint="cs"/>
          <w:sz w:val="30"/>
          <w:szCs w:val="30"/>
          <w:cs/>
        </w:rPr>
        <w:t>ปี</w:t>
      </w:r>
      <w:r w:rsidRPr="00740760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740760">
        <w:rPr>
          <w:rFonts w:ascii="Angsana New" w:hAnsi="Angsana New"/>
          <w:sz w:val="30"/>
          <w:szCs w:val="30"/>
          <w:cs/>
        </w:rPr>
        <w:t xml:space="preserve">์ </w:t>
      </w:r>
      <w:r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740760">
        <w:rPr>
          <w:rFonts w:ascii="Angsana New" w:hAnsi="Angsana New"/>
          <w:sz w:val="30"/>
          <w:szCs w:val="30"/>
          <w:cs/>
        </w:rPr>
        <w:t xml:space="preserve">จำกัด </w:t>
      </w:r>
      <w:r w:rsidR="00A773E2">
        <w:rPr>
          <w:rFonts w:ascii="Angsana New" w:hAnsi="Angsana New"/>
          <w:sz w:val="30"/>
          <w:szCs w:val="30"/>
          <w:cs/>
        </w:rPr>
        <w:br/>
      </w:r>
      <w:r w:rsidRPr="00740760">
        <w:rPr>
          <w:rFonts w:ascii="Angsana New" w:hAnsi="Angsana New"/>
          <w:sz w:val="30"/>
          <w:szCs w:val="30"/>
          <w:cs/>
        </w:rPr>
        <w:t>บริษัทดังกล่าวเป็นนิติบุคคลที่จัดตั้งขึ้นในประเทศญี่ปุ่น</w:t>
      </w:r>
    </w:p>
    <w:p w14:paraId="68E0FDE9" w14:textId="77777777" w:rsidR="00C132DF" w:rsidRDefault="00C132DF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7507D2" w14:textId="2B9AB365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Pr="00D343C8">
        <w:rPr>
          <w:rFonts w:ascii="Angsana New" w:hAnsi="Angsana New"/>
          <w:sz w:val="30"/>
          <w:szCs w:val="30"/>
        </w:rPr>
        <w:t xml:space="preserve"> </w:t>
      </w:r>
      <w:r w:rsidRPr="00D343C8">
        <w:rPr>
          <w:rFonts w:ascii="Angsana New" w:hAnsi="Angsana New" w:hint="cs"/>
          <w:sz w:val="30"/>
          <w:szCs w:val="30"/>
          <w:cs/>
        </w:rPr>
        <w:t>ผ้าแคนวา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14:paraId="5CB9D3B0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3563CD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23C3A">
        <w:rPr>
          <w:rFonts w:ascii="Angsana New" w:hAnsi="Angsana New"/>
          <w:b/>
          <w:bCs/>
          <w:sz w:val="30"/>
          <w:szCs w:val="30"/>
        </w:rPr>
        <w:t>2</w:t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D3A625" w14:textId="76DE4CA4" w:rsidR="00C85FF1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กฎระเบียบและประกาศคณะกรรมการกำกับหลักทรัพย์และตลาดหลักทรัพย์และตลาดหลักทรัพย์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</w:t>
      </w:r>
      <w:r w:rsidR="00580C7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06C8B"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906C8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ประกอบงบการเงินข้อ </w:t>
      </w:r>
      <w:r w:rsidR="00906C8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06C8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06C8B"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70FDF81E" w14:textId="5A2490F5" w:rsidR="00906C8B" w:rsidRDefault="00906C8B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7D9DCCC" w14:textId="242358C0" w:rsidR="00906C8B" w:rsidRDefault="00906C8B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</w:t>
      </w:r>
      <w:r w:rsidR="00AF674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อาจแตกต่างจากที่ประมาณการไว้</w:t>
      </w:r>
      <w:r w:rsidR="0087514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ประมาณการและข้อสมมติที่ใช้ในการจัดทำงบการเงินจะได้รับการทบทวน</w:t>
      </w:r>
      <w:r w:rsidR="00AF674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อย่างต่อเนื่อง  การปรับประมาณการทางบัญชีจะบันทึกโดยวิธีเปลี่ยนทันทีเป็นต้นไป</w:t>
      </w:r>
    </w:p>
    <w:p w14:paraId="2B8B941D" w14:textId="48A832C4" w:rsidR="00875146" w:rsidRDefault="00875146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8A43136" w14:textId="6052C646" w:rsidR="00C85FF1" w:rsidRPr="00875146" w:rsidRDefault="00875146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76B7E6" w14:textId="47BB6E07" w:rsidR="00C85FF1" w:rsidRPr="00766883" w:rsidRDefault="00875146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3</w:t>
      </w:r>
      <w:r w:rsidR="00C85FF1" w:rsidRPr="00766883">
        <w:rPr>
          <w:rFonts w:ascii="Angsana New" w:hAnsi="Angsana New"/>
          <w:bCs/>
          <w:sz w:val="30"/>
          <w:szCs w:val="30"/>
        </w:rPr>
        <w:tab/>
      </w:r>
      <w:r w:rsidR="00C85FF1" w:rsidRPr="0076688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="00C47B83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C85FF1" w:rsidRPr="00766883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0079CF2C" w14:textId="77777777" w:rsidR="00C85FF1" w:rsidRPr="009065B9" w:rsidRDefault="00C85FF1" w:rsidP="00766883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30"/>
          <w:szCs w:val="30"/>
        </w:rPr>
      </w:pPr>
    </w:p>
    <w:p w14:paraId="2D83C48A" w14:textId="77777777" w:rsidR="00C85FF1" w:rsidRPr="00766883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668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668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3317BD06" w14:textId="77777777" w:rsidR="00C85FF1" w:rsidRPr="009065B9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30BB4F52" w14:textId="265B8123" w:rsidR="00C85FF1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66883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766883">
        <w:rPr>
          <w:rFonts w:ascii="Angsana New" w:hAnsi="Angsana New" w:hint="cs"/>
          <w:sz w:val="30"/>
          <w:szCs w:val="30"/>
          <w:cs/>
        </w:rPr>
        <w:t>ร่วมใน</w:t>
      </w:r>
      <w:r w:rsidRPr="00766883">
        <w:rPr>
          <w:rFonts w:ascii="Angsana New" w:hAnsi="Angsana New"/>
          <w:sz w:val="30"/>
          <w:szCs w:val="30"/>
          <w:cs/>
        </w:rPr>
        <w:t>งบการเงินเฉพาะกิจการวัดมูลค่าด้วยราคาทุนหักค่าเผื่อ</w:t>
      </w:r>
      <w:r w:rsidRPr="00C52412">
        <w:rPr>
          <w:rFonts w:ascii="Angsana New" w:hAnsi="Angsana New"/>
          <w:sz w:val="30"/>
          <w:szCs w:val="30"/>
          <w:cs/>
        </w:rPr>
        <w:t>การด้อยค่า</w:t>
      </w:r>
      <w:r w:rsidRPr="00C52412">
        <w:rPr>
          <w:rFonts w:ascii="Angsana New" w:hAnsi="Angsana New" w:hint="cs"/>
          <w:sz w:val="30"/>
          <w:szCs w:val="30"/>
          <w:cs/>
        </w:rPr>
        <w:t xml:space="preserve"> </w:t>
      </w:r>
      <w:r w:rsidRPr="00C52412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C52412">
        <w:rPr>
          <w:rFonts w:ascii="Angsana New" w:hAnsi="Angsana New" w:hint="cs"/>
          <w:sz w:val="30"/>
          <w:szCs w:val="30"/>
          <w:cs/>
        </w:rPr>
        <w:t>ร่วมใน</w:t>
      </w:r>
      <w:r w:rsidRPr="00C52412">
        <w:rPr>
          <w:rFonts w:ascii="Angsana New" w:hAnsi="Angsana New"/>
          <w:sz w:val="30"/>
          <w:szCs w:val="30"/>
          <w:cs/>
        </w:rPr>
        <w:t>งบการเงิน</w:t>
      </w:r>
      <w:r w:rsidRPr="00C52412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C52412">
        <w:rPr>
          <w:rFonts w:ascii="Angsana New" w:hAnsi="Angsana New"/>
          <w:sz w:val="30"/>
          <w:szCs w:val="30"/>
          <w:cs/>
        </w:rPr>
        <w:t>บันทึกบัญชีโดยวิธีส่วนได้เสีย</w:t>
      </w:r>
      <w:r w:rsidR="00EF5F24">
        <w:rPr>
          <w:rFonts w:ascii="Angsana New" w:hAnsi="Angsana New" w:hint="cs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="00813BE4" w:rsidRPr="00C52412">
        <w:rPr>
          <w:rFonts w:ascii="Angsana New" w:hAnsi="Angsana New"/>
          <w:sz w:val="30"/>
          <w:szCs w:val="30"/>
        </w:rPr>
        <w:t xml:space="preserve"> </w:t>
      </w:r>
      <w:r w:rsidR="00813BE4" w:rsidRPr="00C52412">
        <w:rPr>
          <w:rFonts w:ascii="Angsana New" w:hAnsi="Angsana New"/>
          <w:sz w:val="30"/>
          <w:szCs w:val="30"/>
          <w:cs/>
        </w:rPr>
        <w:t>เงินปันผลรับบันทึก</w:t>
      </w:r>
      <w:r w:rsidR="00813BE4" w:rsidRPr="00813BE4">
        <w:rPr>
          <w:rFonts w:ascii="Angsana New" w:hAnsi="Angsana New"/>
          <w:sz w:val="30"/>
          <w:szCs w:val="30"/>
          <w:cs/>
        </w:rPr>
        <w:t>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395C47FD" w14:textId="77777777" w:rsidR="00875146" w:rsidRPr="009065B9" w:rsidRDefault="00875146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C1BB27" w14:textId="001EC80E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3876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14:paraId="664E9F23" w14:textId="77777777" w:rsidR="00766883" w:rsidRPr="009065B9" w:rsidRDefault="00766883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37A530" w14:textId="10968FD4" w:rsidR="00C85FF1" w:rsidRPr="0038765D" w:rsidRDefault="00C85FF1" w:rsidP="00890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บริษัท</w:t>
      </w:r>
      <w:r w:rsidRPr="0038765D">
        <w:rPr>
          <w:rFonts w:ascii="Angsana New" w:hAnsi="Angsana New"/>
          <w:sz w:val="30"/>
          <w:szCs w:val="30"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38765D">
        <w:rPr>
          <w:rFonts w:ascii="Angsana New" w:hAnsi="Angsana New"/>
          <w:sz w:val="30"/>
          <w:szCs w:val="30"/>
          <w:cs/>
        </w:rPr>
        <w:t>เกิดรายการ</w:t>
      </w:r>
      <w:r w:rsidR="00890686">
        <w:rPr>
          <w:rFonts w:ascii="Angsana New" w:hAnsi="Angsana New" w:hint="cs"/>
          <w:sz w:val="30"/>
          <w:szCs w:val="30"/>
          <w:cs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1B4A52">
        <w:rPr>
          <w:rFonts w:ascii="Angsana New" w:hAnsi="Angsana New" w:hint="cs"/>
          <w:sz w:val="30"/>
          <w:szCs w:val="30"/>
          <w:cs/>
        </w:rPr>
        <w:t xml:space="preserve"> </w:t>
      </w:r>
      <w:r w:rsidR="001B4A52" w:rsidRPr="0038765D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DC923EA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739D0E" w14:textId="79BB54C5" w:rsidR="00C85FF1" w:rsidRPr="0038765D" w:rsidRDefault="00C85FF1" w:rsidP="00C85FF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65CDBC8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53685C40" w14:textId="7777777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C316CE2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3F2B1CB4" w14:textId="77777777" w:rsidR="00C85FF1" w:rsidRPr="00F51016" w:rsidRDefault="00C85FF1" w:rsidP="00C85FF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3F8EFF1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19E67D" w14:textId="175B80FA" w:rsidR="00C85FF1" w:rsidRPr="00F51016" w:rsidRDefault="00C85FF1" w:rsidP="00C85FF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bookmarkStart w:id="0" w:name="_Hlk65750396"/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การค้า (ดูหมายเหตุ</w:t>
      </w:r>
      <w:r w:rsidR="00332B01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ประกอบงบการเงิน</w:t>
      </w:r>
      <w:r w:rsidR="00E8305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 </w:t>
      </w:r>
      <w:r w:rsidR="00291A4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CD5FA9" w:rsidRPr="00D63ECB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))) รับรู้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รายการเมื่อเริ่มแรกเมื่อ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51016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F51016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5B4B92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เมื่อเริ่มแรก</w:t>
      </w:r>
      <w:r w:rsidRPr="00F51016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BB0F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0FFF" w:rsidRPr="00BB0FFF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F51016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bookmarkEnd w:id="0"/>
      <w:r w:rsidR="00BB0FFF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3097DB2E" w14:textId="77777777" w:rsidR="005E77C4" w:rsidRDefault="005E77C4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509E1" w14:textId="3A521A54" w:rsidR="00690DBD" w:rsidRDefault="00C85FF1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D308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FD308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 xml:space="preserve">การจัดประเภท </w:t>
      </w:r>
    </w:p>
    <w:p w14:paraId="10D1F010" w14:textId="77777777" w:rsidR="00291A49" w:rsidRPr="00572555" w:rsidRDefault="00291A49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</w:p>
    <w:p w14:paraId="608AA1DB" w14:textId="08269430" w:rsidR="00C85FF1" w:rsidRDefault="00C85FF1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247B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A424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="00B9468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="0093644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3644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93644A" w:rsidRPr="00A4247B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รับรู้ในกำไรหรือขาดทุน </w:t>
      </w:r>
    </w:p>
    <w:p w14:paraId="7E878463" w14:textId="2FEEC992" w:rsidR="00291A49" w:rsidRPr="00572555" w:rsidRDefault="00291A49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B7A666" w14:textId="2C7AFFD5" w:rsidR="00291A49" w:rsidRPr="008B0AA5" w:rsidRDefault="00291A49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B0AA5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5B567B3" w14:textId="721ABC80" w:rsidR="00EB062A" w:rsidRPr="00572555" w:rsidRDefault="00EB062A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6BE74B6" w14:textId="7B10757E" w:rsidR="00EB062A" w:rsidRDefault="00EB062A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B0AA5">
        <w:rPr>
          <w:rFonts w:asciiTheme="majorBidi" w:hAnsi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</w:t>
      </w:r>
      <w:r w:rsidR="00AF6746">
        <w:rPr>
          <w:rFonts w:asciiTheme="majorBidi" w:hAnsiTheme="majorBidi"/>
          <w:sz w:val="30"/>
          <w:szCs w:val="30"/>
        </w:rPr>
        <w:br/>
      </w:r>
      <w:r w:rsidRPr="008B0AA5">
        <w:rPr>
          <w:rFonts w:asciiTheme="majorBidi" w:hAnsi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55AE793" w14:textId="77777777" w:rsidR="00C85FF1" w:rsidRPr="00572555" w:rsidRDefault="00C85FF1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72C1D4" w14:textId="77777777" w:rsidR="00C85FF1" w:rsidRDefault="00C85FF1" w:rsidP="00C85FF1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424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C82AA2B" w14:textId="77777777" w:rsidR="00C85FF1" w:rsidRPr="00572555" w:rsidRDefault="00C85FF1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730C0" w14:textId="388C9AF0" w:rsidR="00C85FF1" w:rsidRPr="00FA4A0E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</w:t>
      </w:r>
      <w:r w:rsidRPr="00FA4A0E">
        <w:rPr>
          <w:rFonts w:asciiTheme="majorBidi" w:hAnsiTheme="majorBidi" w:cstheme="majorBidi" w:hint="cs"/>
          <w:sz w:val="30"/>
          <w:szCs w:val="30"/>
          <w:cs/>
        </w:rPr>
        <w:t>่บริษัท</w:t>
      </w:r>
      <w:r w:rsidRPr="00FA4A0E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E01629">
        <w:rPr>
          <w:rFonts w:asciiTheme="majorBidi" w:hAnsiTheme="majorBidi" w:cstheme="majorBidi"/>
          <w:sz w:val="30"/>
          <w:szCs w:val="30"/>
          <w:cs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 xml:space="preserve">ซึ่งการควบคุมในสินทรัพย์ทางการเงิน </w:t>
      </w:r>
    </w:p>
    <w:p w14:paraId="53A61CC7" w14:textId="3AC9FEE0" w:rsidR="00572555" w:rsidRPr="00572555" w:rsidRDefault="00572555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DBE31" w14:textId="00C82830" w:rsidR="009065B9" w:rsidRDefault="00C85FF1" w:rsidP="009065B9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13E2B">
        <w:rPr>
          <w:rFonts w:asciiTheme="majorBidi" w:hAnsiTheme="majorBidi" w:cstheme="majorBidi"/>
          <w:sz w:val="30"/>
          <w:szCs w:val="30"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A4A0E">
        <w:rPr>
          <w:rFonts w:asciiTheme="majorBidi" w:hAnsiTheme="majorBidi" w:cstheme="majorBidi"/>
          <w:sz w:val="30"/>
          <w:szCs w:val="30"/>
        </w:rPr>
        <w:t xml:space="preserve"> </w:t>
      </w:r>
    </w:p>
    <w:p w14:paraId="76A82761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90AD1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55817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2FE7F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E0406" w14:textId="13A10FAC" w:rsidR="00EB062A" w:rsidRDefault="00C85FF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710EBA" w14:textId="77777777" w:rsidR="00CC1A71" w:rsidRPr="004A1DCF" w:rsidRDefault="00CC1A7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E1C35B3" w14:textId="05BB61CC" w:rsidR="00C85FF1" w:rsidRPr="00EB062A" w:rsidRDefault="00C85FF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00513D">
        <w:rPr>
          <w:rFonts w:ascii="Angsana New" w:hAnsi="Angsana New"/>
          <w:sz w:val="30"/>
          <w:szCs w:val="30"/>
          <w:cs/>
        </w:rPr>
        <w:t>งบ</w:t>
      </w:r>
      <w:r w:rsidRPr="00690DBD">
        <w:rPr>
          <w:rFonts w:ascii="Angsana New" w:hAnsi="Angsana New"/>
          <w:sz w:val="30"/>
          <w:szCs w:val="30"/>
          <w:cs/>
        </w:rPr>
        <w:t>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451462" w14:textId="77777777" w:rsidR="00C85FF1" w:rsidRPr="004A1DCF" w:rsidRDefault="00C85FF1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42BACEC" w14:textId="77777777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5A95B1D9" w14:textId="77777777" w:rsidR="00C85FF1" w:rsidRPr="004A1DCF" w:rsidRDefault="00C85FF1" w:rsidP="001E5D2D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BD4C30D" w14:textId="1558C50C" w:rsidR="00C85FF1" w:rsidRPr="00690DBD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 </w:t>
      </w:r>
    </w:p>
    <w:p w14:paraId="6C4B8ECE" w14:textId="77777777" w:rsidR="00C85FF1" w:rsidRPr="004A1DCF" w:rsidRDefault="00C85FF1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DDAB2A6" w14:textId="44967050" w:rsidR="003321EF" w:rsidRPr="003321EF" w:rsidRDefault="003321EF" w:rsidP="0033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3321EF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</w:t>
      </w:r>
      <w:r w:rsidRPr="003321EF">
        <w:rPr>
          <w:rFonts w:ascii="Angsana New" w:eastAsia="EucrosiaUPCBold" w:hAnsi="Angsana New" w:hint="cs"/>
          <w:i/>
          <w:iCs/>
          <w:sz w:val="30"/>
          <w:szCs w:val="30"/>
          <w:cs/>
        </w:rPr>
        <w:t>สินทรัพย์ทางการเงินนอกเหนือจากลูกหนี้การค้า</w:t>
      </w:r>
    </w:p>
    <w:p w14:paraId="03996A58" w14:textId="77777777" w:rsidR="003321EF" w:rsidRPr="004A1DCF" w:rsidRDefault="003321EF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56D2AE2" w14:textId="4178685F" w:rsidR="003321EF" w:rsidRDefault="003321EF" w:rsidP="003321E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AF6746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ตัด</w:t>
      </w:r>
      <w:r>
        <w:rPr>
          <w:rFonts w:ascii="Angsana New" w:hAnsi="Angsana New" w:hint="cs"/>
          <w:sz w:val="30"/>
          <w:szCs w:val="30"/>
          <w:cs/>
        </w:rPr>
        <w:t>จำหน่าย</w:t>
      </w:r>
    </w:p>
    <w:p w14:paraId="296E6D33" w14:textId="77777777" w:rsidR="003321EF" w:rsidRPr="004A1DCF" w:rsidRDefault="003321EF" w:rsidP="003321E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81469E1" w14:textId="4348D941" w:rsidR="0013114B" w:rsidRDefault="003321EF" w:rsidP="0013114B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บริษั</w:t>
      </w:r>
      <w:r w:rsidRPr="00AD7067">
        <w:rPr>
          <w:rFonts w:ascii="Angsana New" w:hAnsi="Angsana New" w:hint="cs"/>
          <w:sz w:val="30"/>
          <w:szCs w:val="30"/>
          <w:cs/>
        </w:rPr>
        <w:t>ท</w:t>
      </w:r>
      <w:r w:rsidRPr="00AD7067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D7067">
        <w:rPr>
          <w:rFonts w:ascii="Angsana New" w:hAnsi="Angsana New"/>
          <w:sz w:val="30"/>
          <w:szCs w:val="30"/>
        </w:rPr>
        <w:t xml:space="preserve">12 </w:t>
      </w:r>
      <w:r w:rsidRPr="00AD706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AF6746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  <w:r w:rsidRPr="00AD7067">
        <w:rPr>
          <w:rFonts w:ascii="Angsana New" w:hAnsi="Angsana New"/>
          <w:sz w:val="30"/>
          <w:szCs w:val="30"/>
        </w:rPr>
        <w:t xml:space="preserve"> </w:t>
      </w:r>
    </w:p>
    <w:p w14:paraId="62E3172C" w14:textId="77777777" w:rsidR="0013114B" w:rsidRPr="004A1DCF" w:rsidRDefault="0013114B" w:rsidP="0013114B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3EA2DC3" w14:textId="77777777" w:rsidR="00577CD4" w:rsidRDefault="003321EF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702C0F8" w14:textId="77777777" w:rsidR="00577CD4" w:rsidRPr="004A1DCF" w:rsidRDefault="00577CD4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6A700C2" w14:textId="6AFACCCA" w:rsidR="00577CD4" w:rsidRDefault="003321EF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="00577CD4">
        <w:rPr>
          <w:rFonts w:ascii="Angsana New" w:hAnsi="Angsana New" w:hint="cs"/>
          <w:sz w:val="30"/>
          <w:szCs w:val="30"/>
          <w:cs/>
        </w:rPr>
        <w:t xml:space="preserve"> </w:t>
      </w:r>
      <w:r w:rsidRPr="00333EE0">
        <w:rPr>
          <w:rFonts w:ascii="Angsana New" w:hAnsi="Angsana New"/>
          <w:sz w:val="30"/>
          <w:szCs w:val="30"/>
          <w:cs/>
        </w:rPr>
        <w:t>ตลาด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  <w:r w:rsidR="00577CD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3336B8A" w14:textId="77777777" w:rsidR="005E77C4" w:rsidRDefault="005E77C4" w:rsidP="00577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6B498689" w14:textId="1F0E62DC" w:rsidR="00577CD4" w:rsidRPr="006070DA" w:rsidRDefault="00577CD4" w:rsidP="006070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  <w:r w:rsidRPr="006070DA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</w:t>
      </w:r>
      <w:r w:rsidRPr="006070DA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</w:t>
      </w:r>
      <w:r w:rsidR="006070DA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6070DA">
        <w:rPr>
          <w:rFonts w:asciiTheme="majorBidi" w:hAnsiTheme="majorBidi" w:cstheme="majorBidi"/>
          <w:color w:val="000000"/>
          <w:sz w:val="30"/>
          <w:szCs w:val="30"/>
          <w:cs/>
        </w:rPr>
        <w:t>เครดิตให้แก่</w:t>
      </w:r>
      <w:r w:rsidRPr="006070D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6070DA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อีกทั้ง</w:t>
      </w:r>
      <w:r w:rsidRPr="006070D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</w:t>
      </w:r>
      <w:r w:rsidRPr="006070DA">
        <w:rPr>
          <w:rFonts w:asciiTheme="majorBidi" w:hAnsiTheme="majorBidi" w:cstheme="majorBidi"/>
          <w:color w:val="000000"/>
          <w:sz w:val="30"/>
          <w:szCs w:val="30"/>
          <w:cs/>
        </w:rPr>
        <w:t>ม่มีสิทธิในการไล่เบี้ย เช่น การยึดหลักประกัน (หากมีการวางหลักประกัน)</w:t>
      </w:r>
    </w:p>
    <w:p w14:paraId="3F6F5C79" w14:textId="523E211F" w:rsidR="00577CD4" w:rsidRDefault="00577CD4" w:rsidP="005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931821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577CD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1B8C8D76" w14:textId="7A1BA9CD" w:rsidR="00577CD4" w:rsidRDefault="00577CD4" w:rsidP="005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173EEF9F" w14:textId="30389592" w:rsidR="00931821" w:rsidRPr="005E77C4" w:rsidRDefault="00577CD4" w:rsidP="005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  <w:r w:rsidRPr="005E77C4">
        <w:rPr>
          <w:rFonts w:ascii="Angsana New" w:eastAsia="EucrosiaUPCBold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</w:t>
      </w:r>
      <w:r w:rsidR="00AF6746">
        <w:rPr>
          <w:rFonts w:ascii="Angsana New" w:eastAsia="EucrosiaUPCBold" w:hAnsi="Angsana New"/>
          <w:sz w:val="30"/>
          <w:szCs w:val="30"/>
        </w:rPr>
        <w:br/>
      </w:r>
      <w:r w:rsidRPr="005E77C4">
        <w:rPr>
          <w:rFonts w:ascii="Angsana New" w:eastAsia="EucrosiaUPCBold" w:hAnsi="Angsana New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AF6746">
        <w:rPr>
          <w:rFonts w:ascii="Angsana New" w:eastAsia="EucrosiaUPCBold" w:hAnsi="Angsana New"/>
          <w:sz w:val="30"/>
          <w:szCs w:val="30"/>
        </w:rPr>
        <w:br/>
      </w:r>
      <w:r w:rsidRPr="005E77C4">
        <w:rPr>
          <w:rFonts w:ascii="Angsana New" w:eastAsia="EucrosiaUPCBold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6B74C7C" w14:textId="77777777" w:rsidR="00931821" w:rsidRPr="005E77C4" w:rsidRDefault="00931821" w:rsidP="005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</w:p>
    <w:p w14:paraId="18510FCB" w14:textId="44A84636" w:rsid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931821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  <w:r w:rsidRPr="00577CD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</w:p>
    <w:p w14:paraId="069A544C" w14:textId="69A09071" w:rsid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4FD23F07" w14:textId="1CB7DBA6" w:rsidR="00931821" w:rsidRP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  <w:r w:rsidRPr="00931821">
        <w:rPr>
          <w:rFonts w:ascii="Angsana New" w:eastAsia="EucrosiaUPCBold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86762">
        <w:rPr>
          <w:rFonts w:ascii="Angsana New" w:eastAsia="EucrosiaUPCBold" w:hAnsi="Angsana New"/>
          <w:sz w:val="30"/>
          <w:szCs w:val="30"/>
        </w:rPr>
        <w:br/>
      </w:r>
      <w:r w:rsidRPr="00931821">
        <w:rPr>
          <w:rFonts w:ascii="Angsana New" w:eastAsia="EucrosiaUPCBold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>
        <w:rPr>
          <w:rFonts w:ascii="Angsana New" w:eastAsia="EucrosiaUPCBold" w:hAnsi="Angsana New"/>
          <w:sz w:val="30"/>
          <w:szCs w:val="30"/>
        </w:rPr>
        <w:t xml:space="preserve"> </w:t>
      </w:r>
    </w:p>
    <w:p w14:paraId="335B11E3" w14:textId="77777777" w:rsidR="00931821" w:rsidRDefault="0093182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3204DA" w14:textId="33392C09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B6B4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07F0F4D8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EDA72F" w14:textId="272B9ABE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B6B4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</w:t>
      </w:r>
      <w:r w:rsidRPr="00AB6B4A">
        <w:rPr>
          <w:rFonts w:ascii="Angsana New" w:hAnsi="Angsana New"/>
          <w:sz w:val="30"/>
          <w:szCs w:val="30"/>
          <w:cs/>
        </w:rPr>
        <w:br/>
        <w:t xml:space="preserve">ระยะสั้นที่มีสภาพคล่องสูง </w:t>
      </w:r>
      <w:r w:rsidR="00A807FE" w:rsidRPr="00A807FE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5339010" w14:textId="77777777" w:rsidR="00C85FF1" w:rsidRPr="00A03C77" w:rsidRDefault="00C85FF1" w:rsidP="00A03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362A956C" w14:textId="21AC5C19" w:rsidR="00C85FF1" w:rsidRPr="00264922" w:rsidRDefault="00C85FF1" w:rsidP="00C85FF1">
      <w:pPr>
        <w:pStyle w:val="AccPolicyHeading"/>
      </w:pPr>
      <w:r w:rsidRPr="00116604">
        <w:rPr>
          <w:sz w:val="30"/>
          <w:szCs w:val="30"/>
          <w:cs/>
        </w:rPr>
        <w:t>(</w:t>
      </w:r>
      <w:r w:rsidRPr="00116604">
        <w:rPr>
          <w:rFonts w:hint="cs"/>
          <w:sz w:val="30"/>
          <w:szCs w:val="30"/>
          <w:cs/>
        </w:rPr>
        <w:t>จ</w:t>
      </w:r>
      <w:r w:rsidRPr="00116604">
        <w:rPr>
          <w:sz w:val="30"/>
          <w:szCs w:val="30"/>
          <w:cs/>
        </w:rPr>
        <w:t>)</w:t>
      </w:r>
      <w:r w:rsidRPr="00116604">
        <w:rPr>
          <w:sz w:val="30"/>
          <w:szCs w:val="30"/>
          <w:cs/>
        </w:rPr>
        <w:tab/>
        <w:t>ลูกหนี้การค้</w:t>
      </w:r>
      <w:r w:rsidR="00332B01" w:rsidRPr="00116604">
        <w:rPr>
          <w:rFonts w:hint="cs"/>
          <w:sz w:val="30"/>
          <w:szCs w:val="30"/>
          <w:cs/>
        </w:rPr>
        <w:t>า</w:t>
      </w:r>
    </w:p>
    <w:p w14:paraId="1AB32162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green"/>
        </w:rPr>
      </w:pPr>
      <w:r w:rsidRPr="00B169F3">
        <w:rPr>
          <w:rFonts w:ascii="Angsana New" w:hAnsi="Angsana New"/>
          <w:sz w:val="30"/>
          <w:szCs w:val="30"/>
          <w:highlight w:val="green"/>
        </w:rPr>
        <w:t xml:space="preserve"> </w:t>
      </w:r>
    </w:p>
    <w:p w14:paraId="1DC3EB87" w14:textId="084AB40C" w:rsidR="00A807FE" w:rsidRDefault="00C85FF1" w:rsidP="00BF577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32B01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AB6B4A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150417" w:rsidRPr="00150417">
        <w:rPr>
          <w:rFonts w:asciiTheme="majorBidi" w:hAnsiTheme="majorBidi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</w:t>
      </w:r>
      <w:r w:rsidR="00577235">
        <w:rPr>
          <w:rFonts w:asciiTheme="majorBidi" w:hAnsiTheme="majorBidi" w:hint="cs"/>
          <w:sz w:val="30"/>
          <w:szCs w:val="30"/>
          <w:cs/>
        </w:rPr>
        <w:t>อบริษัทไม่สามารถคาดการณ์ได้อย่างสมเหตุสมผลว่าจะได้รับคืนเงิน</w:t>
      </w:r>
      <w:r w:rsidR="00150417" w:rsidRPr="00150417">
        <w:rPr>
          <w:rFonts w:asciiTheme="majorBidi" w:hAnsiTheme="majorBidi"/>
          <w:sz w:val="30"/>
          <w:szCs w:val="30"/>
          <w:cs/>
        </w:rPr>
        <w:t xml:space="preserve">  </w:t>
      </w:r>
    </w:p>
    <w:p w14:paraId="7226DD14" w14:textId="77777777" w:rsidR="003224CE" w:rsidRPr="00690DBD" w:rsidRDefault="003224CE" w:rsidP="00BF57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7BDA8" w14:textId="02AF483C" w:rsidR="00937776" w:rsidRPr="005E77C4" w:rsidRDefault="00C85FF1" w:rsidP="005E77C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การตั้งสำรอง</w:t>
      </w:r>
      <w:r w:rsidRPr="00AB6B4A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AB6B4A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โดยนำข้อมูลผลขาดทุนที่เกิดขึ้นในอดีต 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</w:t>
      </w:r>
      <w:r w:rsidRPr="0000289F">
        <w:rPr>
          <w:rFonts w:asciiTheme="majorBidi" w:hAnsiTheme="majorBidi" w:cstheme="majorBidi" w:hint="cs"/>
          <w:sz w:val="30"/>
          <w:szCs w:val="30"/>
          <w:cs/>
        </w:rPr>
        <w:t>คาดการณ์สภาวการณ์เศรษฐกิจทั่วไปในอนาคต ณ วันที่รายงาน</w:t>
      </w:r>
      <w:r w:rsidR="00937776">
        <w:rPr>
          <w:sz w:val="30"/>
          <w:szCs w:val="30"/>
          <w:cs/>
        </w:rPr>
        <w:br w:type="page"/>
      </w:r>
    </w:p>
    <w:p w14:paraId="660422E2" w14:textId="4B02A02D" w:rsidR="00C85FF1" w:rsidRPr="00116604" w:rsidRDefault="00C85FF1" w:rsidP="00C85FF1">
      <w:pPr>
        <w:pStyle w:val="AccPolicyHeading"/>
        <w:rPr>
          <w:sz w:val="30"/>
          <w:szCs w:val="30"/>
        </w:rPr>
      </w:pPr>
      <w:r w:rsidRPr="00116604">
        <w:rPr>
          <w:sz w:val="30"/>
          <w:szCs w:val="30"/>
          <w:cs/>
        </w:rPr>
        <w:t>(</w:t>
      </w:r>
      <w:r w:rsidRPr="00116604">
        <w:rPr>
          <w:rFonts w:hint="cs"/>
          <w:sz w:val="30"/>
          <w:szCs w:val="30"/>
          <w:cs/>
        </w:rPr>
        <w:t>ฉ</w:t>
      </w:r>
      <w:r w:rsidRPr="00116604">
        <w:rPr>
          <w:sz w:val="30"/>
          <w:szCs w:val="30"/>
          <w:cs/>
        </w:rPr>
        <w:t>)</w:t>
      </w:r>
      <w:r w:rsidRPr="00116604">
        <w:rPr>
          <w:sz w:val="30"/>
          <w:szCs w:val="30"/>
          <w:cs/>
        </w:rPr>
        <w:tab/>
        <w:t>สินค้าคงเหลือ</w:t>
      </w:r>
    </w:p>
    <w:p w14:paraId="47BB21D3" w14:textId="77777777" w:rsidR="00C85FF1" w:rsidRPr="00A77DC5" w:rsidRDefault="00C85FF1" w:rsidP="00BC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3E1112B9" w14:textId="77777777" w:rsidR="00910B60" w:rsidRDefault="00C85FF1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 แล้วแต่ราคาใดจะต่ำกว่า</w:t>
      </w:r>
      <w:r w:rsidR="0015041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7AB31D" w14:textId="77777777" w:rsidR="00910B60" w:rsidRPr="00A77DC5" w:rsidRDefault="00910B60" w:rsidP="00BC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0" w:lineRule="exact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7A5C09BA" w14:textId="34E9DD9E" w:rsidR="00C85FF1" w:rsidRDefault="00C85FF1" w:rsidP="00690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BA3326" w:rsidRPr="00BA3326">
        <w:rPr>
          <w:rFonts w:ascii="Angsana New" w:hAnsi="Angsana New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7D7337B1" w14:textId="77777777" w:rsidR="00BA3326" w:rsidRPr="00A77DC5" w:rsidRDefault="00BA3326" w:rsidP="00BC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0" w:lineRule="exact"/>
        <w:ind w:left="540" w:right="-25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0FB4DC5F" w14:textId="0AB52339" w:rsidR="00C85FF1" w:rsidRPr="0096077B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4E323700" w14:textId="77777777" w:rsidR="00C85FF1" w:rsidRPr="00A77DC5" w:rsidRDefault="00C85FF1" w:rsidP="00BC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4D356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7DC905D" w14:textId="77777777" w:rsidR="00C85FF1" w:rsidRPr="00A77DC5" w:rsidRDefault="00C85FF1" w:rsidP="00BC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839BAE5" w14:textId="4C824537" w:rsidR="00396D32" w:rsidRDefault="00ED7C1E" w:rsidP="00A77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D7C1E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</w:t>
      </w:r>
      <w:r w:rsidR="00512786">
        <w:rPr>
          <w:rFonts w:asciiTheme="majorBidi" w:hAnsiTheme="majorBidi" w:hint="cs"/>
          <w:sz w:val="30"/>
          <w:szCs w:val="30"/>
          <w:cs/>
        </w:rPr>
        <w:t>และ</w:t>
      </w:r>
      <w:r w:rsidRPr="00ED7C1E">
        <w:rPr>
          <w:rFonts w:asciiTheme="majorBidi" w:hAnsiTheme="majorBidi"/>
          <w:sz w:val="30"/>
          <w:szCs w:val="30"/>
          <w:cs/>
        </w:rPr>
        <w:t xml:space="preserve">ต้นทุนในการรื้อถอน การขนย้าย </w:t>
      </w:r>
      <w:r w:rsidR="00512786">
        <w:rPr>
          <w:rFonts w:asciiTheme="majorBidi" w:hAnsiTheme="majorBidi" w:hint="cs"/>
          <w:sz w:val="30"/>
          <w:szCs w:val="30"/>
          <w:cs/>
        </w:rPr>
        <w:t>และ</w:t>
      </w:r>
      <w:r w:rsidRPr="00ED7C1E">
        <w:rPr>
          <w:rFonts w:asciiTheme="majorBidi" w:hAnsiTheme="majorBidi"/>
          <w:sz w:val="30"/>
          <w:szCs w:val="30"/>
          <w:cs/>
        </w:rPr>
        <w:t>การบูรณะสถานที่ตั้งของสินทรัพย์</w:t>
      </w:r>
    </w:p>
    <w:p w14:paraId="2F17C3E1" w14:textId="77777777" w:rsidR="00ED7C1E" w:rsidRPr="00BC3E93" w:rsidRDefault="00ED7C1E" w:rsidP="00BC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0" w:lineRule="exact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B9B207C" w14:textId="61C493D8" w:rsidR="002F3434" w:rsidRPr="00B63B8C" w:rsidRDefault="00351125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1125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246FF65" w14:textId="7B9E1DE8" w:rsidR="00C85FF1" w:rsidRPr="00BC3E93" w:rsidRDefault="00C85FF1" w:rsidP="00BC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rPr>
          <w:rFonts w:asciiTheme="majorBidi" w:hAnsiTheme="majorBidi" w:cstheme="majorBidi"/>
          <w:sz w:val="24"/>
          <w:szCs w:val="24"/>
        </w:rPr>
      </w:pPr>
    </w:p>
    <w:p w14:paraId="38C093FE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63B8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EFA49FE" w14:textId="77777777" w:rsidR="00C85FF1" w:rsidRPr="00BC3E93" w:rsidRDefault="00C85FF1" w:rsidP="00BC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rPr>
          <w:rFonts w:ascii="Angsana New" w:hAnsi="Angsana New"/>
          <w:sz w:val="24"/>
          <w:szCs w:val="24"/>
        </w:rPr>
      </w:pPr>
    </w:p>
    <w:p w14:paraId="4FC25A08" w14:textId="09AD0C8B" w:rsidR="00C85FF1" w:rsidRPr="002F3434" w:rsidRDefault="00C85FF1" w:rsidP="002F343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เมื่อ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ะรับรู้ในกำไรหรือขาดทุนเมื่อเกิดขึ้น</w:t>
      </w:r>
    </w:p>
    <w:p w14:paraId="542FCABF" w14:textId="77777777" w:rsidR="00BC3E93" w:rsidRPr="00BC3E93" w:rsidRDefault="00BC3E93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E04B60D" w14:textId="4C221FEE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3B8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5C9060F" w14:textId="77777777" w:rsidR="00C85FF1" w:rsidRPr="00BC3E93" w:rsidRDefault="00C85FF1" w:rsidP="00BC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rPr>
          <w:rFonts w:ascii="Angsana New" w:hAnsi="Angsana New"/>
          <w:sz w:val="24"/>
          <w:szCs w:val="24"/>
        </w:rPr>
      </w:pPr>
    </w:p>
    <w:p w14:paraId="4B0DD571" w14:textId="3DABA9A6" w:rsidR="00034088" w:rsidRPr="00B63B8C" w:rsidRDefault="00A64C39" w:rsidP="00034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4C39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A64C39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B67C2C">
        <w:rPr>
          <w:rFonts w:ascii="Angsana New" w:hAnsi="Angsana New"/>
          <w:sz w:val="30"/>
          <w:szCs w:val="30"/>
        </w:rPr>
        <w:br/>
      </w:r>
      <w:r w:rsidRPr="00A64C39">
        <w:rPr>
          <w:rFonts w:ascii="Angsana New" w:hAnsi="Angsana New"/>
          <w:sz w:val="30"/>
          <w:szCs w:val="30"/>
          <w:cs/>
        </w:rPr>
        <w:t>การก่อสร้าง</w:t>
      </w:r>
      <w:r w:rsidR="0055349D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E28958D" w14:textId="77777777" w:rsidR="00C85FF1" w:rsidRPr="00BC3E93" w:rsidRDefault="00C85FF1" w:rsidP="00BC3E93">
      <w:pPr>
        <w:pStyle w:val="Default"/>
        <w:spacing w:line="220" w:lineRule="exact"/>
        <w:ind w:left="540"/>
        <w:jc w:val="thaiDistribute"/>
        <w:rPr>
          <w:rFonts w:ascii="Angsana New" w:hAnsi="Angsana New"/>
        </w:rPr>
      </w:pPr>
    </w:p>
    <w:p w14:paraId="10E91F17" w14:textId="69C3B2FD" w:rsidR="00C85FF1" w:rsidRDefault="00C85FF1" w:rsidP="008A21F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3B8C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3B67EE9" w14:textId="77777777" w:rsidR="00396D32" w:rsidRPr="00BC3E93" w:rsidRDefault="00396D32" w:rsidP="00BC3E93">
      <w:pPr>
        <w:pStyle w:val="Default"/>
        <w:spacing w:line="220" w:lineRule="exact"/>
        <w:ind w:left="540"/>
        <w:jc w:val="thaiDistribute"/>
        <w:rPr>
          <w:rFonts w:ascii="Angsana New" w:hAnsi="Angsana New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498"/>
        <w:gridCol w:w="1350"/>
        <w:gridCol w:w="1440"/>
      </w:tblGrid>
      <w:tr w:rsidR="00C85FF1" w:rsidRPr="00B63B8C" w14:paraId="56AC92A3" w14:textId="77777777" w:rsidTr="00C85FF1">
        <w:tc>
          <w:tcPr>
            <w:tcW w:w="6498" w:type="dxa"/>
          </w:tcPr>
          <w:p w14:paraId="5A5A75B8" w14:textId="246AD5E8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350" w:type="dxa"/>
          </w:tcPr>
          <w:p w14:paraId="5B62EECE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5 - 30</w:t>
            </w:r>
          </w:p>
        </w:tc>
        <w:tc>
          <w:tcPr>
            <w:tcW w:w="1440" w:type="dxa"/>
          </w:tcPr>
          <w:p w14:paraId="7D70424E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1FBCB0A8" w14:textId="77777777" w:rsidTr="00C85FF1">
        <w:tc>
          <w:tcPr>
            <w:tcW w:w="6498" w:type="dxa"/>
          </w:tcPr>
          <w:p w14:paraId="35824B10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86621A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1440" w:type="dxa"/>
          </w:tcPr>
          <w:p w14:paraId="586E6F9D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44BE1BB5" w14:textId="77777777" w:rsidTr="00C85FF1">
        <w:tc>
          <w:tcPr>
            <w:tcW w:w="6498" w:type="dxa"/>
          </w:tcPr>
          <w:p w14:paraId="24D1CF9C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20165E74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3 -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B8C">
              <w:rPr>
                <w:rFonts w:ascii="Angsana New" w:hAnsi="Angsana New"/>
                <w:sz w:val="30"/>
                <w:szCs w:val="30"/>
              </w:rPr>
              <w:t>15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14:paraId="15324642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2CC24AFF" w14:textId="77777777" w:rsidTr="00C85FF1">
        <w:tc>
          <w:tcPr>
            <w:tcW w:w="6498" w:type="dxa"/>
          </w:tcPr>
          <w:p w14:paraId="4C39BE67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E4A527A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63B8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63B8C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644B0316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079CFB5" w14:textId="77777777" w:rsidR="00BC3E93" w:rsidRDefault="00BC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726BE72" w14:textId="16F1A45C" w:rsidR="00C85FF1" w:rsidRPr="00B63B8C" w:rsidRDefault="00C85FF1" w:rsidP="00B26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047A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B267E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4650A16" w14:textId="77777777" w:rsidR="00C85FF1" w:rsidRPr="00716FB8" w:rsidRDefault="00C85FF1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340AC55" w14:textId="60DA258B" w:rsidR="00C85FF1" w:rsidRPr="00B63B8C" w:rsidRDefault="00C85FF1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4320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</w:t>
      </w:r>
      <w:r w:rsidRPr="00584320">
        <w:rPr>
          <w:rFonts w:ascii="Angsana New" w:hAnsi="Angsana New" w:hint="cs"/>
          <w:sz w:val="30"/>
          <w:szCs w:val="30"/>
          <w:cs/>
        </w:rPr>
        <w:t>ประโยชน์</w:t>
      </w:r>
      <w:r w:rsidRPr="00584320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Pr="00584320">
        <w:rPr>
          <w:rFonts w:ascii="Angsana New" w:hAnsi="Angsana New" w:hint="cs"/>
          <w:sz w:val="30"/>
          <w:szCs w:val="30"/>
          <w:cs/>
        </w:rPr>
        <w:t>ต์</w:t>
      </w:r>
      <w:r w:rsidRPr="00584320">
        <w:rPr>
          <w:rFonts w:ascii="Angsana New" w:hAnsi="Angsana New"/>
          <w:sz w:val="30"/>
          <w:szCs w:val="30"/>
          <w:cs/>
        </w:rPr>
        <w:t xml:space="preserve">แวร์ </w:t>
      </w:r>
      <w:r w:rsidRPr="00584320">
        <w:rPr>
          <w:rFonts w:ascii="Angsana New" w:hAnsi="Angsana New" w:hint="cs"/>
          <w:sz w:val="30"/>
          <w:szCs w:val="30"/>
          <w:cs/>
        </w:rPr>
        <w:t>วัดมูลค่า</w:t>
      </w:r>
      <w:r w:rsidRPr="00584320">
        <w:rPr>
          <w:rFonts w:ascii="Angsana New" w:hAnsi="Angsana New"/>
          <w:sz w:val="30"/>
          <w:szCs w:val="30"/>
          <w:cs/>
        </w:rPr>
        <w:br/>
      </w:r>
      <w:r w:rsidRPr="00584320">
        <w:rPr>
          <w:rFonts w:ascii="Angsana New" w:hAnsi="Angsana New" w:hint="cs"/>
          <w:sz w:val="30"/>
          <w:szCs w:val="30"/>
          <w:cs/>
        </w:rPr>
        <w:t>ด้วย</w:t>
      </w:r>
      <w:r w:rsidRPr="00584320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584320">
        <w:rPr>
          <w:rFonts w:ascii="Angsana New" w:hAnsi="Angsana New"/>
          <w:sz w:val="30"/>
          <w:szCs w:val="30"/>
        </w:rPr>
        <w:t xml:space="preserve"> </w:t>
      </w:r>
      <w:r w:rsidRPr="00584320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80029" w:rsidRPr="00584320">
        <w:rPr>
          <w:rFonts w:ascii="Angsana New" w:hAnsi="Angsana New"/>
          <w:sz w:val="30"/>
          <w:szCs w:val="30"/>
        </w:rPr>
        <w:t xml:space="preserve"> </w:t>
      </w:r>
      <w:r w:rsidR="00B80029" w:rsidRPr="00584320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9B34F2">
        <w:rPr>
          <w:rFonts w:ascii="Angsana New" w:hAnsi="Angsana New" w:hint="cs"/>
          <w:sz w:val="30"/>
          <w:szCs w:val="30"/>
          <w:cs/>
        </w:rPr>
        <w:t xml:space="preserve"> บริษัทไม่คิดค่าตัดจำหน่ายสำหรับโปรแกรมคอมพิวเตอร์ที่อยู่ระหว่างการพัฒนา</w:t>
      </w:r>
    </w:p>
    <w:p w14:paraId="53201783" w14:textId="7A82BAF0" w:rsidR="00C85FF1" w:rsidRPr="00716FB8" w:rsidRDefault="00C85FF1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44A70F8" w14:textId="061031CD" w:rsidR="00B80029" w:rsidRDefault="00B80029" w:rsidP="00B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80029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6532F22" w14:textId="77777777" w:rsidR="00396D32" w:rsidRPr="00716FB8" w:rsidRDefault="00396D32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B80029" w:rsidRPr="00FB6A8E" w14:paraId="54BFC35A" w14:textId="77777777" w:rsidTr="00906C8B">
        <w:tc>
          <w:tcPr>
            <w:tcW w:w="4483" w:type="dxa"/>
          </w:tcPr>
          <w:p w14:paraId="30007710" w14:textId="7D0E9B53" w:rsidR="00B80029" w:rsidRPr="00906C8B" w:rsidRDefault="00BF66B6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1CE45AE2" w14:textId="16540969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3212" w:type="dxa"/>
          </w:tcPr>
          <w:p w14:paraId="7F7F612C" w14:textId="77777777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D550552" w14:textId="77777777" w:rsidR="00B63B8C" w:rsidRPr="00B63B8C" w:rsidRDefault="00B63B8C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A6D235C" w14:textId="4AEBB8D0" w:rsidR="00C85FF1" w:rsidRPr="00B63B8C" w:rsidRDefault="00C85FF1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047A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ัญญา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เช่า</w:t>
      </w:r>
    </w:p>
    <w:p w14:paraId="285B2460" w14:textId="343B9EF6" w:rsidR="00C85FF1" w:rsidRPr="00716FB8" w:rsidRDefault="00C85FF1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B8F41F4" w14:textId="295F6C0A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1E5D2D" w:rsidRPr="00B63B8C">
        <w:rPr>
          <w:rFonts w:asciiTheme="majorBidi" w:hAnsiTheme="majorBidi" w:cstheme="majorBidi"/>
          <w:sz w:val="30"/>
          <w:szCs w:val="30"/>
        </w:rPr>
        <w:t xml:space="preserve">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240F3A" w14:textId="77777777" w:rsidR="00C85FF1" w:rsidRPr="00716FB8" w:rsidRDefault="00C85FF1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7A691968" w14:textId="0DD9C278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63B8C">
        <w:rPr>
          <w:rFonts w:asciiTheme="majorBidi" w:hAnsiTheme="majorBidi" w:cstheme="majorBidi"/>
          <w:sz w:val="30"/>
          <w:szCs w:val="30"/>
        </w:rPr>
        <w:t xml:space="preserve">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2D0095DB" w14:textId="77777777" w:rsidR="00C85FF1" w:rsidRPr="004047A2" w:rsidRDefault="00C85FF1" w:rsidP="000D5B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9C141" w14:textId="20B4ED6F" w:rsidR="00B63B8C" w:rsidRDefault="00C85FF1" w:rsidP="007164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805795D" w14:textId="77777777" w:rsidR="007164EB" w:rsidRDefault="007164EB" w:rsidP="007164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AF833C" w14:textId="59128DF3" w:rsidR="000D5B7F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B86A43">
        <w:rPr>
          <w:rFonts w:asciiTheme="majorBidi" w:hAnsiTheme="majorBidi" w:cstheme="majorBidi"/>
          <w:sz w:val="30"/>
          <w:szCs w:val="30"/>
        </w:rPr>
        <w:br/>
      </w:r>
      <w:r w:rsidRPr="00006257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06257">
        <w:rPr>
          <w:rFonts w:asciiTheme="majorBidi" w:hAnsiTheme="majorBidi" w:cstheme="majorBidi"/>
          <w:sz w:val="30"/>
          <w:szCs w:val="30"/>
          <w:cs/>
        </w:rPr>
        <w:t>ประมาณการต้นทุนใน</w:t>
      </w:r>
      <w:r w:rsidR="009B4FC4">
        <w:rPr>
          <w:rFonts w:asciiTheme="majorBidi" w:hAnsiTheme="majorBidi" w:cstheme="majorBidi"/>
          <w:sz w:val="30"/>
          <w:szCs w:val="30"/>
        </w:rPr>
        <w:br/>
      </w:r>
      <w:r w:rsidRPr="00006257">
        <w:rPr>
          <w:rFonts w:asciiTheme="majorBidi" w:hAnsiTheme="majorBidi" w:cstheme="majorBidi"/>
          <w:sz w:val="30"/>
          <w:szCs w:val="30"/>
          <w:cs/>
        </w:rPr>
        <w:t>การบูรณะและสุทธิจากสิ่งจูงใจในสัญญาเช่าที่ได้รับ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1" w:name="_Hlk65854665"/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006257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2" w:name="_Hlk65854679"/>
    </w:p>
    <w:p w14:paraId="086D5DD3" w14:textId="501DD156" w:rsidR="000D5B7F" w:rsidRDefault="000D5B7F" w:rsidP="004047A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2"/>
    <w:p w14:paraId="7DCE740D" w14:textId="5B1E03E9" w:rsidR="00C85FF1" w:rsidRPr="00006257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</w:p>
    <w:p w14:paraId="5977E705" w14:textId="77777777" w:rsidR="00B63B8C" w:rsidRDefault="00B63B8C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A9F0A3" w14:textId="5339F6F1" w:rsidR="00B63B8C" w:rsidRDefault="00C85FF1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752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7E20E0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วัดมูลค่าใหม่เมื่อมีการเปลี่ยนแปลงสัญญาเช่า</w:t>
      </w:r>
      <w:bookmarkStart w:id="3" w:name="_Hlk65855261"/>
      <w:r w:rsidR="00FD0232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การเปลี่ยนแปลงอายุสัญญาเช่า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การเปลี่ยนแปลงค่าเช่า</w:t>
      </w:r>
      <w:r w:rsidR="001B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52C">
        <w:rPr>
          <w:rFonts w:asciiTheme="majorBidi" w:hAnsiTheme="majorBidi" w:cstheme="majorBidi"/>
          <w:sz w:val="30"/>
          <w:szCs w:val="30"/>
          <w:cs/>
        </w:rPr>
        <w:t>หรือมี</w:t>
      </w:r>
      <w:r w:rsidR="00197781">
        <w:rPr>
          <w:rFonts w:asciiTheme="majorBidi" w:hAnsiTheme="majorBidi" w:cstheme="majorBidi"/>
          <w:sz w:val="30"/>
          <w:szCs w:val="30"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การเปลี่ยนแปลงการประเมินการเลือกใช้สิทธิที่ระบุในสัญญาเช่า</w:t>
      </w:r>
      <w:bookmarkEnd w:id="3"/>
      <w:r w:rsidRPr="004D752C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สัญญาเช่าใหม่ </w:t>
      </w:r>
      <w:r w:rsidR="007E20E0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A0CF1A0" w14:textId="77777777" w:rsidR="00937274" w:rsidRPr="000D5B7F" w:rsidRDefault="00937274" w:rsidP="009372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B0B185" w14:textId="751885D6" w:rsidR="00C85FF1" w:rsidRPr="00AE1E2C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047A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37274" w:rsidRPr="0093727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096FB4E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B33BDD1" w14:textId="6BB883E0" w:rsidR="00C85FF1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E2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AE1E2C">
        <w:rPr>
          <w:rFonts w:ascii="Angsana New" w:hAnsi="Angsana New"/>
          <w:sz w:val="30"/>
          <w:szCs w:val="30"/>
        </w:rPr>
        <w:t xml:space="preserve"> </w:t>
      </w:r>
      <w:r w:rsidRPr="00AE1E2C">
        <w:rPr>
          <w:rFonts w:ascii="Angsana New" w:hAnsi="Angsana New"/>
          <w:sz w:val="30"/>
          <w:szCs w:val="30"/>
        </w:rPr>
        <w:br/>
      </w:r>
      <w:r w:rsidRPr="00AE1E2C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20A81C37" w14:textId="77777777" w:rsidR="00AA65B0" w:rsidRPr="00AE1E2C" w:rsidRDefault="00AA65B0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490AFF" w14:textId="6848B713" w:rsidR="00C85FF1" w:rsidRPr="00005896" w:rsidRDefault="00C85FF1" w:rsidP="001B1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E1E2C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</w:t>
      </w:r>
      <w:r w:rsidRPr="00AE1E2C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AE1E2C">
        <w:rPr>
          <w:rFonts w:ascii="Angsana New" w:eastAsia="Calibri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AE1E2C">
        <w:rPr>
          <w:rFonts w:ascii="Angsana New" w:eastAsia="Calibri" w:hAnsi="Angsana New"/>
          <w:sz w:val="30"/>
          <w:szCs w:val="30"/>
        </w:rPr>
        <w:t xml:space="preserve"> </w:t>
      </w:r>
      <w:r w:rsidR="001B1F75" w:rsidRPr="001B1F75">
        <w:rPr>
          <w:rFonts w:ascii="Angsana New" w:eastAsia="Calibri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6B37C2B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  <w:highlight w:val="green"/>
          <w:cs/>
        </w:rPr>
      </w:pPr>
    </w:p>
    <w:p w14:paraId="0FF3E3DB" w14:textId="0F533674" w:rsidR="00C85FF1" w:rsidRDefault="00C85FF1" w:rsidP="00C85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589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65CAC0D" w14:textId="77777777" w:rsidR="00F417B4" w:rsidRPr="00005896" w:rsidRDefault="00F417B4" w:rsidP="00C85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2FE1FF" w14:textId="77777777" w:rsidR="001B1F75" w:rsidRDefault="001B1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1E4CEDA" w14:textId="48A453CE" w:rsidR="00C85FF1" w:rsidRPr="00005896" w:rsidRDefault="00C85FF1" w:rsidP="00A473DD">
      <w:pPr>
        <w:pStyle w:val="AccPolicyHeading"/>
        <w:rPr>
          <w:sz w:val="30"/>
          <w:szCs w:val="30"/>
          <w:cs/>
        </w:rPr>
      </w:pPr>
      <w:r w:rsidRPr="00005896">
        <w:rPr>
          <w:sz w:val="30"/>
          <w:szCs w:val="30"/>
          <w:cs/>
        </w:rPr>
        <w:t>(</w:t>
      </w:r>
      <w:r w:rsidR="00F417B4">
        <w:rPr>
          <w:rFonts w:hint="cs"/>
          <w:sz w:val="30"/>
          <w:szCs w:val="30"/>
          <w:cs/>
        </w:rPr>
        <w:t>ฎ</w:t>
      </w:r>
      <w:r w:rsidRPr="00005896">
        <w:rPr>
          <w:sz w:val="30"/>
          <w:szCs w:val="30"/>
          <w:cs/>
        </w:rPr>
        <w:t>)</w:t>
      </w:r>
      <w:r w:rsidR="00A473DD">
        <w:rPr>
          <w:sz w:val="30"/>
          <w:szCs w:val="30"/>
        </w:rPr>
        <w:tab/>
      </w:r>
      <w:r w:rsidRPr="00005896">
        <w:rPr>
          <w:rFonts w:hint="cs"/>
          <w:sz w:val="30"/>
          <w:szCs w:val="30"/>
          <w:cs/>
        </w:rPr>
        <w:t>รายได้รอตัดบัญชี</w:t>
      </w:r>
    </w:p>
    <w:p w14:paraId="31E04F0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785EAC" w14:textId="77777777" w:rsidR="00AD7067" w:rsidRDefault="00C85FF1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005896"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เงินที่บริษัทได้รับจากบริษัทใหญ่เพื่อเป็นเงินช่วยเหลืออย่างไม่มีเงื่อนไขสำหรั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เพื่อเพิ่มประสิทธิภาพการผลิตและลดมลภาวะทางอากาศจากการผลิต รายได้รอตัดบัญชีนี้จะ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Pr="00005896">
        <w:rPr>
          <w:rFonts w:ascii="Angsana New" w:hAnsi="Angsana New"/>
          <w:spacing w:val="-2"/>
          <w:sz w:val="30"/>
          <w:szCs w:val="30"/>
          <w:cs/>
        </w:rPr>
        <w:br/>
        <w:t>เป็นรายได้ในกำไรหรือขาดทุนโดยวิธีเส้นตรงตามเกณฑ์อายุการใ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 w:rsidRPr="00005896">
        <w:rPr>
          <w:rFonts w:ascii="Angsana New" w:hAnsi="Angsana New"/>
          <w:spacing w:val="-2"/>
          <w:sz w:val="30"/>
          <w:szCs w:val="30"/>
          <w:cs/>
        </w:rPr>
        <w:t>โดยประมาณของ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/>
          <w:spacing w:val="-2"/>
          <w:sz w:val="30"/>
          <w:szCs w:val="30"/>
        </w:rPr>
        <w:br/>
      </w:r>
      <w:r w:rsidRPr="00005896"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 w:rsidRPr="00005896">
        <w:rPr>
          <w:rFonts w:ascii="Angsana New" w:hAnsi="Angsana New"/>
          <w:spacing w:val="-2"/>
          <w:sz w:val="30"/>
          <w:szCs w:val="30"/>
        </w:rPr>
        <w:t xml:space="preserve">10 </w:t>
      </w:r>
      <w:r w:rsidRPr="00005896"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14:paraId="0F5AB8CB" w14:textId="77777777" w:rsidR="00AD7067" w:rsidRDefault="00AD7067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7B66EA54" w14:textId="13928C6D" w:rsidR="00C85FF1" w:rsidRPr="0088700E" w:rsidRDefault="00C85FF1" w:rsidP="00C85FF1">
      <w:pPr>
        <w:pStyle w:val="AccPolicyHeading"/>
        <w:rPr>
          <w:sz w:val="30"/>
          <w:szCs w:val="30"/>
          <w:cs/>
          <w:lang w:val="th-TH"/>
        </w:rPr>
      </w:pPr>
      <w:r w:rsidRPr="0088700E">
        <w:rPr>
          <w:sz w:val="30"/>
          <w:szCs w:val="30"/>
          <w:cs/>
        </w:rPr>
        <w:t>(</w:t>
      </w:r>
      <w:r w:rsidR="00F417B4">
        <w:rPr>
          <w:rFonts w:hint="cs"/>
          <w:sz w:val="30"/>
          <w:szCs w:val="30"/>
          <w:cs/>
        </w:rPr>
        <w:t>ฏ</w:t>
      </w:r>
      <w:r w:rsidRPr="0088700E">
        <w:rPr>
          <w:sz w:val="30"/>
          <w:szCs w:val="30"/>
          <w:cs/>
        </w:rPr>
        <w:t>)</w:t>
      </w:r>
      <w:r w:rsidRPr="0088700E">
        <w:rPr>
          <w:sz w:val="30"/>
          <w:szCs w:val="30"/>
          <w:cs/>
        </w:rPr>
        <w:tab/>
      </w:r>
      <w:r w:rsidRPr="0088700E">
        <w:rPr>
          <w:sz w:val="30"/>
          <w:szCs w:val="30"/>
          <w:cs/>
          <w:lang w:val="th-TH"/>
        </w:rPr>
        <w:t>ผลประโยชน์</w:t>
      </w:r>
      <w:r w:rsidRPr="0088700E">
        <w:rPr>
          <w:sz w:val="30"/>
          <w:szCs w:val="30"/>
          <w:cs/>
        </w:rPr>
        <w:t>ของ</w:t>
      </w:r>
      <w:r w:rsidRPr="0088700E">
        <w:rPr>
          <w:sz w:val="30"/>
          <w:szCs w:val="30"/>
          <w:cs/>
          <w:lang w:val="th-TH"/>
        </w:rPr>
        <w:t>พนักงาน</w:t>
      </w:r>
    </w:p>
    <w:p w14:paraId="3638A502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361F0762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6B0348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769C257" w14:textId="5C1E21B9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A3824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88700E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</w:t>
      </w:r>
      <w:r w:rsidR="008A3824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="005E6635">
        <w:rPr>
          <w:rFonts w:ascii="Angsana New" w:hAnsi="Angsana New"/>
          <w:i/>
          <w:sz w:val="30"/>
          <w:szCs w:val="30"/>
        </w:rPr>
        <w:br/>
      </w:r>
      <w:r w:rsidR="008A3824">
        <w:rPr>
          <w:rFonts w:ascii="Angsana New" w:hAnsi="Angsana New" w:hint="cs"/>
          <w:i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46B72313" w14:textId="77777777" w:rsidR="00F417B4" w:rsidRPr="00B169F3" w:rsidRDefault="00F417B4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highlight w:val="green"/>
        </w:rPr>
      </w:pPr>
    </w:p>
    <w:p w14:paraId="0D1C2B61" w14:textId="6F6E4335" w:rsidR="00C85FF1" w:rsidRPr="0088700E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8700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CB8CE75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28D5040B" w14:textId="32FFB79C" w:rsidR="00C85FF1" w:rsidRPr="000B0506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0506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0B0506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0B0506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</w:t>
      </w:r>
      <w:r w:rsidRPr="000B0506">
        <w:rPr>
          <w:rFonts w:ascii="Angsana New" w:hAnsi="Angsana New"/>
          <w:i/>
          <w:sz w:val="30"/>
          <w:szCs w:val="30"/>
          <w:cs/>
        </w:rPr>
        <w:br/>
        <w:t>ในอนาคตที่เกิดจากการทำงานของพนักงานใน</w:t>
      </w:r>
      <w:r w:rsidRPr="000B0506">
        <w:rPr>
          <w:rFonts w:ascii="Angsana New" w:hAnsi="Angsana New" w:hint="cs"/>
          <w:i/>
          <w:sz w:val="30"/>
          <w:szCs w:val="30"/>
          <w:cs/>
        </w:rPr>
        <w:t>งวด</w:t>
      </w:r>
      <w:r w:rsidRPr="000B0506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0B0506">
        <w:rPr>
          <w:rFonts w:ascii="Angsana New" w:hAnsi="Angsana New" w:hint="cs"/>
          <w:i/>
          <w:sz w:val="30"/>
          <w:szCs w:val="30"/>
          <w:cs/>
        </w:rPr>
        <w:t>ส</w:t>
      </w:r>
      <w:r w:rsidRPr="000B0506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ดเพื่อให้เป็นมูลค่าปัจจุบันซึ่งจัดทำโดยนักคณิตศาสตร์ประกันภัยที่ได้รับอนุญาต โดยวิธีคิดลด</w:t>
      </w:r>
      <w:r w:rsidR="00A66415">
        <w:rPr>
          <w:rFonts w:ascii="Angsana New" w:hAnsi="Angsana New"/>
          <w:i/>
          <w:sz w:val="30"/>
          <w:szCs w:val="30"/>
        </w:rPr>
        <w:br/>
      </w:r>
      <w:r w:rsidRPr="000B0506">
        <w:rPr>
          <w:rFonts w:ascii="Angsana New" w:hAnsi="Angsana New"/>
          <w:i/>
          <w:sz w:val="30"/>
          <w:szCs w:val="30"/>
          <w:cs/>
        </w:rPr>
        <w:t>แต่ละหน่วยที่ประมาณการไว้</w:t>
      </w:r>
    </w:p>
    <w:p w14:paraId="0F08F3EA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007079C9" w14:textId="0A0061D7" w:rsidR="004425B8" w:rsidRDefault="00C85FF1" w:rsidP="004425B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 w:hint="cs"/>
          <w:i/>
          <w:sz w:val="30"/>
          <w:szCs w:val="30"/>
          <w:cs/>
        </w:rPr>
        <w:t>ใน</w:t>
      </w:r>
      <w:r w:rsidRPr="00D540F9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540F9">
        <w:rPr>
          <w:rFonts w:ascii="Angsana New" w:hAnsi="Angsana New"/>
          <w:i/>
          <w:sz w:val="30"/>
          <w:szCs w:val="30"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540F9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540F9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D540F9">
        <w:rPr>
          <w:rFonts w:ascii="Angsana New" w:hAnsi="Angsana New"/>
          <w:i/>
          <w:sz w:val="30"/>
          <w:szCs w:val="30"/>
          <w:cs/>
        </w:rPr>
        <w:br/>
        <w:t>โดยคำนึงถึงการเปลี่ยนแปลงใดๆ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BB62249" w14:textId="77777777" w:rsidR="00396D32" w:rsidRDefault="00396D32" w:rsidP="004425B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24877EFC" w14:textId="77777777" w:rsidR="00C85FF1" w:rsidRDefault="00C85FF1" w:rsidP="00C85FF1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540F9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540F9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D540F9">
        <w:rPr>
          <w:rFonts w:ascii="Angsana New" w:hAnsi="Angsana New"/>
          <w:i/>
          <w:sz w:val="30"/>
          <w:szCs w:val="30"/>
          <w:cs/>
        </w:rPr>
        <w:br/>
        <w:t>ที่เกี่ยวข้องกับการบริการในอดีต หรือ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540F9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540F9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540F9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4D47F429" w14:textId="77777777" w:rsidR="00512786" w:rsidRPr="00D540F9" w:rsidRDefault="00512786" w:rsidP="00C85FF1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62C07D6" w14:textId="37D238C5" w:rsidR="00677F1D" w:rsidRP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77F1D">
        <w:rPr>
          <w:rFonts w:ascii="Angsana New" w:hAnsi="Angsana New"/>
          <w:iCs/>
          <w:sz w:val="30"/>
          <w:szCs w:val="30"/>
          <w:cs/>
        </w:rPr>
        <w:t>ผลประโยชน์ระยะยาวอื่นของพนักงาน</w:t>
      </w:r>
    </w:p>
    <w:p w14:paraId="0BD038BD" w14:textId="77777777" w:rsid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4FDC4C1" w14:textId="5E403EEF" w:rsidR="00C85FF1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D540F9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Pr="00D540F9">
        <w:rPr>
          <w:rFonts w:ascii="Angsana New" w:hAnsi="Angsana New"/>
          <w:i/>
          <w:sz w:val="30"/>
          <w:szCs w:val="30"/>
          <w:cs/>
        </w:rPr>
        <w:br/>
        <w:t>การทำงาน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D540F9">
        <w:rPr>
          <w:rFonts w:ascii="Angsana New" w:hAnsi="Angsana New" w:hint="cs"/>
          <w:i/>
          <w:sz w:val="30"/>
          <w:szCs w:val="30"/>
          <w:cs/>
        </w:rPr>
        <w:t>งวด</w:t>
      </w:r>
      <w:r w:rsidRPr="00D540F9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D540F9">
        <w:rPr>
          <w:rFonts w:ascii="Angsana New" w:hAnsi="Angsana New" w:hint="cs"/>
          <w:i/>
          <w:sz w:val="30"/>
          <w:szCs w:val="30"/>
          <w:cs/>
        </w:rPr>
        <w:t>ๆ</w:t>
      </w:r>
      <w:r w:rsidRPr="00D540F9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61BB3190" w14:textId="656939E0" w:rsid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0DE3B0B" w14:textId="1A75DB65" w:rsidR="00677F1D" w:rsidRP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77F1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06D5337" w14:textId="77777777" w:rsidR="00AD7067" w:rsidRPr="00677F1D" w:rsidRDefault="00AD7067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AB16794" w14:textId="41B9653B" w:rsidR="00C85FF1" w:rsidRDefault="00C85FF1" w:rsidP="00C85FF1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Cs w:val="0"/>
          <w:sz w:val="30"/>
          <w:szCs w:val="30"/>
        </w:rPr>
      </w:pP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EF43FE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</w:t>
      </w:r>
      <w:r w:rsidR="005D740A">
        <w:rPr>
          <w:rFonts w:ascii="Angsana New" w:hAnsi="Angsana New" w:cs="Angsana New"/>
          <w:b/>
          <w:bCs w:val="0"/>
          <w:iCs w:val="0"/>
          <w:sz w:val="30"/>
          <w:szCs w:val="30"/>
        </w:rPr>
        <w:br/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692620E" w14:textId="77777777" w:rsidR="001B1F75" w:rsidRPr="00EF43FE" w:rsidRDefault="001B1F75" w:rsidP="00C85FF1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</w:p>
    <w:p w14:paraId="1289E6FB" w14:textId="4FC1FE77" w:rsidR="00C85FF1" w:rsidRPr="00EF43FE" w:rsidRDefault="00C85FF1" w:rsidP="00C85FF1">
      <w:pPr>
        <w:pStyle w:val="AccPolicyHeading"/>
      </w:pPr>
      <w:r w:rsidRPr="003224CE">
        <w:rPr>
          <w:rFonts w:hint="cs"/>
          <w:sz w:val="30"/>
          <w:szCs w:val="30"/>
          <w:cs/>
        </w:rPr>
        <w:t>(</w:t>
      </w:r>
      <w:r w:rsidR="00F84108">
        <w:rPr>
          <w:rFonts w:hint="cs"/>
          <w:sz w:val="30"/>
          <w:szCs w:val="30"/>
          <w:cs/>
        </w:rPr>
        <w:t>ฐ</w:t>
      </w:r>
      <w:r w:rsidRPr="00EF43FE">
        <w:rPr>
          <w:rFonts w:hint="cs"/>
          <w:cs/>
        </w:rPr>
        <w:t>)</w:t>
      </w:r>
      <w:r w:rsidRPr="00EF43FE">
        <w:rPr>
          <w:cs/>
        </w:rPr>
        <w:tab/>
      </w:r>
      <w:r w:rsidRPr="003224CE">
        <w:rPr>
          <w:sz w:val="30"/>
          <w:szCs w:val="30"/>
          <w:cs/>
        </w:rPr>
        <w:t>ประมาณ</w:t>
      </w:r>
      <w:r w:rsidRPr="00EF43FE">
        <w:rPr>
          <w:cs/>
        </w:rPr>
        <w:t>การหนี้สิน</w:t>
      </w:r>
    </w:p>
    <w:p w14:paraId="7378D6F2" w14:textId="77777777" w:rsidR="00AD7067" w:rsidRPr="00677F1D" w:rsidRDefault="00AD7067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E68E825" w14:textId="2262D72F" w:rsidR="00C85FF1" w:rsidRDefault="00C85FF1" w:rsidP="00AD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43FE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ประมาณการหนี้สินจะรับรู้เมื่อบริษัทมีภาระ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>ตามกฎหมาย</w:t>
      </w:r>
      <w:r w:rsidRPr="00EF43FE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F43FE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Pr="00EF43FE">
        <w:rPr>
          <w:rFonts w:ascii="Angsana New" w:hAnsi="Angsana New"/>
          <w:sz w:val="30"/>
          <w:szCs w:val="30"/>
          <w:cs/>
        </w:rPr>
        <w:br/>
        <w:t>อันเป็นผลมาจากเหตุการณ์ในอดีต</w:t>
      </w:r>
      <w:r w:rsidRPr="00EF43FE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F43FE">
        <w:rPr>
          <w:rFonts w:ascii="Angsana New" w:hAnsi="Angsana New"/>
          <w:sz w:val="30"/>
          <w:szCs w:val="30"/>
          <w:cs/>
        </w:rPr>
        <w:t xml:space="preserve"> และมี</w:t>
      </w:r>
      <w:r w:rsidRPr="00EF43FE">
        <w:rPr>
          <w:rFonts w:ascii="Angsana New" w:hAnsi="Angsana New"/>
          <w:sz w:val="30"/>
          <w:szCs w:val="30"/>
        </w:rPr>
        <w:br/>
      </w:r>
      <w:r w:rsidRPr="00EF43FE">
        <w:rPr>
          <w:rFonts w:ascii="Angsana New" w:hAnsi="Angsana New"/>
          <w:sz w:val="30"/>
          <w:szCs w:val="30"/>
          <w:cs/>
        </w:rPr>
        <w:t>ความเป็นไปได้ค่อนข้างแน่นอนว่าประโยชน์เชิงเศรษฐกิจที่จะต้องถูกจ่ายไปเพื่อชำระภาระ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EF43FE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Pr="00AD7067">
        <w:rPr>
          <w:rFonts w:ascii="Angsana New" w:hAnsi="Angsana New" w:hint="cs"/>
          <w:sz w:val="30"/>
          <w:szCs w:val="30"/>
          <w:cs/>
        </w:rPr>
        <w:t>ให้</w:t>
      </w:r>
      <w:r w:rsidRPr="00AD7067">
        <w:rPr>
          <w:rFonts w:ascii="Angsana New" w:hAnsi="Angsana New"/>
          <w:sz w:val="30"/>
          <w:szCs w:val="30"/>
          <w:cs/>
        </w:rPr>
        <w:t xml:space="preserve">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44E5E790" w14:textId="77777777" w:rsidR="00AB47F4" w:rsidRPr="00AD7067" w:rsidRDefault="00AB47F4" w:rsidP="00AD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1333B8" w14:textId="1120C29F" w:rsidR="00C85FF1" w:rsidRPr="00AD7067" w:rsidRDefault="00C85FF1" w:rsidP="00AD7067">
      <w:pPr>
        <w:pStyle w:val="AccPolicyHeading"/>
        <w:rPr>
          <w:rFonts w:asciiTheme="majorBidi" w:hAnsiTheme="majorBidi" w:cstheme="majorBidi"/>
          <w:sz w:val="30"/>
          <w:szCs w:val="30"/>
        </w:rPr>
      </w:pPr>
      <w:r w:rsidRPr="00AD7067">
        <w:rPr>
          <w:sz w:val="30"/>
          <w:szCs w:val="30"/>
          <w:cs/>
        </w:rPr>
        <w:t>(</w:t>
      </w:r>
      <w:r w:rsidR="00F84108">
        <w:rPr>
          <w:rFonts w:hint="cs"/>
          <w:sz w:val="30"/>
          <w:szCs w:val="30"/>
          <w:cs/>
        </w:rPr>
        <w:t>ฑ</w:t>
      </w:r>
      <w:r w:rsidRPr="00AD7067">
        <w:rPr>
          <w:sz w:val="30"/>
          <w:szCs w:val="30"/>
          <w:cs/>
        </w:rPr>
        <w:t>)</w:t>
      </w:r>
      <w:r w:rsidRPr="00AD7067">
        <w:rPr>
          <w:sz w:val="30"/>
          <w:szCs w:val="30"/>
          <w:cs/>
        </w:rPr>
        <w:tab/>
      </w:r>
      <w:r w:rsidRPr="00AD7067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</w:p>
    <w:p w14:paraId="14B41B2C" w14:textId="77777777" w:rsidR="00C85FF1" w:rsidRPr="00462892" w:rsidRDefault="00C85FF1" w:rsidP="00462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832E3D" w14:textId="77777777" w:rsidR="00C85FF1" w:rsidRPr="00AD7067" w:rsidRDefault="00C85FF1" w:rsidP="00AD70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067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F91D066" w14:textId="30D70EBA" w:rsidR="00C81A35" w:rsidRPr="00462892" w:rsidRDefault="00C81A35" w:rsidP="00462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998C1" w14:textId="77777777" w:rsidR="001B1F75" w:rsidRDefault="001B1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F4A4A9" w14:textId="726E7C75" w:rsidR="00C85FF1" w:rsidRPr="00AD7067" w:rsidRDefault="00C85FF1" w:rsidP="00AD70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067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D7067">
        <w:rPr>
          <w:rFonts w:asciiTheme="majorBidi" w:hAnsiTheme="majorBidi" w:cstheme="majorBidi"/>
          <w:sz w:val="30"/>
          <w:szCs w:val="30"/>
        </w:rPr>
        <w:t xml:space="preserve"> </w:t>
      </w:r>
      <w:r w:rsidRPr="00AD706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5DA56F" w14:textId="77777777" w:rsidR="00C85FF1" w:rsidRPr="00462892" w:rsidRDefault="00C85FF1" w:rsidP="00462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A07C73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5314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D31B8C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032E1B2" w14:textId="77777777" w:rsidR="003462B7" w:rsidRDefault="00C85FF1" w:rsidP="001E141A">
      <w:pPr>
        <w:pStyle w:val="block"/>
        <w:numPr>
          <w:ilvl w:val="0"/>
          <w:numId w:val="22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055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0055E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0055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606D9A4" w14:textId="3B0928FB" w:rsidR="00B0055E" w:rsidRPr="00B0055E" w:rsidRDefault="00B0055E" w:rsidP="003462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A4F343" w14:textId="24BEF44C" w:rsidR="00C85FF1" w:rsidRPr="0015314D" w:rsidRDefault="00C85FF1" w:rsidP="00C85F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314D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86FF062" w14:textId="77777777" w:rsidR="00AD7067" w:rsidRDefault="00AD7067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2BB055B" w14:textId="77777777" w:rsidR="00AD7067" w:rsidRDefault="00C85FF1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5D740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</w:t>
      </w:r>
    </w:p>
    <w:p w14:paraId="1AA63ECA" w14:textId="6C55EE84" w:rsidR="00D527BD" w:rsidRDefault="00D52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BFE0A8A" w14:textId="529CA9F5" w:rsidR="00C85FF1" w:rsidRPr="007C01B3" w:rsidRDefault="00C85FF1" w:rsidP="007C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7C01B3">
        <w:rPr>
          <w:b/>
          <w:bCs/>
          <w:i/>
          <w:iCs/>
          <w:sz w:val="30"/>
          <w:szCs w:val="30"/>
          <w:cs/>
        </w:rPr>
        <w:t>(</w:t>
      </w:r>
      <w:r w:rsidR="00D527BD">
        <w:rPr>
          <w:rFonts w:hint="cs"/>
          <w:b/>
          <w:bCs/>
          <w:i/>
          <w:iCs/>
          <w:sz w:val="30"/>
          <w:szCs w:val="30"/>
          <w:cs/>
        </w:rPr>
        <w:t>ฒ</w:t>
      </w:r>
      <w:r w:rsidRPr="007C01B3">
        <w:rPr>
          <w:b/>
          <w:bCs/>
          <w:i/>
          <w:iCs/>
          <w:sz w:val="30"/>
          <w:szCs w:val="30"/>
          <w:cs/>
        </w:rPr>
        <w:t>)</w:t>
      </w:r>
      <w:r w:rsidRPr="007C01B3">
        <w:rPr>
          <w:b/>
          <w:bCs/>
          <w:i/>
          <w:iCs/>
          <w:sz w:val="30"/>
          <w:szCs w:val="30"/>
          <w:cs/>
        </w:rPr>
        <w:tab/>
        <w:t>รายได้</w:t>
      </w:r>
    </w:p>
    <w:p w14:paraId="1BE72E52" w14:textId="41C57F90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E0F39A" w14:textId="4C7EA256" w:rsidR="006E5918" w:rsidRPr="006E5918" w:rsidRDefault="006E5918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6E5918">
        <w:rPr>
          <w:rFonts w:ascii="Angsana New" w:hAnsi="Angsana New"/>
          <w:i/>
          <w:iCs/>
          <w:sz w:val="30"/>
          <w:szCs w:val="30"/>
        </w:rPr>
        <w:t>(1)</w:t>
      </w:r>
      <w:r w:rsidRPr="006E5918">
        <w:rPr>
          <w:rFonts w:ascii="Angsana New" w:hAnsi="Angsana New"/>
          <w:i/>
          <w:iCs/>
          <w:sz w:val="30"/>
          <w:szCs w:val="30"/>
        </w:rPr>
        <w:tab/>
      </w:r>
      <w:r w:rsidRPr="006E5918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1B851F66" w14:textId="77777777" w:rsidR="006E5918" w:rsidRPr="005726AD" w:rsidRDefault="006E5918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EE8BFA2" w14:textId="35193F30" w:rsidR="00C85FF1" w:rsidRPr="00FD6F58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</w:t>
      </w:r>
      <w:r w:rsidRPr="00FD6F58">
        <w:rPr>
          <w:rFonts w:ascii="Angsana New" w:hAnsi="Angsana New"/>
          <w:sz w:val="30"/>
          <w:szCs w:val="30"/>
        </w:rPr>
        <w:br/>
      </w:r>
      <w:r w:rsidRPr="00FD6F58">
        <w:rPr>
          <w:rFonts w:ascii="Angsana New" w:hAnsi="Angsana New"/>
          <w:sz w:val="30"/>
          <w:szCs w:val="30"/>
          <w:cs/>
        </w:rPr>
        <w:t>มีสิทธิได้รับ</w:t>
      </w:r>
      <w:r w:rsidRPr="00FD6F58">
        <w:rPr>
          <w:rFonts w:ascii="Angsana New" w:hAnsi="Angsana New"/>
          <w:sz w:val="30"/>
          <w:szCs w:val="30"/>
        </w:rPr>
        <w:t xml:space="preserve"> </w:t>
      </w:r>
      <w:r w:rsidRPr="00FD6F58">
        <w:rPr>
          <w:rFonts w:ascii="Angsana New" w:hAnsi="Angsana New"/>
          <w:sz w:val="30"/>
          <w:szCs w:val="30"/>
          <w:cs/>
        </w:rPr>
        <w:t xml:space="preserve">ซึ่งไม่รวมจำนวนเงินที่เก็บแทนบุคคลที่สาม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 </w:t>
      </w:r>
    </w:p>
    <w:p w14:paraId="5D277602" w14:textId="19D3F65E" w:rsidR="00802863" w:rsidRPr="005726AD" w:rsidRDefault="00802863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E00C138" w14:textId="11E018E3" w:rsidR="00C85FF1" w:rsidRPr="00FD6F58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6F58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7E018D62" w14:textId="77777777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99D52D" w14:textId="0B0F2299" w:rsidR="00C85FF1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Pr="00FD6F58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FD6F58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 สำหรับ</w:t>
      </w:r>
      <w:r w:rsidRPr="00FD6F58">
        <w:rPr>
          <w:rFonts w:ascii="Angsana New" w:hAnsi="Angsana New" w:hint="cs"/>
          <w:sz w:val="30"/>
          <w:szCs w:val="30"/>
          <w:cs/>
        </w:rPr>
        <w:t>การขาย</w:t>
      </w:r>
      <w:r w:rsidRPr="00FD6F58">
        <w:rPr>
          <w:rFonts w:ascii="Angsana New" w:hAnsi="Angsana New"/>
          <w:sz w:val="30"/>
          <w:szCs w:val="30"/>
          <w:cs/>
        </w:rPr>
        <w:t xml:space="preserve">ที่ให้สิทธิลูกค้าในการคืนสินค้า </w:t>
      </w:r>
      <w:r w:rsidRPr="00FD6F58">
        <w:rPr>
          <w:rFonts w:ascii="Angsana New" w:hAnsi="Angsana New" w:hint="cs"/>
          <w:sz w:val="30"/>
          <w:szCs w:val="30"/>
          <w:cs/>
        </w:rPr>
        <w:t>บริษัท</w:t>
      </w:r>
      <w:r w:rsidRPr="00FD6F58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="00E3674F">
        <w:rPr>
          <w:rFonts w:ascii="Angsana New" w:hAnsi="Angsana New" w:hint="cs"/>
          <w:sz w:val="30"/>
          <w:szCs w:val="30"/>
          <w:cs/>
        </w:rPr>
        <w:t>และต้นทุนขายสำหรับ</w:t>
      </w:r>
      <w:r w:rsidRPr="00FD6F58">
        <w:rPr>
          <w:rFonts w:ascii="Angsana New" w:hAnsi="Angsana New"/>
          <w:sz w:val="30"/>
          <w:szCs w:val="30"/>
          <w:cs/>
        </w:rPr>
        <w:t>สินค้า</w:t>
      </w:r>
      <w:r w:rsidR="00E3674F">
        <w:rPr>
          <w:rFonts w:ascii="Angsana New" w:hAnsi="Angsana New" w:hint="cs"/>
          <w:sz w:val="30"/>
          <w:szCs w:val="30"/>
          <w:cs/>
        </w:rPr>
        <w:t>ที่คาดว่าจะได้รับคืน</w:t>
      </w:r>
    </w:p>
    <w:p w14:paraId="438EEE4C" w14:textId="77777777" w:rsidR="0043507D" w:rsidRPr="0043507D" w:rsidRDefault="0043507D" w:rsidP="004350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38DFF9" w14:textId="77777777" w:rsidR="001B1F75" w:rsidRDefault="001B1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BAFC58B" w14:textId="37AC25F4" w:rsidR="00C81A35" w:rsidRDefault="00C81A35" w:rsidP="00C81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6E5918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6E5918">
        <w:rPr>
          <w:rFonts w:ascii="Angsana New" w:hAnsi="Angsana New"/>
          <w:i/>
          <w:iCs/>
          <w:sz w:val="30"/>
          <w:szCs w:val="30"/>
        </w:rPr>
        <w:t>)</w:t>
      </w:r>
      <w:r w:rsidRPr="006E5918">
        <w:rPr>
          <w:rFonts w:ascii="Angsana New" w:hAnsi="Angsana New"/>
          <w:i/>
          <w:iCs/>
          <w:sz w:val="30"/>
          <w:szCs w:val="30"/>
        </w:rPr>
        <w:tab/>
      </w:r>
      <w:r w:rsidRPr="00C81A35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7503796A" w14:textId="77777777" w:rsidR="00C81A35" w:rsidRPr="00C81A35" w:rsidRDefault="00C81A35" w:rsidP="00D13566">
      <w:pPr>
        <w:pStyle w:val="BodyText"/>
        <w:shd w:val="clear" w:color="auto" w:fill="FFFFFF"/>
        <w:tabs>
          <w:tab w:val="clear" w:pos="454"/>
        </w:tabs>
        <w:spacing w:after="0" w:line="200" w:lineRule="exac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72BF64" w14:textId="0D626AED" w:rsidR="00C81A35" w:rsidRPr="00FD6F58" w:rsidRDefault="00C81A35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81A35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="009E3F04">
        <w:rPr>
          <w:rFonts w:ascii="Angsana New" w:hAnsi="Angsana New" w:hint="cs"/>
          <w:sz w:val="30"/>
          <w:szCs w:val="30"/>
          <w:cs/>
        </w:rPr>
        <w:t>รวมถึงเงินรับล่วงหน้าจากลูกค้า</w:t>
      </w:r>
      <w:r w:rsidRPr="00C81A35">
        <w:rPr>
          <w:rFonts w:ascii="Angsana New" w:hAnsi="Angsana New"/>
          <w:sz w:val="30"/>
          <w:szCs w:val="30"/>
          <w:cs/>
        </w:rPr>
        <w:t>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5493DA77" w14:textId="77777777" w:rsidR="00C85FF1" w:rsidRPr="005726AD" w:rsidRDefault="00C85FF1" w:rsidP="00D13566">
      <w:pPr>
        <w:pStyle w:val="BodyText"/>
        <w:shd w:val="clear" w:color="auto" w:fill="FFFFFF"/>
        <w:tabs>
          <w:tab w:val="clear" w:pos="454"/>
        </w:tabs>
        <w:spacing w:after="0" w:line="200" w:lineRule="exac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30ED22" w14:textId="5A4C78C3" w:rsidR="00C85FF1" w:rsidRPr="00FD6F5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FD6F58">
        <w:rPr>
          <w:b/>
          <w:bCs/>
          <w:i/>
          <w:iCs/>
          <w:sz w:val="30"/>
          <w:szCs w:val="30"/>
          <w:cs/>
        </w:rPr>
        <w:t>(</w:t>
      </w:r>
      <w:r w:rsidR="00D527BD">
        <w:rPr>
          <w:rFonts w:hint="cs"/>
          <w:b/>
          <w:bCs/>
          <w:i/>
          <w:iCs/>
          <w:sz w:val="30"/>
          <w:szCs w:val="30"/>
          <w:cs/>
        </w:rPr>
        <w:t>ณ</w:t>
      </w:r>
      <w:r w:rsidRPr="00FD6F58">
        <w:rPr>
          <w:b/>
          <w:bCs/>
          <w:i/>
          <w:iCs/>
          <w:sz w:val="30"/>
          <w:szCs w:val="30"/>
          <w:cs/>
        </w:rPr>
        <w:t>)</w:t>
      </w:r>
      <w:r w:rsidRPr="00FD6F58">
        <w:rPr>
          <w:b/>
          <w:bCs/>
          <w:i/>
          <w:iCs/>
          <w:sz w:val="30"/>
          <w:szCs w:val="30"/>
          <w:cs/>
        </w:rPr>
        <w:tab/>
      </w:r>
      <w:r w:rsidR="00626484" w:rsidRPr="00626484">
        <w:rPr>
          <w:b/>
          <w:bCs/>
          <w:i/>
          <w:iCs/>
          <w:sz w:val="30"/>
          <w:szCs w:val="30"/>
          <w:cs/>
        </w:rPr>
        <w:t>รายได้อื่น</w:t>
      </w:r>
    </w:p>
    <w:p w14:paraId="3B060C64" w14:textId="77777777" w:rsidR="00C85FF1" w:rsidRPr="00B33977" w:rsidRDefault="00C85FF1" w:rsidP="00D13566">
      <w:pPr>
        <w:pStyle w:val="BodyText"/>
        <w:shd w:val="clear" w:color="auto" w:fill="FFFFFF"/>
        <w:tabs>
          <w:tab w:val="clear" w:pos="454"/>
        </w:tabs>
        <w:spacing w:after="0" w:line="200" w:lineRule="exac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162667" w14:textId="54DB15A9" w:rsidR="00C85FF1" w:rsidRPr="00FD6F58" w:rsidRDefault="00626484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26484">
        <w:rPr>
          <w:rFonts w:ascii="Angsana New" w:hAnsi="Angsana New"/>
          <w:i/>
          <w:sz w:val="30"/>
          <w:szCs w:val="30"/>
          <w:cs/>
        </w:rPr>
        <w:t>รายได้อื่นบันทึกในกำไรหรือขาดทุนตามเกณฑ์คงค้าง</w:t>
      </w:r>
      <w:r w:rsidR="00C85FF1" w:rsidRPr="00FD6F58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56CC2199" w14:textId="0C818EC6" w:rsidR="00C85FF1" w:rsidRPr="00B33977" w:rsidRDefault="00C85FF1" w:rsidP="00D13566">
      <w:pPr>
        <w:pStyle w:val="BodyText"/>
        <w:shd w:val="clear" w:color="auto" w:fill="FFFFFF"/>
        <w:tabs>
          <w:tab w:val="clear" w:pos="454"/>
        </w:tabs>
        <w:spacing w:after="0" w:line="200" w:lineRule="exac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031BEE0" w14:textId="1BA39C8A" w:rsidR="00C85FF1" w:rsidRPr="00F460E6" w:rsidRDefault="00C85FF1" w:rsidP="00C85FF1">
      <w:pPr>
        <w:pStyle w:val="AccPolicyHeading"/>
        <w:rPr>
          <w:sz w:val="30"/>
          <w:szCs w:val="30"/>
        </w:rPr>
      </w:pPr>
      <w:r w:rsidRPr="00F460E6">
        <w:rPr>
          <w:sz w:val="30"/>
          <w:szCs w:val="30"/>
          <w:cs/>
        </w:rPr>
        <w:t>(</w:t>
      </w:r>
      <w:r w:rsidR="00D527BD">
        <w:rPr>
          <w:rFonts w:hint="cs"/>
          <w:sz w:val="30"/>
          <w:szCs w:val="30"/>
          <w:cs/>
        </w:rPr>
        <w:t>ด</w:t>
      </w:r>
      <w:r w:rsidRPr="00F460E6">
        <w:rPr>
          <w:sz w:val="30"/>
          <w:szCs w:val="30"/>
          <w:cs/>
        </w:rPr>
        <w:t>)</w:t>
      </w:r>
      <w:r w:rsidRPr="00F460E6">
        <w:rPr>
          <w:sz w:val="30"/>
          <w:szCs w:val="30"/>
          <w:cs/>
        </w:rPr>
        <w:tab/>
      </w:r>
      <w:r w:rsidR="00626484" w:rsidRPr="00626484">
        <w:rPr>
          <w:sz w:val="30"/>
          <w:szCs w:val="30"/>
          <w:cs/>
        </w:rPr>
        <w:t>ภาษีเงินได้</w:t>
      </w:r>
    </w:p>
    <w:p w14:paraId="191028EB" w14:textId="77777777" w:rsidR="00B33977" w:rsidRPr="0063220E" w:rsidRDefault="00B33977" w:rsidP="00D13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00" w:lineRule="exact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1BFE8821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AD7067">
        <w:rPr>
          <w:rFonts w:ascii="Angsana New" w:hAnsi="Angsana New" w:hint="cs"/>
          <w:sz w:val="30"/>
          <w:szCs w:val="30"/>
          <w:cs/>
        </w:rPr>
        <w:t>ซึ่ง</w:t>
      </w:r>
      <w:r w:rsidRPr="00AD7067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EB91BC7" w14:textId="77777777" w:rsidR="00B33977" w:rsidRPr="00AD7067" w:rsidRDefault="00B33977" w:rsidP="00D13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00" w:lineRule="exact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E6B6733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Pr="00AD7067">
        <w:rPr>
          <w:rFonts w:ascii="Angsana New" w:hAnsi="Angsana New" w:hint="cs"/>
          <w:sz w:val="30"/>
          <w:szCs w:val="30"/>
          <w:cs/>
        </w:rPr>
        <w:t>บันทึก</w:t>
      </w:r>
      <w:r w:rsidRPr="00AD7067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962FB6D" w14:textId="77777777" w:rsidR="00B33977" w:rsidRPr="004964B1" w:rsidRDefault="00B33977" w:rsidP="00D13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00" w:lineRule="exact"/>
        <w:ind w:left="547" w:right="29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55544DA7" w14:textId="31B61D00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706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AD7067">
        <w:rPr>
          <w:rFonts w:ascii="Angsana New" w:hAnsi="Angsana New" w:hint="cs"/>
          <w:sz w:val="30"/>
          <w:szCs w:val="30"/>
          <w:cs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1B1F75" w:rsidRPr="001B1F75">
        <w:rPr>
          <w:rFonts w:ascii="Angsana New" w:hAnsi="Angsana New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</w:p>
    <w:p w14:paraId="1E33DD55" w14:textId="77777777" w:rsidR="00B33977" w:rsidRPr="004964B1" w:rsidRDefault="00B33977" w:rsidP="00D13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00" w:lineRule="exact"/>
        <w:ind w:left="547" w:right="29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46BEBB4D" w14:textId="77777777" w:rsidR="00B33977" w:rsidRPr="00802863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AD7067">
        <w:rPr>
          <w:rFonts w:ascii="Angsana New" w:hAnsi="Angsana New" w:hint="cs"/>
          <w:sz w:val="30"/>
          <w:szCs w:val="30"/>
          <w:cs/>
        </w:rPr>
        <w:t>บริษัท</w:t>
      </w:r>
      <w:r w:rsidRPr="00AD7067">
        <w:rPr>
          <w:rFonts w:ascii="Angsana New" w:hAnsi="Angsana New"/>
          <w:sz w:val="30"/>
          <w:szCs w:val="30"/>
          <w:cs/>
        </w:rPr>
        <w:br/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</w:t>
      </w:r>
      <w:r w:rsidRPr="00AD7067">
        <w:rPr>
          <w:rFonts w:ascii="Angsana New" w:hAnsi="Angsana New"/>
          <w:sz w:val="30"/>
          <w:szCs w:val="30"/>
          <w:cs/>
        </w:rPr>
        <w:br/>
        <w:t>จะหักกลบกับหนี้สินภาษีเงินได้ของงวดปัจจุบันในงบการเงินเฉพาะกิจการ</w:t>
      </w:r>
    </w:p>
    <w:p w14:paraId="1E24665F" w14:textId="77777777" w:rsidR="00B33977" w:rsidRDefault="00B33977" w:rsidP="00D13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00" w:lineRule="exact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578057A" w14:textId="77777777" w:rsidR="00B3397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AD7067">
        <w:rPr>
          <w:rFonts w:ascii="Angsana New" w:hAnsi="Angsana New"/>
          <w:sz w:val="30"/>
          <w:szCs w:val="30"/>
          <w:cs/>
        </w:rPr>
        <w:br/>
        <w:t>จะมีจำนวนเพียงพอกับการใช้ประโยชน์จากผลแตกต่างชั่วคราวดังกล่าว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9161D5E" w14:textId="77777777" w:rsidR="008E15A7" w:rsidRPr="00AD7067" w:rsidRDefault="008E15A7" w:rsidP="008E1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00" w:lineRule="exact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91CF662" w14:textId="4164E987" w:rsidR="00C85FF1" w:rsidRPr="0063220E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F34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B33977" w:rsidRPr="00B33977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15F03A8A" w14:textId="77777777" w:rsidR="00B33977" w:rsidRDefault="00B33977" w:rsidP="00D13566">
      <w:pPr>
        <w:pStyle w:val="BodyText"/>
        <w:tabs>
          <w:tab w:val="clear" w:pos="454"/>
        </w:tabs>
        <w:spacing w:after="0" w:line="20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5EAAD46C" w14:textId="7C52F790" w:rsidR="00B33977" w:rsidRDefault="00B33977" w:rsidP="00B33977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524C1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E524C1">
        <w:rPr>
          <w:rFonts w:ascii="Angsana New" w:hAnsi="Angsana New"/>
          <w:sz w:val="30"/>
          <w:szCs w:val="30"/>
          <w:cs/>
        </w:rPr>
        <w:t>บริษัท</w:t>
      </w:r>
      <w:r w:rsidRPr="00E524C1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Pr="00E524C1">
        <w:rPr>
          <w:rFonts w:ascii="Angsana New" w:hAnsi="Angsana New"/>
          <w:sz w:val="30"/>
          <w:szCs w:val="30"/>
          <w:cs/>
        </w:rPr>
        <w:br/>
      </w:r>
      <w:r w:rsidRPr="00E524C1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5DA9739" w14:textId="77777777" w:rsidR="00D13566" w:rsidRDefault="00D13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086906A" w14:textId="23EF7EA7" w:rsidR="009B3614" w:rsidRPr="00C52C41" w:rsidRDefault="00FF7085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9B3614" w:rsidRPr="001D4F7C">
        <w:rPr>
          <w:rFonts w:ascii="Angsana New" w:hAnsi="Angsana New"/>
          <w:b/>
          <w:bCs/>
          <w:sz w:val="30"/>
          <w:szCs w:val="30"/>
        </w:rPr>
        <w:tab/>
      </w:r>
      <w:r w:rsidR="009B3614" w:rsidRPr="001D4F7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Pr="007170B1" w:rsidRDefault="00917F8F" w:rsidP="00D13566">
      <w:pPr>
        <w:pStyle w:val="BodyText"/>
        <w:tabs>
          <w:tab w:val="clear" w:pos="454"/>
        </w:tabs>
        <w:spacing w:after="0" w:line="20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22AE749" w14:textId="5CAB19CC" w:rsidR="00D23C26" w:rsidRDefault="00AA315F" w:rsidP="007170B1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b/>
          <w:sz w:val="30"/>
          <w:szCs w:val="30"/>
        </w:rPr>
      </w:pPr>
      <w:r w:rsidRPr="00AA315F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ความสัมพันธ์ที่มีกับบริษัทใหญ่ในลำดับสูงสุด</w:t>
      </w:r>
      <w:r w:rsidR="00971717">
        <w:rPr>
          <w:rFonts w:ascii="Angsana New" w:hAnsi="Angsana New" w:hint="cs"/>
          <w:b/>
          <w:sz w:val="30"/>
          <w:szCs w:val="30"/>
          <w:cs/>
        </w:rPr>
        <w:t xml:space="preserve"> (บริษัทใหญ่) </w:t>
      </w:r>
      <w:r w:rsidRPr="00AA315F">
        <w:rPr>
          <w:rFonts w:ascii="Angsana New" w:hAnsi="Angsana New"/>
          <w:b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และ</w:t>
      </w:r>
      <w:r w:rsidRPr="00AA315F">
        <w:rPr>
          <w:rFonts w:ascii="Angsana New" w:hAnsi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512786">
        <w:rPr>
          <w:rFonts w:ascii="Angsana New" w:hAnsi="Angsana New"/>
          <w:bCs/>
          <w:sz w:val="30"/>
          <w:szCs w:val="30"/>
        </w:rPr>
        <w:t>1</w:t>
      </w:r>
      <w:r w:rsidRPr="00AA315F">
        <w:rPr>
          <w:rFonts w:ascii="Angsana New" w:hAnsi="Angsana New"/>
          <w:b/>
          <w:sz w:val="30"/>
          <w:szCs w:val="30"/>
          <w:cs/>
        </w:rPr>
        <w:t xml:space="preserve"> และ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/>
          <w:bCs/>
          <w:sz w:val="30"/>
          <w:szCs w:val="30"/>
        </w:rPr>
        <w:t>9</w:t>
      </w:r>
      <w:r w:rsidR="007459A0">
        <w:rPr>
          <w:rFonts w:ascii="Angsana New" w:hAnsi="Angsana New"/>
          <w:bCs/>
          <w:sz w:val="30"/>
          <w:szCs w:val="30"/>
        </w:rPr>
        <w:t xml:space="preserve"> </w:t>
      </w:r>
      <w:r w:rsidRPr="00AA315F">
        <w:rPr>
          <w:rFonts w:ascii="Angsana New" w:hAnsi="Angsana New"/>
          <w:b/>
          <w:sz w:val="30"/>
          <w:szCs w:val="30"/>
          <w:cs/>
        </w:rPr>
        <w:t xml:space="preserve">สำหรับบุคคลหรือกิจการอื่นที่เกี่ยวข้องกันที่บริษัทมีรายการระหว่างกันที่มีนัยสำคัญกับบริษัท </w:t>
      </w:r>
      <w:r w:rsidR="00971717">
        <w:rPr>
          <w:rFonts w:ascii="Angsana New" w:hAnsi="Angsana New"/>
          <w:b/>
          <w:sz w:val="30"/>
          <w:szCs w:val="30"/>
          <w:cs/>
        </w:rPr>
        <w:br/>
      </w:r>
      <w:r w:rsidRPr="00AA315F">
        <w:rPr>
          <w:rFonts w:ascii="Angsana New" w:hAnsi="Angsana New"/>
          <w:b/>
          <w:sz w:val="30"/>
          <w:szCs w:val="30"/>
          <w:cs/>
        </w:rPr>
        <w:t>ในระหว่างปีมีดังต่อไปนี้</w:t>
      </w:r>
    </w:p>
    <w:p w14:paraId="22A5EE12" w14:textId="77777777" w:rsidR="00AA315F" w:rsidRPr="007170B1" w:rsidRDefault="00AA315F" w:rsidP="00D13566">
      <w:pPr>
        <w:pStyle w:val="BodyText"/>
        <w:tabs>
          <w:tab w:val="clear" w:pos="454"/>
        </w:tabs>
        <w:spacing w:after="0" w:line="200" w:lineRule="exact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4050"/>
      </w:tblGrid>
      <w:tr w:rsidR="009B3614" w:rsidRPr="00C52C41" w14:paraId="6B928AD8" w14:textId="77777777" w:rsidTr="00D076A8">
        <w:trPr>
          <w:cantSplit/>
          <w:tblHeader/>
        </w:trPr>
        <w:tc>
          <w:tcPr>
            <w:tcW w:w="4320" w:type="dxa"/>
          </w:tcPr>
          <w:p w14:paraId="44D73305" w14:textId="77777777"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467393" w14:textId="08EE86D6" w:rsidR="000263AF" w:rsidRPr="00C52C41" w:rsidRDefault="000758B9" w:rsidP="00B03C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14:paraId="468A5B23" w14:textId="77777777"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03CBA" w:rsidRPr="00C52C41" w14:paraId="0218B543" w14:textId="77777777" w:rsidTr="00D076A8">
        <w:trPr>
          <w:cantSplit/>
          <w:tblHeader/>
        </w:trPr>
        <w:tc>
          <w:tcPr>
            <w:tcW w:w="4320" w:type="dxa"/>
          </w:tcPr>
          <w:p w14:paraId="55C4F06C" w14:textId="77777777" w:rsidR="00B03CBA" w:rsidRPr="00B03CBA" w:rsidRDefault="00B03CBA" w:rsidP="00D13566">
            <w:pPr>
              <w:spacing w:line="14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F483553" w14:textId="77777777" w:rsidR="00B03CBA" w:rsidRPr="00B03CBA" w:rsidRDefault="00B03CBA" w:rsidP="00D1356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14:paraId="1032A60B" w14:textId="77777777" w:rsidR="00B03CBA" w:rsidRPr="00B03CBA" w:rsidRDefault="00B03CBA" w:rsidP="00D13566">
            <w:pPr>
              <w:pStyle w:val="StandaardOpinion"/>
              <w:tabs>
                <w:tab w:val="left" w:pos="999"/>
                <w:tab w:val="left" w:pos="1332"/>
              </w:tabs>
              <w:spacing w:line="140" w:lineRule="exact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61856" w:rsidRPr="00C52C41" w14:paraId="331BDFB4" w14:textId="77777777" w:rsidTr="00D076A8">
        <w:trPr>
          <w:cantSplit/>
        </w:trPr>
        <w:tc>
          <w:tcPr>
            <w:tcW w:w="4320" w:type="dxa"/>
          </w:tcPr>
          <w:p w14:paraId="76D5FFD8" w14:textId="5DC1BE58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14:paraId="0AC4F084" w14:textId="4EF3ED8E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4BB2EC" w14:textId="6BA4F136" w:rsidR="00A61856" w:rsidRDefault="007B15F4" w:rsidP="007B15F4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C56E7B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ริษัทถือหุ้น และ</w:t>
            </w:r>
            <w:r w:rsidR="00A61856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47C54" w:rsidRPr="00C52C41" w14:paraId="36E39613" w14:textId="77777777" w:rsidTr="00BB40D0">
        <w:trPr>
          <w:cantSplit/>
        </w:trPr>
        <w:tc>
          <w:tcPr>
            <w:tcW w:w="4320" w:type="dxa"/>
          </w:tcPr>
          <w:p w14:paraId="52FF3E75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350" w:type="dxa"/>
          </w:tcPr>
          <w:p w14:paraId="250BDEAE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36A7A5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77715C23" w14:textId="77777777" w:rsidTr="00BB40D0">
        <w:trPr>
          <w:cantSplit/>
        </w:trPr>
        <w:tc>
          <w:tcPr>
            <w:tcW w:w="4320" w:type="dxa"/>
          </w:tcPr>
          <w:p w14:paraId="01B7418C" w14:textId="77777777"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14:paraId="6E5A57D8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1AE8FE52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0996A865" w14:textId="77777777" w:rsidTr="00BB40D0">
        <w:trPr>
          <w:cantSplit/>
        </w:trPr>
        <w:tc>
          <w:tcPr>
            <w:tcW w:w="4320" w:type="dxa"/>
          </w:tcPr>
          <w:p w14:paraId="52751490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70A2A75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AFB6677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5051966C" w14:textId="77777777" w:rsidTr="00BB40D0">
        <w:trPr>
          <w:cantSplit/>
        </w:trPr>
        <w:tc>
          <w:tcPr>
            <w:tcW w:w="4320" w:type="dxa"/>
          </w:tcPr>
          <w:p w14:paraId="73C6D0E7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2D49202F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69648510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1E5F6E91" w14:textId="77777777" w:rsidTr="00BB40D0">
        <w:trPr>
          <w:cantSplit/>
        </w:trPr>
        <w:tc>
          <w:tcPr>
            <w:tcW w:w="4320" w:type="dxa"/>
          </w:tcPr>
          <w:p w14:paraId="1984A50B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14:paraId="10BC6779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6DA4395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07E3892E" w14:textId="77777777" w:rsidTr="00BB40D0">
        <w:trPr>
          <w:cantSplit/>
        </w:trPr>
        <w:tc>
          <w:tcPr>
            <w:tcW w:w="4320" w:type="dxa"/>
          </w:tcPr>
          <w:p w14:paraId="24B9F112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14:paraId="0C61F9C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5B7667D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58EA0E07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217A23D1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  <w:shd w:val="clear" w:color="auto" w:fill="auto"/>
          </w:tcPr>
          <w:p w14:paraId="65BCC3BE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  <w:shd w:val="clear" w:color="auto" w:fill="auto"/>
          </w:tcPr>
          <w:p w14:paraId="15AE406B" w14:textId="77777777" w:rsidR="00147C54" w:rsidRPr="00A61856" w:rsidRDefault="00147C54" w:rsidP="00BB40D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2991" w:rsidRPr="00C52C41" w14:paraId="7D9D8B49" w14:textId="77777777" w:rsidTr="00BB40D0">
        <w:trPr>
          <w:cantSplit/>
        </w:trPr>
        <w:tc>
          <w:tcPr>
            <w:tcW w:w="4320" w:type="dxa"/>
          </w:tcPr>
          <w:p w14:paraId="066167B6" w14:textId="77777777" w:rsidR="00A62991" w:rsidRPr="008F7775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350" w:type="dxa"/>
          </w:tcPr>
          <w:p w14:paraId="61D45412" w14:textId="77777777" w:rsidR="00A62991" w:rsidRPr="008F7775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29AA1969" w14:textId="77777777" w:rsidR="00A62991" w:rsidRPr="008F7775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1D208EE1" w14:textId="77777777" w:rsidTr="0014186F">
        <w:trPr>
          <w:cantSplit/>
        </w:trPr>
        <w:tc>
          <w:tcPr>
            <w:tcW w:w="4320" w:type="dxa"/>
            <w:shd w:val="clear" w:color="auto" w:fill="auto"/>
          </w:tcPr>
          <w:p w14:paraId="3EABB411" w14:textId="079A912F" w:rsidR="00A6299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&amp; Textiles Research Laboratories</w:t>
            </w:r>
            <w:r>
              <w:rPr>
                <w:rFonts w:ascii="Angsana New" w:hAnsi="Angsana New"/>
                <w:sz w:val="30"/>
                <w:szCs w:val="30"/>
              </w:rPr>
              <w:br/>
              <w:t>(China) Co., Ltd.</w:t>
            </w:r>
          </w:p>
        </w:tc>
        <w:tc>
          <w:tcPr>
            <w:tcW w:w="1350" w:type="dxa"/>
            <w:shd w:val="clear" w:color="auto" w:fill="auto"/>
          </w:tcPr>
          <w:p w14:paraId="5C27CD89" w14:textId="12CA7FD9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14:paraId="7E04E70B" w14:textId="26B7ED08" w:rsidR="00A62991" w:rsidRPr="008F7775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25A8F895" w14:textId="77777777" w:rsidTr="00BB40D0">
        <w:trPr>
          <w:cantSplit/>
        </w:trPr>
        <w:tc>
          <w:tcPr>
            <w:tcW w:w="4320" w:type="dxa"/>
          </w:tcPr>
          <w:p w14:paraId="07801315" w14:textId="77777777" w:rsidR="00A62991" w:rsidRPr="00A61856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14:paraId="5768D0E3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6B228082" w14:textId="77777777" w:rsidR="00A6299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2991" w:rsidRPr="00C52C41" w14:paraId="2097A56F" w14:textId="77777777" w:rsidTr="00BB40D0">
        <w:trPr>
          <w:cantSplit/>
        </w:trPr>
        <w:tc>
          <w:tcPr>
            <w:tcW w:w="4320" w:type="dxa"/>
          </w:tcPr>
          <w:p w14:paraId="6DA86AEA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14:paraId="711A72C3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14:paraId="1EB1A870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60E44B8D" w14:textId="77777777" w:rsidTr="00BB40D0">
        <w:trPr>
          <w:cantSplit/>
        </w:trPr>
        <w:tc>
          <w:tcPr>
            <w:tcW w:w="4320" w:type="dxa"/>
          </w:tcPr>
          <w:p w14:paraId="4CE17C2F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</w:t>
            </w:r>
            <w:proofErr w:type="gramStart"/>
            <w:r w:rsidRPr="00C52C41">
              <w:rPr>
                <w:rFonts w:ascii="Angsana New" w:hAnsi="Angsana New"/>
                <w:sz w:val="30"/>
                <w:szCs w:val="30"/>
              </w:rPr>
              <w:t>r.l</w:t>
            </w:r>
            <w:proofErr w:type="spellEnd"/>
            <w:proofErr w:type="gramEnd"/>
          </w:p>
        </w:tc>
        <w:tc>
          <w:tcPr>
            <w:tcW w:w="1350" w:type="dxa"/>
          </w:tcPr>
          <w:p w14:paraId="0165EEE5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14:paraId="3E8A762C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2185CF25" w14:textId="77777777" w:rsidTr="00D076A8">
        <w:trPr>
          <w:cantSplit/>
        </w:trPr>
        <w:tc>
          <w:tcPr>
            <w:tcW w:w="4320" w:type="dxa"/>
          </w:tcPr>
          <w:p w14:paraId="056C69F5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350" w:type="dxa"/>
          </w:tcPr>
          <w:p w14:paraId="2B297DE0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1CEB1BF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726CC33E" w14:textId="77777777" w:rsidTr="00BB40D0">
        <w:trPr>
          <w:cantSplit/>
        </w:trPr>
        <w:tc>
          <w:tcPr>
            <w:tcW w:w="4320" w:type="dxa"/>
          </w:tcPr>
          <w:p w14:paraId="1AA62664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731B8BD0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02CFA154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6F7A87FF" w14:textId="77777777" w:rsidTr="00BB40D0">
        <w:trPr>
          <w:cantSplit/>
        </w:trPr>
        <w:tc>
          <w:tcPr>
            <w:tcW w:w="4320" w:type="dxa"/>
          </w:tcPr>
          <w:p w14:paraId="40AE2349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350" w:type="dxa"/>
          </w:tcPr>
          <w:p w14:paraId="738C6CFA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6D3D9B45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03013473" w14:textId="77777777" w:rsidTr="00BB40D0">
        <w:trPr>
          <w:cantSplit/>
        </w:trPr>
        <w:tc>
          <w:tcPr>
            <w:tcW w:w="4320" w:type="dxa"/>
          </w:tcPr>
          <w:p w14:paraId="74742040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14:paraId="260630DC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14:paraId="568D3A44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6C2D0F3A" w14:textId="77777777" w:rsidTr="00BB40D0">
        <w:trPr>
          <w:cantSplit/>
        </w:trPr>
        <w:tc>
          <w:tcPr>
            <w:tcW w:w="4320" w:type="dxa"/>
          </w:tcPr>
          <w:p w14:paraId="668F988C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>Co., Ltd.</w:t>
            </w:r>
          </w:p>
        </w:tc>
        <w:tc>
          <w:tcPr>
            <w:tcW w:w="1350" w:type="dxa"/>
          </w:tcPr>
          <w:p w14:paraId="2DDC2A4C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724F6D9D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5EBA9FCE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180EE4C8" w14:textId="497D2F3B" w:rsidR="00A62991" w:rsidRDefault="00BF159E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11" w:tgtFrame="_blank" w:history="1">
              <w:r w:rsidR="00A62991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  <w:shd w:val="clear" w:color="auto" w:fill="auto"/>
          </w:tcPr>
          <w:p w14:paraId="0E6B8575" w14:textId="6289C505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DEB80D7" w14:textId="5A5841CF" w:rsidR="00A62991" w:rsidRPr="008F7775" w:rsidRDefault="00A62991" w:rsidP="00A62991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A62991" w:rsidRPr="00C52C41" w14:paraId="178FB299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0048A707" w14:textId="562EBB24" w:rsidR="00A62991" w:rsidRDefault="00A62991" w:rsidP="00A62991">
            <w:pPr>
              <w:spacing w:line="240" w:lineRule="auto"/>
              <w:ind w:right="-108"/>
            </w:pPr>
            <w:r w:rsidRPr="00945B76">
              <w:rPr>
                <w:rFonts w:ascii="Angsana New" w:hAnsi="Angsana New"/>
                <w:sz w:val="30"/>
                <w:szCs w:val="30"/>
              </w:rPr>
              <w:t>Chori (Hongkong) Co.,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5B76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  <w:shd w:val="clear" w:color="auto" w:fill="auto"/>
          </w:tcPr>
          <w:p w14:paraId="7E3C6E2A" w14:textId="03323BE8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  <w:shd w:val="clear" w:color="auto" w:fill="auto"/>
          </w:tcPr>
          <w:p w14:paraId="6F5B2B0E" w14:textId="3930DF44" w:rsidR="00A62991" w:rsidRPr="00C52C41" w:rsidRDefault="00A62991" w:rsidP="00A62991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76FAF044" w14:textId="77777777" w:rsidTr="00F60FE9">
        <w:trPr>
          <w:cantSplit/>
        </w:trPr>
        <w:tc>
          <w:tcPr>
            <w:tcW w:w="4320" w:type="dxa"/>
          </w:tcPr>
          <w:p w14:paraId="0CC64FB2" w14:textId="77777777" w:rsidR="00A62991" w:rsidRPr="00723C72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/>
                <w:sz w:val="30"/>
                <w:szCs w:val="30"/>
              </w:rPr>
              <w:t>Chori Vietnam Co., Ltd.</w:t>
            </w:r>
          </w:p>
        </w:tc>
        <w:tc>
          <w:tcPr>
            <w:tcW w:w="1350" w:type="dxa"/>
          </w:tcPr>
          <w:p w14:paraId="2EEC1889" w14:textId="77777777" w:rsidR="00A62991" w:rsidRPr="00723C72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2761471" w14:textId="3F752C29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67E5DF2B" w14:textId="77777777" w:rsidTr="00D076A8">
        <w:trPr>
          <w:cantSplit/>
        </w:trPr>
        <w:tc>
          <w:tcPr>
            <w:tcW w:w="4320" w:type="dxa"/>
          </w:tcPr>
          <w:p w14:paraId="7EF5AFB9" w14:textId="77777777" w:rsidR="00A6299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32635122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72C41D2" w14:textId="0291CD44" w:rsidR="00A62991" w:rsidRPr="00B3571D" w:rsidRDefault="00A62991" w:rsidP="00A62991">
            <w:pPr>
              <w:pStyle w:val="a3"/>
              <w:tabs>
                <w:tab w:val="left" w:pos="459"/>
              </w:tabs>
              <w:ind w:left="120" w:right="0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02897ED7" w14:textId="77777777" w:rsidTr="00BB40D0">
        <w:trPr>
          <w:cantSplit/>
        </w:trPr>
        <w:tc>
          <w:tcPr>
            <w:tcW w:w="4320" w:type="dxa"/>
          </w:tcPr>
          <w:p w14:paraId="5DE495EB" w14:textId="77777777" w:rsidR="00A62991" w:rsidRPr="00A61856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>P.T. Chori Indonesia</w:t>
            </w:r>
          </w:p>
        </w:tc>
        <w:tc>
          <w:tcPr>
            <w:tcW w:w="1350" w:type="dxa"/>
          </w:tcPr>
          <w:p w14:paraId="25583283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39692C6" w14:textId="77777777" w:rsidR="00A62991" w:rsidRPr="00F85F26" w:rsidRDefault="00A62991" w:rsidP="00A62991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1A8B87FE" w14:textId="77777777" w:rsidTr="00D076A8">
        <w:trPr>
          <w:cantSplit/>
        </w:trPr>
        <w:tc>
          <w:tcPr>
            <w:tcW w:w="4320" w:type="dxa"/>
          </w:tcPr>
          <w:p w14:paraId="7FA02D65" w14:textId="336AEA34" w:rsidR="00A6299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>So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wa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3DEB">
              <w:rPr>
                <w:rFonts w:ascii="Angsana New" w:hAnsi="Angsana New"/>
                <w:sz w:val="30"/>
                <w:szCs w:val="30"/>
              </w:rPr>
              <w:t>Textile Co., Ltd.</w:t>
            </w:r>
          </w:p>
        </w:tc>
        <w:tc>
          <w:tcPr>
            <w:tcW w:w="1350" w:type="dxa"/>
          </w:tcPr>
          <w:p w14:paraId="3EFA89FB" w14:textId="11666A33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2C8C39A0" w14:textId="35E52295" w:rsidR="00A62991" w:rsidRPr="00B3571D" w:rsidRDefault="00A62991" w:rsidP="00A62991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10F0D15F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7F3C90F7" w14:textId="77777777" w:rsidR="00A62991" w:rsidRPr="001461B7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  <w:shd w:val="clear" w:color="auto" w:fill="auto"/>
          </w:tcPr>
          <w:p w14:paraId="51924579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380029A" w14:textId="4BBA5D5D" w:rsidR="00A62991" w:rsidRPr="00C52C41" w:rsidRDefault="00A62991" w:rsidP="00A62991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0204BC5F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383B1203" w14:textId="2EEA6F32" w:rsidR="00CE2A05" w:rsidRPr="00C52C41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</w:rPr>
              <w:t>Toray International Taipei, Inc.</w:t>
            </w:r>
          </w:p>
        </w:tc>
        <w:tc>
          <w:tcPr>
            <w:tcW w:w="1350" w:type="dxa"/>
            <w:shd w:val="clear" w:color="auto" w:fill="auto"/>
          </w:tcPr>
          <w:p w14:paraId="4D2ED2C0" w14:textId="72B88A55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14:paraId="1857F954" w14:textId="2C9FCF6C" w:rsidR="00CE2A05" w:rsidRDefault="00CE2A05" w:rsidP="00CE2A05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7C5FAE08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47E5C3F5" w14:textId="77777777" w:rsidR="00CE2A05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549B6CF0" w14:textId="77777777" w:rsidR="00CE2A05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9AF1258" w14:textId="77777777" w:rsidR="00CE2A05" w:rsidRPr="008F7775" w:rsidRDefault="00CE2A05" w:rsidP="00CE2A05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E2A05" w:rsidRPr="00C52C41" w14:paraId="74D458CE" w14:textId="77777777" w:rsidTr="00D076A8">
        <w:trPr>
          <w:cantSplit/>
        </w:trPr>
        <w:tc>
          <w:tcPr>
            <w:tcW w:w="4320" w:type="dxa"/>
          </w:tcPr>
          <w:p w14:paraId="3B17246E" w14:textId="77777777" w:rsidR="00CE2A05" w:rsidRDefault="00CE2A05" w:rsidP="00C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5D8B5800" w14:textId="100853E7" w:rsidR="00CE2A05" w:rsidRPr="001461B7" w:rsidRDefault="00CE2A05" w:rsidP="00CE2A05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45BBD270" w14:textId="22C6D676" w:rsidR="00CE2A05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5184F5BE" w14:textId="1204290B" w:rsidR="00CE2A05" w:rsidRPr="00C52C41" w:rsidRDefault="00CE2A05" w:rsidP="00CE2A05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625D08B6" w14:textId="77777777" w:rsidTr="00D076A8">
        <w:trPr>
          <w:cantSplit/>
        </w:trPr>
        <w:tc>
          <w:tcPr>
            <w:tcW w:w="4320" w:type="dxa"/>
          </w:tcPr>
          <w:p w14:paraId="7C131354" w14:textId="77777777" w:rsidR="00CE2A05" w:rsidRPr="00C52C41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59676AB1" w14:textId="1FBFEFE0" w:rsidR="00CE2A05" w:rsidRPr="00C52C41" w:rsidRDefault="00CE2A05" w:rsidP="00CE2A05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F7500A2" w14:textId="6AC1C425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18F9017" w14:textId="77777777" w:rsidR="00CE2A05" w:rsidRDefault="00CE2A05" w:rsidP="00CE2A05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  <w:p w14:paraId="76A63C1D" w14:textId="4D27F930" w:rsidR="00CE2A05" w:rsidRPr="00C52C41" w:rsidRDefault="00CE2A05" w:rsidP="00CE2A05">
            <w:pPr>
              <w:pStyle w:val="a3"/>
              <w:tabs>
                <w:tab w:val="left" w:pos="459"/>
              </w:tabs>
              <w:ind w:left="255" w:right="2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E2A05" w:rsidRPr="00C52C41" w14:paraId="2CE45139" w14:textId="77777777" w:rsidTr="00D076A8">
        <w:trPr>
          <w:cantSplit/>
        </w:trPr>
        <w:tc>
          <w:tcPr>
            <w:tcW w:w="4320" w:type="dxa"/>
          </w:tcPr>
          <w:p w14:paraId="6534892E" w14:textId="77777777" w:rsidR="00CE2A05" w:rsidRPr="00C52C41" w:rsidRDefault="00CE2A05" w:rsidP="00C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2B7FA352" w14:textId="77777777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AA9530F" w14:textId="48021BEA" w:rsidR="00CE2A05" w:rsidRPr="001457F9" w:rsidRDefault="00CE2A05" w:rsidP="00CE2A05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="005454E5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14:paraId="2B9CCA65" w14:textId="7FD4E298" w:rsidR="00512786" w:rsidRDefault="00512786" w:rsidP="00D13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rPr>
          <w:rFonts w:ascii="Angsana New" w:hAnsi="Angsana New"/>
          <w:b/>
          <w:sz w:val="30"/>
          <w:szCs w:val="30"/>
        </w:rPr>
      </w:pPr>
    </w:p>
    <w:p w14:paraId="2505EA31" w14:textId="77777777" w:rsidR="00512786" w:rsidRDefault="00512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tbl>
      <w:tblPr>
        <w:tblW w:w="9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9"/>
        <w:gridCol w:w="270"/>
        <w:gridCol w:w="1350"/>
        <w:gridCol w:w="270"/>
        <w:gridCol w:w="1377"/>
        <w:gridCol w:w="270"/>
        <w:gridCol w:w="1404"/>
      </w:tblGrid>
      <w:tr w:rsidR="00DF52AC" w:rsidRPr="00C52C41" w14:paraId="7B7E67CE" w14:textId="77777777" w:rsidTr="00D13566">
        <w:tc>
          <w:tcPr>
            <w:tcW w:w="3150" w:type="dxa"/>
          </w:tcPr>
          <w:p w14:paraId="43082790" w14:textId="1C1226B2" w:rsidR="00DF52AC" w:rsidRPr="00284595" w:rsidRDefault="004964B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6167067"/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</w:tc>
        <w:tc>
          <w:tcPr>
            <w:tcW w:w="2969" w:type="dxa"/>
            <w:gridSpan w:val="3"/>
          </w:tcPr>
          <w:p w14:paraId="24909E78" w14:textId="297CA65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B1C1AB0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6038BB83" w14:textId="5EF215CB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5B11" w:rsidRPr="00C52C41" w14:paraId="1F6A1B1E" w14:textId="77777777" w:rsidTr="00D13566">
        <w:tc>
          <w:tcPr>
            <w:tcW w:w="3150" w:type="dxa"/>
          </w:tcPr>
          <w:p w14:paraId="7001878E" w14:textId="2CC7D437" w:rsidR="00F15B11" w:rsidRPr="00284595" w:rsidRDefault="00F15B11" w:rsidP="0049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69" w:type="dxa"/>
            <w:gridSpan w:val="3"/>
          </w:tcPr>
          <w:p w14:paraId="05BA5558" w14:textId="22973725" w:rsidR="00F15B11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868B3A9" w14:textId="77777777" w:rsidR="00F15B11" w:rsidRPr="00284595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48E1F468" w14:textId="348B4C12" w:rsidR="00F15B11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DF52AC" w:rsidRPr="00C52C41" w14:paraId="5C687F97" w14:textId="6AE8206A" w:rsidTr="00D13566">
        <w:tc>
          <w:tcPr>
            <w:tcW w:w="3150" w:type="dxa"/>
          </w:tcPr>
          <w:p w14:paraId="5D7CB8E5" w14:textId="3C14BCAB" w:rsidR="00DF52AC" w:rsidRPr="003C69B8" w:rsidRDefault="004B6469" w:rsidP="003C6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9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C6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69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9" w:type="dxa"/>
          </w:tcPr>
          <w:p w14:paraId="42566D8A" w14:textId="6BC8C03E" w:rsidR="00DF52AC" w:rsidRPr="00284595" w:rsidRDefault="00D91A3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2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B5173C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64912F1" w14:textId="5748F724" w:rsidR="00DF52AC" w:rsidRPr="00284595" w:rsidRDefault="00D91A3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2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C9893E" w14:textId="77777777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2B7E6E35" w14:textId="58587F22" w:rsidR="00DF52AC" w:rsidRDefault="00D91A3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2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8BA208" w14:textId="1288F728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630699B" w14:textId="109295A8" w:rsidR="00DF52AC" w:rsidRDefault="00D91A3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2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F52AC" w:rsidRPr="00C52C41" w14:paraId="13B9619E" w14:textId="6A505D1C" w:rsidTr="00D13566">
        <w:tc>
          <w:tcPr>
            <w:tcW w:w="3150" w:type="dxa"/>
          </w:tcPr>
          <w:p w14:paraId="47762F76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0" w:type="dxa"/>
            <w:gridSpan w:val="7"/>
            <w:vAlign w:val="center"/>
          </w:tcPr>
          <w:p w14:paraId="2810FA67" w14:textId="0BC5C523" w:rsidR="00DF52AC" w:rsidRPr="003E7E18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F52AC" w:rsidRPr="00C52C41" w14:paraId="51C06EC2" w14:textId="2E63053B" w:rsidTr="00D13566">
        <w:tc>
          <w:tcPr>
            <w:tcW w:w="3150" w:type="dxa"/>
          </w:tcPr>
          <w:p w14:paraId="661060CE" w14:textId="51F2EE18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C47B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969" w:type="dxa"/>
            <w:gridSpan w:val="3"/>
          </w:tcPr>
          <w:p w14:paraId="1D5E9D2C" w14:textId="57491472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0BD42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BB4913C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1448C7" w14:textId="1A39EFE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27CC6AAC" w14:textId="7BBDC3FA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72E7" w:rsidRPr="00C52C41" w14:paraId="6CDA8A68" w14:textId="682511D6" w:rsidTr="00D13566">
        <w:tc>
          <w:tcPr>
            <w:tcW w:w="3150" w:type="dxa"/>
          </w:tcPr>
          <w:p w14:paraId="5E65F725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08C72B26" w14:textId="64586EC9" w:rsidR="007F72E7" w:rsidRPr="00793D2B" w:rsidRDefault="00AB5618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31,067</w:t>
            </w:r>
          </w:p>
        </w:tc>
        <w:tc>
          <w:tcPr>
            <w:tcW w:w="270" w:type="dxa"/>
          </w:tcPr>
          <w:p w14:paraId="5BCF0913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9C078D" w14:textId="2CE6D3D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89,754</w:t>
            </w:r>
          </w:p>
        </w:tc>
        <w:tc>
          <w:tcPr>
            <w:tcW w:w="270" w:type="dxa"/>
          </w:tcPr>
          <w:p w14:paraId="723D9A26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F134FEA" w14:textId="7792A1C9" w:rsidR="007F72E7" w:rsidRPr="00793D2B" w:rsidRDefault="002A2C95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31,067</w:t>
            </w:r>
          </w:p>
        </w:tc>
        <w:tc>
          <w:tcPr>
            <w:tcW w:w="270" w:type="dxa"/>
          </w:tcPr>
          <w:p w14:paraId="1A9C291D" w14:textId="63D12322" w:rsidR="007F72E7" w:rsidRDefault="007F72E7" w:rsidP="002A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12A3846" w14:textId="2878D0BD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89,754</w:t>
            </w:r>
          </w:p>
        </w:tc>
      </w:tr>
      <w:tr w:rsidR="007F72E7" w:rsidRPr="00C52C41" w14:paraId="23B81305" w14:textId="7BBDC718" w:rsidTr="00D13566">
        <w:tc>
          <w:tcPr>
            <w:tcW w:w="3150" w:type="dxa"/>
          </w:tcPr>
          <w:p w14:paraId="4020C326" w14:textId="410770E2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49" w:type="dxa"/>
          </w:tcPr>
          <w:p w14:paraId="0D0542A2" w14:textId="115ABED5" w:rsidR="007F72E7" w:rsidRPr="00793D2B" w:rsidRDefault="00836A8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23,729</w:t>
            </w:r>
          </w:p>
        </w:tc>
        <w:tc>
          <w:tcPr>
            <w:tcW w:w="270" w:type="dxa"/>
          </w:tcPr>
          <w:p w14:paraId="1DD9FC6C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57E38" w14:textId="40500DA9" w:rsidR="007F72E7" w:rsidRPr="00D91A3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8,452</w:t>
            </w:r>
          </w:p>
        </w:tc>
        <w:tc>
          <w:tcPr>
            <w:tcW w:w="270" w:type="dxa"/>
          </w:tcPr>
          <w:p w14:paraId="4606C3EE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E075F73" w14:textId="62BA9C5B" w:rsidR="007F72E7" w:rsidRPr="00793D2B" w:rsidRDefault="00836A8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23,729</w:t>
            </w:r>
          </w:p>
        </w:tc>
        <w:tc>
          <w:tcPr>
            <w:tcW w:w="270" w:type="dxa"/>
          </w:tcPr>
          <w:p w14:paraId="3D5DD7F8" w14:textId="72ED8B56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A8BD2B0" w14:textId="3C563FB3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002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0025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F72E7" w:rsidRPr="00C52C41" w14:paraId="556F536D" w14:textId="211E843A" w:rsidTr="00D13566">
        <w:tc>
          <w:tcPr>
            <w:tcW w:w="3150" w:type="dxa"/>
          </w:tcPr>
          <w:p w14:paraId="468C70B3" w14:textId="7B6F6713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00021797" w14:textId="0E289A51" w:rsidR="007F72E7" w:rsidRPr="00793D2B" w:rsidRDefault="007D49BF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D49BF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6B4FB21A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07CC4" w14:textId="6BF3360A" w:rsidR="007F72E7" w:rsidRPr="00D91A3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46,725</w:t>
            </w:r>
          </w:p>
        </w:tc>
        <w:tc>
          <w:tcPr>
            <w:tcW w:w="270" w:type="dxa"/>
          </w:tcPr>
          <w:p w14:paraId="265701FB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F5F56A0" w14:textId="7C233E55" w:rsidR="007F72E7" w:rsidRPr="00793D2B" w:rsidRDefault="007D49BF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D49BF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4910FEAB" w14:textId="1BE58656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AC37A31" w14:textId="6A8D9B7B" w:rsidR="007F72E7" w:rsidRPr="00D91A3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46,725</w:t>
            </w:r>
          </w:p>
        </w:tc>
      </w:tr>
      <w:tr w:rsidR="007F72E7" w:rsidRPr="00C52C41" w14:paraId="50D12210" w14:textId="28336A77" w:rsidTr="00D13566">
        <w:tc>
          <w:tcPr>
            <w:tcW w:w="3150" w:type="dxa"/>
          </w:tcPr>
          <w:p w14:paraId="7FA77C8B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49" w:type="dxa"/>
          </w:tcPr>
          <w:p w14:paraId="5761EAAA" w14:textId="50E018DB" w:rsidR="007F72E7" w:rsidRPr="00793D2B" w:rsidRDefault="004F7B9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49,250</w:t>
            </w:r>
          </w:p>
        </w:tc>
        <w:tc>
          <w:tcPr>
            <w:tcW w:w="270" w:type="dxa"/>
          </w:tcPr>
          <w:p w14:paraId="6274537F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B423E1" w14:textId="2DA91453" w:rsidR="007F72E7" w:rsidRPr="00D91A3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51,060</w:t>
            </w:r>
          </w:p>
        </w:tc>
        <w:tc>
          <w:tcPr>
            <w:tcW w:w="270" w:type="dxa"/>
          </w:tcPr>
          <w:p w14:paraId="0DE629B1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E623536" w14:textId="4A1BDBD6" w:rsidR="007F72E7" w:rsidRPr="00793D2B" w:rsidRDefault="004F7B9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49,250</w:t>
            </w:r>
          </w:p>
        </w:tc>
        <w:tc>
          <w:tcPr>
            <w:tcW w:w="270" w:type="dxa"/>
          </w:tcPr>
          <w:p w14:paraId="18FC5DAE" w14:textId="178B199C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8827B4" w14:textId="76A300A1" w:rsidR="007F72E7" w:rsidRPr="00D91A3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51,060</w:t>
            </w:r>
          </w:p>
        </w:tc>
      </w:tr>
      <w:tr w:rsidR="007F72E7" w:rsidRPr="00C52C41" w14:paraId="72F01ECA" w14:textId="77777777" w:rsidTr="00D13566">
        <w:tc>
          <w:tcPr>
            <w:tcW w:w="3150" w:type="dxa"/>
            <w:shd w:val="clear" w:color="auto" w:fill="auto"/>
          </w:tcPr>
          <w:p w14:paraId="72FC7909" w14:textId="610DB314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9D9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49" w:type="dxa"/>
          </w:tcPr>
          <w:p w14:paraId="5ABC4D0C" w14:textId="618E5276" w:rsidR="007F72E7" w:rsidRPr="00793D2B" w:rsidRDefault="006D68C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22,922</w:t>
            </w:r>
          </w:p>
        </w:tc>
        <w:tc>
          <w:tcPr>
            <w:tcW w:w="270" w:type="dxa"/>
          </w:tcPr>
          <w:p w14:paraId="04E4AC17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AAA2F4" w14:textId="4978CC17" w:rsidR="007F72E7" w:rsidRPr="00D91A3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24,857</w:t>
            </w:r>
          </w:p>
        </w:tc>
        <w:tc>
          <w:tcPr>
            <w:tcW w:w="270" w:type="dxa"/>
          </w:tcPr>
          <w:p w14:paraId="543A581C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D531278" w14:textId="535D0900" w:rsidR="007F72E7" w:rsidRPr="00793D2B" w:rsidRDefault="006D68C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22,922</w:t>
            </w:r>
          </w:p>
        </w:tc>
        <w:tc>
          <w:tcPr>
            <w:tcW w:w="270" w:type="dxa"/>
          </w:tcPr>
          <w:p w14:paraId="56F87FCD" w14:textId="7777777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164BBF21" w14:textId="764824AA" w:rsidR="007F72E7" w:rsidRPr="00D91A3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24,857</w:t>
            </w:r>
          </w:p>
        </w:tc>
      </w:tr>
      <w:tr w:rsidR="007F72E7" w:rsidRPr="00C52C41" w14:paraId="51A70E0B" w14:textId="1D680161" w:rsidTr="00D13566">
        <w:tc>
          <w:tcPr>
            <w:tcW w:w="3150" w:type="dxa"/>
          </w:tcPr>
          <w:p w14:paraId="42318788" w14:textId="10D29564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49" w:type="dxa"/>
            <w:shd w:val="clear" w:color="auto" w:fill="auto"/>
          </w:tcPr>
          <w:p w14:paraId="37A86972" w14:textId="597E7BBB" w:rsidR="007F72E7" w:rsidRPr="00793D2B" w:rsidRDefault="007D49BF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D49BF">
              <w:rPr>
                <w:rFonts w:asciiTheme="majorBidi" w:hAnsiTheme="majorBidi" w:cstheme="majorBidi"/>
                <w:sz w:val="30"/>
                <w:szCs w:val="30"/>
              </w:rPr>
              <w:t>16,789</w:t>
            </w:r>
          </w:p>
        </w:tc>
        <w:tc>
          <w:tcPr>
            <w:tcW w:w="270" w:type="dxa"/>
            <w:shd w:val="clear" w:color="auto" w:fill="auto"/>
          </w:tcPr>
          <w:p w14:paraId="52E20724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38C9EB" w14:textId="6CA26482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70" w:type="dxa"/>
            <w:shd w:val="clear" w:color="auto" w:fill="auto"/>
          </w:tcPr>
          <w:p w14:paraId="3AA469E5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24EA821C" w14:textId="70229BB0" w:rsidR="007F72E7" w:rsidRPr="00793D2B" w:rsidRDefault="007D49BF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D49BF">
              <w:rPr>
                <w:rFonts w:asciiTheme="majorBidi" w:hAnsiTheme="majorBidi" w:cstheme="majorBidi"/>
                <w:sz w:val="30"/>
                <w:szCs w:val="30"/>
              </w:rPr>
              <w:t>16,789</w:t>
            </w:r>
          </w:p>
        </w:tc>
        <w:tc>
          <w:tcPr>
            <w:tcW w:w="270" w:type="dxa"/>
          </w:tcPr>
          <w:p w14:paraId="0F34F929" w14:textId="28A033A8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A09A9AD" w14:textId="2A099752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1B25EC">
              <w:rPr>
                <w:rFonts w:asciiTheme="majorBidi" w:hAnsiTheme="majorBidi" w:cstheme="majorBidi"/>
                <w:sz w:val="30"/>
                <w:szCs w:val="30"/>
              </w:rPr>
              <w:t>27,30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F72E7" w:rsidRPr="008D1791" w14:paraId="3155892D" w14:textId="77777777" w:rsidTr="00D13566">
        <w:trPr>
          <w:trHeight w:val="80"/>
        </w:trPr>
        <w:tc>
          <w:tcPr>
            <w:tcW w:w="3150" w:type="dxa"/>
          </w:tcPr>
          <w:p w14:paraId="3E24DD1B" w14:textId="77777777" w:rsidR="007F72E7" w:rsidRPr="004964B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27432B94" w14:textId="77777777" w:rsidR="007F72E7" w:rsidRPr="00074D3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spacing w:line="240" w:lineRule="auto"/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EB8D47" w14:textId="77777777" w:rsidR="007F72E7" w:rsidRPr="00074D3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597C5B2" w14:textId="77777777" w:rsidR="007F72E7" w:rsidRPr="00074D3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87FC87" w14:textId="77777777" w:rsidR="007F72E7" w:rsidRPr="00074D3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5DEFB017" w14:textId="77777777" w:rsidR="007F72E7" w:rsidRPr="00074D3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435585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534B01F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72E7" w:rsidRPr="008D1791" w14:paraId="71695628" w14:textId="7CC7EF5C" w:rsidTr="00D13566">
        <w:tc>
          <w:tcPr>
            <w:tcW w:w="3150" w:type="dxa"/>
          </w:tcPr>
          <w:p w14:paraId="4D2CF5A2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9" w:type="dxa"/>
          </w:tcPr>
          <w:p w14:paraId="50D81999" w14:textId="0851A176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spacing w:line="240" w:lineRule="auto"/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AE2F1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2C101A7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376808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25A2C5D3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380B83" w14:textId="2A98091F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D369FB3" w14:textId="71F6195D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72E7" w:rsidRPr="008D1791" w14:paraId="15BC70DA" w14:textId="53995E08" w:rsidTr="00D13566">
        <w:tc>
          <w:tcPr>
            <w:tcW w:w="3150" w:type="dxa"/>
          </w:tcPr>
          <w:p w14:paraId="752293EA" w14:textId="39D73DEE" w:rsidR="007F72E7" w:rsidRPr="00A07C39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49AC4224" w14:textId="719985EE" w:rsidR="007F72E7" w:rsidRPr="00793D2B" w:rsidRDefault="007A1BBF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707231CC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ED4D54" w14:textId="2BF68515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A03A1A9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7213AC6" w14:textId="4F016AA2" w:rsidR="007F72E7" w:rsidRPr="00793D2B" w:rsidRDefault="007A1BBF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1235FCC0" w14:textId="708C0824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DB9481A" w14:textId="4DB4917D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7F72E7" w:rsidRPr="008D1791" w14:paraId="516713F8" w14:textId="77777777" w:rsidTr="00D13566">
        <w:tc>
          <w:tcPr>
            <w:tcW w:w="3150" w:type="dxa"/>
          </w:tcPr>
          <w:p w14:paraId="75DF9AB0" w14:textId="17C207E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49" w:type="dxa"/>
          </w:tcPr>
          <w:p w14:paraId="1E3E404F" w14:textId="720852EF" w:rsidR="007F72E7" w:rsidRPr="00793D2B" w:rsidRDefault="00DD596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5DF9A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00D09" w14:textId="12E4E3EA" w:rsidR="007F72E7" w:rsidRPr="00793D2B" w:rsidRDefault="00DD596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0CFEF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FD03769" w14:textId="6789027D" w:rsidR="007F72E7" w:rsidRPr="00793D2B" w:rsidRDefault="00DD596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124,682</w:t>
            </w:r>
          </w:p>
        </w:tc>
        <w:tc>
          <w:tcPr>
            <w:tcW w:w="270" w:type="dxa"/>
          </w:tcPr>
          <w:p w14:paraId="4E73FDC2" w14:textId="60D894C5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485F078" w14:textId="2757F939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64,072</w:t>
            </w:r>
          </w:p>
        </w:tc>
      </w:tr>
      <w:tr w:rsidR="007F72E7" w:rsidRPr="00C52C41" w14:paraId="25C4897E" w14:textId="77777777" w:rsidTr="00D13566">
        <w:tc>
          <w:tcPr>
            <w:tcW w:w="3150" w:type="dxa"/>
          </w:tcPr>
          <w:p w14:paraId="4087C1DF" w14:textId="77777777" w:rsidR="007F72E7" w:rsidRPr="006E5778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49" w:type="dxa"/>
          </w:tcPr>
          <w:p w14:paraId="3325661F" w14:textId="4EC379F9" w:rsidR="007F72E7" w:rsidRPr="00793D2B" w:rsidRDefault="00DD596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5,170</w:t>
            </w:r>
          </w:p>
        </w:tc>
        <w:tc>
          <w:tcPr>
            <w:tcW w:w="270" w:type="dxa"/>
          </w:tcPr>
          <w:p w14:paraId="3CCB927F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8BFE6CE" w14:textId="21A893A0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4,291</w:t>
            </w:r>
          </w:p>
        </w:tc>
        <w:tc>
          <w:tcPr>
            <w:tcW w:w="270" w:type="dxa"/>
          </w:tcPr>
          <w:p w14:paraId="2506506B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06C926A" w14:textId="57F2228C" w:rsidR="007F72E7" w:rsidRPr="00793D2B" w:rsidRDefault="00DD596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5,170</w:t>
            </w:r>
          </w:p>
        </w:tc>
        <w:tc>
          <w:tcPr>
            <w:tcW w:w="270" w:type="dxa"/>
          </w:tcPr>
          <w:p w14:paraId="2EA3E834" w14:textId="21EA9BED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E47DBB4" w14:textId="3C42060F" w:rsidR="007F72E7" w:rsidRPr="006D628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4,291</w:t>
            </w:r>
          </w:p>
        </w:tc>
      </w:tr>
      <w:tr w:rsidR="007F72E7" w:rsidRPr="00C52C41" w14:paraId="725014AA" w14:textId="080FD634" w:rsidTr="00D13566">
        <w:tc>
          <w:tcPr>
            <w:tcW w:w="3150" w:type="dxa"/>
          </w:tcPr>
          <w:p w14:paraId="711B2B59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3A5AE80C" w14:textId="2856FB97" w:rsidR="007F72E7" w:rsidRPr="00793D2B" w:rsidRDefault="007D49BF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D49BF">
              <w:rPr>
                <w:rFonts w:asciiTheme="majorBidi" w:hAnsiTheme="majorBidi" w:cstheme="majorBidi"/>
                <w:sz w:val="30"/>
                <w:szCs w:val="30"/>
              </w:rPr>
              <w:t>2,322,026</w:t>
            </w:r>
          </w:p>
        </w:tc>
        <w:tc>
          <w:tcPr>
            <w:tcW w:w="270" w:type="dxa"/>
          </w:tcPr>
          <w:p w14:paraId="4C84F1CB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3CE5FE" w14:textId="7A93AC42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731F5F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BA099C0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871804" w14:textId="29457A7C" w:rsidR="007F72E7" w:rsidRPr="00793D2B" w:rsidRDefault="007D49BF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D49BF">
              <w:rPr>
                <w:rFonts w:asciiTheme="majorBidi" w:hAnsiTheme="majorBidi" w:cstheme="majorBidi"/>
                <w:sz w:val="30"/>
                <w:szCs w:val="30"/>
              </w:rPr>
              <w:t>2,322,026</w:t>
            </w:r>
          </w:p>
        </w:tc>
        <w:tc>
          <w:tcPr>
            <w:tcW w:w="270" w:type="dxa"/>
          </w:tcPr>
          <w:p w14:paraId="3B21D1CC" w14:textId="2039B2A5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2994AAD" w14:textId="341EC41C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54552F">
              <w:rPr>
                <w:rFonts w:asciiTheme="majorBidi" w:hAnsiTheme="majorBidi" w:cstheme="majorBidi"/>
                <w:sz w:val="30"/>
                <w:szCs w:val="30"/>
              </w:rPr>
              <w:t>2,353,824</w:t>
            </w:r>
          </w:p>
        </w:tc>
      </w:tr>
      <w:tr w:rsidR="007F72E7" w:rsidRPr="00DF52AC" w14:paraId="2221BFE8" w14:textId="77777777" w:rsidTr="00D13566">
        <w:trPr>
          <w:trHeight w:val="80"/>
        </w:trPr>
        <w:tc>
          <w:tcPr>
            <w:tcW w:w="3150" w:type="dxa"/>
          </w:tcPr>
          <w:p w14:paraId="3FA04B51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03763394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A55D60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AFC16F3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093169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FB9476A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F55ECF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4D4318F8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72E7" w:rsidRPr="00795EDF" w14:paraId="0FD88E91" w14:textId="7D56CD33" w:rsidTr="00D13566">
        <w:tc>
          <w:tcPr>
            <w:tcW w:w="3150" w:type="dxa"/>
          </w:tcPr>
          <w:p w14:paraId="47DB759F" w14:textId="7E51432E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9" w:type="dxa"/>
          </w:tcPr>
          <w:p w14:paraId="493C3831" w14:textId="564AAE8D" w:rsidR="007F72E7" w:rsidRPr="0078496A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21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8B11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97C7CB" w14:textId="77777777" w:rsidR="007F72E7" w:rsidRPr="00BC12D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2707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8F13502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51AD1" w14:textId="2EAFCA50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60B1352" w14:textId="203F9789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2E7" w:rsidRPr="00795EDF" w14:paraId="4FA561B2" w14:textId="71F0D294" w:rsidTr="00D13566">
        <w:tc>
          <w:tcPr>
            <w:tcW w:w="3150" w:type="dxa"/>
          </w:tcPr>
          <w:p w14:paraId="01E1FFA9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5619A599" w14:textId="65194B60" w:rsidR="007F72E7" w:rsidRPr="00793D2B" w:rsidRDefault="005432A5" w:rsidP="0038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386393">
              <w:rPr>
                <w:rFonts w:asciiTheme="majorBidi" w:hAnsiTheme="majorBidi" w:cstheme="majorBidi"/>
                <w:sz w:val="30"/>
                <w:szCs w:val="30"/>
              </w:rPr>
              <w:t>2,463,313</w:t>
            </w:r>
          </w:p>
        </w:tc>
        <w:tc>
          <w:tcPr>
            <w:tcW w:w="270" w:type="dxa"/>
          </w:tcPr>
          <w:p w14:paraId="30F2C90F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181332" w14:textId="6A5D20B9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2,557,652</w:t>
            </w:r>
          </w:p>
        </w:tc>
        <w:tc>
          <w:tcPr>
            <w:tcW w:w="270" w:type="dxa"/>
          </w:tcPr>
          <w:p w14:paraId="3E042CB9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34842EF" w14:textId="2E98F111" w:rsidR="007F72E7" w:rsidRPr="00793D2B" w:rsidRDefault="005432A5" w:rsidP="0038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386393">
              <w:rPr>
                <w:rFonts w:asciiTheme="majorBidi" w:hAnsiTheme="majorBidi" w:cstheme="majorBidi"/>
                <w:sz w:val="30"/>
                <w:szCs w:val="30"/>
              </w:rPr>
              <w:t>2,463,313</w:t>
            </w:r>
          </w:p>
        </w:tc>
        <w:tc>
          <w:tcPr>
            <w:tcW w:w="270" w:type="dxa"/>
          </w:tcPr>
          <w:p w14:paraId="25A7C2AC" w14:textId="488B4E51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ECB74E5" w14:textId="297B3445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2,557,652</w:t>
            </w:r>
          </w:p>
        </w:tc>
      </w:tr>
      <w:tr w:rsidR="007F72E7" w:rsidRPr="00795EDF" w14:paraId="5994085F" w14:textId="77777777" w:rsidTr="00D13566">
        <w:tc>
          <w:tcPr>
            <w:tcW w:w="3150" w:type="dxa"/>
          </w:tcPr>
          <w:p w14:paraId="38229732" w14:textId="2B93B02A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9" w:type="dxa"/>
          </w:tcPr>
          <w:p w14:paraId="220F38A0" w14:textId="677C7D18" w:rsidR="007F72E7" w:rsidRPr="00793D2B" w:rsidRDefault="00E027F4" w:rsidP="000D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C1556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B5B76" w14:textId="260AFA9D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  <w:tc>
          <w:tcPr>
            <w:tcW w:w="270" w:type="dxa"/>
          </w:tcPr>
          <w:p w14:paraId="6D8081D3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017230" w14:textId="642E83A0" w:rsidR="007F72E7" w:rsidRPr="00793D2B" w:rsidRDefault="00E027F4" w:rsidP="000D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868311" w14:textId="7777777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35EDEBF" w14:textId="342FC71F" w:rsidR="007F72E7" w:rsidRPr="0078496A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</w:tr>
      <w:tr w:rsidR="007F72E7" w:rsidRPr="00795EDF" w14:paraId="071782F9" w14:textId="1E505C38" w:rsidTr="00D13566">
        <w:tc>
          <w:tcPr>
            <w:tcW w:w="3150" w:type="dxa"/>
          </w:tcPr>
          <w:p w14:paraId="415BAF8B" w14:textId="33039E93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9" w:type="dxa"/>
          </w:tcPr>
          <w:p w14:paraId="5A626C09" w14:textId="5075D136" w:rsidR="007F72E7" w:rsidRPr="00793D2B" w:rsidRDefault="00496105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9,51</w:t>
            </w:r>
            <w:r w:rsidR="002D427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CD77CC9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DAEF34" w14:textId="5B6B5D5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16A5E4F3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ADCF519" w14:textId="2805755F" w:rsidR="007F72E7" w:rsidRPr="00793D2B" w:rsidRDefault="00496105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9,51</w:t>
            </w:r>
            <w:r w:rsidR="002D427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C222A4" w14:textId="263C8592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BEEA0D2" w14:textId="3E6CBEE1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7F72E7" w:rsidRPr="00795EDF" w14:paraId="057EB55B" w14:textId="5C9C4EE9" w:rsidTr="00D13566">
        <w:tc>
          <w:tcPr>
            <w:tcW w:w="3150" w:type="dxa"/>
          </w:tcPr>
          <w:p w14:paraId="16A1BF4F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563504C7" w14:textId="4E718C18" w:rsidR="007F72E7" w:rsidRPr="00793D2B" w:rsidRDefault="00891BDA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91BD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F5834">
              <w:rPr>
                <w:rFonts w:asciiTheme="majorBidi" w:hAnsiTheme="majorBidi" w:cstheme="majorBidi"/>
                <w:sz w:val="30"/>
                <w:szCs w:val="30"/>
              </w:rPr>
              <w:t>242,262</w:t>
            </w:r>
          </w:p>
        </w:tc>
        <w:tc>
          <w:tcPr>
            <w:tcW w:w="270" w:type="dxa"/>
          </w:tcPr>
          <w:p w14:paraId="4B052048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449C4" w14:textId="3C2EC06D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2,276,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26F1279C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D693EEC" w14:textId="45B68A0B" w:rsidR="007F72E7" w:rsidRPr="00793D2B" w:rsidRDefault="00891BDA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891B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5834">
              <w:rPr>
                <w:rFonts w:asciiTheme="majorBidi" w:hAnsiTheme="majorBidi" w:cstheme="majorBidi"/>
                <w:sz w:val="30"/>
                <w:szCs w:val="30"/>
              </w:rPr>
              <w:t>,242,262</w:t>
            </w:r>
          </w:p>
        </w:tc>
        <w:tc>
          <w:tcPr>
            <w:tcW w:w="270" w:type="dxa"/>
          </w:tcPr>
          <w:p w14:paraId="66B22DD1" w14:textId="09B3AFBB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8C2A71" w14:textId="744602E6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522F20">
              <w:rPr>
                <w:rFonts w:asciiTheme="majorBidi" w:hAnsiTheme="majorBidi" w:cstheme="majorBidi"/>
                <w:sz w:val="30"/>
                <w:szCs w:val="30"/>
              </w:rPr>
              <w:t>2,276,347</w:t>
            </w:r>
          </w:p>
        </w:tc>
      </w:tr>
      <w:tr w:rsidR="007F72E7" w:rsidRPr="00795EDF" w14:paraId="2F65A80B" w14:textId="63451D2C" w:rsidTr="00D13566">
        <w:tc>
          <w:tcPr>
            <w:tcW w:w="3150" w:type="dxa"/>
          </w:tcPr>
          <w:p w14:paraId="69000CAB" w14:textId="773C948D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9" w:type="dxa"/>
          </w:tcPr>
          <w:p w14:paraId="41F2E732" w14:textId="1110E0D6" w:rsidR="007F72E7" w:rsidRPr="00793D2B" w:rsidRDefault="00F870B9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28,061</w:t>
            </w:r>
          </w:p>
        </w:tc>
        <w:tc>
          <w:tcPr>
            <w:tcW w:w="270" w:type="dxa"/>
          </w:tcPr>
          <w:p w14:paraId="1E9C324C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24BDF" w14:textId="4F4BA02B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38,805</w:t>
            </w:r>
          </w:p>
        </w:tc>
        <w:tc>
          <w:tcPr>
            <w:tcW w:w="270" w:type="dxa"/>
          </w:tcPr>
          <w:p w14:paraId="0CBAB344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BF9BFF" w14:textId="60D5A2BC" w:rsidR="007F72E7" w:rsidRPr="00793D2B" w:rsidRDefault="00F870B9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28,061</w:t>
            </w:r>
          </w:p>
        </w:tc>
        <w:tc>
          <w:tcPr>
            <w:tcW w:w="270" w:type="dxa"/>
          </w:tcPr>
          <w:p w14:paraId="4DACABB6" w14:textId="599FC118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D7CFF04" w14:textId="7C47D67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38,805</w:t>
            </w:r>
          </w:p>
        </w:tc>
      </w:tr>
      <w:tr w:rsidR="007F72E7" w:rsidRPr="00795EDF" w14:paraId="5C4759A2" w14:textId="6F503B14" w:rsidTr="00D13566">
        <w:tc>
          <w:tcPr>
            <w:tcW w:w="3150" w:type="dxa"/>
          </w:tcPr>
          <w:p w14:paraId="69EC7567" w14:textId="77777777" w:rsidR="007F72E7" w:rsidRPr="00006519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49" w:type="dxa"/>
          </w:tcPr>
          <w:p w14:paraId="2F60CE3B" w14:textId="655C67D6" w:rsidR="007F72E7" w:rsidRPr="00793D2B" w:rsidRDefault="00616C2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28,545</w:t>
            </w:r>
          </w:p>
        </w:tc>
        <w:tc>
          <w:tcPr>
            <w:tcW w:w="270" w:type="dxa"/>
          </w:tcPr>
          <w:p w14:paraId="2FD470CC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800E7" w14:textId="45F15D78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8F2B34">
              <w:rPr>
                <w:rFonts w:asciiTheme="majorBidi" w:hAnsiTheme="majorBidi" w:cstheme="majorBidi"/>
                <w:sz w:val="30"/>
                <w:szCs w:val="30"/>
              </w:rPr>
              <w:t>26,988</w:t>
            </w:r>
          </w:p>
        </w:tc>
        <w:tc>
          <w:tcPr>
            <w:tcW w:w="270" w:type="dxa"/>
          </w:tcPr>
          <w:p w14:paraId="3C8F37A3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1928101" w14:textId="3FD739DD" w:rsidR="007F72E7" w:rsidRPr="00793D2B" w:rsidRDefault="00616C2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28,545</w:t>
            </w:r>
          </w:p>
        </w:tc>
        <w:tc>
          <w:tcPr>
            <w:tcW w:w="270" w:type="dxa"/>
          </w:tcPr>
          <w:p w14:paraId="7C1B6D0C" w14:textId="31D05D2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F76D91" w14:textId="50F1F408" w:rsidR="007F72E7" w:rsidRPr="009E400D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8F2B34">
              <w:rPr>
                <w:rFonts w:asciiTheme="majorBidi" w:hAnsiTheme="majorBidi" w:cstheme="majorBidi"/>
                <w:sz w:val="30"/>
                <w:szCs w:val="30"/>
              </w:rPr>
              <w:t>26,988</w:t>
            </w:r>
          </w:p>
        </w:tc>
      </w:tr>
      <w:tr w:rsidR="007F72E7" w:rsidRPr="00795EDF" w14:paraId="3EBF3B38" w14:textId="763344E4" w:rsidTr="00D13566">
        <w:tc>
          <w:tcPr>
            <w:tcW w:w="3150" w:type="dxa"/>
          </w:tcPr>
          <w:p w14:paraId="38469323" w14:textId="77777777" w:rsidR="007F72E7" w:rsidRPr="00006519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49" w:type="dxa"/>
          </w:tcPr>
          <w:p w14:paraId="06878627" w14:textId="6DFC484B" w:rsidR="007F72E7" w:rsidRPr="00793D2B" w:rsidRDefault="00616C2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19,043</w:t>
            </w:r>
          </w:p>
        </w:tc>
        <w:tc>
          <w:tcPr>
            <w:tcW w:w="270" w:type="dxa"/>
          </w:tcPr>
          <w:p w14:paraId="183230E1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89EFBE" w14:textId="09A6882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8F2B34">
              <w:rPr>
                <w:rFonts w:asciiTheme="majorBidi" w:hAnsiTheme="majorBidi" w:cstheme="majorBidi"/>
                <w:sz w:val="30"/>
                <w:szCs w:val="30"/>
              </w:rPr>
              <w:t>27,260</w:t>
            </w:r>
          </w:p>
        </w:tc>
        <w:tc>
          <w:tcPr>
            <w:tcW w:w="270" w:type="dxa"/>
          </w:tcPr>
          <w:p w14:paraId="52CED222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D26B2B3" w14:textId="737B68AE" w:rsidR="007F72E7" w:rsidRPr="00793D2B" w:rsidRDefault="00616C2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19,043</w:t>
            </w:r>
          </w:p>
        </w:tc>
        <w:tc>
          <w:tcPr>
            <w:tcW w:w="270" w:type="dxa"/>
          </w:tcPr>
          <w:p w14:paraId="262812EC" w14:textId="0C6BC30E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7E6CA5A" w14:textId="42B7C393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8F2B34">
              <w:rPr>
                <w:rFonts w:asciiTheme="majorBidi" w:hAnsiTheme="majorBidi" w:cstheme="majorBidi"/>
                <w:sz w:val="30"/>
                <w:szCs w:val="30"/>
              </w:rPr>
              <w:t>27,260</w:t>
            </w:r>
          </w:p>
        </w:tc>
      </w:tr>
      <w:tr w:rsidR="007F72E7" w:rsidRPr="00795EDF" w14:paraId="25B7466F" w14:textId="5BEDAB58" w:rsidTr="00D13566">
        <w:tc>
          <w:tcPr>
            <w:tcW w:w="3150" w:type="dxa"/>
          </w:tcPr>
          <w:p w14:paraId="7A79635E" w14:textId="5122757C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6E6EAE59" w14:textId="1305E1DE" w:rsidR="007F72E7" w:rsidRPr="00793D2B" w:rsidRDefault="00891BDA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91BDA">
              <w:rPr>
                <w:rFonts w:asciiTheme="majorBidi" w:hAnsiTheme="majorBidi" w:cstheme="majorBidi"/>
                <w:sz w:val="30"/>
                <w:szCs w:val="30"/>
              </w:rPr>
              <w:t>29,846</w:t>
            </w:r>
          </w:p>
        </w:tc>
        <w:tc>
          <w:tcPr>
            <w:tcW w:w="270" w:type="dxa"/>
          </w:tcPr>
          <w:p w14:paraId="2723838B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A450A" w14:textId="309E47C0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36,041</w:t>
            </w:r>
          </w:p>
        </w:tc>
        <w:tc>
          <w:tcPr>
            <w:tcW w:w="270" w:type="dxa"/>
          </w:tcPr>
          <w:p w14:paraId="00EE9313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1BEBD6DA" w14:textId="10221D0D" w:rsidR="007F72E7" w:rsidRPr="00793D2B" w:rsidRDefault="00891BDA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891BDA">
              <w:rPr>
                <w:rFonts w:asciiTheme="majorBidi" w:hAnsiTheme="majorBidi" w:cstheme="majorBidi"/>
                <w:sz w:val="30"/>
                <w:szCs w:val="30"/>
              </w:rPr>
              <w:t>29,846</w:t>
            </w:r>
          </w:p>
        </w:tc>
        <w:tc>
          <w:tcPr>
            <w:tcW w:w="270" w:type="dxa"/>
          </w:tcPr>
          <w:p w14:paraId="1B0727CB" w14:textId="70A242DC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47D34834" w14:textId="2B87154E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36,041</w:t>
            </w:r>
          </w:p>
        </w:tc>
      </w:tr>
      <w:tr w:rsidR="007F72E7" w:rsidRPr="00DF52AC" w14:paraId="679819CB" w14:textId="0F85C8B0" w:rsidTr="00D13566">
        <w:trPr>
          <w:trHeight w:val="164"/>
        </w:trPr>
        <w:tc>
          <w:tcPr>
            <w:tcW w:w="3150" w:type="dxa"/>
          </w:tcPr>
          <w:p w14:paraId="7ADE1F1D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468F2788" w14:textId="661CEF46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EC5588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19A4D67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3067E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6D9B97AA" w14:textId="77777777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CFEFB0" w14:textId="419E3672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A70BA97" w14:textId="7C8E6544" w:rsidR="007F72E7" w:rsidRPr="00DF52A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72E7" w:rsidRPr="00795EDF" w14:paraId="394F9534" w14:textId="2D9221D2" w:rsidTr="00D13566">
        <w:trPr>
          <w:trHeight w:val="218"/>
        </w:trPr>
        <w:tc>
          <w:tcPr>
            <w:tcW w:w="3150" w:type="dxa"/>
          </w:tcPr>
          <w:p w14:paraId="4DE7695C" w14:textId="28FFF470" w:rsidR="007F72E7" w:rsidRPr="00B0181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9" w:type="dxa"/>
          </w:tcPr>
          <w:p w14:paraId="41C1C56A" w14:textId="2C18018B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F48ED" w14:textId="77777777" w:rsidR="007F72E7" w:rsidRPr="00284595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D88A2" w14:textId="7777777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443C0" w14:textId="7777777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C72D06E" w14:textId="7777777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2A261" w14:textId="681A1A60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A283E31" w14:textId="07D976E3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2E7" w:rsidRPr="00445D4E" w14:paraId="339468E3" w14:textId="77777777" w:rsidTr="00D13566">
        <w:tc>
          <w:tcPr>
            <w:tcW w:w="3150" w:type="dxa"/>
            <w:shd w:val="clear" w:color="auto" w:fill="auto"/>
          </w:tcPr>
          <w:p w14:paraId="2979E3F5" w14:textId="77777777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49" w:type="dxa"/>
            <w:shd w:val="clear" w:color="auto" w:fill="auto"/>
          </w:tcPr>
          <w:p w14:paraId="442AEDC5" w14:textId="0C1EBB29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06825" w14:textId="77777777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83B84" w14:textId="77777777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01C41" w14:textId="77777777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BF8D9A2" w14:textId="77777777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1E488" w14:textId="77777777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2D691697" w14:textId="77777777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2E7" w:rsidRPr="00445D4E" w14:paraId="4E464B26" w14:textId="77777777" w:rsidTr="00D13566">
        <w:tc>
          <w:tcPr>
            <w:tcW w:w="3150" w:type="dxa"/>
            <w:shd w:val="clear" w:color="auto" w:fill="auto"/>
          </w:tcPr>
          <w:p w14:paraId="5F88919F" w14:textId="29D66FCE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9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49" w:type="dxa"/>
            <w:shd w:val="clear" w:color="auto" w:fill="auto"/>
          </w:tcPr>
          <w:p w14:paraId="154773B4" w14:textId="1A395AE6" w:rsidR="007F72E7" w:rsidRPr="00793D2B" w:rsidRDefault="007A2BE3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61,893</w:t>
            </w:r>
          </w:p>
        </w:tc>
        <w:tc>
          <w:tcPr>
            <w:tcW w:w="270" w:type="dxa"/>
            <w:shd w:val="clear" w:color="auto" w:fill="auto"/>
          </w:tcPr>
          <w:p w14:paraId="712E8C4A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C8F32A" w14:textId="7361D531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DB6A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35254489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71C31109" w14:textId="059E31D6" w:rsidR="007F72E7" w:rsidRPr="00DD3336" w:rsidRDefault="007A2BE3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2BE3">
              <w:rPr>
                <w:rFonts w:asciiTheme="majorBidi" w:hAnsiTheme="majorBidi" w:cstheme="majorBidi"/>
                <w:sz w:val="30"/>
                <w:szCs w:val="30"/>
              </w:rPr>
              <w:t>61,893</w:t>
            </w:r>
          </w:p>
        </w:tc>
        <w:tc>
          <w:tcPr>
            <w:tcW w:w="270" w:type="dxa"/>
            <w:shd w:val="clear" w:color="auto" w:fill="auto"/>
          </w:tcPr>
          <w:p w14:paraId="63717B3B" w14:textId="77777777" w:rsidR="007F72E7" w:rsidRPr="0069626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1391751B" w14:textId="6777A576" w:rsidR="007F72E7" w:rsidRPr="0069626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DB6A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7F72E7" w:rsidRPr="00445D4E" w14:paraId="7F9B86E2" w14:textId="77777777" w:rsidTr="00D13566">
        <w:tc>
          <w:tcPr>
            <w:tcW w:w="3150" w:type="dxa"/>
            <w:shd w:val="clear" w:color="auto" w:fill="auto"/>
            <w:vAlign w:val="center"/>
          </w:tcPr>
          <w:p w14:paraId="79BDCF70" w14:textId="77777777" w:rsidR="007F72E7" w:rsidRPr="00292C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1CBE557" w14:textId="5346015F" w:rsidR="007F72E7" w:rsidRPr="00793D2B" w:rsidRDefault="007A2BE3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79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2D4279" w:rsidRPr="002D42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29F295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4BE58C" w14:textId="30D7AC76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AA0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B1E4CD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37A33280" w14:textId="1DE8E38A" w:rsidR="007F72E7" w:rsidRPr="00793D2B" w:rsidRDefault="007A2BE3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279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2D4279" w:rsidRPr="002D42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D5262B" w14:textId="77777777" w:rsidR="007F72E7" w:rsidRPr="0069626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E25EA55" w14:textId="2C2ACFAA" w:rsidR="007F72E7" w:rsidRPr="0069626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AA0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7F72E7" w:rsidRPr="00445D4E" w14:paraId="099B7744" w14:textId="77777777" w:rsidTr="00D13566">
        <w:tc>
          <w:tcPr>
            <w:tcW w:w="3150" w:type="dxa"/>
            <w:shd w:val="clear" w:color="auto" w:fill="auto"/>
          </w:tcPr>
          <w:p w14:paraId="0C927B4C" w14:textId="77777777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0DB5D" w14:textId="35467163" w:rsidR="007F72E7" w:rsidRPr="00793D2B" w:rsidRDefault="00F73A0A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62,74</w:t>
            </w:r>
            <w:r w:rsidR="002D4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C66EF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5CB18" w14:textId="65487F58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8D439D" w14:textId="77777777" w:rsidR="007F72E7" w:rsidRPr="00793D2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7CD75" w14:textId="30A8CDC8" w:rsidR="007F72E7" w:rsidRPr="00793D2B" w:rsidRDefault="00F73A0A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62,74</w:t>
            </w:r>
            <w:r w:rsidR="002D4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1B8E0" w14:textId="77777777" w:rsidR="007F72E7" w:rsidRPr="0069626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E4C22" w14:textId="624FE790" w:rsidR="007F72E7" w:rsidRPr="0069626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61,289</w:t>
            </w:r>
          </w:p>
        </w:tc>
      </w:tr>
    </w:tbl>
    <w:p w14:paraId="1C8BDB0A" w14:textId="77777777" w:rsidR="00D13566" w:rsidRDefault="00D13566"/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E47E32" w:rsidRPr="00B0181B" w14:paraId="1C1FF368" w14:textId="73CEDAC3" w:rsidTr="00D13566">
        <w:trPr>
          <w:tblHeader/>
        </w:trPr>
        <w:tc>
          <w:tcPr>
            <w:tcW w:w="5769" w:type="dxa"/>
            <w:gridSpan w:val="2"/>
          </w:tcPr>
          <w:p w14:paraId="7C8E869C" w14:textId="4ED457CC" w:rsidR="00E47E32" w:rsidRPr="003860B0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71DC51F" w14:textId="1B151293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7E32" w:rsidRPr="00B0181B" w14:paraId="04D99DD5" w14:textId="77777777" w:rsidTr="00D13566">
        <w:trPr>
          <w:tblHeader/>
        </w:trPr>
        <w:tc>
          <w:tcPr>
            <w:tcW w:w="5769" w:type="dxa"/>
            <w:gridSpan w:val="2"/>
          </w:tcPr>
          <w:p w14:paraId="11610686" w14:textId="42D70B2B" w:rsidR="00E47E32" w:rsidRPr="00D61ED8" w:rsidRDefault="00F91FEA" w:rsidP="0056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1E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ยอดคงเหลือกับกิจการที่เกี่ยวข้องกัน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5243F76E" w14:textId="743B035F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E47E32" w:rsidRPr="00B0181B" w14:paraId="5B18EBB0" w14:textId="07E2FA92" w:rsidTr="00D13566">
        <w:trPr>
          <w:tblHeader/>
        </w:trPr>
        <w:tc>
          <w:tcPr>
            <w:tcW w:w="5769" w:type="dxa"/>
            <w:gridSpan w:val="2"/>
          </w:tcPr>
          <w:p w14:paraId="1119AE69" w14:textId="0275F6DF" w:rsidR="00E47E32" w:rsidRPr="00D61ED8" w:rsidRDefault="00565D3F" w:rsidP="00D61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1E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D61E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th-TH"/>
              </w:rPr>
              <w:t>31</w:t>
            </w:r>
            <w:r w:rsidRPr="00D61E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1710" w:type="dxa"/>
          </w:tcPr>
          <w:p w14:paraId="2144AFF6" w14:textId="13A29723" w:rsidR="00E47E32" w:rsidRPr="00284595" w:rsidRDefault="00D91A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2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1F4496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970EA0" w14:textId="37A452AB" w:rsidR="00E47E32" w:rsidRPr="00284595" w:rsidRDefault="00D91A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2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A40ED" w:rsidRPr="00B0181B" w14:paraId="7DA3DE72" w14:textId="651FA8B7" w:rsidTr="00D13566">
        <w:trPr>
          <w:tblHeader/>
        </w:trPr>
        <w:tc>
          <w:tcPr>
            <w:tcW w:w="5769" w:type="dxa"/>
            <w:gridSpan w:val="2"/>
          </w:tcPr>
          <w:p w14:paraId="10C998A7" w14:textId="77777777" w:rsidR="00FA40ED" w:rsidRPr="00B0181B" w:rsidRDefault="00FA40E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A985A63" w14:textId="2A91E3E4" w:rsidR="00FA40ED" w:rsidRPr="00B0181B" w:rsidRDefault="00FA40ED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E32" w:rsidRPr="00B0181B" w14:paraId="2008CAB8" w14:textId="11D03CA5" w:rsidTr="00D13566">
        <w:tc>
          <w:tcPr>
            <w:tcW w:w="5769" w:type="dxa"/>
            <w:gridSpan w:val="2"/>
          </w:tcPr>
          <w:p w14:paraId="0D25815B" w14:textId="6131605C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14:paraId="72E0401F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72E7" w:rsidRPr="00B0181B" w14:paraId="7EF1A7D0" w14:textId="00EB43DA" w:rsidTr="00D13566">
        <w:trPr>
          <w:trHeight w:val="272"/>
        </w:trPr>
        <w:tc>
          <w:tcPr>
            <w:tcW w:w="5769" w:type="dxa"/>
            <w:gridSpan w:val="2"/>
          </w:tcPr>
          <w:p w14:paraId="66C2DC5A" w14:textId="10020B78" w:rsidR="007F72E7" w:rsidRPr="00C1540E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4C035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0" w:type="dxa"/>
          </w:tcPr>
          <w:p w14:paraId="5C8C5125" w14:textId="5AFF7EB0" w:rsidR="007F72E7" w:rsidRPr="00074D3B" w:rsidRDefault="00B636EE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36EE"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  <w:tc>
          <w:tcPr>
            <w:tcW w:w="270" w:type="dxa"/>
          </w:tcPr>
          <w:p w14:paraId="0E11DA3A" w14:textId="77777777" w:rsidR="007F72E7" w:rsidRPr="00664E9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ED981E" w14:textId="57F193C2" w:rsidR="007F72E7" w:rsidRPr="00664E9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8,971</w:t>
            </w:r>
          </w:p>
        </w:tc>
      </w:tr>
      <w:tr w:rsidR="007F72E7" w:rsidRPr="00B0181B" w14:paraId="4169DC56" w14:textId="77777777" w:rsidTr="00D13566">
        <w:trPr>
          <w:trHeight w:val="272"/>
        </w:trPr>
        <w:tc>
          <w:tcPr>
            <w:tcW w:w="5769" w:type="dxa"/>
            <w:gridSpan w:val="2"/>
          </w:tcPr>
          <w:p w14:paraId="5C099A0A" w14:textId="41D66F2F" w:rsidR="007F72E7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7675728" w14:textId="719D296F" w:rsidR="007F72E7" w:rsidRDefault="001F0E7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2879E74" w14:textId="77777777" w:rsidR="007F72E7" w:rsidRPr="00664E9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D6AAF9" w14:textId="482CDDF7" w:rsidR="007F72E7" w:rsidRPr="00074D3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11,045</w:t>
            </w:r>
          </w:p>
        </w:tc>
      </w:tr>
      <w:tr w:rsidR="007F72E7" w:rsidRPr="00B0181B" w14:paraId="46C51DA5" w14:textId="3D79C52B" w:rsidTr="00D13566">
        <w:trPr>
          <w:trHeight w:val="182"/>
        </w:trPr>
        <w:tc>
          <w:tcPr>
            <w:tcW w:w="5769" w:type="dxa"/>
            <w:gridSpan w:val="2"/>
          </w:tcPr>
          <w:p w14:paraId="6673F816" w14:textId="093171F6" w:rsidR="007F72E7" w:rsidRPr="00062DCB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01458D" w14:textId="1AA7DF8A" w:rsidR="007F72E7" w:rsidRPr="00074D3B" w:rsidRDefault="00E55771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5771">
              <w:rPr>
                <w:rFonts w:asciiTheme="majorBidi" w:hAnsiTheme="majorBidi" w:cstheme="majorBidi"/>
                <w:sz w:val="30"/>
                <w:szCs w:val="30"/>
              </w:rPr>
              <w:t>554,529</w:t>
            </w:r>
          </w:p>
        </w:tc>
        <w:tc>
          <w:tcPr>
            <w:tcW w:w="270" w:type="dxa"/>
          </w:tcPr>
          <w:p w14:paraId="6DD5F8BA" w14:textId="77777777" w:rsidR="007F72E7" w:rsidRPr="00664E9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4B3F4DA" w14:textId="1034236E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553,532</w:t>
            </w:r>
          </w:p>
        </w:tc>
      </w:tr>
      <w:tr w:rsidR="007F72E7" w:rsidRPr="00B0181B" w14:paraId="327AB31C" w14:textId="77777777" w:rsidTr="00D13566">
        <w:trPr>
          <w:trHeight w:val="334"/>
        </w:trPr>
        <w:tc>
          <w:tcPr>
            <w:tcW w:w="5769" w:type="dxa"/>
            <w:gridSpan w:val="2"/>
          </w:tcPr>
          <w:p w14:paraId="465259E0" w14:textId="77777777" w:rsidR="007F72E7" w:rsidRPr="00062DCB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4ED15F" w14:textId="7F43F083" w:rsidR="007F72E7" w:rsidRPr="00A93716" w:rsidRDefault="00A04DB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  <w:tc>
          <w:tcPr>
            <w:tcW w:w="270" w:type="dxa"/>
          </w:tcPr>
          <w:p w14:paraId="4AC31209" w14:textId="77777777" w:rsidR="007F72E7" w:rsidRPr="00664E9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897CC05" w14:textId="1EE25811" w:rsidR="007F72E7" w:rsidRPr="00576D0A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7F72E7" w:rsidRPr="00B0181B" w14:paraId="0C6DD074" w14:textId="77777777" w:rsidTr="00D13566">
        <w:trPr>
          <w:trHeight w:val="182"/>
        </w:trPr>
        <w:tc>
          <w:tcPr>
            <w:tcW w:w="5769" w:type="dxa"/>
            <w:gridSpan w:val="2"/>
          </w:tcPr>
          <w:p w14:paraId="289E22F1" w14:textId="6D3A099D" w:rsidR="007F72E7" w:rsidRPr="00062DCB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55AF38F6" w14:textId="4B7F8BFB" w:rsidR="007F72E7" w:rsidRPr="00074D3B" w:rsidRDefault="001B1F75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292529" w14:textId="77777777" w:rsidR="007F72E7" w:rsidRPr="00664E9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837008" w14:textId="7B328A07" w:rsidR="007F72E7" w:rsidRPr="0069626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72E7" w:rsidRPr="00B0181B" w14:paraId="0078D73A" w14:textId="74410D2F" w:rsidTr="00D13566">
        <w:trPr>
          <w:trHeight w:val="262"/>
        </w:trPr>
        <w:tc>
          <w:tcPr>
            <w:tcW w:w="5769" w:type="dxa"/>
            <w:gridSpan w:val="2"/>
          </w:tcPr>
          <w:p w14:paraId="4674CF77" w14:textId="32EEDBB9" w:rsidR="007F72E7" w:rsidRPr="00062DCB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47F448" w14:textId="3A90A087" w:rsidR="007F72E7" w:rsidRPr="00074D3B" w:rsidRDefault="00A04DB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  <w:tc>
          <w:tcPr>
            <w:tcW w:w="270" w:type="dxa"/>
          </w:tcPr>
          <w:p w14:paraId="05731ECA" w14:textId="77777777" w:rsidR="007F72E7" w:rsidRPr="00664E9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0DA70" w14:textId="0C0A7F4C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7F72E7" w:rsidRPr="00B0181B" w14:paraId="546DBDA1" w14:textId="77777777" w:rsidTr="00D13566">
        <w:trPr>
          <w:trHeight w:val="314"/>
        </w:trPr>
        <w:tc>
          <w:tcPr>
            <w:tcW w:w="5769" w:type="dxa"/>
            <w:gridSpan w:val="2"/>
          </w:tcPr>
          <w:p w14:paraId="086EC21A" w14:textId="77777777" w:rsidR="007F72E7" w:rsidRPr="002A0E77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191938" w14:textId="77777777" w:rsidR="007F72E7" w:rsidRPr="002A0E7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92E8C" w14:textId="77777777" w:rsidR="007F72E7" w:rsidRPr="005B138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1AB62FC" w14:textId="77777777" w:rsidR="007F72E7" w:rsidRPr="002A0E7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72E7" w:rsidRPr="003454FC" w14:paraId="01C825DE" w14:textId="1168100D" w:rsidTr="00D13566">
        <w:tc>
          <w:tcPr>
            <w:tcW w:w="5769" w:type="dxa"/>
            <w:gridSpan w:val="2"/>
          </w:tcPr>
          <w:p w14:paraId="416E969A" w14:textId="5FE10118" w:rsidR="007F72E7" w:rsidRPr="003002FE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4A947A52" w14:textId="77777777" w:rsidR="007F72E7" w:rsidRPr="003454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5769A" w14:textId="77777777" w:rsidR="007F72E7" w:rsidRPr="003454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3D17A" w14:textId="77777777" w:rsidR="007F72E7" w:rsidRPr="003454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FB0" w:rsidRPr="003454FC" w14:paraId="499D73FA" w14:textId="0D49D4C7" w:rsidTr="00D13566">
        <w:tc>
          <w:tcPr>
            <w:tcW w:w="5769" w:type="dxa"/>
            <w:gridSpan w:val="2"/>
          </w:tcPr>
          <w:p w14:paraId="53C29E5F" w14:textId="0B4CB258" w:rsidR="00117FB0" w:rsidRPr="003454FC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710" w:type="dxa"/>
          </w:tcPr>
          <w:p w14:paraId="6C428052" w14:textId="4EE386FB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 w:rsidR="0076130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E41B383" w14:textId="77777777" w:rsidR="00117FB0" w:rsidRPr="00664E94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8DD1" w14:textId="3595930C" w:rsidR="00117FB0" w:rsidRPr="00664E94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3,033</w:t>
            </w:r>
          </w:p>
        </w:tc>
      </w:tr>
      <w:tr w:rsidR="00117FB0" w:rsidRPr="003454FC" w14:paraId="02A96A66" w14:textId="652C83DE" w:rsidTr="00D13566">
        <w:tc>
          <w:tcPr>
            <w:tcW w:w="5769" w:type="dxa"/>
            <w:gridSpan w:val="2"/>
          </w:tcPr>
          <w:p w14:paraId="08D3BCA3" w14:textId="78DD6E9A" w:rsid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DF87B3A" w14:textId="750493E3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  <w:tc>
          <w:tcPr>
            <w:tcW w:w="270" w:type="dxa"/>
          </w:tcPr>
          <w:p w14:paraId="009C3AE3" w14:textId="77777777" w:rsidR="00117FB0" w:rsidRPr="00664E94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8BCFA4" w14:textId="49302D21" w:rsidR="00117FB0" w:rsidRPr="00664E94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</w:tr>
      <w:tr w:rsidR="00117FB0" w:rsidRPr="003454FC" w14:paraId="44613C77" w14:textId="5EDE587C" w:rsidTr="00D13566">
        <w:tc>
          <w:tcPr>
            <w:tcW w:w="5769" w:type="dxa"/>
            <w:gridSpan w:val="2"/>
          </w:tcPr>
          <w:p w14:paraId="38770A9F" w14:textId="459960A7" w:rsidR="00117FB0" w:rsidRPr="003454FC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DF5692" w14:textId="639DF4B1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  <w:tc>
          <w:tcPr>
            <w:tcW w:w="270" w:type="dxa"/>
          </w:tcPr>
          <w:p w14:paraId="1808EC98" w14:textId="77777777" w:rsidR="00117FB0" w:rsidRPr="00664E94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9369F" w14:textId="315E58D7" w:rsidR="00117FB0" w:rsidRPr="00664E94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</w:p>
        </w:tc>
      </w:tr>
      <w:tr w:rsidR="00117FB0" w:rsidRPr="003454FC" w14:paraId="24145325" w14:textId="6BC3A0C6" w:rsidTr="00D13566">
        <w:trPr>
          <w:trHeight w:val="77"/>
        </w:trPr>
        <w:tc>
          <w:tcPr>
            <w:tcW w:w="5769" w:type="dxa"/>
            <w:gridSpan w:val="2"/>
          </w:tcPr>
          <w:p w14:paraId="3442BC1C" w14:textId="77777777" w:rsidR="00117FB0" w:rsidRPr="003454FC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3BBF3721" w:rsidR="00761301" w:rsidRPr="00117FB0" w:rsidRDefault="00117FB0" w:rsidP="0076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7613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05360AEF" w14:textId="77777777" w:rsidR="00117FB0" w:rsidRPr="003454FC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3E12CFB9" w:rsidR="00117FB0" w:rsidRPr="003454FC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10,328</w:t>
            </w:r>
          </w:p>
        </w:tc>
      </w:tr>
      <w:tr w:rsidR="007F72E7" w:rsidRPr="003454FC" w14:paraId="07347417" w14:textId="77777777" w:rsidTr="00D13566">
        <w:trPr>
          <w:trHeight w:val="77"/>
        </w:trPr>
        <w:tc>
          <w:tcPr>
            <w:tcW w:w="5769" w:type="dxa"/>
            <w:gridSpan w:val="2"/>
          </w:tcPr>
          <w:p w14:paraId="59DE670B" w14:textId="77777777" w:rsidR="007F72E7" w:rsidRPr="003454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240356" w14:textId="77777777" w:rsidR="007F72E7" w:rsidRPr="00A93716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0DB20" w14:textId="77777777" w:rsidR="007F72E7" w:rsidRPr="003454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A032F26" w14:textId="77777777" w:rsidR="007F72E7" w:rsidRPr="00074D3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2E7" w:rsidRPr="0019318B" w14:paraId="67529D6A" w14:textId="6570DE07" w:rsidTr="00D13566">
        <w:trPr>
          <w:trHeight w:val="326"/>
        </w:trPr>
        <w:tc>
          <w:tcPr>
            <w:tcW w:w="5769" w:type="dxa"/>
            <w:gridSpan w:val="2"/>
          </w:tcPr>
          <w:p w14:paraId="69F5A662" w14:textId="77777777" w:rsidR="007F72E7" w:rsidRPr="001931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931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710" w:type="dxa"/>
          </w:tcPr>
          <w:p w14:paraId="0FFCF0C5" w14:textId="77777777" w:rsidR="007F72E7" w:rsidRPr="001931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75AD7002" w14:textId="77777777" w:rsidR="007F72E7" w:rsidRPr="001931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710" w:type="dxa"/>
          </w:tcPr>
          <w:p w14:paraId="19AEF0A5" w14:textId="77777777" w:rsidR="007F72E7" w:rsidRPr="0019318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</w:tr>
      <w:tr w:rsidR="007F72E7" w:rsidRPr="00005BC1" w14:paraId="0C32F170" w14:textId="77777777" w:rsidTr="00D13566">
        <w:trPr>
          <w:trHeight w:val="245"/>
        </w:trPr>
        <w:tc>
          <w:tcPr>
            <w:tcW w:w="5769" w:type="dxa"/>
            <w:gridSpan w:val="2"/>
            <w:vAlign w:val="bottom"/>
          </w:tcPr>
          <w:p w14:paraId="27CF23A5" w14:textId="5C3D9929" w:rsidR="007F72E7" w:rsidRPr="00074D3B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4C035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0" w:type="dxa"/>
          </w:tcPr>
          <w:p w14:paraId="5097331A" w14:textId="37A5EADA" w:rsidR="007F72E7" w:rsidRPr="00005BC1" w:rsidRDefault="00A04DB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3905532" w14:textId="77777777" w:rsidR="007F72E7" w:rsidRPr="00C52C41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213674" w14:textId="7032698B" w:rsidR="007F72E7" w:rsidRPr="00074D3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7F72E7" w:rsidRPr="00005BC1" w14:paraId="46EB39E4" w14:textId="7AD184C1" w:rsidTr="00D13566">
        <w:tc>
          <w:tcPr>
            <w:tcW w:w="5769" w:type="dxa"/>
            <w:gridSpan w:val="2"/>
          </w:tcPr>
          <w:p w14:paraId="03FEE8E6" w14:textId="7F02F25E" w:rsidR="007F72E7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653960F9" w14:textId="77E748EB" w:rsidR="007F72E7" w:rsidRPr="00005BC1" w:rsidRDefault="00A04DB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215,600</w:t>
            </w:r>
          </w:p>
        </w:tc>
        <w:tc>
          <w:tcPr>
            <w:tcW w:w="270" w:type="dxa"/>
          </w:tcPr>
          <w:p w14:paraId="654A0ABE" w14:textId="77777777" w:rsidR="007F72E7" w:rsidRPr="00062DCB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8B1681" w14:textId="1E0C6781" w:rsidR="007F72E7" w:rsidRPr="00062DC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207,277</w:t>
            </w:r>
          </w:p>
        </w:tc>
      </w:tr>
      <w:tr w:rsidR="007F72E7" w:rsidRPr="00005BC1" w14:paraId="45CCC32D" w14:textId="4D2D7FB4" w:rsidTr="00D13566">
        <w:tc>
          <w:tcPr>
            <w:tcW w:w="5769" w:type="dxa"/>
            <w:gridSpan w:val="2"/>
          </w:tcPr>
          <w:p w14:paraId="09E9C657" w14:textId="77777777" w:rsidR="007F72E7" w:rsidRPr="00062DCB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86ABFD6" w14:textId="73D04B0D" w:rsidR="007F72E7" w:rsidRPr="00005BC1" w:rsidRDefault="00A04DB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332,41</w:t>
            </w:r>
            <w:r w:rsidR="00C2529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4E527A" w14:textId="77777777" w:rsidR="007F72E7" w:rsidRPr="00062DCB" w:rsidRDefault="007F72E7" w:rsidP="007F72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BEF513" w14:textId="5144304D" w:rsidR="007F72E7" w:rsidRPr="00062DC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379,158</w:t>
            </w:r>
          </w:p>
        </w:tc>
      </w:tr>
      <w:tr w:rsidR="007F72E7" w:rsidRPr="00C52C41" w14:paraId="69A92AC3" w14:textId="544C50BB" w:rsidTr="00D13566">
        <w:trPr>
          <w:trHeight w:val="334"/>
        </w:trPr>
        <w:tc>
          <w:tcPr>
            <w:tcW w:w="5769" w:type="dxa"/>
            <w:gridSpan w:val="2"/>
          </w:tcPr>
          <w:p w14:paraId="083B9C42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3DA6FCB1" w:rsidR="007F72E7" w:rsidRPr="001B405F" w:rsidRDefault="00C2529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548,026</w:t>
            </w:r>
          </w:p>
        </w:tc>
        <w:tc>
          <w:tcPr>
            <w:tcW w:w="270" w:type="dxa"/>
          </w:tcPr>
          <w:p w14:paraId="2C430D75" w14:textId="77777777" w:rsidR="007F72E7" w:rsidRPr="001B405F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0807007D" w:rsidR="007F72E7" w:rsidRPr="001B405F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586,655</w:t>
            </w:r>
          </w:p>
        </w:tc>
      </w:tr>
      <w:tr w:rsidR="007F72E7" w:rsidRPr="00C52C41" w14:paraId="281331E7" w14:textId="77777777" w:rsidTr="00D13566">
        <w:trPr>
          <w:trHeight w:val="334"/>
        </w:trPr>
        <w:tc>
          <w:tcPr>
            <w:tcW w:w="5769" w:type="dxa"/>
            <w:gridSpan w:val="2"/>
          </w:tcPr>
          <w:p w14:paraId="0778169A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507D562" w14:textId="77777777" w:rsidR="007F72E7" w:rsidRPr="00640462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1D65C" w14:textId="77777777" w:rsidR="007F72E7" w:rsidRPr="001B405F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DD96562" w14:textId="77777777" w:rsidR="007F72E7" w:rsidRPr="001B405F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2E7" w:rsidRPr="00C52C41" w14:paraId="21EDEDB5" w14:textId="36307471" w:rsidTr="00D13566">
        <w:trPr>
          <w:gridBefore w:val="1"/>
          <w:wBefore w:w="9" w:type="dxa"/>
          <w:trHeight w:val="404"/>
        </w:trPr>
        <w:tc>
          <w:tcPr>
            <w:tcW w:w="5760" w:type="dxa"/>
          </w:tcPr>
          <w:p w14:paraId="51D6FF5B" w14:textId="1E6F8717" w:rsidR="007F72E7" w:rsidRPr="0092522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252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9252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710" w:type="dxa"/>
          </w:tcPr>
          <w:p w14:paraId="28B43BE7" w14:textId="77777777" w:rsidR="007F72E7" w:rsidRPr="0092522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AD84C" w14:textId="77777777" w:rsidR="007F72E7" w:rsidRPr="0092522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0F3195" w14:textId="67259AE5" w:rsidR="007F72E7" w:rsidRPr="00925224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00" w:lineRule="exact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72E7" w:rsidRPr="00C52C41" w14:paraId="08D72A29" w14:textId="3C4070F1" w:rsidTr="00D13566">
        <w:trPr>
          <w:gridBefore w:val="1"/>
          <w:wBefore w:w="9" w:type="dxa"/>
        </w:trPr>
        <w:tc>
          <w:tcPr>
            <w:tcW w:w="5760" w:type="dxa"/>
          </w:tcPr>
          <w:p w14:paraId="3FC504A8" w14:textId="2B2C19F2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4C035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0" w:type="dxa"/>
          </w:tcPr>
          <w:p w14:paraId="04507AF3" w14:textId="127B5C08" w:rsidR="007F72E7" w:rsidRPr="00074D3B" w:rsidRDefault="00C2529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</w:t>
            </w:r>
            <w:r w:rsidR="00117FB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1E896E8E" w14:textId="77777777" w:rsidR="007F72E7" w:rsidRPr="00062DC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6312DB" w14:textId="44DAA1E4" w:rsidR="007F72E7" w:rsidRPr="00062DC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60,098</w:t>
            </w:r>
          </w:p>
        </w:tc>
      </w:tr>
      <w:tr w:rsidR="007F72E7" w:rsidRPr="00C52C41" w14:paraId="4518B1D2" w14:textId="77777777" w:rsidTr="00D13566">
        <w:trPr>
          <w:gridBefore w:val="1"/>
          <w:wBefore w:w="9" w:type="dxa"/>
        </w:trPr>
        <w:tc>
          <w:tcPr>
            <w:tcW w:w="5760" w:type="dxa"/>
          </w:tcPr>
          <w:p w14:paraId="0B1D694F" w14:textId="4CF5E285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26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25DAD75" w14:textId="07B17A18" w:rsidR="007F72E7" w:rsidRPr="00074D3B" w:rsidRDefault="00C25292" w:rsidP="004C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405FE" w14:textId="77777777" w:rsidR="007F72E7" w:rsidRPr="00062DC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F6CCBA" w14:textId="0CC2D585" w:rsidR="007F72E7" w:rsidRPr="00A93716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F72E7" w:rsidRPr="00C52C41" w14:paraId="67D36B93" w14:textId="43369EF8" w:rsidTr="00D13566">
        <w:trPr>
          <w:gridBefore w:val="1"/>
          <w:wBefore w:w="9" w:type="dxa"/>
        </w:trPr>
        <w:tc>
          <w:tcPr>
            <w:tcW w:w="5760" w:type="dxa"/>
          </w:tcPr>
          <w:p w14:paraId="4C0F9394" w14:textId="17D3D3E3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9D6265" w14:textId="6ED3FFE7" w:rsidR="007F72E7" w:rsidRPr="00074D3B" w:rsidRDefault="00117FB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6,369</w:t>
            </w:r>
          </w:p>
        </w:tc>
        <w:tc>
          <w:tcPr>
            <w:tcW w:w="270" w:type="dxa"/>
          </w:tcPr>
          <w:p w14:paraId="0CD47710" w14:textId="77777777" w:rsidR="007F72E7" w:rsidRPr="00062DC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6765" w14:textId="18731166" w:rsidR="007F72E7" w:rsidRPr="00062DCB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11,310</w:t>
            </w:r>
          </w:p>
        </w:tc>
      </w:tr>
      <w:tr w:rsidR="007F72E7" w:rsidRPr="00C52C41" w14:paraId="681CCAEE" w14:textId="628C908C" w:rsidTr="00D13566">
        <w:trPr>
          <w:gridBefore w:val="1"/>
          <w:wBefore w:w="9" w:type="dxa"/>
        </w:trPr>
        <w:tc>
          <w:tcPr>
            <w:tcW w:w="5760" w:type="dxa"/>
          </w:tcPr>
          <w:p w14:paraId="34D2D718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9294C1" w14:textId="4DDDC83C" w:rsidR="007F72E7" w:rsidRPr="00074D3B" w:rsidRDefault="00117FB0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58,685</w:t>
            </w:r>
          </w:p>
        </w:tc>
        <w:tc>
          <w:tcPr>
            <w:tcW w:w="270" w:type="dxa"/>
          </w:tcPr>
          <w:p w14:paraId="6D616C34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0FAA8" w14:textId="72EEFD2D" w:rsidR="007F72E7" w:rsidRPr="00031D49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71,410</w:t>
            </w:r>
          </w:p>
        </w:tc>
      </w:tr>
      <w:tr w:rsidR="007F72E7" w:rsidRPr="00C52C41" w14:paraId="32058996" w14:textId="5BBE3FD0" w:rsidTr="00D13566">
        <w:trPr>
          <w:gridBefore w:val="1"/>
          <w:wBefore w:w="9" w:type="dxa"/>
        </w:trPr>
        <w:tc>
          <w:tcPr>
            <w:tcW w:w="5760" w:type="dxa"/>
          </w:tcPr>
          <w:p w14:paraId="29D5DA01" w14:textId="7194FC8E" w:rsidR="007F72E7" w:rsidRPr="00082AE8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191BA7" w14:textId="6A0F8C10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68D7D" w14:textId="19E033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AEDA9D" w14:textId="6146A29D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566" w:rsidRPr="00C52C41" w14:paraId="31E796AB" w14:textId="77777777" w:rsidTr="00D13566">
        <w:trPr>
          <w:gridBefore w:val="1"/>
          <w:wBefore w:w="9" w:type="dxa"/>
        </w:trPr>
        <w:tc>
          <w:tcPr>
            <w:tcW w:w="5760" w:type="dxa"/>
          </w:tcPr>
          <w:p w14:paraId="15F87119" w14:textId="77777777" w:rsidR="00D13566" w:rsidRPr="00082AE8" w:rsidRDefault="00D13566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7178181" w14:textId="77777777" w:rsidR="00D13566" w:rsidRPr="00C52C41" w:rsidRDefault="00D13566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01F42" w14:textId="77777777" w:rsidR="00D13566" w:rsidRPr="00C52C41" w:rsidRDefault="00D13566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4C084F" w14:textId="77777777" w:rsidR="00D13566" w:rsidRPr="00C52C41" w:rsidRDefault="00D13566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566" w:rsidRPr="00C52C41" w14:paraId="1EEAB675" w14:textId="77777777" w:rsidTr="00D13566">
        <w:trPr>
          <w:gridBefore w:val="1"/>
          <w:wBefore w:w="9" w:type="dxa"/>
        </w:trPr>
        <w:tc>
          <w:tcPr>
            <w:tcW w:w="5760" w:type="dxa"/>
          </w:tcPr>
          <w:p w14:paraId="2AC31ACC" w14:textId="77777777" w:rsidR="00D13566" w:rsidRPr="00082AE8" w:rsidRDefault="00D13566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E7DCD4" w14:textId="77777777" w:rsidR="00D13566" w:rsidRPr="00C52C41" w:rsidRDefault="00D13566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F66E3" w14:textId="77777777" w:rsidR="00D13566" w:rsidRPr="00C52C41" w:rsidRDefault="00D13566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EB034F" w14:textId="77777777" w:rsidR="00D13566" w:rsidRPr="00C52C41" w:rsidRDefault="00D13566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2E7" w:rsidRPr="00C52C41" w14:paraId="5EB4E82C" w14:textId="77777777" w:rsidTr="00D13566">
        <w:trPr>
          <w:gridBefore w:val="1"/>
          <w:wBefore w:w="9" w:type="dxa"/>
        </w:trPr>
        <w:tc>
          <w:tcPr>
            <w:tcW w:w="5760" w:type="dxa"/>
          </w:tcPr>
          <w:p w14:paraId="379E4AD5" w14:textId="1E45A9EF" w:rsidR="007F72E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</w:tcPr>
          <w:p w14:paraId="4EA99E87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37004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5D3487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2E7" w:rsidRPr="00C52C41" w14:paraId="3FCD263E" w14:textId="05215666" w:rsidTr="00D13566">
        <w:trPr>
          <w:gridBefore w:val="1"/>
          <w:wBefore w:w="9" w:type="dxa"/>
        </w:trPr>
        <w:tc>
          <w:tcPr>
            <w:tcW w:w="5760" w:type="dxa"/>
          </w:tcPr>
          <w:p w14:paraId="69C7CAF3" w14:textId="2DEC1F4C" w:rsidR="007F72E7" w:rsidRPr="00304A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4C035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0" w:type="dxa"/>
          </w:tcPr>
          <w:p w14:paraId="30C1C823" w14:textId="20768400" w:rsidR="007F72E7" w:rsidRPr="00304A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27A3DC" w14:textId="77777777" w:rsidR="007F72E7" w:rsidRPr="00304A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C5EACB" w14:textId="77777777" w:rsidR="007F72E7" w:rsidRPr="00304A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72E7" w:rsidRPr="00C52C41" w14:paraId="101C261C" w14:textId="68AC0D18" w:rsidTr="00D13566">
        <w:trPr>
          <w:gridBefore w:val="1"/>
          <w:wBefore w:w="9" w:type="dxa"/>
        </w:trPr>
        <w:tc>
          <w:tcPr>
            <w:tcW w:w="5760" w:type="dxa"/>
          </w:tcPr>
          <w:p w14:paraId="2ADC8D58" w14:textId="71A77E6F" w:rsidR="007F72E7" w:rsidRPr="0013415F" w:rsidRDefault="007F72E7" w:rsidP="007F72E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14:paraId="6A272CC7" w14:textId="6E4720C4" w:rsidR="007F72E7" w:rsidRPr="00074D3B" w:rsidRDefault="00C2529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  <w:tc>
          <w:tcPr>
            <w:tcW w:w="270" w:type="dxa"/>
            <w:vAlign w:val="bottom"/>
          </w:tcPr>
          <w:p w14:paraId="7BEDB6E4" w14:textId="77777777" w:rsidR="007F72E7" w:rsidRPr="00304A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8E388B" w14:textId="6347D97D" w:rsidR="007F72E7" w:rsidRPr="00304A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7F72E7" w:rsidRPr="00C52C41" w14:paraId="36AF0D98" w14:textId="4C7133AF" w:rsidTr="00D13566">
        <w:trPr>
          <w:gridBefore w:val="1"/>
          <w:wBefore w:w="9" w:type="dxa"/>
        </w:trPr>
        <w:tc>
          <w:tcPr>
            <w:tcW w:w="5760" w:type="dxa"/>
          </w:tcPr>
          <w:p w14:paraId="03780C1B" w14:textId="2EF85AAC" w:rsidR="007F72E7" w:rsidRPr="0013415F" w:rsidRDefault="007F72E7" w:rsidP="007F72E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14:paraId="2F750A21" w14:textId="400B62B3" w:rsidR="007F72E7" w:rsidRPr="00074D3B" w:rsidRDefault="00C2529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  <w:tc>
          <w:tcPr>
            <w:tcW w:w="270" w:type="dxa"/>
          </w:tcPr>
          <w:p w14:paraId="38124ECF" w14:textId="77777777" w:rsidR="007F72E7" w:rsidRPr="00304A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66253B" w14:textId="0D96508B" w:rsidR="007F72E7" w:rsidRPr="00304AFC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12,223</w:t>
            </w:r>
          </w:p>
        </w:tc>
      </w:tr>
      <w:tr w:rsidR="007F72E7" w:rsidRPr="00C52C41" w14:paraId="6943DED4" w14:textId="6B85D0B6" w:rsidTr="00D13566">
        <w:trPr>
          <w:gridBefore w:val="1"/>
          <w:wBefore w:w="9" w:type="dxa"/>
        </w:trPr>
        <w:tc>
          <w:tcPr>
            <w:tcW w:w="5760" w:type="dxa"/>
          </w:tcPr>
          <w:p w14:paraId="3DDF4228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8F9CC3A" w14:textId="011C7C31" w:rsidR="007F72E7" w:rsidRPr="00074D3B" w:rsidRDefault="00C25292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4,560</w:t>
            </w:r>
          </w:p>
        </w:tc>
        <w:tc>
          <w:tcPr>
            <w:tcW w:w="270" w:type="dxa"/>
          </w:tcPr>
          <w:p w14:paraId="621CA2C9" w14:textId="77777777" w:rsidR="007F72E7" w:rsidRPr="00C52C41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9DF16D" w14:textId="44EC3837" w:rsidR="007F72E7" w:rsidRPr="00031D49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17,157</w:t>
            </w:r>
          </w:p>
        </w:tc>
      </w:tr>
    </w:tbl>
    <w:p w14:paraId="0300B7A6" w14:textId="77777777" w:rsidR="00BD6E86" w:rsidRPr="00FB0F7D" w:rsidRDefault="00BD6E86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80B4D6" w14:textId="1F0E9456" w:rsidR="00197594" w:rsidRPr="005B0C8B" w:rsidRDefault="00197594" w:rsidP="005B0C8B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5B0C8B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210A07C8" w:rsidR="00CE44BE" w:rsidRPr="00FB0F7D" w:rsidRDefault="00CE44BE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35C5ED8" w14:textId="77777777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14:paraId="69AF6E7D" w14:textId="77777777" w:rsidR="009E47C6" w:rsidRPr="004964B1" w:rsidRDefault="009E47C6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8B5039B" w14:textId="5E3AEEE7" w:rsidR="00FB136A" w:rsidRDefault="009E47C6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5B0C8B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 (</w:t>
      </w:r>
      <w:r w:rsidRPr="005B0C8B">
        <w:rPr>
          <w:rFonts w:ascii="Angsana New" w:hAnsi="Angsana New"/>
          <w:sz w:val="30"/>
          <w:szCs w:val="30"/>
        </w:rPr>
        <w:t>Toray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Industries,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Inc.</w:t>
      </w:r>
      <w:r w:rsidRPr="005B0C8B">
        <w:rPr>
          <w:rFonts w:ascii="Angsana New" w:hAnsi="Angsana New"/>
          <w:sz w:val="30"/>
          <w:szCs w:val="30"/>
          <w:cs/>
        </w:rPr>
        <w:t>) โดยบริษัทใหญ่</w:t>
      </w:r>
      <w:r w:rsidR="001A55FE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ตกลงให้บริษัทมีสิทธิในการใช้เครื่องหมายการค้า </w:t>
      </w:r>
      <w:r w:rsidRPr="005B0C8B">
        <w:rPr>
          <w:rFonts w:ascii="Angsana New" w:hAnsi="Angsana New"/>
          <w:sz w:val="30"/>
          <w:szCs w:val="30"/>
        </w:rPr>
        <w:t>“Thai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Toray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with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Golden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Eagle”</w:t>
      </w:r>
      <w:r w:rsidRPr="005B0C8B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 w:rsidR="001A55FE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ในอัตรา </w:t>
      </w:r>
      <w:r w:rsidR="003E5BB7" w:rsidRPr="005B0C8B">
        <w:rPr>
          <w:rFonts w:ascii="Angsana New" w:hAnsi="Angsana New"/>
          <w:sz w:val="30"/>
          <w:szCs w:val="30"/>
        </w:rPr>
        <w:t>0</w:t>
      </w:r>
      <w:r w:rsidRPr="005B0C8B">
        <w:rPr>
          <w:rFonts w:ascii="Angsana New" w:hAnsi="Angsana New"/>
          <w:sz w:val="30"/>
          <w:szCs w:val="30"/>
          <w:cs/>
        </w:rPr>
        <w:t>.</w:t>
      </w:r>
      <w:r w:rsidR="003E5BB7" w:rsidRPr="005B0C8B">
        <w:rPr>
          <w:rFonts w:ascii="Angsana New" w:hAnsi="Angsana New"/>
          <w:sz w:val="30"/>
          <w:szCs w:val="30"/>
        </w:rPr>
        <w:t>01</w:t>
      </w:r>
      <w:r w:rsidRPr="005B0C8B">
        <w:rPr>
          <w:rFonts w:ascii="Angsana New" w:hAnsi="Angsana New"/>
          <w:sz w:val="30"/>
          <w:szCs w:val="30"/>
          <w:cs/>
        </w:rPr>
        <w:t xml:space="preserve"> เหรียญสหรัฐอเมริกา ต่อหลา สำหรับผ้าที่ขายภายใต้เครื่องหมายการค้าดังกล่าว สัญญา</w:t>
      </w:r>
      <w:r w:rsidR="00DC7760" w:rsidRPr="005B0C8B">
        <w:rPr>
          <w:rFonts w:ascii="Angsana New" w:hAnsi="Angsana New"/>
          <w:sz w:val="30"/>
          <w:szCs w:val="30"/>
        </w:rPr>
        <w:br/>
      </w:r>
      <w:r w:rsidRPr="005B0C8B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5B0C8B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 w:rsidR="00C47BD6" w:rsidRPr="005B0C8B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5B0C8B">
        <w:rPr>
          <w:rFonts w:ascii="Angsana New" w:hAnsi="Angsana New"/>
          <w:spacing w:val="-4"/>
          <w:sz w:val="30"/>
          <w:szCs w:val="30"/>
          <w:cs/>
        </w:rPr>
        <w:t>ส</w:t>
      </w:r>
      <w:r w:rsidR="003948BD" w:rsidRPr="005B0C8B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5B0C8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สัญญานี้</w:t>
      </w:r>
      <w:r w:rsidR="001A55FE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/>
          <w:sz w:val="30"/>
          <w:szCs w:val="30"/>
          <w:cs/>
          <w:lang w:val="th-TH"/>
        </w:rPr>
        <w:t>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/>
          <w:sz w:val="30"/>
          <w:szCs w:val="30"/>
        </w:rPr>
        <w:t>3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15EBE9DD" w14:textId="0952E856" w:rsidR="007062A5" w:rsidRDefault="007062A5" w:rsidP="003F6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FC876F1" w14:textId="2357F534" w:rsidR="009E47C6" w:rsidRPr="00FB136A" w:rsidRDefault="009E47C6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B136A">
        <w:rPr>
          <w:rFonts w:ascii="Angsana New" w:hAnsi="Angsana New"/>
          <w:i/>
          <w:iCs/>
          <w:sz w:val="30"/>
          <w:szCs w:val="30"/>
          <w:cs/>
        </w:rPr>
        <w:t>สัญญารับบริการด้านการจัดการ</w:t>
      </w:r>
    </w:p>
    <w:p w14:paraId="4EA0AF70" w14:textId="77777777" w:rsidR="009E47C6" w:rsidRPr="006E1A17" w:rsidRDefault="009E47C6" w:rsidP="0007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7208F53" w14:textId="26A5384E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5B0C8B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 w:rsidRPr="005B0C8B">
        <w:rPr>
          <w:rFonts w:ascii="Angsana New" w:hAnsi="Angsana New"/>
          <w:sz w:val="30"/>
          <w:szCs w:val="30"/>
          <w:cs/>
          <w:lang w:val="th-TH"/>
        </w:rPr>
        <w:br/>
        <w:t>(ประเทศไทย) จำกัด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5B0C8B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</w:t>
      </w:r>
      <w:r w:rsidR="00684D52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มีภาระผูกพันที่จะต้องจ่าย</w:t>
      </w:r>
      <w:r w:rsidRPr="005B0C8B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ที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5B0C8B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684D52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/>
          <w:sz w:val="30"/>
          <w:szCs w:val="30"/>
        </w:rPr>
        <w:t>30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007E7C8C" w14:textId="61367066" w:rsidR="00E12FB6" w:rsidRDefault="00E12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AF6649D" w14:textId="77777777" w:rsidR="00D13566" w:rsidRDefault="00D13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BCEFE4D" w14:textId="5E6010A9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14:paraId="0EFE9489" w14:textId="77777777" w:rsidR="009E47C6" w:rsidRPr="000B6308" w:rsidRDefault="009E47C6" w:rsidP="000B6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3C774BA" w14:textId="5369AC4A" w:rsidR="005B0C8B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 w:rsidR="0025727C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AC6BE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3E5BB7">
        <w:rPr>
          <w:rFonts w:ascii="Angsana New" w:hAnsi="Angsana New" w:hint="cs"/>
          <w:sz w:val="30"/>
          <w:szCs w:val="30"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4229E10D" w14:textId="77777777" w:rsidR="005B0C8B" w:rsidRPr="000B6308" w:rsidRDefault="005B0C8B" w:rsidP="000B6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4E339DE" w14:textId="4EB28208" w:rsidR="00B75936" w:rsidRPr="001E1BCB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BCB"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14:paraId="34637678" w14:textId="77777777" w:rsidR="00B75936" w:rsidRPr="000B6308" w:rsidRDefault="00B75936" w:rsidP="000B6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526D57" w14:textId="54922D14" w:rsidR="005B5EAA" w:rsidRDefault="00B75936" w:rsidP="005B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 w:rsidRPr="001E1BCB">
        <w:rPr>
          <w:rFonts w:ascii="Angsana New" w:hAnsi="Angsana New"/>
          <w:sz w:val="30"/>
          <w:szCs w:val="30"/>
        </w:rPr>
        <w:t xml:space="preserve">(Toray Industries, Inc.) </w:t>
      </w:r>
      <w:r w:rsidRPr="001E1BCB"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14:paraId="305FF7F6" w14:textId="5BA04729" w:rsidR="007062A5" w:rsidRPr="000B6308" w:rsidRDefault="007062A5" w:rsidP="000B6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CB875F3" w14:textId="466BD844" w:rsidR="00A23CE2" w:rsidRDefault="00A23CE2" w:rsidP="00A2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pacing w:val="-2"/>
          <w:sz w:val="30"/>
          <w:szCs w:val="30"/>
        </w:rPr>
      </w:pPr>
      <w:r w:rsidRPr="0084650F">
        <w:rPr>
          <w:rFonts w:ascii="Angsana New" w:hAnsi="Angsana New"/>
          <w:i/>
          <w:iCs/>
          <w:spacing w:val="-2"/>
          <w:sz w:val="30"/>
          <w:szCs w:val="30"/>
        </w:rPr>
        <w:t>Corporate brand agreement</w:t>
      </w:r>
    </w:p>
    <w:p w14:paraId="32547F52" w14:textId="77777777" w:rsidR="006E1A17" w:rsidRPr="000B6308" w:rsidRDefault="006E1A17" w:rsidP="000B6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430806" w14:textId="1A992CB8" w:rsidR="00A23CE2" w:rsidRPr="00D02092" w:rsidRDefault="00A23CE2" w:rsidP="00A2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D7501C">
        <w:rPr>
          <w:rFonts w:ascii="Angsana New" w:hAnsi="Angsana New"/>
          <w:spacing w:val="-2"/>
          <w:sz w:val="30"/>
          <w:szCs w:val="30"/>
          <w:cs/>
        </w:rPr>
        <w:t>บริษัทมีสัญญา</w:t>
      </w:r>
      <w:r w:rsidRPr="0084650F">
        <w:t xml:space="preserve"> </w:t>
      </w:r>
      <w:r w:rsidRPr="0084650F">
        <w:rPr>
          <w:rFonts w:ascii="Angsana New" w:hAnsi="Angsana New"/>
          <w:spacing w:val="-2"/>
          <w:sz w:val="30"/>
          <w:szCs w:val="30"/>
        </w:rPr>
        <w:t xml:space="preserve">Corporate brand 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D7501C">
        <w:rPr>
          <w:rFonts w:ascii="Angsana New" w:hAnsi="Angsana New"/>
          <w:spacing w:val="-2"/>
          <w:sz w:val="30"/>
          <w:szCs w:val="30"/>
        </w:rPr>
        <w:t>“</w:t>
      </w:r>
      <w:r>
        <w:rPr>
          <w:rFonts w:ascii="Angsana New" w:hAnsi="Angsana New"/>
          <w:spacing w:val="-2"/>
          <w:sz w:val="30"/>
          <w:szCs w:val="30"/>
        </w:rPr>
        <w:t>Brand fee</w:t>
      </w:r>
      <w:r w:rsidRPr="00D7501C">
        <w:rPr>
          <w:rFonts w:ascii="Angsana New" w:hAnsi="Angsana New"/>
          <w:spacing w:val="-2"/>
          <w:sz w:val="30"/>
          <w:szCs w:val="30"/>
        </w:rPr>
        <w:t>”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D7501C">
        <w:rPr>
          <w:rFonts w:ascii="Angsana New" w:hAnsi="Angsana New"/>
          <w:spacing w:val="-2"/>
          <w:sz w:val="30"/>
          <w:szCs w:val="30"/>
          <w:cs/>
        </w:rPr>
        <w:t>กับบริษัทใหญ่</w:t>
      </w:r>
      <w:r w:rsidR="003835B9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D7501C">
        <w:rPr>
          <w:rFonts w:ascii="Angsana New" w:hAnsi="Angsana New"/>
          <w:spacing w:val="-2"/>
          <w:sz w:val="30"/>
          <w:szCs w:val="30"/>
        </w:rPr>
        <w:t xml:space="preserve">Toray Industries, Inc.) </w:t>
      </w:r>
      <w:r w:rsidRPr="00D7501C">
        <w:rPr>
          <w:rFonts w:ascii="Angsana New" w:hAnsi="Angsana New"/>
          <w:spacing w:val="-2"/>
          <w:sz w:val="30"/>
          <w:szCs w:val="30"/>
          <w:cs/>
        </w:rPr>
        <w:t>โดยบริษัทใหญ่</w:t>
      </w:r>
      <w:r w:rsidR="00610E37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>ตกลงให้บริษัทมีสิทธิในการใช้เครื่องหมายการค้า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>และชื่อโดเมน</w:t>
      </w:r>
      <w:r w:rsidRPr="00D7501C">
        <w:rPr>
          <w:rFonts w:ascii="Angsana New" w:hAnsi="Angsana New"/>
          <w:spacing w:val="-2"/>
          <w:sz w:val="30"/>
          <w:szCs w:val="30"/>
          <w:cs/>
        </w:rPr>
        <w:t>ในการขายสินค้า ในการนี้ บริษัทมีภาระผูกพันที่จะต้องจ่ายค่าธรรมเนียมการใช้</w:t>
      </w:r>
      <w:r w:rsidRPr="0084650F">
        <w:t xml:space="preserve"> </w:t>
      </w:r>
      <w:r w:rsidRPr="0084650F">
        <w:rPr>
          <w:rFonts w:ascii="Angsana New" w:hAnsi="Angsana New"/>
          <w:spacing w:val="-2"/>
          <w:sz w:val="30"/>
          <w:szCs w:val="30"/>
        </w:rPr>
        <w:t xml:space="preserve">Brand fee </w:t>
      </w:r>
      <w:r w:rsidRPr="00D7501C">
        <w:rPr>
          <w:rFonts w:ascii="Angsana New" w:hAnsi="Angsana New"/>
          <w:spacing w:val="-2"/>
          <w:sz w:val="30"/>
          <w:szCs w:val="30"/>
          <w:cs/>
        </w:rPr>
        <w:t>ให้กับบริษัทใหญ่</w:t>
      </w:r>
      <w:r w:rsidR="00610E37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โดยคำนวณจากอัตราร้อยละ </w:t>
      </w:r>
      <w:r w:rsidRPr="00D7501C">
        <w:rPr>
          <w:rFonts w:ascii="Angsana New" w:hAnsi="Angsana New"/>
          <w:spacing w:val="-2"/>
          <w:sz w:val="30"/>
          <w:szCs w:val="30"/>
        </w:rPr>
        <w:t>0</w:t>
      </w:r>
      <w:r w:rsidRPr="00D7501C">
        <w:rPr>
          <w:rFonts w:ascii="Angsana New" w:hAnsi="Angsana New"/>
          <w:spacing w:val="-2"/>
          <w:sz w:val="30"/>
          <w:szCs w:val="30"/>
          <w:cs/>
        </w:rPr>
        <w:t>.</w:t>
      </w:r>
      <w:r w:rsidRPr="00D7501C">
        <w:rPr>
          <w:rFonts w:ascii="Angsana New" w:hAnsi="Angsana New"/>
          <w:spacing w:val="-2"/>
          <w:sz w:val="30"/>
          <w:szCs w:val="30"/>
        </w:rPr>
        <w:t>5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A57DD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3A57DD">
        <w:rPr>
          <w:rFonts w:ascii="Angsana New" w:hAnsi="Angsana New"/>
          <w:spacing w:val="-4"/>
          <w:sz w:val="30"/>
          <w:szCs w:val="30"/>
          <w:cs/>
        </w:rPr>
        <w:t>ยอดขายหักลบกับยอดซื้อสินค้าภายในกลุ่มโทเร</w:t>
      </w:r>
      <w:r w:rsidRPr="003A57DD">
        <w:rPr>
          <w:rFonts w:ascii="Angsana New" w:hAnsi="Angsana New" w:hint="cs"/>
          <w:spacing w:val="-4"/>
          <w:sz w:val="30"/>
          <w:szCs w:val="30"/>
          <w:cs/>
        </w:rPr>
        <w:t>ตั้งแต่วันที่สัญญามีผลบังคับใช้</w:t>
      </w:r>
      <w:r w:rsidRPr="003A57DD">
        <w:rPr>
          <w:rFonts w:ascii="Angsana New" w:hAnsi="Angsana New"/>
          <w:spacing w:val="-4"/>
          <w:sz w:val="30"/>
          <w:szCs w:val="30"/>
          <w:cs/>
        </w:rPr>
        <w:t xml:space="preserve"> สัญญานี้มีผลบังคับใช้จนกว่า</w:t>
      </w:r>
      <w:r w:rsidR="003B17D2">
        <w:rPr>
          <w:rFonts w:ascii="Angsana New" w:hAnsi="Angsana New"/>
          <w:spacing w:val="-4"/>
          <w:sz w:val="30"/>
          <w:szCs w:val="30"/>
        </w:rPr>
        <w:br/>
      </w:r>
      <w:r w:rsidRPr="003A57DD">
        <w:rPr>
          <w:rFonts w:ascii="Angsana New" w:hAnsi="Angsana New"/>
          <w:spacing w:val="-4"/>
          <w:sz w:val="30"/>
          <w:szCs w:val="30"/>
          <w:cs/>
        </w:rPr>
        <w:t>ฝ่ายใด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ฝ่ายหนึ่งจะบอกเลิกสัญญาเป็นลายลักษณ์อักษรก่อนวันสิ้นสุดของสัญญาเป็นการล่วงหน้าไม่น้อยกว่า </w:t>
      </w:r>
      <w:r w:rsidRPr="00D7501C">
        <w:rPr>
          <w:rFonts w:ascii="Angsana New" w:hAnsi="Angsana New"/>
          <w:spacing w:val="-2"/>
          <w:sz w:val="30"/>
          <w:szCs w:val="30"/>
        </w:rPr>
        <w:t>3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เดือน</w:t>
      </w:r>
    </w:p>
    <w:p w14:paraId="64C838ED" w14:textId="4B42B794" w:rsidR="00E12FB6" w:rsidRDefault="00E12FB6" w:rsidP="005F0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349DA0D" w14:textId="77777777" w:rsidR="005F04B5" w:rsidRPr="005B0C8B" w:rsidRDefault="005F04B5" w:rsidP="005F0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B0C8B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14:paraId="733F23E0" w14:textId="77777777" w:rsidR="005F04B5" w:rsidRPr="006E1A17" w:rsidRDefault="005F04B5" w:rsidP="005F0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8502BA7" w14:textId="77777777" w:rsidR="005F04B5" w:rsidRDefault="005F04B5" w:rsidP="005F0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C8B">
        <w:rPr>
          <w:rFonts w:ascii="Angsana New" w:hAnsi="Angsana New"/>
          <w:spacing w:val="-6"/>
          <w:sz w:val="30"/>
          <w:szCs w:val="30"/>
          <w:cs/>
        </w:rPr>
        <w:t>บริษัทมีสัญญาเช่า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5B0C8B">
        <w:rPr>
          <w:rFonts w:ascii="Angsana New" w:hAnsi="Angsana New"/>
          <w:spacing w:val="-6"/>
          <w:sz w:val="30"/>
          <w:szCs w:val="30"/>
          <w:cs/>
        </w:rPr>
        <w:t>สาธารณูปโภคและบริการหลายฉบับกับบริษัทที่เกี่ยวข้องกันส</w:t>
      </w:r>
      <w:r w:rsidRPr="005B0C8B">
        <w:rPr>
          <w:rFonts w:ascii="Angsana New" w:hAnsi="Angsana New" w:hint="cs"/>
          <w:spacing w:val="-6"/>
          <w:sz w:val="30"/>
          <w:szCs w:val="30"/>
          <w:cs/>
        </w:rPr>
        <w:t>าม</w:t>
      </w:r>
      <w:r w:rsidRPr="005B0C8B">
        <w:rPr>
          <w:rFonts w:ascii="Angsana New" w:hAnsi="Angsana New"/>
          <w:spacing w:val="-6"/>
          <w:sz w:val="30"/>
          <w:szCs w:val="30"/>
          <w:cs/>
        </w:rPr>
        <w:t xml:space="preserve">แห่ง (บริษัท ไทยโทเรซินเทติคส์ </w:t>
      </w:r>
      <w:r w:rsidRPr="005B0C8B">
        <w:rPr>
          <w:rFonts w:ascii="Angsana New" w:hAnsi="Angsana New"/>
          <w:sz w:val="30"/>
          <w:szCs w:val="30"/>
          <w:cs/>
        </w:rPr>
        <w:t>จำกัด บริษัท ซีเอ็มที ไดอิ้ง จำกัด</w:t>
      </w:r>
      <w:r w:rsidRPr="005B0C8B">
        <w:rPr>
          <w:rFonts w:ascii="Angsana New" w:hAnsi="Angsana New"/>
          <w:sz w:val="30"/>
          <w:szCs w:val="30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</w:rPr>
        <w:t>และ บริษัท โทเร ไฮบริด คอร์ด (ประเทศไทย) จำกัด</w:t>
      </w:r>
      <w:r w:rsidRPr="005B0C8B">
        <w:rPr>
          <w:rFonts w:ascii="Angsana New" w:hAnsi="Angsana New"/>
          <w:sz w:val="30"/>
          <w:szCs w:val="30"/>
          <w:cs/>
        </w:rPr>
        <w:t>) โดยบริษัทตกลงให้เช่าอาคารโรงงาน</w:t>
      </w:r>
      <w:r w:rsidRPr="005B0C8B">
        <w:rPr>
          <w:rFonts w:ascii="Angsana New" w:hAnsi="Angsana New" w:hint="cs"/>
          <w:sz w:val="30"/>
          <w:szCs w:val="30"/>
          <w:cs/>
        </w:rPr>
        <w:t>และ</w:t>
      </w:r>
      <w:r w:rsidRPr="005B0C8B">
        <w:rPr>
          <w:rFonts w:ascii="Angsana New" w:hAnsi="Angsana New"/>
          <w:sz w:val="30"/>
          <w:szCs w:val="30"/>
        </w:rPr>
        <w:t>/</w:t>
      </w:r>
      <w:r w:rsidRPr="005B0C8B">
        <w:rPr>
          <w:rFonts w:ascii="Angsana New" w:hAnsi="Angsana New" w:hint="cs"/>
          <w:sz w:val="30"/>
          <w:szCs w:val="30"/>
          <w:cs/>
        </w:rPr>
        <w:t>หรือที่ดิน</w:t>
      </w:r>
      <w:r w:rsidRPr="005B0C8B">
        <w:rPr>
          <w:rFonts w:ascii="Angsana New" w:hAnsi="Angsana New"/>
          <w:sz w:val="30"/>
          <w:szCs w:val="30"/>
          <w:cs/>
        </w:rPr>
        <w:t xml:space="preserve"> และให้บริการทางด้านสาธารณูปโภคกับบริษัทที่เกี่ยวข้องกันดังกล่าว ภายใต้เงื่อนไขของสัญญา บริษัทที่เกี่ยวข้องกันมีภาระผูกพันที่จะต้องจ่ายค่าเช่า ค่าสาธารณูปโภค และค่าบริการให้กับบริษัท</w:t>
      </w:r>
      <w:r w:rsidRPr="005B0C8B">
        <w:rPr>
          <w:rFonts w:ascii="Angsana New" w:hAnsi="Angsana New"/>
          <w:sz w:val="30"/>
          <w:szCs w:val="30"/>
          <w:cs/>
        </w:rPr>
        <w:br/>
        <w:t xml:space="preserve">ตามจำนวนเงินที่ระบุไว้ในสัญญา 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 w:hint="cs"/>
          <w:sz w:val="30"/>
          <w:szCs w:val="30"/>
        </w:rPr>
        <w:t>2</w:t>
      </w:r>
      <w:r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Pr="005B0C8B">
        <w:rPr>
          <w:rFonts w:ascii="Angsana New" w:hAnsi="Angsana New" w:hint="cs"/>
          <w:sz w:val="30"/>
          <w:szCs w:val="30"/>
        </w:rPr>
        <w:t>3</w:t>
      </w:r>
      <w:r w:rsidRPr="005B0C8B">
        <w:rPr>
          <w:rFonts w:ascii="Angsana New" w:hAnsi="Angsana New"/>
          <w:sz w:val="30"/>
          <w:szCs w:val="30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B0C8B">
        <w:rPr>
          <w:rFonts w:ascii="Angsana New" w:hAnsi="Angsana New" w:hint="cs"/>
          <w:sz w:val="30"/>
          <w:szCs w:val="30"/>
        </w:rPr>
        <w:t>6</w:t>
      </w:r>
      <w:r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7D8EF046" w14:textId="2E3D4116" w:rsidR="00076501" w:rsidRDefault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19D92A3" w14:textId="05B1EEEC" w:rsidR="005F04B5" w:rsidRPr="005B0C8B" w:rsidRDefault="005F04B5" w:rsidP="005F0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สัญญาบริการด้าน</w:t>
      </w:r>
      <w:r>
        <w:rPr>
          <w:rFonts w:ascii="Angsana New" w:hAnsi="Angsana New" w:hint="cs"/>
          <w:i/>
          <w:iCs/>
          <w:sz w:val="30"/>
          <w:szCs w:val="30"/>
          <w:cs/>
        </w:rPr>
        <w:t>ข้อมูล</w:t>
      </w:r>
    </w:p>
    <w:p w14:paraId="250F472A" w14:textId="77777777" w:rsidR="005F04B5" w:rsidRPr="000B6308" w:rsidRDefault="005F04B5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629E8D4" w14:textId="70855364" w:rsidR="005F04B5" w:rsidRDefault="005F04B5" w:rsidP="005F0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DA7ADC">
        <w:rPr>
          <w:rFonts w:ascii="Angsana New" w:hAnsi="Angsana New"/>
          <w:sz w:val="30"/>
          <w:szCs w:val="30"/>
          <w:cs/>
        </w:rPr>
        <w:t>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โดยบริษัทตกลงให้</w:t>
      </w:r>
      <w:r w:rsidR="00C4398B">
        <w:rPr>
          <w:rFonts w:ascii="Angsana New" w:hAnsi="Angsana New" w:hint="cs"/>
          <w:sz w:val="30"/>
          <w:szCs w:val="30"/>
          <w:cs/>
        </w:rPr>
        <w:t>บริการด้านข้อมูล</w:t>
      </w:r>
      <w:r w:rsidRPr="00DA7ADC">
        <w:rPr>
          <w:rFonts w:ascii="Angsana New" w:hAnsi="Angsana New"/>
          <w:sz w:val="30"/>
          <w:szCs w:val="30"/>
          <w:cs/>
        </w:rPr>
        <w:t>เกี</w:t>
      </w:r>
      <w:r>
        <w:rPr>
          <w:rFonts w:ascii="Angsana New" w:hAnsi="Angsana New"/>
          <w:sz w:val="30"/>
          <w:szCs w:val="30"/>
          <w:cs/>
        </w:rPr>
        <w:t>่ยวกับ</w:t>
      </w:r>
      <w:r w:rsidR="00CA6AD5" w:rsidRPr="00CA6AD5">
        <w:rPr>
          <w:rFonts w:ascii="Angsana New" w:hAnsi="Angsana New"/>
          <w:sz w:val="30"/>
          <w:szCs w:val="30"/>
          <w:cs/>
        </w:rPr>
        <w:t>ผลิตภัณฑ์สิ่งทอเพื่ออุตสาหกรรมการผลิต</w:t>
      </w:r>
      <w:r w:rsidR="00C4398B">
        <w:rPr>
          <w:rFonts w:ascii="Angsana New" w:hAnsi="Angsana New" w:hint="cs"/>
          <w:sz w:val="30"/>
          <w:szCs w:val="30"/>
          <w:cs/>
        </w:rPr>
        <w:t>และผลิตภัณฑ์ด้านยานยนต์ในภูมิภาคอาเซียน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A6AD5" w:rsidRPr="005B0C8B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CA6AD5"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CA6AD5" w:rsidRPr="005B0C8B">
        <w:rPr>
          <w:rFonts w:ascii="Angsana New" w:hAnsi="Angsana New"/>
          <w:sz w:val="30"/>
          <w:szCs w:val="30"/>
          <w:cs/>
        </w:rPr>
        <w:t>มีภาระผูกพันที่จะต้องจ่าย</w:t>
      </w:r>
      <w:r w:rsidR="00CA6AD5">
        <w:rPr>
          <w:rFonts w:ascii="Angsana New" w:hAnsi="Angsana New" w:hint="cs"/>
          <w:sz w:val="30"/>
          <w:szCs w:val="30"/>
          <w:cs/>
        </w:rPr>
        <w:t>ค่าบริการ</w:t>
      </w: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>การล่วงหน้าไม่น้อยกว่า</w:t>
      </w:r>
      <w:r w:rsidR="00CA6AD5"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="00CA6AD5">
        <w:rPr>
          <w:rFonts w:ascii="Angsana New" w:hAnsi="Angsana New"/>
          <w:sz w:val="30"/>
          <w:szCs w:val="30"/>
        </w:rPr>
        <w:t>1</w:t>
      </w:r>
      <w:r w:rsidR="00CA6AD5"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="00CA6AD5"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6B6660D4" w14:textId="77777777" w:rsidR="005F04B5" w:rsidRPr="005F04B5" w:rsidRDefault="005F04B5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EE0FDF9" w14:textId="097EBDC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0B6308" w:rsidRDefault="005B0C8B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5BAB7C13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BB7" w:rsidRPr="001E1BCB">
        <w:rPr>
          <w:rFonts w:ascii="Angsana New" w:hAnsi="Angsana New"/>
          <w:sz w:val="30"/>
          <w:szCs w:val="30"/>
        </w:rPr>
        <w:t>31</w:t>
      </w:r>
      <w:r w:rsidRPr="001E1BCB">
        <w:rPr>
          <w:rFonts w:ascii="Angsana New" w:hAnsi="Angsana New"/>
          <w:sz w:val="30"/>
          <w:szCs w:val="30"/>
          <w:cs/>
        </w:rPr>
        <w:t xml:space="preserve"> 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0B6308" w:rsidRDefault="001C4FF9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580"/>
        <w:gridCol w:w="1710"/>
        <w:gridCol w:w="270"/>
        <w:gridCol w:w="1710"/>
      </w:tblGrid>
      <w:tr w:rsidR="00065DD4" w:rsidRPr="00B0181B" w14:paraId="4EA4E4F3" w14:textId="77777777" w:rsidTr="005B0C8B">
        <w:tc>
          <w:tcPr>
            <w:tcW w:w="558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5B0C8B">
        <w:tc>
          <w:tcPr>
            <w:tcW w:w="558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7D829D32" w14:textId="77777777" w:rsidTr="005B0C8B">
        <w:tc>
          <w:tcPr>
            <w:tcW w:w="558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5D85A32B" w:rsidR="00065DD4" w:rsidRPr="00284595" w:rsidRDefault="00D91A32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2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035B70F9" w:rsidR="00065DD4" w:rsidRPr="00284595" w:rsidRDefault="00D91A32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2E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A40ED" w:rsidRPr="00B0181B" w14:paraId="6329660B" w14:textId="77777777" w:rsidTr="005B0C8B">
        <w:tc>
          <w:tcPr>
            <w:tcW w:w="558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AB5" w:rsidRPr="003D047D" w14:paraId="04665E8F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7103D715" w14:textId="2FE46125" w:rsidR="00F65AB5" w:rsidRPr="008C1619" w:rsidRDefault="00F65AB5" w:rsidP="005B0C8B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3B5F2DF3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729DB7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1195889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5AB5" w:rsidRPr="003D047D" w14:paraId="2C563C8F" w14:textId="77777777" w:rsidTr="00F65AB5">
        <w:trPr>
          <w:gridBefore w:val="1"/>
          <w:wBefore w:w="9" w:type="dxa"/>
        </w:trPr>
        <w:tc>
          <w:tcPr>
            <w:tcW w:w="5580" w:type="dxa"/>
          </w:tcPr>
          <w:p w14:paraId="7F3FDEAA" w14:textId="44447DD8" w:rsidR="00F65AB5" w:rsidRPr="00F65AB5" w:rsidRDefault="00F65AB5" w:rsidP="00F65AB5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04E16D1" w14:textId="18FE2B8A" w:rsidR="00F65AB5" w:rsidRPr="003B3227" w:rsidRDefault="000B6308" w:rsidP="000B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CE41E4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9C2AC3C" w14:textId="2CE3BB53" w:rsidR="00F65AB5" w:rsidRPr="003B3227" w:rsidRDefault="007F72E7" w:rsidP="007F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14,227</w:t>
            </w:r>
          </w:p>
        </w:tc>
      </w:tr>
      <w:tr w:rsidR="00F65AB5" w:rsidRPr="003D047D" w14:paraId="3EAB99A4" w14:textId="77777777" w:rsidTr="00F65AB5">
        <w:trPr>
          <w:gridBefore w:val="1"/>
          <w:wBefore w:w="9" w:type="dxa"/>
        </w:trPr>
        <w:tc>
          <w:tcPr>
            <w:tcW w:w="5580" w:type="dxa"/>
          </w:tcPr>
          <w:p w14:paraId="12CB6637" w14:textId="77777777" w:rsidR="00F65AB5" w:rsidRPr="00F65AB5" w:rsidRDefault="00F65AB5" w:rsidP="00F65AB5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01D0E85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2C32F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BC6A4C2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5AB5" w:rsidRPr="003D047D" w14:paraId="382A1E51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2E906933" w14:textId="5C0612AC" w:rsidR="00F65AB5" w:rsidRPr="008C1619" w:rsidRDefault="00F65AB5" w:rsidP="005B0C8B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5A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75208684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D5709B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64DF7D9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1A32" w:rsidRPr="003D047D" w14:paraId="4E9351C4" w14:textId="3D7B82B2" w:rsidTr="005B0C8B">
        <w:trPr>
          <w:gridBefore w:val="1"/>
          <w:wBefore w:w="9" w:type="dxa"/>
        </w:trPr>
        <w:tc>
          <w:tcPr>
            <w:tcW w:w="5580" w:type="dxa"/>
          </w:tcPr>
          <w:p w14:paraId="589D5CA3" w14:textId="32619F94" w:rsidR="00D91A32" w:rsidRPr="000568D6" w:rsidRDefault="00D91A32" w:rsidP="00D91A32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24D9EC4E" w:rsidR="00D91A32" w:rsidRPr="003B3227" w:rsidRDefault="00C2529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40,730</w:t>
            </w:r>
          </w:p>
        </w:tc>
        <w:tc>
          <w:tcPr>
            <w:tcW w:w="270" w:type="dxa"/>
          </w:tcPr>
          <w:p w14:paraId="64FEAD5C" w14:textId="77777777" w:rsidR="00D91A32" w:rsidRPr="003B322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632127AB" w:rsidR="00D91A32" w:rsidRPr="00897CC5" w:rsidRDefault="007F72E7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20853">
              <w:rPr>
                <w:rFonts w:ascii="Angsana New" w:hAnsi="Angsana New"/>
                <w:b/>
                <w:bCs/>
                <w:sz w:val="30"/>
                <w:szCs w:val="30"/>
              </w:rPr>
              <w:t>34,218</w:t>
            </w:r>
          </w:p>
        </w:tc>
      </w:tr>
    </w:tbl>
    <w:p w14:paraId="264DB25B" w14:textId="77777777" w:rsidR="00B5605B" w:rsidRPr="00B5605B" w:rsidRDefault="00B5605B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F5D262D" w14:textId="4F951B86" w:rsidR="005644E4" w:rsidRPr="005B0C8B" w:rsidRDefault="008C1619" w:rsidP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5B0C8B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58F5F0FB" w14:textId="6E2AA273" w:rsidR="005644E4" w:rsidRPr="006E1A17" w:rsidRDefault="005644E4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E991DEE" w14:textId="3FE0496A" w:rsidR="00053A1B" w:rsidRPr="00EB1D51" w:rsidRDefault="00053A1B" w:rsidP="0005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 w:rsidR="00ED7F50">
        <w:rPr>
          <w:rFonts w:ascii="Angsana New" w:hAnsi="Angsana New" w:hint="cs"/>
          <w:sz w:val="30"/>
          <w:szCs w:val="30"/>
          <w:cs/>
          <w:lang w:val="th-TH"/>
        </w:rPr>
        <w:t>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14:paraId="3BF5BE15" w14:textId="57E2E1FC" w:rsidR="00076501" w:rsidRDefault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746F4D4D" w14:textId="731BDDA2" w:rsidR="00197594" w:rsidRDefault="00BE1CCE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14:paraId="6CF58113" w14:textId="77777777" w:rsidR="0040381C" w:rsidRPr="00076501" w:rsidRDefault="0040381C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1E95F6F2" w14:textId="77777777" w:rsidTr="003341D9">
        <w:tc>
          <w:tcPr>
            <w:tcW w:w="5769" w:type="dxa"/>
            <w:gridSpan w:val="2"/>
          </w:tcPr>
          <w:p w14:paraId="0836335C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5CF510" w14:textId="2E0FFF33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62F08C1A" w14:textId="77777777" w:rsidTr="003341D9">
        <w:tc>
          <w:tcPr>
            <w:tcW w:w="5769" w:type="dxa"/>
            <w:gridSpan w:val="2"/>
          </w:tcPr>
          <w:p w14:paraId="7A2F7468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991B976" w14:textId="371E644E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1C2B5828" w14:textId="77777777" w:rsidTr="003341D9">
        <w:tc>
          <w:tcPr>
            <w:tcW w:w="5769" w:type="dxa"/>
            <w:gridSpan w:val="2"/>
          </w:tcPr>
          <w:p w14:paraId="413BA5D9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565EF5" w14:textId="5AE884DE" w:rsidR="00065DD4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5449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85B0C7" w14:textId="6D139FCF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DB789D" w14:textId="5DF2A20F" w:rsidR="00065DD4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5449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40667" w:rsidRPr="00B0181B" w14:paraId="6CEBF222" w14:textId="77777777" w:rsidTr="003341D9">
        <w:tc>
          <w:tcPr>
            <w:tcW w:w="5769" w:type="dxa"/>
            <w:gridSpan w:val="2"/>
          </w:tcPr>
          <w:p w14:paraId="45E1AFB4" w14:textId="77777777" w:rsidR="00A40667" w:rsidRPr="00B0181B" w:rsidRDefault="00A40667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E1E5691" w14:textId="77777777" w:rsidR="00A40667" w:rsidRPr="00B0181B" w:rsidRDefault="00A40667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4491" w:rsidRPr="00C52C41" w14:paraId="314EEA50" w14:textId="06D32ACB" w:rsidTr="00255746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7D383663" w14:textId="77777777" w:rsidR="00954491" w:rsidRPr="00C52C41" w:rsidRDefault="00954491" w:rsidP="00954491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8B7729" w14:textId="4FFF378B" w:rsidR="00954491" w:rsidRPr="00074D3B" w:rsidRDefault="00F921EE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676232" w14:textId="77777777" w:rsidR="00954491" w:rsidRPr="00C52C41" w:rsidRDefault="00954491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62EED35" w14:textId="3F3370A3" w:rsidR="00954491" w:rsidRPr="004518CE" w:rsidRDefault="00954491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954491" w:rsidRPr="00C52C41" w14:paraId="6DAC89F9" w14:textId="774A4355" w:rsidTr="003341D9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31464A09" w14:textId="6E2087E4" w:rsidR="00954491" w:rsidRPr="00C52C41" w:rsidRDefault="00954491" w:rsidP="00954491">
            <w:pPr>
              <w:pStyle w:val="Heading6"/>
              <w:spacing w:line="380" w:lineRule="exact"/>
              <w:ind w:left="165" w:hanging="165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เงินฝากธนาคาร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930B11" w14:textId="119A3338" w:rsidR="00954491" w:rsidRPr="008B35E0" w:rsidRDefault="008B35E0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6621B">
              <w:rPr>
                <w:rFonts w:asciiTheme="majorBidi" w:hAnsiTheme="majorBidi" w:cstheme="majorBidi"/>
                <w:sz w:val="30"/>
                <w:szCs w:val="30"/>
              </w:rPr>
              <w:t>610,020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1C762C" w14:textId="77777777" w:rsidR="00954491" w:rsidRPr="00C52C41" w:rsidRDefault="00954491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2EE5E82" w14:textId="28C3AAEF" w:rsidR="00954491" w:rsidRDefault="00954491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sz w:val="30"/>
                <w:szCs w:val="30"/>
              </w:rPr>
              <w:t>1,187,975</w:t>
            </w:r>
          </w:p>
        </w:tc>
      </w:tr>
      <w:tr w:rsidR="00954491" w:rsidRPr="00C52C41" w14:paraId="2ECF2395" w14:textId="40BE6A0C" w:rsidTr="00255746">
        <w:trPr>
          <w:gridBefore w:val="1"/>
          <w:wBefore w:w="9" w:type="dxa"/>
          <w:trHeight w:val="200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51C2B254" w14:textId="62A959BB" w:rsidR="00954491" w:rsidRPr="00C52C41" w:rsidRDefault="00954491" w:rsidP="00954491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5401303" w14:textId="0BD598E3" w:rsidR="00954491" w:rsidRPr="008B35E0" w:rsidRDefault="00F6621B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263367" w14:textId="77777777" w:rsidR="00954491" w:rsidRPr="00C52C41" w:rsidRDefault="00954491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28EE40A" w14:textId="7D1676C2" w:rsidR="00954491" w:rsidRDefault="00954491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54491" w:rsidRPr="00C52C41" w14:paraId="446D3BEE" w14:textId="6F76257A" w:rsidTr="00255746">
        <w:trPr>
          <w:gridBefore w:val="1"/>
          <w:wBefore w:w="9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0D1B69" w14:textId="77777777" w:rsidR="00954491" w:rsidRPr="00C52C41" w:rsidRDefault="00954491" w:rsidP="00954491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5BFD" w14:textId="4F56ACAC" w:rsidR="00954491" w:rsidRPr="00074D3B" w:rsidRDefault="00F6621B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C3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F8BE" w14:textId="77777777" w:rsidR="00954491" w:rsidRPr="00C52C41" w:rsidRDefault="00954491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D4000" w14:textId="0F9C80C9" w:rsidR="00954491" w:rsidRPr="004518CE" w:rsidRDefault="00954491" w:rsidP="0095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1,188,317</w:t>
            </w:r>
          </w:p>
        </w:tc>
      </w:tr>
    </w:tbl>
    <w:p w14:paraId="5647F943" w14:textId="09FF6758" w:rsidR="0087032F" w:rsidRPr="00076501" w:rsidRDefault="0087032F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77DC93F" w14:textId="6BBAE97A" w:rsidR="00197594" w:rsidRPr="005B0C8B" w:rsidRDefault="00BE1CCE" w:rsidP="00D9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97594" w:rsidRPr="005B0C8B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14:paraId="5E2FD556" w14:textId="77777777" w:rsidR="00AC4B96" w:rsidRPr="00076501" w:rsidRDefault="00AC4B9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950"/>
        <w:gridCol w:w="810"/>
        <w:gridCol w:w="1710"/>
        <w:gridCol w:w="270"/>
        <w:gridCol w:w="1710"/>
      </w:tblGrid>
      <w:tr w:rsidR="00065DD4" w:rsidRPr="00B0181B" w14:paraId="10AA766C" w14:textId="77777777" w:rsidTr="00006A55">
        <w:trPr>
          <w:tblHeader/>
        </w:trPr>
        <w:tc>
          <w:tcPr>
            <w:tcW w:w="4959" w:type="dxa"/>
            <w:gridSpan w:val="2"/>
          </w:tcPr>
          <w:p w14:paraId="06B9A1C1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BC8463" w14:textId="77777777" w:rsidR="00065DD4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7F23EF" w14:textId="391B1334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4EF8A218" w14:textId="77777777" w:rsidTr="00006A55">
        <w:trPr>
          <w:tblHeader/>
        </w:trPr>
        <w:tc>
          <w:tcPr>
            <w:tcW w:w="4959" w:type="dxa"/>
            <w:gridSpan w:val="2"/>
          </w:tcPr>
          <w:p w14:paraId="768DD949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97C86A" w14:textId="77777777" w:rsidR="00065DD4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AD5AD5F" w14:textId="7AB56EE9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C35D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065DD4" w:rsidRPr="00B0181B" w14:paraId="69012C9B" w14:textId="77777777" w:rsidTr="00006A55">
        <w:tc>
          <w:tcPr>
            <w:tcW w:w="4959" w:type="dxa"/>
            <w:gridSpan w:val="2"/>
          </w:tcPr>
          <w:p w14:paraId="336F5F4A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C838B5" w14:textId="4772D677" w:rsidR="00065DD4" w:rsidRPr="003E5BB7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52A77B4A" w14:textId="7A056B2E" w:rsidR="00065DD4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E31A4D0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8CC515" w14:textId="07C9C209" w:rsidR="00065DD4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97CC5" w:rsidRPr="00B0181B" w14:paraId="02C2D33F" w14:textId="77777777" w:rsidTr="00006A55">
        <w:tc>
          <w:tcPr>
            <w:tcW w:w="4959" w:type="dxa"/>
            <w:gridSpan w:val="2"/>
          </w:tcPr>
          <w:p w14:paraId="6D191551" w14:textId="77777777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328C97" w14:textId="77777777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653AA8D" w14:textId="47344471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DD4" w:rsidRPr="000C5FB2" w14:paraId="390811FE" w14:textId="1CD86970" w:rsidTr="00006A55">
        <w:trPr>
          <w:gridBefore w:val="1"/>
          <w:wBefore w:w="9" w:type="dxa"/>
          <w:trHeight w:val="317"/>
        </w:trPr>
        <w:tc>
          <w:tcPr>
            <w:tcW w:w="4950" w:type="dxa"/>
          </w:tcPr>
          <w:p w14:paraId="70872D94" w14:textId="77777777" w:rsidR="00065DD4" w:rsidRPr="000C5FB2" w:rsidRDefault="00065DD4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76A07EA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EC72E4" w14:textId="1D483D72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4C7F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83A2C4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5072" w:rsidRPr="000C5FB2" w14:paraId="5EB9C13D" w14:textId="1A863891" w:rsidTr="00006A55">
        <w:trPr>
          <w:gridBefore w:val="1"/>
          <w:wBefore w:w="9" w:type="dxa"/>
        </w:trPr>
        <w:tc>
          <w:tcPr>
            <w:tcW w:w="4950" w:type="dxa"/>
          </w:tcPr>
          <w:p w14:paraId="05A7207B" w14:textId="77777777" w:rsidR="00B85072" w:rsidRPr="000C5FB2" w:rsidRDefault="00B85072" w:rsidP="00B850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19268BE" w14:textId="77777777" w:rsidR="00B85072" w:rsidRPr="003E5BB7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95D50A" w14:textId="18EBCA6A" w:rsidR="00B85072" w:rsidRPr="006B7F48" w:rsidRDefault="00DC5D1C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539,237</w:t>
            </w:r>
          </w:p>
        </w:tc>
        <w:tc>
          <w:tcPr>
            <w:tcW w:w="270" w:type="dxa"/>
          </w:tcPr>
          <w:p w14:paraId="4A1ACFFA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A980AB" w14:textId="2B9820DB" w:rsidR="00B85072" w:rsidRPr="004518C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EF2ACC">
              <w:rPr>
                <w:rFonts w:ascii="Angsana New" w:hAnsi="Angsana New"/>
                <w:sz w:val="30"/>
                <w:szCs w:val="30"/>
              </w:rPr>
              <w:t>543,672</w:t>
            </w:r>
          </w:p>
        </w:tc>
      </w:tr>
      <w:tr w:rsidR="00B85072" w:rsidRPr="000C5FB2" w14:paraId="03AC1E1E" w14:textId="473505BC" w:rsidTr="00006A55">
        <w:trPr>
          <w:gridBefore w:val="1"/>
          <w:wBefore w:w="9" w:type="dxa"/>
        </w:trPr>
        <w:tc>
          <w:tcPr>
            <w:tcW w:w="4950" w:type="dxa"/>
          </w:tcPr>
          <w:p w14:paraId="281C868F" w14:textId="2737F657" w:rsidR="00B85072" w:rsidRPr="000C5FB2" w:rsidRDefault="00B85072" w:rsidP="00B850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810" w:type="dxa"/>
          </w:tcPr>
          <w:p w14:paraId="695CDC52" w14:textId="77777777" w:rsidR="00B85072" w:rsidRPr="00FF4CE0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62D45E" w14:textId="48C930AB" w:rsidR="00B85072" w:rsidRPr="006B7F48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A11BD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072F3D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072" w:rsidRPr="000C5FB2" w14:paraId="06F68D15" w14:textId="57E46EBF" w:rsidTr="00006A55">
        <w:trPr>
          <w:gridBefore w:val="1"/>
          <w:wBefore w:w="9" w:type="dxa"/>
        </w:trPr>
        <w:tc>
          <w:tcPr>
            <w:tcW w:w="4950" w:type="dxa"/>
          </w:tcPr>
          <w:p w14:paraId="378FB450" w14:textId="553FAD7A" w:rsidR="00B85072" w:rsidRPr="000C5FB2" w:rsidRDefault="00B85072" w:rsidP="00B85072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EFD94ED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05245A" w14:textId="4B5A35E2" w:rsidR="00B85072" w:rsidRPr="006B7F48" w:rsidRDefault="00DC5D1C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19,092</w:t>
            </w:r>
          </w:p>
        </w:tc>
        <w:tc>
          <w:tcPr>
            <w:tcW w:w="270" w:type="dxa"/>
          </w:tcPr>
          <w:p w14:paraId="23504885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FAD627" w14:textId="2C76D61B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EF2ACC">
              <w:rPr>
                <w:rFonts w:ascii="Angsana New" w:hAnsi="Angsana New"/>
                <w:sz w:val="30"/>
                <w:szCs w:val="30"/>
              </w:rPr>
              <w:t>29,876</w:t>
            </w:r>
          </w:p>
        </w:tc>
      </w:tr>
      <w:tr w:rsidR="00B85072" w:rsidRPr="000C5FB2" w14:paraId="60851C98" w14:textId="5F2AA203" w:rsidTr="00006A55">
        <w:trPr>
          <w:gridBefore w:val="1"/>
          <w:wBefore w:w="9" w:type="dxa"/>
        </w:trPr>
        <w:tc>
          <w:tcPr>
            <w:tcW w:w="4950" w:type="dxa"/>
          </w:tcPr>
          <w:p w14:paraId="173725F1" w14:textId="682871E3" w:rsidR="00B85072" w:rsidRPr="00AC4B96" w:rsidRDefault="00B85072" w:rsidP="00B850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80B30AA" w14:textId="4299705C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B75941" w14:textId="4A6A1082" w:rsidR="00B85072" w:rsidRPr="00074D3B" w:rsidRDefault="0064070E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  <w:tc>
          <w:tcPr>
            <w:tcW w:w="270" w:type="dxa"/>
          </w:tcPr>
          <w:p w14:paraId="49E7F020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F3C979" w14:textId="41762A45" w:rsidR="00B85072" w:rsidRPr="004518C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B85072" w:rsidRPr="004964B1" w14:paraId="697E23DE" w14:textId="77777777" w:rsidTr="00006A55">
        <w:trPr>
          <w:gridBefore w:val="1"/>
          <w:wBefore w:w="9" w:type="dxa"/>
          <w:trHeight w:val="397"/>
        </w:trPr>
        <w:tc>
          <w:tcPr>
            <w:tcW w:w="4950" w:type="dxa"/>
          </w:tcPr>
          <w:p w14:paraId="3AA121CA" w14:textId="77777777" w:rsidR="00B85072" w:rsidRPr="000B6308" w:rsidRDefault="00B85072" w:rsidP="000B63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529A18ED" w14:textId="77777777" w:rsidR="00B85072" w:rsidRPr="004964B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7CBB0E11" w14:textId="77777777" w:rsidR="00B85072" w:rsidRPr="004964B1" w:rsidRDefault="00B85072" w:rsidP="00B8507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F179771" w14:textId="77777777" w:rsidR="00B85072" w:rsidRPr="004964B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71987DE" w14:textId="77777777" w:rsidR="00B85072" w:rsidRPr="004964B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85072" w:rsidRPr="000C5FB2" w14:paraId="27EE7828" w14:textId="7882C894" w:rsidTr="00006A55">
        <w:trPr>
          <w:gridBefore w:val="1"/>
          <w:wBefore w:w="9" w:type="dxa"/>
        </w:trPr>
        <w:tc>
          <w:tcPr>
            <w:tcW w:w="4950" w:type="dxa"/>
          </w:tcPr>
          <w:p w14:paraId="6DA6D3CD" w14:textId="120E9A1D" w:rsidR="00B85072" w:rsidRPr="000C5FB2" w:rsidRDefault="00B85072" w:rsidP="00B850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04949727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183E7C" w14:textId="305694BB" w:rsidR="00B85072" w:rsidRPr="00925224" w:rsidRDefault="00B85072" w:rsidP="00B8507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50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AD0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D42725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5072" w:rsidRPr="000C5FB2" w14:paraId="52EEB815" w14:textId="1243BC4C" w:rsidTr="00006A55">
        <w:trPr>
          <w:gridBefore w:val="1"/>
          <w:wBefore w:w="9" w:type="dxa"/>
        </w:trPr>
        <w:tc>
          <w:tcPr>
            <w:tcW w:w="4950" w:type="dxa"/>
          </w:tcPr>
          <w:p w14:paraId="0284557A" w14:textId="77777777" w:rsidR="00B85072" w:rsidRPr="000C5FB2" w:rsidRDefault="00B85072" w:rsidP="00B850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24D39EC3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CFCC9D" w14:textId="0FA861FA" w:rsidR="00B85072" w:rsidRPr="00074D3B" w:rsidRDefault="0054720B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116,843</w:t>
            </w:r>
          </w:p>
        </w:tc>
        <w:tc>
          <w:tcPr>
            <w:tcW w:w="270" w:type="dxa"/>
          </w:tcPr>
          <w:p w14:paraId="23E96BB8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D643AA" w14:textId="41456A23" w:rsidR="00B85072" w:rsidRPr="004518C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sz w:val="30"/>
                <w:szCs w:val="30"/>
              </w:rPr>
              <w:t>1,285,571</w:t>
            </w:r>
          </w:p>
        </w:tc>
      </w:tr>
      <w:tr w:rsidR="00B85072" w:rsidRPr="000C5FB2" w14:paraId="1E7D4BD0" w14:textId="27260746" w:rsidTr="00006A55">
        <w:trPr>
          <w:gridBefore w:val="1"/>
          <w:wBefore w:w="9" w:type="dxa"/>
        </w:trPr>
        <w:tc>
          <w:tcPr>
            <w:tcW w:w="4950" w:type="dxa"/>
          </w:tcPr>
          <w:p w14:paraId="2B18E9FA" w14:textId="4591036D" w:rsidR="00B85072" w:rsidRPr="000C5FB2" w:rsidRDefault="00B85072" w:rsidP="00B850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A765B9B" w14:textId="77777777" w:rsidR="00B85072" w:rsidRPr="004518C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D4E852" w14:textId="657E5456" w:rsidR="00B85072" w:rsidRPr="00074D3B" w:rsidRDefault="00B85072" w:rsidP="00B8507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7D17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889306" w14:textId="77777777" w:rsidR="00B85072" w:rsidRPr="004518C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072" w:rsidRPr="000C5FB2" w14:paraId="75D05C6D" w14:textId="6E635233" w:rsidTr="00006A55">
        <w:trPr>
          <w:gridBefore w:val="1"/>
          <w:wBefore w:w="9" w:type="dxa"/>
        </w:trPr>
        <w:tc>
          <w:tcPr>
            <w:tcW w:w="4950" w:type="dxa"/>
          </w:tcPr>
          <w:p w14:paraId="50E3A703" w14:textId="0A0FDA47" w:rsidR="00B85072" w:rsidRDefault="00B85072" w:rsidP="00B85072">
            <w:pPr>
              <w:tabs>
                <w:tab w:val="clear" w:pos="227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FC394A7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8B0D0F" w14:textId="61D7E8A1" w:rsidR="00B85072" w:rsidRPr="00074D3B" w:rsidRDefault="0054720B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16,459</w:t>
            </w:r>
          </w:p>
        </w:tc>
        <w:tc>
          <w:tcPr>
            <w:tcW w:w="270" w:type="dxa"/>
          </w:tcPr>
          <w:p w14:paraId="1980D2AA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1E91E8" w14:textId="361DDEB7" w:rsidR="00B85072" w:rsidRPr="004518C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sz w:val="30"/>
                <w:szCs w:val="30"/>
              </w:rPr>
              <w:t>21,43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5072" w:rsidRPr="000C5FB2" w14:paraId="65CE3139" w14:textId="6E56CA2E" w:rsidTr="00006A55">
        <w:trPr>
          <w:gridBefore w:val="1"/>
          <w:wBefore w:w="9" w:type="dxa"/>
        </w:trPr>
        <w:tc>
          <w:tcPr>
            <w:tcW w:w="4950" w:type="dxa"/>
          </w:tcPr>
          <w:p w14:paraId="38F1F976" w14:textId="4094C582" w:rsidR="00B85072" w:rsidRPr="000C5FB2" w:rsidRDefault="00B85072" w:rsidP="00B850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67FDC2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FBF53E" w14:textId="42D9456F" w:rsidR="00B85072" w:rsidRPr="00074D3B" w:rsidRDefault="0044586C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1,133,302</w:t>
            </w:r>
          </w:p>
        </w:tc>
        <w:tc>
          <w:tcPr>
            <w:tcW w:w="270" w:type="dxa"/>
          </w:tcPr>
          <w:p w14:paraId="1DFC090B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F3A357" w14:textId="1CFC940B" w:rsidR="00B85072" w:rsidRPr="004518C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1,307,00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B85072" w:rsidRPr="000C5FB2" w14:paraId="5D819C1A" w14:textId="50F59761" w:rsidTr="00006A55">
        <w:trPr>
          <w:gridBefore w:val="1"/>
          <w:wBefore w:w="9" w:type="dxa"/>
        </w:trPr>
        <w:tc>
          <w:tcPr>
            <w:tcW w:w="4950" w:type="dxa"/>
          </w:tcPr>
          <w:p w14:paraId="324331C6" w14:textId="016DF81E" w:rsidR="00B85072" w:rsidRPr="000C5FB2" w:rsidRDefault="00B85072" w:rsidP="00B850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810" w:type="dxa"/>
          </w:tcPr>
          <w:p w14:paraId="6257DDCD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6D93924" w14:textId="6BE8F8C5" w:rsidR="00B85072" w:rsidRPr="00074D3B" w:rsidRDefault="0044586C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1,691,631</w:t>
            </w:r>
          </w:p>
        </w:tc>
        <w:tc>
          <w:tcPr>
            <w:tcW w:w="270" w:type="dxa"/>
          </w:tcPr>
          <w:p w14:paraId="66720D77" w14:textId="77777777" w:rsidR="00B85072" w:rsidRPr="00D3420D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7B83F1" w14:textId="3C4FAC64" w:rsidR="00B85072" w:rsidRPr="00D3420D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2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1,880,552</w:t>
            </w:r>
          </w:p>
        </w:tc>
      </w:tr>
      <w:tr w:rsidR="00B85072" w:rsidRPr="000C5FB2" w14:paraId="77437E32" w14:textId="77777777" w:rsidTr="00006A55">
        <w:trPr>
          <w:gridBefore w:val="1"/>
          <w:wBefore w:w="9" w:type="dxa"/>
        </w:trPr>
        <w:tc>
          <w:tcPr>
            <w:tcW w:w="4950" w:type="dxa"/>
          </w:tcPr>
          <w:p w14:paraId="3B75A6F9" w14:textId="75F2C061" w:rsidR="00B85072" w:rsidRPr="000C5FB2" w:rsidRDefault="00B85072" w:rsidP="00B850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2B9375C0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1911AD" w14:textId="0749DEE8" w:rsidR="00B85072" w:rsidRPr="00925224" w:rsidRDefault="00807648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80C44" w14:textId="77777777" w:rsidR="00B85072" w:rsidRPr="000C5FB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8B4E31" w14:textId="16083299" w:rsidR="00B85072" w:rsidRPr="00925224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5072" w:rsidRPr="000C5FB2" w14:paraId="2D8354DC" w14:textId="77777777" w:rsidTr="00006A55">
        <w:trPr>
          <w:gridBefore w:val="1"/>
          <w:wBefore w:w="9" w:type="dxa"/>
        </w:trPr>
        <w:tc>
          <w:tcPr>
            <w:tcW w:w="4950" w:type="dxa"/>
          </w:tcPr>
          <w:p w14:paraId="025B00F9" w14:textId="3524E49A" w:rsidR="00B85072" w:rsidRPr="000C5FB2" w:rsidRDefault="00B85072" w:rsidP="00B850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840FA1D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C82A70" w14:textId="59745020" w:rsidR="00B85072" w:rsidRPr="00925224" w:rsidRDefault="00807648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1,691,631</w:t>
            </w:r>
          </w:p>
        </w:tc>
        <w:tc>
          <w:tcPr>
            <w:tcW w:w="270" w:type="dxa"/>
          </w:tcPr>
          <w:p w14:paraId="6D10FDDA" w14:textId="77777777" w:rsidR="00B85072" w:rsidRPr="00925224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FE77514" w14:textId="6A819620" w:rsidR="00B85072" w:rsidRPr="00925224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ACC">
              <w:rPr>
                <w:rFonts w:ascii="Angsana New" w:hAnsi="Angsana New"/>
                <w:b/>
                <w:bCs/>
                <w:sz w:val="30"/>
                <w:szCs w:val="30"/>
              </w:rPr>
              <w:t>1,880,552</w:t>
            </w:r>
          </w:p>
        </w:tc>
      </w:tr>
    </w:tbl>
    <w:p w14:paraId="5FF75032" w14:textId="44011547" w:rsidR="00CA6AD5" w:rsidRDefault="00CA6AD5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89A0D8C" w14:textId="77777777" w:rsidR="00CA6AD5" w:rsidRDefault="00CA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AE5451E" w14:textId="61896263" w:rsidR="001100F9" w:rsidRDefault="00BE1CCE" w:rsidP="0055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E4DA0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</w:t>
      </w:r>
      <w:r w:rsidR="003E0E0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A164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3149B68" w14:textId="77777777" w:rsidR="001100F9" w:rsidRPr="00006A55" w:rsidRDefault="001100F9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810"/>
        <w:gridCol w:w="1710"/>
        <w:gridCol w:w="270"/>
        <w:gridCol w:w="1710"/>
      </w:tblGrid>
      <w:tr w:rsidR="00C35D2E" w:rsidRPr="00B0181B" w14:paraId="0637B60C" w14:textId="77777777" w:rsidTr="0023078E">
        <w:tc>
          <w:tcPr>
            <w:tcW w:w="5760" w:type="dxa"/>
            <w:gridSpan w:val="2"/>
          </w:tcPr>
          <w:p w14:paraId="0B3FBCD5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73BEF5A" w14:textId="75828F4B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09CB1C07" w14:textId="77777777" w:rsidTr="0023078E">
        <w:tc>
          <w:tcPr>
            <w:tcW w:w="5760" w:type="dxa"/>
            <w:gridSpan w:val="2"/>
          </w:tcPr>
          <w:p w14:paraId="224FA2A2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41EE423" w14:textId="357C143A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35D2E" w:rsidRPr="00B0181B" w14:paraId="5C777605" w14:textId="77777777" w:rsidTr="0023078E">
        <w:tc>
          <w:tcPr>
            <w:tcW w:w="4950" w:type="dxa"/>
          </w:tcPr>
          <w:p w14:paraId="7457385E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FFEF622" w14:textId="5039030D" w:rsidR="00C35D2E" w:rsidRPr="00ED56F9" w:rsidRDefault="00ED56F9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6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03355C09" w14:textId="694FDDDB" w:rsidR="00C35D2E" w:rsidRPr="00284595" w:rsidRDefault="00D91A32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118650A" w14:textId="05FD75AA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E90B14" w14:textId="4EAD13CA" w:rsidR="00C35D2E" w:rsidRPr="00284595" w:rsidRDefault="00D91A32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50C48" w:rsidRPr="00B0181B" w14:paraId="1A3C9BA7" w14:textId="77777777" w:rsidTr="0023078E">
        <w:tc>
          <w:tcPr>
            <w:tcW w:w="4950" w:type="dxa"/>
          </w:tcPr>
          <w:p w14:paraId="28A46198" w14:textId="77777777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DF773AF" w14:textId="413BA7E2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91DE08F" w14:textId="77777777" w:rsidR="00F50C48" w:rsidRPr="00B0181B" w:rsidRDefault="00F50C48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5072" w:rsidRPr="00C52C41" w14:paraId="0855F8AC" w14:textId="5FFFF67D" w:rsidTr="0023078E">
        <w:tc>
          <w:tcPr>
            <w:tcW w:w="4950" w:type="dxa"/>
          </w:tcPr>
          <w:p w14:paraId="36C668AB" w14:textId="7D085CF5" w:rsidR="00B85072" w:rsidRPr="00C52C4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810" w:type="dxa"/>
          </w:tcPr>
          <w:p w14:paraId="74AA2A6E" w14:textId="15938820" w:rsidR="00B85072" w:rsidRPr="00ED56F9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2AB4A6" w14:textId="1044D752" w:rsidR="00B85072" w:rsidRPr="00074D3B" w:rsidRDefault="00346620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32,534</w:t>
            </w:r>
          </w:p>
        </w:tc>
        <w:tc>
          <w:tcPr>
            <w:tcW w:w="270" w:type="dxa"/>
          </w:tcPr>
          <w:p w14:paraId="6461135A" w14:textId="77777777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3055BC" w14:textId="479432E6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1541A6">
              <w:rPr>
                <w:rFonts w:asciiTheme="majorBidi" w:hAnsiTheme="majorBidi" w:cstheme="majorBidi"/>
                <w:sz w:val="30"/>
                <w:szCs w:val="30"/>
              </w:rPr>
              <w:t>26,872</w:t>
            </w:r>
          </w:p>
        </w:tc>
      </w:tr>
      <w:tr w:rsidR="00B85072" w:rsidRPr="00C52C41" w14:paraId="03FBC8C9" w14:textId="77777777" w:rsidTr="0023078E">
        <w:tc>
          <w:tcPr>
            <w:tcW w:w="4950" w:type="dxa"/>
          </w:tcPr>
          <w:p w14:paraId="24CC25F4" w14:textId="77777777" w:rsidR="00B85072" w:rsidRPr="00C52C4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810" w:type="dxa"/>
          </w:tcPr>
          <w:p w14:paraId="46D8BD5C" w14:textId="0A21E2E3" w:rsidR="00B85072" w:rsidRPr="00ED56F9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03E54359" w14:textId="21B2F03F" w:rsidR="00B85072" w:rsidRPr="00074D3B" w:rsidRDefault="00346620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11,280</w:t>
            </w:r>
          </w:p>
        </w:tc>
        <w:tc>
          <w:tcPr>
            <w:tcW w:w="270" w:type="dxa"/>
          </w:tcPr>
          <w:p w14:paraId="0D556768" w14:textId="77777777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6CAB7E" w14:textId="6A613154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17,463</w:t>
            </w:r>
          </w:p>
        </w:tc>
      </w:tr>
      <w:tr w:rsidR="00B85072" w:rsidRPr="00C52C41" w14:paraId="0F66C001" w14:textId="77777777" w:rsidTr="0023078E">
        <w:tc>
          <w:tcPr>
            <w:tcW w:w="4950" w:type="dxa"/>
          </w:tcPr>
          <w:p w14:paraId="02F7E808" w14:textId="4874EDC5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20BE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7B8D26E3" w14:textId="0018841E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7119C435" w14:textId="4C94B746" w:rsidR="00B85072" w:rsidRPr="00120BE3" w:rsidRDefault="00346620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9,450</w:t>
            </w:r>
          </w:p>
        </w:tc>
        <w:tc>
          <w:tcPr>
            <w:tcW w:w="270" w:type="dxa"/>
          </w:tcPr>
          <w:p w14:paraId="04890BD6" w14:textId="77777777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97B77C" w14:textId="13D8B6AD" w:rsidR="00B85072" w:rsidRPr="00074D3B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541A6">
              <w:rPr>
                <w:rFonts w:asciiTheme="majorBidi" w:hAnsiTheme="majorBidi" w:cstheme="majorBidi"/>
                <w:sz w:val="30"/>
                <w:szCs w:val="30"/>
              </w:rPr>
              <w:t>8,891</w:t>
            </w:r>
          </w:p>
        </w:tc>
      </w:tr>
      <w:tr w:rsidR="00B85072" w:rsidRPr="00C52C41" w14:paraId="0766C5CD" w14:textId="578218CE" w:rsidTr="0023078E">
        <w:tc>
          <w:tcPr>
            <w:tcW w:w="4950" w:type="dxa"/>
          </w:tcPr>
          <w:p w14:paraId="07865DCA" w14:textId="025035A8" w:rsidR="00B85072" w:rsidRPr="00C52C4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8C8BD4A" w14:textId="3E1B844A" w:rsidR="00B85072" w:rsidRPr="00C52C4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8128E7B" w14:textId="0E1DEFCA" w:rsidR="00B85072" w:rsidRPr="00074D3B" w:rsidRDefault="00346620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39,735</w:t>
            </w:r>
          </w:p>
        </w:tc>
        <w:tc>
          <w:tcPr>
            <w:tcW w:w="270" w:type="dxa"/>
          </w:tcPr>
          <w:p w14:paraId="5AF0F347" w14:textId="77777777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8B1C887" w14:textId="148B239E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373471">
              <w:rPr>
                <w:rFonts w:asciiTheme="majorBidi" w:hAnsiTheme="majorBidi" w:cstheme="majorBidi"/>
                <w:sz w:val="30"/>
                <w:szCs w:val="30"/>
              </w:rPr>
              <w:t>23,04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85072" w:rsidRPr="00C52C41" w14:paraId="7DCC09D3" w14:textId="031E1BEC" w:rsidTr="0023078E">
        <w:tc>
          <w:tcPr>
            <w:tcW w:w="4950" w:type="dxa"/>
          </w:tcPr>
          <w:p w14:paraId="3D9C8030" w14:textId="77777777" w:rsidR="00B85072" w:rsidRPr="00C52C4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EE7E51" w14:textId="77777777" w:rsidR="00B85072" w:rsidRPr="00C52C4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70AAD6" w14:textId="173F3396" w:rsidR="00B85072" w:rsidRPr="00074D3B" w:rsidRDefault="00346620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92,999</w:t>
            </w:r>
          </w:p>
        </w:tc>
        <w:tc>
          <w:tcPr>
            <w:tcW w:w="270" w:type="dxa"/>
          </w:tcPr>
          <w:p w14:paraId="2456C38A" w14:textId="77777777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F9838E9" w14:textId="543C43BC" w:rsidR="00B85072" w:rsidRPr="001563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76,268</w:t>
            </w:r>
          </w:p>
        </w:tc>
      </w:tr>
    </w:tbl>
    <w:p w14:paraId="0E886BE0" w14:textId="02A89F16" w:rsidR="0087032F" w:rsidRPr="00CA6AD5" w:rsidRDefault="0087032F" w:rsidP="00CA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DE43990" w14:textId="500A2189" w:rsidR="00CD735C" w:rsidRPr="00B0181B" w:rsidRDefault="00BE1CCE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7811B5B" w14:textId="77777777" w:rsidR="00CD735C" w:rsidRPr="005B0C8B" w:rsidRDefault="00CD735C" w:rsidP="00CA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C35D2E" w:rsidRPr="00B0181B" w14:paraId="62AB9A04" w14:textId="77777777" w:rsidTr="005B0C8B">
        <w:tc>
          <w:tcPr>
            <w:tcW w:w="5580" w:type="dxa"/>
          </w:tcPr>
          <w:p w14:paraId="4F265916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D348CAB" w14:textId="77777777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291A7745" w14:textId="77777777" w:rsidTr="005B0C8B">
        <w:tc>
          <w:tcPr>
            <w:tcW w:w="5580" w:type="dxa"/>
          </w:tcPr>
          <w:p w14:paraId="6C408369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FE4BEF" w14:textId="7420B714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5B0C8B" w:rsidRPr="00B0181B" w14:paraId="1E67E811" w14:textId="77777777" w:rsidTr="005B0C8B">
        <w:tc>
          <w:tcPr>
            <w:tcW w:w="5580" w:type="dxa"/>
          </w:tcPr>
          <w:p w14:paraId="775E581F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679718" w14:textId="5E7EB2D6" w:rsidR="005B0C8B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1C5B0C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DDA16B" w14:textId="2F1A7CB7" w:rsidR="005B0C8B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B0C8B" w:rsidRPr="00B0181B" w14:paraId="56CC0173" w14:textId="77777777" w:rsidTr="005B0C8B">
        <w:tc>
          <w:tcPr>
            <w:tcW w:w="5580" w:type="dxa"/>
          </w:tcPr>
          <w:p w14:paraId="133EA8EC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5E329EB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5072" w:rsidRPr="00A4217E" w14:paraId="477CD55B" w14:textId="49DE61EF" w:rsidTr="005B0C8B">
        <w:tc>
          <w:tcPr>
            <w:tcW w:w="5580" w:type="dxa"/>
          </w:tcPr>
          <w:p w14:paraId="493DC57B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710" w:type="dxa"/>
            <w:vAlign w:val="bottom"/>
          </w:tcPr>
          <w:p w14:paraId="61CDDD44" w14:textId="5AE3560C" w:rsidR="00B85072" w:rsidRPr="00074D3B" w:rsidRDefault="00767C20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446,708</w:t>
            </w:r>
          </w:p>
        </w:tc>
        <w:tc>
          <w:tcPr>
            <w:tcW w:w="270" w:type="dxa"/>
          </w:tcPr>
          <w:p w14:paraId="31AE74E3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C6F39F" w14:textId="61B7E933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428,073</w:t>
            </w:r>
          </w:p>
        </w:tc>
      </w:tr>
      <w:tr w:rsidR="00B85072" w:rsidRPr="00A4217E" w14:paraId="3BC48397" w14:textId="4410165B" w:rsidTr="005B0C8B">
        <w:tc>
          <w:tcPr>
            <w:tcW w:w="5580" w:type="dxa"/>
          </w:tcPr>
          <w:p w14:paraId="1B11DF8C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710" w:type="dxa"/>
            <w:vAlign w:val="bottom"/>
          </w:tcPr>
          <w:p w14:paraId="17B9CF62" w14:textId="1B058475" w:rsidR="00B85072" w:rsidRPr="00074D3B" w:rsidRDefault="00187FAA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659,848</w:t>
            </w:r>
          </w:p>
        </w:tc>
        <w:tc>
          <w:tcPr>
            <w:tcW w:w="270" w:type="dxa"/>
          </w:tcPr>
          <w:p w14:paraId="4E55AE0E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03258E" w14:textId="58EFC22A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715,646</w:t>
            </w:r>
          </w:p>
        </w:tc>
      </w:tr>
      <w:tr w:rsidR="00B85072" w:rsidRPr="00A4217E" w14:paraId="30271A34" w14:textId="1F1B03F3" w:rsidTr="005B0C8B">
        <w:tc>
          <w:tcPr>
            <w:tcW w:w="5580" w:type="dxa"/>
          </w:tcPr>
          <w:p w14:paraId="7CF90ADF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10" w:type="dxa"/>
            <w:vAlign w:val="bottom"/>
          </w:tcPr>
          <w:p w14:paraId="7923171A" w14:textId="7B1C87A0" w:rsidR="00B85072" w:rsidRPr="00074D3B" w:rsidRDefault="00187FAA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210,170</w:t>
            </w:r>
          </w:p>
        </w:tc>
        <w:tc>
          <w:tcPr>
            <w:tcW w:w="270" w:type="dxa"/>
          </w:tcPr>
          <w:p w14:paraId="523A37A8" w14:textId="1CAFDE23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760193" w14:textId="607A4B88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217,457</w:t>
            </w:r>
          </w:p>
        </w:tc>
      </w:tr>
      <w:tr w:rsidR="00B85072" w:rsidRPr="00A4217E" w14:paraId="4766668E" w14:textId="647BB697" w:rsidTr="005B0C8B">
        <w:tc>
          <w:tcPr>
            <w:tcW w:w="5580" w:type="dxa"/>
          </w:tcPr>
          <w:p w14:paraId="67250066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118D3C26" w14:textId="76A77CF7" w:rsidR="00B85072" w:rsidRPr="00074D3B" w:rsidRDefault="00187FAA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173,486</w:t>
            </w:r>
          </w:p>
        </w:tc>
        <w:tc>
          <w:tcPr>
            <w:tcW w:w="270" w:type="dxa"/>
          </w:tcPr>
          <w:p w14:paraId="72493147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F468D3" w14:textId="66A4599C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166,056</w:t>
            </w:r>
          </w:p>
        </w:tc>
      </w:tr>
      <w:tr w:rsidR="00B85072" w:rsidRPr="00A4217E" w14:paraId="1393CD7F" w14:textId="4047AF18" w:rsidTr="005B0C8B">
        <w:tc>
          <w:tcPr>
            <w:tcW w:w="5580" w:type="dxa"/>
          </w:tcPr>
          <w:p w14:paraId="3E7931D3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A793621" w14:textId="308607EB" w:rsidR="00B85072" w:rsidRPr="00074D3B" w:rsidRDefault="00187FAA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33,757</w:t>
            </w:r>
          </w:p>
        </w:tc>
        <w:tc>
          <w:tcPr>
            <w:tcW w:w="270" w:type="dxa"/>
          </w:tcPr>
          <w:p w14:paraId="271E7EF5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F95737" w14:textId="30AC2C53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</w:tr>
      <w:tr w:rsidR="00B85072" w:rsidRPr="00A4217E" w14:paraId="7F5BC42F" w14:textId="5660922C" w:rsidTr="005B0C8B">
        <w:tc>
          <w:tcPr>
            <w:tcW w:w="5580" w:type="dxa"/>
          </w:tcPr>
          <w:p w14:paraId="283F45EC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6A3ED6" w14:textId="68A31CA7" w:rsidR="00B85072" w:rsidRPr="00074D3B" w:rsidRDefault="00187FAA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1,523,969</w:t>
            </w:r>
          </w:p>
        </w:tc>
        <w:tc>
          <w:tcPr>
            <w:tcW w:w="270" w:type="dxa"/>
          </w:tcPr>
          <w:p w14:paraId="6CF951E2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C74982" w14:textId="5B19BBFF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1,551,098</w:t>
            </w:r>
          </w:p>
        </w:tc>
      </w:tr>
      <w:tr w:rsidR="00B85072" w:rsidRPr="00A4217E" w14:paraId="22520C5C" w14:textId="61374CF5" w:rsidTr="005B0C8B">
        <w:tc>
          <w:tcPr>
            <w:tcW w:w="5580" w:type="dxa"/>
          </w:tcPr>
          <w:p w14:paraId="7E82359B" w14:textId="6579893E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คงเหลือ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44F894C" w14:textId="14E2DFB3" w:rsidR="00B85072" w:rsidRPr="00074D3B" w:rsidRDefault="00187FAA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7735">
              <w:rPr>
                <w:rFonts w:asciiTheme="majorBidi" w:hAnsiTheme="majorBidi" w:cstheme="majorBidi"/>
                <w:sz w:val="30"/>
                <w:szCs w:val="30"/>
              </w:rPr>
              <w:t>73,543)</w:t>
            </w:r>
          </w:p>
        </w:tc>
        <w:tc>
          <w:tcPr>
            <w:tcW w:w="270" w:type="dxa"/>
          </w:tcPr>
          <w:p w14:paraId="5A530A8A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C8397B" w14:textId="1F3A1B5F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(58,055)</w:t>
            </w:r>
          </w:p>
        </w:tc>
      </w:tr>
      <w:tr w:rsidR="00B85072" w:rsidRPr="00A4217E" w14:paraId="2F9DD189" w14:textId="374DFB84" w:rsidTr="005B0C8B">
        <w:tc>
          <w:tcPr>
            <w:tcW w:w="5580" w:type="dxa"/>
          </w:tcPr>
          <w:p w14:paraId="40B0F5BF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6F6F" w14:textId="43441470" w:rsidR="00B85072" w:rsidRPr="00074D3B" w:rsidRDefault="003E7735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1,450,426</w:t>
            </w:r>
          </w:p>
        </w:tc>
        <w:tc>
          <w:tcPr>
            <w:tcW w:w="270" w:type="dxa"/>
          </w:tcPr>
          <w:p w14:paraId="5A4FE75D" w14:textId="77777777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BC628" w14:textId="0359FDB5" w:rsidR="00B85072" w:rsidRPr="00A4217E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1,493,043</w:t>
            </w:r>
          </w:p>
        </w:tc>
      </w:tr>
    </w:tbl>
    <w:p w14:paraId="0328BCC3" w14:textId="418913FA" w:rsidR="00CA6AD5" w:rsidRDefault="00CA6AD5" w:rsidP="00CA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2D025AD" w14:textId="77777777" w:rsidR="00CA6AD5" w:rsidRDefault="00CA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jc w:val="right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0A557A" w:rsidRPr="00B0181B" w14:paraId="30875773" w14:textId="22AD997B" w:rsidTr="00120BE3">
        <w:trPr>
          <w:jc w:val="right"/>
        </w:trPr>
        <w:tc>
          <w:tcPr>
            <w:tcW w:w="5580" w:type="dxa"/>
          </w:tcPr>
          <w:p w14:paraId="45FF30E2" w14:textId="77777777" w:rsidR="000A557A" w:rsidRPr="00B0181B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E5D859" w14:textId="24F742CC" w:rsidR="000A557A" w:rsidRPr="003E5BB7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A557A" w:rsidRPr="00B0181B" w14:paraId="790A4E64" w14:textId="77777777" w:rsidTr="00120BE3">
        <w:trPr>
          <w:jc w:val="right"/>
        </w:trPr>
        <w:tc>
          <w:tcPr>
            <w:tcW w:w="5580" w:type="dxa"/>
          </w:tcPr>
          <w:p w14:paraId="1A8591D1" w14:textId="77777777" w:rsidR="000A557A" w:rsidRPr="00B0181B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0D5F36" w14:textId="767989C1" w:rsidR="000A557A" w:rsidRPr="003E5BB7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91A32" w:rsidRPr="00B0181B" w14:paraId="338B680F" w14:textId="77777777" w:rsidTr="00120BE3">
        <w:trPr>
          <w:jc w:val="right"/>
        </w:trPr>
        <w:tc>
          <w:tcPr>
            <w:tcW w:w="5580" w:type="dxa"/>
          </w:tcPr>
          <w:p w14:paraId="3519423B" w14:textId="77777777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E788B0" w14:textId="2F054A49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73707A" w14:textId="77777777" w:rsidR="00D91A32" w:rsidRPr="003E5BB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AEB610" w14:textId="5DD126C4" w:rsidR="00D91A32" w:rsidRPr="003E5BB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91A32" w:rsidRPr="00B0181B" w14:paraId="59B7D6D7" w14:textId="24A9D847" w:rsidTr="00120BE3">
        <w:trPr>
          <w:jc w:val="right"/>
        </w:trPr>
        <w:tc>
          <w:tcPr>
            <w:tcW w:w="5580" w:type="dxa"/>
          </w:tcPr>
          <w:p w14:paraId="53329EDC" w14:textId="77777777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DADEB5" w14:textId="6B1E8A24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A32" w:rsidRPr="00B0181B" w14:paraId="736FA601" w14:textId="419E8119" w:rsidTr="00120BE3">
        <w:trPr>
          <w:jc w:val="right"/>
        </w:trPr>
        <w:tc>
          <w:tcPr>
            <w:tcW w:w="5580" w:type="dxa"/>
          </w:tcPr>
          <w:p w14:paraId="6E7C5367" w14:textId="1F2B2AB4" w:rsidR="00D91A32" w:rsidRPr="00B0181B" w:rsidRDefault="00D91A32" w:rsidP="00D91A32">
            <w:pPr>
              <w:pStyle w:val="BodyText"/>
              <w:tabs>
                <w:tab w:val="decimal" w:pos="1028"/>
              </w:tabs>
              <w:spacing w:after="0" w:line="240" w:lineRule="auto"/>
              <w:ind w:left="255" w:right="-131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บันทึกรวม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1710" w:type="dxa"/>
            <w:vAlign w:val="bottom"/>
          </w:tcPr>
          <w:p w14:paraId="016CC910" w14:textId="13E8A6E1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1F636" w14:textId="77777777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B7086" w14:textId="62A4738E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072" w:rsidRPr="00B0181B" w14:paraId="3FC7F579" w14:textId="2FA8B9B8" w:rsidTr="00244832">
        <w:trPr>
          <w:jc w:val="right"/>
        </w:trPr>
        <w:tc>
          <w:tcPr>
            <w:tcW w:w="5580" w:type="dxa"/>
          </w:tcPr>
          <w:p w14:paraId="15275631" w14:textId="338C21B6" w:rsidR="00B85072" w:rsidRPr="00B0181B" w:rsidRDefault="00B85072" w:rsidP="00B85072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left="158" w:right="-130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07052E4" w14:textId="0847BDA0" w:rsidR="00B85072" w:rsidRPr="00074D3B" w:rsidRDefault="003E7735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8,261,677</w:t>
            </w:r>
          </w:p>
        </w:tc>
        <w:tc>
          <w:tcPr>
            <w:tcW w:w="270" w:type="dxa"/>
          </w:tcPr>
          <w:p w14:paraId="5A4B9F56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E99731" w14:textId="3F38D69D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Theme="majorBidi" w:hAnsiTheme="majorBidi" w:cstheme="majorBidi"/>
                <w:sz w:val="30"/>
                <w:szCs w:val="30"/>
              </w:rPr>
              <w:t>8,809,467</w:t>
            </w:r>
          </w:p>
        </w:tc>
      </w:tr>
      <w:tr w:rsidR="00B85072" w:rsidRPr="00B0181B" w14:paraId="5AE54296" w14:textId="7A5A1A59" w:rsidTr="00244832">
        <w:trPr>
          <w:jc w:val="right"/>
        </w:trPr>
        <w:tc>
          <w:tcPr>
            <w:tcW w:w="5580" w:type="dxa"/>
          </w:tcPr>
          <w:p w14:paraId="7520EC3C" w14:textId="302C0083" w:rsidR="00B85072" w:rsidRPr="00B0181B" w:rsidRDefault="00B85072" w:rsidP="00B85072">
            <w:pPr>
              <w:pStyle w:val="BodyTex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165" w:right="-131" w:hanging="165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ะได้รั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710" w:type="dxa"/>
            <w:vAlign w:val="bottom"/>
          </w:tcPr>
          <w:p w14:paraId="2762553F" w14:textId="2C59EA94" w:rsidR="00B85072" w:rsidRPr="00074D3B" w:rsidRDefault="003E7735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15,488</w:t>
            </w:r>
          </w:p>
        </w:tc>
        <w:tc>
          <w:tcPr>
            <w:tcW w:w="270" w:type="dxa"/>
          </w:tcPr>
          <w:p w14:paraId="2311B695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B1C9BB" w14:textId="1F2CA11B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2,964</w:t>
            </w:r>
          </w:p>
        </w:tc>
      </w:tr>
      <w:tr w:rsidR="00B85072" w:rsidRPr="00B0181B" w14:paraId="27F1AD7A" w14:textId="77777777" w:rsidTr="00244832">
        <w:trPr>
          <w:jc w:val="right"/>
        </w:trPr>
        <w:tc>
          <w:tcPr>
            <w:tcW w:w="5580" w:type="dxa"/>
          </w:tcPr>
          <w:p w14:paraId="4D2A32E3" w14:textId="618E2643" w:rsidR="00B85072" w:rsidRPr="00B0181B" w:rsidRDefault="00B85072" w:rsidP="00B85072">
            <w:pPr>
              <w:pStyle w:val="BodyTex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165" w:right="-131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6EF1736" w14:textId="1088F7B3" w:rsidR="00B85072" w:rsidRPr="00DD2C49" w:rsidRDefault="003E773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5A7045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191F85C" w14:textId="7840A743" w:rsidR="00B85072" w:rsidRPr="00120BE3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</w:tr>
      <w:tr w:rsidR="00B85072" w:rsidRPr="00B0181B" w14:paraId="3407E383" w14:textId="5894FF72" w:rsidTr="00120BE3">
        <w:trPr>
          <w:trHeight w:val="424"/>
          <w:jc w:val="right"/>
        </w:trPr>
        <w:tc>
          <w:tcPr>
            <w:tcW w:w="5580" w:type="dxa"/>
          </w:tcPr>
          <w:p w14:paraId="28385BD2" w14:textId="06D7DE5F" w:rsidR="00B85072" w:rsidRPr="00B0181B" w:rsidRDefault="00B85072" w:rsidP="00B85072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5F47DB" w14:textId="6C0B2885" w:rsidR="00B85072" w:rsidRPr="00074D3B" w:rsidRDefault="003E7735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8,277,165</w:t>
            </w:r>
          </w:p>
        </w:tc>
        <w:tc>
          <w:tcPr>
            <w:tcW w:w="270" w:type="dxa"/>
          </w:tcPr>
          <w:p w14:paraId="14D66750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18A3A2" w14:textId="19FF6A38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8,813,969</w:t>
            </w:r>
          </w:p>
        </w:tc>
      </w:tr>
    </w:tbl>
    <w:p w14:paraId="17CBFE42" w14:textId="26F3669F" w:rsidR="0087032F" w:rsidRPr="003A691E" w:rsidRDefault="0087032F" w:rsidP="003A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A3CA7B0" w14:textId="43B0190A" w:rsidR="00FA25C1" w:rsidRPr="00981687" w:rsidRDefault="00BE1CCE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3A691E" w:rsidRDefault="00FA25C1" w:rsidP="003A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B0181B" w14:paraId="419E5315" w14:textId="77777777" w:rsidTr="00B75ADB">
        <w:tc>
          <w:tcPr>
            <w:tcW w:w="2997" w:type="dxa"/>
          </w:tcPr>
          <w:p w14:paraId="226C1F64" w14:textId="77777777" w:rsidR="00C63705" w:rsidRPr="00B0181B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8FD1426" w14:textId="7777777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C63705" w:rsidRPr="00284595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16936" w:rsidRPr="00B0181B" w14:paraId="4C96F1E8" w14:textId="77777777" w:rsidTr="00C63705">
        <w:tc>
          <w:tcPr>
            <w:tcW w:w="2997" w:type="dxa"/>
          </w:tcPr>
          <w:p w14:paraId="71E6232B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4E020F5" w14:textId="77777777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455D260E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642D2A0" w14:textId="7A6D88A0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616936" w:rsidRPr="00B0181B" w14:paraId="6713ACE1" w14:textId="77777777" w:rsidTr="00C63705">
        <w:tc>
          <w:tcPr>
            <w:tcW w:w="2997" w:type="dxa"/>
          </w:tcPr>
          <w:p w14:paraId="55CB2A72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6E283718" w14:textId="0321DC99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7D69233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20974A8C" w14:textId="571F6673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16936" w:rsidRPr="00B0181B" w14:paraId="0ED9B01D" w14:textId="77777777" w:rsidTr="00270674">
        <w:tc>
          <w:tcPr>
            <w:tcW w:w="2997" w:type="dxa"/>
          </w:tcPr>
          <w:p w14:paraId="78DC33A3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B5F6BE" w14:textId="7EA48F38" w:rsidR="00616936" w:rsidRDefault="00D91A32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09C79AB0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3A478179" w:rsidR="00616936" w:rsidRPr="003E5BB7" w:rsidRDefault="00D91A32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AA23C2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581312AC" w:rsidR="00616936" w:rsidRDefault="00D91A32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AB98E8" w14:textId="77777777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5D2763B2" w:rsidR="00616936" w:rsidRPr="003E5BB7" w:rsidRDefault="00D91A32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507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16936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616936" w:rsidRPr="007553D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616936" w:rsidRPr="00E029E6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A55" w:rsidRPr="007553D7" w14:paraId="44ADDA33" w14:textId="0CEED597" w:rsidTr="00270674">
        <w:tc>
          <w:tcPr>
            <w:tcW w:w="2997" w:type="dxa"/>
          </w:tcPr>
          <w:p w14:paraId="2B4DA030" w14:textId="02B5857A" w:rsidR="00006A55" w:rsidRPr="00156A78" w:rsidRDefault="00006A55" w:rsidP="00006A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20F4D067" w:rsidR="00006A55" w:rsidRPr="00422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1,668,851</w:t>
            </w:r>
          </w:p>
        </w:tc>
        <w:tc>
          <w:tcPr>
            <w:tcW w:w="236" w:type="dxa"/>
          </w:tcPr>
          <w:p w14:paraId="69793B30" w14:textId="77777777" w:rsidR="00006A55" w:rsidRPr="007553D7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41C84528" w:rsidR="00006A55" w:rsidRPr="001F63EB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="Angsana New" w:hAnsi="Angsana New"/>
                <w:sz w:val="30"/>
                <w:szCs w:val="30"/>
              </w:rPr>
              <w:t>1,610,997</w:t>
            </w:r>
          </w:p>
        </w:tc>
        <w:tc>
          <w:tcPr>
            <w:tcW w:w="270" w:type="dxa"/>
          </w:tcPr>
          <w:p w14:paraId="7C9132F0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3B1D69E1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A54B3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2082F619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A54B3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006A55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006A55" w:rsidRPr="00156A78" w:rsidRDefault="00006A55" w:rsidP="00006A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68A973C8" w:rsidR="00006A55" w:rsidRPr="00422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137,140</w:t>
            </w:r>
          </w:p>
        </w:tc>
        <w:tc>
          <w:tcPr>
            <w:tcW w:w="236" w:type="dxa"/>
          </w:tcPr>
          <w:p w14:paraId="7A611084" w14:textId="77777777" w:rsidR="00006A55" w:rsidRPr="007553D7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3772475C" w:rsidR="00006A55" w:rsidRPr="001F63EB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="Angsana New" w:hAnsi="Angsana New"/>
                <w:sz w:val="30"/>
                <w:szCs w:val="30"/>
              </w:rPr>
              <w:t>121,934</w:t>
            </w:r>
          </w:p>
        </w:tc>
        <w:tc>
          <w:tcPr>
            <w:tcW w:w="270" w:type="dxa"/>
          </w:tcPr>
          <w:p w14:paraId="0C0FC6CF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590581E8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21F18A31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5" w:rsidRPr="007553D7" w14:paraId="47EBB0B8" w14:textId="403F7DB5" w:rsidTr="00270674">
        <w:trPr>
          <w:trHeight w:val="281"/>
        </w:trPr>
        <w:tc>
          <w:tcPr>
            <w:tcW w:w="2997" w:type="dxa"/>
          </w:tcPr>
          <w:p w14:paraId="359C6E21" w14:textId="61F1B177" w:rsidR="00006A55" w:rsidRPr="00156A78" w:rsidRDefault="00006A55" w:rsidP="00006A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D39BA42" w14:textId="4A6064BE" w:rsidR="00006A55" w:rsidRPr="00422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(124,682)</w:t>
            </w:r>
          </w:p>
        </w:tc>
        <w:tc>
          <w:tcPr>
            <w:tcW w:w="236" w:type="dxa"/>
          </w:tcPr>
          <w:p w14:paraId="3AAB60C0" w14:textId="77777777" w:rsidR="00006A55" w:rsidRPr="007553D7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5BAB795E" w14:textId="46A522D3" w:rsidR="00006A55" w:rsidRPr="001F63EB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="Angsana New" w:hAnsi="Angsana New"/>
                <w:sz w:val="30"/>
                <w:szCs w:val="30"/>
              </w:rPr>
              <w:t>(64,072)</w:t>
            </w:r>
          </w:p>
        </w:tc>
        <w:tc>
          <w:tcPr>
            <w:tcW w:w="270" w:type="dxa"/>
          </w:tcPr>
          <w:p w14:paraId="5C5C0043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82E082" w14:textId="435585E9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06987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EC66870" w14:textId="5D462EE8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5" w:rsidRPr="007553D7" w14:paraId="3CD25C4A" w14:textId="7CA17444" w:rsidTr="00270674">
        <w:tc>
          <w:tcPr>
            <w:tcW w:w="2997" w:type="dxa"/>
          </w:tcPr>
          <w:p w14:paraId="3337C867" w14:textId="5A524E6E" w:rsidR="00006A55" w:rsidRPr="00156A78" w:rsidRDefault="00006A55" w:rsidP="00006A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0807031D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19FC5484" w:rsidR="00006A55" w:rsidRPr="0003454E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vAlign w:val="bottom"/>
          </w:tcPr>
          <w:p w14:paraId="0054BC0F" w14:textId="77777777" w:rsidR="00006A55" w:rsidRPr="007553D7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5394008C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6FE5EA6D" w:rsidR="00006A55" w:rsidRPr="001F63EB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D2C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F64A6F5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42FF1350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6F5A0776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A55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006A55" w:rsidRPr="00C131AE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5C06AD2E" w:rsidR="00006A55" w:rsidRPr="00422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1,681,359</w:t>
            </w:r>
          </w:p>
        </w:tc>
        <w:tc>
          <w:tcPr>
            <w:tcW w:w="236" w:type="dxa"/>
          </w:tcPr>
          <w:p w14:paraId="12240989" w14:textId="77777777" w:rsidR="00006A55" w:rsidRPr="007553D7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7BA1A8B5" w:rsidR="00006A55" w:rsidRPr="001F63EB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C49">
              <w:rPr>
                <w:rFonts w:ascii="Angsana New" w:hAnsi="Angsana New"/>
                <w:b/>
                <w:bCs/>
                <w:sz w:val="30"/>
                <w:szCs w:val="30"/>
              </w:rPr>
              <w:t>1,668,851</w:t>
            </w:r>
          </w:p>
        </w:tc>
        <w:tc>
          <w:tcPr>
            <w:tcW w:w="270" w:type="dxa"/>
          </w:tcPr>
          <w:p w14:paraId="58421DB2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3882F868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4B3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1CA2C8FC" w:rsidR="00006A55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4B3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3A691E" w:rsidRDefault="00616936" w:rsidP="003A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37E34A9" w14:textId="17D63490" w:rsidR="001E09C4" w:rsidRPr="00270674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70674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595F98" w:rsidRPr="00270674">
        <w:rPr>
          <w:rFonts w:ascii="Angsana New" w:hAnsi="Angsana New" w:hint="cs"/>
          <w:sz w:val="30"/>
          <w:szCs w:val="30"/>
          <w:cs/>
        </w:rPr>
        <w:t>ปี</w:t>
      </w:r>
      <w:r w:rsidRPr="0027067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270674">
        <w:rPr>
          <w:rFonts w:ascii="Angsana New" w:hAnsi="Angsana New"/>
          <w:sz w:val="30"/>
          <w:szCs w:val="30"/>
        </w:rPr>
        <w:t>3</w:t>
      </w:r>
      <w:r w:rsidR="003E5BB7" w:rsidRPr="00270674">
        <w:rPr>
          <w:rFonts w:ascii="Angsana New" w:hAnsi="Angsana New" w:hint="cs"/>
          <w:sz w:val="30"/>
          <w:szCs w:val="30"/>
        </w:rPr>
        <w:t>1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B85072">
        <w:rPr>
          <w:rFonts w:ascii="Angsana New" w:hAnsi="Angsana New"/>
          <w:sz w:val="30"/>
          <w:szCs w:val="30"/>
        </w:rPr>
        <w:t>8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B85072">
        <w:rPr>
          <w:rFonts w:ascii="Angsana New" w:hAnsi="Angsana New"/>
          <w:sz w:val="30"/>
          <w:szCs w:val="30"/>
        </w:rPr>
        <w:t>7</w:t>
      </w:r>
      <w:r w:rsidR="00934A5C" w:rsidRPr="0027067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A0BE9" w14:textId="767BBFCE" w:rsidR="00CA6AD5" w:rsidRDefault="00CA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75BFC27" w14:textId="1B99D8D1" w:rsidR="00BB286A" w:rsidRPr="00270674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7067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27067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27067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95F98" w:rsidRPr="00270674">
        <w:rPr>
          <w:rFonts w:ascii="Angsana New" w:hAnsi="Angsana New"/>
          <w:sz w:val="30"/>
          <w:szCs w:val="30"/>
        </w:rPr>
        <w:t>3</w:t>
      </w:r>
      <w:r w:rsidR="003E5BB7" w:rsidRPr="00270674">
        <w:rPr>
          <w:rFonts w:ascii="Angsana New" w:hAnsi="Angsana New" w:hint="cs"/>
          <w:sz w:val="30"/>
          <w:szCs w:val="30"/>
        </w:rPr>
        <w:t>1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B85072">
        <w:rPr>
          <w:rFonts w:ascii="Angsana New" w:hAnsi="Angsana New"/>
          <w:sz w:val="30"/>
          <w:szCs w:val="30"/>
        </w:rPr>
        <w:t>8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B85072">
        <w:rPr>
          <w:rFonts w:ascii="Angsana New" w:hAnsi="Angsana New"/>
          <w:sz w:val="30"/>
          <w:szCs w:val="30"/>
        </w:rPr>
        <w:t>7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</w:t>
      </w:r>
      <w:r w:rsidRPr="00270674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3A691E" w:rsidRDefault="00FA25C1" w:rsidP="003A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7942C686" w:rsidR="00E2689B" w:rsidRPr="00343FE6" w:rsidRDefault="00E2689B" w:rsidP="00A4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A4391A">
              <w:rPr>
                <w:rFonts w:ascii="Angsana New" w:hAnsi="Angsana New"/>
                <w:sz w:val="30"/>
                <w:szCs w:val="30"/>
              </w:rPr>
              <w:t xml:space="preserve"> 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91A32" w:rsidRPr="00343FE6" w14:paraId="5E257EA6" w14:textId="19F02E57" w:rsidTr="001E24D6">
        <w:tc>
          <w:tcPr>
            <w:tcW w:w="1890" w:type="dxa"/>
          </w:tcPr>
          <w:p w14:paraId="78A5E1C7" w14:textId="6BCCE212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B8507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0ED388FB" w14:textId="77777777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193B3EF0" w:rsidR="00D91A32" w:rsidRPr="00D27E71" w:rsidRDefault="00846D50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11C05A35" w:rsidR="00D91A32" w:rsidRPr="00D27E71" w:rsidRDefault="00380A8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</w:t>
            </w:r>
            <w:r w:rsidR="00846D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,141</w:t>
            </w:r>
          </w:p>
        </w:tc>
        <w:tc>
          <w:tcPr>
            <w:tcW w:w="270" w:type="dxa"/>
          </w:tcPr>
          <w:p w14:paraId="212A54B9" w14:textId="77777777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38AFDA02" w:rsidR="00D91A32" w:rsidRPr="00D27E71" w:rsidRDefault="00380A8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50367AB9" w:rsidR="00D91A32" w:rsidRPr="00D27E71" w:rsidRDefault="00380A8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46D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1,681,359</w:t>
            </w:r>
          </w:p>
        </w:tc>
      </w:tr>
      <w:tr w:rsidR="00B85072" w:rsidRPr="00343FE6" w14:paraId="7FDD2F19" w14:textId="48D92917" w:rsidTr="001E24D6">
        <w:tc>
          <w:tcPr>
            <w:tcW w:w="1890" w:type="dxa"/>
          </w:tcPr>
          <w:p w14:paraId="5F78999E" w14:textId="45239342" w:rsidR="00B85072" w:rsidRPr="00343FE6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0AA3125" w14:textId="77777777" w:rsidR="00B85072" w:rsidRPr="00343FE6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B85072" w:rsidRPr="00343FE6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03633C8C" w:rsidR="00B85072" w:rsidRPr="00343FE6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B85072" w:rsidRPr="00343FE6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279C38B1" w:rsidR="00B85072" w:rsidRPr="00343FE6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B85072" w:rsidRPr="00343FE6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02DD4597" w:rsidR="00B85072" w:rsidRPr="00D20AF1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49671E55" w:rsidR="00B85072" w:rsidRDefault="00B85072" w:rsidP="00B8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F3EF471" w14:textId="77777777" w:rsidR="00270C9A" w:rsidRPr="003A691E" w:rsidRDefault="00270C9A" w:rsidP="003A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270674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0674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72A64FDB" w:rsidR="00E8767F" w:rsidRPr="003A691E" w:rsidRDefault="00E8767F" w:rsidP="003A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5278B2" w14:textId="6D25B30E" w:rsidR="002705A0" w:rsidRPr="0007556F" w:rsidRDefault="0007556F" w:rsidP="00075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556F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07556F">
        <w:rPr>
          <w:rFonts w:ascii="Angsana New" w:hAnsi="Angsana New"/>
          <w:sz w:val="30"/>
          <w:szCs w:val="30"/>
        </w:rPr>
        <w:t xml:space="preserve">TTS </w:t>
      </w:r>
      <w:r w:rsidRPr="0007556F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บริษัทบันทึกเงินลงทุนดังกล่าวเป็นเงินลงทุนใน</w:t>
      </w:r>
      <w:r>
        <w:rPr>
          <w:rFonts w:ascii="Angsana New" w:hAnsi="Angsana New"/>
          <w:sz w:val="30"/>
          <w:szCs w:val="30"/>
        </w:rPr>
        <w:br/>
      </w:r>
      <w:r w:rsidRPr="0007556F">
        <w:rPr>
          <w:rFonts w:ascii="Angsana New" w:hAnsi="Angsana New"/>
          <w:sz w:val="30"/>
          <w:szCs w:val="30"/>
          <w:cs/>
        </w:rPr>
        <w:t>บริษัทร่วมในงบการเงินที่แสดงเงินลงทุนตามวิธีส่วนได้เสีย</w:t>
      </w:r>
    </w:p>
    <w:p w14:paraId="3DDCE866" w14:textId="77777777" w:rsidR="002705A0" w:rsidRPr="003A691E" w:rsidRDefault="002705A0" w:rsidP="003A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2763849" w14:textId="77777777" w:rsidR="00270674" w:rsidRDefault="00B40015" w:rsidP="00CD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>
        <w:rPr>
          <w:rFonts w:ascii="Angsana New" w:hAnsi="Angsana New" w:hint="cs"/>
          <w:sz w:val="30"/>
          <w:szCs w:val="30"/>
          <w:cs/>
        </w:rPr>
        <w:t>น</w:t>
      </w:r>
    </w:p>
    <w:p w14:paraId="42EFEBE1" w14:textId="77777777" w:rsidR="00076501" w:rsidRDefault="00076501" w:rsidP="0007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7A93A69" w14:textId="00D98980" w:rsidR="007355D5" w:rsidRDefault="00B46472" w:rsidP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</w:t>
      </w:r>
      <w:r w:rsidR="00BC54E0">
        <w:rPr>
          <w:rFonts w:ascii="Angsana New" w:hAnsi="Angsana New" w:hint="cs"/>
          <w:sz w:val="30"/>
          <w:szCs w:val="30"/>
          <w:cs/>
        </w:rPr>
        <w:t>ปรับปรุงด้วยค</w:t>
      </w:r>
      <w:r w:rsidRPr="00EA6008">
        <w:rPr>
          <w:rFonts w:ascii="Angsana New" w:hAnsi="Angsana New" w:hint="cs"/>
          <w:sz w:val="30"/>
          <w:szCs w:val="30"/>
          <w:cs/>
        </w:rPr>
        <w:t>วามแตกต่างของนโยบายการบัญชี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  <w:r w:rsidRPr="00EA6008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</w:t>
      </w:r>
      <w:r w:rsidR="000F0A5E">
        <w:rPr>
          <w:rFonts w:ascii="Angsana New" w:hAnsi="Angsana New" w:hint="cs"/>
          <w:sz w:val="30"/>
          <w:szCs w:val="30"/>
          <w:cs/>
        </w:rPr>
        <w:t>ตามบัญชี</w:t>
      </w:r>
      <w:r w:rsidR="0018366F">
        <w:rPr>
          <w:rFonts w:ascii="Angsana New" w:hAnsi="Angsana New"/>
          <w:sz w:val="30"/>
          <w:szCs w:val="30"/>
          <w:cs/>
        </w:rPr>
        <w:br/>
      </w:r>
      <w:r w:rsidR="000F0A5E">
        <w:rPr>
          <w:rFonts w:ascii="Angsana New" w:hAnsi="Angsana New" w:hint="cs"/>
          <w:sz w:val="30"/>
          <w:szCs w:val="30"/>
          <w:cs/>
        </w:rPr>
        <w:t>ของส่วนได้เสียของบริษัทในกิจการ</w:t>
      </w:r>
      <w:r w:rsidRPr="00EA6008">
        <w:rPr>
          <w:rFonts w:ascii="Angsana New" w:hAnsi="Angsana New" w:hint="cs"/>
          <w:sz w:val="30"/>
          <w:szCs w:val="30"/>
          <w:cs/>
        </w:rPr>
        <w:t>นี้</w:t>
      </w:r>
    </w:p>
    <w:p w14:paraId="2C48FEB0" w14:textId="51775E92" w:rsidR="00D04118" w:rsidRPr="003A691E" w:rsidRDefault="00D04118" w:rsidP="003A6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36"/>
        <w:gridCol w:w="1474"/>
      </w:tblGrid>
      <w:tr w:rsidR="001A5CD1" w:rsidRPr="00B46472" w14:paraId="1183565B" w14:textId="77777777" w:rsidTr="00F37739">
        <w:trPr>
          <w:tblHeader/>
        </w:trPr>
        <w:tc>
          <w:tcPr>
            <w:tcW w:w="6210" w:type="dxa"/>
          </w:tcPr>
          <w:p w14:paraId="1E81935B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BFEC327" w14:textId="4C35ADFD" w:rsidR="001A5CD1" w:rsidRPr="00B87F62" w:rsidRDefault="001A5CD1" w:rsidP="000804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1A5CD1" w:rsidRPr="00B46472" w14:paraId="58C7A01A" w14:textId="77777777" w:rsidTr="00F37739">
        <w:trPr>
          <w:tblHeader/>
        </w:trPr>
        <w:tc>
          <w:tcPr>
            <w:tcW w:w="6210" w:type="dxa"/>
          </w:tcPr>
          <w:p w14:paraId="0A5B5C07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DE62C2B" w14:textId="536C3A91" w:rsidR="001A5CD1" w:rsidRPr="00B87F62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1A5CD1" w:rsidRPr="00B46472" w14:paraId="68DFD5FD" w14:textId="30A7B38B" w:rsidTr="00F37739">
        <w:trPr>
          <w:tblHeader/>
        </w:trPr>
        <w:tc>
          <w:tcPr>
            <w:tcW w:w="6210" w:type="dxa"/>
          </w:tcPr>
          <w:p w14:paraId="719EDEF7" w14:textId="222F2483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DC8B49" w14:textId="6829042A" w:rsidR="001A5CD1" w:rsidRPr="006E5E78" w:rsidRDefault="00D91A32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D30BE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36" w:type="dxa"/>
          </w:tcPr>
          <w:p w14:paraId="05D85C8B" w14:textId="77777777"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862FF0F" w14:textId="5A1A6729" w:rsidR="001A5CD1" w:rsidRPr="006E5E78" w:rsidRDefault="00D91A3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0BE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5CD1" w:rsidRPr="00B0181B" w14:paraId="5EC9155E" w14:textId="77777777" w:rsidTr="00F3773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210" w:type="dxa"/>
          </w:tcPr>
          <w:p w14:paraId="1217A94F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0C709A0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7FB0" w:rsidRPr="00B46472" w14:paraId="39D0839F" w14:textId="5BA06F08" w:rsidTr="00270674">
        <w:trPr>
          <w:trHeight w:val="422"/>
        </w:trPr>
        <w:tc>
          <w:tcPr>
            <w:tcW w:w="6210" w:type="dxa"/>
          </w:tcPr>
          <w:p w14:paraId="437F5CAD" w14:textId="77777777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3426D" w14:textId="3796F233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10,217,891</w:t>
            </w:r>
          </w:p>
        </w:tc>
        <w:tc>
          <w:tcPr>
            <w:tcW w:w="236" w:type="dxa"/>
          </w:tcPr>
          <w:p w14:paraId="65E80073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66261B" w14:textId="63276280" w:rsidR="00117FB0" w:rsidRPr="00B420B6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10,203,206</w:t>
            </w:r>
          </w:p>
        </w:tc>
      </w:tr>
      <w:tr w:rsidR="00117FB0" w:rsidRPr="00B46472" w14:paraId="20498687" w14:textId="390A1327" w:rsidTr="00270674">
        <w:tc>
          <w:tcPr>
            <w:tcW w:w="6210" w:type="dxa"/>
          </w:tcPr>
          <w:p w14:paraId="0F562BE1" w14:textId="32EB513E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E044B" w14:textId="573797EF" w:rsidR="00117FB0" w:rsidRPr="00117FB0" w:rsidRDefault="00412F12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718,588</w:t>
            </w:r>
          </w:p>
        </w:tc>
        <w:tc>
          <w:tcPr>
            <w:tcW w:w="236" w:type="dxa"/>
          </w:tcPr>
          <w:p w14:paraId="1B579BDF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0B037FC6" w14:textId="65982D6F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649,743</w:t>
            </w:r>
          </w:p>
        </w:tc>
      </w:tr>
      <w:tr w:rsidR="00117FB0" w:rsidRPr="00B46472" w14:paraId="02B86E8D" w14:textId="1E8F83C1" w:rsidTr="00270674">
        <w:tc>
          <w:tcPr>
            <w:tcW w:w="6210" w:type="dxa"/>
          </w:tcPr>
          <w:p w14:paraId="3FB9B366" w14:textId="4770003C" w:rsidR="00117FB0" w:rsidRPr="006E5E78" w:rsidRDefault="005E60C0" w:rsidP="00117FB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117F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117FB0" w:rsidRPr="006E5E7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52241BA8" w14:textId="726ED081" w:rsidR="00117FB0" w:rsidRPr="00117FB0" w:rsidRDefault="00412F12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14:paraId="4E45E06F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BFEB72" w14:textId="07248F94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117FB0" w:rsidRPr="00B46472" w14:paraId="55D94F16" w14:textId="5632B12C" w:rsidTr="00270674">
        <w:tc>
          <w:tcPr>
            <w:tcW w:w="6210" w:type="dxa"/>
          </w:tcPr>
          <w:p w14:paraId="3FBABA57" w14:textId="28ECE440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กำไรเบ็ดเสร็จ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6E5E78">
              <w:rPr>
                <w:rFonts w:ascii="Angsana New" w:hAnsi="Angsana New"/>
                <w:sz w:val="30"/>
                <w:szCs w:val="30"/>
              </w:rPr>
              <w:t>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B7883" w14:textId="7381AC5C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12F12">
              <w:rPr>
                <w:rFonts w:asciiTheme="majorBidi" w:hAnsiTheme="majorBidi" w:cstheme="majorBidi"/>
                <w:sz w:val="30"/>
                <w:szCs w:val="30"/>
              </w:rPr>
              <w:t>18,851</w:t>
            </w:r>
          </w:p>
        </w:tc>
        <w:tc>
          <w:tcPr>
            <w:tcW w:w="236" w:type="dxa"/>
          </w:tcPr>
          <w:p w14:paraId="769B42C8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D5DE2F9" w14:textId="6ECDFBED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649,698</w:t>
            </w:r>
          </w:p>
        </w:tc>
      </w:tr>
      <w:tr w:rsidR="00D30BE6" w:rsidRPr="00B46472" w14:paraId="56D5A1F7" w14:textId="0081CA8B" w:rsidTr="00270674">
        <w:tc>
          <w:tcPr>
            <w:tcW w:w="6210" w:type="dxa"/>
          </w:tcPr>
          <w:p w14:paraId="0CBBD6A9" w14:textId="22FD2E63" w:rsidR="00D30BE6" w:rsidRPr="006E5E78" w:rsidRDefault="00D30BE6" w:rsidP="00D30BE6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กำไรเบ็ดเสร็จรวม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ตามส่วนได้เสียของบริษัท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D26D8CE" w14:textId="751AE376" w:rsidR="00D30BE6" w:rsidRPr="002622FA" w:rsidRDefault="00117FB0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12F12">
              <w:rPr>
                <w:rFonts w:asciiTheme="majorBidi" w:hAnsiTheme="majorBidi" w:cstheme="majorBidi"/>
                <w:sz w:val="30"/>
                <w:szCs w:val="30"/>
              </w:rPr>
              <w:t>7,013</w:t>
            </w:r>
          </w:p>
        </w:tc>
        <w:tc>
          <w:tcPr>
            <w:tcW w:w="236" w:type="dxa"/>
            <w:vAlign w:val="bottom"/>
          </w:tcPr>
          <w:p w14:paraId="76580E48" w14:textId="77777777" w:rsidR="00D30BE6" w:rsidRPr="006E5E78" w:rsidRDefault="00D30BE6" w:rsidP="00D30BE6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B28C9E2" w14:textId="032627A8" w:rsidR="00D30BE6" w:rsidRPr="006E5E78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123,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</w:tr>
      <w:tr w:rsidR="00D30BE6" w:rsidRPr="00B46472" w14:paraId="703D142C" w14:textId="5DA4D071" w:rsidTr="009F4CF0">
        <w:tc>
          <w:tcPr>
            <w:tcW w:w="6210" w:type="dxa"/>
            <w:vAlign w:val="bottom"/>
          </w:tcPr>
          <w:p w14:paraId="0C1A553A" w14:textId="15E70EAC" w:rsidR="00D30BE6" w:rsidRDefault="00D30BE6" w:rsidP="00D30BE6">
            <w:pPr>
              <w:ind w:left="168" w:hanging="16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</w:t>
            </w:r>
            <w:r w:rsidR="00117F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ระหว่างกันที่ยังไม่ได้รับรู้จากการขาย</w:t>
            </w:r>
          </w:p>
          <w:p w14:paraId="69EDEA75" w14:textId="59FF65B3" w:rsidR="00D30BE6" w:rsidRPr="006E5E78" w:rsidRDefault="00D30BE6" w:rsidP="00D30BE6">
            <w:pPr>
              <w:ind w:left="168" w:hanging="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9845DE" w14:textId="77777777" w:rsidR="00D30BE6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86B4F" w14:textId="4FAED183" w:rsidR="00117FB0" w:rsidRPr="009F4CF0" w:rsidRDefault="00412F12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17F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049A99D" w14:textId="77777777" w:rsidR="00D30BE6" w:rsidRPr="006E5E78" w:rsidRDefault="00D30BE6" w:rsidP="00D30BE6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3B44DF8" w14:textId="77777777" w:rsidR="00D30BE6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FCC5CE" w14:textId="472008B2" w:rsidR="00D30BE6" w:rsidRPr="006E5E78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906</w:t>
            </w:r>
            <w:r w:rsidRPr="000265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D30BE6" w:rsidRPr="00B46472" w14:paraId="49DCE4BA" w14:textId="44C9030D" w:rsidTr="009F4CF0">
        <w:tc>
          <w:tcPr>
            <w:tcW w:w="6210" w:type="dxa"/>
          </w:tcPr>
          <w:p w14:paraId="723BDFDB" w14:textId="576F0EC5" w:rsidR="00D30BE6" w:rsidRPr="006E5E78" w:rsidRDefault="00D30BE6" w:rsidP="00D30BE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เบ็ดเสร็จรวมส่วนที่เป็นของบริษัท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7C8C5" w14:textId="3196BAAF" w:rsidR="00D30BE6" w:rsidRPr="00026588" w:rsidRDefault="00117FB0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137,190</w:t>
            </w:r>
          </w:p>
        </w:tc>
        <w:tc>
          <w:tcPr>
            <w:tcW w:w="236" w:type="dxa"/>
            <w:vAlign w:val="bottom"/>
          </w:tcPr>
          <w:p w14:paraId="0BAE2348" w14:textId="77777777" w:rsidR="00D30BE6" w:rsidRPr="006E5E78" w:rsidRDefault="00D30BE6" w:rsidP="00D30BE6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28C426C" w14:textId="4E2E885C" w:rsidR="00D30BE6" w:rsidRPr="006E5E78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265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17FB0" w:rsidRPr="00B46472" w14:paraId="448A10E7" w14:textId="2F4E7684" w:rsidTr="00C63705">
        <w:tc>
          <w:tcPr>
            <w:tcW w:w="6210" w:type="dxa"/>
          </w:tcPr>
          <w:p w14:paraId="79F2C68B" w14:textId="77777777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71B7B91B" w14:textId="7E454E2B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5,987,590</w:t>
            </w:r>
          </w:p>
        </w:tc>
        <w:tc>
          <w:tcPr>
            <w:tcW w:w="236" w:type="dxa"/>
          </w:tcPr>
          <w:p w14:paraId="30452F54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35805B" w14:textId="6C38FB58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6,045,632</w:t>
            </w:r>
          </w:p>
        </w:tc>
      </w:tr>
      <w:tr w:rsidR="00117FB0" w:rsidRPr="00B46472" w14:paraId="73CFC5F3" w14:textId="666885A9" w:rsidTr="00C63705">
        <w:tc>
          <w:tcPr>
            <w:tcW w:w="6210" w:type="dxa"/>
          </w:tcPr>
          <w:p w14:paraId="7FB752B1" w14:textId="77777777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6EC5C45" w14:textId="43D4D409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4,042,536</w:t>
            </w:r>
          </w:p>
        </w:tc>
        <w:tc>
          <w:tcPr>
            <w:tcW w:w="236" w:type="dxa"/>
          </w:tcPr>
          <w:p w14:paraId="249C823C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33CEFFF" w14:textId="21593FA2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4,148,129</w:t>
            </w:r>
          </w:p>
        </w:tc>
      </w:tr>
      <w:tr w:rsidR="00117FB0" w:rsidRPr="00B46472" w14:paraId="69682BCF" w14:textId="753BD7E8" w:rsidTr="00C63705">
        <w:tc>
          <w:tcPr>
            <w:tcW w:w="6210" w:type="dxa"/>
          </w:tcPr>
          <w:p w14:paraId="04EA03F3" w14:textId="77777777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0A640BE" w14:textId="56D74665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(988,158)</w:t>
            </w:r>
          </w:p>
        </w:tc>
        <w:tc>
          <w:tcPr>
            <w:tcW w:w="236" w:type="dxa"/>
          </w:tcPr>
          <w:p w14:paraId="250E8D18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A47A3EA" w14:textId="0B7E2B8F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(1,236,936)</w:t>
            </w:r>
          </w:p>
        </w:tc>
      </w:tr>
      <w:tr w:rsidR="00117FB0" w:rsidRPr="00B46472" w14:paraId="233D6975" w14:textId="3473B35D" w:rsidTr="00C63705">
        <w:tc>
          <w:tcPr>
            <w:tcW w:w="6210" w:type="dxa"/>
          </w:tcPr>
          <w:p w14:paraId="5C65A24D" w14:textId="77777777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058B6" w14:textId="1BB46477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(185,382)</w:t>
            </w:r>
          </w:p>
        </w:tc>
        <w:tc>
          <w:tcPr>
            <w:tcW w:w="236" w:type="dxa"/>
          </w:tcPr>
          <w:p w14:paraId="082817CF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2623F0" w14:textId="46AB391E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(165,118)</w:t>
            </w:r>
          </w:p>
        </w:tc>
      </w:tr>
      <w:tr w:rsidR="00117FB0" w:rsidRPr="00B46472" w14:paraId="05FF65A9" w14:textId="1563B3E9" w:rsidTr="00C63705">
        <w:tc>
          <w:tcPr>
            <w:tcW w:w="6210" w:type="dxa"/>
          </w:tcPr>
          <w:p w14:paraId="06037AFC" w14:textId="77777777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91C1FB" w14:textId="727EDF8D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8,856,586</w:t>
            </w:r>
          </w:p>
        </w:tc>
        <w:tc>
          <w:tcPr>
            <w:tcW w:w="236" w:type="dxa"/>
          </w:tcPr>
          <w:p w14:paraId="48CB8902" w14:textId="77777777" w:rsidR="00117FB0" w:rsidRPr="006E5E78" w:rsidRDefault="00117FB0" w:rsidP="00117FB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353EEDD" w14:textId="6EF700BF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8,791,707</w:t>
            </w:r>
          </w:p>
        </w:tc>
      </w:tr>
      <w:tr w:rsidR="00117FB0" w:rsidRPr="00B46472" w14:paraId="0450E035" w14:textId="02C16B19" w:rsidTr="00C63705">
        <w:tc>
          <w:tcPr>
            <w:tcW w:w="6210" w:type="dxa"/>
          </w:tcPr>
          <w:p w14:paraId="31EBC1E9" w14:textId="6AF45C87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440" w:type="dxa"/>
          </w:tcPr>
          <w:p w14:paraId="3C7AE65B" w14:textId="0F795C32" w:rsidR="00117FB0" w:rsidRPr="00117FB0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1,688,5</w:t>
            </w:r>
            <w:r w:rsidR="00412F1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vAlign w:val="bottom"/>
          </w:tcPr>
          <w:p w14:paraId="51E3FB50" w14:textId="77777777" w:rsidR="00117FB0" w:rsidRPr="006E5E78" w:rsidRDefault="00117FB0" w:rsidP="00117FB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22D0621" w14:textId="222A1143" w:rsidR="00117FB0" w:rsidRPr="006E5E78" w:rsidRDefault="00117FB0" w:rsidP="0011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1,67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D25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D30BE6" w:rsidRPr="00B46472" w14:paraId="3022F920" w14:textId="2C148A6D" w:rsidTr="00C63705">
        <w:tc>
          <w:tcPr>
            <w:tcW w:w="6210" w:type="dxa"/>
            <w:vAlign w:val="bottom"/>
          </w:tcPr>
          <w:p w14:paraId="6C79254A" w14:textId="06DF3B16" w:rsidR="00D30BE6" w:rsidRDefault="00D30BE6" w:rsidP="00D30BE6">
            <w:pPr>
              <w:tabs>
                <w:tab w:val="clear" w:pos="227"/>
                <w:tab w:val="left" w:pos="345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8F4C1B9" w14:textId="5165BA9A" w:rsidR="00D30BE6" w:rsidRPr="006E5E78" w:rsidRDefault="00D30BE6" w:rsidP="00D30BE6">
            <w:pPr>
              <w:tabs>
                <w:tab w:val="clear" w:pos="227"/>
                <w:tab w:val="left" w:pos="345"/>
              </w:tabs>
              <w:ind w:left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7DAD8" w14:textId="77777777" w:rsidR="00D30BE6" w:rsidRPr="00117FB0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B89766" w14:textId="17E5C87F" w:rsidR="00117FB0" w:rsidRPr="00117FB0" w:rsidRDefault="00117FB0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(7,1</w:t>
            </w:r>
            <w:r w:rsidR="00412F1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117F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94D894" w14:textId="77777777" w:rsidR="00D30BE6" w:rsidRPr="006E5E78" w:rsidRDefault="00D30BE6" w:rsidP="00D30BE6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9DA83D" w14:textId="77777777" w:rsidR="00D30BE6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58C45" w14:textId="6C4C1D26" w:rsidR="00D30BE6" w:rsidRPr="006E5E78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D25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CD25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0BE6" w:rsidRPr="00B46472" w14:paraId="2F84487D" w14:textId="04555724" w:rsidTr="00C63705">
        <w:trPr>
          <w:trHeight w:val="70"/>
        </w:trPr>
        <w:tc>
          <w:tcPr>
            <w:tcW w:w="6210" w:type="dxa"/>
          </w:tcPr>
          <w:p w14:paraId="48BC1418" w14:textId="77777777" w:rsidR="00D30BE6" w:rsidRPr="006E5E78" w:rsidRDefault="00D30BE6" w:rsidP="00D30BE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5BC3E4" w14:textId="55600B7A" w:rsidR="00D30BE6" w:rsidRPr="00CD2519" w:rsidRDefault="00117FB0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1,681,359</w:t>
            </w:r>
          </w:p>
        </w:tc>
        <w:tc>
          <w:tcPr>
            <w:tcW w:w="236" w:type="dxa"/>
          </w:tcPr>
          <w:p w14:paraId="4577069A" w14:textId="77777777" w:rsidR="00D30BE6" w:rsidRPr="00CD2519" w:rsidRDefault="00D30BE6" w:rsidP="00D30B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24516B1" w14:textId="12F1132B" w:rsidR="00D30BE6" w:rsidRPr="006E5E78" w:rsidRDefault="00D30BE6" w:rsidP="00D3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D2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1,668,851</w:t>
            </w:r>
          </w:p>
        </w:tc>
      </w:tr>
    </w:tbl>
    <w:p w14:paraId="3B9DEB23" w14:textId="77777777"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D3420D">
          <w:headerReference w:type="default" r:id="rId12"/>
          <w:footerReference w:type="default" r:id="rId13"/>
          <w:pgSz w:w="11909" w:h="16834" w:code="9"/>
          <w:pgMar w:top="691" w:right="1019" w:bottom="576" w:left="1152" w:header="720" w:footer="720" w:gutter="0"/>
          <w:pgNumType w:start="17"/>
          <w:cols w:space="720"/>
          <w:docGrid w:linePitch="245"/>
        </w:sectPr>
      </w:pPr>
    </w:p>
    <w:p w14:paraId="51A197BD" w14:textId="5ECB2F0F" w:rsidR="00BB05A4" w:rsidRPr="00981687" w:rsidRDefault="003E5BB7" w:rsidP="00D9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81687">
        <w:rPr>
          <w:rFonts w:ascii="Angsana New" w:hAnsi="Angsana New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0</w:t>
      </w:r>
      <w:r w:rsidR="00BB05A4" w:rsidRPr="00981687">
        <w:rPr>
          <w:rFonts w:ascii="Angsana New" w:hAnsi="Angsana New"/>
          <w:b/>
          <w:bCs/>
          <w:sz w:val="30"/>
          <w:szCs w:val="30"/>
        </w:rPr>
        <w:tab/>
      </w:r>
      <w:r w:rsidR="00BB05A4" w:rsidRPr="00981687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0134659" w14:textId="77777777" w:rsidR="00445FA2" w:rsidRPr="00197AA7" w:rsidRDefault="00445FA2" w:rsidP="00FB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</w:rPr>
      </w:pPr>
    </w:p>
    <w:tbl>
      <w:tblPr>
        <w:tblW w:w="1414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55"/>
        <w:gridCol w:w="236"/>
        <w:gridCol w:w="1026"/>
        <w:gridCol w:w="251"/>
        <w:gridCol w:w="1224"/>
        <w:gridCol w:w="281"/>
        <w:gridCol w:w="1215"/>
        <w:gridCol w:w="236"/>
        <w:gridCol w:w="1621"/>
        <w:gridCol w:w="270"/>
        <w:gridCol w:w="1170"/>
        <w:gridCol w:w="266"/>
        <w:gridCol w:w="1257"/>
        <w:gridCol w:w="273"/>
        <w:gridCol w:w="1260"/>
      </w:tblGrid>
      <w:tr w:rsidR="003C3672" w:rsidRPr="00956A2A" w14:paraId="602264B1" w14:textId="77777777" w:rsidTr="00BF159E">
        <w:trPr>
          <w:trHeight w:hRule="exact" w:val="396"/>
        </w:trPr>
        <w:tc>
          <w:tcPr>
            <w:tcW w:w="3555" w:type="dxa"/>
          </w:tcPr>
          <w:p w14:paraId="33DC429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A38DA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14:paraId="5B5ED51B" w14:textId="6ED03DF2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E461A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2B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3C3672" w:rsidRPr="00956A2A" w14:paraId="1BE70BB3" w14:textId="77777777" w:rsidTr="00BF159E">
        <w:trPr>
          <w:trHeight w:hRule="exact" w:val="396"/>
        </w:trPr>
        <w:tc>
          <w:tcPr>
            <w:tcW w:w="3555" w:type="dxa"/>
          </w:tcPr>
          <w:p w14:paraId="506CEC1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834C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14:paraId="7C689618" w14:textId="1482AD29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39C560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1BB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365B253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636564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16938515" w14:textId="6755D8A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14:paraId="34652130" w14:textId="65DFC3B8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1" w:type="dxa"/>
          </w:tcPr>
          <w:p w14:paraId="26B70EDF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 w:val="restart"/>
          </w:tcPr>
          <w:p w14:paraId="2532CB22" w14:textId="77777777" w:rsid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D3DDFF" w14:textId="088D062E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5EF86ED4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7BC0AA22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42FAE5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5A7194EC" w14:textId="28A7A893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 ติดตั้งและ </w:t>
            </w:r>
          </w:p>
          <w:p w14:paraId="526AF534" w14:textId="77777777" w:rsidR="003C3672" w:rsidRPr="00956A2A" w:rsidRDefault="003C3672" w:rsidP="005D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C4DB311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2CA15C3D" w14:textId="2E3D47EC" w:rsidR="003C3672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CF23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5C546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6" w:type="dxa"/>
          </w:tcPr>
          <w:p w14:paraId="021F78EC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14:paraId="62CC5BCD" w14:textId="77777777" w:rsidR="00B134EC" w:rsidRPr="00956A2A" w:rsidRDefault="003C3672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118ED22" w14:textId="77777777" w:rsid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3A7AA56C" w14:textId="25E5EF45" w:rsidR="003C3672" w:rsidRP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3" w:type="dxa"/>
          </w:tcPr>
          <w:p w14:paraId="0E28EE4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41B355C3" w14:textId="344DD445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D52745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EDE140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6C438BA3" w14:textId="77777777" w:rsidTr="00BF159E">
        <w:trPr>
          <w:trHeight w:hRule="exact" w:val="434"/>
        </w:trPr>
        <w:tc>
          <w:tcPr>
            <w:tcW w:w="3555" w:type="dxa"/>
          </w:tcPr>
          <w:p w14:paraId="2F189B62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DCF26" w14:textId="77777777" w:rsidR="00956A2A" w:rsidRPr="00956A2A" w:rsidRDefault="00956A2A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vMerge/>
          </w:tcPr>
          <w:p w14:paraId="52D0C8C2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EB2A02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15B6E4AB" w14:textId="77777777" w:rsidR="00956A2A" w:rsidRPr="00956A2A" w:rsidRDefault="00956A2A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46F2833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765E938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0E820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4CC60B36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EC8F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3F8810E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1FD376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4A440B5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F73F20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0E18E631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5CA2BC4E" w14:textId="77777777" w:rsidTr="00BF159E">
        <w:trPr>
          <w:trHeight w:hRule="exact" w:val="335"/>
        </w:trPr>
        <w:tc>
          <w:tcPr>
            <w:tcW w:w="3555" w:type="dxa"/>
          </w:tcPr>
          <w:p w14:paraId="09B8956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9215A5" w14:textId="537CC260" w:rsidR="003C3672" w:rsidRPr="00956A2A" w:rsidRDefault="003C3672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0947DC1F" w14:textId="2FED6D9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4D44CF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7F9A0A1A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3828E3E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297B1AC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7E27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18078D94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F2FE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4B6D48D2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A8F780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2CFC9948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9138D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6B3EA091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34D00BF3" w14:textId="77777777" w:rsidTr="00BF159E">
        <w:trPr>
          <w:trHeight w:hRule="exact" w:val="396"/>
        </w:trPr>
        <w:tc>
          <w:tcPr>
            <w:tcW w:w="3555" w:type="dxa"/>
          </w:tcPr>
          <w:p w14:paraId="32733160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3D8288" w14:textId="77777777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083A049F" w14:textId="4B17E1C8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C3672" w:rsidRPr="00956A2A" w14:paraId="2EE765C6" w14:textId="77777777" w:rsidTr="00BF159E">
        <w:trPr>
          <w:trHeight w:hRule="exact" w:val="396"/>
        </w:trPr>
        <w:tc>
          <w:tcPr>
            <w:tcW w:w="3555" w:type="dxa"/>
          </w:tcPr>
          <w:p w14:paraId="2C6727FE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5C466B9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C761664" w14:textId="48C5832F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945A90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7191C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FF2A09D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0883B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B21E22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33AD49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AA7AF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F9D9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D4DC9D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446E47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84796B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D231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BA6" w:rsidRPr="00956A2A" w14:paraId="79F1E8AB" w14:textId="77777777" w:rsidTr="00BF159E">
        <w:trPr>
          <w:trHeight w:hRule="exact" w:val="362"/>
        </w:trPr>
        <w:tc>
          <w:tcPr>
            <w:tcW w:w="3555" w:type="dxa"/>
            <w:shd w:val="clear" w:color="auto" w:fill="auto"/>
          </w:tcPr>
          <w:p w14:paraId="619FFBCC" w14:textId="1ADFE397" w:rsidR="00A65BA6" w:rsidRPr="009954BF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right="-102" w:hanging="120"/>
              <w:rPr>
                <w:rFonts w:ascii="Angsana New" w:hAnsi="Angsana New"/>
                <w:sz w:val="30"/>
                <w:szCs w:val="30"/>
              </w:rPr>
            </w:pPr>
            <w:r w:rsidRPr="009954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954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954BF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954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22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2F133B0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18BBA0B" w14:textId="1B76E5D6" w:rsidR="00A65BA6" w:rsidRPr="00EE22D9" w:rsidRDefault="00EE22D9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 w:rsidRPr="00EE22D9">
              <w:rPr>
                <w:rFonts w:ascii="Angsana New" w:hAnsi="Angsana New" w:hint="cs"/>
                <w:sz w:val="30"/>
                <w:szCs w:val="30"/>
              </w:rPr>
              <w:t>63,706</w:t>
            </w:r>
          </w:p>
        </w:tc>
        <w:tc>
          <w:tcPr>
            <w:tcW w:w="251" w:type="dxa"/>
            <w:shd w:val="clear" w:color="auto" w:fill="auto"/>
          </w:tcPr>
          <w:p w14:paraId="786D1847" w14:textId="77777777" w:rsidR="00A65BA6" w:rsidRPr="00EE22D9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C49454C" w14:textId="1C8F006F" w:rsidR="00A65BA6" w:rsidRPr="00EE22D9" w:rsidRDefault="00EE22D9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EE22D9">
              <w:rPr>
                <w:rFonts w:ascii="Angsana New" w:hAnsi="Angsana New" w:hint="cs"/>
                <w:sz w:val="30"/>
                <w:szCs w:val="30"/>
              </w:rPr>
              <w:t>2,652,817</w:t>
            </w:r>
          </w:p>
        </w:tc>
        <w:tc>
          <w:tcPr>
            <w:tcW w:w="281" w:type="dxa"/>
            <w:shd w:val="clear" w:color="auto" w:fill="auto"/>
          </w:tcPr>
          <w:p w14:paraId="71F41E7E" w14:textId="77777777" w:rsidR="00A65BA6" w:rsidRPr="00EE22D9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D42B638" w14:textId="53AD418D" w:rsidR="00A65BA6" w:rsidRPr="00EE22D9" w:rsidRDefault="00EE22D9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E22D9">
              <w:rPr>
                <w:rFonts w:ascii="Angsana New" w:hAnsi="Angsana New"/>
                <w:sz w:val="30"/>
                <w:szCs w:val="30"/>
              </w:rPr>
              <w:t>13,097,110</w:t>
            </w:r>
          </w:p>
        </w:tc>
        <w:tc>
          <w:tcPr>
            <w:tcW w:w="236" w:type="dxa"/>
            <w:shd w:val="clear" w:color="auto" w:fill="auto"/>
          </w:tcPr>
          <w:p w14:paraId="4355524B" w14:textId="77777777" w:rsidR="00A65BA6" w:rsidRPr="00EE22D9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3B42D9D1" w14:textId="156B58FD" w:rsidR="00A65BA6" w:rsidRPr="00EE22D9" w:rsidRDefault="00EE22D9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E22D9">
              <w:rPr>
                <w:rFonts w:ascii="Angsana New" w:hAnsi="Angsana New"/>
                <w:sz w:val="30"/>
                <w:szCs w:val="30"/>
              </w:rPr>
              <w:t>275,208</w:t>
            </w:r>
          </w:p>
        </w:tc>
        <w:tc>
          <w:tcPr>
            <w:tcW w:w="270" w:type="dxa"/>
            <w:shd w:val="clear" w:color="auto" w:fill="auto"/>
          </w:tcPr>
          <w:p w14:paraId="0EAB0736" w14:textId="77777777" w:rsidR="00A65BA6" w:rsidRPr="00EE22D9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4065C1" w14:textId="6134C930" w:rsidR="00A65BA6" w:rsidRPr="00EE22D9" w:rsidRDefault="00EE22D9" w:rsidP="005B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E22D9">
              <w:rPr>
                <w:rFonts w:ascii="Angsana New" w:hAnsi="Angsana New" w:hint="cs"/>
                <w:sz w:val="30"/>
                <w:szCs w:val="30"/>
              </w:rPr>
              <w:t>10,088</w:t>
            </w:r>
          </w:p>
        </w:tc>
        <w:tc>
          <w:tcPr>
            <w:tcW w:w="266" w:type="dxa"/>
            <w:shd w:val="clear" w:color="auto" w:fill="auto"/>
          </w:tcPr>
          <w:p w14:paraId="0B8C6D5D" w14:textId="77777777" w:rsidR="00A65BA6" w:rsidRPr="00EE22D9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254C50DE" w14:textId="63B78DB1" w:rsidR="00A65BA6" w:rsidRPr="00EE22D9" w:rsidRDefault="00EE22D9" w:rsidP="00B1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22D9">
              <w:rPr>
                <w:rFonts w:ascii="Angsana New" w:hAnsi="Angsana New" w:hint="cs"/>
                <w:sz w:val="30"/>
                <w:szCs w:val="30"/>
              </w:rPr>
              <w:t>31,929</w:t>
            </w:r>
          </w:p>
        </w:tc>
        <w:tc>
          <w:tcPr>
            <w:tcW w:w="273" w:type="dxa"/>
            <w:shd w:val="clear" w:color="auto" w:fill="auto"/>
          </w:tcPr>
          <w:p w14:paraId="7BC72472" w14:textId="77777777" w:rsidR="00A65BA6" w:rsidRPr="00EE22D9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CE146A" w14:textId="1CE2E25E" w:rsidR="00A65BA6" w:rsidRPr="00EE22D9" w:rsidRDefault="00EE22D9" w:rsidP="00E0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EE22D9">
              <w:rPr>
                <w:rFonts w:ascii="Angsana New" w:hAnsi="Angsana New" w:hint="cs"/>
                <w:sz w:val="30"/>
                <w:szCs w:val="30"/>
              </w:rPr>
              <w:t>16,130,85</w:t>
            </w:r>
            <w:r w:rsidRPr="00EE22D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E22D9" w:rsidRPr="00956A2A" w14:paraId="4F6ECDBD" w14:textId="77777777" w:rsidTr="00BF159E">
        <w:trPr>
          <w:trHeight w:hRule="exact" w:val="380"/>
        </w:trPr>
        <w:tc>
          <w:tcPr>
            <w:tcW w:w="3555" w:type="dxa"/>
            <w:shd w:val="clear" w:color="auto" w:fill="auto"/>
          </w:tcPr>
          <w:p w14:paraId="78260015" w14:textId="5AC15F84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</w:tcPr>
          <w:p w14:paraId="64DE2395" w14:textId="77777777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907F202" w14:textId="0EBBCDE0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0DBF944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1F66492" w14:textId="01EFDC3F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35C60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81" w:type="dxa"/>
            <w:shd w:val="clear" w:color="auto" w:fill="auto"/>
          </w:tcPr>
          <w:p w14:paraId="347CF7BA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93872E0" w14:textId="77C80DC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14,572</w:t>
            </w:r>
          </w:p>
        </w:tc>
        <w:tc>
          <w:tcPr>
            <w:tcW w:w="236" w:type="dxa"/>
            <w:shd w:val="clear" w:color="auto" w:fill="auto"/>
          </w:tcPr>
          <w:p w14:paraId="459BC478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03CCFD86" w14:textId="462C1162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14,032</w:t>
            </w:r>
          </w:p>
        </w:tc>
        <w:tc>
          <w:tcPr>
            <w:tcW w:w="270" w:type="dxa"/>
            <w:shd w:val="clear" w:color="auto" w:fill="auto"/>
          </w:tcPr>
          <w:p w14:paraId="6A26AD8E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DD2369" w14:textId="5A41C2BB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6A45288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68FEE7A5" w14:textId="33CD5D86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6F3">
              <w:rPr>
                <w:rFonts w:ascii="Angsana New" w:hAnsi="Angsana New"/>
                <w:sz w:val="30"/>
                <w:szCs w:val="30"/>
              </w:rPr>
              <w:t>124,728</w:t>
            </w:r>
          </w:p>
        </w:tc>
        <w:tc>
          <w:tcPr>
            <w:tcW w:w="273" w:type="dxa"/>
            <w:shd w:val="clear" w:color="auto" w:fill="auto"/>
          </w:tcPr>
          <w:p w14:paraId="1609A6A5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4ACB88" w14:textId="0352BD86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1C2E32">
              <w:rPr>
                <w:rFonts w:ascii="Angsana New" w:hAnsi="Angsana New"/>
                <w:sz w:val="30"/>
                <w:szCs w:val="30"/>
              </w:rPr>
              <w:t>153,447</w:t>
            </w:r>
          </w:p>
        </w:tc>
      </w:tr>
      <w:tr w:rsidR="00EE22D9" w:rsidRPr="00956A2A" w14:paraId="55E0ABC3" w14:textId="77777777" w:rsidTr="00BF159E">
        <w:trPr>
          <w:trHeight w:hRule="exact" w:val="380"/>
        </w:trPr>
        <w:tc>
          <w:tcPr>
            <w:tcW w:w="3555" w:type="dxa"/>
          </w:tcPr>
          <w:p w14:paraId="6B265897" w14:textId="477A302E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39219C6E" w14:textId="77777777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7B004D" w14:textId="06451311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EC769BB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3300A05" w14:textId="49D13769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35C60">
              <w:rPr>
                <w:rFonts w:ascii="Angsana New" w:hAnsi="Angsana New"/>
                <w:sz w:val="30"/>
                <w:szCs w:val="30"/>
              </w:rPr>
              <w:t>2,961</w:t>
            </w:r>
          </w:p>
        </w:tc>
        <w:tc>
          <w:tcPr>
            <w:tcW w:w="281" w:type="dxa"/>
          </w:tcPr>
          <w:p w14:paraId="04FD288D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F096EAD" w14:textId="27891A19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50,709</w:t>
            </w:r>
          </w:p>
        </w:tc>
        <w:tc>
          <w:tcPr>
            <w:tcW w:w="236" w:type="dxa"/>
          </w:tcPr>
          <w:p w14:paraId="27E7F1AA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82EC254" w14:textId="0E2EE1F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3,020</w:t>
            </w:r>
          </w:p>
        </w:tc>
        <w:tc>
          <w:tcPr>
            <w:tcW w:w="270" w:type="dxa"/>
          </w:tcPr>
          <w:p w14:paraId="04E1D381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BBE2C" w14:textId="79B8B841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43B94AC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C35988" w14:textId="08D0ED8B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6F3">
              <w:rPr>
                <w:rFonts w:ascii="Angsana New" w:hAnsi="Angsana New"/>
                <w:sz w:val="30"/>
                <w:szCs w:val="30"/>
              </w:rPr>
              <w:t>(56,690)</w:t>
            </w:r>
          </w:p>
        </w:tc>
        <w:tc>
          <w:tcPr>
            <w:tcW w:w="273" w:type="dxa"/>
          </w:tcPr>
          <w:p w14:paraId="1D4EA873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108EF" w14:textId="6F16DA7F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22D9" w:rsidRPr="00956A2A" w14:paraId="76FF4E3F" w14:textId="77777777" w:rsidTr="00BF159E">
        <w:trPr>
          <w:trHeight w:hRule="exact" w:val="380"/>
        </w:trPr>
        <w:tc>
          <w:tcPr>
            <w:tcW w:w="3555" w:type="dxa"/>
          </w:tcPr>
          <w:p w14:paraId="2D493753" w14:textId="35973DC3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6CDC2BD0" w14:textId="43433995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589C166" w14:textId="72CD646D" w:rsidR="00EE22D9" w:rsidRPr="008814A3" w:rsidRDefault="00EE22D9" w:rsidP="0078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99"/>
              <w:rPr>
                <w:rFonts w:ascii="Angsana New" w:hAnsi="Angsana New"/>
                <w:sz w:val="30"/>
                <w:szCs w:val="30"/>
              </w:rPr>
            </w:pPr>
            <w:r w:rsidRPr="000D5C7F">
              <w:rPr>
                <w:rFonts w:ascii="Angsana New" w:hAnsi="Angsana New"/>
                <w:sz w:val="30"/>
                <w:szCs w:val="30"/>
              </w:rPr>
              <w:t>(375)</w:t>
            </w:r>
          </w:p>
        </w:tc>
        <w:tc>
          <w:tcPr>
            <w:tcW w:w="251" w:type="dxa"/>
          </w:tcPr>
          <w:p w14:paraId="20CD4331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97802B" w14:textId="2D084328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35C60">
              <w:rPr>
                <w:rFonts w:ascii="Angsana New" w:hAnsi="Angsana New"/>
                <w:sz w:val="30"/>
                <w:szCs w:val="30"/>
              </w:rPr>
              <w:t>(6,740)</w:t>
            </w:r>
          </w:p>
        </w:tc>
        <w:tc>
          <w:tcPr>
            <w:tcW w:w="281" w:type="dxa"/>
          </w:tcPr>
          <w:p w14:paraId="381CFBDD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AF72C12" w14:textId="2BACE714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(488,945)</w:t>
            </w:r>
          </w:p>
        </w:tc>
        <w:tc>
          <w:tcPr>
            <w:tcW w:w="236" w:type="dxa"/>
          </w:tcPr>
          <w:p w14:paraId="07627FC4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68CC31C8" w14:textId="113E950C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(5,114)</w:t>
            </w:r>
          </w:p>
        </w:tc>
        <w:tc>
          <w:tcPr>
            <w:tcW w:w="270" w:type="dxa"/>
          </w:tcPr>
          <w:p w14:paraId="7C9EAC9B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0A62D" w14:textId="027A005F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B146F3">
              <w:rPr>
                <w:rFonts w:ascii="Angsana New" w:hAnsi="Angsana New"/>
                <w:sz w:val="30"/>
                <w:szCs w:val="30"/>
              </w:rPr>
              <w:t>(1,111)</w:t>
            </w:r>
          </w:p>
        </w:tc>
        <w:tc>
          <w:tcPr>
            <w:tcW w:w="266" w:type="dxa"/>
          </w:tcPr>
          <w:p w14:paraId="2703ED88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CBC4482" w14:textId="768A76BB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D9D21B8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3584C" w14:textId="61FD4F23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1C2E32">
              <w:rPr>
                <w:rFonts w:ascii="Angsana New" w:hAnsi="Angsana New"/>
                <w:sz w:val="30"/>
                <w:szCs w:val="30"/>
              </w:rPr>
              <w:t>(502,285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22D9" w:rsidRPr="00956A2A" w14:paraId="13F6A0EE" w14:textId="77777777" w:rsidTr="00BF159E">
        <w:trPr>
          <w:trHeight w:hRule="exact" w:val="849"/>
        </w:trPr>
        <w:tc>
          <w:tcPr>
            <w:tcW w:w="3555" w:type="dxa"/>
            <w:shd w:val="clear" w:color="auto" w:fill="auto"/>
          </w:tcPr>
          <w:p w14:paraId="50435512" w14:textId="7AC0DFC4" w:rsidR="00EE22D9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3CFD6AEE" w14:textId="6A73841D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B1B5781" w14:textId="77777777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5C27C95" w14:textId="77777777" w:rsidR="00EE22D9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FBF5BD" w14:textId="4C1110E8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D5C7F">
              <w:rPr>
                <w:rFonts w:ascii="Angsana New" w:hAnsi="Angsana New"/>
                <w:b/>
                <w:bCs/>
                <w:sz w:val="30"/>
                <w:szCs w:val="30"/>
              </w:rPr>
              <w:t>63,331</w:t>
            </w:r>
          </w:p>
        </w:tc>
        <w:tc>
          <w:tcPr>
            <w:tcW w:w="251" w:type="dxa"/>
            <w:shd w:val="clear" w:color="auto" w:fill="auto"/>
          </w:tcPr>
          <w:p w14:paraId="3D0F463A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00BB1D" w14:textId="77777777" w:rsidR="00EE22D9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05EE7F" w14:textId="513233F9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35C60">
              <w:rPr>
                <w:rFonts w:ascii="Angsana New" w:hAnsi="Angsana New"/>
                <w:b/>
                <w:bCs/>
                <w:sz w:val="30"/>
                <w:szCs w:val="30"/>
              </w:rPr>
              <w:t>2,649,153</w:t>
            </w:r>
          </w:p>
        </w:tc>
        <w:tc>
          <w:tcPr>
            <w:tcW w:w="281" w:type="dxa"/>
            <w:shd w:val="clear" w:color="auto" w:fill="auto"/>
          </w:tcPr>
          <w:p w14:paraId="149B464C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09010D3A" w14:textId="77777777" w:rsidR="00EE22D9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E48204" w14:textId="4D17115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A1D">
              <w:rPr>
                <w:rFonts w:ascii="Angsana New" w:hAnsi="Angsana New"/>
                <w:b/>
                <w:bCs/>
                <w:sz w:val="30"/>
                <w:szCs w:val="30"/>
              </w:rPr>
              <w:t>12,673,446</w:t>
            </w:r>
          </w:p>
        </w:tc>
        <w:tc>
          <w:tcPr>
            <w:tcW w:w="236" w:type="dxa"/>
            <w:shd w:val="clear" w:color="auto" w:fill="auto"/>
          </w:tcPr>
          <w:p w14:paraId="105C93F8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</w:tcPr>
          <w:p w14:paraId="2A08D716" w14:textId="77777777" w:rsidR="00EE22D9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A553A1" w14:textId="08651CA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b/>
                <w:bCs/>
                <w:sz w:val="30"/>
                <w:szCs w:val="30"/>
              </w:rPr>
              <w:t>287,146</w:t>
            </w:r>
          </w:p>
        </w:tc>
        <w:tc>
          <w:tcPr>
            <w:tcW w:w="270" w:type="dxa"/>
            <w:shd w:val="clear" w:color="auto" w:fill="auto"/>
          </w:tcPr>
          <w:p w14:paraId="43862CB7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0C6CE7" w14:textId="77777777" w:rsidR="00EE22D9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6E5189" w14:textId="3030251C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B146F3">
              <w:rPr>
                <w:rFonts w:ascii="Angsana New" w:hAnsi="Angsana New"/>
                <w:b/>
                <w:bCs/>
                <w:sz w:val="30"/>
                <w:szCs w:val="30"/>
              </w:rPr>
              <w:t>8,977</w:t>
            </w:r>
          </w:p>
        </w:tc>
        <w:tc>
          <w:tcPr>
            <w:tcW w:w="266" w:type="dxa"/>
            <w:shd w:val="clear" w:color="auto" w:fill="auto"/>
          </w:tcPr>
          <w:p w14:paraId="5C3A9B35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2107FCBD" w14:textId="77777777" w:rsidR="00EE22D9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612110" w14:textId="71BAA990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6F3">
              <w:rPr>
                <w:rFonts w:ascii="Angsana New" w:hAnsi="Angsana New"/>
                <w:b/>
                <w:bCs/>
                <w:sz w:val="30"/>
                <w:szCs w:val="30"/>
              </w:rPr>
              <w:t>99,967</w:t>
            </w:r>
          </w:p>
        </w:tc>
        <w:tc>
          <w:tcPr>
            <w:tcW w:w="273" w:type="dxa"/>
            <w:shd w:val="clear" w:color="auto" w:fill="auto"/>
          </w:tcPr>
          <w:p w14:paraId="5C3E305D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A3728D" w14:textId="77777777" w:rsidR="00EE22D9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D2398C" w14:textId="4A77A93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C2E32">
              <w:rPr>
                <w:rFonts w:ascii="Angsana New" w:hAnsi="Angsana New"/>
                <w:b/>
                <w:bCs/>
                <w:sz w:val="30"/>
                <w:szCs w:val="30"/>
              </w:rPr>
              <w:t>15,782,020</w:t>
            </w:r>
          </w:p>
        </w:tc>
      </w:tr>
      <w:tr w:rsidR="00EE22D9" w:rsidRPr="00956A2A" w14:paraId="02C16C7E" w14:textId="77777777" w:rsidTr="00BF159E">
        <w:trPr>
          <w:trHeight w:hRule="exact" w:val="380"/>
        </w:trPr>
        <w:tc>
          <w:tcPr>
            <w:tcW w:w="3555" w:type="dxa"/>
            <w:shd w:val="clear" w:color="auto" w:fill="auto"/>
          </w:tcPr>
          <w:p w14:paraId="5F61BF5C" w14:textId="4543AE32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</w:tcPr>
          <w:p w14:paraId="7F55F081" w14:textId="77777777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3F70C41" w14:textId="3FE8549C" w:rsidR="00EE22D9" w:rsidRPr="008814A3" w:rsidRDefault="000E362B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79DFFAA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36605BD" w14:textId="11A18B7B" w:rsidR="00EE22D9" w:rsidRPr="008814A3" w:rsidRDefault="00C7128F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BF6C334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4AB8DCA" w14:textId="4EA41D3D" w:rsidR="00EE22D9" w:rsidRPr="008814A3" w:rsidRDefault="00120BB5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10,085</w:t>
            </w:r>
          </w:p>
        </w:tc>
        <w:tc>
          <w:tcPr>
            <w:tcW w:w="236" w:type="dxa"/>
            <w:shd w:val="clear" w:color="auto" w:fill="auto"/>
          </w:tcPr>
          <w:p w14:paraId="046B4771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22A0715A" w14:textId="4A73255C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5,569</w:t>
            </w:r>
          </w:p>
        </w:tc>
        <w:tc>
          <w:tcPr>
            <w:tcW w:w="270" w:type="dxa"/>
            <w:shd w:val="clear" w:color="auto" w:fill="auto"/>
          </w:tcPr>
          <w:p w14:paraId="00293F20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674F4B" w14:textId="2B12E0F7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B59D195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FCA011E" w14:textId="48FDC4BB" w:rsidR="00EE22D9" w:rsidRPr="008814A3" w:rsidRDefault="000A5FE1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218,898</w:t>
            </w:r>
          </w:p>
        </w:tc>
        <w:tc>
          <w:tcPr>
            <w:tcW w:w="273" w:type="dxa"/>
            <w:shd w:val="clear" w:color="auto" w:fill="auto"/>
          </w:tcPr>
          <w:p w14:paraId="6399BA62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901D51" w14:textId="3B574019" w:rsidR="00EE22D9" w:rsidRPr="008814A3" w:rsidRDefault="000A5FE1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234,552</w:t>
            </w:r>
          </w:p>
        </w:tc>
      </w:tr>
      <w:tr w:rsidR="00EE22D9" w:rsidRPr="00956A2A" w14:paraId="4FDB59CC" w14:textId="77777777" w:rsidTr="00BF159E">
        <w:trPr>
          <w:trHeight w:hRule="exact" w:val="362"/>
        </w:trPr>
        <w:tc>
          <w:tcPr>
            <w:tcW w:w="3555" w:type="dxa"/>
          </w:tcPr>
          <w:p w14:paraId="73A064D2" w14:textId="4A8CD57C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3FDC05ED" w14:textId="77777777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B48C466" w14:textId="4F02C82D" w:rsidR="00EE22D9" w:rsidRPr="008814A3" w:rsidRDefault="000E362B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1A35D7C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346558F" w14:textId="58253727" w:rsidR="00EE22D9" w:rsidRPr="008814A3" w:rsidRDefault="007E3D3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7128F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81" w:type="dxa"/>
          </w:tcPr>
          <w:p w14:paraId="4C4D1DEC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81D1CF" w14:textId="12C728D4" w:rsidR="00EE22D9" w:rsidRPr="008814A3" w:rsidRDefault="00120BB5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162,840</w:t>
            </w:r>
          </w:p>
        </w:tc>
        <w:tc>
          <w:tcPr>
            <w:tcW w:w="236" w:type="dxa"/>
          </w:tcPr>
          <w:p w14:paraId="205ABB55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3D16A25" w14:textId="6D4D4512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  <w:tc>
          <w:tcPr>
            <w:tcW w:w="270" w:type="dxa"/>
          </w:tcPr>
          <w:p w14:paraId="23E1E51C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F2A95" w14:textId="0E4D39FA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2B14D93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F9EA21" w14:textId="537B38EA" w:rsidR="00EE22D9" w:rsidRPr="008814A3" w:rsidRDefault="000A5FE1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(168,438)</w:t>
            </w:r>
          </w:p>
        </w:tc>
        <w:tc>
          <w:tcPr>
            <w:tcW w:w="273" w:type="dxa"/>
          </w:tcPr>
          <w:p w14:paraId="5C97B2C7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25E60" w14:textId="1D42C272" w:rsidR="00EE22D9" w:rsidRPr="008814A3" w:rsidRDefault="000A5FE1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22D9" w:rsidRPr="00A65BA6" w14:paraId="5807A87A" w14:textId="77777777" w:rsidTr="00BF159E">
        <w:trPr>
          <w:trHeight w:hRule="exact" w:val="362"/>
        </w:trPr>
        <w:tc>
          <w:tcPr>
            <w:tcW w:w="3555" w:type="dxa"/>
          </w:tcPr>
          <w:p w14:paraId="0FE1C1CE" w14:textId="53BD0D18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7591BAEC" w14:textId="77777777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D4A86B" w14:textId="1ECF5A3C" w:rsidR="00EE22D9" w:rsidRPr="001B7F7D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34DEDA3" w14:textId="7AF1D616" w:rsidR="00EE22D9" w:rsidRPr="008814A3" w:rsidRDefault="00EE22D9" w:rsidP="001B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234BF" w14:textId="13C5727C" w:rsidR="00EE22D9" w:rsidRPr="008814A3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CCE5581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20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2B33911" w14:textId="7F1DCCA3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(768,281)</w:t>
            </w:r>
          </w:p>
        </w:tc>
        <w:tc>
          <w:tcPr>
            <w:tcW w:w="236" w:type="dxa"/>
          </w:tcPr>
          <w:p w14:paraId="00A0F6C1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A26F8B8" w14:textId="0A3A8B8C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(4,469)</w:t>
            </w:r>
          </w:p>
        </w:tc>
        <w:tc>
          <w:tcPr>
            <w:tcW w:w="270" w:type="dxa"/>
          </w:tcPr>
          <w:p w14:paraId="042083F0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724C00" w14:textId="0B50403A" w:rsidR="00EE22D9" w:rsidRPr="008814A3" w:rsidRDefault="00006A55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1DA9695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CFB243" w14:textId="39434E63" w:rsidR="00EE22D9" w:rsidRPr="008814A3" w:rsidRDefault="000A5FE1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F68FE8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B6968" w14:textId="321EC14A" w:rsidR="00EE22D9" w:rsidRPr="008814A3" w:rsidRDefault="000A5FE1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(772,750)</w:t>
            </w:r>
          </w:p>
        </w:tc>
      </w:tr>
      <w:tr w:rsidR="00EE22D9" w:rsidRPr="00956A2A" w14:paraId="4AD97C86" w14:textId="77777777" w:rsidTr="00BF159E">
        <w:trPr>
          <w:trHeight w:hRule="exact" w:val="396"/>
        </w:trPr>
        <w:tc>
          <w:tcPr>
            <w:tcW w:w="3555" w:type="dxa"/>
          </w:tcPr>
          <w:p w14:paraId="5EB52D96" w14:textId="58C18D77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1488A3B" w14:textId="77777777" w:rsidR="00EE22D9" w:rsidRPr="00956A2A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7A2BD10" w14:textId="2291F9B5" w:rsidR="00EE22D9" w:rsidRPr="008814A3" w:rsidRDefault="00120BB5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2633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,331</w:t>
            </w:r>
          </w:p>
        </w:tc>
        <w:tc>
          <w:tcPr>
            <w:tcW w:w="251" w:type="dxa"/>
          </w:tcPr>
          <w:p w14:paraId="693C0C64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B442A7" w14:textId="76867274" w:rsidR="00EE22D9" w:rsidRPr="008814A3" w:rsidRDefault="00120BB5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2,651,440</w:t>
            </w:r>
          </w:p>
        </w:tc>
        <w:tc>
          <w:tcPr>
            <w:tcW w:w="281" w:type="dxa"/>
          </w:tcPr>
          <w:p w14:paraId="016DD0D8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6CF1AF94" w14:textId="434ABDF0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12,078,090</w:t>
            </w:r>
          </w:p>
        </w:tc>
        <w:tc>
          <w:tcPr>
            <w:tcW w:w="236" w:type="dxa"/>
          </w:tcPr>
          <w:p w14:paraId="0EE9BB0E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37B9B186" w14:textId="6ADFE9A2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291,557</w:t>
            </w:r>
          </w:p>
        </w:tc>
        <w:tc>
          <w:tcPr>
            <w:tcW w:w="270" w:type="dxa"/>
          </w:tcPr>
          <w:p w14:paraId="69DC2650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B6B397" w14:textId="2C24A1BC" w:rsidR="00EE22D9" w:rsidRPr="008814A3" w:rsidRDefault="00E7716D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8,977</w:t>
            </w:r>
          </w:p>
        </w:tc>
        <w:tc>
          <w:tcPr>
            <w:tcW w:w="266" w:type="dxa"/>
          </w:tcPr>
          <w:p w14:paraId="25146A3E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B3CA3D1" w14:textId="2303A65E" w:rsidR="00EE22D9" w:rsidRPr="008814A3" w:rsidRDefault="000A5FE1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150,427</w:t>
            </w:r>
          </w:p>
        </w:tc>
        <w:tc>
          <w:tcPr>
            <w:tcW w:w="273" w:type="dxa"/>
          </w:tcPr>
          <w:p w14:paraId="006553DC" w14:textId="77777777" w:rsidR="00EE22D9" w:rsidRPr="008814A3" w:rsidRDefault="00EE22D9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EC49C" w14:textId="60428FC4" w:rsidR="00EE22D9" w:rsidRPr="008814A3" w:rsidRDefault="000A5FE1" w:rsidP="00E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15,243,822</w:t>
            </w:r>
          </w:p>
        </w:tc>
      </w:tr>
    </w:tbl>
    <w:p w14:paraId="180E397A" w14:textId="77777777" w:rsidR="00430F53" w:rsidRPr="00FB3997" w:rsidRDefault="00430F53" w:rsidP="00A6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20"/>
        </w:tabs>
        <w:ind w:left="-108" w:right="-120"/>
        <w:rPr>
          <w:rFonts w:asciiTheme="majorBidi" w:hAnsiTheme="majorBidi" w:cstheme="majorBidi"/>
          <w:sz w:val="16"/>
          <w:szCs w:val="16"/>
        </w:rPr>
      </w:pPr>
      <w:r w:rsidRPr="00FB3997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1417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55"/>
        <w:gridCol w:w="270"/>
        <w:gridCol w:w="983"/>
        <w:gridCol w:w="7"/>
        <w:gridCol w:w="29"/>
        <w:gridCol w:w="207"/>
        <w:gridCol w:w="20"/>
        <w:gridCol w:w="9"/>
        <w:gridCol w:w="1250"/>
        <w:gridCol w:w="19"/>
        <w:gridCol w:w="251"/>
        <w:gridCol w:w="19"/>
        <w:gridCol w:w="1178"/>
        <w:gridCol w:w="19"/>
        <w:gridCol w:w="224"/>
        <w:gridCol w:w="12"/>
        <w:gridCol w:w="1604"/>
        <w:gridCol w:w="19"/>
        <w:gridCol w:w="220"/>
        <w:gridCol w:w="19"/>
        <w:gridCol w:w="1160"/>
        <w:gridCol w:w="19"/>
        <w:gridCol w:w="292"/>
        <w:gridCol w:w="1260"/>
        <w:gridCol w:w="270"/>
        <w:gridCol w:w="7"/>
        <w:gridCol w:w="1236"/>
        <w:gridCol w:w="17"/>
      </w:tblGrid>
      <w:tr w:rsidR="004B5505" w:rsidRPr="00956A2A" w14:paraId="65A93044" w14:textId="77777777" w:rsidTr="00BF159E">
        <w:trPr>
          <w:gridAfter w:val="1"/>
          <w:wAfter w:w="17" w:type="dxa"/>
          <w:trHeight w:hRule="exact" w:val="396"/>
        </w:trPr>
        <w:tc>
          <w:tcPr>
            <w:tcW w:w="3555" w:type="dxa"/>
          </w:tcPr>
          <w:p w14:paraId="668EFF1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943A0" w14:textId="77777777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33" w:type="dxa"/>
            <w:gridSpan w:val="25"/>
          </w:tcPr>
          <w:p w14:paraId="16DE3523" w14:textId="68E9A4B4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E461A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505" w:rsidRPr="00956A2A" w14:paraId="60BFF318" w14:textId="77777777" w:rsidTr="00BF159E">
        <w:trPr>
          <w:trHeight w:hRule="exact" w:val="403"/>
        </w:trPr>
        <w:tc>
          <w:tcPr>
            <w:tcW w:w="3555" w:type="dxa"/>
          </w:tcPr>
          <w:p w14:paraId="16D2562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38C028" w14:textId="77777777" w:rsidR="004B5505" w:rsidRPr="00956A2A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gridSpan w:val="3"/>
            <w:vMerge w:val="restart"/>
          </w:tcPr>
          <w:p w14:paraId="2BAFD382" w14:textId="1BD884B0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6710ED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1EC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gridSpan w:val="3"/>
          </w:tcPr>
          <w:p w14:paraId="48E44501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 w:val="restart"/>
          </w:tcPr>
          <w:p w14:paraId="42372937" w14:textId="77777777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1D1DA55B" w14:textId="054720BF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  <w:gridSpan w:val="2"/>
          </w:tcPr>
          <w:p w14:paraId="155D443E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 w:val="restart"/>
          </w:tcPr>
          <w:p w14:paraId="6077DA19" w14:textId="77777777" w:rsidR="00956A2A" w:rsidRDefault="00956A2A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EA941" w14:textId="5934FA6C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71AFE05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  <w:gridSpan w:val="2"/>
          </w:tcPr>
          <w:p w14:paraId="033ED050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49463537" w14:textId="77777777" w:rsid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3AAD2DB4" w14:textId="25744856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20BF1AE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  <w:gridSpan w:val="2"/>
          </w:tcPr>
          <w:p w14:paraId="5E78A2F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 w:val="restart"/>
          </w:tcPr>
          <w:p w14:paraId="133BD1EB" w14:textId="7907DE69" w:rsidR="004B5505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EC53D0" w14:textId="77777777" w:rsidR="00956A2A" w:rsidRPr="00956A2A" w:rsidRDefault="00956A2A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F0D1A0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2" w:type="dxa"/>
          </w:tcPr>
          <w:p w14:paraId="49A6DC3D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1D4B3729" w14:textId="77777777" w:rsidR="00FB6F01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5171AD7" w14:textId="7A6B10A8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</w:t>
            </w:r>
            <w:r w:rsidR="00956A2A" w:rsidRPr="00956A2A">
              <w:rPr>
                <w:rFonts w:ascii="Angsana New" w:hAnsi="Angsana New"/>
                <w:sz w:val="30"/>
                <w:szCs w:val="30"/>
                <w:cs/>
              </w:rPr>
              <w:t>ง</w:t>
            </w:r>
          </w:p>
          <w:p w14:paraId="4B8D6C1F" w14:textId="08AB625C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14:paraId="0B79C3DF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 w:val="restart"/>
          </w:tcPr>
          <w:p w14:paraId="381F0B7F" w14:textId="626D51E4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EB82FA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08DAD6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2FE91507" w14:textId="77777777" w:rsidTr="00BF159E">
        <w:trPr>
          <w:trHeight w:hRule="exact" w:val="398"/>
        </w:trPr>
        <w:tc>
          <w:tcPr>
            <w:tcW w:w="3555" w:type="dxa"/>
          </w:tcPr>
          <w:p w14:paraId="6D8B4785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4398C7" w14:textId="77777777" w:rsidR="00956A2A" w:rsidRPr="00956A2A" w:rsidRDefault="00956A2A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3"/>
            <w:vMerge/>
          </w:tcPr>
          <w:p w14:paraId="2348CD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3B0664D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/>
          </w:tcPr>
          <w:p w14:paraId="7F56AE5E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6C436F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4363D9C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A5B88C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38A5C13B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9F2BD43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0053A276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238C4A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5818D4F1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4BADF57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6BAEE737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7428D510" w14:textId="77777777" w:rsidTr="00BF159E">
        <w:trPr>
          <w:trHeight w:hRule="exact" w:val="398"/>
        </w:trPr>
        <w:tc>
          <w:tcPr>
            <w:tcW w:w="3555" w:type="dxa"/>
          </w:tcPr>
          <w:p w14:paraId="3EDDD821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A2D5B" w14:textId="4B5C877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3"/>
            <w:vMerge/>
          </w:tcPr>
          <w:p w14:paraId="5FB93FDB" w14:textId="5A30A6C1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60D3948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/>
          </w:tcPr>
          <w:p w14:paraId="2FF6662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B893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3612643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A9B963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3DDF1FC3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3D25CE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2841B97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7C74FDFE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2F40EB77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6896072D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5E9E261B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1DEAD845" w14:textId="77777777" w:rsidTr="00BF159E">
        <w:trPr>
          <w:trHeight w:hRule="exact" w:val="403"/>
        </w:trPr>
        <w:tc>
          <w:tcPr>
            <w:tcW w:w="3555" w:type="dxa"/>
          </w:tcPr>
          <w:p w14:paraId="24A2DCC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0882F6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26"/>
          </w:tcPr>
          <w:p w14:paraId="16FDB3E3" w14:textId="6B50741A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505" w:rsidRPr="00956A2A" w14:paraId="61C068F8" w14:textId="77777777" w:rsidTr="00BF159E">
        <w:trPr>
          <w:trHeight w:hRule="exact" w:val="403"/>
        </w:trPr>
        <w:tc>
          <w:tcPr>
            <w:tcW w:w="3555" w:type="dxa"/>
          </w:tcPr>
          <w:p w14:paraId="0E6FD4C8" w14:textId="773DC72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956A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270" w:type="dxa"/>
          </w:tcPr>
          <w:p w14:paraId="71396F2C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7342BAFE" w14:textId="234A3755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4"/>
          </w:tcPr>
          <w:p w14:paraId="620CA74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A79EBC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578989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3442ED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C6321E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737D89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20A69F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48F9B0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243ADF71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9AB69D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C603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DE47DF2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6B5" w:rsidRPr="00956A2A" w14:paraId="180DDF9B" w14:textId="77777777" w:rsidTr="00BF159E">
        <w:trPr>
          <w:trHeight w:hRule="exact" w:val="389"/>
        </w:trPr>
        <w:tc>
          <w:tcPr>
            <w:tcW w:w="3555" w:type="dxa"/>
          </w:tcPr>
          <w:p w14:paraId="0C6D2D93" w14:textId="270ABD0B" w:rsidR="007936B5" w:rsidRPr="00E517B2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hanging="90"/>
              <w:rPr>
                <w:rFonts w:ascii="Angsana New" w:hAnsi="Angsana New"/>
                <w:sz w:val="30"/>
                <w:szCs w:val="30"/>
              </w:rPr>
            </w:pPr>
            <w:r w:rsidRPr="00E517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17B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51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54BF" w:rsidRPr="00E517B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51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17B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517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C47C8C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37A2303" w14:textId="774C137C" w:rsidR="007936B5" w:rsidRPr="006A743E" w:rsidRDefault="007936B5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0F9E164A" w14:textId="77777777" w:rsidR="007936B5" w:rsidRPr="00051737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EC9D373" w14:textId="2DA0BB1C" w:rsidR="007936B5" w:rsidRPr="00051737" w:rsidRDefault="0005173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051737">
              <w:rPr>
                <w:rFonts w:ascii="Angsana New" w:hAnsi="Angsana New" w:hint="cs"/>
                <w:sz w:val="30"/>
                <w:szCs w:val="30"/>
              </w:rPr>
              <w:t>2,122,001</w:t>
            </w:r>
          </w:p>
        </w:tc>
        <w:tc>
          <w:tcPr>
            <w:tcW w:w="270" w:type="dxa"/>
            <w:gridSpan w:val="2"/>
          </w:tcPr>
          <w:p w14:paraId="5FC1AFF4" w14:textId="77777777" w:rsidR="007936B5" w:rsidRPr="00051737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48800EE" w14:textId="649D82EF" w:rsidR="007936B5" w:rsidRPr="00051737" w:rsidRDefault="00051737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051737">
              <w:rPr>
                <w:rFonts w:ascii="Angsana New" w:hAnsi="Angsana New"/>
                <w:sz w:val="30"/>
                <w:szCs w:val="30"/>
              </w:rPr>
              <w:t>11,679,115</w:t>
            </w:r>
          </w:p>
        </w:tc>
        <w:tc>
          <w:tcPr>
            <w:tcW w:w="236" w:type="dxa"/>
            <w:gridSpan w:val="2"/>
          </w:tcPr>
          <w:p w14:paraId="10986369" w14:textId="77777777" w:rsidR="007936B5" w:rsidRPr="00051737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412A686B" w14:textId="6E715C85" w:rsidR="007936B5" w:rsidRPr="00051737" w:rsidRDefault="00051737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51737">
              <w:rPr>
                <w:rFonts w:ascii="Angsana New" w:hAnsi="Angsana New" w:hint="cs"/>
                <w:sz w:val="30"/>
                <w:szCs w:val="30"/>
              </w:rPr>
              <w:t>256,</w:t>
            </w:r>
            <w:r w:rsidRPr="00051737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39" w:type="dxa"/>
            <w:gridSpan w:val="2"/>
          </w:tcPr>
          <w:p w14:paraId="12F4B055" w14:textId="77777777" w:rsidR="007936B5" w:rsidRPr="00051737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01D7017" w14:textId="2DBB0B6A" w:rsidR="007936B5" w:rsidRPr="00051737" w:rsidRDefault="0005173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55"/>
              <w:rPr>
                <w:rFonts w:ascii="Angsana New" w:hAnsi="Angsana New"/>
                <w:sz w:val="30"/>
                <w:szCs w:val="30"/>
              </w:rPr>
            </w:pPr>
            <w:r w:rsidRPr="00051737">
              <w:rPr>
                <w:rFonts w:ascii="Angsana New" w:hAnsi="Angsana New" w:hint="cs"/>
                <w:sz w:val="30"/>
                <w:szCs w:val="30"/>
              </w:rPr>
              <w:t>10,087</w:t>
            </w:r>
          </w:p>
        </w:tc>
        <w:tc>
          <w:tcPr>
            <w:tcW w:w="292" w:type="dxa"/>
          </w:tcPr>
          <w:p w14:paraId="1461F993" w14:textId="77777777" w:rsidR="007936B5" w:rsidRPr="00051737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0405E" w14:textId="23CEF590" w:rsidR="007936B5" w:rsidRPr="00051737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517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1FFF5" w14:textId="77777777" w:rsidR="007936B5" w:rsidRPr="00051737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AE5417C" w14:textId="6DC98AE9" w:rsidR="007936B5" w:rsidRPr="00051737" w:rsidRDefault="0005173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051737">
              <w:rPr>
                <w:rFonts w:ascii="Angsana New" w:hAnsi="Angsana New" w:hint="cs"/>
                <w:sz w:val="30"/>
                <w:szCs w:val="30"/>
              </w:rPr>
              <w:t>14,068,18</w:t>
            </w:r>
            <w:r w:rsidRPr="0005173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1737" w:rsidRPr="00956A2A" w14:paraId="0B6BE084" w14:textId="77777777" w:rsidTr="00BF159E">
        <w:trPr>
          <w:trHeight w:hRule="exact" w:val="403"/>
        </w:trPr>
        <w:tc>
          <w:tcPr>
            <w:tcW w:w="3555" w:type="dxa"/>
          </w:tcPr>
          <w:p w14:paraId="4C51AD15" w14:textId="4CD27D8C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469E341" w14:textId="77777777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1D4032A5" w14:textId="5DAC7D82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42E3AB80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33712E2" w14:textId="57122C53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70,63</w:t>
            </w:r>
            <w:r w:rsidR="005B76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2DC4995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7FFBF08" w14:textId="09D93955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364,022</w:t>
            </w:r>
          </w:p>
        </w:tc>
        <w:tc>
          <w:tcPr>
            <w:tcW w:w="236" w:type="dxa"/>
            <w:gridSpan w:val="2"/>
          </w:tcPr>
          <w:p w14:paraId="695070F1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4E09C1FD" w14:textId="59591FB9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3771B">
              <w:rPr>
                <w:rFonts w:ascii="Angsana New" w:hAnsi="Angsana New"/>
                <w:sz w:val="30"/>
                <w:szCs w:val="30"/>
              </w:rPr>
              <w:t>8,924</w:t>
            </w:r>
          </w:p>
        </w:tc>
        <w:tc>
          <w:tcPr>
            <w:tcW w:w="239" w:type="dxa"/>
            <w:gridSpan w:val="2"/>
          </w:tcPr>
          <w:p w14:paraId="6763EB16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F3EA592" w14:textId="15D2F57F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2162D88A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9DB68" w14:textId="57CE2642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3043D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5C681BB" w14:textId="50FED03C" w:rsidR="00051737" w:rsidRPr="006A743E" w:rsidRDefault="00051737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3B2F31">
              <w:rPr>
                <w:rFonts w:ascii="Angsana New" w:hAnsi="Angsana New"/>
                <w:sz w:val="30"/>
                <w:szCs w:val="30"/>
              </w:rPr>
              <w:t>443,580</w:t>
            </w:r>
          </w:p>
        </w:tc>
      </w:tr>
      <w:tr w:rsidR="00051737" w:rsidRPr="00956A2A" w14:paraId="0D784B8C" w14:textId="77777777" w:rsidTr="00BF159E">
        <w:trPr>
          <w:trHeight w:hRule="exact" w:val="403"/>
        </w:trPr>
        <w:tc>
          <w:tcPr>
            <w:tcW w:w="3555" w:type="dxa"/>
          </w:tcPr>
          <w:p w14:paraId="682C9069" w14:textId="501BB12E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10AD05C2" w14:textId="77777777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8C28F62" w14:textId="1618BB7A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3B038D60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2536F80" w14:textId="3297FE35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5E929E3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CF8BFA1" w14:textId="7A490FA1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(8,988)</w:t>
            </w:r>
          </w:p>
        </w:tc>
        <w:tc>
          <w:tcPr>
            <w:tcW w:w="236" w:type="dxa"/>
            <w:gridSpan w:val="2"/>
          </w:tcPr>
          <w:p w14:paraId="6DDC7F58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3F0E368D" w14:textId="1C331D50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1F4F8223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4840340F" w14:textId="22878081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219F7E4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47DADE" w14:textId="5D883B00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445D8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186F72" w14:textId="6039EA46" w:rsidR="00051737" w:rsidRPr="006A743E" w:rsidRDefault="00051737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3B2F31">
              <w:rPr>
                <w:rFonts w:ascii="Angsana New" w:hAnsi="Angsana New"/>
                <w:sz w:val="30"/>
                <w:szCs w:val="30"/>
              </w:rPr>
              <w:t>(8,988)</w:t>
            </w:r>
          </w:p>
        </w:tc>
      </w:tr>
      <w:tr w:rsidR="00051737" w:rsidRPr="00956A2A" w14:paraId="37DC5B53" w14:textId="77777777" w:rsidTr="00BF159E">
        <w:trPr>
          <w:trHeight w:hRule="exact" w:val="403"/>
        </w:trPr>
        <w:tc>
          <w:tcPr>
            <w:tcW w:w="3555" w:type="dxa"/>
          </w:tcPr>
          <w:p w14:paraId="0E1F851C" w14:textId="76686E58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6A4243D5" w14:textId="29FAC2CE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B313938" w14:textId="5311CB8F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7A6CCFF7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3B732088" w14:textId="5FC6709F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(6,441)</w:t>
            </w:r>
          </w:p>
        </w:tc>
        <w:tc>
          <w:tcPr>
            <w:tcW w:w="270" w:type="dxa"/>
            <w:gridSpan w:val="2"/>
          </w:tcPr>
          <w:p w14:paraId="4AB3C72A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6DEC7437" w14:textId="2CB9AD96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(477,868)</w:t>
            </w:r>
          </w:p>
        </w:tc>
        <w:tc>
          <w:tcPr>
            <w:tcW w:w="236" w:type="dxa"/>
            <w:gridSpan w:val="2"/>
          </w:tcPr>
          <w:p w14:paraId="233359A5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0402C591" w14:textId="75E6E13A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3771B">
              <w:rPr>
                <w:rFonts w:ascii="Angsana New" w:hAnsi="Angsana New"/>
                <w:sz w:val="30"/>
                <w:szCs w:val="30"/>
              </w:rPr>
              <w:t>(5,113)</w:t>
            </w:r>
          </w:p>
        </w:tc>
        <w:tc>
          <w:tcPr>
            <w:tcW w:w="239" w:type="dxa"/>
            <w:gridSpan w:val="2"/>
          </w:tcPr>
          <w:p w14:paraId="79620F1C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41EA914B" w14:textId="0F0CCBE8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55"/>
              <w:rPr>
                <w:rFonts w:ascii="Angsana New" w:hAnsi="Angsana New"/>
                <w:sz w:val="30"/>
                <w:szCs w:val="30"/>
              </w:rPr>
            </w:pPr>
            <w:r w:rsidRPr="00B552CE">
              <w:rPr>
                <w:rFonts w:ascii="Angsana New" w:hAnsi="Angsana New"/>
                <w:sz w:val="30"/>
                <w:szCs w:val="30"/>
              </w:rPr>
              <w:t>(1,111)</w:t>
            </w:r>
          </w:p>
        </w:tc>
        <w:tc>
          <w:tcPr>
            <w:tcW w:w="292" w:type="dxa"/>
          </w:tcPr>
          <w:p w14:paraId="5ED4C848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144A6C" w14:textId="3D953251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7EA06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859CB62" w14:textId="736E93E9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3B2F31">
              <w:rPr>
                <w:rFonts w:ascii="Angsana New" w:hAnsi="Angsana New"/>
                <w:sz w:val="30"/>
                <w:szCs w:val="30"/>
              </w:rPr>
              <w:t>(490,533)</w:t>
            </w:r>
          </w:p>
        </w:tc>
      </w:tr>
      <w:tr w:rsidR="00051737" w:rsidRPr="00956A2A" w14:paraId="6913AF08" w14:textId="77777777" w:rsidTr="00BF159E">
        <w:trPr>
          <w:trHeight w:hRule="exact" w:val="786"/>
        </w:trPr>
        <w:tc>
          <w:tcPr>
            <w:tcW w:w="3555" w:type="dxa"/>
          </w:tcPr>
          <w:p w14:paraId="3AE15B79" w14:textId="2E1A2D3A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76FFCE7E" w14:textId="3A59D4F1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1286A41" w14:textId="77777777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73A1EF9" w14:textId="77777777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A1A9BD" w14:textId="6E315FEE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2AF99C24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5C28B6BA" w14:textId="1E9F4503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E7DACF" w14:textId="0BC33DDB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2,186,19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0DC206DA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37E0D242" w14:textId="425EF2D8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78D8FE4" w14:textId="20F6D1F1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11,556,281</w:t>
            </w:r>
          </w:p>
        </w:tc>
        <w:tc>
          <w:tcPr>
            <w:tcW w:w="236" w:type="dxa"/>
            <w:gridSpan w:val="2"/>
          </w:tcPr>
          <w:p w14:paraId="3CD60E99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</w:tcPr>
          <w:p w14:paraId="5A1199D9" w14:textId="0856763F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FAC537" w14:textId="46EF014C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9D7">
              <w:rPr>
                <w:rFonts w:ascii="Angsana New" w:hAnsi="Angsana New"/>
                <w:b/>
                <w:bCs/>
                <w:sz w:val="30"/>
                <w:szCs w:val="30"/>
              </w:rPr>
              <w:t>260,791</w:t>
            </w:r>
          </w:p>
        </w:tc>
        <w:tc>
          <w:tcPr>
            <w:tcW w:w="239" w:type="dxa"/>
            <w:gridSpan w:val="2"/>
          </w:tcPr>
          <w:p w14:paraId="016CD3AF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1547690B" w14:textId="38153A98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018810" w14:textId="7048007B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52CE">
              <w:rPr>
                <w:rFonts w:ascii="Angsana New" w:hAnsi="Angsana New"/>
                <w:b/>
                <w:bCs/>
                <w:sz w:val="30"/>
                <w:szCs w:val="30"/>
              </w:rPr>
              <w:t>8,976</w:t>
            </w:r>
          </w:p>
        </w:tc>
        <w:tc>
          <w:tcPr>
            <w:tcW w:w="292" w:type="dxa"/>
          </w:tcPr>
          <w:p w14:paraId="20CD9D17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B3D081" w14:textId="77777777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10410B" w14:textId="6F95964C" w:rsidR="00051737" w:rsidRPr="0010680B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BF3A1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516DDC71" w14:textId="6EBB4325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DE168B" w14:textId="0552B81D" w:rsidR="00051737" w:rsidRPr="006A743E" w:rsidRDefault="00051737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F31">
              <w:rPr>
                <w:rFonts w:ascii="Angsana New" w:hAnsi="Angsana New"/>
                <w:b/>
                <w:bCs/>
                <w:sz w:val="30"/>
                <w:szCs w:val="30"/>
              </w:rPr>
              <w:t>14,012,242</w:t>
            </w:r>
          </w:p>
        </w:tc>
      </w:tr>
      <w:tr w:rsidR="00051737" w:rsidRPr="00956A2A" w14:paraId="5374FFBD" w14:textId="77777777" w:rsidTr="00BF159E">
        <w:trPr>
          <w:trHeight w:hRule="exact" w:val="403"/>
        </w:trPr>
        <w:tc>
          <w:tcPr>
            <w:tcW w:w="3555" w:type="dxa"/>
          </w:tcPr>
          <w:p w14:paraId="729309CF" w14:textId="77777777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  <w:p w14:paraId="1F3513A4" w14:textId="77777777" w:rsidR="005B1C37" w:rsidRDefault="005B1C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59732E1" w14:textId="77777777" w:rsidR="005B1C37" w:rsidRDefault="005B1C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E40CA00" w14:textId="77777777" w:rsidR="005B1C37" w:rsidRDefault="005B1C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3513F6C" w14:textId="77777777" w:rsidR="005B1C37" w:rsidRDefault="005B1C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5010215" w14:textId="77777777" w:rsidR="005B1C37" w:rsidRDefault="005B1C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416A6EF" w14:textId="77777777" w:rsidR="005B1C37" w:rsidRDefault="005B1C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1094B3D" w14:textId="31C7AF48" w:rsidR="00E649C7" w:rsidRPr="00956A2A" w:rsidRDefault="00E649C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69F7F1" w14:textId="77777777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3C98416C" w14:textId="0530791B" w:rsidR="00051737" w:rsidRPr="006A743E" w:rsidRDefault="00B13D44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3812930B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B9FD96C" w14:textId="535FEBC2" w:rsidR="00051737" w:rsidRPr="006A743E" w:rsidRDefault="006C06DA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65,98</w:t>
            </w:r>
            <w:r w:rsidR="005B762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7E64E88F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03ABE79" w14:textId="75E1FF3D" w:rsidR="00051737" w:rsidRPr="006A743E" w:rsidRDefault="00D53348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306,505</w:t>
            </w:r>
          </w:p>
        </w:tc>
        <w:tc>
          <w:tcPr>
            <w:tcW w:w="236" w:type="dxa"/>
            <w:gridSpan w:val="2"/>
          </w:tcPr>
          <w:p w14:paraId="68A9D9A2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570F061A" w14:textId="7552EEC3" w:rsidR="00051737" w:rsidRPr="006A743E" w:rsidRDefault="000F7621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10,652</w:t>
            </w:r>
          </w:p>
        </w:tc>
        <w:tc>
          <w:tcPr>
            <w:tcW w:w="239" w:type="dxa"/>
            <w:gridSpan w:val="2"/>
          </w:tcPr>
          <w:p w14:paraId="7669EB09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86A9F12" w14:textId="423D76A1" w:rsidR="00051737" w:rsidRPr="006A743E" w:rsidRDefault="00540E21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0D655779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97FF2" w14:textId="363A578C" w:rsidR="00051737" w:rsidRPr="006A743E" w:rsidRDefault="00FA0F5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E293A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C506665" w14:textId="616DE168" w:rsidR="00051737" w:rsidRPr="006A743E" w:rsidRDefault="00FA0F57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  <w:r w:rsidR="003E2CC2">
              <w:rPr>
                <w:rFonts w:ascii="Angsana New" w:hAnsi="Angsana New"/>
                <w:sz w:val="30"/>
                <w:szCs w:val="30"/>
              </w:rPr>
              <w:t>,14</w:t>
            </w:r>
            <w:r w:rsidR="00B560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F4A18" w:rsidRPr="00956A2A" w14:paraId="6E865F5D" w14:textId="77777777" w:rsidTr="00BF159E">
        <w:trPr>
          <w:trHeight w:hRule="exact" w:val="403"/>
        </w:trPr>
        <w:tc>
          <w:tcPr>
            <w:tcW w:w="3555" w:type="dxa"/>
          </w:tcPr>
          <w:p w14:paraId="632AE059" w14:textId="10012A10" w:rsidR="002F4A18" w:rsidRPr="00956A2A" w:rsidRDefault="008E5E5B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6A55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7EED8FCB" w14:textId="77777777" w:rsidR="002F4A18" w:rsidRPr="00956A2A" w:rsidRDefault="002F4A18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7AB25A4D" w14:textId="2D55BDFF" w:rsidR="002F4A18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273F2A0B" w14:textId="77777777" w:rsidR="002F4A18" w:rsidRPr="006A743E" w:rsidRDefault="002F4A18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D3CBB64" w14:textId="113E2EFC" w:rsidR="002F4A18" w:rsidRDefault="00C8624C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</w:t>
            </w:r>
            <w:r w:rsidR="0002633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5DEDCB89" w14:textId="77777777" w:rsidR="002F4A18" w:rsidRPr="006A743E" w:rsidRDefault="002F4A18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6A6294E" w14:textId="676ED418" w:rsidR="002F4A18" w:rsidRDefault="00C8624C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72,336</w:t>
            </w:r>
          </w:p>
        </w:tc>
        <w:tc>
          <w:tcPr>
            <w:tcW w:w="236" w:type="dxa"/>
            <w:gridSpan w:val="2"/>
          </w:tcPr>
          <w:p w14:paraId="2F8B4358" w14:textId="77777777" w:rsidR="002F4A18" w:rsidRPr="006A743E" w:rsidRDefault="002F4A18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0CA34EAE" w14:textId="5B05E307" w:rsidR="002F4A18" w:rsidRPr="006A743E" w:rsidRDefault="000F7621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9" w:type="dxa"/>
            <w:gridSpan w:val="2"/>
          </w:tcPr>
          <w:p w14:paraId="700E162A" w14:textId="77777777" w:rsidR="002F4A18" w:rsidRPr="006A743E" w:rsidRDefault="002F4A18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677548DC" w14:textId="4AFCDE06" w:rsidR="002F4A18" w:rsidRPr="006A743E" w:rsidRDefault="00540E21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197906A7" w14:textId="77777777" w:rsidR="002F4A18" w:rsidRPr="006A743E" w:rsidRDefault="002F4A18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0E944" w14:textId="773D6222" w:rsidR="002F4A18" w:rsidRPr="006A743E" w:rsidRDefault="00FA0F5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1C32C" w14:textId="77777777" w:rsidR="002F4A18" w:rsidRPr="006A743E" w:rsidRDefault="002F4A18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FA9574A" w14:textId="51E0CC7C" w:rsidR="002F4A18" w:rsidRPr="006A743E" w:rsidRDefault="003E2CC2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</w:t>
            </w:r>
            <w:r w:rsidR="00026331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051737" w:rsidRPr="00956A2A" w14:paraId="60776690" w14:textId="77777777" w:rsidTr="00BF159E">
        <w:trPr>
          <w:trHeight w:hRule="exact" w:val="403"/>
        </w:trPr>
        <w:tc>
          <w:tcPr>
            <w:tcW w:w="3555" w:type="dxa"/>
          </w:tcPr>
          <w:p w14:paraId="2CFC82CF" w14:textId="46266F4F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0B50B325" w14:textId="77777777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6E33064E" w14:textId="2FA2BFD3" w:rsidR="00051737" w:rsidRPr="006A743E" w:rsidRDefault="00B13D44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3685C6A3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45222F0F" w14:textId="0AC8247A" w:rsidR="00051737" w:rsidRPr="006A743E" w:rsidRDefault="00C8624C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74361A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44C739D" w14:textId="381545E7" w:rsidR="00051737" w:rsidRPr="006A743E" w:rsidRDefault="00C8624C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(10,417)</w:t>
            </w:r>
          </w:p>
        </w:tc>
        <w:tc>
          <w:tcPr>
            <w:tcW w:w="236" w:type="dxa"/>
            <w:gridSpan w:val="2"/>
          </w:tcPr>
          <w:p w14:paraId="43FC24A7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3B16F39C" w14:textId="0BE3658D" w:rsidR="00051737" w:rsidRPr="006A743E" w:rsidRDefault="000F7621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7A8C7272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90F8A41" w14:textId="61DE565B" w:rsidR="00051737" w:rsidRPr="006A743E" w:rsidRDefault="00540E21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437CFC7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B0259" w14:textId="08EAAF1C" w:rsidR="00051737" w:rsidRPr="006A743E" w:rsidRDefault="00FA0F5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5F03E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3DE412E" w14:textId="6835DB31" w:rsidR="00051737" w:rsidRPr="006A743E" w:rsidRDefault="003E2CC2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(10,417)</w:t>
            </w:r>
          </w:p>
        </w:tc>
      </w:tr>
      <w:tr w:rsidR="00051737" w:rsidRPr="00956A2A" w14:paraId="577DB21C" w14:textId="77777777" w:rsidTr="00BF159E">
        <w:trPr>
          <w:trHeight w:hRule="exact" w:val="403"/>
        </w:trPr>
        <w:tc>
          <w:tcPr>
            <w:tcW w:w="3555" w:type="dxa"/>
          </w:tcPr>
          <w:p w14:paraId="4A685384" w14:textId="59E7924D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093807EC" w14:textId="77777777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F58D562" w14:textId="11A5D247" w:rsidR="00051737" w:rsidRPr="006A743E" w:rsidRDefault="00B13D44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2DFECFB1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237290E5" w14:textId="3B2C103F" w:rsidR="00051737" w:rsidRPr="006A743E" w:rsidRDefault="00C8624C" w:rsidP="0000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2D61A0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51073F6B" w14:textId="6EEF358B" w:rsidR="00051737" w:rsidRPr="006A743E" w:rsidRDefault="00C8624C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F7621">
              <w:rPr>
                <w:rFonts w:ascii="Angsana New" w:hAnsi="Angsana New"/>
                <w:sz w:val="30"/>
                <w:szCs w:val="30"/>
              </w:rPr>
              <w:t>746,736)</w:t>
            </w:r>
          </w:p>
        </w:tc>
        <w:tc>
          <w:tcPr>
            <w:tcW w:w="236" w:type="dxa"/>
            <w:gridSpan w:val="2"/>
          </w:tcPr>
          <w:p w14:paraId="1E18D54C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39BB8DE4" w14:textId="23F1323C" w:rsidR="00051737" w:rsidRPr="006A743E" w:rsidRDefault="000F7621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2625">
              <w:rPr>
                <w:rFonts w:ascii="Angsana New" w:hAnsi="Angsana New"/>
                <w:sz w:val="30"/>
                <w:szCs w:val="30"/>
              </w:rPr>
              <w:t>4,469)</w:t>
            </w:r>
          </w:p>
        </w:tc>
        <w:tc>
          <w:tcPr>
            <w:tcW w:w="239" w:type="dxa"/>
            <w:gridSpan w:val="2"/>
          </w:tcPr>
          <w:p w14:paraId="6B3F3007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72227254" w14:textId="29A3DA85" w:rsidR="00051737" w:rsidRPr="006A743E" w:rsidRDefault="00540E21" w:rsidP="0054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2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2E88EF09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47031C" w14:textId="2E4C8948" w:rsidR="00051737" w:rsidRPr="006A743E" w:rsidRDefault="00FA0F5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F3703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2FE793B" w14:textId="21660B33" w:rsidR="00051737" w:rsidRPr="006A743E" w:rsidRDefault="003E2CC2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(751,205)</w:t>
            </w:r>
          </w:p>
        </w:tc>
      </w:tr>
      <w:tr w:rsidR="00051737" w:rsidRPr="00956A2A" w14:paraId="7115C503" w14:textId="77777777" w:rsidTr="00BF159E">
        <w:trPr>
          <w:trHeight w:hRule="exact" w:val="403"/>
        </w:trPr>
        <w:tc>
          <w:tcPr>
            <w:tcW w:w="3555" w:type="dxa"/>
          </w:tcPr>
          <w:p w14:paraId="0F9C7B9D" w14:textId="77777777" w:rsidR="00051737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  <w:p w14:paraId="54423DEF" w14:textId="0E22426F" w:rsidR="006F3747" w:rsidRPr="00956A2A" w:rsidRDefault="006F374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CC2EB1" w14:textId="77777777" w:rsidR="00051737" w:rsidRPr="00956A2A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C4EEB1F" w14:textId="2180B25B" w:rsidR="00051737" w:rsidRPr="006A743E" w:rsidRDefault="00B13D44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4A9EA9F3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EAB721" w14:textId="50B3D6DF" w:rsidR="00051737" w:rsidRPr="006A743E" w:rsidRDefault="00B13D44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2,261,16</w:t>
            </w:r>
            <w:r w:rsidR="005B762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1E803D64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FD4FC" w14:textId="268429D5" w:rsidR="00051737" w:rsidRPr="006A743E" w:rsidRDefault="00DB5329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11,177,969</w:t>
            </w:r>
          </w:p>
        </w:tc>
        <w:tc>
          <w:tcPr>
            <w:tcW w:w="236" w:type="dxa"/>
            <w:gridSpan w:val="2"/>
          </w:tcPr>
          <w:p w14:paraId="325A8F1B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0C431" w14:textId="2DB98C05" w:rsidR="00051737" w:rsidRPr="006A743E" w:rsidRDefault="00DB5329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  <w:r w:rsidR="00540E21">
              <w:rPr>
                <w:rFonts w:ascii="Angsana New" w:hAnsi="Angsana New"/>
                <w:b/>
                <w:bCs/>
                <w:sz w:val="30"/>
                <w:szCs w:val="30"/>
              </w:rPr>
              <w:t>,026</w:t>
            </w:r>
          </w:p>
        </w:tc>
        <w:tc>
          <w:tcPr>
            <w:tcW w:w="239" w:type="dxa"/>
            <w:gridSpan w:val="2"/>
          </w:tcPr>
          <w:p w14:paraId="04E36D49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44910" w14:textId="6E172E73" w:rsidR="00051737" w:rsidRPr="006A743E" w:rsidRDefault="00540E21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8,976</w:t>
            </w:r>
          </w:p>
        </w:tc>
        <w:tc>
          <w:tcPr>
            <w:tcW w:w="292" w:type="dxa"/>
          </w:tcPr>
          <w:p w14:paraId="07D39F7E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9A4C7C" w14:textId="4F6D4B31" w:rsidR="00051737" w:rsidRPr="006A743E" w:rsidRDefault="00B5605B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75153A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C2649" w14:textId="5B2D9879" w:rsidR="00051737" w:rsidRPr="006A743E" w:rsidRDefault="003E2CC2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13,715</w:t>
            </w:r>
            <w:r w:rsidR="00935DEA">
              <w:rPr>
                <w:rFonts w:ascii="Angsana New" w:hAnsi="Angsana New"/>
                <w:b/>
                <w:bCs/>
                <w:sz w:val="30"/>
                <w:szCs w:val="30"/>
              </w:rPr>
              <w:t>,13</w:t>
            </w:r>
            <w:r w:rsidR="00837C4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006A55" w:rsidRPr="00956A2A" w14:paraId="39A8F4EE" w14:textId="77777777" w:rsidTr="00BF159E">
        <w:trPr>
          <w:trHeight w:hRule="exact" w:val="237"/>
        </w:trPr>
        <w:tc>
          <w:tcPr>
            <w:tcW w:w="3555" w:type="dxa"/>
          </w:tcPr>
          <w:p w14:paraId="1F000ACA" w14:textId="77777777" w:rsidR="00006A55" w:rsidRPr="00956A2A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AAAA24" w14:textId="77777777" w:rsidR="00006A55" w:rsidRPr="00956A2A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14E2136" w14:textId="77777777" w:rsidR="00006A55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4"/>
          </w:tcPr>
          <w:p w14:paraId="1D5CF14E" w14:textId="77777777" w:rsidR="00006A55" w:rsidRPr="006A743E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11A20B44" w14:textId="77777777" w:rsidR="00006A55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096DF96" w14:textId="77777777" w:rsidR="00006A55" w:rsidRPr="006A743E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070C3398" w14:textId="77777777" w:rsidR="00006A55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A24073C" w14:textId="77777777" w:rsidR="00006A55" w:rsidRPr="006A743E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</w:tcPr>
          <w:p w14:paraId="533691C4" w14:textId="77777777" w:rsidR="00006A55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6F82E78A" w14:textId="77777777" w:rsidR="00006A55" w:rsidRPr="006A743E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0BF98316" w14:textId="77777777" w:rsidR="00006A55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7E269078" w14:textId="77777777" w:rsidR="00006A55" w:rsidRPr="006A743E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81559D" w14:textId="77777777" w:rsidR="00006A55" w:rsidRPr="006A743E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E31FE" w14:textId="77777777" w:rsidR="00006A55" w:rsidRPr="006A743E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0F909B78" w14:textId="77777777" w:rsidR="00006A55" w:rsidRDefault="00006A55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1737" w:rsidRPr="00071ED6" w14:paraId="2D435323" w14:textId="77777777" w:rsidTr="00BF159E">
        <w:trPr>
          <w:trHeight w:hRule="exact" w:val="403"/>
        </w:trPr>
        <w:tc>
          <w:tcPr>
            <w:tcW w:w="3555" w:type="dxa"/>
          </w:tcPr>
          <w:p w14:paraId="217E48D5" w14:textId="320FD37E" w:rsidR="00051737" w:rsidRPr="00914995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06A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1B0935CA" w14:textId="77777777" w:rsidR="00051737" w:rsidRPr="00071ED6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4BCD4DF" w14:textId="4786D794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B3F190C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14:paraId="1EB0B761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77CBCB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AD2167F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8B5C169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3FC98042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04A36C6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2A2418C2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  <w:gridSpan w:val="2"/>
          </w:tcPr>
          <w:p w14:paraId="45D68140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9459F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0C8A4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6FE1A4A" w14:textId="77777777" w:rsidR="00051737" w:rsidRPr="006A743E" w:rsidRDefault="00051737" w:rsidP="0005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332F" w:rsidRPr="00071ED6" w14:paraId="6DEBC5CB" w14:textId="77777777" w:rsidTr="00BF159E">
        <w:trPr>
          <w:trHeight w:hRule="exact" w:val="403"/>
        </w:trPr>
        <w:tc>
          <w:tcPr>
            <w:tcW w:w="3555" w:type="dxa"/>
          </w:tcPr>
          <w:p w14:paraId="422039D4" w14:textId="73F11C09" w:rsidR="003B332F" w:rsidRPr="00071ED6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E6835C9" w14:textId="77777777" w:rsidR="003B332F" w:rsidRPr="00071ED6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69575CF5" w14:textId="56F51654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63,331</w:t>
            </w:r>
          </w:p>
        </w:tc>
        <w:tc>
          <w:tcPr>
            <w:tcW w:w="236" w:type="dxa"/>
            <w:gridSpan w:val="2"/>
          </w:tcPr>
          <w:p w14:paraId="57960A8E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bottom w:val="double" w:sz="4" w:space="0" w:color="auto"/>
            </w:tcBorders>
          </w:tcPr>
          <w:p w14:paraId="321FC47A" w14:textId="5F0E436A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462,959</w:t>
            </w:r>
          </w:p>
        </w:tc>
        <w:tc>
          <w:tcPr>
            <w:tcW w:w="270" w:type="dxa"/>
            <w:gridSpan w:val="2"/>
          </w:tcPr>
          <w:p w14:paraId="07C13C76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1B3940ED" w14:textId="6104B904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1,117,165</w:t>
            </w:r>
          </w:p>
        </w:tc>
        <w:tc>
          <w:tcPr>
            <w:tcW w:w="243" w:type="dxa"/>
            <w:gridSpan w:val="2"/>
          </w:tcPr>
          <w:p w14:paraId="7E7C9790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bottom w:val="double" w:sz="4" w:space="0" w:color="auto"/>
            </w:tcBorders>
          </w:tcPr>
          <w:p w14:paraId="0CCF7CDB" w14:textId="228466D0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9D7">
              <w:rPr>
                <w:rFonts w:ascii="Angsana New" w:hAnsi="Angsana New"/>
                <w:b/>
                <w:bCs/>
                <w:sz w:val="30"/>
                <w:szCs w:val="30"/>
              </w:rPr>
              <w:t>26,355</w:t>
            </w:r>
          </w:p>
        </w:tc>
        <w:tc>
          <w:tcPr>
            <w:tcW w:w="239" w:type="dxa"/>
            <w:gridSpan w:val="2"/>
          </w:tcPr>
          <w:p w14:paraId="0EF595AF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7E7C0FEB" w14:textId="7082A87E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" w:type="dxa"/>
            <w:gridSpan w:val="2"/>
          </w:tcPr>
          <w:p w14:paraId="787BB729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2E856C" w14:textId="52D40FB5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F31">
              <w:rPr>
                <w:rFonts w:ascii="Angsana New" w:hAnsi="Angsana New"/>
                <w:b/>
                <w:bCs/>
                <w:sz w:val="30"/>
                <w:szCs w:val="30"/>
              </w:rPr>
              <w:t>99,967</w:t>
            </w:r>
          </w:p>
        </w:tc>
        <w:tc>
          <w:tcPr>
            <w:tcW w:w="270" w:type="dxa"/>
          </w:tcPr>
          <w:p w14:paraId="3CC15EDF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6161544C" w14:textId="333CD1D8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F31">
              <w:rPr>
                <w:rFonts w:ascii="Angsana New" w:hAnsi="Angsana New"/>
                <w:b/>
                <w:bCs/>
                <w:sz w:val="30"/>
                <w:szCs w:val="30"/>
              </w:rPr>
              <w:t>1,769,778</w:t>
            </w:r>
          </w:p>
        </w:tc>
      </w:tr>
      <w:tr w:rsidR="003B332F" w:rsidRPr="00071ED6" w14:paraId="79401EDF" w14:textId="77777777" w:rsidTr="00BF159E">
        <w:trPr>
          <w:trHeight w:hRule="exact" w:val="403"/>
        </w:trPr>
        <w:tc>
          <w:tcPr>
            <w:tcW w:w="3555" w:type="dxa"/>
          </w:tcPr>
          <w:p w14:paraId="2486DF6D" w14:textId="7B952695" w:rsidR="003B332F" w:rsidRPr="00071ED6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04F82A" w14:textId="77777777" w:rsidR="003B332F" w:rsidRPr="00071ED6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362AB8" w14:textId="19E73C44" w:rsidR="003B332F" w:rsidRPr="006A743E" w:rsidRDefault="00F27236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63,331</w:t>
            </w:r>
          </w:p>
        </w:tc>
        <w:tc>
          <w:tcPr>
            <w:tcW w:w="236" w:type="dxa"/>
            <w:gridSpan w:val="2"/>
          </w:tcPr>
          <w:p w14:paraId="6A11B1AD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3DA3C13" w14:textId="239BCA02" w:rsidR="003B332F" w:rsidRPr="006A743E" w:rsidRDefault="00F27236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390,27</w:t>
            </w:r>
            <w:r w:rsidR="005B762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263F72E8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B27E520" w14:textId="56FB6B69" w:rsidR="003B332F" w:rsidRPr="006A743E" w:rsidRDefault="00F27236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900,121</w:t>
            </w:r>
          </w:p>
        </w:tc>
        <w:tc>
          <w:tcPr>
            <w:tcW w:w="243" w:type="dxa"/>
            <w:gridSpan w:val="2"/>
          </w:tcPr>
          <w:p w14:paraId="748DFB53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5EFA55A" w14:textId="306576E6" w:rsidR="003B332F" w:rsidRPr="006A743E" w:rsidRDefault="00F27236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24,531</w:t>
            </w:r>
          </w:p>
        </w:tc>
        <w:tc>
          <w:tcPr>
            <w:tcW w:w="239" w:type="dxa"/>
            <w:gridSpan w:val="2"/>
          </w:tcPr>
          <w:p w14:paraId="55A72D75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987D173" w14:textId="3F8F1CF7" w:rsidR="003B332F" w:rsidRPr="006A743E" w:rsidRDefault="00F27236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" w:type="dxa"/>
            <w:gridSpan w:val="2"/>
          </w:tcPr>
          <w:p w14:paraId="3A7AEA7D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882A2B7" w14:textId="316D0F00" w:rsidR="003B332F" w:rsidRPr="006A743E" w:rsidRDefault="003D445A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150,427</w:t>
            </w:r>
          </w:p>
        </w:tc>
        <w:tc>
          <w:tcPr>
            <w:tcW w:w="270" w:type="dxa"/>
          </w:tcPr>
          <w:p w14:paraId="66A91022" w14:textId="77777777" w:rsidR="003B332F" w:rsidRPr="006A743E" w:rsidRDefault="003B332F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EDCD764" w14:textId="115A3BDA" w:rsidR="003B332F" w:rsidRPr="006A743E" w:rsidRDefault="003D445A" w:rsidP="003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1,528,68</w:t>
            </w:r>
            <w:r w:rsidR="005B762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519A7D15" w14:textId="77777777" w:rsidR="00CB07CF" w:rsidRDefault="00CB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B07CF" w:rsidSect="005208B4">
          <w:headerReference w:type="default" r:id="rId14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161872C4" w14:textId="3064C373" w:rsidR="002A5DD2" w:rsidRPr="00D07DC0" w:rsidRDefault="002A5DD2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7DC0">
        <w:rPr>
          <w:rFonts w:ascii="Angsana New" w:hAnsi="Angsana New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1</w:t>
      </w:r>
      <w:r w:rsidR="00981687" w:rsidRPr="00D07DC0">
        <w:rPr>
          <w:rFonts w:ascii="Angsana New" w:hAnsi="Angsana New"/>
          <w:b/>
          <w:bCs/>
          <w:sz w:val="30"/>
          <w:szCs w:val="30"/>
        </w:rPr>
        <w:tab/>
      </w:r>
      <w:r w:rsidRPr="00D07DC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3AA28F9" w14:textId="386401C9" w:rsidR="0046632E" w:rsidRPr="00347E4F" w:rsidRDefault="0046632E" w:rsidP="00347E4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46"/>
        <w:gridCol w:w="1564"/>
      </w:tblGrid>
      <w:tr w:rsidR="002A5DD2" w:rsidRPr="00D07DC0" w14:paraId="20853C05" w14:textId="77777777" w:rsidTr="00FD6B48">
        <w:tc>
          <w:tcPr>
            <w:tcW w:w="5670" w:type="dxa"/>
          </w:tcPr>
          <w:p w14:paraId="41F3BBE1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3E7B7005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A5DD2" w:rsidRPr="00D07DC0" w14:paraId="5789E6FA" w14:textId="77777777" w:rsidTr="00FD6B48">
        <w:tc>
          <w:tcPr>
            <w:tcW w:w="5670" w:type="dxa"/>
          </w:tcPr>
          <w:p w14:paraId="325C5B3E" w14:textId="4D61ADE7" w:rsidR="002A5DD2" w:rsidRPr="00D07DC0" w:rsidRDefault="00B611F9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0" w:type="dxa"/>
            <w:gridSpan w:val="4"/>
          </w:tcPr>
          <w:p w14:paraId="1C2521AF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2A5DD2" w:rsidRPr="00D07DC0" w14:paraId="796077DF" w14:textId="77777777" w:rsidTr="00FD6B48">
        <w:tc>
          <w:tcPr>
            <w:tcW w:w="5670" w:type="dxa"/>
          </w:tcPr>
          <w:p w14:paraId="606EEBB2" w14:textId="37595A20" w:rsidR="002A5DD2" w:rsidRPr="00D07DC0" w:rsidRDefault="0046632E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0" w:type="dxa"/>
          </w:tcPr>
          <w:p w14:paraId="1A54F491" w14:textId="56AC9A71" w:rsidR="002A5DD2" w:rsidRPr="00D07DC0" w:rsidRDefault="002E4D4E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90E1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26" w:type="dxa"/>
            <w:gridSpan w:val="2"/>
          </w:tcPr>
          <w:p w14:paraId="48371D8A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05752030" w14:textId="43463EB9" w:rsidR="002A5DD2" w:rsidRPr="00D07DC0" w:rsidRDefault="002E4D4E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90E1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A5DD2" w:rsidRPr="00D07DC0" w14:paraId="63E620E3" w14:textId="77777777" w:rsidTr="00FD6B48">
        <w:tc>
          <w:tcPr>
            <w:tcW w:w="5670" w:type="dxa"/>
          </w:tcPr>
          <w:p w14:paraId="04E3AD30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2D77B1A0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0E12" w:rsidRPr="00D07DC0" w14:paraId="358EB4F1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5C49F120" w14:textId="529685A3" w:rsidR="00390E12" w:rsidRPr="00D07DC0" w:rsidRDefault="00390E12" w:rsidP="00390E1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710" w:type="dxa"/>
          </w:tcPr>
          <w:p w14:paraId="1BB44BF1" w14:textId="1B8E8AEA" w:rsidR="00390E12" w:rsidRPr="00715D4C" w:rsidRDefault="00CF71E9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15,164</w:t>
            </w:r>
          </w:p>
        </w:tc>
        <w:tc>
          <w:tcPr>
            <w:tcW w:w="180" w:type="dxa"/>
            <w:vAlign w:val="bottom"/>
          </w:tcPr>
          <w:p w14:paraId="6ED224EE" w14:textId="77777777" w:rsidR="00390E12" w:rsidRPr="00D07DC0" w:rsidRDefault="00390E12" w:rsidP="00390E1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0EDFAA23" w14:textId="70C9BE58" w:rsidR="00390E12" w:rsidRPr="00D07DC0" w:rsidRDefault="00390E12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C6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19,830</w:t>
            </w:r>
          </w:p>
        </w:tc>
      </w:tr>
      <w:tr w:rsidR="00390E12" w:rsidRPr="00D07DC0" w14:paraId="7D1F1F2C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3EC04C2E" w14:textId="63A9599B" w:rsidR="00390E12" w:rsidRPr="00D07DC0" w:rsidRDefault="00390E12" w:rsidP="00390E1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72375740" w14:textId="6A416D28" w:rsidR="00390E12" w:rsidRPr="00715D4C" w:rsidRDefault="00CF71E9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196,669</w:t>
            </w:r>
          </w:p>
        </w:tc>
        <w:tc>
          <w:tcPr>
            <w:tcW w:w="180" w:type="dxa"/>
            <w:vAlign w:val="bottom"/>
          </w:tcPr>
          <w:p w14:paraId="501B2A96" w14:textId="77777777" w:rsidR="00390E12" w:rsidRPr="00D07DC0" w:rsidRDefault="00390E12" w:rsidP="00390E1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D3D8B8B" w14:textId="169FBC1D" w:rsidR="00390E12" w:rsidRPr="00D07DC0" w:rsidRDefault="00390E12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C6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219,835</w:t>
            </w:r>
          </w:p>
        </w:tc>
      </w:tr>
      <w:tr w:rsidR="00390E12" w:rsidRPr="00D07DC0" w14:paraId="4EC50082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2DFBC65C" w14:textId="7622636E" w:rsidR="00390E12" w:rsidRPr="00D07DC0" w:rsidRDefault="00390E12" w:rsidP="00390E1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EF57623" w14:textId="5232F235" w:rsidR="00390E12" w:rsidRPr="00715D4C" w:rsidRDefault="00CF71E9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23,241</w:t>
            </w:r>
          </w:p>
        </w:tc>
        <w:tc>
          <w:tcPr>
            <w:tcW w:w="180" w:type="dxa"/>
            <w:vAlign w:val="bottom"/>
          </w:tcPr>
          <w:p w14:paraId="19C1F7D5" w14:textId="77777777" w:rsidR="00390E12" w:rsidRPr="00D07DC0" w:rsidRDefault="00390E12" w:rsidP="00390E1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414D550F" w14:textId="6E7C4E67" w:rsidR="00390E12" w:rsidRPr="00D07DC0" w:rsidRDefault="00390E12" w:rsidP="00390E12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C6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20,018</w:t>
            </w:r>
          </w:p>
        </w:tc>
      </w:tr>
      <w:tr w:rsidR="00390E12" w:rsidRPr="00D07DC0" w14:paraId="52F9B4BF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76B14FD1" w14:textId="4643CF11" w:rsidR="00390E12" w:rsidRPr="00D07DC0" w:rsidRDefault="00390E12" w:rsidP="00390E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007E7" w14:textId="6B47742B" w:rsidR="00390E12" w:rsidRPr="002C6D55" w:rsidRDefault="00CF71E9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235,074</w:t>
            </w:r>
          </w:p>
        </w:tc>
        <w:tc>
          <w:tcPr>
            <w:tcW w:w="180" w:type="dxa"/>
            <w:vAlign w:val="bottom"/>
          </w:tcPr>
          <w:p w14:paraId="184BEFE1" w14:textId="77777777" w:rsidR="00390E12" w:rsidRPr="00D07DC0" w:rsidRDefault="00390E12" w:rsidP="00390E1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E3EBD" w14:textId="6481122A" w:rsidR="00390E12" w:rsidRPr="00D07DC0" w:rsidRDefault="00390E12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259,683</w:t>
            </w:r>
          </w:p>
        </w:tc>
      </w:tr>
    </w:tbl>
    <w:p w14:paraId="5097E64B" w14:textId="663E8C0C" w:rsidR="002A5DD2" w:rsidRPr="00D07DC0" w:rsidRDefault="002A5DD2" w:rsidP="00D07DC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6A9C17" w14:textId="6A9069C4" w:rsidR="002A5DD2" w:rsidRPr="00D07DC0" w:rsidRDefault="002A5DD2" w:rsidP="00D07DC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D07DC0">
        <w:rPr>
          <w:rFonts w:asciiTheme="majorBidi" w:hAnsiTheme="majorBidi" w:cstheme="majorBidi"/>
          <w:sz w:val="30"/>
          <w:szCs w:val="30"/>
          <w:cs/>
        </w:rPr>
        <w:t>ใน</w:t>
      </w:r>
      <w:r w:rsidR="00981687" w:rsidRPr="00D07DC0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D07DC0">
        <w:rPr>
          <w:rFonts w:asciiTheme="majorBidi" w:hAnsiTheme="majorBidi" w:cstheme="majorBidi" w:hint="cs"/>
          <w:sz w:val="30"/>
          <w:szCs w:val="30"/>
        </w:rPr>
        <w:t>31</w:t>
      </w:r>
      <w:r w:rsidR="00981687" w:rsidRPr="00D07DC0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D07D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</w:rPr>
        <w:t>256</w:t>
      </w:r>
      <w:r w:rsidR="00390E12">
        <w:rPr>
          <w:rFonts w:asciiTheme="majorBidi" w:hAnsiTheme="majorBidi" w:cstheme="majorBidi"/>
          <w:sz w:val="30"/>
          <w:szCs w:val="30"/>
        </w:rPr>
        <w:t>8</w:t>
      </w:r>
      <w:r w:rsidRPr="00D07DC0">
        <w:rPr>
          <w:rFonts w:asciiTheme="majorBidi" w:hAnsiTheme="majorBidi" w:cstheme="majorBidi"/>
          <w:sz w:val="30"/>
          <w:szCs w:val="30"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</w:t>
      </w:r>
      <w:r w:rsidRPr="008A70CE">
        <w:rPr>
          <w:rFonts w:asciiTheme="majorBidi" w:hAnsiTheme="majorBidi" w:cstheme="majorBidi"/>
          <w:sz w:val="30"/>
          <w:szCs w:val="30"/>
          <w:cs/>
        </w:rPr>
        <w:t>จำนวน</w:t>
      </w:r>
      <w:r w:rsidR="002F3EFD" w:rsidRPr="008A70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642EE" w:rsidRPr="008A70CE">
        <w:rPr>
          <w:rFonts w:asciiTheme="majorBidi" w:hAnsiTheme="majorBidi" w:cstheme="majorBidi"/>
          <w:sz w:val="30"/>
          <w:szCs w:val="30"/>
        </w:rPr>
        <w:t xml:space="preserve">19.1 </w:t>
      </w:r>
      <w:r w:rsidR="00715D4C" w:rsidRPr="008A70CE">
        <w:rPr>
          <w:rFonts w:asciiTheme="majorBidi" w:hAnsiTheme="majorBidi" w:cstheme="majorBidi"/>
          <w:sz w:val="30"/>
          <w:szCs w:val="30"/>
        </w:rPr>
        <w:t xml:space="preserve"> </w:t>
      </w:r>
      <w:r w:rsidRPr="008A70CE">
        <w:rPr>
          <w:rFonts w:asciiTheme="majorBidi" w:hAnsiTheme="majorBidi" w:cstheme="majorBidi"/>
          <w:sz w:val="30"/>
          <w:szCs w:val="30"/>
          <w:cs/>
        </w:rPr>
        <w:t>ล้าน</w:t>
      </w:r>
      <w:r w:rsidR="00D332FF" w:rsidRPr="008A70C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458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58C2" w:rsidRPr="00FD6B4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90E1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0E12">
        <w:rPr>
          <w:rFonts w:asciiTheme="majorBidi" w:hAnsiTheme="majorBidi" w:cstheme="majorBidi"/>
          <w:i/>
          <w:iCs/>
          <w:sz w:val="30"/>
          <w:szCs w:val="30"/>
        </w:rPr>
        <w:t>32.8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58C2" w:rsidRPr="00FD6B4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AF31E30" w14:textId="77777777" w:rsidR="002A5DD2" w:rsidRPr="00D07DC0" w:rsidRDefault="002A5DD2" w:rsidP="00D07DC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D9C66B" w14:textId="1234FE9B" w:rsidR="002A5DD2" w:rsidRPr="00C054D7" w:rsidRDefault="0046632E" w:rsidP="00D07DC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07DC0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เช่า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>อาคาร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และส่วนปรับปรุง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เครื่องจักร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และยานพาหนะ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หลาย</w:t>
      </w:r>
      <w:r w:rsidR="00D332FF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สัญญา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04637" w:rsidRPr="00D07DC0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ถึง </w:t>
      </w:r>
      <w:r w:rsidR="007C757A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A5DD2"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07DC0">
        <w:rPr>
          <w:rFonts w:ascii="Angsana New" w:hAnsi="Angsana New" w:cs="Angsana New"/>
          <w:sz w:val="30"/>
          <w:szCs w:val="30"/>
          <w:cs/>
        </w:rPr>
        <w:t>ซึ่งจะสิ้นสุด</w:t>
      </w:r>
      <w:r w:rsidRPr="008A70CE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8A70CE">
        <w:rPr>
          <w:rFonts w:ascii="Angsana New" w:hAnsi="Angsana New" w:cs="Angsana New"/>
          <w:sz w:val="30"/>
          <w:szCs w:val="30"/>
        </w:rPr>
        <w:t>256</w:t>
      </w:r>
      <w:r w:rsidR="00DF5F7A" w:rsidRPr="008A70CE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Pr="008A70CE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104637" w:rsidRPr="008A70CE">
        <w:rPr>
          <w:rFonts w:ascii="Angsana New" w:hAnsi="Angsana New" w:cs="Angsana New" w:hint="cs"/>
          <w:sz w:val="30"/>
          <w:szCs w:val="30"/>
          <w:lang w:val="en-US" w:bidi="th-TH"/>
        </w:rPr>
        <w:t>2574</w:t>
      </w:r>
      <w:r w:rsidR="002A5DD2" w:rsidRPr="008A70CE">
        <w:rPr>
          <w:rFonts w:ascii="Angsana New" w:hAnsi="Angsana New" w:cs="Angsana New"/>
          <w:sz w:val="30"/>
          <w:szCs w:val="30"/>
          <w:cs/>
          <w:lang w:bidi="th-TH"/>
        </w:rPr>
        <w:t xml:space="preserve"> ค่า</w:t>
      </w:r>
      <w:r w:rsidR="002A5DD2" w:rsidRPr="00D07DC0">
        <w:rPr>
          <w:rFonts w:ascii="Angsana New" w:hAnsi="Angsana New" w:cs="Angsana New"/>
          <w:sz w:val="30"/>
          <w:szCs w:val="30"/>
          <w:cs/>
          <w:lang w:bidi="th-TH"/>
        </w:rPr>
        <w:t>เช่ากำหนดชำระเป็นรายเดือนตามอัตราที่ระบุไว้ในสัญญา</w:t>
      </w:r>
    </w:p>
    <w:p w14:paraId="6549CB0E" w14:textId="77777777" w:rsidR="00F414DC" w:rsidRPr="00347E4F" w:rsidRDefault="00F414DC" w:rsidP="00347E4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270"/>
        <w:gridCol w:w="1710"/>
      </w:tblGrid>
      <w:tr w:rsidR="00C63705" w:rsidRPr="00B0181B" w14:paraId="34E857B9" w14:textId="77777777" w:rsidTr="00C63705">
        <w:tc>
          <w:tcPr>
            <w:tcW w:w="5670" w:type="dxa"/>
          </w:tcPr>
          <w:p w14:paraId="3DE14C59" w14:textId="77777777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375AFDB" w14:textId="6B8279E5" w:rsidR="00C63705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63705" w:rsidRPr="00B0181B" w14:paraId="285D689B" w14:textId="77777777" w:rsidTr="00C63705">
        <w:tc>
          <w:tcPr>
            <w:tcW w:w="5670" w:type="dxa"/>
          </w:tcPr>
          <w:p w14:paraId="31CD799A" w14:textId="77777777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C88D4EC" w14:textId="53A098A3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3705" w:rsidRPr="00B0181B" w14:paraId="0D3F04B5" w14:textId="77777777" w:rsidTr="00C63705">
        <w:tc>
          <w:tcPr>
            <w:tcW w:w="5670" w:type="dxa"/>
          </w:tcPr>
          <w:p w14:paraId="42857F3F" w14:textId="1DDDF0E5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</w:tcPr>
          <w:p w14:paraId="7DF646E4" w14:textId="75FF4D89" w:rsidR="00C63705" w:rsidRDefault="002E4D4E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90E1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0A9728" w14:textId="77777777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55BCF5" w14:textId="05409C00" w:rsidR="00C63705" w:rsidRPr="003E5BB7" w:rsidRDefault="002E4D4E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90E1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56CE3" w:rsidRPr="007553D7" w14:paraId="23D56195" w14:textId="77777777" w:rsidTr="00C63705">
        <w:trPr>
          <w:trHeight w:val="380"/>
        </w:trPr>
        <w:tc>
          <w:tcPr>
            <w:tcW w:w="5670" w:type="dxa"/>
          </w:tcPr>
          <w:p w14:paraId="45A4576A" w14:textId="77777777" w:rsidR="00F56CE3" w:rsidRPr="007553D7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CBA582C" w14:textId="77777777" w:rsidR="00F56CE3" w:rsidRPr="00E029E6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705" w:rsidRPr="00E45399" w14:paraId="6A85B869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50185F8D" w14:textId="77777777" w:rsidR="00C63705" w:rsidRPr="00FA7A59" w:rsidRDefault="00C63705" w:rsidP="00F56CE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4242E6D5" w14:textId="77777777" w:rsidR="00C63705" w:rsidRPr="00C63705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9E4103" w14:textId="77777777" w:rsidR="00C63705" w:rsidRPr="0046632E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30DC72" w14:textId="77777777" w:rsidR="00C63705" w:rsidRPr="0046632E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E45399" w14:paraId="5323ADAD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48457BED" w14:textId="5C4BF370" w:rsidR="00C63705" w:rsidRPr="00FA7A59" w:rsidRDefault="00C63705" w:rsidP="00F56CE3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170BAC82" w14:textId="110B7091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5BA23" w14:textId="77777777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22B26C" w14:textId="5F22C38D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0E12" w:rsidRPr="00E45399" w14:paraId="1E1F8ABA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1ACABAE3" w14:textId="4C2CB022" w:rsidR="00390E12" w:rsidRPr="00FA7A59" w:rsidRDefault="00390E12" w:rsidP="00390E12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FA7A59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710" w:type="dxa"/>
          </w:tcPr>
          <w:p w14:paraId="5AD7E9FB" w14:textId="218F44DE" w:rsidR="00390E12" w:rsidRPr="00715D4C" w:rsidRDefault="00E6322C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4,666</w:t>
            </w:r>
          </w:p>
        </w:tc>
        <w:tc>
          <w:tcPr>
            <w:tcW w:w="270" w:type="dxa"/>
          </w:tcPr>
          <w:p w14:paraId="28381881" w14:textId="77777777" w:rsidR="00390E12" w:rsidRPr="00FA7A59" w:rsidRDefault="00390E12" w:rsidP="00390E1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10C9EF" w14:textId="52215ACC" w:rsidR="00390E12" w:rsidRPr="00FA7A59" w:rsidRDefault="00390E12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4,350</w:t>
            </w:r>
          </w:p>
        </w:tc>
      </w:tr>
      <w:tr w:rsidR="00390E12" w:rsidRPr="00E45399" w14:paraId="4EB59482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3B19BE30" w14:textId="696DD6CD" w:rsidR="00390E12" w:rsidRPr="00FA7A59" w:rsidRDefault="00390E12" w:rsidP="00390E12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</w:tcPr>
          <w:p w14:paraId="100143C7" w14:textId="708A67E9" w:rsidR="00390E12" w:rsidRPr="00715D4C" w:rsidRDefault="00E6322C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28,949</w:t>
            </w:r>
          </w:p>
        </w:tc>
        <w:tc>
          <w:tcPr>
            <w:tcW w:w="270" w:type="dxa"/>
          </w:tcPr>
          <w:p w14:paraId="1B91E922" w14:textId="77777777" w:rsidR="00390E12" w:rsidRPr="00FA7A59" w:rsidRDefault="00390E12" w:rsidP="00390E1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A98DE6" w14:textId="2BF3D68A" w:rsidR="00390E12" w:rsidRPr="00FA7A59" w:rsidRDefault="00390E12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28,674</w:t>
            </w:r>
          </w:p>
        </w:tc>
      </w:tr>
      <w:tr w:rsidR="00390E12" w:rsidRPr="00E45399" w14:paraId="0AEEB42D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270F24E8" w14:textId="35D65722" w:rsidR="00390E12" w:rsidRPr="00FA7A59" w:rsidRDefault="00390E12" w:rsidP="00390E12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669F0F6" w14:textId="1089E0CA" w:rsidR="00390E12" w:rsidRPr="00715D4C" w:rsidRDefault="00E6322C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9,871</w:t>
            </w:r>
          </w:p>
        </w:tc>
        <w:tc>
          <w:tcPr>
            <w:tcW w:w="270" w:type="dxa"/>
          </w:tcPr>
          <w:p w14:paraId="494DE34F" w14:textId="77777777" w:rsidR="00390E12" w:rsidRPr="00FA7A59" w:rsidRDefault="00390E12" w:rsidP="00390E1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634A6" w14:textId="1F8B0DC6" w:rsidR="00390E12" w:rsidRPr="00FA7A59" w:rsidRDefault="00390E12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8,814</w:t>
            </w:r>
          </w:p>
        </w:tc>
      </w:tr>
      <w:tr w:rsidR="00390E12" w:rsidRPr="00E45399" w14:paraId="05CB6791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4B86AE64" w14:textId="68C6F1C4" w:rsidR="00390E12" w:rsidRPr="00FA7A59" w:rsidRDefault="00390E12" w:rsidP="00390E12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2FD2956" w14:textId="7A4FE5DB" w:rsidR="00390E12" w:rsidRPr="002C6D55" w:rsidRDefault="00E6322C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16,279</w:t>
            </w:r>
          </w:p>
        </w:tc>
        <w:tc>
          <w:tcPr>
            <w:tcW w:w="270" w:type="dxa"/>
          </w:tcPr>
          <w:p w14:paraId="5527B88F" w14:textId="77777777" w:rsidR="00390E12" w:rsidRPr="00FA7A59" w:rsidRDefault="00390E12" w:rsidP="00390E1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E02A80" w14:textId="640D97B1" w:rsidR="00390E12" w:rsidRPr="00FA7A59" w:rsidRDefault="00390E12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17,669</w:t>
            </w:r>
          </w:p>
        </w:tc>
      </w:tr>
      <w:tr w:rsidR="00390E12" w:rsidRPr="00E45399" w14:paraId="41B8B084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6750CAEA" w14:textId="3335E37D" w:rsidR="00390E12" w:rsidRPr="00FA7A59" w:rsidRDefault="00390E12" w:rsidP="00390E12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2649F9E3" w14:textId="62240F10" w:rsidR="00390E12" w:rsidRPr="002C6D55" w:rsidRDefault="00E6322C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5,771</w:t>
            </w:r>
          </w:p>
        </w:tc>
        <w:tc>
          <w:tcPr>
            <w:tcW w:w="270" w:type="dxa"/>
          </w:tcPr>
          <w:p w14:paraId="7F044FB4" w14:textId="77777777" w:rsidR="00390E12" w:rsidRPr="00FA7A59" w:rsidRDefault="00390E12" w:rsidP="00390E1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72AF37" w14:textId="13E5C1CD" w:rsidR="00390E12" w:rsidRPr="00FA7A59" w:rsidRDefault="00390E12" w:rsidP="00390E12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</w:tr>
    </w:tbl>
    <w:p w14:paraId="1924DCFE" w14:textId="0B3519F4" w:rsidR="00FA7A59" w:rsidRPr="008D5C4C" w:rsidRDefault="00FA7A59" w:rsidP="008D5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F5182" w14:textId="53977657" w:rsidR="00B458C2" w:rsidRPr="00D07DC0" w:rsidRDefault="00831550" w:rsidP="00B458C2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1B6E65">
        <w:rPr>
          <w:rFonts w:asciiTheme="majorBidi" w:hAnsiTheme="majorBidi" w:cstheme="majorBidi"/>
          <w:sz w:val="30"/>
          <w:szCs w:val="30"/>
          <w:cs/>
        </w:rPr>
        <w:t>ใน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104637">
        <w:rPr>
          <w:rFonts w:asciiTheme="majorBidi" w:hAnsiTheme="majorBidi" w:cstheme="majorBidi" w:hint="cs"/>
          <w:sz w:val="30"/>
          <w:szCs w:val="30"/>
        </w:rPr>
        <w:t>31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1B6E65">
        <w:rPr>
          <w:rFonts w:asciiTheme="majorBidi" w:hAnsiTheme="majorBidi" w:cstheme="majorBidi"/>
          <w:sz w:val="30"/>
          <w:szCs w:val="30"/>
        </w:rPr>
        <w:t>256</w:t>
      </w:r>
      <w:r w:rsidR="003078D2">
        <w:rPr>
          <w:rFonts w:asciiTheme="majorBidi" w:hAnsiTheme="majorBidi" w:cstheme="majorBidi"/>
          <w:sz w:val="30"/>
          <w:szCs w:val="30"/>
        </w:rPr>
        <w:t>8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6E65">
        <w:rPr>
          <w:rFonts w:asciiTheme="majorBidi" w:hAnsi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บริษัทมีจำนวนเงิน </w:t>
      </w:r>
      <w:r w:rsidR="002C6D55">
        <w:rPr>
          <w:rFonts w:asciiTheme="majorBidi" w:hAnsiTheme="majorBidi"/>
          <w:sz w:val="30"/>
          <w:szCs w:val="30"/>
        </w:rPr>
        <w:br/>
      </w:r>
      <w:r w:rsidR="007045C4" w:rsidRPr="008A70CE">
        <w:rPr>
          <w:rFonts w:asciiTheme="majorBidi" w:hAnsiTheme="majorBidi"/>
          <w:sz w:val="30"/>
          <w:szCs w:val="30"/>
        </w:rPr>
        <w:t xml:space="preserve">64.3 </w:t>
      </w:r>
      <w:r w:rsidR="00715D4C" w:rsidRPr="008A70CE">
        <w:rPr>
          <w:rFonts w:asciiTheme="majorBidi" w:hAnsiTheme="majorBidi"/>
          <w:sz w:val="30"/>
          <w:szCs w:val="30"/>
        </w:rPr>
        <w:t xml:space="preserve"> </w:t>
      </w:r>
      <w:r w:rsidRPr="008A70CE">
        <w:rPr>
          <w:rFonts w:asciiTheme="majorBidi" w:hAnsiTheme="majorBidi" w:hint="cs"/>
          <w:sz w:val="30"/>
          <w:szCs w:val="30"/>
          <w:cs/>
        </w:rPr>
        <w:t>ล้าน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B458C2" w:rsidRPr="0093163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458C2" w:rsidRPr="0093163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078D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B458C2" w:rsidRPr="009316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078D2">
        <w:rPr>
          <w:rFonts w:asciiTheme="majorBidi" w:hAnsiTheme="majorBidi" w:cstheme="majorBidi"/>
          <w:i/>
          <w:iCs/>
          <w:sz w:val="30"/>
          <w:szCs w:val="30"/>
        </w:rPr>
        <w:t>60.4</w:t>
      </w:r>
      <w:r w:rsidR="00047836" w:rsidRPr="000478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58C2" w:rsidRPr="0093163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F7B27BE" w14:textId="66C448C8" w:rsidR="00BE1CCE" w:rsidRDefault="00BE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124422" w14:textId="69116B5C" w:rsidR="00B9735D" w:rsidRPr="00C52C41" w:rsidRDefault="00B9735D" w:rsidP="00B97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C52C41">
        <w:rPr>
          <w:rFonts w:ascii="Angsana New" w:hAnsi="Angsana New"/>
          <w:sz w:val="30"/>
          <w:szCs w:val="30"/>
        </w:rPr>
        <w:tab/>
      </w:r>
      <w:r w:rsidRPr="00B9735D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777C84C" w14:textId="77777777" w:rsidR="00B9735D" w:rsidRPr="00B9735D" w:rsidRDefault="00B9735D" w:rsidP="00B9735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450"/>
        <w:gridCol w:w="180"/>
        <w:gridCol w:w="1530"/>
        <w:gridCol w:w="178"/>
        <w:gridCol w:w="1710"/>
        <w:gridCol w:w="180"/>
        <w:gridCol w:w="1712"/>
      </w:tblGrid>
      <w:tr w:rsidR="00B9735D" w:rsidRPr="00B9735D" w14:paraId="52B094EB" w14:textId="77777777" w:rsidTr="0009203D">
        <w:trPr>
          <w:cantSplit/>
          <w:tblHeader/>
        </w:trPr>
        <w:tc>
          <w:tcPr>
            <w:tcW w:w="3420" w:type="dxa"/>
          </w:tcPr>
          <w:p w14:paraId="3926A934" w14:textId="77777777" w:rsidR="00B9735D" w:rsidRPr="00B9735D" w:rsidRDefault="00B9735D" w:rsidP="00E4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1B360889" w14:textId="77777777" w:rsidR="00B9735D" w:rsidRPr="00B9735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2F21EAE" w14:textId="77777777" w:rsidR="00B9735D" w:rsidRPr="00B9735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5572C898" w14:textId="77777777" w:rsidR="00B4137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</w:pPr>
            <w:r w:rsidRPr="00B9735D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1D8FA173" w14:textId="63CD48E8" w:rsidR="00B9735D" w:rsidRPr="00B9735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B9735D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735D" w:rsidRPr="00B9735D" w14:paraId="0EAB44E9" w14:textId="77777777" w:rsidTr="0009203D">
        <w:trPr>
          <w:cantSplit/>
          <w:tblHeader/>
        </w:trPr>
        <w:tc>
          <w:tcPr>
            <w:tcW w:w="3420" w:type="dxa"/>
            <w:vAlign w:val="bottom"/>
          </w:tcPr>
          <w:p w14:paraId="56690E39" w14:textId="1A6F2933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753948D" w14:textId="2818105F" w:rsidR="00B9735D" w:rsidRPr="00B9735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7691A7" w14:textId="77777777" w:rsidR="00B9735D" w:rsidRPr="00B9735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BEA8DA" w14:textId="33F0A3A7" w:rsidR="00B9735D" w:rsidRPr="00B9735D" w:rsidRDefault="00B4137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413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78" w:type="dxa"/>
            <w:vAlign w:val="bottom"/>
          </w:tcPr>
          <w:p w14:paraId="0C60B6B3" w14:textId="77777777" w:rsidR="00B9735D" w:rsidRPr="00B9735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54D9C1C" w14:textId="25C82E59" w:rsidR="00B9735D" w:rsidRPr="00B9735D" w:rsidRDefault="00755F78" w:rsidP="00B4137D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5F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โปรแกรมคอมพิวเตอร์ที่อยู่ระหว่างการพัฒนา</w:t>
            </w:r>
          </w:p>
        </w:tc>
        <w:tc>
          <w:tcPr>
            <w:tcW w:w="180" w:type="dxa"/>
            <w:vAlign w:val="bottom"/>
          </w:tcPr>
          <w:p w14:paraId="3D6AC905" w14:textId="77777777" w:rsidR="00B9735D" w:rsidRPr="00B9735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44AE9F8E" w14:textId="77777777" w:rsidR="00B9735D" w:rsidRPr="00B9735D" w:rsidRDefault="00B9735D" w:rsidP="00E400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9735D" w:rsidRPr="00B9735D" w14:paraId="38EE54E1" w14:textId="77777777" w:rsidTr="0009203D">
        <w:trPr>
          <w:cantSplit/>
          <w:tblHeader/>
        </w:trPr>
        <w:tc>
          <w:tcPr>
            <w:tcW w:w="3420" w:type="dxa"/>
          </w:tcPr>
          <w:p w14:paraId="5B7F4F0C" w14:textId="77777777" w:rsidR="00B9735D" w:rsidRPr="00B9735D" w:rsidRDefault="00B9735D" w:rsidP="00E4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E08663D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46F4B2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342635E5" w14:textId="0532311A" w:rsidR="00B9735D" w:rsidRPr="00B9735D" w:rsidRDefault="00B9735D" w:rsidP="00E4004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973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727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973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9735D" w:rsidRPr="00B9735D" w14:paraId="48E97B96" w14:textId="77777777" w:rsidTr="0009203D">
        <w:trPr>
          <w:cantSplit/>
        </w:trPr>
        <w:tc>
          <w:tcPr>
            <w:tcW w:w="3420" w:type="dxa"/>
          </w:tcPr>
          <w:p w14:paraId="2A3B088B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97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0" w:type="dxa"/>
          </w:tcPr>
          <w:p w14:paraId="35C376F1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B6C91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D4DC435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B6D1652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2FE254C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E9C8D3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5CA15EE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35D" w:rsidRPr="00B9735D" w14:paraId="1811BD8B" w14:textId="77777777" w:rsidTr="0009203D">
        <w:trPr>
          <w:cantSplit/>
        </w:trPr>
        <w:tc>
          <w:tcPr>
            <w:tcW w:w="3420" w:type="dxa"/>
          </w:tcPr>
          <w:p w14:paraId="4036F23F" w14:textId="5B29B66D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20B3C" w:rsidRPr="00420B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20B3C" w:rsidRPr="00420B3C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420B3C" w:rsidRPr="00420B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50" w:type="dxa"/>
          </w:tcPr>
          <w:p w14:paraId="16F8430A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309C8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F24607" w14:textId="24785F9B" w:rsidR="00B9735D" w:rsidRPr="00B9735D" w:rsidRDefault="0090004C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164,007</w:t>
            </w:r>
          </w:p>
        </w:tc>
        <w:tc>
          <w:tcPr>
            <w:tcW w:w="178" w:type="dxa"/>
          </w:tcPr>
          <w:p w14:paraId="557569F6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46EE008" w14:textId="7E3CD698" w:rsidR="00B9735D" w:rsidRPr="00B9735D" w:rsidRDefault="0090004C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59,072</w:t>
            </w:r>
          </w:p>
        </w:tc>
        <w:tc>
          <w:tcPr>
            <w:tcW w:w="180" w:type="dxa"/>
          </w:tcPr>
          <w:p w14:paraId="7C954854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604ABEA" w14:textId="4D8C640B" w:rsidR="00B9735D" w:rsidRPr="00B9735D" w:rsidRDefault="0090004C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223,079</w:t>
            </w:r>
          </w:p>
        </w:tc>
      </w:tr>
      <w:tr w:rsidR="00B9735D" w:rsidRPr="00B9735D" w14:paraId="072C8B26" w14:textId="77777777" w:rsidTr="0009203D">
        <w:trPr>
          <w:cantSplit/>
        </w:trPr>
        <w:tc>
          <w:tcPr>
            <w:tcW w:w="3420" w:type="dxa"/>
          </w:tcPr>
          <w:p w14:paraId="29A3DACC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0E0D7F75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DF5996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17C9E2B" w14:textId="4D1BE533" w:rsidR="00B9735D" w:rsidRPr="00B9735D" w:rsidRDefault="0090004C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78" w:type="dxa"/>
          </w:tcPr>
          <w:p w14:paraId="14CCA6D3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A289FE8" w14:textId="41D9FCDA" w:rsidR="00B9735D" w:rsidRPr="00B9735D" w:rsidRDefault="0090004C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28,763</w:t>
            </w:r>
          </w:p>
        </w:tc>
        <w:tc>
          <w:tcPr>
            <w:tcW w:w="180" w:type="dxa"/>
          </w:tcPr>
          <w:p w14:paraId="538B440C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20BE661D" w14:textId="0DBFD7DD" w:rsidR="00B9735D" w:rsidRPr="00B9735D" w:rsidRDefault="0090004C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29,230</w:t>
            </w:r>
          </w:p>
        </w:tc>
      </w:tr>
      <w:tr w:rsidR="00B9735D" w:rsidRPr="00B9735D" w14:paraId="5425753A" w14:textId="77777777" w:rsidTr="0009203D">
        <w:trPr>
          <w:cantSplit/>
        </w:trPr>
        <w:tc>
          <w:tcPr>
            <w:tcW w:w="3420" w:type="dxa"/>
          </w:tcPr>
          <w:p w14:paraId="52E2E0D5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50" w:type="dxa"/>
          </w:tcPr>
          <w:p w14:paraId="64D835C6" w14:textId="28121A8F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93EA6F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9587AE" w14:textId="7BF29DAB" w:rsidR="00B9735D" w:rsidRPr="00B9735D" w:rsidRDefault="0090004C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178" w:type="dxa"/>
          </w:tcPr>
          <w:p w14:paraId="5182F281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9E25F7" w14:textId="059091C7" w:rsidR="00B9735D" w:rsidRPr="00B9735D" w:rsidRDefault="0090004C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(1,460)</w:t>
            </w:r>
          </w:p>
        </w:tc>
        <w:tc>
          <w:tcPr>
            <w:tcW w:w="180" w:type="dxa"/>
          </w:tcPr>
          <w:p w14:paraId="79234C2B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5A2E0CD9" w14:textId="0F2940ED" w:rsidR="00B9735D" w:rsidRPr="00B9735D" w:rsidRDefault="0090004C" w:rsidP="0090004C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35D" w:rsidRPr="00B9735D" w14:paraId="63DBBA0C" w14:textId="77777777" w:rsidTr="0009203D">
        <w:trPr>
          <w:cantSplit/>
        </w:trPr>
        <w:tc>
          <w:tcPr>
            <w:tcW w:w="3420" w:type="dxa"/>
          </w:tcPr>
          <w:p w14:paraId="3C0F041E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50" w:type="dxa"/>
          </w:tcPr>
          <w:p w14:paraId="271DC8C5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ABE730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D0EA11" w14:textId="77777777" w:rsidR="00B9735D" w:rsidRPr="00B9735D" w:rsidRDefault="00B9735D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178" w:type="dxa"/>
          </w:tcPr>
          <w:p w14:paraId="4EB0488B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BDBE971" w14:textId="3E3E97A4" w:rsidR="00B9735D" w:rsidRPr="00B9735D" w:rsidRDefault="0090004C" w:rsidP="0090004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9771F0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2FACE84" w14:textId="77777777" w:rsidR="00B9735D" w:rsidRPr="00B9735D" w:rsidRDefault="00B9735D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  <w:tr w:rsidR="00B9735D" w:rsidRPr="00B9735D" w14:paraId="5B4A134A" w14:textId="77777777" w:rsidTr="0009203D">
        <w:trPr>
          <w:cantSplit/>
        </w:trPr>
        <w:tc>
          <w:tcPr>
            <w:tcW w:w="3420" w:type="dxa"/>
          </w:tcPr>
          <w:p w14:paraId="627A551A" w14:textId="77777777" w:rsidR="00420B3C" w:rsidRDefault="00420B3C" w:rsidP="0042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55B4AE64" w14:textId="0A1F9F64" w:rsidR="00B9735D" w:rsidRPr="00B9735D" w:rsidRDefault="00420B3C" w:rsidP="0042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50" w:type="dxa"/>
          </w:tcPr>
          <w:p w14:paraId="0F9324E6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FB349E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1E598E" w14:textId="6626D70C" w:rsidR="00B9735D" w:rsidRPr="00B9735D" w:rsidRDefault="0090004C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165,811</w:t>
            </w:r>
          </w:p>
        </w:tc>
        <w:tc>
          <w:tcPr>
            <w:tcW w:w="178" w:type="dxa"/>
          </w:tcPr>
          <w:p w14:paraId="515E735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F7C2A93" w14:textId="399B42E5" w:rsidR="00B9735D" w:rsidRPr="00B9735D" w:rsidRDefault="0090004C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86,375</w:t>
            </w:r>
          </w:p>
        </w:tc>
        <w:tc>
          <w:tcPr>
            <w:tcW w:w="180" w:type="dxa"/>
          </w:tcPr>
          <w:p w14:paraId="497A0BF0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6A28DB6A" w14:textId="054037C8" w:rsidR="00B9735D" w:rsidRPr="00B9735D" w:rsidRDefault="0090004C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252,186</w:t>
            </w:r>
          </w:p>
        </w:tc>
      </w:tr>
      <w:tr w:rsidR="00B9735D" w:rsidRPr="00B9735D" w14:paraId="25E99F9D" w14:textId="77777777" w:rsidTr="0009203D">
        <w:trPr>
          <w:cantSplit/>
        </w:trPr>
        <w:tc>
          <w:tcPr>
            <w:tcW w:w="3420" w:type="dxa"/>
          </w:tcPr>
          <w:p w14:paraId="28427FD4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1A2EC108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B021A8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07E407" w14:textId="10F2AD76" w:rsidR="00B9735D" w:rsidRPr="00B9735D" w:rsidRDefault="0090004C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78" w:type="dxa"/>
          </w:tcPr>
          <w:p w14:paraId="47C3AAA6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8766E6F" w14:textId="3A56DF61" w:rsidR="00B9735D" w:rsidRPr="00B9735D" w:rsidRDefault="0090004C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21,708</w:t>
            </w:r>
          </w:p>
        </w:tc>
        <w:tc>
          <w:tcPr>
            <w:tcW w:w="180" w:type="dxa"/>
          </w:tcPr>
          <w:p w14:paraId="327760C8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28C8A4EF" w14:textId="006C5E9E" w:rsidR="00B9735D" w:rsidRPr="00B9735D" w:rsidRDefault="0090004C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22,084</w:t>
            </w:r>
          </w:p>
        </w:tc>
      </w:tr>
      <w:tr w:rsidR="00B9735D" w:rsidRPr="00B9735D" w14:paraId="2802705D" w14:textId="77777777" w:rsidTr="0009203D">
        <w:trPr>
          <w:cantSplit/>
        </w:trPr>
        <w:tc>
          <w:tcPr>
            <w:tcW w:w="3420" w:type="dxa"/>
          </w:tcPr>
          <w:p w14:paraId="0E9D1EC8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50" w:type="dxa"/>
          </w:tcPr>
          <w:p w14:paraId="3CB2A2D7" w14:textId="439A6E32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1DF72F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4A0A131" w14:textId="212BAB8E" w:rsidR="00B9735D" w:rsidRPr="00B9735D" w:rsidRDefault="0090004C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2,877</w:t>
            </w:r>
          </w:p>
        </w:tc>
        <w:tc>
          <w:tcPr>
            <w:tcW w:w="178" w:type="dxa"/>
          </w:tcPr>
          <w:p w14:paraId="7154837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44E5BE" w14:textId="6917E516" w:rsidR="00B9735D" w:rsidRPr="00B9735D" w:rsidRDefault="0090004C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sz w:val="30"/>
                <w:szCs w:val="30"/>
              </w:rPr>
              <w:t>(2,877)</w:t>
            </w:r>
          </w:p>
        </w:tc>
        <w:tc>
          <w:tcPr>
            <w:tcW w:w="180" w:type="dxa"/>
          </w:tcPr>
          <w:p w14:paraId="382E7EC5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6AC20FC0" w14:textId="1645FD9C" w:rsidR="00B9735D" w:rsidRPr="00B9735D" w:rsidRDefault="0090004C" w:rsidP="0090004C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35D" w:rsidRPr="00B9735D" w14:paraId="1B883FD1" w14:textId="77777777" w:rsidTr="0009203D">
        <w:trPr>
          <w:cantSplit/>
        </w:trPr>
        <w:tc>
          <w:tcPr>
            <w:tcW w:w="3420" w:type="dxa"/>
          </w:tcPr>
          <w:p w14:paraId="2798A352" w14:textId="6E1B80E2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0B3C" w:rsidRPr="00420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420B3C" w:rsidRPr="00420B3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20B3C" w:rsidRPr="00420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50" w:type="dxa"/>
          </w:tcPr>
          <w:p w14:paraId="25BE3A09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C53C6C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A3D8" w14:textId="5ED24D25" w:rsidR="00B9735D" w:rsidRPr="00B9735D" w:rsidRDefault="0090004C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169,064</w:t>
            </w:r>
          </w:p>
        </w:tc>
        <w:tc>
          <w:tcPr>
            <w:tcW w:w="178" w:type="dxa"/>
          </w:tcPr>
          <w:p w14:paraId="6DB9808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51DA1" w14:textId="136F8AB0" w:rsidR="00B9735D" w:rsidRPr="00B9735D" w:rsidRDefault="0090004C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105,206</w:t>
            </w:r>
          </w:p>
        </w:tc>
        <w:tc>
          <w:tcPr>
            <w:tcW w:w="180" w:type="dxa"/>
          </w:tcPr>
          <w:p w14:paraId="0DCE67C2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F2EC8" w14:textId="5EF313AF" w:rsidR="00B9735D" w:rsidRPr="00B9735D" w:rsidRDefault="0090004C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00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274,270</w:t>
            </w:r>
          </w:p>
        </w:tc>
      </w:tr>
      <w:tr w:rsidR="00B9735D" w:rsidRPr="00B9735D" w14:paraId="110FE75B" w14:textId="77777777" w:rsidTr="0009203D">
        <w:trPr>
          <w:cantSplit/>
        </w:trPr>
        <w:tc>
          <w:tcPr>
            <w:tcW w:w="3420" w:type="dxa"/>
          </w:tcPr>
          <w:p w14:paraId="5504F583" w14:textId="77777777" w:rsidR="00B9735D" w:rsidRPr="00B9735D" w:rsidRDefault="00B9735D" w:rsidP="00E4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A4B9275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03E739D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E61118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2AB55C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87C8B60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FBAC93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0E188748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35D" w:rsidRPr="00B9735D" w14:paraId="2CF15ABF" w14:textId="77777777" w:rsidTr="0009203D">
        <w:trPr>
          <w:cantSplit/>
        </w:trPr>
        <w:tc>
          <w:tcPr>
            <w:tcW w:w="3420" w:type="dxa"/>
          </w:tcPr>
          <w:p w14:paraId="2A2B4D00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450" w:type="dxa"/>
          </w:tcPr>
          <w:p w14:paraId="5A35C2A7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796FB6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BF7A4C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C3A601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4C43986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DF9642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A942DE1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35D" w:rsidRPr="00B9735D" w14:paraId="64B03FB8" w14:textId="77777777" w:rsidTr="0009203D">
        <w:trPr>
          <w:cantSplit/>
        </w:trPr>
        <w:tc>
          <w:tcPr>
            <w:tcW w:w="3420" w:type="dxa"/>
          </w:tcPr>
          <w:p w14:paraId="423314AC" w14:textId="742698B8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20B3C" w:rsidRPr="00420B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20B3C" w:rsidRPr="00420B3C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420B3C" w:rsidRPr="00420B3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50" w:type="dxa"/>
          </w:tcPr>
          <w:p w14:paraId="3CACE8AB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66CE53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30616B4" w14:textId="1C723A06" w:rsidR="00B9735D" w:rsidRPr="00B9735D" w:rsidRDefault="000672A4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672A4">
              <w:rPr>
                <w:rFonts w:asciiTheme="majorBidi" w:hAnsiTheme="majorBidi" w:cstheme="majorBidi"/>
                <w:sz w:val="30"/>
                <w:szCs w:val="30"/>
              </w:rPr>
              <w:t>112,730</w:t>
            </w:r>
          </w:p>
        </w:tc>
        <w:tc>
          <w:tcPr>
            <w:tcW w:w="178" w:type="dxa"/>
          </w:tcPr>
          <w:p w14:paraId="6BA1B4FB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5A8E6DD" w14:textId="77D2836F" w:rsidR="00B9735D" w:rsidRPr="00B9735D" w:rsidRDefault="000672A4" w:rsidP="000672A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AD727F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80E2D2E" w14:textId="40604436" w:rsidR="00B9735D" w:rsidRPr="00B9735D" w:rsidRDefault="00947C40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47C40">
              <w:rPr>
                <w:rFonts w:asciiTheme="majorBidi" w:hAnsiTheme="majorBidi" w:cstheme="majorBidi"/>
                <w:sz w:val="30"/>
                <w:szCs w:val="30"/>
              </w:rPr>
              <w:t>112,730</w:t>
            </w:r>
          </w:p>
        </w:tc>
      </w:tr>
      <w:tr w:rsidR="00B9735D" w:rsidRPr="00B9735D" w14:paraId="75643E7F" w14:textId="77777777" w:rsidTr="0009203D">
        <w:trPr>
          <w:cantSplit/>
        </w:trPr>
        <w:tc>
          <w:tcPr>
            <w:tcW w:w="3420" w:type="dxa"/>
          </w:tcPr>
          <w:p w14:paraId="5889651C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50" w:type="dxa"/>
          </w:tcPr>
          <w:p w14:paraId="29F8D943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B39D01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9B1C02" w14:textId="74057DE2" w:rsidR="00B9735D" w:rsidRPr="00B9735D" w:rsidRDefault="000672A4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672A4">
              <w:rPr>
                <w:rFonts w:asciiTheme="majorBidi" w:hAnsiTheme="majorBidi" w:cstheme="majorBidi"/>
                <w:sz w:val="30"/>
                <w:szCs w:val="30"/>
              </w:rPr>
              <w:t>10,686</w:t>
            </w:r>
          </w:p>
        </w:tc>
        <w:tc>
          <w:tcPr>
            <w:tcW w:w="178" w:type="dxa"/>
          </w:tcPr>
          <w:p w14:paraId="448E611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52FFD43" w14:textId="62092D16" w:rsidR="00B9735D" w:rsidRPr="00B9735D" w:rsidRDefault="000672A4" w:rsidP="000672A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13AC83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6CDE7C5" w14:textId="2EB0A361" w:rsidR="00B9735D" w:rsidRPr="00B9735D" w:rsidRDefault="00947C40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47C40">
              <w:rPr>
                <w:rFonts w:asciiTheme="majorBidi" w:hAnsiTheme="majorBidi" w:cstheme="majorBidi"/>
                <w:sz w:val="30"/>
                <w:szCs w:val="30"/>
              </w:rPr>
              <w:t>10,686</w:t>
            </w:r>
          </w:p>
        </w:tc>
      </w:tr>
      <w:tr w:rsidR="00B9735D" w:rsidRPr="00B9735D" w14:paraId="68AA4023" w14:textId="77777777" w:rsidTr="0009203D">
        <w:trPr>
          <w:cantSplit/>
        </w:trPr>
        <w:tc>
          <w:tcPr>
            <w:tcW w:w="3420" w:type="dxa"/>
          </w:tcPr>
          <w:p w14:paraId="1F4DE7CB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50" w:type="dxa"/>
          </w:tcPr>
          <w:p w14:paraId="0AC2073A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9C038D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C411D01" w14:textId="23136ED4" w:rsidR="00B9735D" w:rsidRPr="00B9735D" w:rsidRDefault="000672A4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672A4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178" w:type="dxa"/>
          </w:tcPr>
          <w:p w14:paraId="39026E9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59EF7A" w14:textId="15139743" w:rsidR="00B9735D" w:rsidRPr="00B9735D" w:rsidRDefault="000672A4" w:rsidP="000672A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44D384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617351A2" w14:textId="77777777" w:rsidR="00B9735D" w:rsidRPr="00B9735D" w:rsidRDefault="00B9735D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  <w:tr w:rsidR="00B9735D" w:rsidRPr="00B9735D" w14:paraId="06D6A9A2" w14:textId="77777777" w:rsidTr="0009203D">
        <w:trPr>
          <w:cantSplit/>
        </w:trPr>
        <w:tc>
          <w:tcPr>
            <w:tcW w:w="3420" w:type="dxa"/>
          </w:tcPr>
          <w:p w14:paraId="1760D6D8" w14:textId="77777777" w:rsidR="00420B3C" w:rsidRDefault="00420B3C" w:rsidP="0042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587B85B5" w14:textId="791EE1C6" w:rsidR="00B9735D" w:rsidRPr="00B9735D" w:rsidRDefault="00420B3C" w:rsidP="0042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50" w:type="dxa"/>
          </w:tcPr>
          <w:p w14:paraId="15C547C0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5E3FCE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C29E5F" w14:textId="1C26B9D7" w:rsidR="00B9735D" w:rsidRPr="00B9735D" w:rsidRDefault="00947C40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47C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123,293</w:t>
            </w:r>
          </w:p>
        </w:tc>
        <w:tc>
          <w:tcPr>
            <w:tcW w:w="178" w:type="dxa"/>
          </w:tcPr>
          <w:p w14:paraId="034288DE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A8964C5" w14:textId="2B9E98E4" w:rsidR="00B9735D" w:rsidRPr="00D74120" w:rsidRDefault="000672A4" w:rsidP="000672A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EBB547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34966239" w14:textId="4264E371" w:rsidR="00B9735D" w:rsidRPr="00B9735D" w:rsidRDefault="00947C40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47C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123,293</w:t>
            </w:r>
          </w:p>
        </w:tc>
      </w:tr>
      <w:tr w:rsidR="00B9735D" w:rsidRPr="00B9735D" w14:paraId="1A7EDC11" w14:textId="77777777" w:rsidTr="0009203D">
        <w:trPr>
          <w:cantSplit/>
        </w:trPr>
        <w:tc>
          <w:tcPr>
            <w:tcW w:w="3420" w:type="dxa"/>
          </w:tcPr>
          <w:p w14:paraId="743653EF" w14:textId="7A6F2FC7" w:rsidR="00B9735D" w:rsidRPr="00B9735D" w:rsidRDefault="00B9735D" w:rsidP="00E4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50" w:type="dxa"/>
          </w:tcPr>
          <w:p w14:paraId="633EFED8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C38A9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A8D92A" w14:textId="4EE91663" w:rsidR="00B9735D" w:rsidRPr="00B9735D" w:rsidRDefault="00947C40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47C40">
              <w:rPr>
                <w:rFonts w:asciiTheme="majorBidi" w:hAnsiTheme="majorBidi" w:cstheme="majorBidi"/>
                <w:sz w:val="30"/>
                <w:szCs w:val="30"/>
              </w:rPr>
              <w:t>9,410</w:t>
            </w:r>
          </w:p>
        </w:tc>
        <w:tc>
          <w:tcPr>
            <w:tcW w:w="178" w:type="dxa"/>
          </w:tcPr>
          <w:p w14:paraId="429FE1F9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AACE367" w14:textId="7E5C3B77" w:rsidR="00B9735D" w:rsidRPr="00B9735D" w:rsidRDefault="000672A4" w:rsidP="000672A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9CA702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5BFC13C" w14:textId="128BB9E2" w:rsidR="00B9735D" w:rsidRPr="00B9735D" w:rsidRDefault="00947C40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47C40">
              <w:rPr>
                <w:rFonts w:asciiTheme="majorBidi" w:hAnsiTheme="majorBidi" w:cstheme="majorBidi"/>
                <w:sz w:val="30"/>
                <w:szCs w:val="30"/>
              </w:rPr>
              <w:t>9,410</w:t>
            </w:r>
          </w:p>
        </w:tc>
      </w:tr>
      <w:tr w:rsidR="00B9735D" w:rsidRPr="00B9735D" w14:paraId="1AA1F665" w14:textId="77777777" w:rsidTr="0009203D">
        <w:trPr>
          <w:cantSplit/>
        </w:trPr>
        <w:tc>
          <w:tcPr>
            <w:tcW w:w="3420" w:type="dxa"/>
          </w:tcPr>
          <w:p w14:paraId="0FCD38B1" w14:textId="0803B319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50" w:type="dxa"/>
          </w:tcPr>
          <w:p w14:paraId="4F04A0D6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9B16F7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CD1124" w14:textId="315E2E79" w:rsidR="00B9735D" w:rsidRPr="00B9735D" w:rsidRDefault="00451E67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51E6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78" w:type="dxa"/>
          </w:tcPr>
          <w:p w14:paraId="05178566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653C25" w14:textId="33623FDD" w:rsidR="00B9735D" w:rsidRPr="00B9735D" w:rsidRDefault="000672A4" w:rsidP="000672A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C14A15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243DE2D" w14:textId="7C76D67D" w:rsidR="00B9735D" w:rsidRPr="00B9735D" w:rsidRDefault="00451E67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51E6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B9735D" w:rsidRPr="00B9735D" w14:paraId="5743B293" w14:textId="77777777" w:rsidTr="0009203D">
        <w:trPr>
          <w:cantSplit/>
        </w:trPr>
        <w:tc>
          <w:tcPr>
            <w:tcW w:w="3420" w:type="dxa"/>
          </w:tcPr>
          <w:p w14:paraId="4A43FB06" w14:textId="3D28E13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0B3C" w:rsidRPr="00420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420B3C" w:rsidRPr="00420B3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20B3C" w:rsidRPr="00420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50" w:type="dxa"/>
          </w:tcPr>
          <w:p w14:paraId="2D01FBE8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29CE3F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0DFF" w14:textId="0415E82F" w:rsidR="00B9735D" w:rsidRPr="00B9735D" w:rsidRDefault="00451E67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51E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132,750</w:t>
            </w:r>
          </w:p>
        </w:tc>
        <w:tc>
          <w:tcPr>
            <w:tcW w:w="178" w:type="dxa"/>
          </w:tcPr>
          <w:p w14:paraId="2E57B193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4283F" w14:textId="5B38D009" w:rsidR="00B9735D" w:rsidRPr="00D74120" w:rsidRDefault="000672A4" w:rsidP="000672A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C8DC8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18A72" w14:textId="4E072505" w:rsidR="00B9735D" w:rsidRPr="00B9735D" w:rsidRDefault="00451E67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51E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132,750</w:t>
            </w:r>
          </w:p>
        </w:tc>
      </w:tr>
      <w:tr w:rsidR="00B9735D" w:rsidRPr="00B9735D" w14:paraId="2AFE33D6" w14:textId="77777777" w:rsidTr="00451E67">
        <w:trPr>
          <w:cantSplit/>
        </w:trPr>
        <w:tc>
          <w:tcPr>
            <w:tcW w:w="3420" w:type="dxa"/>
          </w:tcPr>
          <w:p w14:paraId="5B2697AE" w14:textId="77777777" w:rsidR="00B9735D" w:rsidRPr="00B9735D" w:rsidRDefault="00B9735D" w:rsidP="00E4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295C5B9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CF5067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4C658D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FE07584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10911A2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F65508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7C29044C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35D" w:rsidRPr="00B9735D" w14:paraId="587EF910" w14:textId="77777777" w:rsidTr="0009203D">
        <w:trPr>
          <w:cantSplit/>
        </w:trPr>
        <w:tc>
          <w:tcPr>
            <w:tcW w:w="3420" w:type="dxa"/>
          </w:tcPr>
          <w:p w14:paraId="751762D8" w14:textId="77777777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50" w:type="dxa"/>
          </w:tcPr>
          <w:p w14:paraId="1D3801F7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02033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CFF23B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F8CB9FF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4C82914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DCBC02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2825671A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35D" w:rsidRPr="00B9735D" w14:paraId="015FB35F" w14:textId="77777777" w:rsidTr="0009203D">
        <w:trPr>
          <w:cantSplit/>
        </w:trPr>
        <w:tc>
          <w:tcPr>
            <w:tcW w:w="3420" w:type="dxa"/>
          </w:tcPr>
          <w:p w14:paraId="1A25D28D" w14:textId="3FB1CBE5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0C68" w:rsidRPr="009C0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9C0C68" w:rsidRPr="009C0C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9C0C68" w:rsidRPr="009C0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0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380B28BD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F26B95F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BA23BC4" w14:textId="68BA6BEE" w:rsidR="00B9735D" w:rsidRPr="00B9735D" w:rsidRDefault="00537D82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3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42,518</w:t>
            </w:r>
          </w:p>
        </w:tc>
        <w:tc>
          <w:tcPr>
            <w:tcW w:w="178" w:type="dxa"/>
          </w:tcPr>
          <w:p w14:paraId="09DBA845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AD31F48" w14:textId="55E2B7E9" w:rsidR="00B9735D" w:rsidRPr="00B9735D" w:rsidRDefault="00537D82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3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86,375</w:t>
            </w:r>
          </w:p>
        </w:tc>
        <w:tc>
          <w:tcPr>
            <w:tcW w:w="180" w:type="dxa"/>
          </w:tcPr>
          <w:p w14:paraId="2063DA2F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double" w:sz="4" w:space="0" w:color="auto"/>
            </w:tcBorders>
            <w:vAlign w:val="bottom"/>
          </w:tcPr>
          <w:p w14:paraId="31B60C6D" w14:textId="5918D453" w:rsidR="00B9735D" w:rsidRPr="00B9735D" w:rsidRDefault="00537D82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3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128,893</w:t>
            </w:r>
          </w:p>
        </w:tc>
      </w:tr>
      <w:tr w:rsidR="00B9735D" w:rsidRPr="00B9735D" w14:paraId="12D77C3B" w14:textId="77777777" w:rsidTr="0009203D">
        <w:trPr>
          <w:cantSplit/>
        </w:trPr>
        <w:tc>
          <w:tcPr>
            <w:tcW w:w="3420" w:type="dxa"/>
          </w:tcPr>
          <w:p w14:paraId="4F70FD65" w14:textId="059EFC86" w:rsidR="00B9735D" w:rsidRPr="00B9735D" w:rsidRDefault="00B9735D" w:rsidP="00B9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0C68" w:rsidRPr="009C0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9C0C68" w:rsidRPr="009C0C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9C0C68" w:rsidRPr="009C0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50" w:type="dxa"/>
          </w:tcPr>
          <w:p w14:paraId="3CB5DE87" w14:textId="77777777" w:rsidR="00B9735D" w:rsidRPr="00B9735D" w:rsidRDefault="00B9735D" w:rsidP="00E400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26ABAC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4BC06" w14:textId="77C98388" w:rsidR="00B9735D" w:rsidRPr="00B9735D" w:rsidRDefault="00537D82" w:rsidP="0009203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3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36,314</w:t>
            </w:r>
          </w:p>
        </w:tc>
        <w:tc>
          <w:tcPr>
            <w:tcW w:w="178" w:type="dxa"/>
          </w:tcPr>
          <w:p w14:paraId="5AFE2A83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B1D900" w14:textId="530F5335" w:rsidR="00B9735D" w:rsidRPr="00B9735D" w:rsidRDefault="00537D82" w:rsidP="0009203D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3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105,206</w:t>
            </w:r>
          </w:p>
        </w:tc>
        <w:tc>
          <w:tcPr>
            <w:tcW w:w="180" w:type="dxa"/>
          </w:tcPr>
          <w:p w14:paraId="38DEC70B" w14:textId="77777777" w:rsidR="00B9735D" w:rsidRPr="00B9735D" w:rsidRDefault="00B9735D" w:rsidP="00E4004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86B601" w14:textId="08B03968" w:rsidR="00B9735D" w:rsidRPr="00B9735D" w:rsidRDefault="00537D82" w:rsidP="0009203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3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141,520</w:t>
            </w:r>
          </w:p>
        </w:tc>
      </w:tr>
    </w:tbl>
    <w:p w14:paraId="7664F349" w14:textId="29BF3226"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t>1</w:t>
      </w:r>
      <w:r w:rsidR="00B56919">
        <w:rPr>
          <w:rFonts w:ascii="Angsana New" w:hAnsi="Angsana New"/>
          <w:b/>
          <w:bCs/>
          <w:sz w:val="30"/>
          <w:szCs w:val="30"/>
        </w:rPr>
        <w:t>3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9B129D" w:rsidRDefault="007903D3" w:rsidP="009B129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620"/>
      </w:tblGrid>
      <w:tr w:rsidR="00B46120" w:rsidRPr="00B0181B" w14:paraId="6CD14EC5" w14:textId="77777777" w:rsidTr="007A6C9A">
        <w:tc>
          <w:tcPr>
            <w:tcW w:w="5760" w:type="dxa"/>
          </w:tcPr>
          <w:p w14:paraId="77B00903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7569D9E" w14:textId="77777777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46120" w:rsidRPr="00B0181B" w14:paraId="01F43810" w14:textId="77777777" w:rsidTr="007A6C9A">
        <w:tc>
          <w:tcPr>
            <w:tcW w:w="5760" w:type="dxa"/>
          </w:tcPr>
          <w:p w14:paraId="34C7C1D8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E64530F" w14:textId="178AA13D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46120" w:rsidRPr="00B0181B" w14:paraId="5B8A1D56" w14:textId="77777777" w:rsidTr="007A6C9A">
        <w:tc>
          <w:tcPr>
            <w:tcW w:w="5760" w:type="dxa"/>
          </w:tcPr>
          <w:p w14:paraId="11178021" w14:textId="3DFDFEE4" w:rsidR="00B46120" w:rsidRPr="00F27FDA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9B1BF3" w14:textId="1DFDF99A" w:rsidR="00B46120" w:rsidRPr="00284595" w:rsidRDefault="002E4D4E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24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8C1F54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49AC27D" w14:textId="1F9276FB" w:rsidR="00B46120" w:rsidRPr="00284595" w:rsidRDefault="002E4D4E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240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D11B4" w:rsidRPr="00B0181B" w14:paraId="014F1B56" w14:textId="77777777" w:rsidTr="007A6C9A">
        <w:tc>
          <w:tcPr>
            <w:tcW w:w="5760" w:type="dxa"/>
          </w:tcPr>
          <w:p w14:paraId="5C944987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FD59F5A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2408" w:rsidRPr="00C52C41" w14:paraId="0D26A201" w14:textId="0BAE4FEE" w:rsidTr="007A6C9A">
        <w:tc>
          <w:tcPr>
            <w:tcW w:w="5760" w:type="dxa"/>
          </w:tcPr>
          <w:p w14:paraId="094FE97D" w14:textId="77813909" w:rsidR="00212408" w:rsidRPr="00F60FE9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1710" w:type="dxa"/>
          </w:tcPr>
          <w:p w14:paraId="59BD1DDA" w14:textId="5C3FBE20" w:rsidR="00212408" w:rsidRPr="002C6D55" w:rsidRDefault="006C5F6C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42,388</w:t>
            </w:r>
          </w:p>
        </w:tc>
        <w:tc>
          <w:tcPr>
            <w:tcW w:w="270" w:type="dxa"/>
          </w:tcPr>
          <w:p w14:paraId="472F0BF0" w14:textId="77777777" w:rsidR="00212408" w:rsidRPr="00B46120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E9C48F" w14:textId="2487BD52" w:rsidR="00212408" w:rsidRPr="00B46120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520D3">
              <w:rPr>
                <w:rFonts w:asciiTheme="majorBidi" w:hAnsiTheme="majorBidi" w:cstheme="majorBidi"/>
                <w:sz w:val="30"/>
                <w:szCs w:val="30"/>
              </w:rPr>
              <w:t>41,737</w:t>
            </w:r>
          </w:p>
        </w:tc>
      </w:tr>
      <w:tr w:rsidR="00212408" w:rsidRPr="00C52C41" w14:paraId="67F4516D" w14:textId="1CED69B4" w:rsidTr="007A6C9A">
        <w:tc>
          <w:tcPr>
            <w:tcW w:w="5760" w:type="dxa"/>
          </w:tcPr>
          <w:p w14:paraId="588528CA" w14:textId="337610B9" w:rsidR="00212408" w:rsidRPr="00F60FE9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77AA4E7" w14:textId="7042BE47" w:rsidR="00212408" w:rsidRPr="002C6D55" w:rsidRDefault="006C5F6C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2E2CE6">
              <w:rPr>
                <w:rFonts w:asciiTheme="majorBidi" w:hAnsiTheme="majorBidi" w:cstheme="majorBidi"/>
                <w:sz w:val="30"/>
                <w:szCs w:val="30"/>
              </w:rPr>
              <w:t>,762</w:t>
            </w:r>
          </w:p>
        </w:tc>
        <w:tc>
          <w:tcPr>
            <w:tcW w:w="270" w:type="dxa"/>
          </w:tcPr>
          <w:p w14:paraId="0714EB64" w14:textId="77777777" w:rsidR="00212408" w:rsidRPr="00A455AB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971B04" w14:textId="12481FB2" w:rsidR="00212408" w:rsidRPr="00A455AB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520D3">
              <w:rPr>
                <w:rFonts w:asciiTheme="majorBidi" w:hAnsiTheme="majorBidi" w:cstheme="majorBidi"/>
                <w:sz w:val="30"/>
                <w:szCs w:val="30"/>
              </w:rPr>
              <w:t>265,4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20D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2408" w:rsidRPr="00C52C41" w14:paraId="35D7339D" w14:textId="328746BE" w:rsidTr="007A6C9A">
        <w:tc>
          <w:tcPr>
            <w:tcW w:w="5760" w:type="dxa"/>
          </w:tcPr>
          <w:p w14:paraId="22E4AECC" w14:textId="4A0D8002" w:rsidR="00212408" w:rsidRPr="003173E5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1286AD" w14:textId="5B9E6215" w:rsidR="00212408" w:rsidRPr="002C6D55" w:rsidRDefault="002E2CE6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278,150</w:t>
            </w:r>
          </w:p>
        </w:tc>
        <w:tc>
          <w:tcPr>
            <w:tcW w:w="270" w:type="dxa"/>
          </w:tcPr>
          <w:p w14:paraId="73C56805" w14:textId="77777777" w:rsidR="00212408" w:rsidRPr="00A455AB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348B76" w14:textId="0BE40517" w:rsidR="00212408" w:rsidRPr="00A455AB" w:rsidRDefault="00212408" w:rsidP="0021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52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652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75A75A55" w14:textId="77777777" w:rsidR="001E1995" w:rsidRPr="007011C0" w:rsidRDefault="001E1995" w:rsidP="007011C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FE3AC13" w14:textId="1386D9AB" w:rsidR="000760D3" w:rsidRDefault="007903D3" w:rsidP="009D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31</w:t>
      </w:r>
      <w:r w:rsidR="00CD11B4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spacing w:val="-2"/>
          <w:sz w:val="30"/>
          <w:szCs w:val="30"/>
        </w:rPr>
        <w:t>5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6</w:t>
      </w:r>
      <w:r w:rsidR="00F361CE">
        <w:rPr>
          <w:rFonts w:ascii="Angsana New" w:hAnsi="Angsana New"/>
          <w:spacing w:val="-2"/>
          <w:sz w:val="30"/>
          <w:szCs w:val="30"/>
        </w:rPr>
        <w:t>8</w:t>
      </w:r>
      <w:r w:rsidR="005A5A90" w:rsidRPr="00E13E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A70CE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F9359E" w:rsidRPr="008A70CE">
        <w:rPr>
          <w:rFonts w:ascii="Angsana New" w:hAnsi="Angsana New"/>
          <w:spacing w:val="-2"/>
          <w:sz w:val="30"/>
          <w:szCs w:val="30"/>
        </w:rPr>
        <w:t xml:space="preserve"> 64.3 </w:t>
      </w:r>
      <w:r w:rsidRPr="008A70CE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8A70CE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8A70CE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8A70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8A70CE">
        <w:rPr>
          <w:rFonts w:ascii="Angsana New" w:hAnsi="Angsana New"/>
          <w:spacing w:val="-2"/>
          <w:sz w:val="30"/>
          <w:szCs w:val="30"/>
        </w:rPr>
        <w:br/>
      </w:r>
      <w:r w:rsidR="001C70EB" w:rsidRPr="008A70CE">
        <w:rPr>
          <w:rFonts w:ascii="Angsana New" w:hAnsi="Angsana New"/>
          <w:spacing w:val="-2"/>
          <w:sz w:val="30"/>
          <w:szCs w:val="30"/>
          <w:cs/>
        </w:rPr>
        <w:t>และ</w:t>
      </w:r>
      <w:r w:rsidR="00F9359E" w:rsidRPr="008A70CE">
        <w:rPr>
          <w:rFonts w:ascii="Angsana New" w:hAnsi="Angsana New"/>
          <w:spacing w:val="-2"/>
          <w:sz w:val="30"/>
          <w:szCs w:val="30"/>
        </w:rPr>
        <w:t xml:space="preserve"> 5,795</w:t>
      </w:r>
      <w:r w:rsidR="00C81074" w:rsidRPr="008A70CE">
        <w:rPr>
          <w:rFonts w:ascii="Angsana New" w:hAnsi="Angsana New"/>
          <w:spacing w:val="-2"/>
          <w:sz w:val="30"/>
          <w:szCs w:val="30"/>
        </w:rPr>
        <w:t>.4</w:t>
      </w:r>
      <w:r w:rsidR="002C6D55" w:rsidRPr="008A70CE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8A70C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8A70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A70CE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3E5BB7" w:rsidRPr="008A70CE">
        <w:rPr>
          <w:rFonts w:ascii="Angsana New" w:hAnsi="Angsana New" w:hint="cs"/>
          <w:i/>
          <w:iCs/>
          <w:spacing w:val="-2"/>
          <w:sz w:val="30"/>
          <w:szCs w:val="30"/>
        </w:rPr>
        <w:t>2</w:t>
      </w:r>
      <w:r w:rsidR="00297568" w:rsidRPr="008A70CE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="00447BC7" w:rsidRPr="008A70CE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F361CE" w:rsidRPr="008A70CE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8A70CE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361CE" w:rsidRPr="008A70CE">
        <w:rPr>
          <w:rFonts w:ascii="Angsana New" w:hAnsi="Angsana New"/>
          <w:i/>
          <w:iCs/>
          <w:spacing w:val="-2"/>
          <w:sz w:val="30"/>
          <w:szCs w:val="30"/>
        </w:rPr>
        <w:t>64.3</w:t>
      </w:r>
      <w:r w:rsidR="00FF075F" w:rsidRPr="008A70C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8A70CE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8A70CE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8A70CE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8A70C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8A70CE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8A70C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F361CE" w:rsidRPr="008A70CE">
        <w:rPr>
          <w:rFonts w:ascii="Angsana New" w:hAnsi="Angsana New"/>
          <w:i/>
          <w:iCs/>
          <w:spacing w:val="-2"/>
          <w:sz w:val="30"/>
          <w:szCs w:val="30"/>
        </w:rPr>
        <w:t>5,795.4</w:t>
      </w:r>
      <w:r w:rsidR="00575029" w:rsidRPr="008A70C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75544" w:rsidRPr="008A70C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8A70CE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6A93E19B" w14:textId="7A94B28C" w:rsidR="00B56919" w:rsidRDefault="00B5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EE3471" w14:textId="6B1134B4" w:rsidR="00E918A6" w:rsidRDefault="008866F7" w:rsidP="003D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56919">
        <w:rPr>
          <w:rFonts w:ascii="Angsana New" w:hAnsi="Angsana New"/>
          <w:b/>
          <w:bCs/>
          <w:sz w:val="30"/>
          <w:szCs w:val="30"/>
        </w:rPr>
        <w:t>4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B32162" w:rsidRPr="002264CA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C685AF9" w14:textId="0A76D64E" w:rsidR="00457A21" w:rsidRPr="00A455AB" w:rsidRDefault="00457A21" w:rsidP="003D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80"/>
        <w:gridCol w:w="236"/>
        <w:gridCol w:w="34"/>
        <w:gridCol w:w="1890"/>
      </w:tblGrid>
      <w:tr w:rsidR="00A455AB" w:rsidRPr="00B46472" w14:paraId="364F8168" w14:textId="77777777" w:rsidTr="009B129D">
        <w:trPr>
          <w:tblHeader/>
        </w:trPr>
        <w:tc>
          <w:tcPr>
            <w:tcW w:w="5400" w:type="dxa"/>
          </w:tcPr>
          <w:p w14:paraId="4F60B13D" w14:textId="77777777" w:rsidR="00A455AB" w:rsidRPr="00081BFF" w:rsidRDefault="00A455AB" w:rsidP="003D75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B7C6227" w14:textId="77777777" w:rsidR="00A455AB" w:rsidRPr="00B87F62" w:rsidRDefault="00A455AB" w:rsidP="003D758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A455AB" w:rsidRPr="00B46472" w14:paraId="590CAC22" w14:textId="77777777" w:rsidTr="009B129D">
        <w:trPr>
          <w:tblHeader/>
        </w:trPr>
        <w:tc>
          <w:tcPr>
            <w:tcW w:w="5400" w:type="dxa"/>
          </w:tcPr>
          <w:p w14:paraId="23243E89" w14:textId="77777777" w:rsidR="00A455AB" w:rsidRPr="00081BFF" w:rsidRDefault="00A455AB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07FD9BF" w14:textId="34587DF6" w:rsidR="00A455AB" w:rsidRPr="00B87F62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ตามวิธีส่วนได้เสีย/งบการเงินเฉพาะกิจการ</w:t>
            </w:r>
          </w:p>
        </w:tc>
      </w:tr>
      <w:tr w:rsidR="00A455AB" w:rsidRPr="00B46472" w14:paraId="7E597292" w14:textId="77777777" w:rsidTr="009B129D">
        <w:trPr>
          <w:tblHeader/>
        </w:trPr>
        <w:tc>
          <w:tcPr>
            <w:tcW w:w="5400" w:type="dxa"/>
          </w:tcPr>
          <w:p w14:paraId="18F447E6" w14:textId="33ED9F1E" w:rsidR="00A455AB" w:rsidRPr="00515AEC" w:rsidRDefault="00981E31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980" w:type="dxa"/>
          </w:tcPr>
          <w:p w14:paraId="6E770BAF" w14:textId="3C5F143E" w:rsidR="00A455AB" w:rsidRPr="006E5E78" w:rsidRDefault="002E4D4E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F361CE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36" w:type="dxa"/>
          </w:tcPr>
          <w:p w14:paraId="68081D33" w14:textId="77777777" w:rsidR="00A455AB" w:rsidRPr="006E5E78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24" w:type="dxa"/>
            <w:gridSpan w:val="2"/>
          </w:tcPr>
          <w:p w14:paraId="1A552BA2" w14:textId="41611884" w:rsidR="00A455AB" w:rsidRPr="006E5E78" w:rsidRDefault="002E4D4E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361C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96796" w:rsidRPr="00B46472" w14:paraId="43314B0E" w14:textId="77777777" w:rsidTr="009B129D">
        <w:trPr>
          <w:tblHeader/>
        </w:trPr>
        <w:tc>
          <w:tcPr>
            <w:tcW w:w="5400" w:type="dxa"/>
          </w:tcPr>
          <w:p w14:paraId="488D5309" w14:textId="77777777" w:rsidR="00E96796" w:rsidRPr="006E5E78" w:rsidRDefault="00E96796" w:rsidP="004E35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70B74DD1" w14:textId="77777777" w:rsidR="00E96796" w:rsidRPr="006E5E78" w:rsidRDefault="00E96796" w:rsidP="004E35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361CE" w:rsidRPr="00CF7C61" w14:paraId="17C459A7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551922F0" w14:textId="3B9BDA8C" w:rsidR="00F361CE" w:rsidRPr="00E96796" w:rsidRDefault="00F361CE" w:rsidP="00F361CE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</w:tcPr>
          <w:p w14:paraId="405E3CA3" w14:textId="5D18A29E" w:rsidR="00F361CE" w:rsidRPr="002C6D55" w:rsidRDefault="002E2CE6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226,525</w:t>
            </w:r>
          </w:p>
        </w:tc>
        <w:tc>
          <w:tcPr>
            <w:tcW w:w="270" w:type="dxa"/>
            <w:gridSpan w:val="2"/>
          </w:tcPr>
          <w:p w14:paraId="7A48FED2" w14:textId="77777777" w:rsidR="00F361CE" w:rsidRPr="00A455AB" w:rsidRDefault="00F361CE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64B4AD" w14:textId="71809F40" w:rsidR="00F361CE" w:rsidRPr="00A455AB" w:rsidRDefault="00F361CE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5BB9">
              <w:rPr>
                <w:rFonts w:asciiTheme="majorBidi" w:hAnsiTheme="majorBidi" w:cstheme="majorBidi"/>
                <w:sz w:val="30"/>
                <w:szCs w:val="30"/>
              </w:rPr>
              <w:t>266,028</w:t>
            </w:r>
          </w:p>
        </w:tc>
      </w:tr>
      <w:tr w:rsidR="00F361CE" w:rsidRPr="00871783" w14:paraId="7F6FD48E" w14:textId="77777777" w:rsidTr="009B129D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400" w:type="dxa"/>
          </w:tcPr>
          <w:p w14:paraId="62B00FF7" w14:textId="2F0C3B62" w:rsidR="00F361CE" w:rsidRPr="00E96796" w:rsidRDefault="00F361CE" w:rsidP="00F361C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980" w:type="dxa"/>
          </w:tcPr>
          <w:p w14:paraId="17616EB2" w14:textId="1D944E35" w:rsidR="00F361CE" w:rsidRPr="002C6D55" w:rsidRDefault="002E2CE6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13,798</w:t>
            </w:r>
          </w:p>
        </w:tc>
        <w:tc>
          <w:tcPr>
            <w:tcW w:w="270" w:type="dxa"/>
            <w:gridSpan w:val="2"/>
          </w:tcPr>
          <w:p w14:paraId="0FE04EBA" w14:textId="77777777" w:rsidR="00F361CE" w:rsidRPr="00A455AB" w:rsidRDefault="00F361CE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38E18E" w14:textId="019B6034" w:rsidR="00F361CE" w:rsidRPr="00A455AB" w:rsidRDefault="00F361CE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5BB9">
              <w:rPr>
                <w:rFonts w:asciiTheme="majorBidi" w:hAnsiTheme="majorBidi" w:cstheme="majorBidi"/>
                <w:sz w:val="30"/>
                <w:szCs w:val="30"/>
              </w:rPr>
              <w:t>17,196</w:t>
            </w:r>
          </w:p>
        </w:tc>
      </w:tr>
      <w:tr w:rsidR="00F361CE" w:rsidRPr="00CF7C61" w14:paraId="74294672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70AB058F" w14:textId="75916A28" w:rsidR="00F361CE" w:rsidRPr="00E96796" w:rsidRDefault="00F361CE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C01363C" w14:textId="0EA1EED0" w:rsidR="00F361CE" w:rsidRPr="002C6D55" w:rsidRDefault="002E2CE6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240,323</w:t>
            </w:r>
          </w:p>
        </w:tc>
        <w:tc>
          <w:tcPr>
            <w:tcW w:w="270" w:type="dxa"/>
            <w:gridSpan w:val="2"/>
          </w:tcPr>
          <w:p w14:paraId="058A7C3C" w14:textId="77777777" w:rsidR="00F361CE" w:rsidRPr="00A455AB" w:rsidRDefault="00F361CE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CCB495" w14:textId="11EEB28E" w:rsidR="00F361CE" w:rsidRPr="00A455AB" w:rsidRDefault="00F361CE" w:rsidP="00F3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5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283,224</w:t>
            </w:r>
          </w:p>
        </w:tc>
      </w:tr>
    </w:tbl>
    <w:p w14:paraId="4ACA9561" w14:textId="0C6F00A6" w:rsidR="00E96796" w:rsidRPr="004D0417" w:rsidRDefault="00E96796" w:rsidP="004D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78A4F1" w14:textId="356F11EF" w:rsidR="000F3F15" w:rsidRPr="000F3F15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</w:pP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C941D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ผ</w:t>
      </w: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ลประโยชน์ที่กำหนดไว้</w:t>
      </w:r>
    </w:p>
    <w:p w14:paraId="29CFF5DE" w14:textId="77777777" w:rsidR="000F3F15" w:rsidRPr="004D0417" w:rsidRDefault="000F3F15" w:rsidP="004D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6C4AC6" w14:textId="2983D338" w:rsidR="006C3DD3" w:rsidRDefault="00457A21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</w:rPr>
        <w:t xml:space="preserve">41 </w:t>
      </w:r>
      <w:r w:rsidR="002C5BA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C5B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</w:t>
      </w:r>
      <w:r w:rsidR="002C5BA6"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414AD320" w14:textId="155C6630" w:rsidR="006C3DD3" w:rsidRDefault="006C3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270"/>
        <w:gridCol w:w="1890"/>
      </w:tblGrid>
      <w:tr w:rsidR="006C3DD3" w:rsidRPr="00B0181B" w14:paraId="04573323" w14:textId="77777777" w:rsidTr="00B341DB">
        <w:trPr>
          <w:trHeight w:val="434"/>
          <w:tblHeader/>
        </w:trPr>
        <w:tc>
          <w:tcPr>
            <w:tcW w:w="5310" w:type="dxa"/>
          </w:tcPr>
          <w:p w14:paraId="4E9CB88E" w14:textId="074AC7B4" w:rsidR="006C3DD3" w:rsidRDefault="006C3DD3" w:rsidP="008F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4140" w:type="dxa"/>
            <w:gridSpan w:val="3"/>
          </w:tcPr>
          <w:p w14:paraId="6A74225D" w14:textId="7DD69202" w:rsidR="006C3DD3" w:rsidRDefault="006C3DD3" w:rsidP="0037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3DD3" w:rsidRPr="00B0181B" w14:paraId="748433E2" w14:textId="77777777" w:rsidTr="00B341DB">
        <w:trPr>
          <w:tblHeader/>
        </w:trPr>
        <w:tc>
          <w:tcPr>
            <w:tcW w:w="5310" w:type="dxa"/>
          </w:tcPr>
          <w:p w14:paraId="5C600FA7" w14:textId="0A5F27C9" w:rsidR="006C3DD3" w:rsidRDefault="006C3DD3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4140" w:type="dxa"/>
            <w:gridSpan w:val="3"/>
          </w:tcPr>
          <w:p w14:paraId="7C877AF0" w14:textId="3E6BBF03" w:rsidR="006C3DD3" w:rsidRDefault="006C3DD3" w:rsidP="003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3692" w:rsidRPr="00B0181B" w14:paraId="31A0F078" w14:textId="77777777" w:rsidTr="00B341DB">
        <w:trPr>
          <w:tblHeader/>
        </w:trPr>
        <w:tc>
          <w:tcPr>
            <w:tcW w:w="5310" w:type="dxa"/>
          </w:tcPr>
          <w:p w14:paraId="3E69D62F" w14:textId="0EDE8265" w:rsidR="00B63692" w:rsidRDefault="00B63692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140" w:type="dxa"/>
            <w:gridSpan w:val="3"/>
          </w:tcPr>
          <w:p w14:paraId="7D4A9772" w14:textId="5C3FB176" w:rsidR="00B63692" w:rsidRPr="00B63692" w:rsidRDefault="00B63692" w:rsidP="003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3DD3" w:rsidRPr="00B0181B" w14:paraId="3AC61BCC" w14:textId="77777777" w:rsidTr="00B341DB">
        <w:trPr>
          <w:tblHeader/>
        </w:trPr>
        <w:tc>
          <w:tcPr>
            <w:tcW w:w="5310" w:type="dxa"/>
          </w:tcPr>
          <w:p w14:paraId="1CDBD569" w14:textId="346F9744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4406FE0" w14:textId="27239E55" w:rsidR="006C3DD3" w:rsidRPr="003E5BB7" w:rsidRDefault="002E4D4E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855A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10C5EF" w14:textId="77777777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862855" w14:textId="2846912A" w:rsidR="006C3DD3" w:rsidRPr="003E5BB7" w:rsidRDefault="002E4D4E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855A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C3DD3" w:rsidRPr="00B0181B" w14:paraId="3630B3E0" w14:textId="77777777" w:rsidTr="00B341DB">
        <w:trPr>
          <w:tblHeader/>
        </w:trPr>
        <w:tc>
          <w:tcPr>
            <w:tcW w:w="5310" w:type="dxa"/>
          </w:tcPr>
          <w:p w14:paraId="2A6CC610" w14:textId="77777777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01AC03" w14:textId="1B07B4EB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CF7C61" w14:paraId="39B0DDC9" w14:textId="2F7E6E00" w:rsidTr="006C3DD3">
        <w:tc>
          <w:tcPr>
            <w:tcW w:w="5310" w:type="dxa"/>
          </w:tcPr>
          <w:p w14:paraId="48A4BC07" w14:textId="56A6D9AC" w:rsidR="002E4D4E" w:rsidRPr="00C63F36" w:rsidRDefault="002E4D4E" w:rsidP="002E4D4E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980" w:type="dxa"/>
          </w:tcPr>
          <w:p w14:paraId="42046B8E" w14:textId="4DAF687B" w:rsidR="002E4D4E" w:rsidRPr="009855AD" w:rsidRDefault="009855AD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55AD">
              <w:rPr>
                <w:rFonts w:asciiTheme="majorBidi" w:hAnsiTheme="majorBidi" w:cstheme="majorBidi"/>
                <w:sz w:val="30"/>
                <w:szCs w:val="30"/>
              </w:rPr>
              <w:t>266,028</w:t>
            </w:r>
          </w:p>
        </w:tc>
        <w:tc>
          <w:tcPr>
            <w:tcW w:w="270" w:type="dxa"/>
          </w:tcPr>
          <w:p w14:paraId="1280828F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4EC1D4" w14:textId="56A6BCD1" w:rsidR="002E4D4E" w:rsidRPr="004C5BCD" w:rsidRDefault="009855AD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323,282</w:t>
            </w:r>
          </w:p>
        </w:tc>
      </w:tr>
      <w:tr w:rsidR="002E4D4E" w:rsidRPr="00871783" w14:paraId="3E5DCEE8" w14:textId="086EB4F7" w:rsidTr="006C3DD3">
        <w:trPr>
          <w:trHeight w:val="70"/>
        </w:trPr>
        <w:tc>
          <w:tcPr>
            <w:tcW w:w="5310" w:type="dxa"/>
          </w:tcPr>
          <w:p w14:paraId="51392935" w14:textId="77777777" w:rsidR="002E4D4E" w:rsidRPr="00C4327B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680F484" w14:textId="1732E9F9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38714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211E22" w14:textId="671D51AF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D4E" w:rsidRPr="00CF7C61" w14:paraId="6AB242AD" w14:textId="038DACE3" w:rsidTr="006C3DD3">
        <w:tc>
          <w:tcPr>
            <w:tcW w:w="5310" w:type="dxa"/>
          </w:tcPr>
          <w:p w14:paraId="2FD78176" w14:textId="460B98AC" w:rsidR="002E4D4E" w:rsidRPr="00A33C9D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Pr="00A33C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ในกำไร</w:t>
            </w: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A33C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980" w:type="dxa"/>
          </w:tcPr>
          <w:p w14:paraId="1BADD348" w14:textId="112CB810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37273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2E2C38" w14:textId="4FF208AB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5AD" w:rsidRPr="00CF7C61" w14:paraId="0F7C1D92" w14:textId="77777777" w:rsidTr="006C3DD3">
        <w:tc>
          <w:tcPr>
            <w:tcW w:w="5310" w:type="dxa"/>
          </w:tcPr>
          <w:p w14:paraId="182127F7" w14:textId="77777777" w:rsidR="009855AD" w:rsidRPr="00CF7C61" w:rsidRDefault="009855AD" w:rsidP="009855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980" w:type="dxa"/>
          </w:tcPr>
          <w:p w14:paraId="66F30B64" w14:textId="4CAF09C6" w:rsidR="009855AD" w:rsidRPr="004C5BCD" w:rsidRDefault="00AA75D0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12,047</w:t>
            </w:r>
          </w:p>
        </w:tc>
        <w:tc>
          <w:tcPr>
            <w:tcW w:w="270" w:type="dxa"/>
          </w:tcPr>
          <w:p w14:paraId="5E1C14F7" w14:textId="77777777" w:rsidR="009855AD" w:rsidRPr="004C5BC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08D911" w14:textId="71C75416" w:rsidR="009855AD" w:rsidRPr="004C5BC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17,645</w:t>
            </w:r>
          </w:p>
        </w:tc>
      </w:tr>
      <w:tr w:rsidR="009855AD" w:rsidRPr="00CF7C61" w14:paraId="76A53920" w14:textId="77777777" w:rsidTr="006C3DD3">
        <w:tc>
          <w:tcPr>
            <w:tcW w:w="5310" w:type="dxa"/>
          </w:tcPr>
          <w:p w14:paraId="624492CE" w14:textId="4C291AFC" w:rsidR="009855AD" w:rsidRDefault="009855AD" w:rsidP="009855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702C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0" w:type="dxa"/>
          </w:tcPr>
          <w:p w14:paraId="7BC0D182" w14:textId="698E105E" w:rsidR="009855AD" w:rsidRPr="008D702C" w:rsidRDefault="00AA75D0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(28,490)</w:t>
            </w:r>
          </w:p>
        </w:tc>
        <w:tc>
          <w:tcPr>
            <w:tcW w:w="270" w:type="dxa"/>
          </w:tcPr>
          <w:p w14:paraId="2F325EEA" w14:textId="77777777" w:rsidR="009855AD" w:rsidRPr="004C5BC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70060F" w14:textId="0226C0F3" w:rsidR="009855AD" w:rsidRPr="004C5BC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(17,183)</w:t>
            </w:r>
          </w:p>
        </w:tc>
      </w:tr>
      <w:tr w:rsidR="009855AD" w:rsidRPr="00CF7C61" w14:paraId="6CACEC25" w14:textId="403C6BF5" w:rsidTr="006C3DD3">
        <w:tc>
          <w:tcPr>
            <w:tcW w:w="5310" w:type="dxa"/>
          </w:tcPr>
          <w:p w14:paraId="30F6FE02" w14:textId="4155BC12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AC4D3B" w14:textId="423910D3" w:rsidR="009855AD" w:rsidRPr="004C5BCD" w:rsidRDefault="00AA75D0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6,572</w:t>
            </w:r>
          </w:p>
        </w:tc>
        <w:tc>
          <w:tcPr>
            <w:tcW w:w="270" w:type="dxa"/>
          </w:tcPr>
          <w:p w14:paraId="7FA57B31" w14:textId="77777777" w:rsidR="009855AD" w:rsidRPr="004C5BC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906723D" w14:textId="5198F101" w:rsidR="009855AD" w:rsidRPr="004C5BC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6,430</w:t>
            </w:r>
          </w:p>
        </w:tc>
      </w:tr>
      <w:tr w:rsidR="009855AD" w:rsidRPr="00CF7C61" w14:paraId="076D8FE3" w14:textId="37597F01" w:rsidTr="006C3DD3">
        <w:tc>
          <w:tcPr>
            <w:tcW w:w="5310" w:type="dxa"/>
          </w:tcPr>
          <w:p w14:paraId="40EC33A3" w14:textId="77777777" w:rsidR="009855A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C815F21" w14:textId="0064F772" w:rsidR="009855AD" w:rsidRPr="004C5BCD" w:rsidRDefault="00AA75D0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(9,871)</w:t>
            </w:r>
          </w:p>
        </w:tc>
        <w:tc>
          <w:tcPr>
            <w:tcW w:w="270" w:type="dxa"/>
          </w:tcPr>
          <w:p w14:paraId="200405B3" w14:textId="77777777" w:rsidR="009855AD" w:rsidRPr="004C5BC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F6A11F7" w14:textId="273D10A6" w:rsidR="009855AD" w:rsidRPr="004C5BC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6,892</w:t>
            </w:r>
          </w:p>
        </w:tc>
      </w:tr>
      <w:tr w:rsidR="009855AD" w:rsidRPr="003D7581" w14:paraId="4AABE335" w14:textId="77777777" w:rsidTr="00B56919">
        <w:trPr>
          <w:trHeight w:val="397"/>
        </w:trPr>
        <w:tc>
          <w:tcPr>
            <w:tcW w:w="5310" w:type="dxa"/>
          </w:tcPr>
          <w:p w14:paraId="3EA45EF0" w14:textId="77777777" w:rsidR="009855AD" w:rsidRPr="003D758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1F7A786" w14:textId="77777777" w:rsidR="009855AD" w:rsidRPr="003D758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29F10" w14:textId="77777777" w:rsidR="009855AD" w:rsidRPr="003D758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4FD0B6C" w14:textId="77777777" w:rsidR="009855AD" w:rsidRPr="003D758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55AD" w:rsidRPr="00CF7C61" w14:paraId="369FF6F0" w14:textId="069DD8F1" w:rsidTr="006C3DD3">
        <w:tc>
          <w:tcPr>
            <w:tcW w:w="5310" w:type="dxa"/>
          </w:tcPr>
          <w:p w14:paraId="0D182EE5" w14:textId="59F9770C" w:rsidR="009855AD" w:rsidRPr="00A33C9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980" w:type="dxa"/>
          </w:tcPr>
          <w:p w14:paraId="7E2D9AFE" w14:textId="77777777" w:rsidR="009855AD" w:rsidRPr="00493246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5F451" w14:textId="77777777" w:rsidR="009855AD" w:rsidRPr="00CF207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09854F0" w14:textId="40DA413F" w:rsidR="009855AD" w:rsidRPr="00493246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5AD" w:rsidRPr="00CF7C61" w14:paraId="7880E42B" w14:textId="1EFF6EA8" w:rsidTr="006C3DD3">
        <w:tc>
          <w:tcPr>
            <w:tcW w:w="5310" w:type="dxa"/>
          </w:tcPr>
          <w:p w14:paraId="67DC7EA7" w14:textId="327B5731" w:rsidR="00CA4456" w:rsidRPr="008F4350" w:rsidRDefault="00C94A5F" w:rsidP="0071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9855AD" w:rsidRPr="00D813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9855AD" w:rsidRPr="00D8131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9855AD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855AD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980" w:type="dxa"/>
          </w:tcPr>
          <w:p w14:paraId="4BB4F752" w14:textId="77777777" w:rsidR="009855AD" w:rsidRPr="00493246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74D8C" w14:textId="77777777" w:rsidR="009855AD" w:rsidRPr="00493246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44D30F" w14:textId="4F7A8684" w:rsidR="009855AD" w:rsidRPr="00493246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E67" w:rsidRPr="00CF7C61" w14:paraId="30B30B5B" w14:textId="77777777" w:rsidTr="006C3DD3">
        <w:tc>
          <w:tcPr>
            <w:tcW w:w="5310" w:type="dxa"/>
          </w:tcPr>
          <w:p w14:paraId="4542A7F6" w14:textId="5AB71ACD" w:rsidR="00715E67" w:rsidRPr="008A70CE" w:rsidRDefault="00715E67" w:rsidP="008A70CE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A70CE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="008A70CE" w:rsidRPr="008A70CE">
              <w:rPr>
                <w:rFonts w:ascii="Angsana New" w:hAnsi="Angsana New" w:hint="cs"/>
                <w:sz w:val="30"/>
                <w:szCs w:val="30"/>
                <w:cs/>
              </w:rPr>
              <w:t>ด้าน</w:t>
            </w:r>
            <w:r w:rsidRPr="008A70CE">
              <w:rPr>
                <w:rFonts w:ascii="Angsana New" w:hAnsi="Angsana New" w:hint="cs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980" w:type="dxa"/>
          </w:tcPr>
          <w:p w14:paraId="2932552C" w14:textId="24D3245F" w:rsidR="00715E67" w:rsidRPr="00493246" w:rsidRDefault="00715E67" w:rsidP="0071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(230)</w:t>
            </w:r>
          </w:p>
        </w:tc>
        <w:tc>
          <w:tcPr>
            <w:tcW w:w="270" w:type="dxa"/>
          </w:tcPr>
          <w:p w14:paraId="0AFA336F" w14:textId="77777777" w:rsidR="00715E67" w:rsidRPr="00493246" w:rsidRDefault="00715E67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B93D083" w14:textId="532708A2" w:rsidR="00715E67" w:rsidRPr="00493246" w:rsidRDefault="00715E67" w:rsidP="008A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55AD" w:rsidRPr="00CF7C61" w14:paraId="545FDAAD" w14:textId="548A92D0" w:rsidTr="006C3DD3">
        <w:tc>
          <w:tcPr>
            <w:tcW w:w="5310" w:type="dxa"/>
          </w:tcPr>
          <w:p w14:paraId="50CB19C6" w14:textId="58337C0B" w:rsidR="009855AD" w:rsidRPr="00D81310" w:rsidRDefault="009855AD" w:rsidP="009855AD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980" w:type="dxa"/>
          </w:tcPr>
          <w:p w14:paraId="01B33E0B" w14:textId="7B22A66C" w:rsidR="009855AD" w:rsidRPr="002C6D55" w:rsidRDefault="00715E67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(248)</w:t>
            </w:r>
          </w:p>
        </w:tc>
        <w:tc>
          <w:tcPr>
            <w:tcW w:w="270" w:type="dxa"/>
          </w:tcPr>
          <w:p w14:paraId="69EDE35B" w14:textId="77777777" w:rsidR="009855AD" w:rsidRPr="00CF207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32F09DB" w14:textId="68872CA7" w:rsidR="009855AD" w:rsidRPr="009855A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(28,418)</w:t>
            </w:r>
          </w:p>
        </w:tc>
      </w:tr>
      <w:tr w:rsidR="009855AD" w:rsidRPr="00CF7C61" w14:paraId="6487AE4F" w14:textId="1E99FDAA" w:rsidTr="006C3DD3">
        <w:tc>
          <w:tcPr>
            <w:tcW w:w="5310" w:type="dxa"/>
          </w:tcPr>
          <w:p w14:paraId="7C54FEE8" w14:textId="4F3586C0" w:rsidR="009855AD" w:rsidRPr="00D81310" w:rsidRDefault="009855AD" w:rsidP="009855AD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572734" w14:textId="14AAB72A" w:rsidR="009855AD" w:rsidRPr="002C6D55" w:rsidRDefault="00715E67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12,369</w:t>
            </w:r>
          </w:p>
        </w:tc>
        <w:tc>
          <w:tcPr>
            <w:tcW w:w="270" w:type="dxa"/>
          </w:tcPr>
          <w:p w14:paraId="0FE73E70" w14:textId="77777777" w:rsidR="009855AD" w:rsidRPr="00CF207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4A513D7" w14:textId="49AECE2A" w:rsidR="009855AD" w:rsidRPr="009855A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583A">
              <w:rPr>
                <w:rFonts w:asciiTheme="majorBidi" w:hAnsiTheme="majorBidi" w:cstheme="majorBidi"/>
                <w:sz w:val="30"/>
                <w:szCs w:val="30"/>
              </w:rPr>
              <w:t>(8,730)</w:t>
            </w:r>
          </w:p>
        </w:tc>
      </w:tr>
      <w:tr w:rsidR="009855AD" w:rsidRPr="00CF7C61" w14:paraId="6C5CD6F9" w14:textId="1BF6D19C" w:rsidTr="006C3DD3">
        <w:tc>
          <w:tcPr>
            <w:tcW w:w="5310" w:type="dxa"/>
          </w:tcPr>
          <w:p w14:paraId="18C3A221" w14:textId="77777777" w:rsidR="009855AD" w:rsidRPr="005C40B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C3FF311" w14:textId="309958B1" w:rsidR="009855AD" w:rsidRPr="003C0D13" w:rsidRDefault="00715E67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11,891</w:t>
            </w:r>
          </w:p>
        </w:tc>
        <w:tc>
          <w:tcPr>
            <w:tcW w:w="270" w:type="dxa"/>
          </w:tcPr>
          <w:p w14:paraId="50274D28" w14:textId="77777777" w:rsidR="009855AD" w:rsidRPr="00CF207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6D4117B" w14:textId="63431AF8" w:rsidR="009855AD" w:rsidRPr="009855A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116">
              <w:rPr>
                <w:rFonts w:asciiTheme="majorBidi" w:hAnsiTheme="majorBidi" w:cstheme="majorBidi"/>
                <w:sz w:val="30"/>
                <w:szCs w:val="30"/>
              </w:rPr>
              <w:t>(37,148)</w:t>
            </w:r>
          </w:p>
        </w:tc>
      </w:tr>
      <w:tr w:rsidR="009855AD" w:rsidRPr="003D7581" w14:paraId="2616B6B5" w14:textId="70AF8448" w:rsidTr="006C3DD3">
        <w:tc>
          <w:tcPr>
            <w:tcW w:w="5310" w:type="dxa"/>
          </w:tcPr>
          <w:p w14:paraId="085778E7" w14:textId="77777777" w:rsidR="009855AD" w:rsidRPr="003D758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573C9EF" w14:textId="77777777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6447EA" w14:textId="77777777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72ADE1" w14:textId="0EC7DC8A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55AD" w:rsidRPr="00172ECE" w14:paraId="47129602" w14:textId="02853DA0" w:rsidTr="006C3DD3">
        <w:tc>
          <w:tcPr>
            <w:tcW w:w="5310" w:type="dxa"/>
          </w:tcPr>
          <w:p w14:paraId="4FD462C7" w14:textId="77777777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BB6E894" w14:textId="787E4216" w:rsidR="009855AD" w:rsidRPr="002C6D55" w:rsidRDefault="00715E67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(41,523)</w:t>
            </w:r>
          </w:p>
        </w:tc>
        <w:tc>
          <w:tcPr>
            <w:tcW w:w="270" w:type="dxa"/>
          </w:tcPr>
          <w:p w14:paraId="2C5E38AB" w14:textId="77777777" w:rsidR="009855AD" w:rsidRPr="00CF207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99CF08" w14:textId="48C34297" w:rsidR="009855AD" w:rsidRPr="00CF207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0116">
              <w:rPr>
                <w:rFonts w:asciiTheme="majorBidi" w:hAnsiTheme="majorBidi" w:cstheme="majorBidi"/>
                <w:sz w:val="30"/>
                <w:szCs w:val="30"/>
              </w:rPr>
              <w:t>(26,998)</w:t>
            </w:r>
          </w:p>
        </w:tc>
      </w:tr>
      <w:tr w:rsidR="009855AD" w:rsidRPr="003D7581" w14:paraId="4CD58D6C" w14:textId="43A850AE" w:rsidTr="006C3DD3">
        <w:trPr>
          <w:trHeight w:val="82"/>
        </w:trPr>
        <w:tc>
          <w:tcPr>
            <w:tcW w:w="5310" w:type="dxa"/>
          </w:tcPr>
          <w:p w14:paraId="2F1193C8" w14:textId="77777777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05E015D" w14:textId="22D5AE71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317F03" w14:textId="77777777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B2C0DD6" w14:textId="35B0D03D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55AD" w:rsidRPr="00172ECE" w14:paraId="0B19DD10" w14:textId="541B906D" w:rsidTr="006C3DD3">
        <w:trPr>
          <w:trHeight w:val="70"/>
        </w:trPr>
        <w:tc>
          <w:tcPr>
            <w:tcW w:w="5310" w:type="dxa"/>
            <w:vAlign w:val="bottom"/>
          </w:tcPr>
          <w:p w14:paraId="379F4033" w14:textId="77777777" w:rsidR="009855AD" w:rsidRPr="00172ECE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2F7DA010" w14:textId="24B235C8" w:rsidR="009855AD" w:rsidRPr="002C6D55" w:rsidRDefault="00715E67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226,525</w:t>
            </w:r>
          </w:p>
        </w:tc>
        <w:tc>
          <w:tcPr>
            <w:tcW w:w="270" w:type="dxa"/>
          </w:tcPr>
          <w:p w14:paraId="509050BE" w14:textId="77777777" w:rsidR="009855AD" w:rsidRPr="00CF207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807C97" w14:textId="438B72B0" w:rsidR="009855AD" w:rsidRPr="00CF207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1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A01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6,028</w:t>
            </w:r>
          </w:p>
        </w:tc>
      </w:tr>
    </w:tbl>
    <w:p w14:paraId="341FA0AB" w14:textId="4A954B7D" w:rsidR="00D659CB" w:rsidRDefault="00D659CB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  <w:cs/>
        </w:rPr>
      </w:pPr>
    </w:p>
    <w:p w14:paraId="5C7DD838" w14:textId="77777777" w:rsidR="00D659CB" w:rsidRDefault="00D65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B74C9D0" w14:textId="31FB8112" w:rsidR="00CA1560" w:rsidRPr="00B0181B" w:rsidRDefault="00CA1560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015B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ผลประโยชน์พนักงานระยะยาวอื่น</w:t>
      </w:r>
    </w:p>
    <w:p w14:paraId="4A6F1DE2" w14:textId="77777777" w:rsidR="00CA1560" w:rsidRPr="005D44E3" w:rsidRDefault="00CA1560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</w:rPr>
      </w:pPr>
    </w:p>
    <w:p w14:paraId="23DA418B" w14:textId="77777777" w:rsidR="00CA1560" w:rsidRDefault="00CA1560" w:rsidP="005D44E3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14:paraId="3C4EDC94" w14:textId="6D69D28A" w:rsidR="00615562" w:rsidRPr="00B63E48" w:rsidRDefault="00615562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270"/>
        <w:gridCol w:w="1800"/>
      </w:tblGrid>
      <w:tr w:rsidR="006C3DD3" w:rsidRPr="00B0181B" w14:paraId="219D23EC" w14:textId="77777777" w:rsidTr="00311581">
        <w:tc>
          <w:tcPr>
            <w:tcW w:w="5670" w:type="dxa"/>
          </w:tcPr>
          <w:p w14:paraId="7AB65B20" w14:textId="58788F4F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3870" w:type="dxa"/>
            <w:gridSpan w:val="3"/>
          </w:tcPr>
          <w:p w14:paraId="1509520B" w14:textId="5867A2E0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3DD3" w:rsidRPr="00B0181B" w14:paraId="79A47ADE" w14:textId="77777777" w:rsidTr="00311581">
        <w:tc>
          <w:tcPr>
            <w:tcW w:w="5670" w:type="dxa"/>
          </w:tcPr>
          <w:p w14:paraId="2477E9DB" w14:textId="241EAC3B" w:rsidR="006C3DD3" w:rsidRPr="005C5B09" w:rsidRDefault="006C3DD3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5B0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ตามผลประโยชน์พนักงาน</w:t>
            </w:r>
          </w:p>
        </w:tc>
        <w:tc>
          <w:tcPr>
            <w:tcW w:w="3870" w:type="dxa"/>
            <w:gridSpan w:val="3"/>
          </w:tcPr>
          <w:p w14:paraId="5D574FFD" w14:textId="64CFB3D3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3E48" w:rsidRPr="00B0181B" w14:paraId="3F1ECD27" w14:textId="77777777" w:rsidTr="00311581">
        <w:tc>
          <w:tcPr>
            <w:tcW w:w="5670" w:type="dxa"/>
          </w:tcPr>
          <w:p w14:paraId="5D3A84C9" w14:textId="26E5330D" w:rsidR="00B63E48" w:rsidRPr="005C5B09" w:rsidRDefault="00B63E48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5B0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3870" w:type="dxa"/>
            <w:gridSpan w:val="3"/>
          </w:tcPr>
          <w:p w14:paraId="2904FB06" w14:textId="5B0F0292" w:rsidR="00B63E48" w:rsidRDefault="00B63E48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3DD3" w:rsidRPr="00B0181B" w14:paraId="4D54E61A" w14:textId="77777777" w:rsidTr="00311581">
        <w:tc>
          <w:tcPr>
            <w:tcW w:w="5670" w:type="dxa"/>
          </w:tcPr>
          <w:p w14:paraId="57124B95" w14:textId="41E431FE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D0EBFC" w14:textId="47846D5E" w:rsidR="006C3DD3" w:rsidRDefault="002E4D4E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855A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FA0034" w14:textId="77777777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E6CD0A" w14:textId="338610F6" w:rsidR="006C3DD3" w:rsidRPr="003E5BB7" w:rsidRDefault="002E4D4E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855A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C3DD3" w:rsidRPr="00B0181B" w14:paraId="401977CA" w14:textId="77777777" w:rsidTr="00311581">
        <w:tc>
          <w:tcPr>
            <w:tcW w:w="5670" w:type="dxa"/>
          </w:tcPr>
          <w:p w14:paraId="7BB40A72" w14:textId="77777777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399C669D" w14:textId="6642C2DC" w:rsidR="006C3DD3" w:rsidRPr="0010463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55AD" w:rsidRPr="00CF7C61" w14:paraId="160190D5" w14:textId="6B6D86BC" w:rsidTr="00311581">
        <w:tc>
          <w:tcPr>
            <w:tcW w:w="5670" w:type="dxa"/>
          </w:tcPr>
          <w:p w14:paraId="546FE61B" w14:textId="0897FC59" w:rsidR="009855AD" w:rsidRPr="00C63F36" w:rsidRDefault="009855AD" w:rsidP="009855AD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65DF00B7" w14:textId="1A277CA7" w:rsidR="009855AD" w:rsidRPr="009855A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5AD">
              <w:rPr>
                <w:rFonts w:asciiTheme="majorBidi" w:hAnsiTheme="majorBidi" w:cstheme="majorBidi"/>
                <w:sz w:val="30"/>
                <w:szCs w:val="30"/>
              </w:rPr>
              <w:t>17,196</w:t>
            </w:r>
          </w:p>
        </w:tc>
        <w:tc>
          <w:tcPr>
            <w:tcW w:w="270" w:type="dxa"/>
          </w:tcPr>
          <w:p w14:paraId="583F8D26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D6CF09" w14:textId="28DA1D12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>14,737</w:t>
            </w:r>
          </w:p>
        </w:tc>
      </w:tr>
      <w:tr w:rsidR="009855AD" w:rsidRPr="005D44E3" w14:paraId="3365CD2D" w14:textId="42D1661C" w:rsidTr="00311581">
        <w:trPr>
          <w:trHeight w:val="254"/>
        </w:trPr>
        <w:tc>
          <w:tcPr>
            <w:tcW w:w="5670" w:type="dxa"/>
          </w:tcPr>
          <w:p w14:paraId="52A95E91" w14:textId="77777777" w:rsidR="009855AD" w:rsidRPr="00E6461B" w:rsidRDefault="009855AD" w:rsidP="009855A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5807E9" w14:textId="2AAC184B" w:rsidR="009855AD" w:rsidRPr="00E6461B" w:rsidRDefault="009855AD" w:rsidP="009855A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150"/>
                <w:tab w:val="decimal" w:pos="1269"/>
              </w:tabs>
              <w:spacing w:line="260" w:lineRule="exact"/>
              <w:ind w:left="15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04B92" w14:textId="77777777" w:rsidR="009855AD" w:rsidRPr="00E6461B" w:rsidRDefault="009855AD" w:rsidP="009855A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269"/>
              </w:tabs>
              <w:spacing w:line="260" w:lineRule="exact"/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4711D7" w14:textId="1916D043" w:rsidR="009855AD" w:rsidRPr="00E6461B" w:rsidRDefault="009855AD" w:rsidP="009855A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269"/>
                <w:tab w:val="decimal" w:pos="1605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5AD" w:rsidRPr="00CF7C61" w14:paraId="5C64CE87" w14:textId="1F8464DC" w:rsidTr="00311581">
        <w:tc>
          <w:tcPr>
            <w:tcW w:w="5670" w:type="dxa"/>
          </w:tcPr>
          <w:p w14:paraId="637CFE3A" w14:textId="453D0ABF" w:rsidR="009855AD" w:rsidRPr="00C579F4" w:rsidRDefault="009855AD" w:rsidP="009855AD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79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579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579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800" w:type="dxa"/>
          </w:tcPr>
          <w:p w14:paraId="2E1F6DA3" w14:textId="7848C7C1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269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38A40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1E1A39" w14:textId="0C9FE07B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5AD" w:rsidRPr="00CF7C61" w14:paraId="653B24D5" w14:textId="5EE0CF6D" w:rsidTr="00311581">
        <w:tc>
          <w:tcPr>
            <w:tcW w:w="5670" w:type="dxa"/>
          </w:tcPr>
          <w:p w14:paraId="2253FF1D" w14:textId="77777777" w:rsidR="009855AD" w:rsidRPr="00CF7C61" w:rsidRDefault="009855AD" w:rsidP="009855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800" w:type="dxa"/>
          </w:tcPr>
          <w:p w14:paraId="0AEC5B37" w14:textId="043BCCB1" w:rsidR="009855AD" w:rsidRPr="002C6D55" w:rsidRDefault="00132914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</w:t>
            </w:r>
          </w:p>
        </w:tc>
        <w:tc>
          <w:tcPr>
            <w:tcW w:w="270" w:type="dxa"/>
          </w:tcPr>
          <w:p w14:paraId="32E9B068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8276D1" w14:textId="7AC8CC34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1,28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855AD" w:rsidRPr="00CF7C61" w14:paraId="4D839FA0" w14:textId="77777777" w:rsidTr="00311581">
        <w:tc>
          <w:tcPr>
            <w:tcW w:w="5670" w:type="dxa"/>
          </w:tcPr>
          <w:p w14:paraId="152BBC6B" w14:textId="03F6C31B" w:rsidR="009855AD" w:rsidRDefault="009855AD" w:rsidP="009855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39FE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00" w:type="dxa"/>
          </w:tcPr>
          <w:p w14:paraId="49E81AEE" w14:textId="13895976" w:rsidR="009855AD" w:rsidRPr="003B39FE" w:rsidRDefault="00132914" w:rsidP="005E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(3,371)</w:t>
            </w:r>
          </w:p>
        </w:tc>
        <w:tc>
          <w:tcPr>
            <w:tcW w:w="270" w:type="dxa"/>
          </w:tcPr>
          <w:p w14:paraId="685DEFEE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CA64A2" w14:textId="5F46F505" w:rsidR="009855AD" w:rsidRPr="000C2572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3,496</w:t>
            </w:r>
          </w:p>
        </w:tc>
      </w:tr>
      <w:tr w:rsidR="009855AD" w:rsidRPr="00CF7C61" w14:paraId="2995DD64" w14:textId="3515112F" w:rsidTr="00311581">
        <w:tc>
          <w:tcPr>
            <w:tcW w:w="5670" w:type="dxa"/>
          </w:tcPr>
          <w:p w14:paraId="2900F0F9" w14:textId="45789B0C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53F06C" w14:textId="66947582" w:rsidR="009855AD" w:rsidRPr="002C6D55" w:rsidRDefault="00132914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7E07C0CD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41093A" w14:textId="7294777B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9855AD" w:rsidRPr="00CF7C61" w14:paraId="2FA2AB82" w14:textId="4E0B9EAE" w:rsidTr="00311581">
        <w:tc>
          <w:tcPr>
            <w:tcW w:w="5670" w:type="dxa"/>
          </w:tcPr>
          <w:p w14:paraId="755B0730" w14:textId="77777777" w:rsidR="009855A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5F5C303" w14:textId="23BFDF6B" w:rsidR="009855AD" w:rsidRPr="002C6D55" w:rsidRDefault="00132914" w:rsidP="005E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(1,478)</w:t>
            </w:r>
          </w:p>
        </w:tc>
        <w:tc>
          <w:tcPr>
            <w:tcW w:w="270" w:type="dxa"/>
          </w:tcPr>
          <w:p w14:paraId="622BCDAB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D36449" w14:textId="7B96986B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5,122</w:t>
            </w:r>
          </w:p>
        </w:tc>
      </w:tr>
      <w:tr w:rsidR="009855AD" w:rsidRPr="005D44E3" w14:paraId="1CEA04ED" w14:textId="7EBB0DA5" w:rsidTr="00311581">
        <w:tc>
          <w:tcPr>
            <w:tcW w:w="5670" w:type="dxa"/>
          </w:tcPr>
          <w:p w14:paraId="27F1B6B4" w14:textId="3EE0F580" w:rsidR="009855AD" w:rsidRPr="00B341D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7514517A" w14:textId="4D197574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269"/>
              </w:tabs>
              <w:spacing w:line="180" w:lineRule="exact"/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1DAAB0" w14:textId="77777777" w:rsidR="009855AD" w:rsidRPr="00B341D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</w:tcPr>
          <w:p w14:paraId="69077DEE" w14:textId="457DFB47" w:rsidR="009855AD" w:rsidRPr="00B341D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55AD" w:rsidRPr="00172ECE" w14:paraId="7E44263A" w14:textId="5F771190" w:rsidTr="00311581">
        <w:tc>
          <w:tcPr>
            <w:tcW w:w="5670" w:type="dxa"/>
          </w:tcPr>
          <w:p w14:paraId="58CBBF94" w14:textId="63DE6399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C3E075" w14:textId="5105B129" w:rsidR="009855AD" w:rsidRPr="002C6D55" w:rsidRDefault="00132914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(1,920)</w:t>
            </w:r>
          </w:p>
        </w:tc>
        <w:tc>
          <w:tcPr>
            <w:tcW w:w="270" w:type="dxa"/>
          </w:tcPr>
          <w:p w14:paraId="4E4BF0E9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E9B60C" w14:textId="61DD7971" w:rsidR="009855AD" w:rsidRPr="00F117D9" w:rsidRDefault="009855AD" w:rsidP="00D06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(2,663)</w:t>
            </w:r>
          </w:p>
        </w:tc>
      </w:tr>
      <w:tr w:rsidR="009855AD" w:rsidRPr="005D44E3" w14:paraId="36D36525" w14:textId="21F9EA6A" w:rsidTr="00311581">
        <w:trPr>
          <w:trHeight w:val="82"/>
        </w:trPr>
        <w:tc>
          <w:tcPr>
            <w:tcW w:w="5670" w:type="dxa"/>
          </w:tcPr>
          <w:p w14:paraId="177B8844" w14:textId="77777777" w:rsidR="009855AD" w:rsidRPr="00B341D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15D404" w14:textId="1B34855F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179"/>
              </w:tabs>
              <w:spacing w:line="180" w:lineRule="exact"/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2EED8D5D" w14:textId="77777777" w:rsidR="009855AD" w:rsidRPr="00B341D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880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A2A852" w14:textId="5266057E" w:rsidR="009855AD" w:rsidRPr="00B341D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55AD" w:rsidRPr="00172ECE" w14:paraId="2814634A" w14:textId="7A201406" w:rsidTr="00311581">
        <w:trPr>
          <w:trHeight w:val="70"/>
        </w:trPr>
        <w:tc>
          <w:tcPr>
            <w:tcW w:w="5670" w:type="dxa"/>
            <w:vAlign w:val="bottom"/>
          </w:tcPr>
          <w:p w14:paraId="66DC18AD" w14:textId="49185336" w:rsidR="009855AD" w:rsidRPr="00172ECE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E2A7BA3" w14:textId="357DAD54" w:rsidR="009855AD" w:rsidRPr="002C6D55" w:rsidRDefault="00132914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13,798</w:t>
            </w:r>
          </w:p>
        </w:tc>
        <w:tc>
          <w:tcPr>
            <w:tcW w:w="270" w:type="dxa"/>
          </w:tcPr>
          <w:p w14:paraId="580B000D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BAD19E6" w14:textId="014E40FA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17,196</w:t>
            </w:r>
          </w:p>
        </w:tc>
      </w:tr>
      <w:tr w:rsidR="009855AD" w:rsidRPr="00172ECE" w14:paraId="0552D6E4" w14:textId="77777777" w:rsidTr="00311581">
        <w:trPr>
          <w:trHeight w:val="70"/>
        </w:trPr>
        <w:tc>
          <w:tcPr>
            <w:tcW w:w="5670" w:type="dxa"/>
            <w:vAlign w:val="bottom"/>
          </w:tcPr>
          <w:p w14:paraId="6E9998A6" w14:textId="77777777" w:rsidR="009855AD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820F38" w14:textId="77777777" w:rsidR="009855AD" w:rsidRPr="000C2572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9503" w14:textId="77777777" w:rsidR="009855AD" w:rsidRPr="00F117D9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75A60" w14:textId="77777777" w:rsidR="009855AD" w:rsidRPr="002C6D5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55AD" w:rsidRPr="00B0181B" w14:paraId="1F13EE75" w14:textId="77777777" w:rsidTr="00311581">
        <w:tc>
          <w:tcPr>
            <w:tcW w:w="5670" w:type="dxa"/>
          </w:tcPr>
          <w:p w14:paraId="785B5FE9" w14:textId="2DB84095" w:rsidR="009855AD" w:rsidRPr="00B0181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</w:p>
        </w:tc>
        <w:tc>
          <w:tcPr>
            <w:tcW w:w="3870" w:type="dxa"/>
            <w:gridSpan w:val="3"/>
          </w:tcPr>
          <w:p w14:paraId="647B7809" w14:textId="77777777" w:rsidR="009855AD" w:rsidRPr="00BC12D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855AD" w:rsidRPr="00B0181B" w14:paraId="09013937" w14:textId="77777777" w:rsidTr="00311581">
        <w:tc>
          <w:tcPr>
            <w:tcW w:w="5670" w:type="dxa"/>
          </w:tcPr>
          <w:p w14:paraId="5AAFC5FC" w14:textId="109263C8" w:rsidR="009855AD" w:rsidRPr="00B0181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3870" w:type="dxa"/>
            <w:gridSpan w:val="3"/>
          </w:tcPr>
          <w:p w14:paraId="244B3954" w14:textId="18933A37" w:rsidR="009855AD" w:rsidRPr="00BC12D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855AD" w:rsidRPr="00B0181B" w14:paraId="64C586B8" w14:textId="77777777" w:rsidTr="00311581">
        <w:tc>
          <w:tcPr>
            <w:tcW w:w="5670" w:type="dxa"/>
          </w:tcPr>
          <w:p w14:paraId="0FE92CE4" w14:textId="424017A3" w:rsidR="009855AD" w:rsidRPr="00904E2A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6BE6AA" w14:textId="389DADBE" w:rsidR="009855AD" w:rsidRPr="0028459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7CFEAB" w14:textId="77777777" w:rsidR="009855AD" w:rsidRPr="00B0181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B42CA26" w14:textId="078435C2" w:rsidR="009855AD" w:rsidRPr="00284595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855AD" w:rsidRPr="00B0181B" w14:paraId="261D373A" w14:textId="77777777" w:rsidTr="00311581">
        <w:tc>
          <w:tcPr>
            <w:tcW w:w="5670" w:type="dxa"/>
          </w:tcPr>
          <w:p w14:paraId="08CE3E81" w14:textId="77777777" w:rsidR="009855AD" w:rsidRPr="00B0181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6B408AE4" w14:textId="0CD89D9F" w:rsidR="009855AD" w:rsidRPr="00B0181B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</w:t>
            </w: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855AD" w:rsidRPr="00CF7C61" w14:paraId="1212C044" w14:textId="6E38A472" w:rsidTr="00311581">
        <w:tc>
          <w:tcPr>
            <w:tcW w:w="5670" w:type="dxa"/>
          </w:tcPr>
          <w:p w14:paraId="6AF629EC" w14:textId="77777777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00B33993" w14:textId="4FD59021" w:rsidR="009855AD" w:rsidRPr="00154039" w:rsidRDefault="00132914" w:rsidP="0013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2.10</w:t>
            </w:r>
          </w:p>
        </w:tc>
        <w:tc>
          <w:tcPr>
            <w:tcW w:w="270" w:type="dxa"/>
          </w:tcPr>
          <w:p w14:paraId="76B4732C" w14:textId="77777777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B356BA" w14:textId="005E21B3" w:rsidR="009855AD" w:rsidRPr="006843C2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>2.48 - 2.54</w:t>
            </w:r>
          </w:p>
        </w:tc>
      </w:tr>
      <w:tr w:rsidR="009855AD" w:rsidRPr="00CF7C61" w14:paraId="21402BF7" w14:textId="22445504" w:rsidTr="00311581">
        <w:tc>
          <w:tcPr>
            <w:tcW w:w="5670" w:type="dxa"/>
          </w:tcPr>
          <w:p w14:paraId="7466A7FF" w14:textId="77777777" w:rsidR="009855AD" w:rsidRPr="00F24574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0" w:type="dxa"/>
          </w:tcPr>
          <w:p w14:paraId="2147E3CA" w14:textId="2C243202" w:rsidR="009855AD" w:rsidRPr="00154039" w:rsidRDefault="00132914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  <w:r w:rsidR="005E3B1E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270" w:type="dxa"/>
          </w:tcPr>
          <w:p w14:paraId="5DFA837D" w14:textId="77777777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933AB5" w14:textId="3E7F33B5" w:rsidR="009855AD" w:rsidRPr="006843C2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>3.5 - 5.0</w:t>
            </w:r>
          </w:p>
        </w:tc>
      </w:tr>
      <w:tr w:rsidR="009855AD" w:rsidRPr="00CF7C61" w14:paraId="5AAEEF8B" w14:textId="2E0DF120" w:rsidTr="00311581">
        <w:tc>
          <w:tcPr>
            <w:tcW w:w="5670" w:type="dxa"/>
          </w:tcPr>
          <w:p w14:paraId="35E36019" w14:textId="77777777" w:rsidR="009855AD" w:rsidRPr="00380A5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800" w:type="dxa"/>
          </w:tcPr>
          <w:p w14:paraId="6EEA6FDA" w14:textId="7BC3B1CC" w:rsidR="009855AD" w:rsidRPr="00154039" w:rsidRDefault="00132914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5E3B1E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2D1F70E" w14:textId="77777777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FFAD7A" w14:textId="704A4BB2" w:rsidR="009855AD" w:rsidRPr="006843C2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>0 - 22</w:t>
            </w:r>
          </w:p>
        </w:tc>
      </w:tr>
      <w:tr w:rsidR="009855AD" w:rsidRPr="00CF7C61" w14:paraId="1AC01377" w14:textId="4FEDC789" w:rsidTr="00311581">
        <w:tc>
          <w:tcPr>
            <w:tcW w:w="5670" w:type="dxa"/>
          </w:tcPr>
          <w:p w14:paraId="0428999E" w14:textId="77777777" w:rsidR="009855AD" w:rsidRPr="00380A5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800" w:type="dxa"/>
          </w:tcPr>
          <w:p w14:paraId="2499E804" w14:textId="13860364" w:rsidR="009855AD" w:rsidRPr="00154039" w:rsidRDefault="00132914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55 </w:t>
            </w:r>
            <w:r w:rsidR="00A32CF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  <w:tc>
          <w:tcPr>
            <w:tcW w:w="270" w:type="dxa"/>
          </w:tcPr>
          <w:p w14:paraId="3F669BF9" w14:textId="77777777" w:rsidR="009855AD" w:rsidRPr="00CF7C61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7A73FA" w14:textId="55017353" w:rsidR="009855AD" w:rsidRPr="006843C2" w:rsidRDefault="009855AD" w:rsidP="0098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 xml:space="preserve">55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B39FE"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</w:tr>
    </w:tbl>
    <w:p w14:paraId="5D484451" w14:textId="77777777" w:rsidR="00440724" w:rsidRPr="009020A8" w:rsidRDefault="0044072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904DFEE" w14:textId="10252514" w:rsidR="00FF4C73" w:rsidRDefault="00380B45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14:paraId="4FBE09F1" w14:textId="77777777" w:rsidR="009D2414" w:rsidRPr="009020A8" w:rsidRDefault="009D241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9254464" w14:textId="677E6CE5" w:rsidR="00546B2D" w:rsidRDefault="009D2414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10D82" w:rsidRPr="00910D82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10D82" w:rsidRPr="00910D82">
        <w:rPr>
          <w:rFonts w:ascii="Angsana New" w:hAnsi="Angsana New" w:hint="cs"/>
          <w:sz w:val="30"/>
          <w:szCs w:val="30"/>
        </w:rPr>
        <w:t>256</w:t>
      </w:r>
      <w:r w:rsidR="0018557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851048">
        <w:rPr>
          <w:rFonts w:ascii="Angsana New" w:hAnsi="Angsana New" w:hint="cs"/>
          <w:sz w:val="30"/>
          <w:szCs w:val="30"/>
          <w:cs/>
        </w:rPr>
        <w:t>และผลประโยชน์พนักงานระยะยาวอื่นเ</w:t>
      </w:r>
      <w:r>
        <w:rPr>
          <w:rFonts w:ascii="Angsana New" w:hAnsi="Angsana New" w:hint="cs"/>
          <w:sz w:val="30"/>
          <w:szCs w:val="30"/>
          <w:cs/>
        </w:rPr>
        <w:t xml:space="preserve">ป็น </w:t>
      </w:r>
      <w:r w:rsidR="00623C66">
        <w:rPr>
          <w:rFonts w:ascii="Angsana New" w:hAnsi="Angsana New"/>
          <w:sz w:val="30"/>
          <w:szCs w:val="30"/>
        </w:rPr>
        <w:t xml:space="preserve">12.0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2674A">
        <w:rPr>
          <w:rFonts w:ascii="Angsana New" w:hAnsi="Angsana New"/>
          <w:sz w:val="30"/>
          <w:szCs w:val="30"/>
        </w:rPr>
        <w:t xml:space="preserve"> 12.3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256</w:t>
      </w:r>
      <w:r w:rsidR="0018557B">
        <w:rPr>
          <w:rFonts w:ascii="Angsana New" w:hAnsi="Angsana New"/>
          <w:i/>
          <w:iCs/>
          <w:sz w:val="30"/>
          <w:szCs w:val="30"/>
        </w:rPr>
        <w:t>7</w:t>
      </w:r>
      <w:r w:rsidRPr="009D2414">
        <w:rPr>
          <w:rFonts w:ascii="Angsana New" w:hAnsi="Angsana New"/>
          <w:i/>
          <w:iCs/>
          <w:sz w:val="30"/>
          <w:szCs w:val="30"/>
        </w:rPr>
        <w:t xml:space="preserve">: </w:t>
      </w:r>
      <w:r w:rsidR="002F3EFD">
        <w:rPr>
          <w:rFonts w:ascii="Angsana New" w:hAnsi="Angsana New"/>
          <w:i/>
          <w:iCs/>
          <w:sz w:val="30"/>
          <w:szCs w:val="30"/>
        </w:rPr>
        <w:t>13.</w:t>
      </w:r>
      <w:r w:rsidR="0018557B">
        <w:rPr>
          <w:rFonts w:ascii="Angsana New" w:hAnsi="Angsana New"/>
          <w:i/>
          <w:iCs/>
          <w:sz w:val="30"/>
          <w:szCs w:val="30"/>
        </w:rPr>
        <w:t>4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1</w:t>
      </w:r>
      <w:r w:rsidR="002F3EFD">
        <w:rPr>
          <w:rFonts w:ascii="Angsana New" w:hAnsi="Angsana New"/>
          <w:i/>
          <w:iCs/>
          <w:sz w:val="30"/>
          <w:szCs w:val="30"/>
        </w:rPr>
        <w:t>3.</w:t>
      </w:r>
      <w:r w:rsidR="0018557B">
        <w:rPr>
          <w:rFonts w:ascii="Angsana New" w:hAnsi="Angsana New"/>
          <w:i/>
          <w:iCs/>
          <w:sz w:val="30"/>
          <w:szCs w:val="30"/>
        </w:rPr>
        <w:t>5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</w:p>
    <w:p w14:paraId="5376EE90" w14:textId="2C026B40" w:rsidR="002C6D55" w:rsidRDefault="002C6D55" w:rsidP="0020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F1D8201" w14:textId="7572E2E2" w:rsidR="00431D68" w:rsidRDefault="00C131AE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B5372F" w14:textId="77777777" w:rsidR="00FF4C73" w:rsidRPr="00000DED" w:rsidRDefault="00FF4C73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D173151" w14:textId="5A56AEA9" w:rsidR="0025133B" w:rsidRDefault="00F24574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</w:t>
      </w:r>
      <w:r w:rsidR="00FF4C73">
        <w:rPr>
          <w:rFonts w:ascii="Angsana New" w:hAnsi="Angsana New"/>
          <w:sz w:val="30"/>
          <w:szCs w:val="30"/>
          <w:cs/>
        </w:rPr>
        <w:br/>
      </w:r>
      <w:r w:rsidR="0025133B" w:rsidRPr="003B5B81">
        <w:rPr>
          <w:rFonts w:ascii="Angsana New" w:hAnsi="Angsana New"/>
          <w:sz w:val="30"/>
          <w:szCs w:val="30"/>
          <w:cs/>
        </w:rPr>
        <w:t>ที่กำหนดไว้</w:t>
      </w:r>
      <w:r w:rsidR="00615562">
        <w:rPr>
          <w:rFonts w:ascii="Angsana New" w:hAnsi="Angsana New" w:hint="cs"/>
          <w:sz w:val="30"/>
          <w:szCs w:val="30"/>
          <w:cs/>
        </w:rPr>
        <w:t>และ</w:t>
      </w:r>
      <w:r w:rsidR="00615562" w:rsidRPr="00615562">
        <w:rPr>
          <w:rFonts w:ascii="Angsana New" w:hAnsi="Angsana New"/>
          <w:sz w:val="30"/>
          <w:szCs w:val="30"/>
          <w:cs/>
        </w:rPr>
        <w:t>ผลประโยชน์พนักงานระยะยาวอื่น</w:t>
      </w:r>
      <w:r w:rsidR="0025133B" w:rsidRPr="003B5B81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77079E7C" w14:textId="77777777" w:rsidR="00575029" w:rsidRPr="00000DED" w:rsidRDefault="00575029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36"/>
        <w:gridCol w:w="1294"/>
        <w:gridCol w:w="244"/>
        <w:gridCol w:w="1286"/>
        <w:gridCol w:w="236"/>
        <w:gridCol w:w="1294"/>
        <w:gridCol w:w="6"/>
      </w:tblGrid>
      <w:tr w:rsidR="00B525B7" w:rsidRPr="00B525B7" w14:paraId="105A5BB0" w14:textId="77777777" w:rsidTr="004F0403">
        <w:trPr>
          <w:tblHeader/>
        </w:trPr>
        <w:tc>
          <w:tcPr>
            <w:tcW w:w="3690" w:type="dxa"/>
          </w:tcPr>
          <w:p w14:paraId="735D9D62" w14:textId="4A2A89A9" w:rsidR="00B525B7" w:rsidRPr="00B525B7" w:rsidRDefault="00B525B7" w:rsidP="00546B2D">
            <w:pPr>
              <w:tabs>
                <w:tab w:val="clear" w:pos="227"/>
                <w:tab w:val="left" w:pos="0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3D9821ED" w14:textId="1FF47EE6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EF1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="00EF1BD8"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5B7" w:rsidRPr="00B525B7" w14:paraId="7EE2B197" w14:textId="09D6CA4B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11978822" w14:textId="5CF0062A" w:rsidR="00B525B7" w:rsidRPr="009C4873" w:rsidRDefault="00B525B7" w:rsidP="00546B2D">
            <w:pPr>
              <w:tabs>
                <w:tab w:val="clear" w:pos="227"/>
                <w:tab w:val="clear" w:pos="2807"/>
                <w:tab w:val="left" w:pos="345"/>
              </w:tabs>
              <w:ind w:left="345" w:right="-141" w:hanging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3F0FB39" w14:textId="7B8E757E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4" w:type="dxa"/>
          </w:tcPr>
          <w:p w14:paraId="0541042B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16" w:type="dxa"/>
            <w:gridSpan w:val="3"/>
          </w:tcPr>
          <w:p w14:paraId="101B557F" w14:textId="2D170F2B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25B7" w:rsidRPr="00B525B7" w14:paraId="72CB6099" w14:textId="77777777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68919CBC" w14:textId="6CC764A4" w:rsidR="00B525B7" w:rsidRPr="009C4873" w:rsidRDefault="00910D82" w:rsidP="0091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3536B775" w14:textId="2F8A45A6" w:rsidR="00B525B7" w:rsidRPr="00B525B7" w:rsidRDefault="002E4D4E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A141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F28D135" w14:textId="77777777" w:rsidR="00B525B7" w:rsidRPr="00B525B7" w:rsidRDefault="00B525B7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EE9F98" w14:textId="71914264" w:rsidR="00B525B7" w:rsidRPr="00B525B7" w:rsidRDefault="002E4D4E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A141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4" w:type="dxa"/>
          </w:tcPr>
          <w:p w14:paraId="7C6D4CAD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6" w:type="dxa"/>
          </w:tcPr>
          <w:p w14:paraId="08238D79" w14:textId="413E5F61" w:rsidR="00B525B7" w:rsidRPr="00B525B7" w:rsidRDefault="002E4D4E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A141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56F721EA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61DCE85F" w14:textId="2BBF1FB7" w:rsidR="00B525B7" w:rsidRPr="00B525B7" w:rsidRDefault="002E4D4E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A141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525B7" w:rsidRPr="00B525B7" w14:paraId="6213BA0D" w14:textId="03ABB019" w:rsidTr="004F0403">
        <w:tc>
          <w:tcPr>
            <w:tcW w:w="3690" w:type="dxa"/>
          </w:tcPr>
          <w:p w14:paraId="77C9A1D4" w14:textId="4B393587" w:rsidR="00B525B7" w:rsidRPr="00B525B7" w:rsidRDefault="00B525B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6C8F6314" w14:textId="54318B13" w:rsidR="00B525B7" w:rsidRPr="00B525B7" w:rsidRDefault="00B525B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5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A141E" w:rsidRPr="00B525B7" w14:paraId="7A1C7B4C" w14:textId="53D8F8B7" w:rsidTr="004F0403">
        <w:trPr>
          <w:gridAfter w:val="1"/>
          <w:wAfter w:w="6" w:type="dxa"/>
        </w:trPr>
        <w:tc>
          <w:tcPr>
            <w:tcW w:w="3690" w:type="dxa"/>
          </w:tcPr>
          <w:p w14:paraId="59C3DFAC" w14:textId="4779CC96" w:rsidR="00DA141E" w:rsidRPr="00B525B7" w:rsidRDefault="00DA141E" w:rsidP="00DA141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A68A007" w14:textId="794750C9" w:rsidR="00DA141E" w:rsidRPr="002C6D55" w:rsidRDefault="001E7833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(16,056)</w:t>
            </w:r>
          </w:p>
        </w:tc>
        <w:tc>
          <w:tcPr>
            <w:tcW w:w="236" w:type="dxa"/>
          </w:tcPr>
          <w:p w14:paraId="2ACFFE84" w14:textId="77777777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63DCDB" w14:textId="2E626EB7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(19,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A50C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48AAACDE" w14:textId="77777777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7251BB2B" w14:textId="240D6786" w:rsidR="00DA141E" w:rsidRPr="002C6D55" w:rsidRDefault="005F59D6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  <w:tc>
          <w:tcPr>
            <w:tcW w:w="236" w:type="dxa"/>
          </w:tcPr>
          <w:p w14:paraId="1BC9C7F8" w14:textId="21451560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CA6776" w14:textId="07626F72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2,345</w:t>
            </w:r>
          </w:p>
        </w:tc>
      </w:tr>
      <w:tr w:rsidR="00DA141E" w:rsidRPr="00B525B7" w14:paraId="2BD754B9" w14:textId="00EFF1B0" w:rsidTr="00796949">
        <w:trPr>
          <w:gridAfter w:val="1"/>
          <w:wAfter w:w="6" w:type="dxa"/>
        </w:trPr>
        <w:tc>
          <w:tcPr>
            <w:tcW w:w="3690" w:type="dxa"/>
          </w:tcPr>
          <w:p w14:paraId="31B3063A" w14:textId="26AA8444" w:rsidR="00DA141E" w:rsidRPr="00B525B7" w:rsidRDefault="00DA141E" w:rsidP="00DA141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C029D09" w14:textId="4F71E99D" w:rsidR="00DA141E" w:rsidRPr="002C6D55" w:rsidRDefault="001E7833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19,468</w:t>
            </w:r>
          </w:p>
        </w:tc>
        <w:tc>
          <w:tcPr>
            <w:tcW w:w="236" w:type="dxa"/>
          </w:tcPr>
          <w:p w14:paraId="4B4F446D" w14:textId="77777777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B00E17D" w14:textId="16D45E8E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27,575</w:t>
            </w:r>
          </w:p>
        </w:tc>
        <w:tc>
          <w:tcPr>
            <w:tcW w:w="244" w:type="dxa"/>
          </w:tcPr>
          <w:p w14:paraId="36A4DB55" w14:textId="77777777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14:paraId="72880D09" w14:textId="61F11DFC" w:rsidR="00DA141E" w:rsidRPr="002C6D55" w:rsidRDefault="001E7833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(17,382)</w:t>
            </w:r>
          </w:p>
        </w:tc>
        <w:tc>
          <w:tcPr>
            <w:tcW w:w="236" w:type="dxa"/>
          </w:tcPr>
          <w:p w14:paraId="27D8DE85" w14:textId="448662C6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0179BEC" w14:textId="2B28FD47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(24,601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141E" w:rsidRPr="00B525B7" w14:paraId="6D558DF2" w14:textId="74C55BF0" w:rsidTr="00796949">
        <w:trPr>
          <w:gridAfter w:val="1"/>
          <w:wAfter w:w="6" w:type="dxa"/>
        </w:trPr>
        <w:tc>
          <w:tcPr>
            <w:tcW w:w="3690" w:type="dxa"/>
          </w:tcPr>
          <w:p w14:paraId="7EDA0EA7" w14:textId="5F72B4A5" w:rsidR="00DA141E" w:rsidRPr="00B525B7" w:rsidRDefault="00DA141E" w:rsidP="00DA141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5B7">
              <w:rPr>
                <w:rFonts w:ascii="Angsana New" w:hAnsi="Angsana New"/>
                <w:sz w:val="30"/>
                <w:szCs w:val="30"/>
              </w:rPr>
              <w:t>20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E710785" w14:textId="214A41C7" w:rsidR="00DA141E" w:rsidRPr="002C6D55" w:rsidRDefault="00674DF1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(6,492)</w:t>
            </w:r>
          </w:p>
        </w:tc>
        <w:tc>
          <w:tcPr>
            <w:tcW w:w="236" w:type="dxa"/>
          </w:tcPr>
          <w:p w14:paraId="213A2DB2" w14:textId="77777777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FF7B7DE" w14:textId="5E1D02D2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50C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A50C99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44" w:type="dxa"/>
          </w:tcPr>
          <w:p w14:paraId="411BFDEC" w14:textId="77777777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14:paraId="1E6186E3" w14:textId="440B5FB5" w:rsidR="00DA141E" w:rsidRPr="002C6D55" w:rsidRDefault="001E7833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7,284</w:t>
            </w:r>
          </w:p>
        </w:tc>
        <w:tc>
          <w:tcPr>
            <w:tcW w:w="236" w:type="dxa"/>
          </w:tcPr>
          <w:p w14:paraId="585F62A7" w14:textId="6868FA91" w:rsidR="00DA141E" w:rsidRPr="00EF1BD8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264FC29" w14:textId="53705D5B" w:rsidR="00DA141E" w:rsidRPr="001F1723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11,047</w:t>
            </w:r>
          </w:p>
        </w:tc>
      </w:tr>
    </w:tbl>
    <w:p w14:paraId="6C65A20D" w14:textId="14A3142D" w:rsidR="00854680" w:rsidRDefault="00854680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74CA59E0" w14:textId="7B7754E4" w:rsidR="002B49BF" w:rsidRDefault="003614CC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54680">
        <w:rPr>
          <w:rFonts w:ascii="Angsana New" w:hAnsi="Angsana New"/>
          <w:b/>
          <w:bCs/>
          <w:sz w:val="30"/>
          <w:szCs w:val="30"/>
        </w:rPr>
        <w:t>5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หุ้น</w:t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และสำรอง</w:t>
      </w:r>
    </w:p>
    <w:p w14:paraId="0BEFE008" w14:textId="77777777" w:rsidR="00963613" w:rsidRPr="00000DED" w:rsidRDefault="00963613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3BF7DA85" w14:textId="5ED242B7" w:rsidR="00963613" w:rsidRPr="002E4D4E" w:rsidRDefault="00BB170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4D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8279D75" w14:textId="77777777" w:rsidR="001F13EC" w:rsidRPr="00000DED" w:rsidRDefault="001F13EC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786A1BBC" w14:textId="4854901E" w:rsidR="001F13EC" w:rsidRPr="002E4D4E" w:rsidRDefault="001F13EC" w:rsidP="002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E4D4E">
        <w:rPr>
          <w:rFonts w:ascii="Angsana New" w:hAnsi="Angsana New"/>
          <w:sz w:val="30"/>
          <w:szCs w:val="30"/>
        </w:rPr>
        <w:t>2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</w:rPr>
        <w:t>3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  <w:cs/>
        </w:rPr>
        <w:t xml:space="preserve"> มาตรา </w:t>
      </w:r>
      <w:r w:rsidR="00297568" w:rsidRPr="002E4D4E">
        <w:rPr>
          <w:rFonts w:ascii="Angsana New" w:hAnsi="Angsana New" w:hint="cs"/>
          <w:sz w:val="30"/>
          <w:szCs w:val="30"/>
        </w:rPr>
        <w:t>5</w:t>
      </w:r>
      <w:r w:rsidR="003E5BB7" w:rsidRPr="002E4D4E">
        <w:rPr>
          <w:rFonts w:ascii="Angsana New" w:hAnsi="Angsana New" w:hint="cs"/>
          <w:sz w:val="30"/>
          <w:szCs w:val="30"/>
        </w:rPr>
        <w:t>1</w:t>
      </w:r>
      <w:r w:rsidRPr="002E4D4E">
        <w:rPr>
          <w:rFonts w:ascii="Angsana New" w:hAnsi="Angsana New" w:hint="cs"/>
          <w:sz w:val="30"/>
          <w:szCs w:val="30"/>
          <w:cs/>
        </w:rPr>
        <w:t xml:space="preserve"> </w:t>
      </w:r>
      <w:r w:rsidR="00280029" w:rsidRPr="002E4D4E"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672EE9B" w14:textId="742659AB" w:rsidR="00150B4B" w:rsidRPr="002E4D4E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7E4AF65E" w14:textId="2916C731" w:rsidR="00280029" w:rsidRPr="002E4D4E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4D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5971C76" w14:textId="77777777" w:rsidR="00280029" w:rsidRPr="002E4D4E" w:rsidRDefault="00280029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4238880D" w14:textId="77777777" w:rsidR="00150B4B" w:rsidRPr="002E4D4E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2E4D4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0DC8291A" w14:textId="77777777" w:rsidR="00150B4B" w:rsidRPr="002E4D4E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1A1F2B74" w14:textId="274352D1" w:rsidR="00963613" w:rsidRPr="002E4D4E" w:rsidRDefault="00150B4B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E4D4E">
        <w:rPr>
          <w:rFonts w:ascii="Angsana New" w:hAnsi="Angsana New"/>
          <w:sz w:val="30"/>
          <w:szCs w:val="30"/>
        </w:rPr>
        <w:t>2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</w:rPr>
        <w:t>3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  <w:cs/>
        </w:rPr>
        <w:t xml:space="preserve"> มาตรา </w:t>
      </w:r>
      <w:r w:rsidRPr="002E4D4E">
        <w:rPr>
          <w:rFonts w:ascii="Angsana New" w:hAnsi="Angsana New"/>
          <w:sz w:val="30"/>
          <w:szCs w:val="30"/>
        </w:rPr>
        <w:t>116</w:t>
      </w:r>
      <w:r w:rsidRPr="002E4D4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E4D4E">
        <w:rPr>
          <w:rFonts w:ascii="Angsana New" w:hAnsi="Angsana New"/>
          <w:sz w:val="30"/>
          <w:szCs w:val="30"/>
        </w:rPr>
        <w:t>“</w:t>
      </w:r>
      <w:r w:rsidRPr="002E4D4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E4D4E">
        <w:rPr>
          <w:rFonts w:ascii="Angsana New" w:hAnsi="Angsana New"/>
          <w:sz w:val="30"/>
          <w:szCs w:val="30"/>
        </w:rPr>
        <w:t>”</w:t>
      </w:r>
      <w:r w:rsidRPr="002E4D4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</w:rPr>
        <w:t xml:space="preserve"> </w:t>
      </w:r>
      <w:r w:rsidRPr="002E4D4E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="008C04BF" w:rsidRPr="002E4D4E">
        <w:rPr>
          <w:rFonts w:ascii="Angsana New" w:hAnsi="Angsana New"/>
          <w:spacing w:val="20"/>
          <w:sz w:val="30"/>
          <w:szCs w:val="30"/>
        </w:rPr>
        <w:t xml:space="preserve"> 10 </w:t>
      </w:r>
      <w:r w:rsidRPr="002E4D4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11EE27A" w14:textId="5C2CD62A" w:rsidR="00000DED" w:rsidRPr="00854680" w:rsidRDefault="00000DED" w:rsidP="00854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2EDF13D4" w14:textId="4D44BD4C" w:rsidR="006D3361" w:rsidRPr="002E4D4E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2E4D4E">
        <w:rPr>
          <w:rFonts w:ascii="Angsana New" w:hAnsi="Angsana New" w:hint="cs"/>
          <w:b/>
          <w:bCs/>
          <w:sz w:val="30"/>
          <w:szCs w:val="30"/>
          <w:cs/>
        </w:rPr>
        <w:t>สำรองทั่วไป</w:t>
      </w:r>
    </w:p>
    <w:p w14:paraId="3F086902" w14:textId="77777777" w:rsidR="006D3361" w:rsidRPr="00854680" w:rsidRDefault="006D3361" w:rsidP="00854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40B14605" w14:textId="77777777" w:rsidR="006D3361" w:rsidRPr="002E4D4E" w:rsidRDefault="006D3361" w:rsidP="006D336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 w:hint="cs"/>
          <w:sz w:val="30"/>
          <w:szCs w:val="30"/>
          <w:cs/>
        </w:rPr>
        <w:tab/>
        <w:t>สำรองดังกล่าวเป็นสำรองทั่วไปสำหรับการดำเนินงานของบริษัทในอนาคต</w:t>
      </w:r>
    </w:p>
    <w:p w14:paraId="0C03DED4" w14:textId="77777777" w:rsidR="007517AE" w:rsidRDefault="007517AE" w:rsidP="00854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34955797" w14:textId="77777777" w:rsidR="005C1ADB" w:rsidRPr="00854680" w:rsidRDefault="005C1ADB" w:rsidP="00854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1E3AD364" w14:textId="645AD756" w:rsidR="00150B4B" w:rsidRPr="002E4D4E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E4D4E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1CC70CE" w14:textId="77777777" w:rsidR="00150B4B" w:rsidRPr="002E4D4E" w:rsidRDefault="00150B4B" w:rsidP="00854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2B1061A2" w14:textId="14343169" w:rsidR="00150B4B" w:rsidRPr="002E4D4E" w:rsidRDefault="00851048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E4D4E">
        <w:rPr>
          <w:rFonts w:ascii="Angsana New" w:hAnsi="Angsana New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2E7E52AD" w14:textId="77777777" w:rsidR="00150B4B" w:rsidRPr="002E4D4E" w:rsidRDefault="00150B4B" w:rsidP="00854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3F3693FC" w14:textId="7303EE81" w:rsidR="002B49BF" w:rsidRPr="002E4D4E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 w:rsidRPr="002E4D4E">
        <w:rPr>
          <w:rFonts w:ascii="Angsana New" w:hAnsi="Angsana New" w:hint="cs"/>
          <w:sz w:val="30"/>
          <w:szCs w:val="30"/>
          <w:cs/>
        </w:rPr>
        <w:t>งบการเงิน</w:t>
      </w:r>
      <w:r w:rsidRPr="002E4D4E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</w:t>
      </w:r>
      <w:r w:rsidR="00646C06" w:rsidRPr="002E4D4E">
        <w:rPr>
          <w:rFonts w:ascii="Angsana New" w:hAnsi="Angsana New"/>
          <w:sz w:val="30"/>
          <w:szCs w:val="30"/>
          <w:cs/>
        </w:rPr>
        <w:br/>
      </w:r>
      <w:r w:rsidRPr="002E4D4E">
        <w:rPr>
          <w:rFonts w:ascii="Angsana New" w:hAnsi="Angsana New"/>
          <w:sz w:val="30"/>
          <w:szCs w:val="30"/>
          <w:cs/>
        </w:rPr>
        <w:t>ตามวิธีส่วนได้เสียในงบการเงินที่แสดงเงินลงทุนตามวิธีส่วนได้เสีย</w:t>
      </w:r>
    </w:p>
    <w:p w14:paraId="46EA9DAF" w14:textId="77777777" w:rsidR="001863B8" w:rsidRPr="002E4D4E" w:rsidRDefault="001863B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D9CC8A1" w14:textId="5E126BB9" w:rsidR="00905D53" w:rsidRPr="002E4D4E" w:rsidRDefault="00905D53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E4D4E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181472A1" w14:textId="77777777" w:rsidR="00810186" w:rsidRPr="002E4D4E" w:rsidRDefault="00810186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17CAB737" w14:textId="084D6819" w:rsidR="00905D53" w:rsidRPr="002E4D4E" w:rsidRDefault="00810186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/>
          <w:sz w:val="30"/>
          <w:szCs w:val="30"/>
          <w:cs/>
        </w:rPr>
        <w:t>สำรองการเปลี่ยนแปลงในมูลค่ายุติธรรมประกอบด้วย</w:t>
      </w:r>
      <w:r w:rsidR="00851048" w:rsidRPr="002E4D4E">
        <w:rPr>
          <w:rFonts w:ascii="Angsana New" w:hAnsi="Angsana New" w:hint="cs"/>
          <w:sz w:val="30"/>
          <w:szCs w:val="30"/>
          <w:cs/>
        </w:rPr>
        <w:t xml:space="preserve"> </w:t>
      </w:r>
      <w:r w:rsidRPr="002E4D4E">
        <w:rPr>
          <w:rFonts w:ascii="Angsana New" w:hAnsi="Angsana New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851048" w:rsidRPr="002E4D4E">
        <w:rPr>
          <w:rFonts w:ascii="Angsana New" w:hAnsi="Angsana New"/>
          <w:sz w:val="30"/>
          <w:szCs w:val="30"/>
          <w:cs/>
        </w:rPr>
        <w:br/>
      </w:r>
      <w:r w:rsidRPr="002E4D4E">
        <w:rPr>
          <w:rFonts w:ascii="Angsana New" w:hAnsi="Angsana New"/>
          <w:sz w:val="30"/>
          <w:szCs w:val="30"/>
          <w:cs/>
        </w:rPr>
        <w:t>ตราสารทุนที่กำหนดให้วัดมูลค่ายุติธรรมผ่านกำไรขาดทุนเบ็ดเสร็จอื่น</w:t>
      </w:r>
    </w:p>
    <w:p w14:paraId="3E5A3188" w14:textId="2A447E41" w:rsidR="00854680" w:rsidRDefault="00854680" w:rsidP="00D65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7549096B" w14:textId="40A5EBA5" w:rsidR="00150B4B" w:rsidRPr="00CF7C61" w:rsidRDefault="0010463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t>1</w:t>
      </w:r>
      <w:r w:rsidR="00854680">
        <w:rPr>
          <w:rFonts w:ascii="Angsana New" w:hAnsi="Angsana New"/>
          <w:b/>
          <w:bCs/>
          <w:sz w:val="30"/>
          <w:szCs w:val="30"/>
        </w:rPr>
        <w:t>6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259E43" w14:textId="4C4D817A" w:rsidR="00150B4B" w:rsidRPr="00CF7C61" w:rsidRDefault="007517AE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="002A094C">
        <w:rPr>
          <w:rFonts w:ascii="Angsana New" w:hAnsi="Angsana New" w:hint="cs"/>
          <w:sz w:val="30"/>
          <w:szCs w:val="30"/>
          <w:cs/>
        </w:rPr>
        <w:t>พิจารณา</w:t>
      </w:r>
      <w:r>
        <w:rPr>
          <w:rFonts w:ascii="Angsana New" w:hAnsi="Angsana New" w:hint="cs"/>
          <w:sz w:val="30"/>
          <w:szCs w:val="30"/>
          <w:cs/>
        </w:rPr>
        <w:t>ว่า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ซึ่งเป็นหน่วยงานธุรกิจที่สำคัญของบริษัท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150B4B" w:rsidRPr="00CF7C61">
        <w:rPr>
          <w:rFonts w:ascii="Angsana New" w:hAnsi="Angsana New"/>
          <w:sz w:val="30"/>
          <w:szCs w:val="30"/>
          <w:cs/>
        </w:rPr>
        <w:t>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</w:t>
      </w:r>
      <w:r w:rsidR="009F76FD">
        <w:rPr>
          <w:rFonts w:ascii="Angsana New" w:hAnsi="Angsana New"/>
          <w:sz w:val="30"/>
          <w:szCs w:val="30"/>
          <w:cs/>
        </w:rPr>
        <w:br/>
      </w:r>
      <w:r w:rsidR="00150B4B" w:rsidRPr="00CF7C61">
        <w:rPr>
          <w:rFonts w:ascii="Angsana New" w:hAnsi="Angsana New"/>
          <w:sz w:val="30"/>
          <w:szCs w:val="30"/>
          <w:cs/>
        </w:rPr>
        <w:t xml:space="preserve">แตกต่างกัน การดำเนินงานของแต่ละส่วนงานที่รายงานของบริษัทโดยสรุปมีดังนี้ </w:t>
      </w:r>
    </w:p>
    <w:p w14:paraId="27357C75" w14:textId="77777777" w:rsidR="00150B4B" w:rsidRPr="00F22402" w:rsidRDefault="00150B4B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B8142" w14:textId="03CCFDBE" w:rsidR="009304B7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ผลการดำเนินงาน</w:t>
      </w:r>
      <w:r w:rsidR="001714E5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F7C61">
        <w:rPr>
          <w:rFonts w:ascii="Angsana New" w:hAnsi="Angsana New"/>
          <w:sz w:val="30"/>
          <w:szCs w:val="30"/>
          <w:cs/>
        </w:rPr>
        <w:t>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</w:t>
      </w:r>
      <w:r w:rsidR="009F76FD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6A2F119A" w14:textId="7B78CBE0" w:rsidR="00000DED" w:rsidRDefault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24"/>
        <w:gridCol w:w="1080"/>
        <w:gridCol w:w="243"/>
        <w:gridCol w:w="1017"/>
        <w:gridCol w:w="236"/>
        <w:gridCol w:w="1024"/>
        <w:gridCol w:w="270"/>
        <w:gridCol w:w="990"/>
        <w:gridCol w:w="270"/>
        <w:gridCol w:w="1173"/>
        <w:gridCol w:w="272"/>
        <w:gridCol w:w="1171"/>
      </w:tblGrid>
      <w:tr w:rsidR="00617FA6" w:rsidRPr="007213E2" w14:paraId="41535A88" w14:textId="77777777" w:rsidTr="007213E2">
        <w:tc>
          <w:tcPr>
            <w:tcW w:w="2424" w:type="dxa"/>
          </w:tcPr>
          <w:p w14:paraId="19941C2A" w14:textId="77777777" w:rsidR="00617FA6" w:rsidRPr="007213E2" w:rsidRDefault="00617FA6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6" w:type="dxa"/>
            <w:gridSpan w:val="11"/>
          </w:tcPr>
          <w:p w14:paraId="398513BF" w14:textId="7D63FD1F" w:rsidR="00617FA6" w:rsidRPr="007213E2" w:rsidRDefault="00617FA6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0726A1" w:rsidRPr="007213E2" w14:paraId="6B308F94" w14:textId="77777777" w:rsidTr="007213E2">
        <w:tc>
          <w:tcPr>
            <w:tcW w:w="2424" w:type="dxa"/>
          </w:tcPr>
          <w:p w14:paraId="1052C301" w14:textId="329A217B" w:rsidR="000726A1" w:rsidRPr="007213E2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617FA6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ปีสิ้นสุดวันที่</w:t>
            </w:r>
          </w:p>
        </w:tc>
        <w:tc>
          <w:tcPr>
            <w:tcW w:w="2340" w:type="dxa"/>
            <w:gridSpan w:val="3"/>
          </w:tcPr>
          <w:p w14:paraId="520FBE07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0F9E304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</w:tcPr>
          <w:p w14:paraId="4D86ED70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C4FCB7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6" w:type="dxa"/>
            <w:gridSpan w:val="3"/>
          </w:tcPr>
          <w:p w14:paraId="2C3E402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213E2" w:rsidRPr="007213E2" w14:paraId="6B2E5968" w14:textId="77777777" w:rsidTr="007213E2">
        <w:tc>
          <w:tcPr>
            <w:tcW w:w="2424" w:type="dxa"/>
          </w:tcPr>
          <w:p w14:paraId="0FEADE52" w14:textId="6B60DD79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405F9DDF" w14:textId="35C0ABAF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14:paraId="2F3842B0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C632924" w14:textId="4A94F5FA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232DFD55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5C62A6" w14:textId="45B8625D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14139B2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4F2EC5" w14:textId="6717625A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0EC1EB8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07530BF" w14:textId="3051BC40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2" w:type="dxa"/>
          </w:tcPr>
          <w:p w14:paraId="6ADBEAA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C5C54A" w14:textId="5323EAF5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726A1" w:rsidRPr="007213E2" w14:paraId="0AF07CFA" w14:textId="77777777" w:rsidTr="007213E2">
        <w:trPr>
          <w:trHeight w:val="297"/>
        </w:trPr>
        <w:tc>
          <w:tcPr>
            <w:tcW w:w="2424" w:type="dxa"/>
          </w:tcPr>
          <w:p w14:paraId="1AEAD1BF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6" w:type="dxa"/>
            <w:gridSpan w:val="11"/>
          </w:tcPr>
          <w:p w14:paraId="3D7D4C9A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4366CA" w:rsidRPr="007213E2" w14:paraId="5904CAF0" w14:textId="77777777" w:rsidTr="008A7C18">
        <w:tc>
          <w:tcPr>
            <w:tcW w:w="2424" w:type="dxa"/>
          </w:tcPr>
          <w:p w14:paraId="414535AA" w14:textId="6D2F9388" w:rsidR="004366CA" w:rsidRPr="007213E2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1080" w:type="dxa"/>
            <w:vAlign w:val="bottom"/>
          </w:tcPr>
          <w:p w14:paraId="17288F4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A0D6C7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005CFC4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06C3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437369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AF544A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41903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469F6B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A5E950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98705A2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BEFC92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DA141E" w:rsidRPr="007213E2" w14:paraId="5D0D89CC" w14:textId="77777777" w:rsidTr="008A7C18">
        <w:tc>
          <w:tcPr>
            <w:tcW w:w="2424" w:type="dxa"/>
          </w:tcPr>
          <w:p w14:paraId="1E5EAD78" w14:textId="77777777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14:paraId="313185AC" w14:textId="6E0C3314" w:rsidR="00DA141E" w:rsidRPr="002C6D55" w:rsidRDefault="001F1CF7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F1CF7">
              <w:rPr>
                <w:rFonts w:asciiTheme="majorBidi" w:hAnsiTheme="majorBidi" w:cstheme="majorBidi"/>
                <w:bCs/>
                <w:sz w:val="26"/>
                <w:szCs w:val="26"/>
              </w:rPr>
              <w:t>3,814,597</w:t>
            </w:r>
          </w:p>
        </w:tc>
        <w:tc>
          <w:tcPr>
            <w:tcW w:w="243" w:type="dxa"/>
            <w:vAlign w:val="bottom"/>
          </w:tcPr>
          <w:p w14:paraId="53E1F059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DCE7082" w14:textId="72E2F642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4,345,980</w:t>
            </w:r>
          </w:p>
        </w:tc>
        <w:tc>
          <w:tcPr>
            <w:tcW w:w="236" w:type="dxa"/>
            <w:vAlign w:val="bottom"/>
          </w:tcPr>
          <w:p w14:paraId="13BEED77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A8B796" w14:textId="31F0F7E2" w:rsidR="00DA141E" w:rsidRPr="002C6D55" w:rsidRDefault="00EA15B2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A15B2">
              <w:rPr>
                <w:rFonts w:asciiTheme="majorBidi" w:hAnsiTheme="majorBidi" w:cstheme="majorBidi"/>
                <w:bCs/>
                <w:sz w:val="26"/>
                <w:szCs w:val="26"/>
              </w:rPr>
              <w:t>5,256,226</w:t>
            </w:r>
          </w:p>
        </w:tc>
        <w:tc>
          <w:tcPr>
            <w:tcW w:w="270" w:type="dxa"/>
            <w:vAlign w:val="bottom"/>
          </w:tcPr>
          <w:p w14:paraId="4997C8AA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F9ED0F" w14:textId="47CB2D29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5,125,305</w:t>
            </w:r>
          </w:p>
        </w:tc>
        <w:tc>
          <w:tcPr>
            <w:tcW w:w="270" w:type="dxa"/>
            <w:vAlign w:val="bottom"/>
          </w:tcPr>
          <w:p w14:paraId="35084758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9A5CE37" w14:textId="0EA8B8EA" w:rsidR="00DA141E" w:rsidRPr="002C6D55" w:rsidRDefault="00853C21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3C21">
              <w:rPr>
                <w:rFonts w:asciiTheme="majorBidi" w:hAnsiTheme="majorBidi" w:cstheme="majorBidi"/>
                <w:bCs/>
                <w:sz w:val="26"/>
                <w:szCs w:val="26"/>
              </w:rPr>
              <w:t>9,070,823</w:t>
            </w:r>
          </w:p>
        </w:tc>
        <w:tc>
          <w:tcPr>
            <w:tcW w:w="272" w:type="dxa"/>
            <w:vAlign w:val="bottom"/>
          </w:tcPr>
          <w:p w14:paraId="08E4E641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0621006" w14:textId="078F7A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9,471,285</w:t>
            </w:r>
          </w:p>
        </w:tc>
      </w:tr>
      <w:tr w:rsidR="00DA141E" w:rsidRPr="007213E2" w14:paraId="6DFB6D0C" w14:textId="77777777" w:rsidTr="008A7C18">
        <w:tc>
          <w:tcPr>
            <w:tcW w:w="2424" w:type="dxa"/>
          </w:tcPr>
          <w:p w14:paraId="6B6C4C38" w14:textId="77777777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B4FCE0" w14:textId="7A06BA3D" w:rsidR="00DA141E" w:rsidRPr="00CA334D" w:rsidRDefault="004B6287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B6287">
              <w:rPr>
                <w:rFonts w:asciiTheme="majorBidi" w:hAnsiTheme="majorBidi" w:cstheme="majorBidi"/>
                <w:bCs/>
                <w:sz w:val="26"/>
                <w:szCs w:val="26"/>
              </w:rPr>
              <w:t>(3,673,785)</w:t>
            </w:r>
          </w:p>
        </w:tc>
        <w:tc>
          <w:tcPr>
            <w:tcW w:w="243" w:type="dxa"/>
            <w:vAlign w:val="bottom"/>
          </w:tcPr>
          <w:p w14:paraId="1E55F305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258D1E5" w14:textId="2594F5E4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(4,115,105)</w:t>
            </w:r>
          </w:p>
        </w:tc>
        <w:tc>
          <w:tcPr>
            <w:tcW w:w="236" w:type="dxa"/>
            <w:vAlign w:val="bottom"/>
          </w:tcPr>
          <w:p w14:paraId="0479182F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4A17C52" w14:textId="0D2381E6" w:rsidR="00DA141E" w:rsidRPr="00CA334D" w:rsidRDefault="00C62FDF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62FDF">
              <w:rPr>
                <w:rFonts w:asciiTheme="majorBidi" w:hAnsiTheme="majorBidi" w:cstheme="majorBidi"/>
                <w:bCs/>
                <w:sz w:val="26"/>
                <w:szCs w:val="26"/>
              </w:rPr>
              <w:t>(4,603,380)</w:t>
            </w:r>
          </w:p>
        </w:tc>
        <w:tc>
          <w:tcPr>
            <w:tcW w:w="270" w:type="dxa"/>
            <w:vAlign w:val="bottom"/>
          </w:tcPr>
          <w:p w14:paraId="322B26F0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81942A" w14:textId="32E4AB98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(4,698,864)</w:t>
            </w:r>
          </w:p>
        </w:tc>
        <w:tc>
          <w:tcPr>
            <w:tcW w:w="270" w:type="dxa"/>
            <w:vAlign w:val="bottom"/>
          </w:tcPr>
          <w:p w14:paraId="521DD3F7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D599A39" w14:textId="4C75EF37" w:rsidR="00DA141E" w:rsidRPr="00CA334D" w:rsidRDefault="008160AB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160AB">
              <w:rPr>
                <w:rFonts w:asciiTheme="majorBidi" w:hAnsiTheme="majorBidi" w:cstheme="majorBidi"/>
                <w:bCs/>
                <w:sz w:val="26"/>
                <w:szCs w:val="26"/>
              </w:rPr>
              <w:t>(8,277,165)</w:t>
            </w:r>
          </w:p>
        </w:tc>
        <w:tc>
          <w:tcPr>
            <w:tcW w:w="272" w:type="dxa"/>
            <w:vAlign w:val="bottom"/>
          </w:tcPr>
          <w:p w14:paraId="517E6156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868F7E8" w14:textId="62AC0674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(8,813,969)</w:t>
            </w:r>
          </w:p>
        </w:tc>
      </w:tr>
      <w:tr w:rsidR="00DA141E" w:rsidRPr="007213E2" w14:paraId="5CE954ED" w14:textId="77777777" w:rsidTr="008A7C18">
        <w:tc>
          <w:tcPr>
            <w:tcW w:w="2424" w:type="dxa"/>
          </w:tcPr>
          <w:p w14:paraId="6193699B" w14:textId="2B4EEE7D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5013" w14:textId="6C2C7C29" w:rsidR="00DA141E" w:rsidRPr="00CA334D" w:rsidRDefault="00680F27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80F27">
              <w:rPr>
                <w:rFonts w:asciiTheme="majorBidi" w:hAnsiTheme="majorBidi" w:cstheme="majorBidi"/>
                <w:b/>
                <w:sz w:val="26"/>
                <w:szCs w:val="26"/>
              </w:rPr>
              <w:t>140,812</w:t>
            </w:r>
          </w:p>
        </w:tc>
        <w:tc>
          <w:tcPr>
            <w:tcW w:w="243" w:type="dxa"/>
            <w:vAlign w:val="bottom"/>
          </w:tcPr>
          <w:p w14:paraId="1DD7D0E8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60C40" w14:textId="39D3B7E0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230,875</w:t>
            </w:r>
          </w:p>
        </w:tc>
        <w:tc>
          <w:tcPr>
            <w:tcW w:w="236" w:type="dxa"/>
            <w:vAlign w:val="bottom"/>
          </w:tcPr>
          <w:p w14:paraId="7AC0E763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AFC8" w14:textId="484A071B" w:rsidR="00DA141E" w:rsidRPr="00CA334D" w:rsidRDefault="00631465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31465">
              <w:rPr>
                <w:rFonts w:asciiTheme="majorBidi" w:hAnsiTheme="majorBidi" w:cstheme="majorBidi"/>
                <w:b/>
                <w:sz w:val="26"/>
                <w:szCs w:val="26"/>
              </w:rPr>
              <w:t>652,846</w:t>
            </w:r>
          </w:p>
        </w:tc>
        <w:tc>
          <w:tcPr>
            <w:tcW w:w="270" w:type="dxa"/>
            <w:vAlign w:val="bottom"/>
          </w:tcPr>
          <w:p w14:paraId="38597E5F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1DFDF" w14:textId="1A90B514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426,441</w:t>
            </w:r>
          </w:p>
        </w:tc>
        <w:tc>
          <w:tcPr>
            <w:tcW w:w="270" w:type="dxa"/>
            <w:vAlign w:val="bottom"/>
          </w:tcPr>
          <w:p w14:paraId="4C06544A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C7267" w14:textId="1938DF9C" w:rsidR="00DA141E" w:rsidRPr="00E75B44" w:rsidRDefault="00F13A25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13A25">
              <w:rPr>
                <w:rFonts w:asciiTheme="majorBidi" w:hAnsiTheme="majorBidi" w:cstheme="majorBidi"/>
                <w:b/>
                <w:sz w:val="26"/>
                <w:szCs w:val="26"/>
              </w:rPr>
              <w:t>793,658</w:t>
            </w:r>
          </w:p>
        </w:tc>
        <w:tc>
          <w:tcPr>
            <w:tcW w:w="272" w:type="dxa"/>
            <w:vAlign w:val="bottom"/>
          </w:tcPr>
          <w:p w14:paraId="091D92E4" w14:textId="77777777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F484" w14:textId="6AC1168D" w:rsidR="00DA141E" w:rsidRPr="00CA334D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657,316</w:t>
            </w:r>
          </w:p>
        </w:tc>
      </w:tr>
      <w:tr w:rsidR="00DA141E" w:rsidRPr="007213E2" w14:paraId="2947BE7A" w14:textId="77777777" w:rsidTr="007213E2">
        <w:trPr>
          <w:trHeight w:hRule="exact" w:val="390"/>
        </w:trPr>
        <w:tc>
          <w:tcPr>
            <w:tcW w:w="2424" w:type="dxa"/>
          </w:tcPr>
          <w:p w14:paraId="7E6BF44A" w14:textId="77777777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7C62E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9CA799A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7A7C6D6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83DAEE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F72B878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BD5E5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873D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5E8DA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AF2EE28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4A72AC7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C21019D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A141E" w:rsidRPr="007213E2" w14:paraId="135B5A84" w14:textId="77777777" w:rsidTr="007213E2">
        <w:tc>
          <w:tcPr>
            <w:tcW w:w="2424" w:type="dxa"/>
          </w:tcPr>
          <w:p w14:paraId="40630B03" w14:textId="77777777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32AA50E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AED7299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2522D87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954A1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20945A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E8483F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83CA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AAB89D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C794DDA" w14:textId="76211C15" w:rsidR="00DA141E" w:rsidRPr="0005709D" w:rsidRDefault="00B354E2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354E2">
              <w:rPr>
                <w:rFonts w:asciiTheme="majorBidi" w:hAnsiTheme="majorBidi" w:cstheme="majorBidi"/>
                <w:bCs/>
                <w:sz w:val="26"/>
                <w:szCs w:val="26"/>
              </w:rPr>
              <w:t>(291,422)</w:t>
            </w:r>
          </w:p>
        </w:tc>
        <w:tc>
          <w:tcPr>
            <w:tcW w:w="272" w:type="dxa"/>
          </w:tcPr>
          <w:p w14:paraId="04AC96EA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264614" w14:textId="7969D3D4" w:rsidR="00DA141E" w:rsidRPr="00E75B44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(314,950)</w:t>
            </w:r>
          </w:p>
        </w:tc>
      </w:tr>
      <w:tr w:rsidR="00DA141E" w:rsidRPr="007213E2" w14:paraId="56337369" w14:textId="77777777" w:rsidTr="00B9652A">
        <w:tc>
          <w:tcPr>
            <w:tcW w:w="2424" w:type="dxa"/>
          </w:tcPr>
          <w:p w14:paraId="32AC2723" w14:textId="77777777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166318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885AF6E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A7BDB7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5FC82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54D7B3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3CB03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F01BE3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ABF96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744BB73" w14:textId="14FF4BDF" w:rsidR="00DA141E" w:rsidRPr="0005709D" w:rsidRDefault="00502A67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2A67">
              <w:rPr>
                <w:rFonts w:asciiTheme="majorBidi" w:hAnsiTheme="majorBidi" w:cstheme="majorBidi"/>
                <w:bCs/>
                <w:sz w:val="26"/>
                <w:szCs w:val="26"/>
              </w:rPr>
              <w:t>(317,741)</w:t>
            </w:r>
          </w:p>
        </w:tc>
        <w:tc>
          <w:tcPr>
            <w:tcW w:w="272" w:type="dxa"/>
          </w:tcPr>
          <w:p w14:paraId="52D8227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8ADFF99" w14:textId="7E18F8AE" w:rsidR="00DA141E" w:rsidRPr="00E75B44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(220,944)</w:t>
            </w:r>
          </w:p>
        </w:tc>
      </w:tr>
      <w:tr w:rsidR="00DA141E" w:rsidRPr="007213E2" w14:paraId="0CEA3C53" w14:textId="77777777" w:rsidTr="00B9652A">
        <w:tc>
          <w:tcPr>
            <w:tcW w:w="2424" w:type="dxa"/>
          </w:tcPr>
          <w:p w14:paraId="4537D77A" w14:textId="77777777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5245EE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151707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533C45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C1D2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362A6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0623E2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9B8D37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530F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2B4B0ED" w14:textId="79B9700F" w:rsidR="00DA141E" w:rsidRPr="0005709D" w:rsidRDefault="00F07004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07004">
              <w:rPr>
                <w:rFonts w:asciiTheme="majorBidi" w:hAnsiTheme="majorBidi" w:cstheme="majorBidi"/>
                <w:bCs/>
                <w:sz w:val="26"/>
                <w:szCs w:val="26"/>
              </w:rPr>
              <w:t>108,781</w:t>
            </w:r>
          </w:p>
        </w:tc>
        <w:tc>
          <w:tcPr>
            <w:tcW w:w="272" w:type="dxa"/>
          </w:tcPr>
          <w:p w14:paraId="58F44039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D50B987" w14:textId="3E744C03" w:rsidR="00DA141E" w:rsidRPr="00E75B44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84,231</w:t>
            </w:r>
          </w:p>
        </w:tc>
      </w:tr>
      <w:tr w:rsidR="00DA141E" w:rsidRPr="007213E2" w14:paraId="4C876155" w14:textId="77777777" w:rsidTr="001C0D06">
        <w:tc>
          <w:tcPr>
            <w:tcW w:w="2424" w:type="dxa"/>
          </w:tcPr>
          <w:p w14:paraId="273E477E" w14:textId="2ECF6CEA" w:rsidR="00DA141E" w:rsidRPr="00B9652A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B965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080" w:type="dxa"/>
          </w:tcPr>
          <w:p w14:paraId="1B4971A3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B992AEA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1055C1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6CBF9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BBB081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6EFC5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D24C6C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AB064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DDA833" w14:textId="08864065" w:rsidR="00DA141E" w:rsidRPr="00E75B44" w:rsidRDefault="00F82BAC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82BAC">
              <w:rPr>
                <w:rFonts w:asciiTheme="majorBidi" w:hAnsiTheme="majorBidi" w:cstheme="majorBidi"/>
                <w:b/>
                <w:sz w:val="26"/>
                <w:szCs w:val="26"/>
              </w:rPr>
              <w:t>293,276</w:t>
            </w:r>
          </w:p>
        </w:tc>
        <w:tc>
          <w:tcPr>
            <w:tcW w:w="272" w:type="dxa"/>
          </w:tcPr>
          <w:p w14:paraId="678A6505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526F5F" w14:textId="6D12A725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205,653</w:t>
            </w:r>
          </w:p>
        </w:tc>
      </w:tr>
      <w:tr w:rsidR="00DA141E" w:rsidRPr="007213E2" w14:paraId="734B2AF6" w14:textId="77777777" w:rsidTr="007213E2">
        <w:tc>
          <w:tcPr>
            <w:tcW w:w="2424" w:type="dxa"/>
          </w:tcPr>
          <w:p w14:paraId="26BA4BA8" w14:textId="7E06332C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3F5450C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366AF1C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5587F2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F135EB9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525D1B3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A887C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82C953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24B8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DC8FDE4" w14:textId="58AA0775" w:rsidR="00DA141E" w:rsidRPr="0005709D" w:rsidRDefault="00DC4183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C4183">
              <w:rPr>
                <w:rFonts w:asciiTheme="majorBidi" w:hAnsiTheme="majorBidi" w:cstheme="majorBidi"/>
                <w:bCs/>
                <w:sz w:val="26"/>
                <w:szCs w:val="26"/>
              </w:rPr>
              <w:t>(17,068)</w:t>
            </w:r>
          </w:p>
        </w:tc>
        <w:tc>
          <w:tcPr>
            <w:tcW w:w="272" w:type="dxa"/>
          </w:tcPr>
          <w:p w14:paraId="52C11155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3C2CD4F" w14:textId="314C4285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(17,669)</w:t>
            </w:r>
          </w:p>
        </w:tc>
      </w:tr>
      <w:tr w:rsidR="00DA141E" w:rsidRPr="007213E2" w14:paraId="2539A3D9" w14:textId="77777777" w:rsidTr="0041392E">
        <w:tc>
          <w:tcPr>
            <w:tcW w:w="2424" w:type="dxa"/>
          </w:tcPr>
          <w:p w14:paraId="1118EC2F" w14:textId="1C9F4187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4298B1D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8CA885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CDC486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3052A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7A035C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FB7DD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D7227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105F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1BF306C" w14:textId="471CA2A8" w:rsidR="00DA141E" w:rsidRPr="0005709D" w:rsidRDefault="00EC630C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C630C">
              <w:rPr>
                <w:rFonts w:asciiTheme="majorBidi" w:hAnsiTheme="majorBidi" w:cstheme="majorBidi"/>
                <w:bCs/>
                <w:sz w:val="26"/>
                <w:szCs w:val="26"/>
              </w:rPr>
              <w:t>137,140</w:t>
            </w:r>
          </w:p>
        </w:tc>
        <w:tc>
          <w:tcPr>
            <w:tcW w:w="272" w:type="dxa"/>
          </w:tcPr>
          <w:p w14:paraId="5EB16896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7063C06" w14:textId="5606A12A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121,934</w:t>
            </w:r>
          </w:p>
        </w:tc>
      </w:tr>
      <w:tr w:rsidR="00DA141E" w:rsidRPr="007213E2" w14:paraId="6F5DFBF4" w14:textId="77777777" w:rsidTr="0005709D">
        <w:tc>
          <w:tcPr>
            <w:tcW w:w="2424" w:type="dxa"/>
          </w:tcPr>
          <w:p w14:paraId="1DA0DE35" w14:textId="7887BF9D" w:rsidR="00DA141E" w:rsidRPr="001C0D06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C0D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F7954C5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CB5E847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99CB60C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0C46C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7C49CF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87DAA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9B927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0D135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2968F09" w14:textId="4C43C2B3" w:rsidR="00DA141E" w:rsidRPr="00E75B44" w:rsidRDefault="00E27522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413,348</w:t>
            </w:r>
          </w:p>
        </w:tc>
        <w:tc>
          <w:tcPr>
            <w:tcW w:w="272" w:type="dxa"/>
          </w:tcPr>
          <w:p w14:paraId="64FA0942" w14:textId="77777777" w:rsidR="00DA141E" w:rsidRPr="00E75B44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74223A2" w14:textId="5B62DEE9" w:rsidR="00DA141E" w:rsidRPr="001C0D06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309,918</w:t>
            </w:r>
          </w:p>
        </w:tc>
      </w:tr>
      <w:tr w:rsidR="00DA141E" w:rsidRPr="007213E2" w14:paraId="50FC9458" w14:textId="77777777" w:rsidTr="007213E2">
        <w:tc>
          <w:tcPr>
            <w:tcW w:w="2424" w:type="dxa"/>
          </w:tcPr>
          <w:p w14:paraId="0397B462" w14:textId="1EEE300D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DEFC713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2B51BF1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8FD9FB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57EB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3BB5D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A92EE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4A367F1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74ADD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D5FD09B" w14:textId="0CE07727" w:rsidR="00DA141E" w:rsidRPr="0005709D" w:rsidRDefault="00E27522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(56,361)</w:t>
            </w:r>
          </w:p>
        </w:tc>
        <w:tc>
          <w:tcPr>
            <w:tcW w:w="272" w:type="dxa"/>
          </w:tcPr>
          <w:p w14:paraId="5FD2BFB8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311E7F6" w14:textId="766222D3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(37,918)</w:t>
            </w:r>
          </w:p>
        </w:tc>
      </w:tr>
      <w:tr w:rsidR="00DA141E" w:rsidRPr="007213E2" w14:paraId="6B251C0C" w14:textId="77777777" w:rsidTr="007213E2">
        <w:tc>
          <w:tcPr>
            <w:tcW w:w="2424" w:type="dxa"/>
          </w:tcPr>
          <w:p w14:paraId="04D3D4DB" w14:textId="41CE0651" w:rsidR="00DA141E" w:rsidRPr="007213E2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4D9983B7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55ED920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2BC6BB3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CB261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412EB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6BFD9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5AD90D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458CCF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37A6CF" w14:textId="103CC28A" w:rsidR="00DA141E" w:rsidRPr="00E75B44" w:rsidRDefault="00E27522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356,987</w:t>
            </w:r>
          </w:p>
        </w:tc>
        <w:tc>
          <w:tcPr>
            <w:tcW w:w="272" w:type="dxa"/>
          </w:tcPr>
          <w:p w14:paraId="3D072339" w14:textId="77777777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5DF1B3F" w14:textId="5B34DB60" w:rsidR="00DA141E" w:rsidRPr="002C6D55" w:rsidRDefault="00DA141E" w:rsidP="00D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272,000</w:t>
            </w:r>
          </w:p>
        </w:tc>
      </w:tr>
    </w:tbl>
    <w:p w14:paraId="0E6A6BDE" w14:textId="77777777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1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012"/>
        <w:gridCol w:w="11"/>
        <w:gridCol w:w="226"/>
        <w:gridCol w:w="15"/>
        <w:gridCol w:w="18"/>
        <w:gridCol w:w="991"/>
        <w:gridCol w:w="11"/>
        <w:gridCol w:w="259"/>
        <w:gridCol w:w="11"/>
        <w:gridCol w:w="1176"/>
        <w:gridCol w:w="272"/>
        <w:gridCol w:w="1170"/>
      </w:tblGrid>
      <w:tr w:rsidR="007213E2" w:rsidRPr="007213E2" w14:paraId="28A9B27B" w14:textId="77777777" w:rsidTr="00F35046">
        <w:tc>
          <w:tcPr>
            <w:tcW w:w="2421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58" w:type="dxa"/>
            <w:gridSpan w:val="21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F35046">
        <w:tc>
          <w:tcPr>
            <w:tcW w:w="2421" w:type="dxa"/>
          </w:tcPr>
          <w:p w14:paraId="1130F273" w14:textId="3334D193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7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3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8" w:type="dxa"/>
            <w:gridSpan w:val="3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1D7C" w:rsidRPr="007213E2" w14:paraId="3962BA66" w14:textId="77777777" w:rsidTr="00F35046">
        <w:tc>
          <w:tcPr>
            <w:tcW w:w="2421" w:type="dxa"/>
          </w:tcPr>
          <w:p w14:paraId="4BBE9F58" w14:textId="1DCC4F89" w:rsidR="00B51D7C" w:rsidRPr="007213E2" w:rsidRDefault="00142074" w:rsidP="00142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51D7C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="00B51D7C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gridSpan w:val="2"/>
            <w:vAlign w:val="bottom"/>
          </w:tcPr>
          <w:p w14:paraId="6AF3DECA" w14:textId="3BD398E0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gridSpan w:val="2"/>
          </w:tcPr>
          <w:p w14:paraId="28B6D3D6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73B60E9C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57C890A" w14:textId="12F79506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4"/>
          </w:tcPr>
          <w:p w14:paraId="15A1EEA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4DEC25" w14:textId="4C2EB0D5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1" w:type="dxa"/>
            <w:gridSpan w:val="3"/>
            <w:vAlign w:val="bottom"/>
          </w:tcPr>
          <w:p w14:paraId="4868E8A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B17A99" w14:textId="38BBD0AE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2" w:type="dxa"/>
          </w:tcPr>
          <w:p w14:paraId="62B92F73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5E2FF5" w14:textId="21D1DFA2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1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51D7C" w:rsidRPr="007213E2" w14:paraId="10DD7BDB" w14:textId="77777777" w:rsidTr="00F35046">
        <w:trPr>
          <w:trHeight w:val="297"/>
        </w:trPr>
        <w:tc>
          <w:tcPr>
            <w:tcW w:w="2421" w:type="dxa"/>
          </w:tcPr>
          <w:p w14:paraId="1B95A03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21"/>
          </w:tcPr>
          <w:p w14:paraId="56302A8E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B51D7C" w:rsidRPr="007213E2" w14:paraId="6A548BE8" w14:textId="77777777" w:rsidTr="00F35046">
        <w:tc>
          <w:tcPr>
            <w:tcW w:w="7291" w:type="dxa"/>
            <w:gridSpan w:val="17"/>
            <w:shd w:val="clear" w:color="auto" w:fill="auto"/>
          </w:tcPr>
          <w:p w14:paraId="18CA5A80" w14:textId="77777777" w:rsidR="00B51D7C" w:rsidRPr="007213E2" w:rsidRDefault="00B51D7C" w:rsidP="00B5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FEA237" w14:textId="77777777" w:rsidR="00B51D7C" w:rsidRPr="007213E2" w:rsidRDefault="00B51D7C" w:rsidP="00B5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A1D6EC" w14:textId="77777777" w:rsidR="00B51D7C" w:rsidRPr="007213E2" w:rsidRDefault="00B51D7C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2F603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245E" w:rsidRPr="007213E2" w14:paraId="476E4EC7" w14:textId="77777777" w:rsidTr="00F35046">
        <w:tc>
          <w:tcPr>
            <w:tcW w:w="2428" w:type="dxa"/>
            <w:gridSpan w:val="2"/>
            <w:shd w:val="clear" w:color="auto" w:fill="auto"/>
          </w:tcPr>
          <w:p w14:paraId="488833AC" w14:textId="77777777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4A95DFD2" w:rsidR="0021245E" w:rsidRPr="00464FD6" w:rsidRDefault="0055680C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441,288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07BFD5BB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554,902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310598B" w14:textId="30B5E9B3" w:rsidR="0021245E" w:rsidRPr="00464FD6" w:rsidRDefault="0055680C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1,250,343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547FEC4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16057F45" w14:textId="665FE112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1,325,650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F03A4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9F8A92E" w14:textId="753032EA" w:rsidR="0021245E" w:rsidRPr="00464FD6" w:rsidRDefault="000B12DC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1,691,631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B0F9DC" w14:textId="77DC77F3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1,880,552</w:t>
            </w:r>
          </w:p>
        </w:tc>
      </w:tr>
      <w:tr w:rsidR="0021245E" w:rsidRPr="007213E2" w14:paraId="4838FF9E" w14:textId="77777777" w:rsidTr="00F35046">
        <w:tc>
          <w:tcPr>
            <w:tcW w:w="2428" w:type="dxa"/>
            <w:gridSpan w:val="2"/>
            <w:shd w:val="clear" w:color="auto" w:fill="auto"/>
          </w:tcPr>
          <w:p w14:paraId="6DD10AAC" w14:textId="6D7AAD3C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5811B1D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9DF6F2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4BB8D96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7A20C3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1479D7A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053E6F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1245E" w:rsidRPr="007213E2" w14:paraId="6F7A8CEC" w14:textId="77777777" w:rsidTr="002E4D4E">
        <w:trPr>
          <w:trHeight w:val="56"/>
        </w:trPr>
        <w:tc>
          <w:tcPr>
            <w:tcW w:w="2428" w:type="dxa"/>
            <w:gridSpan w:val="2"/>
            <w:shd w:val="clear" w:color="auto" w:fill="auto"/>
          </w:tcPr>
          <w:p w14:paraId="4DB31B54" w14:textId="77777777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386A5926" w:rsidR="0021245E" w:rsidRPr="00464FD6" w:rsidRDefault="00D203C2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877,980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9766F8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27032B62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963,601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CB6AAD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6C3AD07" w14:textId="6A9ADB76" w:rsidR="0021245E" w:rsidRPr="00464FD6" w:rsidRDefault="00D203C2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391,319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BD1B99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7CA8E3A" w14:textId="4CB668D1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353,413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F513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69C68E7" w14:textId="68FE4DD6" w:rsidR="0021245E" w:rsidRPr="00464FD6" w:rsidRDefault="00D203C2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1,269,299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EFFAEF" w14:textId="7AFF8EA3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1,317,014</w:t>
            </w:r>
          </w:p>
        </w:tc>
      </w:tr>
      <w:tr w:rsidR="0021245E" w:rsidRPr="007213E2" w14:paraId="7C774CE2" w14:textId="77777777" w:rsidTr="006626D8">
        <w:tc>
          <w:tcPr>
            <w:tcW w:w="2428" w:type="dxa"/>
            <w:gridSpan w:val="2"/>
            <w:shd w:val="clear" w:color="auto" w:fill="auto"/>
          </w:tcPr>
          <w:p w14:paraId="4B7D1B5E" w14:textId="77777777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1977D019" w:rsidR="0021245E" w:rsidRPr="00464FD6" w:rsidRDefault="000B5A8A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17C747B1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B9D0DBC" w14:textId="24771F42" w:rsidR="0021245E" w:rsidRPr="00464FD6" w:rsidRDefault="000B5A8A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324B492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230259E" w14:textId="07E4E8E0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023C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126D3777" w:rsidR="0021245E" w:rsidRPr="00464FD6" w:rsidRDefault="00AA5BB7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181,127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34D62369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176,029</w:t>
            </w:r>
          </w:p>
        </w:tc>
      </w:tr>
      <w:tr w:rsidR="0021245E" w:rsidRPr="007213E2" w14:paraId="5CFBE09D" w14:textId="77777777" w:rsidTr="00F35046">
        <w:tc>
          <w:tcPr>
            <w:tcW w:w="2428" w:type="dxa"/>
            <w:gridSpan w:val="2"/>
            <w:shd w:val="clear" w:color="auto" w:fill="auto"/>
          </w:tcPr>
          <w:p w14:paraId="07CD6A20" w14:textId="77777777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850AE93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A461BD1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EA5CF4F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0ECDE1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125EDEFB" w:rsidR="0021245E" w:rsidRPr="00464FD6" w:rsidRDefault="00AA5BB7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1,450,426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640FCCB1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1,493,043</w:t>
            </w:r>
          </w:p>
        </w:tc>
      </w:tr>
      <w:tr w:rsidR="0021245E" w:rsidRPr="007213E2" w14:paraId="62646619" w14:textId="77777777" w:rsidTr="00F35046">
        <w:trPr>
          <w:trHeight w:val="77"/>
        </w:trPr>
        <w:tc>
          <w:tcPr>
            <w:tcW w:w="2428" w:type="dxa"/>
            <w:gridSpan w:val="2"/>
            <w:shd w:val="clear" w:color="auto" w:fill="auto"/>
          </w:tcPr>
          <w:p w14:paraId="45E4BC01" w14:textId="729480A9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610077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FFB141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E3E37C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EB87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1245E" w:rsidRPr="007213E2" w14:paraId="7CDCB6E6" w14:textId="77777777" w:rsidTr="00F35046">
        <w:tc>
          <w:tcPr>
            <w:tcW w:w="2428" w:type="dxa"/>
            <w:gridSpan w:val="2"/>
            <w:shd w:val="clear" w:color="auto" w:fill="auto"/>
          </w:tcPr>
          <w:p w14:paraId="40ADB59B" w14:textId="77777777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03EDF7CA" w:rsidR="0021245E" w:rsidRPr="00464FD6" w:rsidRDefault="00192412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1,040,491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3114C718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1,213,590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1368073B" w14:textId="38C8464C" w:rsidR="0021245E" w:rsidRPr="00464FD6" w:rsidRDefault="00FD2FB4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302,229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8EA137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66F88195" w14:textId="3078E93E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364,013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6901F6C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2125A76" w14:textId="3FEADFE2" w:rsidR="0021245E" w:rsidRPr="00464FD6" w:rsidRDefault="00AA5BB7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1,342</w:t>
            </w:r>
            <w:r w:rsidR="00FD2FB4">
              <w:rPr>
                <w:rFonts w:asciiTheme="majorBidi" w:hAnsiTheme="majorBidi" w:cstheme="majorBidi"/>
                <w:bCs/>
                <w:sz w:val="26"/>
                <w:szCs w:val="26"/>
              </w:rPr>
              <w:t>,720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58B9CD" w14:textId="03DEB393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1,577,603</w:t>
            </w:r>
          </w:p>
        </w:tc>
      </w:tr>
      <w:tr w:rsidR="0021245E" w:rsidRPr="007213E2" w14:paraId="3B20AE29" w14:textId="77777777" w:rsidTr="00F35046">
        <w:tc>
          <w:tcPr>
            <w:tcW w:w="2428" w:type="dxa"/>
            <w:gridSpan w:val="2"/>
            <w:shd w:val="clear" w:color="auto" w:fill="auto"/>
          </w:tcPr>
          <w:p w14:paraId="3A61960F" w14:textId="77777777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1709AFF4" w:rsidR="0021245E" w:rsidRPr="00464FD6" w:rsidRDefault="000B5A8A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371E0CD5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7C6D479" w14:textId="69AFD47E" w:rsidR="0021245E" w:rsidRPr="00464FD6" w:rsidRDefault="000B5A8A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1D1F59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EC8185E" w14:textId="648EB0AC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5BBEEA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5C7FB722" w:rsidR="0021245E" w:rsidRPr="00464FD6" w:rsidRDefault="00D63A83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185,969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1DA93A96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192,175</w:t>
            </w:r>
          </w:p>
        </w:tc>
      </w:tr>
      <w:tr w:rsidR="0021245E" w:rsidRPr="007213E2" w14:paraId="2B3244CE" w14:textId="77777777" w:rsidTr="00F35046">
        <w:tc>
          <w:tcPr>
            <w:tcW w:w="2428" w:type="dxa"/>
            <w:gridSpan w:val="2"/>
            <w:shd w:val="clear" w:color="auto" w:fill="auto"/>
          </w:tcPr>
          <w:p w14:paraId="6FBC9D49" w14:textId="77777777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4168272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E973372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99D62B2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E02F0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0C934A8C" w:rsidR="0021245E" w:rsidRPr="00464FD6" w:rsidRDefault="00D63A83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1,528,689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33A1ED5D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1,769,778</w:t>
            </w:r>
          </w:p>
        </w:tc>
      </w:tr>
      <w:tr w:rsidR="0021245E" w:rsidRPr="00D87B1A" w14:paraId="78B3494B" w14:textId="77777777" w:rsidTr="00F35046">
        <w:tc>
          <w:tcPr>
            <w:tcW w:w="2421" w:type="dxa"/>
            <w:shd w:val="clear" w:color="auto" w:fill="auto"/>
          </w:tcPr>
          <w:p w14:paraId="722177A8" w14:textId="77777777" w:rsidR="0021245E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EB0B6F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32287C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560C07C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</w:tcPr>
          <w:p w14:paraId="3BC5157C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62BB2C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45E" w:rsidRPr="00D87B1A" w14:paraId="364E73D2" w14:textId="77777777" w:rsidTr="006626D8">
        <w:tc>
          <w:tcPr>
            <w:tcW w:w="2421" w:type="dxa"/>
            <w:shd w:val="clear" w:color="auto" w:fill="auto"/>
          </w:tcPr>
          <w:p w14:paraId="110FB8F0" w14:textId="77777777" w:rsidR="0021245E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</w:tcPr>
          <w:p w14:paraId="233677E0" w14:textId="7E83250E" w:rsidR="0021245E" w:rsidRPr="00464FD6" w:rsidRDefault="007B3C79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204,606</w:t>
            </w:r>
          </w:p>
        </w:tc>
        <w:tc>
          <w:tcPr>
            <w:tcW w:w="243" w:type="dxa"/>
            <w:gridSpan w:val="2"/>
          </w:tcPr>
          <w:p w14:paraId="7BA1980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4455B30D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224,845</w:t>
            </w:r>
          </w:p>
        </w:tc>
        <w:tc>
          <w:tcPr>
            <w:tcW w:w="238" w:type="dxa"/>
            <w:gridSpan w:val="2"/>
          </w:tcPr>
          <w:p w14:paraId="6B837BC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E311C3A" w14:textId="5224832E" w:rsidR="0021245E" w:rsidRPr="00464FD6" w:rsidRDefault="007B3C79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1,353</w:t>
            </w:r>
          </w:p>
        </w:tc>
        <w:tc>
          <w:tcPr>
            <w:tcW w:w="237" w:type="dxa"/>
            <w:gridSpan w:val="2"/>
          </w:tcPr>
          <w:p w14:paraId="2D14974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704AE706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2,842</w:t>
            </w:r>
          </w:p>
        </w:tc>
        <w:tc>
          <w:tcPr>
            <w:tcW w:w="270" w:type="dxa"/>
            <w:gridSpan w:val="2"/>
          </w:tcPr>
          <w:p w14:paraId="42E6A0F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4B9A096" w14:textId="19C435FD" w:rsidR="0021245E" w:rsidRPr="00464FD6" w:rsidRDefault="00D63A83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205,959</w:t>
            </w:r>
          </w:p>
        </w:tc>
        <w:tc>
          <w:tcPr>
            <w:tcW w:w="272" w:type="dxa"/>
          </w:tcPr>
          <w:p w14:paraId="00525C3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A81C31" w14:textId="59429DDE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227,687</w:t>
            </w:r>
          </w:p>
        </w:tc>
      </w:tr>
      <w:tr w:rsidR="0021245E" w:rsidRPr="00D87B1A" w14:paraId="116F3C16" w14:textId="77777777" w:rsidTr="006626D8">
        <w:tc>
          <w:tcPr>
            <w:tcW w:w="2421" w:type="dxa"/>
            <w:shd w:val="clear" w:color="auto" w:fill="auto"/>
          </w:tcPr>
          <w:p w14:paraId="7ABE166D" w14:textId="77777777" w:rsidR="0021245E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08319010" w:rsidR="0021245E" w:rsidRPr="00464FD6" w:rsidRDefault="007B3C79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1CB0BC2D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786C11" w14:textId="70706098" w:rsidR="0021245E" w:rsidRPr="00464FD6" w:rsidRDefault="007B3C79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11D6C96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4C0BB7F0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6A04881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6FA60D4A" w:rsidR="0021245E" w:rsidRPr="00464FD6" w:rsidRDefault="007B3C79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29,115</w:t>
            </w:r>
          </w:p>
        </w:tc>
        <w:tc>
          <w:tcPr>
            <w:tcW w:w="272" w:type="dxa"/>
          </w:tcPr>
          <w:p w14:paraId="4CBB93ED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326C563" w14:textId="3DC38775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31,996</w:t>
            </w:r>
          </w:p>
        </w:tc>
      </w:tr>
      <w:tr w:rsidR="0021245E" w:rsidRPr="00D87B1A" w14:paraId="5BC283EF" w14:textId="77777777" w:rsidTr="006626D8">
        <w:tc>
          <w:tcPr>
            <w:tcW w:w="2421" w:type="dxa"/>
            <w:shd w:val="clear" w:color="auto" w:fill="auto"/>
          </w:tcPr>
          <w:p w14:paraId="7360D8A7" w14:textId="77777777" w:rsidR="0021245E" w:rsidRPr="00D47FE8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DB1309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7630E4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57779F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1E9BA302" w:rsidR="0021245E" w:rsidRPr="00464FD6" w:rsidRDefault="007B3C79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235,074</w:t>
            </w:r>
          </w:p>
        </w:tc>
        <w:tc>
          <w:tcPr>
            <w:tcW w:w="272" w:type="dxa"/>
          </w:tcPr>
          <w:p w14:paraId="4BC0A3B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0795350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259,683</w:t>
            </w:r>
          </w:p>
        </w:tc>
      </w:tr>
      <w:tr w:rsidR="0021245E" w:rsidRPr="007213E2" w14:paraId="78E153EA" w14:textId="77777777" w:rsidTr="006626D8">
        <w:tc>
          <w:tcPr>
            <w:tcW w:w="2428" w:type="dxa"/>
            <w:gridSpan w:val="2"/>
            <w:shd w:val="clear" w:color="auto" w:fill="auto"/>
          </w:tcPr>
          <w:p w14:paraId="5A8CA62D" w14:textId="65F667EE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337BA6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BF758E9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B1ACBC5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08186A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B73CF" w14:textId="77777777" w:rsidR="00682869" w:rsidRPr="00682869" w:rsidRDefault="00682869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2D997D5F" w:rsidR="0021245E" w:rsidRPr="00682869" w:rsidRDefault="00333F30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82869">
              <w:rPr>
                <w:rFonts w:asciiTheme="majorBidi" w:hAnsiTheme="majorBidi" w:cstheme="majorBidi"/>
                <w:bCs/>
                <w:sz w:val="26"/>
                <w:szCs w:val="26"/>
              </w:rPr>
              <w:t>3,902,070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21245E" w:rsidRPr="00682869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7AD8F" w14:textId="57FEC31A" w:rsidR="0021245E" w:rsidRPr="00682869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3EF92D8" w14:textId="7B0A1A91" w:rsidR="0021245E" w:rsidRPr="00682869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82869">
              <w:rPr>
                <w:rFonts w:asciiTheme="majorBidi" w:hAnsiTheme="majorBidi" w:cstheme="majorBidi"/>
                <w:bCs/>
                <w:sz w:val="26"/>
                <w:szCs w:val="26"/>
              </w:rPr>
              <w:t>3,442,875</w:t>
            </w:r>
          </w:p>
        </w:tc>
      </w:tr>
      <w:tr w:rsidR="0021245E" w:rsidRPr="007213E2" w14:paraId="38AF5CE3" w14:textId="77777777" w:rsidTr="00F35046">
        <w:trPr>
          <w:trHeight w:val="379"/>
        </w:trPr>
        <w:tc>
          <w:tcPr>
            <w:tcW w:w="2428" w:type="dxa"/>
            <w:gridSpan w:val="2"/>
          </w:tcPr>
          <w:p w14:paraId="775D23FA" w14:textId="77777777" w:rsidR="0021245E" w:rsidRPr="007213E2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CB73DD4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CCBD617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2E115BC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0B9DEB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5E7330F9" w:rsidR="0021245E" w:rsidRPr="00464FD6" w:rsidRDefault="00F32FFB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8,807,890</w:t>
            </w:r>
          </w:p>
        </w:tc>
        <w:tc>
          <w:tcPr>
            <w:tcW w:w="272" w:type="dxa"/>
            <w:vAlign w:val="center"/>
          </w:tcPr>
          <w:p w14:paraId="2FA7BDCE" w14:textId="77777777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12DF18A1" w:rsidR="0021245E" w:rsidRPr="00464FD6" w:rsidRDefault="0021245E" w:rsidP="00212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8,845,931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52"/>
        <w:gridCol w:w="1098"/>
        <w:gridCol w:w="247"/>
        <w:gridCol w:w="1013"/>
        <w:gridCol w:w="237"/>
        <w:gridCol w:w="1113"/>
        <w:gridCol w:w="270"/>
        <w:gridCol w:w="1080"/>
        <w:gridCol w:w="262"/>
        <w:gridCol w:w="1088"/>
      </w:tblGrid>
      <w:tr w:rsidR="00C8761C" w:rsidRPr="00C5212E" w14:paraId="18AFB50E" w14:textId="77777777" w:rsidTr="002E4D4E">
        <w:tc>
          <w:tcPr>
            <w:tcW w:w="2430" w:type="dxa"/>
          </w:tcPr>
          <w:p w14:paraId="29E8E5F8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66CB19F5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ที่แสดงเงินลงทุนตามวิธีส่วนได้เสีย</w:t>
            </w:r>
          </w:p>
        </w:tc>
      </w:tr>
      <w:tr w:rsidR="006465A7" w:rsidRPr="005A0665" w14:paraId="0A587981" w14:textId="77777777" w:rsidTr="002E4D4E">
        <w:tc>
          <w:tcPr>
            <w:tcW w:w="2430" w:type="dxa"/>
          </w:tcPr>
          <w:p w14:paraId="363A87CA" w14:textId="7EA47AD8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8761C"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430" w:type="dxa"/>
            <w:gridSpan w:val="3"/>
          </w:tcPr>
          <w:p w14:paraId="7E780E5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14:paraId="5ECB4E7D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3" w:type="dxa"/>
            <w:gridSpan w:val="3"/>
          </w:tcPr>
          <w:p w14:paraId="388EE974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5A4EFC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694ED1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75E58" w:rsidRPr="005A0665" w14:paraId="06C92623" w14:textId="77777777" w:rsidTr="002E4D4E">
        <w:tc>
          <w:tcPr>
            <w:tcW w:w="2430" w:type="dxa"/>
          </w:tcPr>
          <w:p w14:paraId="7F39FDC9" w14:textId="7EAB0C25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ECA0380" w14:textId="1B6BECF6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0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6F52C86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BA0798" w14:textId="21082653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0D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79C20FCE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E55DE1" w14:textId="7CCF94F1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0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0E4F46F3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2619353" w14:textId="6EB17BC3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0D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D2783C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5B4DC5" w14:textId="707488D0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0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5CC34C57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549446" w14:textId="5111DF78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0D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75E58" w:rsidRPr="005A0665" w14:paraId="66CB852C" w14:textId="77777777" w:rsidTr="002E4D4E">
        <w:tc>
          <w:tcPr>
            <w:tcW w:w="2430" w:type="dxa"/>
          </w:tcPr>
          <w:p w14:paraId="6C4C4052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5BE7CDB5" w14:textId="2782FF5D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E58" w:rsidRPr="005A0665" w14:paraId="6BCABEE7" w14:textId="77777777" w:rsidTr="002E4D4E">
        <w:tc>
          <w:tcPr>
            <w:tcW w:w="2430" w:type="dxa"/>
          </w:tcPr>
          <w:p w14:paraId="67940C2C" w14:textId="5CB7BF5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740" w:type="dxa"/>
            <w:gridSpan w:val="11"/>
          </w:tcPr>
          <w:p w14:paraId="35A3E667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75E58" w:rsidRPr="005A0665" w14:paraId="00DF364A" w14:textId="77777777" w:rsidTr="002E4D4E">
        <w:tc>
          <w:tcPr>
            <w:tcW w:w="2430" w:type="dxa"/>
          </w:tcPr>
          <w:p w14:paraId="4A187ADD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282E50F2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19D75C5" w14:textId="012D8373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BBC189" w14:textId="02000A1B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2DFC7CBD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4A1B94" w14:textId="1F43AAE6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810CA18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725BF94" w14:textId="66A9E85A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9396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1CEF7" w14:textId="3BC9A66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1FDAA21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B748A02" w14:textId="0E3253E8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70DD" w:rsidRPr="005A0665" w14:paraId="129D6219" w14:textId="77777777" w:rsidTr="002E4D4E">
        <w:tc>
          <w:tcPr>
            <w:tcW w:w="2430" w:type="dxa"/>
          </w:tcPr>
          <w:p w14:paraId="5B0BB729" w14:textId="18E88163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080" w:type="dxa"/>
          </w:tcPr>
          <w:p w14:paraId="6B7E95C1" w14:textId="150AF08D" w:rsidR="007070DD" w:rsidRPr="00464FD6" w:rsidRDefault="00B01DEA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1DEA">
              <w:rPr>
                <w:rFonts w:asciiTheme="majorBidi" w:hAnsiTheme="majorBidi" w:cstheme="majorBidi"/>
                <w:sz w:val="30"/>
                <w:szCs w:val="30"/>
              </w:rPr>
              <w:t>3,642,412</w:t>
            </w:r>
          </w:p>
        </w:tc>
        <w:tc>
          <w:tcPr>
            <w:tcW w:w="252" w:type="dxa"/>
          </w:tcPr>
          <w:p w14:paraId="72440299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24A098" w14:textId="6873BEA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244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4,130,972</w:t>
            </w:r>
          </w:p>
        </w:tc>
        <w:tc>
          <w:tcPr>
            <w:tcW w:w="247" w:type="dxa"/>
          </w:tcPr>
          <w:p w14:paraId="3631A82F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0DD90F" w14:textId="1EA0F196" w:rsidR="007070DD" w:rsidRPr="00ED2FB5" w:rsidRDefault="000F328B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328B">
              <w:rPr>
                <w:rFonts w:asciiTheme="majorBidi" w:hAnsiTheme="majorBidi" w:cstheme="majorBidi"/>
                <w:bCs/>
                <w:sz w:val="30"/>
                <w:szCs w:val="30"/>
              </w:rPr>
              <w:t>5,256,183</w:t>
            </w:r>
          </w:p>
        </w:tc>
        <w:tc>
          <w:tcPr>
            <w:tcW w:w="237" w:type="dxa"/>
          </w:tcPr>
          <w:p w14:paraId="704CE0F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5EB593" w14:textId="59C9F8FA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5,088,274</w:t>
            </w:r>
          </w:p>
        </w:tc>
        <w:tc>
          <w:tcPr>
            <w:tcW w:w="270" w:type="dxa"/>
          </w:tcPr>
          <w:p w14:paraId="54F6D1FA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E2532B" w14:textId="60949882" w:rsidR="007070DD" w:rsidRPr="00ED2FB5" w:rsidRDefault="00E20562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20562">
              <w:rPr>
                <w:rFonts w:asciiTheme="majorBidi" w:hAnsiTheme="majorBidi" w:cstheme="majorBidi"/>
                <w:bCs/>
                <w:sz w:val="30"/>
                <w:szCs w:val="30"/>
              </w:rPr>
              <w:t>8,898,595</w:t>
            </w:r>
          </w:p>
        </w:tc>
        <w:tc>
          <w:tcPr>
            <w:tcW w:w="262" w:type="dxa"/>
          </w:tcPr>
          <w:p w14:paraId="549D48F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1047230" w14:textId="70FD504C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9,219,246</w:t>
            </w:r>
          </w:p>
        </w:tc>
      </w:tr>
      <w:tr w:rsidR="007070DD" w:rsidRPr="005A0665" w14:paraId="058848E0" w14:textId="77777777" w:rsidTr="00D33313">
        <w:tc>
          <w:tcPr>
            <w:tcW w:w="2430" w:type="dxa"/>
            <w:vAlign w:val="bottom"/>
          </w:tcPr>
          <w:p w14:paraId="4914E441" w14:textId="1337CB94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080" w:type="dxa"/>
          </w:tcPr>
          <w:p w14:paraId="41856E13" w14:textId="5C50561F" w:rsidR="007070DD" w:rsidRPr="00E92445" w:rsidRDefault="009B45EA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B45E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92,213</w:t>
            </w:r>
          </w:p>
        </w:tc>
        <w:tc>
          <w:tcPr>
            <w:tcW w:w="252" w:type="dxa"/>
          </w:tcPr>
          <w:p w14:paraId="36DCAE49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170920" w14:textId="52AFD3B6" w:rsidR="007070DD" w:rsidRPr="00ED2FB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88,123</w:t>
            </w:r>
          </w:p>
        </w:tc>
        <w:tc>
          <w:tcPr>
            <w:tcW w:w="247" w:type="dxa"/>
          </w:tcPr>
          <w:p w14:paraId="4DC5EBF6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FA2651" w14:textId="27C094FE" w:rsidR="007070DD" w:rsidRPr="00ED2FB5" w:rsidRDefault="00FF63A3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39CC51E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0430BFC" w14:textId="1BFDFEC5" w:rsidR="007070DD" w:rsidRPr="00ED2FB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2F6E3A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A4A34C" w14:textId="47D40736" w:rsidR="007070DD" w:rsidRPr="00ED2FB5" w:rsidRDefault="00D20E84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0E84">
              <w:rPr>
                <w:rFonts w:asciiTheme="majorBidi" w:hAnsiTheme="majorBidi" w:cstheme="majorBidi"/>
                <w:bCs/>
                <w:sz w:val="30"/>
                <w:szCs w:val="30"/>
              </w:rPr>
              <w:t>92,213</w:t>
            </w:r>
          </w:p>
        </w:tc>
        <w:tc>
          <w:tcPr>
            <w:tcW w:w="262" w:type="dxa"/>
          </w:tcPr>
          <w:p w14:paraId="5419A11B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6466471" w14:textId="797A893D" w:rsidR="007070DD" w:rsidRPr="00ED2FB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88,123</w:t>
            </w:r>
          </w:p>
        </w:tc>
      </w:tr>
      <w:tr w:rsidR="007070DD" w:rsidRPr="005A0665" w14:paraId="7CD6428C" w14:textId="77777777" w:rsidTr="002E4D4E">
        <w:tc>
          <w:tcPr>
            <w:tcW w:w="2430" w:type="dxa"/>
          </w:tcPr>
          <w:p w14:paraId="34E85DF5" w14:textId="77777777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080" w:type="dxa"/>
          </w:tcPr>
          <w:p w14:paraId="5169472F" w14:textId="2EC2D2E5" w:rsidR="007070DD" w:rsidRPr="00464FD6" w:rsidRDefault="00975B66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75B66">
              <w:rPr>
                <w:rFonts w:asciiTheme="majorBidi" w:hAnsiTheme="majorBidi" w:cstheme="majorBidi"/>
                <w:sz w:val="30"/>
                <w:szCs w:val="30"/>
              </w:rPr>
              <w:t>39,409</w:t>
            </w:r>
          </w:p>
        </w:tc>
        <w:tc>
          <w:tcPr>
            <w:tcW w:w="252" w:type="dxa"/>
          </w:tcPr>
          <w:p w14:paraId="4EDCC558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8B90B2" w14:textId="17B93995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77,857</w:t>
            </w:r>
          </w:p>
        </w:tc>
        <w:tc>
          <w:tcPr>
            <w:tcW w:w="247" w:type="dxa"/>
          </w:tcPr>
          <w:p w14:paraId="333ABA55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0B1529" w14:textId="55794107" w:rsidR="007070DD" w:rsidRPr="00ED2FB5" w:rsidRDefault="00FF63A3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63A3">
              <w:rPr>
                <w:rFonts w:asciiTheme="majorBidi" w:hAnsiTheme="majorBidi" w:cstheme="majorBidi"/>
                <w:bCs/>
                <w:sz w:val="30"/>
                <w:szCs w:val="30"/>
              </w:rPr>
              <w:t>43</w:t>
            </w:r>
          </w:p>
        </w:tc>
        <w:tc>
          <w:tcPr>
            <w:tcW w:w="237" w:type="dxa"/>
          </w:tcPr>
          <w:p w14:paraId="1737AE46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2567F4" w14:textId="41DB777E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37,031</w:t>
            </w:r>
          </w:p>
        </w:tc>
        <w:tc>
          <w:tcPr>
            <w:tcW w:w="270" w:type="dxa"/>
          </w:tcPr>
          <w:p w14:paraId="0C11E225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1D6B80" w14:textId="06622117" w:rsidR="007070DD" w:rsidRPr="00ED2FB5" w:rsidRDefault="003E5D9E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5D9E">
              <w:rPr>
                <w:rFonts w:asciiTheme="majorBidi" w:hAnsiTheme="majorBidi" w:cstheme="majorBidi"/>
                <w:bCs/>
                <w:sz w:val="30"/>
                <w:szCs w:val="30"/>
              </w:rPr>
              <w:t>39,452</w:t>
            </w:r>
          </w:p>
        </w:tc>
        <w:tc>
          <w:tcPr>
            <w:tcW w:w="262" w:type="dxa"/>
          </w:tcPr>
          <w:p w14:paraId="74B1E0F8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67107145" w14:textId="4AA788CE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114,888</w:t>
            </w:r>
          </w:p>
        </w:tc>
      </w:tr>
      <w:tr w:rsidR="007070DD" w:rsidRPr="005A0665" w14:paraId="6692C5CE" w14:textId="77777777" w:rsidTr="002E4D4E">
        <w:tc>
          <w:tcPr>
            <w:tcW w:w="2430" w:type="dxa"/>
            <w:shd w:val="clear" w:color="auto" w:fill="auto"/>
          </w:tcPr>
          <w:p w14:paraId="70CC3DF8" w14:textId="379BCB06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0" w:type="dxa"/>
            <w:shd w:val="clear" w:color="auto" w:fill="auto"/>
          </w:tcPr>
          <w:p w14:paraId="6672401D" w14:textId="1441C25A" w:rsidR="007070DD" w:rsidRPr="00464FD6" w:rsidRDefault="00266FAC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6FAC">
              <w:rPr>
                <w:rFonts w:asciiTheme="majorBidi" w:hAnsiTheme="majorBidi" w:cstheme="majorBidi"/>
                <w:sz w:val="30"/>
                <w:szCs w:val="30"/>
              </w:rPr>
              <w:t>36,311</w:t>
            </w:r>
          </w:p>
        </w:tc>
        <w:tc>
          <w:tcPr>
            <w:tcW w:w="252" w:type="dxa"/>
            <w:shd w:val="clear" w:color="auto" w:fill="auto"/>
          </w:tcPr>
          <w:p w14:paraId="48127D77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8640B69" w14:textId="0F5F0403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44,557</w:t>
            </w:r>
          </w:p>
        </w:tc>
        <w:tc>
          <w:tcPr>
            <w:tcW w:w="247" w:type="dxa"/>
            <w:shd w:val="clear" w:color="auto" w:fill="auto"/>
          </w:tcPr>
          <w:p w14:paraId="01167212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522D57C" w14:textId="2220A845" w:rsidR="007070DD" w:rsidRPr="00ED2FB5" w:rsidRDefault="00FF63A3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464D1B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CD1180" w14:textId="2F4B45B6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516B1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E4712C" w14:textId="4EE9CBF2" w:rsidR="007070DD" w:rsidRPr="00ED2FB5" w:rsidRDefault="00806E02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6E02">
              <w:rPr>
                <w:rFonts w:asciiTheme="majorBidi" w:hAnsiTheme="majorBidi" w:cstheme="majorBidi"/>
                <w:bCs/>
                <w:sz w:val="30"/>
                <w:szCs w:val="30"/>
              </w:rPr>
              <w:t>36,311</w:t>
            </w:r>
          </w:p>
        </w:tc>
        <w:tc>
          <w:tcPr>
            <w:tcW w:w="262" w:type="dxa"/>
            <w:shd w:val="clear" w:color="auto" w:fill="auto"/>
          </w:tcPr>
          <w:p w14:paraId="43D67BE7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165C1B5F" w14:textId="3D52D29F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44,557</w:t>
            </w:r>
          </w:p>
        </w:tc>
      </w:tr>
      <w:tr w:rsidR="007070DD" w:rsidRPr="005A0665" w14:paraId="647870A6" w14:textId="77777777" w:rsidTr="002E4D4E">
        <w:tc>
          <w:tcPr>
            <w:tcW w:w="2430" w:type="dxa"/>
          </w:tcPr>
          <w:p w14:paraId="0615E46D" w14:textId="5B00A6AD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10E8EF0F" w14:textId="20E51CDF" w:rsidR="007070DD" w:rsidRPr="00464FD6" w:rsidRDefault="00766FDB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66FDB">
              <w:rPr>
                <w:rFonts w:asciiTheme="majorBidi" w:hAnsiTheme="majorBidi" w:cstheme="majorBidi"/>
                <w:sz w:val="30"/>
                <w:szCs w:val="30"/>
              </w:rPr>
              <w:t>4,252</w:t>
            </w:r>
          </w:p>
        </w:tc>
        <w:tc>
          <w:tcPr>
            <w:tcW w:w="252" w:type="dxa"/>
          </w:tcPr>
          <w:p w14:paraId="5327D489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116D8D" w14:textId="15FBDFC6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4,471</w:t>
            </w:r>
          </w:p>
        </w:tc>
        <w:tc>
          <w:tcPr>
            <w:tcW w:w="247" w:type="dxa"/>
          </w:tcPr>
          <w:p w14:paraId="49A495A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0D58C5" w14:textId="59E42A4B" w:rsidR="007070DD" w:rsidRPr="00ED2FB5" w:rsidRDefault="00FF63A3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D134D2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883342B" w14:textId="193E5D26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49139D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822975" w14:textId="32693DD3" w:rsidR="007070DD" w:rsidRPr="00ED2FB5" w:rsidRDefault="002237F7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237F7">
              <w:rPr>
                <w:rFonts w:asciiTheme="majorBidi" w:hAnsiTheme="majorBidi" w:cstheme="majorBidi"/>
                <w:bCs/>
                <w:sz w:val="30"/>
                <w:szCs w:val="30"/>
              </w:rPr>
              <w:t>4,252</w:t>
            </w:r>
          </w:p>
        </w:tc>
        <w:tc>
          <w:tcPr>
            <w:tcW w:w="262" w:type="dxa"/>
          </w:tcPr>
          <w:p w14:paraId="557D228D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CA36C24" w14:textId="62D0D9A2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4,47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7070DD" w:rsidRPr="00962529" w14:paraId="16E517C3" w14:textId="77777777" w:rsidTr="002E4D4E">
        <w:tc>
          <w:tcPr>
            <w:tcW w:w="2430" w:type="dxa"/>
          </w:tcPr>
          <w:p w14:paraId="70074ED6" w14:textId="6990E4E5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848C6" w14:textId="22402D91" w:rsidR="007070DD" w:rsidRPr="002237F7" w:rsidRDefault="002237F7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3,814,597</w:t>
            </w:r>
          </w:p>
        </w:tc>
        <w:tc>
          <w:tcPr>
            <w:tcW w:w="252" w:type="dxa"/>
          </w:tcPr>
          <w:p w14:paraId="32BCB676" w14:textId="77777777" w:rsidR="007070DD" w:rsidRPr="002237F7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B0A13D" w14:textId="5BFA1633" w:rsidR="007070DD" w:rsidRPr="002237F7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4,345,980</w:t>
            </w:r>
          </w:p>
        </w:tc>
        <w:tc>
          <w:tcPr>
            <w:tcW w:w="247" w:type="dxa"/>
          </w:tcPr>
          <w:p w14:paraId="6F2668DD" w14:textId="77777777" w:rsidR="007070DD" w:rsidRPr="002237F7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F91DFF8" w14:textId="7FAB6DA1" w:rsidR="007070DD" w:rsidRPr="002237F7" w:rsidRDefault="002237F7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37F7">
              <w:rPr>
                <w:rFonts w:asciiTheme="majorBidi" w:hAnsiTheme="majorBidi" w:cstheme="majorBidi"/>
                <w:b/>
                <w:sz w:val="30"/>
                <w:szCs w:val="30"/>
              </w:rPr>
              <w:t>5,256,226</w:t>
            </w:r>
          </w:p>
        </w:tc>
        <w:tc>
          <w:tcPr>
            <w:tcW w:w="237" w:type="dxa"/>
          </w:tcPr>
          <w:p w14:paraId="0A4A0656" w14:textId="77777777" w:rsidR="007070DD" w:rsidRPr="002237F7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4E1D188" w14:textId="6D023F34" w:rsidR="007070DD" w:rsidRPr="002237F7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7F7">
              <w:rPr>
                <w:rFonts w:asciiTheme="majorBidi" w:hAnsiTheme="majorBidi" w:cstheme="majorBidi"/>
                <w:b/>
                <w:sz w:val="30"/>
                <w:szCs w:val="30"/>
              </w:rPr>
              <w:t>5,125,305</w:t>
            </w:r>
          </w:p>
        </w:tc>
        <w:tc>
          <w:tcPr>
            <w:tcW w:w="270" w:type="dxa"/>
          </w:tcPr>
          <w:p w14:paraId="0834E45A" w14:textId="77777777" w:rsidR="007070DD" w:rsidRPr="002237F7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918A0" w14:textId="63290D44" w:rsidR="007070DD" w:rsidRPr="002237F7" w:rsidRDefault="002237F7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37F7">
              <w:rPr>
                <w:rFonts w:asciiTheme="majorBidi" w:hAnsiTheme="majorBidi" w:cstheme="majorBidi"/>
                <w:b/>
                <w:sz w:val="30"/>
                <w:szCs w:val="30"/>
              </w:rPr>
              <w:t>9,070,823</w:t>
            </w:r>
          </w:p>
        </w:tc>
        <w:tc>
          <w:tcPr>
            <w:tcW w:w="262" w:type="dxa"/>
          </w:tcPr>
          <w:p w14:paraId="73A29A59" w14:textId="77777777" w:rsidR="007070DD" w:rsidRPr="002237F7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083BA6" w14:textId="28A74C8F" w:rsidR="007070DD" w:rsidRPr="002237F7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7F7">
              <w:rPr>
                <w:rFonts w:asciiTheme="majorBidi" w:hAnsiTheme="majorBidi" w:cstheme="majorBidi"/>
                <w:b/>
                <w:sz w:val="30"/>
                <w:szCs w:val="30"/>
              </w:rPr>
              <w:t>9,471,285</w:t>
            </w:r>
          </w:p>
        </w:tc>
      </w:tr>
      <w:tr w:rsidR="007070DD" w:rsidRPr="006E192B" w14:paraId="41AC51BA" w14:textId="77777777" w:rsidTr="002E4D4E">
        <w:tc>
          <w:tcPr>
            <w:tcW w:w="2430" w:type="dxa"/>
          </w:tcPr>
          <w:p w14:paraId="53AD98A7" w14:textId="77777777" w:rsidR="007070DD" w:rsidRPr="006E192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C62F6F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F169D5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19E577E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28F243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386C0DBF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2458223B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425F85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5FAD7A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8F1B01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790BCE9A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5501D099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070DD" w:rsidRPr="005A0665" w14:paraId="759E4B01" w14:textId="77777777" w:rsidTr="002E4D4E">
        <w:tc>
          <w:tcPr>
            <w:tcW w:w="2430" w:type="dxa"/>
          </w:tcPr>
          <w:p w14:paraId="631B591A" w14:textId="6823D4A7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2B363900" w14:textId="0BE27F16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A3586D2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820D9D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2512C61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20781A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AC68BD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3B1F1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399BB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2D836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6162861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181304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70DD" w:rsidRPr="005A0665" w14:paraId="3FA6D0C7" w14:textId="77777777" w:rsidTr="002E4D4E">
        <w:tc>
          <w:tcPr>
            <w:tcW w:w="2430" w:type="dxa"/>
            <w:shd w:val="clear" w:color="auto" w:fill="auto"/>
          </w:tcPr>
          <w:p w14:paraId="1F927CD0" w14:textId="14A1A20F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ผ้าสำหรับถุงลม</w:t>
            </w:r>
          </w:p>
        </w:tc>
        <w:tc>
          <w:tcPr>
            <w:tcW w:w="1080" w:type="dxa"/>
            <w:shd w:val="clear" w:color="auto" w:fill="auto"/>
          </w:tcPr>
          <w:p w14:paraId="51CAF12E" w14:textId="303E0ABD" w:rsidR="007070DD" w:rsidRPr="00464FD6" w:rsidRDefault="00C64AF1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9365B2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EB164C3" w14:textId="719AA1BE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673538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5713FF" w14:textId="71ADB678" w:rsidR="007070DD" w:rsidRPr="00ED2FB5" w:rsidRDefault="00C64AF1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AF1">
              <w:rPr>
                <w:rFonts w:asciiTheme="majorBidi" w:hAnsiTheme="majorBidi" w:cstheme="majorBidi"/>
                <w:bCs/>
                <w:sz w:val="30"/>
                <w:szCs w:val="30"/>
              </w:rPr>
              <w:t>4,927,305</w:t>
            </w:r>
          </w:p>
        </w:tc>
        <w:tc>
          <w:tcPr>
            <w:tcW w:w="237" w:type="dxa"/>
            <w:shd w:val="clear" w:color="auto" w:fill="auto"/>
          </w:tcPr>
          <w:p w14:paraId="04A6BD7C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BBFF918" w14:textId="6D77777C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4,836,665</w:t>
            </w:r>
          </w:p>
        </w:tc>
        <w:tc>
          <w:tcPr>
            <w:tcW w:w="270" w:type="dxa"/>
            <w:shd w:val="clear" w:color="auto" w:fill="auto"/>
          </w:tcPr>
          <w:p w14:paraId="5EC3D1C9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53F235" w14:textId="47D952B2" w:rsidR="007070DD" w:rsidRPr="00ED2FB5" w:rsidRDefault="007C4F74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C4F74">
              <w:rPr>
                <w:rFonts w:asciiTheme="majorBidi" w:hAnsiTheme="majorBidi" w:cstheme="majorBidi"/>
                <w:bCs/>
                <w:sz w:val="30"/>
                <w:szCs w:val="30"/>
              </w:rPr>
              <w:t>4,927,305</w:t>
            </w:r>
          </w:p>
        </w:tc>
        <w:tc>
          <w:tcPr>
            <w:tcW w:w="262" w:type="dxa"/>
            <w:shd w:val="clear" w:color="auto" w:fill="auto"/>
          </w:tcPr>
          <w:p w14:paraId="447F8D4E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C5CD00F" w14:textId="683F52D4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4,836,665</w:t>
            </w:r>
          </w:p>
        </w:tc>
      </w:tr>
      <w:tr w:rsidR="007070DD" w:rsidRPr="00DC0D77" w14:paraId="3AD54F6F" w14:textId="77777777" w:rsidTr="002E4D4E">
        <w:tc>
          <w:tcPr>
            <w:tcW w:w="2430" w:type="dxa"/>
          </w:tcPr>
          <w:p w14:paraId="77CDC630" w14:textId="68FB881D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2C392A35" w14:textId="6DC83F77" w:rsidR="007070DD" w:rsidRPr="00464FD6" w:rsidRDefault="00854808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4808">
              <w:rPr>
                <w:rFonts w:asciiTheme="majorBidi" w:hAnsiTheme="majorBidi" w:cstheme="majorBidi"/>
                <w:sz w:val="30"/>
                <w:szCs w:val="30"/>
              </w:rPr>
              <w:t>3,521,019</w:t>
            </w:r>
          </w:p>
        </w:tc>
        <w:tc>
          <w:tcPr>
            <w:tcW w:w="252" w:type="dxa"/>
          </w:tcPr>
          <w:p w14:paraId="2814F604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2ECB39" w14:textId="183A253C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703C">
              <w:rPr>
                <w:rFonts w:asciiTheme="majorBidi" w:hAnsiTheme="majorBidi" w:cstheme="majorBidi"/>
                <w:sz w:val="30"/>
                <w:szCs w:val="30"/>
              </w:rPr>
              <w:t>4,136,275</w:t>
            </w:r>
          </w:p>
        </w:tc>
        <w:tc>
          <w:tcPr>
            <w:tcW w:w="247" w:type="dxa"/>
          </w:tcPr>
          <w:p w14:paraId="69372664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C8BE9F" w14:textId="3B289EB5" w:rsidR="007070DD" w:rsidRPr="00464FD6" w:rsidRDefault="00721B28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74589A4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1BE350A" w14:textId="1440D9D5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C5BCB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CA2A19" w14:textId="5BF75945" w:rsidR="007070DD" w:rsidRPr="00ED2FB5" w:rsidRDefault="00721B28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21B28">
              <w:rPr>
                <w:rFonts w:asciiTheme="majorBidi" w:hAnsiTheme="majorBidi" w:cstheme="majorBidi"/>
                <w:bCs/>
                <w:sz w:val="30"/>
                <w:szCs w:val="30"/>
              </w:rPr>
              <w:t>3,521,019</w:t>
            </w:r>
          </w:p>
        </w:tc>
        <w:tc>
          <w:tcPr>
            <w:tcW w:w="262" w:type="dxa"/>
          </w:tcPr>
          <w:p w14:paraId="5BBDF97E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22192CB8" w14:textId="6529136A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4,136,275</w:t>
            </w:r>
          </w:p>
        </w:tc>
      </w:tr>
      <w:tr w:rsidR="007070DD" w:rsidRPr="005A0665" w14:paraId="68BF0FE2" w14:textId="77777777" w:rsidTr="002E4D4E">
        <w:tc>
          <w:tcPr>
            <w:tcW w:w="2430" w:type="dxa"/>
          </w:tcPr>
          <w:p w14:paraId="1C1A92B2" w14:textId="0BAD01BC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7A7288" w14:textId="7A3539B1" w:rsidR="007070DD" w:rsidRPr="00464FD6" w:rsidRDefault="009E6ADC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6ADC">
              <w:rPr>
                <w:rFonts w:asciiTheme="majorBidi" w:hAnsiTheme="majorBidi" w:cstheme="majorBidi"/>
                <w:sz w:val="30"/>
                <w:szCs w:val="30"/>
              </w:rPr>
              <w:t>293,578</w:t>
            </w:r>
          </w:p>
        </w:tc>
        <w:tc>
          <w:tcPr>
            <w:tcW w:w="252" w:type="dxa"/>
          </w:tcPr>
          <w:p w14:paraId="6E88AA4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F8CAE6" w14:textId="3B4D258A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sz w:val="30"/>
                <w:szCs w:val="30"/>
              </w:rPr>
              <w:t>209,705</w:t>
            </w:r>
          </w:p>
        </w:tc>
        <w:tc>
          <w:tcPr>
            <w:tcW w:w="247" w:type="dxa"/>
          </w:tcPr>
          <w:p w14:paraId="628C8516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3DA8B49" w14:textId="59F69066" w:rsidR="007070DD" w:rsidRPr="00ED2FB5" w:rsidRDefault="002F0DCB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F0DCB">
              <w:rPr>
                <w:rFonts w:asciiTheme="majorBidi" w:hAnsiTheme="majorBidi" w:cstheme="majorBidi"/>
                <w:bCs/>
                <w:sz w:val="30"/>
                <w:szCs w:val="30"/>
              </w:rPr>
              <w:t>328,921</w:t>
            </w:r>
          </w:p>
        </w:tc>
        <w:tc>
          <w:tcPr>
            <w:tcW w:w="237" w:type="dxa"/>
          </w:tcPr>
          <w:p w14:paraId="321E57BF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190743" w14:textId="46781B6E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288,640</w:t>
            </w:r>
          </w:p>
        </w:tc>
        <w:tc>
          <w:tcPr>
            <w:tcW w:w="270" w:type="dxa"/>
          </w:tcPr>
          <w:p w14:paraId="48387D1E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24B154" w14:textId="5FEC41FF" w:rsidR="007070DD" w:rsidRPr="00ED2FB5" w:rsidRDefault="0071502B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1502B">
              <w:rPr>
                <w:rFonts w:asciiTheme="majorBidi" w:hAnsiTheme="majorBidi" w:cstheme="majorBidi"/>
                <w:bCs/>
                <w:sz w:val="30"/>
                <w:szCs w:val="30"/>
              </w:rPr>
              <w:t>622,499</w:t>
            </w:r>
          </w:p>
        </w:tc>
        <w:tc>
          <w:tcPr>
            <w:tcW w:w="262" w:type="dxa"/>
          </w:tcPr>
          <w:p w14:paraId="2CB3BDA8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067F9D38" w14:textId="2AB2C5B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498,345</w:t>
            </w:r>
          </w:p>
        </w:tc>
      </w:tr>
      <w:tr w:rsidR="007070DD" w:rsidRPr="00C4656C" w14:paraId="1B121A8E" w14:textId="77777777" w:rsidTr="002E4D4E">
        <w:tc>
          <w:tcPr>
            <w:tcW w:w="2430" w:type="dxa"/>
          </w:tcPr>
          <w:p w14:paraId="674BAA96" w14:textId="0866656F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C3B6B" w14:textId="7CE69436" w:rsidR="007070DD" w:rsidRPr="00ED2FB5" w:rsidRDefault="009E6ADC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3,814,597</w:t>
            </w:r>
          </w:p>
        </w:tc>
        <w:tc>
          <w:tcPr>
            <w:tcW w:w="252" w:type="dxa"/>
          </w:tcPr>
          <w:p w14:paraId="07E06C8A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B0967D" w14:textId="0C1FBEBB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4,345,980</w:t>
            </w:r>
          </w:p>
        </w:tc>
        <w:tc>
          <w:tcPr>
            <w:tcW w:w="247" w:type="dxa"/>
          </w:tcPr>
          <w:p w14:paraId="5C8A27A1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B1F2CBF" w14:textId="60BA49EE" w:rsidR="007070DD" w:rsidRPr="00ED2FB5" w:rsidRDefault="001B1010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5,256,226</w:t>
            </w:r>
          </w:p>
        </w:tc>
        <w:tc>
          <w:tcPr>
            <w:tcW w:w="237" w:type="dxa"/>
          </w:tcPr>
          <w:p w14:paraId="36046C6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2BED300" w14:textId="7642EBE8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/>
                <w:sz w:val="30"/>
                <w:szCs w:val="30"/>
              </w:rPr>
              <w:t>5,125,305</w:t>
            </w:r>
          </w:p>
        </w:tc>
        <w:tc>
          <w:tcPr>
            <w:tcW w:w="270" w:type="dxa"/>
          </w:tcPr>
          <w:p w14:paraId="751308AE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0FC3C" w14:textId="4DBC4BCC" w:rsidR="007070DD" w:rsidRPr="00ED2FB5" w:rsidRDefault="001B1010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9,070,823</w:t>
            </w:r>
          </w:p>
        </w:tc>
        <w:tc>
          <w:tcPr>
            <w:tcW w:w="262" w:type="dxa"/>
          </w:tcPr>
          <w:p w14:paraId="361981E8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B9981B8" w14:textId="6C7C9E08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b/>
                <w:sz w:val="30"/>
                <w:szCs w:val="30"/>
              </w:rPr>
              <w:t>9,471,285</w:t>
            </w:r>
          </w:p>
        </w:tc>
      </w:tr>
      <w:tr w:rsidR="007070DD" w:rsidRPr="006E192B" w14:paraId="5164775D" w14:textId="77777777" w:rsidTr="002E4D4E">
        <w:tc>
          <w:tcPr>
            <w:tcW w:w="2430" w:type="dxa"/>
          </w:tcPr>
          <w:p w14:paraId="14F7ABCC" w14:textId="77777777" w:rsidR="007070DD" w:rsidRPr="006E192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867ECF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4EBBB2E6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1CB0A62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55A098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A2B3A4E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4768B52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6F970F5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9435F7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71FB1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10B7B6C6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2EB8BF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070DD" w:rsidRPr="005A0665" w14:paraId="3E45E7FF" w14:textId="31511E37" w:rsidTr="002E4D4E">
        <w:tc>
          <w:tcPr>
            <w:tcW w:w="3510" w:type="dxa"/>
            <w:gridSpan w:val="2"/>
          </w:tcPr>
          <w:p w14:paraId="467D93E2" w14:textId="1DE65CBA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5A9F0F34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173062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BA7E80F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7E53BB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EDCF7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24FB3C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1757E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951220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0E54E0B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7EF9C23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70DD" w:rsidRPr="005A0665" w14:paraId="7876A0FF" w14:textId="77777777" w:rsidTr="002E4D4E">
        <w:tc>
          <w:tcPr>
            <w:tcW w:w="2430" w:type="dxa"/>
          </w:tcPr>
          <w:p w14:paraId="06C72B0F" w14:textId="34D12437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B9B71" w14:textId="2CCA4C80" w:rsidR="007070DD" w:rsidRPr="00464FD6" w:rsidRDefault="005D2358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2358">
              <w:rPr>
                <w:rFonts w:asciiTheme="majorBidi" w:hAnsiTheme="majorBidi" w:cstheme="majorBidi"/>
                <w:sz w:val="30"/>
                <w:szCs w:val="30"/>
              </w:rPr>
              <w:t>3,814,597</w:t>
            </w:r>
          </w:p>
        </w:tc>
        <w:tc>
          <w:tcPr>
            <w:tcW w:w="252" w:type="dxa"/>
          </w:tcPr>
          <w:p w14:paraId="1B171259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27A112" w14:textId="3E21EC59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sz w:val="30"/>
                <w:szCs w:val="30"/>
              </w:rPr>
              <w:t>4,345,980</w:t>
            </w:r>
          </w:p>
        </w:tc>
        <w:tc>
          <w:tcPr>
            <w:tcW w:w="247" w:type="dxa"/>
          </w:tcPr>
          <w:p w14:paraId="0E5B06FC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527A40C" w14:textId="24E09496" w:rsidR="007070DD" w:rsidRPr="00F65BD0" w:rsidRDefault="00CE42B8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E42B8">
              <w:rPr>
                <w:rFonts w:asciiTheme="majorBidi" w:hAnsiTheme="majorBidi" w:cstheme="majorBidi"/>
                <w:bCs/>
                <w:sz w:val="30"/>
                <w:szCs w:val="30"/>
              </w:rPr>
              <w:t>5,256,226</w:t>
            </w:r>
          </w:p>
        </w:tc>
        <w:tc>
          <w:tcPr>
            <w:tcW w:w="237" w:type="dxa"/>
          </w:tcPr>
          <w:p w14:paraId="6CCD4A88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AB12C02" w14:textId="7B475F1C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5,125,305</w:t>
            </w:r>
          </w:p>
        </w:tc>
        <w:tc>
          <w:tcPr>
            <w:tcW w:w="270" w:type="dxa"/>
          </w:tcPr>
          <w:p w14:paraId="3B54A8C5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B5BB8" w14:textId="17CA8B1E" w:rsidR="007070DD" w:rsidRPr="00464FD6" w:rsidRDefault="00A303BC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3BC">
              <w:rPr>
                <w:rFonts w:asciiTheme="majorBidi" w:hAnsiTheme="majorBidi" w:cstheme="majorBidi"/>
                <w:sz w:val="30"/>
                <w:szCs w:val="30"/>
              </w:rPr>
              <w:t>9,070,823</w:t>
            </w:r>
          </w:p>
        </w:tc>
        <w:tc>
          <w:tcPr>
            <w:tcW w:w="262" w:type="dxa"/>
          </w:tcPr>
          <w:p w14:paraId="2F5A66A1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A1FFE96" w14:textId="1B9EA688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sz w:val="30"/>
                <w:szCs w:val="30"/>
              </w:rPr>
              <w:t>9,471,285</w:t>
            </w:r>
          </w:p>
        </w:tc>
      </w:tr>
      <w:tr w:rsidR="007070DD" w:rsidRPr="00631FAB" w14:paraId="28BDF26C" w14:textId="77777777" w:rsidTr="002E4D4E">
        <w:tc>
          <w:tcPr>
            <w:tcW w:w="2430" w:type="dxa"/>
          </w:tcPr>
          <w:p w14:paraId="09E99C34" w14:textId="23C6AC10" w:rsidR="007070DD" w:rsidRPr="00D6233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A2B44" w14:textId="379C7108" w:rsidR="007070DD" w:rsidRPr="00F65BD0" w:rsidRDefault="005D2358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3,814,597</w:t>
            </w:r>
          </w:p>
        </w:tc>
        <w:tc>
          <w:tcPr>
            <w:tcW w:w="252" w:type="dxa"/>
          </w:tcPr>
          <w:p w14:paraId="20FAA845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B162D5E" w14:textId="3CF1788A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4,345,980</w:t>
            </w:r>
          </w:p>
        </w:tc>
        <w:tc>
          <w:tcPr>
            <w:tcW w:w="247" w:type="dxa"/>
          </w:tcPr>
          <w:p w14:paraId="2CD741DF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06CFDE" w14:textId="44CC722C" w:rsidR="007070DD" w:rsidRPr="00F65BD0" w:rsidRDefault="005D2358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5,256,226</w:t>
            </w:r>
          </w:p>
        </w:tc>
        <w:tc>
          <w:tcPr>
            <w:tcW w:w="237" w:type="dxa"/>
          </w:tcPr>
          <w:p w14:paraId="756158E7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9C8D48" w14:textId="5C2967A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/>
                <w:sz w:val="30"/>
                <w:szCs w:val="30"/>
              </w:rPr>
              <w:t>5,125,305</w:t>
            </w:r>
          </w:p>
        </w:tc>
        <w:tc>
          <w:tcPr>
            <w:tcW w:w="270" w:type="dxa"/>
          </w:tcPr>
          <w:p w14:paraId="462493FC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FBD9" w14:textId="6030EA6E" w:rsidR="007070DD" w:rsidRPr="00F65BD0" w:rsidRDefault="005D2358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9,070,823</w:t>
            </w:r>
          </w:p>
        </w:tc>
        <w:tc>
          <w:tcPr>
            <w:tcW w:w="262" w:type="dxa"/>
          </w:tcPr>
          <w:p w14:paraId="3EC36A61" w14:textId="77777777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9D4EE11" w14:textId="0888B271" w:rsidR="007070DD" w:rsidRPr="00464FD6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9,471,285</w:t>
            </w:r>
          </w:p>
        </w:tc>
      </w:tr>
    </w:tbl>
    <w:p w14:paraId="7E72062B" w14:textId="77777777" w:rsidR="00BE16A6" w:rsidRPr="003821BA" w:rsidRDefault="00BE16A6" w:rsidP="00BE16A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F36B2EA" w14:textId="4CC76D03" w:rsidR="00F11B2C" w:rsidRPr="00175700" w:rsidRDefault="00F11B2C" w:rsidP="0017570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7570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7AA003" w14:textId="77777777" w:rsidR="00F11B2C" w:rsidRPr="003821BA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B59673D" w14:textId="77777777" w:rsidR="00F11B2C" w:rsidRPr="00175700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4FDA41F6" w14:textId="77777777" w:rsidR="00F11B2C" w:rsidRPr="003821BA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EA261B6" w14:textId="0E6D0B57" w:rsidR="00E31849" w:rsidRPr="008243F6" w:rsidRDefault="00F11B2C" w:rsidP="001757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175700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31849" w:rsidRPr="0017570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419B619E" w14:textId="680E8E4F" w:rsidR="00175700" w:rsidRPr="003821BA" w:rsidRDefault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6CB2A02" w14:textId="77777777" w:rsidR="002E4D4E" w:rsidRDefault="002E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AC7B4D4" w14:textId="539002E0" w:rsidR="00E31849" w:rsidRPr="003821BA" w:rsidRDefault="00E31849" w:rsidP="0017570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12C257D2" w14:textId="77777777" w:rsidR="003821BA" w:rsidRPr="003821BA" w:rsidRDefault="003821BA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p w14:paraId="7B74502A" w14:textId="3D8C10C0" w:rsidR="00175700" w:rsidRDefault="00E31849" w:rsidP="002E18B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6053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EB6053">
        <w:rPr>
          <w:rFonts w:ascii="Angsana New" w:hAnsi="Angsana New"/>
          <w:sz w:val="30"/>
          <w:szCs w:val="30"/>
        </w:rPr>
        <w:t xml:space="preserve">1 </w:t>
      </w:r>
      <w:r w:rsidR="00D15EBB" w:rsidRPr="00EB60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Pr="00EB6053">
        <w:rPr>
          <w:rFonts w:ascii="Angsana New" w:hAnsi="Angsana New"/>
          <w:sz w:val="30"/>
          <w:szCs w:val="30"/>
        </w:rPr>
        <w:t xml:space="preserve"> </w:t>
      </w:r>
      <w:r w:rsidR="000F0A5E" w:rsidRPr="00EB6053">
        <w:rPr>
          <w:rFonts w:ascii="Angsana New" w:hAnsi="Angsana New" w:hint="cs"/>
          <w:sz w:val="30"/>
          <w:szCs w:val="30"/>
          <w:cs/>
        </w:rPr>
        <w:t>สำหรับ</w:t>
      </w:r>
      <w:r w:rsidR="00EB6053" w:rsidRPr="00EB6053">
        <w:rPr>
          <w:rFonts w:ascii="Angsana New" w:hAnsi="Angsana New" w:hint="cs"/>
          <w:sz w:val="30"/>
          <w:szCs w:val="30"/>
          <w:cs/>
        </w:rPr>
        <w:t>ปี</w:t>
      </w:r>
      <w:r w:rsidR="000F0A5E" w:rsidRPr="00EB605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105127" w:rsidRPr="00EB605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7070DD">
        <w:rPr>
          <w:rFonts w:ascii="Angsana New" w:hAnsi="Angsana New"/>
          <w:sz w:val="30"/>
          <w:szCs w:val="30"/>
        </w:rPr>
        <w:t>8</w:t>
      </w:r>
      <w:r w:rsidR="000F0A5E" w:rsidRPr="00EB6053">
        <w:rPr>
          <w:rFonts w:ascii="Angsana New" w:hAnsi="Angsana New"/>
          <w:sz w:val="30"/>
          <w:szCs w:val="30"/>
        </w:rPr>
        <w:t xml:space="preserve"> </w:t>
      </w:r>
      <w:r w:rsidR="008653CB" w:rsidRPr="00EB6053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 w:rsidRPr="00EB6053">
        <w:rPr>
          <w:rFonts w:ascii="Angsana New" w:hAnsi="Angsana New" w:hint="cs"/>
          <w:sz w:val="30"/>
          <w:szCs w:val="30"/>
          <w:cs/>
        </w:rPr>
        <w:t xml:space="preserve"> </w:t>
      </w:r>
      <w:r w:rsidR="005A0CC8" w:rsidRPr="008A70CE">
        <w:rPr>
          <w:rFonts w:ascii="Angsana New" w:hAnsi="Angsana New"/>
          <w:sz w:val="30"/>
          <w:szCs w:val="30"/>
        </w:rPr>
        <w:t>1,594</w:t>
      </w:r>
      <w:r w:rsidR="00464FD6" w:rsidRPr="008A70CE">
        <w:rPr>
          <w:rFonts w:ascii="Angsana New" w:hAnsi="Angsana New"/>
          <w:sz w:val="30"/>
          <w:szCs w:val="30"/>
        </w:rPr>
        <w:t xml:space="preserve"> </w:t>
      </w:r>
      <w:r w:rsidRPr="008A70CE">
        <w:rPr>
          <w:rFonts w:ascii="Angsana New" w:hAnsi="Angsana New"/>
          <w:sz w:val="30"/>
          <w:szCs w:val="30"/>
          <w:cs/>
        </w:rPr>
        <w:t>ล้า</w:t>
      </w:r>
      <w:r w:rsidRPr="00EB6053">
        <w:rPr>
          <w:rFonts w:ascii="Angsana New" w:hAnsi="Angsana New"/>
          <w:sz w:val="30"/>
          <w:szCs w:val="30"/>
          <w:cs/>
        </w:rPr>
        <w:t>นบาท</w:t>
      </w:r>
      <w:r w:rsidRPr="00EB605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</w:t>
      </w:r>
      <w:r w:rsidR="007070DD">
        <w:rPr>
          <w:rFonts w:ascii="Angsana New" w:hAnsi="Angsana New"/>
          <w:i/>
          <w:iCs/>
          <w:sz w:val="30"/>
          <w:szCs w:val="30"/>
        </w:rPr>
        <w:t>7</w:t>
      </w:r>
      <w:r w:rsidRPr="00EB6053">
        <w:rPr>
          <w:rFonts w:ascii="Angsana New" w:hAnsi="Angsana New"/>
          <w:i/>
          <w:iCs/>
          <w:sz w:val="30"/>
          <w:szCs w:val="30"/>
        </w:rPr>
        <w:t>:</w:t>
      </w:r>
      <w:r w:rsidR="00FF075F" w:rsidRPr="00EB60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E4D4E">
        <w:rPr>
          <w:rFonts w:ascii="Angsana New" w:hAnsi="Angsana New"/>
          <w:i/>
          <w:iCs/>
          <w:sz w:val="30"/>
          <w:szCs w:val="30"/>
        </w:rPr>
        <w:t>1,</w:t>
      </w:r>
      <w:r w:rsidR="007070DD">
        <w:rPr>
          <w:rFonts w:ascii="Angsana New" w:hAnsi="Angsana New"/>
          <w:i/>
          <w:iCs/>
          <w:sz w:val="30"/>
          <w:szCs w:val="30"/>
        </w:rPr>
        <w:t>646</w:t>
      </w:r>
      <w:r w:rsidR="00AD24ED" w:rsidRPr="004E4E3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605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B6053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9BD6FD9" w14:textId="77777777" w:rsidR="002E4D4E" w:rsidRPr="002E4D4E" w:rsidRDefault="002E4D4E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p w14:paraId="636FB65F" w14:textId="1BDF8954" w:rsidR="002E18BF" w:rsidRPr="002E18BF" w:rsidRDefault="002E18BF" w:rsidP="002E18B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69A41489" w14:textId="77777777" w:rsidR="002E18BF" w:rsidRPr="002E18BF" w:rsidRDefault="002E18BF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p w14:paraId="45383D11" w14:textId="10B1761F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61786ED5" w14:textId="77777777" w:rsidR="002E18BF" w:rsidRPr="002E18BF" w:rsidRDefault="002E18BF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p w14:paraId="46E8814E" w14:textId="58247863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การเปลี่ยนแปลงที่มีสาระสำคัญของหนี้สินที่เกิดจากสัญญาในระหว่างปีมีดังนี้</w:t>
      </w:r>
    </w:p>
    <w:p w14:paraId="0A2B652E" w14:textId="3DD548D0" w:rsidR="002E18BF" w:rsidRPr="00630A3F" w:rsidRDefault="002E18BF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2E18BF" w:rsidRPr="008D0FFB" w14:paraId="78C5E16A" w14:textId="77777777" w:rsidTr="001F0CDB">
        <w:tc>
          <w:tcPr>
            <w:tcW w:w="4680" w:type="dxa"/>
          </w:tcPr>
          <w:p w14:paraId="6DA3F44B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5DFC892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1E7576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C8D0356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E18BF" w:rsidRPr="008D0FFB" w14:paraId="508E655D" w14:textId="77777777" w:rsidTr="001F0CDB">
        <w:tc>
          <w:tcPr>
            <w:tcW w:w="4680" w:type="dxa"/>
          </w:tcPr>
          <w:p w14:paraId="5A65A45B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85F12D9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2D5DD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4B3609D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D0F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D0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F14" w:rsidRPr="008D0FFB" w14:paraId="0BEEBC9B" w14:textId="77777777" w:rsidTr="001F0CDB">
        <w:tc>
          <w:tcPr>
            <w:tcW w:w="4680" w:type="dxa"/>
          </w:tcPr>
          <w:p w14:paraId="23046AA8" w14:textId="77777777" w:rsidR="003A1F14" w:rsidRPr="008D0FFB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B7C75E9" w14:textId="77777777" w:rsidR="003A1F14" w:rsidRPr="008D0FFB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C46566" w14:textId="77777777" w:rsidR="003A1F14" w:rsidRPr="008D0FFB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97300B4" w14:textId="2077D685" w:rsidR="003A1F14" w:rsidRPr="008D0FFB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D0FFB">
              <w:rPr>
                <w:rFonts w:ascii="Angsana New" w:hAnsi="Angsana New"/>
                <w:sz w:val="30"/>
                <w:szCs w:val="30"/>
              </w:rPr>
              <w:t>31</w:t>
            </w: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B4640A" w:rsidRPr="008D0FFB" w14:paraId="6AF6C394" w14:textId="77777777" w:rsidTr="001F0CDB">
        <w:tc>
          <w:tcPr>
            <w:tcW w:w="4680" w:type="dxa"/>
          </w:tcPr>
          <w:p w14:paraId="01D38412" w14:textId="77777777" w:rsidR="00B4640A" w:rsidRPr="008D0FFB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A7E4D81" w14:textId="375D1947" w:rsidR="00B4640A" w:rsidRPr="008D0FFB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012B9" w14:textId="77777777" w:rsidR="00B4640A" w:rsidRPr="008D0FFB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88B3147" w14:textId="12AFAF4B" w:rsidR="00B4640A" w:rsidRPr="008D0FFB" w:rsidRDefault="002E4D4E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0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1EEE441E" w14:textId="77777777" w:rsidR="00B4640A" w:rsidRPr="008D0FFB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B7E5C7" w14:textId="74A655F6" w:rsidR="00B4640A" w:rsidRPr="008D0FFB" w:rsidRDefault="002E4D4E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70D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E18BF" w:rsidRPr="008D0FFB" w14:paraId="307CD697" w14:textId="77777777" w:rsidTr="001F0CDB">
        <w:tc>
          <w:tcPr>
            <w:tcW w:w="4680" w:type="dxa"/>
          </w:tcPr>
          <w:p w14:paraId="17B9FF20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57D39ED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2427FE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461F0E85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70DD" w:rsidRPr="008D0FFB" w14:paraId="3B906553" w14:textId="77777777" w:rsidTr="001F0CDB">
        <w:tc>
          <w:tcPr>
            <w:tcW w:w="4680" w:type="dxa"/>
          </w:tcPr>
          <w:p w14:paraId="40412344" w14:textId="533B4666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b/>
                <w:i/>
                <w:sz w:val="30"/>
                <w:szCs w:val="30"/>
                <w:cs/>
              </w:rPr>
              <w:t>ยอดยกมา</w:t>
            </w:r>
          </w:p>
        </w:tc>
        <w:tc>
          <w:tcPr>
            <w:tcW w:w="810" w:type="dxa"/>
          </w:tcPr>
          <w:p w14:paraId="1DF2BB53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92DE8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32CD15" w14:textId="2956D565" w:rsidR="007070DD" w:rsidRP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7070DD">
              <w:rPr>
                <w:rFonts w:asciiTheme="majorBidi" w:hAnsiTheme="majorBidi" w:cstheme="majorBidi"/>
                <w:sz w:val="30"/>
                <w:szCs w:val="30"/>
              </w:rPr>
              <w:t>61,169</w:t>
            </w:r>
          </w:p>
        </w:tc>
        <w:tc>
          <w:tcPr>
            <w:tcW w:w="360" w:type="dxa"/>
          </w:tcPr>
          <w:p w14:paraId="0AF29A7D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D6AA1" w14:textId="144888E0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42,521</w:t>
            </w:r>
          </w:p>
        </w:tc>
      </w:tr>
      <w:tr w:rsidR="007070DD" w:rsidRPr="008D0FFB" w14:paraId="70A83D1B" w14:textId="77777777" w:rsidTr="001F0CDB">
        <w:tc>
          <w:tcPr>
            <w:tcW w:w="4680" w:type="dxa"/>
          </w:tcPr>
          <w:p w14:paraId="2D8BFBE4" w14:textId="19FD4E31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รับรู้เป็นรายได้จากการขายสินค้าในระหว่างปี</w:t>
            </w:r>
          </w:p>
        </w:tc>
        <w:tc>
          <w:tcPr>
            <w:tcW w:w="810" w:type="dxa"/>
          </w:tcPr>
          <w:p w14:paraId="6E4B3264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91AFE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ED5513" w14:textId="6848B700" w:rsidR="007070DD" w:rsidRPr="008D0FFB" w:rsidRDefault="00491DAC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9"/>
              </w:tabs>
              <w:spacing w:line="240" w:lineRule="auto"/>
              <w:ind w:left="72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91DAC">
              <w:rPr>
                <w:rFonts w:asciiTheme="majorBidi" w:hAnsiTheme="majorBidi" w:cstheme="majorBidi"/>
                <w:sz w:val="30"/>
                <w:szCs w:val="30"/>
              </w:rPr>
              <w:t>(57,531)</w:t>
            </w:r>
          </w:p>
        </w:tc>
        <w:tc>
          <w:tcPr>
            <w:tcW w:w="360" w:type="dxa"/>
          </w:tcPr>
          <w:p w14:paraId="1FE5625E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FB66EC" w14:textId="4A43DACF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ind w:left="72" w:right="-195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(39,528)</w:t>
            </w:r>
          </w:p>
        </w:tc>
      </w:tr>
      <w:tr w:rsidR="007070DD" w:rsidRPr="008D0FFB" w14:paraId="71967A21" w14:textId="77777777" w:rsidTr="001F0CDB">
        <w:tc>
          <w:tcPr>
            <w:tcW w:w="4680" w:type="dxa"/>
          </w:tcPr>
          <w:p w14:paraId="013D18B1" w14:textId="0567ABDA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เงินรับล่วงหน้าระหว่างปี</w:t>
            </w:r>
          </w:p>
        </w:tc>
        <w:tc>
          <w:tcPr>
            <w:tcW w:w="810" w:type="dxa"/>
          </w:tcPr>
          <w:p w14:paraId="1FE8F6B9" w14:textId="099F8A3E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DE86E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DAA569" w14:textId="55BE11C8" w:rsidR="007070DD" w:rsidRPr="008D0FFB" w:rsidRDefault="00767B9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767B9D">
              <w:rPr>
                <w:rFonts w:asciiTheme="majorBidi" w:hAnsiTheme="majorBidi" w:cstheme="majorBidi"/>
                <w:sz w:val="30"/>
                <w:szCs w:val="30"/>
              </w:rPr>
              <w:t>29,454</w:t>
            </w:r>
          </w:p>
        </w:tc>
        <w:tc>
          <w:tcPr>
            <w:tcW w:w="360" w:type="dxa"/>
          </w:tcPr>
          <w:p w14:paraId="6908560E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DA37AA" w14:textId="080338D2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58,176</w:t>
            </w:r>
          </w:p>
        </w:tc>
      </w:tr>
      <w:tr w:rsidR="007070DD" w:rsidRPr="008D0FFB" w14:paraId="07829364" w14:textId="77777777" w:rsidTr="001F0CDB">
        <w:tc>
          <w:tcPr>
            <w:tcW w:w="4680" w:type="dxa"/>
          </w:tcPr>
          <w:p w14:paraId="534AE38B" w14:textId="024F8E0C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810" w:type="dxa"/>
          </w:tcPr>
          <w:p w14:paraId="7B082D6D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397F3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A907BE" w14:textId="731E98F9" w:rsidR="007070DD" w:rsidRPr="008D0FFB" w:rsidRDefault="004E0F45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33,092</w:t>
            </w:r>
          </w:p>
        </w:tc>
        <w:tc>
          <w:tcPr>
            <w:tcW w:w="360" w:type="dxa"/>
          </w:tcPr>
          <w:p w14:paraId="4C9ABBEB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28138A" w14:textId="7B85273A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61,169</w:t>
            </w:r>
          </w:p>
        </w:tc>
      </w:tr>
    </w:tbl>
    <w:p w14:paraId="70A5D076" w14:textId="5AF79948" w:rsidR="003273C4" w:rsidRDefault="003273C4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C03E8A" w14:textId="77777777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564D6B" w14:textId="1EFDBB99" w:rsidR="00AB6CEB" w:rsidRPr="00D47FE8" w:rsidRDefault="00DD7AA2" w:rsidP="00B1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54680">
        <w:rPr>
          <w:rFonts w:ascii="Angsana New" w:hAnsi="Angsana New"/>
          <w:b/>
          <w:bCs/>
          <w:sz w:val="30"/>
          <w:szCs w:val="30"/>
        </w:rPr>
        <w:t>7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C47B83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73C04620" w14:textId="77777777" w:rsidR="006E192B" w:rsidRDefault="006E192B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0EAF762E" w14:textId="57953ACF" w:rsidR="006E192B" w:rsidRDefault="00AB6CEB" w:rsidP="00597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Pr="00D47FE8">
        <w:rPr>
          <w:rFonts w:ascii="Angsana New" w:hAnsi="Angsana New"/>
          <w:sz w:val="30"/>
          <w:szCs w:val="30"/>
          <w:cs/>
        </w:rPr>
        <w:t xml:space="preserve">ได้รวมการวิเคราะห์ค่าใช้จ่ายตามหน้าที่ </w:t>
      </w:r>
      <w:r w:rsidR="00BD37DD" w:rsidRPr="00BD37DD">
        <w:rPr>
          <w:rFonts w:ascii="Angsana New" w:hAnsi="Angsana New"/>
          <w:sz w:val="30"/>
          <w:szCs w:val="30"/>
          <w:cs/>
        </w:rPr>
        <w:t>สำหรับค่าใช้จ่ายตาม</w:t>
      </w:r>
      <w:r w:rsidR="00C47B83">
        <w:rPr>
          <w:rFonts w:ascii="Angsana New" w:hAnsi="Angsana New" w:hint="cs"/>
          <w:sz w:val="30"/>
          <w:szCs w:val="30"/>
          <w:cs/>
        </w:rPr>
        <w:t>ธรรมชาติ</w:t>
      </w:r>
      <w:r w:rsidR="00BD37DD" w:rsidRPr="00BD37DD">
        <w:rPr>
          <w:rFonts w:ascii="Angsana New" w:hAnsi="Angsana New"/>
          <w:sz w:val="30"/>
          <w:szCs w:val="30"/>
          <w:cs/>
        </w:rPr>
        <w:t>ที่สำคัญมีดังนี้</w:t>
      </w:r>
    </w:p>
    <w:p w14:paraId="62BD48D6" w14:textId="77777777" w:rsidR="00D42388" w:rsidRDefault="00D42388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1710"/>
        <w:gridCol w:w="360"/>
        <w:gridCol w:w="1530"/>
      </w:tblGrid>
      <w:tr w:rsidR="00F131F8" w:rsidRPr="00DD6D21" w14:paraId="1A2F71B7" w14:textId="77777777" w:rsidTr="00B31FD4">
        <w:trPr>
          <w:trHeight w:val="371"/>
          <w:tblHeader/>
        </w:trPr>
        <w:tc>
          <w:tcPr>
            <w:tcW w:w="5580" w:type="dxa"/>
            <w:gridSpan w:val="2"/>
          </w:tcPr>
          <w:p w14:paraId="6CBFEB13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1844F2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419BB32" w14:textId="6C34D291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31F8" w:rsidRPr="00DD6D21" w14:paraId="46EB9A50" w14:textId="77777777" w:rsidTr="00B31FD4">
        <w:trPr>
          <w:tblHeader/>
        </w:trPr>
        <w:tc>
          <w:tcPr>
            <w:tcW w:w="5580" w:type="dxa"/>
            <w:gridSpan w:val="2"/>
          </w:tcPr>
          <w:p w14:paraId="3C1974DA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85A07F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AF93ED0" w14:textId="410357EE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1F8" w:rsidRPr="00DD6D21" w14:paraId="5CA2FEF0" w14:textId="77777777" w:rsidTr="00B31FD4">
        <w:trPr>
          <w:tblHeader/>
        </w:trPr>
        <w:tc>
          <w:tcPr>
            <w:tcW w:w="5580" w:type="dxa"/>
            <w:gridSpan w:val="2"/>
          </w:tcPr>
          <w:p w14:paraId="37CD4FCB" w14:textId="416EEEDE" w:rsidR="00F131F8" w:rsidRPr="008D0FFB" w:rsidRDefault="00F131F8" w:rsidP="00B3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9"/>
              </w:tabs>
              <w:spacing w:line="240" w:lineRule="auto"/>
              <w:ind w:righ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DFB0B0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D8A21C2" w14:textId="04B5D4C7" w:rsidR="00F131F8" w:rsidRPr="008D0FFB" w:rsidRDefault="002E4D4E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</w:rPr>
              <w:t>256</w:t>
            </w:r>
            <w:r w:rsidR="007070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773DF6CD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3202D2" w14:textId="33101519" w:rsidR="00F131F8" w:rsidRPr="008D0FFB" w:rsidRDefault="002E4D4E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sz w:val="30"/>
                <w:szCs w:val="30"/>
              </w:rPr>
              <w:t>256</w:t>
            </w:r>
            <w:r w:rsidR="007070D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131F8" w:rsidRPr="00DD6D21" w14:paraId="47509261" w14:textId="77777777" w:rsidTr="00B31FD4">
        <w:trPr>
          <w:tblHeader/>
        </w:trPr>
        <w:tc>
          <w:tcPr>
            <w:tcW w:w="5580" w:type="dxa"/>
            <w:gridSpan w:val="2"/>
          </w:tcPr>
          <w:p w14:paraId="4375828B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54ED36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51C32ADF" w14:textId="2DF9F359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70DD" w:rsidRPr="00DD6D21" w14:paraId="33891A82" w14:textId="0A221619" w:rsidTr="00B31FD4">
        <w:trPr>
          <w:cantSplit/>
        </w:trPr>
        <w:tc>
          <w:tcPr>
            <w:tcW w:w="4590" w:type="dxa"/>
          </w:tcPr>
          <w:p w14:paraId="710CCD9D" w14:textId="77777777" w:rsidR="007070DD" w:rsidRPr="008D0FFB" w:rsidRDefault="007070DD" w:rsidP="007070DD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</w:tcPr>
          <w:p w14:paraId="394B6680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69452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A1C9D4" w14:textId="73FEDA3B" w:rsidR="007070DD" w:rsidRPr="008D0FFB" w:rsidRDefault="00AD5642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37,163</w:t>
            </w:r>
          </w:p>
        </w:tc>
        <w:tc>
          <w:tcPr>
            <w:tcW w:w="360" w:type="dxa"/>
          </w:tcPr>
          <w:p w14:paraId="09D18767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B67E7E" w14:textId="2A85552D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446</w:t>
            </w:r>
          </w:p>
        </w:tc>
      </w:tr>
      <w:tr w:rsidR="007070DD" w:rsidRPr="00DD6D21" w14:paraId="07B62479" w14:textId="6C1F9790" w:rsidTr="00B31FD4">
        <w:trPr>
          <w:cantSplit/>
        </w:trPr>
        <w:tc>
          <w:tcPr>
            <w:tcW w:w="4590" w:type="dxa"/>
          </w:tcPr>
          <w:p w14:paraId="2DCAC6D8" w14:textId="77777777" w:rsidR="007070DD" w:rsidRPr="008D0FFB" w:rsidRDefault="007070DD" w:rsidP="007070DD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78598EAB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47FD1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510E12" w14:textId="3E469330" w:rsidR="007070DD" w:rsidRPr="008D0FFB" w:rsidRDefault="00B7598A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7598A">
              <w:rPr>
                <w:rFonts w:asciiTheme="majorBidi" w:hAnsiTheme="majorBidi" w:cstheme="majorBidi"/>
                <w:sz w:val="30"/>
                <w:szCs w:val="30"/>
              </w:rPr>
              <w:t>6,179,449</w:t>
            </w:r>
          </w:p>
        </w:tc>
        <w:tc>
          <w:tcPr>
            <w:tcW w:w="360" w:type="dxa"/>
          </w:tcPr>
          <w:p w14:paraId="426D672C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066FD1" w14:textId="12958D44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337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685</w:t>
            </w:r>
          </w:p>
        </w:tc>
      </w:tr>
      <w:tr w:rsidR="007070DD" w:rsidRPr="00DD6D21" w14:paraId="420AC8AD" w14:textId="78FC6C2E" w:rsidTr="00B31FD4">
        <w:trPr>
          <w:cantSplit/>
        </w:trPr>
        <w:tc>
          <w:tcPr>
            <w:tcW w:w="4590" w:type="dxa"/>
          </w:tcPr>
          <w:p w14:paraId="1B35BC9A" w14:textId="35295AFB" w:rsidR="007070DD" w:rsidRPr="008D0FFB" w:rsidRDefault="007070DD" w:rsidP="007070DD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D0FF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43105400" w14:textId="04C51A3C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F4D5E84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2FC7A5" w14:textId="1EBA5CFC" w:rsidR="007070DD" w:rsidRPr="008D0FFB" w:rsidRDefault="002E4CA0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E4CA0">
              <w:rPr>
                <w:rFonts w:asciiTheme="majorBidi" w:hAnsiTheme="majorBidi" w:cstheme="majorBidi"/>
                <w:sz w:val="30"/>
                <w:szCs w:val="30"/>
              </w:rPr>
              <w:t>779,296</w:t>
            </w:r>
          </w:p>
        </w:tc>
        <w:tc>
          <w:tcPr>
            <w:tcW w:w="360" w:type="dxa"/>
          </w:tcPr>
          <w:p w14:paraId="18CE2985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CF16F4" w14:textId="0C8D5634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8D0FFB">
              <w:rPr>
                <w:rFonts w:asciiTheme="majorBidi" w:hAnsiTheme="majorBidi"/>
                <w:sz w:val="30"/>
                <w:szCs w:val="30"/>
              </w:rPr>
              <w:t>35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</w:rPr>
              <w:t>528</w:t>
            </w:r>
          </w:p>
        </w:tc>
      </w:tr>
      <w:tr w:rsidR="007070DD" w:rsidRPr="00DD6D21" w14:paraId="4AB8E24B" w14:textId="77777777" w:rsidTr="00B31FD4">
        <w:trPr>
          <w:cantSplit/>
        </w:trPr>
        <w:tc>
          <w:tcPr>
            <w:tcW w:w="4590" w:type="dxa"/>
          </w:tcPr>
          <w:p w14:paraId="57309B87" w14:textId="77777777" w:rsidR="007070DD" w:rsidRPr="008D0FFB" w:rsidRDefault="007070DD" w:rsidP="007070DD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7ECB702B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B1190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FDA98A" w14:textId="146B5325" w:rsidR="007070DD" w:rsidRPr="008D0FFB" w:rsidRDefault="009E5820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E5820">
              <w:rPr>
                <w:rFonts w:asciiTheme="majorBidi" w:hAnsiTheme="majorBidi" w:cstheme="majorBidi"/>
                <w:sz w:val="30"/>
                <w:szCs w:val="30"/>
              </w:rPr>
              <w:t>551,514</w:t>
            </w:r>
          </w:p>
        </w:tc>
        <w:tc>
          <w:tcPr>
            <w:tcW w:w="360" w:type="dxa"/>
          </w:tcPr>
          <w:p w14:paraId="3E5DE002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679481" w14:textId="5BCAFBE5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716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780</w:t>
            </w:r>
          </w:p>
        </w:tc>
      </w:tr>
      <w:tr w:rsidR="007070DD" w:rsidRPr="00DD6D21" w14:paraId="3D7EB1B7" w14:textId="77777777" w:rsidTr="00B31FD4">
        <w:trPr>
          <w:cantSplit/>
        </w:trPr>
        <w:tc>
          <w:tcPr>
            <w:tcW w:w="4590" w:type="dxa"/>
          </w:tcPr>
          <w:p w14:paraId="7B128932" w14:textId="77777777" w:rsidR="007070DD" w:rsidRPr="008D0FFB" w:rsidRDefault="007070DD" w:rsidP="007070DD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112644B8" w14:textId="0EE49884" w:rsidR="007070DD" w:rsidRPr="008D0FFB" w:rsidRDefault="00F90305" w:rsidP="00F9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4745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, 11, 12</w:t>
            </w:r>
          </w:p>
        </w:tc>
        <w:tc>
          <w:tcPr>
            <w:tcW w:w="270" w:type="dxa"/>
          </w:tcPr>
          <w:p w14:paraId="6B079548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F6E6B7" w14:textId="71F66913" w:rsidR="007070DD" w:rsidRPr="008D0FFB" w:rsidRDefault="003C0879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C0879">
              <w:rPr>
                <w:rFonts w:asciiTheme="majorBidi" w:hAnsiTheme="majorBidi" w:cstheme="majorBidi"/>
                <w:sz w:val="30"/>
                <w:szCs w:val="30"/>
              </w:rPr>
              <w:t>436,0</w:t>
            </w:r>
            <w:r w:rsidR="00951E2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360" w:type="dxa"/>
          </w:tcPr>
          <w:p w14:paraId="46FDC230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0F7EC3" w14:textId="2EEA4EF3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495,966</w:t>
            </w:r>
          </w:p>
        </w:tc>
      </w:tr>
      <w:tr w:rsidR="007070DD" w:rsidRPr="00DD6D21" w14:paraId="1797504B" w14:textId="77777777" w:rsidTr="00B31FD4">
        <w:trPr>
          <w:cantSplit/>
        </w:trPr>
        <w:tc>
          <w:tcPr>
            <w:tcW w:w="4590" w:type="dxa"/>
          </w:tcPr>
          <w:p w14:paraId="27070C8C" w14:textId="77777777" w:rsidR="007070DD" w:rsidRPr="008D0FFB" w:rsidRDefault="007070DD" w:rsidP="007070DD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ค่าน้ำมันและก๊าซธรรมชาติ</w:t>
            </w:r>
          </w:p>
        </w:tc>
        <w:tc>
          <w:tcPr>
            <w:tcW w:w="990" w:type="dxa"/>
          </w:tcPr>
          <w:p w14:paraId="54792F80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016C5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16522B" w14:textId="77A11168" w:rsidR="007070DD" w:rsidRPr="008D0FFB" w:rsidRDefault="00174314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4314">
              <w:rPr>
                <w:rFonts w:asciiTheme="majorBidi" w:hAnsiTheme="majorBidi" w:cstheme="majorBidi"/>
                <w:sz w:val="30"/>
                <w:szCs w:val="30"/>
              </w:rPr>
              <w:t>193,988</w:t>
            </w:r>
          </w:p>
        </w:tc>
        <w:tc>
          <w:tcPr>
            <w:tcW w:w="360" w:type="dxa"/>
          </w:tcPr>
          <w:p w14:paraId="7D5B03D9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AF9FEF" w14:textId="4D99B9B8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222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146</w:t>
            </w:r>
          </w:p>
        </w:tc>
      </w:tr>
      <w:tr w:rsidR="007070DD" w:rsidRPr="00DD6D21" w14:paraId="70120C18" w14:textId="77777777" w:rsidTr="00B31FD4">
        <w:trPr>
          <w:cantSplit/>
        </w:trPr>
        <w:tc>
          <w:tcPr>
            <w:tcW w:w="4590" w:type="dxa"/>
          </w:tcPr>
          <w:p w14:paraId="09511EAD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081293BD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A78AD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B45578" w14:textId="02472C12" w:rsidR="007070DD" w:rsidRPr="008D0FFB" w:rsidRDefault="00925A65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25A65">
              <w:rPr>
                <w:rFonts w:asciiTheme="majorBidi" w:hAnsiTheme="majorBidi" w:cstheme="majorBidi"/>
                <w:sz w:val="30"/>
                <w:szCs w:val="30"/>
              </w:rPr>
              <w:t>123,823</w:t>
            </w:r>
          </w:p>
        </w:tc>
        <w:tc>
          <w:tcPr>
            <w:tcW w:w="360" w:type="dxa"/>
          </w:tcPr>
          <w:p w14:paraId="603FC784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D5F483" w14:textId="6C6779C2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130,238</w:t>
            </w:r>
          </w:p>
        </w:tc>
      </w:tr>
      <w:tr w:rsidR="007070DD" w:rsidRPr="00DD6D21" w14:paraId="57CC2098" w14:textId="77777777" w:rsidTr="00B31FD4">
        <w:trPr>
          <w:cantSplit/>
        </w:trPr>
        <w:tc>
          <w:tcPr>
            <w:tcW w:w="4590" w:type="dxa"/>
          </w:tcPr>
          <w:p w14:paraId="2F5C0412" w14:textId="77777777" w:rsidR="007070DD" w:rsidRPr="008D0FFB" w:rsidRDefault="007070DD" w:rsidP="007070DD">
            <w:pPr>
              <w:ind w:left="258" w:right="-105" w:hanging="25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990" w:type="dxa"/>
          </w:tcPr>
          <w:p w14:paraId="7814FB81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05FCC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57DE16" w14:textId="12843797" w:rsidR="007070DD" w:rsidRPr="008D0FFB" w:rsidRDefault="00DE224B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E224B">
              <w:rPr>
                <w:rFonts w:asciiTheme="majorBidi" w:hAnsiTheme="majorBidi" w:cstheme="majorBidi"/>
                <w:sz w:val="30"/>
                <w:szCs w:val="30"/>
              </w:rPr>
              <w:t>117,810</w:t>
            </w:r>
          </w:p>
        </w:tc>
        <w:tc>
          <w:tcPr>
            <w:tcW w:w="360" w:type="dxa"/>
          </w:tcPr>
          <w:p w14:paraId="3AEFEF0C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B27F58" w14:textId="006F32CF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127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647</w:t>
            </w:r>
          </w:p>
        </w:tc>
      </w:tr>
      <w:tr w:rsidR="003D7FFB" w:rsidRPr="00854745" w14:paraId="7187DD1B" w14:textId="77777777" w:rsidTr="00B31FD4">
        <w:trPr>
          <w:cantSplit/>
        </w:trPr>
        <w:tc>
          <w:tcPr>
            <w:tcW w:w="4590" w:type="dxa"/>
          </w:tcPr>
          <w:p w14:paraId="2D194C65" w14:textId="1CBF0C6B" w:rsidR="003D7FFB" w:rsidRPr="00854745" w:rsidRDefault="002F5729" w:rsidP="00AD07BB">
            <w:pPr>
              <w:tabs>
                <w:tab w:val="clear" w:pos="227"/>
              </w:tabs>
              <w:ind w:left="156" w:right="-1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="00951E25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อาคารและอุปกรณ์ </w:t>
            </w:r>
            <w:r w:rsidR="00951E2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51E25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990" w:type="dxa"/>
          </w:tcPr>
          <w:p w14:paraId="0DBC0A9C" w14:textId="77777777" w:rsidR="00951E25" w:rsidRDefault="00951E25" w:rsidP="00F9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E94838D" w14:textId="05D9C089" w:rsidR="003D7FFB" w:rsidRPr="00854745" w:rsidRDefault="002F5729" w:rsidP="00F9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4745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  <w:r w:rsidR="00F90305">
              <w:rPr>
                <w:rFonts w:ascii="Angsana New" w:hAnsi="Angsana New"/>
                <w:i/>
                <w:iCs/>
                <w:sz w:val="30"/>
                <w:szCs w:val="30"/>
              </w:rPr>
              <w:t>, 12</w:t>
            </w:r>
          </w:p>
        </w:tc>
        <w:tc>
          <w:tcPr>
            <w:tcW w:w="270" w:type="dxa"/>
          </w:tcPr>
          <w:p w14:paraId="62878F4A" w14:textId="77777777" w:rsidR="003D7FFB" w:rsidRPr="00854745" w:rsidRDefault="003D7FFB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4E1FEC" w14:textId="77777777" w:rsidR="00951E25" w:rsidRDefault="00951E25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0E646" w14:textId="01EFB70D" w:rsidR="003D7FFB" w:rsidRPr="00854745" w:rsidRDefault="00A26CDA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54745">
              <w:rPr>
                <w:rFonts w:asciiTheme="majorBidi" w:hAnsiTheme="majorBidi" w:cstheme="majorBidi"/>
                <w:sz w:val="30"/>
                <w:szCs w:val="30"/>
              </w:rPr>
              <w:t>81,417</w:t>
            </w:r>
          </w:p>
        </w:tc>
        <w:tc>
          <w:tcPr>
            <w:tcW w:w="360" w:type="dxa"/>
          </w:tcPr>
          <w:p w14:paraId="22DEBD7C" w14:textId="77777777" w:rsidR="003D7FFB" w:rsidRPr="00854745" w:rsidRDefault="003D7FFB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0F53C8" w14:textId="77777777" w:rsidR="00951E25" w:rsidRDefault="00951E25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99"/>
              <w:rPr>
                <w:rFonts w:asciiTheme="majorBidi" w:hAnsiTheme="majorBidi"/>
                <w:sz w:val="30"/>
                <w:szCs w:val="30"/>
              </w:rPr>
            </w:pPr>
          </w:p>
          <w:p w14:paraId="5617FE69" w14:textId="242B9567" w:rsidR="003D7FFB" w:rsidRPr="00854745" w:rsidRDefault="00A26CD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99"/>
              <w:rPr>
                <w:rFonts w:asciiTheme="majorBidi" w:hAnsiTheme="majorBidi"/>
                <w:sz w:val="30"/>
                <w:szCs w:val="30"/>
                <w:cs/>
              </w:rPr>
            </w:pPr>
            <w:r w:rsidRPr="0085474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070DD" w:rsidRPr="00854745" w14:paraId="5E2979C5" w14:textId="77777777" w:rsidTr="00B31FD4">
        <w:trPr>
          <w:cantSplit/>
        </w:trPr>
        <w:tc>
          <w:tcPr>
            <w:tcW w:w="4590" w:type="dxa"/>
          </w:tcPr>
          <w:p w14:paraId="3A470185" w14:textId="77777777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/>
                <w:sz w:val="30"/>
                <w:szCs w:val="30"/>
                <w:cs/>
              </w:rPr>
              <w:t>ค่าระวางขนส่ง</w:t>
            </w:r>
          </w:p>
        </w:tc>
        <w:tc>
          <w:tcPr>
            <w:tcW w:w="990" w:type="dxa"/>
          </w:tcPr>
          <w:p w14:paraId="51122574" w14:textId="77777777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B19D5" w14:textId="77777777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3AC6A9" w14:textId="66D15323" w:rsidR="007070DD" w:rsidRPr="00854745" w:rsidRDefault="00D7140B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54745">
              <w:rPr>
                <w:rFonts w:asciiTheme="majorBidi" w:hAnsiTheme="majorBidi" w:cstheme="majorBidi"/>
                <w:sz w:val="30"/>
                <w:szCs w:val="30"/>
              </w:rPr>
              <w:t>80,855</w:t>
            </w:r>
          </w:p>
        </w:tc>
        <w:tc>
          <w:tcPr>
            <w:tcW w:w="360" w:type="dxa"/>
          </w:tcPr>
          <w:p w14:paraId="6EE429C4" w14:textId="77777777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234561" w14:textId="31E1D76E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54745">
              <w:rPr>
                <w:rFonts w:asciiTheme="majorBidi" w:hAnsiTheme="majorBidi"/>
                <w:sz w:val="30"/>
                <w:szCs w:val="30"/>
                <w:cs/>
              </w:rPr>
              <w:t>87</w:t>
            </w:r>
            <w:r w:rsidRPr="00854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745">
              <w:rPr>
                <w:rFonts w:asciiTheme="majorBidi" w:hAnsiTheme="majorBidi"/>
                <w:sz w:val="30"/>
                <w:szCs w:val="30"/>
                <w:cs/>
              </w:rPr>
              <w:t>700</w:t>
            </w:r>
          </w:p>
        </w:tc>
      </w:tr>
      <w:tr w:rsidR="007070DD" w:rsidRPr="00854745" w14:paraId="73AC38F6" w14:textId="4E01A16C" w:rsidTr="00B31FD4">
        <w:trPr>
          <w:cantSplit/>
        </w:trPr>
        <w:tc>
          <w:tcPr>
            <w:tcW w:w="4590" w:type="dxa"/>
          </w:tcPr>
          <w:p w14:paraId="7EFE0538" w14:textId="1495B939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ค่าจ้างแรงงานภายนอก</w:t>
            </w:r>
          </w:p>
        </w:tc>
        <w:tc>
          <w:tcPr>
            <w:tcW w:w="990" w:type="dxa"/>
          </w:tcPr>
          <w:p w14:paraId="67E8B9E4" w14:textId="77777777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878FEA" w14:textId="77777777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3A8F42D" w14:textId="02239622" w:rsidR="007070DD" w:rsidRPr="00854745" w:rsidRDefault="00A2032F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54745">
              <w:rPr>
                <w:rFonts w:asciiTheme="majorBidi" w:hAnsiTheme="majorBidi" w:cstheme="majorBidi"/>
                <w:sz w:val="30"/>
                <w:szCs w:val="30"/>
              </w:rPr>
              <w:t>45,144</w:t>
            </w:r>
          </w:p>
        </w:tc>
        <w:tc>
          <w:tcPr>
            <w:tcW w:w="360" w:type="dxa"/>
          </w:tcPr>
          <w:p w14:paraId="4C4E0934" w14:textId="77777777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9A8AA5" w14:textId="1E44BCBC" w:rsidR="007070DD" w:rsidRPr="00854745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54745">
              <w:rPr>
                <w:rFonts w:asciiTheme="majorBidi" w:hAnsiTheme="majorBidi"/>
                <w:sz w:val="30"/>
                <w:szCs w:val="30"/>
                <w:cs/>
              </w:rPr>
              <w:t>79</w:t>
            </w:r>
            <w:r w:rsidRPr="00854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745">
              <w:rPr>
                <w:rFonts w:asciiTheme="majorBidi" w:hAnsiTheme="majorBidi"/>
                <w:sz w:val="30"/>
                <w:szCs w:val="30"/>
                <w:cs/>
              </w:rPr>
              <w:t>611</w:t>
            </w:r>
          </w:p>
        </w:tc>
      </w:tr>
      <w:tr w:rsidR="000B5A8A" w:rsidRPr="00854745" w14:paraId="66D6AB47" w14:textId="77777777" w:rsidTr="00B31FD4">
        <w:trPr>
          <w:cantSplit/>
        </w:trPr>
        <w:tc>
          <w:tcPr>
            <w:tcW w:w="4590" w:type="dxa"/>
          </w:tcPr>
          <w:p w14:paraId="55C341A6" w14:textId="6F580729" w:rsidR="000B5A8A" w:rsidRPr="00854745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 w:hint="cs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990" w:type="dxa"/>
          </w:tcPr>
          <w:p w14:paraId="3EBA556C" w14:textId="77777777" w:rsidR="000B5A8A" w:rsidRPr="00854745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BDB17" w14:textId="77777777" w:rsidR="000B5A8A" w:rsidRPr="00854745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C0C670" w14:textId="19B5510B" w:rsidR="000B5A8A" w:rsidRPr="00A07486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07486">
              <w:rPr>
                <w:rFonts w:asciiTheme="majorBidi" w:hAnsiTheme="majorBidi" w:cstheme="majorBidi"/>
                <w:sz w:val="30"/>
                <w:szCs w:val="30"/>
              </w:rPr>
              <w:t>28,477</w:t>
            </w:r>
          </w:p>
        </w:tc>
        <w:tc>
          <w:tcPr>
            <w:tcW w:w="360" w:type="dxa"/>
          </w:tcPr>
          <w:p w14:paraId="6789A2A8" w14:textId="77777777" w:rsidR="000B5A8A" w:rsidRPr="00854745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31FD7F" w14:textId="51D547F4" w:rsidR="00951E25" w:rsidRPr="00854745" w:rsidRDefault="00951E25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951E25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951E25">
              <w:rPr>
                <w:rFonts w:ascii="Angsana New" w:hAnsi="Angsana New"/>
                <w:sz w:val="30"/>
                <w:szCs w:val="30"/>
              </w:rPr>
              <w:t>,</w:t>
            </w:r>
            <w:r w:rsidRPr="00951E25">
              <w:rPr>
                <w:rFonts w:ascii="Angsana New" w:hAnsi="Angsana New"/>
                <w:sz w:val="30"/>
                <w:szCs w:val="30"/>
                <w:cs/>
              </w:rPr>
              <w:t>818</w:t>
            </w:r>
          </w:p>
        </w:tc>
      </w:tr>
      <w:tr w:rsidR="000B5A8A" w:rsidRPr="00854745" w14:paraId="189EE68E" w14:textId="77777777" w:rsidTr="00B31FD4">
        <w:trPr>
          <w:cantSplit/>
        </w:trPr>
        <w:tc>
          <w:tcPr>
            <w:tcW w:w="4590" w:type="dxa"/>
          </w:tcPr>
          <w:p w14:paraId="632B471A" w14:textId="69C30CB9" w:rsidR="000B5A8A" w:rsidRPr="00854745" w:rsidRDefault="000B5A8A" w:rsidP="000B5A8A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 w:hint="cs"/>
                <w:sz w:val="30"/>
                <w:szCs w:val="30"/>
                <w:cs/>
              </w:rPr>
              <w:t>ค่าประกันภัย</w:t>
            </w:r>
          </w:p>
        </w:tc>
        <w:tc>
          <w:tcPr>
            <w:tcW w:w="990" w:type="dxa"/>
          </w:tcPr>
          <w:p w14:paraId="0E53ACC1" w14:textId="77777777" w:rsidR="000B5A8A" w:rsidRPr="00854745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728B4" w14:textId="77777777" w:rsidR="000B5A8A" w:rsidRPr="00854745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814AE6" w14:textId="0E136658" w:rsidR="000B5A8A" w:rsidRPr="00A07486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07486">
              <w:rPr>
                <w:rFonts w:asciiTheme="majorBidi" w:hAnsiTheme="majorBidi" w:cstheme="majorBidi"/>
                <w:sz w:val="30"/>
                <w:szCs w:val="30"/>
              </w:rPr>
              <w:t>24,458</w:t>
            </w:r>
          </w:p>
        </w:tc>
        <w:tc>
          <w:tcPr>
            <w:tcW w:w="360" w:type="dxa"/>
          </w:tcPr>
          <w:p w14:paraId="3523144D" w14:textId="77777777" w:rsidR="000B5A8A" w:rsidRPr="00854745" w:rsidRDefault="000B5A8A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CE910A" w14:textId="3693F6B3" w:rsidR="00951E25" w:rsidRPr="00854745" w:rsidRDefault="00951E25" w:rsidP="000B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951E25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951E25">
              <w:rPr>
                <w:rFonts w:ascii="Angsana New" w:hAnsi="Angsana New"/>
                <w:sz w:val="30"/>
                <w:szCs w:val="30"/>
              </w:rPr>
              <w:t>,</w:t>
            </w:r>
            <w:r w:rsidRPr="00951E25">
              <w:rPr>
                <w:rFonts w:ascii="Angsana New" w:hAnsi="Angsana New"/>
                <w:sz w:val="30"/>
                <w:szCs w:val="30"/>
                <w:cs/>
              </w:rPr>
              <w:t>890</w:t>
            </w:r>
          </w:p>
        </w:tc>
      </w:tr>
      <w:tr w:rsidR="00A07486" w:rsidRPr="00854745" w14:paraId="75E37135" w14:textId="77777777" w:rsidTr="00B31FD4">
        <w:trPr>
          <w:cantSplit/>
        </w:trPr>
        <w:tc>
          <w:tcPr>
            <w:tcW w:w="4590" w:type="dxa"/>
          </w:tcPr>
          <w:p w14:paraId="5A0286A8" w14:textId="783322CE" w:rsidR="00A07486" w:rsidRPr="00854745" w:rsidRDefault="00A07486" w:rsidP="00A07486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0B5A8A">
              <w:rPr>
                <w:rFonts w:ascii="Angsana New" w:hAnsi="Angsana New" w:hint="cs"/>
                <w:sz w:val="30"/>
                <w:szCs w:val="30"/>
                <w:cs/>
              </w:rPr>
              <w:t>ชดเชยความเสียหาย</w:t>
            </w:r>
          </w:p>
        </w:tc>
        <w:tc>
          <w:tcPr>
            <w:tcW w:w="990" w:type="dxa"/>
          </w:tcPr>
          <w:p w14:paraId="2DF4B6AC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09D95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7A2057" w14:textId="469ABEBF" w:rsidR="00A07486" w:rsidRPr="00A07486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07486">
              <w:rPr>
                <w:rFonts w:asciiTheme="majorBidi" w:hAnsiTheme="majorBidi" w:cstheme="majorBidi"/>
                <w:sz w:val="30"/>
                <w:szCs w:val="30"/>
              </w:rPr>
              <w:t>19,331</w:t>
            </w:r>
          </w:p>
        </w:tc>
        <w:tc>
          <w:tcPr>
            <w:tcW w:w="360" w:type="dxa"/>
          </w:tcPr>
          <w:p w14:paraId="403780D3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55E29D" w14:textId="681FCBEC" w:rsidR="00A07486" w:rsidRPr="00854745" w:rsidRDefault="00951E25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951E25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951E25">
              <w:rPr>
                <w:rFonts w:asciiTheme="majorBidi" w:hAnsiTheme="majorBidi"/>
                <w:sz w:val="30"/>
                <w:szCs w:val="30"/>
              </w:rPr>
              <w:t>,</w:t>
            </w:r>
            <w:r w:rsidRPr="00951E25">
              <w:rPr>
                <w:rFonts w:asciiTheme="majorBidi" w:hAnsiTheme="majorBidi"/>
                <w:sz w:val="30"/>
                <w:szCs w:val="30"/>
                <w:cs/>
              </w:rPr>
              <w:t>213</w:t>
            </w:r>
          </w:p>
        </w:tc>
      </w:tr>
      <w:tr w:rsidR="00A07486" w:rsidRPr="00854745" w14:paraId="3D2E73DD" w14:textId="77777777" w:rsidTr="00B31FD4">
        <w:trPr>
          <w:cantSplit/>
        </w:trPr>
        <w:tc>
          <w:tcPr>
            <w:tcW w:w="4590" w:type="dxa"/>
          </w:tcPr>
          <w:p w14:paraId="1E3D3ACB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990" w:type="dxa"/>
          </w:tcPr>
          <w:p w14:paraId="2E053B90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474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AD789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BB5C8B" w14:textId="1265B449" w:rsidR="00A07486" w:rsidRPr="00A07486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07486">
              <w:rPr>
                <w:rFonts w:asciiTheme="majorBidi" w:hAnsiTheme="majorBidi" w:cstheme="majorBidi"/>
                <w:sz w:val="30"/>
                <w:szCs w:val="30"/>
              </w:rPr>
              <w:t>19,043</w:t>
            </w:r>
          </w:p>
        </w:tc>
        <w:tc>
          <w:tcPr>
            <w:tcW w:w="360" w:type="dxa"/>
          </w:tcPr>
          <w:p w14:paraId="4FD9F5B2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B38627" w14:textId="2A892EC3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54745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8547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745">
              <w:rPr>
                <w:rFonts w:asciiTheme="majorBidi" w:hAnsiTheme="majorBidi"/>
                <w:sz w:val="30"/>
                <w:szCs w:val="30"/>
                <w:cs/>
              </w:rPr>
              <w:t>260</w:t>
            </w:r>
          </w:p>
        </w:tc>
      </w:tr>
      <w:tr w:rsidR="00A07486" w:rsidRPr="00854745" w14:paraId="4F9F83E4" w14:textId="1E2AD9C3" w:rsidTr="00B31FD4">
        <w:trPr>
          <w:cantSplit/>
        </w:trPr>
        <w:tc>
          <w:tcPr>
            <w:tcW w:w="4590" w:type="dxa"/>
          </w:tcPr>
          <w:p w14:paraId="183B43C8" w14:textId="0BB855D9" w:rsidR="00A07486" w:rsidRPr="00854745" w:rsidRDefault="00A07486" w:rsidP="00A07486">
            <w:pPr>
              <w:tabs>
                <w:tab w:val="clear" w:pos="227"/>
                <w:tab w:val="left" w:pos="1518"/>
              </w:tabs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990" w:type="dxa"/>
            <w:vAlign w:val="bottom"/>
          </w:tcPr>
          <w:p w14:paraId="778C9AB2" w14:textId="7B76B642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4745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1950D1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3E1B06" w14:textId="4B85531B" w:rsidR="00A07486" w:rsidRPr="00A07486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07486">
              <w:rPr>
                <w:rFonts w:asciiTheme="majorBidi" w:hAnsiTheme="majorBidi" w:cstheme="majorBidi"/>
                <w:sz w:val="30"/>
                <w:szCs w:val="30"/>
              </w:rPr>
              <w:t>15,488</w:t>
            </w:r>
          </w:p>
        </w:tc>
        <w:tc>
          <w:tcPr>
            <w:tcW w:w="360" w:type="dxa"/>
          </w:tcPr>
          <w:p w14:paraId="2668D8F7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F0C369" w14:textId="54B7ED60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54745">
              <w:rPr>
                <w:rFonts w:asciiTheme="majorBidi" w:hAnsiTheme="majorBidi" w:cstheme="majorBidi"/>
                <w:sz w:val="30"/>
                <w:szCs w:val="30"/>
              </w:rPr>
              <w:t>2,964</w:t>
            </w:r>
          </w:p>
        </w:tc>
      </w:tr>
      <w:tr w:rsidR="00A07486" w:rsidRPr="00854745" w14:paraId="1F8CCB05" w14:textId="72ED2BD9" w:rsidTr="00B31FD4">
        <w:trPr>
          <w:cantSplit/>
        </w:trPr>
        <w:tc>
          <w:tcPr>
            <w:tcW w:w="4590" w:type="dxa"/>
          </w:tcPr>
          <w:p w14:paraId="2D1B1282" w14:textId="23CE51B1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74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82DF073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52209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479786" w14:textId="67883F30" w:rsidR="00A07486" w:rsidRPr="00A07486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07486">
              <w:rPr>
                <w:rFonts w:asciiTheme="majorBidi" w:hAnsiTheme="majorBidi" w:cstheme="majorBidi"/>
                <w:sz w:val="30"/>
                <w:szCs w:val="30"/>
              </w:rPr>
              <w:t>153,03</w:t>
            </w:r>
            <w:r w:rsidR="0078542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306FAC1D" w14:textId="77777777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B81BA5" w14:textId="212BD596" w:rsidR="00A07486" w:rsidRPr="00854745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54745">
              <w:rPr>
                <w:rFonts w:asciiTheme="majorBidi" w:hAnsiTheme="majorBidi" w:cstheme="majorBidi"/>
                <w:sz w:val="30"/>
                <w:szCs w:val="30"/>
              </w:rPr>
              <w:t>173,971</w:t>
            </w:r>
          </w:p>
        </w:tc>
      </w:tr>
      <w:tr w:rsidR="007070DD" w:rsidRPr="00DD6D21" w14:paraId="351F66F8" w14:textId="25094D81" w:rsidTr="00B31FD4">
        <w:trPr>
          <w:cantSplit/>
        </w:trPr>
        <w:tc>
          <w:tcPr>
            <w:tcW w:w="4590" w:type="dxa"/>
          </w:tcPr>
          <w:p w14:paraId="64383F30" w14:textId="5B7E5338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left="165" w:right="-10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</w:t>
            </w:r>
            <w:r w:rsidRPr="008D0FF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8D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990" w:type="dxa"/>
          </w:tcPr>
          <w:p w14:paraId="6D83A8D8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17AAD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904F4D9" w14:textId="77777777" w:rsidR="00682869" w:rsidRPr="00682869" w:rsidRDefault="00682869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5DC07AE" w14:textId="03C71F35" w:rsidR="007070DD" w:rsidRPr="00682869" w:rsidRDefault="001D6C74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2869">
              <w:rPr>
                <w:rFonts w:asciiTheme="majorBidi" w:hAnsiTheme="majorBidi"/>
                <w:b/>
                <w:bCs/>
                <w:sz w:val="30"/>
                <w:szCs w:val="30"/>
              </w:rPr>
              <w:t>8,886,328</w:t>
            </w:r>
          </w:p>
        </w:tc>
        <w:tc>
          <w:tcPr>
            <w:tcW w:w="360" w:type="dxa"/>
          </w:tcPr>
          <w:p w14:paraId="49CCBD6E" w14:textId="77777777" w:rsidR="007070DD" w:rsidRPr="00682869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28C0F2F" w14:textId="77777777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0EF090E" w14:textId="522F2B68" w:rsidR="007070DD" w:rsidRPr="008D0FFB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F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349</w:t>
            </w: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863</w:t>
            </w:r>
          </w:p>
        </w:tc>
      </w:tr>
    </w:tbl>
    <w:p w14:paraId="55CC612F" w14:textId="6BB1BF95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D0FB131" w14:textId="77777777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E880337" w14:textId="7335272E" w:rsidR="00AB6CEB" w:rsidRPr="00DA5CC2" w:rsidRDefault="00BE1CCE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54680">
        <w:rPr>
          <w:rFonts w:ascii="Angsana New" w:hAnsi="Angsana New"/>
          <w:b/>
          <w:bCs/>
          <w:sz w:val="30"/>
          <w:szCs w:val="30"/>
        </w:rPr>
        <w:t>8</w:t>
      </w:r>
      <w:r w:rsidR="00AB6CEB" w:rsidRPr="00DA5CC2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42F05E96" w14:textId="77777777" w:rsidR="00AB6CEB" w:rsidRPr="001140E5" w:rsidRDefault="00AB6CEB" w:rsidP="0011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A697DA1" w14:textId="46CBA1D8" w:rsidR="00AB6CEB" w:rsidRPr="00DA5CC2" w:rsidRDefault="00AB6CEB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5CC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14:paraId="0D0CB78F" w14:textId="77777777" w:rsidR="003D5E71" w:rsidRPr="001140E5" w:rsidRDefault="003D5E71" w:rsidP="0011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450"/>
        <w:gridCol w:w="1800"/>
        <w:gridCol w:w="360"/>
        <w:gridCol w:w="1530"/>
      </w:tblGrid>
      <w:tr w:rsidR="00F131F8" w:rsidRPr="00DA5CC2" w14:paraId="2F268D4C" w14:textId="77777777" w:rsidTr="00F131F8">
        <w:trPr>
          <w:tblHeader/>
        </w:trPr>
        <w:tc>
          <w:tcPr>
            <w:tcW w:w="5220" w:type="dxa"/>
          </w:tcPr>
          <w:p w14:paraId="34C8562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22B693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66F1933" w14:textId="45BCE44E" w:rsidR="00F131F8" w:rsidRPr="00F131F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31F8" w:rsidRPr="00DA5CC2" w14:paraId="417C9446" w14:textId="77777777" w:rsidTr="00F131F8">
        <w:trPr>
          <w:tblHeader/>
        </w:trPr>
        <w:tc>
          <w:tcPr>
            <w:tcW w:w="5220" w:type="dxa"/>
          </w:tcPr>
          <w:p w14:paraId="3F63D267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C60BF5D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9DBD4B9" w14:textId="141DDA18" w:rsidR="00F131F8" w:rsidRPr="00F131F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F131F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1F8" w:rsidRPr="00DA5CC2" w14:paraId="311ABF8A" w14:textId="77777777" w:rsidTr="00F131F8">
        <w:trPr>
          <w:tblHeader/>
        </w:trPr>
        <w:tc>
          <w:tcPr>
            <w:tcW w:w="5220" w:type="dxa"/>
          </w:tcPr>
          <w:p w14:paraId="7E014EB3" w14:textId="632DD59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D7254B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28C90C" w14:textId="29AB257B" w:rsidR="00F131F8" w:rsidRPr="00DA5CC2" w:rsidRDefault="002E4D4E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70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05B59FD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C0A8DC" w14:textId="466C2086" w:rsidR="00F131F8" w:rsidRPr="00DA5CC2" w:rsidRDefault="002E4D4E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70D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131F8" w:rsidRPr="00DA5CC2" w14:paraId="0D4ED340" w14:textId="77777777" w:rsidTr="00F131F8">
        <w:trPr>
          <w:tblHeader/>
        </w:trPr>
        <w:tc>
          <w:tcPr>
            <w:tcW w:w="5220" w:type="dxa"/>
          </w:tcPr>
          <w:p w14:paraId="58FB47DC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294A37B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2E4C463" w14:textId="622D274C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1F8" w:rsidRPr="00DA5CC2" w14:paraId="44282971" w14:textId="3265AD99" w:rsidTr="00F131F8">
        <w:tc>
          <w:tcPr>
            <w:tcW w:w="5220" w:type="dxa"/>
          </w:tcPr>
          <w:p w14:paraId="73C55E80" w14:textId="60E07169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A5C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0" w:type="dxa"/>
          </w:tcPr>
          <w:p w14:paraId="10CB8C9F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CC9CD4" w14:textId="370F30E4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35A69C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C18DB1" w14:textId="0F4A29E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49C" w:rsidRPr="00DA5CC2" w14:paraId="11E4187C" w14:textId="7965813C" w:rsidTr="00F131F8">
        <w:tc>
          <w:tcPr>
            <w:tcW w:w="5220" w:type="dxa"/>
          </w:tcPr>
          <w:p w14:paraId="53CAAA5E" w14:textId="7F5DF08B" w:rsidR="0039749C" w:rsidRPr="00DA5CC2" w:rsidRDefault="00C43B37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450" w:type="dxa"/>
          </w:tcPr>
          <w:p w14:paraId="4E49E48E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AF9BFF" w14:textId="2B24EB74" w:rsidR="0039749C" w:rsidRPr="00F441AF" w:rsidRDefault="00126FF4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C43B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36150EFE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1BD502" w14:textId="6370C4D5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9C" w:rsidRPr="00DA5CC2" w14:paraId="37E7BF61" w14:textId="2F686ED0" w:rsidTr="00F131F8">
        <w:tc>
          <w:tcPr>
            <w:tcW w:w="5220" w:type="dxa"/>
          </w:tcPr>
          <w:p w14:paraId="7963573A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D3B8D62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ABBFBE" w14:textId="664099D0" w:rsidR="0039749C" w:rsidRPr="007766DD" w:rsidRDefault="00244C3C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C43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0E3CFFC9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6FFA6D" w14:textId="5C66D5EF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9749C" w:rsidRPr="00DA5CC2" w14:paraId="55F8BE41" w14:textId="77777777" w:rsidTr="00F131F8">
        <w:trPr>
          <w:trHeight w:val="109"/>
        </w:trPr>
        <w:tc>
          <w:tcPr>
            <w:tcW w:w="5220" w:type="dxa"/>
          </w:tcPr>
          <w:p w14:paraId="6DA212E5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1637A7B3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0294A60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7B174898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48FC02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39749C" w:rsidRPr="00DA5CC2" w14:paraId="6CEF4098" w14:textId="66E711C5" w:rsidTr="00F131F8">
        <w:tc>
          <w:tcPr>
            <w:tcW w:w="5220" w:type="dxa"/>
          </w:tcPr>
          <w:p w14:paraId="768BFC53" w14:textId="179751CE" w:rsidR="0039749C" w:rsidRPr="00DA5CC2" w:rsidRDefault="00C43B37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right="-10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39749C"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1BBDFAE6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55C24D" w14:textId="6DB389E5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0D05CD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A19B2B" w14:textId="552D6F20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0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0DD" w:rsidRPr="00DA5CC2" w14:paraId="16840D93" w14:textId="57CA89FA" w:rsidTr="00F131F8">
        <w:tc>
          <w:tcPr>
            <w:tcW w:w="5220" w:type="dxa"/>
          </w:tcPr>
          <w:p w14:paraId="318DEBA0" w14:textId="3581E2CB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right="-10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50" w:type="dxa"/>
          </w:tcPr>
          <w:p w14:paraId="0C05E54E" w14:textId="77777777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88E4321" w14:textId="03A5E2BF" w:rsidR="007070DD" w:rsidRPr="000F2157" w:rsidRDefault="00244C3C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 w:rsidR="00C43B37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360" w:type="dxa"/>
          </w:tcPr>
          <w:p w14:paraId="37321DD9" w14:textId="77777777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1C0EFE" w14:textId="4D470E69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B178F">
              <w:rPr>
                <w:rFonts w:asciiTheme="majorBidi" w:hAnsiTheme="majorBidi" w:cstheme="majorBidi"/>
                <w:sz w:val="30"/>
                <w:szCs w:val="30"/>
              </w:rPr>
              <w:t>37,918</w:t>
            </w:r>
          </w:p>
        </w:tc>
      </w:tr>
      <w:tr w:rsidR="007070DD" w:rsidRPr="00DA5CC2" w14:paraId="56C736CE" w14:textId="1F77F194" w:rsidTr="00F131F8">
        <w:tc>
          <w:tcPr>
            <w:tcW w:w="5220" w:type="dxa"/>
          </w:tcPr>
          <w:p w14:paraId="3E3ED198" w14:textId="77777777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5F671EA" w14:textId="77777777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7CF4C6" w14:textId="726E2466" w:rsidR="007070DD" w:rsidRPr="000F2157" w:rsidRDefault="00244C3C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</w:t>
            </w:r>
            <w:r w:rsidR="00C43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360" w:type="dxa"/>
          </w:tcPr>
          <w:p w14:paraId="2C18C888" w14:textId="77777777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7B834C" w14:textId="47E0E810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37,918</w:t>
            </w:r>
          </w:p>
        </w:tc>
      </w:tr>
      <w:tr w:rsidR="007070DD" w:rsidRPr="00DA5CC2" w14:paraId="286CA812" w14:textId="3868CDDB" w:rsidTr="00F131F8">
        <w:trPr>
          <w:trHeight w:val="253"/>
        </w:trPr>
        <w:tc>
          <w:tcPr>
            <w:tcW w:w="5220" w:type="dxa"/>
          </w:tcPr>
          <w:p w14:paraId="63097261" w14:textId="77777777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381279BC" w14:textId="77777777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34A9588" w14:textId="2AC0BEDA" w:rsidR="007070DD" w:rsidRPr="000F2157" w:rsidRDefault="00244C3C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56,361</w:t>
            </w:r>
          </w:p>
        </w:tc>
        <w:tc>
          <w:tcPr>
            <w:tcW w:w="360" w:type="dxa"/>
          </w:tcPr>
          <w:p w14:paraId="0838975D" w14:textId="77777777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AE1CD5" w14:textId="4546EA95" w:rsidR="007070DD" w:rsidRPr="00DA5CC2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37,918</w:t>
            </w:r>
          </w:p>
        </w:tc>
      </w:tr>
    </w:tbl>
    <w:p w14:paraId="4EADEBCD" w14:textId="759F715E" w:rsidR="003A4268" w:rsidRDefault="003A4268" w:rsidP="0011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787654" w14:textId="0C20E43B" w:rsidR="00F74941" w:rsidRPr="00DA5CC2" w:rsidRDefault="00F74941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A5CC2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64E05A43" w14:textId="77777777" w:rsidR="003D5E71" w:rsidRPr="006F0162" w:rsidRDefault="003D5E71" w:rsidP="006F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E192B" w:rsidRPr="00C52C41" w14:paraId="6730A245" w14:textId="77777777" w:rsidTr="00C43B37">
        <w:tc>
          <w:tcPr>
            <w:tcW w:w="2970" w:type="dxa"/>
          </w:tcPr>
          <w:p w14:paraId="5746FD7F" w14:textId="303D13DA" w:rsidR="006E192B" w:rsidRPr="002E4D4E" w:rsidRDefault="006E19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6750" w:type="dxa"/>
            <w:gridSpan w:val="11"/>
          </w:tcPr>
          <w:p w14:paraId="5977E247" w14:textId="35B3C419" w:rsidR="006E192B" w:rsidRPr="002E4D4E" w:rsidRDefault="00013F34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</w:rPr>
              <w:t>/</w:t>
            </w:r>
            <w:r w:rsidR="006E192B" w:rsidRPr="002E4D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0FF0" w:rsidRPr="00C52C41" w14:paraId="7E704CFD" w14:textId="77777777" w:rsidTr="00C43B37">
        <w:tc>
          <w:tcPr>
            <w:tcW w:w="2970" w:type="dxa"/>
          </w:tcPr>
          <w:p w14:paraId="7D963BED" w14:textId="77777777" w:rsidR="008B0FF0" w:rsidRPr="002E4D4E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07860104" w14:textId="60C2C5F8" w:rsidR="008B0FF0" w:rsidRPr="002E4D4E" w:rsidRDefault="002E4D4E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070D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AE1AB21" w14:textId="77777777" w:rsidR="008B0FF0" w:rsidRPr="002E4D4E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7E6EDF0F" w14:textId="2CCE9116" w:rsidR="008B0FF0" w:rsidRPr="002E4D4E" w:rsidRDefault="002E4D4E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070D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B06E1" w:rsidRPr="00C52C41" w14:paraId="13992BB7" w14:textId="77777777" w:rsidTr="003D7126">
        <w:tblPrEx>
          <w:tblBorders>
            <w:bottom w:val="single" w:sz="4" w:space="0" w:color="auto"/>
          </w:tblBorders>
        </w:tblPrEx>
        <w:tc>
          <w:tcPr>
            <w:tcW w:w="2970" w:type="dxa"/>
          </w:tcPr>
          <w:p w14:paraId="75789781" w14:textId="77777777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E591FCF" w14:textId="4671CD48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260A10" w14:textId="77777777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A5CD4B0" w14:textId="6F224A4D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66584BB6" w14:textId="77777777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5D74E9" w14:textId="6DEB5C8A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5AE8C8" w14:textId="77777777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AA12E33" w14:textId="29C49F42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7649F2" w14:textId="77777777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8FFA694" w14:textId="77777777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52A63130" w14:textId="77777777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CB9EBD5" w14:textId="794A12EA" w:rsidR="00BB06E1" w:rsidRPr="002E4D4E" w:rsidRDefault="00BB06E1" w:rsidP="003D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06E1" w:rsidRPr="00C52C41" w14:paraId="26BC9397" w14:textId="74C384E1" w:rsidTr="00C43B37">
        <w:tblPrEx>
          <w:tblBorders>
            <w:bottom w:val="single" w:sz="4" w:space="0" w:color="auto"/>
          </w:tblBorders>
        </w:tblPrEx>
        <w:tc>
          <w:tcPr>
            <w:tcW w:w="2970" w:type="dxa"/>
          </w:tcPr>
          <w:p w14:paraId="0C88642E" w14:textId="77777777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CD6EDE3" w14:textId="77777777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C70F7FA" w14:textId="77777777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4E61BD8" w14:textId="019FE39B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</w:t>
            </w:r>
          </w:p>
        </w:tc>
        <w:tc>
          <w:tcPr>
            <w:tcW w:w="270" w:type="dxa"/>
            <w:tcBorders>
              <w:bottom w:val="nil"/>
            </w:tcBorders>
          </w:tcPr>
          <w:p w14:paraId="4AC70835" w14:textId="557353B2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92B1D2" w14:textId="77777777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54DC8694" w14:textId="77777777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CD9491" w14:textId="58266AD0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8C936A5" w14:textId="77777777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424C15" w14:textId="11D23584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</w:t>
            </w:r>
          </w:p>
        </w:tc>
        <w:tc>
          <w:tcPr>
            <w:tcW w:w="270" w:type="dxa"/>
            <w:tcBorders>
              <w:bottom w:val="nil"/>
            </w:tcBorders>
          </w:tcPr>
          <w:p w14:paraId="2C6D89F0" w14:textId="77777777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517A88" w14:textId="4E7FDEA5" w:rsidR="00BB06E1" w:rsidRPr="002E4D4E" w:rsidRDefault="00BB06E1" w:rsidP="00B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</w:p>
        </w:tc>
      </w:tr>
      <w:tr w:rsidR="003F5AC0" w:rsidRPr="00C52C41" w14:paraId="30BA92FB" w14:textId="2DD66BAE" w:rsidTr="00C43B37">
        <w:tblPrEx>
          <w:tblBorders>
            <w:bottom w:val="single" w:sz="4" w:space="0" w:color="auto"/>
          </w:tblBorders>
        </w:tblPrEx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2B76DA94" w14:textId="77777777" w:rsidR="003F5AC0" w:rsidRPr="002E4D4E" w:rsidRDefault="003F5AC0" w:rsidP="00A02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A857351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CA59EA7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8C4374C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2A8A3527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325EB25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12C45AF3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5EDB580" w14:textId="2B23AD84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5B58B2D2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4D11723" w14:textId="3713DDA6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14719101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D48D6E" w14:textId="102AF37D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</w:tr>
      <w:tr w:rsidR="006E192B" w:rsidRPr="00C52C41" w14:paraId="54224E1A" w14:textId="77777777" w:rsidTr="00C43B37">
        <w:tblPrEx>
          <w:tblBorders>
            <w:bottom w:val="single" w:sz="4" w:space="0" w:color="auto"/>
          </w:tblBorders>
        </w:tblPrEx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49E1AA7A" w14:textId="77777777" w:rsidR="006E192B" w:rsidRPr="002E4D4E" w:rsidRDefault="006E192B" w:rsidP="00A02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3051FB4C" w14:textId="45490278" w:rsidR="006E192B" w:rsidRPr="002E4D4E" w:rsidRDefault="006E19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070DD" w:rsidRPr="00C52C41" w14:paraId="3B422D49" w14:textId="7CA9D56B" w:rsidTr="00C43B37">
        <w:tblPrEx>
          <w:tblBorders>
            <w:bottom w:val="single" w:sz="4" w:space="0" w:color="auto"/>
          </w:tblBorders>
        </w:tblPrEx>
        <w:tc>
          <w:tcPr>
            <w:tcW w:w="2970" w:type="dxa"/>
            <w:shd w:val="clear" w:color="auto" w:fill="auto"/>
          </w:tcPr>
          <w:p w14:paraId="63A4E674" w14:textId="6AB7AD2E" w:rsidR="007070DD" w:rsidRPr="002E4D4E" w:rsidRDefault="00C43B37" w:rsidP="00C43B37">
            <w:pPr>
              <w:tabs>
                <w:tab w:val="clear" w:pos="227"/>
              </w:tabs>
              <w:spacing w:line="240" w:lineRule="auto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070DD" w:rsidRPr="002E4D4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7070DD" w:rsidRPr="002E4D4E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3712F57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152135E" w14:textId="77777777" w:rsidR="004853D1" w:rsidRDefault="004853D1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E6F690E" w14:textId="4963B0B4" w:rsidR="004853D1" w:rsidRPr="004853D1" w:rsidRDefault="004853D1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E0677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35B2B28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33A8A7B" w14:textId="77777777" w:rsidR="004853D1" w:rsidRDefault="004853D1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1EAEEE7" w14:textId="27A9E35F" w:rsidR="004853D1" w:rsidRPr="004853D1" w:rsidRDefault="004853D1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(1,50</w:t>
            </w:r>
            <w:r w:rsidR="00C43B3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BEE6E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9B4FCDF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606FD3D" w14:textId="77777777" w:rsidR="00AC7B70" w:rsidRDefault="00AC7B70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C56DBFC" w14:textId="7D1BFAD5" w:rsidR="00AC7B70" w:rsidRPr="00AC7B70" w:rsidRDefault="00AC7B70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6,01</w:t>
            </w:r>
            <w:r w:rsidR="00C43B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90C7B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0F8825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20E6CEEE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A6D5B9D" w14:textId="519D51FB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(2,896)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065AE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4B69217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B0F39DF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D29C7A3" w14:textId="522BFEB8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C82C6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107C03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D7245AD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4918F24" w14:textId="43E7CC5F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(2,317)</w:t>
            </w:r>
          </w:p>
        </w:tc>
      </w:tr>
      <w:tr w:rsidR="007070DD" w:rsidRPr="00C52C41" w14:paraId="779946E9" w14:textId="6F2D2E2B" w:rsidTr="00C43B37">
        <w:tblPrEx>
          <w:tblBorders>
            <w:bottom w:val="single" w:sz="4" w:space="0" w:color="auto"/>
          </w:tblBorders>
        </w:tblPrEx>
        <w:tc>
          <w:tcPr>
            <w:tcW w:w="2970" w:type="dxa"/>
            <w:shd w:val="clear" w:color="auto" w:fill="auto"/>
          </w:tcPr>
          <w:p w14:paraId="74D02215" w14:textId="60DD5F3A" w:rsidR="007070DD" w:rsidRPr="002E4D4E" w:rsidRDefault="00C43B37" w:rsidP="007070DD">
            <w:pPr>
              <w:tabs>
                <w:tab w:val="clear" w:pos="227"/>
                <w:tab w:val="clear" w:pos="454"/>
              </w:tabs>
              <w:spacing w:line="240" w:lineRule="auto"/>
              <w:ind w:left="16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="007070DD" w:rsidRPr="002E4D4E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83CCA36" w14:textId="77777777" w:rsidR="007070DD" w:rsidRDefault="007070DD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66EBF667" w14:textId="2FA1C950" w:rsidR="0009491C" w:rsidRPr="0009491C" w:rsidRDefault="0009491C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(11,891)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8CBAD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BBD10D6" w14:textId="77777777" w:rsidR="007070DD" w:rsidRDefault="007070DD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A8A61CC" w14:textId="64295C6C" w:rsidR="0009491C" w:rsidRPr="0009491C" w:rsidRDefault="0009491C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9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6A08E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17423FE" w14:textId="77777777" w:rsidR="0009491C" w:rsidRDefault="0009491C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69DA526E" w14:textId="700EBEE7" w:rsidR="00A07486" w:rsidRPr="0009491C" w:rsidRDefault="00A07486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(9,513)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EE2787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F66278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3511C83" w14:textId="782C6098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37,148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F8EDA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588DED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4D8230D" w14:textId="4949CA30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(7,430)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58C1C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E16093" w14:textId="77777777" w:rsidR="007070DD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6F9CAE3D" w14:textId="5E42A36B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29,718</w:t>
            </w:r>
          </w:p>
        </w:tc>
      </w:tr>
      <w:tr w:rsidR="007070DD" w:rsidRPr="00C52C41" w14:paraId="7F14EB4D" w14:textId="68D55079" w:rsidTr="00C43B37">
        <w:tblPrEx>
          <w:tblBorders>
            <w:bottom w:val="single" w:sz="4" w:space="0" w:color="auto"/>
          </w:tblBorders>
        </w:tblPrEx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4E4249A3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E4ED1" w14:textId="19060643" w:rsidR="007070DD" w:rsidRPr="002E4D4E" w:rsidRDefault="00BD753E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(4,368)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8283EF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6A20" w14:textId="6372526E" w:rsidR="007070DD" w:rsidRPr="00A07486" w:rsidRDefault="00BD753E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7486">
              <w:rPr>
                <w:rFonts w:ascii="Angsana New" w:hAnsi="Angsana New"/>
                <w:b/>
                <w:bCs/>
                <w:sz w:val="26"/>
                <w:szCs w:val="26"/>
              </w:rPr>
              <w:t>87</w:t>
            </w:r>
            <w:r w:rsidR="00C43B3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022AB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DA2E" w14:textId="0F07E1A2" w:rsidR="00BD753E" w:rsidRPr="002E4D4E" w:rsidRDefault="00272727" w:rsidP="00A0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D753E">
              <w:rPr>
                <w:rFonts w:ascii="Angsana New" w:hAnsi="Angsana New"/>
                <w:b/>
                <w:bCs/>
                <w:sz w:val="26"/>
                <w:szCs w:val="26"/>
              </w:rPr>
              <w:t>3,49</w:t>
            </w:r>
            <w:r w:rsidR="00C43B3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BD753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241E7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7D1B88" w14:textId="035817AE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2617">
              <w:rPr>
                <w:rFonts w:ascii="Angsana New" w:hAnsi="Angsana New"/>
                <w:b/>
                <w:bCs/>
                <w:sz w:val="26"/>
                <w:szCs w:val="26"/>
              </w:rPr>
              <w:t>34,252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607A0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AF4915" w14:textId="26410C66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2617">
              <w:rPr>
                <w:rFonts w:ascii="Angsana New" w:hAnsi="Angsana New"/>
                <w:b/>
                <w:bCs/>
                <w:sz w:val="26"/>
                <w:szCs w:val="26"/>
              </w:rPr>
              <w:t>(6,851)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3A12A" w14:textId="77777777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9AAFE2" w14:textId="12B26C13" w:rsidR="007070DD" w:rsidRPr="002E4D4E" w:rsidRDefault="007070DD" w:rsidP="0070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2617">
              <w:rPr>
                <w:rFonts w:ascii="Angsana New" w:hAnsi="Angsana New"/>
                <w:b/>
                <w:bCs/>
                <w:sz w:val="26"/>
                <w:szCs w:val="26"/>
              </w:rPr>
              <w:t>27,401</w:t>
            </w:r>
          </w:p>
        </w:tc>
      </w:tr>
    </w:tbl>
    <w:p w14:paraId="7B7BCD6A" w14:textId="2599F187" w:rsidR="003273C4" w:rsidRDefault="003273C4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D3820A" w14:textId="77777777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ED6214D" w14:textId="4633F1DF" w:rsidR="00F74941" w:rsidRDefault="00F74941" w:rsidP="008C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14:paraId="57C85DE3" w14:textId="77777777" w:rsidR="00FD6141" w:rsidRPr="00A35F23" w:rsidRDefault="00FD6141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242"/>
        <w:gridCol w:w="236"/>
        <w:gridCol w:w="1076"/>
        <w:gridCol w:w="236"/>
        <w:gridCol w:w="1339"/>
      </w:tblGrid>
      <w:tr w:rsidR="001D1FFF" w:rsidRPr="00C52C41" w14:paraId="46E1A5AA" w14:textId="77777777" w:rsidTr="0050462A">
        <w:tc>
          <w:tcPr>
            <w:tcW w:w="3870" w:type="dxa"/>
          </w:tcPr>
          <w:p w14:paraId="50AA7573" w14:textId="77777777" w:rsidR="001D1FFF" w:rsidRPr="001B1DA1" w:rsidRDefault="001D1FF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4651B034" w14:textId="53E2EDA0" w:rsidR="001D1FFF" w:rsidRPr="008C4222" w:rsidRDefault="001D1FF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14:paraId="56E8251F" w14:textId="77777777" w:rsidTr="000836F3">
        <w:tc>
          <w:tcPr>
            <w:tcW w:w="3870" w:type="dxa"/>
          </w:tcPr>
          <w:p w14:paraId="695E391E" w14:textId="6C0736E2" w:rsidR="00FF075F" w:rsidRPr="00F52417" w:rsidRDefault="00FF075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14:paraId="5EC22437" w14:textId="6949B563" w:rsidR="00FF075F" w:rsidRPr="00C52C41" w:rsidRDefault="002E4D4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1C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8F4368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BDCF678" w14:textId="330765BD" w:rsidR="00FF075F" w:rsidRPr="00C52C41" w:rsidRDefault="002E4D4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1C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F075F" w:rsidRPr="00C52C41" w14:paraId="179D9ED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22E4F3B3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5E0E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13721E0B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F745D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F2BA2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79E09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0A9A25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6C61197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5B04D4BD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4E3F89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4D28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1CD9A2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79F8F7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F5015D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628D6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35D7A061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14:paraId="2C307BA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CB3" w:rsidRPr="00C52C41" w14:paraId="069A75CE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3624866" w14:textId="0D6F63DF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4C8066EB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147E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2941EC9" w14:textId="09C3D19E" w:rsidR="00821CB3" w:rsidRPr="00F94672" w:rsidRDefault="00783FFB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413,348</w:t>
            </w:r>
          </w:p>
        </w:tc>
        <w:tc>
          <w:tcPr>
            <w:tcW w:w="236" w:type="dxa"/>
          </w:tcPr>
          <w:p w14:paraId="576DC5FB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511A88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9FE9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9CA7295" w14:textId="200562FD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309,919</w:t>
            </w:r>
          </w:p>
        </w:tc>
      </w:tr>
      <w:tr w:rsidR="00821CB3" w:rsidRPr="00C52C41" w14:paraId="4F74930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EA611BC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74035873" w14:textId="6F732E41" w:rsidR="00821CB3" w:rsidRPr="00F94672" w:rsidRDefault="00783FFB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65170F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43267DA" w14:textId="5F8AF658" w:rsidR="00821CB3" w:rsidRPr="00F94672" w:rsidRDefault="00656A6C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82,670</w:t>
            </w:r>
          </w:p>
        </w:tc>
        <w:tc>
          <w:tcPr>
            <w:tcW w:w="236" w:type="dxa"/>
            <w:tcBorders>
              <w:bottom w:val="nil"/>
            </w:tcBorders>
          </w:tcPr>
          <w:p w14:paraId="3CC6E206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4D9D320" w14:textId="64D90F75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3854F63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14:paraId="4C435DDC" w14:textId="3D158EFB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61,984</w:t>
            </w:r>
          </w:p>
        </w:tc>
      </w:tr>
      <w:tr w:rsidR="00821CB3" w:rsidRPr="00C52C41" w14:paraId="6C2648CB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639E9D5" w14:textId="3F4CDBD0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ส่วนแบ่งกำไรจากบริษัทร่วม</w:t>
            </w:r>
          </w:p>
        </w:tc>
        <w:tc>
          <w:tcPr>
            <w:tcW w:w="1170" w:type="dxa"/>
          </w:tcPr>
          <w:p w14:paraId="36CC6C3E" w14:textId="0299A03F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15486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F475E4" w14:textId="0AB806AC" w:rsidR="00821CB3" w:rsidRPr="00F94672" w:rsidRDefault="00656A6C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23E34">
              <w:rPr>
                <w:rFonts w:ascii="Angsana New" w:hAnsi="Angsana New"/>
                <w:sz w:val="30"/>
                <w:szCs w:val="30"/>
              </w:rPr>
              <w:t>27,42</w:t>
            </w:r>
            <w:r w:rsidR="008A564B">
              <w:rPr>
                <w:rFonts w:ascii="Angsana New" w:hAnsi="Angsana New"/>
                <w:sz w:val="30"/>
                <w:szCs w:val="30"/>
              </w:rPr>
              <w:t>8</w:t>
            </w:r>
            <w:r w:rsidR="00D23E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5B842C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EA4560" w14:textId="6E6422FC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747953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5F2BF5" w14:textId="49DB475B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(24,387)</w:t>
            </w:r>
          </w:p>
        </w:tc>
      </w:tr>
      <w:tr w:rsidR="00821CB3" w:rsidRPr="00C52C41" w14:paraId="216C9875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3C37814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CE25322" w14:textId="5AA530A8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C1E37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D3FD5CE" w14:textId="24F89387" w:rsidR="00821CB3" w:rsidRPr="00F94672" w:rsidRDefault="00D23E34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(656)</w:t>
            </w:r>
          </w:p>
        </w:tc>
        <w:tc>
          <w:tcPr>
            <w:tcW w:w="236" w:type="dxa"/>
            <w:shd w:val="clear" w:color="auto" w:fill="auto"/>
          </w:tcPr>
          <w:p w14:paraId="14FA3806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E43FF24" w14:textId="129F1D01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9FF46C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2070C61A" w14:textId="39F4A970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(44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64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1CB3" w:rsidRPr="00C52C41" w14:paraId="42AEF81E" w14:textId="77777777" w:rsidTr="00350CB9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53DB785B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25A50D42" w14:textId="0E48777A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A5A6B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6B929C" w14:textId="594A3300" w:rsidR="00821CB3" w:rsidRPr="00F94672" w:rsidRDefault="00D23E34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36" w:type="dxa"/>
          </w:tcPr>
          <w:p w14:paraId="3BE45F69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2D18D5" w14:textId="7D2861C9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E8D7A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32662F4" w14:textId="118FB195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</w:tr>
      <w:tr w:rsidR="00821CB3" w:rsidRPr="00C52C41" w14:paraId="3278E334" w14:textId="77777777" w:rsidTr="0050462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2A94AD9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03A93549" w14:textId="0D1C30A8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DEBD1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FC708A" w14:textId="22211413" w:rsidR="00821CB3" w:rsidRPr="00F94672" w:rsidRDefault="00D23E34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(582)</w:t>
            </w:r>
          </w:p>
        </w:tc>
        <w:tc>
          <w:tcPr>
            <w:tcW w:w="236" w:type="dxa"/>
          </w:tcPr>
          <w:p w14:paraId="0B764024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2876F08" w14:textId="113C659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BB6A76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F00191" w14:textId="1B23F06D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(786)</w:t>
            </w:r>
          </w:p>
        </w:tc>
      </w:tr>
      <w:tr w:rsidR="001D79D1" w:rsidRPr="00C52C41" w14:paraId="47D1B3A4" w14:textId="77777777" w:rsidTr="0050462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0812BB85" w14:textId="36D04D89" w:rsidR="001D79D1" w:rsidRDefault="008A564B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564B">
              <w:rPr>
                <w:rFonts w:ascii="Angsana New" w:hAnsi="Angsana New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1170" w:type="dxa"/>
          </w:tcPr>
          <w:p w14:paraId="51B0882D" w14:textId="77777777" w:rsidR="001D79D1" w:rsidRPr="00F94672" w:rsidRDefault="001D79D1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64FC49" w14:textId="77777777" w:rsidR="001D79D1" w:rsidRPr="00F94672" w:rsidRDefault="001D79D1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92F89D6" w14:textId="71AA1BE7" w:rsidR="001D79D1" w:rsidRDefault="001D79D1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8A56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FC7A066" w14:textId="77777777" w:rsidR="001D79D1" w:rsidRPr="00F94672" w:rsidRDefault="001D79D1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6131BC" w14:textId="77777777" w:rsidR="001D79D1" w:rsidRPr="00F94672" w:rsidRDefault="001D79D1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DDA7A" w14:textId="77777777" w:rsidR="001D79D1" w:rsidRPr="00F94672" w:rsidRDefault="001D79D1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5736AB6" w14:textId="524AF458" w:rsidR="001D79D1" w:rsidRPr="00A64446" w:rsidRDefault="00AC3E4D" w:rsidP="008A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CB3" w:rsidRPr="00C52C41" w14:paraId="54DE94B4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F4846AA" w14:textId="41372FE6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CBB48F" w14:textId="486E4F20" w:rsidR="00821CB3" w:rsidRPr="00F94672" w:rsidRDefault="00BD753E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</w:tcPr>
          <w:p w14:paraId="6BDAB2C1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0088A07" w14:textId="4CB14848" w:rsidR="00821CB3" w:rsidRPr="00F94672" w:rsidRDefault="00BD753E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56,361</w:t>
            </w:r>
          </w:p>
        </w:tc>
        <w:tc>
          <w:tcPr>
            <w:tcW w:w="236" w:type="dxa"/>
            <w:tcBorders>
              <w:bottom w:val="nil"/>
            </w:tcBorders>
          </w:tcPr>
          <w:p w14:paraId="22A40862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9E26947" w14:textId="275EC0F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</w:tcPr>
          <w:p w14:paraId="4DED7BD2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AB3F584" w14:textId="2FD16C1B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4446">
              <w:rPr>
                <w:rFonts w:ascii="Angsana New" w:hAnsi="Angsana New"/>
                <w:b/>
                <w:bCs/>
                <w:sz w:val="30"/>
                <w:szCs w:val="30"/>
              </w:rPr>
              <w:t>37,918</w:t>
            </w:r>
          </w:p>
        </w:tc>
      </w:tr>
    </w:tbl>
    <w:p w14:paraId="27E9BD85" w14:textId="3D17D05A" w:rsidR="004E6FA1" w:rsidRDefault="004E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08"/>
        <w:gridCol w:w="6"/>
        <w:gridCol w:w="230"/>
        <w:gridCol w:w="7"/>
        <w:gridCol w:w="1069"/>
        <w:gridCol w:w="237"/>
        <w:gridCol w:w="1383"/>
      </w:tblGrid>
      <w:tr w:rsidR="00F94672" w:rsidRPr="00C52C41" w14:paraId="17851B05" w14:textId="61354EED" w:rsidTr="002D11A2">
        <w:tc>
          <w:tcPr>
            <w:tcW w:w="3870" w:type="dxa"/>
          </w:tcPr>
          <w:p w14:paraId="3615C285" w14:textId="5E8A1576" w:rsidR="00F94672" w:rsidRPr="001B1DA1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5521B31D" w14:textId="2133CCF0" w:rsidR="00F94672" w:rsidRPr="008C4222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1A2" w:rsidRPr="00C52C41" w14:paraId="0E6CAB4B" w14:textId="77777777" w:rsidTr="008C04BF">
        <w:tc>
          <w:tcPr>
            <w:tcW w:w="3870" w:type="dxa"/>
          </w:tcPr>
          <w:p w14:paraId="1C7B9CE3" w14:textId="77777777" w:rsidR="002D11A2" w:rsidRPr="00F52417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  <w:vAlign w:val="bottom"/>
          </w:tcPr>
          <w:p w14:paraId="4D3E771F" w14:textId="6B478150" w:rsidR="002D11A2" w:rsidRPr="00C52C41" w:rsidRDefault="002E4D4E" w:rsidP="008C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1C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706CC51D" w14:textId="77777777" w:rsidR="002D11A2" w:rsidRPr="00C52C41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4"/>
          </w:tcPr>
          <w:p w14:paraId="17D2D61C" w14:textId="68B36725" w:rsidR="002D11A2" w:rsidRPr="00C52C41" w:rsidRDefault="002E4D4E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1C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94672" w:rsidRPr="00C52C41" w14:paraId="4AF3447C" w14:textId="08E13149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0CE22AF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1F033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2BCA2F64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688D8D6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20495E31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3B3C90" w14:textId="51EBA579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7" w:type="dxa"/>
          </w:tcPr>
          <w:p w14:paraId="45863EEA" w14:textId="41DA2E9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22C7784" w14:textId="16EAB74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94672" w:rsidRPr="00C52C41" w14:paraId="44CE3FA8" w14:textId="3EF1CD0F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7197327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DEF21A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1FAAF4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nil"/>
            </w:tcBorders>
          </w:tcPr>
          <w:p w14:paraId="2923285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163AE655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B96F1C0" w14:textId="5837E3F4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7" w:type="dxa"/>
            <w:tcBorders>
              <w:bottom w:val="nil"/>
            </w:tcBorders>
          </w:tcPr>
          <w:p w14:paraId="0D725B84" w14:textId="7D8F3FF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dxa"/>
            <w:tcBorders>
              <w:bottom w:val="nil"/>
            </w:tcBorders>
          </w:tcPr>
          <w:p w14:paraId="5D548493" w14:textId="7330EF0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CB3" w:rsidRPr="00C52C41" w14:paraId="7E760A7E" w14:textId="0E6EEA3A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376CEB85" w14:textId="297ED94D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161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764BFC65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E9DE2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double" w:sz="4" w:space="0" w:color="auto"/>
            </w:tcBorders>
          </w:tcPr>
          <w:p w14:paraId="1D9BD639" w14:textId="1B4F9765" w:rsidR="00821CB3" w:rsidRPr="00C52C41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400,890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443B5846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2CD4640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8529913" w14:textId="68C543F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</w:tcPr>
          <w:p w14:paraId="501C58FC" w14:textId="24A6DEDA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252,056</w:t>
            </w:r>
          </w:p>
        </w:tc>
      </w:tr>
      <w:tr w:rsidR="00821CB3" w:rsidRPr="00C52C41" w14:paraId="5F4B2C2C" w14:textId="6A8E91F0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17D700C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35C61C18" w14:textId="66EB06EB" w:rsidR="00821CB3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0C308CBA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bottom w:val="nil"/>
            </w:tcBorders>
          </w:tcPr>
          <w:p w14:paraId="3D938467" w14:textId="7D85F778" w:rsidR="00821CB3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80,178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73C11F19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349A3BDB" w14:textId="71ED7538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E20E0D2" w14:textId="480CF831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  <w:bottom w:val="nil"/>
            </w:tcBorders>
          </w:tcPr>
          <w:p w14:paraId="7A818E95" w14:textId="56489510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50,411</w:t>
            </w:r>
          </w:p>
        </w:tc>
      </w:tr>
      <w:tr w:rsidR="00821CB3" w:rsidRPr="00C52C41" w14:paraId="5C16E34A" w14:textId="5747E7A2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0119CBA9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2080B7E9" w14:textId="16E64AD1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1C3898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26B3D59E" w14:textId="4523DDF5" w:rsidR="00821CB3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(25,59</w:t>
            </w:r>
            <w:r w:rsidR="008A564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gridSpan w:val="2"/>
          </w:tcPr>
          <w:p w14:paraId="02C98AC1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E1656C1" w14:textId="5C425DC3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1520E1" w14:textId="1BF7020C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C8E1547" w14:textId="3455295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(13,260)</w:t>
            </w:r>
          </w:p>
        </w:tc>
      </w:tr>
      <w:tr w:rsidR="00821CB3" w:rsidRPr="00C52C41" w14:paraId="0FCF7EFB" w14:textId="71D3466B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BED1600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51720AF0" w14:textId="1BD0EADA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A8CA8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5892B8FC" w14:textId="059866E0" w:rsidR="00821CB3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</w:t>
            </w:r>
            <w:r w:rsidR="008E15A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  <w:gridSpan w:val="2"/>
          </w:tcPr>
          <w:p w14:paraId="1923A236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D09DB1" w14:textId="7913D90E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526DF3" w14:textId="6A0B267E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1415A00" w14:textId="55A1EE62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</w:tr>
      <w:tr w:rsidR="00821CB3" w:rsidRPr="00C52C41" w14:paraId="463CA9FA" w14:textId="532697D4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51A865D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526ACBF4" w14:textId="38CE6624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F23A2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53A6EF71" w14:textId="19C2AEF9" w:rsidR="00821CB3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(582)</w:t>
            </w:r>
          </w:p>
        </w:tc>
        <w:tc>
          <w:tcPr>
            <w:tcW w:w="237" w:type="dxa"/>
            <w:gridSpan w:val="2"/>
          </w:tcPr>
          <w:p w14:paraId="74565CC1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6035CD8" w14:textId="097AD86A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289A9B" w14:textId="063E7B0D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A9B7417" w14:textId="653764C1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(786)</w:t>
            </w:r>
          </w:p>
        </w:tc>
      </w:tr>
      <w:tr w:rsidR="00AC3E4D" w:rsidRPr="00C52C41" w14:paraId="62C6958E" w14:textId="77777777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22E461EE" w14:textId="7CD73E3D" w:rsidR="00AC3E4D" w:rsidRDefault="008A564B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564B">
              <w:rPr>
                <w:rFonts w:ascii="Angsana New" w:hAnsi="Angsana New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1170" w:type="dxa"/>
          </w:tcPr>
          <w:p w14:paraId="2E8DA055" w14:textId="77777777" w:rsidR="00AC3E4D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CB18D" w14:textId="77777777" w:rsidR="00AC3E4D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3B442B71" w14:textId="7DEE647E" w:rsidR="00AC3E4D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8A56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gridSpan w:val="2"/>
          </w:tcPr>
          <w:p w14:paraId="414350E3" w14:textId="77777777" w:rsidR="00AC3E4D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E82EF34" w14:textId="77777777" w:rsidR="00AC3E4D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01F7676" w14:textId="77777777" w:rsidR="00AC3E4D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21034CE" w14:textId="2377546D" w:rsidR="00AC3E4D" w:rsidRPr="000E1DC8" w:rsidRDefault="00AC3E4D" w:rsidP="008A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CB3" w:rsidRPr="00C52C41" w14:paraId="0E4EF663" w14:textId="03E358D4" w:rsidTr="002457AC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449AF47C" w14:textId="77777777" w:rsidR="00821CB3" w:rsidRPr="00C52C4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F4C2CC" w14:textId="06D3CD2A" w:rsidR="00821CB3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</w:tcPr>
          <w:p w14:paraId="68E1DE9A" w14:textId="77777777" w:rsidR="00821CB3" w:rsidRPr="00F94672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25B9A0" w14:textId="25D03391" w:rsidR="00821CB3" w:rsidRPr="00F94672" w:rsidRDefault="00AC3E4D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56,361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012435DC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92359FC" w14:textId="4588DAFF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97955F" w14:textId="356BF1AD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3D37CA1" w14:textId="2ACCFF30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37,918</w:t>
            </w:r>
          </w:p>
        </w:tc>
      </w:tr>
    </w:tbl>
    <w:p w14:paraId="6E9BD057" w14:textId="7C77DA61" w:rsidR="003273C4" w:rsidRDefault="003273C4" w:rsidP="0014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D01B7FF" w14:textId="77777777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A8F0DA6" w14:textId="19F6A1BB" w:rsidR="00D4275B" w:rsidRDefault="00D4275B" w:rsidP="00A0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มีดังนี้</w:t>
      </w:r>
    </w:p>
    <w:p w14:paraId="404B9603" w14:textId="77777777" w:rsidR="00D4275B" w:rsidRPr="00140445" w:rsidRDefault="00D4275B" w:rsidP="00093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rPr>
          <w:rFonts w:ascii="Angsana New" w:hAnsi="Angsana New"/>
          <w:b/>
          <w:bCs/>
          <w:sz w:val="30"/>
          <w:szCs w:val="30"/>
        </w:rPr>
      </w:pPr>
    </w:p>
    <w:tbl>
      <w:tblPr>
        <w:tblW w:w="97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64"/>
        <w:gridCol w:w="1174"/>
        <w:gridCol w:w="272"/>
        <w:gridCol w:w="1170"/>
        <w:gridCol w:w="276"/>
        <w:gridCol w:w="1339"/>
      </w:tblGrid>
      <w:tr w:rsidR="00550A00" w:rsidRPr="002E40F6" w14:paraId="0E63BAB6" w14:textId="77777777" w:rsidTr="00F3686B">
        <w:tc>
          <w:tcPr>
            <w:tcW w:w="2038" w:type="pct"/>
          </w:tcPr>
          <w:p w14:paraId="6A285504" w14:textId="77777777" w:rsidR="00F94672" w:rsidRPr="002E40F6" w:rsidRDefault="00F94672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gridSpan w:val="7"/>
          </w:tcPr>
          <w:p w14:paraId="28525AD0" w14:textId="0B777944" w:rsidR="00F94672" w:rsidRPr="005706C8" w:rsidRDefault="00F94672" w:rsidP="006B2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63ABF" w:rsidRPr="002E40F6" w14:paraId="5A5B9F5F" w14:textId="77777777" w:rsidTr="00F3686B">
        <w:tc>
          <w:tcPr>
            <w:tcW w:w="2038" w:type="pct"/>
          </w:tcPr>
          <w:p w14:paraId="22FE7E08" w14:textId="77777777" w:rsidR="00F94672" w:rsidRPr="002E40F6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pct"/>
            <w:gridSpan w:val="3"/>
          </w:tcPr>
          <w:p w14:paraId="1835CF4D" w14:textId="040B9D4F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0" w:type="pct"/>
          </w:tcPr>
          <w:p w14:paraId="635E8101" w14:textId="77777777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34" w:type="pct"/>
            <w:gridSpan w:val="3"/>
          </w:tcPr>
          <w:p w14:paraId="3B8800DE" w14:textId="41C04D23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63ABF" w:rsidRPr="002E40F6" w14:paraId="5899B1E6" w14:textId="77777777" w:rsidTr="00F3686B">
        <w:tc>
          <w:tcPr>
            <w:tcW w:w="2038" w:type="pct"/>
          </w:tcPr>
          <w:p w14:paraId="17531B29" w14:textId="77777777" w:rsidR="00263ABF" w:rsidRPr="002E40F6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9" w:type="pct"/>
          </w:tcPr>
          <w:p w14:paraId="6A45C20B" w14:textId="1B95555E" w:rsidR="00263ABF" w:rsidRPr="003E5BB7" w:rsidRDefault="007026A8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1C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11320B26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4" w:type="pct"/>
          </w:tcPr>
          <w:p w14:paraId="47E25A8A" w14:textId="4545994A" w:rsidR="00263ABF" w:rsidRPr="003E5BB7" w:rsidRDefault="007026A8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1CB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51B840A4" w14:textId="77777777" w:rsidR="00263ABF" w:rsidRPr="005706C8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2" w:type="pct"/>
          </w:tcPr>
          <w:p w14:paraId="2494AB9F" w14:textId="6F3CC30C" w:rsidR="00263ABF" w:rsidRPr="003E5BB7" w:rsidRDefault="007026A8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1C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7688B6A5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0" w:type="pct"/>
          </w:tcPr>
          <w:p w14:paraId="75D3C782" w14:textId="4DCD8738" w:rsidR="00263ABF" w:rsidRPr="003E5BB7" w:rsidRDefault="007026A8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1CB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63ABF" w:rsidRPr="002E40F6" w14:paraId="1FEF731C" w14:textId="77777777" w:rsidTr="00F3686B">
        <w:tc>
          <w:tcPr>
            <w:tcW w:w="2038" w:type="pct"/>
          </w:tcPr>
          <w:p w14:paraId="139D40E1" w14:textId="77777777" w:rsidR="00D4275B" w:rsidRPr="002E40F6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2" w:type="pct"/>
            <w:gridSpan w:val="7"/>
          </w:tcPr>
          <w:p w14:paraId="12CEBB2D" w14:textId="5FBA42DE" w:rsidR="00D4275B" w:rsidRPr="00DA4093" w:rsidRDefault="00F01CB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CB3" w:rsidRPr="002E40F6" w14:paraId="19536F9F" w14:textId="77777777" w:rsidTr="00F3686B">
        <w:tc>
          <w:tcPr>
            <w:tcW w:w="2038" w:type="pct"/>
            <w:vAlign w:val="bottom"/>
          </w:tcPr>
          <w:p w14:paraId="401FB0C5" w14:textId="449E56EA" w:rsidR="00821CB3" w:rsidRPr="00E95F1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</w:tcPr>
          <w:p w14:paraId="1ACD46DE" w14:textId="59529133" w:rsidR="00821CB3" w:rsidRPr="007420B5" w:rsidRDefault="007326AC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254,984</w:t>
            </w:r>
          </w:p>
        </w:tc>
        <w:tc>
          <w:tcPr>
            <w:tcW w:w="136" w:type="pct"/>
          </w:tcPr>
          <w:p w14:paraId="50246932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FE485FF" w14:textId="0D55C65C" w:rsidR="00821CB3" w:rsidRPr="00550A00" w:rsidRDefault="00821CB3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26AC">
              <w:rPr>
                <w:rFonts w:asciiTheme="majorBidi" w:hAnsiTheme="majorBidi" w:cstheme="majorBidi"/>
                <w:sz w:val="30"/>
                <w:szCs w:val="30"/>
              </w:rPr>
              <w:t>95,914</w:t>
            </w:r>
          </w:p>
        </w:tc>
        <w:tc>
          <w:tcPr>
            <w:tcW w:w="140" w:type="pct"/>
          </w:tcPr>
          <w:p w14:paraId="1CF55185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A45128B" w14:textId="1E90C043" w:rsidR="00821CB3" w:rsidRPr="00F441AF" w:rsidRDefault="00D00B64" w:rsidP="000E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26AC">
              <w:rPr>
                <w:rFonts w:asciiTheme="majorBidi" w:hAnsiTheme="majorBidi" w:cstheme="majorBidi"/>
                <w:sz w:val="30"/>
                <w:szCs w:val="30"/>
              </w:rPr>
              <w:t>84,052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16E50CF4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14:paraId="6C2EB7CB" w14:textId="16749FFA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26AC">
              <w:rPr>
                <w:rFonts w:asciiTheme="majorBidi" w:hAnsiTheme="majorBidi" w:cstheme="majorBidi"/>
                <w:sz w:val="30"/>
                <w:szCs w:val="30"/>
              </w:rPr>
              <w:t>70,456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1CB3" w:rsidRPr="002E40F6" w14:paraId="5BDB4828" w14:textId="77777777" w:rsidTr="00F3686B">
        <w:tc>
          <w:tcPr>
            <w:tcW w:w="2038" w:type="pct"/>
            <w:vAlign w:val="bottom"/>
          </w:tcPr>
          <w:p w14:paraId="30EDEAB9" w14:textId="6F1AB253" w:rsidR="00821CB3" w:rsidRPr="00E95F1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32528B62" w14:textId="3BA2EA5E" w:rsidR="00821CB3" w:rsidRPr="007420B5" w:rsidRDefault="00532ACA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26AC">
              <w:rPr>
                <w:rFonts w:asciiTheme="majorBidi" w:hAnsiTheme="majorBidi" w:cstheme="majorBidi"/>
                <w:sz w:val="30"/>
                <w:szCs w:val="30"/>
              </w:rPr>
              <w:t>84,052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23B9EFB7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F2E1367" w14:textId="5D02C632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26AC">
              <w:rPr>
                <w:rFonts w:asciiTheme="majorBidi" w:hAnsiTheme="majorBidi" w:cstheme="majorBidi"/>
                <w:sz w:val="30"/>
                <w:szCs w:val="30"/>
              </w:rPr>
              <w:t>70,456</w:t>
            </w:r>
            <w:r w:rsidRPr="005F4B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5AB1AAE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02B4AE5" w14:textId="2B65993D" w:rsidR="00821CB3" w:rsidRPr="00F441AF" w:rsidRDefault="007326AC" w:rsidP="000E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84,052</w:t>
            </w:r>
          </w:p>
        </w:tc>
        <w:tc>
          <w:tcPr>
            <w:tcW w:w="142" w:type="pct"/>
          </w:tcPr>
          <w:p w14:paraId="77E50A2E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28C4827F" w14:textId="4D8C4B3C" w:rsidR="00821CB3" w:rsidRPr="00550A00" w:rsidRDefault="007326AC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70,456</w:t>
            </w:r>
          </w:p>
        </w:tc>
      </w:tr>
      <w:tr w:rsidR="00821CB3" w:rsidRPr="002E40F6" w14:paraId="2A3E4F4C" w14:textId="77777777" w:rsidTr="00F3686B">
        <w:trPr>
          <w:trHeight w:val="217"/>
        </w:trPr>
        <w:tc>
          <w:tcPr>
            <w:tcW w:w="2038" w:type="pct"/>
          </w:tcPr>
          <w:p w14:paraId="066C0BFD" w14:textId="39770E29" w:rsidR="00821CB3" w:rsidRPr="00E95F1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7A149A23" w14:textId="6543AFA6" w:rsidR="00821CB3" w:rsidRPr="007420B5" w:rsidRDefault="00532ACA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170,932</w:t>
            </w:r>
          </w:p>
        </w:tc>
        <w:tc>
          <w:tcPr>
            <w:tcW w:w="136" w:type="pct"/>
          </w:tcPr>
          <w:p w14:paraId="036A1785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181504E3" w14:textId="38A42F3D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225,458</w:t>
            </w:r>
          </w:p>
        </w:tc>
        <w:tc>
          <w:tcPr>
            <w:tcW w:w="140" w:type="pct"/>
          </w:tcPr>
          <w:p w14:paraId="79693B73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551A9374" w14:textId="7F788CEE" w:rsidR="00821CB3" w:rsidRPr="00F441AF" w:rsidRDefault="00D00B64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979989" w14:textId="77777777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double" w:sz="4" w:space="0" w:color="auto"/>
            </w:tcBorders>
          </w:tcPr>
          <w:p w14:paraId="0DEA1927" w14:textId="3CC1E0A6" w:rsidR="00821CB3" w:rsidRPr="00550A00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8DD29B" w14:textId="2D52FA84" w:rsidR="0088536F" w:rsidRDefault="0088536F" w:rsidP="00093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rPr>
          <w:rFonts w:ascii="Angsana New" w:hAnsi="Angsana New"/>
          <w:b/>
          <w:bCs/>
          <w:sz w:val="30"/>
          <w:szCs w:val="30"/>
        </w:rPr>
      </w:pPr>
    </w:p>
    <w:p w14:paraId="7BE902F9" w14:textId="727BA5A0" w:rsidR="003B62E6" w:rsidRDefault="003B62E6" w:rsidP="00F8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การเคลื่อนไหวของสินทรัพย์และหนี้สินภาษีเงินได้รอการตัดบัญชี</w:t>
      </w:r>
      <w:r w:rsidR="00F835A1">
        <w:rPr>
          <w:rFonts w:ascii="Angsana New" w:hAnsi="Angsana New" w:hint="cs"/>
          <w:sz w:val="30"/>
          <w:szCs w:val="30"/>
          <w:cs/>
        </w:rPr>
        <w:t>เป็นดังนี้</w:t>
      </w:r>
    </w:p>
    <w:p w14:paraId="0BD09910" w14:textId="2EDC9D0E" w:rsidR="00F835A1" w:rsidRPr="00140445" w:rsidRDefault="00F835A1" w:rsidP="00093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rPr>
          <w:rFonts w:ascii="Angsana New" w:hAnsi="Angsana New"/>
          <w:b/>
          <w:bCs/>
          <w:sz w:val="30"/>
          <w:szCs w:val="30"/>
        </w:rPr>
      </w:pPr>
    </w:p>
    <w:tbl>
      <w:tblPr>
        <w:tblW w:w="96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170"/>
        <w:gridCol w:w="240"/>
        <w:gridCol w:w="1200"/>
        <w:gridCol w:w="270"/>
        <w:gridCol w:w="1319"/>
        <w:gridCol w:w="20"/>
      </w:tblGrid>
      <w:tr w:rsidR="00F532AE" w:rsidRPr="0075699B" w14:paraId="4D362E91" w14:textId="77777777" w:rsidTr="00093EC8">
        <w:trPr>
          <w:gridAfter w:val="1"/>
          <w:wAfter w:w="20" w:type="dxa"/>
          <w:trHeight w:val="70"/>
          <w:tblHeader/>
        </w:trPr>
        <w:tc>
          <w:tcPr>
            <w:tcW w:w="3870" w:type="dxa"/>
          </w:tcPr>
          <w:p w14:paraId="4D58FC9D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9" w:type="dxa"/>
            <w:gridSpan w:val="7"/>
            <w:vAlign w:val="bottom"/>
          </w:tcPr>
          <w:p w14:paraId="69DFE3E1" w14:textId="0FA404E0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9304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F532AE" w:rsidRPr="0075699B" w14:paraId="02100590" w14:textId="77777777" w:rsidTr="00093EC8">
        <w:trPr>
          <w:trHeight w:val="263"/>
          <w:tblHeader/>
        </w:trPr>
        <w:tc>
          <w:tcPr>
            <w:tcW w:w="3870" w:type="dxa"/>
          </w:tcPr>
          <w:p w14:paraId="32A545DF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7643A6" w14:textId="77777777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0DDD4C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3EF639B" w14:textId="77777777" w:rsidR="00F532AE" w:rsidRPr="001F42F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1CD1796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40EAD02" w14:textId="77777777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32AE" w:rsidRPr="0075699B" w14:paraId="10A08337" w14:textId="77777777" w:rsidTr="00093EC8">
        <w:trPr>
          <w:trHeight w:val="828"/>
          <w:tblHeader/>
        </w:trPr>
        <w:tc>
          <w:tcPr>
            <w:tcW w:w="3870" w:type="dxa"/>
          </w:tcPr>
          <w:p w14:paraId="3BB22501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4259FA" w14:textId="77777777" w:rsidR="00F532AE" w:rsidRPr="00D14B69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882A8A8" w14:textId="25900F99" w:rsidR="00F532AE" w:rsidRPr="00D14B69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 w:rsidR="00821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78D10E5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CDEF31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5E0804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D14B69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5E66336E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1CFE2B9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F398BED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DB9F032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14073A0" w14:textId="4FDDDE0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D14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 w:rsidR="00821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F532AE" w:rsidRPr="00C51820" w14:paraId="5A76EA25" w14:textId="77777777" w:rsidTr="00093EC8">
        <w:trPr>
          <w:gridAfter w:val="1"/>
          <w:wAfter w:w="20" w:type="dxa"/>
          <w:tblHeader/>
        </w:trPr>
        <w:tc>
          <w:tcPr>
            <w:tcW w:w="3870" w:type="dxa"/>
          </w:tcPr>
          <w:p w14:paraId="78D69065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9" w:type="dxa"/>
            <w:gridSpan w:val="7"/>
          </w:tcPr>
          <w:p w14:paraId="5A6E7477" w14:textId="77777777" w:rsidR="00F532AE" w:rsidRPr="00C51820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D5F" w:rsidRPr="0075699B" w14:paraId="6D2E16E4" w14:textId="77777777" w:rsidTr="00093EC8">
        <w:tc>
          <w:tcPr>
            <w:tcW w:w="3870" w:type="dxa"/>
          </w:tcPr>
          <w:p w14:paraId="1F018362" w14:textId="11DD2539" w:rsidR="00B81D5F" w:rsidRPr="0075699B" w:rsidRDefault="00B81D5F" w:rsidP="0009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2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60" w:type="dxa"/>
          </w:tcPr>
          <w:p w14:paraId="1819F655" w14:textId="6DB7E971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BE968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5FC0B" w14:textId="3E416476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A313DB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3D7494" w14:textId="4268819E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E1833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73E32C79" w14:textId="27CEC501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E90" w:rsidRPr="000A69EC" w14:paraId="508F652C" w14:textId="77777777" w:rsidTr="00093EC8">
        <w:tc>
          <w:tcPr>
            <w:tcW w:w="3870" w:type="dxa"/>
          </w:tcPr>
          <w:p w14:paraId="1C310943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203D207D" w14:textId="1D8FA12A" w:rsidR="003C6E90" w:rsidRPr="00B81D5F" w:rsidRDefault="004C1AB5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11,611</w:t>
            </w:r>
          </w:p>
        </w:tc>
        <w:tc>
          <w:tcPr>
            <w:tcW w:w="270" w:type="dxa"/>
          </w:tcPr>
          <w:p w14:paraId="64142A6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AADCAC" w14:textId="756CABA2" w:rsidR="003C6E90" w:rsidRPr="00B81D5F" w:rsidRDefault="004C1AB5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  <w:tc>
          <w:tcPr>
            <w:tcW w:w="240" w:type="dxa"/>
          </w:tcPr>
          <w:p w14:paraId="59E0A1F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B2D874" w14:textId="65016275" w:rsidR="003C6E90" w:rsidRPr="00B81D5F" w:rsidRDefault="004C1AB5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68B7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  <w:tab w:val="left" w:pos="669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4AC05BD2" w14:textId="41E57893" w:rsidR="003C6E90" w:rsidRPr="00B81D5F" w:rsidRDefault="00AE04E0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14,709</w:t>
            </w:r>
          </w:p>
        </w:tc>
      </w:tr>
      <w:tr w:rsidR="003C6E90" w:rsidRPr="000A69EC" w14:paraId="5C24423F" w14:textId="77777777" w:rsidTr="00093EC8">
        <w:tc>
          <w:tcPr>
            <w:tcW w:w="3870" w:type="dxa"/>
          </w:tcPr>
          <w:p w14:paraId="282939AE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6C526049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7D432" w14:textId="71F20262" w:rsidR="003C6E90" w:rsidRPr="00B81D5F" w:rsidRDefault="00AE04E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48044F9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D69E1" w14:textId="77777777" w:rsidR="00F3686B" w:rsidRDefault="00F3686B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43DCCF" w14:textId="12B1F269" w:rsidR="00C21581" w:rsidRPr="00B81D5F" w:rsidRDefault="00AE04E0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37ACDF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D6A240E" w14:textId="77777777" w:rsidR="005E1F69" w:rsidRDefault="005E1F69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47B77" w14:textId="106352BF" w:rsidR="00C21581" w:rsidRPr="00B81D5F" w:rsidRDefault="00AE04E0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113AB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29BF14E6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5769D" w14:textId="7BF60F8A" w:rsidR="00C21581" w:rsidRPr="00B81D5F" w:rsidRDefault="00AE04E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3C6E90" w:rsidRPr="000A69EC" w14:paraId="5E190202" w14:textId="77777777" w:rsidTr="00093EC8">
        <w:tc>
          <w:tcPr>
            <w:tcW w:w="3870" w:type="dxa"/>
          </w:tcPr>
          <w:p w14:paraId="760E4339" w14:textId="078731FC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</w:t>
            </w:r>
            <w:r w:rsidR="00CC1F59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 และสินทรัพย์ไม่มีตัวตน</w:t>
            </w:r>
          </w:p>
        </w:tc>
        <w:tc>
          <w:tcPr>
            <w:tcW w:w="1260" w:type="dxa"/>
          </w:tcPr>
          <w:p w14:paraId="761CB927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0B8F40" w14:textId="26827705" w:rsidR="003C6E90" w:rsidRPr="00B81D5F" w:rsidRDefault="00E32C2F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70" w:type="dxa"/>
          </w:tcPr>
          <w:p w14:paraId="65835EE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DBEFC" w14:textId="77777777" w:rsidR="005E1F69" w:rsidRDefault="005E1F69" w:rsidP="0030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119379" w14:textId="46F8122A" w:rsidR="00C21581" w:rsidRPr="00B81D5F" w:rsidRDefault="00E32C2F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14,216</w:t>
            </w:r>
          </w:p>
        </w:tc>
        <w:tc>
          <w:tcPr>
            <w:tcW w:w="240" w:type="dxa"/>
          </w:tcPr>
          <w:p w14:paraId="27538A0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E1F2D53" w14:textId="77777777" w:rsidR="005E1F69" w:rsidRDefault="005E1F69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559A0" w14:textId="16F48857" w:rsidR="00C21581" w:rsidRPr="00B81D5F" w:rsidRDefault="00E32C2F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C1DB9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1095AB57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B60636" w14:textId="4D1A9A13" w:rsidR="00C21581" w:rsidRPr="00B81D5F" w:rsidRDefault="00E32C2F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16,502</w:t>
            </w:r>
          </w:p>
        </w:tc>
      </w:tr>
      <w:tr w:rsidR="003C6E90" w:rsidRPr="000A69EC" w14:paraId="00F93B17" w14:textId="77777777" w:rsidTr="00093EC8">
        <w:tc>
          <w:tcPr>
            <w:tcW w:w="3870" w:type="dxa"/>
          </w:tcPr>
          <w:p w14:paraId="006EF001" w14:textId="5292BD3E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CC1F5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C1F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จากอนุพันธ์ยังไม่รับรู้</w:t>
            </w:r>
          </w:p>
        </w:tc>
        <w:tc>
          <w:tcPr>
            <w:tcW w:w="1260" w:type="dxa"/>
          </w:tcPr>
          <w:p w14:paraId="3AFA11B5" w14:textId="483AAB13" w:rsidR="003C6E90" w:rsidRPr="00B81D5F" w:rsidRDefault="00C37CB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  <w:tc>
          <w:tcPr>
            <w:tcW w:w="270" w:type="dxa"/>
          </w:tcPr>
          <w:p w14:paraId="2686213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47BAC" w14:textId="40946CC2" w:rsidR="003C6E90" w:rsidRPr="00B81D5F" w:rsidRDefault="00C37CB9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(3,309)</w:t>
            </w:r>
          </w:p>
        </w:tc>
        <w:tc>
          <w:tcPr>
            <w:tcW w:w="240" w:type="dxa"/>
          </w:tcPr>
          <w:p w14:paraId="60F9164D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ED9773E" w14:textId="191D3189" w:rsidR="003C6E90" w:rsidRPr="00B81D5F" w:rsidRDefault="00C37CB9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06C4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7C05AE36" w14:textId="4825E97C" w:rsidR="003C6E90" w:rsidRPr="00B81D5F" w:rsidRDefault="00C37CB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(664)</w:t>
            </w:r>
          </w:p>
        </w:tc>
      </w:tr>
      <w:tr w:rsidR="003C6E90" w:rsidRPr="000A69EC" w14:paraId="5893A944" w14:textId="77777777" w:rsidTr="00093EC8">
        <w:tc>
          <w:tcPr>
            <w:tcW w:w="3870" w:type="dxa"/>
          </w:tcPr>
          <w:p w14:paraId="745CA35D" w14:textId="0DDF3EF4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="00BB06E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0" w:type="dxa"/>
          </w:tcPr>
          <w:p w14:paraId="5DE9926E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DF370" w14:textId="58DAD350" w:rsidR="003C6E90" w:rsidRPr="00FF6B57" w:rsidRDefault="000C64D3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56,645</w:t>
            </w:r>
          </w:p>
        </w:tc>
        <w:tc>
          <w:tcPr>
            <w:tcW w:w="270" w:type="dxa"/>
          </w:tcPr>
          <w:p w14:paraId="1960FF2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24849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8B1D46" w14:textId="64A37527" w:rsidR="00C21581" w:rsidRPr="00B81D5F" w:rsidRDefault="000C64D3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(10,958)</w:t>
            </w:r>
          </w:p>
        </w:tc>
        <w:tc>
          <w:tcPr>
            <w:tcW w:w="240" w:type="dxa"/>
          </w:tcPr>
          <w:p w14:paraId="12EECDD7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228C8B" w14:textId="77777777" w:rsidR="005E1F69" w:rsidRDefault="005E1F69" w:rsidP="00C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6D2F2" w14:textId="372C00AC" w:rsidR="00C21581" w:rsidRPr="00C21581" w:rsidRDefault="000C64D3" w:rsidP="000E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2,378</w:t>
            </w:r>
          </w:p>
        </w:tc>
        <w:tc>
          <w:tcPr>
            <w:tcW w:w="270" w:type="dxa"/>
          </w:tcPr>
          <w:p w14:paraId="3D97732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23B181E9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C5FCB" w14:textId="7E7683F6" w:rsidR="00C21581" w:rsidRPr="00B81D5F" w:rsidRDefault="00CE628D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48,065</w:t>
            </w:r>
          </w:p>
        </w:tc>
      </w:tr>
      <w:tr w:rsidR="003C6E90" w:rsidRPr="000A69EC" w14:paraId="5A804AFF" w14:textId="77777777" w:rsidTr="00093EC8">
        <w:tc>
          <w:tcPr>
            <w:tcW w:w="3870" w:type="dxa"/>
          </w:tcPr>
          <w:p w14:paraId="33D16A39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3E4E25B" w14:textId="0FD9421F" w:rsidR="003C6E90" w:rsidRPr="00B81D5F" w:rsidRDefault="008B713D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132,696</w:t>
            </w:r>
          </w:p>
        </w:tc>
        <w:tc>
          <w:tcPr>
            <w:tcW w:w="270" w:type="dxa"/>
          </w:tcPr>
          <w:p w14:paraId="7ECC61C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FC2EC" w14:textId="1D3E03C4" w:rsidR="003C6E90" w:rsidRPr="00B81D5F" w:rsidRDefault="008B713D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(50,982)</w:t>
            </w:r>
          </w:p>
        </w:tc>
        <w:tc>
          <w:tcPr>
            <w:tcW w:w="240" w:type="dxa"/>
          </w:tcPr>
          <w:p w14:paraId="1A75910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B4A9E35" w14:textId="6F23306B" w:rsidR="003C6E90" w:rsidRPr="00B81D5F" w:rsidRDefault="008B713D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412B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79700BC4" w14:textId="220CD0EB" w:rsidR="003C6E90" w:rsidRPr="00B81D5F" w:rsidRDefault="006B69C2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81,714</w:t>
            </w:r>
          </w:p>
        </w:tc>
      </w:tr>
      <w:tr w:rsidR="00CC1F59" w:rsidRPr="000A69EC" w14:paraId="6F615D29" w14:textId="77777777" w:rsidTr="00093EC8">
        <w:tc>
          <w:tcPr>
            <w:tcW w:w="3870" w:type="dxa"/>
          </w:tcPr>
          <w:p w14:paraId="73DEB3A0" w14:textId="26F2A252" w:rsidR="00CC1F59" w:rsidRPr="000A69EC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19DF2B7" w14:textId="68052BD7" w:rsidR="00CC1F59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74,002</w:t>
            </w:r>
          </w:p>
        </w:tc>
        <w:tc>
          <w:tcPr>
            <w:tcW w:w="270" w:type="dxa"/>
          </w:tcPr>
          <w:p w14:paraId="63753E67" w14:textId="77777777" w:rsidR="00CC1F59" w:rsidRPr="00B81D5F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E7F326" w14:textId="1AE570F4" w:rsidR="00CC1F59" w:rsidRDefault="00CC1F59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12,525</w:t>
            </w:r>
          </w:p>
        </w:tc>
        <w:tc>
          <w:tcPr>
            <w:tcW w:w="240" w:type="dxa"/>
          </w:tcPr>
          <w:p w14:paraId="1467CAB4" w14:textId="77777777" w:rsidR="00CC1F59" w:rsidRPr="00B81D5F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CD82352" w14:textId="6F2B0A71" w:rsidR="00CC1F59" w:rsidRDefault="00CC1F59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FE904" w14:textId="77777777" w:rsidR="00CC1F59" w:rsidRPr="00B81D5F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552B0B67" w14:textId="4BA7C0FC" w:rsidR="00CC1F59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86,527</w:t>
            </w:r>
          </w:p>
        </w:tc>
      </w:tr>
      <w:tr w:rsidR="003C6E90" w:rsidRPr="000A69EC" w14:paraId="5DA6741D" w14:textId="77777777" w:rsidTr="00093EC8">
        <w:tc>
          <w:tcPr>
            <w:tcW w:w="3870" w:type="dxa"/>
          </w:tcPr>
          <w:p w14:paraId="06CA0EF4" w14:textId="77777777" w:rsidR="003C6E90" w:rsidRPr="000A69E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5F1F5DEA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32F1E" w14:textId="6BD17FC3" w:rsidR="003C6E90" w:rsidRPr="00B81D5F" w:rsidRDefault="006B69C2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3,166</w:t>
            </w:r>
          </w:p>
        </w:tc>
        <w:tc>
          <w:tcPr>
            <w:tcW w:w="270" w:type="dxa"/>
          </w:tcPr>
          <w:p w14:paraId="35635509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D47C7" w14:textId="77777777" w:rsidR="005E1F69" w:rsidRDefault="005E1F69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A5866" w14:textId="5162C06F" w:rsidR="00D94D99" w:rsidRPr="00B81D5F" w:rsidRDefault="006B69C2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EBE10D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B8BE8E8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F24E53" w14:textId="56A505BA" w:rsidR="00D94D99" w:rsidRPr="00B81D5F" w:rsidRDefault="006B69C2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(1,50</w:t>
            </w:r>
            <w:r w:rsidR="00BB05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B3AEF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0B69B92F" w14:textId="77777777" w:rsidR="005E1F69" w:rsidRDefault="005E1F6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806B6F" w14:textId="1E7CAED7" w:rsidR="00D94D99" w:rsidRPr="00B81D5F" w:rsidRDefault="006B69C2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</w:t>
            </w:r>
            <w:r w:rsidR="00BB056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C6E90" w14:paraId="40170567" w14:textId="77777777" w:rsidTr="00093EC8">
        <w:tc>
          <w:tcPr>
            <w:tcW w:w="3870" w:type="dxa"/>
          </w:tcPr>
          <w:p w14:paraId="55C160DD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6ADE070" w14:textId="2179610B" w:rsidR="003C6E90" w:rsidRPr="00B81D5F" w:rsidRDefault="0081441B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(5,415)</w:t>
            </w:r>
          </w:p>
        </w:tc>
        <w:tc>
          <w:tcPr>
            <w:tcW w:w="270" w:type="dxa"/>
          </w:tcPr>
          <w:p w14:paraId="078826F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AC7F1" w14:textId="47769214" w:rsidR="003C6E90" w:rsidRPr="00B81D5F" w:rsidRDefault="0081441B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240" w:type="dxa"/>
          </w:tcPr>
          <w:p w14:paraId="08E51A9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83A6CAC" w14:textId="2ACEE43C" w:rsidR="003C6E90" w:rsidRPr="00B81D5F" w:rsidRDefault="0081441B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7DD7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2FA74BE3" w14:textId="154BB4E3" w:rsidR="003C6E90" w:rsidRPr="00B81D5F" w:rsidRDefault="0081441B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(6,096)</w:t>
            </w:r>
          </w:p>
        </w:tc>
      </w:tr>
      <w:tr w:rsidR="00CC1F59" w14:paraId="14ACC3EC" w14:textId="77777777" w:rsidTr="00093EC8">
        <w:tc>
          <w:tcPr>
            <w:tcW w:w="3870" w:type="dxa"/>
          </w:tcPr>
          <w:p w14:paraId="5A6C8A33" w14:textId="1D65AD22" w:rsidR="00CC1F59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10FEBBB8" w14:textId="77EE4AB9" w:rsidR="00CC1F59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(65,041)</w:t>
            </w:r>
          </w:p>
        </w:tc>
        <w:tc>
          <w:tcPr>
            <w:tcW w:w="270" w:type="dxa"/>
          </w:tcPr>
          <w:p w14:paraId="1774389E" w14:textId="77777777" w:rsidR="00CC1F59" w:rsidRPr="00B81D5F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CD6C5" w14:textId="199978A4" w:rsidR="00CC1F59" w:rsidRDefault="00CC1F59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(12,251)</w:t>
            </w:r>
          </w:p>
        </w:tc>
        <w:tc>
          <w:tcPr>
            <w:tcW w:w="240" w:type="dxa"/>
          </w:tcPr>
          <w:p w14:paraId="61B82772" w14:textId="77777777" w:rsidR="00CC1F59" w:rsidRPr="00B81D5F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0CE1F1F" w14:textId="2FB5DE3B" w:rsidR="00CC1F59" w:rsidRDefault="00CC1F59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CD8E1" w14:textId="77777777" w:rsidR="00CC1F59" w:rsidRPr="00B81D5F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14:paraId="6C6909E0" w14:textId="264C9945" w:rsidR="00CC1F59" w:rsidRDefault="00CC1F5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(77,292)</w:t>
            </w:r>
          </w:p>
        </w:tc>
      </w:tr>
      <w:tr w:rsidR="003C6E90" w:rsidRPr="000A69EC" w14:paraId="1EC4281C" w14:textId="77777777" w:rsidTr="00093EC8">
        <w:tc>
          <w:tcPr>
            <w:tcW w:w="3870" w:type="dxa"/>
          </w:tcPr>
          <w:p w14:paraId="4E371443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1131FF" w14:textId="588C59A3" w:rsidR="003C6E90" w:rsidRPr="00B81D5F" w:rsidRDefault="001B038D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12,308</w:t>
            </w:r>
          </w:p>
        </w:tc>
        <w:tc>
          <w:tcPr>
            <w:tcW w:w="270" w:type="dxa"/>
          </w:tcPr>
          <w:p w14:paraId="58B7CD7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513EAC" w14:textId="46326680" w:rsidR="003C6E90" w:rsidRPr="00B81D5F" w:rsidRDefault="0081441B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038D">
              <w:rPr>
                <w:rFonts w:asciiTheme="majorBidi" w:hAnsiTheme="majorBidi" w:cstheme="majorBidi"/>
                <w:sz w:val="30"/>
                <w:szCs w:val="30"/>
              </w:rPr>
              <w:t>7,058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2DDDFF10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88ED397" w14:textId="7947D837" w:rsidR="003C6E90" w:rsidRPr="00B81D5F" w:rsidRDefault="0081441B" w:rsidP="00B2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582C5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A9A8FA" w14:textId="70088477" w:rsidR="003C6E90" w:rsidRPr="00B81D5F" w:rsidRDefault="001B038D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5,250</w:t>
            </w:r>
          </w:p>
        </w:tc>
      </w:tr>
      <w:tr w:rsidR="003C6E90" w:rsidRPr="000A69EC" w14:paraId="56750E47" w14:textId="77777777" w:rsidTr="00093EC8">
        <w:tc>
          <w:tcPr>
            <w:tcW w:w="3870" w:type="dxa"/>
          </w:tcPr>
          <w:p w14:paraId="664370DE" w14:textId="77777777" w:rsidR="003C6E90" w:rsidRPr="00C719A1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DE56A" w14:textId="26FA4BEC" w:rsidR="003C6E90" w:rsidRPr="00FF6B57" w:rsidRDefault="00DA7B82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225,458</w:t>
            </w:r>
          </w:p>
        </w:tc>
        <w:tc>
          <w:tcPr>
            <w:tcW w:w="270" w:type="dxa"/>
          </w:tcPr>
          <w:p w14:paraId="7B66FB81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CB8890" w14:textId="3D8F2E06" w:rsidR="003C6E90" w:rsidRPr="00FF6B57" w:rsidRDefault="00DA7B82" w:rsidP="00F3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</w:t>
            </w:r>
            <w:r w:rsidR="003F1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342CA29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4527C88" w14:textId="5001A749" w:rsidR="003C6E90" w:rsidRPr="00FF6B57" w:rsidRDefault="00DA7B82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3F1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804E23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4281AA" w14:textId="4BC45D15" w:rsidR="003C6E90" w:rsidRPr="00FF6B57" w:rsidRDefault="00DA7B82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170,932</w:t>
            </w:r>
          </w:p>
        </w:tc>
      </w:tr>
    </w:tbl>
    <w:p w14:paraId="0B5FDC70" w14:textId="77777777" w:rsidR="001B038D" w:rsidRDefault="001B038D"/>
    <w:tbl>
      <w:tblPr>
        <w:tblW w:w="96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84"/>
        <w:gridCol w:w="1156"/>
        <w:gridCol w:w="284"/>
        <w:gridCol w:w="1156"/>
        <w:gridCol w:w="284"/>
        <w:gridCol w:w="1339"/>
      </w:tblGrid>
      <w:tr w:rsidR="00740ECE" w:rsidRPr="0075699B" w14:paraId="2E067452" w14:textId="77777777" w:rsidTr="00C9516F">
        <w:trPr>
          <w:trHeight w:val="70"/>
        </w:trPr>
        <w:tc>
          <w:tcPr>
            <w:tcW w:w="3870" w:type="dxa"/>
          </w:tcPr>
          <w:p w14:paraId="77B26F39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3" w:type="dxa"/>
            <w:gridSpan w:val="7"/>
            <w:vAlign w:val="bottom"/>
          </w:tcPr>
          <w:p w14:paraId="1361E7CE" w14:textId="77777777" w:rsidR="00740ECE" w:rsidRPr="0075699B" w:rsidRDefault="00740ECE" w:rsidP="0036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1"/>
                <w:tab w:val="left" w:pos="1054"/>
                <w:tab w:val="left" w:pos="1421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740ECE" w:rsidRPr="0075699B" w14:paraId="69CB1632" w14:textId="77777777" w:rsidTr="00C9516F">
        <w:trPr>
          <w:trHeight w:val="263"/>
        </w:trPr>
        <w:tc>
          <w:tcPr>
            <w:tcW w:w="3870" w:type="dxa"/>
          </w:tcPr>
          <w:p w14:paraId="48A94741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F5DCF" w14:textId="77777777" w:rsidR="00740ECE" w:rsidRPr="0075699B" w:rsidRDefault="00740ECE" w:rsidP="009447C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B5E95D5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  <w:vAlign w:val="bottom"/>
          </w:tcPr>
          <w:p w14:paraId="06A6D8BC" w14:textId="77777777" w:rsidR="00740ECE" w:rsidRPr="001F42F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49D55B4B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191C3287" w14:textId="77777777" w:rsidR="00740ECE" w:rsidRPr="0075699B" w:rsidRDefault="00740ECE" w:rsidP="009447C7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0ECE" w:rsidRPr="00D14B69" w14:paraId="66ACEA23" w14:textId="77777777" w:rsidTr="00C9516F">
        <w:trPr>
          <w:trHeight w:val="828"/>
        </w:trPr>
        <w:tc>
          <w:tcPr>
            <w:tcW w:w="3870" w:type="dxa"/>
          </w:tcPr>
          <w:p w14:paraId="2F1F5C00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192BB0" w14:textId="77777777" w:rsidR="00740ECE" w:rsidRPr="00D14B69" w:rsidRDefault="00740ECE" w:rsidP="009447C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DADE7EA" w14:textId="24B2CE46" w:rsidR="00740ECE" w:rsidRPr="00D14B69" w:rsidRDefault="00740ECE" w:rsidP="003628AB">
            <w:pPr>
              <w:ind w:left="-124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 w:rsidR="00821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33A6C1D8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673A09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62A3872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D14B69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CC44AB4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1729457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23B182E2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BF6D132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6C4603D" w14:textId="6B3DE108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D14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 w:rsidR="00821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40ECE" w:rsidRPr="00C51820" w14:paraId="638EBC56" w14:textId="77777777" w:rsidTr="00C9516F">
        <w:tc>
          <w:tcPr>
            <w:tcW w:w="3870" w:type="dxa"/>
          </w:tcPr>
          <w:p w14:paraId="129F22CD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3" w:type="dxa"/>
            <w:gridSpan w:val="7"/>
          </w:tcPr>
          <w:p w14:paraId="7E06BD07" w14:textId="77777777" w:rsidR="00740ECE" w:rsidRPr="00C51820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E90" w:rsidRPr="0075699B" w14:paraId="00361AAD" w14:textId="77777777" w:rsidTr="00C9516F">
        <w:tc>
          <w:tcPr>
            <w:tcW w:w="3870" w:type="dxa"/>
          </w:tcPr>
          <w:p w14:paraId="76A0DB6A" w14:textId="632E8C7B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60" w:type="dxa"/>
          </w:tcPr>
          <w:p w14:paraId="140E607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98029D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0A8EFCB" w14:textId="77777777" w:rsidR="003C6E90" w:rsidRPr="00B81D5F" w:rsidRDefault="003C6E90" w:rsidP="0036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03FF69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06A2F9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B19D6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CEFA267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CB3" w:rsidRPr="000A69EC" w14:paraId="7186AD61" w14:textId="77777777" w:rsidTr="00C9516F">
        <w:tc>
          <w:tcPr>
            <w:tcW w:w="3870" w:type="dxa"/>
          </w:tcPr>
          <w:p w14:paraId="36AA1D73" w14:textId="77777777" w:rsidR="00821CB3" w:rsidRPr="0075699B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3738A89F" w14:textId="5FCDDD20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11,018</w:t>
            </w:r>
          </w:p>
        </w:tc>
        <w:tc>
          <w:tcPr>
            <w:tcW w:w="284" w:type="dxa"/>
          </w:tcPr>
          <w:p w14:paraId="13A9B228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0246C90" w14:textId="07A881A7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84" w:type="dxa"/>
          </w:tcPr>
          <w:p w14:paraId="4065CDD1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C95AE5C" w14:textId="779373C3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54EB452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  <w:tab w:val="left" w:pos="669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76890C5" w14:textId="3D671E67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11,611</w:t>
            </w:r>
          </w:p>
        </w:tc>
      </w:tr>
      <w:tr w:rsidR="00821CB3" w:rsidRPr="000A69EC" w14:paraId="57EDCE0D" w14:textId="77777777" w:rsidTr="00C9516F">
        <w:tc>
          <w:tcPr>
            <w:tcW w:w="3870" w:type="dxa"/>
          </w:tcPr>
          <w:p w14:paraId="56B65DF2" w14:textId="77777777" w:rsidR="00821CB3" w:rsidRPr="0075699B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AFB8CED" w14:textId="77777777" w:rsidR="00821CB3" w:rsidRPr="00FF6B57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65307" w14:textId="0F5A18D2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84" w:type="dxa"/>
          </w:tcPr>
          <w:p w14:paraId="1C2C0D89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D151F48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F73C9A" w14:textId="6E5DF4EE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3DCAEEB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7E98A5E" w14:textId="77777777" w:rsidR="00821CB3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60D69E" w14:textId="656E0433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9165712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FCEEED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864BE" w14:textId="6E66F20E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821CB3" w:rsidRPr="000A69EC" w14:paraId="776A8C5C" w14:textId="77777777" w:rsidTr="00C9516F">
        <w:tc>
          <w:tcPr>
            <w:tcW w:w="3870" w:type="dxa"/>
          </w:tcPr>
          <w:p w14:paraId="59069A78" w14:textId="2DF503EE" w:rsidR="00821CB3" w:rsidRPr="0075699B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</w:t>
            </w:r>
            <w:r w:rsidR="00093EC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04EF66A4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C9D3BF" w14:textId="6F4163AA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  <w:tc>
          <w:tcPr>
            <w:tcW w:w="284" w:type="dxa"/>
          </w:tcPr>
          <w:p w14:paraId="1ACD1297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3831DC1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46451" w14:textId="18193C4C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(1,797)</w:t>
            </w:r>
          </w:p>
        </w:tc>
        <w:tc>
          <w:tcPr>
            <w:tcW w:w="284" w:type="dxa"/>
          </w:tcPr>
          <w:p w14:paraId="0CE927D5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6AF59A3" w14:textId="77777777" w:rsidR="00821CB3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5D1B9" w14:textId="200E983C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6BB1CC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9AB6C5B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E7991" w14:textId="7068D0DF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15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15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21CB3" w:rsidRPr="000A69EC" w14:paraId="07B70BB8" w14:textId="77777777" w:rsidTr="00C9516F">
        <w:tc>
          <w:tcPr>
            <w:tcW w:w="3870" w:type="dxa"/>
          </w:tcPr>
          <w:p w14:paraId="4D9799B6" w14:textId="77777777" w:rsidR="00821CB3" w:rsidRPr="0075699B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4BF0B15C" w14:textId="2700539F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84" w:type="dxa"/>
          </w:tcPr>
          <w:p w14:paraId="6BD0F2E2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A02A77C" w14:textId="5A8CAFAD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2,111</w:t>
            </w:r>
          </w:p>
        </w:tc>
        <w:tc>
          <w:tcPr>
            <w:tcW w:w="284" w:type="dxa"/>
          </w:tcPr>
          <w:p w14:paraId="62E022BA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BA11BE0" w14:textId="06EE5172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EB74633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80D0CF6" w14:textId="322DE49F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</w:tr>
      <w:tr w:rsidR="00821CB3" w:rsidRPr="000A69EC" w14:paraId="32ADEE6C" w14:textId="77777777" w:rsidTr="00C9516F">
        <w:tc>
          <w:tcPr>
            <w:tcW w:w="3870" w:type="dxa"/>
          </w:tcPr>
          <w:p w14:paraId="144936DC" w14:textId="5A36144E" w:rsidR="00821CB3" w:rsidRPr="0075699B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="00BB06E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0" w:type="dxa"/>
          </w:tcPr>
          <w:p w14:paraId="316DD7F9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CA656B" w14:textId="5E0341EC" w:rsidR="00821CB3" w:rsidRPr="00FF6B57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67,604</w:t>
            </w:r>
          </w:p>
        </w:tc>
        <w:tc>
          <w:tcPr>
            <w:tcW w:w="284" w:type="dxa"/>
          </w:tcPr>
          <w:p w14:paraId="0AA1AF5D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1D07505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D12F11" w14:textId="75262930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(3,529)</w:t>
            </w:r>
          </w:p>
        </w:tc>
        <w:tc>
          <w:tcPr>
            <w:tcW w:w="284" w:type="dxa"/>
          </w:tcPr>
          <w:p w14:paraId="2F07866E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3C6300D" w14:textId="77777777" w:rsidR="00821CB3" w:rsidRPr="00C2158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BCE920" w14:textId="552E35AB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(7,430)</w:t>
            </w:r>
          </w:p>
        </w:tc>
        <w:tc>
          <w:tcPr>
            <w:tcW w:w="284" w:type="dxa"/>
          </w:tcPr>
          <w:p w14:paraId="40484F2F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D91E4B8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2A0C2" w14:textId="71003391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56,645</w:t>
            </w:r>
          </w:p>
        </w:tc>
      </w:tr>
      <w:tr w:rsidR="00821CB3" w:rsidRPr="000A69EC" w14:paraId="315E0EBE" w14:textId="77777777" w:rsidTr="00C9516F">
        <w:tc>
          <w:tcPr>
            <w:tcW w:w="3870" w:type="dxa"/>
          </w:tcPr>
          <w:p w14:paraId="55A064B3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543FB1A" w14:textId="5DE274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173,233</w:t>
            </w:r>
          </w:p>
        </w:tc>
        <w:tc>
          <w:tcPr>
            <w:tcW w:w="284" w:type="dxa"/>
          </w:tcPr>
          <w:p w14:paraId="1C04C048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D514798" w14:textId="2F21C192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(40,537)</w:t>
            </w:r>
          </w:p>
        </w:tc>
        <w:tc>
          <w:tcPr>
            <w:tcW w:w="284" w:type="dxa"/>
          </w:tcPr>
          <w:p w14:paraId="32349053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5918E9B" w14:textId="37FA5BFF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C188A9A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48A1BEC" w14:textId="0A37267D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132,696</w:t>
            </w:r>
          </w:p>
        </w:tc>
      </w:tr>
      <w:tr w:rsidR="00093EC8" w:rsidRPr="000A69EC" w14:paraId="560559AC" w14:textId="77777777" w:rsidTr="00C9516F">
        <w:tc>
          <w:tcPr>
            <w:tcW w:w="3870" w:type="dxa"/>
          </w:tcPr>
          <w:p w14:paraId="07D90BA2" w14:textId="2691E531" w:rsidR="00093EC8" w:rsidRPr="000A69EC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C9FE972" w14:textId="0FFC51EA" w:rsidR="00093EC8" w:rsidRPr="00FF6B57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93EC8">
              <w:rPr>
                <w:rFonts w:asciiTheme="majorBidi" w:hAnsiTheme="majorBidi"/>
                <w:sz w:val="30"/>
                <w:szCs w:val="30"/>
                <w:cs/>
              </w:rPr>
              <w:t>64</w:t>
            </w:r>
            <w:r w:rsidRPr="00093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EC8">
              <w:rPr>
                <w:rFonts w:asciiTheme="majorBidi" w:hAnsiTheme="majorBidi"/>
                <w:sz w:val="30"/>
                <w:szCs w:val="30"/>
                <w:cs/>
              </w:rPr>
              <w:t>858</w:t>
            </w:r>
          </w:p>
        </w:tc>
        <w:tc>
          <w:tcPr>
            <w:tcW w:w="284" w:type="dxa"/>
          </w:tcPr>
          <w:p w14:paraId="0DCB789C" w14:textId="77777777" w:rsidR="00093EC8" w:rsidRPr="00B81D5F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DEA301" w14:textId="32A5A8FA" w:rsidR="00093EC8" w:rsidRPr="00C21581" w:rsidRDefault="00093EC8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93EC8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093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3EC8">
              <w:rPr>
                <w:rFonts w:asciiTheme="majorBidi" w:hAnsiTheme="majorBidi"/>
                <w:sz w:val="30"/>
                <w:szCs w:val="30"/>
                <w:cs/>
              </w:rPr>
              <w:t>144</w:t>
            </w:r>
          </w:p>
        </w:tc>
        <w:tc>
          <w:tcPr>
            <w:tcW w:w="284" w:type="dxa"/>
          </w:tcPr>
          <w:p w14:paraId="65204F41" w14:textId="77777777" w:rsidR="00093EC8" w:rsidRPr="00B81D5F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8D4E0D" w14:textId="72696098" w:rsidR="00093EC8" w:rsidRDefault="00093EC8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EF80F9A" w14:textId="77777777" w:rsidR="00093EC8" w:rsidRPr="00B81D5F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D7B80B5" w14:textId="64E6151A" w:rsidR="00093EC8" w:rsidRPr="00C21581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93EC8">
              <w:rPr>
                <w:rFonts w:asciiTheme="majorBidi" w:hAnsiTheme="majorBidi" w:cstheme="majorBidi"/>
                <w:sz w:val="30"/>
                <w:szCs w:val="30"/>
              </w:rPr>
              <w:t>74,002</w:t>
            </w:r>
          </w:p>
        </w:tc>
      </w:tr>
      <w:tr w:rsidR="00821CB3" w:rsidRPr="000A69EC" w14:paraId="65A0836C" w14:textId="77777777" w:rsidTr="00C9516F">
        <w:tc>
          <w:tcPr>
            <w:tcW w:w="3870" w:type="dxa"/>
          </w:tcPr>
          <w:p w14:paraId="006858FB" w14:textId="77777777" w:rsidR="00821CB3" w:rsidRPr="000A69EC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771B9A23" w14:textId="77777777" w:rsidR="00821CB3" w:rsidRPr="00FF6B57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D5A92" w14:textId="78F52992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284" w:type="dxa"/>
          </w:tcPr>
          <w:p w14:paraId="79189350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80CDF71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5D5886" w14:textId="70E4B662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E19BBE3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DA44A50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146084" w14:textId="62C3BAEC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84" w:type="dxa"/>
          </w:tcPr>
          <w:p w14:paraId="5FC760D2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742B6E3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BB545F" w14:textId="156EEE99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sz w:val="30"/>
                <w:szCs w:val="30"/>
              </w:rPr>
              <w:t>3,166</w:t>
            </w:r>
          </w:p>
        </w:tc>
      </w:tr>
      <w:tr w:rsidR="00821CB3" w14:paraId="3BD2B925" w14:textId="77777777" w:rsidTr="00C9516F">
        <w:tc>
          <w:tcPr>
            <w:tcW w:w="3870" w:type="dxa"/>
          </w:tcPr>
          <w:p w14:paraId="59DEA7F1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4DDD9CFF" w14:textId="32D8CB0C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  <w:tc>
          <w:tcPr>
            <w:tcW w:w="284" w:type="dxa"/>
          </w:tcPr>
          <w:p w14:paraId="49DCB150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28B1943" w14:textId="562B4058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sz w:val="30"/>
                <w:szCs w:val="30"/>
              </w:rPr>
              <w:t>2,435</w:t>
            </w:r>
          </w:p>
        </w:tc>
        <w:tc>
          <w:tcPr>
            <w:tcW w:w="284" w:type="dxa"/>
          </w:tcPr>
          <w:p w14:paraId="1D54F8F5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FDF8BC5" w14:textId="79C9704A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01EA52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8718E4" w14:textId="0BD2565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sz w:val="30"/>
                <w:szCs w:val="30"/>
              </w:rPr>
              <w:t>(5,415)</w:t>
            </w:r>
          </w:p>
        </w:tc>
      </w:tr>
      <w:tr w:rsidR="00093EC8" w14:paraId="1A03C3AF" w14:textId="77777777" w:rsidTr="00C9516F">
        <w:tc>
          <w:tcPr>
            <w:tcW w:w="3870" w:type="dxa"/>
          </w:tcPr>
          <w:p w14:paraId="2604B171" w14:textId="70BD8E16" w:rsidR="00093EC8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1D17F406" w14:textId="1061243A" w:rsidR="00093EC8" w:rsidRPr="00FF6B57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93EC8">
              <w:rPr>
                <w:rFonts w:asciiTheme="majorBidi" w:hAnsiTheme="majorBidi" w:cstheme="majorBidi"/>
                <w:sz w:val="30"/>
                <w:szCs w:val="30"/>
              </w:rPr>
              <w:t>(56,330)</w:t>
            </w:r>
          </w:p>
        </w:tc>
        <w:tc>
          <w:tcPr>
            <w:tcW w:w="284" w:type="dxa"/>
          </w:tcPr>
          <w:p w14:paraId="3AF957F5" w14:textId="77777777" w:rsidR="00093EC8" w:rsidRPr="00B81D5F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B01A50" w14:textId="19E40613" w:rsidR="00093EC8" w:rsidRPr="00D94D99" w:rsidRDefault="00093EC8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93EC8">
              <w:rPr>
                <w:rFonts w:asciiTheme="majorBidi" w:hAnsiTheme="majorBidi" w:cstheme="majorBidi"/>
                <w:sz w:val="30"/>
                <w:szCs w:val="30"/>
              </w:rPr>
              <w:t>(8,711)</w:t>
            </w:r>
          </w:p>
        </w:tc>
        <w:tc>
          <w:tcPr>
            <w:tcW w:w="284" w:type="dxa"/>
          </w:tcPr>
          <w:p w14:paraId="20EE2D68" w14:textId="77777777" w:rsidR="00093EC8" w:rsidRPr="00B81D5F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C50A70D" w14:textId="5BC9D4E7" w:rsidR="00093EC8" w:rsidRDefault="00093EC8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D25875E" w14:textId="77777777" w:rsidR="00093EC8" w:rsidRPr="00B81D5F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3C725D8" w14:textId="02EAFE13" w:rsidR="00093EC8" w:rsidRPr="00D94D99" w:rsidRDefault="00093EC8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93EC8">
              <w:rPr>
                <w:rFonts w:asciiTheme="majorBidi" w:hAnsiTheme="majorBidi" w:cstheme="majorBidi"/>
                <w:sz w:val="30"/>
                <w:szCs w:val="30"/>
              </w:rPr>
              <w:t>(65,041)</w:t>
            </w:r>
          </w:p>
        </w:tc>
      </w:tr>
      <w:tr w:rsidR="00821CB3" w:rsidRPr="000A69EC" w14:paraId="209A81C6" w14:textId="77777777" w:rsidTr="00C9516F">
        <w:tc>
          <w:tcPr>
            <w:tcW w:w="3870" w:type="dxa"/>
          </w:tcPr>
          <w:p w14:paraId="1E15A3E0" w14:textId="77777777" w:rsidR="00821CB3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3C7D46" w14:textId="04F43728" w:rsidR="00821CB3" w:rsidRPr="00B81D5F" w:rsidRDefault="007510DA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0DA">
              <w:rPr>
                <w:rFonts w:asciiTheme="majorBidi" w:hAnsiTheme="majorBidi" w:cstheme="majorBidi"/>
                <w:sz w:val="30"/>
                <w:szCs w:val="30"/>
              </w:rPr>
              <w:t>9,935</w:t>
            </w:r>
          </w:p>
        </w:tc>
        <w:tc>
          <w:tcPr>
            <w:tcW w:w="284" w:type="dxa"/>
          </w:tcPr>
          <w:p w14:paraId="0E9EC96A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CA198F5" w14:textId="22BEE8E6" w:rsidR="00821CB3" w:rsidRPr="00B81D5F" w:rsidRDefault="007510DA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0DA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284" w:type="dxa"/>
          </w:tcPr>
          <w:p w14:paraId="5E75EAB6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CBA1DC2" w14:textId="6CD9EB53" w:rsidR="00821CB3" w:rsidRPr="00B81D5F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B148CEB" w14:textId="77777777" w:rsidR="00821CB3" w:rsidRPr="00B81D5F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E6EED83" w14:textId="497BF36E" w:rsidR="00821CB3" w:rsidRPr="00B81D5F" w:rsidRDefault="007510DA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0DA">
              <w:rPr>
                <w:rFonts w:asciiTheme="majorBidi" w:hAnsiTheme="majorBidi" w:cstheme="majorBidi"/>
                <w:sz w:val="30"/>
                <w:szCs w:val="30"/>
              </w:rPr>
              <w:t>12,308</w:t>
            </w:r>
          </w:p>
        </w:tc>
      </w:tr>
      <w:tr w:rsidR="00821CB3" w:rsidRPr="000A69EC" w14:paraId="322A4783" w14:textId="77777777" w:rsidTr="00C9516F">
        <w:tc>
          <w:tcPr>
            <w:tcW w:w="3870" w:type="dxa"/>
          </w:tcPr>
          <w:p w14:paraId="627151D5" w14:textId="77777777" w:rsidR="00821CB3" w:rsidRPr="00C719A1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D4E78" w14:textId="15FC9A8A" w:rsidR="00821CB3" w:rsidRPr="00FF6B57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270,227</w:t>
            </w:r>
          </w:p>
        </w:tc>
        <w:tc>
          <w:tcPr>
            <w:tcW w:w="284" w:type="dxa"/>
          </w:tcPr>
          <w:p w14:paraId="06980F43" w14:textId="77777777" w:rsidR="00821CB3" w:rsidRPr="00FF6B57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28E43A0" w14:textId="3FA59C8D" w:rsidR="00821CB3" w:rsidRPr="00FF6B57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(37,918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6C51322" w14:textId="77777777" w:rsidR="00821CB3" w:rsidRPr="00FF6B57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17C0088" w14:textId="64A57503" w:rsidR="00821CB3" w:rsidRPr="00FF6B57" w:rsidRDefault="00821CB3" w:rsidP="00C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(6,851)</w:t>
            </w:r>
          </w:p>
        </w:tc>
        <w:tc>
          <w:tcPr>
            <w:tcW w:w="284" w:type="dxa"/>
          </w:tcPr>
          <w:p w14:paraId="0D2D1A94" w14:textId="77777777" w:rsidR="00821CB3" w:rsidRPr="00FF6B57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66169F3" w14:textId="7677AC48" w:rsidR="00821CB3" w:rsidRPr="00FF6B57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225,458</w:t>
            </w:r>
          </w:p>
        </w:tc>
      </w:tr>
    </w:tbl>
    <w:p w14:paraId="0254FACE" w14:textId="77777777" w:rsidR="00A52778" w:rsidRDefault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E7CC4EE" w14:textId="2FFF1ECF" w:rsidR="00CE7899" w:rsidRDefault="00BE1CCE" w:rsidP="00CE7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54680">
        <w:rPr>
          <w:rFonts w:ascii="Angsana New" w:hAnsi="Angsana New"/>
          <w:b/>
          <w:bCs/>
          <w:sz w:val="30"/>
          <w:szCs w:val="30"/>
        </w:rPr>
        <w:t>9</w:t>
      </w:r>
      <w:r w:rsidR="00CE7899" w:rsidRPr="00E0626F">
        <w:rPr>
          <w:rFonts w:ascii="Angsana New" w:hAnsi="Angsana New"/>
          <w:b/>
          <w:bCs/>
          <w:sz w:val="30"/>
          <w:szCs w:val="30"/>
        </w:rPr>
        <w:tab/>
      </w:r>
      <w:r w:rsidR="00CE7899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="00CB0C3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64954DE1" w14:textId="4ED9ABFF" w:rsidR="00CE7899" w:rsidRPr="0091428D" w:rsidRDefault="00CE7899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0FA827C3" w14:textId="68CD21A4" w:rsidR="00CE7899" w:rsidRDefault="00B364DA" w:rsidP="0051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การคำนวณ</w:t>
      </w:r>
      <w:r w:rsidR="00657DE5">
        <w:rPr>
          <w:rFonts w:ascii="Angsana New" w:hAnsi="Angsana New" w:hint="cs"/>
          <w:sz w:val="30"/>
          <w:szCs w:val="30"/>
          <w:cs/>
        </w:rPr>
        <w:t>กำไรต่อหุ้น</w:t>
      </w:r>
      <w:r w:rsidR="00EB1D17">
        <w:rPr>
          <w:rFonts w:ascii="Angsana New" w:hAnsi="Angsana New" w:hint="cs"/>
          <w:sz w:val="30"/>
          <w:szCs w:val="30"/>
          <w:cs/>
        </w:rPr>
        <w:t>ขั้น</w:t>
      </w:r>
      <w:r w:rsidR="00657DE5">
        <w:rPr>
          <w:rFonts w:ascii="Angsana New" w:hAnsi="Angsana New" w:hint="cs"/>
          <w:sz w:val="30"/>
          <w:szCs w:val="30"/>
          <w:cs/>
        </w:rPr>
        <w:t>พื้นฐาน</w:t>
      </w:r>
      <w:r>
        <w:rPr>
          <w:rFonts w:ascii="Angsana New" w:hAnsi="Angsana New" w:hint="cs"/>
          <w:sz w:val="30"/>
          <w:szCs w:val="30"/>
          <w:cs/>
        </w:rPr>
        <w:t>มา</w:t>
      </w:r>
      <w:r w:rsidR="00657DE5">
        <w:rPr>
          <w:rFonts w:ascii="Angsana New" w:hAnsi="Angsana New" w:hint="cs"/>
          <w:sz w:val="30"/>
          <w:szCs w:val="30"/>
          <w:cs/>
        </w:rPr>
        <w:t>จากกำไรของผู้ถือหุ้นของบริษัท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="00657DE5">
        <w:rPr>
          <w:rFonts w:ascii="Angsana New" w:hAnsi="Angsana New" w:hint="cs"/>
          <w:sz w:val="30"/>
          <w:szCs w:val="30"/>
          <w:cs/>
        </w:rPr>
        <w:t>จำนวนหุ้นสามัญ</w:t>
      </w:r>
      <w:r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>
        <w:rPr>
          <w:rFonts w:ascii="Angsana New" w:hAnsi="Angsana New"/>
          <w:sz w:val="30"/>
          <w:szCs w:val="30"/>
          <w:cs/>
        </w:rPr>
        <w:br/>
      </w:r>
      <w:r w:rsidR="00657DE5">
        <w:rPr>
          <w:rFonts w:ascii="Angsana New" w:hAnsi="Angsana New" w:hint="cs"/>
          <w:sz w:val="30"/>
          <w:szCs w:val="30"/>
          <w:cs/>
        </w:rPr>
        <w:t>ที่ออกจำหน่ายแล้ว</w:t>
      </w:r>
    </w:p>
    <w:p w14:paraId="1DA1FC59" w14:textId="6A5AA398" w:rsidR="00657DE5" w:rsidRPr="00187536" w:rsidRDefault="00657DE5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90"/>
        <w:gridCol w:w="1260"/>
        <w:gridCol w:w="261"/>
        <w:gridCol w:w="1350"/>
        <w:gridCol w:w="270"/>
        <w:gridCol w:w="1326"/>
      </w:tblGrid>
      <w:tr w:rsidR="00AE56E6" w:rsidRPr="008A7C18" w14:paraId="436E00B4" w14:textId="77777777" w:rsidTr="00763B59">
        <w:tc>
          <w:tcPr>
            <w:tcW w:w="3330" w:type="dxa"/>
          </w:tcPr>
          <w:p w14:paraId="3CEE9DBE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292650B3" w14:textId="5623996D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1" w:type="dxa"/>
          </w:tcPr>
          <w:p w14:paraId="3DF2B23A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22AC34B0" w14:textId="2124CBA9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686B" w:rsidRPr="008A7C18" w14:paraId="5B0AAF23" w14:textId="77777777" w:rsidTr="00D618CF">
        <w:tc>
          <w:tcPr>
            <w:tcW w:w="3330" w:type="dxa"/>
          </w:tcPr>
          <w:p w14:paraId="1E96DA9D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1C4D7D72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1" w:type="dxa"/>
          </w:tcPr>
          <w:p w14:paraId="63D25208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5610BC0A" w14:textId="1BA5C69F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6E6" w:rsidRPr="008A7C18" w14:paraId="65B26999" w14:textId="77777777" w:rsidTr="00763B59">
        <w:tc>
          <w:tcPr>
            <w:tcW w:w="3330" w:type="dxa"/>
          </w:tcPr>
          <w:p w14:paraId="12F01C2A" w14:textId="16D84744" w:rsidR="00AE56E6" w:rsidRPr="0051767C" w:rsidRDefault="0051767C" w:rsidP="0051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7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7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76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207530CE" w14:textId="40EAC533" w:rsidR="00AE56E6" w:rsidRPr="008A7C18" w:rsidRDefault="003C6E90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1C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4ADE157E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EB67A0" w14:textId="43FD8FB3" w:rsidR="00AE56E6" w:rsidRPr="008A7C18" w:rsidRDefault="003C6E90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1C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15F351B3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1FB12" w14:textId="2057E9E0" w:rsidR="00AE56E6" w:rsidRPr="008A7C18" w:rsidRDefault="003C6E90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1CB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59C07A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7F39C11D" w14:textId="006370BA" w:rsidR="00AE56E6" w:rsidRPr="008A7C18" w:rsidRDefault="003C6E90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21CB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56E6" w:rsidRPr="008A7C18" w14:paraId="7D67D955" w14:textId="77777777" w:rsidTr="00763B59">
        <w:trPr>
          <w:trHeight w:val="380"/>
        </w:trPr>
        <w:tc>
          <w:tcPr>
            <w:tcW w:w="3330" w:type="dxa"/>
          </w:tcPr>
          <w:p w14:paraId="0889FA5D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7" w:type="dxa"/>
            <w:gridSpan w:val="8"/>
          </w:tcPr>
          <w:p w14:paraId="305664DA" w14:textId="74125381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A767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21CB3" w:rsidRPr="00657DE5" w14:paraId="53D4B20E" w14:textId="16934B61" w:rsidTr="00763B59">
        <w:tblPrEx>
          <w:tblCellMar>
            <w:left w:w="79" w:type="dxa"/>
            <w:right w:w="79" w:type="dxa"/>
          </w:tblCellMar>
        </w:tblPrEx>
        <w:trPr>
          <w:cantSplit/>
          <w:trHeight w:val="92"/>
        </w:trPr>
        <w:tc>
          <w:tcPr>
            <w:tcW w:w="3330" w:type="dxa"/>
          </w:tcPr>
          <w:p w14:paraId="67928645" w14:textId="331E1C9B" w:rsidR="00821CB3" w:rsidRPr="00657DE5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360617" w14:textId="4052DE91" w:rsidR="00821CB3" w:rsidRPr="00713213" w:rsidRDefault="001D3146" w:rsidP="00821CB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356,9</w:t>
            </w:r>
            <w:r w:rsidR="000A0A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2949850" w14:textId="77777777" w:rsidR="00821CB3" w:rsidRPr="00713213" w:rsidRDefault="00821CB3" w:rsidP="00821C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9A42DEB" w14:textId="481AD768" w:rsidR="00821CB3" w:rsidRPr="00713213" w:rsidRDefault="00821CB3" w:rsidP="00821C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272,000</w:t>
            </w:r>
          </w:p>
        </w:tc>
        <w:tc>
          <w:tcPr>
            <w:tcW w:w="261" w:type="dxa"/>
          </w:tcPr>
          <w:p w14:paraId="2A82900D" w14:textId="77777777" w:rsidR="00821CB3" w:rsidRPr="00713213" w:rsidRDefault="00821CB3" w:rsidP="00821C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DDD09FA" w14:textId="7917B855" w:rsidR="00821CB3" w:rsidRPr="00713213" w:rsidRDefault="001A601F" w:rsidP="00821CB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344,529</w:t>
            </w:r>
          </w:p>
        </w:tc>
        <w:tc>
          <w:tcPr>
            <w:tcW w:w="270" w:type="dxa"/>
          </w:tcPr>
          <w:p w14:paraId="764F9E2C" w14:textId="77777777" w:rsidR="00821CB3" w:rsidRPr="00713213" w:rsidRDefault="00821CB3" w:rsidP="00821CB3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2BBF957E" w14:textId="2D5CE982" w:rsidR="00821CB3" w:rsidRPr="00713213" w:rsidRDefault="00821CB3" w:rsidP="001D60D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214,</w:t>
            </w:r>
            <w:r w:rsidR="000A0A42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821CB3" w:rsidRPr="00657DE5" w14:paraId="506E1D95" w14:textId="6FD6C0A9" w:rsidTr="00763B59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330" w:type="dxa"/>
          </w:tcPr>
          <w:p w14:paraId="21BFB534" w14:textId="0E93A26D" w:rsidR="00821CB3" w:rsidRPr="00657DE5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9757DE" w14:textId="22A782CA" w:rsidR="00821CB3" w:rsidRPr="00713213" w:rsidRDefault="001D3146" w:rsidP="00821CB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180" w:type="dxa"/>
          </w:tcPr>
          <w:p w14:paraId="1312C089" w14:textId="77777777" w:rsidR="00821CB3" w:rsidRPr="00713213" w:rsidRDefault="00821CB3" w:rsidP="00821C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5170F5ED" w14:textId="01ACFF5D" w:rsidR="00821CB3" w:rsidRPr="00713213" w:rsidRDefault="00821CB3" w:rsidP="00821C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61" w:type="dxa"/>
          </w:tcPr>
          <w:p w14:paraId="75975ABD" w14:textId="77777777" w:rsidR="00821CB3" w:rsidRPr="00713213" w:rsidRDefault="00821CB3" w:rsidP="00821C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80F61A" w14:textId="10A48EAA" w:rsidR="00821CB3" w:rsidRPr="00713213" w:rsidRDefault="001A601F" w:rsidP="00821CB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70" w:type="dxa"/>
          </w:tcPr>
          <w:p w14:paraId="68D13ED6" w14:textId="77777777" w:rsidR="00821CB3" w:rsidRPr="00713213" w:rsidRDefault="00821CB3" w:rsidP="00821CB3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1CAA14F3" w14:textId="37BEA6B6" w:rsidR="00821CB3" w:rsidRPr="00713213" w:rsidRDefault="00821CB3" w:rsidP="001D60D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</w:tr>
      <w:tr w:rsidR="00821CB3" w:rsidRPr="0091428D" w14:paraId="6FC0CF15" w14:textId="43F26400" w:rsidTr="003C6E90">
        <w:tblPrEx>
          <w:tblCellMar>
            <w:left w:w="79" w:type="dxa"/>
            <w:right w:w="79" w:type="dxa"/>
          </w:tblCellMar>
        </w:tblPrEx>
        <w:trPr>
          <w:cantSplit/>
          <w:trHeight w:val="152"/>
        </w:trPr>
        <w:tc>
          <w:tcPr>
            <w:tcW w:w="3330" w:type="dxa"/>
          </w:tcPr>
          <w:p w14:paraId="2B71CAAD" w14:textId="77777777" w:rsidR="00821CB3" w:rsidRPr="0091428D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7917C1" w14:textId="77777777" w:rsidR="00821CB3" w:rsidRPr="0091428D" w:rsidRDefault="00821CB3" w:rsidP="00821CB3">
            <w:pPr>
              <w:pStyle w:val="acctfourfigures"/>
              <w:tabs>
                <w:tab w:val="clear" w:pos="765"/>
                <w:tab w:val="decimal" w:pos="731"/>
                <w:tab w:val="decimal" w:pos="1185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9116D7" w14:textId="77777777" w:rsidR="00821CB3" w:rsidRPr="0091428D" w:rsidRDefault="00821CB3" w:rsidP="00821CB3">
            <w:pPr>
              <w:pStyle w:val="acctfourfigures"/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5825F3C5" w14:textId="77777777" w:rsidR="00821CB3" w:rsidRPr="0091428D" w:rsidRDefault="00821CB3" w:rsidP="00821CB3">
            <w:pPr>
              <w:pStyle w:val="acctfourfigures"/>
              <w:tabs>
                <w:tab w:val="clear" w:pos="765"/>
                <w:tab w:val="decimal" w:pos="731"/>
                <w:tab w:val="decimal" w:pos="1005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305B936" w14:textId="77777777" w:rsidR="00821CB3" w:rsidRPr="0091428D" w:rsidRDefault="00821CB3" w:rsidP="00821CB3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9F34FE" w14:textId="77777777" w:rsidR="00821CB3" w:rsidRPr="0091428D" w:rsidRDefault="00821CB3" w:rsidP="00821CB3">
            <w:pPr>
              <w:pStyle w:val="acctfourfigures"/>
              <w:tabs>
                <w:tab w:val="clear" w:pos="765"/>
                <w:tab w:val="decimal" w:pos="731"/>
                <w:tab w:val="decimal" w:pos="1100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2CA7" w14:textId="77777777" w:rsidR="00821CB3" w:rsidRPr="0091428D" w:rsidRDefault="00821CB3" w:rsidP="00821CB3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44F336E8" w14:textId="3E6487AF" w:rsidR="00821CB3" w:rsidRPr="0091428D" w:rsidRDefault="00821CB3" w:rsidP="00821CB3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1CB3" w:rsidRPr="00657DE5" w14:paraId="500E13B1" w14:textId="418E3321" w:rsidTr="00763B59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330" w:type="dxa"/>
          </w:tcPr>
          <w:p w14:paraId="52D55E86" w14:textId="138422D5" w:rsidR="00821CB3" w:rsidRPr="00657DE5" w:rsidRDefault="00821CB3" w:rsidP="00821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7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B0C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82B4C" w14:textId="138AAD67" w:rsidR="00821CB3" w:rsidRPr="00713213" w:rsidRDefault="001D3146" w:rsidP="00821CB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6.17</w:t>
            </w:r>
          </w:p>
        </w:tc>
        <w:tc>
          <w:tcPr>
            <w:tcW w:w="180" w:type="dxa"/>
          </w:tcPr>
          <w:p w14:paraId="0EC1DCAD" w14:textId="77777777" w:rsidR="00821CB3" w:rsidRPr="00713213" w:rsidRDefault="00821CB3" w:rsidP="00821C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E3B9910" w14:textId="31413333" w:rsidR="00821CB3" w:rsidRPr="00713213" w:rsidRDefault="00821CB3" w:rsidP="00821CB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4.70</w:t>
            </w:r>
          </w:p>
        </w:tc>
        <w:tc>
          <w:tcPr>
            <w:tcW w:w="261" w:type="dxa"/>
          </w:tcPr>
          <w:p w14:paraId="0F6BC7D8" w14:textId="77777777" w:rsidR="00821CB3" w:rsidRPr="00713213" w:rsidRDefault="00821CB3" w:rsidP="00821C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4DE5275" w14:textId="1A48475F" w:rsidR="00821CB3" w:rsidRPr="00713213" w:rsidRDefault="001A601F" w:rsidP="00821CB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5.96</w:t>
            </w:r>
          </w:p>
        </w:tc>
        <w:tc>
          <w:tcPr>
            <w:tcW w:w="270" w:type="dxa"/>
          </w:tcPr>
          <w:p w14:paraId="6D9F4753" w14:textId="77777777" w:rsidR="00821CB3" w:rsidRPr="00713213" w:rsidRDefault="00821CB3" w:rsidP="00821CB3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074C5275" w14:textId="4B66AFA4" w:rsidR="00821CB3" w:rsidRPr="00CB67D5" w:rsidRDefault="00821CB3" w:rsidP="001D60D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3.70</w:t>
            </w:r>
          </w:p>
        </w:tc>
      </w:tr>
    </w:tbl>
    <w:p w14:paraId="1AE661F8" w14:textId="44FD28BF" w:rsidR="00187536" w:rsidRDefault="00187536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67F026D3" w14:textId="797A148D" w:rsidR="00BF6FC9" w:rsidRDefault="00854680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BF6FC9" w:rsidRPr="00E0626F">
        <w:rPr>
          <w:rFonts w:ascii="Angsana New" w:hAnsi="Angsana New"/>
          <w:b/>
          <w:bCs/>
          <w:sz w:val="30"/>
          <w:szCs w:val="30"/>
        </w:rPr>
        <w:tab/>
      </w:r>
      <w:r w:rsidR="00BF6FC9" w:rsidRPr="00E0626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30E64C4" w14:textId="77777777" w:rsidR="00BF6FC9" w:rsidRPr="00561911" w:rsidRDefault="00BF6FC9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5A3C6D32" w14:textId="77777777" w:rsidR="00BF6FC9" w:rsidRPr="00561911" w:rsidRDefault="00BF6FC9" w:rsidP="00BF6F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911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B3607A2" w14:textId="77777777" w:rsidR="00BF6FC9" w:rsidRPr="00187536" w:rsidRDefault="00BF6FC9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2610"/>
        <w:gridCol w:w="1530"/>
        <w:gridCol w:w="1350"/>
        <w:gridCol w:w="1260"/>
        <w:gridCol w:w="1350"/>
        <w:gridCol w:w="270"/>
        <w:gridCol w:w="1350"/>
      </w:tblGrid>
      <w:tr w:rsidR="00F131F8" w:rsidRPr="00FE6EA8" w14:paraId="180E458B" w14:textId="77777777" w:rsidTr="0015453A">
        <w:trPr>
          <w:tblHeader/>
        </w:trPr>
        <w:tc>
          <w:tcPr>
            <w:tcW w:w="9720" w:type="dxa"/>
            <w:gridSpan w:val="7"/>
            <w:shd w:val="clear" w:color="auto" w:fill="auto"/>
          </w:tcPr>
          <w:p w14:paraId="780CA476" w14:textId="679E3218" w:rsidR="00F131F8" w:rsidRPr="00FE6EA8" w:rsidRDefault="00F131F8" w:rsidP="00A673B0">
            <w:pPr>
              <w:pStyle w:val="block"/>
              <w:spacing w:after="0" w:line="240" w:lineRule="atLeast"/>
              <w:ind w:left="238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706C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131F8" w:rsidRPr="00FE6EA8" w14:paraId="71B7B06E" w14:textId="77777777" w:rsidTr="001D2FA9">
        <w:trPr>
          <w:tblHeader/>
        </w:trPr>
        <w:tc>
          <w:tcPr>
            <w:tcW w:w="2610" w:type="dxa"/>
            <w:shd w:val="clear" w:color="auto" w:fill="auto"/>
          </w:tcPr>
          <w:p w14:paraId="57261E26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5F7131" w14:textId="4CA613A9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4D131D" w14:textId="77777777" w:rsidR="00F131F8" w:rsidRPr="00FE6EA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4865964" w14:textId="19E2F569" w:rsidR="00F131F8" w:rsidRPr="00FE6EA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</w:tcPr>
          <w:p w14:paraId="51201D14" w14:textId="32ED87A0" w:rsidR="00F131F8" w:rsidRPr="00FE6EA8" w:rsidRDefault="00F131F8" w:rsidP="00F131F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จ่ายจาก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กำไรสะสม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ตามอัตรา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นิติบุคคล</w:t>
            </w:r>
          </w:p>
        </w:tc>
        <w:tc>
          <w:tcPr>
            <w:tcW w:w="1350" w:type="dxa"/>
            <w:vAlign w:val="bottom"/>
          </w:tcPr>
          <w:p w14:paraId="58087A9B" w14:textId="5D78CDBB" w:rsidR="00F131F8" w:rsidRPr="00FE6EA8" w:rsidRDefault="00F131F8" w:rsidP="00F131F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46D31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EDC552" w14:textId="7E795925" w:rsidR="00F131F8" w:rsidRPr="00FE6EA8" w:rsidRDefault="00F131F8" w:rsidP="00F131F8">
            <w:pPr>
              <w:pStyle w:val="block"/>
              <w:spacing w:after="0" w:line="240" w:lineRule="atLeast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F131F8" w:rsidRPr="00FE6EA8" w14:paraId="4084320E" w14:textId="77777777" w:rsidTr="001D2FA9">
        <w:trPr>
          <w:tblHeader/>
        </w:trPr>
        <w:tc>
          <w:tcPr>
            <w:tcW w:w="2610" w:type="dxa"/>
            <w:shd w:val="clear" w:color="auto" w:fill="auto"/>
          </w:tcPr>
          <w:p w14:paraId="768EB6F1" w14:textId="77777777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0D2666" w14:textId="77777777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86F1CA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6D14F" w14:textId="269D01E5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50" w:type="dxa"/>
          </w:tcPr>
          <w:p w14:paraId="75C8B882" w14:textId="5B755B1A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A767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B5A53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A4E8CF" w14:textId="77777777" w:rsidR="00F131F8" w:rsidRPr="00FE6EA8" w:rsidRDefault="00F131F8" w:rsidP="00F131F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31F8" w:rsidRPr="00FE6EA8" w14:paraId="27820F7B" w14:textId="77777777" w:rsidTr="001D2FA9">
        <w:tc>
          <w:tcPr>
            <w:tcW w:w="5490" w:type="dxa"/>
            <w:gridSpan w:val="3"/>
            <w:shd w:val="clear" w:color="auto" w:fill="auto"/>
            <w:vAlign w:val="bottom"/>
          </w:tcPr>
          <w:p w14:paraId="25D3C2ED" w14:textId="6E698149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821C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60" w:type="dxa"/>
          </w:tcPr>
          <w:p w14:paraId="47E9B5FE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F7BE71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1E7D8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8076F" w14:textId="77777777" w:rsidR="00F131F8" w:rsidRPr="00FE6EA8" w:rsidRDefault="00F131F8" w:rsidP="00F131F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DF9" w:rsidRPr="00FE6EA8" w14:paraId="159D63B2" w14:textId="77777777" w:rsidTr="001D2FA9">
        <w:tc>
          <w:tcPr>
            <w:tcW w:w="2610" w:type="dxa"/>
            <w:shd w:val="clear" w:color="auto" w:fill="auto"/>
            <w:vAlign w:val="bottom"/>
          </w:tcPr>
          <w:p w14:paraId="4398B993" w14:textId="066E6E4F" w:rsidR="00364DF9" w:rsidRPr="006238C2" w:rsidRDefault="00364DF9" w:rsidP="00364DF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1418B7" w14:textId="2865D854" w:rsidR="00364DF9" w:rsidRPr="005E1F69" w:rsidRDefault="005E1F69" w:rsidP="005E1F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1F69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5E1F6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="00364DF9" w:rsidRPr="005E1F6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364DF9" w:rsidRPr="005E1F6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04F5ED" w14:textId="11E70BA7" w:rsidR="00364DF9" w:rsidRPr="005E1F69" w:rsidRDefault="00364DF9" w:rsidP="00364DF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E1F6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5E1F69">
              <w:rPr>
                <w:rFonts w:ascii="Angsana New" w:hAnsi="Angsana New" w:cs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260" w:type="dxa"/>
          </w:tcPr>
          <w:p w14:paraId="7C5B6FF1" w14:textId="7C68D2ED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271A7" w14:textId="36DB0A23" w:rsidR="00364DF9" w:rsidRPr="00FE6EA8" w:rsidRDefault="006F7B95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EEC4F" w14:textId="77777777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2C67F7" w14:textId="1E2F0784" w:rsidR="00364DF9" w:rsidRPr="00FE6EA8" w:rsidRDefault="000F72B3" w:rsidP="00364DF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75.19</w:t>
            </w:r>
          </w:p>
        </w:tc>
      </w:tr>
      <w:tr w:rsidR="00364DF9" w:rsidRPr="00FE6EA8" w14:paraId="50A5A1DF" w14:textId="77777777" w:rsidTr="001D2FA9">
        <w:tc>
          <w:tcPr>
            <w:tcW w:w="2610" w:type="dxa"/>
            <w:shd w:val="clear" w:color="auto" w:fill="auto"/>
          </w:tcPr>
          <w:p w14:paraId="52066BF8" w14:textId="79C80481" w:rsidR="00364DF9" w:rsidRPr="00FE6EA8" w:rsidRDefault="00364DF9" w:rsidP="00364DF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68EDCC" w14:textId="5082CCDF" w:rsidR="00364DF9" w:rsidRPr="005E1F69" w:rsidRDefault="005E1F69" w:rsidP="005E1F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1F6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5E1F6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="00364DF9" w:rsidRPr="005E1F6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364DF9" w:rsidRPr="005E1F6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789BE" w14:textId="32879A88" w:rsidR="00364DF9" w:rsidRPr="005E1F69" w:rsidRDefault="00364DF9" w:rsidP="00364DF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E1F6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สิงหาคม </w:t>
            </w:r>
            <w:r w:rsidRPr="005E1F69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260" w:type="dxa"/>
          </w:tcPr>
          <w:p w14:paraId="7BEC27AB" w14:textId="5C70D844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ACFAC" w14:textId="57A9A6A9" w:rsidR="00364DF9" w:rsidRPr="00FE6EA8" w:rsidRDefault="000F72B3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B965" w14:textId="77777777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E5591" w14:textId="4892DF4E" w:rsidR="00364DF9" w:rsidRPr="00FE6EA8" w:rsidRDefault="000F72B3" w:rsidP="00364DF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72.30</w:t>
            </w:r>
          </w:p>
        </w:tc>
      </w:tr>
      <w:tr w:rsidR="00364DF9" w:rsidRPr="00FE6EA8" w14:paraId="095CDE9B" w14:textId="77777777" w:rsidTr="001D2FA9">
        <w:tc>
          <w:tcPr>
            <w:tcW w:w="4140" w:type="dxa"/>
            <w:gridSpan w:val="2"/>
            <w:shd w:val="clear" w:color="auto" w:fill="auto"/>
          </w:tcPr>
          <w:p w14:paraId="7D3FCE23" w14:textId="77777777" w:rsidR="00364DF9" w:rsidRPr="00FE6EA8" w:rsidRDefault="00364DF9" w:rsidP="00364DF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404A9" w14:textId="77777777" w:rsidR="00364DF9" w:rsidRPr="00FE6EA8" w:rsidRDefault="00364DF9" w:rsidP="00364DF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14:paraId="47C38942" w14:textId="77777777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575DB" w14:textId="4B420E4E" w:rsidR="00364DF9" w:rsidRPr="00FE6EA8" w:rsidRDefault="000F72B3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13F9" w14:textId="58E01987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600E3" w14:textId="0DBA2188" w:rsidR="00364DF9" w:rsidRPr="00911894" w:rsidRDefault="000F72B3" w:rsidP="00364DF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147.49</w:t>
            </w:r>
          </w:p>
        </w:tc>
      </w:tr>
      <w:tr w:rsidR="00364DF9" w:rsidRPr="00FE6EA8" w14:paraId="55CBE597" w14:textId="77777777" w:rsidTr="001D2FA9">
        <w:tc>
          <w:tcPr>
            <w:tcW w:w="4140" w:type="dxa"/>
            <w:gridSpan w:val="2"/>
            <w:shd w:val="clear" w:color="auto" w:fill="auto"/>
          </w:tcPr>
          <w:p w14:paraId="1D9035F2" w14:textId="77777777" w:rsidR="00364DF9" w:rsidRPr="00FE6EA8" w:rsidRDefault="00364DF9" w:rsidP="00364DF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724EB8" w14:textId="77777777" w:rsidR="00364DF9" w:rsidRPr="00FE6EA8" w:rsidRDefault="00364DF9" w:rsidP="00364DF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14:paraId="7C42BF75" w14:textId="77777777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EACF" w14:textId="77777777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7D20D" w14:textId="77777777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282C" w14:textId="77777777" w:rsidR="00364DF9" w:rsidRPr="00FE6EA8" w:rsidRDefault="00364DF9" w:rsidP="00364DF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64DF9" w:rsidRPr="00FE6EA8" w14:paraId="25E7F9A5" w14:textId="77777777" w:rsidTr="001D2FA9">
        <w:tc>
          <w:tcPr>
            <w:tcW w:w="5490" w:type="dxa"/>
            <w:gridSpan w:val="3"/>
            <w:shd w:val="clear" w:color="auto" w:fill="auto"/>
            <w:vAlign w:val="bottom"/>
          </w:tcPr>
          <w:p w14:paraId="2BB33B7C" w14:textId="51BF6449" w:rsidR="00364DF9" w:rsidRPr="00FE6EA8" w:rsidRDefault="00364DF9" w:rsidP="00364DF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15FDC816" w14:textId="77777777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F1A4C5" w14:textId="77777777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4AFCEC" w14:textId="77777777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5BE07" w14:textId="77777777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DF9" w:rsidRPr="00FE6EA8" w14:paraId="179C0C86" w14:textId="77777777" w:rsidTr="001D2FA9">
        <w:tc>
          <w:tcPr>
            <w:tcW w:w="2610" w:type="dxa"/>
            <w:shd w:val="clear" w:color="auto" w:fill="auto"/>
            <w:vAlign w:val="bottom"/>
          </w:tcPr>
          <w:p w14:paraId="50BF5ED5" w14:textId="4E7B5C0D" w:rsidR="00364DF9" w:rsidRPr="00FE6EA8" w:rsidRDefault="00364DF9" w:rsidP="00364DF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A60046" w14:textId="161D7425" w:rsidR="00364DF9" w:rsidRPr="00FE6EA8" w:rsidRDefault="00364DF9" w:rsidP="00364DF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6550AC" w14:textId="251DC765" w:rsidR="00364DF9" w:rsidRPr="00FE6EA8" w:rsidRDefault="00364DF9" w:rsidP="00364DF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10D4CF1F" w14:textId="6B85A101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A9CD2" w14:textId="629B1928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F05D8" w14:textId="77777777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901C57" w14:textId="106D47FB" w:rsidR="00364DF9" w:rsidRPr="00FE6EA8" w:rsidRDefault="00364DF9" w:rsidP="00364DF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sz w:val="30"/>
                <w:szCs w:val="30"/>
              </w:rPr>
              <w:t>52.06</w:t>
            </w:r>
          </w:p>
        </w:tc>
      </w:tr>
      <w:tr w:rsidR="00364DF9" w:rsidRPr="00FE6EA8" w14:paraId="0896F2FC" w14:textId="77777777" w:rsidTr="001D2FA9">
        <w:tc>
          <w:tcPr>
            <w:tcW w:w="2610" w:type="dxa"/>
            <w:shd w:val="clear" w:color="auto" w:fill="auto"/>
          </w:tcPr>
          <w:p w14:paraId="096768CD" w14:textId="5C49EAD8" w:rsidR="00364DF9" w:rsidRPr="00FE6EA8" w:rsidRDefault="00364DF9" w:rsidP="00364DF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2C475A" w14:textId="6B508AED" w:rsidR="00364DF9" w:rsidRPr="00FE6EA8" w:rsidRDefault="00364DF9" w:rsidP="00364DF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BA4174" w14:textId="1ECA59D8" w:rsidR="00364DF9" w:rsidRPr="00FE6EA8" w:rsidRDefault="00364DF9" w:rsidP="00364DF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สิงหาคม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</w:tcPr>
          <w:p w14:paraId="446DDF59" w14:textId="007E87A0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E3BDD" w14:textId="7FAA27BE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61A8" w14:textId="77777777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31BD" w14:textId="5524FA98" w:rsidR="00364DF9" w:rsidRPr="00FE6EA8" w:rsidRDefault="00364DF9" w:rsidP="00364DF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sz w:val="30"/>
                <w:szCs w:val="30"/>
              </w:rPr>
              <w:t>43.38</w:t>
            </w:r>
          </w:p>
        </w:tc>
      </w:tr>
      <w:tr w:rsidR="00364DF9" w:rsidRPr="00FE6EA8" w14:paraId="62FD6098" w14:textId="77777777" w:rsidTr="001D2FA9">
        <w:tc>
          <w:tcPr>
            <w:tcW w:w="4140" w:type="dxa"/>
            <w:gridSpan w:val="2"/>
            <w:shd w:val="clear" w:color="auto" w:fill="auto"/>
          </w:tcPr>
          <w:p w14:paraId="21F4606D" w14:textId="44A19E4B" w:rsidR="00364DF9" w:rsidRPr="00FE6EA8" w:rsidRDefault="00364DF9" w:rsidP="00364DF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3F5E3" w14:textId="77777777" w:rsidR="00364DF9" w:rsidRPr="00FE6EA8" w:rsidRDefault="00364DF9" w:rsidP="00364DF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CD975" w14:textId="77777777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F4F19" w14:textId="6FA8F0FF" w:rsidR="00364DF9" w:rsidRPr="00FE6EA8" w:rsidRDefault="00364DF9" w:rsidP="00364DF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A33A5" w14:textId="042712A5" w:rsidR="00364DF9" w:rsidRPr="00FE6EA8" w:rsidRDefault="00364DF9" w:rsidP="00364DF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C184E" w14:textId="7B30077F" w:rsidR="00364DF9" w:rsidRPr="00911894" w:rsidRDefault="00364DF9" w:rsidP="00364DF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95.44</w:t>
            </w:r>
          </w:p>
        </w:tc>
      </w:tr>
    </w:tbl>
    <w:p w14:paraId="3915EA58" w14:textId="76572923" w:rsidR="006B4DD5" w:rsidRDefault="000B4CAB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54680">
        <w:rPr>
          <w:rFonts w:ascii="Angsana New" w:hAnsi="Angsana New"/>
          <w:b/>
          <w:bCs/>
          <w:sz w:val="30"/>
          <w:szCs w:val="30"/>
        </w:rPr>
        <w:t>1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3FA3B90" w14:textId="77777777" w:rsidR="00167561" w:rsidRPr="00C52C41" w:rsidRDefault="00167561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B1338F" w:rsidRPr="00F0616C" w14:paraId="74D2849E" w14:textId="77777777" w:rsidTr="00B35C01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42D4B624" w14:textId="77777777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2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B35C01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F0DE6" w:rsidRPr="00F0616C" w14:paraId="388E810A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F811511" w14:textId="05404949" w:rsidR="002F0DE6" w:rsidRPr="00F0616C" w:rsidRDefault="002F0DE6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994C12" w14:textId="7E1A710C" w:rsidR="002F0DE6" w:rsidRPr="004478DD" w:rsidRDefault="002F0DE6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2F0DE6" w:rsidRPr="00F0616C" w:rsidRDefault="002F0DE6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70A18" w14:textId="576FDCDC" w:rsidR="002F0DE6" w:rsidRPr="00F0616C" w:rsidRDefault="002F0DE6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6D3AC9" w14:textId="77777777" w:rsidR="002F0DE6" w:rsidRPr="00F0616C" w:rsidRDefault="002F0DE6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2F0DE6" w:rsidRPr="00F0616C" w:rsidRDefault="002F0DE6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2F0DE6" w:rsidRPr="00F0616C" w:rsidRDefault="002F0DE6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2F0DE6" w:rsidRPr="00F0616C" w:rsidRDefault="002F0DE6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2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4CD1C73" w14:textId="6ADF874E" w:rsidR="001D3D16" w:rsidRPr="001D3D16" w:rsidRDefault="001D3D16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364DF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472" w:type="dxa"/>
            <w:gridSpan w:val="13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F0DE6" w:rsidRPr="00F0616C" w14:paraId="14B9CC5A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95BC196" w14:textId="77777777" w:rsidR="002F0DE6" w:rsidRPr="00920567" w:rsidRDefault="002F0DE6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01E7F32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FB4CF62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84F7004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DEA2A0A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B5B87FD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F12F8B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2F0DE6" w:rsidRPr="00F0616C" w14:paraId="65A8D3CD" w14:textId="77777777" w:rsidTr="00B35C01">
        <w:trPr>
          <w:cantSplit/>
          <w:trHeight w:val="227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7F02A552" w14:textId="3A709DE6" w:rsidR="002F0DE6" w:rsidRPr="00F0616C" w:rsidRDefault="002F0DE6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E06B39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698AF1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C0D50B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B9F969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2F0DE6" w:rsidRPr="00881AA4" w:rsidRDefault="002F0DE6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AB38A5" w14:textId="77777777" w:rsidR="002F0DE6" w:rsidRPr="00881AA4" w:rsidRDefault="002F0DE6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F0DE6" w:rsidRPr="00881AA4" w14:paraId="6EC95545" w14:textId="77777777" w:rsidTr="00881AA4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D252B7" w14:textId="77777777" w:rsidR="002F0DE6" w:rsidRPr="00B95942" w:rsidRDefault="002F0DE6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0C825AF4" w14:textId="77777777" w:rsidR="0055537E" w:rsidRDefault="0055537E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4483B9F9" w:rsidR="002F0DE6" w:rsidRPr="00B81D5F" w:rsidRDefault="00371EF1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4C7DE4" w14:textId="77777777" w:rsidR="0055537E" w:rsidRDefault="0055537E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7FE7FFC7" w:rsidR="002F0DE6" w:rsidRPr="00B81D5F" w:rsidRDefault="003321FD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64,426</w:t>
            </w:r>
          </w:p>
        </w:tc>
        <w:tc>
          <w:tcPr>
            <w:tcW w:w="180" w:type="dxa"/>
          </w:tcPr>
          <w:p w14:paraId="12017B1A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2DC436" w14:textId="77777777" w:rsidR="0055537E" w:rsidRDefault="0055537E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4B864C66" w:rsidR="002F0DE6" w:rsidRPr="00B81D5F" w:rsidRDefault="003321FD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78,536</w:t>
            </w:r>
          </w:p>
        </w:tc>
        <w:tc>
          <w:tcPr>
            <w:tcW w:w="180" w:type="dxa"/>
            <w:vAlign w:val="bottom"/>
          </w:tcPr>
          <w:p w14:paraId="4A709D33" w14:textId="77777777" w:rsidR="002F0DE6" w:rsidRPr="00B81D5F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070C522B" w:rsidR="002F0DE6" w:rsidRPr="00881AA4" w:rsidRDefault="0072094F" w:rsidP="0076493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78,536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C299BB" w14:textId="77777777" w:rsidR="002F0DE6" w:rsidRPr="00881AA4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907A78" w14:textId="595978EA" w:rsidR="002F0DE6" w:rsidRPr="00881AA4" w:rsidRDefault="000946F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2F0DE6" w:rsidRPr="00881AA4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129817E3" w:rsidR="002F0DE6" w:rsidRPr="00881AA4" w:rsidRDefault="0022330E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2F0DE6" w:rsidRPr="00881AA4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7BF3E64" w14:textId="7E34D199" w:rsidR="002F0DE6" w:rsidRPr="00881AA4" w:rsidRDefault="00B049AD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78,536</w:t>
            </w:r>
          </w:p>
        </w:tc>
      </w:tr>
      <w:tr w:rsidR="002F0DE6" w:rsidRPr="00881AA4" w14:paraId="1427B93D" w14:textId="77777777" w:rsidTr="00B35C01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3CD93B31" w14:textId="77777777" w:rsidR="002F0DE6" w:rsidRPr="00B95942" w:rsidRDefault="002F0DE6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8AF5714" w14:textId="77777777" w:rsidR="0022330E" w:rsidRDefault="0022330E" w:rsidP="00D64F3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6FD926B8" w:rsidR="002F0DE6" w:rsidRPr="00B81D5F" w:rsidRDefault="00371EF1" w:rsidP="00D64F3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B341A" w14:textId="77777777" w:rsidR="0055537E" w:rsidRDefault="0055537E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318F18E7" w:rsidR="002F0DE6" w:rsidRPr="00B81D5F" w:rsidRDefault="003321FD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835636" w14:textId="77777777" w:rsidR="0055537E" w:rsidRDefault="0055537E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48CD56AF" w:rsidR="002F0DE6" w:rsidRPr="00B81D5F" w:rsidRDefault="003321FD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2F0DE6" w:rsidRPr="00B81D5F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7198EBB9" w:rsidR="002F0DE6" w:rsidRPr="00881AA4" w:rsidRDefault="0022330E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C6772E" w14:textId="77777777" w:rsidR="002F0DE6" w:rsidRPr="00881AA4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CD6DDAE" w14:textId="13B71478" w:rsidR="002F0DE6" w:rsidRPr="00881AA4" w:rsidRDefault="0022330E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2F0DE6" w:rsidRPr="00881AA4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79701F89" w:rsidR="002F0DE6" w:rsidRPr="00881AA4" w:rsidRDefault="00506CFD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2F0DE6" w:rsidRPr="00881AA4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8A7B06B" w14:textId="2FAE8DD8" w:rsidR="002F0DE6" w:rsidRPr="00881AA4" w:rsidRDefault="00B049AD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F0DE6" w:rsidRPr="00F0616C" w14:paraId="289B92C7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C867263" w14:textId="77777777" w:rsidR="002F0DE6" w:rsidRDefault="002F0DE6" w:rsidP="0076493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  <w:p w14:paraId="61A80E10" w14:textId="0F11A74F" w:rsidR="002F0DE6" w:rsidRPr="00F0616C" w:rsidRDefault="002F0DE6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  <w:vAlign w:val="bottom"/>
          </w:tcPr>
          <w:p w14:paraId="07305967" w14:textId="30D57E8D" w:rsidR="002F0DE6" w:rsidRPr="00764939" w:rsidRDefault="00BF2730" w:rsidP="007B2F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29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80" w:type="dxa"/>
            <w:vAlign w:val="bottom"/>
          </w:tcPr>
          <w:p w14:paraId="64E272DF" w14:textId="1869F8D7" w:rsidR="002F0DE6" w:rsidRPr="00764939" w:rsidRDefault="002F0DE6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5DC687" w14:textId="0964A8B7" w:rsidR="002F0DE6" w:rsidRPr="00764939" w:rsidRDefault="00B329C9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F39D47" w14:textId="6C7A602B" w:rsidR="002F0DE6" w:rsidRPr="00764939" w:rsidRDefault="00B329C9" w:rsidP="0076493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16E58343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2DC83A5F" w:rsidR="002F0DE6" w:rsidRPr="00764939" w:rsidRDefault="00B329C9" w:rsidP="000A78D1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EE3EFC" w14:textId="77777777" w:rsidR="002F0DE6" w:rsidRPr="00764939" w:rsidRDefault="002F0DE6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4F353A5" w14:textId="71175E25" w:rsidR="002F0DE6" w:rsidRPr="00764939" w:rsidRDefault="00B329C9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2F0DE6" w:rsidRPr="00764939" w:rsidRDefault="002F0DE6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2883ABCD" w:rsidR="002F0DE6" w:rsidRPr="00764939" w:rsidRDefault="00B329C9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1C008609" w:rsidR="002F0DE6" w:rsidRPr="00764939" w:rsidRDefault="002F0DE6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DB215C" w14:textId="2F83505C" w:rsidR="002F0DE6" w:rsidRPr="00764939" w:rsidRDefault="003321FD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</w:tr>
    </w:tbl>
    <w:p w14:paraId="2FE37B38" w14:textId="13910BCC" w:rsidR="00C21AA7" w:rsidRDefault="00C21AA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7E59A4" w14:textId="77777777" w:rsidR="00C21AA7" w:rsidRDefault="00C2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3C6E90" w:rsidRPr="00F0616C" w14:paraId="56A2CBE1" w14:textId="77777777" w:rsidTr="00A85FB1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0362493C" w14:textId="77777777" w:rsidR="003C6E90" w:rsidRPr="00F0616C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2" w:type="dxa"/>
            <w:gridSpan w:val="13"/>
            <w:vAlign w:val="bottom"/>
          </w:tcPr>
          <w:p w14:paraId="6CA02470" w14:textId="77777777" w:rsidR="003C6E90" w:rsidRPr="00F0616C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3C6E90" w:rsidRPr="00F0616C" w14:paraId="00A49053" w14:textId="77777777" w:rsidTr="00A85FB1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3E7465DB" w14:textId="77777777" w:rsidR="003C6E90" w:rsidRPr="00F0616C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vAlign w:val="bottom"/>
          </w:tcPr>
          <w:p w14:paraId="12746AB6" w14:textId="77777777" w:rsidR="003C6E90" w:rsidRPr="00F0616C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172E8E07" w14:textId="77777777" w:rsidR="003C6E90" w:rsidRPr="00F0616C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B6813" w14:textId="77777777" w:rsidR="003C6E90" w:rsidRPr="00F0616C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264D8" w:rsidRPr="00F0616C" w14:paraId="361D245B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4417786" w14:textId="77777777" w:rsidR="008264D8" w:rsidRPr="00F0616C" w:rsidRDefault="008264D8" w:rsidP="00EE7D5A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933270" w14:textId="77777777" w:rsidR="008264D8" w:rsidRPr="004478DD" w:rsidRDefault="008264D8" w:rsidP="00EE7D5A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002C111" w14:textId="77777777" w:rsidR="008264D8" w:rsidRPr="00F0616C" w:rsidRDefault="008264D8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4B55C80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AA8499" w14:textId="77777777" w:rsidR="008264D8" w:rsidRPr="00F0616C" w:rsidRDefault="008264D8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ADC337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902D9CC" w14:textId="77777777" w:rsidR="008264D8" w:rsidRPr="00F0616C" w:rsidRDefault="008264D8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D6A4440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8F642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C25DA" w14:textId="77777777" w:rsidR="008264D8" w:rsidRPr="00F0616C" w:rsidRDefault="008264D8" w:rsidP="00EE7D5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52145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A1E52" w14:textId="77777777" w:rsidR="008264D8" w:rsidRPr="00F0616C" w:rsidRDefault="008264D8" w:rsidP="00EE7D5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A09DB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8D6C5" w14:textId="77777777" w:rsidR="008264D8" w:rsidRPr="00F0616C" w:rsidRDefault="008264D8" w:rsidP="00EE7D5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36F6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C6E90" w:rsidRPr="00F0616C" w14:paraId="1FA4096F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7087840" w14:textId="77777777" w:rsidR="003C6E90" w:rsidRPr="00F0616C" w:rsidRDefault="003C6E90" w:rsidP="00EE7D5A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2" w:type="dxa"/>
            <w:gridSpan w:val="13"/>
            <w:vAlign w:val="bottom"/>
          </w:tcPr>
          <w:p w14:paraId="3AF9E3C6" w14:textId="77777777" w:rsidR="003C6E90" w:rsidRPr="00F0616C" w:rsidRDefault="003C6E90" w:rsidP="00EE7D5A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3C6E90" w:rsidRPr="00F0616C" w14:paraId="519B05DD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30AAD61" w14:textId="3245FA99" w:rsidR="003C6E90" w:rsidRPr="001D3D16" w:rsidRDefault="003C6E90" w:rsidP="00EE7D5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364DF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472" w:type="dxa"/>
            <w:gridSpan w:val="13"/>
            <w:vAlign w:val="bottom"/>
          </w:tcPr>
          <w:p w14:paraId="7BAA5C12" w14:textId="77777777" w:rsidR="003C6E90" w:rsidRPr="00F0616C" w:rsidRDefault="003C6E90" w:rsidP="00EE7D5A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264D8" w:rsidRPr="00F0616C" w14:paraId="74DD527E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33CDBB5" w14:textId="77777777" w:rsidR="008264D8" w:rsidRPr="00920567" w:rsidRDefault="008264D8" w:rsidP="00EE7D5A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0C5823A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21ABE3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ACBDB84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9B10556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72D11F7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716DF69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859F33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39627C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C840BBB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C2F938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DFD5F4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1FA7D0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975BCEB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8264D8" w:rsidRPr="00F0616C" w14:paraId="2E1F3AC2" w14:textId="77777777" w:rsidTr="00A85FB1">
        <w:trPr>
          <w:cantSplit/>
          <w:trHeight w:val="227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69B2A4C8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56873FC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365088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BC3DE9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8127BD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DE5674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A75CFB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FA6F5E8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3348E44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427708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DD4DD1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F1196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25265FD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264D8" w:rsidRPr="00F0616C" w14:paraId="6649D44F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F1DDF85" w14:textId="77777777" w:rsidR="008264D8" w:rsidRPr="00B95942" w:rsidRDefault="008264D8" w:rsidP="00EE7D5A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3814E741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F87EDC" w14:textId="46FAE19F" w:rsidR="008264D8" w:rsidRPr="00B81D5F" w:rsidRDefault="00364DF9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1C277406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AC334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3F5E22" w14:textId="4D3A3D13" w:rsidR="008264D8" w:rsidRPr="00B81D5F" w:rsidRDefault="00364DF9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56,903</w:t>
            </w:r>
          </w:p>
        </w:tc>
        <w:tc>
          <w:tcPr>
            <w:tcW w:w="180" w:type="dxa"/>
          </w:tcPr>
          <w:p w14:paraId="660B19B0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4F9915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73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09093" w14:textId="5C11264D" w:rsidR="008264D8" w:rsidRPr="00B81D5F" w:rsidRDefault="00364DF9" w:rsidP="00EE7D5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0" w:type="dxa"/>
            <w:vAlign w:val="bottom"/>
          </w:tcPr>
          <w:p w14:paraId="61A717FD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5034C7" w14:textId="354803A5" w:rsidR="008264D8" w:rsidRPr="00B81D5F" w:rsidRDefault="00364DF9" w:rsidP="00EE7D5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059767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38E0D7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7F0F6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D3FFEE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E4354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39965A" w14:textId="79C71BBF" w:rsidR="008264D8" w:rsidRPr="00B81D5F" w:rsidRDefault="008264D8" w:rsidP="00EE7D5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64DF9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</w:tr>
      <w:tr w:rsidR="008264D8" w:rsidRPr="00F0616C" w14:paraId="138D2CC2" w14:textId="77777777" w:rsidTr="00A85FB1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3962BDD4" w14:textId="77777777" w:rsidR="008264D8" w:rsidRPr="00B95942" w:rsidRDefault="008264D8" w:rsidP="00EE7D5A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1C1953C5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AF79A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DB6B70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B58B1E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6D93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AE8BCBF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B3B51B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37ACCA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0BECB560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F6DE3F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B8DD79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615227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D89302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CBB1F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F376CA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A211E1D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8264D8" w:rsidRPr="00F0616C" w14:paraId="3CF44F5E" w14:textId="77777777" w:rsidTr="00A85FB1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29FAC95F" w14:textId="77777777" w:rsidR="008264D8" w:rsidRPr="00F0616C" w:rsidRDefault="008264D8" w:rsidP="00EE7D5A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C1283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2EECA2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38A971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C91C6E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6F21AE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6BE6C1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804C17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EF3B6E4" w14:textId="77777777" w:rsidR="008264D8" w:rsidRPr="00764939" w:rsidRDefault="008264D8" w:rsidP="00EE7D5A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6BC2CEF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149A13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67AF27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B76CB9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D2AAEE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64D8" w:rsidRPr="00F0616C" w14:paraId="1F98D620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3959A00" w14:textId="77777777" w:rsidR="008264D8" w:rsidRPr="00AB1B93" w:rsidRDefault="008264D8" w:rsidP="00EE7D5A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B1B93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B1B93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1D41A51B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67ABA3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07A35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CD35F8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EFFA48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5615600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D2089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45D5C6" w14:textId="77777777" w:rsidR="008264D8" w:rsidRPr="00AB1B93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A26FB00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80253" w14:textId="77777777" w:rsidR="008264D8" w:rsidRPr="00AB1B93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FDDD08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153C31" w14:textId="77777777" w:rsidR="008264D8" w:rsidRPr="00AB1B93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1B31E29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64D8" w:rsidRPr="00F0616C" w14:paraId="0ACE1156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55B4B30" w14:textId="77777777" w:rsidR="008264D8" w:rsidRPr="00AB1B93" w:rsidRDefault="008264D8" w:rsidP="00EE7D5A">
            <w:pPr>
              <w:rPr>
                <w:rFonts w:ascii="Angsana New" w:hAnsi="Angsana New"/>
                <w:sz w:val="26"/>
                <w:szCs w:val="26"/>
              </w:rPr>
            </w:pPr>
            <w:r w:rsidRPr="00AB1B93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  <w:p w14:paraId="5A6047CD" w14:textId="77777777" w:rsidR="008264D8" w:rsidRPr="00AB1B93" w:rsidRDefault="008264D8" w:rsidP="00EE7D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1B93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  <w:vAlign w:val="bottom"/>
          </w:tcPr>
          <w:p w14:paraId="3AAF7BBC" w14:textId="21AA7D8F" w:rsidR="008264D8" w:rsidRPr="00AB1B93" w:rsidRDefault="008264D8" w:rsidP="00EE7D5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B1B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64DF9" w:rsidRPr="00AB1B93">
              <w:rPr>
                <w:rFonts w:asciiTheme="majorBidi" w:hAnsiTheme="majorBidi" w:cstheme="majorBidi"/>
                <w:sz w:val="26"/>
                <w:szCs w:val="26"/>
              </w:rPr>
              <w:t>13,227</w:t>
            </w:r>
            <w:r w:rsidRPr="00AB1B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92AA33A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C4D04B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1B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077C08F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CF9E03" w14:textId="50F8D7BA" w:rsidR="008264D8" w:rsidRPr="00AB1B93" w:rsidRDefault="008264D8" w:rsidP="00EE7D5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B1B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64DF9" w:rsidRPr="00AB1B93">
              <w:rPr>
                <w:rFonts w:asciiTheme="majorBidi" w:hAnsiTheme="majorBidi" w:cstheme="majorBidi"/>
                <w:sz w:val="26"/>
                <w:szCs w:val="26"/>
              </w:rPr>
              <w:t>13,227</w:t>
            </w:r>
            <w:r w:rsidRPr="00AB1B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4EDAB23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CB3395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B1B9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86BB1C" w14:textId="77777777" w:rsidR="008264D8" w:rsidRPr="00AB1B93" w:rsidRDefault="008264D8" w:rsidP="00EE7D5A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DC51528" w14:textId="421EE48C" w:rsidR="008264D8" w:rsidRPr="00AB1B93" w:rsidRDefault="008264D8" w:rsidP="00EE7D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B1B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64DF9" w:rsidRPr="00AB1B93">
              <w:rPr>
                <w:rFonts w:asciiTheme="majorBidi" w:hAnsiTheme="majorBidi" w:cstheme="majorBidi"/>
                <w:sz w:val="26"/>
                <w:szCs w:val="26"/>
              </w:rPr>
              <w:t>13,227</w:t>
            </w:r>
            <w:r w:rsidRPr="00AB1B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9A6A1" w14:textId="77777777" w:rsidR="008264D8" w:rsidRPr="00AB1B93" w:rsidRDefault="008264D8" w:rsidP="00EE7D5A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A3526" w14:textId="77777777" w:rsidR="008264D8" w:rsidRPr="00AB1B93" w:rsidRDefault="008264D8" w:rsidP="00EE7D5A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1B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5B14C" w14:textId="77777777" w:rsidR="008264D8" w:rsidRPr="00AB1B93" w:rsidRDefault="008264D8" w:rsidP="00EE7D5A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8F76D2" w14:textId="622EBED8" w:rsidR="008264D8" w:rsidRPr="00AB1B93" w:rsidRDefault="008264D8" w:rsidP="00EE7D5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B1B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64DF9" w:rsidRPr="00AB1B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B1B9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64DF9" w:rsidRPr="00AB1B93">
              <w:rPr>
                <w:rFonts w:asciiTheme="majorBidi" w:hAnsiTheme="majorBidi" w:cstheme="majorBidi"/>
                <w:sz w:val="26"/>
                <w:szCs w:val="26"/>
              </w:rPr>
              <w:t>,227</w:t>
            </w:r>
            <w:r w:rsidRPr="00AB1B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8A1AAAF" w14:textId="77777777" w:rsidR="003C6E90" w:rsidRPr="00B16CFC" w:rsidRDefault="003C6E90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p w14:paraId="384DA438" w14:textId="06ABC125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0513D">
        <w:rPr>
          <w:rFonts w:asciiTheme="majorBidi" w:hAnsiTheme="majorBidi" w:cstheme="majorBidi"/>
          <w:sz w:val="30"/>
          <w:szCs w:val="30"/>
          <w:cs/>
        </w:rPr>
        <w:t>งบ</w:t>
      </w:r>
      <w:r w:rsidRPr="00822942">
        <w:rPr>
          <w:rFonts w:asciiTheme="majorBidi" w:hAnsiTheme="majorBidi" w:cstheme="majorBidi"/>
          <w:sz w:val="30"/>
          <w:szCs w:val="30"/>
          <w:cs/>
        </w:rPr>
        <w:t>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D8877C0" w14:textId="646E945C" w:rsidR="00BE02D3" w:rsidRPr="009C40BF" w:rsidRDefault="00BE02D3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3901114" w14:textId="77777777" w:rsidR="00BE02D3" w:rsidRPr="009C40BF" w:rsidRDefault="00BE02D3" w:rsidP="00CE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18EBF65F" w14:textId="5A577577" w:rsidR="00BE02D3" w:rsidRPr="009C40BF" w:rsidRDefault="00BE02D3" w:rsidP="00BE02D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C40BF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9C40B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12BDAC7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5766A4" w14:textId="7682B514" w:rsidR="00BE02D3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096A09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73E223" w14:textId="3573C404" w:rsidR="00703C8D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</w:t>
      </w:r>
      <w:r w:rsidR="003060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3B3ADE">
        <w:rPr>
          <w:rFonts w:asciiTheme="majorBidi" w:hAnsiTheme="majorBidi" w:cstheme="majorBidi"/>
          <w:sz w:val="30"/>
          <w:szCs w:val="30"/>
          <w:cs/>
        </w:rPr>
        <w:br/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613D437" w14:textId="77777777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0970" w14:textId="353393AA" w:rsidR="00703C8D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3B3ADE">
        <w:rPr>
          <w:rFonts w:asciiTheme="majorBidi" w:hAnsiTheme="majorBidi"/>
          <w:sz w:val="30"/>
          <w:szCs w:val="30"/>
          <w:cs/>
        </w:rPr>
        <w:br/>
      </w:r>
      <w:r w:rsidRPr="00703C8D">
        <w:rPr>
          <w:rFonts w:asciiTheme="majorBidi" w:hAnsiTheme="majorBidi"/>
          <w:sz w:val="30"/>
          <w:szCs w:val="30"/>
          <w:cs/>
        </w:rPr>
        <w:t xml:space="preserve"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223B1F59" w14:textId="5737D50F" w:rsidR="00BC251F" w:rsidRDefault="00B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FE6B38E" w14:textId="115919B0" w:rsidR="00703C8D" w:rsidRPr="009C40BF" w:rsidRDefault="00703C8D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 w:hint="cs"/>
          <w:i/>
          <w:iCs/>
          <w:sz w:val="30"/>
          <w:szCs w:val="30"/>
          <w:cs/>
        </w:rPr>
        <w:t>(ข.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1</w:t>
      </w:r>
      <w:r w:rsidRPr="009C40B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9C40BF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FAD3737" w14:textId="4766518B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532B12" w14:textId="013BAF7A" w:rsidR="00703C8D" w:rsidRPr="00703C8D" w:rsidRDefault="00703C8D" w:rsidP="0067423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4477E616" w14:textId="34874BDF" w:rsidR="000617A2" w:rsidRPr="00306019" w:rsidRDefault="000617A2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766B46" w14:textId="63F4F9C2" w:rsidR="000B1897" w:rsidRPr="00C75F43" w:rsidRDefault="000B1897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9C40B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C40B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40BF">
        <w:rPr>
          <w:rFonts w:asciiTheme="majorBidi" w:hAnsiTheme="majorBidi" w:cstheme="majorBidi"/>
          <w:i/>
          <w:iCs/>
          <w:sz w:val="30"/>
          <w:szCs w:val="30"/>
        </w:rPr>
        <w:t>.1.1)</w:t>
      </w:r>
      <w:r w:rsidR="00703C8D" w:rsidRPr="00C75F43">
        <w:rPr>
          <w:rFonts w:asciiTheme="majorBidi" w:hAnsiTheme="majorBidi" w:cstheme="majorBidi"/>
          <w:sz w:val="30"/>
          <w:szCs w:val="30"/>
          <w:cs/>
        </w:rPr>
        <w:tab/>
      </w:r>
      <w:r w:rsidRPr="00920567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6628421C" w14:textId="77777777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6F001A4" w14:textId="481E7F70" w:rsidR="000B1897" w:rsidRPr="00624161" w:rsidRDefault="000B1897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24161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</w:t>
      </w:r>
      <w:r w:rsidR="00674234">
        <w:rPr>
          <w:rFonts w:ascii="Angsana New" w:hAnsi="Angsana New"/>
          <w:sz w:val="30"/>
          <w:szCs w:val="30"/>
          <w:cs/>
        </w:rPr>
        <w:br/>
      </w:r>
      <w:r w:rsidRPr="00624161">
        <w:rPr>
          <w:rFonts w:ascii="Angsana New" w:hAnsi="Angsana New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F0D26D9" w14:textId="36984B64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14:paraId="596712F6" w14:textId="0410ED3E" w:rsidR="000B1897" w:rsidRPr="0065174F" w:rsidRDefault="003B3ADE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 w:hint="cs"/>
          <w:sz w:val="30"/>
          <w:szCs w:val="30"/>
          <w:cs/>
        </w:rPr>
        <w:t>ผู้</w:t>
      </w:r>
      <w:r w:rsidR="00624161" w:rsidRPr="0065174F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</w:t>
      </w:r>
      <w:r w:rsidR="00D00C3F">
        <w:rPr>
          <w:rFonts w:ascii="Angsana New" w:hAnsi="Angsana New"/>
          <w:sz w:val="30"/>
          <w:szCs w:val="30"/>
        </w:rPr>
        <w:br/>
      </w:r>
      <w:r w:rsidR="00624161" w:rsidRPr="0065174F">
        <w:rPr>
          <w:rFonts w:ascii="Angsana New" w:hAnsi="Angsana New"/>
          <w:sz w:val="30"/>
          <w:szCs w:val="30"/>
          <w:cs/>
        </w:rPr>
        <w:t>จะทบทวนเป็นรายปี ยอดขายที่เกินกว่าวงเงินดังกล่าวต้องได้รับการอนุมัติจากผู้บริหาร</w:t>
      </w:r>
    </w:p>
    <w:p w14:paraId="624F57FC" w14:textId="77777777" w:rsidR="000B1897" w:rsidRPr="0065174F" w:rsidRDefault="000B1897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06098CE1" w14:textId="3F79A192" w:rsidR="0066120D" w:rsidRDefault="0066120D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6120D">
        <w:rPr>
          <w:rFonts w:ascii="Angsana New" w:hAnsi="Angsana New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E77E8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120</w:t>
      </w:r>
      <w:r w:rsidR="00587AB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วัน </w:t>
      </w:r>
      <w:r w:rsidRPr="0066120D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บริษัทพิจารณาการด้อยค่า</w:t>
      </w:r>
      <w:r w:rsidR="00E77E88">
        <w:rPr>
          <w:rFonts w:ascii="Angsana New" w:hAnsi="Angsana New"/>
          <w:sz w:val="30"/>
          <w:szCs w:val="30"/>
        </w:rPr>
        <w:br/>
      </w:r>
      <w:r w:rsidRPr="0066120D">
        <w:rPr>
          <w:rFonts w:ascii="Angsana New" w:hAnsi="Angsana New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1F5D14">
        <w:rPr>
          <w:rFonts w:ascii="Angsana New" w:hAnsi="Angsana New"/>
          <w:sz w:val="30"/>
          <w:szCs w:val="30"/>
        </w:rPr>
        <w:t>/</w:t>
      </w:r>
      <w:r w:rsidRPr="0066120D">
        <w:rPr>
          <w:rFonts w:ascii="Angsana New" w:hAnsi="Angsana New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05C1CFF7" w14:textId="77777777" w:rsidR="0066120D" w:rsidRDefault="0066120D" w:rsidP="0066120D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F92747" w14:textId="44C0D1FA" w:rsidR="000B1897" w:rsidRPr="0065174F" w:rsidRDefault="009125BC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ความเสี่ยงด้านเครดิตและผลขาดทุนด้านเครดิตที่คาดว่าจะเกิดขึ้นของลูกหนี้การค้าเปิดเผยในหมายเหตุประกอบงบการเงินข้อ </w:t>
      </w:r>
      <w:r w:rsidR="00FC5751">
        <w:rPr>
          <w:rFonts w:ascii="Angsana New" w:hAnsi="Angsana New"/>
          <w:sz w:val="30"/>
          <w:szCs w:val="30"/>
        </w:rPr>
        <w:t>6</w:t>
      </w:r>
    </w:p>
    <w:p w14:paraId="7DB60DBF" w14:textId="4C3A609B" w:rsidR="00624161" w:rsidRPr="0065174F" w:rsidRDefault="00624161" w:rsidP="0065174F">
      <w:pPr>
        <w:tabs>
          <w:tab w:val="clear" w:pos="907"/>
          <w:tab w:val="left" w:pos="108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6B75D7B3" w14:textId="5F2CF223" w:rsidR="00624161" w:rsidRPr="00426144" w:rsidRDefault="00624161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614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2614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26144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104637" w:rsidRPr="00426144">
        <w:rPr>
          <w:rFonts w:asciiTheme="majorBidi" w:hAnsiTheme="majorBidi" w:cstheme="majorBidi" w:hint="cs"/>
          <w:i/>
          <w:iCs/>
          <w:sz w:val="30"/>
          <w:szCs w:val="30"/>
        </w:rPr>
        <w:t>2</w:t>
      </w:r>
      <w:r w:rsidRPr="0042614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26144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เงินสดและรายการเทียบเท่าเงินสด </w:t>
      </w:r>
    </w:p>
    <w:p w14:paraId="3DEE140A" w14:textId="77777777" w:rsidR="00624161" w:rsidRPr="0065174F" w:rsidRDefault="00624161" w:rsidP="0065174F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  <w:lang w:bidi="th-TH"/>
        </w:rPr>
      </w:pPr>
    </w:p>
    <w:p w14:paraId="7698FCD6" w14:textId="512E6BD4" w:rsidR="00624161" w:rsidRDefault="00624161" w:rsidP="00DD7AA2">
      <w:pPr>
        <w:pStyle w:val="block"/>
        <w:spacing w:after="0" w:line="240" w:lineRule="auto"/>
        <w:ind w:left="162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174F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306019" w:rsidRPr="0065174F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65174F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3A72B93C" w14:textId="74DB6C02" w:rsidR="001D7395" w:rsidRPr="009C40B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(</w:t>
      </w:r>
      <w:r w:rsidR="00674234" w:rsidRPr="009C40B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40BF">
        <w:rPr>
          <w:rFonts w:ascii="Angsana New" w:hAnsi="Angsana New"/>
          <w:i/>
          <w:iCs/>
          <w:sz w:val="30"/>
          <w:szCs w:val="30"/>
          <w:cs/>
        </w:rPr>
        <w:t>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2</w:t>
      </w:r>
      <w:r w:rsidRPr="009C40BF">
        <w:rPr>
          <w:rFonts w:ascii="Angsana New" w:hAnsi="Angsana New"/>
          <w:i/>
          <w:iCs/>
          <w:sz w:val="30"/>
          <w:szCs w:val="30"/>
          <w:cs/>
        </w:rPr>
        <w:t>)</w:t>
      </w:r>
      <w:r w:rsidR="00674234" w:rsidRPr="009C40B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C40BF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9C40BF">
        <w:rPr>
          <w:rFonts w:ascii="Angsana New" w:hAnsi="Angsana New"/>
          <w:i/>
          <w:iCs/>
          <w:sz w:val="30"/>
          <w:szCs w:val="30"/>
          <w:cs/>
        </w:rPr>
        <w:t xml:space="preserve">วามเสี่ยงด้านสภาพคล่อง </w:t>
      </w:r>
    </w:p>
    <w:p w14:paraId="28978D52" w14:textId="77777777" w:rsidR="001D7395" w:rsidRPr="00DE5438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E8555C" w14:textId="43E71DEC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</w:t>
      </w:r>
      <w:r w:rsidR="00FB79AA">
        <w:rPr>
          <w:rFonts w:ascii="Angsana New" w:hAnsi="Angsana New"/>
          <w:sz w:val="30"/>
          <w:szCs w:val="30"/>
        </w:rPr>
        <w:br/>
      </w:r>
      <w:r w:rsidRPr="0065174F">
        <w:rPr>
          <w:rFonts w:ascii="Angsana New" w:hAnsi="Angsana New"/>
          <w:sz w:val="30"/>
          <w:szCs w:val="30"/>
          <w:cs/>
        </w:rPr>
        <w:t>ในกระแสเงินสด</w:t>
      </w:r>
    </w:p>
    <w:p w14:paraId="5E390F68" w14:textId="55E3F985" w:rsidR="001D7395" w:rsidRPr="00DE5438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DE5438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0B911F36" w14:textId="6DD63D13" w:rsidR="000B1897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9125BC">
        <w:rPr>
          <w:rFonts w:ascii="Angsana New" w:hAnsi="Angsana New" w:hint="cs"/>
          <w:sz w:val="30"/>
          <w:szCs w:val="30"/>
          <w:cs/>
        </w:rPr>
        <w:t>แสดง</w:t>
      </w:r>
      <w:r w:rsidRPr="0065174F">
        <w:rPr>
          <w:rFonts w:ascii="Angsana New" w:hAnsi="Angsana New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1400240" w14:textId="21D47D46" w:rsidR="00834578" w:rsidRPr="00DE5438" w:rsidRDefault="00834578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3F4FEE" w:rsidRPr="00AC4FBE" w14:paraId="24DA7E11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3421DA0B" w14:textId="449B9F6D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11B69763" w14:textId="016FC47E" w:rsidR="003F4FEE" w:rsidRPr="00AC4FBE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F4FEE" w:rsidRPr="001F42FB" w14:paraId="7A029961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D23287E" w14:textId="77777777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D54D33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9FF9F3B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C5E18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3F4FEE" w:rsidRPr="00E828D5" w14:paraId="5873980F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0C31633" w14:textId="7B43E683" w:rsidR="003F4FEE" w:rsidRPr="006248AE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7377505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591407E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40F65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6590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83747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D8332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FE4A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E30A6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535A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3F4FEE" w:rsidRPr="00A967F7" w14:paraId="2C3A08F3" w14:textId="77777777" w:rsidTr="0051147C">
        <w:trPr>
          <w:tblHeader/>
        </w:trPr>
        <w:tc>
          <w:tcPr>
            <w:tcW w:w="3510" w:type="dxa"/>
            <w:shd w:val="clear" w:color="auto" w:fill="auto"/>
          </w:tcPr>
          <w:p w14:paraId="659D54BC" w14:textId="77777777" w:rsidR="003F4FEE" w:rsidRPr="00A967F7" w:rsidRDefault="003F4FEE" w:rsidP="0051147C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5FC88F9B" w14:textId="77777777" w:rsidR="003F4FEE" w:rsidRPr="00A967F7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C251F" w:rsidRPr="00A967F7" w14:paraId="600E80AE" w14:textId="77777777" w:rsidTr="0051147C">
        <w:trPr>
          <w:tblHeader/>
        </w:trPr>
        <w:tc>
          <w:tcPr>
            <w:tcW w:w="3510" w:type="dxa"/>
            <w:shd w:val="clear" w:color="auto" w:fill="auto"/>
          </w:tcPr>
          <w:p w14:paraId="559EE8AD" w14:textId="4A9B0DF6" w:rsidR="00BC251F" w:rsidRPr="00BC251F" w:rsidRDefault="00BC251F" w:rsidP="0051147C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54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364DF9" w:rsidRPr="00DE54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289" w:type="dxa"/>
            <w:gridSpan w:val="9"/>
          </w:tcPr>
          <w:p w14:paraId="4C51253D" w14:textId="77777777" w:rsidR="00BC251F" w:rsidRPr="00A967F7" w:rsidRDefault="00BC251F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F4FEE" w:rsidRPr="00E828D5" w14:paraId="6324ED75" w14:textId="77777777" w:rsidTr="0051147C">
        <w:trPr>
          <w:cantSplit/>
        </w:trPr>
        <w:tc>
          <w:tcPr>
            <w:tcW w:w="3510" w:type="dxa"/>
            <w:shd w:val="clear" w:color="auto" w:fill="auto"/>
          </w:tcPr>
          <w:p w14:paraId="49760B5F" w14:textId="77777777" w:rsidR="003F4FEE" w:rsidRPr="003B3ADE" w:rsidRDefault="003F4FEE" w:rsidP="0051147C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509F2516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E9436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689F94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BEC0F1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2BFC9EAA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5FB3AE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37CDE79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6F8DA4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2A99A392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67E6" w:rsidRPr="001D7395" w14:paraId="33553E5B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AB67E0B" w14:textId="77777777" w:rsidR="00AF67E6" w:rsidRPr="004F7A6E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center"/>
          </w:tcPr>
          <w:p w14:paraId="660E2BFC" w14:textId="4C98F057" w:rsidR="00AF67E6" w:rsidRPr="0018208F" w:rsidRDefault="0019753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755,130</w:t>
            </w:r>
          </w:p>
        </w:tc>
        <w:tc>
          <w:tcPr>
            <w:tcW w:w="180" w:type="dxa"/>
            <w:vAlign w:val="center"/>
          </w:tcPr>
          <w:p w14:paraId="48BA4108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5DAB9F" w14:textId="2D1E4639" w:rsidR="00AF67E6" w:rsidRPr="0018208F" w:rsidRDefault="0019753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755,130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8DB2D4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7122E1A" w14:textId="342A3946" w:rsidR="00AF67E6" w:rsidRPr="0018208F" w:rsidRDefault="00197533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7F9967" w14:textId="271D9001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D2CC4EF" w14:textId="52E41423" w:rsidR="00AF67E6" w:rsidRPr="0018208F" w:rsidRDefault="00197533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8BC75D" w14:textId="22E4304C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726BF9A6" w14:textId="1294CA52" w:rsidR="00AF67E6" w:rsidRPr="0018208F" w:rsidRDefault="0019753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755,130</w:t>
            </w:r>
          </w:p>
        </w:tc>
      </w:tr>
      <w:tr w:rsidR="00AF67E6" w:rsidRPr="001D7395" w14:paraId="622B001D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845F602" w14:textId="77777777" w:rsidR="00AF67E6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center"/>
          </w:tcPr>
          <w:p w14:paraId="5EFB9978" w14:textId="3B3B355B" w:rsidR="00AF67E6" w:rsidRPr="0018208F" w:rsidRDefault="00CE4B07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4B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191,200</w:t>
            </w:r>
          </w:p>
        </w:tc>
        <w:tc>
          <w:tcPr>
            <w:tcW w:w="180" w:type="dxa"/>
            <w:vAlign w:val="center"/>
          </w:tcPr>
          <w:p w14:paraId="753B7C43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1B1738" w14:textId="383B6ADC" w:rsidR="00AF67E6" w:rsidRPr="0018208F" w:rsidRDefault="00CE4B07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4B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191,200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568301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9EC9808" w14:textId="4A0AF364" w:rsidR="00AF67E6" w:rsidRPr="0018208F" w:rsidRDefault="00CE4B07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4911624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D0B357F" w14:textId="21281EE5" w:rsidR="00AF67E6" w:rsidRPr="0018208F" w:rsidRDefault="00CE4B07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21041D9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4BAED36" w14:textId="22CA682B" w:rsidR="00AF67E6" w:rsidRPr="0018208F" w:rsidRDefault="00CE4B07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4B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191,200</w:t>
            </w:r>
          </w:p>
        </w:tc>
      </w:tr>
      <w:tr w:rsidR="00AF67E6" w:rsidRPr="001D7395" w14:paraId="04BC5F7B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6B04E06" w14:textId="77777777" w:rsidR="00AF67E6" w:rsidRPr="00E828D5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4AE0ED3" w14:textId="23FEFEAC" w:rsidR="00AF67E6" w:rsidRPr="0018208F" w:rsidRDefault="003A4A22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4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278,150</w:t>
            </w:r>
          </w:p>
        </w:tc>
        <w:tc>
          <w:tcPr>
            <w:tcW w:w="180" w:type="dxa"/>
            <w:vAlign w:val="center"/>
          </w:tcPr>
          <w:p w14:paraId="347B9BE8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8D24D" w14:textId="7CDC13C9" w:rsidR="00AF67E6" w:rsidRPr="0018208F" w:rsidRDefault="00551294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2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56,825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487E3C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F885C" w14:textId="7CC2B4B8" w:rsidR="00AF67E6" w:rsidRPr="0018208F" w:rsidRDefault="00391D0F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199,629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BEEC9E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82FE8" w14:textId="744A574B" w:rsidR="00AF67E6" w:rsidRPr="0018208F" w:rsidRDefault="008A4615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75,016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EA2AE33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A8FA" w14:textId="7C8670E0" w:rsidR="00AF67E6" w:rsidRPr="0018208F" w:rsidRDefault="00330C1E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0C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331,470</w:t>
            </w:r>
          </w:p>
        </w:tc>
      </w:tr>
      <w:tr w:rsidR="00AF67E6" w:rsidRPr="001D7395" w14:paraId="3E8F1A6E" w14:textId="77777777" w:rsidTr="007D2EA2">
        <w:trPr>
          <w:cantSplit/>
        </w:trPr>
        <w:tc>
          <w:tcPr>
            <w:tcW w:w="3510" w:type="dxa"/>
            <w:shd w:val="clear" w:color="auto" w:fill="auto"/>
          </w:tcPr>
          <w:p w14:paraId="49A7B14C" w14:textId="77777777" w:rsidR="00AF67E6" w:rsidRPr="00E828D5" w:rsidRDefault="00AF67E6" w:rsidP="00AF67E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9929E" w14:textId="61741F78" w:rsidR="00AF67E6" w:rsidRPr="0018208F" w:rsidRDefault="00005202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52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1,224,480</w:t>
            </w:r>
          </w:p>
        </w:tc>
        <w:tc>
          <w:tcPr>
            <w:tcW w:w="180" w:type="dxa"/>
            <w:vAlign w:val="center"/>
          </w:tcPr>
          <w:p w14:paraId="3E8A815A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913E3F" w14:textId="04322AF0" w:rsidR="00AF67E6" w:rsidRPr="0018208F" w:rsidRDefault="00D67EF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E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="001A3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D67E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3,155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0DEDF2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6E4ECF" w14:textId="241136DE" w:rsidR="00AF67E6" w:rsidRPr="0018208F" w:rsidRDefault="00DA3A41" w:rsidP="00AF67E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3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199,629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D21245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13CE50" w14:textId="30156F4F" w:rsidR="00AF67E6" w:rsidRPr="0018208F" w:rsidRDefault="00AB2160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75,016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0DEA69D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AA7673" w14:textId="2DDC6FAD" w:rsidR="00AF67E6" w:rsidRPr="0018208F" w:rsidRDefault="000266A5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1,277,800</w:t>
            </w:r>
          </w:p>
        </w:tc>
      </w:tr>
      <w:tr w:rsidR="00DE5438" w:rsidRPr="00DE5438" w14:paraId="3C57F69C" w14:textId="77777777" w:rsidTr="00DE5438">
        <w:trPr>
          <w:cantSplit/>
          <w:trHeight w:val="207"/>
        </w:trPr>
        <w:tc>
          <w:tcPr>
            <w:tcW w:w="3510" w:type="dxa"/>
            <w:shd w:val="clear" w:color="auto" w:fill="auto"/>
          </w:tcPr>
          <w:p w14:paraId="6167183E" w14:textId="77777777" w:rsidR="00DE5438" w:rsidRPr="00DE5438" w:rsidRDefault="00DE5438" w:rsidP="00DE5438">
            <w:pPr>
              <w:spacing w:line="240" w:lineRule="exact"/>
              <w:ind w:left="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19F324" w14:textId="77777777" w:rsidR="00DE5438" w:rsidRPr="00DE5438" w:rsidRDefault="00DE5438" w:rsidP="00DE5438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3D918624" w14:textId="77777777" w:rsidR="00DE5438" w:rsidRPr="00DE5438" w:rsidRDefault="00DE5438" w:rsidP="00DE5438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3F9A8" w14:textId="77777777" w:rsidR="00DE5438" w:rsidRPr="00DE5438" w:rsidRDefault="00DE5438" w:rsidP="00DE5438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91D6F0E" w14:textId="77777777" w:rsidR="00DE5438" w:rsidRPr="00DE5438" w:rsidRDefault="00DE5438" w:rsidP="00DE5438">
            <w:pPr>
              <w:pStyle w:val="acctfourfigures"/>
              <w:tabs>
                <w:tab w:val="decimal" w:pos="911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A61CD" w14:textId="77777777" w:rsidR="00DE5438" w:rsidRPr="00DE5438" w:rsidRDefault="00DE5438" w:rsidP="00DE5438">
            <w:pPr>
              <w:pStyle w:val="acctfourfigures"/>
              <w:tabs>
                <w:tab w:val="clear" w:pos="765"/>
                <w:tab w:val="decimal" w:pos="1012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FC6B6A9" w14:textId="77777777" w:rsidR="00DE5438" w:rsidRPr="00DE5438" w:rsidRDefault="00DE5438" w:rsidP="00DE5438">
            <w:pPr>
              <w:pStyle w:val="acctfourfigures"/>
              <w:tabs>
                <w:tab w:val="decimal" w:pos="911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A4C48" w14:textId="77777777" w:rsidR="00DE5438" w:rsidRPr="00DE5438" w:rsidRDefault="00DE5438" w:rsidP="00DE5438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42D4CA9" w14:textId="77777777" w:rsidR="00DE5438" w:rsidRPr="00DE5438" w:rsidRDefault="00DE5438" w:rsidP="00DE5438">
            <w:pPr>
              <w:pStyle w:val="acctfourfigures"/>
              <w:tabs>
                <w:tab w:val="decimal" w:pos="911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2B574" w14:textId="77777777" w:rsidR="00DE5438" w:rsidRPr="00DE5438" w:rsidRDefault="00DE5438" w:rsidP="00DE5438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C6E90" w:rsidRPr="00A967F7" w14:paraId="04B2BF5F" w14:textId="77777777" w:rsidTr="00EE7D5A">
        <w:trPr>
          <w:tblHeader/>
        </w:trPr>
        <w:tc>
          <w:tcPr>
            <w:tcW w:w="3510" w:type="dxa"/>
            <w:shd w:val="clear" w:color="auto" w:fill="auto"/>
          </w:tcPr>
          <w:p w14:paraId="61C0C5B7" w14:textId="1E875D34" w:rsidR="003C6E90" w:rsidRPr="00BC251F" w:rsidRDefault="003C6E90" w:rsidP="00EE7D5A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54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364DF9" w:rsidRPr="00DE54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289" w:type="dxa"/>
            <w:gridSpan w:val="9"/>
          </w:tcPr>
          <w:p w14:paraId="3B6DF73D" w14:textId="77777777" w:rsidR="003C6E90" w:rsidRPr="00A967F7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C6E90" w:rsidRPr="00E828D5" w14:paraId="3D0BD052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58645BAE" w14:textId="77777777" w:rsidR="003C6E90" w:rsidRPr="003B3ADE" w:rsidRDefault="003C6E90" w:rsidP="00EE7D5A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1D1DF695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8979D6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13DA10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A1710D" w14:textId="77777777" w:rsidR="003C6E90" w:rsidRPr="0018208F" w:rsidRDefault="003C6E90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27AE660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E4C4DE" w14:textId="77777777" w:rsidR="003C6E90" w:rsidRPr="0018208F" w:rsidRDefault="003C6E90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6616A3E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358E16" w14:textId="77777777" w:rsidR="003C6E90" w:rsidRPr="0018208F" w:rsidRDefault="003C6E90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4B98B95C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4DF9" w:rsidRPr="001D7395" w14:paraId="74DA64BA" w14:textId="77777777" w:rsidTr="00EE7D5A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943A1B9" w14:textId="77777777" w:rsidR="00364DF9" w:rsidRPr="004F7A6E" w:rsidRDefault="00364DF9" w:rsidP="00364DF9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center"/>
          </w:tcPr>
          <w:p w14:paraId="029FF813" w14:textId="28B8FA99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820,887</w:t>
            </w:r>
          </w:p>
        </w:tc>
        <w:tc>
          <w:tcPr>
            <w:tcW w:w="180" w:type="dxa"/>
            <w:vAlign w:val="center"/>
          </w:tcPr>
          <w:p w14:paraId="4DFC976A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49A549" w14:textId="5501C697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820,887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56C1F4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D5B7ECB" w14:textId="01D6308F" w:rsidR="00364DF9" w:rsidRPr="0018208F" w:rsidRDefault="00364DF9" w:rsidP="00364DF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1BDA5C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994C021" w14:textId="66FF970F" w:rsidR="00364DF9" w:rsidRPr="0018208F" w:rsidRDefault="00364DF9" w:rsidP="00364DF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9BA17C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F8ED051" w14:textId="6A3B6C7B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820,887</w:t>
            </w:r>
          </w:p>
        </w:tc>
      </w:tr>
      <w:tr w:rsidR="00364DF9" w:rsidRPr="001D7395" w14:paraId="400083AE" w14:textId="77777777" w:rsidTr="00EE7D5A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9572156" w14:textId="77777777" w:rsidR="00364DF9" w:rsidRDefault="00364DF9" w:rsidP="00364DF9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center"/>
          </w:tcPr>
          <w:p w14:paraId="1EA6E47E" w14:textId="77974312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0398802E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7A265A" w14:textId="5183E6CA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51E02AB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B5927E6" w14:textId="5D638D92" w:rsidR="00364DF9" w:rsidRPr="0018208F" w:rsidRDefault="00364DF9" w:rsidP="00364DF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5C6ADD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27C5E9F" w14:textId="281D1D33" w:rsidR="00364DF9" w:rsidRPr="0018208F" w:rsidRDefault="00364DF9" w:rsidP="00364DF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46FEC3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46A84233" w14:textId="195AD74B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274,316</w:t>
            </w:r>
          </w:p>
        </w:tc>
      </w:tr>
      <w:tr w:rsidR="00364DF9" w:rsidRPr="001D7395" w14:paraId="2D0209D8" w14:textId="77777777" w:rsidTr="00EE7D5A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EC88C4A" w14:textId="77777777" w:rsidR="00364DF9" w:rsidRPr="00E828D5" w:rsidRDefault="00364DF9" w:rsidP="00364DF9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BAEA2C" w14:textId="64267741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vAlign w:val="center"/>
          </w:tcPr>
          <w:p w14:paraId="03B6540F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36E2A" w14:textId="20C81B6A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57,194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65E2E6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E80BF" w14:textId="53204DCD" w:rsidR="00364DF9" w:rsidRPr="0018208F" w:rsidRDefault="00364DF9" w:rsidP="00364DF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201,109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25E0E81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F5304" w14:textId="030A7F83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117,882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D00865D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F6351" w14:textId="2769EA79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376,185</w:t>
            </w:r>
          </w:p>
        </w:tc>
      </w:tr>
      <w:tr w:rsidR="00364DF9" w:rsidRPr="001D7395" w14:paraId="6A430893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42408121" w14:textId="77777777" w:rsidR="00364DF9" w:rsidRPr="00E828D5" w:rsidRDefault="00364DF9" w:rsidP="00364DF9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A6AAC7" w14:textId="439FE613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02,402</w:t>
            </w:r>
          </w:p>
        </w:tc>
        <w:tc>
          <w:tcPr>
            <w:tcW w:w="180" w:type="dxa"/>
            <w:vAlign w:val="center"/>
          </w:tcPr>
          <w:p w14:paraId="77F25B52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A6607C" w14:textId="0132C6C3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1,152,3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D04D17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A2F3E" w14:textId="5B1EF350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201,109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6326BB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D1992A" w14:textId="53D3F251" w:rsidR="00364DF9" w:rsidRPr="0018208F" w:rsidRDefault="00364DF9" w:rsidP="00364DF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117,882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4EDDA2C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D76B7A" w14:textId="01D76CDD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1,471,3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364DF9" w:rsidRPr="00DE5438" w14:paraId="690B587B" w14:textId="77777777" w:rsidTr="00DE5438">
        <w:trPr>
          <w:cantSplit/>
          <w:trHeight w:val="90"/>
        </w:trPr>
        <w:tc>
          <w:tcPr>
            <w:tcW w:w="3510" w:type="dxa"/>
            <w:shd w:val="clear" w:color="auto" w:fill="auto"/>
          </w:tcPr>
          <w:p w14:paraId="28ACE6C4" w14:textId="77777777" w:rsidR="00364DF9" w:rsidRPr="00DE5438" w:rsidRDefault="00364DF9" w:rsidP="00DE5438">
            <w:pPr>
              <w:spacing w:line="240" w:lineRule="exact"/>
              <w:ind w:left="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1DAE3F" w14:textId="77777777" w:rsidR="00364DF9" w:rsidRPr="00DE5438" w:rsidRDefault="00364DF9" w:rsidP="00DE5438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B24D79" w14:textId="77777777" w:rsidR="00364DF9" w:rsidRPr="00DE5438" w:rsidRDefault="00364DF9" w:rsidP="00DE5438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5309B3" w14:textId="77777777" w:rsidR="00364DF9" w:rsidRPr="00DE5438" w:rsidRDefault="00364DF9" w:rsidP="00DE5438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A803B4" w14:textId="77777777" w:rsidR="00364DF9" w:rsidRPr="00DE5438" w:rsidRDefault="00364DF9" w:rsidP="00DE5438">
            <w:pPr>
              <w:pStyle w:val="acctfourfigures"/>
              <w:tabs>
                <w:tab w:val="decimal" w:pos="911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5CA2C49D" w14:textId="77777777" w:rsidR="00364DF9" w:rsidRPr="00DE5438" w:rsidRDefault="00364DF9" w:rsidP="00DE5438">
            <w:pPr>
              <w:pStyle w:val="acctfourfigures"/>
              <w:tabs>
                <w:tab w:val="clear" w:pos="765"/>
                <w:tab w:val="decimal" w:pos="1012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5DAC06" w14:textId="77777777" w:rsidR="00364DF9" w:rsidRPr="00DE5438" w:rsidRDefault="00364DF9" w:rsidP="00DE5438">
            <w:pPr>
              <w:pStyle w:val="acctfourfigures"/>
              <w:tabs>
                <w:tab w:val="decimal" w:pos="911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039D5F17" w14:textId="77777777" w:rsidR="00364DF9" w:rsidRPr="00DE5438" w:rsidRDefault="00364DF9" w:rsidP="00DE5438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55A10A" w14:textId="77777777" w:rsidR="00364DF9" w:rsidRPr="00DE5438" w:rsidRDefault="00364DF9" w:rsidP="00DE5438">
            <w:pPr>
              <w:pStyle w:val="acctfourfigures"/>
              <w:tabs>
                <w:tab w:val="decimal" w:pos="911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3B0FD280" w14:textId="77777777" w:rsidR="00364DF9" w:rsidRPr="00DE5438" w:rsidRDefault="00364DF9" w:rsidP="00DE5438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64DF9" w:rsidRPr="001D7395" w14:paraId="11E830BE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734E5AAB" w14:textId="77777777" w:rsidR="00364DF9" w:rsidRPr="00E828D5" w:rsidRDefault="00364DF9" w:rsidP="00364DF9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1FF95938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E08000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9B64DB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78EBC5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2BF99F9D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6D029C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B09D378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02704B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1F9AD4F3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64DF9" w:rsidRPr="001D7395" w14:paraId="11A5CED2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13A2A0EC" w14:textId="77777777" w:rsidR="00364DF9" w:rsidRPr="00681C54" w:rsidRDefault="00364DF9" w:rsidP="00364DF9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</w:rPr>
            </w:pPr>
            <w:r w:rsidRPr="00C831A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831A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41EBFA" w14:textId="77777777" w:rsidR="00364DF9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C654EB" w14:textId="33069E21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13,227</w:t>
            </w:r>
          </w:p>
        </w:tc>
        <w:tc>
          <w:tcPr>
            <w:tcW w:w="180" w:type="dxa"/>
            <w:vAlign w:val="center"/>
          </w:tcPr>
          <w:p w14:paraId="02B4C611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E7326" w14:textId="77777777" w:rsidR="00364DF9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46922DD" w14:textId="3F146274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6B1AD4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1885B" w14:textId="77777777" w:rsidR="00364DF9" w:rsidRDefault="00364DF9" w:rsidP="00364DF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9C64B1" w14:textId="0408DB9C" w:rsidR="00364DF9" w:rsidRPr="0018208F" w:rsidRDefault="00364DF9" w:rsidP="00364DF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ECFA095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CC904" w14:textId="77777777" w:rsidR="00364DF9" w:rsidRDefault="00364DF9" w:rsidP="00364DF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BF99BC0" w14:textId="35C88AF3" w:rsidR="00364DF9" w:rsidRPr="0018208F" w:rsidRDefault="00364DF9" w:rsidP="00364DF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1D8FB41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C5D8A" w14:textId="77777777" w:rsidR="00364DF9" w:rsidRDefault="00364DF9" w:rsidP="00364DF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7243F4" w14:textId="601D2F8D" w:rsidR="00364DF9" w:rsidRPr="0018208F" w:rsidRDefault="00364DF9" w:rsidP="00364DF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64DF9" w:rsidRPr="001D7395" w14:paraId="69AAB692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20FC0656" w14:textId="77777777" w:rsidR="00364DF9" w:rsidRPr="00C831AE" w:rsidRDefault="00364DF9" w:rsidP="00364DF9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8BE5FC" w14:textId="19BB7A25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13,227</w:t>
            </w:r>
          </w:p>
        </w:tc>
        <w:tc>
          <w:tcPr>
            <w:tcW w:w="180" w:type="dxa"/>
            <w:vAlign w:val="center"/>
          </w:tcPr>
          <w:p w14:paraId="3502DF19" w14:textId="77777777" w:rsidR="00364DF9" w:rsidRPr="0018208F" w:rsidRDefault="00364DF9" w:rsidP="00364DF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3580F2" w14:textId="4B406269" w:rsidR="00364DF9" w:rsidRPr="0018208F" w:rsidRDefault="00364DF9" w:rsidP="00364DF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1A0ACF8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184C89" w14:textId="6FB07BAC" w:rsidR="00364DF9" w:rsidRPr="0018208F" w:rsidRDefault="00364DF9" w:rsidP="00364DF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3CDE38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25BD09" w14:textId="78857CF9" w:rsidR="00364DF9" w:rsidRPr="0018208F" w:rsidRDefault="00364DF9" w:rsidP="00364DF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D1C453" w14:textId="77777777" w:rsidR="00364DF9" w:rsidRPr="0018208F" w:rsidRDefault="00364DF9" w:rsidP="00364DF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548E8" w14:textId="2684E71C" w:rsidR="00364DF9" w:rsidRPr="0018208F" w:rsidRDefault="00364DF9" w:rsidP="00364DF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A12D658" w14:textId="083997E7" w:rsidR="003F4FEE" w:rsidRDefault="00DF04C7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F04C7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="00A66415">
        <w:rPr>
          <w:rFonts w:ascii="Angsana New" w:hAnsi="Angsana New"/>
          <w:sz w:val="30"/>
          <w:szCs w:val="30"/>
        </w:rPr>
        <w:br/>
      </w:r>
      <w:r w:rsidRPr="00DF04C7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383B71D0" w14:textId="701D27A9" w:rsidR="00834578" w:rsidRDefault="00834578" w:rsidP="003C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C53323F" w14:textId="4AD71F34" w:rsidR="001A2FA7" w:rsidRPr="009C40BF" w:rsidRDefault="001A2FA7" w:rsidP="0062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(</w:t>
      </w:r>
      <w:r w:rsidR="00C831AE" w:rsidRPr="009C40B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40BF">
        <w:rPr>
          <w:rFonts w:ascii="Angsana New" w:hAnsi="Angsana New"/>
          <w:i/>
          <w:iCs/>
          <w:sz w:val="30"/>
          <w:szCs w:val="30"/>
          <w:cs/>
        </w:rPr>
        <w:t>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3</w:t>
      </w:r>
      <w:r w:rsidRPr="009C40BF">
        <w:rPr>
          <w:rFonts w:ascii="Angsana New" w:hAnsi="Angsana New"/>
          <w:i/>
          <w:iCs/>
          <w:sz w:val="30"/>
          <w:szCs w:val="30"/>
          <w:cs/>
        </w:rPr>
        <w:t>) ความเสี่ยงด้านตลาด</w:t>
      </w:r>
    </w:p>
    <w:p w14:paraId="70F82D70" w14:textId="77777777" w:rsidR="001A2FA7" w:rsidRPr="003C263F" w:rsidRDefault="001A2FA7" w:rsidP="003C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EBB8090" w14:textId="12062E76" w:rsidR="001A2FA7" w:rsidRPr="00713688" w:rsidRDefault="001A2FA7" w:rsidP="00C75F43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3B3ADE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A4000CF" w14:textId="04188B7D" w:rsidR="00C52AB2" w:rsidRDefault="00C52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6BDFA3" w14:textId="6FD6A18C" w:rsidR="001A2FA7" w:rsidRPr="009C35F0" w:rsidRDefault="001A2FA7" w:rsidP="00C7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35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831AE" w:rsidRPr="009C35F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35F0">
        <w:rPr>
          <w:rFonts w:asciiTheme="majorBidi" w:hAnsiTheme="majorBidi" w:cstheme="majorBidi"/>
          <w:i/>
          <w:iCs/>
          <w:sz w:val="30"/>
          <w:szCs w:val="30"/>
        </w:rPr>
        <w:t xml:space="preserve">.3.1) </w:t>
      </w:r>
      <w:r w:rsidRPr="009C35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7C21A226" w14:textId="77777777" w:rsidR="00713688" w:rsidRPr="00713688" w:rsidRDefault="00713688" w:rsidP="00C52AB2">
      <w:pPr>
        <w:ind w:left="1593"/>
        <w:jc w:val="thaiDistribute"/>
        <w:rPr>
          <w:rFonts w:ascii="Angsana New" w:hAnsi="Angsana New"/>
          <w:sz w:val="30"/>
          <w:szCs w:val="30"/>
        </w:rPr>
      </w:pPr>
    </w:p>
    <w:p w14:paraId="196F5346" w14:textId="550A878F" w:rsidR="001A2FA7" w:rsidRDefault="001A2FA7" w:rsidP="00936B29">
      <w:pPr>
        <w:ind w:left="1593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 xml:space="preserve">ทางการเงินหรือหนี้สินทางการเงินในสกุลเงินตราต่างประเทศที่ครบกำหนดชำระน้อยกว่าหนึ่งปี 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สัญญาซื้อขายเงินตราต่างประเทศล่วงหน้าที่ทำสัญญา ณ วันที่รายงานเกี่ยวข้องกับการซื้อและขาย</w:t>
      </w:r>
      <w:r w:rsidR="00442C3D">
        <w:rPr>
          <w:rFonts w:ascii="Angsana New" w:hAnsi="Angsana New"/>
          <w:sz w:val="30"/>
          <w:szCs w:val="30"/>
        </w:rPr>
        <w:br/>
      </w:r>
      <w:r w:rsidRPr="00713688">
        <w:rPr>
          <w:rFonts w:ascii="Angsana New" w:hAnsi="Angsana New"/>
          <w:sz w:val="30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54A11FA8" w14:textId="003892E5" w:rsidR="00DE5438" w:rsidRDefault="00DE5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540"/>
        <w:gridCol w:w="1710"/>
        <w:gridCol w:w="246"/>
        <w:gridCol w:w="24"/>
        <w:gridCol w:w="1710"/>
      </w:tblGrid>
      <w:tr w:rsidR="00713688" w:rsidRPr="00B0181B" w14:paraId="34BF6E8C" w14:textId="77777777" w:rsidTr="005A70FA">
        <w:trPr>
          <w:tblHeader/>
        </w:trPr>
        <w:tc>
          <w:tcPr>
            <w:tcW w:w="5580" w:type="dxa"/>
            <w:gridSpan w:val="2"/>
          </w:tcPr>
          <w:p w14:paraId="52DC7A9A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6F583E5C" w14:textId="77777777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13688" w:rsidRPr="00B0181B" w14:paraId="1A6D2BFC" w14:textId="77777777" w:rsidTr="005A70FA">
        <w:trPr>
          <w:tblHeader/>
        </w:trPr>
        <w:tc>
          <w:tcPr>
            <w:tcW w:w="5580" w:type="dxa"/>
            <w:gridSpan w:val="2"/>
          </w:tcPr>
          <w:p w14:paraId="2F00AEAD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4839F711" w14:textId="7E229C5E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</w:t>
            </w:r>
            <w:r w:rsidR="00C67D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3688" w:rsidRPr="007B32AC" w14:paraId="1A89FF4E" w14:textId="30559A01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70B62043" w14:textId="49AD57A4" w:rsidR="00713688" w:rsidRPr="00D13D6E" w:rsidRDefault="00DF04C7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="00935788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40" w:type="dxa"/>
          </w:tcPr>
          <w:p w14:paraId="1600969D" w14:textId="77777777" w:rsidR="00713688" w:rsidRPr="00C52C41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ECAA5" w14:textId="71D4FA70" w:rsidR="00713688" w:rsidRDefault="003C6E90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64DF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79D0EBF6" w14:textId="77777777" w:rsidR="00713688" w:rsidRPr="007B32AC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F93C45" w14:textId="7F421F33" w:rsidR="00713688" w:rsidRDefault="003C6E90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64DF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4E2B" w:rsidRPr="007B32AC" w14:paraId="5682DB5F" w14:textId="67511699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6B1857C4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FEBEBF2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2CDCD143" w14:textId="4512DB85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88" w:rsidRPr="007B32AC" w14:paraId="7AF91AB1" w14:textId="2E54BD79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526BC4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40" w:type="dxa"/>
          </w:tcPr>
          <w:p w14:paraId="6A11D7CB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6515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382A468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E9F21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DF9" w:rsidRPr="007B32AC" w14:paraId="203AB6B9" w14:textId="05A004A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FAC47EE" w14:textId="4D7ECD1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F506BED" w14:textId="6383FE2C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491D52" w14:textId="750F4C73" w:rsidR="00364DF9" w:rsidRPr="00F547D5" w:rsidRDefault="008D39B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346,586</w:t>
            </w:r>
          </w:p>
        </w:tc>
        <w:tc>
          <w:tcPr>
            <w:tcW w:w="246" w:type="dxa"/>
            <w:vAlign w:val="bottom"/>
          </w:tcPr>
          <w:p w14:paraId="5EF68B6F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33500774" w14:textId="25B3BA80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725,615</w:t>
            </w:r>
          </w:p>
        </w:tc>
      </w:tr>
      <w:tr w:rsidR="00364DF9" w:rsidRPr="007B32AC" w14:paraId="1152EF22" w14:textId="2FFF2104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78098EC" w14:textId="26FD87AD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B7754AC" w14:textId="59BAD724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F83A80" w14:textId="576BA833" w:rsidR="00364DF9" w:rsidRPr="00F547D5" w:rsidRDefault="00EF5BD3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BD3">
              <w:rPr>
                <w:rFonts w:asciiTheme="majorBidi" w:hAnsiTheme="majorBidi" w:cstheme="majorBidi"/>
                <w:sz w:val="30"/>
                <w:szCs w:val="30"/>
              </w:rPr>
              <w:t>(103,902)</w:t>
            </w:r>
          </w:p>
        </w:tc>
        <w:tc>
          <w:tcPr>
            <w:tcW w:w="246" w:type="dxa"/>
            <w:vAlign w:val="bottom"/>
          </w:tcPr>
          <w:p w14:paraId="5CE92F9E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78D4A88C" w14:textId="4536C5FB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(114,804)</w:t>
            </w:r>
          </w:p>
        </w:tc>
      </w:tr>
      <w:tr w:rsidR="00364DF9" w:rsidRPr="007B32AC" w14:paraId="0B91EEA2" w14:textId="171F85E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5ACB0F6" w14:textId="2FEA61A5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005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ฐานะการเงินที่มีความเสี่ยง</w:t>
            </w:r>
          </w:p>
        </w:tc>
        <w:tc>
          <w:tcPr>
            <w:tcW w:w="540" w:type="dxa"/>
          </w:tcPr>
          <w:p w14:paraId="3D0D9D64" w14:textId="7777777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5BDEDE" w14:textId="6CE22CBA" w:rsidR="00364DF9" w:rsidRPr="00F547D5" w:rsidRDefault="003A75DD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242,684</w:t>
            </w:r>
          </w:p>
        </w:tc>
        <w:tc>
          <w:tcPr>
            <w:tcW w:w="246" w:type="dxa"/>
            <w:vAlign w:val="bottom"/>
          </w:tcPr>
          <w:p w14:paraId="3581C6D0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4EB4DD13" w14:textId="39AA4071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610,811</w:t>
            </w:r>
          </w:p>
        </w:tc>
      </w:tr>
      <w:tr w:rsidR="00364DF9" w:rsidRPr="007B32AC" w14:paraId="2C9DEB72" w14:textId="0B9CE17E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426CF0F" w14:textId="6FF504F8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14:paraId="3FE24E63" w14:textId="7777777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7E600EE" w14:textId="61F4CA49" w:rsidR="00364DF9" w:rsidRPr="00F547D5" w:rsidRDefault="003A75DD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(101,738)</w:t>
            </w:r>
          </w:p>
        </w:tc>
        <w:tc>
          <w:tcPr>
            <w:tcW w:w="246" w:type="dxa"/>
            <w:vAlign w:val="bottom"/>
          </w:tcPr>
          <w:p w14:paraId="7DBEA9E9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16894EBA" w14:textId="18F3209F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(456,462)</w:t>
            </w:r>
          </w:p>
        </w:tc>
      </w:tr>
      <w:tr w:rsidR="00364DF9" w:rsidRPr="007B32AC" w14:paraId="5A6C8F5C" w14:textId="781C0EB5" w:rsidTr="00214594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15E3EE5" w14:textId="7777777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579F9FCC" w14:textId="7777777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22F53" w14:textId="536B4C2F" w:rsidR="00364DF9" w:rsidRPr="003F61FD" w:rsidRDefault="003A75DD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140,946</w:t>
            </w:r>
          </w:p>
        </w:tc>
        <w:tc>
          <w:tcPr>
            <w:tcW w:w="246" w:type="dxa"/>
            <w:vAlign w:val="bottom"/>
          </w:tcPr>
          <w:p w14:paraId="319E514E" w14:textId="77777777" w:rsidR="00364DF9" w:rsidRPr="003F61FD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1E21F" w14:textId="5D4FEE23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154,349</w:t>
            </w:r>
          </w:p>
        </w:tc>
      </w:tr>
      <w:tr w:rsidR="00364DF9" w:rsidRPr="00DF04C7" w14:paraId="19CAAD0F" w14:textId="63378FB3" w:rsidTr="00DE5438">
        <w:tblPrEx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5040" w:type="dxa"/>
          </w:tcPr>
          <w:p w14:paraId="070426D1" w14:textId="77777777" w:rsidR="00364DF9" w:rsidRPr="002C5AA1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551DE0B" w14:textId="77777777" w:rsidR="00364DF9" w:rsidRPr="002C5AA1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0C015B9" w14:textId="77777777" w:rsidR="00364DF9" w:rsidRPr="002C5AA1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0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0E5039" w14:textId="77777777" w:rsidR="00364DF9" w:rsidRPr="002C5AA1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double" w:sz="4" w:space="0" w:color="auto"/>
            </w:tcBorders>
          </w:tcPr>
          <w:p w14:paraId="0428517C" w14:textId="77777777" w:rsidR="00364DF9" w:rsidRPr="002C5AA1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0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438" w:rsidRPr="007B32AC" w14:paraId="3D46D5A6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ED66B00" w14:textId="77777777" w:rsidR="00DE5438" w:rsidRPr="007B32AC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2D3D768" w14:textId="77777777" w:rsidR="00DE5438" w:rsidRPr="007B32AC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FBAD02" w14:textId="77777777" w:rsidR="00DE5438" w:rsidRPr="000B3A17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9292C13" w14:textId="77777777" w:rsidR="00DE5438" w:rsidRPr="000B3A17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5B8CA29A" w14:textId="77777777" w:rsidR="00DE5438" w:rsidRPr="000B3A17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9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438" w:rsidRPr="007B32AC" w14:paraId="238F897E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454C2DD" w14:textId="77777777" w:rsidR="00DE5438" w:rsidRPr="007B32AC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2C442C5" w14:textId="77777777" w:rsidR="00DE5438" w:rsidRPr="007B32AC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425907" w14:textId="77777777" w:rsidR="00DE5438" w:rsidRPr="000B3A17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25E5D19" w14:textId="77777777" w:rsidR="00DE5438" w:rsidRPr="000B3A17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9267628" w14:textId="77777777" w:rsidR="00DE5438" w:rsidRPr="000B3A17" w:rsidRDefault="00DE5438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9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DF9" w:rsidRPr="007B32AC" w14:paraId="3E135BF1" w14:textId="78F5B1F2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121F289" w14:textId="150FCF58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540" w:type="dxa"/>
          </w:tcPr>
          <w:p w14:paraId="6E624C35" w14:textId="7777777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2704F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B65A1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26D704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9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DF9" w:rsidRPr="007B32AC" w14:paraId="45F6173D" w14:textId="10E4DBD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E8E7EEA" w14:textId="31BACDD9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BA7AC46" w14:textId="3FF39F8E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88EE64" w14:textId="59CF4B5B" w:rsidR="00364DF9" w:rsidRPr="00F547D5" w:rsidRDefault="003F61FD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12,794</w:t>
            </w:r>
          </w:p>
        </w:tc>
        <w:tc>
          <w:tcPr>
            <w:tcW w:w="246" w:type="dxa"/>
            <w:vAlign w:val="bottom"/>
          </w:tcPr>
          <w:p w14:paraId="222E6100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684BFB57" w14:textId="63DDDB3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10,077</w:t>
            </w:r>
          </w:p>
        </w:tc>
      </w:tr>
      <w:tr w:rsidR="00364DF9" w:rsidRPr="007B32AC" w14:paraId="22417F44" w14:textId="4D188BAF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CE668D0" w14:textId="1AB44009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E4FAB61" w14:textId="003CCF26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6EB4CE" w14:textId="20CBEAB2" w:rsidR="00364DF9" w:rsidRPr="00F547D5" w:rsidRDefault="003F61FD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(290,687)</w:t>
            </w:r>
          </w:p>
        </w:tc>
        <w:tc>
          <w:tcPr>
            <w:tcW w:w="246" w:type="dxa"/>
            <w:vAlign w:val="bottom"/>
          </w:tcPr>
          <w:p w14:paraId="1F1B1363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6CC37A8E" w14:textId="2EAEFA7A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(323,385)</w:t>
            </w:r>
          </w:p>
        </w:tc>
      </w:tr>
      <w:tr w:rsidR="00364DF9" w:rsidRPr="007B32AC" w14:paraId="44D5B933" w14:textId="2212F206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5BC19E9" w14:textId="0E82213B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005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ฐานะการเงินที่มีความเสี่ยง</w:t>
            </w:r>
          </w:p>
        </w:tc>
        <w:tc>
          <w:tcPr>
            <w:tcW w:w="540" w:type="dxa"/>
          </w:tcPr>
          <w:p w14:paraId="5C3AE10D" w14:textId="7777777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D88EA8" w14:textId="31680D59" w:rsidR="00364DF9" w:rsidRPr="00F547D5" w:rsidRDefault="003F61FD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(277,893)</w:t>
            </w:r>
          </w:p>
        </w:tc>
        <w:tc>
          <w:tcPr>
            <w:tcW w:w="246" w:type="dxa"/>
            <w:vAlign w:val="bottom"/>
          </w:tcPr>
          <w:p w14:paraId="63E5A230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7B8BFF80" w14:textId="6D7CFBEE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(313,308)</w:t>
            </w:r>
          </w:p>
        </w:tc>
      </w:tr>
      <w:tr w:rsidR="00364DF9" w:rsidRPr="007B32AC" w14:paraId="4A195051" w14:textId="44755AB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62EC25A" w14:textId="468D7B65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14:paraId="5AE2D4F4" w14:textId="7777777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1081D0" w14:textId="3CB19614" w:rsidR="00364DF9" w:rsidRPr="00F547D5" w:rsidRDefault="003F61FD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224,770</w:t>
            </w:r>
          </w:p>
        </w:tc>
        <w:tc>
          <w:tcPr>
            <w:tcW w:w="246" w:type="dxa"/>
            <w:vAlign w:val="bottom"/>
          </w:tcPr>
          <w:p w14:paraId="5350D4FD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5F07D23D" w14:textId="34CB342A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181,289</w:t>
            </w:r>
          </w:p>
        </w:tc>
      </w:tr>
      <w:tr w:rsidR="00364DF9" w:rsidRPr="007B32AC" w14:paraId="38CA6164" w14:textId="13B8EA59" w:rsidTr="00214594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5040" w:type="dxa"/>
          </w:tcPr>
          <w:p w14:paraId="482B0B51" w14:textId="03D091B0" w:rsidR="00AB4CD6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365DFEBD" w14:textId="77777777" w:rsidR="00364DF9" w:rsidRPr="007B32AC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26A1B" w14:textId="61D53E98" w:rsidR="00364DF9" w:rsidRPr="00F547D5" w:rsidRDefault="003F61FD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(53,123)</w:t>
            </w:r>
          </w:p>
        </w:tc>
        <w:tc>
          <w:tcPr>
            <w:tcW w:w="246" w:type="dxa"/>
            <w:vAlign w:val="bottom"/>
          </w:tcPr>
          <w:p w14:paraId="2AAD78A8" w14:textId="77777777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A9F9E" w14:textId="0A92F6DD" w:rsidR="00364DF9" w:rsidRPr="000B3A17" w:rsidRDefault="00364DF9" w:rsidP="00364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(132,019)</w:t>
            </w:r>
          </w:p>
        </w:tc>
      </w:tr>
    </w:tbl>
    <w:p w14:paraId="5014985C" w14:textId="36765E95" w:rsidR="00341C73" w:rsidRDefault="00341C73" w:rsidP="00DE5438">
      <w:pPr>
        <w:spacing w:line="180" w:lineRule="exact"/>
        <w:rPr>
          <w:rFonts w:ascii="Angsana New" w:hAnsi="Angsana New"/>
          <w:sz w:val="30"/>
          <w:szCs w:val="30"/>
        </w:rPr>
      </w:pPr>
    </w:p>
    <w:p w14:paraId="698C8731" w14:textId="71F00168" w:rsidR="000B3A17" w:rsidRPr="00E510B4" w:rsidRDefault="000B3A17" w:rsidP="004F4889">
      <w:pPr>
        <w:pStyle w:val="block"/>
        <w:tabs>
          <w:tab w:val="left" w:pos="720"/>
        </w:tabs>
        <w:spacing w:after="0" w:line="240" w:lineRule="auto"/>
        <w:ind w:left="16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3A17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  <w:r w:rsidRPr="000B3A17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37219242" w14:textId="77777777" w:rsidR="000B3A17" w:rsidRPr="000B3A17" w:rsidRDefault="000B3A17" w:rsidP="00DE5438">
      <w:pPr>
        <w:spacing w:line="180" w:lineRule="exact"/>
        <w:ind w:firstLine="1440"/>
        <w:rPr>
          <w:rFonts w:ascii="Angsana New" w:hAnsi="Angsana New"/>
          <w:sz w:val="30"/>
          <w:szCs w:val="30"/>
        </w:rPr>
      </w:pPr>
    </w:p>
    <w:p w14:paraId="4E5C90B7" w14:textId="6DC5D0B3" w:rsidR="00C67D93" w:rsidRDefault="000B3A17" w:rsidP="00AB6C6F">
      <w:pPr>
        <w:pStyle w:val="block"/>
        <w:tabs>
          <w:tab w:val="left" w:pos="720"/>
        </w:tabs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</w:t>
      </w:r>
      <w:r w:rsidR="008A5C97">
        <w:rPr>
          <w:rFonts w:ascii="Angsana New" w:hAnsi="Angsana New" w:cs="Angsana New" w:hint="cs"/>
          <w:sz w:val="30"/>
          <w:szCs w:val="30"/>
          <w:cs/>
          <w:lang w:val="en-US" w:bidi="th-TH"/>
        </w:rPr>
        <w:t>สกุลเงินตราต่างประเทศ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9E3FCD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="008A5C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รายงาน 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203EBB4B" w14:textId="081FBFEB" w:rsidR="00C67D93" w:rsidRDefault="00C67D93" w:rsidP="00DE5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2160"/>
        <w:gridCol w:w="180"/>
        <w:gridCol w:w="2160"/>
      </w:tblGrid>
      <w:tr w:rsidR="00C67D93" w:rsidRPr="000B3A17" w14:paraId="69E99C0E" w14:textId="77777777" w:rsidTr="000607D2">
        <w:trPr>
          <w:trHeight w:val="218"/>
          <w:tblHeader/>
        </w:trPr>
        <w:tc>
          <w:tcPr>
            <w:tcW w:w="2700" w:type="dxa"/>
          </w:tcPr>
          <w:p w14:paraId="62C8E189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5760" w:type="dxa"/>
            <w:gridSpan w:val="4"/>
          </w:tcPr>
          <w:p w14:paraId="2A8275B0" w14:textId="76EA3F76" w:rsidR="00C67D93" w:rsidRPr="000B3A17" w:rsidRDefault="00C67D93" w:rsidP="00C67D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7D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ตามวิธีส่วนได้เสีย/งบการเงินเฉพาะกิจการ</w:t>
            </w:r>
          </w:p>
        </w:tc>
      </w:tr>
      <w:tr w:rsidR="00C67D93" w:rsidRPr="000B3A17" w14:paraId="15C0D37E" w14:textId="77777777" w:rsidTr="000607D2">
        <w:trPr>
          <w:trHeight w:val="218"/>
          <w:tblHeader/>
        </w:trPr>
        <w:tc>
          <w:tcPr>
            <w:tcW w:w="2700" w:type="dxa"/>
          </w:tcPr>
          <w:p w14:paraId="5028A514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251DFFC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4500" w:type="dxa"/>
            <w:gridSpan w:val="3"/>
            <w:hideMark/>
          </w:tcPr>
          <w:p w14:paraId="5A0A99B7" w14:textId="33411D2E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7D93" w:rsidRPr="000B3A17" w14:paraId="6B4CEE4C" w14:textId="77777777" w:rsidTr="000607D2">
        <w:trPr>
          <w:tblHeader/>
        </w:trPr>
        <w:tc>
          <w:tcPr>
            <w:tcW w:w="2700" w:type="dxa"/>
          </w:tcPr>
          <w:p w14:paraId="217E34AF" w14:textId="77777777" w:rsidR="00C67D93" w:rsidRPr="000B3A17" w:rsidRDefault="00C67D93" w:rsidP="007C7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1B7E1FD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160" w:type="dxa"/>
            <w:hideMark/>
          </w:tcPr>
          <w:p w14:paraId="0665542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85AC45F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4D2C5DA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B3A17" w:rsidRPr="000B3A17" w14:paraId="3D3173A4" w14:textId="77777777" w:rsidTr="000607D2">
        <w:trPr>
          <w:tblHeader/>
        </w:trPr>
        <w:tc>
          <w:tcPr>
            <w:tcW w:w="2700" w:type="dxa"/>
          </w:tcPr>
          <w:p w14:paraId="015ECE94" w14:textId="77777777" w:rsidR="000B3A17" w:rsidRPr="000B3A17" w:rsidRDefault="000B3A17" w:rsidP="007C72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7A5B6" w14:textId="77777777" w:rsidR="000B3A17" w:rsidRPr="000B3A17" w:rsidRDefault="000B3A17" w:rsidP="007C7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500" w:type="dxa"/>
            <w:gridSpan w:val="3"/>
            <w:hideMark/>
          </w:tcPr>
          <w:p w14:paraId="650CF575" w14:textId="15E7C764" w:rsidR="000B3A17" w:rsidRPr="000B3A17" w:rsidRDefault="000B3A17" w:rsidP="007C72C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E7D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7D93" w:rsidRPr="000B3A17" w14:paraId="5B7F9701" w14:textId="77777777" w:rsidTr="000607D2">
        <w:tc>
          <w:tcPr>
            <w:tcW w:w="2700" w:type="dxa"/>
          </w:tcPr>
          <w:p w14:paraId="2D2E2C8D" w14:textId="73BF7581" w:rsidR="00C67D93" w:rsidRPr="007D1860" w:rsidRDefault="00C67D93" w:rsidP="007C72C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04637" w:rsidRPr="007D18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7D18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64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5F6FEC1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3C2455D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EBF467" w14:textId="77777777" w:rsidR="00C67D93" w:rsidRPr="000B3A17" w:rsidRDefault="00C67D93" w:rsidP="007C72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0BD14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A6054" w:rsidRPr="000B3A17" w14:paraId="0A9B41F0" w14:textId="77777777" w:rsidTr="000607D2">
        <w:tc>
          <w:tcPr>
            <w:tcW w:w="2700" w:type="dxa"/>
            <w:hideMark/>
          </w:tcPr>
          <w:p w14:paraId="48D0DA14" w14:textId="77777777" w:rsidR="006A6054" w:rsidRPr="000B3A17" w:rsidRDefault="006A6054" w:rsidP="006A6054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F4B0D81" w14:textId="5E519B06" w:rsidR="006A6054" w:rsidRPr="009C35F0" w:rsidRDefault="009E3FCD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0" w:type="dxa"/>
          </w:tcPr>
          <w:p w14:paraId="4D51D857" w14:textId="33700F02" w:rsidR="006A6054" w:rsidRPr="00F547D5" w:rsidRDefault="001F3370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2,427</w:t>
            </w:r>
          </w:p>
        </w:tc>
        <w:tc>
          <w:tcPr>
            <w:tcW w:w="180" w:type="dxa"/>
          </w:tcPr>
          <w:p w14:paraId="57E57093" w14:textId="77777777" w:rsidR="006A6054" w:rsidRPr="00F547D5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181C919E" w14:textId="2AD81FE8" w:rsidR="006A6054" w:rsidRPr="00F547D5" w:rsidRDefault="001F3370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(2,427)</w:t>
            </w:r>
          </w:p>
        </w:tc>
      </w:tr>
      <w:tr w:rsidR="006A6054" w:rsidRPr="000B3A17" w14:paraId="169EE823" w14:textId="77777777" w:rsidTr="000607D2">
        <w:tc>
          <w:tcPr>
            <w:tcW w:w="2700" w:type="dxa"/>
          </w:tcPr>
          <w:p w14:paraId="293589B5" w14:textId="77777777" w:rsidR="006A6054" w:rsidRPr="000B3A17" w:rsidRDefault="006A6054" w:rsidP="006A60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05F0B30F" w14:textId="7BB51A7B" w:rsidR="006A6054" w:rsidRPr="000B3A17" w:rsidRDefault="009E3FCD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7E11F2CE" w14:textId="60D83B4B" w:rsidR="006A6054" w:rsidRPr="00F547D5" w:rsidRDefault="001F3370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(2,779)</w:t>
            </w:r>
          </w:p>
        </w:tc>
        <w:tc>
          <w:tcPr>
            <w:tcW w:w="180" w:type="dxa"/>
          </w:tcPr>
          <w:p w14:paraId="119CB70F" w14:textId="77777777" w:rsidR="006A6054" w:rsidRPr="00F547D5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427756B" w14:textId="6EDF4353" w:rsidR="006A6054" w:rsidRPr="006A6054" w:rsidRDefault="001F3370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2,779</w:t>
            </w:r>
          </w:p>
        </w:tc>
      </w:tr>
      <w:tr w:rsidR="006A6054" w:rsidRPr="000B3A17" w14:paraId="1FF3E17A" w14:textId="77777777" w:rsidTr="00DE5438">
        <w:trPr>
          <w:trHeight w:val="290"/>
        </w:trPr>
        <w:tc>
          <w:tcPr>
            <w:tcW w:w="2700" w:type="dxa"/>
          </w:tcPr>
          <w:p w14:paraId="4F4D9C36" w14:textId="77777777" w:rsidR="006A6054" w:rsidRPr="000B3A17" w:rsidRDefault="006A6054" w:rsidP="006A6054">
            <w:pPr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6EA40C" w14:textId="77777777" w:rsidR="006A6054" w:rsidRPr="000B3A17" w:rsidRDefault="006A6054" w:rsidP="006A6054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29857CD" w14:textId="77777777" w:rsidR="006A6054" w:rsidRPr="000B3A17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0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96CF544" w14:textId="77777777" w:rsidR="006A6054" w:rsidRPr="000B3A17" w:rsidRDefault="006A6054" w:rsidP="006A6054">
            <w:pPr>
              <w:pStyle w:val="acctfourfigures"/>
              <w:tabs>
                <w:tab w:val="decimal" w:pos="954"/>
              </w:tabs>
              <w:spacing w:line="2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40A0879" w14:textId="77777777" w:rsidR="006A6054" w:rsidRPr="000B3A17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00" w:lineRule="exac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1860" w:rsidRPr="000B3A17" w14:paraId="78A4EBF1" w14:textId="77777777" w:rsidTr="000607D2">
        <w:tc>
          <w:tcPr>
            <w:tcW w:w="2700" w:type="dxa"/>
          </w:tcPr>
          <w:p w14:paraId="3824BDFE" w14:textId="21AA7CEC" w:rsidR="007D1860" w:rsidRPr="000B3A17" w:rsidRDefault="007D1860" w:rsidP="007D18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64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499926F" w14:textId="77777777" w:rsidR="007D1860" w:rsidRPr="000B3A17" w:rsidRDefault="007D1860" w:rsidP="007D1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293B25F" w14:textId="77777777" w:rsidR="007D1860" w:rsidRPr="000B3A17" w:rsidRDefault="007D1860" w:rsidP="007D1860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2EBEB4" w14:textId="77777777" w:rsidR="007D1860" w:rsidRPr="000B3A17" w:rsidRDefault="007D1860" w:rsidP="007D186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756D137" w14:textId="77777777" w:rsidR="007D1860" w:rsidRPr="000B3A17" w:rsidRDefault="007D1860" w:rsidP="007D1860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4DF9" w:rsidRPr="000B3A17" w14:paraId="6023BC8F" w14:textId="77777777" w:rsidTr="000607D2">
        <w:tc>
          <w:tcPr>
            <w:tcW w:w="2700" w:type="dxa"/>
          </w:tcPr>
          <w:p w14:paraId="3BE9D208" w14:textId="31464EFF" w:rsidR="00364DF9" w:rsidRPr="000B3A17" w:rsidRDefault="00364DF9" w:rsidP="00364D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42B5480" w14:textId="4FB643CA" w:rsidR="00364DF9" w:rsidRPr="000B3A17" w:rsidRDefault="00364DF9" w:rsidP="00364D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0" w:type="dxa"/>
          </w:tcPr>
          <w:p w14:paraId="5D5572F0" w14:textId="33AF6886" w:rsidR="00364DF9" w:rsidRPr="006A6054" w:rsidRDefault="00364DF9" w:rsidP="00364DF9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72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6,108</w:t>
            </w:r>
          </w:p>
        </w:tc>
        <w:tc>
          <w:tcPr>
            <w:tcW w:w="180" w:type="dxa"/>
          </w:tcPr>
          <w:p w14:paraId="3227431F" w14:textId="77777777" w:rsidR="00364DF9" w:rsidRPr="006A6054" w:rsidRDefault="00364DF9" w:rsidP="00364DF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2746BF40" w14:textId="05594496" w:rsidR="00364DF9" w:rsidRPr="006A6054" w:rsidRDefault="00364DF9" w:rsidP="00364DF9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572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64DF9" w:rsidRPr="000B3A17" w14:paraId="52E7CA6A" w14:textId="77777777" w:rsidTr="000607D2">
        <w:tc>
          <w:tcPr>
            <w:tcW w:w="2700" w:type="dxa"/>
          </w:tcPr>
          <w:p w14:paraId="26A545D3" w14:textId="56D2F629" w:rsidR="00364DF9" w:rsidRPr="000B3A17" w:rsidRDefault="00364DF9" w:rsidP="00364D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2D748393" w14:textId="682EF36C" w:rsidR="00364DF9" w:rsidRPr="000B3A17" w:rsidRDefault="00364DF9" w:rsidP="00364D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69E862A9" w14:textId="08A399BB" w:rsidR="00364DF9" w:rsidRPr="006A6054" w:rsidRDefault="00364DF9" w:rsidP="00364DF9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72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31DD972" w14:textId="77777777" w:rsidR="00364DF9" w:rsidRPr="006A6054" w:rsidRDefault="00364DF9" w:rsidP="00364DF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7B2B9B0A" w14:textId="3CF6961C" w:rsidR="00364DF9" w:rsidRPr="006A6054" w:rsidRDefault="00364DF9" w:rsidP="00364DF9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2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3,133</w:t>
            </w:r>
          </w:p>
        </w:tc>
      </w:tr>
    </w:tbl>
    <w:p w14:paraId="13DB6ACC" w14:textId="77777777" w:rsidR="003C263F" w:rsidRPr="00D266C2" w:rsidRDefault="003C263F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3CACC801" w14:textId="72D3E2C0" w:rsidR="000B3A17" w:rsidRPr="009C35F0" w:rsidRDefault="000B3A1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lightGray"/>
          <w:cs/>
        </w:rPr>
      </w:pPr>
      <w:r w:rsidRPr="009C35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831AE" w:rsidRPr="009C35F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35F0">
        <w:rPr>
          <w:rFonts w:asciiTheme="majorBidi" w:hAnsiTheme="majorBidi" w:cstheme="majorBidi"/>
          <w:i/>
          <w:iCs/>
          <w:sz w:val="30"/>
          <w:szCs w:val="30"/>
        </w:rPr>
        <w:t xml:space="preserve">.3.2) </w:t>
      </w:r>
      <w:r w:rsidRPr="009C35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F9C0E92" w14:textId="77777777" w:rsidR="006E7D8E" w:rsidRPr="00D266C2" w:rsidRDefault="006E7D8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09E77F54" w14:textId="215AEC10" w:rsidR="00DE5438" w:rsidRDefault="00432911" w:rsidP="003F4FEE">
      <w:pPr>
        <w:spacing w:line="240" w:lineRule="auto"/>
        <w:ind w:left="1593"/>
        <w:jc w:val="thaiDistribute"/>
        <w:rPr>
          <w:rFonts w:ascii="Angsana New" w:hAnsi="Angsana New"/>
          <w:sz w:val="30"/>
          <w:szCs w:val="30"/>
          <w:cs/>
        </w:rPr>
      </w:pPr>
      <w:r w:rsidRPr="0043291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59570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บริษัทไม่มีเงินกู้ยืม ดังนั้นบริษัทไม่มีความเสี่ยงด้านอัตราดอกเบี้ย</w:t>
      </w:r>
      <w:r w:rsidR="00595709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9F09F0">
        <w:rPr>
          <w:rFonts w:ascii="Angsana New" w:hAnsi="Angsana New" w:hint="cs"/>
          <w:sz w:val="30"/>
          <w:szCs w:val="30"/>
          <w:cs/>
        </w:rPr>
        <w:t>อย่างมีสาระสำคัญ</w:t>
      </w:r>
    </w:p>
    <w:p w14:paraId="381EDFC7" w14:textId="77777777" w:rsidR="00DE5438" w:rsidRDefault="00DE5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8094A9" w14:textId="7D630699" w:rsidR="000B3A17" w:rsidRPr="003F4FEE" w:rsidRDefault="0010463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FEE">
        <w:rPr>
          <w:rFonts w:ascii="Angsana New" w:hAnsi="Angsana New"/>
          <w:b/>
          <w:bCs/>
          <w:sz w:val="30"/>
          <w:szCs w:val="30"/>
        </w:rPr>
        <w:t>2</w:t>
      </w:r>
      <w:r w:rsidR="00854680">
        <w:rPr>
          <w:rFonts w:ascii="Angsana New" w:hAnsi="Angsana New"/>
          <w:b/>
          <w:bCs/>
          <w:sz w:val="30"/>
          <w:szCs w:val="30"/>
        </w:rPr>
        <w:t>2</w:t>
      </w:r>
      <w:r w:rsidR="000B3A17" w:rsidRPr="003F4FEE">
        <w:rPr>
          <w:rFonts w:ascii="Angsana New" w:hAnsi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2BA47E1A" w14:textId="77777777" w:rsidR="006E7D8E" w:rsidRPr="00D266C2" w:rsidRDefault="006E7D8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7ED3D1C3" w14:textId="3C49E601" w:rsidR="000B3A17" w:rsidRPr="003F4FEE" w:rsidRDefault="000B3A1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FEE">
        <w:rPr>
          <w:rFonts w:ascii="Angsana New" w:hAnsi="Angsana New"/>
          <w:sz w:val="30"/>
          <w:szCs w:val="30"/>
          <w:cs/>
        </w:rPr>
        <w:t>นโยบายของคณะกรรมการบริษัทคือ</w:t>
      </w:r>
      <w:r w:rsidR="000607D2" w:rsidRPr="003F4FEE">
        <w:rPr>
          <w:rFonts w:ascii="Angsana New" w:hAnsi="Angsana New"/>
          <w:sz w:val="30"/>
          <w:szCs w:val="30"/>
        </w:rPr>
        <w:t xml:space="preserve"> </w:t>
      </w:r>
      <w:r w:rsidRPr="003F4FEE">
        <w:rPr>
          <w:rFonts w:ascii="Angsana New" w:hAnsi="Angsana New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66415" w:rsidRPr="003F4FEE">
        <w:rPr>
          <w:rFonts w:ascii="Angsana New" w:hAnsi="Angsana New"/>
          <w:sz w:val="30"/>
          <w:szCs w:val="30"/>
        </w:rPr>
        <w:br/>
      </w:r>
      <w:r w:rsidRPr="003F4FEE">
        <w:rPr>
          <w:rFonts w:ascii="Angsana New" w:hAnsi="Angsana New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อีกทั้ง</w:t>
      </w:r>
      <w:r w:rsidR="00A66415" w:rsidRPr="003F4FEE">
        <w:rPr>
          <w:rFonts w:ascii="Angsana New" w:hAnsi="Angsana New"/>
          <w:sz w:val="30"/>
          <w:szCs w:val="30"/>
        </w:rPr>
        <w:br/>
      </w:r>
      <w:r w:rsidRPr="003F4FEE">
        <w:rPr>
          <w:rFonts w:ascii="Angsana New" w:hAnsi="Angsana New"/>
          <w:sz w:val="30"/>
          <w:szCs w:val="30"/>
          <w:cs/>
        </w:rPr>
        <w:t>ยังกำกับดูแลระดับการจ่ายเงินปันผลให้แก่ผู้ถือหุ้นสามัญ</w:t>
      </w:r>
    </w:p>
    <w:p w14:paraId="0D4B8E5A" w14:textId="77777777" w:rsidR="00E510B4" w:rsidRDefault="00E510B4" w:rsidP="00E5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BE1DDC" w14:textId="560C4EE6" w:rsidR="00686A2E" w:rsidRPr="00E510B4" w:rsidRDefault="00DE37E8" w:rsidP="00A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F4FEE">
        <w:rPr>
          <w:rFonts w:ascii="Angsana New" w:hAnsi="Angsana New"/>
          <w:b/>
          <w:bCs/>
          <w:sz w:val="30"/>
          <w:szCs w:val="30"/>
        </w:rPr>
        <w:t>2</w:t>
      </w:r>
      <w:r w:rsidR="00854680">
        <w:rPr>
          <w:rFonts w:ascii="Angsana New" w:hAnsi="Angsana New"/>
          <w:b/>
          <w:bCs/>
          <w:sz w:val="30"/>
          <w:szCs w:val="30"/>
        </w:rPr>
        <w:t>3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B0181B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B0181B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B3A17" w:rsidRPr="007B32AC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3934EF27" w:rsidR="000B3A17" w:rsidRDefault="007D186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25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01AE97C1" w14:textId="77777777" w:rsidR="000B3A17" w:rsidRPr="007B32AC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078E4C2B" w:rsidR="000B3A17" w:rsidRDefault="007D186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25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B3A17" w:rsidRPr="007B32AC" w14:paraId="790FA9E6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0B3A17" w:rsidRPr="003E5BB7" w:rsidRDefault="00312BCE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3A17" w:rsidRPr="00C52C41" w14:paraId="5C68879C" w14:textId="31D680ED" w:rsidTr="00D03993">
        <w:tc>
          <w:tcPr>
            <w:tcW w:w="5850" w:type="dxa"/>
          </w:tcPr>
          <w:p w14:paraId="4A6E4F91" w14:textId="77777777" w:rsidR="000B3A17" w:rsidRPr="00C52C41" w:rsidRDefault="000B3A17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0B3A17" w:rsidRPr="00C52C41" w:rsidRDefault="000B3A17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55D" w:rsidRPr="00C52C41" w14:paraId="48A35BF0" w14:textId="19DFBDD8" w:rsidTr="00D03993">
        <w:trPr>
          <w:trHeight w:val="299"/>
        </w:trPr>
        <w:tc>
          <w:tcPr>
            <w:tcW w:w="5850" w:type="dxa"/>
          </w:tcPr>
          <w:p w14:paraId="547A2593" w14:textId="485C4110" w:rsidR="0090255D" w:rsidRPr="00C52C41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vAlign w:val="bottom"/>
          </w:tcPr>
          <w:p w14:paraId="6D0065DF" w14:textId="18296BEF" w:rsidR="0090255D" w:rsidRPr="000B27D3" w:rsidRDefault="001F3370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6,357</w:t>
            </w:r>
          </w:p>
        </w:tc>
        <w:tc>
          <w:tcPr>
            <w:tcW w:w="270" w:type="dxa"/>
            <w:gridSpan w:val="2"/>
            <w:vAlign w:val="bottom"/>
          </w:tcPr>
          <w:p w14:paraId="43510450" w14:textId="77777777" w:rsidR="0090255D" w:rsidRPr="003416C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1F44E9" w14:textId="1C7AE399" w:rsidR="0090255D" w:rsidRPr="003416C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0B27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90255D" w:rsidRPr="00C52C41" w14:paraId="7A1B4E67" w14:textId="77777777" w:rsidTr="00D03993">
        <w:trPr>
          <w:trHeight w:val="299"/>
        </w:trPr>
        <w:tc>
          <w:tcPr>
            <w:tcW w:w="5850" w:type="dxa"/>
          </w:tcPr>
          <w:p w14:paraId="65A2E930" w14:textId="609E10B1" w:rsidR="0090255D" w:rsidRPr="000568D6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5D8D152" w14:textId="6D999D17" w:rsidR="0090255D" w:rsidRPr="000B27D3" w:rsidRDefault="001F3370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  <w:tc>
          <w:tcPr>
            <w:tcW w:w="270" w:type="dxa"/>
            <w:gridSpan w:val="2"/>
            <w:vAlign w:val="bottom"/>
          </w:tcPr>
          <w:p w14:paraId="59E30C6E" w14:textId="77777777" w:rsidR="0090255D" w:rsidRPr="003416C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60C966" w14:textId="388314E0" w:rsidR="0090255D" w:rsidRPr="003416C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27D3">
              <w:rPr>
                <w:rFonts w:asciiTheme="majorBidi" w:hAnsiTheme="majorBidi" w:cstheme="majorBidi"/>
                <w:sz w:val="30"/>
                <w:szCs w:val="30"/>
              </w:rPr>
              <w:t>12,464</w:t>
            </w:r>
          </w:p>
        </w:tc>
      </w:tr>
      <w:tr w:rsidR="0090255D" w:rsidRPr="00C52C41" w14:paraId="0ACBF5B1" w14:textId="77777777" w:rsidTr="00D03993">
        <w:trPr>
          <w:trHeight w:val="299"/>
        </w:trPr>
        <w:tc>
          <w:tcPr>
            <w:tcW w:w="5850" w:type="dxa"/>
          </w:tcPr>
          <w:p w14:paraId="60828481" w14:textId="4D5A348D" w:rsidR="0090255D" w:rsidRPr="00357C40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C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22591F61" w:rsidR="0090255D" w:rsidRPr="000B27D3" w:rsidRDefault="001F3370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23,251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6D26FDCF" w:rsidR="0090255D" w:rsidRPr="00104637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0B27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</w:tr>
      <w:tr w:rsidR="0090255D" w:rsidRPr="007B32AC" w14:paraId="1F696BF6" w14:textId="77777777" w:rsidTr="00525674">
        <w:tblPrEx>
          <w:tblLook w:val="04A0" w:firstRow="1" w:lastRow="0" w:firstColumn="1" w:lastColumn="0" w:noHBand="0" w:noVBand="1"/>
        </w:tblPrEx>
        <w:trPr>
          <w:trHeight w:val="314"/>
          <w:tblHeader/>
        </w:trPr>
        <w:tc>
          <w:tcPr>
            <w:tcW w:w="5850" w:type="dxa"/>
          </w:tcPr>
          <w:p w14:paraId="32C28D8A" w14:textId="77777777" w:rsidR="0090255D" w:rsidRPr="007B32AC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90255D" w:rsidRPr="007B32AC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90255D" w:rsidRPr="007B32AC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90255D" w:rsidRPr="007B32AC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255D" w:rsidRPr="00C52C41" w14:paraId="5827D9F7" w14:textId="77777777" w:rsidTr="005A70FA">
        <w:tc>
          <w:tcPr>
            <w:tcW w:w="5850" w:type="dxa"/>
          </w:tcPr>
          <w:p w14:paraId="0083CA52" w14:textId="6E38A970" w:rsidR="0090255D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90255D" w:rsidRPr="00AC4BC9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90255D" w:rsidRPr="00C52C41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90255D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255D" w:rsidRPr="00C52C41" w14:paraId="72A6A753" w14:textId="5FF1FDE8" w:rsidTr="005A70FA">
        <w:tc>
          <w:tcPr>
            <w:tcW w:w="5850" w:type="dxa"/>
          </w:tcPr>
          <w:p w14:paraId="0128CB83" w14:textId="0FA532D3" w:rsidR="0090255D" w:rsidRPr="002620CD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1514096E" w14:textId="070AE307" w:rsidR="0090255D" w:rsidRPr="00E94D27" w:rsidRDefault="001F3370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12,017</w:t>
            </w:r>
          </w:p>
        </w:tc>
        <w:tc>
          <w:tcPr>
            <w:tcW w:w="270" w:type="dxa"/>
            <w:gridSpan w:val="2"/>
            <w:vAlign w:val="bottom"/>
          </w:tcPr>
          <w:p w14:paraId="3CBA7437" w14:textId="77777777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92A3F" w14:textId="4A52525B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20,771</w:t>
            </w:r>
          </w:p>
        </w:tc>
      </w:tr>
      <w:tr w:rsidR="0090255D" w:rsidRPr="00C52C41" w14:paraId="3FF2048C" w14:textId="77777777" w:rsidTr="005A70FA">
        <w:tc>
          <w:tcPr>
            <w:tcW w:w="5850" w:type="dxa"/>
          </w:tcPr>
          <w:p w14:paraId="5ACF2E58" w14:textId="77777777" w:rsidR="0090255D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3EF8BD3F" w14:textId="094CAEA6" w:rsidR="0090255D" w:rsidRPr="00C52C41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0B51F3F0" w:rsidR="0090255D" w:rsidRPr="005F4A02" w:rsidRDefault="001F3370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46,327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31C752B4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40,775</w:t>
            </w:r>
          </w:p>
        </w:tc>
      </w:tr>
      <w:tr w:rsidR="0090255D" w:rsidRPr="00C52C41" w14:paraId="577A7CD0" w14:textId="77777777" w:rsidTr="005A70FA">
        <w:tc>
          <w:tcPr>
            <w:tcW w:w="5850" w:type="dxa"/>
          </w:tcPr>
          <w:p w14:paraId="121D01A1" w14:textId="45C81313" w:rsidR="0090255D" w:rsidRPr="00C52C41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A0383B6" w:rsidR="0090255D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90255D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55D" w:rsidRPr="00C52C41" w14:paraId="0FC7FA91" w14:textId="77777777" w:rsidTr="005A70FA">
        <w:tc>
          <w:tcPr>
            <w:tcW w:w="5850" w:type="dxa"/>
          </w:tcPr>
          <w:p w14:paraId="141D0873" w14:textId="3D727373" w:rsidR="0090255D" w:rsidRPr="002C53E6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033D80A1" w:rsidR="0090255D" w:rsidRPr="005F4A02" w:rsidRDefault="00D76032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48794530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88,8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90255D" w:rsidRPr="00C52C41" w14:paraId="1A0DD032" w14:textId="77777777" w:rsidTr="00397CC0">
        <w:tc>
          <w:tcPr>
            <w:tcW w:w="5850" w:type="dxa"/>
          </w:tcPr>
          <w:p w14:paraId="3B0FBF5D" w14:textId="516C7E0C" w:rsidR="0090255D" w:rsidRPr="00132529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17BBBEA6" w:rsidR="0090255D" w:rsidRPr="005F4A02" w:rsidRDefault="00D76032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CB78D5" w14:textId="5793A5A9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90255D" w:rsidRPr="00C52C41" w14:paraId="08B25715" w14:textId="4EA2CA86" w:rsidTr="00397CC0">
        <w:trPr>
          <w:trHeight w:val="289"/>
        </w:trPr>
        <w:tc>
          <w:tcPr>
            <w:tcW w:w="5850" w:type="dxa"/>
          </w:tcPr>
          <w:p w14:paraId="7E6DFF54" w14:textId="77777777" w:rsidR="0090255D" w:rsidRPr="00C52C41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3BD501F7" w:rsidR="0090255D" w:rsidRPr="005F4A02" w:rsidRDefault="00D76032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151,787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FFA4E" w14:textId="00C47C75" w:rsidR="0090255D" w:rsidRPr="005F4A02" w:rsidRDefault="0090255D" w:rsidP="0090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4,989</w:t>
            </w:r>
          </w:p>
        </w:tc>
      </w:tr>
    </w:tbl>
    <w:p w14:paraId="12057809" w14:textId="3C56AABF" w:rsidR="00547772" w:rsidRDefault="00547772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A1F950" w14:textId="33C149EC" w:rsidR="00412F12" w:rsidRPr="00752E9C" w:rsidRDefault="00412F12" w:rsidP="00BB0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412F12" w:rsidRPr="00752E9C" w:rsidSect="006C4095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4A378" w14:textId="77777777" w:rsidR="00055417" w:rsidRDefault="00055417">
      <w:r>
        <w:separator/>
      </w:r>
    </w:p>
  </w:endnote>
  <w:endnote w:type="continuationSeparator" w:id="0">
    <w:p w14:paraId="23223572" w14:textId="77777777" w:rsidR="00055417" w:rsidRDefault="0005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D041" w14:textId="77777777" w:rsidR="00C93D55" w:rsidRPr="00804CAF" w:rsidRDefault="00C93D5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5340AFA" w14:textId="77777777" w:rsidR="00C93D55" w:rsidRPr="00804CAF" w:rsidRDefault="00C93D55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960FF6" w14:textId="77777777" w:rsidR="00C93D55" w:rsidRPr="001B16E3" w:rsidRDefault="00C93D55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F46E3" w14:textId="77777777" w:rsidR="00055417" w:rsidRDefault="00055417">
      <w:r>
        <w:separator/>
      </w:r>
    </w:p>
  </w:footnote>
  <w:footnote w:type="continuationSeparator" w:id="0">
    <w:p w14:paraId="43B1B76A" w14:textId="77777777" w:rsidR="00055417" w:rsidRDefault="00055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3642" w14:textId="77777777" w:rsidR="003224CE" w:rsidRPr="004C2CF4" w:rsidRDefault="003224CE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790B8254" w14:textId="77777777" w:rsidR="003224CE" w:rsidRDefault="003224CE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113335" w14:textId="1DBD9DED" w:rsidR="003224CE" w:rsidRDefault="003224CE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="00A033E0">
      <w:rPr>
        <w:rFonts w:ascii="Angsana New" w:hAnsi="Angsana New"/>
        <w:b/>
        <w:bCs/>
        <w:sz w:val="32"/>
        <w:szCs w:val="32"/>
      </w:rPr>
      <w:t>8</w:t>
    </w:r>
  </w:p>
  <w:p w14:paraId="6676050A" w14:textId="77777777" w:rsidR="003224CE" w:rsidRPr="00985A84" w:rsidRDefault="003224CE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0824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D904783" w14:textId="77777777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7C5DA1" w14:textId="5CB8081C" w:rsidR="003224CE" w:rsidRDefault="003224CE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D91A32">
      <w:rPr>
        <w:rFonts w:ascii="Angsana New" w:hAnsi="Angsana New"/>
        <w:b/>
        <w:bCs/>
        <w:sz w:val="32"/>
        <w:szCs w:val="32"/>
      </w:rPr>
      <w:t>256</w:t>
    </w:r>
    <w:r w:rsidR="00EE22D9">
      <w:rPr>
        <w:rFonts w:ascii="Angsana New" w:hAnsi="Angsana New"/>
        <w:b/>
        <w:bCs/>
        <w:sz w:val="32"/>
        <w:szCs w:val="32"/>
      </w:rPr>
      <w:t>8</w:t>
    </w:r>
  </w:p>
  <w:p w14:paraId="3B284228" w14:textId="77777777" w:rsidR="00D91A32" w:rsidRDefault="00D91A32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77777777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6578BF1" w14:textId="49C05D72" w:rsidR="003224CE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="00DA141E">
      <w:rPr>
        <w:rFonts w:ascii="Angsana New" w:hAnsi="Angsana New"/>
        <w:b/>
        <w:bCs/>
        <w:sz w:val="32"/>
        <w:szCs w:val="32"/>
      </w:rPr>
      <w:t>8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8F4D02"/>
    <w:multiLevelType w:val="singleLevel"/>
    <w:tmpl w:val="E9B45D92"/>
    <w:lvl w:ilvl="0">
      <w:start w:val="2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color w:val="auto"/>
        <w:sz w:val="30"/>
        <w:szCs w:val="30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9"/>
  </w:num>
  <w:num w:numId="12" w16cid:durableId="716589456">
    <w:abstractNumId w:val="14"/>
  </w:num>
  <w:num w:numId="13" w16cid:durableId="1903708830">
    <w:abstractNumId w:val="27"/>
  </w:num>
  <w:num w:numId="14" w16cid:durableId="980186593">
    <w:abstractNumId w:val="17"/>
  </w:num>
  <w:num w:numId="15" w16cid:durableId="191581196">
    <w:abstractNumId w:val="20"/>
  </w:num>
  <w:num w:numId="16" w16cid:durableId="1914391710">
    <w:abstractNumId w:val="22"/>
  </w:num>
  <w:num w:numId="17" w16cid:durableId="1571386358">
    <w:abstractNumId w:val="10"/>
  </w:num>
  <w:num w:numId="18" w16cid:durableId="393940931">
    <w:abstractNumId w:val="25"/>
  </w:num>
  <w:num w:numId="19" w16cid:durableId="1798797456">
    <w:abstractNumId w:val="11"/>
  </w:num>
  <w:num w:numId="20" w16cid:durableId="2132312018">
    <w:abstractNumId w:val="28"/>
  </w:num>
  <w:num w:numId="21" w16cid:durableId="2011444552">
    <w:abstractNumId w:val="13"/>
  </w:num>
  <w:num w:numId="22" w16cid:durableId="1288778509">
    <w:abstractNumId w:val="21"/>
  </w:num>
  <w:num w:numId="23" w16cid:durableId="1637370656">
    <w:abstractNumId w:val="24"/>
  </w:num>
  <w:num w:numId="24" w16cid:durableId="694041004">
    <w:abstractNumId w:val="15"/>
  </w:num>
  <w:num w:numId="25" w16cid:durableId="858272883">
    <w:abstractNumId w:val="29"/>
  </w:num>
  <w:num w:numId="26" w16cid:durableId="477496442">
    <w:abstractNumId w:val="23"/>
  </w:num>
  <w:num w:numId="27" w16cid:durableId="42288880">
    <w:abstractNumId w:val="12"/>
  </w:num>
  <w:num w:numId="28" w16cid:durableId="1432512602">
    <w:abstractNumId w:val="26"/>
  </w:num>
  <w:num w:numId="29" w16cid:durableId="33504987">
    <w:abstractNumId w:val="16"/>
  </w:num>
  <w:num w:numId="30" w16cid:durableId="279998269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DED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13D"/>
    <w:rsid w:val="00005202"/>
    <w:rsid w:val="00005B1B"/>
    <w:rsid w:val="00005B42"/>
    <w:rsid w:val="00005BC1"/>
    <w:rsid w:val="000063F3"/>
    <w:rsid w:val="000064CE"/>
    <w:rsid w:val="00006519"/>
    <w:rsid w:val="00006617"/>
    <w:rsid w:val="00006A55"/>
    <w:rsid w:val="00007186"/>
    <w:rsid w:val="00007870"/>
    <w:rsid w:val="00007E75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E37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31"/>
    <w:rsid w:val="000263AF"/>
    <w:rsid w:val="00026588"/>
    <w:rsid w:val="000266A5"/>
    <w:rsid w:val="0002674A"/>
    <w:rsid w:val="00026DF9"/>
    <w:rsid w:val="00026EB2"/>
    <w:rsid w:val="000271A3"/>
    <w:rsid w:val="00027A08"/>
    <w:rsid w:val="00027F9C"/>
    <w:rsid w:val="0003011E"/>
    <w:rsid w:val="00030349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54E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737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417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0CB7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7D8"/>
    <w:rsid w:val="00065DD4"/>
    <w:rsid w:val="00065EC1"/>
    <w:rsid w:val="00066B2D"/>
    <w:rsid w:val="00067004"/>
    <w:rsid w:val="000672A4"/>
    <w:rsid w:val="00067536"/>
    <w:rsid w:val="0006772C"/>
    <w:rsid w:val="00067F3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56F"/>
    <w:rsid w:val="000758B9"/>
    <w:rsid w:val="00075C2C"/>
    <w:rsid w:val="00075E58"/>
    <w:rsid w:val="0007608B"/>
    <w:rsid w:val="000760D3"/>
    <w:rsid w:val="00076501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93"/>
    <w:rsid w:val="00081DF5"/>
    <w:rsid w:val="00081F2F"/>
    <w:rsid w:val="0008204C"/>
    <w:rsid w:val="00082359"/>
    <w:rsid w:val="0008248B"/>
    <w:rsid w:val="00082A1D"/>
    <w:rsid w:val="00082AE8"/>
    <w:rsid w:val="000836F3"/>
    <w:rsid w:val="00083A32"/>
    <w:rsid w:val="00083B9E"/>
    <w:rsid w:val="00083BC2"/>
    <w:rsid w:val="00083C35"/>
    <w:rsid w:val="00083DBF"/>
    <w:rsid w:val="00084D44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1B8D"/>
    <w:rsid w:val="0009203D"/>
    <w:rsid w:val="00092898"/>
    <w:rsid w:val="00092EB0"/>
    <w:rsid w:val="000934D7"/>
    <w:rsid w:val="00093597"/>
    <w:rsid w:val="000937AD"/>
    <w:rsid w:val="000939F7"/>
    <w:rsid w:val="00093A44"/>
    <w:rsid w:val="00093DF9"/>
    <w:rsid w:val="00093EC8"/>
    <w:rsid w:val="000946F6"/>
    <w:rsid w:val="0009491C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0A42"/>
    <w:rsid w:val="000A0DF9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5FE1"/>
    <w:rsid w:val="000A6708"/>
    <w:rsid w:val="000A6820"/>
    <w:rsid w:val="000A69EC"/>
    <w:rsid w:val="000A6AF2"/>
    <w:rsid w:val="000A78D1"/>
    <w:rsid w:val="000A7BC0"/>
    <w:rsid w:val="000B10B7"/>
    <w:rsid w:val="000B10F4"/>
    <w:rsid w:val="000B12DC"/>
    <w:rsid w:val="000B15F8"/>
    <w:rsid w:val="000B1897"/>
    <w:rsid w:val="000B1939"/>
    <w:rsid w:val="000B1B69"/>
    <w:rsid w:val="000B2667"/>
    <w:rsid w:val="000B27D3"/>
    <w:rsid w:val="000B28D1"/>
    <w:rsid w:val="000B2999"/>
    <w:rsid w:val="000B3A17"/>
    <w:rsid w:val="000B3C67"/>
    <w:rsid w:val="000B40C9"/>
    <w:rsid w:val="000B47E6"/>
    <w:rsid w:val="000B4CAB"/>
    <w:rsid w:val="000B4EEE"/>
    <w:rsid w:val="000B51ED"/>
    <w:rsid w:val="000B53B0"/>
    <w:rsid w:val="000B5749"/>
    <w:rsid w:val="000B5778"/>
    <w:rsid w:val="000B5875"/>
    <w:rsid w:val="000B5A8A"/>
    <w:rsid w:val="000B6138"/>
    <w:rsid w:val="000B630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02D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4D3"/>
    <w:rsid w:val="000C67EB"/>
    <w:rsid w:val="000C6C80"/>
    <w:rsid w:val="000C71DC"/>
    <w:rsid w:val="000D067B"/>
    <w:rsid w:val="000D0781"/>
    <w:rsid w:val="000D0E0C"/>
    <w:rsid w:val="000D0E3B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C7F"/>
    <w:rsid w:val="000D5CEE"/>
    <w:rsid w:val="000D5FB8"/>
    <w:rsid w:val="000D63B7"/>
    <w:rsid w:val="000D6A7B"/>
    <w:rsid w:val="000D6F6B"/>
    <w:rsid w:val="000D7D2A"/>
    <w:rsid w:val="000E00FA"/>
    <w:rsid w:val="000E0B82"/>
    <w:rsid w:val="000E0D95"/>
    <w:rsid w:val="000E0FF8"/>
    <w:rsid w:val="000E11FF"/>
    <w:rsid w:val="000E162A"/>
    <w:rsid w:val="000E1DC8"/>
    <w:rsid w:val="000E20A7"/>
    <w:rsid w:val="000E23F7"/>
    <w:rsid w:val="000E3410"/>
    <w:rsid w:val="000E362B"/>
    <w:rsid w:val="000E39A2"/>
    <w:rsid w:val="000E4422"/>
    <w:rsid w:val="000E45F3"/>
    <w:rsid w:val="000E4863"/>
    <w:rsid w:val="000E4941"/>
    <w:rsid w:val="000E5015"/>
    <w:rsid w:val="000E5203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328B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2B3"/>
    <w:rsid w:val="000F75F0"/>
    <w:rsid w:val="000F7621"/>
    <w:rsid w:val="000F7A0E"/>
    <w:rsid w:val="0010025C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5C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0E5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17FB0"/>
    <w:rsid w:val="00120351"/>
    <w:rsid w:val="00120B84"/>
    <w:rsid w:val="00120BB5"/>
    <w:rsid w:val="00120BE3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367"/>
    <w:rsid w:val="001268B8"/>
    <w:rsid w:val="00126988"/>
    <w:rsid w:val="00126FF4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914"/>
    <w:rsid w:val="00132E6E"/>
    <w:rsid w:val="0013317D"/>
    <w:rsid w:val="0013362E"/>
    <w:rsid w:val="00133A7E"/>
    <w:rsid w:val="00133AB4"/>
    <w:rsid w:val="00133D01"/>
    <w:rsid w:val="0013415F"/>
    <w:rsid w:val="00134A74"/>
    <w:rsid w:val="00135B5E"/>
    <w:rsid w:val="00135C57"/>
    <w:rsid w:val="00136566"/>
    <w:rsid w:val="00136676"/>
    <w:rsid w:val="001367E6"/>
    <w:rsid w:val="0013696E"/>
    <w:rsid w:val="001373ED"/>
    <w:rsid w:val="001403E4"/>
    <w:rsid w:val="00140445"/>
    <w:rsid w:val="00140A4B"/>
    <w:rsid w:val="00140EE4"/>
    <w:rsid w:val="0014112A"/>
    <w:rsid w:val="001413EC"/>
    <w:rsid w:val="0014152C"/>
    <w:rsid w:val="0014186F"/>
    <w:rsid w:val="00141910"/>
    <w:rsid w:val="00142074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454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41A6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0EED"/>
    <w:rsid w:val="0016171D"/>
    <w:rsid w:val="00161997"/>
    <w:rsid w:val="00161D53"/>
    <w:rsid w:val="00162267"/>
    <w:rsid w:val="001625D4"/>
    <w:rsid w:val="001628EA"/>
    <w:rsid w:val="00163229"/>
    <w:rsid w:val="00163568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0176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314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3E2"/>
    <w:rsid w:val="00184CAA"/>
    <w:rsid w:val="00184F74"/>
    <w:rsid w:val="0018557B"/>
    <w:rsid w:val="00185F8D"/>
    <w:rsid w:val="001863B8"/>
    <w:rsid w:val="001864EE"/>
    <w:rsid w:val="001869D4"/>
    <w:rsid w:val="00186F1F"/>
    <w:rsid w:val="00187146"/>
    <w:rsid w:val="00187536"/>
    <w:rsid w:val="00187C8F"/>
    <w:rsid w:val="00187FAA"/>
    <w:rsid w:val="0019005B"/>
    <w:rsid w:val="00190C49"/>
    <w:rsid w:val="001912D6"/>
    <w:rsid w:val="00191421"/>
    <w:rsid w:val="00191FC7"/>
    <w:rsid w:val="00192412"/>
    <w:rsid w:val="00192953"/>
    <w:rsid w:val="0019318B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3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A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01F"/>
    <w:rsid w:val="001A62C0"/>
    <w:rsid w:val="001A6C45"/>
    <w:rsid w:val="001A6E25"/>
    <w:rsid w:val="001A73B2"/>
    <w:rsid w:val="001A7F94"/>
    <w:rsid w:val="001B038D"/>
    <w:rsid w:val="001B0897"/>
    <w:rsid w:val="001B0AFD"/>
    <w:rsid w:val="001B1010"/>
    <w:rsid w:val="001B1016"/>
    <w:rsid w:val="001B13CF"/>
    <w:rsid w:val="001B16E3"/>
    <w:rsid w:val="001B1936"/>
    <w:rsid w:val="001B1B80"/>
    <w:rsid w:val="001B1DA1"/>
    <w:rsid w:val="001B1F75"/>
    <w:rsid w:val="001B25EC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B7F7D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2E32"/>
    <w:rsid w:val="001C3096"/>
    <w:rsid w:val="001C3563"/>
    <w:rsid w:val="001C43AD"/>
    <w:rsid w:val="001C44A2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08"/>
    <w:rsid w:val="001C7511"/>
    <w:rsid w:val="001C7772"/>
    <w:rsid w:val="001C78C1"/>
    <w:rsid w:val="001C7B5A"/>
    <w:rsid w:val="001C7C5B"/>
    <w:rsid w:val="001D08DF"/>
    <w:rsid w:val="001D0B09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146"/>
    <w:rsid w:val="001D35F0"/>
    <w:rsid w:val="001D3D16"/>
    <w:rsid w:val="001D42A8"/>
    <w:rsid w:val="001D4307"/>
    <w:rsid w:val="001D4D58"/>
    <w:rsid w:val="001D4F7C"/>
    <w:rsid w:val="001D51ED"/>
    <w:rsid w:val="001D583A"/>
    <w:rsid w:val="001D60DD"/>
    <w:rsid w:val="001D618C"/>
    <w:rsid w:val="001D6319"/>
    <w:rsid w:val="001D655A"/>
    <w:rsid w:val="001D6C74"/>
    <w:rsid w:val="001D7037"/>
    <w:rsid w:val="001D72EC"/>
    <w:rsid w:val="001D7395"/>
    <w:rsid w:val="001D74FF"/>
    <w:rsid w:val="001D79D1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833"/>
    <w:rsid w:val="001E7AE6"/>
    <w:rsid w:val="001E7CD5"/>
    <w:rsid w:val="001F0629"/>
    <w:rsid w:val="001F0E70"/>
    <w:rsid w:val="001F0E78"/>
    <w:rsid w:val="001F0FEC"/>
    <w:rsid w:val="001F12C2"/>
    <w:rsid w:val="001F13EC"/>
    <w:rsid w:val="001F1723"/>
    <w:rsid w:val="001F1CF7"/>
    <w:rsid w:val="001F1FB2"/>
    <w:rsid w:val="001F2771"/>
    <w:rsid w:val="001F3370"/>
    <w:rsid w:val="001F33C3"/>
    <w:rsid w:val="001F3437"/>
    <w:rsid w:val="001F35E5"/>
    <w:rsid w:val="001F374C"/>
    <w:rsid w:val="001F42FB"/>
    <w:rsid w:val="001F594D"/>
    <w:rsid w:val="001F5D14"/>
    <w:rsid w:val="001F63EB"/>
    <w:rsid w:val="001F64FE"/>
    <w:rsid w:val="001F6BE7"/>
    <w:rsid w:val="001F7113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408"/>
    <w:rsid w:val="0021245E"/>
    <w:rsid w:val="00212542"/>
    <w:rsid w:val="00212695"/>
    <w:rsid w:val="00212C56"/>
    <w:rsid w:val="00213167"/>
    <w:rsid w:val="002131AC"/>
    <w:rsid w:val="00213342"/>
    <w:rsid w:val="0021354C"/>
    <w:rsid w:val="00213A36"/>
    <w:rsid w:val="00213CF9"/>
    <w:rsid w:val="00213EB0"/>
    <w:rsid w:val="00214120"/>
    <w:rsid w:val="00214594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146"/>
    <w:rsid w:val="00221994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30E"/>
    <w:rsid w:val="00223467"/>
    <w:rsid w:val="002237F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6E5F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3E28"/>
    <w:rsid w:val="00244694"/>
    <w:rsid w:val="00244832"/>
    <w:rsid w:val="0024495B"/>
    <w:rsid w:val="002449BE"/>
    <w:rsid w:val="00244C3C"/>
    <w:rsid w:val="00244D13"/>
    <w:rsid w:val="002450C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236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0E74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66FAC"/>
    <w:rsid w:val="002705A0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727"/>
    <w:rsid w:val="00272A09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9A8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A6D"/>
    <w:rsid w:val="002A2B6B"/>
    <w:rsid w:val="002A2C36"/>
    <w:rsid w:val="002A2C95"/>
    <w:rsid w:val="002A3153"/>
    <w:rsid w:val="002A3494"/>
    <w:rsid w:val="002A3A79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A60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A70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279"/>
    <w:rsid w:val="002D4A3F"/>
    <w:rsid w:val="002D4F2E"/>
    <w:rsid w:val="002D4FF2"/>
    <w:rsid w:val="002D54A3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CE6"/>
    <w:rsid w:val="002E2F9F"/>
    <w:rsid w:val="002E3671"/>
    <w:rsid w:val="002E37A8"/>
    <w:rsid w:val="002E4171"/>
    <w:rsid w:val="002E44E5"/>
    <w:rsid w:val="002E4B05"/>
    <w:rsid w:val="002E4B1D"/>
    <w:rsid w:val="002E4CA0"/>
    <w:rsid w:val="002E4D4E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631"/>
    <w:rsid w:val="002F0A16"/>
    <w:rsid w:val="002F0DAE"/>
    <w:rsid w:val="002F0DCB"/>
    <w:rsid w:val="002F0DE6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3EFD"/>
    <w:rsid w:val="002F45AA"/>
    <w:rsid w:val="002F4A18"/>
    <w:rsid w:val="002F5564"/>
    <w:rsid w:val="002F5729"/>
    <w:rsid w:val="002F6BF6"/>
    <w:rsid w:val="002F72C1"/>
    <w:rsid w:val="003002FE"/>
    <w:rsid w:val="00300995"/>
    <w:rsid w:val="00301ECA"/>
    <w:rsid w:val="00302990"/>
    <w:rsid w:val="00302FB6"/>
    <w:rsid w:val="00303AEF"/>
    <w:rsid w:val="00303D0C"/>
    <w:rsid w:val="0030421E"/>
    <w:rsid w:val="00304295"/>
    <w:rsid w:val="003042CE"/>
    <w:rsid w:val="00304AFC"/>
    <w:rsid w:val="00304D24"/>
    <w:rsid w:val="00305375"/>
    <w:rsid w:val="00306019"/>
    <w:rsid w:val="003062B0"/>
    <w:rsid w:val="003067C3"/>
    <w:rsid w:val="00306A52"/>
    <w:rsid w:val="003077DE"/>
    <w:rsid w:val="003078D2"/>
    <w:rsid w:val="00307B73"/>
    <w:rsid w:val="00307EA0"/>
    <w:rsid w:val="0031063E"/>
    <w:rsid w:val="00310659"/>
    <w:rsid w:val="00311581"/>
    <w:rsid w:val="00311AE5"/>
    <w:rsid w:val="00311C6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68B2"/>
    <w:rsid w:val="003173E5"/>
    <w:rsid w:val="003175AC"/>
    <w:rsid w:val="003200CA"/>
    <w:rsid w:val="003201A2"/>
    <w:rsid w:val="003208B8"/>
    <w:rsid w:val="003214AB"/>
    <w:rsid w:val="003214CA"/>
    <w:rsid w:val="00321775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3C4"/>
    <w:rsid w:val="00327503"/>
    <w:rsid w:val="00327996"/>
    <w:rsid w:val="00327B0F"/>
    <w:rsid w:val="00327B77"/>
    <w:rsid w:val="00327C6A"/>
    <w:rsid w:val="00330C1E"/>
    <w:rsid w:val="00330CB8"/>
    <w:rsid w:val="00330CF5"/>
    <w:rsid w:val="00330D32"/>
    <w:rsid w:val="003316A6"/>
    <w:rsid w:val="0033184C"/>
    <w:rsid w:val="00331E49"/>
    <w:rsid w:val="00332128"/>
    <w:rsid w:val="003321EF"/>
    <w:rsid w:val="003321FD"/>
    <w:rsid w:val="0033273A"/>
    <w:rsid w:val="00332B01"/>
    <w:rsid w:val="00332C97"/>
    <w:rsid w:val="003334F3"/>
    <w:rsid w:val="00333C0E"/>
    <w:rsid w:val="00333DEB"/>
    <w:rsid w:val="00333EA4"/>
    <w:rsid w:val="00333F30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1B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6620"/>
    <w:rsid w:val="00347516"/>
    <w:rsid w:val="00347579"/>
    <w:rsid w:val="00347A00"/>
    <w:rsid w:val="00347E4F"/>
    <w:rsid w:val="0035067C"/>
    <w:rsid w:val="0035099E"/>
    <w:rsid w:val="00350CB9"/>
    <w:rsid w:val="00351125"/>
    <w:rsid w:val="003516B6"/>
    <w:rsid w:val="0035180D"/>
    <w:rsid w:val="00351AB2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262"/>
    <w:rsid w:val="0036236E"/>
    <w:rsid w:val="003628AB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4DF9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1EF1"/>
    <w:rsid w:val="0037221B"/>
    <w:rsid w:val="003723DB"/>
    <w:rsid w:val="00372B0E"/>
    <w:rsid w:val="00373471"/>
    <w:rsid w:val="00373660"/>
    <w:rsid w:val="00374019"/>
    <w:rsid w:val="00374AC4"/>
    <w:rsid w:val="00374CEB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89"/>
    <w:rsid w:val="00380A9D"/>
    <w:rsid w:val="00380B45"/>
    <w:rsid w:val="00380EEA"/>
    <w:rsid w:val="0038144B"/>
    <w:rsid w:val="00382096"/>
    <w:rsid w:val="0038211F"/>
    <w:rsid w:val="003821BA"/>
    <w:rsid w:val="0038235D"/>
    <w:rsid w:val="003828BA"/>
    <w:rsid w:val="00382B52"/>
    <w:rsid w:val="00382F87"/>
    <w:rsid w:val="003835B9"/>
    <w:rsid w:val="003837D5"/>
    <w:rsid w:val="00384448"/>
    <w:rsid w:val="00385B14"/>
    <w:rsid w:val="00385E91"/>
    <w:rsid w:val="003860B0"/>
    <w:rsid w:val="0038618F"/>
    <w:rsid w:val="00386393"/>
    <w:rsid w:val="00386917"/>
    <w:rsid w:val="00387512"/>
    <w:rsid w:val="0038759E"/>
    <w:rsid w:val="003905D1"/>
    <w:rsid w:val="003906CC"/>
    <w:rsid w:val="003906E0"/>
    <w:rsid w:val="00390AA8"/>
    <w:rsid w:val="00390E12"/>
    <w:rsid w:val="00391760"/>
    <w:rsid w:val="00391D0F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A22"/>
    <w:rsid w:val="003A4F8D"/>
    <w:rsid w:val="003A57DD"/>
    <w:rsid w:val="003A691E"/>
    <w:rsid w:val="003A70C5"/>
    <w:rsid w:val="003A759F"/>
    <w:rsid w:val="003A75DD"/>
    <w:rsid w:val="003A7B8F"/>
    <w:rsid w:val="003A7F16"/>
    <w:rsid w:val="003B0738"/>
    <w:rsid w:val="003B17D2"/>
    <w:rsid w:val="003B1A39"/>
    <w:rsid w:val="003B1A8C"/>
    <w:rsid w:val="003B1C71"/>
    <w:rsid w:val="003B2191"/>
    <w:rsid w:val="003B245C"/>
    <w:rsid w:val="003B25C4"/>
    <w:rsid w:val="003B2CFA"/>
    <w:rsid w:val="003B2F31"/>
    <w:rsid w:val="003B30C0"/>
    <w:rsid w:val="003B3227"/>
    <w:rsid w:val="003B3306"/>
    <w:rsid w:val="003B332F"/>
    <w:rsid w:val="003B3570"/>
    <w:rsid w:val="003B378D"/>
    <w:rsid w:val="003B3847"/>
    <w:rsid w:val="003B39FE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96C"/>
    <w:rsid w:val="003B6CB5"/>
    <w:rsid w:val="003B7B34"/>
    <w:rsid w:val="003B7F84"/>
    <w:rsid w:val="003C0879"/>
    <w:rsid w:val="003C0D13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9B8"/>
    <w:rsid w:val="003C6E90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5A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D7FFB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2CC2"/>
    <w:rsid w:val="003E483B"/>
    <w:rsid w:val="003E4A0B"/>
    <w:rsid w:val="003E4D3D"/>
    <w:rsid w:val="003E57F2"/>
    <w:rsid w:val="003E5B14"/>
    <w:rsid w:val="003E5BB7"/>
    <w:rsid w:val="003E5BFB"/>
    <w:rsid w:val="003E5D9E"/>
    <w:rsid w:val="003E6956"/>
    <w:rsid w:val="003E6CDC"/>
    <w:rsid w:val="003E6E37"/>
    <w:rsid w:val="003E75D1"/>
    <w:rsid w:val="003E7735"/>
    <w:rsid w:val="003E7E18"/>
    <w:rsid w:val="003E7E70"/>
    <w:rsid w:val="003F043D"/>
    <w:rsid w:val="003F0BE1"/>
    <w:rsid w:val="003F0FE4"/>
    <w:rsid w:val="003F0FED"/>
    <w:rsid w:val="003F1420"/>
    <w:rsid w:val="003F168C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1FD"/>
    <w:rsid w:val="003F6A62"/>
    <w:rsid w:val="003F6B74"/>
    <w:rsid w:val="003F6E63"/>
    <w:rsid w:val="003F6F7B"/>
    <w:rsid w:val="003F792D"/>
    <w:rsid w:val="004004A0"/>
    <w:rsid w:val="00400601"/>
    <w:rsid w:val="00400840"/>
    <w:rsid w:val="004010D0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7A2"/>
    <w:rsid w:val="00404AC9"/>
    <w:rsid w:val="00404EB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12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C6C"/>
    <w:rsid w:val="00416E85"/>
    <w:rsid w:val="00416F4A"/>
    <w:rsid w:val="00417044"/>
    <w:rsid w:val="00417829"/>
    <w:rsid w:val="00420722"/>
    <w:rsid w:val="00420B3C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75"/>
    <w:rsid w:val="00423AAD"/>
    <w:rsid w:val="004247CB"/>
    <w:rsid w:val="00424A4C"/>
    <w:rsid w:val="00424F32"/>
    <w:rsid w:val="00425185"/>
    <w:rsid w:val="00426144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3149"/>
    <w:rsid w:val="004449BD"/>
    <w:rsid w:val="00445363"/>
    <w:rsid w:val="00445625"/>
    <w:rsid w:val="0044586C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1E67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48E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2892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1F5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3D1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1DAC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05"/>
    <w:rsid w:val="0049614E"/>
    <w:rsid w:val="004964B1"/>
    <w:rsid w:val="00496D71"/>
    <w:rsid w:val="00497685"/>
    <w:rsid w:val="004978B7"/>
    <w:rsid w:val="004A0C6D"/>
    <w:rsid w:val="004A0D3D"/>
    <w:rsid w:val="004A176B"/>
    <w:rsid w:val="004A1DCF"/>
    <w:rsid w:val="004A224E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115A"/>
    <w:rsid w:val="004B1D8D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2EE"/>
    <w:rsid w:val="004B53D3"/>
    <w:rsid w:val="004B5505"/>
    <w:rsid w:val="004B55E2"/>
    <w:rsid w:val="004B565C"/>
    <w:rsid w:val="004B5775"/>
    <w:rsid w:val="004B5BFB"/>
    <w:rsid w:val="004B6287"/>
    <w:rsid w:val="004B6469"/>
    <w:rsid w:val="004B674E"/>
    <w:rsid w:val="004B6FE1"/>
    <w:rsid w:val="004B7569"/>
    <w:rsid w:val="004B7CE6"/>
    <w:rsid w:val="004C0350"/>
    <w:rsid w:val="004C0605"/>
    <w:rsid w:val="004C1402"/>
    <w:rsid w:val="004C1677"/>
    <w:rsid w:val="004C1AB5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D4A"/>
    <w:rsid w:val="004C5E2F"/>
    <w:rsid w:val="004C6411"/>
    <w:rsid w:val="004C648F"/>
    <w:rsid w:val="004C702C"/>
    <w:rsid w:val="004C709C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1CC7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26"/>
    <w:rsid w:val="004D56CC"/>
    <w:rsid w:val="004D56F6"/>
    <w:rsid w:val="004D5844"/>
    <w:rsid w:val="004D595C"/>
    <w:rsid w:val="004D59F5"/>
    <w:rsid w:val="004D5ED8"/>
    <w:rsid w:val="004D60B6"/>
    <w:rsid w:val="004D62C1"/>
    <w:rsid w:val="004D7D31"/>
    <w:rsid w:val="004E00E1"/>
    <w:rsid w:val="004E04B6"/>
    <w:rsid w:val="004E085B"/>
    <w:rsid w:val="004E0F45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6FA1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889"/>
    <w:rsid w:val="004F4ADC"/>
    <w:rsid w:val="004F4BE9"/>
    <w:rsid w:val="004F4CEE"/>
    <w:rsid w:val="004F522E"/>
    <w:rsid w:val="004F67A7"/>
    <w:rsid w:val="004F6AFA"/>
    <w:rsid w:val="004F739D"/>
    <w:rsid w:val="004F73A5"/>
    <w:rsid w:val="004F77A7"/>
    <w:rsid w:val="004F7817"/>
    <w:rsid w:val="004F7AD7"/>
    <w:rsid w:val="004F7AE2"/>
    <w:rsid w:val="004F7B92"/>
    <w:rsid w:val="004F7CB6"/>
    <w:rsid w:val="00500117"/>
    <w:rsid w:val="00500672"/>
    <w:rsid w:val="00500A41"/>
    <w:rsid w:val="00500A97"/>
    <w:rsid w:val="0050191D"/>
    <w:rsid w:val="00501E7B"/>
    <w:rsid w:val="0050264B"/>
    <w:rsid w:val="005029F4"/>
    <w:rsid w:val="00502A67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CFD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786"/>
    <w:rsid w:val="00512C47"/>
    <w:rsid w:val="00512D07"/>
    <w:rsid w:val="005130E1"/>
    <w:rsid w:val="00513873"/>
    <w:rsid w:val="00513EF6"/>
    <w:rsid w:val="005149C9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2F20"/>
    <w:rsid w:val="005232F4"/>
    <w:rsid w:val="00523790"/>
    <w:rsid w:val="005239B0"/>
    <w:rsid w:val="00523B8C"/>
    <w:rsid w:val="00523FC3"/>
    <w:rsid w:val="00524133"/>
    <w:rsid w:val="005245E8"/>
    <w:rsid w:val="00524ED1"/>
    <w:rsid w:val="005250CB"/>
    <w:rsid w:val="00525674"/>
    <w:rsid w:val="00526203"/>
    <w:rsid w:val="005262BC"/>
    <w:rsid w:val="0052669F"/>
    <w:rsid w:val="0052680A"/>
    <w:rsid w:val="00527740"/>
    <w:rsid w:val="00527C23"/>
    <w:rsid w:val="00527E23"/>
    <w:rsid w:val="00527ED1"/>
    <w:rsid w:val="00527F0D"/>
    <w:rsid w:val="0053017A"/>
    <w:rsid w:val="0053032F"/>
    <w:rsid w:val="00530C0D"/>
    <w:rsid w:val="00532ACA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37D82"/>
    <w:rsid w:val="005400C3"/>
    <w:rsid w:val="00540A47"/>
    <w:rsid w:val="00540E21"/>
    <w:rsid w:val="005418F7"/>
    <w:rsid w:val="00541C28"/>
    <w:rsid w:val="00542BAA"/>
    <w:rsid w:val="005430B9"/>
    <w:rsid w:val="005432A5"/>
    <w:rsid w:val="00543366"/>
    <w:rsid w:val="00543BE3"/>
    <w:rsid w:val="0054488A"/>
    <w:rsid w:val="005448DD"/>
    <w:rsid w:val="00544D34"/>
    <w:rsid w:val="00544D6F"/>
    <w:rsid w:val="00544E42"/>
    <w:rsid w:val="005454E5"/>
    <w:rsid w:val="0054552F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0B"/>
    <w:rsid w:val="0054729B"/>
    <w:rsid w:val="0054732D"/>
    <w:rsid w:val="00547476"/>
    <w:rsid w:val="00547772"/>
    <w:rsid w:val="0054784A"/>
    <w:rsid w:val="00547B4A"/>
    <w:rsid w:val="00547D00"/>
    <w:rsid w:val="0055038E"/>
    <w:rsid w:val="00550A00"/>
    <w:rsid w:val="00550DAF"/>
    <w:rsid w:val="00551294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37E"/>
    <w:rsid w:val="00555E8B"/>
    <w:rsid w:val="0055680C"/>
    <w:rsid w:val="00556F0F"/>
    <w:rsid w:val="005570D1"/>
    <w:rsid w:val="005572CC"/>
    <w:rsid w:val="005577AF"/>
    <w:rsid w:val="00557A7D"/>
    <w:rsid w:val="00557F68"/>
    <w:rsid w:val="0056034F"/>
    <w:rsid w:val="005603FE"/>
    <w:rsid w:val="005608DF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C3B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35"/>
    <w:rsid w:val="00577275"/>
    <w:rsid w:val="005773B4"/>
    <w:rsid w:val="00577526"/>
    <w:rsid w:val="00577702"/>
    <w:rsid w:val="00577CD4"/>
    <w:rsid w:val="00580277"/>
    <w:rsid w:val="00580C74"/>
    <w:rsid w:val="00581523"/>
    <w:rsid w:val="00581896"/>
    <w:rsid w:val="0058194B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ABC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6C95"/>
    <w:rsid w:val="0059720F"/>
    <w:rsid w:val="0059732F"/>
    <w:rsid w:val="00597390"/>
    <w:rsid w:val="005A0612"/>
    <w:rsid w:val="005A0665"/>
    <w:rsid w:val="005A0ADC"/>
    <w:rsid w:val="005A0B8E"/>
    <w:rsid w:val="005A0BD1"/>
    <w:rsid w:val="005A0CC8"/>
    <w:rsid w:val="005A1258"/>
    <w:rsid w:val="005A1548"/>
    <w:rsid w:val="005A2082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1F6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AA1"/>
    <w:rsid w:val="005B1C37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531"/>
    <w:rsid w:val="005B75F8"/>
    <w:rsid w:val="005B7623"/>
    <w:rsid w:val="005B769F"/>
    <w:rsid w:val="005B7C99"/>
    <w:rsid w:val="005B7E44"/>
    <w:rsid w:val="005C178C"/>
    <w:rsid w:val="005C1ADB"/>
    <w:rsid w:val="005C21CF"/>
    <w:rsid w:val="005C2368"/>
    <w:rsid w:val="005C25D5"/>
    <w:rsid w:val="005C2617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358"/>
    <w:rsid w:val="005D24A7"/>
    <w:rsid w:val="005D3664"/>
    <w:rsid w:val="005D3D50"/>
    <w:rsid w:val="005D44E3"/>
    <w:rsid w:val="005D48A6"/>
    <w:rsid w:val="005D4AFF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94E"/>
    <w:rsid w:val="005E0D22"/>
    <w:rsid w:val="005E11E0"/>
    <w:rsid w:val="005E1428"/>
    <w:rsid w:val="005E1C3D"/>
    <w:rsid w:val="005E1F69"/>
    <w:rsid w:val="005E2138"/>
    <w:rsid w:val="005E243B"/>
    <w:rsid w:val="005E24FD"/>
    <w:rsid w:val="005E252C"/>
    <w:rsid w:val="005E2DD4"/>
    <w:rsid w:val="005E3B1E"/>
    <w:rsid w:val="005E3D31"/>
    <w:rsid w:val="005E4074"/>
    <w:rsid w:val="005E4444"/>
    <w:rsid w:val="005E5492"/>
    <w:rsid w:val="005E5B3E"/>
    <w:rsid w:val="005E5E2E"/>
    <w:rsid w:val="005E60C0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4B5"/>
    <w:rsid w:val="005F0987"/>
    <w:rsid w:val="005F0A93"/>
    <w:rsid w:val="005F1C46"/>
    <w:rsid w:val="005F1DB3"/>
    <w:rsid w:val="005F24A5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1F"/>
    <w:rsid w:val="005F4B9E"/>
    <w:rsid w:val="005F4BBC"/>
    <w:rsid w:val="005F4D3A"/>
    <w:rsid w:val="005F54DC"/>
    <w:rsid w:val="005F55EF"/>
    <w:rsid w:val="005F59D6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4E56"/>
    <w:rsid w:val="00605A6F"/>
    <w:rsid w:val="00605ACF"/>
    <w:rsid w:val="00605B85"/>
    <w:rsid w:val="00605ED2"/>
    <w:rsid w:val="00606E98"/>
    <w:rsid w:val="006070DA"/>
    <w:rsid w:val="0060760A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2209"/>
    <w:rsid w:val="006123C2"/>
    <w:rsid w:val="00612455"/>
    <w:rsid w:val="00612625"/>
    <w:rsid w:val="006128DD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6C20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6E"/>
    <w:rsid w:val="00623B98"/>
    <w:rsid w:val="00623C66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A3F"/>
    <w:rsid w:val="00630B14"/>
    <w:rsid w:val="00630D32"/>
    <w:rsid w:val="00631465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291"/>
    <w:rsid w:val="0063755E"/>
    <w:rsid w:val="00640462"/>
    <w:rsid w:val="006406E9"/>
    <w:rsid w:val="0064070E"/>
    <w:rsid w:val="006408BB"/>
    <w:rsid w:val="0064093C"/>
    <w:rsid w:val="00640D4E"/>
    <w:rsid w:val="00641798"/>
    <w:rsid w:val="00641D12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930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0D3"/>
    <w:rsid w:val="00652879"/>
    <w:rsid w:val="00652A44"/>
    <w:rsid w:val="006537D1"/>
    <w:rsid w:val="006537D7"/>
    <w:rsid w:val="00653B12"/>
    <w:rsid w:val="006542F6"/>
    <w:rsid w:val="00654C28"/>
    <w:rsid w:val="00654D68"/>
    <w:rsid w:val="00655849"/>
    <w:rsid w:val="00656815"/>
    <w:rsid w:val="00656A6C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443"/>
    <w:rsid w:val="00672FDA"/>
    <w:rsid w:val="00673087"/>
    <w:rsid w:val="0067310E"/>
    <w:rsid w:val="006735F1"/>
    <w:rsid w:val="00673717"/>
    <w:rsid w:val="006737C2"/>
    <w:rsid w:val="0067412F"/>
    <w:rsid w:val="00674234"/>
    <w:rsid w:val="00674DF1"/>
    <w:rsid w:val="006750AF"/>
    <w:rsid w:val="00675228"/>
    <w:rsid w:val="00675B19"/>
    <w:rsid w:val="00675B4A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0F27"/>
    <w:rsid w:val="00681353"/>
    <w:rsid w:val="006815DF"/>
    <w:rsid w:val="0068180E"/>
    <w:rsid w:val="00681BFE"/>
    <w:rsid w:val="00681C54"/>
    <w:rsid w:val="0068205C"/>
    <w:rsid w:val="00682060"/>
    <w:rsid w:val="00682869"/>
    <w:rsid w:val="006828F8"/>
    <w:rsid w:val="00682E1F"/>
    <w:rsid w:val="00682FEB"/>
    <w:rsid w:val="006831B6"/>
    <w:rsid w:val="006833EF"/>
    <w:rsid w:val="006835EE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A7BCD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69C2"/>
    <w:rsid w:val="006B7922"/>
    <w:rsid w:val="006B7984"/>
    <w:rsid w:val="006B79B5"/>
    <w:rsid w:val="006B7F48"/>
    <w:rsid w:val="006C00B3"/>
    <w:rsid w:val="006C06DA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5F6C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8C0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03B"/>
    <w:rsid w:val="006E6148"/>
    <w:rsid w:val="006E69E9"/>
    <w:rsid w:val="006E6A8F"/>
    <w:rsid w:val="006E761B"/>
    <w:rsid w:val="006E77B7"/>
    <w:rsid w:val="006E7988"/>
    <w:rsid w:val="006E7D8E"/>
    <w:rsid w:val="006F0162"/>
    <w:rsid w:val="006F092F"/>
    <w:rsid w:val="006F0A3A"/>
    <w:rsid w:val="006F0ED4"/>
    <w:rsid w:val="006F1D64"/>
    <w:rsid w:val="006F2D8A"/>
    <w:rsid w:val="006F2F37"/>
    <w:rsid w:val="006F3357"/>
    <w:rsid w:val="006F3747"/>
    <w:rsid w:val="006F3887"/>
    <w:rsid w:val="006F3B1B"/>
    <w:rsid w:val="006F3CBE"/>
    <w:rsid w:val="006F42EC"/>
    <w:rsid w:val="006F45AC"/>
    <w:rsid w:val="006F4C9D"/>
    <w:rsid w:val="006F4DDA"/>
    <w:rsid w:val="006F663F"/>
    <w:rsid w:val="006F6F01"/>
    <w:rsid w:val="006F7171"/>
    <w:rsid w:val="006F719B"/>
    <w:rsid w:val="006F71A4"/>
    <w:rsid w:val="006F76B1"/>
    <w:rsid w:val="006F7B95"/>
    <w:rsid w:val="006F7C13"/>
    <w:rsid w:val="006F7DAA"/>
    <w:rsid w:val="006F7E89"/>
    <w:rsid w:val="0070058E"/>
    <w:rsid w:val="007008D9"/>
    <w:rsid w:val="007009A9"/>
    <w:rsid w:val="00701026"/>
    <w:rsid w:val="007011C0"/>
    <w:rsid w:val="0070147D"/>
    <w:rsid w:val="0070152C"/>
    <w:rsid w:val="00701F7B"/>
    <w:rsid w:val="0070202E"/>
    <w:rsid w:val="007026A8"/>
    <w:rsid w:val="00702D42"/>
    <w:rsid w:val="00703C8D"/>
    <w:rsid w:val="00703DEC"/>
    <w:rsid w:val="007044D3"/>
    <w:rsid w:val="007045C4"/>
    <w:rsid w:val="00704876"/>
    <w:rsid w:val="0070496E"/>
    <w:rsid w:val="00704D56"/>
    <w:rsid w:val="007050CC"/>
    <w:rsid w:val="00705633"/>
    <w:rsid w:val="00706101"/>
    <w:rsid w:val="007062A5"/>
    <w:rsid w:val="0070670B"/>
    <w:rsid w:val="00706A74"/>
    <w:rsid w:val="00706ACD"/>
    <w:rsid w:val="00706EEA"/>
    <w:rsid w:val="007070DD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02B"/>
    <w:rsid w:val="007155F7"/>
    <w:rsid w:val="0071567C"/>
    <w:rsid w:val="00715D4C"/>
    <w:rsid w:val="00715E67"/>
    <w:rsid w:val="00715FAF"/>
    <w:rsid w:val="007164B3"/>
    <w:rsid w:val="007164EB"/>
    <w:rsid w:val="00716FB8"/>
    <w:rsid w:val="007170B1"/>
    <w:rsid w:val="0071779D"/>
    <w:rsid w:val="0072006F"/>
    <w:rsid w:val="0072094F"/>
    <w:rsid w:val="00720B91"/>
    <w:rsid w:val="00720F5A"/>
    <w:rsid w:val="00720F65"/>
    <w:rsid w:val="0072123A"/>
    <w:rsid w:val="007213E2"/>
    <w:rsid w:val="00721831"/>
    <w:rsid w:val="00721B28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8A4"/>
    <w:rsid w:val="00730B34"/>
    <w:rsid w:val="00730CEE"/>
    <w:rsid w:val="00730D32"/>
    <w:rsid w:val="00730F90"/>
    <w:rsid w:val="00731350"/>
    <w:rsid w:val="00731F5F"/>
    <w:rsid w:val="0073218C"/>
    <w:rsid w:val="007326AC"/>
    <w:rsid w:val="00733160"/>
    <w:rsid w:val="007340F4"/>
    <w:rsid w:val="007350CA"/>
    <w:rsid w:val="00735376"/>
    <w:rsid w:val="00735465"/>
    <w:rsid w:val="007355D5"/>
    <w:rsid w:val="00735D4E"/>
    <w:rsid w:val="00736CAE"/>
    <w:rsid w:val="007375CD"/>
    <w:rsid w:val="0073793C"/>
    <w:rsid w:val="00740ECE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9A0"/>
    <w:rsid w:val="00745E0D"/>
    <w:rsid w:val="0074658F"/>
    <w:rsid w:val="00746A43"/>
    <w:rsid w:val="00746F63"/>
    <w:rsid w:val="007473B7"/>
    <w:rsid w:val="00747897"/>
    <w:rsid w:val="00747CD0"/>
    <w:rsid w:val="00747DD3"/>
    <w:rsid w:val="00750477"/>
    <w:rsid w:val="00750686"/>
    <w:rsid w:val="0075106F"/>
    <w:rsid w:val="007510DA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6BE"/>
    <w:rsid w:val="00755D5A"/>
    <w:rsid w:val="00755F78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01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2EE"/>
    <w:rsid w:val="00764531"/>
    <w:rsid w:val="007647E0"/>
    <w:rsid w:val="007648E3"/>
    <w:rsid w:val="00764939"/>
    <w:rsid w:val="00764BA1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6FDB"/>
    <w:rsid w:val="00767967"/>
    <w:rsid w:val="00767B9D"/>
    <w:rsid w:val="00767C20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83D"/>
    <w:rsid w:val="007819DC"/>
    <w:rsid w:val="00781F8B"/>
    <w:rsid w:val="007820CF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3FFB"/>
    <w:rsid w:val="007841F7"/>
    <w:rsid w:val="007844E9"/>
    <w:rsid w:val="007847F9"/>
    <w:rsid w:val="0078496A"/>
    <w:rsid w:val="00784D5C"/>
    <w:rsid w:val="00784EB3"/>
    <w:rsid w:val="00784FD5"/>
    <w:rsid w:val="0078530F"/>
    <w:rsid w:val="00785429"/>
    <w:rsid w:val="00785925"/>
    <w:rsid w:val="00785935"/>
    <w:rsid w:val="00785E36"/>
    <w:rsid w:val="00785EB4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BBF"/>
    <w:rsid w:val="007A1C48"/>
    <w:rsid w:val="007A208A"/>
    <w:rsid w:val="007A2103"/>
    <w:rsid w:val="007A2723"/>
    <w:rsid w:val="007A2A72"/>
    <w:rsid w:val="007A2BE3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5EDA"/>
    <w:rsid w:val="007A613F"/>
    <w:rsid w:val="007A6C9A"/>
    <w:rsid w:val="007A7010"/>
    <w:rsid w:val="007A709C"/>
    <w:rsid w:val="007A7475"/>
    <w:rsid w:val="007A77FE"/>
    <w:rsid w:val="007A7A7B"/>
    <w:rsid w:val="007A7D54"/>
    <w:rsid w:val="007A7EF2"/>
    <w:rsid w:val="007B094B"/>
    <w:rsid w:val="007B15F4"/>
    <w:rsid w:val="007B1FE9"/>
    <w:rsid w:val="007B2378"/>
    <w:rsid w:val="007B2560"/>
    <w:rsid w:val="007B28AE"/>
    <w:rsid w:val="007B2FD9"/>
    <w:rsid w:val="007B314A"/>
    <w:rsid w:val="007B32AC"/>
    <w:rsid w:val="007B3C79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4F74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57A"/>
    <w:rsid w:val="007C7A15"/>
    <w:rsid w:val="007C7B3F"/>
    <w:rsid w:val="007D0587"/>
    <w:rsid w:val="007D0AAF"/>
    <w:rsid w:val="007D106B"/>
    <w:rsid w:val="007D1860"/>
    <w:rsid w:val="007D1DF2"/>
    <w:rsid w:val="007D29DF"/>
    <w:rsid w:val="007D2EA2"/>
    <w:rsid w:val="007D321B"/>
    <w:rsid w:val="007D4397"/>
    <w:rsid w:val="007D48B7"/>
    <w:rsid w:val="007D49BF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3D39"/>
    <w:rsid w:val="007E43B2"/>
    <w:rsid w:val="007E47B4"/>
    <w:rsid w:val="007E514C"/>
    <w:rsid w:val="007E5980"/>
    <w:rsid w:val="007E59AD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2E7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02"/>
    <w:rsid w:val="00806E4C"/>
    <w:rsid w:val="00806FD6"/>
    <w:rsid w:val="008070D5"/>
    <w:rsid w:val="008071D3"/>
    <w:rsid w:val="00807421"/>
    <w:rsid w:val="00807648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41B"/>
    <w:rsid w:val="00814713"/>
    <w:rsid w:val="00814AB7"/>
    <w:rsid w:val="008152F3"/>
    <w:rsid w:val="008154FB"/>
    <w:rsid w:val="00815EEF"/>
    <w:rsid w:val="008160AB"/>
    <w:rsid w:val="00816741"/>
    <w:rsid w:val="00816CB6"/>
    <w:rsid w:val="00816E66"/>
    <w:rsid w:val="00816FF5"/>
    <w:rsid w:val="008172AC"/>
    <w:rsid w:val="008173F4"/>
    <w:rsid w:val="00817521"/>
    <w:rsid w:val="00817D98"/>
    <w:rsid w:val="00820677"/>
    <w:rsid w:val="00820D4C"/>
    <w:rsid w:val="00820D83"/>
    <w:rsid w:val="00820EF8"/>
    <w:rsid w:val="00821145"/>
    <w:rsid w:val="008214B3"/>
    <w:rsid w:val="00821CB3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3F6"/>
    <w:rsid w:val="00824648"/>
    <w:rsid w:val="00824AC1"/>
    <w:rsid w:val="00824C7F"/>
    <w:rsid w:val="00826282"/>
    <w:rsid w:val="008264D8"/>
    <w:rsid w:val="008268A2"/>
    <w:rsid w:val="00826A5C"/>
    <w:rsid w:val="00826F15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2A0C"/>
    <w:rsid w:val="0083351B"/>
    <w:rsid w:val="00833562"/>
    <w:rsid w:val="0083373A"/>
    <w:rsid w:val="00833A3C"/>
    <w:rsid w:val="00834578"/>
    <w:rsid w:val="008348BF"/>
    <w:rsid w:val="00835BD4"/>
    <w:rsid w:val="00835C41"/>
    <w:rsid w:val="00835D9A"/>
    <w:rsid w:val="00835E1E"/>
    <w:rsid w:val="00836013"/>
    <w:rsid w:val="008367FB"/>
    <w:rsid w:val="00836A87"/>
    <w:rsid w:val="00836AAE"/>
    <w:rsid w:val="00837C46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46D50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C21"/>
    <w:rsid w:val="00853D34"/>
    <w:rsid w:val="008542A2"/>
    <w:rsid w:val="00854680"/>
    <w:rsid w:val="00854745"/>
    <w:rsid w:val="00854808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32F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365"/>
    <w:rsid w:val="0087580C"/>
    <w:rsid w:val="00875CD0"/>
    <w:rsid w:val="0087653E"/>
    <w:rsid w:val="008768E7"/>
    <w:rsid w:val="00876C66"/>
    <w:rsid w:val="00876E27"/>
    <w:rsid w:val="008779C6"/>
    <w:rsid w:val="00880866"/>
    <w:rsid w:val="008811AB"/>
    <w:rsid w:val="0088140D"/>
    <w:rsid w:val="008814A3"/>
    <w:rsid w:val="0088174A"/>
    <w:rsid w:val="0088197F"/>
    <w:rsid w:val="008819AE"/>
    <w:rsid w:val="00881AA4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36F"/>
    <w:rsid w:val="008858D6"/>
    <w:rsid w:val="00885BDB"/>
    <w:rsid w:val="0088616A"/>
    <w:rsid w:val="00886172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BDA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615"/>
    <w:rsid w:val="008A4C33"/>
    <w:rsid w:val="008A4FBB"/>
    <w:rsid w:val="008A54B0"/>
    <w:rsid w:val="008A54B3"/>
    <w:rsid w:val="008A564B"/>
    <w:rsid w:val="008A59E9"/>
    <w:rsid w:val="008A5C97"/>
    <w:rsid w:val="008A5FD1"/>
    <w:rsid w:val="008A6433"/>
    <w:rsid w:val="008A6602"/>
    <w:rsid w:val="008A6E06"/>
    <w:rsid w:val="008A70CE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35E0"/>
    <w:rsid w:val="008B40F4"/>
    <w:rsid w:val="008B4D80"/>
    <w:rsid w:val="008B5F25"/>
    <w:rsid w:val="008B67E8"/>
    <w:rsid w:val="008B6A02"/>
    <w:rsid w:val="008B6C77"/>
    <w:rsid w:val="008B6E49"/>
    <w:rsid w:val="008B713D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660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2B7"/>
    <w:rsid w:val="008C77C3"/>
    <w:rsid w:val="008C7EE3"/>
    <w:rsid w:val="008D0513"/>
    <w:rsid w:val="008D07EE"/>
    <w:rsid w:val="008D0ADA"/>
    <w:rsid w:val="008D0E96"/>
    <w:rsid w:val="008D0FFB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9B9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02C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5A7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5E5B"/>
    <w:rsid w:val="008E6633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B34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04C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5D"/>
    <w:rsid w:val="009025D0"/>
    <w:rsid w:val="00902ED4"/>
    <w:rsid w:val="00902F17"/>
    <w:rsid w:val="00903187"/>
    <w:rsid w:val="0090321A"/>
    <w:rsid w:val="00903259"/>
    <w:rsid w:val="009039A3"/>
    <w:rsid w:val="00903AF2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5FFC"/>
    <w:rsid w:val="009065B9"/>
    <w:rsid w:val="009068FF"/>
    <w:rsid w:val="00906C8B"/>
    <w:rsid w:val="00906F63"/>
    <w:rsid w:val="00907C8B"/>
    <w:rsid w:val="00907FD4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995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685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5A65"/>
    <w:rsid w:val="00926128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5DEA"/>
    <w:rsid w:val="009362C1"/>
    <w:rsid w:val="0093644A"/>
    <w:rsid w:val="00936B29"/>
    <w:rsid w:val="00937274"/>
    <w:rsid w:val="0093771B"/>
    <w:rsid w:val="00937776"/>
    <w:rsid w:val="009379F9"/>
    <w:rsid w:val="009408D7"/>
    <w:rsid w:val="00940F0A"/>
    <w:rsid w:val="0094127C"/>
    <w:rsid w:val="009414F3"/>
    <w:rsid w:val="00941619"/>
    <w:rsid w:val="00941BD0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47C40"/>
    <w:rsid w:val="00950377"/>
    <w:rsid w:val="00951E25"/>
    <w:rsid w:val="0095223B"/>
    <w:rsid w:val="009525D6"/>
    <w:rsid w:val="00952676"/>
    <w:rsid w:val="009528DA"/>
    <w:rsid w:val="0095295D"/>
    <w:rsid w:val="0095302F"/>
    <w:rsid w:val="00954491"/>
    <w:rsid w:val="00954EAF"/>
    <w:rsid w:val="0095591D"/>
    <w:rsid w:val="0095623D"/>
    <w:rsid w:val="009564F9"/>
    <w:rsid w:val="0095657A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77B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C6B"/>
    <w:rsid w:val="00963F44"/>
    <w:rsid w:val="009644E6"/>
    <w:rsid w:val="00964E4B"/>
    <w:rsid w:val="0096621F"/>
    <w:rsid w:val="0096651D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717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5B66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432"/>
    <w:rsid w:val="00984CC5"/>
    <w:rsid w:val="009855AD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B2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4EB9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0B4F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15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5EA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BD8"/>
    <w:rsid w:val="009C0C35"/>
    <w:rsid w:val="009C0C68"/>
    <w:rsid w:val="009C0D4F"/>
    <w:rsid w:val="009C1405"/>
    <w:rsid w:val="009C18A3"/>
    <w:rsid w:val="009C18F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3FCD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5820"/>
    <w:rsid w:val="009E66FC"/>
    <w:rsid w:val="009E673F"/>
    <w:rsid w:val="009E6ADC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091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3E0"/>
    <w:rsid w:val="00A037D3"/>
    <w:rsid w:val="00A038BD"/>
    <w:rsid w:val="00A039A2"/>
    <w:rsid w:val="00A03C77"/>
    <w:rsid w:val="00A04B53"/>
    <w:rsid w:val="00A04DB2"/>
    <w:rsid w:val="00A05330"/>
    <w:rsid w:val="00A055C1"/>
    <w:rsid w:val="00A05870"/>
    <w:rsid w:val="00A05D95"/>
    <w:rsid w:val="00A0641B"/>
    <w:rsid w:val="00A065AC"/>
    <w:rsid w:val="00A07486"/>
    <w:rsid w:val="00A07607"/>
    <w:rsid w:val="00A07C39"/>
    <w:rsid w:val="00A10E82"/>
    <w:rsid w:val="00A10F5A"/>
    <w:rsid w:val="00A10F8F"/>
    <w:rsid w:val="00A11422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32F"/>
    <w:rsid w:val="00A20885"/>
    <w:rsid w:val="00A21066"/>
    <w:rsid w:val="00A211DC"/>
    <w:rsid w:val="00A21367"/>
    <w:rsid w:val="00A21AA4"/>
    <w:rsid w:val="00A22944"/>
    <w:rsid w:val="00A22DEA"/>
    <w:rsid w:val="00A23273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60F"/>
    <w:rsid w:val="00A25940"/>
    <w:rsid w:val="00A25BCA"/>
    <w:rsid w:val="00A263D5"/>
    <w:rsid w:val="00A26595"/>
    <w:rsid w:val="00A26710"/>
    <w:rsid w:val="00A26CDA"/>
    <w:rsid w:val="00A27250"/>
    <w:rsid w:val="00A27699"/>
    <w:rsid w:val="00A278C4"/>
    <w:rsid w:val="00A2797E"/>
    <w:rsid w:val="00A3006E"/>
    <w:rsid w:val="00A303BC"/>
    <w:rsid w:val="00A309B9"/>
    <w:rsid w:val="00A31147"/>
    <w:rsid w:val="00A311CA"/>
    <w:rsid w:val="00A31221"/>
    <w:rsid w:val="00A31F6F"/>
    <w:rsid w:val="00A32321"/>
    <w:rsid w:val="00A32546"/>
    <w:rsid w:val="00A32613"/>
    <w:rsid w:val="00A32CF4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6E2D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1C0"/>
    <w:rsid w:val="00A4330D"/>
    <w:rsid w:val="00A434A3"/>
    <w:rsid w:val="00A4352F"/>
    <w:rsid w:val="00A43565"/>
    <w:rsid w:val="00A4391A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B6"/>
    <w:rsid w:val="00A473DD"/>
    <w:rsid w:val="00A47DE0"/>
    <w:rsid w:val="00A47E41"/>
    <w:rsid w:val="00A50C99"/>
    <w:rsid w:val="00A50CFF"/>
    <w:rsid w:val="00A5189E"/>
    <w:rsid w:val="00A52571"/>
    <w:rsid w:val="00A52778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446"/>
    <w:rsid w:val="00A64922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67B2"/>
    <w:rsid w:val="00A77263"/>
    <w:rsid w:val="00A773E2"/>
    <w:rsid w:val="00A7749F"/>
    <w:rsid w:val="00A77939"/>
    <w:rsid w:val="00A77CE4"/>
    <w:rsid w:val="00A77DC5"/>
    <w:rsid w:val="00A806B8"/>
    <w:rsid w:val="00A807FE"/>
    <w:rsid w:val="00A812B4"/>
    <w:rsid w:val="00A81815"/>
    <w:rsid w:val="00A81B85"/>
    <w:rsid w:val="00A83C59"/>
    <w:rsid w:val="00A83C71"/>
    <w:rsid w:val="00A849D9"/>
    <w:rsid w:val="00A856F1"/>
    <w:rsid w:val="00A85FB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3A"/>
    <w:rsid w:val="00A97CFD"/>
    <w:rsid w:val="00AA0764"/>
    <w:rsid w:val="00AA09BA"/>
    <w:rsid w:val="00AA20EB"/>
    <w:rsid w:val="00AA2124"/>
    <w:rsid w:val="00AA2887"/>
    <w:rsid w:val="00AA28ED"/>
    <w:rsid w:val="00AA2E42"/>
    <w:rsid w:val="00AA2EF6"/>
    <w:rsid w:val="00AA2F87"/>
    <w:rsid w:val="00AA315F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5BB7"/>
    <w:rsid w:val="00AA6189"/>
    <w:rsid w:val="00AA65B0"/>
    <w:rsid w:val="00AA673E"/>
    <w:rsid w:val="00AA6BB2"/>
    <w:rsid w:val="00AA6FBD"/>
    <w:rsid w:val="00AA7310"/>
    <w:rsid w:val="00AA75A0"/>
    <w:rsid w:val="00AA75D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B93"/>
    <w:rsid w:val="00AB1DE7"/>
    <w:rsid w:val="00AB1FFB"/>
    <w:rsid w:val="00AB2013"/>
    <w:rsid w:val="00AB2160"/>
    <w:rsid w:val="00AB241F"/>
    <w:rsid w:val="00AB2667"/>
    <w:rsid w:val="00AB315E"/>
    <w:rsid w:val="00AB3605"/>
    <w:rsid w:val="00AB3DD4"/>
    <w:rsid w:val="00AB421E"/>
    <w:rsid w:val="00AB47F4"/>
    <w:rsid w:val="00AB4CD6"/>
    <w:rsid w:val="00AB5618"/>
    <w:rsid w:val="00AB59AF"/>
    <w:rsid w:val="00AB5E93"/>
    <w:rsid w:val="00AB6627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3E4D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0"/>
    <w:rsid w:val="00AC7B7B"/>
    <w:rsid w:val="00AD07BB"/>
    <w:rsid w:val="00AD0A64"/>
    <w:rsid w:val="00AD0E5F"/>
    <w:rsid w:val="00AD0F7B"/>
    <w:rsid w:val="00AD1ADB"/>
    <w:rsid w:val="00AD2333"/>
    <w:rsid w:val="00AD2356"/>
    <w:rsid w:val="00AD23D7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642"/>
    <w:rsid w:val="00AD5A96"/>
    <w:rsid w:val="00AD5F54"/>
    <w:rsid w:val="00AD627B"/>
    <w:rsid w:val="00AD68E3"/>
    <w:rsid w:val="00AD7067"/>
    <w:rsid w:val="00AD779E"/>
    <w:rsid w:val="00AD78C0"/>
    <w:rsid w:val="00AE02B2"/>
    <w:rsid w:val="00AE04E0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2B6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33E"/>
    <w:rsid w:val="00AF1418"/>
    <w:rsid w:val="00AF1555"/>
    <w:rsid w:val="00AF1841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DEA"/>
    <w:rsid w:val="00B01F68"/>
    <w:rsid w:val="00B03119"/>
    <w:rsid w:val="00B03777"/>
    <w:rsid w:val="00B03CBA"/>
    <w:rsid w:val="00B04076"/>
    <w:rsid w:val="00B044E5"/>
    <w:rsid w:val="00B047A6"/>
    <w:rsid w:val="00B049AD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3D44"/>
    <w:rsid w:val="00B141DA"/>
    <w:rsid w:val="00B142DF"/>
    <w:rsid w:val="00B146F3"/>
    <w:rsid w:val="00B147B4"/>
    <w:rsid w:val="00B14903"/>
    <w:rsid w:val="00B14E21"/>
    <w:rsid w:val="00B14F2A"/>
    <w:rsid w:val="00B15482"/>
    <w:rsid w:val="00B1564C"/>
    <w:rsid w:val="00B159C8"/>
    <w:rsid w:val="00B16794"/>
    <w:rsid w:val="00B16A83"/>
    <w:rsid w:val="00B16CFC"/>
    <w:rsid w:val="00B16E5D"/>
    <w:rsid w:val="00B17EE4"/>
    <w:rsid w:val="00B20091"/>
    <w:rsid w:val="00B202FD"/>
    <w:rsid w:val="00B20F74"/>
    <w:rsid w:val="00B21813"/>
    <w:rsid w:val="00B218FA"/>
    <w:rsid w:val="00B21A92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1FD4"/>
    <w:rsid w:val="00B32035"/>
    <w:rsid w:val="00B32162"/>
    <w:rsid w:val="00B329C9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4E2"/>
    <w:rsid w:val="00B3571D"/>
    <w:rsid w:val="00B35AB3"/>
    <w:rsid w:val="00B35B09"/>
    <w:rsid w:val="00B35C01"/>
    <w:rsid w:val="00B35C9C"/>
    <w:rsid w:val="00B35CD7"/>
    <w:rsid w:val="00B36124"/>
    <w:rsid w:val="00B36210"/>
    <w:rsid w:val="00B364DA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37D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73E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9F2"/>
    <w:rsid w:val="00B54A72"/>
    <w:rsid w:val="00B552CE"/>
    <w:rsid w:val="00B55AC6"/>
    <w:rsid w:val="00B5605B"/>
    <w:rsid w:val="00B56201"/>
    <w:rsid w:val="00B56295"/>
    <w:rsid w:val="00B56919"/>
    <w:rsid w:val="00B57734"/>
    <w:rsid w:val="00B60090"/>
    <w:rsid w:val="00B60ADB"/>
    <w:rsid w:val="00B60B2F"/>
    <w:rsid w:val="00B60FA6"/>
    <w:rsid w:val="00B611F9"/>
    <w:rsid w:val="00B6122D"/>
    <w:rsid w:val="00B612C9"/>
    <w:rsid w:val="00B618FE"/>
    <w:rsid w:val="00B624AD"/>
    <w:rsid w:val="00B6289D"/>
    <w:rsid w:val="00B628A2"/>
    <w:rsid w:val="00B63327"/>
    <w:rsid w:val="00B63692"/>
    <w:rsid w:val="00B636EE"/>
    <w:rsid w:val="00B63B53"/>
    <w:rsid w:val="00B63B8C"/>
    <w:rsid w:val="00B63E48"/>
    <w:rsid w:val="00B649CB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7F4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98A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072"/>
    <w:rsid w:val="00B854C1"/>
    <w:rsid w:val="00B85513"/>
    <w:rsid w:val="00B85B06"/>
    <w:rsid w:val="00B85C18"/>
    <w:rsid w:val="00B85DAA"/>
    <w:rsid w:val="00B85F57"/>
    <w:rsid w:val="00B8603A"/>
    <w:rsid w:val="00B86127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7EC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35D"/>
    <w:rsid w:val="00B978C2"/>
    <w:rsid w:val="00BA070E"/>
    <w:rsid w:val="00BA0A92"/>
    <w:rsid w:val="00BA0C19"/>
    <w:rsid w:val="00BA0E97"/>
    <w:rsid w:val="00BA1493"/>
    <w:rsid w:val="00BA185F"/>
    <w:rsid w:val="00BA2817"/>
    <w:rsid w:val="00BA2883"/>
    <w:rsid w:val="00BA2F2C"/>
    <w:rsid w:val="00BA320C"/>
    <w:rsid w:val="00BA3326"/>
    <w:rsid w:val="00BA37AB"/>
    <w:rsid w:val="00BA38E0"/>
    <w:rsid w:val="00BA3D98"/>
    <w:rsid w:val="00BA407D"/>
    <w:rsid w:val="00BA4788"/>
    <w:rsid w:val="00BA4820"/>
    <w:rsid w:val="00BA4847"/>
    <w:rsid w:val="00BA4AB0"/>
    <w:rsid w:val="00BA4D66"/>
    <w:rsid w:val="00BA4E9F"/>
    <w:rsid w:val="00BA54B6"/>
    <w:rsid w:val="00BA5761"/>
    <w:rsid w:val="00BA5BB9"/>
    <w:rsid w:val="00BA5F75"/>
    <w:rsid w:val="00BA649B"/>
    <w:rsid w:val="00BA6FB2"/>
    <w:rsid w:val="00BA71A7"/>
    <w:rsid w:val="00BA740B"/>
    <w:rsid w:val="00BB0562"/>
    <w:rsid w:val="00BB05A4"/>
    <w:rsid w:val="00BB06E1"/>
    <w:rsid w:val="00BB0903"/>
    <w:rsid w:val="00BB09A9"/>
    <w:rsid w:val="00BB0F3C"/>
    <w:rsid w:val="00BB0FFF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A8D"/>
    <w:rsid w:val="00BC1C8F"/>
    <w:rsid w:val="00BC1F56"/>
    <w:rsid w:val="00BC251F"/>
    <w:rsid w:val="00BC284B"/>
    <w:rsid w:val="00BC2856"/>
    <w:rsid w:val="00BC2E8C"/>
    <w:rsid w:val="00BC30B9"/>
    <w:rsid w:val="00BC379D"/>
    <w:rsid w:val="00BC3E93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15C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944"/>
    <w:rsid w:val="00BD306E"/>
    <w:rsid w:val="00BD37DD"/>
    <w:rsid w:val="00BD3832"/>
    <w:rsid w:val="00BD527D"/>
    <w:rsid w:val="00BD57BE"/>
    <w:rsid w:val="00BD620D"/>
    <w:rsid w:val="00BD62ED"/>
    <w:rsid w:val="00BD6E86"/>
    <w:rsid w:val="00BD753E"/>
    <w:rsid w:val="00BD7E7C"/>
    <w:rsid w:val="00BE00F2"/>
    <w:rsid w:val="00BE02D3"/>
    <w:rsid w:val="00BE051C"/>
    <w:rsid w:val="00BE0889"/>
    <w:rsid w:val="00BE08C4"/>
    <w:rsid w:val="00BE0D4A"/>
    <w:rsid w:val="00BE0D87"/>
    <w:rsid w:val="00BE0E22"/>
    <w:rsid w:val="00BE16A6"/>
    <w:rsid w:val="00BE18BB"/>
    <w:rsid w:val="00BE196E"/>
    <w:rsid w:val="00BE1CCE"/>
    <w:rsid w:val="00BE230C"/>
    <w:rsid w:val="00BE249B"/>
    <w:rsid w:val="00BE2FAF"/>
    <w:rsid w:val="00BE2FE9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055"/>
    <w:rsid w:val="00BE7BF1"/>
    <w:rsid w:val="00BE7C1A"/>
    <w:rsid w:val="00BF0415"/>
    <w:rsid w:val="00BF0AB3"/>
    <w:rsid w:val="00BF0B4D"/>
    <w:rsid w:val="00BF0E32"/>
    <w:rsid w:val="00BF0E64"/>
    <w:rsid w:val="00BF1295"/>
    <w:rsid w:val="00BF159E"/>
    <w:rsid w:val="00BF1937"/>
    <w:rsid w:val="00BF24AD"/>
    <w:rsid w:val="00BF26B8"/>
    <w:rsid w:val="00BF2707"/>
    <w:rsid w:val="00BF2730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779"/>
    <w:rsid w:val="00C02C0C"/>
    <w:rsid w:val="00C037C0"/>
    <w:rsid w:val="00C03ABF"/>
    <w:rsid w:val="00C03C29"/>
    <w:rsid w:val="00C03E7E"/>
    <w:rsid w:val="00C04202"/>
    <w:rsid w:val="00C04379"/>
    <w:rsid w:val="00C04A6E"/>
    <w:rsid w:val="00C04E14"/>
    <w:rsid w:val="00C054D7"/>
    <w:rsid w:val="00C055C6"/>
    <w:rsid w:val="00C056C7"/>
    <w:rsid w:val="00C0579D"/>
    <w:rsid w:val="00C05CD0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8EC"/>
    <w:rsid w:val="00C119B7"/>
    <w:rsid w:val="00C12056"/>
    <w:rsid w:val="00C12283"/>
    <w:rsid w:val="00C12AED"/>
    <w:rsid w:val="00C13091"/>
    <w:rsid w:val="00C1311E"/>
    <w:rsid w:val="00C131AE"/>
    <w:rsid w:val="00C132DF"/>
    <w:rsid w:val="00C14176"/>
    <w:rsid w:val="00C145A3"/>
    <w:rsid w:val="00C14FDF"/>
    <w:rsid w:val="00C1512B"/>
    <w:rsid w:val="00C151F8"/>
    <w:rsid w:val="00C1540E"/>
    <w:rsid w:val="00C15F01"/>
    <w:rsid w:val="00C1686A"/>
    <w:rsid w:val="00C16962"/>
    <w:rsid w:val="00C20383"/>
    <w:rsid w:val="00C2049E"/>
    <w:rsid w:val="00C204F0"/>
    <w:rsid w:val="00C2146E"/>
    <w:rsid w:val="00C21581"/>
    <w:rsid w:val="00C21A7B"/>
    <w:rsid w:val="00C21AA7"/>
    <w:rsid w:val="00C21BD0"/>
    <w:rsid w:val="00C21EE2"/>
    <w:rsid w:val="00C22462"/>
    <w:rsid w:val="00C22602"/>
    <w:rsid w:val="00C22633"/>
    <w:rsid w:val="00C22995"/>
    <w:rsid w:val="00C23869"/>
    <w:rsid w:val="00C239AB"/>
    <w:rsid w:val="00C2457F"/>
    <w:rsid w:val="00C24C64"/>
    <w:rsid w:val="00C25292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C60"/>
    <w:rsid w:val="00C35D2E"/>
    <w:rsid w:val="00C36166"/>
    <w:rsid w:val="00C36BFE"/>
    <w:rsid w:val="00C37CB9"/>
    <w:rsid w:val="00C407B1"/>
    <w:rsid w:val="00C40E7D"/>
    <w:rsid w:val="00C4126D"/>
    <w:rsid w:val="00C413D2"/>
    <w:rsid w:val="00C414AC"/>
    <w:rsid w:val="00C4327B"/>
    <w:rsid w:val="00C4347B"/>
    <w:rsid w:val="00C438C1"/>
    <w:rsid w:val="00C4398B"/>
    <w:rsid w:val="00C439F8"/>
    <w:rsid w:val="00C43B37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83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146"/>
    <w:rsid w:val="00C60742"/>
    <w:rsid w:val="00C607FC"/>
    <w:rsid w:val="00C60F67"/>
    <w:rsid w:val="00C6145A"/>
    <w:rsid w:val="00C61B8D"/>
    <w:rsid w:val="00C61C8E"/>
    <w:rsid w:val="00C61CC1"/>
    <w:rsid w:val="00C61E80"/>
    <w:rsid w:val="00C62BD9"/>
    <w:rsid w:val="00C62FDF"/>
    <w:rsid w:val="00C6317C"/>
    <w:rsid w:val="00C63705"/>
    <w:rsid w:val="00C6384F"/>
    <w:rsid w:val="00C63E54"/>
    <w:rsid w:val="00C63F36"/>
    <w:rsid w:val="00C64905"/>
    <w:rsid w:val="00C64AF1"/>
    <w:rsid w:val="00C64B20"/>
    <w:rsid w:val="00C64BCE"/>
    <w:rsid w:val="00C64CC5"/>
    <w:rsid w:val="00C64D58"/>
    <w:rsid w:val="00C655FF"/>
    <w:rsid w:val="00C65A62"/>
    <w:rsid w:val="00C65F25"/>
    <w:rsid w:val="00C662E0"/>
    <w:rsid w:val="00C666C5"/>
    <w:rsid w:val="00C6686E"/>
    <w:rsid w:val="00C668E6"/>
    <w:rsid w:val="00C67C33"/>
    <w:rsid w:val="00C67D93"/>
    <w:rsid w:val="00C67E53"/>
    <w:rsid w:val="00C701E4"/>
    <w:rsid w:val="00C7021D"/>
    <w:rsid w:val="00C7128F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77CF5"/>
    <w:rsid w:val="00C802E3"/>
    <w:rsid w:val="00C805DC"/>
    <w:rsid w:val="00C80F84"/>
    <w:rsid w:val="00C8107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24C"/>
    <w:rsid w:val="00C86BA9"/>
    <w:rsid w:val="00C86F1F"/>
    <w:rsid w:val="00C87420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2E3F"/>
    <w:rsid w:val="00C93BBF"/>
    <w:rsid w:val="00C93BDB"/>
    <w:rsid w:val="00C93D55"/>
    <w:rsid w:val="00C93DC0"/>
    <w:rsid w:val="00C941DB"/>
    <w:rsid w:val="00C9461F"/>
    <w:rsid w:val="00C949A6"/>
    <w:rsid w:val="00C94A5F"/>
    <w:rsid w:val="00C94D5E"/>
    <w:rsid w:val="00C95005"/>
    <w:rsid w:val="00C95052"/>
    <w:rsid w:val="00C9516F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263"/>
    <w:rsid w:val="00CA1392"/>
    <w:rsid w:val="00CA1560"/>
    <w:rsid w:val="00CA1647"/>
    <w:rsid w:val="00CA1C57"/>
    <w:rsid w:val="00CA1D4C"/>
    <w:rsid w:val="00CA1F19"/>
    <w:rsid w:val="00CA2084"/>
    <w:rsid w:val="00CA31E8"/>
    <w:rsid w:val="00CA334D"/>
    <w:rsid w:val="00CA37FE"/>
    <w:rsid w:val="00CA3906"/>
    <w:rsid w:val="00CA39CC"/>
    <w:rsid w:val="00CA3A73"/>
    <w:rsid w:val="00CA3C5E"/>
    <w:rsid w:val="00CA3D63"/>
    <w:rsid w:val="00CA3E5B"/>
    <w:rsid w:val="00CA4066"/>
    <w:rsid w:val="00CA445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5877"/>
    <w:rsid w:val="00CA6404"/>
    <w:rsid w:val="00CA69AD"/>
    <w:rsid w:val="00CA6AD5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59"/>
    <w:rsid w:val="00CC1F81"/>
    <w:rsid w:val="00CC2220"/>
    <w:rsid w:val="00CC27CE"/>
    <w:rsid w:val="00CC2801"/>
    <w:rsid w:val="00CC280A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610"/>
    <w:rsid w:val="00CC7866"/>
    <w:rsid w:val="00CC7D59"/>
    <w:rsid w:val="00CD0939"/>
    <w:rsid w:val="00CD0BD3"/>
    <w:rsid w:val="00CD1097"/>
    <w:rsid w:val="00CD11B4"/>
    <w:rsid w:val="00CD1799"/>
    <w:rsid w:val="00CD1990"/>
    <w:rsid w:val="00CD19BB"/>
    <w:rsid w:val="00CD1AF5"/>
    <w:rsid w:val="00CD1E36"/>
    <w:rsid w:val="00CD2519"/>
    <w:rsid w:val="00CD2B4E"/>
    <w:rsid w:val="00CD301E"/>
    <w:rsid w:val="00CD30D6"/>
    <w:rsid w:val="00CD34F2"/>
    <w:rsid w:val="00CD3767"/>
    <w:rsid w:val="00CD4032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2B8"/>
    <w:rsid w:val="00CE44BE"/>
    <w:rsid w:val="00CE458E"/>
    <w:rsid w:val="00CE4698"/>
    <w:rsid w:val="00CE4B07"/>
    <w:rsid w:val="00CE5B7A"/>
    <w:rsid w:val="00CE5C2C"/>
    <w:rsid w:val="00CE628D"/>
    <w:rsid w:val="00CE62B7"/>
    <w:rsid w:val="00CE650A"/>
    <w:rsid w:val="00CE703B"/>
    <w:rsid w:val="00CE7303"/>
    <w:rsid w:val="00CE75C2"/>
    <w:rsid w:val="00CE7899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834"/>
    <w:rsid w:val="00CF5E0B"/>
    <w:rsid w:val="00CF61EA"/>
    <w:rsid w:val="00CF6263"/>
    <w:rsid w:val="00CF6351"/>
    <w:rsid w:val="00CF6D47"/>
    <w:rsid w:val="00CF71B9"/>
    <w:rsid w:val="00CF71E9"/>
    <w:rsid w:val="00CF7C61"/>
    <w:rsid w:val="00CF7CC3"/>
    <w:rsid w:val="00CF7F17"/>
    <w:rsid w:val="00D00788"/>
    <w:rsid w:val="00D00B5E"/>
    <w:rsid w:val="00D00B64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02E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566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3C2"/>
    <w:rsid w:val="00D206E1"/>
    <w:rsid w:val="00D20AF1"/>
    <w:rsid w:val="00D20E84"/>
    <w:rsid w:val="00D214D3"/>
    <w:rsid w:val="00D2187A"/>
    <w:rsid w:val="00D21C39"/>
    <w:rsid w:val="00D21EAD"/>
    <w:rsid w:val="00D22739"/>
    <w:rsid w:val="00D22E04"/>
    <w:rsid w:val="00D23C26"/>
    <w:rsid w:val="00D23DA7"/>
    <w:rsid w:val="00D23E34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0BE6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1D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2D5"/>
    <w:rsid w:val="00D51BB5"/>
    <w:rsid w:val="00D51D60"/>
    <w:rsid w:val="00D51E50"/>
    <w:rsid w:val="00D527BD"/>
    <w:rsid w:val="00D52E81"/>
    <w:rsid w:val="00D532C3"/>
    <w:rsid w:val="00D53348"/>
    <w:rsid w:val="00D567C1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548"/>
    <w:rsid w:val="00D62E1F"/>
    <w:rsid w:val="00D6331B"/>
    <w:rsid w:val="00D63342"/>
    <w:rsid w:val="00D63A83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9CB"/>
    <w:rsid w:val="00D65CE3"/>
    <w:rsid w:val="00D65FDF"/>
    <w:rsid w:val="00D66157"/>
    <w:rsid w:val="00D66A93"/>
    <w:rsid w:val="00D66A9F"/>
    <w:rsid w:val="00D66BDD"/>
    <w:rsid w:val="00D6703C"/>
    <w:rsid w:val="00D6764F"/>
    <w:rsid w:val="00D67EF6"/>
    <w:rsid w:val="00D707DA"/>
    <w:rsid w:val="00D70884"/>
    <w:rsid w:val="00D70BA6"/>
    <w:rsid w:val="00D70EA4"/>
    <w:rsid w:val="00D7120A"/>
    <w:rsid w:val="00D71395"/>
    <w:rsid w:val="00D7140B"/>
    <w:rsid w:val="00D716CC"/>
    <w:rsid w:val="00D717F2"/>
    <w:rsid w:val="00D717FC"/>
    <w:rsid w:val="00D7185A"/>
    <w:rsid w:val="00D7192C"/>
    <w:rsid w:val="00D71A6E"/>
    <w:rsid w:val="00D71EB6"/>
    <w:rsid w:val="00D727DC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120"/>
    <w:rsid w:val="00D74903"/>
    <w:rsid w:val="00D74CE1"/>
    <w:rsid w:val="00D74FCC"/>
    <w:rsid w:val="00D751BD"/>
    <w:rsid w:val="00D75A68"/>
    <w:rsid w:val="00D75E52"/>
    <w:rsid w:val="00D75F92"/>
    <w:rsid w:val="00D76032"/>
    <w:rsid w:val="00D760AA"/>
    <w:rsid w:val="00D76368"/>
    <w:rsid w:val="00D769D7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A32"/>
    <w:rsid w:val="00D91C57"/>
    <w:rsid w:val="00D91F5A"/>
    <w:rsid w:val="00D92261"/>
    <w:rsid w:val="00D9254A"/>
    <w:rsid w:val="00D92AB3"/>
    <w:rsid w:val="00D93F73"/>
    <w:rsid w:val="00D94D99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009"/>
    <w:rsid w:val="00DA02DA"/>
    <w:rsid w:val="00DA0984"/>
    <w:rsid w:val="00DA0F8B"/>
    <w:rsid w:val="00DA0FE7"/>
    <w:rsid w:val="00DA141E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A41"/>
    <w:rsid w:val="00DA4091"/>
    <w:rsid w:val="00DA4093"/>
    <w:rsid w:val="00DA4492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A7B82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329"/>
    <w:rsid w:val="00DB5840"/>
    <w:rsid w:val="00DB590B"/>
    <w:rsid w:val="00DB5941"/>
    <w:rsid w:val="00DB61AA"/>
    <w:rsid w:val="00DB6AA0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689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183"/>
    <w:rsid w:val="00DC42D7"/>
    <w:rsid w:val="00DC4310"/>
    <w:rsid w:val="00DC44B3"/>
    <w:rsid w:val="00DC44C2"/>
    <w:rsid w:val="00DC451A"/>
    <w:rsid w:val="00DC47F9"/>
    <w:rsid w:val="00DC4C17"/>
    <w:rsid w:val="00DC55FE"/>
    <w:rsid w:val="00DC599F"/>
    <w:rsid w:val="00DC5D1C"/>
    <w:rsid w:val="00DC5DB0"/>
    <w:rsid w:val="00DC6613"/>
    <w:rsid w:val="00DC665A"/>
    <w:rsid w:val="00DC6710"/>
    <w:rsid w:val="00DC6AC5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2C49"/>
    <w:rsid w:val="00DD3336"/>
    <w:rsid w:val="00DD3712"/>
    <w:rsid w:val="00DD3787"/>
    <w:rsid w:val="00DD3B4E"/>
    <w:rsid w:val="00DD3EAD"/>
    <w:rsid w:val="00DD4414"/>
    <w:rsid w:val="00DD49A5"/>
    <w:rsid w:val="00DD5967"/>
    <w:rsid w:val="00DD5A4C"/>
    <w:rsid w:val="00DD5F41"/>
    <w:rsid w:val="00DD63E7"/>
    <w:rsid w:val="00DD6765"/>
    <w:rsid w:val="00DD6998"/>
    <w:rsid w:val="00DD6D21"/>
    <w:rsid w:val="00DD6E81"/>
    <w:rsid w:val="00DD7A56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24B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438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2F3A"/>
    <w:rsid w:val="00DF321B"/>
    <w:rsid w:val="00DF3CDC"/>
    <w:rsid w:val="00DF3D4D"/>
    <w:rsid w:val="00DF40A6"/>
    <w:rsid w:val="00DF42ED"/>
    <w:rsid w:val="00DF4C97"/>
    <w:rsid w:val="00DF52AC"/>
    <w:rsid w:val="00DF56D1"/>
    <w:rsid w:val="00DF5F7A"/>
    <w:rsid w:val="00DF6DFB"/>
    <w:rsid w:val="00DF6E91"/>
    <w:rsid w:val="00DF7264"/>
    <w:rsid w:val="00DF7EC8"/>
    <w:rsid w:val="00E00115"/>
    <w:rsid w:val="00E00508"/>
    <w:rsid w:val="00E0056F"/>
    <w:rsid w:val="00E005FC"/>
    <w:rsid w:val="00E00659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7F4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6C4"/>
    <w:rsid w:val="00E12F0E"/>
    <w:rsid w:val="00E12FB6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AE4"/>
    <w:rsid w:val="00E16DE4"/>
    <w:rsid w:val="00E1759F"/>
    <w:rsid w:val="00E17BC0"/>
    <w:rsid w:val="00E201BF"/>
    <w:rsid w:val="00E20516"/>
    <w:rsid w:val="00E20562"/>
    <w:rsid w:val="00E2082C"/>
    <w:rsid w:val="00E20853"/>
    <w:rsid w:val="00E21B28"/>
    <w:rsid w:val="00E222E3"/>
    <w:rsid w:val="00E22316"/>
    <w:rsid w:val="00E223CE"/>
    <w:rsid w:val="00E22AA1"/>
    <w:rsid w:val="00E242D5"/>
    <w:rsid w:val="00E24876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522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C2F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6E7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0B4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5771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22C"/>
    <w:rsid w:val="00E63555"/>
    <w:rsid w:val="00E641AE"/>
    <w:rsid w:val="00E642B2"/>
    <w:rsid w:val="00E64403"/>
    <w:rsid w:val="00E6445C"/>
    <w:rsid w:val="00E64581"/>
    <w:rsid w:val="00E6461B"/>
    <w:rsid w:val="00E64767"/>
    <w:rsid w:val="00E649C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16D"/>
    <w:rsid w:val="00E77239"/>
    <w:rsid w:val="00E77412"/>
    <w:rsid w:val="00E77E88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2B0F"/>
    <w:rsid w:val="00E82C9E"/>
    <w:rsid w:val="00E82CEB"/>
    <w:rsid w:val="00E8305B"/>
    <w:rsid w:val="00E83433"/>
    <w:rsid w:val="00E83C78"/>
    <w:rsid w:val="00E83C9D"/>
    <w:rsid w:val="00E85258"/>
    <w:rsid w:val="00E85612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87C77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445"/>
    <w:rsid w:val="00E92543"/>
    <w:rsid w:val="00E92B89"/>
    <w:rsid w:val="00E93200"/>
    <w:rsid w:val="00E944E4"/>
    <w:rsid w:val="00E94689"/>
    <w:rsid w:val="00E94D27"/>
    <w:rsid w:val="00E94F21"/>
    <w:rsid w:val="00E950C1"/>
    <w:rsid w:val="00E9510C"/>
    <w:rsid w:val="00E954DD"/>
    <w:rsid w:val="00E95C81"/>
    <w:rsid w:val="00E95F11"/>
    <w:rsid w:val="00E964FF"/>
    <w:rsid w:val="00E96796"/>
    <w:rsid w:val="00E96CB4"/>
    <w:rsid w:val="00E9708F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5B2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CC5"/>
    <w:rsid w:val="00EB0388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549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6F35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E91"/>
    <w:rsid w:val="00EC26E1"/>
    <w:rsid w:val="00EC2BEC"/>
    <w:rsid w:val="00EC2DBE"/>
    <w:rsid w:val="00EC3022"/>
    <w:rsid w:val="00EC302F"/>
    <w:rsid w:val="00EC35F6"/>
    <w:rsid w:val="00EC37C1"/>
    <w:rsid w:val="00EC3942"/>
    <w:rsid w:val="00EC3DB6"/>
    <w:rsid w:val="00EC41F1"/>
    <w:rsid w:val="00EC4D88"/>
    <w:rsid w:val="00EC4EFC"/>
    <w:rsid w:val="00EC5719"/>
    <w:rsid w:val="00EC5A5E"/>
    <w:rsid w:val="00EC630C"/>
    <w:rsid w:val="00EC671B"/>
    <w:rsid w:val="00EC6A00"/>
    <w:rsid w:val="00EC71E2"/>
    <w:rsid w:val="00EC74C9"/>
    <w:rsid w:val="00ED02F2"/>
    <w:rsid w:val="00ED047A"/>
    <w:rsid w:val="00ED07B2"/>
    <w:rsid w:val="00ED121A"/>
    <w:rsid w:val="00ED16CB"/>
    <w:rsid w:val="00ED172B"/>
    <w:rsid w:val="00ED18B7"/>
    <w:rsid w:val="00ED1D96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3"/>
    <w:rsid w:val="00ED7A2B"/>
    <w:rsid w:val="00ED7C1E"/>
    <w:rsid w:val="00ED7F50"/>
    <w:rsid w:val="00EE0027"/>
    <w:rsid w:val="00EE0DCD"/>
    <w:rsid w:val="00EE1A95"/>
    <w:rsid w:val="00EE1DCE"/>
    <w:rsid w:val="00EE22D9"/>
    <w:rsid w:val="00EE254A"/>
    <w:rsid w:val="00EE2623"/>
    <w:rsid w:val="00EE2653"/>
    <w:rsid w:val="00EE2892"/>
    <w:rsid w:val="00EE2F16"/>
    <w:rsid w:val="00EE30ED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2ACC"/>
    <w:rsid w:val="00EF339B"/>
    <w:rsid w:val="00EF33F9"/>
    <w:rsid w:val="00EF3A6D"/>
    <w:rsid w:val="00EF44F3"/>
    <w:rsid w:val="00EF4C3F"/>
    <w:rsid w:val="00EF50D0"/>
    <w:rsid w:val="00EF54E9"/>
    <w:rsid w:val="00EF5B37"/>
    <w:rsid w:val="00EF5BD3"/>
    <w:rsid w:val="00EF5F24"/>
    <w:rsid w:val="00EF6089"/>
    <w:rsid w:val="00EF6968"/>
    <w:rsid w:val="00EF6C57"/>
    <w:rsid w:val="00EF6ED0"/>
    <w:rsid w:val="00EF7043"/>
    <w:rsid w:val="00F004EC"/>
    <w:rsid w:val="00F0067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07004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495"/>
    <w:rsid w:val="00F1262E"/>
    <w:rsid w:val="00F12641"/>
    <w:rsid w:val="00F12CDC"/>
    <w:rsid w:val="00F131F8"/>
    <w:rsid w:val="00F13832"/>
    <w:rsid w:val="00F13A25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6E64"/>
    <w:rsid w:val="00F27236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4CD"/>
    <w:rsid w:val="00F327DD"/>
    <w:rsid w:val="00F32A57"/>
    <w:rsid w:val="00F32B60"/>
    <w:rsid w:val="00F32FFB"/>
    <w:rsid w:val="00F3372B"/>
    <w:rsid w:val="00F3378D"/>
    <w:rsid w:val="00F3471B"/>
    <w:rsid w:val="00F35046"/>
    <w:rsid w:val="00F35223"/>
    <w:rsid w:val="00F357F2"/>
    <w:rsid w:val="00F35BD2"/>
    <w:rsid w:val="00F35F73"/>
    <w:rsid w:val="00F361CE"/>
    <w:rsid w:val="00F361D8"/>
    <w:rsid w:val="00F36508"/>
    <w:rsid w:val="00F3662A"/>
    <w:rsid w:val="00F3686B"/>
    <w:rsid w:val="00F36CB5"/>
    <w:rsid w:val="00F370B8"/>
    <w:rsid w:val="00F37739"/>
    <w:rsid w:val="00F37EEA"/>
    <w:rsid w:val="00F40732"/>
    <w:rsid w:val="00F414DC"/>
    <w:rsid w:val="00F41746"/>
    <w:rsid w:val="00F417B4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2063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AB5"/>
    <w:rsid w:val="00F65BD0"/>
    <w:rsid w:val="00F6606F"/>
    <w:rsid w:val="00F661B0"/>
    <w:rsid w:val="00F6621B"/>
    <w:rsid w:val="00F66431"/>
    <w:rsid w:val="00F665CC"/>
    <w:rsid w:val="00F6705F"/>
    <w:rsid w:val="00F67212"/>
    <w:rsid w:val="00F677A3"/>
    <w:rsid w:val="00F7043B"/>
    <w:rsid w:val="00F70507"/>
    <w:rsid w:val="00F706C3"/>
    <w:rsid w:val="00F72A05"/>
    <w:rsid w:val="00F732EF"/>
    <w:rsid w:val="00F733DD"/>
    <w:rsid w:val="00F73786"/>
    <w:rsid w:val="00F737C8"/>
    <w:rsid w:val="00F73A0A"/>
    <w:rsid w:val="00F73E75"/>
    <w:rsid w:val="00F73FC4"/>
    <w:rsid w:val="00F74941"/>
    <w:rsid w:val="00F74BDD"/>
    <w:rsid w:val="00F759A0"/>
    <w:rsid w:val="00F759A3"/>
    <w:rsid w:val="00F759B5"/>
    <w:rsid w:val="00F75CFC"/>
    <w:rsid w:val="00F75F65"/>
    <w:rsid w:val="00F76144"/>
    <w:rsid w:val="00F762C5"/>
    <w:rsid w:val="00F763E1"/>
    <w:rsid w:val="00F76497"/>
    <w:rsid w:val="00F767E0"/>
    <w:rsid w:val="00F77A4B"/>
    <w:rsid w:val="00F77B49"/>
    <w:rsid w:val="00F80012"/>
    <w:rsid w:val="00F800F1"/>
    <w:rsid w:val="00F803C5"/>
    <w:rsid w:val="00F805A7"/>
    <w:rsid w:val="00F81305"/>
    <w:rsid w:val="00F8178E"/>
    <w:rsid w:val="00F818A8"/>
    <w:rsid w:val="00F81F05"/>
    <w:rsid w:val="00F827BD"/>
    <w:rsid w:val="00F82BAC"/>
    <w:rsid w:val="00F83105"/>
    <w:rsid w:val="00F83138"/>
    <w:rsid w:val="00F835A1"/>
    <w:rsid w:val="00F83645"/>
    <w:rsid w:val="00F84108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762"/>
    <w:rsid w:val="00F86D23"/>
    <w:rsid w:val="00F870B9"/>
    <w:rsid w:val="00F87F15"/>
    <w:rsid w:val="00F87FDB"/>
    <w:rsid w:val="00F90305"/>
    <w:rsid w:val="00F904DD"/>
    <w:rsid w:val="00F90E86"/>
    <w:rsid w:val="00F91B47"/>
    <w:rsid w:val="00F91FEA"/>
    <w:rsid w:val="00F92184"/>
    <w:rsid w:val="00F921EE"/>
    <w:rsid w:val="00F92E2C"/>
    <w:rsid w:val="00F92F9F"/>
    <w:rsid w:val="00F9359E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116"/>
    <w:rsid w:val="00FA03EB"/>
    <w:rsid w:val="00FA09EB"/>
    <w:rsid w:val="00FA0AA8"/>
    <w:rsid w:val="00FA0C44"/>
    <w:rsid w:val="00FA0F57"/>
    <w:rsid w:val="00FA14D9"/>
    <w:rsid w:val="00FA1512"/>
    <w:rsid w:val="00FA1523"/>
    <w:rsid w:val="00FA19A4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A4"/>
    <w:rsid w:val="00FB178F"/>
    <w:rsid w:val="00FB1A6A"/>
    <w:rsid w:val="00FB1F3C"/>
    <w:rsid w:val="00FB2456"/>
    <w:rsid w:val="00FB2C01"/>
    <w:rsid w:val="00FB2C3B"/>
    <w:rsid w:val="00FB330E"/>
    <w:rsid w:val="00FB3997"/>
    <w:rsid w:val="00FB3F53"/>
    <w:rsid w:val="00FB49D7"/>
    <w:rsid w:val="00FB4DC1"/>
    <w:rsid w:val="00FB5178"/>
    <w:rsid w:val="00FB5212"/>
    <w:rsid w:val="00FB52E3"/>
    <w:rsid w:val="00FB561D"/>
    <w:rsid w:val="00FB6F01"/>
    <w:rsid w:val="00FB714D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5751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CF7"/>
    <w:rsid w:val="00FD1D6A"/>
    <w:rsid w:val="00FD22F4"/>
    <w:rsid w:val="00FD2630"/>
    <w:rsid w:val="00FD279D"/>
    <w:rsid w:val="00FD2EE7"/>
    <w:rsid w:val="00FD2FB4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001"/>
    <w:rsid w:val="00FE0173"/>
    <w:rsid w:val="00FE0499"/>
    <w:rsid w:val="00FE0D45"/>
    <w:rsid w:val="00FE0D5D"/>
    <w:rsid w:val="00FE1123"/>
    <w:rsid w:val="00FE27E7"/>
    <w:rsid w:val="00FE298A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99D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3A3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ir.sanook.com/clickstat.php?linkid=79874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0B291-3085-4512-A2DF-5A4B9AB32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E853F8-8F1F-445A-AE98-2A403EA9BEB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2240</TotalTime>
  <Pages>52</Pages>
  <Words>12723</Words>
  <Characters>53413</Characters>
  <Application>Microsoft Office Word</Application>
  <DocSecurity>0</DocSecurity>
  <Lines>445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66004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Kornsiri, Chongaksorn</cp:lastModifiedBy>
  <cp:revision>937</cp:revision>
  <cp:lastPrinted>2025-05-14T11:27:00Z</cp:lastPrinted>
  <dcterms:created xsi:type="dcterms:W3CDTF">2022-05-20T06:19:00Z</dcterms:created>
  <dcterms:modified xsi:type="dcterms:W3CDTF">2025-05-22T07:21:00Z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