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098"/>
        <w:gridCol w:w="270"/>
        <w:gridCol w:w="8190"/>
      </w:tblGrid>
      <w:tr w:rsidR="00E84453" w:rsidRPr="009426D0" w14:paraId="3C5AFD88" w14:textId="77777777" w:rsidTr="00B368EE">
        <w:tc>
          <w:tcPr>
            <w:tcW w:w="1098" w:type="dxa"/>
            <w:hideMark/>
          </w:tcPr>
          <w:p w14:paraId="32921D57" w14:textId="77777777" w:rsidR="00E84453" w:rsidRPr="009426D0" w:rsidRDefault="00E84453" w:rsidP="00E2434E">
            <w:pPr>
              <w:pStyle w:val="TOC2"/>
              <w:rPr>
                <w:b/>
                <w:bCs/>
              </w:rPr>
            </w:pPr>
            <w:r w:rsidRPr="009426D0">
              <w:rPr>
                <w:b/>
                <w:bCs/>
              </w:rPr>
              <w:t>Note</w:t>
            </w:r>
          </w:p>
        </w:tc>
        <w:tc>
          <w:tcPr>
            <w:tcW w:w="270" w:type="dxa"/>
          </w:tcPr>
          <w:p w14:paraId="2A7C7074" w14:textId="77777777" w:rsidR="00E84453" w:rsidRPr="009426D0" w:rsidRDefault="00E84453" w:rsidP="00E2434E">
            <w:pPr>
              <w:pStyle w:val="TOC2"/>
              <w:rPr>
                <w:b/>
                <w:bCs/>
              </w:rPr>
            </w:pPr>
          </w:p>
        </w:tc>
        <w:tc>
          <w:tcPr>
            <w:tcW w:w="8190" w:type="dxa"/>
            <w:hideMark/>
          </w:tcPr>
          <w:p w14:paraId="02F2EC2C" w14:textId="77777777" w:rsidR="00E84453" w:rsidRPr="009426D0" w:rsidRDefault="00E84453" w:rsidP="00E2434E">
            <w:pPr>
              <w:pStyle w:val="TOC2"/>
              <w:rPr>
                <w:b/>
                <w:bCs/>
              </w:rPr>
            </w:pPr>
            <w:r w:rsidRPr="009426D0">
              <w:rPr>
                <w:b/>
                <w:bCs/>
              </w:rPr>
              <w:t>Contents</w:t>
            </w:r>
          </w:p>
        </w:tc>
      </w:tr>
      <w:tr w:rsidR="00E84453" w:rsidRPr="009426D0" w14:paraId="59742F21" w14:textId="77777777" w:rsidTr="00B368EE">
        <w:tc>
          <w:tcPr>
            <w:tcW w:w="1098" w:type="dxa"/>
          </w:tcPr>
          <w:p w14:paraId="09BD2CAE" w14:textId="77777777" w:rsidR="00E84453" w:rsidRPr="009426D0" w:rsidRDefault="00E84453" w:rsidP="00E2434E">
            <w:pPr>
              <w:pStyle w:val="TOC2"/>
            </w:pPr>
          </w:p>
        </w:tc>
        <w:tc>
          <w:tcPr>
            <w:tcW w:w="270" w:type="dxa"/>
          </w:tcPr>
          <w:p w14:paraId="3967CEFA" w14:textId="77777777" w:rsidR="00E84453" w:rsidRPr="009426D0" w:rsidRDefault="00E84453" w:rsidP="00E2434E">
            <w:pPr>
              <w:pStyle w:val="TOC2"/>
            </w:pPr>
          </w:p>
        </w:tc>
        <w:tc>
          <w:tcPr>
            <w:tcW w:w="8190" w:type="dxa"/>
          </w:tcPr>
          <w:p w14:paraId="5E7C1666" w14:textId="77777777" w:rsidR="00E84453" w:rsidRPr="009426D0" w:rsidRDefault="00E84453" w:rsidP="00E2434E">
            <w:pPr>
              <w:pStyle w:val="TOC2"/>
            </w:pPr>
          </w:p>
        </w:tc>
      </w:tr>
      <w:tr w:rsidR="00C40137" w:rsidRPr="009426D0" w14:paraId="316BBEDC" w14:textId="77777777" w:rsidTr="00B368EE">
        <w:tc>
          <w:tcPr>
            <w:tcW w:w="1098" w:type="dxa"/>
          </w:tcPr>
          <w:p w14:paraId="3593A7B8" w14:textId="6B8AB9C2" w:rsidR="00C40137" w:rsidRPr="009426D0" w:rsidRDefault="00C40137" w:rsidP="00C40137">
            <w:pPr>
              <w:pStyle w:val="TOC2"/>
            </w:pPr>
            <w:r w:rsidRPr="009426D0">
              <w:t>1</w:t>
            </w:r>
          </w:p>
        </w:tc>
        <w:tc>
          <w:tcPr>
            <w:tcW w:w="270" w:type="dxa"/>
          </w:tcPr>
          <w:p w14:paraId="7C960DCA" w14:textId="77777777" w:rsidR="00C40137" w:rsidRPr="009426D0" w:rsidRDefault="00C40137" w:rsidP="00C40137">
            <w:pPr>
              <w:pStyle w:val="TOC2"/>
            </w:pPr>
          </w:p>
        </w:tc>
        <w:tc>
          <w:tcPr>
            <w:tcW w:w="8190" w:type="dxa"/>
          </w:tcPr>
          <w:p w14:paraId="239BF752" w14:textId="61B7C9BE" w:rsidR="00C40137" w:rsidRPr="009426D0" w:rsidRDefault="00C40137" w:rsidP="00C40137">
            <w:pPr>
              <w:pStyle w:val="TOC2"/>
            </w:pPr>
            <w:r w:rsidRPr="00C40137">
              <w:t>General information</w:t>
            </w:r>
          </w:p>
        </w:tc>
      </w:tr>
      <w:tr w:rsidR="00C40137" w:rsidRPr="009426D0" w14:paraId="6B643A07" w14:textId="77777777" w:rsidTr="00B368EE">
        <w:tc>
          <w:tcPr>
            <w:tcW w:w="1098" w:type="dxa"/>
            <w:hideMark/>
          </w:tcPr>
          <w:p w14:paraId="32923D3C" w14:textId="18EF37B8" w:rsidR="00C40137" w:rsidRPr="009426D0" w:rsidRDefault="00C40137" w:rsidP="00C40137">
            <w:pPr>
              <w:pStyle w:val="TOC2"/>
            </w:pPr>
            <w:r>
              <w:rPr>
                <w:rFonts w:cstheme="minorBidi"/>
                <w:lang w:val="en-US" w:eastAsia="zh-CN"/>
              </w:rPr>
              <w:t>2</w:t>
            </w:r>
          </w:p>
        </w:tc>
        <w:tc>
          <w:tcPr>
            <w:tcW w:w="270" w:type="dxa"/>
          </w:tcPr>
          <w:p w14:paraId="2F43EBF5" w14:textId="77777777" w:rsidR="00C40137" w:rsidRPr="009426D0" w:rsidRDefault="00C40137" w:rsidP="00C40137">
            <w:pPr>
              <w:pStyle w:val="TOC2"/>
            </w:pPr>
          </w:p>
        </w:tc>
        <w:tc>
          <w:tcPr>
            <w:tcW w:w="8190" w:type="dxa"/>
            <w:hideMark/>
          </w:tcPr>
          <w:p w14:paraId="5BBFE294" w14:textId="77777777" w:rsidR="00C40137" w:rsidRPr="009426D0" w:rsidRDefault="00C40137" w:rsidP="00C40137">
            <w:pPr>
              <w:pStyle w:val="TOC2"/>
            </w:pPr>
            <w:r w:rsidRPr="009426D0">
              <w:t>Basis of preparation of</w:t>
            </w:r>
            <w:r w:rsidRPr="009426D0">
              <w:rPr>
                <w:rFonts w:hint="cs"/>
                <w:cs/>
              </w:rPr>
              <w:t xml:space="preserve"> </w:t>
            </w:r>
            <w:r w:rsidRPr="009426D0">
              <w:t>the interim financial statements</w:t>
            </w:r>
          </w:p>
        </w:tc>
      </w:tr>
      <w:tr w:rsidR="00C40137" w:rsidRPr="009426D0" w14:paraId="6EEC6683" w14:textId="77777777" w:rsidTr="00A2484B">
        <w:trPr>
          <w:trHeight w:val="299"/>
        </w:trPr>
        <w:tc>
          <w:tcPr>
            <w:tcW w:w="1098" w:type="dxa"/>
          </w:tcPr>
          <w:p w14:paraId="15E613CA" w14:textId="2F152FBA" w:rsidR="00C40137" w:rsidRPr="00EF7EFF" w:rsidRDefault="00C40137" w:rsidP="00C40137">
            <w:pPr>
              <w:pStyle w:val="TOC2"/>
              <w:ind w:left="0" w:firstLine="0"/>
              <w:rPr>
                <w:rFonts w:cstheme="minorBidi"/>
                <w:lang w:val="en-US" w:eastAsia="zh-CN"/>
              </w:rPr>
            </w:pPr>
            <w:r>
              <w:t>3</w:t>
            </w:r>
          </w:p>
        </w:tc>
        <w:tc>
          <w:tcPr>
            <w:tcW w:w="270" w:type="dxa"/>
          </w:tcPr>
          <w:p w14:paraId="3691DBD0" w14:textId="77777777" w:rsidR="00C40137" w:rsidRPr="009426D0" w:rsidRDefault="00C40137" w:rsidP="00C40137">
            <w:pPr>
              <w:pStyle w:val="TOC2"/>
            </w:pPr>
          </w:p>
        </w:tc>
        <w:tc>
          <w:tcPr>
            <w:tcW w:w="8190" w:type="dxa"/>
          </w:tcPr>
          <w:p w14:paraId="14AA9395" w14:textId="23496507" w:rsidR="00C40137" w:rsidRPr="00E66E93" w:rsidRDefault="00C40137" w:rsidP="00C40137">
            <w:pPr>
              <w:pStyle w:val="TOC2"/>
              <w:rPr>
                <w:rFonts w:eastAsia="Calibri"/>
                <w:szCs w:val="22"/>
              </w:rPr>
            </w:pPr>
            <w:r>
              <w:rPr>
                <w:rFonts w:eastAsia="Calibri"/>
                <w:szCs w:val="22"/>
              </w:rPr>
              <w:t>Business combinations under common control</w:t>
            </w:r>
          </w:p>
        </w:tc>
      </w:tr>
      <w:tr w:rsidR="005462A0" w:rsidRPr="009426D0" w14:paraId="61784B96" w14:textId="77777777" w:rsidTr="00B368EE">
        <w:tc>
          <w:tcPr>
            <w:tcW w:w="1098" w:type="dxa"/>
          </w:tcPr>
          <w:p w14:paraId="2FEF6334" w14:textId="7DEC413C" w:rsidR="005462A0" w:rsidRPr="009426D0" w:rsidRDefault="00E944AD" w:rsidP="005462A0">
            <w:pPr>
              <w:pStyle w:val="TOC2"/>
              <w:ind w:left="0" w:firstLine="0"/>
            </w:pPr>
            <w:r>
              <w:t>4</w:t>
            </w:r>
          </w:p>
        </w:tc>
        <w:tc>
          <w:tcPr>
            <w:tcW w:w="270" w:type="dxa"/>
          </w:tcPr>
          <w:p w14:paraId="0DBD9BCF" w14:textId="77777777" w:rsidR="005462A0" w:rsidRPr="009426D0" w:rsidRDefault="005462A0" w:rsidP="005462A0">
            <w:pPr>
              <w:pStyle w:val="TOC2"/>
            </w:pPr>
          </w:p>
        </w:tc>
        <w:tc>
          <w:tcPr>
            <w:tcW w:w="8190" w:type="dxa"/>
          </w:tcPr>
          <w:p w14:paraId="3E0F067A" w14:textId="18380BEF" w:rsidR="005462A0" w:rsidRPr="009426D0" w:rsidRDefault="005462A0" w:rsidP="005462A0">
            <w:pPr>
              <w:pStyle w:val="TOC2"/>
            </w:pPr>
            <w:r w:rsidRPr="009426D0">
              <w:t>Related parties</w:t>
            </w:r>
          </w:p>
        </w:tc>
      </w:tr>
      <w:tr w:rsidR="00E944AD" w:rsidRPr="009426D0" w14:paraId="5A688827" w14:textId="77777777" w:rsidTr="00B368EE">
        <w:tc>
          <w:tcPr>
            <w:tcW w:w="1098" w:type="dxa"/>
          </w:tcPr>
          <w:p w14:paraId="14D83A3C" w14:textId="07A2082A" w:rsidR="00E944AD" w:rsidRDefault="00E944AD" w:rsidP="00E944AD">
            <w:pPr>
              <w:pStyle w:val="TOC2"/>
              <w:ind w:left="0" w:firstLine="0"/>
            </w:pPr>
            <w:r>
              <w:t>5</w:t>
            </w:r>
          </w:p>
        </w:tc>
        <w:tc>
          <w:tcPr>
            <w:tcW w:w="270" w:type="dxa"/>
          </w:tcPr>
          <w:p w14:paraId="463ECBF7" w14:textId="77777777" w:rsidR="00E944AD" w:rsidRPr="009426D0" w:rsidRDefault="00E944AD" w:rsidP="00E944AD">
            <w:pPr>
              <w:pStyle w:val="TOC2"/>
            </w:pPr>
          </w:p>
        </w:tc>
        <w:tc>
          <w:tcPr>
            <w:tcW w:w="8190" w:type="dxa"/>
          </w:tcPr>
          <w:p w14:paraId="72239719" w14:textId="56E6F726" w:rsidR="00E944AD" w:rsidRPr="009426D0" w:rsidRDefault="00E944AD" w:rsidP="00E944AD">
            <w:pPr>
              <w:pStyle w:val="TOC2"/>
            </w:pPr>
            <w:r w:rsidRPr="009426D0">
              <w:t>Investment in joint venture</w:t>
            </w:r>
            <w:r>
              <w:t>s</w:t>
            </w:r>
          </w:p>
        </w:tc>
      </w:tr>
      <w:tr w:rsidR="00E944AD" w:rsidRPr="009426D0" w14:paraId="453132A2" w14:textId="77777777" w:rsidTr="00B368EE">
        <w:tc>
          <w:tcPr>
            <w:tcW w:w="1098" w:type="dxa"/>
          </w:tcPr>
          <w:p w14:paraId="0856F169" w14:textId="566B286B" w:rsidR="00E944AD" w:rsidRPr="009426D0" w:rsidRDefault="00E944AD" w:rsidP="00E944AD">
            <w:pPr>
              <w:pStyle w:val="TOC2"/>
            </w:pPr>
            <w:r>
              <w:rPr>
                <w:rFonts w:cs="Angsana New"/>
                <w:lang w:val="en-US"/>
              </w:rPr>
              <w:t>6</w:t>
            </w:r>
          </w:p>
        </w:tc>
        <w:tc>
          <w:tcPr>
            <w:tcW w:w="270" w:type="dxa"/>
          </w:tcPr>
          <w:p w14:paraId="0A77F475" w14:textId="77777777" w:rsidR="00E944AD" w:rsidRPr="009426D0" w:rsidRDefault="00E944AD" w:rsidP="00E944AD">
            <w:pPr>
              <w:pStyle w:val="TOC2"/>
            </w:pPr>
          </w:p>
        </w:tc>
        <w:tc>
          <w:tcPr>
            <w:tcW w:w="8190" w:type="dxa"/>
          </w:tcPr>
          <w:p w14:paraId="36E9DF88" w14:textId="6D6BC07B" w:rsidR="00E944AD" w:rsidRPr="009426D0" w:rsidRDefault="00E944AD" w:rsidP="00E944AD">
            <w:pPr>
              <w:pStyle w:val="TOC2"/>
            </w:pPr>
            <w:r w:rsidRPr="009426D0">
              <w:t>Investments in subsidiaries</w:t>
            </w:r>
          </w:p>
        </w:tc>
      </w:tr>
      <w:tr w:rsidR="00E944AD" w:rsidRPr="009426D0" w14:paraId="6B45672D" w14:textId="77777777" w:rsidTr="00B368EE">
        <w:tc>
          <w:tcPr>
            <w:tcW w:w="1098" w:type="dxa"/>
          </w:tcPr>
          <w:p w14:paraId="285E14A2" w14:textId="10747068" w:rsidR="00E944AD" w:rsidRPr="009426D0" w:rsidRDefault="00E944AD" w:rsidP="00E944AD">
            <w:pPr>
              <w:pStyle w:val="TOC2"/>
              <w:rPr>
                <w:rFonts w:cs="Angsana New"/>
                <w:lang w:val="en-US"/>
              </w:rPr>
            </w:pPr>
            <w:r>
              <w:t>7</w:t>
            </w:r>
          </w:p>
        </w:tc>
        <w:tc>
          <w:tcPr>
            <w:tcW w:w="270" w:type="dxa"/>
          </w:tcPr>
          <w:p w14:paraId="3C4A4D2A" w14:textId="77777777" w:rsidR="00E944AD" w:rsidRPr="009426D0" w:rsidRDefault="00E944AD" w:rsidP="00E944AD">
            <w:pPr>
              <w:pStyle w:val="TOC2"/>
            </w:pPr>
          </w:p>
        </w:tc>
        <w:tc>
          <w:tcPr>
            <w:tcW w:w="8190" w:type="dxa"/>
          </w:tcPr>
          <w:p w14:paraId="097F1496" w14:textId="59C40D77" w:rsidR="00E944AD" w:rsidRPr="009426D0" w:rsidRDefault="00E944AD" w:rsidP="00E944AD">
            <w:pPr>
              <w:pStyle w:val="TOC2"/>
              <w:rPr>
                <w:rFonts w:cs="Angsana New"/>
                <w:lang w:val="en-US"/>
              </w:rPr>
            </w:pPr>
            <w:r w:rsidRPr="009426D0">
              <w:t>Investment properties</w:t>
            </w:r>
          </w:p>
        </w:tc>
      </w:tr>
      <w:tr w:rsidR="00E944AD" w:rsidRPr="009426D0" w14:paraId="36F493E7" w14:textId="77777777" w:rsidTr="00B368EE">
        <w:tc>
          <w:tcPr>
            <w:tcW w:w="1098" w:type="dxa"/>
          </w:tcPr>
          <w:p w14:paraId="249682E5" w14:textId="1CD5C20B" w:rsidR="00E944AD" w:rsidRPr="009426D0" w:rsidRDefault="00E944AD" w:rsidP="00E944AD">
            <w:pPr>
              <w:pStyle w:val="TOC2"/>
            </w:pPr>
            <w:r>
              <w:t>8</w:t>
            </w:r>
          </w:p>
        </w:tc>
        <w:tc>
          <w:tcPr>
            <w:tcW w:w="270" w:type="dxa"/>
          </w:tcPr>
          <w:p w14:paraId="3D2842F0" w14:textId="77777777" w:rsidR="00E944AD" w:rsidRPr="009426D0" w:rsidRDefault="00E944AD" w:rsidP="00E944AD">
            <w:pPr>
              <w:pStyle w:val="TOC2"/>
            </w:pPr>
          </w:p>
        </w:tc>
        <w:tc>
          <w:tcPr>
            <w:tcW w:w="8190" w:type="dxa"/>
          </w:tcPr>
          <w:p w14:paraId="4C9CD06C" w14:textId="514585E4" w:rsidR="00E944AD" w:rsidRPr="009426D0" w:rsidRDefault="00E944AD" w:rsidP="00E944AD">
            <w:pPr>
              <w:pStyle w:val="TOC2"/>
              <w:rPr>
                <w:rFonts w:cstheme="minorBidi"/>
                <w:cs/>
              </w:rPr>
            </w:pPr>
            <w:r w:rsidRPr="009426D0">
              <w:t xml:space="preserve">Property, </w:t>
            </w:r>
            <w:proofErr w:type="gramStart"/>
            <w:r w:rsidRPr="009426D0">
              <w:t>plant</w:t>
            </w:r>
            <w:proofErr w:type="gramEnd"/>
            <w:r w:rsidRPr="009426D0">
              <w:t xml:space="preserve"> and equipment</w:t>
            </w:r>
          </w:p>
        </w:tc>
      </w:tr>
      <w:tr w:rsidR="00E944AD" w:rsidRPr="009426D0" w14:paraId="5A80DC60" w14:textId="77777777" w:rsidTr="002B6152">
        <w:tc>
          <w:tcPr>
            <w:tcW w:w="1098" w:type="dxa"/>
          </w:tcPr>
          <w:p w14:paraId="79A9810E" w14:textId="4416098F" w:rsidR="00E944AD" w:rsidRPr="009426D0" w:rsidRDefault="00E944AD" w:rsidP="00E944AD">
            <w:pPr>
              <w:pStyle w:val="TOC2"/>
            </w:pPr>
            <w:r>
              <w:t>9</w:t>
            </w:r>
          </w:p>
        </w:tc>
        <w:tc>
          <w:tcPr>
            <w:tcW w:w="270" w:type="dxa"/>
          </w:tcPr>
          <w:p w14:paraId="76C8DF5B" w14:textId="77777777" w:rsidR="00E944AD" w:rsidRPr="009426D0" w:rsidRDefault="00E944AD" w:rsidP="00E944AD">
            <w:pPr>
              <w:pStyle w:val="TOC2"/>
            </w:pPr>
          </w:p>
        </w:tc>
        <w:tc>
          <w:tcPr>
            <w:tcW w:w="8190" w:type="dxa"/>
          </w:tcPr>
          <w:p w14:paraId="132DAE35" w14:textId="732E58BD" w:rsidR="00E944AD" w:rsidRPr="009426D0" w:rsidRDefault="00E944AD" w:rsidP="00E944AD">
            <w:pPr>
              <w:pStyle w:val="TOC2"/>
            </w:pPr>
            <w:r w:rsidRPr="009426D0">
              <w:t>Loans</w:t>
            </w:r>
          </w:p>
        </w:tc>
      </w:tr>
      <w:tr w:rsidR="00E944AD" w:rsidRPr="009426D0" w14:paraId="4DB336EC" w14:textId="77777777" w:rsidTr="00B368EE">
        <w:tc>
          <w:tcPr>
            <w:tcW w:w="1098" w:type="dxa"/>
          </w:tcPr>
          <w:p w14:paraId="76BB3816" w14:textId="7D013FBA" w:rsidR="00E944AD" w:rsidRPr="009426D0" w:rsidRDefault="00E944AD" w:rsidP="00E944AD">
            <w:pPr>
              <w:pStyle w:val="TOC2"/>
            </w:pPr>
            <w:r>
              <w:t>10</w:t>
            </w:r>
          </w:p>
        </w:tc>
        <w:tc>
          <w:tcPr>
            <w:tcW w:w="270" w:type="dxa"/>
          </w:tcPr>
          <w:p w14:paraId="0763AA91" w14:textId="77777777" w:rsidR="00E944AD" w:rsidRPr="009426D0" w:rsidRDefault="00E944AD" w:rsidP="00E944AD">
            <w:pPr>
              <w:pStyle w:val="TOC2"/>
            </w:pPr>
          </w:p>
        </w:tc>
        <w:tc>
          <w:tcPr>
            <w:tcW w:w="8190" w:type="dxa"/>
          </w:tcPr>
          <w:p w14:paraId="15934463" w14:textId="540F2D7D" w:rsidR="00E944AD" w:rsidRPr="009426D0" w:rsidRDefault="00E944AD" w:rsidP="00E944AD">
            <w:pPr>
              <w:pStyle w:val="TOC2"/>
            </w:pPr>
            <w:r w:rsidRPr="009426D0">
              <w:t>Share-based payments</w:t>
            </w:r>
          </w:p>
        </w:tc>
      </w:tr>
      <w:tr w:rsidR="00E944AD" w:rsidRPr="009426D0" w14:paraId="2A3AA07C" w14:textId="77777777" w:rsidTr="00B368EE">
        <w:tc>
          <w:tcPr>
            <w:tcW w:w="1098" w:type="dxa"/>
          </w:tcPr>
          <w:p w14:paraId="1C9346C3" w14:textId="19D217C0" w:rsidR="00E944AD" w:rsidRPr="009426D0" w:rsidRDefault="00E944AD" w:rsidP="00E944AD">
            <w:pPr>
              <w:pStyle w:val="TOC2"/>
            </w:pPr>
            <w:r w:rsidRPr="009426D0">
              <w:t>1</w:t>
            </w:r>
            <w:r>
              <w:t>1</w:t>
            </w:r>
          </w:p>
        </w:tc>
        <w:tc>
          <w:tcPr>
            <w:tcW w:w="270" w:type="dxa"/>
          </w:tcPr>
          <w:p w14:paraId="590E724B" w14:textId="77777777" w:rsidR="00E944AD" w:rsidRPr="009426D0" w:rsidRDefault="00E944AD" w:rsidP="00E944AD">
            <w:pPr>
              <w:pStyle w:val="TOC2"/>
            </w:pPr>
          </w:p>
        </w:tc>
        <w:tc>
          <w:tcPr>
            <w:tcW w:w="8190" w:type="dxa"/>
          </w:tcPr>
          <w:p w14:paraId="1A437DB7" w14:textId="655104BA" w:rsidR="00E944AD" w:rsidRPr="009426D0" w:rsidRDefault="00E944AD" w:rsidP="00E944AD">
            <w:pPr>
              <w:pStyle w:val="TOC2"/>
              <w:rPr>
                <w:rFonts w:cs="Angsana New"/>
              </w:rPr>
            </w:pPr>
            <w:r w:rsidRPr="009426D0">
              <w:t>Share capital</w:t>
            </w:r>
          </w:p>
        </w:tc>
      </w:tr>
      <w:tr w:rsidR="00E944AD" w:rsidRPr="009426D0" w14:paraId="5A4D71DD" w14:textId="77777777" w:rsidTr="00B368EE">
        <w:tc>
          <w:tcPr>
            <w:tcW w:w="1098" w:type="dxa"/>
          </w:tcPr>
          <w:p w14:paraId="4DA79730" w14:textId="2FB47113" w:rsidR="00E944AD" w:rsidRPr="009426D0" w:rsidRDefault="00E944AD" w:rsidP="00E944AD">
            <w:pPr>
              <w:pStyle w:val="TOC2"/>
            </w:pPr>
            <w:r w:rsidRPr="009426D0">
              <w:t>1</w:t>
            </w:r>
            <w:r>
              <w:t>2</w:t>
            </w:r>
          </w:p>
        </w:tc>
        <w:tc>
          <w:tcPr>
            <w:tcW w:w="270" w:type="dxa"/>
          </w:tcPr>
          <w:p w14:paraId="315FDDE3" w14:textId="77777777" w:rsidR="00E944AD" w:rsidRPr="009426D0" w:rsidRDefault="00E944AD" w:rsidP="00E944AD">
            <w:pPr>
              <w:pStyle w:val="TOC2"/>
            </w:pPr>
          </w:p>
        </w:tc>
        <w:tc>
          <w:tcPr>
            <w:tcW w:w="8190" w:type="dxa"/>
          </w:tcPr>
          <w:p w14:paraId="45D011F3" w14:textId="702F381F" w:rsidR="00E944AD" w:rsidRPr="009426D0" w:rsidRDefault="00E944AD" w:rsidP="00E944AD">
            <w:pPr>
              <w:pStyle w:val="TOC2"/>
            </w:pPr>
            <w:r w:rsidRPr="009426D0">
              <w:t>Segment information</w:t>
            </w:r>
          </w:p>
        </w:tc>
      </w:tr>
      <w:tr w:rsidR="00E944AD" w:rsidRPr="009426D0" w14:paraId="59A0DBBB" w14:textId="77777777" w:rsidTr="00B368EE">
        <w:tc>
          <w:tcPr>
            <w:tcW w:w="1098" w:type="dxa"/>
          </w:tcPr>
          <w:p w14:paraId="262B8812" w14:textId="3BFBB4E2" w:rsidR="00E944AD" w:rsidRPr="009426D0" w:rsidRDefault="00E944AD" w:rsidP="00E944AD">
            <w:pPr>
              <w:pStyle w:val="TOC2"/>
            </w:pPr>
            <w:r>
              <w:t>13</w:t>
            </w:r>
          </w:p>
        </w:tc>
        <w:tc>
          <w:tcPr>
            <w:tcW w:w="270" w:type="dxa"/>
          </w:tcPr>
          <w:p w14:paraId="6F0FD7E7" w14:textId="77777777" w:rsidR="00E944AD" w:rsidRPr="009426D0" w:rsidRDefault="00E944AD" w:rsidP="00E944AD">
            <w:pPr>
              <w:pStyle w:val="TOC2"/>
            </w:pPr>
          </w:p>
        </w:tc>
        <w:tc>
          <w:tcPr>
            <w:tcW w:w="8190" w:type="dxa"/>
          </w:tcPr>
          <w:p w14:paraId="4DDAB00E" w14:textId="5E88F452" w:rsidR="00E944AD" w:rsidRPr="009426D0" w:rsidRDefault="00E944AD" w:rsidP="00E944AD">
            <w:pPr>
              <w:pStyle w:val="TOC2"/>
            </w:pPr>
            <w:r w:rsidRPr="009426D0">
              <w:rPr>
                <w:szCs w:val="22"/>
              </w:rPr>
              <w:t>Income tax</w:t>
            </w:r>
          </w:p>
        </w:tc>
      </w:tr>
      <w:tr w:rsidR="00E944AD" w:rsidRPr="009426D0" w14:paraId="17CA29C4" w14:textId="77777777" w:rsidTr="00B368EE">
        <w:tc>
          <w:tcPr>
            <w:tcW w:w="1098" w:type="dxa"/>
            <w:hideMark/>
          </w:tcPr>
          <w:p w14:paraId="0B1A7C30" w14:textId="202E7CE0" w:rsidR="00E944AD" w:rsidRPr="009426D0" w:rsidRDefault="00E944AD" w:rsidP="00E944AD">
            <w:pPr>
              <w:pStyle w:val="TOC2"/>
            </w:pPr>
            <w:r w:rsidRPr="009426D0">
              <w:t>1</w:t>
            </w:r>
            <w:r>
              <w:t>4</w:t>
            </w:r>
          </w:p>
        </w:tc>
        <w:tc>
          <w:tcPr>
            <w:tcW w:w="270" w:type="dxa"/>
          </w:tcPr>
          <w:p w14:paraId="121AFC75" w14:textId="77777777" w:rsidR="00E944AD" w:rsidRPr="009426D0" w:rsidRDefault="00E944AD" w:rsidP="00E944AD">
            <w:pPr>
              <w:pStyle w:val="TOC2"/>
            </w:pPr>
          </w:p>
        </w:tc>
        <w:tc>
          <w:tcPr>
            <w:tcW w:w="8190" w:type="dxa"/>
            <w:hideMark/>
          </w:tcPr>
          <w:p w14:paraId="3053BEC4" w14:textId="4C5D7987" w:rsidR="00E944AD" w:rsidRPr="00FF5B06" w:rsidRDefault="00E944AD" w:rsidP="00E944AD">
            <w:pPr>
              <w:pStyle w:val="TOC2"/>
              <w:rPr>
                <w:rFonts w:cstheme="minorBidi"/>
                <w:cs/>
              </w:rPr>
            </w:pPr>
            <w:r w:rsidRPr="009426D0">
              <w:rPr>
                <w:szCs w:val="22"/>
              </w:rPr>
              <w:t xml:space="preserve">Earnings </w:t>
            </w:r>
            <w:r w:rsidR="00FF5B06">
              <w:rPr>
                <w:szCs w:val="22"/>
                <w:lang w:val="en-US"/>
              </w:rPr>
              <w:t xml:space="preserve">(losses) </w:t>
            </w:r>
            <w:r w:rsidRPr="009426D0">
              <w:rPr>
                <w:szCs w:val="22"/>
              </w:rPr>
              <w:t>per share</w:t>
            </w:r>
          </w:p>
        </w:tc>
      </w:tr>
      <w:tr w:rsidR="00E944AD" w:rsidRPr="009426D0" w14:paraId="7115AE6A" w14:textId="77777777" w:rsidTr="00B368EE">
        <w:tc>
          <w:tcPr>
            <w:tcW w:w="1098" w:type="dxa"/>
          </w:tcPr>
          <w:p w14:paraId="79917A9B" w14:textId="75B1CF40" w:rsidR="00E944AD" w:rsidRPr="009426D0" w:rsidRDefault="00E944AD" w:rsidP="00E944AD">
            <w:pPr>
              <w:pStyle w:val="TOC2"/>
            </w:pPr>
            <w:r w:rsidRPr="009426D0">
              <w:t>1</w:t>
            </w:r>
            <w:r>
              <w:t>5</w:t>
            </w:r>
          </w:p>
        </w:tc>
        <w:tc>
          <w:tcPr>
            <w:tcW w:w="270" w:type="dxa"/>
          </w:tcPr>
          <w:p w14:paraId="5D199799" w14:textId="77777777" w:rsidR="00E944AD" w:rsidRPr="009426D0" w:rsidRDefault="00E944AD" w:rsidP="00E944AD">
            <w:pPr>
              <w:pStyle w:val="TOC2"/>
            </w:pPr>
          </w:p>
        </w:tc>
        <w:tc>
          <w:tcPr>
            <w:tcW w:w="8190" w:type="dxa"/>
          </w:tcPr>
          <w:p w14:paraId="39D9BC32" w14:textId="13C1D385" w:rsidR="00E944AD" w:rsidRPr="009426D0" w:rsidRDefault="00E944AD" w:rsidP="00E944AD">
            <w:pPr>
              <w:pStyle w:val="TOC2"/>
              <w:rPr>
                <w:szCs w:val="22"/>
              </w:rPr>
            </w:pPr>
            <w:r w:rsidRPr="009426D0">
              <w:rPr>
                <w:szCs w:val="22"/>
              </w:rPr>
              <w:t>Financial instruments</w:t>
            </w:r>
          </w:p>
        </w:tc>
      </w:tr>
      <w:tr w:rsidR="00E944AD" w:rsidRPr="009426D0" w14:paraId="0A566F71" w14:textId="77777777" w:rsidTr="00B368EE">
        <w:tc>
          <w:tcPr>
            <w:tcW w:w="1098" w:type="dxa"/>
          </w:tcPr>
          <w:p w14:paraId="61C9F94D" w14:textId="68A7DE70" w:rsidR="00E944AD" w:rsidRPr="009426D0" w:rsidRDefault="00E944AD" w:rsidP="00E944AD">
            <w:pPr>
              <w:pStyle w:val="TOC2"/>
            </w:pPr>
            <w:r>
              <w:t>16</w:t>
            </w:r>
          </w:p>
        </w:tc>
        <w:tc>
          <w:tcPr>
            <w:tcW w:w="270" w:type="dxa"/>
          </w:tcPr>
          <w:p w14:paraId="1C6DDECF" w14:textId="77777777" w:rsidR="00E944AD" w:rsidRPr="009426D0" w:rsidRDefault="00E944AD" w:rsidP="00E944AD">
            <w:pPr>
              <w:pStyle w:val="TOC2"/>
            </w:pPr>
          </w:p>
        </w:tc>
        <w:tc>
          <w:tcPr>
            <w:tcW w:w="8190" w:type="dxa"/>
          </w:tcPr>
          <w:p w14:paraId="3E096AE4" w14:textId="472EB8ED" w:rsidR="00E944AD" w:rsidRPr="009426D0" w:rsidRDefault="00E944AD" w:rsidP="00E944AD">
            <w:pPr>
              <w:pStyle w:val="TOC2"/>
              <w:ind w:left="0" w:firstLine="0"/>
              <w:rPr>
                <w:szCs w:val="22"/>
              </w:rPr>
            </w:pPr>
            <w:r w:rsidRPr="009426D0">
              <w:rPr>
                <w:szCs w:val="22"/>
              </w:rPr>
              <w:t>Commitments with non-related parties</w:t>
            </w:r>
          </w:p>
        </w:tc>
      </w:tr>
      <w:tr w:rsidR="00E944AD" w:rsidRPr="009426D0" w14:paraId="4459AAEE" w14:textId="77777777" w:rsidTr="00BB3721">
        <w:tc>
          <w:tcPr>
            <w:tcW w:w="1098" w:type="dxa"/>
          </w:tcPr>
          <w:p w14:paraId="3CEC2CC2" w14:textId="1D3E942F" w:rsidR="00E944AD" w:rsidRPr="009426D0" w:rsidRDefault="00E944AD" w:rsidP="00E944AD">
            <w:pPr>
              <w:pStyle w:val="TOC2"/>
            </w:pPr>
            <w:r>
              <w:t>17</w:t>
            </w:r>
          </w:p>
        </w:tc>
        <w:tc>
          <w:tcPr>
            <w:tcW w:w="270" w:type="dxa"/>
          </w:tcPr>
          <w:p w14:paraId="4B7DF474" w14:textId="77777777" w:rsidR="00E944AD" w:rsidRPr="009426D0" w:rsidRDefault="00E944AD" w:rsidP="00E944AD">
            <w:pPr>
              <w:pStyle w:val="TOC2"/>
            </w:pPr>
          </w:p>
        </w:tc>
        <w:tc>
          <w:tcPr>
            <w:tcW w:w="8190" w:type="dxa"/>
          </w:tcPr>
          <w:p w14:paraId="3A17F689" w14:textId="51735CBD" w:rsidR="00E944AD" w:rsidRPr="009426D0" w:rsidRDefault="00E944AD" w:rsidP="00E944AD">
            <w:pPr>
              <w:pStyle w:val="TOC2"/>
              <w:rPr>
                <w:cs/>
              </w:rPr>
            </w:pPr>
            <w:r>
              <w:rPr>
                <w:szCs w:val="22"/>
              </w:rPr>
              <w:t>Contingent liabilities</w:t>
            </w:r>
          </w:p>
        </w:tc>
      </w:tr>
      <w:tr w:rsidR="00E944AD" w:rsidRPr="009426D0" w14:paraId="6488759C" w14:textId="77777777" w:rsidTr="00B368EE">
        <w:tc>
          <w:tcPr>
            <w:tcW w:w="1098" w:type="dxa"/>
          </w:tcPr>
          <w:p w14:paraId="56F0C653" w14:textId="771E736A" w:rsidR="00E944AD" w:rsidRPr="009426D0" w:rsidRDefault="00E944AD" w:rsidP="00E944AD">
            <w:pPr>
              <w:pStyle w:val="TOC2"/>
            </w:pPr>
            <w:r>
              <w:t>18</w:t>
            </w:r>
          </w:p>
        </w:tc>
        <w:tc>
          <w:tcPr>
            <w:tcW w:w="270" w:type="dxa"/>
          </w:tcPr>
          <w:p w14:paraId="6DF533B8" w14:textId="77777777" w:rsidR="00E944AD" w:rsidRPr="009426D0" w:rsidRDefault="00E944AD" w:rsidP="00E944AD">
            <w:pPr>
              <w:pStyle w:val="TOC2"/>
            </w:pPr>
          </w:p>
        </w:tc>
        <w:tc>
          <w:tcPr>
            <w:tcW w:w="8190" w:type="dxa"/>
          </w:tcPr>
          <w:p w14:paraId="72CE0450" w14:textId="5BF90BAF" w:rsidR="00E944AD" w:rsidRPr="009426D0" w:rsidRDefault="00E944AD" w:rsidP="00E944AD">
            <w:pPr>
              <w:pStyle w:val="index"/>
              <w:numPr>
                <w:ilvl w:val="0"/>
                <w:numId w:val="0"/>
              </w:numPr>
              <w:spacing w:after="0" w:line="260" w:lineRule="exact"/>
              <w:outlineLvl w:val="0"/>
              <w:rPr>
                <w:szCs w:val="22"/>
                <w:lang w:val="en-GB"/>
              </w:rPr>
            </w:pPr>
            <w:r w:rsidRPr="009426D0">
              <w:t>Event</w:t>
            </w:r>
            <w:r>
              <w:t>s</w:t>
            </w:r>
            <w:r w:rsidRPr="009426D0">
              <w:t xml:space="preserve"> after the reporting period</w:t>
            </w:r>
          </w:p>
        </w:tc>
      </w:tr>
      <w:tr w:rsidR="00D244F0" w:rsidRPr="009426D0" w14:paraId="342B1D63" w14:textId="77777777" w:rsidTr="00E96F14">
        <w:trPr>
          <w:trHeight w:val="74"/>
        </w:trPr>
        <w:tc>
          <w:tcPr>
            <w:tcW w:w="1098" w:type="dxa"/>
          </w:tcPr>
          <w:p w14:paraId="50DEC0E6" w14:textId="2C51817B" w:rsidR="00D244F0" w:rsidRPr="00D244F0" w:rsidRDefault="00D244F0" w:rsidP="00D244F0">
            <w:pPr>
              <w:pStyle w:val="TOC2"/>
              <w:rPr>
                <w:cs/>
              </w:rPr>
            </w:pPr>
          </w:p>
        </w:tc>
        <w:tc>
          <w:tcPr>
            <w:tcW w:w="270" w:type="dxa"/>
          </w:tcPr>
          <w:p w14:paraId="0C9B23C1" w14:textId="77777777" w:rsidR="00D244F0" w:rsidRPr="009426D0" w:rsidRDefault="00D244F0" w:rsidP="00D244F0">
            <w:pPr>
              <w:pStyle w:val="TOC2"/>
            </w:pPr>
          </w:p>
        </w:tc>
        <w:tc>
          <w:tcPr>
            <w:tcW w:w="8190" w:type="dxa"/>
          </w:tcPr>
          <w:p w14:paraId="36B761AE" w14:textId="3854E7E8" w:rsidR="00D244F0" w:rsidRPr="00D244F0" w:rsidRDefault="00D244F0" w:rsidP="00D244F0">
            <w:pPr>
              <w:pStyle w:val="TOC2"/>
            </w:pPr>
          </w:p>
        </w:tc>
      </w:tr>
      <w:tr w:rsidR="00BB3721" w:rsidRPr="009426D0" w14:paraId="48BBB86C" w14:textId="77777777" w:rsidTr="00B368EE">
        <w:tc>
          <w:tcPr>
            <w:tcW w:w="1098" w:type="dxa"/>
          </w:tcPr>
          <w:p w14:paraId="100B457B" w14:textId="05586A0E" w:rsidR="00BB3721" w:rsidRPr="009426D0" w:rsidRDefault="00BB3721" w:rsidP="00BB3721">
            <w:pPr>
              <w:pStyle w:val="TOC2"/>
            </w:pPr>
          </w:p>
        </w:tc>
        <w:tc>
          <w:tcPr>
            <w:tcW w:w="270" w:type="dxa"/>
          </w:tcPr>
          <w:p w14:paraId="1B752F7E" w14:textId="77777777" w:rsidR="00BB3721" w:rsidRPr="009426D0" w:rsidRDefault="00BB3721" w:rsidP="00BB3721">
            <w:pPr>
              <w:pStyle w:val="TOC2"/>
            </w:pPr>
          </w:p>
        </w:tc>
        <w:tc>
          <w:tcPr>
            <w:tcW w:w="8190" w:type="dxa"/>
          </w:tcPr>
          <w:p w14:paraId="79ABA3E6" w14:textId="1987AF2F" w:rsidR="00BB3721" w:rsidRPr="009426D0" w:rsidRDefault="00BB3721" w:rsidP="00BB3721">
            <w:pPr>
              <w:pStyle w:val="TOC2"/>
            </w:pPr>
          </w:p>
        </w:tc>
      </w:tr>
    </w:tbl>
    <w:p w14:paraId="649EE977" w14:textId="77777777" w:rsidR="00E84453" w:rsidRPr="009426D0" w:rsidRDefault="00E84453" w:rsidP="00E2434E">
      <w:pPr>
        <w:pStyle w:val="TOC2"/>
      </w:pPr>
    </w:p>
    <w:p w14:paraId="3F6F5917" w14:textId="77777777" w:rsidR="00424013" w:rsidRPr="009426D0" w:rsidRDefault="00424013" w:rsidP="00726816">
      <w:pPr>
        <w:pStyle w:val="index"/>
        <w:numPr>
          <w:ilvl w:val="0"/>
          <w:numId w:val="0"/>
        </w:numPr>
        <w:shd w:val="clear" w:color="auto" w:fill="FFFFFF"/>
        <w:tabs>
          <w:tab w:val="num" w:pos="1170"/>
        </w:tabs>
        <w:spacing w:after="0" w:line="240" w:lineRule="atLeast"/>
        <w:ind w:left="747" w:hanging="567"/>
        <w:outlineLvl w:val="0"/>
        <w:rPr>
          <w:szCs w:val="22"/>
          <w:lang w:val="en-GB"/>
        </w:rPr>
        <w:sectPr w:rsidR="00424013" w:rsidRPr="009426D0" w:rsidSect="008F2CD9">
          <w:headerReference w:type="even" r:id="rId13"/>
          <w:headerReference w:type="default" r:id="rId14"/>
          <w:footerReference w:type="default" r:id="rId15"/>
          <w:headerReference w:type="first" r:id="rId16"/>
          <w:pgSz w:w="11907" w:h="16840"/>
          <w:pgMar w:top="691" w:right="1152" w:bottom="576" w:left="1152" w:header="720" w:footer="720" w:gutter="0"/>
          <w:pgNumType w:start="12"/>
          <w:cols w:space="720"/>
        </w:sectPr>
      </w:pPr>
    </w:p>
    <w:p w14:paraId="2DB99F8C" w14:textId="77777777" w:rsidR="00DF72FD" w:rsidRPr="009426D0" w:rsidRDefault="00DF72FD" w:rsidP="00726816">
      <w:pPr>
        <w:pStyle w:val="index"/>
        <w:numPr>
          <w:ilvl w:val="0"/>
          <w:numId w:val="0"/>
        </w:numPr>
        <w:spacing w:after="0" w:line="240" w:lineRule="atLeast"/>
        <w:ind w:left="540"/>
        <w:rPr>
          <w:szCs w:val="22"/>
        </w:rPr>
      </w:pPr>
      <w:r w:rsidRPr="009426D0">
        <w:rPr>
          <w:szCs w:val="22"/>
        </w:rPr>
        <w:t>These no</w:t>
      </w:r>
      <w:r w:rsidR="00E738E2" w:rsidRPr="009426D0">
        <w:rPr>
          <w:szCs w:val="22"/>
        </w:rPr>
        <w:t>tes form an integral part of</w:t>
      </w:r>
      <w:r w:rsidR="00E2434E" w:rsidRPr="009426D0">
        <w:rPr>
          <w:szCs w:val="22"/>
        </w:rPr>
        <w:t xml:space="preserve"> the</w:t>
      </w:r>
      <w:r w:rsidR="00E738E2" w:rsidRPr="009426D0">
        <w:rPr>
          <w:szCs w:val="22"/>
        </w:rPr>
        <w:t xml:space="preserve"> </w:t>
      </w:r>
      <w:r w:rsidR="00C15574" w:rsidRPr="009426D0">
        <w:rPr>
          <w:szCs w:val="22"/>
        </w:rPr>
        <w:t>interim</w:t>
      </w:r>
      <w:r w:rsidRPr="009426D0">
        <w:rPr>
          <w:szCs w:val="22"/>
        </w:rPr>
        <w:t xml:space="preserve"> financial statements.</w:t>
      </w:r>
    </w:p>
    <w:p w14:paraId="452A8FAE" w14:textId="77777777" w:rsidR="00DF72FD" w:rsidRPr="009F4D10" w:rsidRDefault="00DF72FD" w:rsidP="00357BBB">
      <w:pPr>
        <w:spacing w:line="240" w:lineRule="auto"/>
        <w:ind w:left="540"/>
        <w:jc w:val="thaiDistribute"/>
        <w:rPr>
          <w:rFonts w:cstheme="minorBidi"/>
          <w:sz w:val="20"/>
          <w:highlight w:val="yellow"/>
          <w:lang w:val="en-AU" w:bidi="th-TH"/>
        </w:rPr>
      </w:pPr>
    </w:p>
    <w:p w14:paraId="32BEC055" w14:textId="2544FAF3" w:rsidR="00CA409A" w:rsidRPr="009426D0" w:rsidRDefault="00CA409A" w:rsidP="00CA409A">
      <w:pPr>
        <w:pStyle w:val="index"/>
        <w:numPr>
          <w:ilvl w:val="0"/>
          <w:numId w:val="0"/>
        </w:numPr>
        <w:spacing w:after="0" w:line="240" w:lineRule="atLeast"/>
        <w:ind w:left="540"/>
        <w:jc w:val="thaiDistribute"/>
        <w:rPr>
          <w:szCs w:val="22"/>
          <w:lang w:val="en-US"/>
        </w:rPr>
      </w:pPr>
      <w:r w:rsidRPr="009426D0">
        <w:t>The interim financial statements issued for Thai regulatory reporting purposes are prepared in the Thai language. These English language financial statements have been prepared from the Thai language</w:t>
      </w:r>
      <w:r w:rsidR="00D11C31" w:rsidRPr="009426D0">
        <w:t xml:space="preserve"> </w:t>
      </w:r>
      <w:r w:rsidR="00D11C31" w:rsidRPr="00574D0D">
        <w:t>statutory</w:t>
      </w:r>
      <w:r w:rsidRPr="00574D0D">
        <w:t xml:space="preserve"> financial statements</w:t>
      </w:r>
      <w:r w:rsidR="000D173F" w:rsidRPr="00574D0D">
        <w:t xml:space="preserve"> </w:t>
      </w:r>
      <w:r w:rsidRPr="00574D0D">
        <w:t xml:space="preserve">and were approved and authorised for issue by the </w:t>
      </w:r>
      <w:r w:rsidRPr="00574D0D">
        <w:rPr>
          <w:szCs w:val="22"/>
        </w:rPr>
        <w:t>Board of Directors</w:t>
      </w:r>
      <w:r w:rsidRPr="00574D0D">
        <w:t xml:space="preserve"> on</w:t>
      </w:r>
      <w:r w:rsidR="00A86058" w:rsidRPr="00574D0D">
        <w:t xml:space="preserve"> </w:t>
      </w:r>
      <w:r w:rsidR="00C04152">
        <w:t>9</w:t>
      </w:r>
      <w:r w:rsidR="00BF5601">
        <w:t xml:space="preserve"> </w:t>
      </w:r>
      <w:r w:rsidR="005462A0" w:rsidRPr="005462A0">
        <w:t>May 2025</w:t>
      </w:r>
      <w:r w:rsidRPr="00574D0D">
        <w:rPr>
          <w:szCs w:val="22"/>
        </w:rPr>
        <w:t>.</w:t>
      </w:r>
      <w:r w:rsidR="00DA3DCE" w:rsidRPr="009426D0">
        <w:rPr>
          <w:szCs w:val="22"/>
        </w:rPr>
        <w:tab/>
        <w:t xml:space="preserve"> </w:t>
      </w:r>
    </w:p>
    <w:p w14:paraId="239C8BAD" w14:textId="77777777" w:rsidR="009F4D10" w:rsidRPr="009F4D10" w:rsidRDefault="009F4D10" w:rsidP="009F4D10">
      <w:pPr>
        <w:spacing w:line="240" w:lineRule="auto"/>
        <w:ind w:left="540"/>
        <w:jc w:val="thaiDistribute"/>
        <w:rPr>
          <w:rFonts w:cstheme="minorBidi"/>
          <w:sz w:val="20"/>
          <w:highlight w:val="yellow"/>
          <w:lang w:val="en-AU" w:bidi="th-TH"/>
        </w:rPr>
      </w:pPr>
    </w:p>
    <w:p w14:paraId="6F600E3C" w14:textId="45D06053" w:rsidR="00757F72" w:rsidRDefault="00757F72" w:rsidP="00C81002">
      <w:pPr>
        <w:pStyle w:val="Heading1"/>
        <w:numPr>
          <w:ilvl w:val="0"/>
          <w:numId w:val="40"/>
        </w:numPr>
        <w:spacing w:before="0" w:after="0" w:line="240" w:lineRule="atLeast"/>
        <w:ind w:left="540"/>
        <w:rPr>
          <w:szCs w:val="24"/>
          <w:lang w:val="pt-BR"/>
        </w:rPr>
      </w:pPr>
      <w:r w:rsidRPr="00E804C1">
        <w:rPr>
          <w:szCs w:val="24"/>
          <w:lang w:val="pt-BR"/>
        </w:rPr>
        <w:t>General information</w:t>
      </w:r>
    </w:p>
    <w:p w14:paraId="0E1E91E9" w14:textId="77777777" w:rsidR="00757F72" w:rsidRPr="00757F72" w:rsidRDefault="00757F72" w:rsidP="00757F72">
      <w:pPr>
        <w:spacing w:line="240" w:lineRule="auto"/>
        <w:ind w:left="540"/>
        <w:jc w:val="thaiDistribute"/>
        <w:rPr>
          <w:rFonts w:cstheme="minorBidi"/>
          <w:sz w:val="20"/>
          <w:highlight w:val="yellow"/>
          <w:lang w:val="en-AU" w:bidi="th-TH"/>
        </w:rPr>
      </w:pPr>
    </w:p>
    <w:p w14:paraId="1CEB6AF7" w14:textId="77777777" w:rsidR="00757F72" w:rsidRPr="0096377A" w:rsidRDefault="00757F72" w:rsidP="00757F72">
      <w:pPr>
        <w:pStyle w:val="block"/>
        <w:tabs>
          <w:tab w:val="left" w:pos="9450"/>
        </w:tabs>
        <w:spacing w:after="0" w:line="240" w:lineRule="atLeast"/>
        <w:ind w:left="540"/>
        <w:jc w:val="both"/>
        <w:rPr>
          <w:szCs w:val="22"/>
          <w:lang w:val="en-US"/>
        </w:rPr>
      </w:pPr>
      <w:r w:rsidRPr="0096377A">
        <w:rPr>
          <w:szCs w:val="22"/>
          <w:lang w:val="en-US" w:bidi="th-TH"/>
        </w:rPr>
        <w:t>Asset World Corp Public Company Limited</w:t>
      </w:r>
      <w:r w:rsidRPr="0096377A">
        <w:rPr>
          <w:szCs w:val="22"/>
          <w:lang w:val="en-US"/>
        </w:rPr>
        <w:t xml:space="preserve">, the “Company”, is incorporated in Thailand </w:t>
      </w:r>
      <w:r w:rsidRPr="00E804C1">
        <w:rPr>
          <w:lang w:val="en-US"/>
        </w:rPr>
        <w:t xml:space="preserve">and was listed on the Stock Exchange of Thailand on 10 October 2019. The Company’s registered </w:t>
      </w:r>
      <w:r w:rsidRPr="0096377A">
        <w:rPr>
          <w:szCs w:val="22"/>
          <w:lang w:val="en-US"/>
        </w:rPr>
        <w:t xml:space="preserve">office at 1 Empire Tower, </w:t>
      </w:r>
      <w:r w:rsidRPr="0096377A">
        <w:rPr>
          <w:rFonts w:cstheme="minorBidi"/>
          <w:szCs w:val="28"/>
          <w:lang w:val="en-US" w:bidi="th-TH"/>
        </w:rPr>
        <w:t>54</w:t>
      </w:r>
      <w:r w:rsidRPr="0096377A">
        <w:rPr>
          <w:szCs w:val="22"/>
          <w:vertAlign w:val="superscript"/>
          <w:lang w:val="en-US"/>
        </w:rPr>
        <w:t xml:space="preserve">th </w:t>
      </w:r>
      <w:r w:rsidRPr="0096377A">
        <w:rPr>
          <w:szCs w:val="22"/>
          <w:lang w:val="en-US"/>
        </w:rPr>
        <w:t xml:space="preserve">Floor, South Sathorn Road, </w:t>
      </w:r>
      <w:proofErr w:type="spellStart"/>
      <w:r w:rsidRPr="0096377A">
        <w:rPr>
          <w:szCs w:val="22"/>
          <w:lang w:val="en-US"/>
        </w:rPr>
        <w:t>Yannawa</w:t>
      </w:r>
      <w:proofErr w:type="spellEnd"/>
      <w:r w:rsidRPr="0096377A">
        <w:rPr>
          <w:szCs w:val="22"/>
          <w:lang w:val="en-US"/>
        </w:rPr>
        <w:t>, Sathorn, Bangkok.</w:t>
      </w:r>
    </w:p>
    <w:p w14:paraId="0E73401A" w14:textId="77777777" w:rsidR="00757F72" w:rsidRPr="00757F72" w:rsidRDefault="00757F72" w:rsidP="00757F72">
      <w:pPr>
        <w:spacing w:line="240" w:lineRule="auto"/>
        <w:ind w:left="540"/>
        <w:jc w:val="thaiDistribute"/>
        <w:rPr>
          <w:rFonts w:cstheme="minorBidi"/>
          <w:sz w:val="20"/>
          <w:highlight w:val="yellow"/>
          <w:lang w:val="en-AU" w:bidi="th-TH"/>
        </w:rPr>
      </w:pPr>
    </w:p>
    <w:p w14:paraId="766EEC06" w14:textId="4809351A" w:rsidR="00757F72" w:rsidRPr="00E804C1" w:rsidRDefault="00757F72" w:rsidP="00757F72">
      <w:pPr>
        <w:pStyle w:val="block"/>
        <w:tabs>
          <w:tab w:val="left" w:pos="9450"/>
        </w:tabs>
        <w:spacing w:after="0" w:line="240" w:lineRule="atLeast"/>
        <w:ind w:left="540"/>
        <w:jc w:val="thaiDistribute"/>
        <w:rPr>
          <w:rFonts w:cs="Angsana New"/>
          <w:color w:val="000000"/>
          <w:szCs w:val="28"/>
          <w:lang w:val="en-US" w:bidi="th-TH"/>
        </w:rPr>
      </w:pPr>
      <w:r w:rsidRPr="0096377A">
        <w:rPr>
          <w:color w:val="000000"/>
          <w:szCs w:val="22"/>
          <w:lang w:val="en-US" w:bidi="th-TH"/>
        </w:rPr>
        <w:t xml:space="preserve">The Company’s major shareholders during the financial </w:t>
      </w:r>
      <w:r w:rsidR="000F07B3">
        <w:rPr>
          <w:color w:val="000000"/>
          <w:szCs w:val="22"/>
          <w:lang w:val="en-US" w:bidi="th-TH"/>
        </w:rPr>
        <w:t>period</w:t>
      </w:r>
      <w:r w:rsidRPr="0096377A">
        <w:rPr>
          <w:color w:val="000000"/>
          <w:szCs w:val="22"/>
          <w:lang w:val="en-US" w:bidi="th-TH"/>
        </w:rPr>
        <w:t xml:space="preserve"> were TCC Business Management Company Limited which was incorporated in Thailand (</w:t>
      </w:r>
      <w:r w:rsidRPr="00E804C1">
        <w:rPr>
          <w:rFonts w:cstheme="minorBidi"/>
          <w:color w:val="000000"/>
          <w:szCs w:val="22"/>
          <w:lang w:val="en-US" w:bidi="th-TH"/>
        </w:rPr>
        <w:t>4</w:t>
      </w:r>
      <w:r w:rsidR="00890FC4">
        <w:rPr>
          <w:rFonts w:cstheme="minorBidi"/>
          <w:color w:val="000000"/>
          <w:szCs w:val="22"/>
          <w:lang w:val="en-US" w:bidi="th-TH"/>
        </w:rPr>
        <w:t>4</w:t>
      </w:r>
      <w:r w:rsidRPr="00E804C1">
        <w:rPr>
          <w:rFonts w:cstheme="minorBidi"/>
          <w:color w:val="000000"/>
          <w:szCs w:val="22"/>
          <w:lang w:val="en-US" w:bidi="th-TH"/>
        </w:rPr>
        <w:t>.</w:t>
      </w:r>
      <w:r w:rsidR="00890FC4">
        <w:rPr>
          <w:rFonts w:cstheme="minorBidi"/>
          <w:color w:val="000000"/>
          <w:szCs w:val="22"/>
          <w:lang w:val="en-US" w:bidi="th-TH"/>
        </w:rPr>
        <w:t>99</w:t>
      </w:r>
      <w:r w:rsidRPr="0096377A">
        <w:rPr>
          <w:color w:val="000000"/>
          <w:szCs w:val="22"/>
          <w:lang w:val="en-US" w:bidi="th-TH"/>
        </w:rPr>
        <w:t>% shareholding</w:t>
      </w:r>
      <w:r w:rsidR="00890FC4">
        <w:rPr>
          <w:color w:val="000000"/>
          <w:szCs w:val="22"/>
          <w:lang w:val="en-US" w:bidi="th-TH"/>
        </w:rPr>
        <w:t xml:space="preserve">) </w:t>
      </w:r>
      <w:r w:rsidRPr="0096377A">
        <w:rPr>
          <w:color w:val="000000"/>
          <w:szCs w:val="22"/>
          <w:lang w:val="en-US" w:bidi="th-TH"/>
        </w:rPr>
        <w:t>and TCC Retail Company Limited which was incorporated in Thailand (</w:t>
      </w:r>
      <w:r w:rsidR="00890FC4">
        <w:rPr>
          <w:color w:val="000000"/>
          <w:szCs w:val="22"/>
          <w:lang w:val="en-US" w:bidi="th-TH"/>
        </w:rPr>
        <w:t>30.0</w:t>
      </w:r>
      <w:r w:rsidR="000D0746">
        <w:rPr>
          <w:color w:val="000000"/>
          <w:szCs w:val="22"/>
          <w:lang w:val="en-US" w:bidi="th-TH"/>
        </w:rPr>
        <w:t>0</w:t>
      </w:r>
      <w:r w:rsidRPr="0096377A">
        <w:rPr>
          <w:color w:val="000000"/>
          <w:szCs w:val="22"/>
          <w:lang w:val="en-US" w:bidi="th-TH"/>
        </w:rPr>
        <w:t>% shareholding)</w:t>
      </w:r>
      <w:r w:rsidR="007412ED">
        <w:rPr>
          <w:rFonts w:cs="Angsana New"/>
          <w:color w:val="000000"/>
          <w:szCs w:val="28"/>
          <w:lang w:val="en-US" w:bidi="th-TH"/>
        </w:rPr>
        <w:t xml:space="preserve"> and </w:t>
      </w:r>
      <w:r w:rsidR="004E3D21">
        <w:rPr>
          <w:rFonts w:cs="Angsana New"/>
          <w:color w:val="000000"/>
          <w:szCs w:val="28"/>
          <w:lang w:val="en-US" w:bidi="th-TH"/>
        </w:rPr>
        <w:t xml:space="preserve">the </w:t>
      </w:r>
      <w:r w:rsidR="00A57047">
        <w:rPr>
          <w:rFonts w:cs="Angsana New"/>
          <w:color w:val="000000"/>
          <w:szCs w:val="28"/>
          <w:lang w:val="en-US" w:bidi="th-TH"/>
        </w:rPr>
        <w:t>u</w:t>
      </w:r>
      <w:r w:rsidR="004E3D21">
        <w:rPr>
          <w:rFonts w:cs="Angsana New"/>
          <w:color w:val="000000"/>
          <w:szCs w:val="28"/>
          <w:lang w:val="en-US" w:bidi="th-TH"/>
        </w:rPr>
        <w:t xml:space="preserve">ltimate </w:t>
      </w:r>
      <w:r w:rsidR="00A57047">
        <w:rPr>
          <w:rFonts w:cs="Angsana New"/>
          <w:color w:val="000000"/>
          <w:szCs w:val="28"/>
          <w:lang w:val="en-US" w:bidi="th-TH"/>
        </w:rPr>
        <w:t>p</w:t>
      </w:r>
      <w:r w:rsidR="004E3D21">
        <w:rPr>
          <w:rFonts w:cs="Angsana New"/>
          <w:color w:val="000000"/>
          <w:szCs w:val="28"/>
          <w:lang w:val="en-US" w:bidi="th-TH"/>
        </w:rPr>
        <w:t xml:space="preserve">arent </w:t>
      </w:r>
      <w:r w:rsidR="00B6684F">
        <w:rPr>
          <w:rFonts w:cs="Angsana New"/>
          <w:color w:val="000000"/>
          <w:szCs w:val="28"/>
          <w:lang w:val="en-US" w:bidi="th-TH"/>
        </w:rPr>
        <w:t>c</w:t>
      </w:r>
      <w:r w:rsidR="004E3D21">
        <w:rPr>
          <w:rFonts w:cs="Angsana New"/>
          <w:color w:val="000000"/>
          <w:szCs w:val="28"/>
          <w:lang w:val="en-US" w:bidi="th-TH"/>
        </w:rPr>
        <w:t xml:space="preserve">ompany </w:t>
      </w:r>
      <w:r w:rsidR="00BD5BF0">
        <w:rPr>
          <w:rFonts w:cs="Angsana New"/>
          <w:color w:val="000000"/>
          <w:szCs w:val="28"/>
          <w:lang w:val="en-US" w:bidi="th-TH"/>
        </w:rPr>
        <w:t xml:space="preserve">during the year is </w:t>
      </w:r>
      <w:proofErr w:type="spellStart"/>
      <w:r w:rsidR="00A2012D">
        <w:rPr>
          <w:rFonts w:cs="Angsana New"/>
          <w:color w:val="000000"/>
          <w:szCs w:val="28"/>
          <w:lang w:val="en-US" w:bidi="th-TH"/>
        </w:rPr>
        <w:t>Suttha</w:t>
      </w:r>
      <w:proofErr w:type="spellEnd"/>
      <w:r w:rsidR="00A2012D">
        <w:rPr>
          <w:rFonts w:cs="Angsana New"/>
          <w:color w:val="000000"/>
          <w:szCs w:val="28"/>
          <w:lang w:val="en-US" w:bidi="th-TH"/>
        </w:rPr>
        <w:t xml:space="preserve"> Sub 9 Co., Ltd.</w:t>
      </w:r>
      <w:r w:rsidR="00BB68DE">
        <w:rPr>
          <w:rFonts w:cs="Angsana New"/>
          <w:color w:val="000000"/>
          <w:szCs w:val="28"/>
          <w:lang w:val="en-US" w:bidi="th-TH"/>
        </w:rPr>
        <w:t xml:space="preserve"> </w:t>
      </w:r>
      <w:r w:rsidR="00BB68DE" w:rsidRPr="0096377A">
        <w:rPr>
          <w:color w:val="000000"/>
          <w:szCs w:val="22"/>
          <w:lang w:val="en-US" w:bidi="th-TH"/>
        </w:rPr>
        <w:t>which was incorporated in Thailand</w:t>
      </w:r>
      <w:r w:rsidR="00BB68DE">
        <w:rPr>
          <w:color w:val="000000"/>
          <w:szCs w:val="22"/>
          <w:lang w:val="en-US" w:bidi="th-TH"/>
        </w:rPr>
        <w:t>.</w:t>
      </w:r>
    </w:p>
    <w:p w14:paraId="01A216A7" w14:textId="77777777" w:rsidR="00757F72" w:rsidRPr="00757F72" w:rsidRDefault="00757F72" w:rsidP="00757F72">
      <w:pPr>
        <w:spacing w:line="240" w:lineRule="auto"/>
        <w:ind w:left="540"/>
        <w:jc w:val="thaiDistribute"/>
        <w:rPr>
          <w:rFonts w:cstheme="minorBidi"/>
          <w:sz w:val="20"/>
          <w:highlight w:val="yellow"/>
          <w:lang w:val="en-AU" w:bidi="th-TH"/>
        </w:rPr>
      </w:pPr>
    </w:p>
    <w:p w14:paraId="441ACF15" w14:textId="530F00E4" w:rsidR="00046845" w:rsidRPr="00757F72" w:rsidRDefault="00046845" w:rsidP="00757F72">
      <w:pPr>
        <w:pStyle w:val="Heading1"/>
        <w:spacing w:before="0" w:after="0" w:line="240" w:lineRule="atLeast"/>
        <w:ind w:left="547" w:hanging="547"/>
        <w:rPr>
          <w:szCs w:val="22"/>
        </w:rPr>
      </w:pPr>
      <w:r w:rsidRPr="00757F72">
        <w:rPr>
          <w:szCs w:val="22"/>
        </w:rPr>
        <w:t xml:space="preserve">Basis of preparation of </w:t>
      </w:r>
      <w:r w:rsidR="00691B7E" w:rsidRPr="00757F72">
        <w:rPr>
          <w:szCs w:val="22"/>
        </w:rPr>
        <w:t>the</w:t>
      </w:r>
      <w:r w:rsidR="00F97430" w:rsidRPr="00757F72">
        <w:rPr>
          <w:szCs w:val="22"/>
        </w:rPr>
        <w:t xml:space="preserve"> interim</w:t>
      </w:r>
      <w:r w:rsidR="00691B7E" w:rsidRPr="00757F72">
        <w:rPr>
          <w:szCs w:val="22"/>
        </w:rPr>
        <w:t xml:space="preserve"> </w:t>
      </w:r>
      <w:r w:rsidRPr="00757F72">
        <w:rPr>
          <w:szCs w:val="22"/>
        </w:rPr>
        <w:t>financial statements</w:t>
      </w:r>
    </w:p>
    <w:p w14:paraId="47A727A4" w14:textId="77777777" w:rsidR="009F4D10" w:rsidRPr="009F4D10" w:rsidRDefault="009F4D10" w:rsidP="009F4D10">
      <w:pPr>
        <w:spacing w:line="240" w:lineRule="auto"/>
        <w:ind w:left="540"/>
        <w:jc w:val="thaiDistribute"/>
        <w:rPr>
          <w:rFonts w:cstheme="minorBidi"/>
          <w:sz w:val="20"/>
          <w:highlight w:val="yellow"/>
          <w:lang w:val="en-AU" w:bidi="th-TH"/>
        </w:rPr>
      </w:pPr>
    </w:p>
    <w:p w14:paraId="1ACD537F" w14:textId="453A4E16" w:rsidR="00015D44" w:rsidRPr="009426D0" w:rsidRDefault="00015D44" w:rsidP="00015D44">
      <w:pPr>
        <w:pStyle w:val="BodyText"/>
        <w:spacing w:after="0" w:line="240" w:lineRule="auto"/>
        <w:ind w:left="540"/>
        <w:jc w:val="both"/>
        <w:rPr>
          <w:szCs w:val="22"/>
        </w:rPr>
      </w:pPr>
      <w:r w:rsidRPr="009426D0">
        <w:rPr>
          <w:szCs w:val="22"/>
        </w:rPr>
        <w:t xml:space="preserve">The </w:t>
      </w:r>
      <w:r w:rsidRPr="009426D0">
        <w:rPr>
          <w:szCs w:val="22"/>
          <w:lang w:val="en-US"/>
        </w:rPr>
        <w:t xml:space="preserve">condensed </w:t>
      </w:r>
      <w:r w:rsidRPr="009426D0">
        <w:rPr>
          <w:szCs w:val="22"/>
        </w:rPr>
        <w:t xml:space="preserve">interim financial statements are presented in the same format as the annual financial statements together with notes to the interim financial statements on a condensed basis (“interim financial statements”) in accordance with Thai Accounting Standard (TAS) No. 34 </w:t>
      </w:r>
      <w:r w:rsidRPr="009426D0">
        <w:rPr>
          <w:i/>
          <w:iCs/>
          <w:szCs w:val="22"/>
        </w:rPr>
        <w:t xml:space="preserve">Interim Financial Reporting, </w:t>
      </w:r>
      <w:r w:rsidRPr="009426D0">
        <w:rPr>
          <w:szCs w:val="22"/>
        </w:rPr>
        <w:t xml:space="preserve">guidelines promulgated by the Federation of Accounting Professions and applicable rules and regulations of the Thai Securities and Exchange Commission. The interim financial statements focus on new activities, </w:t>
      </w:r>
      <w:proofErr w:type="gramStart"/>
      <w:r w:rsidRPr="009426D0">
        <w:rPr>
          <w:szCs w:val="22"/>
        </w:rPr>
        <w:t>events</w:t>
      </w:r>
      <w:proofErr w:type="gramEnd"/>
      <w:r w:rsidRPr="009426D0">
        <w:rPr>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5462A0">
        <w:rPr>
          <w:szCs w:val="22"/>
        </w:rPr>
        <w:t>4</w:t>
      </w:r>
      <w:r w:rsidRPr="009426D0">
        <w:rPr>
          <w:szCs w:val="22"/>
        </w:rPr>
        <w:t>.</w:t>
      </w:r>
    </w:p>
    <w:p w14:paraId="5208F7E4" w14:textId="77777777" w:rsidR="00015D44" w:rsidRPr="009F4D10" w:rsidRDefault="00015D44" w:rsidP="00015D44">
      <w:pPr>
        <w:spacing w:line="240" w:lineRule="auto"/>
        <w:ind w:left="540"/>
        <w:jc w:val="thaiDistribute"/>
        <w:rPr>
          <w:rFonts w:cstheme="minorBidi"/>
          <w:sz w:val="20"/>
          <w:highlight w:val="yellow"/>
          <w:lang w:val="en-AU" w:bidi="th-TH"/>
        </w:rPr>
      </w:pPr>
    </w:p>
    <w:p w14:paraId="3D1ACDFB" w14:textId="708BCD87" w:rsidR="00015D44" w:rsidRPr="009426D0" w:rsidRDefault="00015D44" w:rsidP="00015D44">
      <w:pPr>
        <w:pStyle w:val="BodyText"/>
        <w:spacing w:after="0" w:line="240" w:lineRule="auto"/>
        <w:ind w:left="540"/>
        <w:jc w:val="both"/>
        <w:rPr>
          <w:szCs w:val="22"/>
        </w:rPr>
      </w:pPr>
      <w:r w:rsidRPr="009426D0">
        <w:rPr>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5462A0">
        <w:rPr>
          <w:szCs w:val="22"/>
        </w:rPr>
        <w:t>4</w:t>
      </w:r>
      <w:r w:rsidRPr="009426D0">
        <w:rPr>
          <w:szCs w:val="22"/>
        </w:rPr>
        <w:t>.</w:t>
      </w:r>
    </w:p>
    <w:p w14:paraId="48A155E8" w14:textId="77777777" w:rsidR="009F4D10" w:rsidRPr="009F4D10" w:rsidRDefault="009F4D10" w:rsidP="009F4D10">
      <w:pPr>
        <w:spacing w:line="240" w:lineRule="auto"/>
        <w:ind w:left="540"/>
        <w:jc w:val="thaiDistribute"/>
        <w:rPr>
          <w:rFonts w:cstheme="minorBidi"/>
          <w:sz w:val="20"/>
          <w:highlight w:val="yellow"/>
          <w:lang w:val="en-AU" w:bidi="th-TH"/>
        </w:rPr>
      </w:pPr>
    </w:p>
    <w:p w14:paraId="1D6C86C6" w14:textId="707D5082" w:rsidR="001527A7" w:rsidRDefault="001527A7" w:rsidP="001527A7">
      <w:pPr>
        <w:pStyle w:val="Heading1"/>
        <w:spacing w:before="0" w:after="0" w:line="240" w:lineRule="atLeast"/>
        <w:ind w:left="547" w:hanging="547"/>
        <w:rPr>
          <w:szCs w:val="22"/>
        </w:rPr>
      </w:pPr>
      <w:r w:rsidRPr="001527A7">
        <w:rPr>
          <w:szCs w:val="22"/>
        </w:rPr>
        <w:t>Business combinations under common control</w:t>
      </w:r>
    </w:p>
    <w:p w14:paraId="706976BA" w14:textId="77777777" w:rsidR="009F4D10" w:rsidRPr="009F4D10" w:rsidRDefault="009F4D10" w:rsidP="009F4D10">
      <w:pPr>
        <w:spacing w:line="240" w:lineRule="auto"/>
        <w:ind w:left="540"/>
        <w:jc w:val="thaiDistribute"/>
        <w:rPr>
          <w:rFonts w:cstheme="minorBidi"/>
          <w:sz w:val="20"/>
          <w:highlight w:val="yellow"/>
          <w:lang w:val="en-AU" w:bidi="th-TH"/>
        </w:rPr>
      </w:pPr>
    </w:p>
    <w:p w14:paraId="51A41155" w14:textId="12B1839C" w:rsidR="005076AF" w:rsidRPr="00BE7F83" w:rsidRDefault="005076AF" w:rsidP="005076AF">
      <w:pPr>
        <w:spacing w:line="238" w:lineRule="auto"/>
        <w:ind w:left="540"/>
        <w:jc w:val="thaiDistribute"/>
        <w:rPr>
          <w:rFonts w:cstheme="minorBidi"/>
          <w:szCs w:val="28"/>
          <w:lang w:val="en-US" w:bidi="th-TH"/>
        </w:rPr>
      </w:pPr>
      <w:r w:rsidRPr="00BE7F83">
        <w:t xml:space="preserve">On </w:t>
      </w:r>
      <w:r w:rsidR="00391581" w:rsidRPr="00BE7F83">
        <w:t>26</w:t>
      </w:r>
      <w:r w:rsidRPr="00BE7F83">
        <w:t xml:space="preserve"> </w:t>
      </w:r>
      <w:r w:rsidR="00391581" w:rsidRPr="00BE7F83">
        <w:t>April</w:t>
      </w:r>
      <w:r w:rsidRPr="00BE7F83">
        <w:t xml:space="preserve"> 202</w:t>
      </w:r>
      <w:r w:rsidR="00391581" w:rsidRPr="00BE7F83">
        <w:t>4</w:t>
      </w:r>
      <w:r w:rsidRPr="00BE7F83">
        <w:t xml:space="preserve">, the </w:t>
      </w:r>
      <w:r w:rsidRPr="00BE7F83">
        <w:rPr>
          <w:szCs w:val="22"/>
        </w:rPr>
        <w:t>Company, TCC Hotel Asset Management Company Limited and Asset World</w:t>
      </w:r>
      <w:r w:rsidRPr="00BE7F83">
        <w:rPr>
          <w:rFonts w:cstheme="minorBidi" w:hint="cs"/>
          <w:szCs w:val="28"/>
          <w:cs/>
          <w:lang w:bidi="th-TH"/>
        </w:rPr>
        <w:t xml:space="preserve"> </w:t>
      </w:r>
      <w:r w:rsidRPr="00BE7F83">
        <w:rPr>
          <w:rFonts w:cstheme="minorBidi"/>
          <w:szCs w:val="28"/>
          <w:lang w:val="en-US" w:bidi="th-TH"/>
        </w:rPr>
        <w:t>Retail</w:t>
      </w:r>
      <w:r w:rsidRPr="00BE7F83">
        <w:rPr>
          <w:szCs w:val="22"/>
        </w:rPr>
        <w:t xml:space="preserve"> Company Limited which are direct subsidiaries,</w:t>
      </w:r>
      <w:r w:rsidRPr="00BE7F83">
        <w:rPr>
          <w:rFonts w:cstheme="minorBidi"/>
          <w:szCs w:val="28"/>
          <w:lang w:bidi="th-TH"/>
        </w:rPr>
        <w:t xml:space="preserve"> </w:t>
      </w:r>
      <w:r w:rsidR="00D90515" w:rsidRPr="00BE7F83">
        <w:rPr>
          <w:rFonts w:cstheme="minorBidi"/>
          <w:color w:val="000000"/>
          <w:szCs w:val="22"/>
          <w:lang w:val="en-US" w:bidi="th-TH"/>
        </w:rPr>
        <w:t>additional</w:t>
      </w:r>
      <w:r w:rsidR="00C84B1D">
        <w:rPr>
          <w:rFonts w:cstheme="minorBidi"/>
          <w:color w:val="000000"/>
          <w:szCs w:val="22"/>
          <w:lang w:val="en-US" w:bidi="th-TH"/>
        </w:rPr>
        <w:t>ly</w:t>
      </w:r>
      <w:r w:rsidR="00D90515" w:rsidRPr="00BE7F83">
        <w:rPr>
          <w:rFonts w:cstheme="minorBidi"/>
          <w:color w:val="000000"/>
          <w:szCs w:val="22"/>
          <w:lang w:val="en-US" w:bidi="th-TH"/>
        </w:rPr>
        <w:t xml:space="preserve"> invest</w:t>
      </w:r>
      <w:r w:rsidR="00BA046C" w:rsidRPr="00BE7F83">
        <w:rPr>
          <w:rFonts w:cstheme="minorBidi"/>
          <w:color w:val="000000"/>
          <w:szCs w:val="22"/>
          <w:lang w:val="en-US" w:bidi="th-TH"/>
        </w:rPr>
        <w:t>ed</w:t>
      </w:r>
      <w:r w:rsidR="00D90515" w:rsidRPr="00BE7F83">
        <w:rPr>
          <w:rFonts w:cstheme="minorBidi"/>
          <w:color w:val="000000"/>
          <w:szCs w:val="22"/>
          <w:lang w:val="en-US" w:bidi="th-TH"/>
        </w:rPr>
        <w:t xml:space="preserve"> in OP Garden project</w:t>
      </w:r>
      <w:r w:rsidRPr="00BE7F83">
        <w:rPr>
          <w:rFonts w:cstheme="minorBidi"/>
          <w:color w:val="000000"/>
          <w:szCs w:val="22"/>
          <w:lang w:val="en-US" w:bidi="th-TH"/>
        </w:rPr>
        <w:t xml:space="preserve"> of </w:t>
      </w:r>
      <w:r w:rsidR="00D90515" w:rsidRPr="00BE7F83">
        <w:rPr>
          <w:rFonts w:cstheme="minorBidi"/>
          <w:color w:val="000000"/>
          <w:szCs w:val="22"/>
          <w:lang w:val="en-US" w:bidi="th-TH"/>
        </w:rPr>
        <w:t xml:space="preserve">AWC </w:t>
      </w:r>
      <w:proofErr w:type="spellStart"/>
      <w:r w:rsidR="00D90515" w:rsidRPr="00BE7F83">
        <w:rPr>
          <w:rFonts w:cstheme="minorBidi"/>
          <w:color w:val="000000"/>
          <w:szCs w:val="22"/>
          <w:lang w:val="en-US" w:bidi="th-TH"/>
        </w:rPr>
        <w:t>Charoenkrung</w:t>
      </w:r>
      <w:proofErr w:type="spellEnd"/>
      <w:r w:rsidR="00D90515" w:rsidRPr="00BE7F83">
        <w:rPr>
          <w:rFonts w:cstheme="minorBidi"/>
          <w:color w:val="000000"/>
          <w:szCs w:val="22"/>
          <w:lang w:val="en-US" w:bidi="th-TH"/>
        </w:rPr>
        <w:t xml:space="preserve"> Asset Co., Ltd., </w:t>
      </w:r>
      <w:r w:rsidR="00C81002" w:rsidRPr="00BE7F83">
        <w:rPr>
          <w:rFonts w:cstheme="minorBidi"/>
          <w:color w:val="000000"/>
          <w:szCs w:val="22"/>
          <w:lang w:val="en-US" w:bidi="th-TH"/>
        </w:rPr>
        <w:t>at a total consideration</w:t>
      </w:r>
      <w:r w:rsidR="002D7D7A" w:rsidRPr="00BE7F83">
        <w:rPr>
          <w:rFonts w:cstheme="minorBidi"/>
          <w:color w:val="000000"/>
          <w:szCs w:val="22"/>
          <w:lang w:val="en-US" w:bidi="th-TH"/>
        </w:rPr>
        <w:t xml:space="preserve"> </w:t>
      </w:r>
      <w:r w:rsidR="00645467" w:rsidRPr="00BE7F83">
        <w:rPr>
          <w:rFonts w:cstheme="minorBidi"/>
          <w:color w:val="000000"/>
          <w:szCs w:val="22"/>
          <w:lang w:val="en-US" w:bidi="th-TH"/>
        </w:rPr>
        <w:t>of</w:t>
      </w:r>
      <w:r w:rsidR="00D90515" w:rsidRPr="00BE7F83">
        <w:rPr>
          <w:rFonts w:cstheme="minorBidi"/>
          <w:color w:val="000000"/>
          <w:szCs w:val="22"/>
          <w:lang w:val="en-US" w:bidi="th-TH"/>
        </w:rPr>
        <w:t xml:space="preserve"> Baht </w:t>
      </w:r>
      <w:r w:rsidR="007F6B50" w:rsidRPr="00BE7F83">
        <w:rPr>
          <w:rFonts w:cstheme="minorBidi"/>
          <w:color w:val="000000"/>
          <w:szCs w:val="22"/>
          <w:lang w:val="en-US" w:bidi="th-TH"/>
        </w:rPr>
        <w:t>209.23</w:t>
      </w:r>
      <w:r w:rsidR="00D90515" w:rsidRPr="00BE7F83">
        <w:rPr>
          <w:rFonts w:cstheme="minorBidi"/>
          <w:color w:val="000000"/>
          <w:szCs w:val="22"/>
          <w:lang w:val="en-US" w:bidi="th-TH"/>
        </w:rPr>
        <w:t xml:space="preserve"> million</w:t>
      </w:r>
      <w:r w:rsidRPr="00BE7F83">
        <w:rPr>
          <w:rFonts w:cstheme="minorBidi"/>
          <w:szCs w:val="28"/>
          <w:lang w:val="en-US" w:bidi="th-TH"/>
        </w:rPr>
        <w:t xml:space="preserve"> </w:t>
      </w:r>
      <w:r w:rsidR="00FC4189" w:rsidRPr="00BE7F83">
        <w:rPr>
          <w:rFonts w:cstheme="minorBidi"/>
          <w:szCs w:val="28"/>
          <w:lang w:val="en-US" w:bidi="th-TH"/>
        </w:rPr>
        <w:t>for acquisition net asset of</w:t>
      </w:r>
      <w:r w:rsidR="00F935E7" w:rsidRPr="00BE7F83">
        <w:rPr>
          <w:rFonts w:cstheme="minorBidi"/>
          <w:szCs w:val="28"/>
          <w:lang w:val="en-US" w:bidi="th-TH"/>
        </w:rPr>
        <w:t xml:space="preserve"> OP Garden project </w:t>
      </w:r>
      <w:r w:rsidRPr="00BE7F83">
        <w:rPr>
          <w:szCs w:val="22"/>
        </w:rPr>
        <w:t xml:space="preserve">and </w:t>
      </w:r>
      <w:r w:rsidR="009321C8" w:rsidRPr="00BE7F83">
        <w:rPr>
          <w:szCs w:val="22"/>
        </w:rPr>
        <w:t>len</w:t>
      </w:r>
      <w:r w:rsidR="00C21E72" w:rsidRPr="00BE7F83">
        <w:rPr>
          <w:szCs w:val="22"/>
        </w:rPr>
        <w:t>d</w:t>
      </w:r>
      <w:r w:rsidR="003A692F" w:rsidRPr="00BE7F83">
        <w:rPr>
          <w:szCs w:val="22"/>
        </w:rPr>
        <w:t xml:space="preserve"> loan to the acquiree amount to Baht </w:t>
      </w:r>
      <w:r w:rsidR="009321C8" w:rsidRPr="00BE7F83">
        <w:rPr>
          <w:szCs w:val="22"/>
        </w:rPr>
        <w:t>232</w:t>
      </w:r>
      <w:r w:rsidR="00BB119B" w:rsidRPr="00BE7F83">
        <w:rPr>
          <w:szCs w:val="22"/>
        </w:rPr>
        <w:t xml:space="preserve">.55 </w:t>
      </w:r>
      <w:r w:rsidR="003A692F" w:rsidRPr="00BE7F83">
        <w:rPr>
          <w:szCs w:val="22"/>
        </w:rPr>
        <w:t>million for the repayment of loan from the former shareholder outstanding as at the acquisition date.</w:t>
      </w:r>
      <w:r w:rsidR="009321C8" w:rsidRPr="00BE7F83">
        <w:rPr>
          <w:rFonts w:cstheme="minorBidi"/>
          <w:szCs w:val="28"/>
          <w:lang w:bidi="th-TH"/>
        </w:rPr>
        <w:t xml:space="preserve"> </w:t>
      </w:r>
    </w:p>
    <w:p w14:paraId="179ABF67" w14:textId="77777777" w:rsidR="005076AF" w:rsidRPr="00BE7F83" w:rsidRDefault="005076AF" w:rsidP="005076AF">
      <w:pPr>
        <w:spacing w:line="238" w:lineRule="auto"/>
        <w:ind w:left="540"/>
        <w:jc w:val="thaiDistribute"/>
        <w:rPr>
          <w:szCs w:val="22"/>
        </w:rPr>
      </w:pPr>
    </w:p>
    <w:p w14:paraId="27C567A1" w14:textId="1E2A8821" w:rsidR="0002412C" w:rsidRPr="00FD1D71" w:rsidRDefault="0002412C" w:rsidP="0002412C">
      <w:pPr>
        <w:pStyle w:val="ListParagraph"/>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rPr>
          <w:szCs w:val="22"/>
        </w:rPr>
      </w:pPr>
      <w:r w:rsidRPr="00BE7F83">
        <w:rPr>
          <w:szCs w:val="22"/>
        </w:rPr>
        <w:t xml:space="preserve">The business restructuring </w:t>
      </w:r>
      <w:proofErr w:type="gramStart"/>
      <w:r w:rsidRPr="00BE7F83">
        <w:rPr>
          <w:szCs w:val="22"/>
        </w:rPr>
        <w:t>is considered to be</w:t>
      </w:r>
      <w:proofErr w:type="gramEnd"/>
      <w:r w:rsidRPr="00BE7F83">
        <w:rPr>
          <w:szCs w:val="22"/>
        </w:rPr>
        <w:t xml:space="preserve"> a business combination of entities under common control. Consequently, the Group prepared the consolidated financial statements using a method similar to pooling of </w:t>
      </w:r>
      <w:proofErr w:type="gramStart"/>
      <w:r w:rsidRPr="00BE7F83">
        <w:rPr>
          <w:szCs w:val="22"/>
        </w:rPr>
        <w:t>interests</w:t>
      </w:r>
      <w:proofErr w:type="gramEnd"/>
      <w:r w:rsidRPr="00BE7F83">
        <w:rPr>
          <w:szCs w:val="22"/>
        </w:rPr>
        <w:t xml:space="preserve"> method which included the financial statements of </w:t>
      </w:r>
      <w:r w:rsidR="0032333C" w:rsidRPr="00BE7F83">
        <w:rPr>
          <w:rFonts w:cstheme="minorBidi"/>
          <w:color w:val="000000"/>
          <w:szCs w:val="22"/>
          <w:lang w:val="en-US" w:bidi="th-TH"/>
        </w:rPr>
        <w:t>OP Garden project</w:t>
      </w:r>
      <w:r w:rsidRPr="00BE7F83">
        <w:rPr>
          <w:rFonts w:cstheme="minorBidi"/>
          <w:szCs w:val="28"/>
          <w:lang w:val="en-US" w:bidi="th-TH"/>
        </w:rPr>
        <w:t xml:space="preserve"> </w:t>
      </w:r>
      <w:r w:rsidRPr="00BE7F83">
        <w:rPr>
          <w:szCs w:val="22"/>
        </w:rPr>
        <w:t>before 1 January 202</w:t>
      </w:r>
      <w:r w:rsidR="00160416" w:rsidRPr="00BE7F83">
        <w:rPr>
          <w:szCs w:val="22"/>
        </w:rPr>
        <w:t>3</w:t>
      </w:r>
      <w:r w:rsidRPr="00BE7F83">
        <w:rPr>
          <w:szCs w:val="22"/>
        </w:rPr>
        <w:t xml:space="preserve">. Such presentation reflects the economic substances for </w:t>
      </w:r>
      <w:r w:rsidR="0032333C" w:rsidRPr="00BE7F83">
        <w:rPr>
          <w:rFonts w:cstheme="minorBidi"/>
          <w:color w:val="000000"/>
          <w:szCs w:val="22"/>
          <w:lang w:val="en-US" w:bidi="th-TH"/>
        </w:rPr>
        <w:t>OP Garden project</w:t>
      </w:r>
      <w:r w:rsidRPr="00BE7F83">
        <w:rPr>
          <w:rFonts w:cstheme="minorBidi"/>
          <w:szCs w:val="28"/>
          <w:lang w:val="en-US" w:bidi="th-TH"/>
        </w:rPr>
        <w:t xml:space="preserve"> </w:t>
      </w:r>
      <w:r w:rsidRPr="00BE7F83">
        <w:rPr>
          <w:szCs w:val="22"/>
        </w:rPr>
        <w:t>as one economic unit before 1 January 202</w:t>
      </w:r>
      <w:r w:rsidR="00160416" w:rsidRPr="00BE7F83">
        <w:rPr>
          <w:szCs w:val="22"/>
        </w:rPr>
        <w:t>3</w:t>
      </w:r>
      <w:r w:rsidRPr="00BE7F83">
        <w:rPr>
          <w:szCs w:val="22"/>
        </w:rPr>
        <w:t xml:space="preserve">, although the legal form of the relationship between the Group and </w:t>
      </w:r>
      <w:r w:rsidR="0032333C" w:rsidRPr="00BE7F83">
        <w:rPr>
          <w:rFonts w:cstheme="minorBidi"/>
          <w:color w:val="000000"/>
          <w:szCs w:val="22"/>
          <w:lang w:val="en-US" w:bidi="th-TH"/>
        </w:rPr>
        <w:t>OP Garden project</w:t>
      </w:r>
      <w:r w:rsidRPr="00BE7F83">
        <w:rPr>
          <w:rFonts w:cstheme="minorBidi"/>
          <w:szCs w:val="28"/>
          <w:lang w:val="en-US" w:bidi="th-TH"/>
        </w:rPr>
        <w:t xml:space="preserve"> </w:t>
      </w:r>
      <w:r w:rsidRPr="00BE7F83">
        <w:rPr>
          <w:szCs w:val="22"/>
        </w:rPr>
        <w:t>was not effective until after that date.</w:t>
      </w:r>
    </w:p>
    <w:p w14:paraId="5B254675" w14:textId="77777777" w:rsidR="0002412C" w:rsidRPr="00FD1D71" w:rsidRDefault="0002412C" w:rsidP="0002412C">
      <w:pPr>
        <w:pStyle w:val="ListParagraph"/>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rPr>
          <w:szCs w:val="22"/>
        </w:rPr>
      </w:pPr>
    </w:p>
    <w:p w14:paraId="4767E979" w14:textId="77777777" w:rsidR="00C81002" w:rsidRDefault="00C81002" w:rsidP="0002412C">
      <w:pPr>
        <w:pStyle w:val="ListParagraph"/>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rPr>
          <w:szCs w:val="22"/>
        </w:rPr>
      </w:pPr>
    </w:p>
    <w:p w14:paraId="2FBC2797" w14:textId="3F12A5AE" w:rsidR="00FC61CA" w:rsidRDefault="00FC61CA">
      <w:pPr>
        <w:spacing w:line="240" w:lineRule="auto"/>
        <w:rPr>
          <w:szCs w:val="22"/>
        </w:rPr>
      </w:pPr>
      <w:r>
        <w:rPr>
          <w:szCs w:val="22"/>
        </w:rPr>
        <w:br w:type="page"/>
      </w:r>
    </w:p>
    <w:p w14:paraId="6921BD6E" w14:textId="52B615A9" w:rsidR="00191691" w:rsidRPr="00C81002" w:rsidRDefault="0002412C" w:rsidP="00C81002">
      <w:pPr>
        <w:pStyle w:val="ListParagraph"/>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rPr>
          <w:szCs w:val="22"/>
        </w:rPr>
      </w:pPr>
      <w:r w:rsidRPr="00FD1D71">
        <w:rPr>
          <w:szCs w:val="22"/>
        </w:rPr>
        <w:t>The major classes of the carrying amount of assets</w:t>
      </w:r>
      <w:r w:rsidRPr="007743B3">
        <w:rPr>
          <w:szCs w:val="22"/>
        </w:rPr>
        <w:t xml:space="preserve"> acquired and liabilities assumed and surplus on business combination under common control recognised at the acquisition date are summarised as follows:</w:t>
      </w:r>
    </w:p>
    <w:p w14:paraId="5756265C" w14:textId="77777777" w:rsidR="00A176D6" w:rsidRDefault="00A176D6" w:rsidP="005076AF">
      <w:pPr>
        <w:pStyle w:val="ListParagraph"/>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rPr>
          <w:rFonts w:cstheme="minorBidi"/>
          <w:szCs w:val="28"/>
          <w:highlight w:val="yellow"/>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5940"/>
        <w:gridCol w:w="540"/>
        <w:gridCol w:w="360"/>
        <w:gridCol w:w="2340"/>
      </w:tblGrid>
      <w:tr w:rsidR="0020481C" w:rsidRPr="007743B3" w14:paraId="59239EF6" w14:textId="77777777" w:rsidTr="0061018D">
        <w:trPr>
          <w:cantSplit/>
          <w:tblHeader/>
        </w:trPr>
        <w:tc>
          <w:tcPr>
            <w:tcW w:w="5940" w:type="dxa"/>
            <w:shd w:val="clear" w:color="auto" w:fill="auto"/>
            <w:vAlign w:val="bottom"/>
          </w:tcPr>
          <w:p w14:paraId="203149E0" w14:textId="77777777" w:rsidR="0020481C" w:rsidRPr="007743B3" w:rsidRDefault="0020481C" w:rsidP="00BA25F0">
            <w:pPr>
              <w:pStyle w:val="acctfourfigures"/>
              <w:tabs>
                <w:tab w:val="clear" w:pos="765"/>
              </w:tabs>
              <w:spacing w:line="240" w:lineRule="auto"/>
              <w:rPr>
                <w:b/>
                <w:bCs/>
                <w:i/>
                <w:iCs/>
                <w:color w:val="0000FF"/>
                <w:szCs w:val="22"/>
              </w:rPr>
            </w:pPr>
          </w:p>
        </w:tc>
        <w:tc>
          <w:tcPr>
            <w:tcW w:w="540" w:type="dxa"/>
          </w:tcPr>
          <w:p w14:paraId="1DEBCA9A" w14:textId="77777777" w:rsidR="0020481C" w:rsidRPr="007743B3" w:rsidRDefault="0020481C" w:rsidP="00BA25F0">
            <w:pPr>
              <w:pStyle w:val="acctmergecolhdg"/>
              <w:spacing w:line="240" w:lineRule="auto"/>
              <w:ind w:left="-77" w:right="-81"/>
              <w:rPr>
                <w:szCs w:val="22"/>
                <w:lang w:bidi="th-TH"/>
              </w:rPr>
            </w:pPr>
          </w:p>
        </w:tc>
        <w:tc>
          <w:tcPr>
            <w:tcW w:w="360" w:type="dxa"/>
          </w:tcPr>
          <w:p w14:paraId="79C84092" w14:textId="77777777" w:rsidR="0020481C" w:rsidRPr="007743B3" w:rsidRDefault="0020481C" w:rsidP="00BA25F0">
            <w:pPr>
              <w:pStyle w:val="acctmergecolhdg"/>
              <w:spacing w:line="240" w:lineRule="auto"/>
              <w:ind w:left="-77" w:right="-81"/>
              <w:rPr>
                <w:szCs w:val="22"/>
                <w:lang w:bidi="th-TH"/>
              </w:rPr>
            </w:pPr>
          </w:p>
        </w:tc>
        <w:tc>
          <w:tcPr>
            <w:tcW w:w="2340" w:type="dxa"/>
            <w:vAlign w:val="center"/>
          </w:tcPr>
          <w:p w14:paraId="12621DF3" w14:textId="732854A3" w:rsidR="0020481C" w:rsidRPr="00237843" w:rsidRDefault="008C5180" w:rsidP="00BA25F0">
            <w:pPr>
              <w:pStyle w:val="acctmergecolhdg"/>
              <w:spacing w:line="240" w:lineRule="auto"/>
              <w:ind w:left="-77" w:right="-81"/>
              <w:rPr>
                <w:rFonts w:cs="Angsana New"/>
                <w:b w:val="0"/>
                <w:bCs/>
                <w:szCs w:val="28"/>
                <w:lang w:val="en-US"/>
              </w:rPr>
            </w:pPr>
            <w:r w:rsidRPr="00237843">
              <w:rPr>
                <w:rFonts w:cstheme="minorBidi"/>
                <w:b w:val="0"/>
                <w:bCs/>
                <w:color w:val="000000"/>
                <w:szCs w:val="22"/>
                <w:lang w:val="en-US" w:bidi="th-TH"/>
              </w:rPr>
              <w:t>OP Garden project</w:t>
            </w:r>
          </w:p>
        </w:tc>
      </w:tr>
      <w:tr w:rsidR="0020481C" w:rsidRPr="007743B3" w14:paraId="0075E36A" w14:textId="77777777" w:rsidTr="0061018D">
        <w:trPr>
          <w:cantSplit/>
          <w:tblHeader/>
        </w:trPr>
        <w:tc>
          <w:tcPr>
            <w:tcW w:w="5940" w:type="dxa"/>
          </w:tcPr>
          <w:p w14:paraId="4696193C" w14:textId="77777777" w:rsidR="0020481C" w:rsidRPr="007743B3" w:rsidRDefault="0020481C" w:rsidP="00BA25F0">
            <w:pPr>
              <w:spacing w:line="240" w:lineRule="auto"/>
              <w:rPr>
                <w:b/>
                <w:bCs/>
                <w:i/>
                <w:iCs/>
                <w:szCs w:val="22"/>
              </w:rPr>
            </w:pPr>
          </w:p>
        </w:tc>
        <w:tc>
          <w:tcPr>
            <w:tcW w:w="540" w:type="dxa"/>
          </w:tcPr>
          <w:p w14:paraId="0752F2C9" w14:textId="77777777" w:rsidR="0020481C" w:rsidRPr="007743B3" w:rsidRDefault="0020481C" w:rsidP="00BA25F0">
            <w:pPr>
              <w:pStyle w:val="acctfourfigures"/>
              <w:spacing w:line="240" w:lineRule="auto"/>
              <w:jc w:val="center"/>
              <w:rPr>
                <w:i/>
                <w:iCs/>
                <w:szCs w:val="22"/>
              </w:rPr>
            </w:pPr>
          </w:p>
        </w:tc>
        <w:tc>
          <w:tcPr>
            <w:tcW w:w="360" w:type="dxa"/>
          </w:tcPr>
          <w:p w14:paraId="1438B049" w14:textId="77777777" w:rsidR="0020481C" w:rsidRPr="007743B3" w:rsidRDefault="0020481C" w:rsidP="00BA25F0">
            <w:pPr>
              <w:pStyle w:val="acctfourfigures"/>
              <w:spacing w:line="240" w:lineRule="auto"/>
              <w:jc w:val="center"/>
              <w:rPr>
                <w:i/>
                <w:iCs/>
                <w:szCs w:val="22"/>
              </w:rPr>
            </w:pPr>
          </w:p>
        </w:tc>
        <w:tc>
          <w:tcPr>
            <w:tcW w:w="2340" w:type="dxa"/>
          </w:tcPr>
          <w:p w14:paraId="5DCF9AE3" w14:textId="77777777" w:rsidR="0020481C" w:rsidRPr="00BF5601" w:rsidRDefault="0020481C" w:rsidP="00BA25F0">
            <w:pPr>
              <w:pStyle w:val="acctfourfigures"/>
              <w:spacing w:line="240" w:lineRule="auto"/>
              <w:jc w:val="center"/>
              <w:rPr>
                <w:i/>
                <w:iCs/>
                <w:szCs w:val="22"/>
              </w:rPr>
            </w:pPr>
            <w:r w:rsidRPr="00BF5601">
              <w:rPr>
                <w:i/>
                <w:iCs/>
                <w:szCs w:val="22"/>
              </w:rPr>
              <w:t>(in million Baht)</w:t>
            </w:r>
          </w:p>
        </w:tc>
      </w:tr>
      <w:tr w:rsidR="0061018D" w:rsidRPr="007743B3" w14:paraId="463706B2" w14:textId="77777777" w:rsidTr="0061018D">
        <w:trPr>
          <w:cantSplit/>
          <w:tblHeader/>
        </w:trPr>
        <w:tc>
          <w:tcPr>
            <w:tcW w:w="5940" w:type="dxa"/>
          </w:tcPr>
          <w:p w14:paraId="70E16965" w14:textId="619AD9F9" w:rsidR="0061018D" w:rsidRPr="00E12F2A" w:rsidRDefault="00286741" w:rsidP="0061018D">
            <w:pPr>
              <w:spacing w:line="240" w:lineRule="auto"/>
              <w:rPr>
                <w:rFonts w:cstheme="minorBidi"/>
                <w:szCs w:val="28"/>
                <w:cs/>
                <w:lang w:bidi="th-TH"/>
              </w:rPr>
            </w:pPr>
            <w:r w:rsidRPr="00286741">
              <w:rPr>
                <w:rFonts w:cstheme="minorBidi"/>
                <w:szCs w:val="28"/>
                <w:lang w:val="en-US" w:bidi="th-TH"/>
              </w:rPr>
              <w:t>Trade and other current receivables</w:t>
            </w:r>
          </w:p>
        </w:tc>
        <w:tc>
          <w:tcPr>
            <w:tcW w:w="540" w:type="dxa"/>
          </w:tcPr>
          <w:p w14:paraId="12952AF9" w14:textId="77777777" w:rsidR="0061018D" w:rsidRPr="007743B3" w:rsidRDefault="0061018D" w:rsidP="0061018D">
            <w:pPr>
              <w:pStyle w:val="acctfourfigures"/>
              <w:spacing w:line="240" w:lineRule="auto"/>
              <w:jc w:val="center"/>
              <w:rPr>
                <w:i/>
                <w:iCs/>
                <w:szCs w:val="22"/>
              </w:rPr>
            </w:pPr>
          </w:p>
        </w:tc>
        <w:tc>
          <w:tcPr>
            <w:tcW w:w="360" w:type="dxa"/>
          </w:tcPr>
          <w:p w14:paraId="7F9E5FDB" w14:textId="77777777" w:rsidR="0061018D" w:rsidRPr="007743B3" w:rsidRDefault="0061018D" w:rsidP="0061018D">
            <w:pPr>
              <w:pStyle w:val="acctfourfigures"/>
              <w:spacing w:line="240" w:lineRule="auto"/>
              <w:jc w:val="center"/>
              <w:rPr>
                <w:i/>
                <w:iCs/>
                <w:szCs w:val="22"/>
              </w:rPr>
            </w:pPr>
          </w:p>
        </w:tc>
        <w:tc>
          <w:tcPr>
            <w:tcW w:w="2340" w:type="dxa"/>
          </w:tcPr>
          <w:p w14:paraId="79D046BF" w14:textId="5FA2A34D" w:rsidR="0061018D" w:rsidRPr="00BF5601" w:rsidRDefault="0061018D" w:rsidP="003024F8">
            <w:pPr>
              <w:pStyle w:val="acctfourfigures"/>
              <w:tabs>
                <w:tab w:val="clear" w:pos="765"/>
                <w:tab w:val="decimal" w:pos="1986"/>
              </w:tabs>
              <w:spacing w:line="240" w:lineRule="auto"/>
              <w:ind w:right="9"/>
              <w:rPr>
                <w:i/>
                <w:iCs/>
                <w:szCs w:val="22"/>
              </w:rPr>
            </w:pPr>
            <w:r w:rsidRPr="00BF5601">
              <w:t>8</w:t>
            </w:r>
          </w:p>
        </w:tc>
      </w:tr>
      <w:tr w:rsidR="0061018D" w:rsidRPr="007743B3" w14:paraId="385D03A1" w14:textId="77777777" w:rsidTr="0061018D">
        <w:trPr>
          <w:cantSplit/>
          <w:trHeight w:val="191"/>
        </w:trPr>
        <w:tc>
          <w:tcPr>
            <w:tcW w:w="5940" w:type="dxa"/>
          </w:tcPr>
          <w:p w14:paraId="45A21108" w14:textId="77777777" w:rsidR="0061018D" w:rsidRPr="007743B3" w:rsidRDefault="0061018D" w:rsidP="0061018D">
            <w:pPr>
              <w:spacing w:line="240" w:lineRule="auto"/>
              <w:ind w:left="175" w:hanging="175"/>
              <w:rPr>
                <w:szCs w:val="22"/>
              </w:rPr>
            </w:pPr>
            <w:r w:rsidRPr="007743B3">
              <w:rPr>
                <w:szCs w:val="22"/>
              </w:rPr>
              <w:t>Investment properties</w:t>
            </w:r>
          </w:p>
        </w:tc>
        <w:tc>
          <w:tcPr>
            <w:tcW w:w="540" w:type="dxa"/>
          </w:tcPr>
          <w:p w14:paraId="75742A3C" w14:textId="77777777" w:rsidR="0061018D" w:rsidRPr="007743B3" w:rsidRDefault="0061018D" w:rsidP="0061018D">
            <w:pPr>
              <w:pStyle w:val="acctfourfigures"/>
              <w:tabs>
                <w:tab w:val="clear" w:pos="765"/>
                <w:tab w:val="decimal" w:pos="731"/>
                <w:tab w:val="decimal" w:pos="1642"/>
              </w:tabs>
              <w:spacing w:line="240" w:lineRule="auto"/>
              <w:ind w:right="100"/>
              <w:jc w:val="right"/>
              <w:rPr>
                <w:szCs w:val="22"/>
              </w:rPr>
            </w:pPr>
          </w:p>
        </w:tc>
        <w:tc>
          <w:tcPr>
            <w:tcW w:w="360" w:type="dxa"/>
          </w:tcPr>
          <w:p w14:paraId="04852C4C" w14:textId="77777777" w:rsidR="0061018D" w:rsidRPr="007743B3" w:rsidRDefault="0061018D" w:rsidP="0061018D">
            <w:pPr>
              <w:pStyle w:val="acctfourfigures"/>
              <w:tabs>
                <w:tab w:val="clear" w:pos="765"/>
                <w:tab w:val="decimal" w:pos="731"/>
                <w:tab w:val="decimal" w:pos="1642"/>
              </w:tabs>
              <w:spacing w:line="240" w:lineRule="auto"/>
              <w:ind w:right="11"/>
              <w:jc w:val="right"/>
              <w:rPr>
                <w:szCs w:val="22"/>
              </w:rPr>
            </w:pPr>
          </w:p>
        </w:tc>
        <w:tc>
          <w:tcPr>
            <w:tcW w:w="2340" w:type="dxa"/>
          </w:tcPr>
          <w:p w14:paraId="040113B0" w14:textId="5B0489BA" w:rsidR="0061018D" w:rsidRPr="00BF5601" w:rsidRDefault="0061018D" w:rsidP="003024F8">
            <w:pPr>
              <w:pStyle w:val="acctfourfigures"/>
              <w:tabs>
                <w:tab w:val="clear" w:pos="765"/>
                <w:tab w:val="decimal" w:pos="1986"/>
              </w:tabs>
              <w:spacing w:line="240" w:lineRule="auto"/>
              <w:ind w:right="9"/>
            </w:pPr>
            <w:r w:rsidRPr="00BF5601">
              <w:t>449</w:t>
            </w:r>
          </w:p>
        </w:tc>
      </w:tr>
      <w:tr w:rsidR="0061018D" w:rsidRPr="007743B3" w14:paraId="5EEAC197" w14:textId="77777777" w:rsidTr="0061018D">
        <w:trPr>
          <w:cantSplit/>
          <w:trHeight w:val="191"/>
        </w:trPr>
        <w:tc>
          <w:tcPr>
            <w:tcW w:w="5940" w:type="dxa"/>
          </w:tcPr>
          <w:p w14:paraId="1D6422EF" w14:textId="757B9D66" w:rsidR="0061018D" w:rsidRPr="007743B3" w:rsidRDefault="0061018D" w:rsidP="0061018D">
            <w:pPr>
              <w:spacing w:line="240" w:lineRule="auto"/>
              <w:ind w:left="175" w:hanging="175"/>
              <w:rPr>
                <w:szCs w:val="22"/>
              </w:rPr>
            </w:pPr>
            <w:r w:rsidRPr="007743B3">
              <w:rPr>
                <w:szCs w:val="22"/>
                <w:lang w:val="en-US" w:bidi="th-TH"/>
              </w:rPr>
              <w:t>Other assets</w:t>
            </w:r>
          </w:p>
        </w:tc>
        <w:tc>
          <w:tcPr>
            <w:tcW w:w="540" w:type="dxa"/>
          </w:tcPr>
          <w:p w14:paraId="259CE0B3" w14:textId="77777777" w:rsidR="0061018D" w:rsidRPr="007743B3" w:rsidRDefault="0061018D" w:rsidP="0061018D">
            <w:pPr>
              <w:pStyle w:val="acctfourfigures"/>
              <w:tabs>
                <w:tab w:val="clear" w:pos="765"/>
                <w:tab w:val="decimal" w:pos="731"/>
                <w:tab w:val="decimal" w:pos="1642"/>
              </w:tabs>
              <w:spacing w:line="240" w:lineRule="auto"/>
              <w:ind w:right="100"/>
              <w:jc w:val="right"/>
              <w:rPr>
                <w:szCs w:val="22"/>
              </w:rPr>
            </w:pPr>
          </w:p>
        </w:tc>
        <w:tc>
          <w:tcPr>
            <w:tcW w:w="360" w:type="dxa"/>
          </w:tcPr>
          <w:p w14:paraId="0E64FD82" w14:textId="77777777" w:rsidR="0061018D" w:rsidRPr="007743B3" w:rsidRDefault="0061018D" w:rsidP="0061018D">
            <w:pPr>
              <w:pStyle w:val="acctfourfigures"/>
              <w:tabs>
                <w:tab w:val="clear" w:pos="765"/>
                <w:tab w:val="decimal" w:pos="731"/>
                <w:tab w:val="decimal" w:pos="1642"/>
              </w:tabs>
              <w:spacing w:line="240" w:lineRule="auto"/>
              <w:ind w:right="11"/>
              <w:jc w:val="right"/>
              <w:rPr>
                <w:szCs w:val="22"/>
              </w:rPr>
            </w:pPr>
          </w:p>
        </w:tc>
        <w:tc>
          <w:tcPr>
            <w:tcW w:w="2340" w:type="dxa"/>
          </w:tcPr>
          <w:p w14:paraId="535E2CD5" w14:textId="235366E2" w:rsidR="0061018D" w:rsidRPr="00BF5601" w:rsidRDefault="0061018D" w:rsidP="003024F8">
            <w:pPr>
              <w:pStyle w:val="acctfourfigures"/>
              <w:tabs>
                <w:tab w:val="clear" w:pos="765"/>
                <w:tab w:val="decimal" w:pos="1986"/>
              </w:tabs>
              <w:spacing w:line="240" w:lineRule="auto"/>
              <w:ind w:right="9"/>
            </w:pPr>
            <w:r w:rsidRPr="00BF5601">
              <w:t>7</w:t>
            </w:r>
          </w:p>
        </w:tc>
      </w:tr>
      <w:tr w:rsidR="0061018D" w:rsidRPr="007743B3" w14:paraId="3A83C6A1" w14:textId="77777777" w:rsidTr="0061018D">
        <w:trPr>
          <w:cantSplit/>
          <w:trHeight w:val="191"/>
        </w:trPr>
        <w:tc>
          <w:tcPr>
            <w:tcW w:w="5940" w:type="dxa"/>
          </w:tcPr>
          <w:p w14:paraId="63611645" w14:textId="5E66DE85" w:rsidR="0061018D" w:rsidRPr="007743B3" w:rsidRDefault="0061018D" w:rsidP="0061018D">
            <w:pPr>
              <w:spacing w:line="240" w:lineRule="auto"/>
              <w:ind w:left="175" w:right="-79" w:hanging="175"/>
              <w:rPr>
                <w:szCs w:val="22"/>
                <w:lang w:val="en-US"/>
              </w:rPr>
            </w:pPr>
            <w:r w:rsidRPr="002667A5">
              <w:rPr>
                <w:szCs w:val="22"/>
                <w:lang w:val="en-US"/>
              </w:rPr>
              <w:t>Trade and other current payables</w:t>
            </w:r>
          </w:p>
        </w:tc>
        <w:tc>
          <w:tcPr>
            <w:tcW w:w="540" w:type="dxa"/>
          </w:tcPr>
          <w:p w14:paraId="1EA04CA8" w14:textId="77777777" w:rsidR="0061018D" w:rsidRPr="007743B3" w:rsidRDefault="0061018D" w:rsidP="0061018D">
            <w:pPr>
              <w:pStyle w:val="acctfourfigures"/>
              <w:tabs>
                <w:tab w:val="clear" w:pos="765"/>
                <w:tab w:val="decimal" w:pos="731"/>
                <w:tab w:val="decimal" w:pos="1642"/>
              </w:tabs>
              <w:spacing w:line="240" w:lineRule="auto"/>
              <w:ind w:right="11"/>
              <w:jc w:val="right"/>
              <w:rPr>
                <w:szCs w:val="22"/>
              </w:rPr>
            </w:pPr>
          </w:p>
        </w:tc>
        <w:tc>
          <w:tcPr>
            <w:tcW w:w="360" w:type="dxa"/>
          </w:tcPr>
          <w:p w14:paraId="06A9789D" w14:textId="77777777" w:rsidR="0061018D" w:rsidRPr="007743B3" w:rsidRDefault="0061018D" w:rsidP="0061018D">
            <w:pPr>
              <w:pStyle w:val="acctfourfigures"/>
              <w:tabs>
                <w:tab w:val="clear" w:pos="765"/>
                <w:tab w:val="decimal" w:pos="731"/>
                <w:tab w:val="decimal" w:pos="1642"/>
              </w:tabs>
              <w:spacing w:line="240" w:lineRule="auto"/>
              <w:ind w:right="11"/>
              <w:jc w:val="right"/>
              <w:rPr>
                <w:szCs w:val="22"/>
              </w:rPr>
            </w:pPr>
          </w:p>
        </w:tc>
        <w:tc>
          <w:tcPr>
            <w:tcW w:w="2340" w:type="dxa"/>
          </w:tcPr>
          <w:p w14:paraId="2E84DFA0" w14:textId="58249E7A" w:rsidR="0061018D" w:rsidRPr="00BF5601" w:rsidRDefault="0061018D" w:rsidP="003024F8">
            <w:pPr>
              <w:pStyle w:val="acctfourfigures"/>
              <w:tabs>
                <w:tab w:val="clear" w:pos="765"/>
                <w:tab w:val="decimal" w:pos="1986"/>
              </w:tabs>
              <w:spacing w:line="240" w:lineRule="auto"/>
              <w:ind w:right="9"/>
            </w:pPr>
            <w:r w:rsidRPr="00BF5601">
              <w:t>(2)</w:t>
            </w:r>
          </w:p>
        </w:tc>
      </w:tr>
      <w:tr w:rsidR="0061018D" w:rsidRPr="007743B3" w14:paraId="755ACC1B" w14:textId="77777777" w:rsidTr="0061018D">
        <w:trPr>
          <w:cantSplit/>
          <w:trHeight w:val="191"/>
        </w:trPr>
        <w:tc>
          <w:tcPr>
            <w:tcW w:w="5940" w:type="dxa"/>
          </w:tcPr>
          <w:p w14:paraId="6C67EF98" w14:textId="164A2587" w:rsidR="0061018D" w:rsidRPr="007743B3" w:rsidRDefault="00056F54" w:rsidP="0061018D">
            <w:pPr>
              <w:spacing w:line="240" w:lineRule="auto"/>
              <w:ind w:left="173" w:right="14" w:hanging="173"/>
              <w:rPr>
                <w:szCs w:val="22"/>
                <w:lang w:val="en-US" w:bidi="th-TH"/>
              </w:rPr>
            </w:pPr>
            <w:r w:rsidRPr="007743B3">
              <w:rPr>
                <w:szCs w:val="22"/>
              </w:rPr>
              <w:t>Deferred tax liabilities</w:t>
            </w:r>
          </w:p>
        </w:tc>
        <w:tc>
          <w:tcPr>
            <w:tcW w:w="540" w:type="dxa"/>
          </w:tcPr>
          <w:p w14:paraId="6A5F83A4" w14:textId="77777777" w:rsidR="0061018D" w:rsidRPr="007743B3" w:rsidRDefault="0061018D" w:rsidP="0061018D">
            <w:pPr>
              <w:pStyle w:val="acctfourfigures"/>
              <w:tabs>
                <w:tab w:val="clear" w:pos="765"/>
                <w:tab w:val="decimal" w:pos="731"/>
                <w:tab w:val="decimal" w:pos="1642"/>
              </w:tabs>
              <w:spacing w:line="240" w:lineRule="auto"/>
              <w:ind w:right="11"/>
              <w:jc w:val="right"/>
              <w:rPr>
                <w:szCs w:val="22"/>
              </w:rPr>
            </w:pPr>
          </w:p>
        </w:tc>
        <w:tc>
          <w:tcPr>
            <w:tcW w:w="360" w:type="dxa"/>
          </w:tcPr>
          <w:p w14:paraId="6D4A1A4B" w14:textId="77777777" w:rsidR="0061018D" w:rsidRPr="007743B3" w:rsidRDefault="0061018D" w:rsidP="0061018D">
            <w:pPr>
              <w:pStyle w:val="acctfourfigures"/>
              <w:tabs>
                <w:tab w:val="clear" w:pos="765"/>
                <w:tab w:val="decimal" w:pos="731"/>
                <w:tab w:val="decimal" w:pos="1642"/>
              </w:tabs>
              <w:spacing w:line="240" w:lineRule="auto"/>
              <w:ind w:right="11"/>
              <w:jc w:val="right"/>
              <w:rPr>
                <w:szCs w:val="22"/>
              </w:rPr>
            </w:pPr>
          </w:p>
        </w:tc>
        <w:tc>
          <w:tcPr>
            <w:tcW w:w="2340" w:type="dxa"/>
          </w:tcPr>
          <w:p w14:paraId="4EDFA8C7" w14:textId="62732B22" w:rsidR="0061018D" w:rsidRPr="00BF5601" w:rsidRDefault="0061018D" w:rsidP="003024F8">
            <w:pPr>
              <w:pStyle w:val="acctfourfigures"/>
              <w:tabs>
                <w:tab w:val="clear" w:pos="765"/>
                <w:tab w:val="decimal" w:pos="1986"/>
              </w:tabs>
              <w:spacing w:line="240" w:lineRule="auto"/>
              <w:ind w:right="9"/>
            </w:pPr>
            <w:r w:rsidRPr="00BF5601">
              <w:t>(46)</w:t>
            </w:r>
          </w:p>
        </w:tc>
      </w:tr>
      <w:tr w:rsidR="0061018D" w:rsidRPr="007743B3" w14:paraId="3625F2F3" w14:textId="77777777" w:rsidTr="0061018D">
        <w:trPr>
          <w:cantSplit/>
          <w:trHeight w:val="191"/>
        </w:trPr>
        <w:tc>
          <w:tcPr>
            <w:tcW w:w="5940" w:type="dxa"/>
          </w:tcPr>
          <w:p w14:paraId="375524A4" w14:textId="4BF419A1" w:rsidR="0061018D" w:rsidRPr="007743B3" w:rsidRDefault="00E81376" w:rsidP="0061018D">
            <w:pPr>
              <w:spacing w:line="240" w:lineRule="auto"/>
              <w:ind w:left="173" w:right="14" w:hanging="173"/>
              <w:rPr>
                <w:szCs w:val="22"/>
              </w:rPr>
            </w:pPr>
            <w:r w:rsidRPr="00E81376">
              <w:rPr>
                <w:szCs w:val="22"/>
              </w:rPr>
              <w:t>Other liabilities</w:t>
            </w:r>
          </w:p>
        </w:tc>
        <w:tc>
          <w:tcPr>
            <w:tcW w:w="540" w:type="dxa"/>
          </w:tcPr>
          <w:p w14:paraId="586B72BB" w14:textId="77777777" w:rsidR="0061018D" w:rsidRPr="007743B3" w:rsidRDefault="0061018D" w:rsidP="0061018D">
            <w:pPr>
              <w:pStyle w:val="acctfourfigures"/>
              <w:tabs>
                <w:tab w:val="clear" w:pos="765"/>
                <w:tab w:val="decimal" w:pos="731"/>
                <w:tab w:val="decimal" w:pos="1642"/>
              </w:tabs>
              <w:spacing w:line="240" w:lineRule="auto"/>
              <w:ind w:right="11"/>
              <w:jc w:val="right"/>
              <w:rPr>
                <w:szCs w:val="22"/>
                <w:lang w:val="en-US"/>
              </w:rPr>
            </w:pPr>
          </w:p>
        </w:tc>
        <w:tc>
          <w:tcPr>
            <w:tcW w:w="360" w:type="dxa"/>
          </w:tcPr>
          <w:p w14:paraId="2D1D50E4" w14:textId="77777777" w:rsidR="0061018D" w:rsidRPr="007743B3" w:rsidRDefault="0061018D" w:rsidP="0061018D">
            <w:pPr>
              <w:pStyle w:val="acctfourfigures"/>
              <w:tabs>
                <w:tab w:val="clear" w:pos="765"/>
                <w:tab w:val="decimal" w:pos="731"/>
                <w:tab w:val="decimal" w:pos="1642"/>
              </w:tabs>
              <w:spacing w:line="240" w:lineRule="auto"/>
              <w:ind w:right="11"/>
              <w:jc w:val="right"/>
              <w:rPr>
                <w:szCs w:val="22"/>
              </w:rPr>
            </w:pPr>
          </w:p>
        </w:tc>
        <w:tc>
          <w:tcPr>
            <w:tcW w:w="2340" w:type="dxa"/>
          </w:tcPr>
          <w:p w14:paraId="58B51650" w14:textId="62FB966C" w:rsidR="0061018D" w:rsidRPr="00BF5601" w:rsidRDefault="00E81376" w:rsidP="003024F8">
            <w:pPr>
              <w:pStyle w:val="acctfourfigures"/>
              <w:tabs>
                <w:tab w:val="clear" w:pos="765"/>
                <w:tab w:val="decimal" w:pos="1986"/>
              </w:tabs>
              <w:spacing w:line="240" w:lineRule="auto"/>
              <w:ind w:right="9"/>
            </w:pPr>
            <w:r w:rsidRPr="00BF5601">
              <w:t xml:space="preserve">   </w:t>
            </w:r>
            <w:r w:rsidR="0061018D" w:rsidRPr="00BF5601">
              <w:t>(1)</w:t>
            </w:r>
          </w:p>
        </w:tc>
      </w:tr>
      <w:tr w:rsidR="0061018D" w:rsidRPr="007743B3" w14:paraId="6CD54E0B" w14:textId="77777777" w:rsidTr="0061018D">
        <w:trPr>
          <w:cantSplit/>
          <w:trHeight w:val="191"/>
        </w:trPr>
        <w:tc>
          <w:tcPr>
            <w:tcW w:w="5940" w:type="dxa"/>
          </w:tcPr>
          <w:p w14:paraId="2E0480BE" w14:textId="77777777" w:rsidR="0061018D" w:rsidRPr="00055C13" w:rsidRDefault="0061018D" w:rsidP="0061018D">
            <w:pPr>
              <w:spacing w:line="240" w:lineRule="auto"/>
              <w:ind w:left="175" w:right="-79" w:hanging="175"/>
              <w:rPr>
                <w:b/>
                <w:bCs/>
                <w:i/>
                <w:iCs/>
                <w:szCs w:val="22"/>
                <w:lang w:val="en-US"/>
              </w:rPr>
            </w:pPr>
            <w:r w:rsidRPr="00055C13">
              <w:rPr>
                <w:b/>
                <w:bCs/>
                <w:szCs w:val="22"/>
              </w:rPr>
              <w:t>Total net assets</w:t>
            </w:r>
          </w:p>
        </w:tc>
        <w:tc>
          <w:tcPr>
            <w:tcW w:w="540" w:type="dxa"/>
          </w:tcPr>
          <w:p w14:paraId="7DCBCB84" w14:textId="77777777" w:rsidR="0061018D" w:rsidRPr="00055C13" w:rsidRDefault="0061018D" w:rsidP="0061018D">
            <w:pPr>
              <w:pStyle w:val="acctfourfigures"/>
              <w:tabs>
                <w:tab w:val="clear" w:pos="765"/>
                <w:tab w:val="decimal" w:pos="731"/>
                <w:tab w:val="decimal" w:pos="1642"/>
              </w:tabs>
              <w:spacing w:line="240" w:lineRule="auto"/>
              <w:ind w:right="11"/>
              <w:jc w:val="right"/>
              <w:rPr>
                <w:b/>
                <w:bCs/>
                <w:szCs w:val="22"/>
              </w:rPr>
            </w:pPr>
          </w:p>
        </w:tc>
        <w:tc>
          <w:tcPr>
            <w:tcW w:w="360" w:type="dxa"/>
          </w:tcPr>
          <w:p w14:paraId="0E4B86A2" w14:textId="77777777" w:rsidR="0061018D" w:rsidRPr="00055C13" w:rsidRDefault="0061018D" w:rsidP="0061018D">
            <w:pPr>
              <w:pStyle w:val="acctfourfigures"/>
              <w:tabs>
                <w:tab w:val="clear" w:pos="765"/>
                <w:tab w:val="decimal" w:pos="731"/>
                <w:tab w:val="decimal" w:pos="1642"/>
              </w:tabs>
              <w:spacing w:line="240" w:lineRule="auto"/>
              <w:ind w:right="11"/>
              <w:jc w:val="right"/>
              <w:rPr>
                <w:b/>
                <w:bCs/>
                <w:szCs w:val="22"/>
              </w:rPr>
            </w:pPr>
          </w:p>
        </w:tc>
        <w:tc>
          <w:tcPr>
            <w:tcW w:w="2340" w:type="dxa"/>
            <w:tcBorders>
              <w:top w:val="single" w:sz="2" w:space="0" w:color="auto"/>
            </w:tcBorders>
          </w:tcPr>
          <w:p w14:paraId="0278BC1D" w14:textId="6DD30926" w:rsidR="0061018D" w:rsidRPr="00BF5601" w:rsidRDefault="0061018D" w:rsidP="003024F8">
            <w:pPr>
              <w:pStyle w:val="acctfourfigures"/>
              <w:tabs>
                <w:tab w:val="clear" w:pos="765"/>
                <w:tab w:val="decimal" w:pos="1989"/>
              </w:tabs>
              <w:spacing w:line="240" w:lineRule="auto"/>
              <w:ind w:right="9"/>
              <w:rPr>
                <w:b/>
                <w:bCs/>
              </w:rPr>
            </w:pPr>
            <w:r w:rsidRPr="00BF5601">
              <w:rPr>
                <w:b/>
                <w:bCs/>
              </w:rPr>
              <w:t>415</w:t>
            </w:r>
          </w:p>
        </w:tc>
      </w:tr>
      <w:tr w:rsidR="0061018D" w:rsidRPr="007743B3" w14:paraId="37EE0F7A" w14:textId="77777777" w:rsidTr="0061018D">
        <w:trPr>
          <w:cantSplit/>
        </w:trPr>
        <w:tc>
          <w:tcPr>
            <w:tcW w:w="5940" w:type="dxa"/>
          </w:tcPr>
          <w:p w14:paraId="4E1FEDF7" w14:textId="7C97E117" w:rsidR="0061018D" w:rsidRPr="007743B3" w:rsidRDefault="0096662C" w:rsidP="0061018D">
            <w:pPr>
              <w:spacing w:line="240" w:lineRule="auto"/>
              <w:ind w:right="-80"/>
              <w:rPr>
                <w:szCs w:val="22"/>
                <w:lang w:val="en-US" w:bidi="th-TH"/>
              </w:rPr>
            </w:pPr>
            <w:r>
              <w:rPr>
                <w:szCs w:val="22"/>
              </w:rPr>
              <w:t>Difference from</w:t>
            </w:r>
            <w:r w:rsidR="0061018D" w:rsidRPr="007743B3">
              <w:rPr>
                <w:szCs w:val="22"/>
              </w:rPr>
              <w:t xml:space="preserve"> business combination under common control</w:t>
            </w:r>
          </w:p>
        </w:tc>
        <w:tc>
          <w:tcPr>
            <w:tcW w:w="540" w:type="dxa"/>
            <w:vAlign w:val="bottom"/>
          </w:tcPr>
          <w:p w14:paraId="39F8F1C6" w14:textId="77777777" w:rsidR="0061018D" w:rsidRPr="007743B3" w:rsidRDefault="0061018D" w:rsidP="0061018D">
            <w:pPr>
              <w:pStyle w:val="acctfourfigures"/>
              <w:tabs>
                <w:tab w:val="clear" w:pos="765"/>
                <w:tab w:val="decimal" w:pos="731"/>
                <w:tab w:val="decimal" w:pos="1642"/>
              </w:tabs>
              <w:spacing w:line="240" w:lineRule="auto"/>
              <w:ind w:right="11"/>
              <w:jc w:val="right"/>
              <w:rPr>
                <w:szCs w:val="22"/>
              </w:rPr>
            </w:pPr>
          </w:p>
        </w:tc>
        <w:tc>
          <w:tcPr>
            <w:tcW w:w="360" w:type="dxa"/>
            <w:vAlign w:val="bottom"/>
          </w:tcPr>
          <w:p w14:paraId="1E6018FD" w14:textId="77777777" w:rsidR="0061018D" w:rsidRPr="007743B3" w:rsidRDefault="0061018D" w:rsidP="0061018D">
            <w:pPr>
              <w:pStyle w:val="acctfourfigures"/>
              <w:tabs>
                <w:tab w:val="clear" w:pos="765"/>
                <w:tab w:val="decimal" w:pos="731"/>
                <w:tab w:val="decimal" w:pos="1642"/>
              </w:tabs>
              <w:spacing w:line="240" w:lineRule="auto"/>
              <w:ind w:right="11"/>
              <w:jc w:val="right"/>
              <w:rPr>
                <w:szCs w:val="22"/>
              </w:rPr>
            </w:pPr>
          </w:p>
        </w:tc>
        <w:tc>
          <w:tcPr>
            <w:tcW w:w="2340" w:type="dxa"/>
          </w:tcPr>
          <w:p w14:paraId="67AB7681" w14:textId="75366982" w:rsidR="0061018D" w:rsidRPr="00BF5601" w:rsidRDefault="0061018D" w:rsidP="003024F8">
            <w:pPr>
              <w:pStyle w:val="acctfourfigures"/>
              <w:tabs>
                <w:tab w:val="clear" w:pos="765"/>
                <w:tab w:val="decimal" w:pos="1989"/>
              </w:tabs>
              <w:spacing w:line="240" w:lineRule="auto"/>
              <w:ind w:right="9"/>
            </w:pPr>
            <w:r w:rsidRPr="00BF5601">
              <w:t>27</w:t>
            </w:r>
          </w:p>
        </w:tc>
      </w:tr>
      <w:tr w:rsidR="0061018D" w:rsidRPr="007743B3" w14:paraId="4334730E" w14:textId="77777777" w:rsidTr="0061018D">
        <w:trPr>
          <w:cantSplit/>
        </w:trPr>
        <w:tc>
          <w:tcPr>
            <w:tcW w:w="5940" w:type="dxa"/>
          </w:tcPr>
          <w:p w14:paraId="42D48247" w14:textId="77777777" w:rsidR="0061018D" w:rsidRPr="00055C13" w:rsidRDefault="0061018D" w:rsidP="0061018D">
            <w:pPr>
              <w:spacing w:line="240" w:lineRule="auto"/>
              <w:ind w:left="190" w:hanging="190"/>
              <w:rPr>
                <w:b/>
                <w:bCs/>
                <w:szCs w:val="22"/>
                <w:lang w:val="en-US"/>
              </w:rPr>
            </w:pPr>
            <w:r w:rsidRPr="00055C13">
              <w:rPr>
                <w:b/>
                <w:bCs/>
                <w:szCs w:val="22"/>
              </w:rPr>
              <w:t>Consideration transferred</w:t>
            </w:r>
          </w:p>
        </w:tc>
        <w:tc>
          <w:tcPr>
            <w:tcW w:w="540" w:type="dxa"/>
          </w:tcPr>
          <w:p w14:paraId="6D96B827" w14:textId="77777777" w:rsidR="0061018D" w:rsidRPr="00055C13" w:rsidRDefault="0061018D" w:rsidP="0061018D">
            <w:pPr>
              <w:pStyle w:val="acctfourfigures"/>
              <w:tabs>
                <w:tab w:val="clear" w:pos="765"/>
                <w:tab w:val="decimal" w:pos="731"/>
                <w:tab w:val="decimal" w:pos="1642"/>
              </w:tabs>
              <w:spacing w:line="240" w:lineRule="auto"/>
              <w:ind w:right="11"/>
              <w:jc w:val="right"/>
              <w:rPr>
                <w:b/>
                <w:bCs/>
                <w:szCs w:val="22"/>
              </w:rPr>
            </w:pPr>
          </w:p>
        </w:tc>
        <w:tc>
          <w:tcPr>
            <w:tcW w:w="360" w:type="dxa"/>
          </w:tcPr>
          <w:p w14:paraId="4A23B29E" w14:textId="77777777" w:rsidR="0061018D" w:rsidRPr="00055C13" w:rsidRDefault="0061018D" w:rsidP="0061018D">
            <w:pPr>
              <w:pStyle w:val="acctfourfigures"/>
              <w:tabs>
                <w:tab w:val="clear" w:pos="765"/>
                <w:tab w:val="decimal" w:pos="731"/>
                <w:tab w:val="decimal" w:pos="1642"/>
              </w:tabs>
              <w:spacing w:line="240" w:lineRule="auto"/>
              <w:ind w:right="11"/>
              <w:jc w:val="right"/>
              <w:rPr>
                <w:b/>
                <w:bCs/>
                <w:szCs w:val="22"/>
              </w:rPr>
            </w:pPr>
          </w:p>
        </w:tc>
        <w:tc>
          <w:tcPr>
            <w:tcW w:w="2340" w:type="dxa"/>
            <w:tcBorders>
              <w:top w:val="single" w:sz="4" w:space="0" w:color="auto"/>
              <w:bottom w:val="double" w:sz="4" w:space="0" w:color="auto"/>
            </w:tcBorders>
          </w:tcPr>
          <w:p w14:paraId="56883A61" w14:textId="4F7B2F89" w:rsidR="0061018D" w:rsidRPr="00BF5601" w:rsidRDefault="0061018D" w:rsidP="003024F8">
            <w:pPr>
              <w:pStyle w:val="acctfourfigures"/>
              <w:tabs>
                <w:tab w:val="clear" w:pos="765"/>
                <w:tab w:val="decimal" w:pos="1989"/>
              </w:tabs>
              <w:spacing w:line="240" w:lineRule="auto"/>
              <w:ind w:right="9"/>
              <w:rPr>
                <w:b/>
                <w:bCs/>
              </w:rPr>
            </w:pPr>
            <w:r w:rsidRPr="00BF5601">
              <w:rPr>
                <w:b/>
                <w:bCs/>
              </w:rPr>
              <w:t>442</w:t>
            </w:r>
          </w:p>
        </w:tc>
      </w:tr>
    </w:tbl>
    <w:p w14:paraId="34D16257" w14:textId="77777777" w:rsidR="006D418E" w:rsidRPr="00770F9F" w:rsidRDefault="006D418E" w:rsidP="00303218">
      <w:pPr>
        <w:ind w:left="630"/>
        <w:jc w:val="thaiDistribute"/>
        <w:rPr>
          <w:sz w:val="28"/>
          <w:szCs w:val="28"/>
        </w:rPr>
      </w:pPr>
    </w:p>
    <w:p w14:paraId="79C25A74" w14:textId="77777777" w:rsidR="001327FF" w:rsidRDefault="001327FF" w:rsidP="001327FF">
      <w:pPr>
        <w:ind w:left="550"/>
        <w:jc w:val="thaiDistribute"/>
        <w:rPr>
          <w:szCs w:val="22"/>
        </w:rPr>
      </w:pPr>
      <w:r w:rsidRPr="001327FF">
        <w:rPr>
          <w:szCs w:val="22"/>
        </w:rPr>
        <w:t>The impact of the restatement on the Group’s consolidated statement of comprehensive income for the three-month period ended 31 March 202</w:t>
      </w:r>
      <w:r>
        <w:rPr>
          <w:szCs w:val="22"/>
        </w:rPr>
        <w:t>4</w:t>
      </w:r>
      <w:r w:rsidRPr="001327FF">
        <w:rPr>
          <w:szCs w:val="22"/>
        </w:rPr>
        <w:t xml:space="preserve"> are as follows:</w:t>
      </w:r>
    </w:p>
    <w:p w14:paraId="338967FD" w14:textId="77777777" w:rsidR="001327FF" w:rsidRDefault="001327FF" w:rsidP="00303218">
      <w:pPr>
        <w:ind w:left="630"/>
        <w:jc w:val="thaiDistribute"/>
        <w:rPr>
          <w:szCs w:val="22"/>
        </w:rPr>
      </w:pPr>
    </w:p>
    <w:tbl>
      <w:tblPr>
        <w:tblW w:w="9458" w:type="dxa"/>
        <w:tblInd w:w="450" w:type="dxa"/>
        <w:tblLayout w:type="fixed"/>
        <w:tblLook w:val="01E0" w:firstRow="1" w:lastRow="1" w:firstColumn="1" w:lastColumn="1" w:noHBand="0" w:noVBand="0"/>
      </w:tblPr>
      <w:tblGrid>
        <w:gridCol w:w="5310"/>
        <w:gridCol w:w="241"/>
        <w:gridCol w:w="1117"/>
        <w:gridCol w:w="236"/>
        <w:gridCol w:w="1114"/>
        <w:gridCol w:w="270"/>
        <w:gridCol w:w="1170"/>
      </w:tblGrid>
      <w:tr w:rsidR="00993DF2" w:rsidRPr="007743B3" w14:paraId="2FA86299" w14:textId="77777777" w:rsidTr="00D72000">
        <w:trPr>
          <w:trHeight w:val="20"/>
          <w:tblHeader/>
        </w:trPr>
        <w:tc>
          <w:tcPr>
            <w:tcW w:w="5551" w:type="dxa"/>
            <w:gridSpan w:val="2"/>
            <w:shd w:val="clear" w:color="auto" w:fill="auto"/>
          </w:tcPr>
          <w:p w14:paraId="7A455858" w14:textId="77777777" w:rsidR="00993DF2" w:rsidRPr="007743B3" w:rsidRDefault="00993DF2" w:rsidP="00E21267">
            <w:pPr>
              <w:pStyle w:val="acctfourfigures"/>
              <w:shd w:val="clear" w:color="auto" w:fill="FFFFFF"/>
              <w:tabs>
                <w:tab w:val="clear" w:pos="765"/>
              </w:tabs>
              <w:spacing w:line="235" w:lineRule="auto"/>
              <w:ind w:right="-108"/>
              <w:rPr>
                <w:b/>
                <w:bCs/>
                <w:i/>
                <w:iCs/>
                <w:szCs w:val="22"/>
                <w:lang w:val="en-US" w:bidi="th-TH"/>
              </w:rPr>
            </w:pPr>
          </w:p>
        </w:tc>
        <w:tc>
          <w:tcPr>
            <w:tcW w:w="3907" w:type="dxa"/>
            <w:gridSpan w:val="5"/>
            <w:vAlign w:val="bottom"/>
          </w:tcPr>
          <w:p w14:paraId="515B1E5B" w14:textId="77777777" w:rsidR="00993DF2" w:rsidRPr="007743B3" w:rsidRDefault="00993DF2" w:rsidP="00E21267">
            <w:pPr>
              <w:pStyle w:val="acctfourfigures"/>
              <w:shd w:val="clear" w:color="auto" w:fill="FFFFFF"/>
              <w:tabs>
                <w:tab w:val="clear" w:pos="765"/>
              </w:tabs>
              <w:spacing w:line="235" w:lineRule="auto"/>
              <w:ind w:left="-79" w:right="-108"/>
              <w:jc w:val="center"/>
              <w:rPr>
                <w:b/>
                <w:bCs/>
                <w:szCs w:val="22"/>
                <w:lang w:val="en-US" w:bidi="th-TH"/>
              </w:rPr>
            </w:pPr>
            <w:r w:rsidRPr="007743B3">
              <w:rPr>
                <w:b/>
                <w:bCs/>
                <w:szCs w:val="22"/>
                <w:lang w:val="en-US" w:bidi="th-TH"/>
              </w:rPr>
              <w:t>Consolidated financial statements</w:t>
            </w:r>
          </w:p>
        </w:tc>
      </w:tr>
      <w:tr w:rsidR="00993DF2" w:rsidRPr="00CF36E5" w14:paraId="4456C926" w14:textId="77777777" w:rsidTr="00845DA9">
        <w:trPr>
          <w:trHeight w:val="20"/>
          <w:tblHeader/>
        </w:trPr>
        <w:tc>
          <w:tcPr>
            <w:tcW w:w="5310" w:type="dxa"/>
            <w:shd w:val="clear" w:color="auto" w:fill="auto"/>
            <w:vAlign w:val="bottom"/>
          </w:tcPr>
          <w:p w14:paraId="4F424E31" w14:textId="77777777" w:rsidR="001327FF" w:rsidRPr="001327FF" w:rsidRDefault="001327FF" w:rsidP="001327FF">
            <w:pPr>
              <w:shd w:val="clear" w:color="auto" w:fill="FFFFFF"/>
              <w:tabs>
                <w:tab w:val="left" w:pos="4014"/>
              </w:tabs>
              <w:spacing w:line="235" w:lineRule="auto"/>
              <w:ind w:left="250" w:hanging="250"/>
              <w:rPr>
                <w:b/>
                <w:bCs/>
                <w:i/>
                <w:iCs/>
                <w:szCs w:val="22"/>
                <w:lang w:val="en-US"/>
              </w:rPr>
            </w:pPr>
            <w:r w:rsidRPr="001327FF">
              <w:rPr>
                <w:b/>
                <w:bCs/>
                <w:i/>
                <w:iCs/>
                <w:szCs w:val="22"/>
                <w:lang w:val="en-US"/>
              </w:rPr>
              <w:t xml:space="preserve">Statement of comprehensive income for the </w:t>
            </w:r>
          </w:p>
          <w:p w14:paraId="208E59E6" w14:textId="332ABFE7" w:rsidR="00993DF2" w:rsidRPr="000C16C7" w:rsidRDefault="001327FF" w:rsidP="001327FF">
            <w:pPr>
              <w:shd w:val="clear" w:color="auto" w:fill="FFFFFF"/>
              <w:tabs>
                <w:tab w:val="left" w:pos="4014"/>
              </w:tabs>
              <w:spacing w:line="235" w:lineRule="auto"/>
              <w:ind w:left="250" w:hanging="250"/>
              <w:rPr>
                <w:rFonts w:cstheme="minorBidi"/>
                <w:szCs w:val="28"/>
                <w:rtl/>
                <w:lang w:val="en-US" w:bidi="th-TH"/>
              </w:rPr>
            </w:pPr>
            <w:r>
              <w:rPr>
                <w:b/>
                <w:bCs/>
                <w:i/>
                <w:iCs/>
                <w:szCs w:val="22"/>
                <w:lang w:val="en-US"/>
              </w:rPr>
              <w:t xml:space="preserve">   </w:t>
            </w:r>
            <w:r w:rsidRPr="001327FF">
              <w:rPr>
                <w:b/>
                <w:bCs/>
                <w:i/>
                <w:iCs/>
                <w:szCs w:val="22"/>
                <w:lang w:val="en-US"/>
              </w:rPr>
              <w:t>three-month period ended 31 March 202</w:t>
            </w:r>
            <w:r>
              <w:rPr>
                <w:b/>
                <w:bCs/>
                <w:i/>
                <w:iCs/>
                <w:szCs w:val="22"/>
                <w:lang w:val="en-US"/>
              </w:rPr>
              <w:t>4</w:t>
            </w:r>
          </w:p>
        </w:tc>
        <w:tc>
          <w:tcPr>
            <w:tcW w:w="241" w:type="dxa"/>
            <w:shd w:val="clear" w:color="auto" w:fill="auto"/>
          </w:tcPr>
          <w:p w14:paraId="101B9949" w14:textId="77777777" w:rsidR="00993DF2" w:rsidRPr="000C16C7" w:rsidRDefault="00993DF2" w:rsidP="00E21267">
            <w:pPr>
              <w:pStyle w:val="acctfourfigures"/>
              <w:shd w:val="clear" w:color="auto" w:fill="FFFFFF"/>
              <w:tabs>
                <w:tab w:val="clear" w:pos="765"/>
              </w:tabs>
              <w:spacing w:line="235" w:lineRule="auto"/>
              <w:ind w:left="-79" w:right="-115"/>
              <w:jc w:val="center"/>
              <w:rPr>
                <w:i/>
                <w:iCs/>
                <w:szCs w:val="22"/>
                <w:lang w:val="en-US" w:bidi="th-TH"/>
              </w:rPr>
            </w:pPr>
          </w:p>
          <w:p w14:paraId="0DD43900" w14:textId="77777777" w:rsidR="00993DF2" w:rsidRPr="000C16C7" w:rsidRDefault="00993DF2" w:rsidP="00E21267">
            <w:pPr>
              <w:pStyle w:val="acctfourfigures"/>
              <w:shd w:val="clear" w:color="auto" w:fill="FFFFFF"/>
              <w:tabs>
                <w:tab w:val="clear" w:pos="765"/>
              </w:tabs>
              <w:spacing w:line="235" w:lineRule="auto"/>
              <w:ind w:left="-79" w:right="-115"/>
              <w:jc w:val="center"/>
              <w:rPr>
                <w:i/>
                <w:iCs/>
                <w:szCs w:val="22"/>
                <w:cs/>
                <w:lang w:val="en-US" w:bidi="th-TH"/>
              </w:rPr>
            </w:pPr>
          </w:p>
        </w:tc>
        <w:tc>
          <w:tcPr>
            <w:tcW w:w="1117" w:type="dxa"/>
            <w:shd w:val="clear" w:color="auto" w:fill="auto"/>
            <w:vAlign w:val="bottom"/>
          </w:tcPr>
          <w:p w14:paraId="219B6050" w14:textId="77777777" w:rsidR="00993DF2" w:rsidRPr="000C16C7" w:rsidRDefault="00993DF2" w:rsidP="00E21267">
            <w:pPr>
              <w:pStyle w:val="acctfourfigures"/>
              <w:shd w:val="clear" w:color="auto" w:fill="FFFFFF"/>
              <w:tabs>
                <w:tab w:val="clear" w:pos="765"/>
              </w:tabs>
              <w:spacing w:line="235" w:lineRule="auto"/>
              <w:ind w:left="-79" w:right="-115"/>
              <w:jc w:val="center"/>
              <w:rPr>
                <w:szCs w:val="22"/>
                <w:cs/>
                <w:lang w:val="en-US" w:bidi="th-TH"/>
              </w:rPr>
            </w:pPr>
            <w:r w:rsidRPr="000C16C7">
              <w:rPr>
                <w:szCs w:val="22"/>
                <w:lang w:val="en-US"/>
              </w:rPr>
              <w:t>Previous reported</w:t>
            </w:r>
          </w:p>
        </w:tc>
        <w:tc>
          <w:tcPr>
            <w:tcW w:w="236" w:type="dxa"/>
            <w:shd w:val="clear" w:color="auto" w:fill="auto"/>
            <w:vAlign w:val="bottom"/>
          </w:tcPr>
          <w:p w14:paraId="60CA9016" w14:textId="77777777" w:rsidR="00993DF2" w:rsidRPr="000C16C7" w:rsidRDefault="00993DF2" w:rsidP="00E21267">
            <w:pPr>
              <w:pStyle w:val="acctfourfigures"/>
              <w:shd w:val="clear" w:color="auto" w:fill="FFFFFF"/>
              <w:tabs>
                <w:tab w:val="clear" w:pos="765"/>
              </w:tabs>
              <w:spacing w:line="235" w:lineRule="auto"/>
              <w:ind w:left="-79" w:right="-115"/>
              <w:jc w:val="center"/>
              <w:rPr>
                <w:szCs w:val="22"/>
                <w:cs/>
                <w:lang w:val="en-US" w:bidi="th-TH"/>
              </w:rPr>
            </w:pPr>
          </w:p>
        </w:tc>
        <w:tc>
          <w:tcPr>
            <w:tcW w:w="1114" w:type="dxa"/>
            <w:shd w:val="clear" w:color="auto" w:fill="auto"/>
            <w:vAlign w:val="bottom"/>
          </w:tcPr>
          <w:p w14:paraId="56069094" w14:textId="77777777" w:rsidR="00993DF2" w:rsidRPr="000C16C7" w:rsidRDefault="00993DF2" w:rsidP="00E21267">
            <w:pPr>
              <w:pStyle w:val="acctfourfigures"/>
              <w:shd w:val="clear" w:color="auto" w:fill="FFFFFF"/>
              <w:tabs>
                <w:tab w:val="clear" w:pos="765"/>
              </w:tabs>
              <w:spacing w:line="235" w:lineRule="auto"/>
              <w:ind w:left="-79" w:right="-115"/>
              <w:jc w:val="center"/>
              <w:rPr>
                <w:szCs w:val="22"/>
                <w:cs/>
                <w:lang w:val="en-US" w:bidi="th-TH"/>
              </w:rPr>
            </w:pPr>
            <w:r w:rsidRPr="000C16C7">
              <w:rPr>
                <w:szCs w:val="22"/>
                <w:lang w:val="en-US"/>
              </w:rPr>
              <w:t>Adjustment</w:t>
            </w:r>
          </w:p>
        </w:tc>
        <w:tc>
          <w:tcPr>
            <w:tcW w:w="270" w:type="dxa"/>
            <w:shd w:val="clear" w:color="auto" w:fill="auto"/>
            <w:vAlign w:val="bottom"/>
          </w:tcPr>
          <w:p w14:paraId="54E56FE1" w14:textId="77777777" w:rsidR="00993DF2" w:rsidRPr="000C16C7" w:rsidRDefault="00993DF2" w:rsidP="00E21267">
            <w:pPr>
              <w:pStyle w:val="acctfourfigures"/>
              <w:shd w:val="clear" w:color="auto" w:fill="FFFFFF"/>
              <w:tabs>
                <w:tab w:val="clear" w:pos="765"/>
              </w:tabs>
              <w:spacing w:line="235" w:lineRule="auto"/>
              <w:ind w:left="-79" w:right="-115"/>
              <w:jc w:val="center"/>
              <w:rPr>
                <w:szCs w:val="22"/>
                <w:cs/>
                <w:lang w:val="en-US" w:bidi="th-TH"/>
              </w:rPr>
            </w:pPr>
          </w:p>
        </w:tc>
        <w:tc>
          <w:tcPr>
            <w:tcW w:w="1170" w:type="dxa"/>
            <w:shd w:val="clear" w:color="auto" w:fill="auto"/>
            <w:vAlign w:val="bottom"/>
          </w:tcPr>
          <w:p w14:paraId="0101FD15" w14:textId="77777777" w:rsidR="00993DF2" w:rsidRPr="000C16C7" w:rsidRDefault="00993DF2" w:rsidP="00E21267">
            <w:pPr>
              <w:pStyle w:val="acctfourfigures"/>
              <w:shd w:val="clear" w:color="auto" w:fill="FFFFFF"/>
              <w:tabs>
                <w:tab w:val="clear" w:pos="765"/>
              </w:tabs>
              <w:spacing w:line="235" w:lineRule="auto"/>
              <w:ind w:left="-79" w:right="-115"/>
              <w:jc w:val="center"/>
              <w:rPr>
                <w:szCs w:val="22"/>
                <w:cs/>
                <w:lang w:val="en-US" w:bidi="th-TH"/>
              </w:rPr>
            </w:pPr>
            <w:r w:rsidRPr="000C16C7">
              <w:rPr>
                <w:szCs w:val="22"/>
                <w:lang w:val="en-US" w:bidi="th-TH"/>
              </w:rPr>
              <w:t>As adjusted</w:t>
            </w:r>
          </w:p>
        </w:tc>
      </w:tr>
      <w:tr w:rsidR="00993DF2" w:rsidRPr="00CF36E5" w14:paraId="034601B4" w14:textId="77777777" w:rsidTr="00845DA9">
        <w:trPr>
          <w:trHeight w:val="20"/>
          <w:tblHeader/>
        </w:trPr>
        <w:tc>
          <w:tcPr>
            <w:tcW w:w="5310" w:type="dxa"/>
            <w:shd w:val="clear" w:color="auto" w:fill="auto"/>
          </w:tcPr>
          <w:p w14:paraId="506F8B53" w14:textId="77777777" w:rsidR="00993DF2" w:rsidRPr="000C16C7" w:rsidRDefault="00993DF2" w:rsidP="00E21267">
            <w:pPr>
              <w:shd w:val="clear" w:color="auto" w:fill="FFFFFF"/>
              <w:tabs>
                <w:tab w:val="left" w:pos="4014"/>
              </w:tabs>
              <w:spacing w:line="235" w:lineRule="auto"/>
              <w:ind w:right="-115"/>
              <w:rPr>
                <w:szCs w:val="22"/>
                <w:lang w:val="en-US"/>
              </w:rPr>
            </w:pPr>
          </w:p>
        </w:tc>
        <w:tc>
          <w:tcPr>
            <w:tcW w:w="241" w:type="dxa"/>
            <w:shd w:val="clear" w:color="auto" w:fill="auto"/>
            <w:vAlign w:val="bottom"/>
          </w:tcPr>
          <w:p w14:paraId="6240D042" w14:textId="77777777" w:rsidR="00993DF2" w:rsidRPr="000C16C7" w:rsidRDefault="00993DF2" w:rsidP="00E21267">
            <w:pPr>
              <w:pStyle w:val="acctfourfigures"/>
              <w:shd w:val="clear" w:color="auto" w:fill="FFFFFF"/>
              <w:tabs>
                <w:tab w:val="clear" w:pos="765"/>
              </w:tabs>
              <w:spacing w:line="235" w:lineRule="auto"/>
              <w:ind w:left="-79" w:right="-115"/>
              <w:jc w:val="center"/>
              <w:rPr>
                <w:i/>
                <w:iCs/>
                <w:szCs w:val="22"/>
                <w:lang w:val="en-US" w:bidi="th-TH"/>
              </w:rPr>
            </w:pPr>
          </w:p>
        </w:tc>
        <w:tc>
          <w:tcPr>
            <w:tcW w:w="3907" w:type="dxa"/>
            <w:gridSpan w:val="5"/>
            <w:shd w:val="clear" w:color="auto" w:fill="auto"/>
            <w:vAlign w:val="bottom"/>
          </w:tcPr>
          <w:p w14:paraId="6B825D66" w14:textId="77777777" w:rsidR="00993DF2" w:rsidRPr="000C16C7" w:rsidRDefault="00993DF2" w:rsidP="00E21267">
            <w:pPr>
              <w:pStyle w:val="acctfourfigures"/>
              <w:shd w:val="clear" w:color="auto" w:fill="FFFFFF"/>
              <w:tabs>
                <w:tab w:val="clear" w:pos="765"/>
              </w:tabs>
              <w:spacing w:line="235" w:lineRule="auto"/>
              <w:ind w:left="-79" w:right="-115"/>
              <w:jc w:val="center"/>
              <w:rPr>
                <w:i/>
                <w:iCs/>
                <w:szCs w:val="22"/>
                <w:cs/>
                <w:lang w:val="en-US" w:bidi="th-TH"/>
              </w:rPr>
            </w:pPr>
            <w:r w:rsidRPr="000C16C7">
              <w:rPr>
                <w:i/>
                <w:iCs/>
                <w:szCs w:val="22"/>
                <w:lang w:val="en-US" w:bidi="th-TH"/>
              </w:rPr>
              <w:t>(in million Baht)</w:t>
            </w:r>
          </w:p>
        </w:tc>
      </w:tr>
      <w:tr w:rsidR="00993DF2" w:rsidRPr="00CF36E5" w14:paraId="540524BC" w14:textId="77777777" w:rsidTr="00845DA9">
        <w:trPr>
          <w:trHeight w:val="20"/>
        </w:trPr>
        <w:tc>
          <w:tcPr>
            <w:tcW w:w="5310" w:type="dxa"/>
            <w:shd w:val="clear" w:color="auto" w:fill="auto"/>
            <w:vAlign w:val="center"/>
          </w:tcPr>
          <w:p w14:paraId="2FBBFC61" w14:textId="77777777" w:rsidR="00993DF2" w:rsidRPr="000C16C7" w:rsidRDefault="00993DF2" w:rsidP="00E2126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5" w:lineRule="auto"/>
              <w:ind w:right="-108"/>
              <w:rPr>
                <w:rFonts w:cs="Times New Roman"/>
                <w:bCs/>
                <w:iCs/>
              </w:rPr>
            </w:pPr>
            <w:r w:rsidRPr="000C16C7">
              <w:rPr>
                <w:rFonts w:cs="Times New Roman"/>
                <w:b/>
                <w:bCs/>
                <w:i/>
                <w:iCs/>
              </w:rPr>
              <w:t>Revenue</w:t>
            </w:r>
          </w:p>
        </w:tc>
        <w:tc>
          <w:tcPr>
            <w:tcW w:w="241" w:type="dxa"/>
            <w:shd w:val="clear" w:color="auto" w:fill="auto"/>
            <w:vAlign w:val="center"/>
          </w:tcPr>
          <w:p w14:paraId="59CDF29A" w14:textId="77777777" w:rsidR="00993DF2" w:rsidRPr="000C16C7" w:rsidRDefault="00993DF2" w:rsidP="00E21267">
            <w:pPr>
              <w:pStyle w:val="acctfourfigures"/>
              <w:shd w:val="clear" w:color="auto" w:fill="FFFFFF"/>
              <w:tabs>
                <w:tab w:val="clear" w:pos="765"/>
              </w:tabs>
              <w:spacing w:line="235" w:lineRule="auto"/>
              <w:ind w:left="-79" w:right="-108"/>
              <w:jc w:val="center"/>
              <w:rPr>
                <w:szCs w:val="22"/>
                <w:lang w:val="en-US" w:bidi="th-TH"/>
              </w:rPr>
            </w:pPr>
          </w:p>
        </w:tc>
        <w:tc>
          <w:tcPr>
            <w:tcW w:w="1117" w:type="dxa"/>
            <w:shd w:val="clear" w:color="auto" w:fill="auto"/>
            <w:vAlign w:val="center"/>
          </w:tcPr>
          <w:p w14:paraId="4CE0D4DD" w14:textId="77777777" w:rsidR="00993DF2" w:rsidRPr="000C16C7" w:rsidRDefault="00993DF2" w:rsidP="00E21267">
            <w:pPr>
              <w:pStyle w:val="acctfourfigures"/>
              <w:shd w:val="clear" w:color="auto" w:fill="FFFFFF"/>
              <w:tabs>
                <w:tab w:val="clear" w:pos="765"/>
                <w:tab w:val="decimal" w:pos="612"/>
              </w:tabs>
              <w:spacing w:line="235" w:lineRule="auto"/>
              <w:ind w:left="-79" w:right="-108"/>
              <w:rPr>
                <w:szCs w:val="22"/>
                <w:lang w:val="en-US" w:bidi="th-TH"/>
              </w:rPr>
            </w:pPr>
          </w:p>
        </w:tc>
        <w:tc>
          <w:tcPr>
            <w:tcW w:w="236" w:type="dxa"/>
            <w:shd w:val="clear" w:color="auto" w:fill="auto"/>
            <w:vAlign w:val="center"/>
          </w:tcPr>
          <w:p w14:paraId="6852F0BC" w14:textId="77777777" w:rsidR="00993DF2" w:rsidRPr="000C16C7" w:rsidRDefault="00993DF2" w:rsidP="00E21267">
            <w:pPr>
              <w:pStyle w:val="acctfourfigures"/>
              <w:shd w:val="clear" w:color="auto" w:fill="FFFFFF"/>
              <w:tabs>
                <w:tab w:val="clear" w:pos="765"/>
                <w:tab w:val="decimal" w:pos="684"/>
              </w:tabs>
              <w:spacing w:line="235" w:lineRule="auto"/>
              <w:ind w:left="-79" w:right="-108"/>
              <w:rPr>
                <w:szCs w:val="22"/>
                <w:lang w:val="en-US"/>
              </w:rPr>
            </w:pPr>
          </w:p>
        </w:tc>
        <w:tc>
          <w:tcPr>
            <w:tcW w:w="1114" w:type="dxa"/>
            <w:shd w:val="clear" w:color="auto" w:fill="auto"/>
            <w:vAlign w:val="center"/>
          </w:tcPr>
          <w:p w14:paraId="50EA3CF4" w14:textId="77777777" w:rsidR="00993DF2" w:rsidRPr="000C16C7" w:rsidRDefault="00993DF2" w:rsidP="00E21267">
            <w:pPr>
              <w:pStyle w:val="acctfourfigures"/>
              <w:shd w:val="clear" w:color="auto" w:fill="FFFFFF"/>
              <w:tabs>
                <w:tab w:val="clear" w:pos="765"/>
                <w:tab w:val="decimal" w:pos="612"/>
              </w:tabs>
              <w:spacing w:line="235" w:lineRule="auto"/>
              <w:ind w:left="-79" w:right="-108"/>
              <w:rPr>
                <w:szCs w:val="22"/>
                <w:lang w:val="en-US"/>
              </w:rPr>
            </w:pPr>
          </w:p>
        </w:tc>
        <w:tc>
          <w:tcPr>
            <w:tcW w:w="270" w:type="dxa"/>
            <w:shd w:val="clear" w:color="auto" w:fill="auto"/>
            <w:vAlign w:val="center"/>
          </w:tcPr>
          <w:p w14:paraId="4531429E" w14:textId="77777777" w:rsidR="00993DF2" w:rsidRPr="000C16C7" w:rsidRDefault="00993DF2" w:rsidP="00E21267">
            <w:pPr>
              <w:pStyle w:val="acctfourfigures"/>
              <w:shd w:val="clear" w:color="auto" w:fill="FFFFFF"/>
              <w:tabs>
                <w:tab w:val="clear" w:pos="765"/>
                <w:tab w:val="decimal" w:pos="684"/>
              </w:tabs>
              <w:spacing w:line="235" w:lineRule="auto"/>
              <w:ind w:left="-79" w:right="-108"/>
              <w:rPr>
                <w:szCs w:val="22"/>
                <w:lang w:val="en-US"/>
              </w:rPr>
            </w:pPr>
          </w:p>
        </w:tc>
        <w:tc>
          <w:tcPr>
            <w:tcW w:w="1170" w:type="dxa"/>
            <w:shd w:val="clear" w:color="auto" w:fill="auto"/>
            <w:vAlign w:val="center"/>
          </w:tcPr>
          <w:p w14:paraId="0DD58968" w14:textId="77777777" w:rsidR="00993DF2" w:rsidRPr="000C16C7" w:rsidRDefault="00993DF2" w:rsidP="00E21267">
            <w:pPr>
              <w:pStyle w:val="acctfourfigures"/>
              <w:shd w:val="clear" w:color="auto" w:fill="FFFFFF"/>
              <w:tabs>
                <w:tab w:val="clear" w:pos="765"/>
                <w:tab w:val="decimal" w:pos="612"/>
              </w:tabs>
              <w:spacing w:line="235" w:lineRule="auto"/>
              <w:ind w:left="-79" w:right="-108"/>
              <w:rPr>
                <w:szCs w:val="22"/>
                <w:lang w:val="en-US"/>
              </w:rPr>
            </w:pPr>
          </w:p>
        </w:tc>
      </w:tr>
      <w:tr w:rsidR="00FF70E3" w:rsidRPr="00CF36E5" w14:paraId="090FB749" w14:textId="77777777" w:rsidTr="003423E3">
        <w:trPr>
          <w:trHeight w:val="20"/>
        </w:trPr>
        <w:tc>
          <w:tcPr>
            <w:tcW w:w="5310" w:type="dxa"/>
            <w:shd w:val="clear" w:color="auto" w:fill="auto"/>
            <w:vAlign w:val="center"/>
          </w:tcPr>
          <w:p w14:paraId="645F24D9" w14:textId="77777777" w:rsidR="00FF70E3" w:rsidRPr="000C16C7" w:rsidRDefault="00FF70E3" w:rsidP="00FF70E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5" w:lineRule="auto"/>
              <w:ind w:left="162" w:right="-108" w:hanging="162"/>
              <w:rPr>
                <w:rFonts w:cs="Times New Roman"/>
              </w:rPr>
            </w:pPr>
            <w:r w:rsidRPr="000C16C7">
              <w:rPr>
                <w:rFonts w:cs="Times New Roman"/>
              </w:rPr>
              <w:t>Revenue from hotel and related services</w:t>
            </w:r>
          </w:p>
        </w:tc>
        <w:tc>
          <w:tcPr>
            <w:tcW w:w="241" w:type="dxa"/>
            <w:shd w:val="clear" w:color="auto" w:fill="auto"/>
            <w:vAlign w:val="center"/>
          </w:tcPr>
          <w:p w14:paraId="31158FE5" w14:textId="77777777" w:rsidR="00FF70E3" w:rsidRPr="000C16C7" w:rsidRDefault="00FF70E3" w:rsidP="00FF70E3">
            <w:pPr>
              <w:pStyle w:val="acctfourfigures"/>
              <w:shd w:val="clear" w:color="auto" w:fill="FFFFFF"/>
              <w:tabs>
                <w:tab w:val="clear" w:pos="765"/>
              </w:tabs>
              <w:spacing w:line="235" w:lineRule="auto"/>
              <w:ind w:left="-79" w:right="-108"/>
              <w:jc w:val="center"/>
              <w:rPr>
                <w:szCs w:val="22"/>
                <w:lang w:val="en-US" w:bidi="th-TH"/>
              </w:rPr>
            </w:pPr>
          </w:p>
        </w:tc>
        <w:tc>
          <w:tcPr>
            <w:tcW w:w="1117" w:type="dxa"/>
            <w:shd w:val="clear" w:color="auto" w:fill="auto"/>
            <w:vAlign w:val="bottom"/>
          </w:tcPr>
          <w:p w14:paraId="233E0FB9" w14:textId="40B19CF6" w:rsidR="00FF70E3" w:rsidRPr="00FF70E3" w:rsidRDefault="00FF70E3" w:rsidP="003423E3">
            <w:pPr>
              <w:tabs>
                <w:tab w:val="decimal" w:pos="800"/>
              </w:tabs>
              <w:spacing w:line="235" w:lineRule="auto"/>
              <w:ind w:right="-20"/>
              <w:rPr>
                <w:szCs w:val="22"/>
              </w:rPr>
            </w:pPr>
            <w:r w:rsidRPr="00FF70E3">
              <w:rPr>
                <w:szCs w:val="22"/>
              </w:rPr>
              <w:t>3,317</w:t>
            </w:r>
          </w:p>
        </w:tc>
        <w:tc>
          <w:tcPr>
            <w:tcW w:w="236" w:type="dxa"/>
            <w:shd w:val="clear" w:color="auto" w:fill="auto"/>
            <w:vAlign w:val="bottom"/>
          </w:tcPr>
          <w:p w14:paraId="1EEDE348" w14:textId="77777777" w:rsidR="00FF70E3" w:rsidRPr="00FF70E3" w:rsidRDefault="00FF70E3" w:rsidP="003423E3">
            <w:pPr>
              <w:tabs>
                <w:tab w:val="decimal" w:pos="648"/>
              </w:tabs>
              <w:spacing w:line="235" w:lineRule="auto"/>
              <w:ind w:right="-180"/>
              <w:rPr>
                <w:szCs w:val="22"/>
              </w:rPr>
            </w:pPr>
          </w:p>
        </w:tc>
        <w:tc>
          <w:tcPr>
            <w:tcW w:w="1114" w:type="dxa"/>
            <w:shd w:val="clear" w:color="auto" w:fill="auto"/>
            <w:vAlign w:val="bottom"/>
          </w:tcPr>
          <w:p w14:paraId="2735080A" w14:textId="3DF957C9" w:rsidR="00FF70E3" w:rsidRPr="00FF70E3" w:rsidRDefault="00FF70E3" w:rsidP="003423E3">
            <w:pPr>
              <w:tabs>
                <w:tab w:val="decimal" w:pos="559"/>
              </w:tabs>
              <w:spacing w:line="235" w:lineRule="auto"/>
              <w:ind w:right="-20"/>
              <w:rPr>
                <w:szCs w:val="22"/>
              </w:rPr>
            </w:pPr>
            <w:r w:rsidRPr="00FF70E3">
              <w:rPr>
                <w:szCs w:val="22"/>
              </w:rPr>
              <w:t>-</w:t>
            </w:r>
          </w:p>
        </w:tc>
        <w:tc>
          <w:tcPr>
            <w:tcW w:w="270" w:type="dxa"/>
            <w:shd w:val="clear" w:color="auto" w:fill="auto"/>
            <w:vAlign w:val="bottom"/>
          </w:tcPr>
          <w:p w14:paraId="38823B07" w14:textId="016F6F50" w:rsidR="00FF70E3" w:rsidRPr="00FF70E3" w:rsidRDefault="00FF70E3" w:rsidP="003423E3">
            <w:pPr>
              <w:tabs>
                <w:tab w:val="decimal" w:pos="648"/>
              </w:tabs>
              <w:spacing w:line="235" w:lineRule="auto"/>
              <w:ind w:right="-180"/>
              <w:rPr>
                <w:szCs w:val="22"/>
              </w:rPr>
            </w:pPr>
          </w:p>
        </w:tc>
        <w:tc>
          <w:tcPr>
            <w:tcW w:w="1170" w:type="dxa"/>
            <w:shd w:val="clear" w:color="auto" w:fill="auto"/>
            <w:vAlign w:val="bottom"/>
          </w:tcPr>
          <w:p w14:paraId="771F5BBF" w14:textId="191F69EF" w:rsidR="00FF70E3" w:rsidRPr="00FF70E3" w:rsidRDefault="00FF70E3" w:rsidP="003423E3">
            <w:pPr>
              <w:tabs>
                <w:tab w:val="decimal" w:pos="800"/>
              </w:tabs>
              <w:spacing w:line="235" w:lineRule="auto"/>
              <w:ind w:right="-20"/>
              <w:rPr>
                <w:szCs w:val="22"/>
              </w:rPr>
            </w:pPr>
            <w:r w:rsidRPr="00FF70E3">
              <w:rPr>
                <w:szCs w:val="22"/>
              </w:rPr>
              <w:t>3,317</w:t>
            </w:r>
          </w:p>
        </w:tc>
      </w:tr>
      <w:tr w:rsidR="00FF70E3" w:rsidRPr="00CF36E5" w14:paraId="486205FC" w14:textId="77777777" w:rsidTr="003423E3">
        <w:trPr>
          <w:trHeight w:val="20"/>
        </w:trPr>
        <w:tc>
          <w:tcPr>
            <w:tcW w:w="5310" w:type="dxa"/>
            <w:shd w:val="clear" w:color="auto" w:fill="auto"/>
            <w:vAlign w:val="center"/>
          </w:tcPr>
          <w:p w14:paraId="3AF7199A" w14:textId="77777777" w:rsidR="00FF70E3" w:rsidRPr="000C16C7" w:rsidRDefault="00FF70E3" w:rsidP="00FF70E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5" w:lineRule="auto"/>
              <w:ind w:left="162" w:right="-108" w:hanging="162"/>
              <w:rPr>
                <w:rFonts w:cs="Times New Roman"/>
                <w:cs/>
              </w:rPr>
            </w:pPr>
            <w:r w:rsidRPr="000C16C7">
              <w:rPr>
                <w:rFonts w:cs="Times New Roman"/>
              </w:rPr>
              <w:t>Revenue from rental and rendering of commercial            building services</w:t>
            </w:r>
          </w:p>
        </w:tc>
        <w:tc>
          <w:tcPr>
            <w:tcW w:w="241" w:type="dxa"/>
            <w:shd w:val="clear" w:color="auto" w:fill="auto"/>
            <w:vAlign w:val="center"/>
          </w:tcPr>
          <w:p w14:paraId="349DF79F" w14:textId="77777777" w:rsidR="00FF70E3" w:rsidRPr="000C16C7" w:rsidRDefault="00FF70E3" w:rsidP="00FF70E3">
            <w:pPr>
              <w:pStyle w:val="acctfourfigures"/>
              <w:shd w:val="clear" w:color="auto" w:fill="FFFFFF"/>
              <w:tabs>
                <w:tab w:val="clear" w:pos="765"/>
              </w:tabs>
              <w:spacing w:line="235" w:lineRule="auto"/>
              <w:ind w:left="-79" w:right="-108"/>
              <w:jc w:val="center"/>
              <w:rPr>
                <w:szCs w:val="22"/>
                <w:lang w:val="en-US" w:bidi="th-TH"/>
              </w:rPr>
            </w:pPr>
          </w:p>
        </w:tc>
        <w:tc>
          <w:tcPr>
            <w:tcW w:w="1117" w:type="dxa"/>
            <w:shd w:val="clear" w:color="auto" w:fill="auto"/>
            <w:vAlign w:val="bottom"/>
          </w:tcPr>
          <w:p w14:paraId="1FEE7FFC" w14:textId="7CE7AAB3" w:rsidR="00FF70E3" w:rsidRPr="00FF70E3" w:rsidRDefault="00FF70E3" w:rsidP="003423E3">
            <w:pPr>
              <w:tabs>
                <w:tab w:val="decimal" w:pos="800"/>
              </w:tabs>
              <w:spacing w:line="235" w:lineRule="auto"/>
              <w:ind w:right="-20"/>
              <w:rPr>
                <w:szCs w:val="22"/>
              </w:rPr>
            </w:pPr>
            <w:r w:rsidRPr="00FF70E3">
              <w:rPr>
                <w:szCs w:val="22"/>
              </w:rPr>
              <w:t>877</w:t>
            </w:r>
          </w:p>
        </w:tc>
        <w:tc>
          <w:tcPr>
            <w:tcW w:w="236" w:type="dxa"/>
            <w:shd w:val="clear" w:color="auto" w:fill="auto"/>
            <w:vAlign w:val="bottom"/>
          </w:tcPr>
          <w:p w14:paraId="1BB0A351" w14:textId="77777777" w:rsidR="00FF70E3" w:rsidRPr="00FF70E3" w:rsidRDefault="00FF70E3" w:rsidP="003423E3">
            <w:pPr>
              <w:tabs>
                <w:tab w:val="decimal" w:pos="648"/>
              </w:tabs>
              <w:spacing w:line="235" w:lineRule="auto"/>
              <w:ind w:right="-180"/>
              <w:rPr>
                <w:szCs w:val="22"/>
              </w:rPr>
            </w:pPr>
          </w:p>
        </w:tc>
        <w:tc>
          <w:tcPr>
            <w:tcW w:w="1114" w:type="dxa"/>
            <w:shd w:val="clear" w:color="auto" w:fill="auto"/>
            <w:vAlign w:val="bottom"/>
          </w:tcPr>
          <w:p w14:paraId="67C93406" w14:textId="00F937D7" w:rsidR="00FF70E3" w:rsidRPr="00FF70E3" w:rsidRDefault="00FF70E3" w:rsidP="003423E3">
            <w:pPr>
              <w:tabs>
                <w:tab w:val="decimal" w:pos="800"/>
              </w:tabs>
              <w:spacing w:line="235" w:lineRule="auto"/>
              <w:ind w:right="-20"/>
              <w:rPr>
                <w:szCs w:val="22"/>
              </w:rPr>
            </w:pPr>
            <w:r w:rsidRPr="00FF70E3">
              <w:rPr>
                <w:szCs w:val="22"/>
              </w:rPr>
              <w:t>2</w:t>
            </w:r>
          </w:p>
        </w:tc>
        <w:tc>
          <w:tcPr>
            <w:tcW w:w="270" w:type="dxa"/>
            <w:shd w:val="clear" w:color="auto" w:fill="auto"/>
            <w:vAlign w:val="bottom"/>
          </w:tcPr>
          <w:p w14:paraId="2CDDC6DD" w14:textId="77777777" w:rsidR="00FF70E3" w:rsidRPr="00FF70E3" w:rsidRDefault="00FF70E3" w:rsidP="003423E3">
            <w:pPr>
              <w:tabs>
                <w:tab w:val="decimal" w:pos="656"/>
              </w:tabs>
              <w:spacing w:line="235" w:lineRule="auto"/>
              <w:ind w:right="-180"/>
              <w:rPr>
                <w:szCs w:val="22"/>
              </w:rPr>
            </w:pPr>
          </w:p>
        </w:tc>
        <w:tc>
          <w:tcPr>
            <w:tcW w:w="1170" w:type="dxa"/>
            <w:shd w:val="clear" w:color="auto" w:fill="auto"/>
            <w:vAlign w:val="bottom"/>
          </w:tcPr>
          <w:p w14:paraId="78935CF4" w14:textId="652FBB95" w:rsidR="00FF70E3" w:rsidRPr="00FF70E3" w:rsidRDefault="00FF70E3" w:rsidP="003423E3">
            <w:pPr>
              <w:tabs>
                <w:tab w:val="decimal" w:pos="800"/>
              </w:tabs>
              <w:spacing w:line="235" w:lineRule="auto"/>
              <w:ind w:right="-20"/>
              <w:rPr>
                <w:szCs w:val="22"/>
              </w:rPr>
            </w:pPr>
            <w:r w:rsidRPr="00FF70E3">
              <w:rPr>
                <w:szCs w:val="22"/>
              </w:rPr>
              <w:t>879</w:t>
            </w:r>
          </w:p>
        </w:tc>
      </w:tr>
      <w:tr w:rsidR="00FF70E3" w:rsidRPr="00CF36E5" w14:paraId="1E0F0FE6" w14:textId="77777777" w:rsidTr="003423E3">
        <w:trPr>
          <w:trHeight w:val="20"/>
        </w:trPr>
        <w:tc>
          <w:tcPr>
            <w:tcW w:w="5310" w:type="dxa"/>
            <w:shd w:val="clear" w:color="auto" w:fill="auto"/>
            <w:vAlign w:val="center"/>
          </w:tcPr>
          <w:p w14:paraId="738C6C6F" w14:textId="77777777" w:rsidR="00FF70E3" w:rsidRPr="000C16C7" w:rsidRDefault="00FF70E3" w:rsidP="00FF70E3">
            <w:pPr>
              <w:tabs>
                <w:tab w:val="left" w:pos="342"/>
              </w:tabs>
              <w:spacing w:line="235" w:lineRule="auto"/>
              <w:ind w:right="-108"/>
              <w:rPr>
                <w:szCs w:val="22"/>
                <w:rtl/>
                <w:cs/>
                <w:lang w:val="en-US"/>
              </w:rPr>
            </w:pPr>
            <w:r w:rsidRPr="000C16C7">
              <w:rPr>
                <w:szCs w:val="22"/>
                <w:lang w:val="en-US"/>
              </w:rPr>
              <w:t>Management income</w:t>
            </w:r>
          </w:p>
        </w:tc>
        <w:tc>
          <w:tcPr>
            <w:tcW w:w="241" w:type="dxa"/>
            <w:shd w:val="clear" w:color="auto" w:fill="auto"/>
            <w:vAlign w:val="center"/>
          </w:tcPr>
          <w:p w14:paraId="6D28E0FF" w14:textId="77777777" w:rsidR="00FF70E3" w:rsidRPr="000C16C7" w:rsidRDefault="00FF70E3" w:rsidP="00FF70E3">
            <w:pPr>
              <w:pStyle w:val="acctfourfigures"/>
              <w:shd w:val="clear" w:color="auto" w:fill="FFFFFF"/>
              <w:tabs>
                <w:tab w:val="clear" w:pos="765"/>
              </w:tabs>
              <w:spacing w:line="235" w:lineRule="auto"/>
              <w:ind w:left="-79" w:right="-108"/>
              <w:jc w:val="center"/>
              <w:rPr>
                <w:szCs w:val="22"/>
                <w:lang w:val="en-US" w:bidi="th-TH"/>
              </w:rPr>
            </w:pPr>
          </w:p>
        </w:tc>
        <w:tc>
          <w:tcPr>
            <w:tcW w:w="1117" w:type="dxa"/>
            <w:shd w:val="clear" w:color="auto" w:fill="auto"/>
            <w:vAlign w:val="bottom"/>
          </w:tcPr>
          <w:p w14:paraId="544C8E72" w14:textId="79C104F2" w:rsidR="00FF70E3" w:rsidRPr="00FF70E3" w:rsidRDefault="00FF70E3" w:rsidP="003423E3">
            <w:pPr>
              <w:tabs>
                <w:tab w:val="decimal" w:pos="800"/>
              </w:tabs>
              <w:spacing w:line="235" w:lineRule="auto"/>
              <w:ind w:right="-20"/>
              <w:rPr>
                <w:szCs w:val="22"/>
              </w:rPr>
            </w:pPr>
            <w:r w:rsidRPr="00FF70E3">
              <w:rPr>
                <w:szCs w:val="22"/>
              </w:rPr>
              <w:t>58</w:t>
            </w:r>
          </w:p>
        </w:tc>
        <w:tc>
          <w:tcPr>
            <w:tcW w:w="236" w:type="dxa"/>
            <w:shd w:val="clear" w:color="auto" w:fill="auto"/>
            <w:vAlign w:val="bottom"/>
          </w:tcPr>
          <w:p w14:paraId="18019657" w14:textId="77777777" w:rsidR="00FF70E3" w:rsidRPr="00FF70E3" w:rsidRDefault="00FF70E3" w:rsidP="003423E3">
            <w:pPr>
              <w:spacing w:line="235" w:lineRule="auto"/>
              <w:rPr>
                <w:szCs w:val="22"/>
              </w:rPr>
            </w:pPr>
          </w:p>
        </w:tc>
        <w:tc>
          <w:tcPr>
            <w:tcW w:w="1114" w:type="dxa"/>
            <w:shd w:val="clear" w:color="auto" w:fill="auto"/>
            <w:vAlign w:val="bottom"/>
          </w:tcPr>
          <w:p w14:paraId="0FF142CD" w14:textId="16D37114" w:rsidR="00FF70E3" w:rsidRPr="00FF70E3" w:rsidRDefault="00FF70E3" w:rsidP="003423E3">
            <w:pPr>
              <w:tabs>
                <w:tab w:val="decimal" w:pos="559"/>
              </w:tabs>
              <w:spacing w:line="235" w:lineRule="auto"/>
              <w:ind w:right="-20"/>
              <w:rPr>
                <w:szCs w:val="22"/>
              </w:rPr>
            </w:pPr>
            <w:r w:rsidRPr="00FF70E3">
              <w:rPr>
                <w:szCs w:val="22"/>
              </w:rPr>
              <w:t>-</w:t>
            </w:r>
          </w:p>
        </w:tc>
        <w:tc>
          <w:tcPr>
            <w:tcW w:w="270" w:type="dxa"/>
            <w:shd w:val="clear" w:color="auto" w:fill="auto"/>
            <w:vAlign w:val="bottom"/>
          </w:tcPr>
          <w:p w14:paraId="359C78FB" w14:textId="77777777" w:rsidR="00FF70E3" w:rsidRPr="00FF70E3" w:rsidRDefault="00FF70E3" w:rsidP="003423E3">
            <w:pPr>
              <w:spacing w:line="235" w:lineRule="auto"/>
              <w:rPr>
                <w:szCs w:val="22"/>
              </w:rPr>
            </w:pPr>
          </w:p>
        </w:tc>
        <w:tc>
          <w:tcPr>
            <w:tcW w:w="1170" w:type="dxa"/>
            <w:shd w:val="clear" w:color="auto" w:fill="auto"/>
            <w:vAlign w:val="bottom"/>
          </w:tcPr>
          <w:p w14:paraId="4EDA0C1A" w14:textId="733C2116" w:rsidR="00FF70E3" w:rsidRPr="00FF70E3" w:rsidRDefault="00FF70E3" w:rsidP="003423E3">
            <w:pPr>
              <w:tabs>
                <w:tab w:val="decimal" w:pos="800"/>
              </w:tabs>
              <w:spacing w:line="235" w:lineRule="auto"/>
              <w:ind w:right="-20"/>
              <w:rPr>
                <w:szCs w:val="22"/>
              </w:rPr>
            </w:pPr>
            <w:r w:rsidRPr="00FF70E3">
              <w:rPr>
                <w:szCs w:val="22"/>
              </w:rPr>
              <w:t>58</w:t>
            </w:r>
          </w:p>
        </w:tc>
      </w:tr>
      <w:tr w:rsidR="00FF70E3" w:rsidRPr="00CF36E5" w14:paraId="2FF5B4C2" w14:textId="77777777" w:rsidTr="003423E3">
        <w:trPr>
          <w:trHeight w:val="20"/>
        </w:trPr>
        <w:tc>
          <w:tcPr>
            <w:tcW w:w="5310" w:type="dxa"/>
            <w:shd w:val="clear" w:color="auto" w:fill="auto"/>
            <w:vAlign w:val="center"/>
          </w:tcPr>
          <w:p w14:paraId="7646B2ED" w14:textId="7B2A5BF1" w:rsidR="00FF70E3" w:rsidRPr="000C16C7" w:rsidRDefault="00FF70E3" w:rsidP="00FF70E3">
            <w:pPr>
              <w:tabs>
                <w:tab w:val="left" w:pos="342"/>
              </w:tabs>
              <w:spacing w:line="235" w:lineRule="auto"/>
              <w:ind w:right="-108"/>
              <w:rPr>
                <w:szCs w:val="22"/>
                <w:lang w:val="en-US"/>
              </w:rPr>
            </w:pPr>
            <w:r w:rsidRPr="00CB3937">
              <w:rPr>
                <w:szCs w:val="22"/>
                <w:lang w:val="en-US"/>
              </w:rPr>
              <w:t>Interest income</w:t>
            </w:r>
          </w:p>
        </w:tc>
        <w:tc>
          <w:tcPr>
            <w:tcW w:w="241" w:type="dxa"/>
            <w:shd w:val="clear" w:color="auto" w:fill="auto"/>
            <w:vAlign w:val="center"/>
          </w:tcPr>
          <w:p w14:paraId="114B320D" w14:textId="77777777" w:rsidR="00FF70E3" w:rsidRPr="000C16C7" w:rsidRDefault="00FF70E3" w:rsidP="00FF70E3">
            <w:pPr>
              <w:pStyle w:val="acctfourfigures"/>
              <w:shd w:val="clear" w:color="auto" w:fill="FFFFFF"/>
              <w:tabs>
                <w:tab w:val="clear" w:pos="765"/>
              </w:tabs>
              <w:spacing w:line="235" w:lineRule="auto"/>
              <w:ind w:left="-79" w:right="-108"/>
              <w:jc w:val="center"/>
              <w:rPr>
                <w:szCs w:val="22"/>
                <w:lang w:val="en-US" w:bidi="th-TH"/>
              </w:rPr>
            </w:pPr>
          </w:p>
        </w:tc>
        <w:tc>
          <w:tcPr>
            <w:tcW w:w="1117" w:type="dxa"/>
            <w:shd w:val="clear" w:color="auto" w:fill="auto"/>
            <w:vAlign w:val="bottom"/>
          </w:tcPr>
          <w:p w14:paraId="0CCBCB42" w14:textId="05C88C74" w:rsidR="00FF70E3" w:rsidRPr="00FF70E3" w:rsidRDefault="00FF70E3" w:rsidP="003423E3">
            <w:pPr>
              <w:tabs>
                <w:tab w:val="decimal" w:pos="800"/>
              </w:tabs>
              <w:spacing w:line="235" w:lineRule="auto"/>
              <w:ind w:right="-20"/>
              <w:rPr>
                <w:szCs w:val="22"/>
              </w:rPr>
            </w:pPr>
            <w:r w:rsidRPr="00FF70E3">
              <w:rPr>
                <w:szCs w:val="22"/>
              </w:rPr>
              <w:t>1</w:t>
            </w:r>
          </w:p>
        </w:tc>
        <w:tc>
          <w:tcPr>
            <w:tcW w:w="236" w:type="dxa"/>
            <w:shd w:val="clear" w:color="auto" w:fill="auto"/>
            <w:vAlign w:val="bottom"/>
          </w:tcPr>
          <w:p w14:paraId="01414EBD" w14:textId="77777777" w:rsidR="00FF70E3" w:rsidRPr="00FF70E3" w:rsidRDefault="00FF70E3" w:rsidP="003423E3">
            <w:pPr>
              <w:spacing w:line="235" w:lineRule="auto"/>
              <w:rPr>
                <w:szCs w:val="22"/>
              </w:rPr>
            </w:pPr>
          </w:p>
        </w:tc>
        <w:tc>
          <w:tcPr>
            <w:tcW w:w="1114" w:type="dxa"/>
            <w:shd w:val="clear" w:color="auto" w:fill="auto"/>
            <w:vAlign w:val="bottom"/>
          </w:tcPr>
          <w:p w14:paraId="41765F22" w14:textId="4886D3A3" w:rsidR="00FF70E3" w:rsidRPr="00FF70E3" w:rsidRDefault="00FF70E3" w:rsidP="003423E3">
            <w:pPr>
              <w:tabs>
                <w:tab w:val="decimal" w:pos="559"/>
              </w:tabs>
              <w:spacing w:line="235" w:lineRule="auto"/>
              <w:ind w:right="-20"/>
              <w:rPr>
                <w:szCs w:val="22"/>
              </w:rPr>
            </w:pPr>
            <w:r w:rsidRPr="00FF70E3">
              <w:rPr>
                <w:szCs w:val="22"/>
              </w:rPr>
              <w:t>-</w:t>
            </w:r>
          </w:p>
        </w:tc>
        <w:tc>
          <w:tcPr>
            <w:tcW w:w="270" w:type="dxa"/>
            <w:shd w:val="clear" w:color="auto" w:fill="auto"/>
            <w:vAlign w:val="bottom"/>
          </w:tcPr>
          <w:p w14:paraId="752C7736" w14:textId="77777777" w:rsidR="00FF70E3" w:rsidRPr="00FF70E3" w:rsidRDefault="00FF70E3" w:rsidP="003423E3">
            <w:pPr>
              <w:spacing w:line="235" w:lineRule="auto"/>
              <w:rPr>
                <w:szCs w:val="22"/>
              </w:rPr>
            </w:pPr>
          </w:p>
        </w:tc>
        <w:tc>
          <w:tcPr>
            <w:tcW w:w="1170" w:type="dxa"/>
            <w:shd w:val="clear" w:color="auto" w:fill="auto"/>
            <w:vAlign w:val="bottom"/>
          </w:tcPr>
          <w:p w14:paraId="45E65272" w14:textId="64CE40A7" w:rsidR="00FF70E3" w:rsidRPr="00FF70E3" w:rsidRDefault="00FF70E3" w:rsidP="003423E3">
            <w:pPr>
              <w:tabs>
                <w:tab w:val="decimal" w:pos="800"/>
              </w:tabs>
              <w:spacing w:line="235" w:lineRule="auto"/>
              <w:ind w:right="-20"/>
              <w:rPr>
                <w:szCs w:val="22"/>
              </w:rPr>
            </w:pPr>
            <w:r w:rsidRPr="00FF70E3">
              <w:rPr>
                <w:szCs w:val="22"/>
              </w:rPr>
              <w:t>1</w:t>
            </w:r>
          </w:p>
        </w:tc>
      </w:tr>
      <w:tr w:rsidR="00FF70E3" w:rsidRPr="00CF36E5" w14:paraId="1AAED9D0" w14:textId="77777777" w:rsidTr="003423E3">
        <w:trPr>
          <w:trHeight w:val="20"/>
        </w:trPr>
        <w:tc>
          <w:tcPr>
            <w:tcW w:w="5310" w:type="dxa"/>
            <w:shd w:val="clear" w:color="auto" w:fill="auto"/>
            <w:vAlign w:val="center"/>
          </w:tcPr>
          <w:p w14:paraId="6D13970E" w14:textId="77777777" w:rsidR="00FF70E3" w:rsidRPr="000C16C7" w:rsidRDefault="00FF70E3" w:rsidP="00FF70E3">
            <w:pPr>
              <w:tabs>
                <w:tab w:val="left" w:pos="342"/>
              </w:tabs>
              <w:spacing w:line="235" w:lineRule="auto"/>
              <w:ind w:right="-108"/>
              <w:rPr>
                <w:szCs w:val="22"/>
                <w:lang w:val="en-US"/>
              </w:rPr>
            </w:pPr>
            <w:r w:rsidRPr="000C16C7">
              <w:rPr>
                <w:szCs w:val="22"/>
                <w:lang w:val="en-US"/>
              </w:rPr>
              <w:t>Other income</w:t>
            </w:r>
          </w:p>
        </w:tc>
        <w:tc>
          <w:tcPr>
            <w:tcW w:w="241" w:type="dxa"/>
            <w:shd w:val="clear" w:color="auto" w:fill="auto"/>
            <w:vAlign w:val="center"/>
          </w:tcPr>
          <w:p w14:paraId="2396EDFF" w14:textId="77777777" w:rsidR="00FF70E3" w:rsidRPr="000C16C7" w:rsidRDefault="00FF70E3" w:rsidP="00FF70E3">
            <w:pPr>
              <w:pStyle w:val="acctfourfigures"/>
              <w:shd w:val="clear" w:color="auto" w:fill="FFFFFF"/>
              <w:tabs>
                <w:tab w:val="clear" w:pos="765"/>
              </w:tabs>
              <w:spacing w:line="235" w:lineRule="auto"/>
              <w:ind w:left="-79" w:right="-108"/>
              <w:jc w:val="center"/>
              <w:rPr>
                <w:szCs w:val="22"/>
                <w:lang w:val="en-US" w:bidi="th-TH"/>
              </w:rPr>
            </w:pPr>
          </w:p>
        </w:tc>
        <w:tc>
          <w:tcPr>
            <w:tcW w:w="1117" w:type="dxa"/>
            <w:shd w:val="clear" w:color="auto" w:fill="auto"/>
            <w:vAlign w:val="bottom"/>
          </w:tcPr>
          <w:p w14:paraId="7035177E" w14:textId="7FD41222" w:rsidR="00FF70E3" w:rsidRPr="00FF70E3" w:rsidRDefault="00FF70E3" w:rsidP="003423E3">
            <w:pPr>
              <w:tabs>
                <w:tab w:val="decimal" w:pos="800"/>
              </w:tabs>
              <w:spacing w:line="235" w:lineRule="auto"/>
              <w:ind w:right="-20"/>
              <w:rPr>
                <w:szCs w:val="22"/>
              </w:rPr>
            </w:pPr>
            <w:r w:rsidRPr="00FF70E3">
              <w:rPr>
                <w:szCs w:val="22"/>
              </w:rPr>
              <w:t>32</w:t>
            </w:r>
          </w:p>
        </w:tc>
        <w:tc>
          <w:tcPr>
            <w:tcW w:w="236" w:type="dxa"/>
            <w:shd w:val="clear" w:color="auto" w:fill="auto"/>
            <w:vAlign w:val="bottom"/>
          </w:tcPr>
          <w:p w14:paraId="3FD31E08" w14:textId="77777777" w:rsidR="00FF70E3" w:rsidRPr="00FF70E3" w:rsidRDefault="00FF70E3" w:rsidP="003423E3">
            <w:pPr>
              <w:spacing w:line="235" w:lineRule="auto"/>
              <w:rPr>
                <w:szCs w:val="22"/>
              </w:rPr>
            </w:pPr>
          </w:p>
        </w:tc>
        <w:tc>
          <w:tcPr>
            <w:tcW w:w="1114" w:type="dxa"/>
            <w:shd w:val="clear" w:color="auto" w:fill="auto"/>
            <w:vAlign w:val="bottom"/>
          </w:tcPr>
          <w:p w14:paraId="2133EA0E" w14:textId="6B220599" w:rsidR="00FF70E3" w:rsidRPr="00FF70E3" w:rsidRDefault="00FF70E3" w:rsidP="003423E3">
            <w:pPr>
              <w:tabs>
                <w:tab w:val="decimal" w:pos="800"/>
              </w:tabs>
              <w:spacing w:line="235" w:lineRule="auto"/>
              <w:ind w:right="-20"/>
              <w:rPr>
                <w:szCs w:val="22"/>
              </w:rPr>
            </w:pPr>
            <w:r w:rsidRPr="00FF70E3">
              <w:rPr>
                <w:szCs w:val="22"/>
              </w:rPr>
              <w:t>1</w:t>
            </w:r>
          </w:p>
        </w:tc>
        <w:tc>
          <w:tcPr>
            <w:tcW w:w="270" w:type="dxa"/>
            <w:shd w:val="clear" w:color="auto" w:fill="auto"/>
            <w:vAlign w:val="bottom"/>
          </w:tcPr>
          <w:p w14:paraId="5FA6EA0F" w14:textId="77777777" w:rsidR="00FF70E3" w:rsidRPr="00FF70E3" w:rsidRDefault="00FF70E3" w:rsidP="003423E3">
            <w:pPr>
              <w:tabs>
                <w:tab w:val="decimal" w:pos="648"/>
              </w:tabs>
              <w:spacing w:line="235" w:lineRule="auto"/>
              <w:ind w:right="-180"/>
              <w:rPr>
                <w:szCs w:val="22"/>
              </w:rPr>
            </w:pPr>
          </w:p>
        </w:tc>
        <w:tc>
          <w:tcPr>
            <w:tcW w:w="1170" w:type="dxa"/>
            <w:shd w:val="clear" w:color="auto" w:fill="auto"/>
            <w:vAlign w:val="bottom"/>
          </w:tcPr>
          <w:p w14:paraId="216E2C86" w14:textId="579323A7" w:rsidR="00FF70E3" w:rsidRPr="00FF70E3" w:rsidRDefault="00FF70E3" w:rsidP="003423E3">
            <w:pPr>
              <w:tabs>
                <w:tab w:val="decimal" w:pos="800"/>
              </w:tabs>
              <w:spacing w:line="235" w:lineRule="auto"/>
              <w:ind w:right="-20"/>
              <w:rPr>
                <w:szCs w:val="22"/>
              </w:rPr>
            </w:pPr>
            <w:r w:rsidRPr="00FF70E3">
              <w:rPr>
                <w:szCs w:val="22"/>
              </w:rPr>
              <w:t>33</w:t>
            </w:r>
          </w:p>
        </w:tc>
      </w:tr>
      <w:tr w:rsidR="00FF70E3" w:rsidRPr="00CF36E5" w14:paraId="3CDE24AC" w14:textId="77777777" w:rsidTr="003423E3">
        <w:trPr>
          <w:trHeight w:val="20"/>
        </w:trPr>
        <w:tc>
          <w:tcPr>
            <w:tcW w:w="5310" w:type="dxa"/>
            <w:shd w:val="clear" w:color="auto" w:fill="auto"/>
            <w:vAlign w:val="center"/>
          </w:tcPr>
          <w:p w14:paraId="40E6BED4" w14:textId="77777777" w:rsidR="00FF70E3" w:rsidRPr="000C16C7" w:rsidRDefault="00FF70E3" w:rsidP="00FF70E3">
            <w:pPr>
              <w:tabs>
                <w:tab w:val="left" w:pos="342"/>
              </w:tabs>
              <w:spacing w:line="235" w:lineRule="auto"/>
              <w:ind w:right="-108"/>
              <w:rPr>
                <w:szCs w:val="22"/>
                <w:lang w:val="en-US"/>
              </w:rPr>
            </w:pPr>
            <w:r w:rsidRPr="000C16C7">
              <w:rPr>
                <w:szCs w:val="22"/>
                <w:lang w:val="en-US"/>
              </w:rPr>
              <w:t>Gains on changes in fair value of investment properties</w:t>
            </w:r>
          </w:p>
        </w:tc>
        <w:tc>
          <w:tcPr>
            <w:tcW w:w="241" w:type="dxa"/>
            <w:shd w:val="clear" w:color="auto" w:fill="auto"/>
            <w:vAlign w:val="center"/>
          </w:tcPr>
          <w:p w14:paraId="6F33A2AE" w14:textId="77777777" w:rsidR="00FF70E3" w:rsidRPr="000C16C7" w:rsidRDefault="00FF70E3" w:rsidP="00FF70E3">
            <w:pPr>
              <w:pStyle w:val="acctfourfigures"/>
              <w:shd w:val="clear" w:color="auto" w:fill="FFFFFF"/>
              <w:tabs>
                <w:tab w:val="clear" w:pos="765"/>
              </w:tabs>
              <w:spacing w:line="235" w:lineRule="auto"/>
              <w:ind w:left="-79" w:right="-108"/>
              <w:jc w:val="center"/>
              <w:rPr>
                <w:szCs w:val="22"/>
                <w:lang w:val="en-US"/>
              </w:rPr>
            </w:pPr>
          </w:p>
        </w:tc>
        <w:tc>
          <w:tcPr>
            <w:tcW w:w="1117" w:type="dxa"/>
            <w:tcBorders>
              <w:bottom w:val="single" w:sz="4" w:space="0" w:color="auto"/>
            </w:tcBorders>
            <w:shd w:val="clear" w:color="auto" w:fill="auto"/>
            <w:vAlign w:val="bottom"/>
          </w:tcPr>
          <w:p w14:paraId="2AF4DAFC" w14:textId="00956F1B" w:rsidR="00FF70E3" w:rsidRPr="00FF70E3" w:rsidRDefault="00FF70E3" w:rsidP="003423E3">
            <w:pPr>
              <w:tabs>
                <w:tab w:val="decimal" w:pos="800"/>
              </w:tabs>
              <w:spacing w:line="235" w:lineRule="auto"/>
              <w:ind w:right="-20"/>
              <w:rPr>
                <w:szCs w:val="22"/>
              </w:rPr>
            </w:pPr>
            <w:r w:rsidRPr="00FF70E3">
              <w:rPr>
                <w:szCs w:val="22"/>
              </w:rPr>
              <w:t>1,155</w:t>
            </w:r>
          </w:p>
        </w:tc>
        <w:tc>
          <w:tcPr>
            <w:tcW w:w="236" w:type="dxa"/>
            <w:shd w:val="clear" w:color="auto" w:fill="auto"/>
            <w:vAlign w:val="bottom"/>
          </w:tcPr>
          <w:p w14:paraId="0E81AD12" w14:textId="77777777" w:rsidR="00FF70E3" w:rsidRPr="00FF70E3" w:rsidRDefault="00FF70E3" w:rsidP="003423E3">
            <w:pPr>
              <w:spacing w:line="235" w:lineRule="auto"/>
              <w:rPr>
                <w:szCs w:val="22"/>
              </w:rPr>
            </w:pPr>
          </w:p>
        </w:tc>
        <w:tc>
          <w:tcPr>
            <w:tcW w:w="1114" w:type="dxa"/>
            <w:tcBorders>
              <w:bottom w:val="single" w:sz="4" w:space="0" w:color="auto"/>
            </w:tcBorders>
            <w:shd w:val="clear" w:color="auto" w:fill="auto"/>
            <w:vAlign w:val="bottom"/>
          </w:tcPr>
          <w:p w14:paraId="1FD955DF" w14:textId="4A54EC35" w:rsidR="00FF70E3" w:rsidRPr="00FF70E3" w:rsidRDefault="00FF70E3" w:rsidP="003423E3">
            <w:pPr>
              <w:tabs>
                <w:tab w:val="decimal" w:pos="559"/>
              </w:tabs>
              <w:spacing w:line="235" w:lineRule="auto"/>
              <w:ind w:right="-20"/>
              <w:rPr>
                <w:szCs w:val="22"/>
              </w:rPr>
            </w:pPr>
            <w:r w:rsidRPr="00FF70E3">
              <w:rPr>
                <w:szCs w:val="22"/>
              </w:rPr>
              <w:t>-</w:t>
            </w:r>
          </w:p>
        </w:tc>
        <w:tc>
          <w:tcPr>
            <w:tcW w:w="270" w:type="dxa"/>
            <w:shd w:val="clear" w:color="auto" w:fill="auto"/>
            <w:vAlign w:val="bottom"/>
          </w:tcPr>
          <w:p w14:paraId="6FC006AE" w14:textId="77777777" w:rsidR="00FF70E3" w:rsidRPr="00FF70E3" w:rsidRDefault="00FF70E3" w:rsidP="003423E3">
            <w:pPr>
              <w:tabs>
                <w:tab w:val="decimal" w:pos="648"/>
              </w:tabs>
              <w:spacing w:line="235" w:lineRule="auto"/>
              <w:ind w:right="-180"/>
              <w:rPr>
                <w:szCs w:val="22"/>
              </w:rPr>
            </w:pPr>
          </w:p>
        </w:tc>
        <w:tc>
          <w:tcPr>
            <w:tcW w:w="1170" w:type="dxa"/>
            <w:tcBorders>
              <w:bottom w:val="single" w:sz="4" w:space="0" w:color="auto"/>
            </w:tcBorders>
            <w:shd w:val="clear" w:color="auto" w:fill="auto"/>
            <w:vAlign w:val="bottom"/>
          </w:tcPr>
          <w:p w14:paraId="34CD23AB" w14:textId="42CBA778" w:rsidR="00FF70E3" w:rsidRPr="00FF70E3" w:rsidRDefault="00FF70E3" w:rsidP="003423E3">
            <w:pPr>
              <w:tabs>
                <w:tab w:val="decimal" w:pos="800"/>
              </w:tabs>
              <w:spacing w:line="235" w:lineRule="auto"/>
              <w:ind w:right="-20"/>
              <w:rPr>
                <w:szCs w:val="22"/>
              </w:rPr>
            </w:pPr>
            <w:r w:rsidRPr="00FF70E3">
              <w:rPr>
                <w:szCs w:val="22"/>
              </w:rPr>
              <w:t>1,155</w:t>
            </w:r>
          </w:p>
        </w:tc>
      </w:tr>
      <w:tr w:rsidR="00FF70E3" w:rsidRPr="00CF36E5" w14:paraId="6319E84A" w14:textId="77777777" w:rsidTr="003423E3">
        <w:trPr>
          <w:trHeight w:val="20"/>
        </w:trPr>
        <w:tc>
          <w:tcPr>
            <w:tcW w:w="5310" w:type="dxa"/>
            <w:shd w:val="clear" w:color="auto" w:fill="auto"/>
            <w:vAlign w:val="center"/>
          </w:tcPr>
          <w:p w14:paraId="3131B440" w14:textId="77777777" w:rsidR="00FF70E3" w:rsidRPr="000C16C7" w:rsidRDefault="00FF70E3" w:rsidP="00FF70E3">
            <w:pPr>
              <w:tabs>
                <w:tab w:val="left" w:pos="342"/>
              </w:tabs>
              <w:spacing w:line="235" w:lineRule="auto"/>
              <w:ind w:right="-108"/>
              <w:rPr>
                <w:bCs/>
                <w:szCs w:val="22"/>
                <w:lang w:val="en-US"/>
              </w:rPr>
            </w:pPr>
            <w:r w:rsidRPr="000C16C7">
              <w:rPr>
                <w:b/>
                <w:bCs/>
                <w:szCs w:val="22"/>
                <w:lang w:val="en-US"/>
              </w:rPr>
              <w:t>Total revenue</w:t>
            </w:r>
          </w:p>
        </w:tc>
        <w:tc>
          <w:tcPr>
            <w:tcW w:w="241" w:type="dxa"/>
            <w:shd w:val="clear" w:color="auto" w:fill="auto"/>
            <w:vAlign w:val="center"/>
          </w:tcPr>
          <w:p w14:paraId="5ADCC5F4" w14:textId="77777777" w:rsidR="00FF70E3" w:rsidRPr="000C16C7" w:rsidRDefault="00FF70E3" w:rsidP="00FF70E3">
            <w:pPr>
              <w:pStyle w:val="acctfourfigures"/>
              <w:shd w:val="clear" w:color="auto" w:fill="FFFFFF"/>
              <w:tabs>
                <w:tab w:val="clear" w:pos="765"/>
              </w:tabs>
              <w:spacing w:line="235" w:lineRule="auto"/>
              <w:ind w:left="-79" w:right="-108"/>
              <w:jc w:val="center"/>
              <w:rPr>
                <w:szCs w:val="22"/>
                <w:lang w:val="en-US" w:bidi="th-TH"/>
              </w:rPr>
            </w:pPr>
          </w:p>
        </w:tc>
        <w:tc>
          <w:tcPr>
            <w:tcW w:w="1117" w:type="dxa"/>
            <w:tcBorders>
              <w:top w:val="single" w:sz="4" w:space="0" w:color="auto"/>
              <w:bottom w:val="single" w:sz="4" w:space="0" w:color="auto"/>
            </w:tcBorders>
            <w:shd w:val="clear" w:color="auto" w:fill="auto"/>
            <w:vAlign w:val="bottom"/>
          </w:tcPr>
          <w:p w14:paraId="62A2FF26" w14:textId="2FFC6402" w:rsidR="00FF70E3" w:rsidRPr="00FF70E3" w:rsidRDefault="00FF70E3" w:rsidP="003423E3">
            <w:pPr>
              <w:tabs>
                <w:tab w:val="decimal" w:pos="800"/>
              </w:tabs>
              <w:spacing w:line="235" w:lineRule="auto"/>
              <w:ind w:right="-20"/>
              <w:rPr>
                <w:b/>
                <w:bCs/>
                <w:szCs w:val="22"/>
              </w:rPr>
            </w:pPr>
            <w:r w:rsidRPr="00FF70E3">
              <w:rPr>
                <w:b/>
                <w:bCs/>
                <w:szCs w:val="22"/>
              </w:rPr>
              <w:t>5,440</w:t>
            </w:r>
          </w:p>
        </w:tc>
        <w:tc>
          <w:tcPr>
            <w:tcW w:w="236" w:type="dxa"/>
            <w:shd w:val="clear" w:color="auto" w:fill="auto"/>
            <w:vAlign w:val="bottom"/>
          </w:tcPr>
          <w:p w14:paraId="22234905" w14:textId="77777777" w:rsidR="00FF70E3" w:rsidRPr="00FF70E3" w:rsidRDefault="00FF70E3" w:rsidP="003423E3">
            <w:pPr>
              <w:tabs>
                <w:tab w:val="decimal" w:pos="648"/>
              </w:tabs>
              <w:spacing w:line="235" w:lineRule="auto"/>
              <w:ind w:right="-180"/>
              <w:rPr>
                <w:b/>
                <w:bCs/>
                <w:szCs w:val="22"/>
              </w:rPr>
            </w:pPr>
          </w:p>
        </w:tc>
        <w:tc>
          <w:tcPr>
            <w:tcW w:w="1114" w:type="dxa"/>
            <w:tcBorders>
              <w:top w:val="single" w:sz="4" w:space="0" w:color="auto"/>
              <w:bottom w:val="single" w:sz="4" w:space="0" w:color="auto"/>
            </w:tcBorders>
            <w:shd w:val="clear" w:color="auto" w:fill="auto"/>
            <w:vAlign w:val="bottom"/>
          </w:tcPr>
          <w:p w14:paraId="3EB51417" w14:textId="36F69841" w:rsidR="00FF70E3" w:rsidRPr="00FF70E3" w:rsidRDefault="00FF70E3" w:rsidP="003423E3">
            <w:pPr>
              <w:tabs>
                <w:tab w:val="decimal" w:pos="800"/>
              </w:tabs>
              <w:spacing w:line="235" w:lineRule="auto"/>
              <w:ind w:right="-20"/>
              <w:rPr>
                <w:b/>
                <w:bCs/>
                <w:szCs w:val="22"/>
              </w:rPr>
            </w:pPr>
            <w:r w:rsidRPr="00FF70E3">
              <w:rPr>
                <w:b/>
                <w:bCs/>
                <w:szCs w:val="22"/>
              </w:rPr>
              <w:t>3</w:t>
            </w:r>
          </w:p>
        </w:tc>
        <w:tc>
          <w:tcPr>
            <w:tcW w:w="270" w:type="dxa"/>
            <w:shd w:val="clear" w:color="auto" w:fill="auto"/>
            <w:vAlign w:val="bottom"/>
          </w:tcPr>
          <w:p w14:paraId="43D096F0" w14:textId="77777777" w:rsidR="00FF70E3" w:rsidRPr="00FF70E3" w:rsidRDefault="00FF70E3" w:rsidP="003423E3">
            <w:pPr>
              <w:tabs>
                <w:tab w:val="decimal" w:pos="648"/>
              </w:tabs>
              <w:spacing w:line="235" w:lineRule="auto"/>
              <w:ind w:right="-180"/>
              <w:rPr>
                <w:b/>
                <w:bCs/>
                <w:szCs w:val="22"/>
              </w:rPr>
            </w:pPr>
          </w:p>
        </w:tc>
        <w:tc>
          <w:tcPr>
            <w:tcW w:w="1170" w:type="dxa"/>
            <w:tcBorders>
              <w:top w:val="single" w:sz="4" w:space="0" w:color="auto"/>
              <w:bottom w:val="single" w:sz="4" w:space="0" w:color="auto"/>
            </w:tcBorders>
            <w:shd w:val="clear" w:color="auto" w:fill="auto"/>
            <w:vAlign w:val="bottom"/>
          </w:tcPr>
          <w:p w14:paraId="343B5433" w14:textId="19E46C5B" w:rsidR="00FF70E3" w:rsidRPr="00FF70E3" w:rsidRDefault="00FF70E3" w:rsidP="003423E3">
            <w:pPr>
              <w:tabs>
                <w:tab w:val="decimal" w:pos="800"/>
              </w:tabs>
              <w:spacing w:line="235" w:lineRule="auto"/>
              <w:ind w:right="-20"/>
              <w:rPr>
                <w:b/>
                <w:bCs/>
                <w:szCs w:val="22"/>
              </w:rPr>
            </w:pPr>
            <w:r w:rsidRPr="00FF70E3">
              <w:rPr>
                <w:b/>
                <w:bCs/>
                <w:szCs w:val="22"/>
              </w:rPr>
              <w:t>5,443</w:t>
            </w:r>
          </w:p>
        </w:tc>
      </w:tr>
      <w:tr w:rsidR="009F4D10" w:rsidRPr="00CF36E5" w14:paraId="5887E5D3" w14:textId="77777777" w:rsidTr="003423E3">
        <w:trPr>
          <w:trHeight w:val="20"/>
        </w:trPr>
        <w:tc>
          <w:tcPr>
            <w:tcW w:w="5310" w:type="dxa"/>
            <w:shd w:val="clear" w:color="auto" w:fill="auto"/>
            <w:vAlign w:val="center"/>
          </w:tcPr>
          <w:p w14:paraId="493DB675" w14:textId="77777777" w:rsidR="009F4D10" w:rsidRPr="000C16C7" w:rsidRDefault="009F4D10" w:rsidP="00863677">
            <w:pPr>
              <w:tabs>
                <w:tab w:val="left" w:pos="342"/>
              </w:tabs>
              <w:spacing w:line="235" w:lineRule="auto"/>
              <w:ind w:right="-108"/>
              <w:rPr>
                <w:b/>
                <w:bCs/>
                <w:szCs w:val="22"/>
                <w:lang w:val="en-US"/>
              </w:rPr>
            </w:pPr>
          </w:p>
        </w:tc>
        <w:tc>
          <w:tcPr>
            <w:tcW w:w="241" w:type="dxa"/>
            <w:shd w:val="clear" w:color="auto" w:fill="auto"/>
            <w:vAlign w:val="center"/>
          </w:tcPr>
          <w:p w14:paraId="5F8D953F" w14:textId="77777777" w:rsidR="009F4D10" w:rsidRPr="000C16C7" w:rsidRDefault="009F4D10" w:rsidP="00863677">
            <w:pPr>
              <w:pStyle w:val="acctfourfigures"/>
              <w:shd w:val="clear" w:color="auto" w:fill="FFFFFF"/>
              <w:tabs>
                <w:tab w:val="clear" w:pos="765"/>
              </w:tabs>
              <w:spacing w:line="235" w:lineRule="auto"/>
              <w:ind w:left="-79" w:right="-108"/>
              <w:jc w:val="center"/>
              <w:rPr>
                <w:szCs w:val="22"/>
                <w:lang w:val="en-US" w:bidi="th-TH"/>
              </w:rPr>
            </w:pPr>
          </w:p>
        </w:tc>
        <w:tc>
          <w:tcPr>
            <w:tcW w:w="1117" w:type="dxa"/>
            <w:tcBorders>
              <w:top w:val="single" w:sz="4" w:space="0" w:color="auto"/>
            </w:tcBorders>
            <w:shd w:val="clear" w:color="auto" w:fill="auto"/>
            <w:vAlign w:val="bottom"/>
          </w:tcPr>
          <w:p w14:paraId="55A37D8F" w14:textId="77777777" w:rsidR="009F4D10" w:rsidRPr="008C573A" w:rsidRDefault="009F4D10" w:rsidP="003423E3">
            <w:pPr>
              <w:tabs>
                <w:tab w:val="decimal" w:pos="832"/>
              </w:tabs>
              <w:spacing w:line="235" w:lineRule="auto"/>
              <w:ind w:right="-180"/>
              <w:rPr>
                <w:b/>
                <w:bCs/>
                <w:szCs w:val="22"/>
              </w:rPr>
            </w:pPr>
          </w:p>
        </w:tc>
        <w:tc>
          <w:tcPr>
            <w:tcW w:w="236" w:type="dxa"/>
            <w:shd w:val="clear" w:color="auto" w:fill="auto"/>
            <w:vAlign w:val="bottom"/>
          </w:tcPr>
          <w:p w14:paraId="7C14B176" w14:textId="77777777" w:rsidR="009F4D10" w:rsidRPr="008C573A" w:rsidRDefault="009F4D10" w:rsidP="003423E3">
            <w:pPr>
              <w:tabs>
                <w:tab w:val="decimal" w:pos="648"/>
              </w:tabs>
              <w:spacing w:line="235" w:lineRule="auto"/>
              <w:ind w:right="-180"/>
              <w:rPr>
                <w:b/>
                <w:bCs/>
                <w:szCs w:val="22"/>
                <w:lang w:val="en-US" w:bidi="th-TH"/>
              </w:rPr>
            </w:pPr>
          </w:p>
        </w:tc>
        <w:tc>
          <w:tcPr>
            <w:tcW w:w="1114" w:type="dxa"/>
            <w:tcBorders>
              <w:top w:val="single" w:sz="4" w:space="0" w:color="auto"/>
            </w:tcBorders>
            <w:shd w:val="clear" w:color="auto" w:fill="auto"/>
            <w:vAlign w:val="bottom"/>
          </w:tcPr>
          <w:p w14:paraId="40E8E5E4" w14:textId="77777777" w:rsidR="009F4D10" w:rsidRPr="008C573A" w:rsidRDefault="009F4D10" w:rsidP="003423E3">
            <w:pPr>
              <w:tabs>
                <w:tab w:val="decimal" w:pos="800"/>
              </w:tabs>
              <w:spacing w:line="235" w:lineRule="auto"/>
              <w:ind w:right="-20"/>
              <w:rPr>
                <w:szCs w:val="22"/>
              </w:rPr>
            </w:pPr>
          </w:p>
        </w:tc>
        <w:tc>
          <w:tcPr>
            <w:tcW w:w="270" w:type="dxa"/>
            <w:shd w:val="clear" w:color="auto" w:fill="auto"/>
            <w:vAlign w:val="bottom"/>
          </w:tcPr>
          <w:p w14:paraId="41C83691" w14:textId="77777777" w:rsidR="009F4D10" w:rsidRPr="008C573A" w:rsidRDefault="009F4D10" w:rsidP="003423E3">
            <w:pPr>
              <w:tabs>
                <w:tab w:val="decimal" w:pos="648"/>
              </w:tabs>
              <w:spacing w:line="235" w:lineRule="auto"/>
              <w:ind w:right="-180"/>
              <w:rPr>
                <w:b/>
                <w:bCs/>
                <w:szCs w:val="22"/>
                <w:lang w:val="en-US" w:bidi="th-TH"/>
              </w:rPr>
            </w:pPr>
          </w:p>
        </w:tc>
        <w:tc>
          <w:tcPr>
            <w:tcW w:w="1170" w:type="dxa"/>
            <w:tcBorders>
              <w:top w:val="single" w:sz="4" w:space="0" w:color="auto"/>
            </w:tcBorders>
            <w:shd w:val="clear" w:color="auto" w:fill="auto"/>
            <w:vAlign w:val="bottom"/>
          </w:tcPr>
          <w:p w14:paraId="38E2313E" w14:textId="77777777" w:rsidR="009F4D10" w:rsidRPr="008C573A" w:rsidRDefault="009F4D10" w:rsidP="003423E3">
            <w:pPr>
              <w:tabs>
                <w:tab w:val="decimal" w:pos="807"/>
              </w:tabs>
              <w:spacing w:line="235" w:lineRule="auto"/>
              <w:ind w:right="-20"/>
              <w:rPr>
                <w:szCs w:val="22"/>
              </w:rPr>
            </w:pPr>
          </w:p>
        </w:tc>
      </w:tr>
      <w:tr w:rsidR="00993DF2" w:rsidRPr="00CF36E5" w14:paraId="57FDBC49" w14:textId="77777777" w:rsidTr="003423E3">
        <w:trPr>
          <w:trHeight w:val="20"/>
        </w:trPr>
        <w:tc>
          <w:tcPr>
            <w:tcW w:w="5310" w:type="dxa"/>
            <w:shd w:val="clear" w:color="auto" w:fill="auto"/>
            <w:vAlign w:val="center"/>
          </w:tcPr>
          <w:p w14:paraId="0E0E174A" w14:textId="77777777" w:rsidR="00993DF2" w:rsidRPr="000C16C7" w:rsidRDefault="00993DF2" w:rsidP="00E21267">
            <w:pPr>
              <w:tabs>
                <w:tab w:val="left" w:pos="342"/>
              </w:tabs>
              <w:spacing w:line="235" w:lineRule="auto"/>
              <w:ind w:right="-108"/>
              <w:rPr>
                <w:bCs/>
                <w:iCs/>
                <w:szCs w:val="22"/>
                <w:lang w:val="en-US"/>
              </w:rPr>
            </w:pPr>
            <w:r w:rsidRPr="000C16C7">
              <w:rPr>
                <w:b/>
                <w:bCs/>
                <w:i/>
                <w:iCs/>
                <w:szCs w:val="22"/>
                <w:lang w:val="en-US"/>
              </w:rPr>
              <w:t>Expenses</w:t>
            </w:r>
          </w:p>
        </w:tc>
        <w:tc>
          <w:tcPr>
            <w:tcW w:w="241" w:type="dxa"/>
            <w:shd w:val="clear" w:color="auto" w:fill="auto"/>
            <w:vAlign w:val="center"/>
          </w:tcPr>
          <w:p w14:paraId="4DA02C2D" w14:textId="77777777" w:rsidR="00993DF2" w:rsidRPr="000C16C7" w:rsidRDefault="00993DF2" w:rsidP="00E21267">
            <w:pPr>
              <w:pStyle w:val="acctfourfigures"/>
              <w:shd w:val="clear" w:color="auto" w:fill="FFFFFF"/>
              <w:tabs>
                <w:tab w:val="clear" w:pos="765"/>
              </w:tabs>
              <w:spacing w:line="235" w:lineRule="auto"/>
              <w:ind w:left="-79" w:right="-108"/>
              <w:jc w:val="center"/>
              <w:rPr>
                <w:szCs w:val="22"/>
                <w:lang w:val="en-US" w:bidi="th-TH"/>
              </w:rPr>
            </w:pPr>
          </w:p>
        </w:tc>
        <w:tc>
          <w:tcPr>
            <w:tcW w:w="1117" w:type="dxa"/>
            <w:shd w:val="clear" w:color="auto" w:fill="auto"/>
            <w:vAlign w:val="bottom"/>
          </w:tcPr>
          <w:p w14:paraId="14CBA054" w14:textId="77777777" w:rsidR="00993DF2" w:rsidRPr="008C573A" w:rsidRDefault="00993DF2" w:rsidP="003423E3">
            <w:pPr>
              <w:pStyle w:val="acctfourfigures"/>
              <w:shd w:val="clear" w:color="auto" w:fill="FFFFFF"/>
              <w:tabs>
                <w:tab w:val="clear" w:pos="765"/>
                <w:tab w:val="decimal" w:pos="554"/>
                <w:tab w:val="decimal" w:pos="612"/>
                <w:tab w:val="decimal" w:pos="832"/>
              </w:tabs>
              <w:spacing w:line="235" w:lineRule="auto"/>
              <w:ind w:left="-79" w:right="-108"/>
              <w:rPr>
                <w:szCs w:val="22"/>
                <w:lang w:val="en-US"/>
              </w:rPr>
            </w:pPr>
          </w:p>
        </w:tc>
        <w:tc>
          <w:tcPr>
            <w:tcW w:w="236" w:type="dxa"/>
            <w:shd w:val="clear" w:color="auto" w:fill="auto"/>
            <w:vAlign w:val="bottom"/>
          </w:tcPr>
          <w:p w14:paraId="62D27228" w14:textId="77777777" w:rsidR="00993DF2" w:rsidRPr="008C573A" w:rsidRDefault="00993DF2" w:rsidP="003423E3">
            <w:pPr>
              <w:pStyle w:val="acctfourfigures"/>
              <w:shd w:val="clear" w:color="auto" w:fill="FFFFFF"/>
              <w:tabs>
                <w:tab w:val="clear" w:pos="765"/>
                <w:tab w:val="decimal" w:pos="684"/>
              </w:tabs>
              <w:spacing w:line="235" w:lineRule="auto"/>
              <w:ind w:left="-79" w:right="-108"/>
              <w:rPr>
                <w:szCs w:val="22"/>
                <w:lang w:val="en-US"/>
              </w:rPr>
            </w:pPr>
          </w:p>
        </w:tc>
        <w:tc>
          <w:tcPr>
            <w:tcW w:w="1114" w:type="dxa"/>
            <w:shd w:val="clear" w:color="auto" w:fill="auto"/>
            <w:vAlign w:val="bottom"/>
          </w:tcPr>
          <w:p w14:paraId="3E7258D9" w14:textId="77777777" w:rsidR="00993DF2" w:rsidRPr="008C573A" w:rsidRDefault="00993DF2" w:rsidP="003423E3">
            <w:pPr>
              <w:tabs>
                <w:tab w:val="decimal" w:pos="800"/>
              </w:tabs>
              <w:spacing w:line="235" w:lineRule="auto"/>
              <w:ind w:right="-20"/>
              <w:rPr>
                <w:szCs w:val="22"/>
              </w:rPr>
            </w:pPr>
          </w:p>
        </w:tc>
        <w:tc>
          <w:tcPr>
            <w:tcW w:w="270" w:type="dxa"/>
            <w:shd w:val="clear" w:color="auto" w:fill="auto"/>
            <w:vAlign w:val="bottom"/>
          </w:tcPr>
          <w:p w14:paraId="43C76163" w14:textId="77777777" w:rsidR="00993DF2" w:rsidRPr="008C573A" w:rsidRDefault="00993DF2" w:rsidP="003423E3">
            <w:pPr>
              <w:pStyle w:val="acctfourfigures"/>
              <w:shd w:val="clear" w:color="auto" w:fill="FFFFFF"/>
              <w:tabs>
                <w:tab w:val="clear" w:pos="765"/>
                <w:tab w:val="decimal" w:pos="684"/>
              </w:tabs>
              <w:spacing w:line="235" w:lineRule="auto"/>
              <w:ind w:left="-79" w:right="-108"/>
              <w:rPr>
                <w:szCs w:val="22"/>
                <w:lang w:val="en-US"/>
              </w:rPr>
            </w:pPr>
          </w:p>
        </w:tc>
        <w:tc>
          <w:tcPr>
            <w:tcW w:w="1170" w:type="dxa"/>
            <w:shd w:val="clear" w:color="auto" w:fill="auto"/>
            <w:vAlign w:val="bottom"/>
          </w:tcPr>
          <w:p w14:paraId="52EFE3A9" w14:textId="77777777" w:rsidR="00993DF2" w:rsidRPr="008C573A" w:rsidRDefault="00993DF2" w:rsidP="003423E3">
            <w:pPr>
              <w:tabs>
                <w:tab w:val="decimal" w:pos="800"/>
              </w:tabs>
              <w:spacing w:line="235" w:lineRule="auto"/>
              <w:ind w:right="-20"/>
              <w:rPr>
                <w:szCs w:val="22"/>
              </w:rPr>
            </w:pPr>
          </w:p>
        </w:tc>
      </w:tr>
      <w:tr w:rsidR="00931922" w:rsidRPr="00CF36E5" w14:paraId="3079D343" w14:textId="77777777" w:rsidTr="003423E3">
        <w:trPr>
          <w:trHeight w:val="20"/>
        </w:trPr>
        <w:tc>
          <w:tcPr>
            <w:tcW w:w="5310" w:type="dxa"/>
            <w:shd w:val="clear" w:color="auto" w:fill="auto"/>
            <w:vAlign w:val="center"/>
          </w:tcPr>
          <w:p w14:paraId="3C2D19F5" w14:textId="77777777" w:rsidR="00931922" w:rsidRPr="000C16C7" w:rsidRDefault="00931922" w:rsidP="00931922">
            <w:pPr>
              <w:tabs>
                <w:tab w:val="left" w:pos="342"/>
              </w:tabs>
              <w:spacing w:line="235" w:lineRule="auto"/>
              <w:ind w:left="162" w:right="-108" w:hanging="162"/>
              <w:rPr>
                <w:szCs w:val="22"/>
                <w:lang w:val="en-US"/>
              </w:rPr>
            </w:pPr>
            <w:r w:rsidRPr="000C16C7">
              <w:rPr>
                <w:szCs w:val="22"/>
                <w:lang w:val="en-US"/>
              </w:rPr>
              <w:t>Cost of hotel and related services</w:t>
            </w:r>
          </w:p>
        </w:tc>
        <w:tc>
          <w:tcPr>
            <w:tcW w:w="241" w:type="dxa"/>
            <w:shd w:val="clear" w:color="auto" w:fill="auto"/>
            <w:vAlign w:val="center"/>
          </w:tcPr>
          <w:p w14:paraId="294992E3" w14:textId="77777777" w:rsidR="00931922" w:rsidRPr="000C16C7" w:rsidRDefault="00931922" w:rsidP="00931922">
            <w:pPr>
              <w:shd w:val="clear" w:color="auto" w:fill="FFFFFF"/>
              <w:spacing w:line="235" w:lineRule="auto"/>
              <w:ind w:left="144" w:hanging="144"/>
              <w:jc w:val="center"/>
              <w:rPr>
                <w:szCs w:val="22"/>
                <w:lang w:val="en-US"/>
              </w:rPr>
            </w:pPr>
          </w:p>
        </w:tc>
        <w:tc>
          <w:tcPr>
            <w:tcW w:w="1117" w:type="dxa"/>
            <w:shd w:val="clear" w:color="auto" w:fill="auto"/>
            <w:vAlign w:val="bottom"/>
          </w:tcPr>
          <w:p w14:paraId="0694E1DD" w14:textId="5380E47A" w:rsidR="00931922" w:rsidRPr="008C573A" w:rsidRDefault="00931922" w:rsidP="003423E3">
            <w:pPr>
              <w:tabs>
                <w:tab w:val="decimal" w:pos="800"/>
              </w:tabs>
              <w:spacing w:line="235" w:lineRule="auto"/>
              <w:ind w:right="-20"/>
              <w:rPr>
                <w:szCs w:val="22"/>
              </w:rPr>
            </w:pPr>
            <w:r w:rsidRPr="002A0058">
              <w:t>1,431</w:t>
            </w:r>
          </w:p>
        </w:tc>
        <w:tc>
          <w:tcPr>
            <w:tcW w:w="236" w:type="dxa"/>
            <w:shd w:val="clear" w:color="auto" w:fill="auto"/>
            <w:vAlign w:val="bottom"/>
          </w:tcPr>
          <w:p w14:paraId="18A99522" w14:textId="77777777" w:rsidR="00931922" w:rsidRPr="008C573A" w:rsidRDefault="00931922" w:rsidP="003423E3">
            <w:pPr>
              <w:spacing w:line="235" w:lineRule="auto"/>
              <w:rPr>
                <w:szCs w:val="22"/>
              </w:rPr>
            </w:pPr>
          </w:p>
        </w:tc>
        <w:tc>
          <w:tcPr>
            <w:tcW w:w="1114" w:type="dxa"/>
            <w:shd w:val="clear" w:color="auto" w:fill="auto"/>
            <w:vAlign w:val="bottom"/>
          </w:tcPr>
          <w:p w14:paraId="3CCAF585" w14:textId="5D80C731" w:rsidR="00931922" w:rsidRPr="008C573A" w:rsidRDefault="00931922" w:rsidP="003423E3">
            <w:pPr>
              <w:tabs>
                <w:tab w:val="decimal" w:pos="559"/>
              </w:tabs>
              <w:spacing w:line="235" w:lineRule="auto"/>
              <w:ind w:right="-20"/>
              <w:rPr>
                <w:szCs w:val="22"/>
              </w:rPr>
            </w:pPr>
            <w:r w:rsidRPr="00FF70E3">
              <w:rPr>
                <w:szCs w:val="22"/>
              </w:rPr>
              <w:t>-</w:t>
            </w:r>
          </w:p>
        </w:tc>
        <w:tc>
          <w:tcPr>
            <w:tcW w:w="270" w:type="dxa"/>
            <w:shd w:val="clear" w:color="auto" w:fill="auto"/>
            <w:vAlign w:val="bottom"/>
          </w:tcPr>
          <w:p w14:paraId="5139C3AF" w14:textId="77777777" w:rsidR="00931922" w:rsidRPr="008C573A" w:rsidRDefault="00931922" w:rsidP="003423E3">
            <w:pPr>
              <w:spacing w:line="235" w:lineRule="auto"/>
              <w:rPr>
                <w:szCs w:val="22"/>
              </w:rPr>
            </w:pPr>
          </w:p>
        </w:tc>
        <w:tc>
          <w:tcPr>
            <w:tcW w:w="1170" w:type="dxa"/>
            <w:shd w:val="clear" w:color="auto" w:fill="auto"/>
            <w:vAlign w:val="bottom"/>
          </w:tcPr>
          <w:p w14:paraId="3014FEA5" w14:textId="46F5E378" w:rsidR="00931922" w:rsidRPr="008C573A" w:rsidRDefault="00931922" w:rsidP="003423E3">
            <w:pPr>
              <w:tabs>
                <w:tab w:val="decimal" w:pos="800"/>
              </w:tabs>
              <w:spacing w:line="235" w:lineRule="auto"/>
              <w:ind w:right="-20"/>
              <w:rPr>
                <w:szCs w:val="22"/>
              </w:rPr>
            </w:pPr>
            <w:r w:rsidRPr="002A0058">
              <w:t>1,431</w:t>
            </w:r>
          </w:p>
        </w:tc>
      </w:tr>
      <w:tr w:rsidR="00931922" w:rsidRPr="00CF36E5" w14:paraId="09A9F165" w14:textId="77777777" w:rsidTr="003423E3">
        <w:trPr>
          <w:trHeight w:val="20"/>
        </w:trPr>
        <w:tc>
          <w:tcPr>
            <w:tcW w:w="5310" w:type="dxa"/>
            <w:shd w:val="clear" w:color="auto" w:fill="auto"/>
            <w:vAlign w:val="center"/>
          </w:tcPr>
          <w:p w14:paraId="4CAA8A94" w14:textId="77777777" w:rsidR="00931922" w:rsidRPr="000C16C7" w:rsidRDefault="00931922" w:rsidP="00931922">
            <w:pPr>
              <w:tabs>
                <w:tab w:val="left" w:pos="342"/>
              </w:tabs>
              <w:spacing w:line="235" w:lineRule="auto"/>
              <w:ind w:left="158" w:right="-108" w:hanging="158"/>
              <w:rPr>
                <w:szCs w:val="22"/>
                <w:lang w:val="en-US"/>
              </w:rPr>
            </w:pPr>
            <w:r w:rsidRPr="000C16C7">
              <w:rPr>
                <w:szCs w:val="22"/>
                <w:lang w:val="en-US"/>
              </w:rPr>
              <w:t>Cost of rental and rendering of commercial building services</w:t>
            </w:r>
          </w:p>
        </w:tc>
        <w:tc>
          <w:tcPr>
            <w:tcW w:w="241" w:type="dxa"/>
            <w:shd w:val="clear" w:color="auto" w:fill="auto"/>
            <w:vAlign w:val="center"/>
          </w:tcPr>
          <w:p w14:paraId="4593366B" w14:textId="77777777" w:rsidR="00931922" w:rsidRPr="000C16C7" w:rsidRDefault="00931922" w:rsidP="00931922">
            <w:pPr>
              <w:shd w:val="clear" w:color="auto" w:fill="FFFFFF"/>
              <w:spacing w:line="235" w:lineRule="auto"/>
              <w:ind w:left="144" w:hanging="144"/>
              <w:jc w:val="center"/>
              <w:rPr>
                <w:szCs w:val="22"/>
                <w:lang w:val="en-US"/>
              </w:rPr>
            </w:pPr>
          </w:p>
        </w:tc>
        <w:tc>
          <w:tcPr>
            <w:tcW w:w="1117" w:type="dxa"/>
            <w:shd w:val="clear" w:color="auto" w:fill="auto"/>
            <w:vAlign w:val="bottom"/>
          </w:tcPr>
          <w:p w14:paraId="56C561E0" w14:textId="6A626424" w:rsidR="00931922" w:rsidRPr="008C573A" w:rsidRDefault="00931922" w:rsidP="003423E3">
            <w:pPr>
              <w:tabs>
                <w:tab w:val="decimal" w:pos="800"/>
              </w:tabs>
              <w:spacing w:line="235" w:lineRule="auto"/>
              <w:ind w:right="-20"/>
              <w:rPr>
                <w:szCs w:val="22"/>
              </w:rPr>
            </w:pPr>
            <w:r w:rsidRPr="002A0058">
              <w:t>307</w:t>
            </w:r>
          </w:p>
        </w:tc>
        <w:tc>
          <w:tcPr>
            <w:tcW w:w="236" w:type="dxa"/>
            <w:shd w:val="clear" w:color="auto" w:fill="auto"/>
            <w:vAlign w:val="bottom"/>
          </w:tcPr>
          <w:p w14:paraId="6D48B64C" w14:textId="77777777" w:rsidR="00931922" w:rsidRPr="008C573A" w:rsidRDefault="00931922" w:rsidP="003423E3">
            <w:pPr>
              <w:tabs>
                <w:tab w:val="decimal" w:pos="730"/>
              </w:tabs>
              <w:ind w:right="-117"/>
              <w:rPr>
                <w:szCs w:val="22"/>
              </w:rPr>
            </w:pPr>
          </w:p>
        </w:tc>
        <w:tc>
          <w:tcPr>
            <w:tcW w:w="1114" w:type="dxa"/>
            <w:shd w:val="clear" w:color="auto" w:fill="auto"/>
            <w:vAlign w:val="bottom"/>
          </w:tcPr>
          <w:p w14:paraId="57CFFEA7" w14:textId="1B27944B" w:rsidR="00931922" w:rsidRPr="008C573A" w:rsidRDefault="00931922" w:rsidP="003423E3">
            <w:pPr>
              <w:tabs>
                <w:tab w:val="decimal" w:pos="800"/>
              </w:tabs>
              <w:spacing w:line="235" w:lineRule="auto"/>
              <w:ind w:right="-20"/>
              <w:rPr>
                <w:szCs w:val="22"/>
              </w:rPr>
            </w:pPr>
            <w:r>
              <w:rPr>
                <w:szCs w:val="22"/>
              </w:rPr>
              <w:t>1</w:t>
            </w:r>
          </w:p>
        </w:tc>
        <w:tc>
          <w:tcPr>
            <w:tcW w:w="270" w:type="dxa"/>
            <w:shd w:val="clear" w:color="auto" w:fill="auto"/>
            <w:vAlign w:val="bottom"/>
          </w:tcPr>
          <w:p w14:paraId="61692289" w14:textId="77777777" w:rsidR="00931922" w:rsidRPr="008C573A" w:rsidRDefault="00931922" w:rsidP="003423E3">
            <w:pPr>
              <w:tabs>
                <w:tab w:val="decimal" w:pos="730"/>
              </w:tabs>
              <w:ind w:right="-117"/>
              <w:rPr>
                <w:szCs w:val="22"/>
              </w:rPr>
            </w:pPr>
          </w:p>
        </w:tc>
        <w:tc>
          <w:tcPr>
            <w:tcW w:w="1170" w:type="dxa"/>
            <w:shd w:val="clear" w:color="auto" w:fill="auto"/>
            <w:vAlign w:val="bottom"/>
          </w:tcPr>
          <w:p w14:paraId="633BD6BD" w14:textId="4052CBE3" w:rsidR="00931922" w:rsidRPr="008C573A" w:rsidRDefault="00931922" w:rsidP="003423E3">
            <w:pPr>
              <w:tabs>
                <w:tab w:val="decimal" w:pos="800"/>
              </w:tabs>
              <w:spacing w:line="235" w:lineRule="auto"/>
              <w:ind w:right="-20"/>
              <w:rPr>
                <w:szCs w:val="22"/>
              </w:rPr>
            </w:pPr>
            <w:r w:rsidRPr="002A0058">
              <w:t>30</w:t>
            </w:r>
            <w:r>
              <w:t>8</w:t>
            </w:r>
          </w:p>
        </w:tc>
      </w:tr>
      <w:tr w:rsidR="00931922" w:rsidRPr="00CF36E5" w14:paraId="27A8B432" w14:textId="77777777" w:rsidTr="003423E3">
        <w:trPr>
          <w:trHeight w:val="20"/>
        </w:trPr>
        <w:tc>
          <w:tcPr>
            <w:tcW w:w="5310" w:type="dxa"/>
            <w:shd w:val="clear" w:color="auto" w:fill="auto"/>
            <w:vAlign w:val="center"/>
          </w:tcPr>
          <w:p w14:paraId="579E7646" w14:textId="77777777" w:rsidR="00931922" w:rsidRPr="000C16C7" w:rsidRDefault="00931922" w:rsidP="00931922">
            <w:pPr>
              <w:tabs>
                <w:tab w:val="left" w:pos="342"/>
              </w:tabs>
              <w:spacing w:line="235" w:lineRule="auto"/>
              <w:ind w:right="-108"/>
              <w:rPr>
                <w:szCs w:val="22"/>
                <w:rtl/>
                <w:cs/>
                <w:lang w:val="en-US"/>
              </w:rPr>
            </w:pPr>
            <w:r w:rsidRPr="000C16C7">
              <w:rPr>
                <w:szCs w:val="22"/>
                <w:lang w:val="en-US" w:bidi="th-TH"/>
              </w:rPr>
              <w:t>Cost of management services</w:t>
            </w:r>
          </w:p>
        </w:tc>
        <w:tc>
          <w:tcPr>
            <w:tcW w:w="241" w:type="dxa"/>
            <w:shd w:val="clear" w:color="auto" w:fill="auto"/>
            <w:vAlign w:val="center"/>
          </w:tcPr>
          <w:p w14:paraId="752C3950" w14:textId="77777777" w:rsidR="00931922" w:rsidRPr="000C16C7" w:rsidRDefault="00931922" w:rsidP="00931922">
            <w:pPr>
              <w:shd w:val="clear" w:color="auto" w:fill="FFFFFF"/>
              <w:spacing w:line="235" w:lineRule="auto"/>
              <w:ind w:left="144" w:hanging="144"/>
              <w:jc w:val="center"/>
              <w:rPr>
                <w:szCs w:val="22"/>
                <w:lang w:val="en-US"/>
              </w:rPr>
            </w:pPr>
          </w:p>
        </w:tc>
        <w:tc>
          <w:tcPr>
            <w:tcW w:w="1117" w:type="dxa"/>
            <w:shd w:val="clear" w:color="auto" w:fill="auto"/>
            <w:vAlign w:val="bottom"/>
          </w:tcPr>
          <w:p w14:paraId="3C9FA2C1" w14:textId="6F15DC26" w:rsidR="00931922" w:rsidRPr="008C573A" w:rsidRDefault="00931922" w:rsidP="003423E3">
            <w:pPr>
              <w:tabs>
                <w:tab w:val="decimal" w:pos="800"/>
              </w:tabs>
              <w:spacing w:line="235" w:lineRule="auto"/>
              <w:ind w:right="-20"/>
              <w:rPr>
                <w:szCs w:val="22"/>
              </w:rPr>
            </w:pPr>
            <w:r w:rsidRPr="002A0058">
              <w:t>51</w:t>
            </w:r>
          </w:p>
        </w:tc>
        <w:tc>
          <w:tcPr>
            <w:tcW w:w="236" w:type="dxa"/>
            <w:shd w:val="clear" w:color="auto" w:fill="auto"/>
            <w:vAlign w:val="bottom"/>
          </w:tcPr>
          <w:p w14:paraId="5333A725" w14:textId="77777777" w:rsidR="00931922" w:rsidRPr="008C573A" w:rsidRDefault="00931922" w:rsidP="003423E3">
            <w:pPr>
              <w:tabs>
                <w:tab w:val="decimal" w:pos="730"/>
              </w:tabs>
              <w:ind w:right="-117"/>
              <w:rPr>
                <w:szCs w:val="22"/>
              </w:rPr>
            </w:pPr>
          </w:p>
        </w:tc>
        <w:tc>
          <w:tcPr>
            <w:tcW w:w="1114" w:type="dxa"/>
            <w:shd w:val="clear" w:color="auto" w:fill="auto"/>
            <w:vAlign w:val="bottom"/>
          </w:tcPr>
          <w:p w14:paraId="7FA018E5" w14:textId="5D00F056" w:rsidR="00931922" w:rsidRPr="008C573A" w:rsidRDefault="00931922" w:rsidP="003423E3">
            <w:pPr>
              <w:tabs>
                <w:tab w:val="decimal" w:pos="559"/>
              </w:tabs>
              <w:spacing w:line="235" w:lineRule="auto"/>
              <w:ind w:right="-20"/>
              <w:rPr>
                <w:szCs w:val="22"/>
              </w:rPr>
            </w:pPr>
            <w:r w:rsidRPr="00FF70E3">
              <w:rPr>
                <w:szCs w:val="22"/>
              </w:rPr>
              <w:t>-</w:t>
            </w:r>
          </w:p>
        </w:tc>
        <w:tc>
          <w:tcPr>
            <w:tcW w:w="270" w:type="dxa"/>
            <w:shd w:val="clear" w:color="auto" w:fill="auto"/>
            <w:vAlign w:val="bottom"/>
          </w:tcPr>
          <w:p w14:paraId="3BE7FCF5" w14:textId="77777777" w:rsidR="00931922" w:rsidRPr="008C573A" w:rsidRDefault="00931922" w:rsidP="003423E3">
            <w:pPr>
              <w:tabs>
                <w:tab w:val="decimal" w:pos="730"/>
              </w:tabs>
              <w:ind w:right="-117"/>
              <w:rPr>
                <w:szCs w:val="22"/>
              </w:rPr>
            </w:pPr>
          </w:p>
        </w:tc>
        <w:tc>
          <w:tcPr>
            <w:tcW w:w="1170" w:type="dxa"/>
            <w:shd w:val="clear" w:color="auto" w:fill="auto"/>
            <w:vAlign w:val="bottom"/>
          </w:tcPr>
          <w:p w14:paraId="4DE00EE8" w14:textId="24759CEE" w:rsidR="00931922" w:rsidRPr="008C573A" w:rsidRDefault="00931922" w:rsidP="003423E3">
            <w:pPr>
              <w:tabs>
                <w:tab w:val="decimal" w:pos="800"/>
              </w:tabs>
              <w:spacing w:line="235" w:lineRule="auto"/>
              <w:ind w:right="-20"/>
              <w:rPr>
                <w:szCs w:val="22"/>
              </w:rPr>
            </w:pPr>
            <w:r w:rsidRPr="002A0058">
              <w:t>51</w:t>
            </w:r>
          </w:p>
        </w:tc>
      </w:tr>
      <w:tr w:rsidR="00931922" w:rsidRPr="00CF36E5" w14:paraId="35E2F117" w14:textId="77777777" w:rsidTr="003423E3">
        <w:trPr>
          <w:trHeight w:val="20"/>
        </w:trPr>
        <w:tc>
          <w:tcPr>
            <w:tcW w:w="5310" w:type="dxa"/>
            <w:shd w:val="clear" w:color="auto" w:fill="auto"/>
            <w:vAlign w:val="center"/>
          </w:tcPr>
          <w:p w14:paraId="0E15BACF" w14:textId="77777777" w:rsidR="00931922" w:rsidRPr="000C16C7" w:rsidRDefault="00931922" w:rsidP="00931922">
            <w:pPr>
              <w:tabs>
                <w:tab w:val="left" w:pos="342"/>
              </w:tabs>
              <w:spacing w:line="235" w:lineRule="auto"/>
              <w:ind w:right="-108"/>
              <w:rPr>
                <w:szCs w:val="22"/>
                <w:cs/>
                <w:lang w:val="en-US" w:bidi="th-TH"/>
              </w:rPr>
            </w:pPr>
            <w:r w:rsidRPr="000C16C7">
              <w:rPr>
                <w:szCs w:val="22"/>
                <w:lang w:val="en-US" w:bidi="th-TH"/>
              </w:rPr>
              <w:t>Distribution costs</w:t>
            </w:r>
          </w:p>
        </w:tc>
        <w:tc>
          <w:tcPr>
            <w:tcW w:w="241" w:type="dxa"/>
            <w:shd w:val="clear" w:color="auto" w:fill="auto"/>
            <w:vAlign w:val="center"/>
          </w:tcPr>
          <w:p w14:paraId="72AC461A" w14:textId="77777777" w:rsidR="00931922" w:rsidRPr="000C16C7" w:rsidRDefault="00931922" w:rsidP="00931922">
            <w:pPr>
              <w:shd w:val="clear" w:color="auto" w:fill="FFFFFF"/>
              <w:spacing w:line="235" w:lineRule="auto"/>
              <w:ind w:left="144" w:hanging="144"/>
              <w:jc w:val="center"/>
              <w:rPr>
                <w:szCs w:val="22"/>
                <w:lang w:val="en-US"/>
              </w:rPr>
            </w:pPr>
          </w:p>
        </w:tc>
        <w:tc>
          <w:tcPr>
            <w:tcW w:w="1117" w:type="dxa"/>
            <w:shd w:val="clear" w:color="auto" w:fill="auto"/>
            <w:vAlign w:val="bottom"/>
          </w:tcPr>
          <w:p w14:paraId="560A4868" w14:textId="36B4263B" w:rsidR="00931922" w:rsidRPr="008C573A" w:rsidRDefault="00931922" w:rsidP="003423E3">
            <w:pPr>
              <w:tabs>
                <w:tab w:val="decimal" w:pos="800"/>
              </w:tabs>
              <w:spacing w:line="235" w:lineRule="auto"/>
              <w:ind w:right="-20"/>
              <w:rPr>
                <w:szCs w:val="22"/>
              </w:rPr>
            </w:pPr>
            <w:r w:rsidRPr="002A0058">
              <w:t>190</w:t>
            </w:r>
          </w:p>
        </w:tc>
        <w:tc>
          <w:tcPr>
            <w:tcW w:w="236" w:type="dxa"/>
            <w:shd w:val="clear" w:color="auto" w:fill="auto"/>
            <w:vAlign w:val="bottom"/>
          </w:tcPr>
          <w:p w14:paraId="6388AC73" w14:textId="77777777" w:rsidR="00931922" w:rsidRPr="008C573A" w:rsidRDefault="00931922" w:rsidP="003423E3">
            <w:pPr>
              <w:tabs>
                <w:tab w:val="decimal" w:pos="730"/>
              </w:tabs>
              <w:ind w:right="-117"/>
              <w:rPr>
                <w:szCs w:val="22"/>
              </w:rPr>
            </w:pPr>
          </w:p>
        </w:tc>
        <w:tc>
          <w:tcPr>
            <w:tcW w:w="1114" w:type="dxa"/>
            <w:shd w:val="clear" w:color="auto" w:fill="auto"/>
            <w:vAlign w:val="bottom"/>
          </w:tcPr>
          <w:p w14:paraId="0D4C9C7C" w14:textId="0811036A" w:rsidR="00931922" w:rsidRPr="008C573A" w:rsidRDefault="00931922" w:rsidP="003423E3">
            <w:pPr>
              <w:tabs>
                <w:tab w:val="decimal" w:pos="559"/>
              </w:tabs>
              <w:spacing w:line="235" w:lineRule="auto"/>
              <w:ind w:right="-20"/>
              <w:rPr>
                <w:szCs w:val="22"/>
              </w:rPr>
            </w:pPr>
            <w:r w:rsidRPr="00FF70E3">
              <w:rPr>
                <w:szCs w:val="22"/>
              </w:rPr>
              <w:t>-</w:t>
            </w:r>
          </w:p>
        </w:tc>
        <w:tc>
          <w:tcPr>
            <w:tcW w:w="270" w:type="dxa"/>
            <w:shd w:val="clear" w:color="auto" w:fill="auto"/>
            <w:vAlign w:val="bottom"/>
          </w:tcPr>
          <w:p w14:paraId="4F1BF951" w14:textId="77777777" w:rsidR="00931922" w:rsidRPr="008C573A" w:rsidRDefault="00931922" w:rsidP="003423E3">
            <w:pPr>
              <w:tabs>
                <w:tab w:val="decimal" w:pos="730"/>
              </w:tabs>
              <w:ind w:right="-117"/>
              <w:rPr>
                <w:szCs w:val="22"/>
              </w:rPr>
            </w:pPr>
          </w:p>
        </w:tc>
        <w:tc>
          <w:tcPr>
            <w:tcW w:w="1170" w:type="dxa"/>
            <w:shd w:val="clear" w:color="auto" w:fill="auto"/>
            <w:vAlign w:val="bottom"/>
          </w:tcPr>
          <w:p w14:paraId="7F388212" w14:textId="4F1225F6" w:rsidR="00931922" w:rsidRPr="008C573A" w:rsidRDefault="00931922" w:rsidP="003423E3">
            <w:pPr>
              <w:tabs>
                <w:tab w:val="decimal" w:pos="800"/>
              </w:tabs>
              <w:spacing w:line="235" w:lineRule="auto"/>
              <w:ind w:right="-20"/>
              <w:rPr>
                <w:szCs w:val="22"/>
              </w:rPr>
            </w:pPr>
            <w:r w:rsidRPr="002A0058">
              <w:t>190</w:t>
            </w:r>
          </w:p>
        </w:tc>
      </w:tr>
      <w:tr w:rsidR="00931922" w:rsidRPr="00CF36E5" w14:paraId="624A8401" w14:textId="77777777" w:rsidTr="003423E3">
        <w:trPr>
          <w:trHeight w:val="20"/>
        </w:trPr>
        <w:tc>
          <w:tcPr>
            <w:tcW w:w="5310" w:type="dxa"/>
            <w:shd w:val="clear" w:color="auto" w:fill="auto"/>
            <w:vAlign w:val="center"/>
          </w:tcPr>
          <w:p w14:paraId="5E47BF45" w14:textId="77777777" w:rsidR="00931922" w:rsidRPr="000C16C7" w:rsidRDefault="00931922" w:rsidP="00931922">
            <w:pPr>
              <w:tabs>
                <w:tab w:val="left" w:pos="342"/>
              </w:tabs>
              <w:spacing w:line="235" w:lineRule="auto"/>
              <w:ind w:right="-108"/>
              <w:rPr>
                <w:szCs w:val="22"/>
                <w:lang w:val="en-US"/>
              </w:rPr>
            </w:pPr>
            <w:r w:rsidRPr="000C16C7">
              <w:rPr>
                <w:szCs w:val="22"/>
                <w:lang w:val="en-US"/>
              </w:rPr>
              <w:t xml:space="preserve">Administrative expenses </w:t>
            </w:r>
          </w:p>
        </w:tc>
        <w:tc>
          <w:tcPr>
            <w:tcW w:w="241" w:type="dxa"/>
            <w:shd w:val="clear" w:color="auto" w:fill="auto"/>
            <w:vAlign w:val="center"/>
          </w:tcPr>
          <w:p w14:paraId="01819196" w14:textId="77777777" w:rsidR="00931922" w:rsidRPr="000C16C7" w:rsidRDefault="00931922" w:rsidP="00931922">
            <w:pPr>
              <w:shd w:val="clear" w:color="auto" w:fill="FFFFFF"/>
              <w:spacing w:line="235" w:lineRule="auto"/>
              <w:ind w:left="144" w:hanging="144"/>
              <w:jc w:val="center"/>
              <w:rPr>
                <w:szCs w:val="22"/>
                <w:lang w:val="en-US"/>
              </w:rPr>
            </w:pPr>
          </w:p>
        </w:tc>
        <w:tc>
          <w:tcPr>
            <w:tcW w:w="1117" w:type="dxa"/>
            <w:tcBorders>
              <w:bottom w:val="single" w:sz="4" w:space="0" w:color="auto"/>
            </w:tcBorders>
            <w:shd w:val="clear" w:color="auto" w:fill="auto"/>
            <w:vAlign w:val="bottom"/>
          </w:tcPr>
          <w:p w14:paraId="62BAE0F6" w14:textId="764BA2C8" w:rsidR="00931922" w:rsidRPr="008C573A" w:rsidRDefault="00931922" w:rsidP="003423E3">
            <w:pPr>
              <w:tabs>
                <w:tab w:val="decimal" w:pos="800"/>
              </w:tabs>
              <w:spacing w:line="235" w:lineRule="auto"/>
              <w:ind w:right="-20"/>
              <w:rPr>
                <w:szCs w:val="22"/>
              </w:rPr>
            </w:pPr>
            <w:r w:rsidRPr="002A0058">
              <w:t>998</w:t>
            </w:r>
          </w:p>
        </w:tc>
        <w:tc>
          <w:tcPr>
            <w:tcW w:w="236" w:type="dxa"/>
            <w:shd w:val="clear" w:color="auto" w:fill="auto"/>
            <w:vAlign w:val="bottom"/>
          </w:tcPr>
          <w:p w14:paraId="3655236C" w14:textId="77777777" w:rsidR="00931922" w:rsidRPr="008C573A" w:rsidRDefault="00931922" w:rsidP="003423E3">
            <w:pPr>
              <w:tabs>
                <w:tab w:val="decimal" w:pos="730"/>
              </w:tabs>
              <w:ind w:right="-117"/>
              <w:rPr>
                <w:szCs w:val="22"/>
              </w:rPr>
            </w:pPr>
          </w:p>
        </w:tc>
        <w:tc>
          <w:tcPr>
            <w:tcW w:w="1114" w:type="dxa"/>
            <w:tcBorders>
              <w:bottom w:val="single" w:sz="4" w:space="0" w:color="auto"/>
            </w:tcBorders>
            <w:shd w:val="clear" w:color="auto" w:fill="auto"/>
            <w:vAlign w:val="bottom"/>
          </w:tcPr>
          <w:p w14:paraId="7B3CB44E" w14:textId="0FBCA9C4" w:rsidR="00931922" w:rsidRPr="008C573A" w:rsidRDefault="00931922" w:rsidP="003423E3">
            <w:pPr>
              <w:tabs>
                <w:tab w:val="decimal" w:pos="559"/>
              </w:tabs>
              <w:spacing w:line="235" w:lineRule="auto"/>
              <w:ind w:right="-20"/>
              <w:rPr>
                <w:szCs w:val="22"/>
              </w:rPr>
            </w:pPr>
            <w:r w:rsidRPr="00FF70E3">
              <w:rPr>
                <w:szCs w:val="22"/>
              </w:rPr>
              <w:t>-</w:t>
            </w:r>
          </w:p>
        </w:tc>
        <w:tc>
          <w:tcPr>
            <w:tcW w:w="270" w:type="dxa"/>
            <w:shd w:val="clear" w:color="auto" w:fill="auto"/>
            <w:vAlign w:val="bottom"/>
          </w:tcPr>
          <w:p w14:paraId="62DE1EE0" w14:textId="77777777" w:rsidR="00931922" w:rsidRPr="008C573A" w:rsidRDefault="00931922" w:rsidP="003423E3">
            <w:pPr>
              <w:tabs>
                <w:tab w:val="decimal" w:pos="730"/>
              </w:tabs>
              <w:ind w:right="-117"/>
              <w:rPr>
                <w:szCs w:val="22"/>
              </w:rPr>
            </w:pPr>
          </w:p>
        </w:tc>
        <w:tc>
          <w:tcPr>
            <w:tcW w:w="1170" w:type="dxa"/>
            <w:tcBorders>
              <w:bottom w:val="single" w:sz="4" w:space="0" w:color="auto"/>
            </w:tcBorders>
            <w:shd w:val="clear" w:color="auto" w:fill="auto"/>
            <w:vAlign w:val="bottom"/>
          </w:tcPr>
          <w:p w14:paraId="7E537207" w14:textId="06471D7F" w:rsidR="00931922" w:rsidRPr="008C573A" w:rsidRDefault="00931922" w:rsidP="003423E3">
            <w:pPr>
              <w:tabs>
                <w:tab w:val="decimal" w:pos="800"/>
              </w:tabs>
              <w:spacing w:line="235" w:lineRule="auto"/>
              <w:ind w:right="-20"/>
              <w:rPr>
                <w:szCs w:val="22"/>
              </w:rPr>
            </w:pPr>
            <w:r w:rsidRPr="002A0058">
              <w:t>998</w:t>
            </w:r>
          </w:p>
        </w:tc>
      </w:tr>
      <w:tr w:rsidR="00931922" w:rsidRPr="00CF36E5" w14:paraId="54B27CC3" w14:textId="77777777" w:rsidTr="003423E3">
        <w:trPr>
          <w:trHeight w:val="20"/>
        </w:trPr>
        <w:tc>
          <w:tcPr>
            <w:tcW w:w="5310" w:type="dxa"/>
            <w:shd w:val="clear" w:color="auto" w:fill="auto"/>
            <w:vAlign w:val="center"/>
          </w:tcPr>
          <w:p w14:paraId="5FB7182B" w14:textId="77777777" w:rsidR="00931922" w:rsidRPr="000C16C7" w:rsidRDefault="00931922" w:rsidP="00931922">
            <w:pPr>
              <w:tabs>
                <w:tab w:val="left" w:pos="252"/>
              </w:tabs>
              <w:spacing w:line="235" w:lineRule="auto"/>
              <w:ind w:left="162" w:right="-108" w:hanging="162"/>
              <w:rPr>
                <w:b/>
                <w:bCs/>
                <w:szCs w:val="22"/>
                <w:lang w:val="en-US"/>
              </w:rPr>
            </w:pPr>
            <w:r w:rsidRPr="000C16C7">
              <w:rPr>
                <w:b/>
                <w:bCs/>
                <w:szCs w:val="22"/>
                <w:lang w:val="en-US"/>
              </w:rPr>
              <w:t>Total expenses</w:t>
            </w:r>
          </w:p>
        </w:tc>
        <w:tc>
          <w:tcPr>
            <w:tcW w:w="241" w:type="dxa"/>
            <w:shd w:val="clear" w:color="auto" w:fill="auto"/>
            <w:vAlign w:val="center"/>
          </w:tcPr>
          <w:p w14:paraId="0E27027D" w14:textId="77777777" w:rsidR="00931922" w:rsidRPr="000C16C7" w:rsidRDefault="00931922" w:rsidP="00931922">
            <w:pPr>
              <w:shd w:val="clear" w:color="auto" w:fill="FFFFFF"/>
              <w:spacing w:line="235" w:lineRule="auto"/>
              <w:rPr>
                <w:b/>
                <w:szCs w:val="22"/>
                <w:lang w:val="en-US"/>
              </w:rPr>
            </w:pPr>
          </w:p>
        </w:tc>
        <w:tc>
          <w:tcPr>
            <w:tcW w:w="1117" w:type="dxa"/>
            <w:tcBorders>
              <w:top w:val="single" w:sz="4" w:space="0" w:color="auto"/>
              <w:bottom w:val="single" w:sz="4" w:space="0" w:color="auto"/>
            </w:tcBorders>
            <w:shd w:val="clear" w:color="auto" w:fill="auto"/>
            <w:vAlign w:val="bottom"/>
          </w:tcPr>
          <w:p w14:paraId="09973939" w14:textId="6FB2FDCF" w:rsidR="00931922" w:rsidRPr="00624631" w:rsidRDefault="00931922" w:rsidP="003423E3">
            <w:pPr>
              <w:tabs>
                <w:tab w:val="decimal" w:pos="800"/>
              </w:tabs>
              <w:spacing w:line="235" w:lineRule="auto"/>
              <w:ind w:right="-20"/>
              <w:rPr>
                <w:b/>
                <w:bCs/>
                <w:szCs w:val="22"/>
              </w:rPr>
            </w:pPr>
            <w:r w:rsidRPr="00624631">
              <w:rPr>
                <w:b/>
                <w:bCs/>
              </w:rPr>
              <w:t>2,977</w:t>
            </w:r>
          </w:p>
        </w:tc>
        <w:tc>
          <w:tcPr>
            <w:tcW w:w="236" w:type="dxa"/>
            <w:shd w:val="clear" w:color="auto" w:fill="auto"/>
            <w:vAlign w:val="bottom"/>
          </w:tcPr>
          <w:p w14:paraId="097B01F3" w14:textId="77777777" w:rsidR="00931922" w:rsidRPr="00624631" w:rsidRDefault="00931922" w:rsidP="003423E3">
            <w:pPr>
              <w:spacing w:line="235" w:lineRule="auto"/>
              <w:rPr>
                <w:b/>
                <w:bCs/>
                <w:szCs w:val="22"/>
              </w:rPr>
            </w:pPr>
          </w:p>
        </w:tc>
        <w:tc>
          <w:tcPr>
            <w:tcW w:w="1114" w:type="dxa"/>
            <w:tcBorders>
              <w:top w:val="single" w:sz="4" w:space="0" w:color="auto"/>
              <w:bottom w:val="single" w:sz="4" w:space="0" w:color="auto"/>
            </w:tcBorders>
            <w:shd w:val="clear" w:color="auto" w:fill="auto"/>
            <w:vAlign w:val="bottom"/>
          </w:tcPr>
          <w:p w14:paraId="4F066A45" w14:textId="6857439C" w:rsidR="00931922" w:rsidRPr="00624631" w:rsidRDefault="00931922" w:rsidP="003423E3">
            <w:pPr>
              <w:tabs>
                <w:tab w:val="decimal" w:pos="800"/>
              </w:tabs>
              <w:spacing w:line="235" w:lineRule="auto"/>
              <w:ind w:right="-20"/>
              <w:rPr>
                <w:b/>
                <w:bCs/>
                <w:szCs w:val="22"/>
              </w:rPr>
            </w:pPr>
            <w:r w:rsidRPr="00624631">
              <w:rPr>
                <w:b/>
                <w:bCs/>
                <w:szCs w:val="22"/>
              </w:rPr>
              <w:t>1</w:t>
            </w:r>
          </w:p>
        </w:tc>
        <w:tc>
          <w:tcPr>
            <w:tcW w:w="270" w:type="dxa"/>
            <w:shd w:val="clear" w:color="auto" w:fill="auto"/>
            <w:vAlign w:val="bottom"/>
          </w:tcPr>
          <w:p w14:paraId="4427AC3D" w14:textId="77777777" w:rsidR="00931922" w:rsidRPr="00624631" w:rsidRDefault="00931922" w:rsidP="003423E3">
            <w:pPr>
              <w:spacing w:line="235" w:lineRule="auto"/>
              <w:rPr>
                <w:b/>
                <w:bCs/>
                <w:szCs w:val="22"/>
              </w:rPr>
            </w:pPr>
          </w:p>
        </w:tc>
        <w:tc>
          <w:tcPr>
            <w:tcW w:w="1170" w:type="dxa"/>
            <w:tcBorders>
              <w:top w:val="single" w:sz="4" w:space="0" w:color="auto"/>
              <w:bottom w:val="single" w:sz="4" w:space="0" w:color="auto"/>
            </w:tcBorders>
            <w:shd w:val="clear" w:color="auto" w:fill="auto"/>
            <w:vAlign w:val="bottom"/>
          </w:tcPr>
          <w:p w14:paraId="41076B77" w14:textId="02CD3F53" w:rsidR="00931922" w:rsidRPr="00624631" w:rsidRDefault="00931922" w:rsidP="003423E3">
            <w:pPr>
              <w:tabs>
                <w:tab w:val="decimal" w:pos="800"/>
              </w:tabs>
              <w:spacing w:line="235" w:lineRule="auto"/>
              <w:ind w:right="-20"/>
              <w:rPr>
                <w:b/>
                <w:bCs/>
                <w:szCs w:val="22"/>
              </w:rPr>
            </w:pPr>
            <w:r w:rsidRPr="00624631">
              <w:rPr>
                <w:b/>
                <w:bCs/>
              </w:rPr>
              <w:t>2,978</w:t>
            </w:r>
          </w:p>
        </w:tc>
      </w:tr>
      <w:tr w:rsidR="00931922" w:rsidRPr="00CF36E5" w14:paraId="6C8C31AB" w14:textId="77777777" w:rsidTr="003423E3">
        <w:trPr>
          <w:trHeight w:val="20"/>
        </w:trPr>
        <w:tc>
          <w:tcPr>
            <w:tcW w:w="5310" w:type="dxa"/>
            <w:shd w:val="clear" w:color="auto" w:fill="auto"/>
            <w:vAlign w:val="center"/>
          </w:tcPr>
          <w:p w14:paraId="5E691815" w14:textId="77777777" w:rsidR="00931922" w:rsidRPr="000C16C7" w:rsidRDefault="00931922" w:rsidP="00931922">
            <w:pPr>
              <w:tabs>
                <w:tab w:val="left" w:pos="252"/>
              </w:tabs>
              <w:spacing w:line="235" w:lineRule="auto"/>
              <w:ind w:left="162" w:right="-108" w:hanging="162"/>
              <w:rPr>
                <w:b/>
                <w:bCs/>
                <w:szCs w:val="22"/>
                <w:lang w:val="en-US"/>
              </w:rPr>
            </w:pPr>
          </w:p>
        </w:tc>
        <w:tc>
          <w:tcPr>
            <w:tcW w:w="241" w:type="dxa"/>
            <w:shd w:val="clear" w:color="auto" w:fill="auto"/>
            <w:vAlign w:val="center"/>
          </w:tcPr>
          <w:p w14:paraId="00CDD645" w14:textId="77777777" w:rsidR="00931922" w:rsidRPr="000C16C7" w:rsidRDefault="00931922" w:rsidP="00931922">
            <w:pPr>
              <w:shd w:val="clear" w:color="auto" w:fill="FFFFFF"/>
              <w:spacing w:line="235" w:lineRule="auto"/>
              <w:ind w:left="144" w:hanging="144"/>
              <w:jc w:val="center"/>
              <w:rPr>
                <w:b/>
                <w:szCs w:val="22"/>
                <w:lang w:val="en-US"/>
              </w:rPr>
            </w:pPr>
          </w:p>
        </w:tc>
        <w:tc>
          <w:tcPr>
            <w:tcW w:w="1117" w:type="dxa"/>
            <w:tcBorders>
              <w:top w:val="single" w:sz="4" w:space="0" w:color="auto"/>
            </w:tcBorders>
            <w:shd w:val="clear" w:color="auto" w:fill="auto"/>
            <w:vAlign w:val="bottom"/>
          </w:tcPr>
          <w:p w14:paraId="73A1B31C" w14:textId="77777777" w:rsidR="00931922" w:rsidRPr="008C573A" w:rsidRDefault="00931922" w:rsidP="003423E3">
            <w:pPr>
              <w:tabs>
                <w:tab w:val="decimal" w:pos="800"/>
              </w:tabs>
              <w:spacing w:line="235" w:lineRule="auto"/>
              <w:ind w:right="-20"/>
              <w:rPr>
                <w:szCs w:val="22"/>
              </w:rPr>
            </w:pPr>
          </w:p>
        </w:tc>
        <w:tc>
          <w:tcPr>
            <w:tcW w:w="236" w:type="dxa"/>
            <w:shd w:val="clear" w:color="auto" w:fill="auto"/>
            <w:vAlign w:val="bottom"/>
          </w:tcPr>
          <w:p w14:paraId="1D613329" w14:textId="77777777" w:rsidR="00931922" w:rsidRPr="008C573A" w:rsidRDefault="00931922" w:rsidP="003423E3">
            <w:pPr>
              <w:spacing w:line="235" w:lineRule="auto"/>
              <w:rPr>
                <w:b/>
                <w:bCs/>
                <w:szCs w:val="22"/>
                <w:lang w:val="en-US"/>
              </w:rPr>
            </w:pPr>
          </w:p>
        </w:tc>
        <w:tc>
          <w:tcPr>
            <w:tcW w:w="1114" w:type="dxa"/>
            <w:tcBorders>
              <w:top w:val="single" w:sz="4" w:space="0" w:color="auto"/>
            </w:tcBorders>
            <w:shd w:val="clear" w:color="auto" w:fill="auto"/>
            <w:vAlign w:val="bottom"/>
          </w:tcPr>
          <w:p w14:paraId="34F45FD2" w14:textId="77777777" w:rsidR="00931922" w:rsidRPr="008C573A" w:rsidRDefault="00931922" w:rsidP="003423E3">
            <w:pPr>
              <w:tabs>
                <w:tab w:val="decimal" w:pos="800"/>
              </w:tabs>
              <w:spacing w:line="235" w:lineRule="auto"/>
              <w:ind w:right="-20"/>
              <w:rPr>
                <w:szCs w:val="22"/>
              </w:rPr>
            </w:pPr>
          </w:p>
        </w:tc>
        <w:tc>
          <w:tcPr>
            <w:tcW w:w="270" w:type="dxa"/>
            <w:shd w:val="clear" w:color="auto" w:fill="auto"/>
            <w:vAlign w:val="bottom"/>
          </w:tcPr>
          <w:p w14:paraId="1E0CD069" w14:textId="77777777" w:rsidR="00931922" w:rsidRPr="008C573A" w:rsidRDefault="00931922" w:rsidP="003423E3">
            <w:pPr>
              <w:spacing w:line="235" w:lineRule="auto"/>
              <w:rPr>
                <w:b/>
                <w:bCs/>
                <w:szCs w:val="22"/>
                <w:lang w:val="en-US"/>
              </w:rPr>
            </w:pPr>
          </w:p>
        </w:tc>
        <w:tc>
          <w:tcPr>
            <w:tcW w:w="1170" w:type="dxa"/>
            <w:tcBorders>
              <w:top w:val="single" w:sz="4" w:space="0" w:color="auto"/>
            </w:tcBorders>
            <w:shd w:val="clear" w:color="auto" w:fill="auto"/>
            <w:vAlign w:val="bottom"/>
          </w:tcPr>
          <w:p w14:paraId="6CA40CCE" w14:textId="77777777" w:rsidR="00931922" w:rsidRPr="008C573A" w:rsidRDefault="00931922" w:rsidP="003423E3">
            <w:pPr>
              <w:tabs>
                <w:tab w:val="decimal" w:pos="807"/>
              </w:tabs>
              <w:spacing w:line="235" w:lineRule="auto"/>
              <w:ind w:right="-20"/>
              <w:rPr>
                <w:szCs w:val="22"/>
              </w:rPr>
            </w:pPr>
          </w:p>
        </w:tc>
      </w:tr>
      <w:tr w:rsidR="00931922" w:rsidRPr="00CF36E5" w14:paraId="799FE9B8" w14:textId="77777777" w:rsidTr="003423E3">
        <w:trPr>
          <w:trHeight w:val="20"/>
        </w:trPr>
        <w:tc>
          <w:tcPr>
            <w:tcW w:w="5310" w:type="dxa"/>
            <w:shd w:val="clear" w:color="auto" w:fill="auto"/>
            <w:vAlign w:val="center"/>
          </w:tcPr>
          <w:p w14:paraId="595A709E" w14:textId="77777777" w:rsidR="00931922" w:rsidRPr="000C16C7" w:rsidRDefault="00931922" w:rsidP="00931922">
            <w:pPr>
              <w:tabs>
                <w:tab w:val="left" w:pos="252"/>
              </w:tabs>
              <w:spacing w:line="235" w:lineRule="auto"/>
              <w:ind w:left="162" w:right="-108" w:hanging="162"/>
              <w:rPr>
                <w:b/>
                <w:bCs/>
                <w:szCs w:val="22"/>
                <w:lang w:val="en-US"/>
              </w:rPr>
            </w:pPr>
            <w:r w:rsidRPr="000C16C7">
              <w:rPr>
                <w:b/>
                <w:bCs/>
                <w:szCs w:val="22"/>
                <w:lang w:val="en-US"/>
              </w:rPr>
              <w:t>Profit from operating activities</w:t>
            </w:r>
          </w:p>
        </w:tc>
        <w:tc>
          <w:tcPr>
            <w:tcW w:w="241" w:type="dxa"/>
            <w:shd w:val="clear" w:color="auto" w:fill="auto"/>
            <w:vAlign w:val="center"/>
          </w:tcPr>
          <w:p w14:paraId="7D9F5535" w14:textId="77777777" w:rsidR="00931922" w:rsidRPr="000C16C7" w:rsidRDefault="00931922" w:rsidP="00931922">
            <w:pPr>
              <w:shd w:val="clear" w:color="auto" w:fill="FFFFFF"/>
              <w:spacing w:line="235" w:lineRule="auto"/>
              <w:ind w:left="144" w:hanging="144"/>
              <w:jc w:val="center"/>
              <w:rPr>
                <w:b/>
                <w:szCs w:val="22"/>
                <w:lang w:val="en-US"/>
              </w:rPr>
            </w:pPr>
          </w:p>
        </w:tc>
        <w:tc>
          <w:tcPr>
            <w:tcW w:w="1117" w:type="dxa"/>
            <w:shd w:val="clear" w:color="auto" w:fill="auto"/>
            <w:vAlign w:val="bottom"/>
          </w:tcPr>
          <w:p w14:paraId="6494BD1A" w14:textId="2AEB978C" w:rsidR="00931922" w:rsidRPr="008C573A" w:rsidRDefault="003423E3" w:rsidP="003423E3">
            <w:pPr>
              <w:tabs>
                <w:tab w:val="decimal" w:pos="800"/>
              </w:tabs>
              <w:spacing w:line="235" w:lineRule="auto"/>
              <w:ind w:right="-20"/>
              <w:rPr>
                <w:b/>
                <w:bCs/>
                <w:szCs w:val="22"/>
              </w:rPr>
            </w:pPr>
            <w:r>
              <w:rPr>
                <w:b/>
                <w:bCs/>
                <w:szCs w:val="22"/>
              </w:rPr>
              <w:t>2,463</w:t>
            </w:r>
          </w:p>
        </w:tc>
        <w:tc>
          <w:tcPr>
            <w:tcW w:w="236" w:type="dxa"/>
            <w:shd w:val="clear" w:color="auto" w:fill="auto"/>
            <w:vAlign w:val="bottom"/>
          </w:tcPr>
          <w:p w14:paraId="3927692F" w14:textId="77777777" w:rsidR="00931922" w:rsidRPr="008C573A" w:rsidRDefault="00931922" w:rsidP="003423E3">
            <w:pPr>
              <w:spacing w:line="235" w:lineRule="auto"/>
              <w:rPr>
                <w:b/>
                <w:bCs/>
                <w:szCs w:val="22"/>
                <w:lang w:val="en-US"/>
              </w:rPr>
            </w:pPr>
          </w:p>
        </w:tc>
        <w:tc>
          <w:tcPr>
            <w:tcW w:w="1114" w:type="dxa"/>
            <w:shd w:val="clear" w:color="auto" w:fill="auto"/>
            <w:vAlign w:val="bottom"/>
          </w:tcPr>
          <w:p w14:paraId="37FB08A4" w14:textId="066E044D" w:rsidR="00931922" w:rsidRPr="008C573A" w:rsidRDefault="003423E3" w:rsidP="003423E3">
            <w:pPr>
              <w:tabs>
                <w:tab w:val="decimal" w:pos="800"/>
              </w:tabs>
              <w:spacing w:line="235" w:lineRule="auto"/>
              <w:ind w:right="-20"/>
              <w:rPr>
                <w:b/>
                <w:bCs/>
                <w:szCs w:val="22"/>
              </w:rPr>
            </w:pPr>
            <w:r>
              <w:rPr>
                <w:b/>
                <w:bCs/>
                <w:szCs w:val="22"/>
              </w:rPr>
              <w:t>2</w:t>
            </w:r>
          </w:p>
        </w:tc>
        <w:tc>
          <w:tcPr>
            <w:tcW w:w="270" w:type="dxa"/>
            <w:shd w:val="clear" w:color="auto" w:fill="auto"/>
            <w:vAlign w:val="bottom"/>
          </w:tcPr>
          <w:p w14:paraId="348749E1" w14:textId="77777777" w:rsidR="00931922" w:rsidRPr="008C573A" w:rsidRDefault="00931922" w:rsidP="003423E3">
            <w:pPr>
              <w:spacing w:line="235" w:lineRule="auto"/>
              <w:rPr>
                <w:b/>
                <w:bCs/>
                <w:szCs w:val="22"/>
                <w:lang w:val="en-US"/>
              </w:rPr>
            </w:pPr>
          </w:p>
        </w:tc>
        <w:tc>
          <w:tcPr>
            <w:tcW w:w="1170" w:type="dxa"/>
            <w:shd w:val="clear" w:color="auto" w:fill="auto"/>
            <w:vAlign w:val="bottom"/>
          </w:tcPr>
          <w:p w14:paraId="452A0F76" w14:textId="6BB8CDF2" w:rsidR="00931922" w:rsidRPr="008C573A" w:rsidRDefault="003423E3" w:rsidP="003423E3">
            <w:pPr>
              <w:tabs>
                <w:tab w:val="decimal" w:pos="800"/>
              </w:tabs>
              <w:spacing w:line="235" w:lineRule="auto"/>
              <w:ind w:right="-20"/>
              <w:rPr>
                <w:b/>
                <w:bCs/>
                <w:szCs w:val="22"/>
              </w:rPr>
            </w:pPr>
            <w:r>
              <w:rPr>
                <w:b/>
                <w:bCs/>
                <w:szCs w:val="22"/>
              </w:rPr>
              <w:t>2,465</w:t>
            </w:r>
          </w:p>
        </w:tc>
      </w:tr>
      <w:tr w:rsidR="00931922" w:rsidRPr="00CF36E5" w14:paraId="20F24ABE" w14:textId="77777777" w:rsidTr="003423E3">
        <w:trPr>
          <w:trHeight w:val="20"/>
        </w:trPr>
        <w:tc>
          <w:tcPr>
            <w:tcW w:w="5310" w:type="dxa"/>
            <w:shd w:val="clear" w:color="auto" w:fill="auto"/>
            <w:vAlign w:val="center"/>
          </w:tcPr>
          <w:p w14:paraId="144DA419" w14:textId="7EDB055E" w:rsidR="00931922" w:rsidRPr="000C16C7" w:rsidRDefault="00931922" w:rsidP="00931922">
            <w:pPr>
              <w:tabs>
                <w:tab w:val="left" w:pos="252"/>
              </w:tabs>
              <w:spacing w:line="235" w:lineRule="auto"/>
              <w:ind w:left="162" w:right="-108" w:hanging="162"/>
              <w:rPr>
                <w:szCs w:val="22"/>
                <w:lang w:val="en-US"/>
              </w:rPr>
            </w:pPr>
            <w:r w:rsidRPr="007D4BE9">
              <w:rPr>
                <w:szCs w:val="22"/>
                <w:lang w:val="en-US"/>
              </w:rPr>
              <w:t xml:space="preserve">Share of </w:t>
            </w:r>
            <w:r w:rsidR="000F07B3">
              <w:rPr>
                <w:szCs w:val="22"/>
                <w:lang w:val="en-US"/>
              </w:rPr>
              <w:t>profit</w:t>
            </w:r>
            <w:r w:rsidRPr="007D4BE9">
              <w:rPr>
                <w:szCs w:val="22"/>
                <w:lang w:val="en-US"/>
              </w:rPr>
              <w:t xml:space="preserve"> of joint ventures accounted for </w:t>
            </w:r>
            <w:r w:rsidR="00624631">
              <w:rPr>
                <w:szCs w:val="22"/>
                <w:lang w:val="en-US"/>
              </w:rPr>
              <w:br/>
            </w:r>
            <w:r w:rsidRPr="007D4BE9">
              <w:rPr>
                <w:szCs w:val="22"/>
                <w:lang w:val="en-US"/>
              </w:rPr>
              <w:t>using equity method</w:t>
            </w:r>
          </w:p>
        </w:tc>
        <w:tc>
          <w:tcPr>
            <w:tcW w:w="241" w:type="dxa"/>
            <w:shd w:val="clear" w:color="auto" w:fill="auto"/>
            <w:vAlign w:val="center"/>
          </w:tcPr>
          <w:p w14:paraId="019D158C" w14:textId="77777777" w:rsidR="00931922" w:rsidRPr="000C16C7" w:rsidRDefault="00931922" w:rsidP="00931922">
            <w:pPr>
              <w:shd w:val="clear" w:color="auto" w:fill="FFFFFF"/>
              <w:spacing w:line="235" w:lineRule="auto"/>
              <w:ind w:left="144" w:hanging="144"/>
              <w:jc w:val="center"/>
              <w:rPr>
                <w:b/>
                <w:szCs w:val="22"/>
                <w:lang w:val="en-US"/>
              </w:rPr>
            </w:pPr>
          </w:p>
        </w:tc>
        <w:tc>
          <w:tcPr>
            <w:tcW w:w="1117" w:type="dxa"/>
            <w:shd w:val="clear" w:color="auto" w:fill="auto"/>
            <w:vAlign w:val="bottom"/>
          </w:tcPr>
          <w:p w14:paraId="025053C3" w14:textId="18548138" w:rsidR="00931922" w:rsidRPr="008C573A" w:rsidRDefault="003423E3" w:rsidP="003423E3">
            <w:pPr>
              <w:tabs>
                <w:tab w:val="decimal" w:pos="800"/>
              </w:tabs>
              <w:spacing w:line="235" w:lineRule="auto"/>
              <w:ind w:right="-20"/>
              <w:rPr>
                <w:szCs w:val="22"/>
              </w:rPr>
            </w:pPr>
            <w:r>
              <w:rPr>
                <w:szCs w:val="22"/>
              </w:rPr>
              <w:t>44</w:t>
            </w:r>
          </w:p>
        </w:tc>
        <w:tc>
          <w:tcPr>
            <w:tcW w:w="236" w:type="dxa"/>
            <w:shd w:val="clear" w:color="auto" w:fill="auto"/>
            <w:vAlign w:val="bottom"/>
          </w:tcPr>
          <w:p w14:paraId="5EAA0049" w14:textId="77777777" w:rsidR="00931922" w:rsidRPr="008C573A" w:rsidRDefault="00931922" w:rsidP="003423E3">
            <w:pPr>
              <w:spacing w:line="235" w:lineRule="auto"/>
              <w:rPr>
                <w:szCs w:val="22"/>
              </w:rPr>
            </w:pPr>
          </w:p>
        </w:tc>
        <w:tc>
          <w:tcPr>
            <w:tcW w:w="1114" w:type="dxa"/>
            <w:shd w:val="clear" w:color="auto" w:fill="auto"/>
            <w:vAlign w:val="bottom"/>
          </w:tcPr>
          <w:p w14:paraId="3AD9C872" w14:textId="1BD1C7E0" w:rsidR="00931922" w:rsidRPr="008C573A" w:rsidRDefault="003423E3" w:rsidP="003423E3">
            <w:pPr>
              <w:tabs>
                <w:tab w:val="decimal" w:pos="559"/>
              </w:tabs>
              <w:spacing w:line="235" w:lineRule="auto"/>
              <w:ind w:right="-20"/>
              <w:rPr>
                <w:szCs w:val="22"/>
              </w:rPr>
            </w:pPr>
            <w:r w:rsidRPr="003423E3">
              <w:rPr>
                <w:szCs w:val="22"/>
              </w:rPr>
              <w:t>-</w:t>
            </w:r>
          </w:p>
        </w:tc>
        <w:tc>
          <w:tcPr>
            <w:tcW w:w="270" w:type="dxa"/>
            <w:shd w:val="clear" w:color="auto" w:fill="auto"/>
            <w:vAlign w:val="bottom"/>
          </w:tcPr>
          <w:p w14:paraId="4FEB996D" w14:textId="77777777" w:rsidR="00931922" w:rsidRPr="008C573A" w:rsidRDefault="00931922" w:rsidP="003423E3">
            <w:pPr>
              <w:spacing w:line="235" w:lineRule="auto"/>
              <w:rPr>
                <w:szCs w:val="22"/>
              </w:rPr>
            </w:pPr>
          </w:p>
        </w:tc>
        <w:tc>
          <w:tcPr>
            <w:tcW w:w="1170" w:type="dxa"/>
            <w:shd w:val="clear" w:color="auto" w:fill="auto"/>
            <w:vAlign w:val="bottom"/>
          </w:tcPr>
          <w:p w14:paraId="1C69C68A" w14:textId="429DB85A" w:rsidR="00931922" w:rsidRPr="008C573A" w:rsidRDefault="003423E3" w:rsidP="003423E3">
            <w:pPr>
              <w:tabs>
                <w:tab w:val="decimal" w:pos="800"/>
              </w:tabs>
              <w:spacing w:line="235" w:lineRule="auto"/>
              <w:ind w:right="-20"/>
              <w:rPr>
                <w:szCs w:val="22"/>
              </w:rPr>
            </w:pPr>
            <w:r>
              <w:rPr>
                <w:szCs w:val="22"/>
              </w:rPr>
              <w:t>44</w:t>
            </w:r>
          </w:p>
        </w:tc>
      </w:tr>
      <w:tr w:rsidR="00931922" w:rsidRPr="00CF36E5" w14:paraId="7407DA15" w14:textId="77777777" w:rsidTr="003423E3">
        <w:trPr>
          <w:trHeight w:val="20"/>
        </w:trPr>
        <w:tc>
          <w:tcPr>
            <w:tcW w:w="5310" w:type="dxa"/>
            <w:shd w:val="clear" w:color="auto" w:fill="auto"/>
            <w:vAlign w:val="center"/>
          </w:tcPr>
          <w:p w14:paraId="06D63F78" w14:textId="77777777" w:rsidR="00931922" w:rsidRPr="000C16C7" w:rsidRDefault="00931922" w:rsidP="00931922">
            <w:pPr>
              <w:tabs>
                <w:tab w:val="left" w:pos="252"/>
              </w:tabs>
              <w:spacing w:line="235" w:lineRule="auto"/>
              <w:ind w:left="162" w:right="-108" w:hanging="162"/>
              <w:rPr>
                <w:b/>
                <w:bCs/>
                <w:szCs w:val="22"/>
                <w:lang w:val="en-US"/>
              </w:rPr>
            </w:pPr>
            <w:r w:rsidRPr="000C16C7">
              <w:rPr>
                <w:szCs w:val="22"/>
                <w:lang w:val="en-US"/>
              </w:rPr>
              <w:t>Finance costs</w:t>
            </w:r>
          </w:p>
        </w:tc>
        <w:tc>
          <w:tcPr>
            <w:tcW w:w="241" w:type="dxa"/>
            <w:shd w:val="clear" w:color="auto" w:fill="auto"/>
            <w:vAlign w:val="center"/>
          </w:tcPr>
          <w:p w14:paraId="644D8960" w14:textId="77777777" w:rsidR="00931922" w:rsidRPr="000C16C7" w:rsidRDefault="00931922" w:rsidP="00931922">
            <w:pPr>
              <w:shd w:val="clear" w:color="auto" w:fill="FFFFFF"/>
              <w:spacing w:line="235" w:lineRule="auto"/>
              <w:ind w:left="144" w:hanging="144"/>
              <w:jc w:val="center"/>
              <w:rPr>
                <w:b/>
                <w:szCs w:val="22"/>
                <w:lang w:val="en-US"/>
              </w:rPr>
            </w:pPr>
          </w:p>
        </w:tc>
        <w:tc>
          <w:tcPr>
            <w:tcW w:w="1117" w:type="dxa"/>
            <w:shd w:val="clear" w:color="auto" w:fill="auto"/>
            <w:vAlign w:val="bottom"/>
          </w:tcPr>
          <w:p w14:paraId="0D9C1D37" w14:textId="6028C780" w:rsidR="00931922" w:rsidRPr="008C573A" w:rsidRDefault="003423E3" w:rsidP="003423E3">
            <w:pPr>
              <w:tabs>
                <w:tab w:val="decimal" w:pos="800"/>
              </w:tabs>
              <w:spacing w:line="235" w:lineRule="auto"/>
              <w:ind w:right="-20"/>
              <w:rPr>
                <w:szCs w:val="22"/>
              </w:rPr>
            </w:pPr>
            <w:r>
              <w:rPr>
                <w:szCs w:val="22"/>
              </w:rPr>
              <w:t>(471)</w:t>
            </w:r>
          </w:p>
        </w:tc>
        <w:tc>
          <w:tcPr>
            <w:tcW w:w="236" w:type="dxa"/>
            <w:shd w:val="clear" w:color="auto" w:fill="auto"/>
            <w:vAlign w:val="bottom"/>
          </w:tcPr>
          <w:p w14:paraId="39198BB1" w14:textId="77777777" w:rsidR="00931922" w:rsidRPr="008C573A" w:rsidRDefault="00931922" w:rsidP="003423E3">
            <w:pPr>
              <w:spacing w:line="235" w:lineRule="auto"/>
              <w:rPr>
                <w:szCs w:val="22"/>
              </w:rPr>
            </w:pPr>
          </w:p>
        </w:tc>
        <w:tc>
          <w:tcPr>
            <w:tcW w:w="1114" w:type="dxa"/>
            <w:shd w:val="clear" w:color="auto" w:fill="auto"/>
            <w:vAlign w:val="bottom"/>
          </w:tcPr>
          <w:p w14:paraId="2410CE6F" w14:textId="0BCF243D" w:rsidR="00931922" w:rsidRPr="008C573A" w:rsidRDefault="003423E3" w:rsidP="003423E3">
            <w:pPr>
              <w:tabs>
                <w:tab w:val="decimal" w:pos="800"/>
              </w:tabs>
              <w:spacing w:line="235" w:lineRule="auto"/>
              <w:ind w:right="-20"/>
              <w:rPr>
                <w:szCs w:val="22"/>
              </w:rPr>
            </w:pPr>
            <w:r>
              <w:rPr>
                <w:szCs w:val="22"/>
              </w:rPr>
              <w:t>(2)</w:t>
            </w:r>
          </w:p>
        </w:tc>
        <w:tc>
          <w:tcPr>
            <w:tcW w:w="270" w:type="dxa"/>
            <w:shd w:val="clear" w:color="auto" w:fill="auto"/>
            <w:vAlign w:val="bottom"/>
          </w:tcPr>
          <w:p w14:paraId="33CC3697" w14:textId="77777777" w:rsidR="00931922" w:rsidRPr="008C573A" w:rsidRDefault="00931922" w:rsidP="003423E3">
            <w:pPr>
              <w:spacing w:line="235" w:lineRule="auto"/>
              <w:rPr>
                <w:szCs w:val="22"/>
              </w:rPr>
            </w:pPr>
          </w:p>
        </w:tc>
        <w:tc>
          <w:tcPr>
            <w:tcW w:w="1170" w:type="dxa"/>
            <w:shd w:val="clear" w:color="auto" w:fill="auto"/>
            <w:vAlign w:val="bottom"/>
          </w:tcPr>
          <w:p w14:paraId="3C571686" w14:textId="1B32A4A1" w:rsidR="00931922" w:rsidRPr="008C573A" w:rsidRDefault="003423E3" w:rsidP="003423E3">
            <w:pPr>
              <w:tabs>
                <w:tab w:val="decimal" w:pos="800"/>
              </w:tabs>
              <w:spacing w:line="235" w:lineRule="auto"/>
              <w:ind w:right="-20"/>
              <w:rPr>
                <w:szCs w:val="22"/>
              </w:rPr>
            </w:pPr>
            <w:r>
              <w:rPr>
                <w:szCs w:val="22"/>
              </w:rPr>
              <w:t>(473)</w:t>
            </w:r>
          </w:p>
        </w:tc>
      </w:tr>
      <w:tr w:rsidR="003423E3" w:rsidRPr="00CF36E5" w14:paraId="393E7679" w14:textId="77777777" w:rsidTr="003423E3">
        <w:trPr>
          <w:trHeight w:val="20"/>
        </w:trPr>
        <w:tc>
          <w:tcPr>
            <w:tcW w:w="5310" w:type="dxa"/>
            <w:shd w:val="clear" w:color="auto" w:fill="auto"/>
            <w:vAlign w:val="center"/>
          </w:tcPr>
          <w:p w14:paraId="6C465BCD" w14:textId="77777777" w:rsidR="003423E3" w:rsidRPr="000C16C7" w:rsidRDefault="003423E3" w:rsidP="003423E3">
            <w:pPr>
              <w:tabs>
                <w:tab w:val="left" w:pos="252"/>
              </w:tabs>
              <w:spacing w:line="235" w:lineRule="auto"/>
              <w:ind w:left="162" w:right="-108" w:hanging="162"/>
              <w:rPr>
                <w:bCs/>
                <w:szCs w:val="22"/>
                <w:lang w:val="en-US"/>
              </w:rPr>
            </w:pPr>
            <w:r w:rsidRPr="000C16C7">
              <w:rPr>
                <w:b/>
                <w:bCs/>
                <w:szCs w:val="22"/>
                <w:lang w:val="en-US"/>
              </w:rPr>
              <w:t>Profit before income tax expense</w:t>
            </w:r>
          </w:p>
        </w:tc>
        <w:tc>
          <w:tcPr>
            <w:tcW w:w="241" w:type="dxa"/>
            <w:shd w:val="clear" w:color="auto" w:fill="auto"/>
            <w:vAlign w:val="center"/>
          </w:tcPr>
          <w:p w14:paraId="623CB132" w14:textId="77777777" w:rsidR="003423E3" w:rsidRPr="000C16C7" w:rsidRDefault="003423E3" w:rsidP="003423E3">
            <w:pPr>
              <w:shd w:val="clear" w:color="auto" w:fill="FFFFFF"/>
              <w:spacing w:line="235" w:lineRule="auto"/>
              <w:ind w:left="144" w:hanging="144"/>
              <w:jc w:val="center"/>
              <w:rPr>
                <w:b/>
                <w:szCs w:val="22"/>
                <w:lang w:val="en-US"/>
              </w:rPr>
            </w:pPr>
          </w:p>
        </w:tc>
        <w:tc>
          <w:tcPr>
            <w:tcW w:w="1117" w:type="dxa"/>
            <w:tcBorders>
              <w:top w:val="single" w:sz="4" w:space="0" w:color="auto"/>
            </w:tcBorders>
            <w:shd w:val="clear" w:color="auto" w:fill="auto"/>
            <w:vAlign w:val="bottom"/>
          </w:tcPr>
          <w:p w14:paraId="4D66B064" w14:textId="3E998A56" w:rsidR="003423E3" w:rsidRPr="008C573A" w:rsidRDefault="003423E3" w:rsidP="003423E3">
            <w:pPr>
              <w:tabs>
                <w:tab w:val="decimal" w:pos="800"/>
              </w:tabs>
              <w:spacing w:line="235" w:lineRule="auto"/>
              <w:ind w:right="-20"/>
              <w:rPr>
                <w:b/>
                <w:bCs/>
                <w:szCs w:val="22"/>
              </w:rPr>
            </w:pPr>
            <w:r>
              <w:rPr>
                <w:b/>
                <w:bCs/>
                <w:szCs w:val="22"/>
              </w:rPr>
              <w:t>2,036</w:t>
            </w:r>
          </w:p>
        </w:tc>
        <w:tc>
          <w:tcPr>
            <w:tcW w:w="236" w:type="dxa"/>
            <w:shd w:val="clear" w:color="auto" w:fill="auto"/>
            <w:vAlign w:val="bottom"/>
          </w:tcPr>
          <w:p w14:paraId="7789D560" w14:textId="77777777" w:rsidR="003423E3" w:rsidRPr="008C573A" w:rsidRDefault="003423E3" w:rsidP="003423E3">
            <w:pPr>
              <w:spacing w:line="235" w:lineRule="auto"/>
              <w:rPr>
                <w:b/>
                <w:bCs/>
                <w:szCs w:val="22"/>
              </w:rPr>
            </w:pPr>
          </w:p>
        </w:tc>
        <w:tc>
          <w:tcPr>
            <w:tcW w:w="1114" w:type="dxa"/>
            <w:tcBorders>
              <w:top w:val="single" w:sz="4" w:space="0" w:color="auto"/>
            </w:tcBorders>
            <w:shd w:val="clear" w:color="auto" w:fill="auto"/>
            <w:vAlign w:val="bottom"/>
          </w:tcPr>
          <w:p w14:paraId="7DCBB709" w14:textId="444CF475" w:rsidR="003423E3" w:rsidRPr="003423E3" w:rsidRDefault="003423E3" w:rsidP="003423E3">
            <w:pPr>
              <w:tabs>
                <w:tab w:val="decimal" w:pos="559"/>
              </w:tabs>
              <w:spacing w:line="235" w:lineRule="auto"/>
              <w:ind w:right="-20"/>
              <w:rPr>
                <w:b/>
                <w:bCs/>
                <w:szCs w:val="22"/>
              </w:rPr>
            </w:pPr>
            <w:r w:rsidRPr="003423E3">
              <w:rPr>
                <w:b/>
                <w:bCs/>
              </w:rPr>
              <w:t>-</w:t>
            </w:r>
          </w:p>
        </w:tc>
        <w:tc>
          <w:tcPr>
            <w:tcW w:w="270" w:type="dxa"/>
            <w:shd w:val="clear" w:color="auto" w:fill="auto"/>
            <w:vAlign w:val="bottom"/>
          </w:tcPr>
          <w:p w14:paraId="0B39DB85" w14:textId="77777777" w:rsidR="003423E3" w:rsidRPr="008C573A" w:rsidRDefault="003423E3" w:rsidP="003423E3">
            <w:pPr>
              <w:spacing w:line="235" w:lineRule="auto"/>
              <w:rPr>
                <w:b/>
                <w:bCs/>
                <w:szCs w:val="22"/>
              </w:rPr>
            </w:pPr>
          </w:p>
        </w:tc>
        <w:tc>
          <w:tcPr>
            <w:tcW w:w="1170" w:type="dxa"/>
            <w:tcBorders>
              <w:top w:val="single" w:sz="4" w:space="0" w:color="auto"/>
            </w:tcBorders>
            <w:shd w:val="clear" w:color="auto" w:fill="auto"/>
            <w:vAlign w:val="bottom"/>
          </w:tcPr>
          <w:p w14:paraId="45A72B8C" w14:textId="5422C4FA" w:rsidR="003423E3" w:rsidRPr="008C573A" w:rsidRDefault="003423E3" w:rsidP="003423E3">
            <w:pPr>
              <w:tabs>
                <w:tab w:val="decimal" w:pos="800"/>
              </w:tabs>
              <w:spacing w:line="235" w:lineRule="auto"/>
              <w:ind w:right="-20"/>
              <w:rPr>
                <w:b/>
                <w:bCs/>
                <w:szCs w:val="22"/>
              </w:rPr>
            </w:pPr>
            <w:r>
              <w:rPr>
                <w:b/>
                <w:bCs/>
                <w:szCs w:val="22"/>
              </w:rPr>
              <w:t>2,036</w:t>
            </w:r>
          </w:p>
        </w:tc>
      </w:tr>
      <w:tr w:rsidR="003423E3" w:rsidRPr="00CF36E5" w14:paraId="0B98C686" w14:textId="77777777" w:rsidTr="003423E3">
        <w:trPr>
          <w:trHeight w:val="20"/>
        </w:trPr>
        <w:tc>
          <w:tcPr>
            <w:tcW w:w="5310" w:type="dxa"/>
            <w:shd w:val="clear" w:color="auto" w:fill="auto"/>
            <w:vAlign w:val="center"/>
          </w:tcPr>
          <w:p w14:paraId="2C53C6EA" w14:textId="77777777" w:rsidR="003423E3" w:rsidRPr="000C16C7" w:rsidRDefault="003423E3" w:rsidP="003423E3">
            <w:pPr>
              <w:tabs>
                <w:tab w:val="left" w:pos="252"/>
              </w:tabs>
              <w:spacing w:line="235" w:lineRule="auto"/>
              <w:ind w:right="-108"/>
              <w:rPr>
                <w:szCs w:val="22"/>
                <w:lang w:val="en-US"/>
              </w:rPr>
            </w:pPr>
            <w:r w:rsidRPr="000C16C7">
              <w:rPr>
                <w:szCs w:val="22"/>
                <w:lang w:val="en-US"/>
              </w:rPr>
              <w:t>Tax expense</w:t>
            </w:r>
          </w:p>
        </w:tc>
        <w:tc>
          <w:tcPr>
            <w:tcW w:w="241" w:type="dxa"/>
            <w:shd w:val="clear" w:color="auto" w:fill="auto"/>
            <w:vAlign w:val="center"/>
          </w:tcPr>
          <w:p w14:paraId="2502D960" w14:textId="77777777" w:rsidR="003423E3" w:rsidRPr="000C16C7" w:rsidRDefault="003423E3" w:rsidP="003423E3">
            <w:pPr>
              <w:shd w:val="clear" w:color="auto" w:fill="FFFFFF"/>
              <w:spacing w:line="235" w:lineRule="auto"/>
              <w:ind w:left="144" w:hanging="144"/>
              <w:jc w:val="center"/>
              <w:rPr>
                <w:szCs w:val="22"/>
                <w:lang w:val="en-US"/>
              </w:rPr>
            </w:pPr>
          </w:p>
        </w:tc>
        <w:tc>
          <w:tcPr>
            <w:tcW w:w="1117" w:type="dxa"/>
            <w:tcBorders>
              <w:bottom w:val="single" w:sz="4" w:space="0" w:color="auto"/>
            </w:tcBorders>
            <w:shd w:val="clear" w:color="auto" w:fill="auto"/>
            <w:vAlign w:val="bottom"/>
          </w:tcPr>
          <w:p w14:paraId="7959ED98" w14:textId="44D5879E" w:rsidR="003423E3" w:rsidRPr="008C573A" w:rsidRDefault="003423E3" w:rsidP="003423E3">
            <w:pPr>
              <w:tabs>
                <w:tab w:val="decimal" w:pos="800"/>
              </w:tabs>
              <w:spacing w:line="235" w:lineRule="auto"/>
              <w:ind w:right="-20"/>
              <w:rPr>
                <w:szCs w:val="22"/>
              </w:rPr>
            </w:pPr>
            <w:r>
              <w:rPr>
                <w:szCs w:val="22"/>
              </w:rPr>
              <w:t>(432)</w:t>
            </w:r>
          </w:p>
        </w:tc>
        <w:tc>
          <w:tcPr>
            <w:tcW w:w="236" w:type="dxa"/>
            <w:shd w:val="clear" w:color="auto" w:fill="auto"/>
            <w:vAlign w:val="bottom"/>
          </w:tcPr>
          <w:p w14:paraId="09FCE97E" w14:textId="77777777" w:rsidR="003423E3" w:rsidRPr="008C573A" w:rsidRDefault="003423E3" w:rsidP="003423E3">
            <w:pPr>
              <w:spacing w:line="235" w:lineRule="auto"/>
              <w:rPr>
                <w:szCs w:val="22"/>
              </w:rPr>
            </w:pPr>
          </w:p>
        </w:tc>
        <w:tc>
          <w:tcPr>
            <w:tcW w:w="1114" w:type="dxa"/>
            <w:tcBorders>
              <w:bottom w:val="single" w:sz="4" w:space="0" w:color="auto"/>
            </w:tcBorders>
            <w:shd w:val="clear" w:color="auto" w:fill="auto"/>
            <w:vAlign w:val="bottom"/>
          </w:tcPr>
          <w:p w14:paraId="46963142" w14:textId="574AF6AF" w:rsidR="003423E3" w:rsidRPr="008C573A" w:rsidRDefault="003423E3" w:rsidP="003423E3">
            <w:pPr>
              <w:tabs>
                <w:tab w:val="decimal" w:pos="559"/>
              </w:tabs>
              <w:spacing w:line="235" w:lineRule="auto"/>
              <w:ind w:right="-20"/>
              <w:rPr>
                <w:szCs w:val="22"/>
              </w:rPr>
            </w:pPr>
            <w:r w:rsidRPr="00084BB4">
              <w:t>-</w:t>
            </w:r>
          </w:p>
        </w:tc>
        <w:tc>
          <w:tcPr>
            <w:tcW w:w="270" w:type="dxa"/>
            <w:shd w:val="clear" w:color="auto" w:fill="auto"/>
            <w:vAlign w:val="bottom"/>
          </w:tcPr>
          <w:p w14:paraId="0AEC8A72" w14:textId="77777777" w:rsidR="003423E3" w:rsidRPr="008C573A" w:rsidRDefault="003423E3" w:rsidP="003423E3">
            <w:pPr>
              <w:spacing w:line="235" w:lineRule="auto"/>
              <w:rPr>
                <w:szCs w:val="22"/>
              </w:rPr>
            </w:pPr>
          </w:p>
        </w:tc>
        <w:tc>
          <w:tcPr>
            <w:tcW w:w="1170" w:type="dxa"/>
            <w:tcBorders>
              <w:bottom w:val="single" w:sz="4" w:space="0" w:color="auto"/>
            </w:tcBorders>
            <w:shd w:val="clear" w:color="auto" w:fill="auto"/>
            <w:vAlign w:val="bottom"/>
          </w:tcPr>
          <w:p w14:paraId="2F87E63F" w14:textId="1BCFD482" w:rsidR="003423E3" w:rsidRPr="008C573A" w:rsidRDefault="003423E3" w:rsidP="003423E3">
            <w:pPr>
              <w:tabs>
                <w:tab w:val="decimal" w:pos="800"/>
              </w:tabs>
              <w:spacing w:line="235" w:lineRule="auto"/>
              <w:ind w:right="-20"/>
              <w:rPr>
                <w:szCs w:val="22"/>
              </w:rPr>
            </w:pPr>
            <w:r>
              <w:rPr>
                <w:szCs w:val="22"/>
              </w:rPr>
              <w:t>(432)</w:t>
            </w:r>
          </w:p>
        </w:tc>
      </w:tr>
      <w:tr w:rsidR="003423E3" w:rsidRPr="00CF36E5" w14:paraId="05F13DB7" w14:textId="77777777" w:rsidTr="003423E3">
        <w:trPr>
          <w:trHeight w:val="20"/>
        </w:trPr>
        <w:tc>
          <w:tcPr>
            <w:tcW w:w="5310" w:type="dxa"/>
            <w:shd w:val="clear" w:color="auto" w:fill="auto"/>
            <w:vAlign w:val="center"/>
          </w:tcPr>
          <w:p w14:paraId="7F04A8AA" w14:textId="433293C9" w:rsidR="003423E3" w:rsidRPr="000C16C7" w:rsidRDefault="003423E3" w:rsidP="003423E3">
            <w:pPr>
              <w:tabs>
                <w:tab w:val="left" w:pos="252"/>
              </w:tabs>
              <w:spacing w:line="235" w:lineRule="auto"/>
              <w:ind w:left="162" w:right="-108" w:hanging="162"/>
              <w:rPr>
                <w:rFonts w:cstheme="minorBidi"/>
                <w:bCs/>
                <w:szCs w:val="28"/>
                <w:lang w:val="en-US" w:bidi="th-TH"/>
              </w:rPr>
            </w:pPr>
            <w:r w:rsidRPr="000C16C7">
              <w:rPr>
                <w:b/>
                <w:bCs/>
                <w:szCs w:val="22"/>
                <w:lang w:val="en-US"/>
              </w:rPr>
              <w:t xml:space="preserve">Profit for the </w:t>
            </w:r>
            <w:r w:rsidRPr="000C16C7">
              <w:rPr>
                <w:rFonts w:cstheme="minorBidi"/>
                <w:b/>
                <w:bCs/>
                <w:szCs w:val="28"/>
                <w:lang w:val="en-US" w:bidi="th-TH"/>
              </w:rPr>
              <w:t>period</w:t>
            </w:r>
          </w:p>
        </w:tc>
        <w:tc>
          <w:tcPr>
            <w:tcW w:w="241" w:type="dxa"/>
            <w:shd w:val="clear" w:color="auto" w:fill="auto"/>
            <w:vAlign w:val="center"/>
          </w:tcPr>
          <w:p w14:paraId="70C7857B" w14:textId="77777777" w:rsidR="003423E3" w:rsidRPr="000C16C7" w:rsidRDefault="003423E3" w:rsidP="003423E3">
            <w:pPr>
              <w:shd w:val="clear" w:color="auto" w:fill="FFFFFF"/>
              <w:spacing w:line="235" w:lineRule="auto"/>
              <w:ind w:left="144" w:hanging="144"/>
              <w:jc w:val="center"/>
              <w:rPr>
                <w:bCs/>
                <w:szCs w:val="22"/>
                <w:lang w:val="en-US"/>
              </w:rPr>
            </w:pPr>
          </w:p>
        </w:tc>
        <w:tc>
          <w:tcPr>
            <w:tcW w:w="1117" w:type="dxa"/>
            <w:tcBorders>
              <w:top w:val="single" w:sz="4" w:space="0" w:color="auto"/>
              <w:bottom w:val="double" w:sz="4" w:space="0" w:color="auto"/>
            </w:tcBorders>
            <w:shd w:val="clear" w:color="auto" w:fill="auto"/>
            <w:vAlign w:val="bottom"/>
          </w:tcPr>
          <w:p w14:paraId="3158A61D" w14:textId="778D6524" w:rsidR="003423E3" w:rsidRPr="008C573A" w:rsidRDefault="003423E3" w:rsidP="003423E3">
            <w:pPr>
              <w:tabs>
                <w:tab w:val="decimal" w:pos="800"/>
              </w:tabs>
              <w:spacing w:line="235" w:lineRule="auto"/>
              <w:ind w:right="-20"/>
              <w:rPr>
                <w:b/>
                <w:bCs/>
                <w:szCs w:val="22"/>
              </w:rPr>
            </w:pPr>
            <w:r>
              <w:rPr>
                <w:b/>
                <w:bCs/>
                <w:szCs w:val="22"/>
              </w:rPr>
              <w:t>1,604</w:t>
            </w:r>
          </w:p>
        </w:tc>
        <w:tc>
          <w:tcPr>
            <w:tcW w:w="236" w:type="dxa"/>
            <w:shd w:val="clear" w:color="auto" w:fill="auto"/>
            <w:vAlign w:val="bottom"/>
          </w:tcPr>
          <w:p w14:paraId="30E965B3" w14:textId="77777777" w:rsidR="003423E3" w:rsidRPr="008C573A" w:rsidRDefault="003423E3" w:rsidP="003423E3">
            <w:pPr>
              <w:spacing w:line="235" w:lineRule="auto"/>
              <w:rPr>
                <w:b/>
                <w:bCs/>
                <w:szCs w:val="22"/>
              </w:rPr>
            </w:pPr>
          </w:p>
        </w:tc>
        <w:tc>
          <w:tcPr>
            <w:tcW w:w="1114" w:type="dxa"/>
            <w:tcBorders>
              <w:top w:val="single" w:sz="4" w:space="0" w:color="auto"/>
              <w:bottom w:val="double" w:sz="4" w:space="0" w:color="auto"/>
            </w:tcBorders>
            <w:shd w:val="clear" w:color="auto" w:fill="auto"/>
            <w:vAlign w:val="bottom"/>
          </w:tcPr>
          <w:p w14:paraId="04EF6297" w14:textId="71E66AAB" w:rsidR="003423E3" w:rsidRPr="003423E3" w:rsidRDefault="003423E3" w:rsidP="003423E3">
            <w:pPr>
              <w:tabs>
                <w:tab w:val="decimal" w:pos="559"/>
              </w:tabs>
              <w:spacing w:line="235" w:lineRule="auto"/>
              <w:ind w:right="-20"/>
              <w:rPr>
                <w:b/>
                <w:bCs/>
                <w:szCs w:val="22"/>
              </w:rPr>
            </w:pPr>
            <w:r w:rsidRPr="003423E3">
              <w:rPr>
                <w:b/>
                <w:bCs/>
              </w:rPr>
              <w:t>-</w:t>
            </w:r>
          </w:p>
        </w:tc>
        <w:tc>
          <w:tcPr>
            <w:tcW w:w="270" w:type="dxa"/>
            <w:shd w:val="clear" w:color="auto" w:fill="auto"/>
            <w:vAlign w:val="bottom"/>
          </w:tcPr>
          <w:p w14:paraId="6EA5F72C" w14:textId="77777777" w:rsidR="003423E3" w:rsidRPr="008C573A" w:rsidRDefault="003423E3" w:rsidP="003423E3">
            <w:pPr>
              <w:spacing w:line="235" w:lineRule="auto"/>
              <w:rPr>
                <w:b/>
                <w:bCs/>
                <w:szCs w:val="22"/>
              </w:rPr>
            </w:pPr>
          </w:p>
        </w:tc>
        <w:tc>
          <w:tcPr>
            <w:tcW w:w="1170" w:type="dxa"/>
            <w:tcBorders>
              <w:top w:val="single" w:sz="4" w:space="0" w:color="auto"/>
              <w:bottom w:val="double" w:sz="4" w:space="0" w:color="auto"/>
            </w:tcBorders>
            <w:shd w:val="clear" w:color="auto" w:fill="auto"/>
            <w:vAlign w:val="bottom"/>
          </w:tcPr>
          <w:p w14:paraId="7008354A" w14:textId="58E0448A" w:rsidR="003423E3" w:rsidRPr="008C573A" w:rsidRDefault="003423E3" w:rsidP="003423E3">
            <w:pPr>
              <w:tabs>
                <w:tab w:val="decimal" w:pos="800"/>
              </w:tabs>
              <w:spacing w:line="235" w:lineRule="auto"/>
              <w:ind w:right="-20"/>
              <w:rPr>
                <w:b/>
                <w:bCs/>
                <w:szCs w:val="22"/>
              </w:rPr>
            </w:pPr>
            <w:r>
              <w:rPr>
                <w:b/>
                <w:bCs/>
                <w:szCs w:val="22"/>
              </w:rPr>
              <w:t>1,604</w:t>
            </w:r>
          </w:p>
        </w:tc>
      </w:tr>
      <w:tr w:rsidR="00931922" w:rsidRPr="00CF36E5" w14:paraId="621F6E59" w14:textId="77777777" w:rsidTr="00FF70E3">
        <w:trPr>
          <w:trHeight w:val="20"/>
        </w:trPr>
        <w:tc>
          <w:tcPr>
            <w:tcW w:w="5310" w:type="dxa"/>
            <w:shd w:val="clear" w:color="auto" w:fill="auto"/>
            <w:vAlign w:val="center"/>
          </w:tcPr>
          <w:p w14:paraId="12D94344" w14:textId="77777777" w:rsidR="00931922" w:rsidRPr="000C16C7" w:rsidRDefault="00931922" w:rsidP="00931922">
            <w:pPr>
              <w:tabs>
                <w:tab w:val="left" w:pos="252"/>
              </w:tabs>
              <w:spacing w:line="235" w:lineRule="auto"/>
              <w:ind w:left="162" w:right="-108" w:hanging="162"/>
              <w:rPr>
                <w:b/>
                <w:szCs w:val="22"/>
                <w:rtl/>
                <w:cs/>
                <w:lang w:val="en-US"/>
              </w:rPr>
            </w:pPr>
          </w:p>
        </w:tc>
        <w:tc>
          <w:tcPr>
            <w:tcW w:w="241" w:type="dxa"/>
            <w:shd w:val="clear" w:color="auto" w:fill="auto"/>
            <w:vAlign w:val="center"/>
          </w:tcPr>
          <w:p w14:paraId="33F63A81" w14:textId="77777777" w:rsidR="00931922" w:rsidRPr="000C16C7" w:rsidRDefault="00931922" w:rsidP="00931922">
            <w:pPr>
              <w:shd w:val="clear" w:color="auto" w:fill="FFFFFF"/>
              <w:spacing w:line="235" w:lineRule="auto"/>
              <w:ind w:left="144" w:hanging="144"/>
              <w:jc w:val="center"/>
              <w:rPr>
                <w:szCs w:val="22"/>
                <w:lang w:val="en-US"/>
              </w:rPr>
            </w:pPr>
          </w:p>
        </w:tc>
        <w:tc>
          <w:tcPr>
            <w:tcW w:w="1117" w:type="dxa"/>
            <w:tcBorders>
              <w:top w:val="double" w:sz="4" w:space="0" w:color="auto"/>
            </w:tcBorders>
            <w:shd w:val="clear" w:color="auto" w:fill="auto"/>
            <w:vAlign w:val="bottom"/>
          </w:tcPr>
          <w:p w14:paraId="082F468D" w14:textId="77777777" w:rsidR="00931922" w:rsidRPr="008C573A" w:rsidRDefault="00931922" w:rsidP="00931922">
            <w:pPr>
              <w:tabs>
                <w:tab w:val="decimal" w:pos="800"/>
              </w:tabs>
              <w:spacing w:line="235" w:lineRule="auto"/>
              <w:ind w:right="-20"/>
              <w:rPr>
                <w:szCs w:val="22"/>
              </w:rPr>
            </w:pPr>
          </w:p>
        </w:tc>
        <w:tc>
          <w:tcPr>
            <w:tcW w:w="236" w:type="dxa"/>
            <w:shd w:val="clear" w:color="auto" w:fill="auto"/>
            <w:vAlign w:val="bottom"/>
          </w:tcPr>
          <w:p w14:paraId="18B240FA" w14:textId="77777777" w:rsidR="00931922" w:rsidRPr="008C573A" w:rsidRDefault="00931922" w:rsidP="00931922">
            <w:pPr>
              <w:pStyle w:val="acctfourfigures"/>
              <w:shd w:val="clear" w:color="auto" w:fill="FFFFFF"/>
              <w:tabs>
                <w:tab w:val="clear" w:pos="765"/>
                <w:tab w:val="decimal" w:pos="684"/>
              </w:tabs>
              <w:spacing w:line="235" w:lineRule="auto"/>
              <w:ind w:left="-79" w:right="-108"/>
              <w:rPr>
                <w:szCs w:val="22"/>
                <w:lang w:val="en-US"/>
              </w:rPr>
            </w:pPr>
          </w:p>
        </w:tc>
        <w:tc>
          <w:tcPr>
            <w:tcW w:w="1114" w:type="dxa"/>
            <w:tcBorders>
              <w:top w:val="double" w:sz="4" w:space="0" w:color="auto"/>
            </w:tcBorders>
            <w:shd w:val="clear" w:color="auto" w:fill="auto"/>
            <w:vAlign w:val="bottom"/>
          </w:tcPr>
          <w:p w14:paraId="097381AD" w14:textId="77777777" w:rsidR="00931922" w:rsidRPr="008C573A" w:rsidRDefault="00931922" w:rsidP="00931922">
            <w:pPr>
              <w:tabs>
                <w:tab w:val="decimal" w:pos="800"/>
              </w:tabs>
              <w:spacing w:line="235" w:lineRule="auto"/>
              <w:ind w:right="-20"/>
              <w:rPr>
                <w:szCs w:val="22"/>
              </w:rPr>
            </w:pPr>
          </w:p>
        </w:tc>
        <w:tc>
          <w:tcPr>
            <w:tcW w:w="270" w:type="dxa"/>
            <w:shd w:val="clear" w:color="auto" w:fill="auto"/>
            <w:vAlign w:val="bottom"/>
          </w:tcPr>
          <w:p w14:paraId="2F428EEF" w14:textId="77777777" w:rsidR="00931922" w:rsidRPr="008C573A" w:rsidRDefault="00931922" w:rsidP="00931922">
            <w:pPr>
              <w:pStyle w:val="acctfourfigures"/>
              <w:shd w:val="clear" w:color="auto" w:fill="FFFFFF"/>
              <w:tabs>
                <w:tab w:val="clear" w:pos="765"/>
                <w:tab w:val="decimal" w:pos="684"/>
              </w:tabs>
              <w:spacing w:line="235" w:lineRule="auto"/>
              <w:ind w:left="-79" w:right="-108"/>
              <w:rPr>
                <w:szCs w:val="22"/>
                <w:lang w:val="en-US"/>
              </w:rPr>
            </w:pPr>
          </w:p>
        </w:tc>
        <w:tc>
          <w:tcPr>
            <w:tcW w:w="1170" w:type="dxa"/>
            <w:tcBorders>
              <w:top w:val="double" w:sz="4" w:space="0" w:color="auto"/>
            </w:tcBorders>
            <w:shd w:val="clear" w:color="auto" w:fill="auto"/>
            <w:vAlign w:val="bottom"/>
          </w:tcPr>
          <w:p w14:paraId="27722C6F" w14:textId="77777777" w:rsidR="00931922" w:rsidRPr="008C573A" w:rsidRDefault="00931922" w:rsidP="00931922">
            <w:pPr>
              <w:tabs>
                <w:tab w:val="decimal" w:pos="800"/>
              </w:tabs>
              <w:spacing w:line="235" w:lineRule="auto"/>
              <w:ind w:right="-20"/>
              <w:rPr>
                <w:szCs w:val="22"/>
              </w:rPr>
            </w:pPr>
          </w:p>
        </w:tc>
      </w:tr>
      <w:tr w:rsidR="00931922" w:rsidRPr="00CF36E5" w14:paraId="49273F6C" w14:textId="77777777" w:rsidTr="00FF70E3">
        <w:trPr>
          <w:trHeight w:val="20"/>
        </w:trPr>
        <w:tc>
          <w:tcPr>
            <w:tcW w:w="5310" w:type="dxa"/>
            <w:shd w:val="clear" w:color="auto" w:fill="auto"/>
            <w:vAlign w:val="center"/>
          </w:tcPr>
          <w:p w14:paraId="1AA0C699" w14:textId="77777777" w:rsidR="00931922" w:rsidRPr="000C16C7" w:rsidRDefault="00931922" w:rsidP="00931922">
            <w:pPr>
              <w:tabs>
                <w:tab w:val="left" w:pos="252"/>
              </w:tabs>
              <w:spacing w:line="235" w:lineRule="auto"/>
              <w:ind w:left="162" w:right="-108" w:hanging="162"/>
              <w:rPr>
                <w:b/>
                <w:szCs w:val="22"/>
                <w:rtl/>
                <w:cs/>
                <w:lang w:val="en-US"/>
              </w:rPr>
            </w:pPr>
          </w:p>
        </w:tc>
        <w:tc>
          <w:tcPr>
            <w:tcW w:w="241" w:type="dxa"/>
            <w:shd w:val="clear" w:color="auto" w:fill="auto"/>
            <w:vAlign w:val="center"/>
          </w:tcPr>
          <w:p w14:paraId="24EFA23E" w14:textId="77777777" w:rsidR="00931922" w:rsidRPr="000C16C7" w:rsidRDefault="00931922" w:rsidP="00931922">
            <w:pPr>
              <w:shd w:val="clear" w:color="auto" w:fill="FFFFFF"/>
              <w:spacing w:line="235" w:lineRule="auto"/>
              <w:ind w:left="144" w:hanging="144"/>
              <w:jc w:val="center"/>
              <w:rPr>
                <w:szCs w:val="22"/>
                <w:lang w:val="en-US"/>
              </w:rPr>
            </w:pPr>
          </w:p>
        </w:tc>
        <w:tc>
          <w:tcPr>
            <w:tcW w:w="1117" w:type="dxa"/>
            <w:shd w:val="clear" w:color="auto" w:fill="auto"/>
            <w:vAlign w:val="bottom"/>
          </w:tcPr>
          <w:p w14:paraId="182FE304" w14:textId="77777777" w:rsidR="00931922" w:rsidRPr="008C573A" w:rsidRDefault="00931922" w:rsidP="00931922">
            <w:pPr>
              <w:tabs>
                <w:tab w:val="decimal" w:pos="800"/>
              </w:tabs>
              <w:spacing w:line="235" w:lineRule="auto"/>
              <w:ind w:right="-20"/>
              <w:rPr>
                <w:szCs w:val="22"/>
              </w:rPr>
            </w:pPr>
          </w:p>
        </w:tc>
        <w:tc>
          <w:tcPr>
            <w:tcW w:w="236" w:type="dxa"/>
            <w:shd w:val="clear" w:color="auto" w:fill="auto"/>
            <w:vAlign w:val="bottom"/>
          </w:tcPr>
          <w:p w14:paraId="0024D6AA" w14:textId="77777777" w:rsidR="00931922" w:rsidRPr="008C573A" w:rsidRDefault="00931922" w:rsidP="00931922">
            <w:pPr>
              <w:pStyle w:val="acctfourfigures"/>
              <w:shd w:val="clear" w:color="auto" w:fill="FFFFFF"/>
              <w:tabs>
                <w:tab w:val="clear" w:pos="765"/>
                <w:tab w:val="decimal" w:pos="684"/>
              </w:tabs>
              <w:spacing w:line="235" w:lineRule="auto"/>
              <w:ind w:left="-79" w:right="-108"/>
              <w:rPr>
                <w:szCs w:val="22"/>
                <w:lang w:val="en-US"/>
              </w:rPr>
            </w:pPr>
          </w:p>
        </w:tc>
        <w:tc>
          <w:tcPr>
            <w:tcW w:w="1114" w:type="dxa"/>
            <w:shd w:val="clear" w:color="auto" w:fill="auto"/>
            <w:vAlign w:val="bottom"/>
          </w:tcPr>
          <w:p w14:paraId="204BF2CE" w14:textId="77777777" w:rsidR="00931922" w:rsidRPr="008C573A" w:rsidRDefault="00931922" w:rsidP="00931922">
            <w:pPr>
              <w:tabs>
                <w:tab w:val="decimal" w:pos="800"/>
              </w:tabs>
              <w:spacing w:line="235" w:lineRule="auto"/>
              <w:ind w:right="-20"/>
              <w:rPr>
                <w:szCs w:val="22"/>
              </w:rPr>
            </w:pPr>
          </w:p>
        </w:tc>
        <w:tc>
          <w:tcPr>
            <w:tcW w:w="270" w:type="dxa"/>
            <w:shd w:val="clear" w:color="auto" w:fill="auto"/>
            <w:vAlign w:val="bottom"/>
          </w:tcPr>
          <w:p w14:paraId="1CAE8169" w14:textId="77777777" w:rsidR="00931922" w:rsidRPr="008C573A" w:rsidRDefault="00931922" w:rsidP="00931922">
            <w:pPr>
              <w:pStyle w:val="acctfourfigures"/>
              <w:shd w:val="clear" w:color="auto" w:fill="FFFFFF"/>
              <w:tabs>
                <w:tab w:val="clear" w:pos="765"/>
                <w:tab w:val="decimal" w:pos="684"/>
              </w:tabs>
              <w:spacing w:line="235" w:lineRule="auto"/>
              <w:ind w:left="-79" w:right="-108"/>
              <w:rPr>
                <w:szCs w:val="22"/>
                <w:lang w:val="en-US"/>
              </w:rPr>
            </w:pPr>
          </w:p>
        </w:tc>
        <w:tc>
          <w:tcPr>
            <w:tcW w:w="1170" w:type="dxa"/>
            <w:shd w:val="clear" w:color="auto" w:fill="auto"/>
            <w:vAlign w:val="bottom"/>
          </w:tcPr>
          <w:p w14:paraId="6DA76053" w14:textId="77777777" w:rsidR="00931922" w:rsidRPr="008C573A" w:rsidRDefault="00931922" w:rsidP="00931922">
            <w:pPr>
              <w:tabs>
                <w:tab w:val="decimal" w:pos="800"/>
              </w:tabs>
              <w:spacing w:line="235" w:lineRule="auto"/>
              <w:ind w:right="-20"/>
              <w:rPr>
                <w:szCs w:val="22"/>
              </w:rPr>
            </w:pPr>
          </w:p>
        </w:tc>
      </w:tr>
      <w:tr w:rsidR="00931922" w:rsidRPr="00CF36E5" w14:paraId="46BB5987" w14:textId="77777777" w:rsidTr="00FF70E3">
        <w:trPr>
          <w:trHeight w:val="20"/>
        </w:trPr>
        <w:tc>
          <w:tcPr>
            <w:tcW w:w="5310" w:type="dxa"/>
            <w:shd w:val="clear" w:color="auto" w:fill="auto"/>
            <w:vAlign w:val="center"/>
          </w:tcPr>
          <w:p w14:paraId="501C88E1" w14:textId="77777777" w:rsidR="00931922" w:rsidRPr="00AD7560" w:rsidRDefault="00931922" w:rsidP="00931922">
            <w:pPr>
              <w:tabs>
                <w:tab w:val="left" w:pos="252"/>
              </w:tabs>
              <w:spacing w:line="235" w:lineRule="auto"/>
              <w:ind w:left="162" w:right="-108" w:hanging="162"/>
              <w:rPr>
                <w:b/>
                <w:szCs w:val="22"/>
                <w:rtl/>
                <w:cs/>
                <w:lang w:val="en-US"/>
              </w:rPr>
            </w:pPr>
          </w:p>
        </w:tc>
        <w:tc>
          <w:tcPr>
            <w:tcW w:w="241" w:type="dxa"/>
            <w:shd w:val="clear" w:color="auto" w:fill="auto"/>
            <w:vAlign w:val="center"/>
          </w:tcPr>
          <w:p w14:paraId="71BBFB13" w14:textId="77777777" w:rsidR="00931922" w:rsidRPr="00AD7560" w:rsidRDefault="00931922" w:rsidP="00931922">
            <w:pPr>
              <w:shd w:val="clear" w:color="auto" w:fill="FFFFFF"/>
              <w:spacing w:line="235" w:lineRule="auto"/>
              <w:ind w:left="144" w:hanging="144"/>
              <w:jc w:val="center"/>
              <w:rPr>
                <w:szCs w:val="22"/>
                <w:lang w:val="en-US"/>
              </w:rPr>
            </w:pPr>
          </w:p>
        </w:tc>
        <w:tc>
          <w:tcPr>
            <w:tcW w:w="1117" w:type="dxa"/>
            <w:shd w:val="clear" w:color="auto" w:fill="auto"/>
            <w:vAlign w:val="bottom"/>
          </w:tcPr>
          <w:p w14:paraId="539BF1DA" w14:textId="77777777" w:rsidR="00931922" w:rsidRPr="00AD7560" w:rsidRDefault="00931922" w:rsidP="00931922">
            <w:pPr>
              <w:tabs>
                <w:tab w:val="decimal" w:pos="800"/>
              </w:tabs>
              <w:spacing w:line="235" w:lineRule="auto"/>
              <w:ind w:right="-20"/>
              <w:rPr>
                <w:szCs w:val="22"/>
              </w:rPr>
            </w:pPr>
          </w:p>
        </w:tc>
        <w:tc>
          <w:tcPr>
            <w:tcW w:w="236" w:type="dxa"/>
            <w:shd w:val="clear" w:color="auto" w:fill="auto"/>
            <w:vAlign w:val="bottom"/>
          </w:tcPr>
          <w:p w14:paraId="209A0C0B" w14:textId="77777777" w:rsidR="00931922" w:rsidRPr="00AD7560" w:rsidRDefault="00931922" w:rsidP="00931922">
            <w:pPr>
              <w:pStyle w:val="acctfourfigures"/>
              <w:shd w:val="clear" w:color="auto" w:fill="FFFFFF"/>
              <w:tabs>
                <w:tab w:val="clear" w:pos="765"/>
                <w:tab w:val="decimal" w:pos="684"/>
              </w:tabs>
              <w:spacing w:line="235" w:lineRule="auto"/>
              <w:ind w:left="-79" w:right="-108"/>
              <w:rPr>
                <w:szCs w:val="22"/>
                <w:lang w:val="en-US"/>
              </w:rPr>
            </w:pPr>
          </w:p>
        </w:tc>
        <w:tc>
          <w:tcPr>
            <w:tcW w:w="1114" w:type="dxa"/>
            <w:shd w:val="clear" w:color="auto" w:fill="auto"/>
            <w:vAlign w:val="bottom"/>
          </w:tcPr>
          <w:p w14:paraId="50CCBF49" w14:textId="77777777" w:rsidR="00931922" w:rsidRPr="00AD7560" w:rsidRDefault="00931922" w:rsidP="00931922">
            <w:pPr>
              <w:tabs>
                <w:tab w:val="decimal" w:pos="800"/>
              </w:tabs>
              <w:spacing w:line="235" w:lineRule="auto"/>
              <w:ind w:right="-20"/>
              <w:rPr>
                <w:szCs w:val="22"/>
                <w:cs/>
                <w:lang w:bidi="th-TH"/>
              </w:rPr>
            </w:pPr>
          </w:p>
        </w:tc>
        <w:tc>
          <w:tcPr>
            <w:tcW w:w="270" w:type="dxa"/>
            <w:shd w:val="clear" w:color="auto" w:fill="auto"/>
            <w:vAlign w:val="bottom"/>
          </w:tcPr>
          <w:p w14:paraId="59D343B0" w14:textId="77777777" w:rsidR="00931922" w:rsidRPr="00AD7560" w:rsidRDefault="00931922" w:rsidP="00931922">
            <w:pPr>
              <w:pStyle w:val="acctfourfigures"/>
              <w:shd w:val="clear" w:color="auto" w:fill="FFFFFF"/>
              <w:tabs>
                <w:tab w:val="clear" w:pos="765"/>
                <w:tab w:val="decimal" w:pos="684"/>
              </w:tabs>
              <w:spacing w:line="235" w:lineRule="auto"/>
              <w:ind w:left="-79" w:right="-108"/>
              <w:rPr>
                <w:szCs w:val="22"/>
                <w:lang w:val="en-US"/>
              </w:rPr>
            </w:pPr>
          </w:p>
        </w:tc>
        <w:tc>
          <w:tcPr>
            <w:tcW w:w="1170" w:type="dxa"/>
            <w:shd w:val="clear" w:color="auto" w:fill="auto"/>
            <w:vAlign w:val="bottom"/>
          </w:tcPr>
          <w:p w14:paraId="18D88D8F" w14:textId="77777777" w:rsidR="00931922" w:rsidRPr="00AD7560" w:rsidRDefault="00931922" w:rsidP="00931922">
            <w:pPr>
              <w:tabs>
                <w:tab w:val="decimal" w:pos="800"/>
              </w:tabs>
              <w:spacing w:line="235" w:lineRule="auto"/>
              <w:ind w:right="-20"/>
              <w:rPr>
                <w:szCs w:val="22"/>
              </w:rPr>
            </w:pPr>
          </w:p>
        </w:tc>
      </w:tr>
      <w:tr w:rsidR="009F1116" w:rsidRPr="00CF36E5" w14:paraId="1DF79407" w14:textId="77777777" w:rsidTr="00FF70E3">
        <w:trPr>
          <w:trHeight w:val="20"/>
        </w:trPr>
        <w:tc>
          <w:tcPr>
            <w:tcW w:w="5310" w:type="dxa"/>
            <w:shd w:val="clear" w:color="auto" w:fill="auto"/>
            <w:vAlign w:val="center"/>
          </w:tcPr>
          <w:p w14:paraId="77D2BFF0" w14:textId="77777777" w:rsidR="009F1116" w:rsidRPr="00AD7560" w:rsidRDefault="009F1116" w:rsidP="00931922">
            <w:pPr>
              <w:tabs>
                <w:tab w:val="left" w:pos="252"/>
              </w:tabs>
              <w:spacing w:line="235" w:lineRule="auto"/>
              <w:ind w:left="162" w:right="-108" w:hanging="162"/>
              <w:rPr>
                <w:b/>
                <w:szCs w:val="22"/>
                <w:rtl/>
                <w:cs/>
                <w:lang w:val="en-US"/>
              </w:rPr>
            </w:pPr>
          </w:p>
        </w:tc>
        <w:tc>
          <w:tcPr>
            <w:tcW w:w="241" w:type="dxa"/>
            <w:shd w:val="clear" w:color="auto" w:fill="auto"/>
            <w:vAlign w:val="center"/>
          </w:tcPr>
          <w:p w14:paraId="6B1A4B2D" w14:textId="77777777" w:rsidR="009F1116" w:rsidRPr="00AD7560" w:rsidRDefault="009F1116" w:rsidP="00931922">
            <w:pPr>
              <w:shd w:val="clear" w:color="auto" w:fill="FFFFFF"/>
              <w:spacing w:line="235" w:lineRule="auto"/>
              <w:ind w:left="144" w:hanging="144"/>
              <w:jc w:val="center"/>
              <w:rPr>
                <w:szCs w:val="22"/>
                <w:lang w:val="en-US"/>
              </w:rPr>
            </w:pPr>
          </w:p>
        </w:tc>
        <w:tc>
          <w:tcPr>
            <w:tcW w:w="1117" w:type="dxa"/>
            <w:shd w:val="clear" w:color="auto" w:fill="auto"/>
            <w:vAlign w:val="bottom"/>
          </w:tcPr>
          <w:p w14:paraId="6AC2FA40" w14:textId="77777777" w:rsidR="009F1116" w:rsidRPr="00AD7560" w:rsidRDefault="009F1116" w:rsidP="00931922">
            <w:pPr>
              <w:tabs>
                <w:tab w:val="decimal" w:pos="800"/>
              </w:tabs>
              <w:spacing w:line="235" w:lineRule="auto"/>
              <w:ind w:right="-20"/>
              <w:rPr>
                <w:szCs w:val="22"/>
              </w:rPr>
            </w:pPr>
          </w:p>
        </w:tc>
        <w:tc>
          <w:tcPr>
            <w:tcW w:w="236" w:type="dxa"/>
            <w:shd w:val="clear" w:color="auto" w:fill="auto"/>
            <w:vAlign w:val="bottom"/>
          </w:tcPr>
          <w:p w14:paraId="550761A9" w14:textId="77777777" w:rsidR="009F1116" w:rsidRPr="00AD7560" w:rsidRDefault="009F1116" w:rsidP="00931922">
            <w:pPr>
              <w:pStyle w:val="acctfourfigures"/>
              <w:shd w:val="clear" w:color="auto" w:fill="FFFFFF"/>
              <w:tabs>
                <w:tab w:val="clear" w:pos="765"/>
                <w:tab w:val="decimal" w:pos="684"/>
              </w:tabs>
              <w:spacing w:line="235" w:lineRule="auto"/>
              <w:ind w:left="-79" w:right="-108"/>
              <w:rPr>
                <w:szCs w:val="22"/>
                <w:lang w:val="en-US"/>
              </w:rPr>
            </w:pPr>
          </w:p>
        </w:tc>
        <w:tc>
          <w:tcPr>
            <w:tcW w:w="1114" w:type="dxa"/>
            <w:shd w:val="clear" w:color="auto" w:fill="auto"/>
            <w:vAlign w:val="bottom"/>
          </w:tcPr>
          <w:p w14:paraId="173A6644" w14:textId="77777777" w:rsidR="009F1116" w:rsidRPr="00AD7560" w:rsidRDefault="009F1116" w:rsidP="00931922">
            <w:pPr>
              <w:tabs>
                <w:tab w:val="decimal" w:pos="800"/>
              </w:tabs>
              <w:spacing w:line="235" w:lineRule="auto"/>
              <w:ind w:right="-20"/>
              <w:rPr>
                <w:szCs w:val="22"/>
                <w:cs/>
                <w:lang w:bidi="th-TH"/>
              </w:rPr>
            </w:pPr>
          </w:p>
        </w:tc>
        <w:tc>
          <w:tcPr>
            <w:tcW w:w="270" w:type="dxa"/>
            <w:shd w:val="clear" w:color="auto" w:fill="auto"/>
            <w:vAlign w:val="bottom"/>
          </w:tcPr>
          <w:p w14:paraId="3671F853" w14:textId="77777777" w:rsidR="009F1116" w:rsidRPr="00AD7560" w:rsidRDefault="009F1116" w:rsidP="00931922">
            <w:pPr>
              <w:pStyle w:val="acctfourfigures"/>
              <w:shd w:val="clear" w:color="auto" w:fill="FFFFFF"/>
              <w:tabs>
                <w:tab w:val="clear" w:pos="765"/>
                <w:tab w:val="decimal" w:pos="684"/>
              </w:tabs>
              <w:spacing w:line="235" w:lineRule="auto"/>
              <w:ind w:left="-79" w:right="-108"/>
              <w:rPr>
                <w:szCs w:val="22"/>
                <w:lang w:val="en-US"/>
              </w:rPr>
            </w:pPr>
          </w:p>
        </w:tc>
        <w:tc>
          <w:tcPr>
            <w:tcW w:w="1170" w:type="dxa"/>
            <w:shd w:val="clear" w:color="auto" w:fill="auto"/>
            <w:vAlign w:val="bottom"/>
          </w:tcPr>
          <w:p w14:paraId="4D5055C7" w14:textId="77777777" w:rsidR="009F1116" w:rsidRPr="00AD7560" w:rsidRDefault="009F1116" w:rsidP="00931922">
            <w:pPr>
              <w:tabs>
                <w:tab w:val="decimal" w:pos="800"/>
              </w:tabs>
              <w:spacing w:line="235" w:lineRule="auto"/>
              <w:ind w:right="-20"/>
              <w:rPr>
                <w:szCs w:val="22"/>
              </w:rPr>
            </w:pPr>
          </w:p>
        </w:tc>
      </w:tr>
      <w:tr w:rsidR="00931922" w:rsidRPr="00CF36E5" w14:paraId="2868845A" w14:textId="77777777" w:rsidTr="00FF70E3">
        <w:trPr>
          <w:trHeight w:val="20"/>
        </w:trPr>
        <w:tc>
          <w:tcPr>
            <w:tcW w:w="5310" w:type="dxa"/>
            <w:shd w:val="clear" w:color="auto" w:fill="auto"/>
            <w:vAlign w:val="center"/>
          </w:tcPr>
          <w:p w14:paraId="42607CBF" w14:textId="77777777" w:rsidR="00931922" w:rsidRPr="000C16C7" w:rsidRDefault="00931922" w:rsidP="00931922">
            <w:pPr>
              <w:tabs>
                <w:tab w:val="left" w:pos="252"/>
              </w:tabs>
              <w:spacing w:line="235" w:lineRule="auto"/>
              <w:ind w:left="162" w:right="-108" w:hanging="162"/>
              <w:rPr>
                <w:b/>
                <w:szCs w:val="22"/>
                <w:rtl/>
                <w:cs/>
                <w:lang w:val="en-US"/>
              </w:rPr>
            </w:pPr>
          </w:p>
        </w:tc>
        <w:tc>
          <w:tcPr>
            <w:tcW w:w="241" w:type="dxa"/>
            <w:shd w:val="clear" w:color="auto" w:fill="auto"/>
            <w:vAlign w:val="center"/>
          </w:tcPr>
          <w:p w14:paraId="0A9E7AAA" w14:textId="77777777" w:rsidR="00931922" w:rsidRPr="000C16C7" w:rsidRDefault="00931922" w:rsidP="00931922">
            <w:pPr>
              <w:shd w:val="clear" w:color="auto" w:fill="FFFFFF"/>
              <w:spacing w:line="235" w:lineRule="auto"/>
              <w:ind w:left="144" w:hanging="144"/>
              <w:jc w:val="center"/>
              <w:rPr>
                <w:szCs w:val="22"/>
                <w:lang w:val="en-US"/>
              </w:rPr>
            </w:pPr>
          </w:p>
        </w:tc>
        <w:tc>
          <w:tcPr>
            <w:tcW w:w="1117" w:type="dxa"/>
            <w:shd w:val="clear" w:color="auto" w:fill="auto"/>
            <w:vAlign w:val="bottom"/>
          </w:tcPr>
          <w:p w14:paraId="7CD485F9" w14:textId="77777777" w:rsidR="00931922" w:rsidRPr="008C573A" w:rsidRDefault="00931922" w:rsidP="00931922">
            <w:pPr>
              <w:tabs>
                <w:tab w:val="decimal" w:pos="800"/>
              </w:tabs>
              <w:spacing w:line="235" w:lineRule="auto"/>
              <w:ind w:right="-20"/>
              <w:rPr>
                <w:szCs w:val="22"/>
              </w:rPr>
            </w:pPr>
          </w:p>
        </w:tc>
        <w:tc>
          <w:tcPr>
            <w:tcW w:w="236" w:type="dxa"/>
            <w:shd w:val="clear" w:color="auto" w:fill="auto"/>
            <w:vAlign w:val="bottom"/>
          </w:tcPr>
          <w:p w14:paraId="0024A6D5" w14:textId="77777777" w:rsidR="00931922" w:rsidRPr="008C573A" w:rsidRDefault="00931922" w:rsidP="00931922">
            <w:pPr>
              <w:pStyle w:val="acctfourfigures"/>
              <w:shd w:val="clear" w:color="auto" w:fill="FFFFFF"/>
              <w:tabs>
                <w:tab w:val="clear" w:pos="765"/>
                <w:tab w:val="decimal" w:pos="684"/>
              </w:tabs>
              <w:spacing w:line="235" w:lineRule="auto"/>
              <w:ind w:left="-79" w:right="-108"/>
              <w:rPr>
                <w:szCs w:val="22"/>
                <w:lang w:val="en-US"/>
              </w:rPr>
            </w:pPr>
          </w:p>
        </w:tc>
        <w:tc>
          <w:tcPr>
            <w:tcW w:w="1114" w:type="dxa"/>
            <w:shd w:val="clear" w:color="auto" w:fill="auto"/>
            <w:vAlign w:val="bottom"/>
          </w:tcPr>
          <w:p w14:paraId="1920F925" w14:textId="77777777" w:rsidR="00931922" w:rsidRPr="008C573A" w:rsidRDefault="00931922" w:rsidP="00931922">
            <w:pPr>
              <w:tabs>
                <w:tab w:val="decimal" w:pos="800"/>
              </w:tabs>
              <w:spacing w:line="235" w:lineRule="auto"/>
              <w:ind w:right="-20"/>
              <w:rPr>
                <w:szCs w:val="22"/>
              </w:rPr>
            </w:pPr>
          </w:p>
        </w:tc>
        <w:tc>
          <w:tcPr>
            <w:tcW w:w="270" w:type="dxa"/>
            <w:shd w:val="clear" w:color="auto" w:fill="auto"/>
            <w:vAlign w:val="bottom"/>
          </w:tcPr>
          <w:p w14:paraId="2102CA06" w14:textId="77777777" w:rsidR="00931922" w:rsidRPr="008C573A" w:rsidRDefault="00931922" w:rsidP="00931922">
            <w:pPr>
              <w:pStyle w:val="acctfourfigures"/>
              <w:shd w:val="clear" w:color="auto" w:fill="FFFFFF"/>
              <w:tabs>
                <w:tab w:val="clear" w:pos="765"/>
                <w:tab w:val="decimal" w:pos="684"/>
              </w:tabs>
              <w:spacing w:line="235" w:lineRule="auto"/>
              <w:ind w:left="-79" w:right="-108"/>
              <w:rPr>
                <w:szCs w:val="22"/>
                <w:lang w:val="en-US"/>
              </w:rPr>
            </w:pPr>
          </w:p>
        </w:tc>
        <w:tc>
          <w:tcPr>
            <w:tcW w:w="1170" w:type="dxa"/>
            <w:shd w:val="clear" w:color="auto" w:fill="auto"/>
            <w:vAlign w:val="bottom"/>
          </w:tcPr>
          <w:p w14:paraId="030D1843" w14:textId="77777777" w:rsidR="00931922" w:rsidRPr="008C573A" w:rsidRDefault="00931922" w:rsidP="00931922">
            <w:pPr>
              <w:tabs>
                <w:tab w:val="decimal" w:pos="800"/>
              </w:tabs>
              <w:spacing w:line="235" w:lineRule="auto"/>
              <w:ind w:right="-20"/>
              <w:rPr>
                <w:szCs w:val="22"/>
              </w:rPr>
            </w:pPr>
          </w:p>
        </w:tc>
      </w:tr>
      <w:tr w:rsidR="00931922" w:rsidRPr="00CF36E5" w14:paraId="2715B523" w14:textId="77777777" w:rsidTr="00FF70E3">
        <w:trPr>
          <w:trHeight w:val="20"/>
        </w:trPr>
        <w:tc>
          <w:tcPr>
            <w:tcW w:w="5310" w:type="dxa"/>
            <w:shd w:val="clear" w:color="auto" w:fill="auto"/>
            <w:vAlign w:val="center"/>
          </w:tcPr>
          <w:p w14:paraId="6AD925DE" w14:textId="77777777" w:rsidR="00931922" w:rsidRPr="000C16C7" w:rsidRDefault="00931922" w:rsidP="00931922">
            <w:pPr>
              <w:tabs>
                <w:tab w:val="left" w:pos="252"/>
              </w:tabs>
              <w:spacing w:line="235" w:lineRule="auto"/>
              <w:ind w:right="-108"/>
              <w:rPr>
                <w:b/>
                <w:bCs/>
                <w:szCs w:val="22"/>
                <w:lang w:val="en-US"/>
              </w:rPr>
            </w:pPr>
            <w:r w:rsidRPr="000C16C7">
              <w:rPr>
                <w:b/>
                <w:bCs/>
                <w:szCs w:val="22"/>
                <w:lang w:val="en-US"/>
              </w:rPr>
              <w:t>Other comprehensive income</w:t>
            </w:r>
          </w:p>
        </w:tc>
        <w:tc>
          <w:tcPr>
            <w:tcW w:w="241" w:type="dxa"/>
            <w:shd w:val="clear" w:color="auto" w:fill="auto"/>
            <w:vAlign w:val="center"/>
          </w:tcPr>
          <w:p w14:paraId="278EB82D" w14:textId="77777777" w:rsidR="00931922" w:rsidRPr="000C16C7" w:rsidRDefault="00931922" w:rsidP="00931922">
            <w:pPr>
              <w:shd w:val="clear" w:color="auto" w:fill="FFFFFF"/>
              <w:spacing w:line="235" w:lineRule="auto"/>
              <w:ind w:left="144" w:hanging="144"/>
              <w:jc w:val="center"/>
              <w:rPr>
                <w:szCs w:val="22"/>
                <w:lang w:val="en-US"/>
              </w:rPr>
            </w:pPr>
          </w:p>
        </w:tc>
        <w:tc>
          <w:tcPr>
            <w:tcW w:w="1117" w:type="dxa"/>
            <w:shd w:val="clear" w:color="auto" w:fill="auto"/>
            <w:vAlign w:val="bottom"/>
          </w:tcPr>
          <w:p w14:paraId="293C5A02" w14:textId="77777777" w:rsidR="00931922" w:rsidRPr="008C573A" w:rsidRDefault="00931922" w:rsidP="00931922">
            <w:pPr>
              <w:tabs>
                <w:tab w:val="decimal" w:pos="800"/>
              </w:tabs>
              <w:spacing w:line="235" w:lineRule="auto"/>
              <w:ind w:right="-20"/>
              <w:rPr>
                <w:szCs w:val="22"/>
              </w:rPr>
            </w:pPr>
          </w:p>
        </w:tc>
        <w:tc>
          <w:tcPr>
            <w:tcW w:w="236" w:type="dxa"/>
            <w:shd w:val="clear" w:color="auto" w:fill="auto"/>
            <w:vAlign w:val="bottom"/>
          </w:tcPr>
          <w:p w14:paraId="0B55D965" w14:textId="77777777" w:rsidR="00931922" w:rsidRPr="008C573A" w:rsidRDefault="00931922" w:rsidP="00931922">
            <w:pPr>
              <w:pStyle w:val="acctfourfigures"/>
              <w:shd w:val="clear" w:color="auto" w:fill="FFFFFF"/>
              <w:tabs>
                <w:tab w:val="clear" w:pos="765"/>
                <w:tab w:val="decimal" w:pos="684"/>
              </w:tabs>
              <w:spacing w:line="235" w:lineRule="auto"/>
              <w:ind w:left="-79" w:right="-108"/>
              <w:rPr>
                <w:szCs w:val="22"/>
                <w:lang w:val="en-US"/>
              </w:rPr>
            </w:pPr>
          </w:p>
        </w:tc>
        <w:tc>
          <w:tcPr>
            <w:tcW w:w="1114" w:type="dxa"/>
            <w:shd w:val="clear" w:color="auto" w:fill="auto"/>
            <w:vAlign w:val="bottom"/>
          </w:tcPr>
          <w:p w14:paraId="7781A2EC" w14:textId="77777777" w:rsidR="00931922" w:rsidRPr="008C573A" w:rsidRDefault="00931922" w:rsidP="00931922">
            <w:pPr>
              <w:tabs>
                <w:tab w:val="decimal" w:pos="800"/>
              </w:tabs>
              <w:spacing w:line="235" w:lineRule="auto"/>
              <w:ind w:right="-20"/>
              <w:rPr>
                <w:szCs w:val="22"/>
              </w:rPr>
            </w:pPr>
          </w:p>
        </w:tc>
        <w:tc>
          <w:tcPr>
            <w:tcW w:w="270" w:type="dxa"/>
            <w:shd w:val="clear" w:color="auto" w:fill="auto"/>
            <w:vAlign w:val="bottom"/>
          </w:tcPr>
          <w:p w14:paraId="43543085" w14:textId="77777777" w:rsidR="00931922" w:rsidRPr="008C573A" w:rsidRDefault="00931922" w:rsidP="00931922">
            <w:pPr>
              <w:pStyle w:val="acctfourfigures"/>
              <w:shd w:val="clear" w:color="auto" w:fill="FFFFFF"/>
              <w:tabs>
                <w:tab w:val="clear" w:pos="765"/>
                <w:tab w:val="decimal" w:pos="684"/>
              </w:tabs>
              <w:spacing w:line="235" w:lineRule="auto"/>
              <w:ind w:left="-79" w:right="-108"/>
              <w:rPr>
                <w:szCs w:val="22"/>
                <w:lang w:val="en-US"/>
              </w:rPr>
            </w:pPr>
          </w:p>
        </w:tc>
        <w:tc>
          <w:tcPr>
            <w:tcW w:w="1170" w:type="dxa"/>
            <w:shd w:val="clear" w:color="auto" w:fill="auto"/>
            <w:vAlign w:val="bottom"/>
          </w:tcPr>
          <w:p w14:paraId="0FD630AA" w14:textId="77777777" w:rsidR="00931922" w:rsidRPr="008C573A" w:rsidRDefault="00931922" w:rsidP="00931922">
            <w:pPr>
              <w:tabs>
                <w:tab w:val="decimal" w:pos="800"/>
              </w:tabs>
              <w:spacing w:line="235" w:lineRule="auto"/>
              <w:ind w:right="-20"/>
              <w:rPr>
                <w:szCs w:val="22"/>
              </w:rPr>
            </w:pPr>
          </w:p>
        </w:tc>
      </w:tr>
      <w:tr w:rsidR="00931922" w:rsidRPr="00CF36E5" w14:paraId="7100E9EF" w14:textId="77777777" w:rsidTr="00FF70E3">
        <w:trPr>
          <w:trHeight w:val="20"/>
        </w:trPr>
        <w:tc>
          <w:tcPr>
            <w:tcW w:w="5310" w:type="dxa"/>
            <w:shd w:val="clear" w:color="auto" w:fill="auto"/>
            <w:vAlign w:val="center"/>
          </w:tcPr>
          <w:p w14:paraId="06D2CF38" w14:textId="77777777" w:rsidR="00931922" w:rsidRPr="000C16C7" w:rsidRDefault="00931922" w:rsidP="00931922">
            <w:pPr>
              <w:tabs>
                <w:tab w:val="left" w:pos="252"/>
              </w:tabs>
              <w:spacing w:line="235" w:lineRule="auto"/>
              <w:ind w:left="162" w:right="-18" w:hanging="162"/>
              <w:rPr>
                <w:b/>
                <w:bCs/>
                <w:szCs w:val="22"/>
                <w:lang w:val="en-US"/>
              </w:rPr>
            </w:pPr>
            <w:r w:rsidRPr="000C16C7">
              <w:rPr>
                <w:b/>
                <w:bCs/>
                <w:i/>
                <w:iCs/>
                <w:szCs w:val="22"/>
                <w:lang w:val="en-US"/>
              </w:rPr>
              <w:t>Items that will be reclassified subsequently                       to profit or loss</w:t>
            </w:r>
          </w:p>
        </w:tc>
        <w:tc>
          <w:tcPr>
            <w:tcW w:w="241" w:type="dxa"/>
            <w:shd w:val="clear" w:color="auto" w:fill="auto"/>
            <w:vAlign w:val="center"/>
          </w:tcPr>
          <w:p w14:paraId="6064401A" w14:textId="77777777" w:rsidR="00931922" w:rsidRPr="000C16C7" w:rsidRDefault="00931922" w:rsidP="00931922">
            <w:pPr>
              <w:shd w:val="clear" w:color="auto" w:fill="FFFFFF"/>
              <w:spacing w:line="235" w:lineRule="auto"/>
              <w:ind w:left="144" w:hanging="144"/>
              <w:jc w:val="center"/>
              <w:rPr>
                <w:szCs w:val="22"/>
                <w:lang w:val="en-US"/>
              </w:rPr>
            </w:pPr>
          </w:p>
        </w:tc>
        <w:tc>
          <w:tcPr>
            <w:tcW w:w="1117" w:type="dxa"/>
            <w:shd w:val="clear" w:color="auto" w:fill="auto"/>
            <w:vAlign w:val="bottom"/>
          </w:tcPr>
          <w:p w14:paraId="00FC1E75" w14:textId="77777777" w:rsidR="00931922" w:rsidRPr="008C573A" w:rsidRDefault="00931922" w:rsidP="00931922">
            <w:pPr>
              <w:tabs>
                <w:tab w:val="decimal" w:pos="800"/>
              </w:tabs>
              <w:spacing w:line="235" w:lineRule="auto"/>
              <w:ind w:right="-20"/>
              <w:rPr>
                <w:szCs w:val="22"/>
              </w:rPr>
            </w:pPr>
          </w:p>
        </w:tc>
        <w:tc>
          <w:tcPr>
            <w:tcW w:w="236" w:type="dxa"/>
            <w:shd w:val="clear" w:color="auto" w:fill="auto"/>
            <w:vAlign w:val="bottom"/>
          </w:tcPr>
          <w:p w14:paraId="63292F64" w14:textId="77777777" w:rsidR="00931922" w:rsidRPr="008C573A" w:rsidRDefault="00931922" w:rsidP="00931922">
            <w:pPr>
              <w:pStyle w:val="acctfourfigures"/>
              <w:shd w:val="clear" w:color="auto" w:fill="FFFFFF"/>
              <w:tabs>
                <w:tab w:val="clear" w:pos="765"/>
                <w:tab w:val="decimal" w:pos="684"/>
              </w:tabs>
              <w:spacing w:line="235" w:lineRule="auto"/>
              <w:ind w:left="-79" w:right="-108"/>
              <w:rPr>
                <w:szCs w:val="22"/>
                <w:lang w:val="en-US"/>
              </w:rPr>
            </w:pPr>
          </w:p>
        </w:tc>
        <w:tc>
          <w:tcPr>
            <w:tcW w:w="1114" w:type="dxa"/>
            <w:shd w:val="clear" w:color="auto" w:fill="auto"/>
            <w:vAlign w:val="bottom"/>
          </w:tcPr>
          <w:p w14:paraId="3E0BF4B5" w14:textId="77777777" w:rsidR="00931922" w:rsidRPr="008C573A" w:rsidRDefault="00931922" w:rsidP="00931922">
            <w:pPr>
              <w:tabs>
                <w:tab w:val="decimal" w:pos="800"/>
              </w:tabs>
              <w:spacing w:line="235" w:lineRule="auto"/>
              <w:ind w:right="-20"/>
              <w:rPr>
                <w:szCs w:val="22"/>
              </w:rPr>
            </w:pPr>
          </w:p>
        </w:tc>
        <w:tc>
          <w:tcPr>
            <w:tcW w:w="270" w:type="dxa"/>
            <w:shd w:val="clear" w:color="auto" w:fill="auto"/>
            <w:vAlign w:val="bottom"/>
          </w:tcPr>
          <w:p w14:paraId="6BB79FD7" w14:textId="77777777" w:rsidR="00931922" w:rsidRPr="008C573A" w:rsidRDefault="00931922" w:rsidP="00931922">
            <w:pPr>
              <w:pStyle w:val="acctfourfigures"/>
              <w:shd w:val="clear" w:color="auto" w:fill="FFFFFF"/>
              <w:tabs>
                <w:tab w:val="clear" w:pos="765"/>
                <w:tab w:val="decimal" w:pos="684"/>
              </w:tabs>
              <w:spacing w:line="235" w:lineRule="auto"/>
              <w:ind w:left="-79" w:right="-108"/>
              <w:rPr>
                <w:szCs w:val="22"/>
                <w:lang w:val="en-US"/>
              </w:rPr>
            </w:pPr>
          </w:p>
        </w:tc>
        <w:tc>
          <w:tcPr>
            <w:tcW w:w="1170" w:type="dxa"/>
            <w:shd w:val="clear" w:color="auto" w:fill="auto"/>
            <w:vAlign w:val="bottom"/>
          </w:tcPr>
          <w:p w14:paraId="7E7BDE02" w14:textId="77777777" w:rsidR="00931922" w:rsidRPr="008C573A" w:rsidRDefault="00931922" w:rsidP="00931922">
            <w:pPr>
              <w:tabs>
                <w:tab w:val="decimal" w:pos="800"/>
              </w:tabs>
              <w:spacing w:line="235" w:lineRule="auto"/>
              <w:ind w:right="-20"/>
              <w:rPr>
                <w:szCs w:val="22"/>
              </w:rPr>
            </w:pPr>
          </w:p>
        </w:tc>
      </w:tr>
      <w:tr w:rsidR="005A0426" w:rsidRPr="00503DA3" w14:paraId="7B34C02D" w14:textId="77777777" w:rsidTr="00FF70E3">
        <w:trPr>
          <w:trHeight w:val="344"/>
        </w:trPr>
        <w:tc>
          <w:tcPr>
            <w:tcW w:w="5310" w:type="dxa"/>
            <w:shd w:val="clear" w:color="auto" w:fill="auto"/>
            <w:vAlign w:val="center"/>
          </w:tcPr>
          <w:p w14:paraId="4B1B75BA" w14:textId="2B92831F" w:rsidR="005A0426" w:rsidRPr="000C16C7" w:rsidRDefault="00130544" w:rsidP="005A0426">
            <w:pPr>
              <w:tabs>
                <w:tab w:val="left" w:pos="342"/>
              </w:tabs>
              <w:spacing w:line="235" w:lineRule="auto"/>
              <w:ind w:right="-108"/>
              <w:rPr>
                <w:szCs w:val="22"/>
                <w:lang w:val="en-US" w:bidi="th-TH"/>
              </w:rPr>
            </w:pPr>
            <w:r>
              <w:rPr>
                <w:szCs w:val="22"/>
                <w:lang w:val="en-US" w:bidi="th-TH"/>
              </w:rPr>
              <w:t>Loss</w:t>
            </w:r>
            <w:r w:rsidR="005A0426" w:rsidRPr="000C16C7">
              <w:rPr>
                <w:szCs w:val="22"/>
                <w:lang w:val="en-US" w:bidi="th-TH"/>
              </w:rPr>
              <w:t xml:space="preserve"> on cash flow hedges</w:t>
            </w:r>
          </w:p>
        </w:tc>
        <w:tc>
          <w:tcPr>
            <w:tcW w:w="241" w:type="dxa"/>
            <w:shd w:val="clear" w:color="auto" w:fill="auto"/>
            <w:vAlign w:val="center"/>
          </w:tcPr>
          <w:p w14:paraId="77803CCE" w14:textId="77777777" w:rsidR="005A0426" w:rsidRPr="000C16C7" w:rsidRDefault="005A0426" w:rsidP="005A0426">
            <w:pPr>
              <w:tabs>
                <w:tab w:val="left" w:pos="342"/>
              </w:tabs>
              <w:spacing w:line="235" w:lineRule="auto"/>
              <w:ind w:right="-108"/>
              <w:rPr>
                <w:szCs w:val="22"/>
                <w:lang w:val="en-US" w:bidi="th-TH"/>
              </w:rPr>
            </w:pPr>
          </w:p>
        </w:tc>
        <w:tc>
          <w:tcPr>
            <w:tcW w:w="1117" w:type="dxa"/>
            <w:shd w:val="clear" w:color="auto" w:fill="auto"/>
            <w:vAlign w:val="bottom"/>
          </w:tcPr>
          <w:p w14:paraId="0DA99BAE" w14:textId="54C79836" w:rsidR="005A0426" w:rsidRPr="008C4BF1" w:rsidRDefault="005A0426" w:rsidP="005A0426">
            <w:pPr>
              <w:tabs>
                <w:tab w:val="decimal" w:pos="800"/>
              </w:tabs>
              <w:spacing w:line="235" w:lineRule="auto"/>
              <w:ind w:right="-20"/>
              <w:rPr>
                <w:rFonts w:cs="Angsana New"/>
                <w:szCs w:val="28"/>
                <w:lang w:val="en-US" w:bidi="th-TH"/>
              </w:rPr>
            </w:pPr>
            <w:r>
              <w:rPr>
                <w:rFonts w:cs="Angsana New"/>
                <w:szCs w:val="28"/>
                <w:lang w:val="en-US" w:bidi="th-TH"/>
              </w:rPr>
              <w:t>(19)</w:t>
            </w:r>
          </w:p>
        </w:tc>
        <w:tc>
          <w:tcPr>
            <w:tcW w:w="236" w:type="dxa"/>
            <w:shd w:val="clear" w:color="auto" w:fill="auto"/>
            <w:vAlign w:val="bottom"/>
          </w:tcPr>
          <w:p w14:paraId="3EC62AF7" w14:textId="77777777" w:rsidR="005A0426" w:rsidRPr="008C573A" w:rsidRDefault="005A0426" w:rsidP="005A0426">
            <w:pPr>
              <w:tabs>
                <w:tab w:val="left" w:pos="342"/>
              </w:tabs>
              <w:spacing w:line="235" w:lineRule="auto"/>
              <w:ind w:right="-108"/>
              <w:rPr>
                <w:szCs w:val="22"/>
                <w:lang w:val="en-US" w:bidi="th-TH"/>
              </w:rPr>
            </w:pPr>
          </w:p>
        </w:tc>
        <w:tc>
          <w:tcPr>
            <w:tcW w:w="1114" w:type="dxa"/>
            <w:shd w:val="clear" w:color="auto" w:fill="auto"/>
            <w:vAlign w:val="bottom"/>
          </w:tcPr>
          <w:p w14:paraId="536B2DE1" w14:textId="7A25979F" w:rsidR="005A0426" w:rsidRPr="008C573A" w:rsidRDefault="00A73D97" w:rsidP="005A0426">
            <w:pPr>
              <w:tabs>
                <w:tab w:val="decimal" w:pos="559"/>
              </w:tabs>
              <w:spacing w:line="235" w:lineRule="auto"/>
              <w:ind w:right="-20"/>
              <w:rPr>
                <w:szCs w:val="22"/>
                <w:lang w:val="en-US" w:bidi="th-TH"/>
              </w:rPr>
            </w:pPr>
            <w:r>
              <w:rPr>
                <w:szCs w:val="22"/>
                <w:lang w:val="en-US" w:bidi="th-TH"/>
              </w:rPr>
              <w:t>-</w:t>
            </w:r>
          </w:p>
        </w:tc>
        <w:tc>
          <w:tcPr>
            <w:tcW w:w="270" w:type="dxa"/>
            <w:shd w:val="clear" w:color="auto" w:fill="auto"/>
            <w:vAlign w:val="bottom"/>
          </w:tcPr>
          <w:p w14:paraId="51CBFD02" w14:textId="77777777" w:rsidR="005A0426" w:rsidRPr="008C573A" w:rsidRDefault="005A0426" w:rsidP="005A0426">
            <w:pPr>
              <w:tabs>
                <w:tab w:val="left" w:pos="342"/>
              </w:tabs>
              <w:spacing w:line="235" w:lineRule="auto"/>
              <w:ind w:right="-108"/>
              <w:rPr>
                <w:szCs w:val="22"/>
                <w:lang w:val="en-US" w:bidi="th-TH"/>
              </w:rPr>
            </w:pPr>
          </w:p>
        </w:tc>
        <w:tc>
          <w:tcPr>
            <w:tcW w:w="1170" w:type="dxa"/>
            <w:shd w:val="clear" w:color="auto" w:fill="auto"/>
            <w:vAlign w:val="bottom"/>
          </w:tcPr>
          <w:p w14:paraId="19B621A0" w14:textId="58F2184F" w:rsidR="005A0426" w:rsidRPr="008C573A" w:rsidRDefault="005A0426" w:rsidP="005A0426">
            <w:pPr>
              <w:tabs>
                <w:tab w:val="decimal" w:pos="800"/>
              </w:tabs>
              <w:spacing w:line="235" w:lineRule="auto"/>
              <w:ind w:right="-20"/>
              <w:rPr>
                <w:szCs w:val="22"/>
                <w:lang w:val="en-US" w:bidi="th-TH"/>
              </w:rPr>
            </w:pPr>
            <w:r>
              <w:rPr>
                <w:rFonts w:cs="Angsana New"/>
                <w:szCs w:val="28"/>
                <w:lang w:val="en-US" w:bidi="th-TH"/>
              </w:rPr>
              <w:t>(19)</w:t>
            </w:r>
          </w:p>
        </w:tc>
      </w:tr>
      <w:tr w:rsidR="005A0426" w:rsidRPr="00503DA3" w14:paraId="0B87F22F" w14:textId="77777777" w:rsidTr="00FF70E3">
        <w:trPr>
          <w:trHeight w:val="344"/>
        </w:trPr>
        <w:tc>
          <w:tcPr>
            <w:tcW w:w="5310" w:type="dxa"/>
            <w:shd w:val="clear" w:color="auto" w:fill="auto"/>
            <w:vAlign w:val="center"/>
          </w:tcPr>
          <w:p w14:paraId="5B7AE1ED" w14:textId="1307AFAD" w:rsidR="005A0426" w:rsidRPr="000C16C7" w:rsidRDefault="005A0426" w:rsidP="005A0426">
            <w:pPr>
              <w:tabs>
                <w:tab w:val="left" w:pos="252"/>
              </w:tabs>
              <w:spacing w:line="235" w:lineRule="auto"/>
              <w:ind w:left="162" w:right="-108" w:hanging="162"/>
              <w:rPr>
                <w:szCs w:val="22"/>
                <w:lang w:val="en-US" w:bidi="th-TH"/>
              </w:rPr>
            </w:pPr>
            <w:r w:rsidRPr="00261BBD">
              <w:rPr>
                <w:szCs w:val="22"/>
                <w:lang w:val="en-US" w:bidi="th-TH"/>
              </w:rPr>
              <w:t>Share of other comprehensive income of joint ventures</w:t>
            </w:r>
            <w:r>
              <w:rPr>
                <w:szCs w:val="22"/>
                <w:lang w:val="en-US" w:bidi="th-TH"/>
              </w:rPr>
              <w:t xml:space="preserve"> </w:t>
            </w:r>
            <w:r w:rsidRPr="00261BBD">
              <w:rPr>
                <w:szCs w:val="22"/>
                <w:lang w:val="en-US" w:bidi="th-TH"/>
              </w:rPr>
              <w:t>accounted for using equity method</w:t>
            </w:r>
          </w:p>
        </w:tc>
        <w:tc>
          <w:tcPr>
            <w:tcW w:w="241" w:type="dxa"/>
            <w:shd w:val="clear" w:color="auto" w:fill="auto"/>
            <w:vAlign w:val="center"/>
          </w:tcPr>
          <w:p w14:paraId="143A1F10" w14:textId="77777777" w:rsidR="005A0426" w:rsidRPr="000C16C7" w:rsidRDefault="005A0426" w:rsidP="005A0426">
            <w:pPr>
              <w:tabs>
                <w:tab w:val="left" w:pos="342"/>
              </w:tabs>
              <w:spacing w:line="235" w:lineRule="auto"/>
              <w:ind w:right="-108"/>
              <w:rPr>
                <w:szCs w:val="22"/>
                <w:lang w:val="en-US" w:bidi="th-TH"/>
              </w:rPr>
            </w:pPr>
          </w:p>
        </w:tc>
        <w:tc>
          <w:tcPr>
            <w:tcW w:w="1117" w:type="dxa"/>
            <w:shd w:val="clear" w:color="auto" w:fill="auto"/>
            <w:vAlign w:val="bottom"/>
          </w:tcPr>
          <w:p w14:paraId="14C653C0" w14:textId="0827251D" w:rsidR="005A0426" w:rsidRPr="008C573A" w:rsidRDefault="005A0426" w:rsidP="005A0426">
            <w:pPr>
              <w:tabs>
                <w:tab w:val="decimal" w:pos="800"/>
              </w:tabs>
              <w:spacing w:line="235" w:lineRule="auto"/>
              <w:ind w:right="-20"/>
              <w:rPr>
                <w:szCs w:val="22"/>
                <w:lang w:val="en-US" w:bidi="th-TH"/>
              </w:rPr>
            </w:pPr>
            <w:r>
              <w:rPr>
                <w:szCs w:val="22"/>
                <w:lang w:val="en-US" w:bidi="th-TH"/>
              </w:rPr>
              <w:t>9</w:t>
            </w:r>
          </w:p>
        </w:tc>
        <w:tc>
          <w:tcPr>
            <w:tcW w:w="236" w:type="dxa"/>
            <w:shd w:val="clear" w:color="auto" w:fill="auto"/>
            <w:vAlign w:val="bottom"/>
          </w:tcPr>
          <w:p w14:paraId="1787A34D" w14:textId="77777777" w:rsidR="005A0426" w:rsidRPr="008C573A" w:rsidRDefault="005A0426" w:rsidP="005A0426">
            <w:pPr>
              <w:tabs>
                <w:tab w:val="left" w:pos="342"/>
              </w:tabs>
              <w:spacing w:line="235" w:lineRule="auto"/>
              <w:ind w:right="-108"/>
              <w:rPr>
                <w:szCs w:val="22"/>
                <w:lang w:val="en-US" w:bidi="th-TH"/>
              </w:rPr>
            </w:pPr>
          </w:p>
        </w:tc>
        <w:tc>
          <w:tcPr>
            <w:tcW w:w="1114" w:type="dxa"/>
            <w:shd w:val="clear" w:color="auto" w:fill="auto"/>
            <w:vAlign w:val="bottom"/>
          </w:tcPr>
          <w:p w14:paraId="49907D71" w14:textId="0F36BAA8" w:rsidR="005A0426" w:rsidRPr="008C573A" w:rsidRDefault="00A73D97" w:rsidP="005A0426">
            <w:pPr>
              <w:tabs>
                <w:tab w:val="decimal" w:pos="559"/>
              </w:tabs>
              <w:spacing w:line="235" w:lineRule="auto"/>
              <w:ind w:right="-20"/>
              <w:rPr>
                <w:szCs w:val="22"/>
                <w:lang w:val="en-US" w:bidi="th-TH"/>
              </w:rPr>
            </w:pPr>
            <w:r>
              <w:rPr>
                <w:szCs w:val="22"/>
                <w:lang w:val="en-US" w:bidi="th-TH"/>
              </w:rPr>
              <w:t>-</w:t>
            </w:r>
          </w:p>
        </w:tc>
        <w:tc>
          <w:tcPr>
            <w:tcW w:w="270" w:type="dxa"/>
            <w:shd w:val="clear" w:color="auto" w:fill="auto"/>
            <w:vAlign w:val="bottom"/>
          </w:tcPr>
          <w:p w14:paraId="472921EE" w14:textId="77777777" w:rsidR="005A0426" w:rsidRPr="008C573A" w:rsidRDefault="005A0426" w:rsidP="005A0426">
            <w:pPr>
              <w:tabs>
                <w:tab w:val="left" w:pos="342"/>
              </w:tabs>
              <w:spacing w:line="235" w:lineRule="auto"/>
              <w:ind w:right="-108"/>
              <w:rPr>
                <w:szCs w:val="22"/>
                <w:lang w:val="en-US" w:bidi="th-TH"/>
              </w:rPr>
            </w:pPr>
          </w:p>
        </w:tc>
        <w:tc>
          <w:tcPr>
            <w:tcW w:w="1170" w:type="dxa"/>
            <w:shd w:val="clear" w:color="auto" w:fill="auto"/>
            <w:vAlign w:val="bottom"/>
          </w:tcPr>
          <w:p w14:paraId="1007850D" w14:textId="5A9B7F2A" w:rsidR="005A0426" w:rsidRPr="008C573A" w:rsidRDefault="005A0426" w:rsidP="005A0426">
            <w:pPr>
              <w:tabs>
                <w:tab w:val="decimal" w:pos="800"/>
              </w:tabs>
              <w:spacing w:line="235" w:lineRule="auto"/>
              <w:ind w:right="-20"/>
              <w:rPr>
                <w:szCs w:val="22"/>
                <w:lang w:val="en-US" w:bidi="th-TH"/>
              </w:rPr>
            </w:pPr>
            <w:r>
              <w:rPr>
                <w:szCs w:val="22"/>
                <w:lang w:val="en-US" w:bidi="th-TH"/>
              </w:rPr>
              <w:t>9</w:t>
            </w:r>
          </w:p>
        </w:tc>
      </w:tr>
      <w:tr w:rsidR="005A0426" w:rsidRPr="00CF36E5" w14:paraId="2DFE16D9" w14:textId="77777777" w:rsidTr="00FF70E3">
        <w:trPr>
          <w:trHeight w:val="20"/>
        </w:trPr>
        <w:tc>
          <w:tcPr>
            <w:tcW w:w="5310" w:type="dxa"/>
            <w:shd w:val="clear" w:color="auto" w:fill="auto"/>
            <w:vAlign w:val="center"/>
          </w:tcPr>
          <w:p w14:paraId="31BD825F" w14:textId="77777777" w:rsidR="005A0426" w:rsidRPr="000C16C7" w:rsidRDefault="005A0426" w:rsidP="005A0426">
            <w:pPr>
              <w:tabs>
                <w:tab w:val="left" w:pos="252"/>
              </w:tabs>
              <w:spacing w:line="235" w:lineRule="auto"/>
              <w:ind w:right="-108"/>
              <w:rPr>
                <w:szCs w:val="22"/>
                <w:lang w:val="en-US"/>
              </w:rPr>
            </w:pPr>
            <w:r w:rsidRPr="000C16C7">
              <w:rPr>
                <w:szCs w:val="22"/>
                <w:lang w:val="en-US"/>
              </w:rPr>
              <w:t xml:space="preserve">Income tax relating to items that will be </w:t>
            </w:r>
            <w:proofErr w:type="gramStart"/>
            <w:r w:rsidRPr="000C16C7">
              <w:rPr>
                <w:szCs w:val="22"/>
                <w:lang w:val="en-US"/>
              </w:rPr>
              <w:t>reclassified</w:t>
            </w:r>
            <w:proofErr w:type="gramEnd"/>
            <w:r w:rsidRPr="000C16C7">
              <w:rPr>
                <w:szCs w:val="22"/>
                <w:lang w:val="en-US"/>
              </w:rPr>
              <w:t xml:space="preserve"> </w:t>
            </w:r>
          </w:p>
          <w:p w14:paraId="4E3F5273" w14:textId="77777777" w:rsidR="005A0426" w:rsidRPr="000C16C7" w:rsidRDefault="005A0426" w:rsidP="005A0426">
            <w:pPr>
              <w:tabs>
                <w:tab w:val="left" w:pos="252"/>
              </w:tabs>
              <w:spacing w:line="235" w:lineRule="auto"/>
              <w:ind w:left="153" w:right="-108"/>
              <w:rPr>
                <w:szCs w:val="22"/>
                <w:lang w:val="en-US"/>
              </w:rPr>
            </w:pPr>
            <w:r w:rsidRPr="000C16C7">
              <w:rPr>
                <w:szCs w:val="22"/>
                <w:lang w:val="en-US"/>
              </w:rPr>
              <w:t>subsequently to profit or loss</w:t>
            </w:r>
          </w:p>
        </w:tc>
        <w:tc>
          <w:tcPr>
            <w:tcW w:w="241" w:type="dxa"/>
            <w:shd w:val="clear" w:color="auto" w:fill="auto"/>
            <w:vAlign w:val="center"/>
          </w:tcPr>
          <w:p w14:paraId="6E4ADABE" w14:textId="77777777" w:rsidR="005A0426" w:rsidRPr="000C16C7" w:rsidRDefault="005A0426" w:rsidP="005A0426">
            <w:pPr>
              <w:shd w:val="clear" w:color="auto" w:fill="FFFFFF"/>
              <w:spacing w:line="235" w:lineRule="auto"/>
              <w:ind w:left="144" w:hanging="144"/>
              <w:jc w:val="center"/>
              <w:rPr>
                <w:szCs w:val="22"/>
                <w:lang w:val="en-US"/>
              </w:rPr>
            </w:pPr>
          </w:p>
        </w:tc>
        <w:tc>
          <w:tcPr>
            <w:tcW w:w="1117" w:type="dxa"/>
            <w:tcBorders>
              <w:bottom w:val="single" w:sz="4" w:space="0" w:color="auto"/>
            </w:tcBorders>
            <w:shd w:val="clear" w:color="auto" w:fill="auto"/>
            <w:vAlign w:val="bottom"/>
          </w:tcPr>
          <w:p w14:paraId="22B6E31D" w14:textId="60C786AD" w:rsidR="005A0426" w:rsidRPr="008C573A" w:rsidRDefault="005A0426" w:rsidP="005A0426">
            <w:pPr>
              <w:tabs>
                <w:tab w:val="decimal" w:pos="800"/>
              </w:tabs>
              <w:spacing w:line="235" w:lineRule="auto"/>
              <w:ind w:right="-20"/>
              <w:rPr>
                <w:szCs w:val="22"/>
              </w:rPr>
            </w:pPr>
            <w:r>
              <w:rPr>
                <w:szCs w:val="22"/>
              </w:rPr>
              <w:t>4</w:t>
            </w:r>
          </w:p>
        </w:tc>
        <w:tc>
          <w:tcPr>
            <w:tcW w:w="236" w:type="dxa"/>
            <w:shd w:val="clear" w:color="auto" w:fill="auto"/>
            <w:vAlign w:val="bottom"/>
          </w:tcPr>
          <w:p w14:paraId="5D338C60" w14:textId="77777777" w:rsidR="005A0426" w:rsidRPr="008C573A" w:rsidRDefault="005A0426" w:rsidP="005A0426">
            <w:pPr>
              <w:pStyle w:val="acctfourfigures"/>
              <w:shd w:val="clear" w:color="auto" w:fill="FFFFFF"/>
              <w:tabs>
                <w:tab w:val="clear" w:pos="765"/>
                <w:tab w:val="decimal" w:pos="684"/>
                <w:tab w:val="decimal" w:pos="800"/>
              </w:tabs>
              <w:spacing w:line="235" w:lineRule="auto"/>
              <w:ind w:left="-79" w:right="-20"/>
              <w:rPr>
                <w:szCs w:val="22"/>
              </w:rPr>
            </w:pPr>
          </w:p>
        </w:tc>
        <w:tc>
          <w:tcPr>
            <w:tcW w:w="1114" w:type="dxa"/>
            <w:tcBorders>
              <w:bottom w:val="single" w:sz="4" w:space="0" w:color="auto"/>
            </w:tcBorders>
            <w:shd w:val="clear" w:color="auto" w:fill="auto"/>
            <w:vAlign w:val="bottom"/>
          </w:tcPr>
          <w:p w14:paraId="319E5590" w14:textId="41A3774D" w:rsidR="005A0426" w:rsidRPr="008C573A" w:rsidRDefault="00A73D97" w:rsidP="005A0426">
            <w:pPr>
              <w:tabs>
                <w:tab w:val="decimal" w:pos="559"/>
              </w:tabs>
              <w:spacing w:line="235" w:lineRule="auto"/>
              <w:ind w:right="-20"/>
              <w:rPr>
                <w:szCs w:val="22"/>
              </w:rPr>
            </w:pPr>
            <w:r>
              <w:rPr>
                <w:szCs w:val="22"/>
              </w:rPr>
              <w:t>-</w:t>
            </w:r>
          </w:p>
        </w:tc>
        <w:tc>
          <w:tcPr>
            <w:tcW w:w="270" w:type="dxa"/>
            <w:shd w:val="clear" w:color="auto" w:fill="auto"/>
            <w:vAlign w:val="bottom"/>
          </w:tcPr>
          <w:p w14:paraId="22454C02" w14:textId="77777777" w:rsidR="005A0426" w:rsidRPr="008C573A" w:rsidRDefault="005A0426" w:rsidP="005A0426">
            <w:pPr>
              <w:pStyle w:val="acctfourfigures"/>
              <w:shd w:val="clear" w:color="auto" w:fill="FFFFFF"/>
              <w:tabs>
                <w:tab w:val="clear" w:pos="765"/>
                <w:tab w:val="decimal" w:pos="684"/>
                <w:tab w:val="decimal" w:pos="800"/>
              </w:tabs>
              <w:spacing w:line="235" w:lineRule="auto"/>
              <w:ind w:left="-79" w:right="-20"/>
              <w:rPr>
                <w:szCs w:val="22"/>
              </w:rPr>
            </w:pPr>
          </w:p>
        </w:tc>
        <w:tc>
          <w:tcPr>
            <w:tcW w:w="1170" w:type="dxa"/>
            <w:tcBorders>
              <w:bottom w:val="single" w:sz="4" w:space="0" w:color="auto"/>
            </w:tcBorders>
            <w:shd w:val="clear" w:color="auto" w:fill="auto"/>
            <w:vAlign w:val="bottom"/>
          </w:tcPr>
          <w:p w14:paraId="233B1E17" w14:textId="1A6A60C0" w:rsidR="005A0426" w:rsidRPr="008C573A" w:rsidRDefault="005A0426" w:rsidP="005A0426">
            <w:pPr>
              <w:tabs>
                <w:tab w:val="decimal" w:pos="800"/>
              </w:tabs>
              <w:spacing w:line="235" w:lineRule="auto"/>
              <w:ind w:right="-20"/>
              <w:rPr>
                <w:szCs w:val="22"/>
              </w:rPr>
            </w:pPr>
            <w:r>
              <w:rPr>
                <w:szCs w:val="22"/>
              </w:rPr>
              <w:t>4</w:t>
            </w:r>
          </w:p>
        </w:tc>
      </w:tr>
      <w:tr w:rsidR="005A0426" w:rsidRPr="00CF36E5" w14:paraId="0AAA79C7" w14:textId="77777777" w:rsidTr="00FF70E3">
        <w:trPr>
          <w:trHeight w:val="20"/>
        </w:trPr>
        <w:tc>
          <w:tcPr>
            <w:tcW w:w="5310" w:type="dxa"/>
            <w:shd w:val="clear" w:color="auto" w:fill="auto"/>
            <w:vAlign w:val="center"/>
          </w:tcPr>
          <w:p w14:paraId="07BF490B" w14:textId="77777777" w:rsidR="005A0426" w:rsidRPr="000C16C7" w:rsidRDefault="005A0426" w:rsidP="005A0426">
            <w:pPr>
              <w:tabs>
                <w:tab w:val="left" w:pos="252"/>
              </w:tabs>
              <w:spacing w:line="235" w:lineRule="auto"/>
              <w:ind w:left="162" w:right="-108" w:hanging="162"/>
              <w:rPr>
                <w:b/>
                <w:bCs/>
                <w:szCs w:val="22"/>
                <w:lang w:val="en-US"/>
              </w:rPr>
            </w:pPr>
            <w:r w:rsidRPr="000C16C7">
              <w:rPr>
                <w:b/>
                <w:bCs/>
                <w:szCs w:val="22"/>
                <w:lang w:val="en-US"/>
              </w:rPr>
              <w:t>Total items that will be reclassified subsequently to profit or loss</w:t>
            </w:r>
          </w:p>
        </w:tc>
        <w:tc>
          <w:tcPr>
            <w:tcW w:w="241" w:type="dxa"/>
            <w:shd w:val="clear" w:color="auto" w:fill="auto"/>
            <w:vAlign w:val="center"/>
          </w:tcPr>
          <w:p w14:paraId="5061E60A" w14:textId="77777777" w:rsidR="005A0426" w:rsidRPr="000C16C7" w:rsidRDefault="005A0426" w:rsidP="005A0426">
            <w:pPr>
              <w:shd w:val="clear" w:color="auto" w:fill="FFFFFF"/>
              <w:spacing w:line="235" w:lineRule="auto"/>
              <w:ind w:left="144" w:hanging="144"/>
              <w:jc w:val="center"/>
              <w:rPr>
                <w:szCs w:val="22"/>
                <w:lang w:val="en-US"/>
              </w:rPr>
            </w:pPr>
          </w:p>
        </w:tc>
        <w:tc>
          <w:tcPr>
            <w:tcW w:w="1117" w:type="dxa"/>
            <w:tcBorders>
              <w:top w:val="single" w:sz="4" w:space="0" w:color="auto"/>
              <w:bottom w:val="single" w:sz="4" w:space="0" w:color="auto"/>
            </w:tcBorders>
            <w:shd w:val="clear" w:color="auto" w:fill="auto"/>
            <w:vAlign w:val="bottom"/>
          </w:tcPr>
          <w:p w14:paraId="0EFA55D7" w14:textId="6AAA6ED0" w:rsidR="005A0426" w:rsidRPr="008C573A" w:rsidRDefault="005A0426" w:rsidP="005A0426">
            <w:pPr>
              <w:tabs>
                <w:tab w:val="decimal" w:pos="800"/>
              </w:tabs>
              <w:spacing w:line="235" w:lineRule="auto"/>
              <w:ind w:right="-20"/>
              <w:rPr>
                <w:b/>
                <w:bCs/>
                <w:szCs w:val="22"/>
              </w:rPr>
            </w:pPr>
            <w:r>
              <w:rPr>
                <w:b/>
                <w:bCs/>
                <w:szCs w:val="22"/>
              </w:rPr>
              <w:t>(6)</w:t>
            </w:r>
          </w:p>
        </w:tc>
        <w:tc>
          <w:tcPr>
            <w:tcW w:w="236" w:type="dxa"/>
            <w:shd w:val="clear" w:color="auto" w:fill="auto"/>
            <w:vAlign w:val="bottom"/>
          </w:tcPr>
          <w:p w14:paraId="34BBC072" w14:textId="77777777" w:rsidR="005A0426" w:rsidRPr="008C573A" w:rsidRDefault="005A0426" w:rsidP="005A0426">
            <w:pPr>
              <w:pStyle w:val="acctfourfigures"/>
              <w:shd w:val="clear" w:color="auto" w:fill="FFFFFF"/>
              <w:tabs>
                <w:tab w:val="clear" w:pos="765"/>
                <w:tab w:val="decimal" w:pos="684"/>
                <w:tab w:val="decimal" w:pos="800"/>
              </w:tabs>
              <w:spacing w:line="235" w:lineRule="auto"/>
              <w:ind w:left="-79" w:right="-20"/>
              <w:rPr>
                <w:b/>
                <w:bCs/>
                <w:szCs w:val="22"/>
              </w:rPr>
            </w:pPr>
          </w:p>
        </w:tc>
        <w:tc>
          <w:tcPr>
            <w:tcW w:w="1114" w:type="dxa"/>
            <w:tcBorders>
              <w:top w:val="single" w:sz="4" w:space="0" w:color="auto"/>
              <w:bottom w:val="single" w:sz="4" w:space="0" w:color="auto"/>
            </w:tcBorders>
            <w:shd w:val="clear" w:color="auto" w:fill="auto"/>
            <w:vAlign w:val="bottom"/>
          </w:tcPr>
          <w:p w14:paraId="26EE2C94" w14:textId="3724AE9F" w:rsidR="005A0426" w:rsidRPr="004D347E" w:rsidRDefault="00A73D97" w:rsidP="005A0426">
            <w:pPr>
              <w:tabs>
                <w:tab w:val="decimal" w:pos="559"/>
              </w:tabs>
              <w:spacing w:line="235" w:lineRule="auto"/>
              <w:ind w:right="-20"/>
              <w:rPr>
                <w:b/>
                <w:bCs/>
                <w:szCs w:val="22"/>
              </w:rPr>
            </w:pPr>
            <w:r>
              <w:rPr>
                <w:b/>
                <w:bCs/>
                <w:szCs w:val="22"/>
              </w:rPr>
              <w:t>-</w:t>
            </w:r>
          </w:p>
        </w:tc>
        <w:tc>
          <w:tcPr>
            <w:tcW w:w="270" w:type="dxa"/>
            <w:shd w:val="clear" w:color="auto" w:fill="auto"/>
            <w:vAlign w:val="bottom"/>
          </w:tcPr>
          <w:p w14:paraId="1A30E1AA" w14:textId="77777777" w:rsidR="005A0426" w:rsidRPr="008C573A" w:rsidRDefault="005A0426" w:rsidP="005A0426">
            <w:pPr>
              <w:pStyle w:val="acctfourfigures"/>
              <w:shd w:val="clear" w:color="auto" w:fill="FFFFFF"/>
              <w:tabs>
                <w:tab w:val="clear" w:pos="765"/>
                <w:tab w:val="decimal" w:pos="684"/>
                <w:tab w:val="decimal" w:pos="800"/>
              </w:tabs>
              <w:spacing w:line="235" w:lineRule="auto"/>
              <w:ind w:left="-79" w:right="-20"/>
              <w:rPr>
                <w:b/>
                <w:bCs/>
                <w:szCs w:val="22"/>
              </w:rPr>
            </w:pPr>
          </w:p>
        </w:tc>
        <w:tc>
          <w:tcPr>
            <w:tcW w:w="1170" w:type="dxa"/>
            <w:tcBorders>
              <w:top w:val="single" w:sz="4" w:space="0" w:color="auto"/>
              <w:bottom w:val="single" w:sz="4" w:space="0" w:color="auto"/>
            </w:tcBorders>
            <w:shd w:val="clear" w:color="auto" w:fill="auto"/>
            <w:vAlign w:val="bottom"/>
          </w:tcPr>
          <w:p w14:paraId="2B05701B" w14:textId="7E0E6E34" w:rsidR="005A0426" w:rsidRPr="008C573A" w:rsidRDefault="005A0426" w:rsidP="005A0426">
            <w:pPr>
              <w:tabs>
                <w:tab w:val="decimal" w:pos="800"/>
              </w:tabs>
              <w:spacing w:line="235" w:lineRule="auto"/>
              <w:ind w:right="-20"/>
              <w:rPr>
                <w:b/>
                <w:bCs/>
                <w:szCs w:val="22"/>
              </w:rPr>
            </w:pPr>
            <w:r>
              <w:rPr>
                <w:b/>
                <w:bCs/>
                <w:szCs w:val="22"/>
              </w:rPr>
              <w:t>(6)</w:t>
            </w:r>
          </w:p>
        </w:tc>
      </w:tr>
      <w:tr w:rsidR="005A0426" w:rsidRPr="00CF36E5" w14:paraId="7D118647" w14:textId="77777777" w:rsidTr="00FF70E3">
        <w:trPr>
          <w:trHeight w:val="20"/>
        </w:trPr>
        <w:tc>
          <w:tcPr>
            <w:tcW w:w="5310" w:type="dxa"/>
            <w:shd w:val="clear" w:color="auto" w:fill="auto"/>
            <w:vAlign w:val="bottom"/>
          </w:tcPr>
          <w:p w14:paraId="295F21DB" w14:textId="0E5B0826" w:rsidR="005A0426" w:rsidRPr="0020602F" w:rsidRDefault="005A0426" w:rsidP="005A0426">
            <w:pPr>
              <w:tabs>
                <w:tab w:val="left" w:pos="252"/>
              </w:tabs>
              <w:spacing w:line="235" w:lineRule="auto"/>
              <w:ind w:left="162" w:right="-108" w:hanging="162"/>
              <w:rPr>
                <w:b/>
                <w:bCs/>
                <w:szCs w:val="22"/>
                <w:rtl/>
                <w:cs/>
                <w:lang w:val="en-US"/>
              </w:rPr>
            </w:pPr>
            <w:r w:rsidRPr="0020602F">
              <w:rPr>
                <w:b/>
                <w:bCs/>
                <w:szCs w:val="22"/>
                <w:lang w:val="en-US"/>
              </w:rPr>
              <w:t xml:space="preserve">Other comprehensive </w:t>
            </w:r>
            <w:r>
              <w:rPr>
                <w:b/>
                <w:bCs/>
                <w:szCs w:val="22"/>
                <w:lang w:val="en-US"/>
              </w:rPr>
              <w:t xml:space="preserve">expense </w:t>
            </w:r>
            <w:r w:rsidRPr="0020602F">
              <w:rPr>
                <w:b/>
                <w:bCs/>
                <w:szCs w:val="22"/>
                <w:lang w:val="en-US"/>
              </w:rPr>
              <w:t>for the period -</w:t>
            </w:r>
            <w:r w:rsidRPr="0020602F">
              <w:rPr>
                <w:b/>
                <w:bCs/>
                <w:szCs w:val="22"/>
                <w:lang w:val="en-US"/>
              </w:rPr>
              <w:br/>
              <w:t>net of tax</w:t>
            </w:r>
          </w:p>
        </w:tc>
        <w:tc>
          <w:tcPr>
            <w:tcW w:w="241" w:type="dxa"/>
            <w:vAlign w:val="center"/>
          </w:tcPr>
          <w:p w14:paraId="41A29EBB" w14:textId="77777777" w:rsidR="005A0426" w:rsidRPr="00CF36E5" w:rsidRDefault="005A0426" w:rsidP="005A0426">
            <w:pPr>
              <w:shd w:val="clear" w:color="auto" w:fill="FFFFFF"/>
              <w:spacing w:line="235" w:lineRule="auto"/>
              <w:ind w:left="144" w:hanging="144"/>
              <w:jc w:val="center"/>
              <w:rPr>
                <w:szCs w:val="22"/>
                <w:highlight w:val="yellow"/>
                <w:cs/>
                <w:lang w:val="en-US" w:bidi="th-TH"/>
              </w:rPr>
            </w:pPr>
          </w:p>
        </w:tc>
        <w:tc>
          <w:tcPr>
            <w:tcW w:w="1117" w:type="dxa"/>
            <w:tcBorders>
              <w:top w:val="single" w:sz="4" w:space="0" w:color="auto"/>
              <w:bottom w:val="single" w:sz="4" w:space="0" w:color="auto"/>
            </w:tcBorders>
            <w:vAlign w:val="bottom"/>
          </w:tcPr>
          <w:p w14:paraId="16B0536A" w14:textId="74946C90" w:rsidR="005A0426" w:rsidRPr="005A0426" w:rsidRDefault="005A0426" w:rsidP="005A0426">
            <w:pPr>
              <w:tabs>
                <w:tab w:val="decimal" w:pos="800"/>
              </w:tabs>
              <w:spacing w:line="235" w:lineRule="auto"/>
              <w:ind w:right="-20"/>
              <w:rPr>
                <w:rFonts w:cs="Angsana New"/>
                <w:b/>
                <w:bCs/>
                <w:szCs w:val="28"/>
                <w:lang w:val="en-US" w:bidi="th-TH"/>
              </w:rPr>
            </w:pPr>
            <w:r>
              <w:rPr>
                <w:rFonts w:cs="Angsana New"/>
                <w:b/>
                <w:bCs/>
                <w:szCs w:val="28"/>
                <w:lang w:val="en-US" w:bidi="th-TH"/>
              </w:rPr>
              <w:t>(6)</w:t>
            </w:r>
          </w:p>
        </w:tc>
        <w:tc>
          <w:tcPr>
            <w:tcW w:w="236" w:type="dxa"/>
            <w:vAlign w:val="bottom"/>
          </w:tcPr>
          <w:p w14:paraId="057CB711" w14:textId="77777777" w:rsidR="005A0426" w:rsidRPr="002842D1" w:rsidRDefault="005A0426" w:rsidP="005A0426">
            <w:pPr>
              <w:spacing w:line="235" w:lineRule="auto"/>
              <w:rPr>
                <w:b/>
                <w:bCs/>
                <w:szCs w:val="22"/>
              </w:rPr>
            </w:pPr>
          </w:p>
        </w:tc>
        <w:tc>
          <w:tcPr>
            <w:tcW w:w="1114" w:type="dxa"/>
            <w:tcBorders>
              <w:top w:val="single" w:sz="4" w:space="0" w:color="auto"/>
              <w:bottom w:val="single" w:sz="4" w:space="0" w:color="auto"/>
            </w:tcBorders>
            <w:vAlign w:val="bottom"/>
          </w:tcPr>
          <w:p w14:paraId="1C87CB70" w14:textId="154BE7F3" w:rsidR="005A0426" w:rsidRPr="002842D1" w:rsidRDefault="00A73D97" w:rsidP="005A0426">
            <w:pPr>
              <w:tabs>
                <w:tab w:val="decimal" w:pos="559"/>
              </w:tabs>
              <w:spacing w:line="235" w:lineRule="auto"/>
              <w:ind w:right="-20"/>
              <w:rPr>
                <w:b/>
                <w:bCs/>
                <w:szCs w:val="22"/>
              </w:rPr>
            </w:pPr>
            <w:r>
              <w:rPr>
                <w:b/>
                <w:bCs/>
                <w:szCs w:val="22"/>
              </w:rPr>
              <w:t>-</w:t>
            </w:r>
          </w:p>
        </w:tc>
        <w:tc>
          <w:tcPr>
            <w:tcW w:w="270" w:type="dxa"/>
            <w:vAlign w:val="bottom"/>
          </w:tcPr>
          <w:p w14:paraId="20944D60" w14:textId="77777777" w:rsidR="005A0426" w:rsidRPr="002842D1" w:rsidRDefault="005A0426" w:rsidP="005A0426">
            <w:pPr>
              <w:tabs>
                <w:tab w:val="decimal" w:pos="656"/>
              </w:tabs>
              <w:spacing w:line="235" w:lineRule="auto"/>
              <w:rPr>
                <w:b/>
                <w:bCs/>
                <w:szCs w:val="22"/>
              </w:rPr>
            </w:pPr>
          </w:p>
        </w:tc>
        <w:tc>
          <w:tcPr>
            <w:tcW w:w="1170" w:type="dxa"/>
            <w:tcBorders>
              <w:top w:val="single" w:sz="4" w:space="0" w:color="auto"/>
              <w:bottom w:val="single" w:sz="4" w:space="0" w:color="auto"/>
            </w:tcBorders>
            <w:vAlign w:val="bottom"/>
          </w:tcPr>
          <w:p w14:paraId="74690C80" w14:textId="0AA6B389" w:rsidR="005A0426" w:rsidRPr="002842D1" w:rsidRDefault="005A0426" w:rsidP="005A0426">
            <w:pPr>
              <w:tabs>
                <w:tab w:val="decimal" w:pos="800"/>
              </w:tabs>
              <w:spacing w:line="235" w:lineRule="auto"/>
              <w:ind w:right="-20"/>
              <w:rPr>
                <w:b/>
                <w:bCs/>
                <w:szCs w:val="22"/>
              </w:rPr>
            </w:pPr>
            <w:r>
              <w:rPr>
                <w:rFonts w:cs="Angsana New"/>
                <w:b/>
                <w:bCs/>
                <w:szCs w:val="28"/>
                <w:lang w:val="en-US" w:bidi="th-TH"/>
              </w:rPr>
              <w:t>(6)</w:t>
            </w:r>
          </w:p>
        </w:tc>
      </w:tr>
      <w:tr w:rsidR="005A0426" w:rsidRPr="00CF36E5" w14:paraId="48A6F9EA" w14:textId="77777777" w:rsidTr="00FF70E3">
        <w:trPr>
          <w:trHeight w:val="20"/>
        </w:trPr>
        <w:tc>
          <w:tcPr>
            <w:tcW w:w="5310" w:type="dxa"/>
            <w:shd w:val="clear" w:color="auto" w:fill="auto"/>
            <w:vAlign w:val="center"/>
          </w:tcPr>
          <w:p w14:paraId="245954B2" w14:textId="67B4D8A5" w:rsidR="005A0426" w:rsidRPr="0020602F" w:rsidRDefault="005A0426" w:rsidP="005A0426">
            <w:pPr>
              <w:tabs>
                <w:tab w:val="left" w:pos="252"/>
              </w:tabs>
              <w:spacing w:line="235" w:lineRule="auto"/>
              <w:ind w:left="162" w:right="-108" w:hanging="162"/>
              <w:rPr>
                <w:b/>
                <w:bCs/>
                <w:szCs w:val="22"/>
                <w:lang w:val="en-US"/>
              </w:rPr>
            </w:pPr>
            <w:r w:rsidRPr="0020602F">
              <w:rPr>
                <w:b/>
                <w:bCs/>
                <w:szCs w:val="22"/>
                <w:lang w:val="en-US"/>
              </w:rPr>
              <w:t>Total comprehensive income for the period</w:t>
            </w:r>
          </w:p>
        </w:tc>
        <w:tc>
          <w:tcPr>
            <w:tcW w:w="241" w:type="dxa"/>
            <w:vAlign w:val="center"/>
          </w:tcPr>
          <w:p w14:paraId="1212F0BB" w14:textId="77777777" w:rsidR="005A0426" w:rsidRPr="00CF36E5" w:rsidRDefault="005A0426" w:rsidP="005A0426">
            <w:pPr>
              <w:shd w:val="clear" w:color="auto" w:fill="FFFFFF"/>
              <w:spacing w:line="235" w:lineRule="auto"/>
              <w:ind w:left="144" w:hanging="144"/>
              <w:jc w:val="center"/>
              <w:rPr>
                <w:szCs w:val="22"/>
                <w:highlight w:val="yellow"/>
                <w:lang w:val="en-US"/>
              </w:rPr>
            </w:pPr>
          </w:p>
        </w:tc>
        <w:tc>
          <w:tcPr>
            <w:tcW w:w="1117" w:type="dxa"/>
            <w:tcBorders>
              <w:top w:val="single" w:sz="4" w:space="0" w:color="auto"/>
              <w:bottom w:val="double" w:sz="4" w:space="0" w:color="auto"/>
            </w:tcBorders>
            <w:vAlign w:val="bottom"/>
          </w:tcPr>
          <w:p w14:paraId="7BA9F505" w14:textId="37CDDAB3" w:rsidR="005A0426" w:rsidRPr="002842D1" w:rsidRDefault="005A0426" w:rsidP="005A0426">
            <w:pPr>
              <w:tabs>
                <w:tab w:val="decimal" w:pos="800"/>
              </w:tabs>
              <w:spacing w:line="235" w:lineRule="auto"/>
              <w:ind w:right="-20"/>
              <w:rPr>
                <w:b/>
                <w:bCs/>
                <w:szCs w:val="22"/>
              </w:rPr>
            </w:pPr>
            <w:r>
              <w:rPr>
                <w:b/>
                <w:bCs/>
                <w:szCs w:val="22"/>
              </w:rPr>
              <w:t>1,598</w:t>
            </w:r>
          </w:p>
        </w:tc>
        <w:tc>
          <w:tcPr>
            <w:tcW w:w="236" w:type="dxa"/>
            <w:vAlign w:val="bottom"/>
          </w:tcPr>
          <w:p w14:paraId="4229BEC5" w14:textId="77777777" w:rsidR="005A0426" w:rsidRPr="002842D1" w:rsidRDefault="005A0426" w:rsidP="005A0426">
            <w:pPr>
              <w:spacing w:line="235" w:lineRule="auto"/>
              <w:rPr>
                <w:b/>
                <w:bCs/>
                <w:szCs w:val="22"/>
              </w:rPr>
            </w:pPr>
          </w:p>
        </w:tc>
        <w:tc>
          <w:tcPr>
            <w:tcW w:w="1114" w:type="dxa"/>
            <w:tcBorders>
              <w:top w:val="single" w:sz="4" w:space="0" w:color="auto"/>
              <w:bottom w:val="double" w:sz="4" w:space="0" w:color="auto"/>
            </w:tcBorders>
            <w:vAlign w:val="bottom"/>
          </w:tcPr>
          <w:p w14:paraId="56887271" w14:textId="1C0E151E" w:rsidR="005A0426" w:rsidRPr="002842D1" w:rsidRDefault="00A73D97" w:rsidP="005A0426">
            <w:pPr>
              <w:tabs>
                <w:tab w:val="decimal" w:pos="559"/>
              </w:tabs>
              <w:spacing w:line="235" w:lineRule="auto"/>
              <w:ind w:right="-20"/>
              <w:rPr>
                <w:b/>
                <w:bCs/>
                <w:szCs w:val="22"/>
              </w:rPr>
            </w:pPr>
            <w:r>
              <w:rPr>
                <w:b/>
                <w:bCs/>
                <w:szCs w:val="22"/>
              </w:rPr>
              <w:t>-</w:t>
            </w:r>
          </w:p>
        </w:tc>
        <w:tc>
          <w:tcPr>
            <w:tcW w:w="270" w:type="dxa"/>
            <w:vAlign w:val="bottom"/>
          </w:tcPr>
          <w:p w14:paraId="4B9B41F3" w14:textId="77777777" w:rsidR="005A0426" w:rsidRPr="002842D1" w:rsidRDefault="005A0426" w:rsidP="005A0426">
            <w:pPr>
              <w:tabs>
                <w:tab w:val="decimal" w:pos="656"/>
              </w:tabs>
              <w:spacing w:line="235" w:lineRule="auto"/>
              <w:ind w:right="-180"/>
              <w:rPr>
                <w:b/>
                <w:bCs/>
                <w:szCs w:val="22"/>
              </w:rPr>
            </w:pPr>
          </w:p>
        </w:tc>
        <w:tc>
          <w:tcPr>
            <w:tcW w:w="1170" w:type="dxa"/>
            <w:tcBorders>
              <w:top w:val="single" w:sz="4" w:space="0" w:color="auto"/>
              <w:bottom w:val="double" w:sz="4" w:space="0" w:color="auto"/>
            </w:tcBorders>
            <w:vAlign w:val="bottom"/>
          </w:tcPr>
          <w:p w14:paraId="1E3DEC82" w14:textId="38423EF3" w:rsidR="005A0426" w:rsidRPr="002842D1" w:rsidRDefault="005A0426" w:rsidP="005A0426">
            <w:pPr>
              <w:tabs>
                <w:tab w:val="decimal" w:pos="800"/>
              </w:tabs>
              <w:spacing w:line="235" w:lineRule="auto"/>
              <w:ind w:right="-20"/>
              <w:rPr>
                <w:b/>
                <w:bCs/>
                <w:szCs w:val="22"/>
              </w:rPr>
            </w:pPr>
            <w:r>
              <w:rPr>
                <w:b/>
                <w:bCs/>
                <w:szCs w:val="22"/>
              </w:rPr>
              <w:t>1,598</w:t>
            </w:r>
          </w:p>
        </w:tc>
      </w:tr>
      <w:tr w:rsidR="00931922" w:rsidRPr="00CF36E5" w14:paraId="1990E27B" w14:textId="77777777" w:rsidTr="00FF70E3">
        <w:trPr>
          <w:trHeight w:val="179"/>
        </w:trPr>
        <w:tc>
          <w:tcPr>
            <w:tcW w:w="5310" w:type="dxa"/>
            <w:shd w:val="clear" w:color="auto" w:fill="auto"/>
            <w:vAlign w:val="center"/>
          </w:tcPr>
          <w:p w14:paraId="48CE52CF" w14:textId="77777777" w:rsidR="00931922" w:rsidRPr="00CF36E5" w:rsidRDefault="00931922" w:rsidP="00931922">
            <w:pPr>
              <w:tabs>
                <w:tab w:val="left" w:pos="252"/>
              </w:tabs>
              <w:spacing w:line="235" w:lineRule="auto"/>
              <w:ind w:right="-115"/>
              <w:rPr>
                <w:b/>
                <w:bCs/>
                <w:sz w:val="20"/>
                <w:highlight w:val="yellow"/>
                <w:rtl/>
                <w:cs/>
                <w:lang w:val="en-US"/>
              </w:rPr>
            </w:pPr>
          </w:p>
        </w:tc>
        <w:tc>
          <w:tcPr>
            <w:tcW w:w="241" w:type="dxa"/>
            <w:vAlign w:val="center"/>
          </w:tcPr>
          <w:p w14:paraId="2E4BB002" w14:textId="77777777" w:rsidR="00931922" w:rsidRPr="00CF36E5" w:rsidRDefault="00931922" w:rsidP="00931922">
            <w:pPr>
              <w:shd w:val="clear" w:color="auto" w:fill="FFFFFF"/>
              <w:spacing w:line="235" w:lineRule="auto"/>
              <w:ind w:left="144" w:hanging="144"/>
              <w:jc w:val="center"/>
              <w:rPr>
                <w:sz w:val="20"/>
                <w:highlight w:val="yellow"/>
                <w:lang w:val="en-US"/>
              </w:rPr>
            </w:pPr>
          </w:p>
        </w:tc>
        <w:tc>
          <w:tcPr>
            <w:tcW w:w="1117" w:type="dxa"/>
            <w:tcBorders>
              <w:top w:val="double" w:sz="4" w:space="0" w:color="auto"/>
            </w:tcBorders>
            <w:vAlign w:val="bottom"/>
          </w:tcPr>
          <w:p w14:paraId="28AC0A47" w14:textId="77777777" w:rsidR="00931922" w:rsidRPr="00C92C91" w:rsidRDefault="00931922" w:rsidP="00931922">
            <w:pPr>
              <w:tabs>
                <w:tab w:val="decimal" w:pos="800"/>
              </w:tabs>
              <w:spacing w:line="235" w:lineRule="auto"/>
              <w:ind w:right="-20"/>
              <w:rPr>
                <w:szCs w:val="22"/>
                <w:highlight w:val="yellow"/>
              </w:rPr>
            </w:pPr>
          </w:p>
        </w:tc>
        <w:tc>
          <w:tcPr>
            <w:tcW w:w="236" w:type="dxa"/>
            <w:vAlign w:val="bottom"/>
          </w:tcPr>
          <w:p w14:paraId="6B131F8E" w14:textId="77777777" w:rsidR="00931922" w:rsidRPr="00C92C91" w:rsidRDefault="00931922" w:rsidP="00931922">
            <w:pPr>
              <w:pStyle w:val="acctfourfigures"/>
              <w:shd w:val="clear" w:color="auto" w:fill="FFFFFF"/>
              <w:tabs>
                <w:tab w:val="clear" w:pos="765"/>
                <w:tab w:val="decimal" w:pos="684"/>
              </w:tabs>
              <w:spacing w:line="235" w:lineRule="auto"/>
              <w:ind w:left="-79" w:right="-108"/>
              <w:rPr>
                <w:szCs w:val="22"/>
                <w:highlight w:val="yellow"/>
                <w:lang w:val="en-US"/>
              </w:rPr>
            </w:pPr>
          </w:p>
        </w:tc>
        <w:tc>
          <w:tcPr>
            <w:tcW w:w="1114" w:type="dxa"/>
            <w:tcBorders>
              <w:top w:val="double" w:sz="4" w:space="0" w:color="auto"/>
            </w:tcBorders>
            <w:vAlign w:val="bottom"/>
          </w:tcPr>
          <w:p w14:paraId="57AE7BA7" w14:textId="77777777" w:rsidR="00931922" w:rsidRPr="00C92C91" w:rsidRDefault="00931922" w:rsidP="00931922">
            <w:pPr>
              <w:tabs>
                <w:tab w:val="decimal" w:pos="800"/>
              </w:tabs>
              <w:spacing w:line="235" w:lineRule="auto"/>
              <w:ind w:right="-20"/>
              <w:rPr>
                <w:szCs w:val="22"/>
                <w:highlight w:val="yellow"/>
              </w:rPr>
            </w:pPr>
          </w:p>
        </w:tc>
        <w:tc>
          <w:tcPr>
            <w:tcW w:w="270" w:type="dxa"/>
            <w:vAlign w:val="bottom"/>
          </w:tcPr>
          <w:p w14:paraId="5BCA9341" w14:textId="77777777" w:rsidR="00931922" w:rsidRPr="00C92C91" w:rsidRDefault="00931922" w:rsidP="00931922">
            <w:pPr>
              <w:pStyle w:val="acctfourfigures"/>
              <w:shd w:val="clear" w:color="auto" w:fill="FFFFFF"/>
              <w:tabs>
                <w:tab w:val="clear" w:pos="765"/>
                <w:tab w:val="decimal" w:pos="684"/>
              </w:tabs>
              <w:spacing w:line="235" w:lineRule="auto"/>
              <w:ind w:left="-79" w:right="-108"/>
              <w:rPr>
                <w:szCs w:val="22"/>
                <w:highlight w:val="yellow"/>
                <w:lang w:val="en-US"/>
              </w:rPr>
            </w:pPr>
          </w:p>
        </w:tc>
        <w:tc>
          <w:tcPr>
            <w:tcW w:w="1170" w:type="dxa"/>
            <w:tcBorders>
              <w:top w:val="double" w:sz="4" w:space="0" w:color="auto"/>
            </w:tcBorders>
            <w:vAlign w:val="bottom"/>
          </w:tcPr>
          <w:p w14:paraId="057FF970" w14:textId="77777777" w:rsidR="00931922" w:rsidRPr="00C92C91" w:rsidRDefault="00931922" w:rsidP="00931922">
            <w:pPr>
              <w:tabs>
                <w:tab w:val="decimal" w:pos="800"/>
              </w:tabs>
              <w:spacing w:line="235" w:lineRule="auto"/>
              <w:ind w:right="-20"/>
              <w:rPr>
                <w:szCs w:val="22"/>
                <w:highlight w:val="yellow"/>
              </w:rPr>
            </w:pPr>
          </w:p>
        </w:tc>
      </w:tr>
      <w:tr w:rsidR="00931922" w:rsidRPr="00CF36E5" w14:paraId="1427EF78" w14:textId="77777777" w:rsidTr="00FF70E3">
        <w:trPr>
          <w:trHeight w:val="20"/>
        </w:trPr>
        <w:tc>
          <w:tcPr>
            <w:tcW w:w="5310" w:type="dxa"/>
            <w:shd w:val="clear" w:color="auto" w:fill="auto"/>
            <w:vAlign w:val="center"/>
          </w:tcPr>
          <w:p w14:paraId="664D4347" w14:textId="43CF64F5" w:rsidR="00931922" w:rsidRPr="0038359E" w:rsidRDefault="00931922" w:rsidP="00931922">
            <w:pPr>
              <w:tabs>
                <w:tab w:val="left" w:pos="252"/>
              </w:tabs>
              <w:spacing w:line="235" w:lineRule="auto"/>
              <w:ind w:right="-108"/>
              <w:rPr>
                <w:b/>
                <w:bCs/>
                <w:szCs w:val="22"/>
                <w:lang w:val="en-US"/>
              </w:rPr>
            </w:pPr>
            <w:r w:rsidRPr="0038359E">
              <w:rPr>
                <w:b/>
                <w:bCs/>
                <w:szCs w:val="22"/>
                <w:lang w:val="en-US"/>
              </w:rPr>
              <w:t>Profit attributable to:</w:t>
            </w:r>
          </w:p>
        </w:tc>
        <w:tc>
          <w:tcPr>
            <w:tcW w:w="241" w:type="dxa"/>
            <w:vAlign w:val="center"/>
          </w:tcPr>
          <w:p w14:paraId="3D1AD648" w14:textId="77777777" w:rsidR="00931922" w:rsidRPr="0038359E" w:rsidRDefault="00931922" w:rsidP="00931922">
            <w:pPr>
              <w:shd w:val="clear" w:color="auto" w:fill="FFFFFF"/>
              <w:spacing w:line="235" w:lineRule="auto"/>
              <w:ind w:left="144" w:hanging="144"/>
              <w:jc w:val="center"/>
              <w:rPr>
                <w:szCs w:val="22"/>
                <w:lang w:val="en-US"/>
              </w:rPr>
            </w:pPr>
          </w:p>
        </w:tc>
        <w:tc>
          <w:tcPr>
            <w:tcW w:w="1117" w:type="dxa"/>
            <w:vAlign w:val="bottom"/>
          </w:tcPr>
          <w:p w14:paraId="499B59AE" w14:textId="77777777" w:rsidR="00931922" w:rsidRPr="00C92C91" w:rsidRDefault="00931922" w:rsidP="00931922">
            <w:pPr>
              <w:tabs>
                <w:tab w:val="decimal" w:pos="800"/>
              </w:tabs>
              <w:spacing w:line="235" w:lineRule="auto"/>
              <w:ind w:right="-20"/>
              <w:rPr>
                <w:szCs w:val="22"/>
              </w:rPr>
            </w:pPr>
          </w:p>
        </w:tc>
        <w:tc>
          <w:tcPr>
            <w:tcW w:w="236" w:type="dxa"/>
            <w:vAlign w:val="bottom"/>
          </w:tcPr>
          <w:p w14:paraId="67CC33A9" w14:textId="77777777" w:rsidR="00931922" w:rsidRPr="00C92C91" w:rsidRDefault="00931922" w:rsidP="00931922">
            <w:pPr>
              <w:pStyle w:val="acctfourfigures"/>
              <w:shd w:val="clear" w:color="auto" w:fill="FFFFFF"/>
              <w:tabs>
                <w:tab w:val="clear" w:pos="765"/>
                <w:tab w:val="decimal" w:pos="684"/>
              </w:tabs>
              <w:spacing w:line="235" w:lineRule="auto"/>
              <w:ind w:left="-79" w:right="-108"/>
              <w:rPr>
                <w:szCs w:val="22"/>
                <w:lang w:val="en-US"/>
              </w:rPr>
            </w:pPr>
          </w:p>
        </w:tc>
        <w:tc>
          <w:tcPr>
            <w:tcW w:w="1114" w:type="dxa"/>
            <w:vAlign w:val="bottom"/>
          </w:tcPr>
          <w:p w14:paraId="1FE6D73A" w14:textId="77777777" w:rsidR="00931922" w:rsidRPr="00C92C91" w:rsidRDefault="00931922" w:rsidP="00931922">
            <w:pPr>
              <w:tabs>
                <w:tab w:val="decimal" w:pos="800"/>
              </w:tabs>
              <w:spacing w:line="235" w:lineRule="auto"/>
              <w:ind w:right="-20"/>
              <w:rPr>
                <w:szCs w:val="22"/>
              </w:rPr>
            </w:pPr>
          </w:p>
        </w:tc>
        <w:tc>
          <w:tcPr>
            <w:tcW w:w="270" w:type="dxa"/>
            <w:vAlign w:val="bottom"/>
          </w:tcPr>
          <w:p w14:paraId="75DB9712" w14:textId="77777777" w:rsidR="00931922" w:rsidRPr="00C92C91" w:rsidRDefault="00931922" w:rsidP="00931922">
            <w:pPr>
              <w:pStyle w:val="acctfourfigures"/>
              <w:shd w:val="clear" w:color="auto" w:fill="FFFFFF"/>
              <w:tabs>
                <w:tab w:val="clear" w:pos="765"/>
                <w:tab w:val="decimal" w:pos="684"/>
              </w:tabs>
              <w:spacing w:line="235" w:lineRule="auto"/>
              <w:ind w:left="-79" w:right="-108"/>
              <w:rPr>
                <w:szCs w:val="22"/>
                <w:lang w:val="en-US"/>
              </w:rPr>
            </w:pPr>
          </w:p>
        </w:tc>
        <w:tc>
          <w:tcPr>
            <w:tcW w:w="1170" w:type="dxa"/>
            <w:vAlign w:val="bottom"/>
          </w:tcPr>
          <w:p w14:paraId="043F86ED" w14:textId="77777777" w:rsidR="00931922" w:rsidRPr="00C92C91" w:rsidRDefault="00931922" w:rsidP="00931922">
            <w:pPr>
              <w:tabs>
                <w:tab w:val="decimal" w:pos="800"/>
              </w:tabs>
              <w:spacing w:line="235" w:lineRule="auto"/>
              <w:ind w:right="-20"/>
              <w:rPr>
                <w:szCs w:val="22"/>
              </w:rPr>
            </w:pPr>
          </w:p>
        </w:tc>
      </w:tr>
      <w:tr w:rsidR="00931922" w:rsidRPr="00CF36E5" w14:paraId="71D7AB2F" w14:textId="77777777" w:rsidTr="00FF70E3">
        <w:trPr>
          <w:trHeight w:val="173"/>
        </w:trPr>
        <w:tc>
          <w:tcPr>
            <w:tcW w:w="5310" w:type="dxa"/>
            <w:shd w:val="clear" w:color="auto" w:fill="auto"/>
            <w:vAlign w:val="center"/>
          </w:tcPr>
          <w:p w14:paraId="5B1A7900" w14:textId="77777777" w:rsidR="00931922" w:rsidRPr="0038359E" w:rsidRDefault="00931922" w:rsidP="00931922">
            <w:pPr>
              <w:spacing w:line="235" w:lineRule="auto"/>
              <w:ind w:left="162" w:right="-108" w:hanging="162"/>
              <w:rPr>
                <w:szCs w:val="22"/>
                <w:lang w:val="en-US"/>
              </w:rPr>
            </w:pPr>
            <w:r w:rsidRPr="0038359E">
              <w:rPr>
                <w:szCs w:val="22"/>
                <w:lang w:val="en-US"/>
              </w:rPr>
              <w:t>Owners of the parent</w:t>
            </w:r>
          </w:p>
        </w:tc>
        <w:tc>
          <w:tcPr>
            <w:tcW w:w="241" w:type="dxa"/>
            <w:vAlign w:val="center"/>
          </w:tcPr>
          <w:p w14:paraId="21A0EDDD" w14:textId="77777777" w:rsidR="00931922" w:rsidRPr="0038359E" w:rsidRDefault="00931922" w:rsidP="00931922">
            <w:pPr>
              <w:shd w:val="clear" w:color="auto" w:fill="FFFFFF"/>
              <w:spacing w:line="235" w:lineRule="auto"/>
              <w:ind w:left="144" w:hanging="144"/>
              <w:jc w:val="center"/>
              <w:rPr>
                <w:szCs w:val="22"/>
                <w:lang w:val="en-US"/>
              </w:rPr>
            </w:pPr>
          </w:p>
        </w:tc>
        <w:tc>
          <w:tcPr>
            <w:tcW w:w="1117" w:type="dxa"/>
            <w:vAlign w:val="bottom"/>
          </w:tcPr>
          <w:p w14:paraId="35D1EA3D" w14:textId="42DEEB3E" w:rsidR="00931922" w:rsidRPr="00C92C91" w:rsidRDefault="00A73D97" w:rsidP="00931922">
            <w:pPr>
              <w:tabs>
                <w:tab w:val="decimal" w:pos="800"/>
              </w:tabs>
              <w:spacing w:line="235" w:lineRule="auto"/>
              <w:ind w:right="-20"/>
              <w:rPr>
                <w:szCs w:val="22"/>
              </w:rPr>
            </w:pPr>
            <w:r w:rsidRPr="00C92C91">
              <w:rPr>
                <w:szCs w:val="22"/>
              </w:rPr>
              <w:t>1,605</w:t>
            </w:r>
          </w:p>
        </w:tc>
        <w:tc>
          <w:tcPr>
            <w:tcW w:w="236" w:type="dxa"/>
            <w:vAlign w:val="bottom"/>
          </w:tcPr>
          <w:p w14:paraId="5113ED6B" w14:textId="77777777" w:rsidR="00931922" w:rsidRPr="00C92C91" w:rsidRDefault="00931922" w:rsidP="00931922">
            <w:pPr>
              <w:spacing w:line="235" w:lineRule="auto"/>
              <w:rPr>
                <w:szCs w:val="22"/>
              </w:rPr>
            </w:pPr>
          </w:p>
        </w:tc>
        <w:tc>
          <w:tcPr>
            <w:tcW w:w="1114" w:type="dxa"/>
            <w:vAlign w:val="bottom"/>
          </w:tcPr>
          <w:p w14:paraId="0487F1C0" w14:textId="0D524922" w:rsidR="00931922" w:rsidRPr="00C92C91" w:rsidRDefault="00A73D97" w:rsidP="00A73D97">
            <w:pPr>
              <w:tabs>
                <w:tab w:val="decimal" w:pos="559"/>
              </w:tabs>
              <w:spacing w:line="235" w:lineRule="auto"/>
              <w:ind w:right="-20"/>
              <w:rPr>
                <w:szCs w:val="22"/>
              </w:rPr>
            </w:pPr>
            <w:r w:rsidRPr="00C92C91">
              <w:rPr>
                <w:szCs w:val="22"/>
              </w:rPr>
              <w:t>-</w:t>
            </w:r>
          </w:p>
        </w:tc>
        <w:tc>
          <w:tcPr>
            <w:tcW w:w="270" w:type="dxa"/>
            <w:vAlign w:val="bottom"/>
          </w:tcPr>
          <w:p w14:paraId="6E51F7FD" w14:textId="77777777" w:rsidR="00931922" w:rsidRPr="00C92C91" w:rsidRDefault="00931922" w:rsidP="00931922">
            <w:pPr>
              <w:spacing w:line="235" w:lineRule="auto"/>
              <w:rPr>
                <w:szCs w:val="22"/>
              </w:rPr>
            </w:pPr>
          </w:p>
        </w:tc>
        <w:tc>
          <w:tcPr>
            <w:tcW w:w="1170" w:type="dxa"/>
            <w:vAlign w:val="bottom"/>
          </w:tcPr>
          <w:p w14:paraId="59A38950" w14:textId="36E7F4BD" w:rsidR="00931922" w:rsidRPr="00C92C91" w:rsidRDefault="00A73D97" w:rsidP="00931922">
            <w:pPr>
              <w:tabs>
                <w:tab w:val="decimal" w:pos="800"/>
              </w:tabs>
              <w:spacing w:line="235" w:lineRule="auto"/>
              <w:ind w:right="-20"/>
              <w:rPr>
                <w:szCs w:val="22"/>
              </w:rPr>
            </w:pPr>
            <w:r w:rsidRPr="00C92C91">
              <w:rPr>
                <w:szCs w:val="22"/>
              </w:rPr>
              <w:t>1,605</w:t>
            </w:r>
          </w:p>
        </w:tc>
      </w:tr>
      <w:tr w:rsidR="00931922" w:rsidRPr="00CF36E5" w14:paraId="7CF96A29" w14:textId="77777777" w:rsidTr="00FF70E3">
        <w:trPr>
          <w:trHeight w:val="20"/>
        </w:trPr>
        <w:tc>
          <w:tcPr>
            <w:tcW w:w="5310" w:type="dxa"/>
            <w:shd w:val="clear" w:color="auto" w:fill="auto"/>
            <w:vAlign w:val="center"/>
          </w:tcPr>
          <w:p w14:paraId="09C05632" w14:textId="6248CB2F" w:rsidR="00931922" w:rsidRPr="0038359E" w:rsidRDefault="00931922" w:rsidP="00931922">
            <w:pPr>
              <w:tabs>
                <w:tab w:val="left" w:pos="252"/>
              </w:tabs>
              <w:spacing w:line="235" w:lineRule="auto"/>
              <w:ind w:right="-108"/>
              <w:rPr>
                <w:b/>
                <w:bCs/>
                <w:szCs w:val="22"/>
                <w:lang w:val="en-US"/>
              </w:rPr>
            </w:pPr>
            <w:r w:rsidRPr="0038359E">
              <w:rPr>
                <w:b/>
                <w:bCs/>
                <w:szCs w:val="22"/>
                <w:lang w:val="en-US"/>
              </w:rPr>
              <w:t>Profit for the period</w:t>
            </w:r>
          </w:p>
        </w:tc>
        <w:tc>
          <w:tcPr>
            <w:tcW w:w="241" w:type="dxa"/>
            <w:vAlign w:val="center"/>
          </w:tcPr>
          <w:p w14:paraId="32B76D2B" w14:textId="77777777" w:rsidR="00931922" w:rsidRPr="0038359E" w:rsidRDefault="00931922" w:rsidP="00931922">
            <w:pPr>
              <w:shd w:val="clear" w:color="auto" w:fill="FFFFFF"/>
              <w:spacing w:line="235" w:lineRule="auto"/>
              <w:ind w:left="144" w:hanging="144"/>
              <w:jc w:val="center"/>
              <w:rPr>
                <w:szCs w:val="22"/>
                <w:lang w:val="en-US"/>
              </w:rPr>
            </w:pPr>
          </w:p>
        </w:tc>
        <w:tc>
          <w:tcPr>
            <w:tcW w:w="1117" w:type="dxa"/>
            <w:tcBorders>
              <w:top w:val="single" w:sz="4" w:space="0" w:color="auto"/>
              <w:bottom w:val="double" w:sz="4" w:space="0" w:color="auto"/>
            </w:tcBorders>
            <w:vAlign w:val="bottom"/>
          </w:tcPr>
          <w:p w14:paraId="41E3DC85" w14:textId="2C6E9C7C" w:rsidR="00931922" w:rsidRPr="00C92C91" w:rsidRDefault="00A73D97" w:rsidP="00931922">
            <w:pPr>
              <w:tabs>
                <w:tab w:val="decimal" w:pos="800"/>
              </w:tabs>
              <w:spacing w:line="235" w:lineRule="auto"/>
              <w:ind w:right="-20"/>
              <w:rPr>
                <w:b/>
                <w:bCs/>
                <w:szCs w:val="22"/>
              </w:rPr>
            </w:pPr>
            <w:r w:rsidRPr="00C92C91">
              <w:rPr>
                <w:b/>
                <w:bCs/>
                <w:szCs w:val="22"/>
              </w:rPr>
              <w:t>1,605</w:t>
            </w:r>
          </w:p>
        </w:tc>
        <w:tc>
          <w:tcPr>
            <w:tcW w:w="236" w:type="dxa"/>
            <w:vAlign w:val="bottom"/>
          </w:tcPr>
          <w:p w14:paraId="5D8FA23F" w14:textId="77777777" w:rsidR="00931922" w:rsidRPr="00C92C91" w:rsidRDefault="00931922" w:rsidP="00931922">
            <w:pPr>
              <w:spacing w:line="235" w:lineRule="auto"/>
              <w:rPr>
                <w:b/>
                <w:bCs/>
                <w:szCs w:val="22"/>
              </w:rPr>
            </w:pPr>
          </w:p>
        </w:tc>
        <w:tc>
          <w:tcPr>
            <w:tcW w:w="1114" w:type="dxa"/>
            <w:tcBorders>
              <w:top w:val="single" w:sz="4" w:space="0" w:color="auto"/>
              <w:bottom w:val="double" w:sz="4" w:space="0" w:color="auto"/>
            </w:tcBorders>
            <w:vAlign w:val="bottom"/>
          </w:tcPr>
          <w:p w14:paraId="6A50331C" w14:textId="28CC4A63" w:rsidR="00931922" w:rsidRPr="00C92C91" w:rsidRDefault="00A73D97" w:rsidP="00A73D97">
            <w:pPr>
              <w:tabs>
                <w:tab w:val="decimal" w:pos="559"/>
              </w:tabs>
              <w:spacing w:line="235" w:lineRule="auto"/>
              <w:ind w:right="-20"/>
              <w:rPr>
                <w:b/>
                <w:bCs/>
                <w:szCs w:val="22"/>
              </w:rPr>
            </w:pPr>
            <w:r w:rsidRPr="00C92C91">
              <w:rPr>
                <w:b/>
                <w:bCs/>
                <w:szCs w:val="22"/>
              </w:rPr>
              <w:t>-</w:t>
            </w:r>
          </w:p>
        </w:tc>
        <w:tc>
          <w:tcPr>
            <w:tcW w:w="270" w:type="dxa"/>
            <w:vAlign w:val="bottom"/>
          </w:tcPr>
          <w:p w14:paraId="21C5AC6A" w14:textId="77777777" w:rsidR="00931922" w:rsidRPr="00C92C91" w:rsidRDefault="00931922" w:rsidP="00931922">
            <w:pPr>
              <w:spacing w:line="235" w:lineRule="auto"/>
              <w:rPr>
                <w:b/>
                <w:bCs/>
                <w:szCs w:val="22"/>
              </w:rPr>
            </w:pPr>
          </w:p>
        </w:tc>
        <w:tc>
          <w:tcPr>
            <w:tcW w:w="1170" w:type="dxa"/>
            <w:tcBorders>
              <w:top w:val="single" w:sz="4" w:space="0" w:color="auto"/>
              <w:bottom w:val="double" w:sz="4" w:space="0" w:color="auto"/>
            </w:tcBorders>
            <w:vAlign w:val="bottom"/>
          </w:tcPr>
          <w:p w14:paraId="37741FEC" w14:textId="4455094B" w:rsidR="00931922" w:rsidRPr="00C92C91" w:rsidRDefault="00A73D97" w:rsidP="00931922">
            <w:pPr>
              <w:tabs>
                <w:tab w:val="decimal" w:pos="800"/>
              </w:tabs>
              <w:spacing w:line="235" w:lineRule="auto"/>
              <w:ind w:right="-20"/>
              <w:rPr>
                <w:b/>
                <w:bCs/>
                <w:szCs w:val="22"/>
              </w:rPr>
            </w:pPr>
            <w:r w:rsidRPr="00C92C91">
              <w:rPr>
                <w:b/>
                <w:bCs/>
                <w:szCs w:val="22"/>
              </w:rPr>
              <w:t>1,605</w:t>
            </w:r>
          </w:p>
        </w:tc>
      </w:tr>
      <w:tr w:rsidR="00931922" w:rsidRPr="00CF36E5" w14:paraId="1416ED2D" w14:textId="77777777" w:rsidTr="00FF70E3">
        <w:trPr>
          <w:trHeight w:val="20"/>
        </w:trPr>
        <w:tc>
          <w:tcPr>
            <w:tcW w:w="5310" w:type="dxa"/>
            <w:shd w:val="clear" w:color="auto" w:fill="auto"/>
            <w:vAlign w:val="center"/>
          </w:tcPr>
          <w:p w14:paraId="076AA766" w14:textId="77777777" w:rsidR="00931922" w:rsidRPr="0038359E" w:rsidRDefault="00931922" w:rsidP="00931922">
            <w:pPr>
              <w:tabs>
                <w:tab w:val="left" w:pos="252"/>
              </w:tabs>
              <w:spacing w:line="235" w:lineRule="auto"/>
              <w:ind w:right="-108"/>
              <w:rPr>
                <w:b/>
                <w:bCs/>
                <w:szCs w:val="22"/>
                <w:lang w:val="en-US"/>
              </w:rPr>
            </w:pPr>
          </w:p>
        </w:tc>
        <w:tc>
          <w:tcPr>
            <w:tcW w:w="241" w:type="dxa"/>
            <w:vAlign w:val="center"/>
          </w:tcPr>
          <w:p w14:paraId="21A4BB50" w14:textId="77777777" w:rsidR="00931922" w:rsidRPr="0038359E" w:rsidRDefault="00931922" w:rsidP="00931922">
            <w:pPr>
              <w:shd w:val="clear" w:color="auto" w:fill="FFFFFF"/>
              <w:spacing w:line="235" w:lineRule="auto"/>
              <w:ind w:left="144" w:hanging="144"/>
              <w:jc w:val="center"/>
              <w:rPr>
                <w:szCs w:val="22"/>
                <w:lang w:val="en-US"/>
              </w:rPr>
            </w:pPr>
          </w:p>
        </w:tc>
        <w:tc>
          <w:tcPr>
            <w:tcW w:w="1117" w:type="dxa"/>
            <w:tcBorders>
              <w:top w:val="double" w:sz="4" w:space="0" w:color="auto"/>
            </w:tcBorders>
            <w:vAlign w:val="bottom"/>
          </w:tcPr>
          <w:p w14:paraId="47B2BBF0" w14:textId="77777777" w:rsidR="00931922" w:rsidRPr="00C92C91" w:rsidRDefault="00931922" w:rsidP="00931922">
            <w:pPr>
              <w:tabs>
                <w:tab w:val="decimal" w:pos="832"/>
              </w:tabs>
              <w:spacing w:line="235" w:lineRule="auto"/>
              <w:ind w:right="-180"/>
              <w:rPr>
                <w:szCs w:val="22"/>
                <w:lang w:val="en-US" w:bidi="th-TH"/>
              </w:rPr>
            </w:pPr>
          </w:p>
        </w:tc>
        <w:tc>
          <w:tcPr>
            <w:tcW w:w="236" w:type="dxa"/>
            <w:vAlign w:val="bottom"/>
          </w:tcPr>
          <w:p w14:paraId="2EE0B1CB" w14:textId="77777777" w:rsidR="00931922" w:rsidRPr="00C92C91" w:rsidRDefault="00931922" w:rsidP="00931922">
            <w:pPr>
              <w:spacing w:line="235" w:lineRule="auto"/>
              <w:rPr>
                <w:szCs w:val="22"/>
                <w:lang w:val="en-US"/>
              </w:rPr>
            </w:pPr>
          </w:p>
        </w:tc>
        <w:tc>
          <w:tcPr>
            <w:tcW w:w="1114" w:type="dxa"/>
            <w:tcBorders>
              <w:top w:val="double" w:sz="4" w:space="0" w:color="auto"/>
            </w:tcBorders>
            <w:vAlign w:val="bottom"/>
          </w:tcPr>
          <w:p w14:paraId="7D1176C9" w14:textId="77777777" w:rsidR="00931922" w:rsidRPr="00C92C91" w:rsidRDefault="00931922" w:rsidP="00931922">
            <w:pPr>
              <w:tabs>
                <w:tab w:val="decimal" w:pos="674"/>
              </w:tabs>
              <w:spacing w:line="235" w:lineRule="auto"/>
              <w:ind w:right="-20"/>
              <w:rPr>
                <w:szCs w:val="22"/>
              </w:rPr>
            </w:pPr>
          </w:p>
        </w:tc>
        <w:tc>
          <w:tcPr>
            <w:tcW w:w="270" w:type="dxa"/>
            <w:vAlign w:val="bottom"/>
          </w:tcPr>
          <w:p w14:paraId="2206E625" w14:textId="77777777" w:rsidR="00931922" w:rsidRPr="00C92C91" w:rsidRDefault="00931922" w:rsidP="00931922">
            <w:pPr>
              <w:spacing w:line="235" w:lineRule="auto"/>
              <w:rPr>
                <w:szCs w:val="22"/>
                <w:lang w:val="en-US"/>
              </w:rPr>
            </w:pPr>
          </w:p>
        </w:tc>
        <w:tc>
          <w:tcPr>
            <w:tcW w:w="1170" w:type="dxa"/>
            <w:tcBorders>
              <w:top w:val="double" w:sz="4" w:space="0" w:color="auto"/>
            </w:tcBorders>
            <w:vAlign w:val="bottom"/>
          </w:tcPr>
          <w:p w14:paraId="7DB7ED48" w14:textId="77777777" w:rsidR="00931922" w:rsidRPr="00C92C91" w:rsidRDefault="00931922" w:rsidP="00931922">
            <w:pPr>
              <w:tabs>
                <w:tab w:val="decimal" w:pos="554"/>
                <w:tab w:val="decimal" w:pos="807"/>
              </w:tabs>
              <w:spacing w:line="235" w:lineRule="auto"/>
              <w:ind w:right="-180"/>
              <w:rPr>
                <w:szCs w:val="22"/>
                <w:lang w:val="en-US" w:bidi="th-TH"/>
              </w:rPr>
            </w:pPr>
          </w:p>
        </w:tc>
      </w:tr>
      <w:tr w:rsidR="00931922" w:rsidRPr="00CF36E5" w14:paraId="08E8C944" w14:textId="77777777" w:rsidTr="00FF70E3">
        <w:trPr>
          <w:trHeight w:val="20"/>
        </w:trPr>
        <w:tc>
          <w:tcPr>
            <w:tcW w:w="5310" w:type="dxa"/>
            <w:shd w:val="clear" w:color="auto" w:fill="auto"/>
            <w:vAlign w:val="center"/>
          </w:tcPr>
          <w:p w14:paraId="64716678" w14:textId="77777777" w:rsidR="00931922" w:rsidRPr="0038359E" w:rsidRDefault="00931922" w:rsidP="00931922">
            <w:pPr>
              <w:tabs>
                <w:tab w:val="left" w:pos="252"/>
              </w:tabs>
              <w:spacing w:line="235" w:lineRule="auto"/>
              <w:ind w:right="-108"/>
              <w:rPr>
                <w:b/>
                <w:bCs/>
                <w:szCs w:val="22"/>
                <w:lang w:val="en-US"/>
              </w:rPr>
            </w:pPr>
            <w:r w:rsidRPr="0038359E">
              <w:rPr>
                <w:b/>
                <w:bCs/>
                <w:szCs w:val="22"/>
                <w:lang w:val="en-US"/>
              </w:rPr>
              <w:t>Total comprehensive income attributable to:</w:t>
            </w:r>
          </w:p>
        </w:tc>
        <w:tc>
          <w:tcPr>
            <w:tcW w:w="241" w:type="dxa"/>
            <w:vAlign w:val="center"/>
          </w:tcPr>
          <w:p w14:paraId="6D750453" w14:textId="77777777" w:rsidR="00931922" w:rsidRPr="0038359E" w:rsidRDefault="00931922" w:rsidP="00931922">
            <w:pPr>
              <w:shd w:val="clear" w:color="auto" w:fill="FFFFFF"/>
              <w:spacing w:line="235" w:lineRule="auto"/>
              <w:ind w:left="144" w:hanging="144"/>
              <w:jc w:val="center"/>
              <w:rPr>
                <w:szCs w:val="22"/>
                <w:lang w:val="en-US"/>
              </w:rPr>
            </w:pPr>
          </w:p>
        </w:tc>
        <w:tc>
          <w:tcPr>
            <w:tcW w:w="1117" w:type="dxa"/>
            <w:vAlign w:val="bottom"/>
          </w:tcPr>
          <w:p w14:paraId="3D33D239" w14:textId="77777777" w:rsidR="00931922" w:rsidRPr="00C92C91" w:rsidRDefault="00931922" w:rsidP="00931922">
            <w:pPr>
              <w:tabs>
                <w:tab w:val="decimal" w:pos="832"/>
              </w:tabs>
              <w:spacing w:line="235" w:lineRule="auto"/>
              <w:ind w:right="-180"/>
              <w:rPr>
                <w:szCs w:val="22"/>
                <w:lang w:val="en-US" w:bidi="th-TH"/>
              </w:rPr>
            </w:pPr>
          </w:p>
        </w:tc>
        <w:tc>
          <w:tcPr>
            <w:tcW w:w="236" w:type="dxa"/>
            <w:vAlign w:val="bottom"/>
          </w:tcPr>
          <w:p w14:paraId="0814A81B" w14:textId="77777777" w:rsidR="00931922" w:rsidRPr="00C92C91" w:rsidRDefault="00931922" w:rsidP="00931922">
            <w:pPr>
              <w:spacing w:line="235" w:lineRule="auto"/>
              <w:rPr>
                <w:szCs w:val="22"/>
                <w:lang w:val="en-US"/>
              </w:rPr>
            </w:pPr>
          </w:p>
        </w:tc>
        <w:tc>
          <w:tcPr>
            <w:tcW w:w="1114" w:type="dxa"/>
            <w:vAlign w:val="bottom"/>
          </w:tcPr>
          <w:p w14:paraId="1B81CDA8" w14:textId="77777777" w:rsidR="00931922" w:rsidRPr="00C92C91" w:rsidRDefault="00931922" w:rsidP="00931922">
            <w:pPr>
              <w:tabs>
                <w:tab w:val="decimal" w:pos="674"/>
              </w:tabs>
              <w:spacing w:line="235" w:lineRule="auto"/>
              <w:ind w:right="-20"/>
              <w:rPr>
                <w:szCs w:val="22"/>
              </w:rPr>
            </w:pPr>
          </w:p>
        </w:tc>
        <w:tc>
          <w:tcPr>
            <w:tcW w:w="270" w:type="dxa"/>
            <w:vAlign w:val="bottom"/>
          </w:tcPr>
          <w:p w14:paraId="5DBB6232" w14:textId="77777777" w:rsidR="00931922" w:rsidRPr="00C92C91" w:rsidRDefault="00931922" w:rsidP="00931922">
            <w:pPr>
              <w:spacing w:line="235" w:lineRule="auto"/>
              <w:rPr>
                <w:szCs w:val="22"/>
                <w:lang w:val="en-US"/>
              </w:rPr>
            </w:pPr>
          </w:p>
        </w:tc>
        <w:tc>
          <w:tcPr>
            <w:tcW w:w="1170" w:type="dxa"/>
            <w:vAlign w:val="bottom"/>
          </w:tcPr>
          <w:p w14:paraId="78B312E5" w14:textId="77777777" w:rsidR="00931922" w:rsidRPr="00C92C91" w:rsidRDefault="00931922" w:rsidP="00931922">
            <w:pPr>
              <w:tabs>
                <w:tab w:val="decimal" w:pos="554"/>
                <w:tab w:val="decimal" w:pos="807"/>
              </w:tabs>
              <w:spacing w:line="235" w:lineRule="auto"/>
              <w:ind w:right="-180"/>
              <w:rPr>
                <w:szCs w:val="22"/>
                <w:lang w:val="en-US" w:bidi="th-TH"/>
              </w:rPr>
            </w:pPr>
          </w:p>
        </w:tc>
      </w:tr>
      <w:tr w:rsidR="00931922" w:rsidRPr="00CF36E5" w14:paraId="343EB28E" w14:textId="77777777" w:rsidTr="00FF70E3">
        <w:trPr>
          <w:trHeight w:val="20"/>
        </w:trPr>
        <w:tc>
          <w:tcPr>
            <w:tcW w:w="5310" w:type="dxa"/>
            <w:shd w:val="clear" w:color="auto" w:fill="auto"/>
            <w:vAlign w:val="center"/>
          </w:tcPr>
          <w:p w14:paraId="657DE2BC" w14:textId="77777777" w:rsidR="00931922" w:rsidRPr="0038359E" w:rsidRDefault="00931922" w:rsidP="00931922">
            <w:pPr>
              <w:tabs>
                <w:tab w:val="left" w:pos="252"/>
              </w:tabs>
              <w:spacing w:line="235" w:lineRule="auto"/>
              <w:ind w:right="-108"/>
              <w:rPr>
                <w:b/>
                <w:bCs/>
                <w:szCs w:val="22"/>
                <w:lang w:val="en-US"/>
              </w:rPr>
            </w:pPr>
            <w:r w:rsidRPr="0038359E">
              <w:rPr>
                <w:szCs w:val="22"/>
                <w:lang w:val="en-US"/>
              </w:rPr>
              <w:t>Owners of the parent</w:t>
            </w:r>
          </w:p>
        </w:tc>
        <w:tc>
          <w:tcPr>
            <w:tcW w:w="241" w:type="dxa"/>
            <w:vAlign w:val="center"/>
          </w:tcPr>
          <w:p w14:paraId="29702682" w14:textId="77777777" w:rsidR="00931922" w:rsidRPr="0038359E" w:rsidRDefault="00931922" w:rsidP="00931922">
            <w:pPr>
              <w:shd w:val="clear" w:color="auto" w:fill="FFFFFF"/>
              <w:spacing w:line="235" w:lineRule="auto"/>
              <w:ind w:left="144" w:hanging="144"/>
              <w:jc w:val="center"/>
              <w:rPr>
                <w:szCs w:val="22"/>
                <w:lang w:val="en-US"/>
              </w:rPr>
            </w:pPr>
          </w:p>
        </w:tc>
        <w:tc>
          <w:tcPr>
            <w:tcW w:w="1117" w:type="dxa"/>
            <w:vAlign w:val="bottom"/>
          </w:tcPr>
          <w:p w14:paraId="4E820565" w14:textId="70AE70B9" w:rsidR="00931922" w:rsidRPr="00C92C91" w:rsidRDefault="00A73D97" w:rsidP="00931922">
            <w:pPr>
              <w:tabs>
                <w:tab w:val="decimal" w:pos="800"/>
              </w:tabs>
              <w:spacing w:line="235" w:lineRule="auto"/>
              <w:ind w:right="-20"/>
              <w:rPr>
                <w:szCs w:val="22"/>
              </w:rPr>
            </w:pPr>
            <w:r w:rsidRPr="00C92C91">
              <w:rPr>
                <w:szCs w:val="22"/>
              </w:rPr>
              <w:t>1,598</w:t>
            </w:r>
          </w:p>
        </w:tc>
        <w:tc>
          <w:tcPr>
            <w:tcW w:w="236" w:type="dxa"/>
            <w:vAlign w:val="bottom"/>
          </w:tcPr>
          <w:p w14:paraId="6D15C80F" w14:textId="77777777" w:rsidR="00931922" w:rsidRPr="00C92C91" w:rsidRDefault="00931922" w:rsidP="00931922">
            <w:pPr>
              <w:tabs>
                <w:tab w:val="decimal" w:pos="800"/>
              </w:tabs>
              <w:spacing w:line="235" w:lineRule="auto"/>
              <w:ind w:right="-20"/>
              <w:rPr>
                <w:szCs w:val="22"/>
              </w:rPr>
            </w:pPr>
          </w:p>
        </w:tc>
        <w:tc>
          <w:tcPr>
            <w:tcW w:w="1114" w:type="dxa"/>
            <w:vAlign w:val="bottom"/>
          </w:tcPr>
          <w:p w14:paraId="77A8D584" w14:textId="404E71CF" w:rsidR="00931922" w:rsidRPr="00C92C91" w:rsidRDefault="00A73D97" w:rsidP="00A73D97">
            <w:pPr>
              <w:tabs>
                <w:tab w:val="decimal" w:pos="559"/>
              </w:tabs>
              <w:spacing w:line="235" w:lineRule="auto"/>
              <w:ind w:right="-20"/>
              <w:rPr>
                <w:szCs w:val="22"/>
              </w:rPr>
            </w:pPr>
            <w:r w:rsidRPr="00C92C91">
              <w:rPr>
                <w:szCs w:val="22"/>
              </w:rPr>
              <w:t>-</w:t>
            </w:r>
          </w:p>
        </w:tc>
        <w:tc>
          <w:tcPr>
            <w:tcW w:w="270" w:type="dxa"/>
            <w:vAlign w:val="bottom"/>
          </w:tcPr>
          <w:p w14:paraId="231422B7" w14:textId="77777777" w:rsidR="00931922" w:rsidRPr="00C92C91" w:rsidRDefault="00931922" w:rsidP="00931922">
            <w:pPr>
              <w:tabs>
                <w:tab w:val="decimal" w:pos="800"/>
              </w:tabs>
              <w:spacing w:line="235" w:lineRule="auto"/>
              <w:ind w:right="-20"/>
              <w:rPr>
                <w:szCs w:val="22"/>
              </w:rPr>
            </w:pPr>
          </w:p>
        </w:tc>
        <w:tc>
          <w:tcPr>
            <w:tcW w:w="1170" w:type="dxa"/>
            <w:vAlign w:val="bottom"/>
          </w:tcPr>
          <w:p w14:paraId="56848066" w14:textId="607F9BB8" w:rsidR="00931922" w:rsidRPr="00C92C91" w:rsidRDefault="00A73D97" w:rsidP="00931922">
            <w:pPr>
              <w:tabs>
                <w:tab w:val="decimal" w:pos="800"/>
              </w:tabs>
              <w:spacing w:line="235" w:lineRule="auto"/>
              <w:ind w:right="-20"/>
              <w:rPr>
                <w:szCs w:val="22"/>
              </w:rPr>
            </w:pPr>
            <w:r w:rsidRPr="00C92C91">
              <w:rPr>
                <w:szCs w:val="22"/>
              </w:rPr>
              <w:t>1,598</w:t>
            </w:r>
          </w:p>
        </w:tc>
      </w:tr>
      <w:tr w:rsidR="00931922" w:rsidRPr="00CF36E5" w14:paraId="3AB4A3FB" w14:textId="77777777" w:rsidTr="00FF70E3">
        <w:trPr>
          <w:trHeight w:val="20"/>
        </w:trPr>
        <w:tc>
          <w:tcPr>
            <w:tcW w:w="5310" w:type="dxa"/>
            <w:shd w:val="clear" w:color="auto" w:fill="auto"/>
            <w:vAlign w:val="center"/>
          </w:tcPr>
          <w:p w14:paraId="33C147B2" w14:textId="2FC3221E" w:rsidR="00931922" w:rsidRPr="0038359E" w:rsidRDefault="00931922" w:rsidP="00931922">
            <w:pPr>
              <w:tabs>
                <w:tab w:val="left" w:pos="252"/>
              </w:tabs>
              <w:spacing w:line="235" w:lineRule="auto"/>
              <w:ind w:right="-108"/>
              <w:rPr>
                <w:b/>
                <w:bCs/>
                <w:szCs w:val="22"/>
                <w:lang w:val="en-US"/>
              </w:rPr>
            </w:pPr>
            <w:r w:rsidRPr="0038359E">
              <w:rPr>
                <w:b/>
                <w:bCs/>
                <w:szCs w:val="22"/>
                <w:lang w:val="en-US"/>
              </w:rPr>
              <w:t>Total comprehensive income for the period</w:t>
            </w:r>
          </w:p>
        </w:tc>
        <w:tc>
          <w:tcPr>
            <w:tcW w:w="241" w:type="dxa"/>
            <w:vAlign w:val="center"/>
          </w:tcPr>
          <w:p w14:paraId="18E83D20" w14:textId="77777777" w:rsidR="00931922" w:rsidRPr="0038359E" w:rsidRDefault="00931922" w:rsidP="00931922">
            <w:pPr>
              <w:shd w:val="clear" w:color="auto" w:fill="FFFFFF"/>
              <w:spacing w:line="235" w:lineRule="auto"/>
              <w:ind w:left="144" w:hanging="144"/>
              <w:jc w:val="center"/>
              <w:rPr>
                <w:szCs w:val="22"/>
                <w:lang w:val="en-US"/>
              </w:rPr>
            </w:pPr>
          </w:p>
        </w:tc>
        <w:tc>
          <w:tcPr>
            <w:tcW w:w="1117" w:type="dxa"/>
            <w:tcBorders>
              <w:top w:val="single" w:sz="4" w:space="0" w:color="auto"/>
              <w:bottom w:val="double" w:sz="4" w:space="0" w:color="auto"/>
            </w:tcBorders>
            <w:vAlign w:val="bottom"/>
          </w:tcPr>
          <w:p w14:paraId="207DB6B7" w14:textId="5361AF7D" w:rsidR="00931922" w:rsidRPr="00C92C91" w:rsidRDefault="00A73D97" w:rsidP="00931922">
            <w:pPr>
              <w:tabs>
                <w:tab w:val="decimal" w:pos="800"/>
              </w:tabs>
              <w:spacing w:line="235" w:lineRule="auto"/>
              <w:ind w:right="-20"/>
              <w:rPr>
                <w:b/>
                <w:bCs/>
                <w:szCs w:val="22"/>
              </w:rPr>
            </w:pPr>
            <w:r w:rsidRPr="00C92C91">
              <w:rPr>
                <w:b/>
                <w:bCs/>
                <w:szCs w:val="22"/>
              </w:rPr>
              <w:t>1,598</w:t>
            </w:r>
          </w:p>
        </w:tc>
        <w:tc>
          <w:tcPr>
            <w:tcW w:w="236" w:type="dxa"/>
            <w:vAlign w:val="bottom"/>
          </w:tcPr>
          <w:p w14:paraId="11D745E7" w14:textId="77777777" w:rsidR="00931922" w:rsidRPr="00C92C91" w:rsidRDefault="00931922" w:rsidP="00931922">
            <w:pPr>
              <w:tabs>
                <w:tab w:val="decimal" w:pos="800"/>
              </w:tabs>
              <w:spacing w:line="235" w:lineRule="auto"/>
              <w:ind w:right="-20"/>
              <w:rPr>
                <w:b/>
                <w:bCs/>
                <w:szCs w:val="22"/>
              </w:rPr>
            </w:pPr>
          </w:p>
        </w:tc>
        <w:tc>
          <w:tcPr>
            <w:tcW w:w="1114" w:type="dxa"/>
            <w:tcBorders>
              <w:top w:val="single" w:sz="4" w:space="0" w:color="auto"/>
              <w:bottom w:val="double" w:sz="4" w:space="0" w:color="auto"/>
            </w:tcBorders>
            <w:vAlign w:val="bottom"/>
          </w:tcPr>
          <w:p w14:paraId="0AA163F9" w14:textId="1C70F4BB" w:rsidR="00931922" w:rsidRPr="00C92C91" w:rsidRDefault="00A73D97" w:rsidP="00A73D97">
            <w:pPr>
              <w:tabs>
                <w:tab w:val="decimal" w:pos="559"/>
              </w:tabs>
              <w:spacing w:line="235" w:lineRule="auto"/>
              <w:ind w:right="-20"/>
              <w:rPr>
                <w:b/>
                <w:bCs/>
                <w:szCs w:val="22"/>
              </w:rPr>
            </w:pPr>
            <w:r w:rsidRPr="00C92C91">
              <w:rPr>
                <w:b/>
                <w:bCs/>
                <w:szCs w:val="22"/>
              </w:rPr>
              <w:t>-</w:t>
            </w:r>
          </w:p>
        </w:tc>
        <w:tc>
          <w:tcPr>
            <w:tcW w:w="270" w:type="dxa"/>
            <w:vAlign w:val="bottom"/>
          </w:tcPr>
          <w:p w14:paraId="6C84EBA5" w14:textId="77777777" w:rsidR="00931922" w:rsidRPr="00C92C91" w:rsidRDefault="00931922" w:rsidP="00931922">
            <w:pPr>
              <w:tabs>
                <w:tab w:val="decimal" w:pos="800"/>
              </w:tabs>
              <w:spacing w:line="235" w:lineRule="auto"/>
              <w:ind w:right="-20"/>
              <w:rPr>
                <w:b/>
                <w:bCs/>
                <w:szCs w:val="22"/>
              </w:rPr>
            </w:pPr>
          </w:p>
        </w:tc>
        <w:tc>
          <w:tcPr>
            <w:tcW w:w="1170" w:type="dxa"/>
            <w:tcBorders>
              <w:top w:val="single" w:sz="4" w:space="0" w:color="auto"/>
              <w:bottom w:val="double" w:sz="4" w:space="0" w:color="auto"/>
            </w:tcBorders>
            <w:vAlign w:val="bottom"/>
          </w:tcPr>
          <w:p w14:paraId="42510EE1" w14:textId="4F274B76" w:rsidR="00931922" w:rsidRPr="00C92C91" w:rsidRDefault="00A73D97" w:rsidP="00931922">
            <w:pPr>
              <w:tabs>
                <w:tab w:val="decimal" w:pos="800"/>
              </w:tabs>
              <w:spacing w:line="235" w:lineRule="auto"/>
              <w:ind w:right="-20"/>
              <w:rPr>
                <w:b/>
                <w:bCs/>
                <w:szCs w:val="22"/>
              </w:rPr>
            </w:pPr>
            <w:r w:rsidRPr="00C92C91">
              <w:rPr>
                <w:b/>
                <w:bCs/>
                <w:szCs w:val="22"/>
              </w:rPr>
              <w:t>1,598</w:t>
            </w:r>
          </w:p>
        </w:tc>
      </w:tr>
      <w:tr w:rsidR="00931922" w:rsidRPr="00CF36E5" w14:paraId="6415F234" w14:textId="77777777" w:rsidTr="00FF70E3">
        <w:trPr>
          <w:trHeight w:val="80"/>
        </w:trPr>
        <w:tc>
          <w:tcPr>
            <w:tcW w:w="5310" w:type="dxa"/>
            <w:shd w:val="clear" w:color="auto" w:fill="auto"/>
            <w:vAlign w:val="center"/>
          </w:tcPr>
          <w:p w14:paraId="3F03B0A5" w14:textId="77777777" w:rsidR="00931922" w:rsidRPr="0038359E" w:rsidRDefault="00931922" w:rsidP="00931922">
            <w:pPr>
              <w:tabs>
                <w:tab w:val="left" w:pos="342"/>
              </w:tabs>
              <w:spacing w:line="235" w:lineRule="auto"/>
              <w:ind w:right="-108"/>
              <w:rPr>
                <w:b/>
                <w:bCs/>
                <w:sz w:val="18"/>
                <w:szCs w:val="18"/>
                <w:lang w:val="en-US"/>
              </w:rPr>
            </w:pPr>
          </w:p>
        </w:tc>
        <w:tc>
          <w:tcPr>
            <w:tcW w:w="241" w:type="dxa"/>
            <w:vAlign w:val="center"/>
          </w:tcPr>
          <w:p w14:paraId="0B9C8954" w14:textId="77777777" w:rsidR="00931922" w:rsidRPr="0038359E" w:rsidRDefault="00931922" w:rsidP="00931922">
            <w:pPr>
              <w:tabs>
                <w:tab w:val="left" w:pos="342"/>
              </w:tabs>
              <w:spacing w:line="235" w:lineRule="auto"/>
              <w:ind w:right="-108"/>
              <w:rPr>
                <w:b/>
                <w:bCs/>
                <w:sz w:val="18"/>
                <w:szCs w:val="18"/>
                <w:lang w:val="en-US"/>
              </w:rPr>
            </w:pPr>
          </w:p>
        </w:tc>
        <w:tc>
          <w:tcPr>
            <w:tcW w:w="1117" w:type="dxa"/>
            <w:tcBorders>
              <w:top w:val="double" w:sz="4" w:space="0" w:color="auto"/>
            </w:tcBorders>
            <w:vAlign w:val="bottom"/>
          </w:tcPr>
          <w:p w14:paraId="0F4D17C3" w14:textId="77777777" w:rsidR="00931922" w:rsidRPr="00C92C91" w:rsidRDefault="00931922" w:rsidP="00931922">
            <w:pPr>
              <w:tabs>
                <w:tab w:val="left" w:pos="342"/>
              </w:tabs>
              <w:spacing w:line="235" w:lineRule="auto"/>
              <w:ind w:right="-108"/>
              <w:rPr>
                <w:b/>
                <w:bCs/>
                <w:szCs w:val="22"/>
                <w:lang w:val="en-US"/>
              </w:rPr>
            </w:pPr>
          </w:p>
        </w:tc>
        <w:tc>
          <w:tcPr>
            <w:tcW w:w="236" w:type="dxa"/>
            <w:vAlign w:val="bottom"/>
          </w:tcPr>
          <w:p w14:paraId="1B9548D1" w14:textId="77777777" w:rsidR="00931922" w:rsidRPr="00C92C91" w:rsidRDefault="00931922" w:rsidP="00931922">
            <w:pPr>
              <w:tabs>
                <w:tab w:val="left" w:pos="342"/>
              </w:tabs>
              <w:spacing w:line="235" w:lineRule="auto"/>
              <w:ind w:right="-108"/>
              <w:rPr>
                <w:b/>
                <w:bCs/>
                <w:szCs w:val="22"/>
                <w:lang w:val="en-US"/>
              </w:rPr>
            </w:pPr>
          </w:p>
        </w:tc>
        <w:tc>
          <w:tcPr>
            <w:tcW w:w="1114" w:type="dxa"/>
            <w:tcBorders>
              <w:top w:val="double" w:sz="4" w:space="0" w:color="auto"/>
            </w:tcBorders>
            <w:vAlign w:val="bottom"/>
          </w:tcPr>
          <w:p w14:paraId="49173D83" w14:textId="77777777" w:rsidR="00931922" w:rsidRPr="00C92C91" w:rsidRDefault="00931922" w:rsidP="00931922">
            <w:pPr>
              <w:tabs>
                <w:tab w:val="decimal" w:pos="651"/>
              </w:tabs>
              <w:spacing w:line="235" w:lineRule="auto"/>
              <w:ind w:right="-20"/>
              <w:rPr>
                <w:b/>
                <w:bCs/>
                <w:szCs w:val="22"/>
              </w:rPr>
            </w:pPr>
          </w:p>
        </w:tc>
        <w:tc>
          <w:tcPr>
            <w:tcW w:w="270" w:type="dxa"/>
            <w:vAlign w:val="bottom"/>
          </w:tcPr>
          <w:p w14:paraId="1B9F9E4A" w14:textId="77777777" w:rsidR="00931922" w:rsidRPr="00C92C91" w:rsidRDefault="00931922" w:rsidP="00931922">
            <w:pPr>
              <w:tabs>
                <w:tab w:val="left" w:pos="342"/>
              </w:tabs>
              <w:spacing w:line="235" w:lineRule="auto"/>
              <w:ind w:right="-108"/>
              <w:rPr>
                <w:b/>
                <w:bCs/>
                <w:szCs w:val="22"/>
                <w:lang w:val="en-US"/>
              </w:rPr>
            </w:pPr>
          </w:p>
        </w:tc>
        <w:tc>
          <w:tcPr>
            <w:tcW w:w="1170" w:type="dxa"/>
            <w:tcBorders>
              <w:top w:val="double" w:sz="4" w:space="0" w:color="auto"/>
            </w:tcBorders>
            <w:vAlign w:val="bottom"/>
          </w:tcPr>
          <w:p w14:paraId="55882C3D" w14:textId="77777777" w:rsidR="00931922" w:rsidRPr="00C92C91" w:rsidRDefault="00931922" w:rsidP="00931922">
            <w:pPr>
              <w:tabs>
                <w:tab w:val="left" w:pos="342"/>
              </w:tabs>
              <w:spacing w:line="235" w:lineRule="auto"/>
              <w:ind w:right="-108"/>
              <w:rPr>
                <w:b/>
                <w:bCs/>
                <w:szCs w:val="22"/>
                <w:lang w:val="en-US"/>
              </w:rPr>
            </w:pPr>
          </w:p>
        </w:tc>
      </w:tr>
      <w:tr w:rsidR="00931922" w:rsidRPr="00CF36E5" w14:paraId="6F0FA373" w14:textId="77777777" w:rsidTr="00FF70E3">
        <w:trPr>
          <w:trHeight w:val="80"/>
        </w:trPr>
        <w:tc>
          <w:tcPr>
            <w:tcW w:w="5310" w:type="dxa"/>
            <w:shd w:val="clear" w:color="auto" w:fill="auto"/>
          </w:tcPr>
          <w:p w14:paraId="38F9B11F" w14:textId="77777777" w:rsidR="00931922" w:rsidRPr="0038359E" w:rsidRDefault="00931922" w:rsidP="00931922">
            <w:pPr>
              <w:tabs>
                <w:tab w:val="left" w:pos="252"/>
              </w:tabs>
              <w:spacing w:line="235" w:lineRule="auto"/>
              <w:ind w:right="-108"/>
              <w:rPr>
                <w:b/>
                <w:bCs/>
                <w:szCs w:val="22"/>
                <w:lang w:val="en-US"/>
              </w:rPr>
            </w:pPr>
            <w:r w:rsidRPr="0038359E">
              <w:rPr>
                <w:b/>
                <w:bCs/>
                <w:szCs w:val="22"/>
                <w:lang w:val="en-US"/>
              </w:rPr>
              <w:t xml:space="preserve">Basic earnings per share </w:t>
            </w:r>
            <w:r w:rsidRPr="0038359E">
              <w:rPr>
                <w:b/>
                <w:bCs/>
                <w:i/>
                <w:iCs/>
                <w:szCs w:val="22"/>
                <w:lang w:val="en-US"/>
              </w:rPr>
              <w:t>(in Baht)</w:t>
            </w:r>
          </w:p>
        </w:tc>
        <w:tc>
          <w:tcPr>
            <w:tcW w:w="241" w:type="dxa"/>
          </w:tcPr>
          <w:p w14:paraId="5E0CD23E" w14:textId="77777777" w:rsidR="00931922" w:rsidRPr="0038359E" w:rsidRDefault="00931922" w:rsidP="00931922">
            <w:pPr>
              <w:shd w:val="clear" w:color="auto" w:fill="FFFFFF"/>
              <w:spacing w:line="235" w:lineRule="auto"/>
              <w:ind w:left="144" w:hanging="144"/>
              <w:jc w:val="center"/>
              <w:rPr>
                <w:szCs w:val="22"/>
                <w:lang w:val="en-US"/>
              </w:rPr>
            </w:pPr>
          </w:p>
        </w:tc>
        <w:tc>
          <w:tcPr>
            <w:tcW w:w="1117" w:type="dxa"/>
            <w:tcBorders>
              <w:bottom w:val="double" w:sz="4" w:space="0" w:color="auto"/>
            </w:tcBorders>
            <w:vAlign w:val="bottom"/>
          </w:tcPr>
          <w:p w14:paraId="2CEA8884" w14:textId="37FAACB7" w:rsidR="00931922" w:rsidRPr="00C92C91" w:rsidRDefault="00A73D97" w:rsidP="00931922">
            <w:pPr>
              <w:tabs>
                <w:tab w:val="decimal" w:pos="555"/>
              </w:tabs>
              <w:spacing w:line="235" w:lineRule="auto"/>
              <w:ind w:right="77"/>
              <w:rPr>
                <w:b/>
                <w:bCs/>
                <w:szCs w:val="22"/>
              </w:rPr>
            </w:pPr>
            <w:r w:rsidRPr="00C92C91">
              <w:rPr>
                <w:b/>
                <w:bCs/>
                <w:szCs w:val="22"/>
              </w:rPr>
              <w:t>0.0501</w:t>
            </w:r>
          </w:p>
        </w:tc>
        <w:tc>
          <w:tcPr>
            <w:tcW w:w="236" w:type="dxa"/>
            <w:vAlign w:val="bottom"/>
          </w:tcPr>
          <w:p w14:paraId="3C83EA53" w14:textId="77777777" w:rsidR="00931922" w:rsidRPr="00C92C91" w:rsidRDefault="00931922" w:rsidP="00931922">
            <w:pPr>
              <w:tabs>
                <w:tab w:val="decimal" w:pos="656"/>
                <w:tab w:val="decimal" w:pos="800"/>
              </w:tabs>
              <w:spacing w:line="235" w:lineRule="auto"/>
              <w:ind w:right="-20"/>
              <w:rPr>
                <w:b/>
                <w:bCs/>
                <w:szCs w:val="22"/>
              </w:rPr>
            </w:pPr>
          </w:p>
        </w:tc>
        <w:tc>
          <w:tcPr>
            <w:tcW w:w="1114" w:type="dxa"/>
            <w:tcBorders>
              <w:bottom w:val="double" w:sz="4" w:space="0" w:color="auto"/>
            </w:tcBorders>
            <w:vAlign w:val="bottom"/>
          </w:tcPr>
          <w:p w14:paraId="2BC138BD" w14:textId="670A7859" w:rsidR="00931922" w:rsidRPr="00C92C91" w:rsidRDefault="00C92C91" w:rsidP="00C92C91">
            <w:pPr>
              <w:tabs>
                <w:tab w:val="decimal" w:pos="559"/>
              </w:tabs>
              <w:spacing w:line="235" w:lineRule="auto"/>
              <w:ind w:right="-20"/>
              <w:rPr>
                <w:b/>
                <w:bCs/>
                <w:szCs w:val="22"/>
              </w:rPr>
            </w:pPr>
            <w:r w:rsidRPr="00C92C91">
              <w:rPr>
                <w:b/>
                <w:bCs/>
                <w:szCs w:val="22"/>
              </w:rPr>
              <w:t>-</w:t>
            </w:r>
          </w:p>
        </w:tc>
        <w:tc>
          <w:tcPr>
            <w:tcW w:w="270" w:type="dxa"/>
            <w:vAlign w:val="bottom"/>
          </w:tcPr>
          <w:p w14:paraId="2EAA622F" w14:textId="77777777" w:rsidR="00931922" w:rsidRPr="00C92C91" w:rsidRDefault="00931922" w:rsidP="00931922">
            <w:pPr>
              <w:tabs>
                <w:tab w:val="decimal" w:pos="656"/>
                <w:tab w:val="decimal" w:pos="800"/>
              </w:tabs>
              <w:spacing w:line="235" w:lineRule="auto"/>
              <w:ind w:right="-20"/>
              <w:rPr>
                <w:b/>
                <w:bCs/>
                <w:szCs w:val="22"/>
              </w:rPr>
            </w:pPr>
          </w:p>
        </w:tc>
        <w:tc>
          <w:tcPr>
            <w:tcW w:w="1170" w:type="dxa"/>
            <w:tcBorders>
              <w:bottom w:val="double" w:sz="4" w:space="0" w:color="auto"/>
            </w:tcBorders>
            <w:vAlign w:val="bottom"/>
          </w:tcPr>
          <w:p w14:paraId="59856F67" w14:textId="5FE4F0A6" w:rsidR="00931922" w:rsidRPr="00C92C91" w:rsidRDefault="00C92C91" w:rsidP="00931922">
            <w:pPr>
              <w:tabs>
                <w:tab w:val="decimal" w:pos="432"/>
              </w:tabs>
              <w:spacing w:line="235" w:lineRule="auto"/>
              <w:ind w:right="131"/>
              <w:rPr>
                <w:b/>
                <w:bCs/>
                <w:szCs w:val="22"/>
              </w:rPr>
            </w:pPr>
            <w:r w:rsidRPr="00C92C91">
              <w:rPr>
                <w:b/>
                <w:bCs/>
                <w:szCs w:val="22"/>
              </w:rPr>
              <w:t>0.0501</w:t>
            </w:r>
          </w:p>
        </w:tc>
      </w:tr>
      <w:tr w:rsidR="00931922" w:rsidRPr="00CF36E5" w14:paraId="676500C5" w14:textId="77777777" w:rsidTr="00FF70E3">
        <w:trPr>
          <w:trHeight w:val="80"/>
        </w:trPr>
        <w:tc>
          <w:tcPr>
            <w:tcW w:w="5310" w:type="dxa"/>
            <w:shd w:val="clear" w:color="auto" w:fill="auto"/>
          </w:tcPr>
          <w:p w14:paraId="1027BAA2" w14:textId="51164E7E" w:rsidR="00931922" w:rsidRPr="0038359E" w:rsidRDefault="00931922" w:rsidP="00931922">
            <w:pPr>
              <w:tabs>
                <w:tab w:val="left" w:pos="450"/>
              </w:tabs>
              <w:spacing w:line="240" w:lineRule="atLeast"/>
              <w:rPr>
                <w:b/>
                <w:bCs/>
                <w:szCs w:val="22"/>
                <w:lang w:val="en-US"/>
              </w:rPr>
            </w:pPr>
            <w:r>
              <w:rPr>
                <w:rFonts w:cs="Angsana New"/>
                <w:b/>
                <w:bCs/>
                <w:lang w:val="en-US" w:bidi="th-TH"/>
              </w:rPr>
              <w:t>Diluted earnings</w:t>
            </w:r>
            <w:r w:rsidRPr="0038359E">
              <w:rPr>
                <w:b/>
                <w:bCs/>
              </w:rPr>
              <w:t xml:space="preserve"> per share </w:t>
            </w:r>
            <w:r w:rsidRPr="0038359E">
              <w:rPr>
                <w:b/>
                <w:bCs/>
                <w:i/>
                <w:iCs/>
              </w:rPr>
              <w:t>(in Baht)</w:t>
            </w:r>
          </w:p>
        </w:tc>
        <w:tc>
          <w:tcPr>
            <w:tcW w:w="241" w:type="dxa"/>
          </w:tcPr>
          <w:p w14:paraId="5F2F8E6C" w14:textId="77777777" w:rsidR="00931922" w:rsidRPr="0038359E" w:rsidRDefault="00931922" w:rsidP="00931922">
            <w:pPr>
              <w:shd w:val="clear" w:color="auto" w:fill="FFFFFF"/>
              <w:spacing w:line="235" w:lineRule="auto"/>
              <w:ind w:left="144" w:hanging="144"/>
              <w:jc w:val="center"/>
              <w:rPr>
                <w:szCs w:val="22"/>
                <w:lang w:val="en-US"/>
              </w:rPr>
            </w:pPr>
          </w:p>
        </w:tc>
        <w:tc>
          <w:tcPr>
            <w:tcW w:w="1117" w:type="dxa"/>
            <w:tcBorders>
              <w:top w:val="double" w:sz="4" w:space="0" w:color="auto"/>
              <w:bottom w:val="double" w:sz="4" w:space="0" w:color="auto"/>
            </w:tcBorders>
            <w:vAlign w:val="bottom"/>
          </w:tcPr>
          <w:p w14:paraId="3E77C091" w14:textId="673207FE" w:rsidR="00931922" w:rsidRPr="00C92C91" w:rsidRDefault="00A73D97" w:rsidP="00931922">
            <w:pPr>
              <w:tabs>
                <w:tab w:val="decimal" w:pos="555"/>
              </w:tabs>
              <w:spacing w:line="235" w:lineRule="auto"/>
              <w:ind w:right="77"/>
              <w:rPr>
                <w:b/>
                <w:bCs/>
                <w:szCs w:val="22"/>
              </w:rPr>
            </w:pPr>
            <w:r w:rsidRPr="00C92C91">
              <w:rPr>
                <w:b/>
                <w:bCs/>
                <w:szCs w:val="22"/>
              </w:rPr>
              <w:t>0.0501</w:t>
            </w:r>
          </w:p>
        </w:tc>
        <w:tc>
          <w:tcPr>
            <w:tcW w:w="236" w:type="dxa"/>
            <w:vAlign w:val="bottom"/>
          </w:tcPr>
          <w:p w14:paraId="132353C5" w14:textId="77777777" w:rsidR="00931922" w:rsidRPr="00C92C91" w:rsidRDefault="00931922" w:rsidP="00931922">
            <w:pPr>
              <w:tabs>
                <w:tab w:val="decimal" w:pos="656"/>
                <w:tab w:val="decimal" w:pos="800"/>
              </w:tabs>
              <w:spacing w:line="235" w:lineRule="auto"/>
              <w:ind w:right="-20"/>
              <w:rPr>
                <w:b/>
                <w:bCs/>
                <w:szCs w:val="22"/>
              </w:rPr>
            </w:pPr>
          </w:p>
        </w:tc>
        <w:tc>
          <w:tcPr>
            <w:tcW w:w="1114" w:type="dxa"/>
            <w:tcBorders>
              <w:top w:val="double" w:sz="4" w:space="0" w:color="auto"/>
              <w:bottom w:val="double" w:sz="4" w:space="0" w:color="auto"/>
            </w:tcBorders>
            <w:vAlign w:val="bottom"/>
          </w:tcPr>
          <w:p w14:paraId="4D515EEB" w14:textId="17B7E565" w:rsidR="00931922" w:rsidRPr="00C92C91" w:rsidRDefault="00C92C91" w:rsidP="00C92C91">
            <w:pPr>
              <w:tabs>
                <w:tab w:val="decimal" w:pos="559"/>
              </w:tabs>
              <w:spacing w:line="235" w:lineRule="auto"/>
              <w:ind w:right="-20"/>
              <w:rPr>
                <w:b/>
                <w:bCs/>
                <w:szCs w:val="22"/>
              </w:rPr>
            </w:pPr>
            <w:r w:rsidRPr="00C92C91">
              <w:rPr>
                <w:b/>
                <w:bCs/>
                <w:szCs w:val="22"/>
              </w:rPr>
              <w:t>-</w:t>
            </w:r>
          </w:p>
        </w:tc>
        <w:tc>
          <w:tcPr>
            <w:tcW w:w="270" w:type="dxa"/>
            <w:vAlign w:val="bottom"/>
          </w:tcPr>
          <w:p w14:paraId="45B3399C" w14:textId="77777777" w:rsidR="00931922" w:rsidRPr="00C92C91" w:rsidRDefault="00931922" w:rsidP="00931922">
            <w:pPr>
              <w:tabs>
                <w:tab w:val="decimal" w:pos="656"/>
                <w:tab w:val="decimal" w:pos="800"/>
              </w:tabs>
              <w:spacing w:line="235" w:lineRule="auto"/>
              <w:ind w:right="-20"/>
              <w:rPr>
                <w:b/>
                <w:bCs/>
                <w:szCs w:val="22"/>
              </w:rPr>
            </w:pPr>
          </w:p>
        </w:tc>
        <w:tc>
          <w:tcPr>
            <w:tcW w:w="1170" w:type="dxa"/>
            <w:tcBorders>
              <w:top w:val="double" w:sz="4" w:space="0" w:color="auto"/>
              <w:bottom w:val="double" w:sz="4" w:space="0" w:color="auto"/>
            </w:tcBorders>
            <w:vAlign w:val="bottom"/>
          </w:tcPr>
          <w:p w14:paraId="07B5E028" w14:textId="3CC14BA1" w:rsidR="00931922" w:rsidRPr="00C92C91" w:rsidRDefault="00C92C91" w:rsidP="00931922">
            <w:pPr>
              <w:tabs>
                <w:tab w:val="decimal" w:pos="432"/>
              </w:tabs>
              <w:spacing w:line="235" w:lineRule="auto"/>
              <w:ind w:right="131"/>
              <w:rPr>
                <w:b/>
                <w:bCs/>
                <w:szCs w:val="22"/>
              </w:rPr>
            </w:pPr>
            <w:r w:rsidRPr="00C92C91">
              <w:rPr>
                <w:b/>
                <w:bCs/>
                <w:szCs w:val="22"/>
              </w:rPr>
              <w:t>0.0501</w:t>
            </w:r>
          </w:p>
        </w:tc>
      </w:tr>
    </w:tbl>
    <w:p w14:paraId="55486264" w14:textId="77777777" w:rsidR="00D93C96" w:rsidRPr="00CF36E5" w:rsidRDefault="00D93C96">
      <w:pPr>
        <w:spacing w:line="240" w:lineRule="auto"/>
        <w:rPr>
          <w:highlight w:val="yellow"/>
        </w:rPr>
      </w:pPr>
    </w:p>
    <w:p w14:paraId="60180FCE" w14:textId="1C352714" w:rsidR="00EC5A30" w:rsidRDefault="00EC5A30">
      <w:pPr>
        <w:spacing w:line="240" w:lineRule="auto"/>
      </w:pPr>
    </w:p>
    <w:p w14:paraId="7F178A2C" w14:textId="274793AF" w:rsidR="00985DF9" w:rsidRPr="001527A7" w:rsidRDefault="00993DF2" w:rsidP="001527A7">
      <w:pPr>
        <w:pStyle w:val="Heading1"/>
        <w:spacing w:before="0" w:after="0" w:line="240" w:lineRule="atLeast"/>
        <w:ind w:left="547" w:hanging="547"/>
        <w:rPr>
          <w:szCs w:val="24"/>
        </w:rPr>
      </w:pPr>
      <w:r>
        <w:rPr>
          <w:szCs w:val="24"/>
        </w:rPr>
        <w:t>Re</w:t>
      </w:r>
      <w:r w:rsidR="00985DF9" w:rsidRPr="001527A7">
        <w:rPr>
          <w:szCs w:val="24"/>
        </w:rPr>
        <w:t>lated</w:t>
      </w:r>
      <w:r w:rsidR="002671CF" w:rsidRPr="001527A7">
        <w:rPr>
          <w:szCs w:val="24"/>
        </w:rPr>
        <w:t xml:space="preserve"> parties</w:t>
      </w:r>
    </w:p>
    <w:p w14:paraId="451CA4C2" w14:textId="77777777" w:rsidR="00003EBC" w:rsidRPr="009426D0" w:rsidRDefault="00003EBC" w:rsidP="00B10E7D">
      <w:pPr>
        <w:spacing w:line="240" w:lineRule="atLeast"/>
        <w:ind w:left="547"/>
        <w:jc w:val="both"/>
        <w:rPr>
          <w:sz w:val="16"/>
          <w:szCs w:val="16"/>
        </w:rPr>
      </w:pPr>
    </w:p>
    <w:p w14:paraId="1EB10CAD" w14:textId="53D322DC" w:rsidR="00015D44" w:rsidRPr="009426D0" w:rsidRDefault="00015D44" w:rsidP="00015D44">
      <w:pPr>
        <w:spacing w:line="240" w:lineRule="auto"/>
        <w:ind w:left="547"/>
        <w:jc w:val="thaiDistribute"/>
      </w:pPr>
      <w:r w:rsidRPr="009426D0">
        <w:t xml:space="preserve">Relationships with </w:t>
      </w:r>
      <w:r w:rsidR="0096662C" w:rsidRPr="00DB3F34">
        <w:t xml:space="preserve">joint ventures </w:t>
      </w:r>
      <w:r w:rsidRPr="00DB3F34">
        <w:t xml:space="preserve">and </w:t>
      </w:r>
      <w:r w:rsidR="0096662C" w:rsidRPr="009426D0">
        <w:t xml:space="preserve">subsidiaries </w:t>
      </w:r>
      <w:r w:rsidRPr="009426D0">
        <w:t xml:space="preserve">that have material </w:t>
      </w:r>
      <w:r w:rsidRPr="00416934">
        <w:t xml:space="preserve">changes are described in note </w:t>
      </w:r>
      <w:r w:rsidRPr="00416934">
        <w:rPr>
          <w:rFonts w:cs="Angsana New"/>
          <w:lang w:val="en-US" w:bidi="th-TH"/>
        </w:rPr>
        <w:t>5 and 6</w:t>
      </w:r>
      <w:r w:rsidRPr="00416934">
        <w:t xml:space="preserve">. </w:t>
      </w:r>
      <w:r w:rsidRPr="00416934">
        <w:rPr>
          <w:rFonts w:cs="Angsana New"/>
          <w:lang w:bidi="th-TH"/>
        </w:rPr>
        <w:t xml:space="preserve">Other </w:t>
      </w:r>
      <w:r w:rsidRPr="00416934">
        <w:t xml:space="preserve">related parties which </w:t>
      </w:r>
      <w:r w:rsidR="00E3715F">
        <w:t xml:space="preserve">have material changes in relationships and with </w:t>
      </w:r>
      <w:r w:rsidR="00BF5601" w:rsidRPr="00416934">
        <w:t>the</w:t>
      </w:r>
      <w:r w:rsidRPr="00416934">
        <w:t xml:space="preserve"> Group had significant transactions during</w:t>
      </w:r>
      <w:r w:rsidRPr="009426D0">
        <w:t xml:space="preserve"> the period were as follows:</w:t>
      </w:r>
    </w:p>
    <w:p w14:paraId="154D54A2" w14:textId="77777777" w:rsidR="00985DF9" w:rsidRPr="00015D44" w:rsidRDefault="00985DF9" w:rsidP="00A150DB">
      <w:pPr>
        <w:spacing w:line="240" w:lineRule="auto"/>
        <w:ind w:left="540"/>
        <w:jc w:val="thaiDistribute"/>
        <w:rPr>
          <w:rFonts w:cstheme="minorBidi"/>
          <w:sz w:val="16"/>
          <w:szCs w:val="16"/>
          <w:lang w:bidi="th-TH"/>
        </w:rPr>
      </w:pPr>
    </w:p>
    <w:tbl>
      <w:tblPr>
        <w:tblW w:w="9191" w:type="dxa"/>
        <w:tblInd w:w="459" w:type="dxa"/>
        <w:tblLayout w:type="fixed"/>
        <w:tblLook w:val="01E0" w:firstRow="1" w:lastRow="1" w:firstColumn="1" w:lastColumn="1" w:noHBand="0" w:noVBand="0"/>
      </w:tblPr>
      <w:tblGrid>
        <w:gridCol w:w="4131"/>
        <w:gridCol w:w="1460"/>
        <w:gridCol w:w="3600"/>
      </w:tblGrid>
      <w:tr w:rsidR="00E04F58" w:rsidRPr="009426D0" w14:paraId="4371ABD7" w14:textId="77777777" w:rsidTr="006973E9">
        <w:trPr>
          <w:trHeight w:val="425"/>
          <w:tblHeader/>
        </w:trPr>
        <w:tc>
          <w:tcPr>
            <w:tcW w:w="4131" w:type="dxa"/>
          </w:tcPr>
          <w:p w14:paraId="52B48B70" w14:textId="77777777" w:rsidR="00E04F58" w:rsidRPr="009426D0" w:rsidRDefault="00E04F58" w:rsidP="004A707C">
            <w:pPr>
              <w:pStyle w:val="block"/>
              <w:tabs>
                <w:tab w:val="decimal" w:pos="765"/>
              </w:tabs>
              <w:spacing w:after="0" w:line="240" w:lineRule="auto"/>
              <w:ind w:left="-18"/>
              <w:jc w:val="center"/>
              <w:rPr>
                <w:b/>
                <w:bCs/>
                <w:szCs w:val="22"/>
                <w:lang w:val="en-GB"/>
              </w:rPr>
            </w:pPr>
          </w:p>
          <w:p w14:paraId="7356378D" w14:textId="77777777" w:rsidR="00E04F58" w:rsidRPr="009426D0" w:rsidRDefault="00E04F58" w:rsidP="004A707C">
            <w:pPr>
              <w:pStyle w:val="block"/>
              <w:tabs>
                <w:tab w:val="decimal" w:pos="765"/>
              </w:tabs>
              <w:spacing w:after="0" w:line="240" w:lineRule="auto"/>
              <w:ind w:left="-18"/>
              <w:jc w:val="center"/>
              <w:rPr>
                <w:b/>
                <w:bCs/>
                <w:szCs w:val="22"/>
                <w:lang w:val="en-GB"/>
              </w:rPr>
            </w:pPr>
          </w:p>
          <w:p w14:paraId="4D9E23B1" w14:textId="77777777" w:rsidR="00E04F58" w:rsidRPr="009426D0" w:rsidRDefault="00E04F58" w:rsidP="004A707C">
            <w:pPr>
              <w:pStyle w:val="block"/>
              <w:tabs>
                <w:tab w:val="decimal" w:pos="765"/>
              </w:tabs>
              <w:spacing w:after="0" w:line="240" w:lineRule="auto"/>
              <w:ind w:left="0"/>
              <w:rPr>
                <w:b/>
                <w:bCs/>
                <w:szCs w:val="22"/>
                <w:lang w:val="en-GB"/>
              </w:rPr>
            </w:pPr>
            <w:r w:rsidRPr="009426D0">
              <w:rPr>
                <w:b/>
                <w:bCs/>
                <w:szCs w:val="22"/>
              </w:rPr>
              <w:t>Name of entities</w:t>
            </w:r>
          </w:p>
        </w:tc>
        <w:tc>
          <w:tcPr>
            <w:tcW w:w="1460" w:type="dxa"/>
          </w:tcPr>
          <w:p w14:paraId="46CC26BA" w14:textId="77777777" w:rsidR="00E04F58" w:rsidRPr="009426D0" w:rsidRDefault="00E04F58" w:rsidP="004A707C">
            <w:pPr>
              <w:pStyle w:val="block"/>
              <w:tabs>
                <w:tab w:val="decimal" w:pos="765"/>
              </w:tabs>
              <w:spacing w:after="0" w:line="240" w:lineRule="auto"/>
              <w:ind w:left="-63" w:right="-63"/>
              <w:jc w:val="center"/>
              <w:rPr>
                <w:b/>
                <w:bCs/>
                <w:szCs w:val="22"/>
                <w:lang w:val="en-GB"/>
              </w:rPr>
            </w:pPr>
            <w:r w:rsidRPr="009426D0">
              <w:rPr>
                <w:b/>
                <w:bCs/>
                <w:szCs w:val="22"/>
                <w:lang w:val="en-GB"/>
              </w:rPr>
              <w:t>Country of incorporation/ nationality</w:t>
            </w:r>
          </w:p>
        </w:tc>
        <w:tc>
          <w:tcPr>
            <w:tcW w:w="3600" w:type="dxa"/>
          </w:tcPr>
          <w:p w14:paraId="20F676DA" w14:textId="77777777" w:rsidR="00E04F58" w:rsidRPr="009426D0" w:rsidRDefault="00E04F58" w:rsidP="004A707C">
            <w:pPr>
              <w:pStyle w:val="block"/>
              <w:tabs>
                <w:tab w:val="decimal" w:pos="765"/>
              </w:tabs>
              <w:spacing w:after="0" w:line="240" w:lineRule="auto"/>
              <w:ind w:left="234"/>
              <w:rPr>
                <w:b/>
                <w:bCs/>
                <w:szCs w:val="22"/>
                <w:lang w:val="en-GB"/>
              </w:rPr>
            </w:pPr>
          </w:p>
          <w:p w14:paraId="2A3A5566" w14:textId="77777777" w:rsidR="00E04F58" w:rsidRPr="009426D0" w:rsidRDefault="00E04F58" w:rsidP="004A707C">
            <w:pPr>
              <w:pStyle w:val="block"/>
              <w:tabs>
                <w:tab w:val="decimal" w:pos="765"/>
              </w:tabs>
              <w:spacing w:after="0" w:line="240" w:lineRule="auto"/>
              <w:ind w:left="234"/>
              <w:rPr>
                <w:b/>
                <w:bCs/>
                <w:szCs w:val="22"/>
                <w:lang w:val="en-GB"/>
              </w:rPr>
            </w:pPr>
          </w:p>
          <w:p w14:paraId="1AEAF97B" w14:textId="77777777" w:rsidR="00E04F58" w:rsidRPr="009426D0" w:rsidRDefault="00E04F58" w:rsidP="004A707C">
            <w:pPr>
              <w:pStyle w:val="block"/>
              <w:tabs>
                <w:tab w:val="decimal" w:pos="765"/>
              </w:tabs>
              <w:spacing w:after="0" w:line="240" w:lineRule="auto"/>
              <w:ind w:left="0"/>
              <w:rPr>
                <w:b/>
                <w:bCs/>
                <w:szCs w:val="22"/>
                <w:lang w:val="en-GB"/>
              </w:rPr>
            </w:pPr>
            <w:r w:rsidRPr="009426D0">
              <w:rPr>
                <w:b/>
                <w:bCs/>
                <w:szCs w:val="22"/>
                <w:lang w:val="en-GB"/>
              </w:rPr>
              <w:t>Nature of relationships</w:t>
            </w:r>
          </w:p>
        </w:tc>
      </w:tr>
      <w:tr w:rsidR="00506A8D" w:rsidRPr="009426D0" w14:paraId="083832BB" w14:textId="77777777" w:rsidTr="006973E9">
        <w:trPr>
          <w:trHeight w:val="425"/>
        </w:trPr>
        <w:tc>
          <w:tcPr>
            <w:tcW w:w="4131" w:type="dxa"/>
          </w:tcPr>
          <w:p w14:paraId="4FF2DA03" w14:textId="0556C83D" w:rsidR="00506A8D" w:rsidRPr="00506A8D" w:rsidRDefault="00506A8D" w:rsidP="00506A8D">
            <w:pPr>
              <w:pStyle w:val="block"/>
              <w:spacing w:after="0" w:line="240" w:lineRule="auto"/>
              <w:ind w:left="0"/>
            </w:pPr>
            <w:r>
              <w:t>Key management personnel</w:t>
            </w:r>
          </w:p>
        </w:tc>
        <w:tc>
          <w:tcPr>
            <w:tcW w:w="1460" w:type="dxa"/>
          </w:tcPr>
          <w:p w14:paraId="32A27E41" w14:textId="701A9733" w:rsidR="00506A8D" w:rsidRPr="009426D0" w:rsidRDefault="00506A8D" w:rsidP="00506A8D">
            <w:pPr>
              <w:pStyle w:val="block"/>
              <w:tabs>
                <w:tab w:val="decimal" w:pos="765"/>
              </w:tabs>
              <w:spacing w:after="0" w:line="240" w:lineRule="auto"/>
              <w:ind w:left="-63" w:right="-63"/>
              <w:jc w:val="center"/>
              <w:rPr>
                <w:b/>
                <w:bCs/>
                <w:szCs w:val="22"/>
                <w:lang w:val="en-GB"/>
              </w:rPr>
            </w:pPr>
            <w:r w:rsidRPr="009426D0">
              <w:rPr>
                <w:szCs w:val="22"/>
                <w:lang w:val="en-GB"/>
              </w:rPr>
              <w:t>Thailand</w:t>
            </w:r>
          </w:p>
        </w:tc>
        <w:tc>
          <w:tcPr>
            <w:tcW w:w="3600" w:type="dxa"/>
          </w:tcPr>
          <w:p w14:paraId="1ED2634D" w14:textId="5857644C" w:rsidR="00506A8D" w:rsidRPr="006973E9" w:rsidRDefault="00506A8D" w:rsidP="006973E9">
            <w:pPr>
              <w:pStyle w:val="block"/>
              <w:spacing w:after="0" w:line="240" w:lineRule="auto"/>
              <w:ind w:left="144" w:hanging="144"/>
              <w:jc w:val="thaiDistribute"/>
              <w:rPr>
                <w:spacing w:val="-4"/>
              </w:rPr>
            </w:pPr>
            <w:r w:rsidRPr="006973E9">
              <w:rPr>
                <w:spacing w:val="-10"/>
              </w:rPr>
              <w:t>Persons having authority and responsibility</w:t>
            </w:r>
            <w:r w:rsidRPr="006973E9">
              <w:rPr>
                <w:spacing w:val="-4"/>
              </w:rPr>
              <w:t xml:space="preserve"> for planning, </w:t>
            </w:r>
            <w:proofErr w:type="gramStart"/>
            <w:r w:rsidRPr="006973E9">
              <w:rPr>
                <w:spacing w:val="-4"/>
              </w:rPr>
              <w:t>directing</w:t>
            </w:r>
            <w:proofErr w:type="gramEnd"/>
            <w:r w:rsidRPr="006973E9">
              <w:rPr>
                <w:spacing w:val="-4"/>
              </w:rPr>
              <w:t xml:space="preserve"> and controlling the activities of the entity, directly or indirectly, including any director (whether executive or otherwise) of the Group.</w:t>
            </w:r>
          </w:p>
        </w:tc>
      </w:tr>
      <w:tr w:rsidR="00D250B8" w:rsidRPr="009426D0" w14:paraId="64EAF064" w14:textId="77777777" w:rsidTr="005A6B3D">
        <w:trPr>
          <w:trHeight w:val="137"/>
        </w:trPr>
        <w:tc>
          <w:tcPr>
            <w:tcW w:w="4131" w:type="dxa"/>
          </w:tcPr>
          <w:p w14:paraId="7ABB6BA9" w14:textId="36F8A9F8" w:rsidR="00D250B8" w:rsidRPr="002B0174" w:rsidRDefault="002B0174" w:rsidP="00D250B8">
            <w:pPr>
              <w:pStyle w:val="block"/>
              <w:spacing w:after="0" w:line="240" w:lineRule="auto"/>
              <w:ind w:left="237" w:hanging="237"/>
              <w:rPr>
                <w:lang w:val="en-US"/>
              </w:rPr>
            </w:pPr>
            <w:r>
              <w:rPr>
                <w:rFonts w:cs="Angsana New"/>
                <w:lang w:val="en-US" w:bidi="th-TH"/>
              </w:rPr>
              <w:t>Coffee Concepts Retail Co., Ltd.</w:t>
            </w:r>
          </w:p>
        </w:tc>
        <w:tc>
          <w:tcPr>
            <w:tcW w:w="1460" w:type="dxa"/>
          </w:tcPr>
          <w:p w14:paraId="031E2B7C" w14:textId="68BC652C" w:rsidR="00D250B8" w:rsidRPr="009426D0" w:rsidRDefault="00D250B8" w:rsidP="00D250B8">
            <w:pPr>
              <w:pStyle w:val="block"/>
              <w:tabs>
                <w:tab w:val="decimal" w:pos="765"/>
              </w:tabs>
              <w:spacing w:after="0" w:line="240" w:lineRule="auto"/>
              <w:ind w:left="-63" w:right="-63"/>
              <w:jc w:val="center"/>
              <w:rPr>
                <w:szCs w:val="22"/>
                <w:lang w:val="en-GB"/>
              </w:rPr>
            </w:pPr>
            <w:r w:rsidRPr="00C9032D">
              <w:rPr>
                <w:rFonts w:cstheme="minorBidi"/>
                <w:szCs w:val="28"/>
                <w:lang w:val="en-US" w:eastAsia="zh-CN" w:bidi="th-TH"/>
              </w:rPr>
              <w:t>Thailand</w:t>
            </w:r>
          </w:p>
        </w:tc>
        <w:tc>
          <w:tcPr>
            <w:tcW w:w="3600" w:type="dxa"/>
          </w:tcPr>
          <w:p w14:paraId="3776D58A" w14:textId="1E8228F8" w:rsidR="00D250B8" w:rsidRPr="00506A8D" w:rsidRDefault="00D250B8" w:rsidP="00D250B8">
            <w:pPr>
              <w:pStyle w:val="block"/>
              <w:spacing w:after="0" w:line="240" w:lineRule="auto"/>
              <w:ind w:left="144" w:hanging="144"/>
              <w:jc w:val="thaiDistribute"/>
            </w:pPr>
            <w:r w:rsidRPr="00FE3D49">
              <w:t>Common ultimate major shareholders</w:t>
            </w:r>
          </w:p>
        </w:tc>
      </w:tr>
      <w:tr w:rsidR="00D250B8" w:rsidRPr="0011232B" w14:paraId="5AED47E2" w14:textId="77777777" w:rsidTr="006973E9">
        <w:tc>
          <w:tcPr>
            <w:tcW w:w="4131" w:type="dxa"/>
          </w:tcPr>
          <w:p w14:paraId="7ADA2DDF" w14:textId="6A9025B9" w:rsidR="00D250B8" w:rsidRPr="00FC6DF8" w:rsidRDefault="002B0174" w:rsidP="002B0174">
            <w:pPr>
              <w:pStyle w:val="block"/>
              <w:spacing w:after="0" w:line="240" w:lineRule="auto"/>
              <w:ind w:left="240" w:hanging="240"/>
              <w:rPr>
                <w:szCs w:val="22"/>
              </w:rPr>
            </w:pPr>
            <w:r>
              <w:rPr>
                <w:rFonts w:cs="Angsana New"/>
                <w:lang w:bidi="th-TH"/>
              </w:rPr>
              <w:t>Golden Ventures Leasehold Real Estate Investment Trust</w:t>
            </w:r>
          </w:p>
        </w:tc>
        <w:tc>
          <w:tcPr>
            <w:tcW w:w="1460" w:type="dxa"/>
          </w:tcPr>
          <w:p w14:paraId="1F1EAAE4" w14:textId="24EA13AA" w:rsidR="00D250B8" w:rsidRPr="00C9032D" w:rsidRDefault="00D250B8" w:rsidP="00D250B8">
            <w:pPr>
              <w:pStyle w:val="block"/>
              <w:tabs>
                <w:tab w:val="decimal" w:pos="765"/>
              </w:tabs>
              <w:spacing w:after="0" w:line="240" w:lineRule="auto"/>
              <w:ind w:left="0"/>
              <w:jc w:val="center"/>
              <w:rPr>
                <w:rFonts w:cstheme="minorBidi"/>
                <w:szCs w:val="28"/>
                <w:lang w:val="en-US" w:eastAsia="zh-CN" w:bidi="th-TH"/>
              </w:rPr>
            </w:pPr>
            <w:r w:rsidRPr="00C9032D">
              <w:rPr>
                <w:rFonts w:cstheme="minorBidi"/>
                <w:szCs w:val="28"/>
                <w:lang w:val="en-US" w:eastAsia="zh-CN" w:bidi="th-TH"/>
              </w:rPr>
              <w:t>Thailand</w:t>
            </w:r>
          </w:p>
        </w:tc>
        <w:tc>
          <w:tcPr>
            <w:tcW w:w="3600" w:type="dxa"/>
          </w:tcPr>
          <w:p w14:paraId="768EAF70" w14:textId="1E27E71E" w:rsidR="00D250B8" w:rsidRPr="00FC6DF8" w:rsidRDefault="00D250B8" w:rsidP="00D250B8">
            <w:pPr>
              <w:pStyle w:val="block"/>
              <w:spacing w:after="0" w:line="240" w:lineRule="auto"/>
              <w:ind w:left="144" w:hanging="144"/>
              <w:jc w:val="thaiDistribute"/>
              <w:rPr>
                <w:szCs w:val="22"/>
                <w:lang w:val="en-GB"/>
              </w:rPr>
            </w:pPr>
            <w:r w:rsidRPr="00FE3D49">
              <w:t>Common ultimate major shareholders</w:t>
            </w:r>
          </w:p>
        </w:tc>
      </w:tr>
      <w:tr w:rsidR="00D250B8" w:rsidRPr="0011232B" w14:paraId="2D2A542B" w14:textId="77777777" w:rsidTr="006973E9">
        <w:tc>
          <w:tcPr>
            <w:tcW w:w="4131" w:type="dxa"/>
          </w:tcPr>
          <w:p w14:paraId="16F3CE82" w14:textId="4B3C05C9" w:rsidR="00D250B8" w:rsidRPr="00FC6DF8" w:rsidRDefault="002B0174" w:rsidP="00D250B8">
            <w:pPr>
              <w:pStyle w:val="block"/>
              <w:spacing w:after="0" w:line="240" w:lineRule="auto"/>
              <w:ind w:left="240" w:hanging="240"/>
            </w:pPr>
            <w:proofErr w:type="spellStart"/>
            <w:r>
              <w:rPr>
                <w:rFonts w:cs="Angsana New"/>
                <w:lang w:bidi="th-TH"/>
              </w:rPr>
              <w:t>Horeca</w:t>
            </w:r>
            <w:proofErr w:type="spellEnd"/>
            <w:r>
              <w:rPr>
                <w:rFonts w:cs="Angsana New"/>
                <w:lang w:bidi="th-TH"/>
              </w:rPr>
              <w:t xml:space="preserve"> Management Company Limited</w:t>
            </w:r>
          </w:p>
        </w:tc>
        <w:tc>
          <w:tcPr>
            <w:tcW w:w="1460" w:type="dxa"/>
          </w:tcPr>
          <w:p w14:paraId="22461AA9" w14:textId="70AB212F" w:rsidR="00D250B8" w:rsidRPr="00FC6DF8" w:rsidRDefault="00D250B8" w:rsidP="00D250B8">
            <w:pPr>
              <w:pStyle w:val="block"/>
              <w:tabs>
                <w:tab w:val="decimal" w:pos="765"/>
              </w:tabs>
              <w:spacing w:after="0" w:line="240" w:lineRule="auto"/>
              <w:ind w:left="0"/>
              <w:jc w:val="center"/>
              <w:rPr>
                <w:szCs w:val="22"/>
              </w:rPr>
            </w:pPr>
            <w:r w:rsidRPr="00FC6DF8">
              <w:rPr>
                <w:rFonts w:cstheme="minorBidi"/>
                <w:szCs w:val="28"/>
                <w:lang w:val="en-US" w:eastAsia="zh-CN" w:bidi="th-TH"/>
              </w:rPr>
              <w:t>Thailand</w:t>
            </w:r>
          </w:p>
        </w:tc>
        <w:tc>
          <w:tcPr>
            <w:tcW w:w="3600" w:type="dxa"/>
          </w:tcPr>
          <w:p w14:paraId="7679792B" w14:textId="7E48E822" w:rsidR="00D250B8" w:rsidRPr="00FC6DF8" w:rsidRDefault="00D250B8" w:rsidP="00D250B8">
            <w:pPr>
              <w:pStyle w:val="block"/>
              <w:spacing w:after="0" w:line="240" w:lineRule="auto"/>
              <w:ind w:left="144" w:hanging="144"/>
              <w:jc w:val="thaiDistribute"/>
            </w:pPr>
            <w:r w:rsidRPr="00FC6DF8">
              <w:t>Common ultimate major shareholders</w:t>
            </w:r>
          </w:p>
        </w:tc>
      </w:tr>
      <w:tr w:rsidR="00E70584" w:rsidRPr="0011232B" w14:paraId="2A1D0CE5" w14:textId="77777777" w:rsidTr="00A06005">
        <w:tc>
          <w:tcPr>
            <w:tcW w:w="4131" w:type="dxa"/>
          </w:tcPr>
          <w:p w14:paraId="0C1CEDBE" w14:textId="77777777" w:rsidR="00E70584" w:rsidRPr="00FC6DF8" w:rsidRDefault="00E70584" w:rsidP="00A06005">
            <w:pPr>
              <w:pStyle w:val="block"/>
              <w:tabs>
                <w:tab w:val="left" w:pos="245"/>
              </w:tabs>
              <w:spacing w:after="0" w:line="240" w:lineRule="auto"/>
              <w:ind w:left="245" w:hanging="245"/>
              <w:rPr>
                <w:szCs w:val="22"/>
              </w:rPr>
            </w:pPr>
            <w:r w:rsidRPr="003770FF">
              <w:rPr>
                <w:rFonts w:cs="Angsana New"/>
                <w:lang w:bidi="th-TH"/>
              </w:rPr>
              <w:t>Num Muang Company Limited</w:t>
            </w:r>
          </w:p>
        </w:tc>
        <w:tc>
          <w:tcPr>
            <w:tcW w:w="1460" w:type="dxa"/>
          </w:tcPr>
          <w:p w14:paraId="4CD94D5E" w14:textId="77777777" w:rsidR="00E70584" w:rsidRPr="00FC6DF8" w:rsidRDefault="00E70584" w:rsidP="00A06005">
            <w:pPr>
              <w:pStyle w:val="block"/>
              <w:tabs>
                <w:tab w:val="decimal" w:pos="765"/>
              </w:tabs>
              <w:spacing w:after="0" w:line="240" w:lineRule="auto"/>
              <w:ind w:left="0"/>
              <w:jc w:val="center"/>
              <w:rPr>
                <w:szCs w:val="22"/>
              </w:rPr>
            </w:pPr>
            <w:r w:rsidRPr="00FC6DF8">
              <w:rPr>
                <w:rFonts w:cstheme="minorBidi"/>
                <w:szCs w:val="28"/>
                <w:lang w:val="en-US" w:eastAsia="zh-CN" w:bidi="th-TH"/>
              </w:rPr>
              <w:t>Thailand</w:t>
            </w:r>
          </w:p>
        </w:tc>
        <w:tc>
          <w:tcPr>
            <w:tcW w:w="3600" w:type="dxa"/>
          </w:tcPr>
          <w:p w14:paraId="4779E398" w14:textId="77777777" w:rsidR="00E70584" w:rsidRPr="00FC6DF8" w:rsidRDefault="00E70584" w:rsidP="00A06005">
            <w:pPr>
              <w:pStyle w:val="block"/>
              <w:spacing w:after="0" w:line="240" w:lineRule="auto"/>
              <w:ind w:left="144" w:hanging="144"/>
              <w:jc w:val="thaiDistribute"/>
              <w:rPr>
                <w:szCs w:val="22"/>
              </w:rPr>
            </w:pPr>
            <w:r w:rsidRPr="00FC6DF8">
              <w:t>Common ultimate major shareholders</w:t>
            </w:r>
          </w:p>
        </w:tc>
      </w:tr>
      <w:tr w:rsidR="00E70584" w:rsidRPr="0011232B" w14:paraId="657EEE9F" w14:textId="77777777" w:rsidTr="00A06005">
        <w:tc>
          <w:tcPr>
            <w:tcW w:w="4131" w:type="dxa"/>
          </w:tcPr>
          <w:p w14:paraId="3DA62DB4" w14:textId="77777777" w:rsidR="00E70584" w:rsidRPr="00FC6DF8" w:rsidRDefault="00E70584" w:rsidP="00A06005">
            <w:pPr>
              <w:pStyle w:val="block"/>
              <w:spacing w:after="0" w:line="240" w:lineRule="auto"/>
              <w:ind w:left="245" w:hanging="245"/>
            </w:pPr>
            <w:proofErr w:type="spellStart"/>
            <w:r>
              <w:rPr>
                <w:rFonts w:cs="Angsana New"/>
                <w:lang w:bidi="th-TH"/>
              </w:rPr>
              <w:t>Paksong</w:t>
            </w:r>
            <w:proofErr w:type="spellEnd"/>
            <w:r>
              <w:rPr>
                <w:rFonts w:cs="Angsana New"/>
                <w:lang w:bidi="th-TH"/>
              </w:rPr>
              <w:t xml:space="preserve"> Capital Company Limited</w:t>
            </w:r>
          </w:p>
        </w:tc>
        <w:tc>
          <w:tcPr>
            <w:tcW w:w="1460" w:type="dxa"/>
          </w:tcPr>
          <w:p w14:paraId="2B34300D" w14:textId="77777777" w:rsidR="00E70584" w:rsidRPr="00FC6DF8" w:rsidRDefault="00E70584" w:rsidP="00A06005">
            <w:pPr>
              <w:pStyle w:val="block"/>
              <w:tabs>
                <w:tab w:val="decimal" w:pos="765"/>
              </w:tabs>
              <w:spacing w:after="0" w:line="240" w:lineRule="auto"/>
              <w:ind w:left="0"/>
              <w:jc w:val="center"/>
              <w:rPr>
                <w:rFonts w:cstheme="minorBidi"/>
                <w:szCs w:val="28"/>
                <w:lang w:val="en-US" w:eastAsia="zh-CN" w:bidi="th-TH"/>
              </w:rPr>
            </w:pPr>
            <w:r w:rsidRPr="00FC6DF8">
              <w:rPr>
                <w:rFonts w:cstheme="minorBidi"/>
                <w:szCs w:val="28"/>
                <w:lang w:val="en-US" w:eastAsia="zh-CN" w:bidi="th-TH"/>
              </w:rPr>
              <w:t>Thailand</w:t>
            </w:r>
          </w:p>
        </w:tc>
        <w:tc>
          <w:tcPr>
            <w:tcW w:w="3600" w:type="dxa"/>
          </w:tcPr>
          <w:p w14:paraId="0C243E83" w14:textId="77777777" w:rsidR="00E70584" w:rsidRPr="00FC6DF8" w:rsidRDefault="00E70584" w:rsidP="00A06005">
            <w:pPr>
              <w:pStyle w:val="block"/>
              <w:spacing w:after="0" w:line="240" w:lineRule="auto"/>
              <w:ind w:left="144" w:hanging="144"/>
              <w:jc w:val="thaiDistribute"/>
            </w:pPr>
            <w:r w:rsidRPr="00FC6DF8">
              <w:t>Common ultimate major shareholders</w:t>
            </w:r>
          </w:p>
        </w:tc>
      </w:tr>
      <w:tr w:rsidR="00D250B8" w:rsidRPr="0011232B" w14:paraId="2710A08B" w14:textId="77777777" w:rsidTr="006973E9">
        <w:tc>
          <w:tcPr>
            <w:tcW w:w="4131" w:type="dxa"/>
          </w:tcPr>
          <w:p w14:paraId="04D0A737" w14:textId="0DBA8BEE" w:rsidR="00D250B8" w:rsidRPr="00FC6DF8" w:rsidRDefault="005B48C9" w:rsidP="00D250B8">
            <w:pPr>
              <w:pStyle w:val="block"/>
              <w:spacing w:after="0" w:line="240" w:lineRule="auto"/>
              <w:ind w:left="245" w:hanging="245"/>
              <w:rPr>
                <w:rFonts w:cstheme="minorBidi"/>
                <w:szCs w:val="22"/>
                <w:cs/>
                <w:lang w:val="en-GB" w:bidi="th-TH"/>
              </w:rPr>
            </w:pPr>
            <w:r>
              <w:rPr>
                <w:rFonts w:cs="Angsana New"/>
                <w:lang w:bidi="th-TH"/>
              </w:rPr>
              <w:t>Retail World 2 Company Limited</w:t>
            </w:r>
          </w:p>
        </w:tc>
        <w:tc>
          <w:tcPr>
            <w:tcW w:w="1460" w:type="dxa"/>
          </w:tcPr>
          <w:p w14:paraId="53AB8F91" w14:textId="7024F252" w:rsidR="00D250B8" w:rsidRPr="00FC6DF8" w:rsidRDefault="00D250B8" w:rsidP="00D250B8">
            <w:pPr>
              <w:pStyle w:val="block"/>
              <w:tabs>
                <w:tab w:val="decimal" w:pos="765"/>
              </w:tabs>
              <w:spacing w:after="0" w:line="240" w:lineRule="auto"/>
              <w:ind w:left="0"/>
              <w:jc w:val="center"/>
              <w:rPr>
                <w:szCs w:val="22"/>
              </w:rPr>
            </w:pPr>
            <w:r w:rsidRPr="00FC6DF8">
              <w:rPr>
                <w:rFonts w:cstheme="minorBidi"/>
                <w:szCs w:val="28"/>
                <w:lang w:val="en-US" w:eastAsia="zh-CN" w:bidi="th-TH"/>
              </w:rPr>
              <w:t>Thailand</w:t>
            </w:r>
          </w:p>
        </w:tc>
        <w:tc>
          <w:tcPr>
            <w:tcW w:w="3600" w:type="dxa"/>
          </w:tcPr>
          <w:p w14:paraId="77AF9C6B" w14:textId="30A3122A" w:rsidR="00D250B8" w:rsidRPr="00FC6DF8" w:rsidRDefault="00D250B8" w:rsidP="00D250B8">
            <w:pPr>
              <w:pStyle w:val="block"/>
              <w:spacing w:after="0" w:line="240" w:lineRule="auto"/>
              <w:ind w:left="144" w:hanging="144"/>
              <w:jc w:val="thaiDistribute"/>
              <w:rPr>
                <w:szCs w:val="22"/>
              </w:rPr>
            </w:pPr>
            <w:r w:rsidRPr="00FC6DF8">
              <w:t>Common ultimate major shareholders</w:t>
            </w:r>
          </w:p>
        </w:tc>
      </w:tr>
      <w:tr w:rsidR="00D250B8" w:rsidRPr="0011232B" w14:paraId="752053AE" w14:textId="77777777" w:rsidTr="006973E9">
        <w:tc>
          <w:tcPr>
            <w:tcW w:w="4131" w:type="dxa"/>
          </w:tcPr>
          <w:p w14:paraId="51AF2502" w14:textId="0F0D584C" w:rsidR="00D250B8" w:rsidRPr="00FC6DF8" w:rsidRDefault="0009594C" w:rsidP="00D250B8">
            <w:pPr>
              <w:pStyle w:val="block"/>
              <w:spacing w:after="0" w:line="240" w:lineRule="auto"/>
              <w:ind w:left="245" w:hanging="245"/>
              <w:rPr>
                <w:szCs w:val="22"/>
              </w:rPr>
            </w:pPr>
            <w:r>
              <w:rPr>
                <w:rFonts w:cs="Angsana New"/>
                <w:lang w:bidi="th-TH"/>
              </w:rPr>
              <w:t>T.C.C Technology Co., Ltd.</w:t>
            </w:r>
          </w:p>
        </w:tc>
        <w:tc>
          <w:tcPr>
            <w:tcW w:w="1460" w:type="dxa"/>
          </w:tcPr>
          <w:p w14:paraId="472BA8B9" w14:textId="136C057A" w:rsidR="00D250B8" w:rsidRPr="00FC6DF8" w:rsidRDefault="00D250B8" w:rsidP="00D250B8">
            <w:pPr>
              <w:pStyle w:val="block"/>
              <w:tabs>
                <w:tab w:val="decimal" w:pos="765"/>
              </w:tabs>
              <w:spacing w:after="0" w:line="240" w:lineRule="auto"/>
              <w:ind w:left="0"/>
              <w:jc w:val="center"/>
              <w:rPr>
                <w:szCs w:val="22"/>
              </w:rPr>
            </w:pPr>
            <w:r w:rsidRPr="00FC6DF8">
              <w:rPr>
                <w:rFonts w:cstheme="minorBidi"/>
                <w:szCs w:val="28"/>
                <w:lang w:val="en-US" w:eastAsia="zh-CN" w:bidi="th-TH"/>
              </w:rPr>
              <w:t>Thailand</w:t>
            </w:r>
          </w:p>
        </w:tc>
        <w:tc>
          <w:tcPr>
            <w:tcW w:w="3600" w:type="dxa"/>
          </w:tcPr>
          <w:p w14:paraId="70F4A9BB" w14:textId="493929AB" w:rsidR="00D250B8" w:rsidRPr="00FC6DF8" w:rsidRDefault="00D250B8" w:rsidP="00D250B8">
            <w:pPr>
              <w:pStyle w:val="block"/>
              <w:spacing w:after="0" w:line="240" w:lineRule="auto"/>
              <w:ind w:left="144" w:hanging="144"/>
              <w:jc w:val="thaiDistribute"/>
              <w:rPr>
                <w:szCs w:val="22"/>
              </w:rPr>
            </w:pPr>
            <w:r w:rsidRPr="00FC6DF8">
              <w:t>Common ultimate major shareholders</w:t>
            </w:r>
          </w:p>
        </w:tc>
      </w:tr>
      <w:tr w:rsidR="00E70584" w:rsidRPr="0011232B" w14:paraId="5A482B6C" w14:textId="77777777" w:rsidTr="00A06005">
        <w:tc>
          <w:tcPr>
            <w:tcW w:w="4131" w:type="dxa"/>
          </w:tcPr>
          <w:p w14:paraId="037D7654" w14:textId="77777777" w:rsidR="00E70584" w:rsidRPr="00FC6DF8" w:rsidRDefault="00E70584" w:rsidP="00A06005">
            <w:pPr>
              <w:pStyle w:val="block"/>
              <w:spacing w:after="0" w:line="240" w:lineRule="auto"/>
              <w:ind w:left="245" w:hanging="245"/>
            </w:pPr>
            <w:r>
              <w:rPr>
                <w:rFonts w:cs="Angsana New"/>
                <w:lang w:bidi="th-TH"/>
              </w:rPr>
              <w:t>The QSR of Asia Company Limited</w:t>
            </w:r>
          </w:p>
        </w:tc>
        <w:tc>
          <w:tcPr>
            <w:tcW w:w="1460" w:type="dxa"/>
          </w:tcPr>
          <w:p w14:paraId="7F312537" w14:textId="77777777" w:rsidR="00E70584" w:rsidRPr="00FC6DF8" w:rsidRDefault="00E70584" w:rsidP="00A06005">
            <w:pPr>
              <w:pStyle w:val="block"/>
              <w:tabs>
                <w:tab w:val="decimal" w:pos="765"/>
              </w:tabs>
              <w:spacing w:after="0" w:line="240" w:lineRule="auto"/>
              <w:ind w:left="0"/>
              <w:jc w:val="center"/>
              <w:rPr>
                <w:szCs w:val="22"/>
              </w:rPr>
            </w:pPr>
            <w:r w:rsidRPr="00FC6DF8">
              <w:rPr>
                <w:rFonts w:cstheme="minorBidi"/>
                <w:szCs w:val="28"/>
                <w:lang w:val="en-US" w:eastAsia="zh-CN" w:bidi="th-TH"/>
              </w:rPr>
              <w:t>Thailand</w:t>
            </w:r>
          </w:p>
        </w:tc>
        <w:tc>
          <w:tcPr>
            <w:tcW w:w="3600" w:type="dxa"/>
          </w:tcPr>
          <w:p w14:paraId="1B6DB1BC" w14:textId="77777777" w:rsidR="00E70584" w:rsidRPr="00FC6DF8" w:rsidRDefault="00E70584" w:rsidP="00A06005">
            <w:pPr>
              <w:pStyle w:val="block"/>
              <w:spacing w:after="0" w:line="240" w:lineRule="auto"/>
              <w:ind w:left="144" w:hanging="144"/>
              <w:jc w:val="thaiDistribute"/>
            </w:pPr>
            <w:r w:rsidRPr="00FC6DF8">
              <w:t>Common ultimate major shareholders</w:t>
            </w:r>
          </w:p>
        </w:tc>
      </w:tr>
      <w:tr w:rsidR="00D250B8" w:rsidRPr="0011232B" w14:paraId="312F20AC" w14:textId="77777777" w:rsidTr="006973E9">
        <w:tc>
          <w:tcPr>
            <w:tcW w:w="4131" w:type="dxa"/>
          </w:tcPr>
          <w:p w14:paraId="451B7150" w14:textId="4D670E4D" w:rsidR="00D250B8" w:rsidRPr="00FC6DF8" w:rsidRDefault="0009594C" w:rsidP="00D250B8">
            <w:pPr>
              <w:pStyle w:val="block"/>
              <w:spacing w:after="0" w:line="240" w:lineRule="auto"/>
              <w:ind w:left="245" w:hanging="245"/>
            </w:pPr>
            <w:proofErr w:type="spellStart"/>
            <w:r>
              <w:rPr>
                <w:rFonts w:cs="Angsana New"/>
                <w:lang w:bidi="th-TH"/>
              </w:rPr>
              <w:t>Wattanapat</w:t>
            </w:r>
            <w:proofErr w:type="spellEnd"/>
            <w:r>
              <w:rPr>
                <w:rFonts w:cs="Angsana New"/>
                <w:lang w:bidi="th-TH"/>
              </w:rPr>
              <w:t xml:space="preserve"> Trading Company Limited</w:t>
            </w:r>
          </w:p>
        </w:tc>
        <w:tc>
          <w:tcPr>
            <w:tcW w:w="1460" w:type="dxa"/>
          </w:tcPr>
          <w:p w14:paraId="48D6E7B9" w14:textId="1E970D2B" w:rsidR="00D250B8" w:rsidRPr="00FC6DF8" w:rsidRDefault="00D250B8" w:rsidP="00D250B8">
            <w:pPr>
              <w:pStyle w:val="block"/>
              <w:tabs>
                <w:tab w:val="decimal" w:pos="765"/>
              </w:tabs>
              <w:spacing w:after="0" w:line="240" w:lineRule="auto"/>
              <w:ind w:left="0"/>
              <w:jc w:val="center"/>
              <w:rPr>
                <w:rFonts w:cstheme="minorBidi"/>
                <w:szCs w:val="28"/>
                <w:lang w:val="en-US" w:eastAsia="zh-CN" w:bidi="th-TH"/>
              </w:rPr>
            </w:pPr>
            <w:r w:rsidRPr="00FC6DF8">
              <w:rPr>
                <w:rFonts w:cstheme="minorBidi"/>
                <w:szCs w:val="28"/>
                <w:lang w:val="en-US" w:eastAsia="zh-CN" w:bidi="th-TH"/>
              </w:rPr>
              <w:t>Thailand</w:t>
            </w:r>
          </w:p>
        </w:tc>
        <w:tc>
          <w:tcPr>
            <w:tcW w:w="3600" w:type="dxa"/>
          </w:tcPr>
          <w:p w14:paraId="77847FFE" w14:textId="772B9782" w:rsidR="00D250B8" w:rsidRPr="00FC6DF8" w:rsidRDefault="00D250B8" w:rsidP="00D250B8">
            <w:pPr>
              <w:pStyle w:val="block"/>
              <w:spacing w:after="0" w:line="240" w:lineRule="auto"/>
              <w:ind w:left="144" w:hanging="144"/>
              <w:jc w:val="thaiDistribute"/>
            </w:pPr>
            <w:r w:rsidRPr="00FC6DF8">
              <w:t>Common ultimate major shareholders</w:t>
            </w:r>
          </w:p>
        </w:tc>
      </w:tr>
      <w:tr w:rsidR="00D250B8" w:rsidRPr="0011232B" w14:paraId="61E742F7" w14:textId="77777777" w:rsidTr="006973E9">
        <w:tc>
          <w:tcPr>
            <w:tcW w:w="4131" w:type="dxa"/>
          </w:tcPr>
          <w:p w14:paraId="629B17DA" w14:textId="7F4D8EB7" w:rsidR="00D250B8" w:rsidRPr="00FC6DF8" w:rsidRDefault="00CB06A4" w:rsidP="00D250B8">
            <w:pPr>
              <w:pStyle w:val="block"/>
              <w:spacing w:after="0" w:line="240" w:lineRule="auto"/>
              <w:ind w:left="0"/>
              <w:rPr>
                <w:szCs w:val="22"/>
              </w:rPr>
            </w:pPr>
            <w:r w:rsidRPr="00CB06A4">
              <w:rPr>
                <w:rFonts w:cs="Angsana New"/>
                <w:lang w:bidi="th-TH"/>
              </w:rPr>
              <w:t xml:space="preserve">Asset World </w:t>
            </w:r>
            <w:proofErr w:type="spellStart"/>
            <w:r w:rsidRPr="00CB06A4">
              <w:rPr>
                <w:rFonts w:cs="Angsana New"/>
                <w:lang w:bidi="th-TH"/>
              </w:rPr>
              <w:t>Wex</w:t>
            </w:r>
            <w:proofErr w:type="spellEnd"/>
            <w:r w:rsidRPr="00CB06A4">
              <w:rPr>
                <w:rFonts w:cs="Angsana New"/>
                <w:lang w:bidi="th-TH"/>
              </w:rPr>
              <w:t xml:space="preserve"> Company Limited</w:t>
            </w:r>
          </w:p>
        </w:tc>
        <w:tc>
          <w:tcPr>
            <w:tcW w:w="1460" w:type="dxa"/>
          </w:tcPr>
          <w:p w14:paraId="72EEE43A" w14:textId="3C7E2E17" w:rsidR="00D250B8" w:rsidRPr="00FC6DF8" w:rsidRDefault="00D250B8" w:rsidP="00D250B8">
            <w:pPr>
              <w:pStyle w:val="block"/>
              <w:tabs>
                <w:tab w:val="decimal" w:pos="765"/>
              </w:tabs>
              <w:spacing w:after="0" w:line="240" w:lineRule="auto"/>
              <w:ind w:left="0"/>
              <w:jc w:val="center"/>
              <w:rPr>
                <w:szCs w:val="22"/>
              </w:rPr>
            </w:pPr>
            <w:r w:rsidRPr="00FC6DF8">
              <w:rPr>
                <w:rFonts w:cstheme="minorBidi"/>
                <w:szCs w:val="28"/>
                <w:lang w:val="en-US" w:eastAsia="zh-CN" w:bidi="th-TH"/>
              </w:rPr>
              <w:t>Thailand</w:t>
            </w:r>
          </w:p>
        </w:tc>
        <w:tc>
          <w:tcPr>
            <w:tcW w:w="3600" w:type="dxa"/>
          </w:tcPr>
          <w:p w14:paraId="51B683B3" w14:textId="3CAAFCAE" w:rsidR="00D250B8" w:rsidRPr="00FC6DF8" w:rsidRDefault="00F7762B" w:rsidP="00D250B8">
            <w:pPr>
              <w:pStyle w:val="block"/>
              <w:spacing w:after="0" w:line="240" w:lineRule="auto"/>
              <w:ind w:left="144" w:hanging="144"/>
              <w:jc w:val="thaiDistribute"/>
              <w:rPr>
                <w:szCs w:val="22"/>
              </w:rPr>
            </w:pPr>
            <w:r w:rsidRPr="00FC6DF8">
              <w:t>Common ultimate major shareholders and common directors</w:t>
            </w:r>
          </w:p>
        </w:tc>
      </w:tr>
      <w:tr w:rsidR="00D250B8" w:rsidRPr="0011232B" w14:paraId="7B402B91" w14:textId="77777777" w:rsidTr="006973E9">
        <w:tc>
          <w:tcPr>
            <w:tcW w:w="4131" w:type="dxa"/>
          </w:tcPr>
          <w:p w14:paraId="69C63EF2" w14:textId="73AAD274" w:rsidR="00D250B8" w:rsidRPr="00FC6DF8" w:rsidRDefault="00CB06A4" w:rsidP="00D250B8">
            <w:pPr>
              <w:pStyle w:val="block"/>
              <w:spacing w:after="0" w:line="240" w:lineRule="auto"/>
              <w:ind w:left="245" w:hanging="245"/>
              <w:rPr>
                <w:szCs w:val="22"/>
              </w:rPr>
            </w:pPr>
            <w:bookmarkStart w:id="0" w:name="_Hlk39310497"/>
            <w:proofErr w:type="spellStart"/>
            <w:r w:rsidRPr="00CB06A4">
              <w:rPr>
                <w:rFonts w:cs="Angsana New"/>
                <w:lang w:bidi="th-TH"/>
              </w:rPr>
              <w:t>Berli</w:t>
            </w:r>
            <w:proofErr w:type="spellEnd"/>
            <w:r w:rsidRPr="00CB06A4">
              <w:rPr>
                <w:rFonts w:cs="Angsana New"/>
                <w:lang w:bidi="th-TH"/>
              </w:rPr>
              <w:t xml:space="preserve"> Jucker Public Company Limited</w:t>
            </w:r>
          </w:p>
        </w:tc>
        <w:tc>
          <w:tcPr>
            <w:tcW w:w="1460" w:type="dxa"/>
          </w:tcPr>
          <w:p w14:paraId="7569B0B6" w14:textId="4FBAF71B" w:rsidR="00D250B8" w:rsidRPr="00FC6DF8" w:rsidRDefault="00D250B8" w:rsidP="00D250B8">
            <w:pPr>
              <w:pStyle w:val="block"/>
              <w:tabs>
                <w:tab w:val="decimal" w:pos="765"/>
              </w:tabs>
              <w:spacing w:after="0" w:line="240" w:lineRule="auto"/>
              <w:ind w:left="0"/>
              <w:jc w:val="center"/>
              <w:rPr>
                <w:szCs w:val="22"/>
              </w:rPr>
            </w:pPr>
            <w:r w:rsidRPr="00FC6DF8">
              <w:rPr>
                <w:rFonts w:cstheme="minorBidi"/>
                <w:szCs w:val="28"/>
                <w:lang w:val="en-US" w:eastAsia="zh-CN" w:bidi="th-TH"/>
              </w:rPr>
              <w:t>Thailand</w:t>
            </w:r>
          </w:p>
        </w:tc>
        <w:tc>
          <w:tcPr>
            <w:tcW w:w="3600" w:type="dxa"/>
          </w:tcPr>
          <w:p w14:paraId="72AD3E69" w14:textId="5201CDEA" w:rsidR="00D250B8" w:rsidRPr="00FC6DF8" w:rsidRDefault="00D250B8" w:rsidP="00D250B8">
            <w:pPr>
              <w:pStyle w:val="block"/>
              <w:spacing w:after="0" w:line="240" w:lineRule="auto"/>
              <w:ind w:left="144" w:hanging="144"/>
              <w:jc w:val="thaiDistribute"/>
              <w:rPr>
                <w:szCs w:val="22"/>
              </w:rPr>
            </w:pPr>
            <w:r w:rsidRPr="00FC6DF8">
              <w:t>Common ultimate major shareholders and common directors</w:t>
            </w:r>
          </w:p>
        </w:tc>
      </w:tr>
      <w:bookmarkEnd w:id="0"/>
      <w:tr w:rsidR="00D250B8" w:rsidRPr="0011232B" w14:paraId="687AB346" w14:textId="77777777" w:rsidTr="006973E9">
        <w:tc>
          <w:tcPr>
            <w:tcW w:w="4131" w:type="dxa"/>
          </w:tcPr>
          <w:p w14:paraId="320D96F7" w14:textId="4486585C" w:rsidR="00D250B8" w:rsidRPr="00FC6DF8" w:rsidRDefault="00CB06A4" w:rsidP="00D250B8">
            <w:pPr>
              <w:pStyle w:val="block"/>
              <w:spacing w:after="0" w:line="240" w:lineRule="auto"/>
              <w:ind w:left="0"/>
              <w:rPr>
                <w:szCs w:val="22"/>
              </w:rPr>
            </w:pPr>
            <w:r w:rsidRPr="00CB06A4">
              <w:rPr>
                <w:rFonts w:cs="Angsana New"/>
                <w:lang w:bidi="th-TH"/>
              </w:rPr>
              <w:t xml:space="preserve">Big C </w:t>
            </w:r>
            <w:proofErr w:type="spellStart"/>
            <w:r w:rsidRPr="00CB06A4">
              <w:rPr>
                <w:rFonts w:cs="Angsana New"/>
                <w:lang w:bidi="th-TH"/>
              </w:rPr>
              <w:t>Supercenter</w:t>
            </w:r>
            <w:proofErr w:type="spellEnd"/>
            <w:r w:rsidRPr="00CB06A4">
              <w:rPr>
                <w:rFonts w:cs="Angsana New"/>
                <w:lang w:bidi="th-TH"/>
              </w:rPr>
              <w:t xml:space="preserve"> Public Company Limited</w:t>
            </w:r>
          </w:p>
        </w:tc>
        <w:tc>
          <w:tcPr>
            <w:tcW w:w="1460" w:type="dxa"/>
          </w:tcPr>
          <w:p w14:paraId="4E6543BE" w14:textId="5CE0F850" w:rsidR="00D250B8" w:rsidRPr="00FC6DF8" w:rsidRDefault="00D250B8" w:rsidP="00D250B8">
            <w:pPr>
              <w:pStyle w:val="block"/>
              <w:tabs>
                <w:tab w:val="decimal" w:pos="765"/>
              </w:tabs>
              <w:spacing w:after="0" w:line="240" w:lineRule="auto"/>
              <w:ind w:left="0"/>
              <w:jc w:val="center"/>
              <w:rPr>
                <w:szCs w:val="22"/>
              </w:rPr>
            </w:pPr>
            <w:r w:rsidRPr="00FC6DF8">
              <w:rPr>
                <w:rFonts w:cstheme="minorBidi"/>
                <w:szCs w:val="28"/>
                <w:lang w:val="en-US" w:eastAsia="zh-CN" w:bidi="th-TH"/>
              </w:rPr>
              <w:t>Thailand</w:t>
            </w:r>
          </w:p>
        </w:tc>
        <w:tc>
          <w:tcPr>
            <w:tcW w:w="3600" w:type="dxa"/>
          </w:tcPr>
          <w:p w14:paraId="1DE4AAD7" w14:textId="423CB734" w:rsidR="00D250B8" w:rsidRPr="00FC6DF8" w:rsidRDefault="00D250B8" w:rsidP="00D250B8">
            <w:pPr>
              <w:pStyle w:val="block"/>
              <w:spacing w:after="0" w:line="240" w:lineRule="auto"/>
              <w:ind w:left="144" w:hanging="144"/>
              <w:jc w:val="thaiDistribute"/>
              <w:rPr>
                <w:szCs w:val="22"/>
              </w:rPr>
            </w:pPr>
            <w:r w:rsidRPr="00FC6DF8">
              <w:t>Common ultimate major shareholders and common directors</w:t>
            </w:r>
          </w:p>
        </w:tc>
      </w:tr>
      <w:tr w:rsidR="00D250B8" w:rsidRPr="0011232B" w14:paraId="38A46DA8" w14:textId="77777777" w:rsidTr="006973E9">
        <w:tc>
          <w:tcPr>
            <w:tcW w:w="4131" w:type="dxa"/>
          </w:tcPr>
          <w:p w14:paraId="160225E7" w14:textId="2D9B735D" w:rsidR="00D250B8" w:rsidRPr="00FC6DF8" w:rsidRDefault="00CB06A4" w:rsidP="00D250B8">
            <w:pPr>
              <w:pStyle w:val="block"/>
              <w:spacing w:after="0" w:line="240" w:lineRule="auto"/>
              <w:ind w:left="0"/>
              <w:rPr>
                <w:szCs w:val="22"/>
              </w:rPr>
            </w:pPr>
            <w:proofErr w:type="spellStart"/>
            <w:r w:rsidRPr="00CB06A4">
              <w:rPr>
                <w:rFonts w:cs="Angsana New"/>
                <w:lang w:bidi="th-TH"/>
              </w:rPr>
              <w:t>Cristalla</w:t>
            </w:r>
            <w:proofErr w:type="spellEnd"/>
            <w:r w:rsidRPr="00CB06A4">
              <w:rPr>
                <w:rFonts w:cs="Angsana New"/>
                <w:lang w:bidi="th-TH"/>
              </w:rPr>
              <w:t xml:space="preserve"> Co., Ltd.</w:t>
            </w:r>
          </w:p>
        </w:tc>
        <w:tc>
          <w:tcPr>
            <w:tcW w:w="1460" w:type="dxa"/>
          </w:tcPr>
          <w:p w14:paraId="6B74D69F" w14:textId="3DA2F891" w:rsidR="00D250B8" w:rsidRPr="00FC6DF8" w:rsidRDefault="00D250B8" w:rsidP="00D250B8">
            <w:pPr>
              <w:pStyle w:val="block"/>
              <w:tabs>
                <w:tab w:val="decimal" w:pos="765"/>
              </w:tabs>
              <w:spacing w:after="0" w:line="240" w:lineRule="auto"/>
              <w:ind w:left="0"/>
              <w:jc w:val="center"/>
              <w:rPr>
                <w:szCs w:val="22"/>
              </w:rPr>
            </w:pPr>
            <w:r w:rsidRPr="00FC6DF8">
              <w:rPr>
                <w:rFonts w:cstheme="minorBidi"/>
                <w:szCs w:val="28"/>
                <w:lang w:val="en-US" w:eastAsia="zh-CN" w:bidi="th-TH"/>
              </w:rPr>
              <w:t>Thailand</w:t>
            </w:r>
          </w:p>
        </w:tc>
        <w:tc>
          <w:tcPr>
            <w:tcW w:w="3600" w:type="dxa"/>
          </w:tcPr>
          <w:p w14:paraId="7C5A8B71" w14:textId="600937A1" w:rsidR="00D250B8" w:rsidRPr="00FC6DF8" w:rsidRDefault="00D250B8" w:rsidP="00D250B8">
            <w:pPr>
              <w:pStyle w:val="block"/>
              <w:spacing w:after="0" w:line="240" w:lineRule="auto"/>
              <w:ind w:left="144" w:hanging="144"/>
              <w:jc w:val="thaiDistribute"/>
              <w:rPr>
                <w:szCs w:val="22"/>
              </w:rPr>
            </w:pPr>
            <w:r w:rsidRPr="00FC6DF8">
              <w:t>Common ultimate major shareholders and common directors</w:t>
            </w:r>
          </w:p>
        </w:tc>
      </w:tr>
      <w:tr w:rsidR="00E70584" w:rsidRPr="009426D0" w14:paraId="61168EAE" w14:textId="77777777" w:rsidTr="00A06005">
        <w:tc>
          <w:tcPr>
            <w:tcW w:w="4131" w:type="dxa"/>
          </w:tcPr>
          <w:p w14:paraId="10721C12" w14:textId="77777777" w:rsidR="00E70584" w:rsidRPr="00FC6DF8" w:rsidRDefault="00E70584" w:rsidP="00A06005">
            <w:pPr>
              <w:pStyle w:val="block"/>
              <w:tabs>
                <w:tab w:val="left" w:pos="245"/>
              </w:tabs>
              <w:spacing w:after="0" w:line="240" w:lineRule="auto"/>
              <w:ind w:left="245" w:hanging="245"/>
            </w:pPr>
            <w:r w:rsidRPr="00DE7850">
              <w:rPr>
                <w:rFonts w:cs="Angsana New"/>
                <w:lang w:bidi="th-TH"/>
              </w:rPr>
              <w:t>Oishi Ramen Co., Ltd.</w:t>
            </w:r>
          </w:p>
        </w:tc>
        <w:tc>
          <w:tcPr>
            <w:tcW w:w="1460" w:type="dxa"/>
          </w:tcPr>
          <w:p w14:paraId="04ABA4C0" w14:textId="77777777" w:rsidR="00E70584" w:rsidRPr="00FC6DF8" w:rsidRDefault="00E70584" w:rsidP="00A06005">
            <w:pPr>
              <w:pStyle w:val="block"/>
              <w:tabs>
                <w:tab w:val="decimal" w:pos="765"/>
              </w:tabs>
              <w:spacing w:after="0" w:line="240" w:lineRule="auto"/>
              <w:ind w:left="0"/>
              <w:jc w:val="center"/>
              <w:rPr>
                <w:rFonts w:cstheme="minorBidi"/>
                <w:szCs w:val="28"/>
                <w:lang w:val="en-US" w:eastAsia="zh-CN" w:bidi="th-TH"/>
              </w:rPr>
            </w:pPr>
            <w:r w:rsidRPr="00FC6DF8">
              <w:rPr>
                <w:rFonts w:cstheme="minorBidi"/>
                <w:szCs w:val="28"/>
                <w:lang w:val="en-US" w:eastAsia="zh-CN" w:bidi="th-TH"/>
              </w:rPr>
              <w:t>Thailand</w:t>
            </w:r>
          </w:p>
        </w:tc>
        <w:tc>
          <w:tcPr>
            <w:tcW w:w="3600" w:type="dxa"/>
          </w:tcPr>
          <w:p w14:paraId="47DC14CB" w14:textId="77777777" w:rsidR="00E70584" w:rsidRPr="00FC6DF8" w:rsidRDefault="00E70584" w:rsidP="00A06005">
            <w:pPr>
              <w:pStyle w:val="block"/>
              <w:spacing w:after="0" w:line="240" w:lineRule="auto"/>
              <w:ind w:left="144" w:hanging="144"/>
              <w:jc w:val="thaiDistribute"/>
            </w:pPr>
            <w:r w:rsidRPr="00FC6DF8">
              <w:t>Common ultimate major shareholders and common directors</w:t>
            </w:r>
          </w:p>
        </w:tc>
      </w:tr>
      <w:tr w:rsidR="00D250B8" w:rsidRPr="0011232B" w14:paraId="4440472D" w14:textId="77777777" w:rsidTr="006973E9">
        <w:tc>
          <w:tcPr>
            <w:tcW w:w="4131" w:type="dxa"/>
          </w:tcPr>
          <w:p w14:paraId="7D2B6C1A" w14:textId="75CFAE8D" w:rsidR="00D250B8" w:rsidRPr="00FC6DF8" w:rsidRDefault="00CB06A4" w:rsidP="00F06583">
            <w:pPr>
              <w:pStyle w:val="block"/>
              <w:spacing w:after="0" w:line="240" w:lineRule="auto"/>
              <w:ind w:left="240" w:hanging="240"/>
              <w:jc w:val="thaiDistribute"/>
              <w:rPr>
                <w:szCs w:val="22"/>
              </w:rPr>
            </w:pPr>
            <w:r w:rsidRPr="00CB06A4">
              <w:rPr>
                <w:rFonts w:cs="Angsana New"/>
                <w:lang w:bidi="th-TH"/>
              </w:rPr>
              <w:t>Southeast Life Insurance Public Company Limited</w:t>
            </w:r>
          </w:p>
        </w:tc>
        <w:tc>
          <w:tcPr>
            <w:tcW w:w="1460" w:type="dxa"/>
          </w:tcPr>
          <w:p w14:paraId="05DF0EFF" w14:textId="57F70724" w:rsidR="00D250B8" w:rsidRPr="00FC6DF8" w:rsidRDefault="00D250B8" w:rsidP="00D250B8">
            <w:pPr>
              <w:pStyle w:val="block"/>
              <w:tabs>
                <w:tab w:val="decimal" w:pos="765"/>
              </w:tabs>
              <w:spacing w:after="0" w:line="240" w:lineRule="auto"/>
              <w:ind w:left="0"/>
              <w:jc w:val="center"/>
              <w:rPr>
                <w:szCs w:val="22"/>
              </w:rPr>
            </w:pPr>
            <w:r w:rsidRPr="00FC6DF8">
              <w:rPr>
                <w:rFonts w:cstheme="minorBidi"/>
                <w:szCs w:val="28"/>
                <w:lang w:val="en-US" w:eastAsia="zh-CN" w:bidi="th-TH"/>
              </w:rPr>
              <w:t>Thailand</w:t>
            </w:r>
          </w:p>
        </w:tc>
        <w:tc>
          <w:tcPr>
            <w:tcW w:w="3600" w:type="dxa"/>
          </w:tcPr>
          <w:p w14:paraId="594EEF54" w14:textId="357526EB" w:rsidR="00D250B8" w:rsidRPr="00FC6DF8" w:rsidRDefault="00D250B8" w:rsidP="00D250B8">
            <w:pPr>
              <w:pStyle w:val="block"/>
              <w:spacing w:after="0" w:line="240" w:lineRule="auto"/>
              <w:ind w:left="144" w:hanging="144"/>
              <w:jc w:val="thaiDistribute"/>
              <w:rPr>
                <w:szCs w:val="22"/>
              </w:rPr>
            </w:pPr>
            <w:r w:rsidRPr="00FC6DF8">
              <w:t>Common ultimate major shareholders and common directors</w:t>
            </w:r>
          </w:p>
        </w:tc>
      </w:tr>
      <w:tr w:rsidR="00D250B8" w:rsidRPr="0011232B" w14:paraId="61ABEB5C" w14:textId="77777777" w:rsidTr="006973E9">
        <w:tc>
          <w:tcPr>
            <w:tcW w:w="4131" w:type="dxa"/>
          </w:tcPr>
          <w:p w14:paraId="2C28D723" w14:textId="3EB33931" w:rsidR="00D250B8" w:rsidRPr="00FC6DF8" w:rsidRDefault="00CB06A4" w:rsidP="00F06583">
            <w:pPr>
              <w:pStyle w:val="block"/>
              <w:spacing w:after="0" w:line="240" w:lineRule="auto"/>
              <w:ind w:left="240" w:hanging="240"/>
              <w:jc w:val="thaiDistribute"/>
              <w:rPr>
                <w:szCs w:val="22"/>
              </w:rPr>
            </w:pPr>
            <w:r w:rsidRPr="00053F8D">
              <w:rPr>
                <w:rFonts w:cs="Angsana New"/>
                <w:spacing w:val="-4"/>
                <w:lang w:bidi="th-TH"/>
              </w:rPr>
              <w:t>TCC Land International (Thailand) Company</w:t>
            </w:r>
            <w:r w:rsidRPr="00CB06A4">
              <w:rPr>
                <w:rFonts w:cs="Angsana New"/>
                <w:lang w:bidi="th-TH"/>
              </w:rPr>
              <w:t xml:space="preserve"> Limited</w:t>
            </w:r>
          </w:p>
        </w:tc>
        <w:tc>
          <w:tcPr>
            <w:tcW w:w="1460" w:type="dxa"/>
          </w:tcPr>
          <w:p w14:paraId="35D229F7" w14:textId="0655BA24" w:rsidR="00D250B8" w:rsidRPr="00FC6DF8" w:rsidRDefault="00D250B8" w:rsidP="00D250B8">
            <w:pPr>
              <w:pStyle w:val="block"/>
              <w:tabs>
                <w:tab w:val="decimal" w:pos="765"/>
              </w:tabs>
              <w:spacing w:after="0" w:line="240" w:lineRule="auto"/>
              <w:ind w:left="0"/>
              <w:jc w:val="center"/>
              <w:rPr>
                <w:szCs w:val="22"/>
              </w:rPr>
            </w:pPr>
            <w:r w:rsidRPr="00FC6DF8">
              <w:rPr>
                <w:rFonts w:cstheme="minorBidi"/>
                <w:szCs w:val="28"/>
                <w:lang w:val="en-US" w:eastAsia="zh-CN" w:bidi="th-TH"/>
              </w:rPr>
              <w:t>Thailand</w:t>
            </w:r>
          </w:p>
        </w:tc>
        <w:tc>
          <w:tcPr>
            <w:tcW w:w="3600" w:type="dxa"/>
          </w:tcPr>
          <w:p w14:paraId="5AA0B0CF" w14:textId="2B10CDCF" w:rsidR="00D250B8" w:rsidRPr="00FC6DF8" w:rsidRDefault="00D250B8" w:rsidP="00D250B8">
            <w:pPr>
              <w:pStyle w:val="block"/>
              <w:spacing w:after="0" w:line="240" w:lineRule="auto"/>
              <w:ind w:left="144" w:hanging="144"/>
              <w:jc w:val="thaiDistribute"/>
              <w:rPr>
                <w:szCs w:val="22"/>
              </w:rPr>
            </w:pPr>
            <w:r w:rsidRPr="00FC6DF8">
              <w:t>Common ultimate major shareholders and common directors</w:t>
            </w:r>
          </w:p>
        </w:tc>
      </w:tr>
      <w:tr w:rsidR="00D250B8" w:rsidRPr="009426D0" w14:paraId="2BC2E483" w14:textId="77777777" w:rsidTr="006973E9">
        <w:tc>
          <w:tcPr>
            <w:tcW w:w="4131" w:type="dxa"/>
          </w:tcPr>
          <w:p w14:paraId="0004BFFA" w14:textId="0CF4CE50" w:rsidR="00D250B8" w:rsidRPr="00FC6DF8" w:rsidRDefault="00DE7850" w:rsidP="00F06583">
            <w:pPr>
              <w:pStyle w:val="block"/>
              <w:spacing w:after="0" w:line="240" w:lineRule="auto"/>
              <w:ind w:left="240" w:hanging="240"/>
              <w:jc w:val="thaiDistribute"/>
            </w:pPr>
            <w:r w:rsidRPr="00F06583">
              <w:rPr>
                <w:rFonts w:cs="Angsana New"/>
                <w:spacing w:val="-4"/>
                <w:lang w:bidi="th-TH"/>
              </w:rPr>
              <w:t>Power Solution Technologies Public Company</w:t>
            </w:r>
            <w:r w:rsidRPr="00DE7850">
              <w:rPr>
                <w:rFonts w:cs="Angsana New"/>
                <w:lang w:bidi="th-TH"/>
              </w:rPr>
              <w:t xml:space="preserve"> Limited</w:t>
            </w:r>
          </w:p>
        </w:tc>
        <w:tc>
          <w:tcPr>
            <w:tcW w:w="1460" w:type="dxa"/>
          </w:tcPr>
          <w:p w14:paraId="51457E1F" w14:textId="3EB8CBB7" w:rsidR="00D250B8" w:rsidRPr="00FC6DF8" w:rsidRDefault="00D250B8" w:rsidP="00D250B8">
            <w:pPr>
              <w:pStyle w:val="block"/>
              <w:tabs>
                <w:tab w:val="decimal" w:pos="765"/>
              </w:tabs>
              <w:spacing w:after="0" w:line="240" w:lineRule="auto"/>
              <w:ind w:left="0"/>
              <w:jc w:val="center"/>
              <w:rPr>
                <w:rFonts w:cstheme="minorBidi"/>
                <w:szCs w:val="28"/>
                <w:lang w:val="en-US" w:eastAsia="zh-CN" w:bidi="th-TH"/>
              </w:rPr>
            </w:pPr>
            <w:r w:rsidRPr="00FC6DF8">
              <w:rPr>
                <w:rFonts w:cstheme="minorBidi"/>
                <w:szCs w:val="28"/>
                <w:lang w:val="en-US" w:eastAsia="zh-CN" w:bidi="th-TH"/>
              </w:rPr>
              <w:t>Thailand</w:t>
            </w:r>
          </w:p>
        </w:tc>
        <w:tc>
          <w:tcPr>
            <w:tcW w:w="3600" w:type="dxa"/>
          </w:tcPr>
          <w:p w14:paraId="72045878" w14:textId="12729926" w:rsidR="00D250B8" w:rsidRPr="00FC6DF8" w:rsidRDefault="00D250B8" w:rsidP="00D250B8">
            <w:pPr>
              <w:pStyle w:val="block"/>
              <w:spacing w:after="0" w:line="240" w:lineRule="auto"/>
              <w:ind w:left="144" w:hanging="144"/>
              <w:jc w:val="thaiDistribute"/>
            </w:pPr>
            <w:r w:rsidRPr="00FC6DF8">
              <w:t>Common directors</w:t>
            </w:r>
          </w:p>
        </w:tc>
      </w:tr>
    </w:tbl>
    <w:p w14:paraId="44858949" w14:textId="0ADDE3A9" w:rsidR="00EC5A30" w:rsidRDefault="00EC5A30" w:rsidP="00157FC5">
      <w:pPr>
        <w:spacing w:line="240" w:lineRule="auto"/>
        <w:rPr>
          <w:szCs w:val="22"/>
        </w:rPr>
      </w:pPr>
    </w:p>
    <w:tbl>
      <w:tblPr>
        <w:tblW w:w="9711" w:type="dxa"/>
        <w:tblInd w:w="441" w:type="dxa"/>
        <w:tblLayout w:type="fixed"/>
        <w:tblLook w:val="0000" w:firstRow="0" w:lastRow="0" w:firstColumn="0" w:lastColumn="0" w:noHBand="0" w:noVBand="0"/>
      </w:tblPr>
      <w:tblGrid>
        <w:gridCol w:w="4689"/>
        <w:gridCol w:w="998"/>
        <w:gridCol w:w="266"/>
        <w:gridCol w:w="1097"/>
        <w:gridCol w:w="266"/>
        <w:gridCol w:w="1080"/>
        <w:gridCol w:w="245"/>
        <w:gridCol w:w="1070"/>
      </w:tblGrid>
      <w:tr w:rsidR="001A2A0F" w:rsidRPr="009426D0" w14:paraId="1B5728BF" w14:textId="77777777" w:rsidTr="004A7682">
        <w:trPr>
          <w:tblHeader/>
        </w:trPr>
        <w:tc>
          <w:tcPr>
            <w:tcW w:w="2414" w:type="pct"/>
          </w:tcPr>
          <w:p w14:paraId="4C32505C" w14:textId="77777777" w:rsidR="001A2A0F" w:rsidRPr="009426D0" w:rsidRDefault="001A2A0F" w:rsidP="007F3C7B">
            <w:pPr>
              <w:spacing w:line="240" w:lineRule="atLeast"/>
              <w:rPr>
                <w:b/>
                <w:bCs/>
                <w:szCs w:val="22"/>
                <w:lang w:val="en-US" w:bidi="th-TH"/>
              </w:rPr>
            </w:pPr>
          </w:p>
          <w:p w14:paraId="4141CA0A" w14:textId="77777777" w:rsidR="001A2A0F" w:rsidRPr="009426D0" w:rsidRDefault="001A2A0F" w:rsidP="007F3C7B">
            <w:pPr>
              <w:spacing w:line="240" w:lineRule="atLeast"/>
              <w:rPr>
                <w:b/>
                <w:bCs/>
                <w:i/>
                <w:iCs/>
                <w:szCs w:val="22"/>
                <w:lang w:val="en-US" w:bidi="th-TH"/>
              </w:rPr>
            </w:pPr>
            <w:r w:rsidRPr="009426D0">
              <w:rPr>
                <w:b/>
                <w:bCs/>
                <w:i/>
                <w:iCs/>
                <w:szCs w:val="22"/>
                <w:lang w:val="en-US" w:bidi="th-TH"/>
              </w:rPr>
              <w:t>Significant transactions with related parties</w:t>
            </w:r>
          </w:p>
        </w:tc>
        <w:tc>
          <w:tcPr>
            <w:tcW w:w="1216" w:type="pct"/>
            <w:gridSpan w:val="3"/>
          </w:tcPr>
          <w:p w14:paraId="13F0BBB3" w14:textId="77777777" w:rsidR="001A2A0F" w:rsidRPr="009426D0" w:rsidRDefault="001A2A0F" w:rsidP="007F3C7B">
            <w:pPr>
              <w:pStyle w:val="acctmergecolhdg"/>
              <w:spacing w:line="240" w:lineRule="atLeast"/>
              <w:rPr>
                <w:szCs w:val="22"/>
              </w:rPr>
            </w:pPr>
            <w:r w:rsidRPr="009426D0">
              <w:rPr>
                <w:szCs w:val="22"/>
              </w:rPr>
              <w:t xml:space="preserve">Consolidated </w:t>
            </w:r>
          </w:p>
          <w:p w14:paraId="155D823E" w14:textId="77777777" w:rsidR="001A2A0F" w:rsidRPr="009426D0" w:rsidRDefault="001A2A0F" w:rsidP="007F3C7B">
            <w:pPr>
              <w:spacing w:line="240" w:lineRule="atLeast"/>
              <w:ind w:left="-108" w:right="-110"/>
              <w:jc w:val="center"/>
              <w:rPr>
                <w:b/>
                <w:szCs w:val="22"/>
                <w:lang w:val="en-US" w:bidi="th-TH"/>
              </w:rPr>
            </w:pPr>
            <w:r w:rsidRPr="009426D0">
              <w:rPr>
                <w:b/>
                <w:szCs w:val="22"/>
              </w:rPr>
              <w:t xml:space="preserve">financial statements </w:t>
            </w:r>
          </w:p>
        </w:tc>
        <w:tc>
          <w:tcPr>
            <w:tcW w:w="137" w:type="pct"/>
          </w:tcPr>
          <w:p w14:paraId="3F5A518D" w14:textId="77777777" w:rsidR="001A2A0F" w:rsidRPr="009426D0" w:rsidRDefault="001A2A0F" w:rsidP="007F3C7B">
            <w:pPr>
              <w:spacing w:line="240" w:lineRule="atLeast"/>
              <w:ind w:left="-108" w:right="-110"/>
              <w:jc w:val="center"/>
              <w:rPr>
                <w:b/>
                <w:szCs w:val="22"/>
                <w:lang w:val="en-US" w:bidi="th-TH"/>
              </w:rPr>
            </w:pPr>
          </w:p>
        </w:tc>
        <w:tc>
          <w:tcPr>
            <w:tcW w:w="1233" w:type="pct"/>
            <w:gridSpan w:val="3"/>
          </w:tcPr>
          <w:p w14:paraId="06F75D93" w14:textId="77777777" w:rsidR="001A2A0F" w:rsidRPr="009426D0" w:rsidRDefault="001A2A0F" w:rsidP="007F3C7B">
            <w:pPr>
              <w:pStyle w:val="acctmergecolhdg"/>
              <w:spacing w:line="240" w:lineRule="atLeast"/>
              <w:rPr>
                <w:szCs w:val="22"/>
              </w:rPr>
            </w:pPr>
            <w:r w:rsidRPr="009426D0">
              <w:rPr>
                <w:szCs w:val="22"/>
              </w:rPr>
              <w:t xml:space="preserve">Separate </w:t>
            </w:r>
          </w:p>
          <w:p w14:paraId="5ACD9197" w14:textId="77777777" w:rsidR="001A2A0F" w:rsidRPr="009426D0" w:rsidRDefault="001A2A0F" w:rsidP="007F3C7B">
            <w:pPr>
              <w:spacing w:line="240" w:lineRule="atLeast"/>
              <w:ind w:left="-108" w:right="-110"/>
              <w:jc w:val="center"/>
              <w:rPr>
                <w:b/>
                <w:szCs w:val="22"/>
                <w:lang w:val="en-US" w:bidi="th-TH"/>
              </w:rPr>
            </w:pPr>
            <w:r w:rsidRPr="009426D0">
              <w:rPr>
                <w:b/>
                <w:szCs w:val="22"/>
              </w:rPr>
              <w:t xml:space="preserve">financial statements </w:t>
            </w:r>
          </w:p>
        </w:tc>
      </w:tr>
      <w:tr w:rsidR="00BE68C1" w:rsidRPr="009426D0" w14:paraId="547E558D" w14:textId="77777777" w:rsidTr="004A7682">
        <w:trPr>
          <w:tblHeader/>
        </w:trPr>
        <w:tc>
          <w:tcPr>
            <w:tcW w:w="2414" w:type="pct"/>
          </w:tcPr>
          <w:p w14:paraId="79C2E786" w14:textId="1C99853E" w:rsidR="00BE68C1" w:rsidRPr="009426D0" w:rsidRDefault="00BE68C1" w:rsidP="00BE68C1">
            <w:pPr>
              <w:spacing w:line="240" w:lineRule="atLeast"/>
              <w:ind w:right="-131"/>
              <w:jc w:val="both"/>
              <w:rPr>
                <w:b/>
                <w:bCs/>
                <w:i/>
                <w:iCs/>
                <w:szCs w:val="22"/>
                <w:lang w:val="en-US" w:bidi="th-TH"/>
              </w:rPr>
            </w:pPr>
            <w:r w:rsidRPr="006973E9">
              <w:rPr>
                <w:b/>
                <w:bCs/>
                <w:i/>
                <w:iCs/>
                <w:szCs w:val="22"/>
                <w:lang w:val="en-US"/>
              </w:rPr>
              <w:t>three</w:t>
            </w:r>
            <w:r w:rsidRPr="00D048BB">
              <w:rPr>
                <w:b/>
                <w:bCs/>
                <w:i/>
                <w:iCs/>
                <w:szCs w:val="22"/>
                <w:lang w:val="en-US"/>
              </w:rPr>
              <w:t>-month period ended 3</w:t>
            </w:r>
            <w:r>
              <w:rPr>
                <w:b/>
                <w:bCs/>
                <w:i/>
                <w:iCs/>
                <w:szCs w:val="22"/>
                <w:lang w:val="en-US"/>
              </w:rPr>
              <w:t>1</w:t>
            </w:r>
            <w:r w:rsidRPr="00D048BB">
              <w:rPr>
                <w:b/>
                <w:bCs/>
                <w:i/>
                <w:iCs/>
                <w:szCs w:val="22"/>
                <w:lang w:val="en-US"/>
              </w:rPr>
              <w:t xml:space="preserve"> </w:t>
            </w:r>
            <w:r>
              <w:rPr>
                <w:b/>
                <w:bCs/>
                <w:i/>
                <w:iCs/>
                <w:szCs w:val="22"/>
                <w:lang w:val="en-US"/>
              </w:rPr>
              <w:t>March</w:t>
            </w:r>
          </w:p>
        </w:tc>
        <w:tc>
          <w:tcPr>
            <w:tcW w:w="514" w:type="pct"/>
          </w:tcPr>
          <w:p w14:paraId="4538EC1A" w14:textId="514FBE17" w:rsidR="00BE68C1" w:rsidRPr="009426D0" w:rsidRDefault="00BE68C1" w:rsidP="00BE68C1">
            <w:pPr>
              <w:spacing w:line="240" w:lineRule="atLeast"/>
              <w:ind w:left="-108" w:right="-110"/>
              <w:jc w:val="center"/>
              <w:rPr>
                <w:szCs w:val="22"/>
                <w:lang w:val="en-US" w:bidi="th-TH"/>
              </w:rPr>
            </w:pPr>
            <w:r w:rsidRPr="009426D0">
              <w:rPr>
                <w:szCs w:val="22"/>
              </w:rPr>
              <w:t>202</w:t>
            </w:r>
            <w:r>
              <w:rPr>
                <w:szCs w:val="22"/>
              </w:rPr>
              <w:t>5</w:t>
            </w:r>
          </w:p>
        </w:tc>
        <w:tc>
          <w:tcPr>
            <w:tcW w:w="137" w:type="pct"/>
          </w:tcPr>
          <w:p w14:paraId="33C674FE" w14:textId="77777777" w:rsidR="00BE68C1" w:rsidRPr="009426D0" w:rsidRDefault="00BE68C1" w:rsidP="00BE68C1">
            <w:pPr>
              <w:spacing w:line="240" w:lineRule="atLeast"/>
              <w:ind w:left="-108" w:right="-110"/>
              <w:jc w:val="center"/>
              <w:rPr>
                <w:szCs w:val="22"/>
                <w:lang w:val="en-US" w:bidi="th-TH"/>
              </w:rPr>
            </w:pPr>
          </w:p>
        </w:tc>
        <w:tc>
          <w:tcPr>
            <w:tcW w:w="565" w:type="pct"/>
          </w:tcPr>
          <w:p w14:paraId="5F82FC0E" w14:textId="573236EB" w:rsidR="00BE68C1" w:rsidRPr="009426D0" w:rsidRDefault="00BE68C1" w:rsidP="00BE68C1">
            <w:pPr>
              <w:spacing w:line="240" w:lineRule="atLeast"/>
              <w:ind w:left="-108" w:right="-110"/>
              <w:jc w:val="center"/>
              <w:rPr>
                <w:szCs w:val="22"/>
                <w:lang w:val="en-US" w:bidi="th-TH"/>
              </w:rPr>
            </w:pPr>
            <w:r w:rsidRPr="009426D0">
              <w:rPr>
                <w:szCs w:val="22"/>
              </w:rPr>
              <w:t>202</w:t>
            </w:r>
            <w:r>
              <w:rPr>
                <w:szCs w:val="22"/>
              </w:rPr>
              <w:t>4</w:t>
            </w:r>
          </w:p>
        </w:tc>
        <w:tc>
          <w:tcPr>
            <w:tcW w:w="137" w:type="pct"/>
          </w:tcPr>
          <w:p w14:paraId="3F0C7F60" w14:textId="77777777" w:rsidR="00BE68C1" w:rsidRPr="009426D0" w:rsidRDefault="00BE68C1" w:rsidP="00BE68C1">
            <w:pPr>
              <w:spacing w:line="240" w:lineRule="atLeast"/>
              <w:ind w:left="-108" w:right="-110"/>
              <w:jc w:val="center"/>
              <w:rPr>
                <w:szCs w:val="22"/>
                <w:lang w:val="en-US" w:bidi="th-TH"/>
              </w:rPr>
            </w:pPr>
          </w:p>
        </w:tc>
        <w:tc>
          <w:tcPr>
            <w:tcW w:w="556" w:type="pct"/>
          </w:tcPr>
          <w:p w14:paraId="5D7F5AFE" w14:textId="44194EDC" w:rsidR="00BE68C1" w:rsidRPr="009426D0" w:rsidRDefault="00BE68C1" w:rsidP="00BE68C1">
            <w:pPr>
              <w:spacing w:line="240" w:lineRule="atLeast"/>
              <w:ind w:left="-108" w:right="-110"/>
              <w:jc w:val="center"/>
              <w:rPr>
                <w:szCs w:val="22"/>
                <w:lang w:val="en-US" w:bidi="th-TH"/>
              </w:rPr>
            </w:pPr>
            <w:r w:rsidRPr="009426D0">
              <w:rPr>
                <w:szCs w:val="22"/>
              </w:rPr>
              <w:t>202</w:t>
            </w:r>
            <w:r>
              <w:rPr>
                <w:szCs w:val="22"/>
              </w:rPr>
              <w:t>5</w:t>
            </w:r>
          </w:p>
        </w:tc>
        <w:tc>
          <w:tcPr>
            <w:tcW w:w="126" w:type="pct"/>
          </w:tcPr>
          <w:p w14:paraId="79D2A94C" w14:textId="77777777" w:rsidR="00BE68C1" w:rsidRPr="009426D0" w:rsidRDefault="00BE68C1" w:rsidP="00BE68C1">
            <w:pPr>
              <w:spacing w:line="240" w:lineRule="atLeast"/>
              <w:ind w:left="-108" w:right="-110"/>
              <w:jc w:val="center"/>
              <w:rPr>
                <w:szCs w:val="22"/>
                <w:lang w:val="en-US" w:bidi="th-TH"/>
              </w:rPr>
            </w:pPr>
          </w:p>
        </w:tc>
        <w:tc>
          <w:tcPr>
            <w:tcW w:w="551" w:type="pct"/>
          </w:tcPr>
          <w:p w14:paraId="21B5BF73" w14:textId="1FA27D04" w:rsidR="00BE68C1" w:rsidRPr="009426D0" w:rsidRDefault="00BE68C1" w:rsidP="00BE68C1">
            <w:pPr>
              <w:spacing w:line="240" w:lineRule="atLeast"/>
              <w:ind w:left="-108" w:right="-110"/>
              <w:jc w:val="center"/>
              <w:rPr>
                <w:szCs w:val="22"/>
                <w:lang w:val="en-US" w:bidi="th-TH"/>
              </w:rPr>
            </w:pPr>
            <w:r w:rsidRPr="009426D0">
              <w:rPr>
                <w:szCs w:val="22"/>
              </w:rPr>
              <w:t>202</w:t>
            </w:r>
            <w:r>
              <w:rPr>
                <w:szCs w:val="22"/>
              </w:rPr>
              <w:t>4</w:t>
            </w:r>
          </w:p>
        </w:tc>
      </w:tr>
      <w:tr w:rsidR="00484F3C" w:rsidRPr="009426D0" w14:paraId="100558C2" w14:textId="77777777" w:rsidTr="004A7682">
        <w:trPr>
          <w:tblHeader/>
        </w:trPr>
        <w:tc>
          <w:tcPr>
            <w:tcW w:w="2414" w:type="pct"/>
          </w:tcPr>
          <w:p w14:paraId="3C1D9406" w14:textId="77777777" w:rsidR="00484F3C" w:rsidRPr="009426D0" w:rsidRDefault="00484F3C" w:rsidP="007F3C7B">
            <w:pPr>
              <w:spacing w:line="240" w:lineRule="atLeast"/>
              <w:ind w:right="-131"/>
              <w:jc w:val="both"/>
              <w:rPr>
                <w:b/>
                <w:bCs/>
                <w:i/>
                <w:iCs/>
                <w:szCs w:val="22"/>
                <w:lang w:val="en-US"/>
              </w:rPr>
            </w:pPr>
          </w:p>
        </w:tc>
        <w:tc>
          <w:tcPr>
            <w:tcW w:w="514" w:type="pct"/>
          </w:tcPr>
          <w:p w14:paraId="55C4909C" w14:textId="77777777" w:rsidR="00484F3C" w:rsidRPr="009426D0" w:rsidRDefault="00484F3C" w:rsidP="007F3C7B">
            <w:pPr>
              <w:spacing w:line="240" w:lineRule="atLeast"/>
              <w:ind w:left="-108" w:right="-110"/>
              <w:jc w:val="center"/>
              <w:rPr>
                <w:szCs w:val="22"/>
              </w:rPr>
            </w:pPr>
          </w:p>
        </w:tc>
        <w:tc>
          <w:tcPr>
            <w:tcW w:w="137" w:type="pct"/>
          </w:tcPr>
          <w:p w14:paraId="70EC86C3" w14:textId="77777777" w:rsidR="00484F3C" w:rsidRPr="009426D0" w:rsidRDefault="00484F3C" w:rsidP="007F3C7B">
            <w:pPr>
              <w:spacing w:line="240" w:lineRule="atLeast"/>
              <w:ind w:left="-108" w:right="-110"/>
              <w:jc w:val="center"/>
              <w:rPr>
                <w:szCs w:val="22"/>
                <w:lang w:val="en-US" w:bidi="th-TH"/>
              </w:rPr>
            </w:pPr>
          </w:p>
        </w:tc>
        <w:tc>
          <w:tcPr>
            <w:tcW w:w="565" w:type="pct"/>
          </w:tcPr>
          <w:p w14:paraId="3CFADBBA" w14:textId="48FB0A21" w:rsidR="00484F3C" w:rsidRPr="009426D0" w:rsidRDefault="00484F3C" w:rsidP="007F3C7B">
            <w:pPr>
              <w:spacing w:line="240" w:lineRule="atLeast"/>
              <w:ind w:left="-108" w:right="-110"/>
              <w:jc w:val="center"/>
              <w:rPr>
                <w:szCs w:val="22"/>
              </w:rPr>
            </w:pPr>
            <w:r>
              <w:rPr>
                <w:szCs w:val="22"/>
              </w:rPr>
              <w:t>(Restated)</w:t>
            </w:r>
          </w:p>
        </w:tc>
        <w:tc>
          <w:tcPr>
            <w:tcW w:w="137" w:type="pct"/>
          </w:tcPr>
          <w:p w14:paraId="7ECC5631" w14:textId="77777777" w:rsidR="00484F3C" w:rsidRPr="009426D0" w:rsidRDefault="00484F3C" w:rsidP="007F3C7B">
            <w:pPr>
              <w:spacing w:line="240" w:lineRule="atLeast"/>
              <w:ind w:left="-108" w:right="-110"/>
              <w:jc w:val="center"/>
              <w:rPr>
                <w:szCs w:val="22"/>
                <w:lang w:val="en-US" w:bidi="th-TH"/>
              </w:rPr>
            </w:pPr>
          </w:p>
        </w:tc>
        <w:tc>
          <w:tcPr>
            <w:tcW w:w="556" w:type="pct"/>
          </w:tcPr>
          <w:p w14:paraId="00139E06" w14:textId="77777777" w:rsidR="00484F3C" w:rsidRPr="009426D0" w:rsidRDefault="00484F3C" w:rsidP="007F3C7B">
            <w:pPr>
              <w:spacing w:line="240" w:lineRule="atLeast"/>
              <w:ind w:left="-108" w:right="-110"/>
              <w:jc w:val="center"/>
              <w:rPr>
                <w:szCs w:val="22"/>
              </w:rPr>
            </w:pPr>
          </w:p>
        </w:tc>
        <w:tc>
          <w:tcPr>
            <w:tcW w:w="126" w:type="pct"/>
          </w:tcPr>
          <w:p w14:paraId="0BA2085A" w14:textId="77777777" w:rsidR="00484F3C" w:rsidRPr="009426D0" w:rsidRDefault="00484F3C" w:rsidP="007F3C7B">
            <w:pPr>
              <w:spacing w:line="240" w:lineRule="atLeast"/>
              <w:ind w:left="-108" w:right="-110"/>
              <w:jc w:val="center"/>
              <w:rPr>
                <w:szCs w:val="22"/>
                <w:lang w:val="en-US" w:bidi="th-TH"/>
              </w:rPr>
            </w:pPr>
          </w:p>
        </w:tc>
        <w:tc>
          <w:tcPr>
            <w:tcW w:w="551" w:type="pct"/>
          </w:tcPr>
          <w:p w14:paraId="622712B3" w14:textId="77777777" w:rsidR="00484F3C" w:rsidRPr="009426D0" w:rsidRDefault="00484F3C" w:rsidP="007F3C7B">
            <w:pPr>
              <w:spacing w:line="240" w:lineRule="atLeast"/>
              <w:ind w:left="-108" w:right="-110"/>
              <w:jc w:val="center"/>
              <w:rPr>
                <w:szCs w:val="22"/>
              </w:rPr>
            </w:pPr>
          </w:p>
        </w:tc>
      </w:tr>
      <w:tr w:rsidR="001A2A0F" w:rsidRPr="009426D0" w14:paraId="159867CB" w14:textId="77777777" w:rsidTr="004A7682">
        <w:trPr>
          <w:trHeight w:val="101"/>
          <w:tblHeader/>
        </w:trPr>
        <w:tc>
          <w:tcPr>
            <w:tcW w:w="2414" w:type="pct"/>
          </w:tcPr>
          <w:p w14:paraId="0DA4D399" w14:textId="77777777" w:rsidR="001A2A0F" w:rsidRPr="009426D0" w:rsidRDefault="001A2A0F" w:rsidP="007F3C7B">
            <w:pPr>
              <w:spacing w:line="240" w:lineRule="atLeast"/>
              <w:ind w:right="-131"/>
              <w:jc w:val="both"/>
              <w:rPr>
                <w:b/>
                <w:bCs/>
                <w:szCs w:val="22"/>
                <w:lang w:val="en-US" w:bidi="th-TH"/>
              </w:rPr>
            </w:pPr>
          </w:p>
        </w:tc>
        <w:tc>
          <w:tcPr>
            <w:tcW w:w="2586" w:type="pct"/>
            <w:gridSpan w:val="7"/>
          </w:tcPr>
          <w:p w14:paraId="0756521A" w14:textId="77777777" w:rsidR="001A2A0F" w:rsidRPr="009426D0" w:rsidRDefault="001A2A0F" w:rsidP="007F3C7B">
            <w:pPr>
              <w:spacing w:line="240" w:lineRule="atLeast"/>
              <w:ind w:left="-108" w:right="-110"/>
              <w:jc w:val="center"/>
              <w:rPr>
                <w:szCs w:val="22"/>
                <w:lang w:val="en-US" w:bidi="th-TH"/>
              </w:rPr>
            </w:pPr>
            <w:r w:rsidRPr="009426D0">
              <w:rPr>
                <w:i/>
                <w:iCs/>
                <w:szCs w:val="22"/>
              </w:rPr>
              <w:t>(in thousand Baht)</w:t>
            </w:r>
          </w:p>
        </w:tc>
      </w:tr>
      <w:tr w:rsidR="001A2A0F" w:rsidRPr="009426D0" w14:paraId="4C35ACD0" w14:textId="77777777" w:rsidTr="004A7682">
        <w:tc>
          <w:tcPr>
            <w:tcW w:w="2414" w:type="pct"/>
          </w:tcPr>
          <w:p w14:paraId="12D2A101" w14:textId="77777777" w:rsidR="001A2A0F" w:rsidRPr="009426D0" w:rsidRDefault="001A2A0F" w:rsidP="007F3C7B">
            <w:pPr>
              <w:spacing w:line="240" w:lineRule="atLeast"/>
              <w:rPr>
                <w:rFonts w:cstheme="minorBidi"/>
                <w:b/>
                <w:bCs/>
                <w:szCs w:val="22"/>
                <w:cs/>
                <w:lang w:val="en-US" w:bidi="th-TH"/>
              </w:rPr>
            </w:pPr>
            <w:r w:rsidRPr="009426D0">
              <w:rPr>
                <w:rFonts w:cstheme="minorBidi"/>
                <w:b/>
                <w:bCs/>
                <w:szCs w:val="22"/>
                <w:lang w:val="en-US" w:bidi="th-TH"/>
              </w:rPr>
              <w:t>Subsidiaries</w:t>
            </w:r>
          </w:p>
        </w:tc>
        <w:tc>
          <w:tcPr>
            <w:tcW w:w="514" w:type="pct"/>
          </w:tcPr>
          <w:p w14:paraId="35775711" w14:textId="77777777" w:rsidR="001A2A0F" w:rsidRPr="009426D0" w:rsidRDefault="001A2A0F" w:rsidP="007F3C7B">
            <w:pPr>
              <w:tabs>
                <w:tab w:val="decimal" w:pos="792"/>
              </w:tabs>
              <w:spacing w:line="240" w:lineRule="atLeast"/>
              <w:ind w:left="-108" w:right="70"/>
              <w:rPr>
                <w:szCs w:val="22"/>
                <w:cs/>
                <w:lang w:val="en-US" w:bidi="th-TH"/>
              </w:rPr>
            </w:pPr>
          </w:p>
        </w:tc>
        <w:tc>
          <w:tcPr>
            <w:tcW w:w="137" w:type="pct"/>
          </w:tcPr>
          <w:p w14:paraId="3E53E764" w14:textId="77777777" w:rsidR="001A2A0F" w:rsidRPr="009426D0" w:rsidRDefault="001A2A0F" w:rsidP="007F3C7B">
            <w:pPr>
              <w:tabs>
                <w:tab w:val="decimal" w:pos="892"/>
              </w:tabs>
              <w:spacing w:line="240" w:lineRule="atLeast"/>
              <w:ind w:left="-108" w:right="-131"/>
              <w:jc w:val="both"/>
              <w:rPr>
                <w:szCs w:val="22"/>
                <w:lang w:val="en-US" w:bidi="th-TH"/>
              </w:rPr>
            </w:pPr>
          </w:p>
        </w:tc>
        <w:tc>
          <w:tcPr>
            <w:tcW w:w="565" w:type="pct"/>
          </w:tcPr>
          <w:p w14:paraId="33E0B45B" w14:textId="77777777" w:rsidR="001A2A0F" w:rsidRPr="009426D0" w:rsidRDefault="001A2A0F" w:rsidP="007F3C7B">
            <w:pPr>
              <w:tabs>
                <w:tab w:val="decimal" w:pos="707"/>
              </w:tabs>
              <w:spacing w:line="240" w:lineRule="atLeast"/>
              <w:ind w:left="-108" w:right="166"/>
              <w:rPr>
                <w:szCs w:val="22"/>
                <w:cs/>
                <w:lang w:val="en-US" w:bidi="th-TH"/>
              </w:rPr>
            </w:pPr>
          </w:p>
        </w:tc>
        <w:tc>
          <w:tcPr>
            <w:tcW w:w="137" w:type="pct"/>
          </w:tcPr>
          <w:p w14:paraId="4E73D668" w14:textId="77777777" w:rsidR="001A2A0F" w:rsidRPr="009426D0" w:rsidRDefault="001A2A0F" w:rsidP="007F3C7B">
            <w:pPr>
              <w:tabs>
                <w:tab w:val="decimal" w:pos="892"/>
              </w:tabs>
              <w:spacing w:line="240" w:lineRule="atLeast"/>
              <w:ind w:left="-108" w:right="-131"/>
              <w:jc w:val="both"/>
              <w:rPr>
                <w:szCs w:val="22"/>
                <w:lang w:val="en-US" w:bidi="th-TH"/>
              </w:rPr>
            </w:pPr>
          </w:p>
        </w:tc>
        <w:tc>
          <w:tcPr>
            <w:tcW w:w="556" w:type="pct"/>
          </w:tcPr>
          <w:p w14:paraId="4CF53B55" w14:textId="77777777" w:rsidR="001A2A0F" w:rsidRPr="009426D0" w:rsidRDefault="001A2A0F" w:rsidP="007F3C7B">
            <w:pPr>
              <w:tabs>
                <w:tab w:val="decimal" w:pos="515"/>
              </w:tabs>
              <w:spacing w:line="240" w:lineRule="atLeast"/>
              <w:ind w:left="-108" w:right="-131"/>
              <w:jc w:val="both"/>
              <w:rPr>
                <w:szCs w:val="22"/>
                <w:cs/>
                <w:lang w:val="en-US" w:bidi="th-TH"/>
              </w:rPr>
            </w:pPr>
          </w:p>
        </w:tc>
        <w:tc>
          <w:tcPr>
            <w:tcW w:w="126" w:type="pct"/>
          </w:tcPr>
          <w:p w14:paraId="76F206C4" w14:textId="77777777" w:rsidR="001A2A0F" w:rsidRPr="009426D0" w:rsidRDefault="001A2A0F" w:rsidP="007F3C7B">
            <w:pPr>
              <w:tabs>
                <w:tab w:val="decimal" w:pos="892"/>
              </w:tabs>
              <w:spacing w:line="240" w:lineRule="atLeast"/>
              <w:ind w:left="-108" w:right="-131"/>
              <w:jc w:val="both"/>
              <w:rPr>
                <w:szCs w:val="22"/>
                <w:lang w:val="en-US" w:bidi="th-TH"/>
              </w:rPr>
            </w:pPr>
          </w:p>
        </w:tc>
        <w:tc>
          <w:tcPr>
            <w:tcW w:w="551" w:type="pct"/>
          </w:tcPr>
          <w:p w14:paraId="3DFA73B5" w14:textId="77777777" w:rsidR="001A2A0F" w:rsidRPr="009426D0" w:rsidRDefault="001A2A0F" w:rsidP="007F3C7B">
            <w:pPr>
              <w:tabs>
                <w:tab w:val="decimal" w:pos="535"/>
              </w:tabs>
              <w:spacing w:line="240" w:lineRule="atLeast"/>
              <w:ind w:left="-108" w:right="-131"/>
              <w:jc w:val="both"/>
              <w:rPr>
                <w:szCs w:val="22"/>
                <w:cs/>
                <w:lang w:val="en-US" w:bidi="th-TH"/>
              </w:rPr>
            </w:pPr>
          </w:p>
        </w:tc>
      </w:tr>
      <w:tr w:rsidR="00D67A8A" w:rsidRPr="009426D0" w14:paraId="0EE60CBB" w14:textId="77777777" w:rsidTr="00EF7B31">
        <w:tc>
          <w:tcPr>
            <w:tcW w:w="2414" w:type="pct"/>
          </w:tcPr>
          <w:p w14:paraId="02F88F54" w14:textId="77777777" w:rsidR="00D67A8A" w:rsidRPr="009426D0" w:rsidRDefault="00D67A8A" w:rsidP="00D67A8A">
            <w:pPr>
              <w:spacing w:line="240" w:lineRule="atLeast"/>
              <w:rPr>
                <w:rFonts w:cs="Angsana New"/>
                <w:szCs w:val="28"/>
                <w:lang w:val="en-US" w:bidi="th-TH"/>
              </w:rPr>
            </w:pPr>
            <w:r w:rsidRPr="009426D0">
              <w:t>Management income</w:t>
            </w:r>
          </w:p>
        </w:tc>
        <w:tc>
          <w:tcPr>
            <w:tcW w:w="514" w:type="pct"/>
            <w:vAlign w:val="bottom"/>
          </w:tcPr>
          <w:p w14:paraId="149F4AA2" w14:textId="04452C74" w:rsidR="00D67A8A" w:rsidRPr="009D48F0" w:rsidRDefault="00D67A8A" w:rsidP="00F15D3F">
            <w:pPr>
              <w:tabs>
                <w:tab w:val="decimal" w:pos="490"/>
              </w:tabs>
              <w:spacing w:line="240" w:lineRule="atLeast"/>
              <w:ind w:left="-108" w:right="70"/>
            </w:pPr>
            <w:r w:rsidRPr="009D48F0">
              <w:t>-</w:t>
            </w:r>
          </w:p>
        </w:tc>
        <w:tc>
          <w:tcPr>
            <w:tcW w:w="137" w:type="pct"/>
            <w:vAlign w:val="bottom"/>
          </w:tcPr>
          <w:p w14:paraId="3DFED669" w14:textId="77777777" w:rsidR="00D67A8A" w:rsidRPr="00847385" w:rsidRDefault="00D67A8A" w:rsidP="00EF7B31">
            <w:pPr>
              <w:tabs>
                <w:tab w:val="decimal" w:pos="892"/>
              </w:tabs>
              <w:spacing w:line="240" w:lineRule="atLeast"/>
              <w:ind w:left="-108" w:right="-131"/>
              <w:rPr>
                <w:szCs w:val="22"/>
                <w:lang w:val="en-US" w:bidi="th-TH"/>
              </w:rPr>
            </w:pPr>
          </w:p>
        </w:tc>
        <w:tc>
          <w:tcPr>
            <w:tcW w:w="565" w:type="pct"/>
            <w:vAlign w:val="bottom"/>
          </w:tcPr>
          <w:p w14:paraId="74745568" w14:textId="6CC71729" w:rsidR="00D67A8A" w:rsidRPr="00847385" w:rsidRDefault="00D67A8A" w:rsidP="00EF7B31">
            <w:pPr>
              <w:tabs>
                <w:tab w:val="decimal" w:pos="575"/>
              </w:tabs>
              <w:spacing w:line="240" w:lineRule="atLeast"/>
              <w:ind w:left="-108" w:right="70"/>
              <w:rPr>
                <w:szCs w:val="22"/>
              </w:rPr>
            </w:pPr>
            <w:r w:rsidRPr="00360D7E">
              <w:t>-</w:t>
            </w:r>
          </w:p>
        </w:tc>
        <w:tc>
          <w:tcPr>
            <w:tcW w:w="137" w:type="pct"/>
            <w:vAlign w:val="bottom"/>
          </w:tcPr>
          <w:p w14:paraId="2DFD59C3" w14:textId="77777777" w:rsidR="00D67A8A" w:rsidRPr="00847385" w:rsidRDefault="00D67A8A" w:rsidP="00EF7B31">
            <w:pPr>
              <w:tabs>
                <w:tab w:val="decimal" w:pos="892"/>
              </w:tabs>
              <w:spacing w:line="240" w:lineRule="atLeast"/>
              <w:ind w:left="-108" w:right="-131"/>
              <w:rPr>
                <w:szCs w:val="22"/>
                <w:lang w:val="en-US" w:bidi="th-TH"/>
              </w:rPr>
            </w:pPr>
          </w:p>
        </w:tc>
        <w:tc>
          <w:tcPr>
            <w:tcW w:w="556" w:type="pct"/>
            <w:vAlign w:val="bottom"/>
          </w:tcPr>
          <w:p w14:paraId="6B6965BA" w14:textId="0699A9D2" w:rsidR="00D67A8A" w:rsidRPr="00847385" w:rsidRDefault="00D67A8A" w:rsidP="00EF7B31">
            <w:pPr>
              <w:tabs>
                <w:tab w:val="decimal" w:pos="864"/>
              </w:tabs>
              <w:spacing w:line="240" w:lineRule="atLeast"/>
              <w:ind w:left="-108" w:right="-131"/>
              <w:rPr>
                <w:szCs w:val="22"/>
              </w:rPr>
            </w:pPr>
            <w:r w:rsidRPr="004F6686">
              <w:t>828,746</w:t>
            </w:r>
          </w:p>
        </w:tc>
        <w:tc>
          <w:tcPr>
            <w:tcW w:w="126" w:type="pct"/>
            <w:vAlign w:val="bottom"/>
          </w:tcPr>
          <w:p w14:paraId="4570933F" w14:textId="77777777" w:rsidR="00D67A8A" w:rsidRPr="00847385" w:rsidRDefault="00D67A8A" w:rsidP="00EF7B31">
            <w:pPr>
              <w:tabs>
                <w:tab w:val="decimal" w:pos="892"/>
              </w:tabs>
              <w:spacing w:line="240" w:lineRule="atLeast"/>
              <w:ind w:left="-108" w:right="-131"/>
              <w:rPr>
                <w:szCs w:val="22"/>
                <w:lang w:val="en-US" w:bidi="th-TH"/>
              </w:rPr>
            </w:pPr>
          </w:p>
        </w:tc>
        <w:tc>
          <w:tcPr>
            <w:tcW w:w="551" w:type="pct"/>
            <w:vAlign w:val="bottom"/>
          </w:tcPr>
          <w:p w14:paraId="0ACDA956" w14:textId="0DE741E6" w:rsidR="00D67A8A" w:rsidRPr="00D67A8A" w:rsidRDefault="00D67A8A" w:rsidP="00EF7B31">
            <w:pPr>
              <w:tabs>
                <w:tab w:val="decimal" w:pos="863"/>
              </w:tabs>
              <w:spacing w:line="240" w:lineRule="atLeast"/>
              <w:ind w:left="-108" w:right="-131"/>
            </w:pPr>
            <w:r w:rsidRPr="0080644A">
              <w:t xml:space="preserve"> 497,258 </w:t>
            </w:r>
          </w:p>
        </w:tc>
      </w:tr>
      <w:tr w:rsidR="00D67A8A" w:rsidRPr="009426D0" w14:paraId="539013B8" w14:textId="77777777" w:rsidTr="00EF7B31">
        <w:tc>
          <w:tcPr>
            <w:tcW w:w="2414" w:type="pct"/>
          </w:tcPr>
          <w:p w14:paraId="2A831629" w14:textId="65FDA2EC" w:rsidR="00D67A8A" w:rsidRPr="009426D0" w:rsidRDefault="00D67A8A" w:rsidP="00D67A8A">
            <w:pPr>
              <w:spacing w:line="240" w:lineRule="atLeast"/>
            </w:pPr>
            <w:r w:rsidRPr="009426D0">
              <w:t>Interest income</w:t>
            </w:r>
          </w:p>
        </w:tc>
        <w:tc>
          <w:tcPr>
            <w:tcW w:w="514" w:type="pct"/>
            <w:vAlign w:val="bottom"/>
          </w:tcPr>
          <w:p w14:paraId="01F5ED87" w14:textId="5D1D32B0" w:rsidR="00D67A8A" w:rsidRPr="009D48F0" w:rsidRDefault="00D67A8A" w:rsidP="00F15D3F">
            <w:pPr>
              <w:tabs>
                <w:tab w:val="decimal" w:pos="490"/>
              </w:tabs>
              <w:spacing w:line="240" w:lineRule="atLeast"/>
              <w:ind w:left="-108" w:right="70"/>
            </w:pPr>
            <w:r w:rsidRPr="009D48F0">
              <w:t>-</w:t>
            </w:r>
          </w:p>
        </w:tc>
        <w:tc>
          <w:tcPr>
            <w:tcW w:w="137" w:type="pct"/>
            <w:vAlign w:val="bottom"/>
          </w:tcPr>
          <w:p w14:paraId="52A60439" w14:textId="77777777" w:rsidR="00D67A8A" w:rsidRPr="00847385" w:rsidRDefault="00D67A8A" w:rsidP="00EF7B31">
            <w:pPr>
              <w:tabs>
                <w:tab w:val="decimal" w:pos="892"/>
              </w:tabs>
              <w:spacing w:line="240" w:lineRule="atLeast"/>
              <w:ind w:left="-108" w:right="-131"/>
              <w:rPr>
                <w:szCs w:val="22"/>
                <w:lang w:val="en-US" w:bidi="th-TH"/>
              </w:rPr>
            </w:pPr>
          </w:p>
        </w:tc>
        <w:tc>
          <w:tcPr>
            <w:tcW w:w="565" w:type="pct"/>
            <w:vAlign w:val="bottom"/>
          </w:tcPr>
          <w:p w14:paraId="45FCD0AE" w14:textId="442E83FF" w:rsidR="00D67A8A" w:rsidRPr="00847385" w:rsidRDefault="00D67A8A" w:rsidP="00EF7B31">
            <w:pPr>
              <w:tabs>
                <w:tab w:val="decimal" w:pos="575"/>
              </w:tabs>
              <w:spacing w:line="240" w:lineRule="atLeast"/>
              <w:ind w:left="-108" w:right="70"/>
              <w:rPr>
                <w:szCs w:val="22"/>
              </w:rPr>
            </w:pPr>
            <w:r w:rsidRPr="00360D7E">
              <w:t>-</w:t>
            </w:r>
          </w:p>
        </w:tc>
        <w:tc>
          <w:tcPr>
            <w:tcW w:w="137" w:type="pct"/>
            <w:vAlign w:val="bottom"/>
          </w:tcPr>
          <w:p w14:paraId="0EDE891E" w14:textId="77777777" w:rsidR="00D67A8A" w:rsidRPr="00847385" w:rsidRDefault="00D67A8A" w:rsidP="00EF7B31">
            <w:pPr>
              <w:tabs>
                <w:tab w:val="decimal" w:pos="892"/>
              </w:tabs>
              <w:spacing w:line="240" w:lineRule="atLeast"/>
              <w:ind w:left="-108" w:right="-131"/>
              <w:rPr>
                <w:szCs w:val="22"/>
                <w:lang w:val="en-US" w:bidi="th-TH"/>
              </w:rPr>
            </w:pPr>
          </w:p>
        </w:tc>
        <w:tc>
          <w:tcPr>
            <w:tcW w:w="556" w:type="pct"/>
            <w:vAlign w:val="bottom"/>
          </w:tcPr>
          <w:p w14:paraId="0A3EF894" w14:textId="50148A65" w:rsidR="00D67A8A" w:rsidRPr="00847385" w:rsidRDefault="00D67A8A" w:rsidP="00EF7B31">
            <w:pPr>
              <w:tabs>
                <w:tab w:val="decimal" w:pos="870"/>
              </w:tabs>
              <w:spacing w:line="240" w:lineRule="atLeast"/>
              <w:ind w:left="-108" w:right="-131"/>
              <w:rPr>
                <w:szCs w:val="22"/>
              </w:rPr>
            </w:pPr>
            <w:r w:rsidRPr="004F6686">
              <w:t>608,953</w:t>
            </w:r>
          </w:p>
        </w:tc>
        <w:tc>
          <w:tcPr>
            <w:tcW w:w="126" w:type="pct"/>
            <w:vAlign w:val="bottom"/>
          </w:tcPr>
          <w:p w14:paraId="2CD2ED7B" w14:textId="77777777" w:rsidR="00D67A8A" w:rsidRPr="00847385" w:rsidRDefault="00D67A8A" w:rsidP="00EF7B31">
            <w:pPr>
              <w:tabs>
                <w:tab w:val="decimal" w:pos="892"/>
              </w:tabs>
              <w:spacing w:line="240" w:lineRule="atLeast"/>
              <w:ind w:left="-108" w:right="-131"/>
              <w:rPr>
                <w:szCs w:val="22"/>
                <w:lang w:val="en-US" w:bidi="th-TH"/>
              </w:rPr>
            </w:pPr>
          </w:p>
        </w:tc>
        <w:tc>
          <w:tcPr>
            <w:tcW w:w="551" w:type="pct"/>
            <w:vAlign w:val="bottom"/>
          </w:tcPr>
          <w:p w14:paraId="32ED4580" w14:textId="7BD7DF2E" w:rsidR="00D67A8A" w:rsidRPr="00D67A8A" w:rsidRDefault="00D67A8A" w:rsidP="00EF7B31">
            <w:pPr>
              <w:tabs>
                <w:tab w:val="decimal" w:pos="863"/>
              </w:tabs>
              <w:spacing w:line="240" w:lineRule="atLeast"/>
              <w:ind w:left="-108" w:right="-131"/>
            </w:pPr>
            <w:r w:rsidRPr="0080644A">
              <w:t xml:space="preserve"> 558,904 </w:t>
            </w:r>
          </w:p>
        </w:tc>
      </w:tr>
      <w:tr w:rsidR="00D67A8A" w:rsidRPr="009426D0" w14:paraId="519946CE" w14:textId="77777777" w:rsidTr="00EF7B31">
        <w:tc>
          <w:tcPr>
            <w:tcW w:w="2414" w:type="pct"/>
          </w:tcPr>
          <w:p w14:paraId="368D2707" w14:textId="65942E12" w:rsidR="00D67A8A" w:rsidRPr="009426D0" w:rsidRDefault="00D67A8A" w:rsidP="00D67A8A">
            <w:pPr>
              <w:spacing w:line="240" w:lineRule="atLeast"/>
            </w:pPr>
            <w:r>
              <w:t>Other income</w:t>
            </w:r>
          </w:p>
        </w:tc>
        <w:tc>
          <w:tcPr>
            <w:tcW w:w="514" w:type="pct"/>
            <w:vAlign w:val="bottom"/>
          </w:tcPr>
          <w:p w14:paraId="601F180D" w14:textId="043C5DAE" w:rsidR="00D67A8A" w:rsidRPr="009D48F0" w:rsidRDefault="00D67A8A" w:rsidP="00F15D3F">
            <w:pPr>
              <w:tabs>
                <w:tab w:val="decimal" w:pos="490"/>
              </w:tabs>
              <w:spacing w:line="240" w:lineRule="atLeast"/>
              <w:ind w:left="-108" w:right="70"/>
            </w:pPr>
            <w:r w:rsidRPr="009D48F0">
              <w:t>-</w:t>
            </w:r>
          </w:p>
        </w:tc>
        <w:tc>
          <w:tcPr>
            <w:tcW w:w="137" w:type="pct"/>
            <w:vAlign w:val="bottom"/>
          </w:tcPr>
          <w:p w14:paraId="23EA82C4" w14:textId="77777777" w:rsidR="00D67A8A" w:rsidRPr="00847385" w:rsidRDefault="00D67A8A" w:rsidP="00EF7B31">
            <w:pPr>
              <w:tabs>
                <w:tab w:val="decimal" w:pos="892"/>
              </w:tabs>
              <w:spacing w:line="240" w:lineRule="atLeast"/>
              <w:ind w:left="-108" w:right="-131"/>
              <w:rPr>
                <w:szCs w:val="22"/>
                <w:lang w:val="en-US" w:bidi="th-TH"/>
              </w:rPr>
            </w:pPr>
          </w:p>
        </w:tc>
        <w:tc>
          <w:tcPr>
            <w:tcW w:w="565" w:type="pct"/>
            <w:vAlign w:val="bottom"/>
          </w:tcPr>
          <w:p w14:paraId="76A75D16" w14:textId="1AE295D5" w:rsidR="00D67A8A" w:rsidRPr="00847385" w:rsidRDefault="00D67A8A" w:rsidP="00EF7B31">
            <w:pPr>
              <w:tabs>
                <w:tab w:val="decimal" w:pos="575"/>
              </w:tabs>
              <w:spacing w:line="240" w:lineRule="atLeast"/>
              <w:ind w:left="-108" w:right="70"/>
              <w:rPr>
                <w:szCs w:val="22"/>
              </w:rPr>
            </w:pPr>
            <w:r w:rsidRPr="00360D7E">
              <w:t>-</w:t>
            </w:r>
          </w:p>
        </w:tc>
        <w:tc>
          <w:tcPr>
            <w:tcW w:w="137" w:type="pct"/>
            <w:vAlign w:val="bottom"/>
          </w:tcPr>
          <w:p w14:paraId="0DAB0490" w14:textId="77777777" w:rsidR="00D67A8A" w:rsidRPr="00847385" w:rsidRDefault="00D67A8A" w:rsidP="00EF7B31">
            <w:pPr>
              <w:tabs>
                <w:tab w:val="decimal" w:pos="892"/>
              </w:tabs>
              <w:spacing w:line="240" w:lineRule="atLeast"/>
              <w:ind w:left="-108" w:right="-131"/>
              <w:rPr>
                <w:szCs w:val="22"/>
                <w:lang w:val="en-US" w:bidi="th-TH"/>
              </w:rPr>
            </w:pPr>
          </w:p>
        </w:tc>
        <w:tc>
          <w:tcPr>
            <w:tcW w:w="556" w:type="pct"/>
            <w:vAlign w:val="bottom"/>
          </w:tcPr>
          <w:p w14:paraId="74DACD9E" w14:textId="3F0E2BDE" w:rsidR="00D67A8A" w:rsidRPr="00847385" w:rsidRDefault="00D67A8A" w:rsidP="00EF7B31">
            <w:pPr>
              <w:tabs>
                <w:tab w:val="decimal" w:pos="864"/>
              </w:tabs>
              <w:spacing w:line="240" w:lineRule="atLeast"/>
              <w:ind w:right="-96"/>
              <w:rPr>
                <w:szCs w:val="22"/>
              </w:rPr>
            </w:pPr>
            <w:r w:rsidRPr="004F6686">
              <w:t>185</w:t>
            </w:r>
          </w:p>
        </w:tc>
        <w:tc>
          <w:tcPr>
            <w:tcW w:w="126" w:type="pct"/>
            <w:vAlign w:val="bottom"/>
          </w:tcPr>
          <w:p w14:paraId="090F2747" w14:textId="77777777" w:rsidR="00D67A8A" w:rsidRPr="00847385" w:rsidRDefault="00D67A8A" w:rsidP="00EF7B31">
            <w:pPr>
              <w:tabs>
                <w:tab w:val="decimal" w:pos="892"/>
              </w:tabs>
              <w:spacing w:line="240" w:lineRule="atLeast"/>
              <w:ind w:left="-108" w:right="-131"/>
              <w:rPr>
                <w:szCs w:val="22"/>
                <w:lang w:val="en-US" w:bidi="th-TH"/>
              </w:rPr>
            </w:pPr>
          </w:p>
        </w:tc>
        <w:tc>
          <w:tcPr>
            <w:tcW w:w="551" w:type="pct"/>
            <w:vAlign w:val="bottom"/>
          </w:tcPr>
          <w:p w14:paraId="25629275" w14:textId="2399E49E" w:rsidR="00D67A8A" w:rsidRPr="00D67A8A" w:rsidRDefault="00D67A8A" w:rsidP="00EF7B31">
            <w:pPr>
              <w:tabs>
                <w:tab w:val="decimal" w:pos="863"/>
              </w:tabs>
              <w:spacing w:line="240" w:lineRule="atLeast"/>
              <w:ind w:left="-108" w:right="-131"/>
            </w:pPr>
            <w:r w:rsidRPr="0080644A">
              <w:t xml:space="preserve"> 1,986 </w:t>
            </w:r>
          </w:p>
        </w:tc>
      </w:tr>
      <w:tr w:rsidR="00D67A8A" w:rsidRPr="009426D0" w14:paraId="3BD18DC0" w14:textId="77777777" w:rsidTr="00EF7B31">
        <w:tc>
          <w:tcPr>
            <w:tcW w:w="2414" w:type="pct"/>
          </w:tcPr>
          <w:p w14:paraId="6E447FA0" w14:textId="47DFCB9F" w:rsidR="00D67A8A" w:rsidRPr="009426D0" w:rsidRDefault="00D67A8A" w:rsidP="00D67A8A">
            <w:pPr>
              <w:spacing w:line="240" w:lineRule="atLeast"/>
            </w:pPr>
            <w:r>
              <w:t>Dividend income</w:t>
            </w:r>
          </w:p>
        </w:tc>
        <w:tc>
          <w:tcPr>
            <w:tcW w:w="514" w:type="pct"/>
            <w:vAlign w:val="bottom"/>
          </w:tcPr>
          <w:p w14:paraId="54E0FDDB" w14:textId="14181ED4" w:rsidR="00D67A8A" w:rsidRPr="009D48F0" w:rsidRDefault="00D67A8A" w:rsidP="00F15D3F">
            <w:pPr>
              <w:tabs>
                <w:tab w:val="decimal" w:pos="490"/>
              </w:tabs>
              <w:spacing w:line="240" w:lineRule="atLeast"/>
              <w:ind w:left="-108" w:right="70"/>
            </w:pPr>
            <w:r w:rsidRPr="009D48F0">
              <w:t>-</w:t>
            </w:r>
          </w:p>
        </w:tc>
        <w:tc>
          <w:tcPr>
            <w:tcW w:w="137" w:type="pct"/>
            <w:vAlign w:val="bottom"/>
          </w:tcPr>
          <w:p w14:paraId="5677A794" w14:textId="77777777" w:rsidR="00D67A8A" w:rsidRPr="00847385" w:rsidRDefault="00D67A8A" w:rsidP="00EF7B31">
            <w:pPr>
              <w:tabs>
                <w:tab w:val="decimal" w:pos="892"/>
              </w:tabs>
              <w:spacing w:line="240" w:lineRule="atLeast"/>
              <w:ind w:left="-108" w:right="-131"/>
              <w:rPr>
                <w:szCs w:val="22"/>
                <w:lang w:val="en-US" w:bidi="th-TH"/>
              </w:rPr>
            </w:pPr>
          </w:p>
        </w:tc>
        <w:tc>
          <w:tcPr>
            <w:tcW w:w="565" w:type="pct"/>
            <w:vAlign w:val="bottom"/>
          </w:tcPr>
          <w:p w14:paraId="4764BD9E" w14:textId="7C6375CA" w:rsidR="00D67A8A" w:rsidRPr="00360D7E" w:rsidRDefault="00D67A8A" w:rsidP="00EF7B31">
            <w:pPr>
              <w:tabs>
                <w:tab w:val="decimal" w:pos="575"/>
              </w:tabs>
              <w:spacing w:line="240" w:lineRule="atLeast"/>
              <w:ind w:left="-108" w:right="70"/>
            </w:pPr>
            <w:r w:rsidRPr="00360D7E">
              <w:t>-</w:t>
            </w:r>
          </w:p>
        </w:tc>
        <w:tc>
          <w:tcPr>
            <w:tcW w:w="137" w:type="pct"/>
            <w:vAlign w:val="bottom"/>
          </w:tcPr>
          <w:p w14:paraId="7ECB42F7" w14:textId="77777777" w:rsidR="00D67A8A" w:rsidRPr="00847385" w:rsidRDefault="00D67A8A" w:rsidP="00EF7B31">
            <w:pPr>
              <w:tabs>
                <w:tab w:val="decimal" w:pos="892"/>
              </w:tabs>
              <w:spacing w:line="240" w:lineRule="atLeast"/>
              <w:ind w:left="-108" w:right="-131"/>
              <w:rPr>
                <w:szCs w:val="22"/>
                <w:lang w:val="en-US" w:bidi="th-TH"/>
              </w:rPr>
            </w:pPr>
          </w:p>
        </w:tc>
        <w:tc>
          <w:tcPr>
            <w:tcW w:w="556" w:type="pct"/>
            <w:vAlign w:val="bottom"/>
          </w:tcPr>
          <w:p w14:paraId="56D50580" w14:textId="1DB5C20F" w:rsidR="00D67A8A" w:rsidRPr="00847385" w:rsidRDefault="00D67A8A" w:rsidP="00EF7B31">
            <w:pPr>
              <w:tabs>
                <w:tab w:val="decimal" w:pos="864"/>
              </w:tabs>
              <w:spacing w:line="240" w:lineRule="atLeast"/>
              <w:ind w:left="-108" w:right="-131"/>
              <w:rPr>
                <w:szCs w:val="22"/>
              </w:rPr>
            </w:pPr>
            <w:r w:rsidRPr="004F6686">
              <w:t>282,760</w:t>
            </w:r>
          </w:p>
        </w:tc>
        <w:tc>
          <w:tcPr>
            <w:tcW w:w="126" w:type="pct"/>
            <w:vAlign w:val="bottom"/>
          </w:tcPr>
          <w:p w14:paraId="4540DE6F" w14:textId="77777777" w:rsidR="00D67A8A" w:rsidRPr="00847385" w:rsidRDefault="00D67A8A" w:rsidP="00EF7B31">
            <w:pPr>
              <w:tabs>
                <w:tab w:val="decimal" w:pos="892"/>
              </w:tabs>
              <w:spacing w:line="240" w:lineRule="atLeast"/>
              <w:ind w:left="-108" w:right="-131"/>
              <w:rPr>
                <w:szCs w:val="22"/>
                <w:lang w:val="en-US" w:bidi="th-TH"/>
              </w:rPr>
            </w:pPr>
          </w:p>
        </w:tc>
        <w:tc>
          <w:tcPr>
            <w:tcW w:w="551" w:type="pct"/>
            <w:vAlign w:val="bottom"/>
          </w:tcPr>
          <w:p w14:paraId="64A2277B" w14:textId="6DA09E97" w:rsidR="00D67A8A" w:rsidRPr="0080644A" w:rsidRDefault="00D67A8A" w:rsidP="00F15D3F">
            <w:pPr>
              <w:tabs>
                <w:tab w:val="decimal" w:pos="576"/>
              </w:tabs>
              <w:spacing w:line="240" w:lineRule="atLeast"/>
              <w:ind w:left="-108" w:right="-131"/>
            </w:pPr>
            <w:r>
              <w:t>-</w:t>
            </w:r>
          </w:p>
        </w:tc>
      </w:tr>
      <w:tr w:rsidR="00D67A8A" w:rsidRPr="009426D0" w14:paraId="1BCEC477" w14:textId="77777777" w:rsidTr="00EF7B31">
        <w:tc>
          <w:tcPr>
            <w:tcW w:w="2414" w:type="pct"/>
          </w:tcPr>
          <w:p w14:paraId="5E7381F7" w14:textId="2B428C97" w:rsidR="00D67A8A" w:rsidRPr="009426D0" w:rsidRDefault="00D67A8A" w:rsidP="00D67A8A">
            <w:pPr>
              <w:spacing w:line="240" w:lineRule="atLeast"/>
            </w:pPr>
            <w:r w:rsidRPr="009426D0">
              <w:t>Lease-related expense</w:t>
            </w:r>
            <w:r>
              <w:t>s</w:t>
            </w:r>
            <w:r w:rsidRPr="009426D0">
              <w:t xml:space="preserve"> and service fee on rental</w:t>
            </w:r>
          </w:p>
        </w:tc>
        <w:tc>
          <w:tcPr>
            <w:tcW w:w="514" w:type="pct"/>
            <w:vAlign w:val="bottom"/>
          </w:tcPr>
          <w:p w14:paraId="104DBF5E" w14:textId="195D3AAB" w:rsidR="00D67A8A" w:rsidRPr="009D48F0" w:rsidRDefault="00D67A8A" w:rsidP="00F15D3F">
            <w:pPr>
              <w:tabs>
                <w:tab w:val="decimal" w:pos="490"/>
              </w:tabs>
              <w:spacing w:line="240" w:lineRule="atLeast"/>
              <w:ind w:left="-108" w:right="70"/>
            </w:pPr>
            <w:r w:rsidRPr="009D48F0">
              <w:t>-</w:t>
            </w:r>
          </w:p>
        </w:tc>
        <w:tc>
          <w:tcPr>
            <w:tcW w:w="137" w:type="pct"/>
            <w:vAlign w:val="bottom"/>
          </w:tcPr>
          <w:p w14:paraId="11B33C70" w14:textId="77777777" w:rsidR="00D67A8A" w:rsidRPr="00847385" w:rsidRDefault="00D67A8A" w:rsidP="00EF7B31">
            <w:pPr>
              <w:tabs>
                <w:tab w:val="decimal" w:pos="892"/>
              </w:tabs>
              <w:spacing w:line="240" w:lineRule="atLeast"/>
              <w:ind w:left="-108" w:right="-131"/>
              <w:rPr>
                <w:szCs w:val="22"/>
                <w:lang w:val="en-US" w:bidi="th-TH"/>
              </w:rPr>
            </w:pPr>
          </w:p>
        </w:tc>
        <w:tc>
          <w:tcPr>
            <w:tcW w:w="565" w:type="pct"/>
            <w:vAlign w:val="bottom"/>
          </w:tcPr>
          <w:p w14:paraId="24224C83" w14:textId="28A07525" w:rsidR="00D67A8A" w:rsidRPr="00847385" w:rsidRDefault="00D67A8A" w:rsidP="00EF7B31">
            <w:pPr>
              <w:tabs>
                <w:tab w:val="decimal" w:pos="575"/>
              </w:tabs>
              <w:spacing w:line="240" w:lineRule="atLeast"/>
              <w:ind w:left="-108" w:right="70"/>
              <w:rPr>
                <w:szCs w:val="22"/>
              </w:rPr>
            </w:pPr>
            <w:r w:rsidRPr="00360D7E">
              <w:t>-</w:t>
            </w:r>
          </w:p>
        </w:tc>
        <w:tc>
          <w:tcPr>
            <w:tcW w:w="137" w:type="pct"/>
            <w:vAlign w:val="bottom"/>
          </w:tcPr>
          <w:p w14:paraId="52DDFD6E" w14:textId="77777777" w:rsidR="00D67A8A" w:rsidRPr="00847385" w:rsidRDefault="00D67A8A" w:rsidP="00EF7B31">
            <w:pPr>
              <w:tabs>
                <w:tab w:val="decimal" w:pos="892"/>
              </w:tabs>
              <w:spacing w:line="240" w:lineRule="atLeast"/>
              <w:ind w:left="-108" w:right="-131"/>
              <w:rPr>
                <w:szCs w:val="22"/>
                <w:lang w:val="en-US" w:bidi="th-TH"/>
              </w:rPr>
            </w:pPr>
          </w:p>
        </w:tc>
        <w:tc>
          <w:tcPr>
            <w:tcW w:w="556" w:type="pct"/>
            <w:vAlign w:val="bottom"/>
          </w:tcPr>
          <w:p w14:paraId="29503583" w14:textId="60E28E31" w:rsidR="00D67A8A" w:rsidRPr="00847385" w:rsidRDefault="00D67A8A" w:rsidP="00EF7B31">
            <w:pPr>
              <w:tabs>
                <w:tab w:val="decimal" w:pos="864"/>
              </w:tabs>
              <w:spacing w:line="240" w:lineRule="atLeast"/>
              <w:ind w:left="-108" w:right="-131"/>
              <w:rPr>
                <w:szCs w:val="22"/>
              </w:rPr>
            </w:pPr>
            <w:r w:rsidRPr="004F6686">
              <w:t>8,695</w:t>
            </w:r>
          </w:p>
        </w:tc>
        <w:tc>
          <w:tcPr>
            <w:tcW w:w="126" w:type="pct"/>
            <w:vAlign w:val="bottom"/>
          </w:tcPr>
          <w:p w14:paraId="0521A02F" w14:textId="77777777" w:rsidR="00D67A8A" w:rsidRPr="00847385" w:rsidRDefault="00D67A8A" w:rsidP="00EF7B31">
            <w:pPr>
              <w:tabs>
                <w:tab w:val="decimal" w:pos="892"/>
              </w:tabs>
              <w:spacing w:line="240" w:lineRule="atLeast"/>
              <w:ind w:left="-108" w:right="-131"/>
              <w:rPr>
                <w:szCs w:val="22"/>
                <w:lang w:val="en-US" w:bidi="th-TH"/>
              </w:rPr>
            </w:pPr>
          </w:p>
        </w:tc>
        <w:tc>
          <w:tcPr>
            <w:tcW w:w="551" w:type="pct"/>
            <w:vAlign w:val="bottom"/>
          </w:tcPr>
          <w:p w14:paraId="760AEA63" w14:textId="61E45371" w:rsidR="00D67A8A" w:rsidRPr="00D67A8A" w:rsidRDefault="00D67A8A" w:rsidP="00EF7B31">
            <w:pPr>
              <w:tabs>
                <w:tab w:val="decimal" w:pos="863"/>
              </w:tabs>
              <w:spacing w:line="240" w:lineRule="atLeast"/>
              <w:ind w:left="-108" w:right="-131"/>
            </w:pPr>
            <w:r w:rsidRPr="0080644A">
              <w:t>15,827</w:t>
            </w:r>
          </w:p>
        </w:tc>
      </w:tr>
      <w:tr w:rsidR="00D67A8A" w:rsidRPr="009426D0" w14:paraId="16A28F6D" w14:textId="77777777" w:rsidTr="00EF7B31">
        <w:tc>
          <w:tcPr>
            <w:tcW w:w="2414" w:type="pct"/>
          </w:tcPr>
          <w:p w14:paraId="48D9417E" w14:textId="39957FC2" w:rsidR="00D67A8A" w:rsidRPr="009426D0" w:rsidRDefault="00D67A8A" w:rsidP="00D67A8A">
            <w:pPr>
              <w:spacing w:line="240" w:lineRule="atLeast"/>
            </w:pPr>
            <w:r w:rsidRPr="009426D0">
              <w:rPr>
                <w:szCs w:val="22"/>
                <w:lang w:bidi="th-TH"/>
              </w:rPr>
              <w:t>Employees service fee</w:t>
            </w:r>
          </w:p>
        </w:tc>
        <w:tc>
          <w:tcPr>
            <w:tcW w:w="514" w:type="pct"/>
            <w:vAlign w:val="bottom"/>
          </w:tcPr>
          <w:p w14:paraId="51B24C19" w14:textId="4624C1AA" w:rsidR="00D67A8A" w:rsidRPr="009D48F0" w:rsidRDefault="00D67A8A" w:rsidP="00F15D3F">
            <w:pPr>
              <w:tabs>
                <w:tab w:val="decimal" w:pos="490"/>
              </w:tabs>
              <w:spacing w:line="240" w:lineRule="atLeast"/>
              <w:ind w:left="-108" w:right="70"/>
            </w:pPr>
            <w:r w:rsidRPr="009D48F0">
              <w:t>-</w:t>
            </w:r>
          </w:p>
        </w:tc>
        <w:tc>
          <w:tcPr>
            <w:tcW w:w="137" w:type="pct"/>
            <w:vAlign w:val="bottom"/>
          </w:tcPr>
          <w:p w14:paraId="401E464E" w14:textId="77777777" w:rsidR="00D67A8A" w:rsidRPr="00847385" w:rsidRDefault="00D67A8A" w:rsidP="00EF7B31">
            <w:pPr>
              <w:tabs>
                <w:tab w:val="decimal" w:pos="892"/>
              </w:tabs>
              <w:spacing w:line="240" w:lineRule="atLeast"/>
              <w:ind w:left="-108" w:right="-131"/>
              <w:rPr>
                <w:szCs w:val="22"/>
                <w:lang w:val="en-US" w:bidi="th-TH"/>
              </w:rPr>
            </w:pPr>
          </w:p>
        </w:tc>
        <w:tc>
          <w:tcPr>
            <w:tcW w:w="565" w:type="pct"/>
            <w:vAlign w:val="bottom"/>
          </w:tcPr>
          <w:p w14:paraId="647BF567" w14:textId="0B2660A4" w:rsidR="00D67A8A" w:rsidRPr="00847385" w:rsidRDefault="00D67A8A" w:rsidP="00EF7B31">
            <w:pPr>
              <w:tabs>
                <w:tab w:val="decimal" w:pos="575"/>
              </w:tabs>
              <w:spacing w:line="240" w:lineRule="atLeast"/>
              <w:ind w:left="-108" w:right="70"/>
              <w:rPr>
                <w:szCs w:val="22"/>
              </w:rPr>
            </w:pPr>
            <w:r w:rsidRPr="00360D7E">
              <w:t>-</w:t>
            </w:r>
          </w:p>
        </w:tc>
        <w:tc>
          <w:tcPr>
            <w:tcW w:w="137" w:type="pct"/>
            <w:vAlign w:val="bottom"/>
          </w:tcPr>
          <w:p w14:paraId="02824CCF" w14:textId="77777777" w:rsidR="00D67A8A" w:rsidRPr="00847385" w:rsidRDefault="00D67A8A" w:rsidP="00EF7B31">
            <w:pPr>
              <w:tabs>
                <w:tab w:val="decimal" w:pos="892"/>
              </w:tabs>
              <w:spacing w:line="240" w:lineRule="atLeast"/>
              <w:ind w:left="-108" w:right="-131"/>
              <w:rPr>
                <w:szCs w:val="22"/>
                <w:lang w:val="en-US" w:bidi="th-TH"/>
              </w:rPr>
            </w:pPr>
          </w:p>
        </w:tc>
        <w:tc>
          <w:tcPr>
            <w:tcW w:w="556" w:type="pct"/>
            <w:vAlign w:val="bottom"/>
          </w:tcPr>
          <w:p w14:paraId="5BC95340" w14:textId="6E75D859" w:rsidR="00D67A8A" w:rsidRPr="00847385" w:rsidRDefault="00D67A8A" w:rsidP="00EF7B31">
            <w:pPr>
              <w:tabs>
                <w:tab w:val="decimal" w:pos="864"/>
              </w:tabs>
              <w:spacing w:line="240" w:lineRule="atLeast"/>
              <w:ind w:left="-108" w:right="-131"/>
              <w:rPr>
                <w:szCs w:val="22"/>
              </w:rPr>
            </w:pPr>
            <w:r w:rsidRPr="004F6686">
              <w:t>28,817</w:t>
            </w:r>
          </w:p>
        </w:tc>
        <w:tc>
          <w:tcPr>
            <w:tcW w:w="126" w:type="pct"/>
            <w:vAlign w:val="bottom"/>
          </w:tcPr>
          <w:p w14:paraId="558BA4FA" w14:textId="77777777" w:rsidR="00D67A8A" w:rsidRPr="00847385" w:rsidRDefault="00D67A8A" w:rsidP="00EF7B31">
            <w:pPr>
              <w:tabs>
                <w:tab w:val="decimal" w:pos="892"/>
              </w:tabs>
              <w:spacing w:line="240" w:lineRule="atLeast"/>
              <w:ind w:left="-108" w:right="-131"/>
              <w:rPr>
                <w:szCs w:val="22"/>
                <w:lang w:val="en-US" w:bidi="th-TH"/>
              </w:rPr>
            </w:pPr>
          </w:p>
        </w:tc>
        <w:tc>
          <w:tcPr>
            <w:tcW w:w="551" w:type="pct"/>
            <w:vAlign w:val="bottom"/>
          </w:tcPr>
          <w:p w14:paraId="6944FCC9" w14:textId="0F621249" w:rsidR="00D67A8A" w:rsidRPr="00D67A8A" w:rsidRDefault="00D67A8A" w:rsidP="00EF7B31">
            <w:pPr>
              <w:tabs>
                <w:tab w:val="decimal" w:pos="852"/>
              </w:tabs>
              <w:spacing w:line="240" w:lineRule="atLeast"/>
              <w:ind w:left="-108" w:right="-131"/>
            </w:pPr>
            <w:r w:rsidRPr="0080644A">
              <w:t>3,406</w:t>
            </w:r>
          </w:p>
        </w:tc>
      </w:tr>
      <w:tr w:rsidR="00D67A8A" w:rsidRPr="009426D0" w14:paraId="001E7481" w14:textId="77777777" w:rsidTr="00EF7B31">
        <w:tc>
          <w:tcPr>
            <w:tcW w:w="2414" w:type="pct"/>
          </w:tcPr>
          <w:p w14:paraId="595159FA" w14:textId="4F8BB01C" w:rsidR="00D67A8A" w:rsidRPr="009426D0" w:rsidRDefault="00D67A8A" w:rsidP="00D67A8A">
            <w:pPr>
              <w:spacing w:line="240" w:lineRule="atLeast"/>
            </w:pPr>
            <w:r w:rsidRPr="009426D0">
              <w:rPr>
                <w:szCs w:val="22"/>
                <w:lang w:bidi="th-TH"/>
              </w:rPr>
              <w:t>Other expenses</w:t>
            </w:r>
          </w:p>
        </w:tc>
        <w:tc>
          <w:tcPr>
            <w:tcW w:w="514" w:type="pct"/>
            <w:vAlign w:val="bottom"/>
          </w:tcPr>
          <w:p w14:paraId="20F5A763" w14:textId="51813B66" w:rsidR="00D67A8A" w:rsidRPr="009D48F0" w:rsidRDefault="00D67A8A" w:rsidP="00F15D3F">
            <w:pPr>
              <w:tabs>
                <w:tab w:val="decimal" w:pos="490"/>
              </w:tabs>
              <w:spacing w:line="240" w:lineRule="atLeast"/>
              <w:ind w:left="-108" w:right="70"/>
              <w:rPr>
                <w:cs/>
                <w:lang w:bidi="th-TH"/>
              </w:rPr>
            </w:pPr>
            <w:r w:rsidRPr="009D48F0">
              <w:t>-</w:t>
            </w:r>
          </w:p>
        </w:tc>
        <w:tc>
          <w:tcPr>
            <w:tcW w:w="137" w:type="pct"/>
            <w:vAlign w:val="bottom"/>
          </w:tcPr>
          <w:p w14:paraId="0B233318" w14:textId="77777777" w:rsidR="00D67A8A" w:rsidRPr="00847385" w:rsidRDefault="00D67A8A" w:rsidP="00EF7B31">
            <w:pPr>
              <w:tabs>
                <w:tab w:val="decimal" w:pos="892"/>
              </w:tabs>
              <w:spacing w:line="240" w:lineRule="atLeast"/>
              <w:ind w:left="-108" w:right="-131"/>
              <w:rPr>
                <w:szCs w:val="22"/>
                <w:lang w:val="en-US" w:bidi="th-TH"/>
              </w:rPr>
            </w:pPr>
          </w:p>
        </w:tc>
        <w:tc>
          <w:tcPr>
            <w:tcW w:w="565" w:type="pct"/>
            <w:vAlign w:val="bottom"/>
          </w:tcPr>
          <w:p w14:paraId="606BE70D" w14:textId="65D09903" w:rsidR="00D67A8A" w:rsidRPr="00847385" w:rsidRDefault="00D67A8A" w:rsidP="00EF7B31">
            <w:pPr>
              <w:tabs>
                <w:tab w:val="decimal" w:pos="575"/>
              </w:tabs>
              <w:spacing w:line="240" w:lineRule="atLeast"/>
              <w:ind w:left="-108" w:right="70"/>
              <w:rPr>
                <w:szCs w:val="22"/>
                <w:lang w:val="en-US" w:bidi="th-TH"/>
              </w:rPr>
            </w:pPr>
            <w:r w:rsidRPr="00360D7E">
              <w:t>-</w:t>
            </w:r>
          </w:p>
        </w:tc>
        <w:tc>
          <w:tcPr>
            <w:tcW w:w="137" w:type="pct"/>
            <w:vAlign w:val="bottom"/>
          </w:tcPr>
          <w:p w14:paraId="268BB491" w14:textId="77777777" w:rsidR="00D67A8A" w:rsidRPr="00847385" w:rsidRDefault="00D67A8A" w:rsidP="00EF7B31">
            <w:pPr>
              <w:tabs>
                <w:tab w:val="decimal" w:pos="892"/>
              </w:tabs>
              <w:spacing w:line="240" w:lineRule="atLeast"/>
              <w:ind w:left="-108" w:right="-131"/>
              <w:rPr>
                <w:szCs w:val="22"/>
                <w:lang w:val="en-US" w:bidi="th-TH"/>
              </w:rPr>
            </w:pPr>
          </w:p>
        </w:tc>
        <w:tc>
          <w:tcPr>
            <w:tcW w:w="556" w:type="pct"/>
            <w:vAlign w:val="bottom"/>
          </w:tcPr>
          <w:p w14:paraId="589AE628" w14:textId="39F9B369" w:rsidR="00D67A8A" w:rsidRPr="00847385" w:rsidRDefault="00D67A8A" w:rsidP="00EF7B31">
            <w:pPr>
              <w:tabs>
                <w:tab w:val="decimal" w:pos="864"/>
              </w:tabs>
              <w:spacing w:line="240" w:lineRule="atLeast"/>
              <w:ind w:left="-108" w:right="-131"/>
              <w:rPr>
                <w:szCs w:val="22"/>
                <w:cs/>
                <w:lang w:val="en-US" w:bidi="th-TH"/>
              </w:rPr>
            </w:pPr>
            <w:r w:rsidRPr="004F6686">
              <w:t>3,013</w:t>
            </w:r>
          </w:p>
        </w:tc>
        <w:tc>
          <w:tcPr>
            <w:tcW w:w="126" w:type="pct"/>
            <w:vAlign w:val="bottom"/>
          </w:tcPr>
          <w:p w14:paraId="497C714F" w14:textId="77777777" w:rsidR="00D67A8A" w:rsidRPr="00847385" w:rsidRDefault="00D67A8A" w:rsidP="00EF7B31">
            <w:pPr>
              <w:tabs>
                <w:tab w:val="decimal" w:pos="892"/>
              </w:tabs>
              <w:spacing w:line="240" w:lineRule="atLeast"/>
              <w:ind w:left="-108" w:right="-131"/>
              <w:rPr>
                <w:szCs w:val="22"/>
                <w:lang w:val="en-US" w:bidi="th-TH"/>
              </w:rPr>
            </w:pPr>
          </w:p>
        </w:tc>
        <w:tc>
          <w:tcPr>
            <w:tcW w:w="551" w:type="pct"/>
            <w:vAlign w:val="bottom"/>
          </w:tcPr>
          <w:p w14:paraId="4613C94D" w14:textId="40643424" w:rsidR="00D67A8A" w:rsidRPr="00D67A8A" w:rsidRDefault="00D67A8A" w:rsidP="00EF7B31">
            <w:pPr>
              <w:tabs>
                <w:tab w:val="decimal" w:pos="863"/>
              </w:tabs>
              <w:spacing w:line="240" w:lineRule="atLeast"/>
              <w:ind w:left="-108" w:right="-131"/>
              <w:rPr>
                <w:cs/>
                <w:lang w:bidi="th-TH"/>
              </w:rPr>
            </w:pPr>
            <w:r w:rsidRPr="0080644A">
              <w:t xml:space="preserve"> 5,450 </w:t>
            </w:r>
          </w:p>
        </w:tc>
      </w:tr>
      <w:tr w:rsidR="00D67A8A" w:rsidRPr="009426D0" w14:paraId="716F3EC6" w14:textId="77777777" w:rsidTr="00EF7B31">
        <w:tc>
          <w:tcPr>
            <w:tcW w:w="2414" w:type="pct"/>
          </w:tcPr>
          <w:p w14:paraId="6125A67E" w14:textId="3BE8A858" w:rsidR="00D67A8A" w:rsidRPr="00244911" w:rsidRDefault="00D67A8A" w:rsidP="00D67A8A">
            <w:pPr>
              <w:spacing w:line="240" w:lineRule="atLeast"/>
            </w:pPr>
            <w:r w:rsidRPr="00244911">
              <w:rPr>
                <w:szCs w:val="22"/>
                <w:lang w:val="en-US" w:bidi="th-TH"/>
              </w:rPr>
              <w:t>Finance costs</w:t>
            </w:r>
          </w:p>
        </w:tc>
        <w:tc>
          <w:tcPr>
            <w:tcW w:w="514" w:type="pct"/>
            <w:vAlign w:val="bottom"/>
          </w:tcPr>
          <w:p w14:paraId="7C710FD4" w14:textId="7A4BC055" w:rsidR="00D67A8A" w:rsidRPr="009D48F0" w:rsidRDefault="00D67A8A" w:rsidP="00F15D3F">
            <w:pPr>
              <w:tabs>
                <w:tab w:val="decimal" w:pos="490"/>
              </w:tabs>
              <w:spacing w:line="240" w:lineRule="atLeast"/>
              <w:ind w:left="-108" w:right="70"/>
            </w:pPr>
            <w:r w:rsidRPr="009D48F0">
              <w:t>-</w:t>
            </w:r>
          </w:p>
        </w:tc>
        <w:tc>
          <w:tcPr>
            <w:tcW w:w="137" w:type="pct"/>
            <w:vAlign w:val="bottom"/>
          </w:tcPr>
          <w:p w14:paraId="187932FA" w14:textId="77777777" w:rsidR="00D67A8A" w:rsidRPr="00847385" w:rsidRDefault="00D67A8A" w:rsidP="00EF7B31">
            <w:pPr>
              <w:tabs>
                <w:tab w:val="decimal" w:pos="892"/>
              </w:tabs>
              <w:spacing w:line="240" w:lineRule="atLeast"/>
              <w:ind w:left="-108" w:right="-131"/>
              <w:rPr>
                <w:szCs w:val="22"/>
                <w:lang w:val="en-US" w:bidi="th-TH"/>
              </w:rPr>
            </w:pPr>
          </w:p>
        </w:tc>
        <w:tc>
          <w:tcPr>
            <w:tcW w:w="565" w:type="pct"/>
            <w:vAlign w:val="bottom"/>
          </w:tcPr>
          <w:p w14:paraId="7CA55724" w14:textId="471E79B6" w:rsidR="00D67A8A" w:rsidRPr="00847385" w:rsidRDefault="00D67A8A" w:rsidP="00EF7B31">
            <w:pPr>
              <w:tabs>
                <w:tab w:val="decimal" w:pos="575"/>
              </w:tabs>
              <w:spacing w:line="240" w:lineRule="atLeast"/>
              <w:ind w:left="-108" w:right="70"/>
              <w:rPr>
                <w:szCs w:val="22"/>
                <w:lang w:val="en-US" w:bidi="th-TH"/>
              </w:rPr>
            </w:pPr>
            <w:r w:rsidRPr="00360D7E">
              <w:t>-</w:t>
            </w:r>
          </w:p>
        </w:tc>
        <w:tc>
          <w:tcPr>
            <w:tcW w:w="137" w:type="pct"/>
            <w:vAlign w:val="bottom"/>
          </w:tcPr>
          <w:p w14:paraId="6E0CF45D" w14:textId="77777777" w:rsidR="00D67A8A" w:rsidRPr="00847385" w:rsidRDefault="00D67A8A" w:rsidP="00EF7B31">
            <w:pPr>
              <w:tabs>
                <w:tab w:val="decimal" w:pos="892"/>
              </w:tabs>
              <w:spacing w:line="240" w:lineRule="atLeast"/>
              <w:ind w:left="-108" w:right="-131"/>
              <w:rPr>
                <w:szCs w:val="22"/>
                <w:lang w:val="en-US" w:bidi="th-TH"/>
              </w:rPr>
            </w:pPr>
          </w:p>
        </w:tc>
        <w:tc>
          <w:tcPr>
            <w:tcW w:w="556" w:type="pct"/>
            <w:vAlign w:val="bottom"/>
          </w:tcPr>
          <w:p w14:paraId="02079065" w14:textId="3B649E55" w:rsidR="00D67A8A" w:rsidRPr="00847385" w:rsidRDefault="00D67A8A" w:rsidP="00EF7B31">
            <w:pPr>
              <w:tabs>
                <w:tab w:val="decimal" w:pos="864"/>
              </w:tabs>
              <w:spacing w:line="240" w:lineRule="atLeast"/>
              <w:ind w:left="-108" w:right="-131"/>
              <w:rPr>
                <w:szCs w:val="22"/>
                <w:lang w:val="en-US" w:bidi="th-TH"/>
              </w:rPr>
            </w:pPr>
            <w:r w:rsidRPr="004F6686">
              <w:t>10,206</w:t>
            </w:r>
          </w:p>
        </w:tc>
        <w:tc>
          <w:tcPr>
            <w:tcW w:w="126" w:type="pct"/>
            <w:vAlign w:val="bottom"/>
          </w:tcPr>
          <w:p w14:paraId="773B28DD" w14:textId="77777777" w:rsidR="00D67A8A" w:rsidRPr="00847385" w:rsidRDefault="00D67A8A" w:rsidP="00EF7B31">
            <w:pPr>
              <w:tabs>
                <w:tab w:val="decimal" w:pos="892"/>
              </w:tabs>
              <w:spacing w:line="240" w:lineRule="atLeast"/>
              <w:ind w:left="-108" w:right="-131"/>
              <w:rPr>
                <w:szCs w:val="22"/>
                <w:lang w:val="en-US" w:bidi="th-TH"/>
              </w:rPr>
            </w:pPr>
          </w:p>
        </w:tc>
        <w:tc>
          <w:tcPr>
            <w:tcW w:w="551" w:type="pct"/>
            <w:vAlign w:val="bottom"/>
          </w:tcPr>
          <w:p w14:paraId="339B8CA4" w14:textId="5F3116B4" w:rsidR="00D67A8A" w:rsidRPr="00D67A8A" w:rsidRDefault="00D67A8A" w:rsidP="00EF7B31">
            <w:pPr>
              <w:tabs>
                <w:tab w:val="decimal" w:pos="863"/>
              </w:tabs>
              <w:spacing w:line="240" w:lineRule="atLeast"/>
              <w:ind w:left="-108" w:right="-131"/>
            </w:pPr>
            <w:r w:rsidRPr="0080644A">
              <w:t xml:space="preserve"> 18,006 </w:t>
            </w:r>
          </w:p>
        </w:tc>
      </w:tr>
      <w:tr w:rsidR="00D67A8A" w:rsidRPr="009426D0" w14:paraId="2359CFFE" w14:textId="77777777" w:rsidTr="00EF7B31">
        <w:tc>
          <w:tcPr>
            <w:tcW w:w="2414" w:type="pct"/>
          </w:tcPr>
          <w:p w14:paraId="0203D06C" w14:textId="66899C73" w:rsidR="00D67A8A" w:rsidRPr="00244911" w:rsidRDefault="00D67A8A" w:rsidP="00D67A8A">
            <w:pPr>
              <w:spacing w:line="240" w:lineRule="atLeast"/>
              <w:rPr>
                <w:szCs w:val="22"/>
                <w:lang w:val="en-US" w:bidi="th-TH"/>
              </w:rPr>
            </w:pPr>
            <w:r w:rsidRPr="00244911">
              <w:rPr>
                <w:szCs w:val="22"/>
                <w:lang w:val="en-US" w:bidi="th-TH"/>
              </w:rPr>
              <w:t>Promotional and marketing expenses</w:t>
            </w:r>
          </w:p>
        </w:tc>
        <w:tc>
          <w:tcPr>
            <w:tcW w:w="514" w:type="pct"/>
            <w:vAlign w:val="bottom"/>
          </w:tcPr>
          <w:p w14:paraId="675F7B66" w14:textId="61BEAF32" w:rsidR="00D67A8A" w:rsidRPr="009D48F0" w:rsidRDefault="00D67A8A" w:rsidP="00F15D3F">
            <w:pPr>
              <w:tabs>
                <w:tab w:val="decimal" w:pos="490"/>
              </w:tabs>
              <w:spacing w:line="240" w:lineRule="atLeast"/>
              <w:ind w:left="-108" w:right="70"/>
            </w:pPr>
            <w:r w:rsidRPr="009D48F0">
              <w:t>-</w:t>
            </w:r>
          </w:p>
        </w:tc>
        <w:tc>
          <w:tcPr>
            <w:tcW w:w="137" w:type="pct"/>
            <w:vAlign w:val="bottom"/>
          </w:tcPr>
          <w:p w14:paraId="550DF2CA" w14:textId="77777777" w:rsidR="00D67A8A" w:rsidRPr="00847385" w:rsidRDefault="00D67A8A" w:rsidP="00EF7B31">
            <w:pPr>
              <w:tabs>
                <w:tab w:val="decimal" w:pos="892"/>
              </w:tabs>
              <w:spacing w:line="240" w:lineRule="atLeast"/>
              <w:ind w:left="-108" w:right="-131"/>
              <w:rPr>
                <w:szCs w:val="22"/>
                <w:lang w:val="en-US" w:bidi="th-TH"/>
              </w:rPr>
            </w:pPr>
          </w:p>
        </w:tc>
        <w:tc>
          <w:tcPr>
            <w:tcW w:w="565" w:type="pct"/>
            <w:vAlign w:val="bottom"/>
          </w:tcPr>
          <w:p w14:paraId="13280E18" w14:textId="6B540334" w:rsidR="00D67A8A" w:rsidRPr="00847385" w:rsidRDefault="00D67A8A" w:rsidP="00F15D3F">
            <w:pPr>
              <w:tabs>
                <w:tab w:val="decimal" w:pos="575"/>
              </w:tabs>
              <w:spacing w:line="240" w:lineRule="atLeast"/>
              <w:ind w:left="-108" w:right="70"/>
              <w:rPr>
                <w:szCs w:val="22"/>
                <w:lang w:val="en-US" w:bidi="th-TH"/>
              </w:rPr>
            </w:pPr>
            <w:r w:rsidRPr="00360D7E">
              <w:t>-</w:t>
            </w:r>
          </w:p>
        </w:tc>
        <w:tc>
          <w:tcPr>
            <w:tcW w:w="137" w:type="pct"/>
            <w:vAlign w:val="bottom"/>
          </w:tcPr>
          <w:p w14:paraId="02B178FA" w14:textId="77777777" w:rsidR="00D67A8A" w:rsidRPr="00847385" w:rsidRDefault="00D67A8A" w:rsidP="00EF7B31">
            <w:pPr>
              <w:tabs>
                <w:tab w:val="decimal" w:pos="892"/>
              </w:tabs>
              <w:spacing w:line="240" w:lineRule="atLeast"/>
              <w:ind w:left="-108" w:right="-131"/>
              <w:rPr>
                <w:szCs w:val="22"/>
                <w:lang w:val="en-US" w:bidi="th-TH"/>
              </w:rPr>
            </w:pPr>
          </w:p>
        </w:tc>
        <w:tc>
          <w:tcPr>
            <w:tcW w:w="556" w:type="pct"/>
            <w:vAlign w:val="bottom"/>
          </w:tcPr>
          <w:p w14:paraId="6D7AC285" w14:textId="1E1AFEE5" w:rsidR="00D67A8A" w:rsidRPr="00847385" w:rsidRDefault="00D67A8A" w:rsidP="00EF7B31">
            <w:pPr>
              <w:tabs>
                <w:tab w:val="decimal" w:pos="864"/>
              </w:tabs>
              <w:spacing w:line="240" w:lineRule="atLeast"/>
              <w:ind w:left="-108" w:right="-131"/>
              <w:rPr>
                <w:szCs w:val="22"/>
                <w:lang w:val="en-US" w:bidi="th-TH"/>
              </w:rPr>
            </w:pPr>
            <w:r w:rsidRPr="004F6686">
              <w:t>108</w:t>
            </w:r>
          </w:p>
        </w:tc>
        <w:tc>
          <w:tcPr>
            <w:tcW w:w="126" w:type="pct"/>
            <w:vAlign w:val="bottom"/>
          </w:tcPr>
          <w:p w14:paraId="19854EE6" w14:textId="77777777" w:rsidR="00D67A8A" w:rsidRPr="00847385" w:rsidRDefault="00D67A8A" w:rsidP="00EF7B31">
            <w:pPr>
              <w:tabs>
                <w:tab w:val="decimal" w:pos="892"/>
              </w:tabs>
              <w:spacing w:line="240" w:lineRule="atLeast"/>
              <w:ind w:left="-108" w:right="-131"/>
              <w:rPr>
                <w:szCs w:val="22"/>
                <w:lang w:val="en-US" w:bidi="th-TH"/>
              </w:rPr>
            </w:pPr>
          </w:p>
        </w:tc>
        <w:tc>
          <w:tcPr>
            <w:tcW w:w="551" w:type="pct"/>
            <w:vAlign w:val="bottom"/>
          </w:tcPr>
          <w:p w14:paraId="2A308B39" w14:textId="7940D81F" w:rsidR="00D67A8A" w:rsidRPr="00D67A8A" w:rsidRDefault="00D67A8A" w:rsidP="00EF7B31">
            <w:pPr>
              <w:tabs>
                <w:tab w:val="decimal" w:pos="863"/>
              </w:tabs>
              <w:spacing w:line="240" w:lineRule="atLeast"/>
              <w:ind w:left="-108" w:right="-131"/>
            </w:pPr>
            <w:r w:rsidRPr="0080644A">
              <w:t xml:space="preserve"> 393 </w:t>
            </w:r>
          </w:p>
        </w:tc>
      </w:tr>
      <w:tr w:rsidR="00957F5C" w:rsidRPr="009426D0" w14:paraId="1EDF0FE0" w14:textId="77777777" w:rsidTr="00EF7B31">
        <w:tc>
          <w:tcPr>
            <w:tcW w:w="2414" w:type="pct"/>
          </w:tcPr>
          <w:p w14:paraId="4DFAD223" w14:textId="3A73489A" w:rsidR="00957F5C" w:rsidRPr="00244911" w:rsidRDefault="00957F5C" w:rsidP="00957F5C">
            <w:pPr>
              <w:spacing w:line="240" w:lineRule="atLeast"/>
              <w:rPr>
                <w:szCs w:val="22"/>
                <w:lang w:val="en-US" w:bidi="th-TH"/>
              </w:rPr>
            </w:pPr>
          </w:p>
        </w:tc>
        <w:tc>
          <w:tcPr>
            <w:tcW w:w="514" w:type="pct"/>
            <w:vAlign w:val="bottom"/>
          </w:tcPr>
          <w:p w14:paraId="2A5C675A" w14:textId="39F656F8" w:rsidR="00957F5C" w:rsidRPr="009426D0" w:rsidRDefault="00957F5C" w:rsidP="00EF7B31">
            <w:pPr>
              <w:tabs>
                <w:tab w:val="decimal" w:pos="631"/>
              </w:tabs>
              <w:spacing w:line="240" w:lineRule="atLeast"/>
              <w:ind w:left="-108" w:right="70"/>
            </w:pPr>
          </w:p>
        </w:tc>
        <w:tc>
          <w:tcPr>
            <w:tcW w:w="137" w:type="pct"/>
            <w:vAlign w:val="bottom"/>
          </w:tcPr>
          <w:p w14:paraId="35F5AAFB" w14:textId="77777777" w:rsidR="00957F5C" w:rsidRPr="009426D0" w:rsidRDefault="00957F5C" w:rsidP="00EF7B31">
            <w:pPr>
              <w:tabs>
                <w:tab w:val="decimal" w:pos="892"/>
              </w:tabs>
              <w:spacing w:line="240" w:lineRule="atLeast"/>
              <w:ind w:left="-108" w:right="-131"/>
              <w:rPr>
                <w:szCs w:val="22"/>
                <w:lang w:val="en-US" w:bidi="th-TH"/>
              </w:rPr>
            </w:pPr>
          </w:p>
        </w:tc>
        <w:tc>
          <w:tcPr>
            <w:tcW w:w="565" w:type="pct"/>
            <w:vAlign w:val="bottom"/>
          </w:tcPr>
          <w:p w14:paraId="2CAD3D5F" w14:textId="05EB966C" w:rsidR="00957F5C" w:rsidRPr="009426D0" w:rsidRDefault="00957F5C" w:rsidP="00EF7B31">
            <w:pPr>
              <w:tabs>
                <w:tab w:val="decimal" w:pos="575"/>
              </w:tabs>
              <w:spacing w:line="240" w:lineRule="atLeast"/>
              <w:ind w:left="-108" w:right="70"/>
            </w:pPr>
          </w:p>
        </w:tc>
        <w:tc>
          <w:tcPr>
            <w:tcW w:w="137" w:type="pct"/>
            <w:vAlign w:val="bottom"/>
          </w:tcPr>
          <w:p w14:paraId="0D18255B" w14:textId="77777777" w:rsidR="00957F5C" w:rsidRPr="009426D0" w:rsidRDefault="00957F5C" w:rsidP="00EF7B31">
            <w:pPr>
              <w:tabs>
                <w:tab w:val="decimal" w:pos="892"/>
              </w:tabs>
              <w:spacing w:line="240" w:lineRule="atLeast"/>
              <w:ind w:left="-108" w:right="-131"/>
              <w:rPr>
                <w:szCs w:val="22"/>
                <w:lang w:val="en-US" w:bidi="th-TH"/>
              </w:rPr>
            </w:pPr>
          </w:p>
        </w:tc>
        <w:tc>
          <w:tcPr>
            <w:tcW w:w="556" w:type="pct"/>
            <w:vAlign w:val="bottom"/>
          </w:tcPr>
          <w:p w14:paraId="725DBE3E" w14:textId="67997A09" w:rsidR="00957F5C" w:rsidRPr="008831CE" w:rsidRDefault="00957F5C" w:rsidP="00EF7B31">
            <w:pPr>
              <w:tabs>
                <w:tab w:val="decimal" w:pos="855"/>
              </w:tabs>
              <w:spacing w:line="240" w:lineRule="atLeast"/>
              <w:ind w:left="-108" w:right="-131"/>
              <w:rPr>
                <w:szCs w:val="22"/>
                <w:lang w:val="en-US" w:bidi="th-TH"/>
              </w:rPr>
            </w:pPr>
          </w:p>
        </w:tc>
        <w:tc>
          <w:tcPr>
            <w:tcW w:w="126" w:type="pct"/>
            <w:vAlign w:val="bottom"/>
          </w:tcPr>
          <w:p w14:paraId="1158347B" w14:textId="77777777" w:rsidR="00957F5C" w:rsidRPr="009426D0" w:rsidRDefault="00957F5C" w:rsidP="00EF7B31">
            <w:pPr>
              <w:tabs>
                <w:tab w:val="decimal" w:pos="892"/>
              </w:tabs>
              <w:spacing w:line="240" w:lineRule="atLeast"/>
              <w:ind w:left="-108" w:right="-131"/>
              <w:rPr>
                <w:szCs w:val="22"/>
                <w:lang w:val="en-US" w:bidi="th-TH"/>
              </w:rPr>
            </w:pPr>
          </w:p>
        </w:tc>
        <w:tc>
          <w:tcPr>
            <w:tcW w:w="551" w:type="pct"/>
            <w:vAlign w:val="bottom"/>
          </w:tcPr>
          <w:p w14:paraId="7FE21225" w14:textId="5E86773E" w:rsidR="00957F5C" w:rsidRPr="002356A7" w:rsidRDefault="00957F5C" w:rsidP="00EF7B31">
            <w:pPr>
              <w:tabs>
                <w:tab w:val="decimal" w:pos="863"/>
              </w:tabs>
              <w:spacing w:line="240" w:lineRule="atLeast"/>
              <w:ind w:left="-108" w:right="-131"/>
            </w:pPr>
          </w:p>
        </w:tc>
      </w:tr>
      <w:tr w:rsidR="00957F5C" w:rsidRPr="009426D0" w14:paraId="194232FE" w14:textId="77777777" w:rsidTr="00EF7B31">
        <w:tc>
          <w:tcPr>
            <w:tcW w:w="2414" w:type="pct"/>
          </w:tcPr>
          <w:p w14:paraId="64DB2079" w14:textId="6C07D5FD" w:rsidR="00957F5C" w:rsidRPr="009426D0" w:rsidRDefault="00957F5C" w:rsidP="00957F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r>
              <w:rPr>
                <w:b/>
                <w:bCs/>
                <w:szCs w:val="22"/>
              </w:rPr>
              <w:t>Joint venture</w:t>
            </w:r>
            <w:r w:rsidR="00EB4DE5">
              <w:rPr>
                <w:b/>
                <w:bCs/>
                <w:szCs w:val="22"/>
              </w:rPr>
              <w:t>s</w:t>
            </w:r>
          </w:p>
        </w:tc>
        <w:tc>
          <w:tcPr>
            <w:tcW w:w="514" w:type="pct"/>
            <w:vAlign w:val="bottom"/>
          </w:tcPr>
          <w:p w14:paraId="4579A995" w14:textId="77777777" w:rsidR="00957F5C" w:rsidRPr="009426D0" w:rsidRDefault="00957F5C" w:rsidP="00EF7B31">
            <w:pPr>
              <w:tabs>
                <w:tab w:val="decimal" w:pos="792"/>
              </w:tabs>
              <w:spacing w:line="240" w:lineRule="atLeast"/>
              <w:ind w:left="-108" w:right="70"/>
              <w:rPr>
                <w:szCs w:val="22"/>
                <w:lang w:val="en-US" w:bidi="th-TH"/>
              </w:rPr>
            </w:pPr>
          </w:p>
        </w:tc>
        <w:tc>
          <w:tcPr>
            <w:tcW w:w="137" w:type="pct"/>
            <w:vAlign w:val="bottom"/>
          </w:tcPr>
          <w:p w14:paraId="676B9AFC" w14:textId="77777777" w:rsidR="00957F5C" w:rsidRPr="009426D0" w:rsidRDefault="00957F5C" w:rsidP="00EF7B31">
            <w:pPr>
              <w:tabs>
                <w:tab w:val="decimal" w:pos="892"/>
              </w:tabs>
              <w:spacing w:line="240" w:lineRule="atLeast"/>
              <w:ind w:left="-108" w:right="-131"/>
              <w:rPr>
                <w:szCs w:val="22"/>
                <w:lang w:val="en-US" w:bidi="th-TH"/>
              </w:rPr>
            </w:pPr>
          </w:p>
        </w:tc>
        <w:tc>
          <w:tcPr>
            <w:tcW w:w="565" w:type="pct"/>
            <w:vAlign w:val="bottom"/>
          </w:tcPr>
          <w:p w14:paraId="262597EE" w14:textId="77777777" w:rsidR="00957F5C" w:rsidRPr="009426D0" w:rsidRDefault="00957F5C" w:rsidP="00EF7B31">
            <w:pPr>
              <w:tabs>
                <w:tab w:val="decimal" w:pos="792"/>
              </w:tabs>
              <w:spacing w:line="240" w:lineRule="atLeast"/>
              <w:ind w:left="-108" w:right="70"/>
              <w:rPr>
                <w:szCs w:val="22"/>
                <w:lang w:val="en-US" w:bidi="th-TH"/>
              </w:rPr>
            </w:pPr>
          </w:p>
        </w:tc>
        <w:tc>
          <w:tcPr>
            <w:tcW w:w="137" w:type="pct"/>
            <w:vAlign w:val="bottom"/>
          </w:tcPr>
          <w:p w14:paraId="0B424BE6" w14:textId="77777777" w:rsidR="00957F5C" w:rsidRPr="009426D0" w:rsidRDefault="00957F5C" w:rsidP="00EF7B31">
            <w:pPr>
              <w:tabs>
                <w:tab w:val="decimal" w:pos="892"/>
              </w:tabs>
              <w:spacing w:line="240" w:lineRule="atLeast"/>
              <w:ind w:left="-108" w:right="-131"/>
              <w:rPr>
                <w:szCs w:val="22"/>
                <w:lang w:val="en-US" w:bidi="th-TH"/>
              </w:rPr>
            </w:pPr>
          </w:p>
        </w:tc>
        <w:tc>
          <w:tcPr>
            <w:tcW w:w="556" w:type="pct"/>
            <w:vAlign w:val="bottom"/>
          </w:tcPr>
          <w:p w14:paraId="09666025" w14:textId="77777777" w:rsidR="00957F5C" w:rsidRPr="009426D0" w:rsidRDefault="00957F5C" w:rsidP="00EF7B31">
            <w:pPr>
              <w:tabs>
                <w:tab w:val="decimal" w:pos="515"/>
              </w:tabs>
              <w:spacing w:line="240" w:lineRule="atLeast"/>
              <w:ind w:left="-108" w:right="-131"/>
              <w:rPr>
                <w:szCs w:val="22"/>
                <w:lang w:val="en-US" w:bidi="th-TH"/>
              </w:rPr>
            </w:pPr>
          </w:p>
        </w:tc>
        <w:tc>
          <w:tcPr>
            <w:tcW w:w="126" w:type="pct"/>
            <w:vAlign w:val="bottom"/>
          </w:tcPr>
          <w:p w14:paraId="378317A6" w14:textId="77777777" w:rsidR="00957F5C" w:rsidRPr="009426D0" w:rsidRDefault="00957F5C" w:rsidP="00EF7B31">
            <w:pPr>
              <w:tabs>
                <w:tab w:val="decimal" w:pos="515"/>
              </w:tabs>
              <w:spacing w:line="240" w:lineRule="atLeast"/>
              <w:ind w:left="-108" w:right="-131"/>
              <w:rPr>
                <w:i/>
                <w:iCs/>
                <w:szCs w:val="22"/>
                <w:lang w:val="en-US" w:bidi="th-TH"/>
              </w:rPr>
            </w:pPr>
          </w:p>
        </w:tc>
        <w:tc>
          <w:tcPr>
            <w:tcW w:w="551" w:type="pct"/>
            <w:vAlign w:val="bottom"/>
          </w:tcPr>
          <w:p w14:paraId="3B2F1B97" w14:textId="77777777" w:rsidR="00957F5C" w:rsidRPr="009426D0" w:rsidRDefault="00957F5C" w:rsidP="00EF7B31">
            <w:pPr>
              <w:tabs>
                <w:tab w:val="decimal" w:pos="515"/>
              </w:tabs>
              <w:spacing w:line="240" w:lineRule="atLeast"/>
              <w:ind w:left="-108" w:right="-131"/>
              <w:rPr>
                <w:szCs w:val="22"/>
                <w:lang w:val="en-US" w:bidi="th-TH"/>
              </w:rPr>
            </w:pPr>
          </w:p>
        </w:tc>
      </w:tr>
      <w:tr w:rsidR="00EF7B31" w:rsidRPr="009426D0" w14:paraId="4EBBFCA3" w14:textId="77777777" w:rsidTr="00EF7B31">
        <w:tc>
          <w:tcPr>
            <w:tcW w:w="2414" w:type="pct"/>
          </w:tcPr>
          <w:p w14:paraId="019BC07D" w14:textId="138AF3E2" w:rsidR="00EF7B31" w:rsidRPr="009426D0" w:rsidRDefault="00EF7B31" w:rsidP="00EF7B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r>
              <w:rPr>
                <w:szCs w:val="22"/>
                <w:lang w:val="en-US" w:bidi="th-TH"/>
              </w:rPr>
              <w:t>Management income</w:t>
            </w:r>
          </w:p>
        </w:tc>
        <w:tc>
          <w:tcPr>
            <w:tcW w:w="514" w:type="pct"/>
            <w:vAlign w:val="bottom"/>
          </w:tcPr>
          <w:p w14:paraId="4F3436C1" w14:textId="4C685754" w:rsidR="00EF7B31" w:rsidRPr="0097388E" w:rsidRDefault="00EF7B31" w:rsidP="00EF7B31">
            <w:pPr>
              <w:tabs>
                <w:tab w:val="decimal" w:pos="790"/>
              </w:tabs>
              <w:spacing w:line="240" w:lineRule="atLeast"/>
              <w:ind w:left="-108" w:right="-110"/>
              <w:rPr>
                <w:szCs w:val="22"/>
              </w:rPr>
            </w:pPr>
            <w:r w:rsidRPr="00F7059A">
              <w:t>99,577</w:t>
            </w:r>
          </w:p>
        </w:tc>
        <w:tc>
          <w:tcPr>
            <w:tcW w:w="137" w:type="pct"/>
            <w:vAlign w:val="bottom"/>
          </w:tcPr>
          <w:p w14:paraId="21255E90" w14:textId="77777777" w:rsidR="00EF7B31" w:rsidRPr="0097388E" w:rsidRDefault="00EF7B31" w:rsidP="00EF7B31">
            <w:pPr>
              <w:tabs>
                <w:tab w:val="decimal" w:pos="892"/>
              </w:tabs>
              <w:spacing w:line="240" w:lineRule="atLeast"/>
              <w:ind w:left="-108" w:right="-131"/>
              <w:rPr>
                <w:szCs w:val="22"/>
                <w:lang w:val="en-US" w:bidi="th-TH"/>
              </w:rPr>
            </w:pPr>
          </w:p>
        </w:tc>
        <w:tc>
          <w:tcPr>
            <w:tcW w:w="565" w:type="pct"/>
            <w:vAlign w:val="bottom"/>
          </w:tcPr>
          <w:p w14:paraId="31A96E17" w14:textId="57527C56" w:rsidR="00EF7B31" w:rsidRPr="0097388E" w:rsidRDefault="00EF7B31" w:rsidP="00EF7B31">
            <w:pPr>
              <w:tabs>
                <w:tab w:val="decimal" w:pos="879"/>
              </w:tabs>
              <w:spacing w:line="240" w:lineRule="atLeast"/>
              <w:ind w:left="-108" w:right="-110"/>
              <w:contextualSpacing/>
              <w:rPr>
                <w:szCs w:val="22"/>
              </w:rPr>
            </w:pPr>
            <w:r w:rsidRPr="004A74B9">
              <w:t>42,516</w:t>
            </w:r>
          </w:p>
        </w:tc>
        <w:tc>
          <w:tcPr>
            <w:tcW w:w="137" w:type="pct"/>
            <w:vAlign w:val="bottom"/>
          </w:tcPr>
          <w:p w14:paraId="4BF12F89" w14:textId="77777777" w:rsidR="00EF7B31" w:rsidRPr="0097388E" w:rsidRDefault="00EF7B31" w:rsidP="00EF7B31">
            <w:pPr>
              <w:tabs>
                <w:tab w:val="decimal" w:pos="892"/>
              </w:tabs>
              <w:spacing w:line="240" w:lineRule="atLeast"/>
              <w:ind w:left="-108" w:right="-131"/>
              <w:rPr>
                <w:szCs w:val="22"/>
                <w:lang w:val="en-US" w:bidi="th-TH"/>
              </w:rPr>
            </w:pPr>
          </w:p>
        </w:tc>
        <w:tc>
          <w:tcPr>
            <w:tcW w:w="556" w:type="pct"/>
            <w:vAlign w:val="bottom"/>
          </w:tcPr>
          <w:p w14:paraId="7EB98A09" w14:textId="2D2CF791" w:rsidR="00EF7B31" w:rsidRPr="0097388E" w:rsidRDefault="00EF7B31" w:rsidP="00EF7B31">
            <w:pPr>
              <w:tabs>
                <w:tab w:val="decimal" w:pos="863"/>
              </w:tabs>
              <w:spacing w:line="240" w:lineRule="atLeast"/>
              <w:ind w:left="-108" w:right="-110"/>
              <w:rPr>
                <w:szCs w:val="22"/>
              </w:rPr>
            </w:pPr>
            <w:r w:rsidRPr="000974AC">
              <w:t>99,577</w:t>
            </w:r>
          </w:p>
        </w:tc>
        <w:tc>
          <w:tcPr>
            <w:tcW w:w="126" w:type="pct"/>
            <w:vAlign w:val="bottom"/>
          </w:tcPr>
          <w:p w14:paraId="2EF1715C" w14:textId="77777777" w:rsidR="00EF7B31" w:rsidRPr="0097388E" w:rsidRDefault="00EF7B31" w:rsidP="00EF7B31">
            <w:pPr>
              <w:tabs>
                <w:tab w:val="decimal" w:pos="515"/>
              </w:tabs>
              <w:spacing w:line="240" w:lineRule="atLeast"/>
              <w:ind w:left="-108" w:right="-131"/>
              <w:rPr>
                <w:i/>
                <w:iCs/>
                <w:szCs w:val="22"/>
                <w:lang w:val="en-US" w:bidi="th-TH"/>
              </w:rPr>
            </w:pPr>
          </w:p>
        </w:tc>
        <w:tc>
          <w:tcPr>
            <w:tcW w:w="551" w:type="pct"/>
            <w:vAlign w:val="bottom"/>
          </w:tcPr>
          <w:p w14:paraId="7F969416" w14:textId="4430D18A" w:rsidR="00EF7B31" w:rsidRPr="00444BCD" w:rsidRDefault="00EF7B31" w:rsidP="00EF7B31">
            <w:pPr>
              <w:tabs>
                <w:tab w:val="decimal" w:pos="852"/>
              </w:tabs>
              <w:spacing w:line="240" w:lineRule="atLeast"/>
              <w:ind w:left="-108" w:right="-131"/>
            </w:pPr>
            <w:r w:rsidRPr="004A74B9">
              <w:t>42,516</w:t>
            </w:r>
          </w:p>
        </w:tc>
      </w:tr>
      <w:tr w:rsidR="00EF7B31" w:rsidRPr="009426D0" w14:paraId="4C4831AD" w14:textId="77777777" w:rsidTr="00EF7B31">
        <w:tc>
          <w:tcPr>
            <w:tcW w:w="2414" w:type="pct"/>
          </w:tcPr>
          <w:p w14:paraId="65BEB36C" w14:textId="2E429B92" w:rsidR="00EF7B31" w:rsidRPr="009426D0" w:rsidRDefault="00EF7B31" w:rsidP="00EF7B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r>
              <w:rPr>
                <w:szCs w:val="22"/>
                <w:lang w:val="en-US" w:bidi="th-TH"/>
              </w:rPr>
              <w:t>Interest income</w:t>
            </w:r>
          </w:p>
        </w:tc>
        <w:tc>
          <w:tcPr>
            <w:tcW w:w="514" w:type="pct"/>
            <w:vAlign w:val="bottom"/>
          </w:tcPr>
          <w:p w14:paraId="5FF61A0A" w14:textId="59EB0A01" w:rsidR="00EF7B31" w:rsidRPr="0097388E" w:rsidRDefault="00EF7B31" w:rsidP="00EF7B31">
            <w:pPr>
              <w:tabs>
                <w:tab w:val="decimal" w:pos="790"/>
              </w:tabs>
              <w:spacing w:line="240" w:lineRule="atLeast"/>
              <w:ind w:left="-108" w:right="-110"/>
              <w:rPr>
                <w:szCs w:val="22"/>
              </w:rPr>
            </w:pPr>
            <w:r w:rsidRPr="00F7059A">
              <w:t>2,864</w:t>
            </w:r>
          </w:p>
        </w:tc>
        <w:tc>
          <w:tcPr>
            <w:tcW w:w="137" w:type="pct"/>
            <w:vAlign w:val="bottom"/>
          </w:tcPr>
          <w:p w14:paraId="7F51C95F" w14:textId="77777777" w:rsidR="00EF7B31" w:rsidRPr="0097388E" w:rsidRDefault="00EF7B31" w:rsidP="00EF7B31">
            <w:pPr>
              <w:tabs>
                <w:tab w:val="decimal" w:pos="892"/>
              </w:tabs>
              <w:spacing w:line="240" w:lineRule="atLeast"/>
              <w:ind w:left="-108" w:right="-131"/>
              <w:rPr>
                <w:szCs w:val="22"/>
                <w:lang w:val="en-US" w:bidi="th-TH"/>
              </w:rPr>
            </w:pPr>
          </w:p>
        </w:tc>
        <w:tc>
          <w:tcPr>
            <w:tcW w:w="565" w:type="pct"/>
            <w:vAlign w:val="bottom"/>
          </w:tcPr>
          <w:p w14:paraId="7FA7363F" w14:textId="1278E1E3" w:rsidR="00EF7B31" w:rsidRPr="0097388E" w:rsidRDefault="00EF7B31" w:rsidP="00EF7B31">
            <w:pPr>
              <w:tabs>
                <w:tab w:val="decimal" w:pos="879"/>
              </w:tabs>
              <w:spacing w:line="240" w:lineRule="atLeast"/>
              <w:ind w:left="-108" w:right="-110"/>
              <w:contextualSpacing/>
              <w:rPr>
                <w:szCs w:val="22"/>
              </w:rPr>
            </w:pPr>
            <w:r w:rsidRPr="004A74B9">
              <w:t>599</w:t>
            </w:r>
          </w:p>
        </w:tc>
        <w:tc>
          <w:tcPr>
            <w:tcW w:w="137" w:type="pct"/>
            <w:vAlign w:val="bottom"/>
          </w:tcPr>
          <w:p w14:paraId="4CD90F17" w14:textId="77777777" w:rsidR="00EF7B31" w:rsidRPr="0097388E" w:rsidRDefault="00EF7B31" w:rsidP="00EF7B31">
            <w:pPr>
              <w:tabs>
                <w:tab w:val="decimal" w:pos="892"/>
              </w:tabs>
              <w:spacing w:line="240" w:lineRule="atLeast"/>
              <w:ind w:left="-108" w:right="-131"/>
              <w:rPr>
                <w:szCs w:val="22"/>
                <w:lang w:val="en-US" w:bidi="th-TH"/>
              </w:rPr>
            </w:pPr>
          </w:p>
        </w:tc>
        <w:tc>
          <w:tcPr>
            <w:tcW w:w="556" w:type="pct"/>
            <w:vAlign w:val="bottom"/>
          </w:tcPr>
          <w:p w14:paraId="3E24B71A" w14:textId="312238BD" w:rsidR="00EF7B31" w:rsidRPr="0097388E" w:rsidRDefault="00EF7B31" w:rsidP="00EF7B31">
            <w:pPr>
              <w:tabs>
                <w:tab w:val="decimal" w:pos="863"/>
              </w:tabs>
              <w:spacing w:line="240" w:lineRule="atLeast"/>
              <w:ind w:left="-108" w:right="-110"/>
              <w:rPr>
                <w:szCs w:val="22"/>
              </w:rPr>
            </w:pPr>
            <w:r w:rsidRPr="000974AC">
              <w:t>2,864</w:t>
            </w:r>
          </w:p>
        </w:tc>
        <w:tc>
          <w:tcPr>
            <w:tcW w:w="126" w:type="pct"/>
            <w:vAlign w:val="bottom"/>
          </w:tcPr>
          <w:p w14:paraId="219140CE" w14:textId="77777777" w:rsidR="00EF7B31" w:rsidRPr="0097388E" w:rsidRDefault="00EF7B31" w:rsidP="00EF7B31">
            <w:pPr>
              <w:tabs>
                <w:tab w:val="decimal" w:pos="515"/>
              </w:tabs>
              <w:spacing w:line="240" w:lineRule="atLeast"/>
              <w:ind w:left="-108" w:right="-131"/>
              <w:rPr>
                <w:i/>
                <w:iCs/>
                <w:szCs w:val="22"/>
                <w:lang w:val="en-US" w:bidi="th-TH"/>
              </w:rPr>
            </w:pPr>
          </w:p>
        </w:tc>
        <w:tc>
          <w:tcPr>
            <w:tcW w:w="551" w:type="pct"/>
            <w:vAlign w:val="bottom"/>
          </w:tcPr>
          <w:p w14:paraId="5C6FE8F0" w14:textId="1FE3665D" w:rsidR="00EF7B31" w:rsidRPr="00444BCD" w:rsidRDefault="00EF7B31" w:rsidP="00EF7B31">
            <w:pPr>
              <w:tabs>
                <w:tab w:val="decimal" w:pos="852"/>
              </w:tabs>
              <w:spacing w:line="240" w:lineRule="atLeast"/>
              <w:ind w:left="-108" w:right="-131"/>
            </w:pPr>
            <w:r w:rsidRPr="004A74B9">
              <w:t>599</w:t>
            </w:r>
          </w:p>
        </w:tc>
      </w:tr>
      <w:tr w:rsidR="00957F5C" w:rsidRPr="009426D0" w14:paraId="248B5C34" w14:textId="77777777" w:rsidTr="00EF7B31">
        <w:tc>
          <w:tcPr>
            <w:tcW w:w="2414" w:type="pct"/>
          </w:tcPr>
          <w:p w14:paraId="4AE1BF67" w14:textId="77777777" w:rsidR="00957F5C" w:rsidRPr="009426D0" w:rsidRDefault="00957F5C" w:rsidP="00957F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p>
        </w:tc>
        <w:tc>
          <w:tcPr>
            <w:tcW w:w="514" w:type="pct"/>
            <w:vAlign w:val="bottom"/>
          </w:tcPr>
          <w:p w14:paraId="51789E3F" w14:textId="77777777" w:rsidR="00957F5C" w:rsidRPr="009426D0" w:rsidRDefault="00957F5C" w:rsidP="00EF7B31">
            <w:pPr>
              <w:tabs>
                <w:tab w:val="decimal" w:pos="792"/>
              </w:tabs>
              <w:spacing w:line="240" w:lineRule="atLeast"/>
              <w:ind w:left="-108" w:right="70"/>
              <w:rPr>
                <w:szCs w:val="22"/>
                <w:lang w:val="en-US" w:bidi="th-TH"/>
              </w:rPr>
            </w:pPr>
          </w:p>
        </w:tc>
        <w:tc>
          <w:tcPr>
            <w:tcW w:w="137" w:type="pct"/>
            <w:vAlign w:val="bottom"/>
          </w:tcPr>
          <w:p w14:paraId="1B5BA9D6" w14:textId="77777777" w:rsidR="00957F5C" w:rsidRPr="009426D0" w:rsidRDefault="00957F5C" w:rsidP="00EF7B31">
            <w:pPr>
              <w:tabs>
                <w:tab w:val="decimal" w:pos="892"/>
              </w:tabs>
              <w:spacing w:line="240" w:lineRule="atLeast"/>
              <w:ind w:left="-108" w:right="-131"/>
              <w:rPr>
                <w:szCs w:val="22"/>
                <w:lang w:val="en-US" w:bidi="th-TH"/>
              </w:rPr>
            </w:pPr>
          </w:p>
        </w:tc>
        <w:tc>
          <w:tcPr>
            <w:tcW w:w="565" w:type="pct"/>
            <w:vAlign w:val="bottom"/>
          </w:tcPr>
          <w:p w14:paraId="268F2D24" w14:textId="77777777" w:rsidR="00957F5C" w:rsidRPr="009426D0" w:rsidRDefault="00957F5C" w:rsidP="00EF7B31">
            <w:pPr>
              <w:tabs>
                <w:tab w:val="decimal" w:pos="792"/>
              </w:tabs>
              <w:spacing w:line="240" w:lineRule="atLeast"/>
              <w:ind w:left="-108" w:right="70"/>
              <w:rPr>
                <w:szCs w:val="22"/>
                <w:lang w:val="en-US" w:bidi="th-TH"/>
              </w:rPr>
            </w:pPr>
          </w:p>
        </w:tc>
        <w:tc>
          <w:tcPr>
            <w:tcW w:w="137" w:type="pct"/>
            <w:vAlign w:val="bottom"/>
          </w:tcPr>
          <w:p w14:paraId="5DC392F8" w14:textId="77777777" w:rsidR="00957F5C" w:rsidRPr="009426D0" w:rsidRDefault="00957F5C" w:rsidP="00EF7B31">
            <w:pPr>
              <w:tabs>
                <w:tab w:val="decimal" w:pos="892"/>
              </w:tabs>
              <w:spacing w:line="240" w:lineRule="atLeast"/>
              <w:ind w:left="-108" w:right="-131"/>
              <w:rPr>
                <w:szCs w:val="22"/>
                <w:lang w:val="en-US" w:bidi="th-TH"/>
              </w:rPr>
            </w:pPr>
          </w:p>
        </w:tc>
        <w:tc>
          <w:tcPr>
            <w:tcW w:w="556" w:type="pct"/>
            <w:vAlign w:val="bottom"/>
          </w:tcPr>
          <w:p w14:paraId="32EA2C94" w14:textId="77777777" w:rsidR="00957F5C" w:rsidRPr="009426D0" w:rsidRDefault="00957F5C" w:rsidP="00EF7B31">
            <w:pPr>
              <w:tabs>
                <w:tab w:val="decimal" w:pos="515"/>
              </w:tabs>
              <w:spacing w:line="240" w:lineRule="atLeast"/>
              <w:ind w:left="-108" w:right="-131"/>
              <w:rPr>
                <w:szCs w:val="22"/>
                <w:lang w:val="en-US" w:bidi="th-TH"/>
              </w:rPr>
            </w:pPr>
          </w:p>
        </w:tc>
        <w:tc>
          <w:tcPr>
            <w:tcW w:w="126" w:type="pct"/>
            <w:vAlign w:val="bottom"/>
          </w:tcPr>
          <w:p w14:paraId="5CBD069A" w14:textId="77777777" w:rsidR="00957F5C" w:rsidRPr="009426D0" w:rsidRDefault="00957F5C" w:rsidP="00EF7B31">
            <w:pPr>
              <w:tabs>
                <w:tab w:val="decimal" w:pos="515"/>
              </w:tabs>
              <w:spacing w:line="240" w:lineRule="atLeast"/>
              <w:ind w:left="-108" w:right="-131"/>
              <w:rPr>
                <w:i/>
                <w:iCs/>
                <w:szCs w:val="22"/>
                <w:lang w:val="en-US" w:bidi="th-TH"/>
              </w:rPr>
            </w:pPr>
          </w:p>
        </w:tc>
        <w:tc>
          <w:tcPr>
            <w:tcW w:w="551" w:type="pct"/>
            <w:vAlign w:val="bottom"/>
          </w:tcPr>
          <w:p w14:paraId="5AB31DCE" w14:textId="77777777" w:rsidR="00957F5C" w:rsidRPr="009426D0" w:rsidRDefault="00957F5C" w:rsidP="00EF7B31">
            <w:pPr>
              <w:tabs>
                <w:tab w:val="decimal" w:pos="515"/>
              </w:tabs>
              <w:spacing w:line="240" w:lineRule="atLeast"/>
              <w:ind w:left="-108" w:right="-131"/>
              <w:rPr>
                <w:szCs w:val="22"/>
                <w:lang w:val="en-US" w:bidi="th-TH"/>
              </w:rPr>
            </w:pPr>
          </w:p>
        </w:tc>
      </w:tr>
      <w:tr w:rsidR="00957F5C" w:rsidRPr="009426D0" w14:paraId="363265D0" w14:textId="77777777" w:rsidTr="00EF7B31">
        <w:tc>
          <w:tcPr>
            <w:tcW w:w="2414" w:type="pct"/>
          </w:tcPr>
          <w:p w14:paraId="5A188290" w14:textId="77777777" w:rsidR="00957F5C" w:rsidRPr="009426D0" w:rsidRDefault="00957F5C" w:rsidP="00957F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r w:rsidRPr="009426D0">
              <w:rPr>
                <w:b/>
                <w:bCs/>
                <w:szCs w:val="22"/>
              </w:rPr>
              <w:t>Key management personnel</w:t>
            </w:r>
          </w:p>
        </w:tc>
        <w:tc>
          <w:tcPr>
            <w:tcW w:w="514" w:type="pct"/>
            <w:vAlign w:val="bottom"/>
          </w:tcPr>
          <w:p w14:paraId="7955B470" w14:textId="77777777" w:rsidR="00957F5C" w:rsidRPr="009426D0" w:rsidRDefault="00957F5C" w:rsidP="00EF7B31">
            <w:pPr>
              <w:tabs>
                <w:tab w:val="decimal" w:pos="792"/>
              </w:tabs>
              <w:spacing w:line="240" w:lineRule="atLeast"/>
              <w:ind w:left="-108" w:right="70"/>
              <w:rPr>
                <w:szCs w:val="22"/>
                <w:lang w:val="en-US" w:bidi="th-TH"/>
              </w:rPr>
            </w:pPr>
          </w:p>
        </w:tc>
        <w:tc>
          <w:tcPr>
            <w:tcW w:w="137" w:type="pct"/>
            <w:vAlign w:val="bottom"/>
          </w:tcPr>
          <w:p w14:paraId="67F81CA1" w14:textId="77777777" w:rsidR="00957F5C" w:rsidRPr="009426D0" w:rsidRDefault="00957F5C" w:rsidP="00EF7B31">
            <w:pPr>
              <w:tabs>
                <w:tab w:val="decimal" w:pos="892"/>
              </w:tabs>
              <w:spacing w:line="240" w:lineRule="atLeast"/>
              <w:ind w:left="-108" w:right="-131"/>
              <w:rPr>
                <w:szCs w:val="22"/>
                <w:lang w:val="en-US" w:bidi="th-TH"/>
              </w:rPr>
            </w:pPr>
          </w:p>
        </w:tc>
        <w:tc>
          <w:tcPr>
            <w:tcW w:w="565" w:type="pct"/>
            <w:vAlign w:val="bottom"/>
          </w:tcPr>
          <w:p w14:paraId="346F34B7" w14:textId="77777777" w:rsidR="00957F5C" w:rsidRPr="009426D0" w:rsidRDefault="00957F5C" w:rsidP="00EF7B31">
            <w:pPr>
              <w:tabs>
                <w:tab w:val="decimal" w:pos="792"/>
              </w:tabs>
              <w:spacing w:line="240" w:lineRule="atLeast"/>
              <w:ind w:left="-108" w:right="70"/>
              <w:rPr>
                <w:szCs w:val="22"/>
                <w:lang w:val="en-US" w:bidi="th-TH"/>
              </w:rPr>
            </w:pPr>
          </w:p>
        </w:tc>
        <w:tc>
          <w:tcPr>
            <w:tcW w:w="137" w:type="pct"/>
            <w:vAlign w:val="bottom"/>
          </w:tcPr>
          <w:p w14:paraId="29461D5C" w14:textId="77777777" w:rsidR="00957F5C" w:rsidRPr="009426D0" w:rsidRDefault="00957F5C" w:rsidP="00EF7B31">
            <w:pPr>
              <w:tabs>
                <w:tab w:val="decimal" w:pos="892"/>
              </w:tabs>
              <w:spacing w:line="240" w:lineRule="atLeast"/>
              <w:ind w:left="-108" w:right="-131"/>
              <w:rPr>
                <w:szCs w:val="22"/>
                <w:lang w:val="en-US" w:bidi="th-TH"/>
              </w:rPr>
            </w:pPr>
          </w:p>
        </w:tc>
        <w:tc>
          <w:tcPr>
            <w:tcW w:w="556" w:type="pct"/>
            <w:vAlign w:val="bottom"/>
          </w:tcPr>
          <w:p w14:paraId="01E113D7" w14:textId="77777777" w:rsidR="00957F5C" w:rsidRPr="009426D0" w:rsidRDefault="00957F5C" w:rsidP="00EF7B31">
            <w:pPr>
              <w:tabs>
                <w:tab w:val="decimal" w:pos="515"/>
              </w:tabs>
              <w:spacing w:line="240" w:lineRule="atLeast"/>
              <w:ind w:left="-108" w:right="-131"/>
              <w:rPr>
                <w:szCs w:val="22"/>
                <w:lang w:val="en-US" w:bidi="th-TH"/>
              </w:rPr>
            </w:pPr>
          </w:p>
        </w:tc>
        <w:tc>
          <w:tcPr>
            <w:tcW w:w="126" w:type="pct"/>
            <w:vAlign w:val="bottom"/>
          </w:tcPr>
          <w:p w14:paraId="32C2C22C" w14:textId="77777777" w:rsidR="00957F5C" w:rsidRPr="009426D0" w:rsidRDefault="00957F5C" w:rsidP="00EF7B31">
            <w:pPr>
              <w:tabs>
                <w:tab w:val="decimal" w:pos="515"/>
              </w:tabs>
              <w:spacing w:line="240" w:lineRule="atLeast"/>
              <w:ind w:left="-108" w:right="-131"/>
              <w:rPr>
                <w:i/>
                <w:iCs/>
                <w:szCs w:val="22"/>
                <w:lang w:val="en-US" w:bidi="th-TH"/>
              </w:rPr>
            </w:pPr>
          </w:p>
        </w:tc>
        <w:tc>
          <w:tcPr>
            <w:tcW w:w="551" w:type="pct"/>
            <w:vAlign w:val="bottom"/>
          </w:tcPr>
          <w:p w14:paraId="749FEC1F" w14:textId="77777777" w:rsidR="00957F5C" w:rsidRPr="009426D0" w:rsidRDefault="00957F5C" w:rsidP="00EF7B31">
            <w:pPr>
              <w:tabs>
                <w:tab w:val="decimal" w:pos="515"/>
              </w:tabs>
              <w:spacing w:line="240" w:lineRule="atLeast"/>
              <w:ind w:left="-108" w:right="-131"/>
              <w:rPr>
                <w:szCs w:val="22"/>
                <w:lang w:val="en-US" w:bidi="th-TH"/>
              </w:rPr>
            </w:pPr>
          </w:p>
        </w:tc>
      </w:tr>
      <w:tr w:rsidR="00EF7B31" w:rsidRPr="009426D0" w14:paraId="0F1CCD28" w14:textId="77777777" w:rsidTr="00EF7B31">
        <w:tc>
          <w:tcPr>
            <w:tcW w:w="2414" w:type="pct"/>
          </w:tcPr>
          <w:p w14:paraId="46789C7A" w14:textId="77777777" w:rsidR="00EF7B31" w:rsidRPr="009426D0" w:rsidRDefault="00EF7B31" w:rsidP="00EF7B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r w:rsidRPr="009426D0">
              <w:rPr>
                <w:szCs w:val="22"/>
                <w:lang w:bidi="th-TH"/>
              </w:rPr>
              <w:t>Key management personnel compensation</w:t>
            </w:r>
          </w:p>
        </w:tc>
        <w:tc>
          <w:tcPr>
            <w:tcW w:w="514" w:type="pct"/>
            <w:vAlign w:val="bottom"/>
          </w:tcPr>
          <w:p w14:paraId="1C17CBD7" w14:textId="5ED001BF" w:rsidR="00EF7B31" w:rsidRPr="009426D0" w:rsidRDefault="00EF7B31" w:rsidP="00EF7B31">
            <w:pPr>
              <w:tabs>
                <w:tab w:val="decimal" w:pos="792"/>
              </w:tabs>
              <w:spacing w:line="240" w:lineRule="atLeast"/>
              <w:ind w:left="-108" w:right="-110"/>
              <w:rPr>
                <w:szCs w:val="22"/>
                <w:lang w:val="en-US" w:bidi="th-TH"/>
              </w:rPr>
            </w:pPr>
          </w:p>
        </w:tc>
        <w:tc>
          <w:tcPr>
            <w:tcW w:w="137" w:type="pct"/>
            <w:vAlign w:val="bottom"/>
          </w:tcPr>
          <w:p w14:paraId="57F3B093" w14:textId="77777777" w:rsidR="00EF7B31" w:rsidRPr="009426D0" w:rsidRDefault="00EF7B31" w:rsidP="00EF7B31">
            <w:pPr>
              <w:tabs>
                <w:tab w:val="decimal" w:pos="892"/>
              </w:tabs>
              <w:spacing w:line="240" w:lineRule="atLeast"/>
              <w:ind w:left="-108" w:right="-131"/>
              <w:rPr>
                <w:szCs w:val="22"/>
                <w:lang w:val="en-US" w:bidi="th-TH"/>
              </w:rPr>
            </w:pPr>
          </w:p>
        </w:tc>
        <w:tc>
          <w:tcPr>
            <w:tcW w:w="565" w:type="pct"/>
            <w:vAlign w:val="bottom"/>
          </w:tcPr>
          <w:p w14:paraId="3AC9DD75" w14:textId="3DF0ED65" w:rsidR="00EF7B31" w:rsidRPr="009426D0" w:rsidRDefault="00EF7B31" w:rsidP="00EF7B31">
            <w:pPr>
              <w:tabs>
                <w:tab w:val="decimal" w:pos="873"/>
              </w:tabs>
              <w:spacing w:line="240" w:lineRule="atLeast"/>
              <w:ind w:right="-110"/>
              <w:rPr>
                <w:szCs w:val="22"/>
                <w:lang w:val="en-US" w:bidi="th-TH"/>
              </w:rPr>
            </w:pPr>
          </w:p>
        </w:tc>
        <w:tc>
          <w:tcPr>
            <w:tcW w:w="137" w:type="pct"/>
            <w:vAlign w:val="bottom"/>
          </w:tcPr>
          <w:p w14:paraId="6D41941D" w14:textId="77777777" w:rsidR="00EF7B31" w:rsidRPr="009426D0" w:rsidRDefault="00EF7B31" w:rsidP="00EF7B31">
            <w:pPr>
              <w:tabs>
                <w:tab w:val="decimal" w:pos="892"/>
              </w:tabs>
              <w:spacing w:line="240" w:lineRule="atLeast"/>
              <w:ind w:left="-108" w:right="-131"/>
              <w:rPr>
                <w:szCs w:val="22"/>
                <w:lang w:val="en-US" w:bidi="th-TH"/>
              </w:rPr>
            </w:pPr>
          </w:p>
        </w:tc>
        <w:tc>
          <w:tcPr>
            <w:tcW w:w="556" w:type="pct"/>
            <w:vAlign w:val="bottom"/>
          </w:tcPr>
          <w:p w14:paraId="07DC08BC" w14:textId="38916C35" w:rsidR="00EF7B31" w:rsidRPr="00EF7B31" w:rsidRDefault="00EF7B31" w:rsidP="00EF7B31">
            <w:pPr>
              <w:tabs>
                <w:tab w:val="decimal" w:pos="863"/>
              </w:tabs>
              <w:spacing w:line="240" w:lineRule="atLeast"/>
              <w:ind w:left="-108" w:right="-110"/>
            </w:pPr>
          </w:p>
        </w:tc>
        <w:tc>
          <w:tcPr>
            <w:tcW w:w="126" w:type="pct"/>
            <w:vAlign w:val="bottom"/>
          </w:tcPr>
          <w:p w14:paraId="1F47D2DD" w14:textId="77777777" w:rsidR="00EF7B31" w:rsidRPr="009426D0" w:rsidRDefault="00EF7B31" w:rsidP="00EF7B31">
            <w:pPr>
              <w:tabs>
                <w:tab w:val="decimal" w:pos="515"/>
              </w:tabs>
              <w:spacing w:line="240" w:lineRule="atLeast"/>
              <w:ind w:left="-108" w:right="-131"/>
              <w:rPr>
                <w:i/>
                <w:iCs/>
                <w:szCs w:val="22"/>
                <w:lang w:val="en-US" w:bidi="th-TH"/>
              </w:rPr>
            </w:pPr>
          </w:p>
        </w:tc>
        <w:tc>
          <w:tcPr>
            <w:tcW w:w="551" w:type="pct"/>
            <w:vAlign w:val="bottom"/>
          </w:tcPr>
          <w:p w14:paraId="21713577" w14:textId="2C82FF85" w:rsidR="00EF7B31" w:rsidRPr="009426D0" w:rsidRDefault="00EF7B31" w:rsidP="00EF7B31">
            <w:pPr>
              <w:tabs>
                <w:tab w:val="decimal" w:pos="863"/>
              </w:tabs>
              <w:spacing w:line="240" w:lineRule="atLeast"/>
              <w:ind w:right="-131"/>
              <w:rPr>
                <w:szCs w:val="22"/>
                <w:lang w:val="en-US" w:bidi="th-TH"/>
              </w:rPr>
            </w:pPr>
          </w:p>
        </w:tc>
      </w:tr>
      <w:tr w:rsidR="009F67B5" w:rsidRPr="009426D0" w14:paraId="6381F3B0" w14:textId="77777777" w:rsidTr="009F67B5">
        <w:trPr>
          <w:trHeight w:val="71"/>
        </w:trPr>
        <w:tc>
          <w:tcPr>
            <w:tcW w:w="2414" w:type="pct"/>
          </w:tcPr>
          <w:p w14:paraId="5EF7307A" w14:textId="6E65DE3A" w:rsidR="009F67B5" w:rsidRPr="009426D0" w:rsidRDefault="009F67B5" w:rsidP="009F67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firstLine="144"/>
              <w:rPr>
                <w:rFonts w:cstheme="minorBidi"/>
                <w:szCs w:val="22"/>
                <w:cs/>
                <w:lang w:val="en-US" w:bidi="th-TH"/>
              </w:rPr>
            </w:pPr>
            <w:r w:rsidRPr="00584DAF">
              <w:rPr>
                <w:szCs w:val="22"/>
                <w:lang w:bidi="th-TH"/>
              </w:rPr>
              <w:t>Short-term employee benefit</w:t>
            </w:r>
            <w:r w:rsidRPr="009426D0">
              <w:rPr>
                <w:rFonts w:cstheme="minorBidi" w:hint="cs"/>
                <w:color w:val="000000" w:themeColor="text1"/>
                <w:szCs w:val="22"/>
                <w:cs/>
                <w:lang w:bidi="th-TH"/>
              </w:rPr>
              <w:t xml:space="preserve"> </w:t>
            </w:r>
          </w:p>
        </w:tc>
        <w:tc>
          <w:tcPr>
            <w:tcW w:w="514" w:type="pct"/>
            <w:vAlign w:val="bottom"/>
          </w:tcPr>
          <w:p w14:paraId="7337FD76" w14:textId="42947380" w:rsidR="009F67B5" w:rsidRPr="00EF7B31" w:rsidRDefault="009F67B5" w:rsidP="009F67B5">
            <w:pPr>
              <w:tabs>
                <w:tab w:val="decimal" w:pos="786"/>
              </w:tabs>
              <w:spacing w:line="240" w:lineRule="atLeast"/>
              <w:ind w:left="-108" w:right="-110"/>
            </w:pPr>
            <w:r w:rsidRPr="007049FE">
              <w:t>56,547</w:t>
            </w:r>
          </w:p>
        </w:tc>
        <w:tc>
          <w:tcPr>
            <w:tcW w:w="137" w:type="pct"/>
            <w:vAlign w:val="bottom"/>
          </w:tcPr>
          <w:p w14:paraId="46038171" w14:textId="77777777" w:rsidR="009F67B5" w:rsidRPr="00937C0E" w:rsidRDefault="009F67B5" w:rsidP="009F67B5">
            <w:pPr>
              <w:tabs>
                <w:tab w:val="decimal" w:pos="892"/>
              </w:tabs>
              <w:spacing w:line="240" w:lineRule="atLeast"/>
              <w:ind w:left="-108" w:right="-131"/>
              <w:rPr>
                <w:szCs w:val="22"/>
                <w:lang w:val="en-US" w:bidi="th-TH"/>
              </w:rPr>
            </w:pPr>
          </w:p>
        </w:tc>
        <w:tc>
          <w:tcPr>
            <w:tcW w:w="565" w:type="pct"/>
            <w:vAlign w:val="bottom"/>
          </w:tcPr>
          <w:p w14:paraId="2E4C31E6" w14:textId="3704AB07" w:rsidR="009F67B5" w:rsidRPr="00937C0E" w:rsidRDefault="009F67B5" w:rsidP="009F67B5">
            <w:pPr>
              <w:tabs>
                <w:tab w:val="decimal" w:pos="873"/>
              </w:tabs>
              <w:spacing w:line="240" w:lineRule="atLeast"/>
              <w:ind w:right="-110"/>
              <w:rPr>
                <w:szCs w:val="22"/>
                <w:lang w:val="en-US" w:bidi="th-TH"/>
              </w:rPr>
            </w:pPr>
            <w:r w:rsidRPr="00A458A0">
              <w:t xml:space="preserve"> 45,683</w:t>
            </w:r>
          </w:p>
        </w:tc>
        <w:tc>
          <w:tcPr>
            <w:tcW w:w="137" w:type="pct"/>
            <w:vAlign w:val="bottom"/>
          </w:tcPr>
          <w:p w14:paraId="3C23109C" w14:textId="77777777" w:rsidR="009F67B5" w:rsidRPr="00937C0E" w:rsidRDefault="009F67B5" w:rsidP="009F67B5">
            <w:pPr>
              <w:tabs>
                <w:tab w:val="decimal" w:pos="892"/>
              </w:tabs>
              <w:spacing w:line="240" w:lineRule="atLeast"/>
              <w:ind w:left="-108" w:right="-131"/>
              <w:rPr>
                <w:szCs w:val="22"/>
                <w:lang w:val="en-US" w:bidi="th-TH"/>
              </w:rPr>
            </w:pPr>
          </w:p>
        </w:tc>
        <w:tc>
          <w:tcPr>
            <w:tcW w:w="556" w:type="pct"/>
            <w:vAlign w:val="bottom"/>
          </w:tcPr>
          <w:p w14:paraId="5E96DF4B" w14:textId="1FDD8CA4" w:rsidR="009F67B5" w:rsidRPr="00EF7B31" w:rsidRDefault="009F67B5" w:rsidP="009F67B5">
            <w:pPr>
              <w:tabs>
                <w:tab w:val="decimal" w:pos="863"/>
              </w:tabs>
              <w:spacing w:line="240" w:lineRule="atLeast"/>
              <w:ind w:left="-108" w:right="-110"/>
            </w:pPr>
            <w:r w:rsidRPr="007049FE">
              <w:t>56,547</w:t>
            </w:r>
          </w:p>
        </w:tc>
        <w:tc>
          <w:tcPr>
            <w:tcW w:w="126" w:type="pct"/>
            <w:vAlign w:val="bottom"/>
          </w:tcPr>
          <w:p w14:paraId="5D011643" w14:textId="77777777" w:rsidR="009F67B5" w:rsidRPr="00937C0E" w:rsidRDefault="009F67B5" w:rsidP="009F67B5">
            <w:pPr>
              <w:tabs>
                <w:tab w:val="decimal" w:pos="892"/>
              </w:tabs>
              <w:spacing w:line="240" w:lineRule="atLeast"/>
              <w:ind w:left="-108" w:right="-131"/>
              <w:rPr>
                <w:szCs w:val="22"/>
                <w:lang w:val="en-US" w:bidi="th-TH"/>
              </w:rPr>
            </w:pPr>
          </w:p>
        </w:tc>
        <w:tc>
          <w:tcPr>
            <w:tcW w:w="551" w:type="pct"/>
            <w:vAlign w:val="bottom"/>
          </w:tcPr>
          <w:p w14:paraId="18572DBA" w14:textId="29B435DF" w:rsidR="009F67B5" w:rsidRPr="00937C0E" w:rsidRDefault="009F67B5" w:rsidP="009F67B5">
            <w:pPr>
              <w:tabs>
                <w:tab w:val="decimal" w:pos="863"/>
              </w:tabs>
              <w:spacing w:line="240" w:lineRule="atLeast"/>
              <w:ind w:right="-131"/>
              <w:rPr>
                <w:szCs w:val="22"/>
                <w:lang w:val="en-US" w:bidi="th-TH"/>
              </w:rPr>
            </w:pPr>
            <w:r w:rsidRPr="00980117">
              <w:t xml:space="preserve"> 45,683</w:t>
            </w:r>
          </w:p>
        </w:tc>
      </w:tr>
      <w:tr w:rsidR="009F67B5" w:rsidRPr="009426D0" w14:paraId="0BCD2F1B" w14:textId="77777777" w:rsidTr="009F67B5">
        <w:trPr>
          <w:trHeight w:val="71"/>
        </w:trPr>
        <w:tc>
          <w:tcPr>
            <w:tcW w:w="2414" w:type="pct"/>
          </w:tcPr>
          <w:p w14:paraId="0B6E8CD8" w14:textId="77777777" w:rsidR="009F67B5" w:rsidRPr="009426D0" w:rsidRDefault="009F67B5" w:rsidP="009F67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firstLine="144"/>
              <w:rPr>
                <w:szCs w:val="22"/>
                <w:lang w:bidi="th-TH"/>
              </w:rPr>
            </w:pPr>
            <w:r w:rsidRPr="009426D0">
              <w:rPr>
                <w:szCs w:val="22"/>
                <w:lang w:bidi="th-TH"/>
              </w:rPr>
              <w:t>Post-employment benefits</w:t>
            </w:r>
          </w:p>
        </w:tc>
        <w:tc>
          <w:tcPr>
            <w:tcW w:w="514" w:type="pct"/>
            <w:vAlign w:val="bottom"/>
          </w:tcPr>
          <w:p w14:paraId="2B1DEF25" w14:textId="61488676" w:rsidR="009F67B5" w:rsidRPr="00EF7B31" w:rsidRDefault="009F67B5" w:rsidP="009F67B5">
            <w:pPr>
              <w:tabs>
                <w:tab w:val="decimal" w:pos="786"/>
              </w:tabs>
              <w:spacing w:line="240" w:lineRule="atLeast"/>
              <w:ind w:left="-108" w:right="-110"/>
            </w:pPr>
            <w:r w:rsidRPr="007049FE">
              <w:t>782</w:t>
            </w:r>
          </w:p>
        </w:tc>
        <w:tc>
          <w:tcPr>
            <w:tcW w:w="137" w:type="pct"/>
            <w:vAlign w:val="bottom"/>
          </w:tcPr>
          <w:p w14:paraId="366C2C85" w14:textId="77777777" w:rsidR="009F67B5" w:rsidRPr="00937C0E" w:rsidRDefault="009F67B5" w:rsidP="009F67B5">
            <w:pPr>
              <w:tabs>
                <w:tab w:val="decimal" w:pos="892"/>
              </w:tabs>
              <w:spacing w:line="240" w:lineRule="atLeast"/>
              <w:ind w:left="-108" w:right="-131"/>
              <w:rPr>
                <w:szCs w:val="22"/>
                <w:lang w:val="en-US" w:bidi="th-TH"/>
              </w:rPr>
            </w:pPr>
          </w:p>
        </w:tc>
        <w:tc>
          <w:tcPr>
            <w:tcW w:w="565" w:type="pct"/>
            <w:vAlign w:val="bottom"/>
          </w:tcPr>
          <w:p w14:paraId="6EF4A821" w14:textId="362A5552" w:rsidR="009F67B5" w:rsidRPr="00937C0E" w:rsidRDefault="009F67B5" w:rsidP="009F67B5">
            <w:pPr>
              <w:tabs>
                <w:tab w:val="decimal" w:pos="873"/>
              </w:tabs>
              <w:spacing w:line="240" w:lineRule="atLeast"/>
              <w:ind w:left="-108" w:right="-110"/>
              <w:rPr>
                <w:szCs w:val="22"/>
                <w:lang w:val="en-US" w:bidi="th-TH"/>
              </w:rPr>
            </w:pPr>
            <w:r w:rsidRPr="00A458A0">
              <w:t xml:space="preserve"> 1,191</w:t>
            </w:r>
          </w:p>
        </w:tc>
        <w:tc>
          <w:tcPr>
            <w:tcW w:w="137" w:type="pct"/>
            <w:vAlign w:val="bottom"/>
          </w:tcPr>
          <w:p w14:paraId="3AE2F492" w14:textId="77777777" w:rsidR="009F67B5" w:rsidRPr="00937C0E" w:rsidRDefault="009F67B5" w:rsidP="009F67B5">
            <w:pPr>
              <w:tabs>
                <w:tab w:val="decimal" w:pos="892"/>
              </w:tabs>
              <w:spacing w:line="240" w:lineRule="atLeast"/>
              <w:ind w:left="-108" w:right="-131"/>
              <w:rPr>
                <w:szCs w:val="22"/>
                <w:lang w:val="en-US" w:bidi="th-TH"/>
              </w:rPr>
            </w:pPr>
          </w:p>
        </w:tc>
        <w:tc>
          <w:tcPr>
            <w:tcW w:w="556" w:type="pct"/>
            <w:vAlign w:val="bottom"/>
          </w:tcPr>
          <w:p w14:paraId="2FCD652C" w14:textId="0CBFBBBD" w:rsidR="009F67B5" w:rsidRPr="00EF7B31" w:rsidRDefault="009F67B5" w:rsidP="009F67B5">
            <w:pPr>
              <w:tabs>
                <w:tab w:val="decimal" w:pos="863"/>
              </w:tabs>
              <w:spacing w:line="240" w:lineRule="atLeast"/>
              <w:ind w:left="-108" w:right="-110"/>
            </w:pPr>
            <w:r w:rsidRPr="007049FE">
              <w:t>782</w:t>
            </w:r>
          </w:p>
        </w:tc>
        <w:tc>
          <w:tcPr>
            <w:tcW w:w="126" w:type="pct"/>
            <w:vAlign w:val="bottom"/>
          </w:tcPr>
          <w:p w14:paraId="75AF248B" w14:textId="77777777" w:rsidR="009F67B5" w:rsidRPr="00937C0E" w:rsidRDefault="009F67B5" w:rsidP="009F67B5">
            <w:pPr>
              <w:tabs>
                <w:tab w:val="decimal" w:pos="892"/>
              </w:tabs>
              <w:spacing w:line="240" w:lineRule="atLeast"/>
              <w:ind w:left="-108" w:right="-131"/>
              <w:rPr>
                <w:szCs w:val="22"/>
                <w:lang w:val="en-US" w:bidi="th-TH"/>
              </w:rPr>
            </w:pPr>
          </w:p>
        </w:tc>
        <w:tc>
          <w:tcPr>
            <w:tcW w:w="551" w:type="pct"/>
            <w:vAlign w:val="bottom"/>
          </w:tcPr>
          <w:p w14:paraId="5B19E759" w14:textId="2C42DE6C" w:rsidR="009F67B5" w:rsidRPr="00937C0E" w:rsidRDefault="009F67B5" w:rsidP="009F67B5">
            <w:pPr>
              <w:tabs>
                <w:tab w:val="decimal" w:pos="863"/>
              </w:tabs>
              <w:spacing w:line="240" w:lineRule="atLeast"/>
              <w:ind w:left="-108" w:right="-131"/>
              <w:rPr>
                <w:szCs w:val="22"/>
                <w:lang w:val="en-US" w:bidi="th-TH"/>
              </w:rPr>
            </w:pPr>
            <w:r w:rsidRPr="00980117">
              <w:t xml:space="preserve"> 1,191</w:t>
            </w:r>
          </w:p>
        </w:tc>
      </w:tr>
      <w:tr w:rsidR="009F67B5" w:rsidRPr="009426D0" w14:paraId="53AD2F9E" w14:textId="77777777" w:rsidTr="009F67B5">
        <w:trPr>
          <w:trHeight w:val="71"/>
        </w:trPr>
        <w:tc>
          <w:tcPr>
            <w:tcW w:w="2414" w:type="pct"/>
          </w:tcPr>
          <w:p w14:paraId="5994D641" w14:textId="77777777" w:rsidR="009F67B5" w:rsidRPr="009426D0" w:rsidRDefault="009F67B5" w:rsidP="009F67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firstLine="144"/>
              <w:rPr>
                <w:szCs w:val="22"/>
                <w:lang w:bidi="th-TH"/>
              </w:rPr>
            </w:pPr>
            <w:r w:rsidRPr="009426D0">
              <w:rPr>
                <w:rFonts w:cs="Angsana New"/>
                <w:szCs w:val="28"/>
                <w:lang w:val="en-US" w:bidi="th-TH"/>
              </w:rPr>
              <w:t>Benefits from share-based payment</w:t>
            </w:r>
          </w:p>
        </w:tc>
        <w:tc>
          <w:tcPr>
            <w:tcW w:w="514" w:type="pct"/>
            <w:vAlign w:val="bottom"/>
          </w:tcPr>
          <w:p w14:paraId="3DEC6556" w14:textId="64BEAA61" w:rsidR="009F67B5" w:rsidRPr="00EF7B31" w:rsidRDefault="009F67B5" w:rsidP="009F67B5">
            <w:pPr>
              <w:tabs>
                <w:tab w:val="decimal" w:pos="786"/>
              </w:tabs>
              <w:spacing w:line="240" w:lineRule="atLeast"/>
              <w:ind w:left="-108" w:right="-110"/>
            </w:pPr>
            <w:r w:rsidRPr="007049FE">
              <w:t>2,386</w:t>
            </w:r>
          </w:p>
        </w:tc>
        <w:tc>
          <w:tcPr>
            <w:tcW w:w="137" w:type="pct"/>
            <w:vAlign w:val="bottom"/>
          </w:tcPr>
          <w:p w14:paraId="30F87966" w14:textId="77777777" w:rsidR="009F67B5" w:rsidRPr="00937C0E" w:rsidRDefault="009F67B5" w:rsidP="009F67B5">
            <w:pPr>
              <w:tabs>
                <w:tab w:val="decimal" w:pos="892"/>
              </w:tabs>
              <w:spacing w:line="240" w:lineRule="atLeast"/>
              <w:ind w:left="-108" w:right="-131"/>
              <w:rPr>
                <w:szCs w:val="22"/>
                <w:lang w:val="en-US" w:bidi="th-TH"/>
              </w:rPr>
            </w:pPr>
          </w:p>
        </w:tc>
        <w:tc>
          <w:tcPr>
            <w:tcW w:w="565" w:type="pct"/>
            <w:vAlign w:val="bottom"/>
          </w:tcPr>
          <w:p w14:paraId="4755F9C6" w14:textId="6208FF90" w:rsidR="009F67B5" w:rsidRPr="00937C0E" w:rsidRDefault="009F67B5" w:rsidP="009F67B5">
            <w:pPr>
              <w:tabs>
                <w:tab w:val="decimal" w:pos="873"/>
              </w:tabs>
              <w:spacing w:line="240" w:lineRule="atLeast"/>
              <w:ind w:left="-108" w:right="-110"/>
              <w:rPr>
                <w:szCs w:val="22"/>
              </w:rPr>
            </w:pPr>
            <w:r w:rsidRPr="00A458A0">
              <w:t>4,615</w:t>
            </w:r>
          </w:p>
        </w:tc>
        <w:tc>
          <w:tcPr>
            <w:tcW w:w="137" w:type="pct"/>
            <w:vAlign w:val="bottom"/>
          </w:tcPr>
          <w:p w14:paraId="485BF1DA" w14:textId="77777777" w:rsidR="009F67B5" w:rsidRPr="00937C0E" w:rsidRDefault="009F67B5" w:rsidP="009F67B5">
            <w:pPr>
              <w:tabs>
                <w:tab w:val="decimal" w:pos="892"/>
              </w:tabs>
              <w:spacing w:line="240" w:lineRule="atLeast"/>
              <w:ind w:left="-108" w:right="-131"/>
              <w:rPr>
                <w:szCs w:val="22"/>
                <w:lang w:val="en-US" w:bidi="th-TH"/>
              </w:rPr>
            </w:pPr>
          </w:p>
        </w:tc>
        <w:tc>
          <w:tcPr>
            <w:tcW w:w="556" w:type="pct"/>
            <w:vAlign w:val="bottom"/>
          </w:tcPr>
          <w:p w14:paraId="0A5A18A2" w14:textId="26CBF67D" w:rsidR="009F67B5" w:rsidRPr="00EF7B31" w:rsidRDefault="009F67B5" w:rsidP="009F67B5">
            <w:pPr>
              <w:tabs>
                <w:tab w:val="decimal" w:pos="863"/>
              </w:tabs>
              <w:spacing w:line="240" w:lineRule="atLeast"/>
              <w:ind w:left="-108" w:right="-110"/>
            </w:pPr>
            <w:r w:rsidRPr="007049FE">
              <w:t>2,386</w:t>
            </w:r>
          </w:p>
        </w:tc>
        <w:tc>
          <w:tcPr>
            <w:tcW w:w="126" w:type="pct"/>
            <w:vAlign w:val="bottom"/>
          </w:tcPr>
          <w:p w14:paraId="3D6FA990" w14:textId="77777777" w:rsidR="009F67B5" w:rsidRPr="00937C0E" w:rsidRDefault="009F67B5" w:rsidP="009F67B5">
            <w:pPr>
              <w:tabs>
                <w:tab w:val="decimal" w:pos="892"/>
              </w:tabs>
              <w:spacing w:line="240" w:lineRule="atLeast"/>
              <w:ind w:left="-108" w:right="-131"/>
              <w:rPr>
                <w:szCs w:val="22"/>
                <w:lang w:val="en-US" w:bidi="th-TH"/>
              </w:rPr>
            </w:pPr>
          </w:p>
        </w:tc>
        <w:tc>
          <w:tcPr>
            <w:tcW w:w="551" w:type="pct"/>
            <w:vAlign w:val="bottom"/>
          </w:tcPr>
          <w:p w14:paraId="7FC8C151" w14:textId="1C5BA509" w:rsidR="009F67B5" w:rsidRPr="00937C0E" w:rsidRDefault="009F67B5" w:rsidP="009F67B5">
            <w:pPr>
              <w:tabs>
                <w:tab w:val="decimal" w:pos="863"/>
              </w:tabs>
              <w:spacing w:line="240" w:lineRule="atLeast"/>
              <w:ind w:left="-108" w:right="-131"/>
              <w:rPr>
                <w:szCs w:val="22"/>
              </w:rPr>
            </w:pPr>
            <w:r w:rsidRPr="00980117">
              <w:t>4,615</w:t>
            </w:r>
          </w:p>
        </w:tc>
      </w:tr>
      <w:tr w:rsidR="009F67B5" w:rsidRPr="009426D0" w14:paraId="0E20414B" w14:textId="77777777" w:rsidTr="009F67B5">
        <w:trPr>
          <w:trHeight w:val="70"/>
        </w:trPr>
        <w:tc>
          <w:tcPr>
            <w:tcW w:w="2414" w:type="pct"/>
          </w:tcPr>
          <w:p w14:paraId="3608AF85" w14:textId="77777777" w:rsidR="009F67B5" w:rsidRPr="009426D0" w:rsidRDefault="009F67B5" w:rsidP="009F67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rPr>
                <w:b/>
                <w:bCs/>
                <w:szCs w:val="22"/>
                <w:cs/>
                <w:lang w:val="en-US" w:bidi="th-TH"/>
              </w:rPr>
            </w:pPr>
            <w:r w:rsidRPr="009426D0">
              <w:rPr>
                <w:b/>
                <w:bCs/>
                <w:szCs w:val="22"/>
              </w:rPr>
              <w:t>Total key management personnel compensation</w:t>
            </w:r>
          </w:p>
        </w:tc>
        <w:tc>
          <w:tcPr>
            <w:tcW w:w="514" w:type="pct"/>
            <w:tcBorders>
              <w:top w:val="single" w:sz="4" w:space="0" w:color="auto"/>
              <w:bottom w:val="double" w:sz="4" w:space="0" w:color="auto"/>
            </w:tcBorders>
            <w:vAlign w:val="bottom"/>
          </w:tcPr>
          <w:p w14:paraId="371528B8" w14:textId="3C81ED0B" w:rsidR="009F67B5" w:rsidRPr="009F67B5" w:rsidRDefault="009F67B5" w:rsidP="009F67B5">
            <w:pPr>
              <w:tabs>
                <w:tab w:val="decimal" w:pos="786"/>
              </w:tabs>
              <w:spacing w:line="240" w:lineRule="atLeast"/>
              <w:ind w:left="-108" w:right="-110"/>
              <w:rPr>
                <w:b/>
                <w:bCs/>
              </w:rPr>
            </w:pPr>
            <w:r w:rsidRPr="009F67B5">
              <w:rPr>
                <w:b/>
                <w:bCs/>
              </w:rPr>
              <w:t>59,715</w:t>
            </w:r>
          </w:p>
        </w:tc>
        <w:tc>
          <w:tcPr>
            <w:tcW w:w="137" w:type="pct"/>
            <w:vAlign w:val="bottom"/>
          </w:tcPr>
          <w:p w14:paraId="41C7E061" w14:textId="77777777" w:rsidR="009F67B5" w:rsidRPr="009F67B5" w:rsidRDefault="009F67B5" w:rsidP="009F67B5">
            <w:pPr>
              <w:tabs>
                <w:tab w:val="decimal" w:pos="892"/>
              </w:tabs>
              <w:spacing w:line="240" w:lineRule="atLeast"/>
              <w:ind w:left="-108" w:right="-131"/>
              <w:rPr>
                <w:b/>
                <w:bCs/>
                <w:szCs w:val="22"/>
                <w:lang w:val="en-US" w:bidi="th-TH"/>
              </w:rPr>
            </w:pPr>
          </w:p>
        </w:tc>
        <w:tc>
          <w:tcPr>
            <w:tcW w:w="565" w:type="pct"/>
            <w:tcBorders>
              <w:top w:val="single" w:sz="4" w:space="0" w:color="auto"/>
              <w:bottom w:val="double" w:sz="4" w:space="0" w:color="auto"/>
            </w:tcBorders>
            <w:vAlign w:val="bottom"/>
          </w:tcPr>
          <w:p w14:paraId="587FC4E8" w14:textId="742A1515" w:rsidR="009F67B5" w:rsidRPr="009F67B5" w:rsidRDefault="009F67B5" w:rsidP="009F67B5">
            <w:pPr>
              <w:tabs>
                <w:tab w:val="decimal" w:pos="873"/>
              </w:tabs>
              <w:spacing w:line="240" w:lineRule="atLeast"/>
              <w:ind w:left="-108" w:right="-131"/>
              <w:rPr>
                <w:b/>
                <w:bCs/>
                <w:szCs w:val="22"/>
                <w:lang w:val="en-US" w:bidi="th-TH"/>
              </w:rPr>
            </w:pPr>
            <w:r w:rsidRPr="009F67B5">
              <w:rPr>
                <w:b/>
                <w:bCs/>
              </w:rPr>
              <w:t>51,489</w:t>
            </w:r>
          </w:p>
        </w:tc>
        <w:tc>
          <w:tcPr>
            <w:tcW w:w="137" w:type="pct"/>
            <w:vAlign w:val="bottom"/>
          </w:tcPr>
          <w:p w14:paraId="38B1D412" w14:textId="77777777" w:rsidR="009F67B5" w:rsidRPr="009F67B5" w:rsidRDefault="009F67B5" w:rsidP="009F67B5">
            <w:pPr>
              <w:tabs>
                <w:tab w:val="decimal" w:pos="892"/>
              </w:tabs>
              <w:spacing w:line="240" w:lineRule="atLeast"/>
              <w:ind w:left="-108" w:right="-131"/>
              <w:rPr>
                <w:b/>
                <w:bCs/>
                <w:szCs w:val="22"/>
                <w:lang w:val="en-US" w:bidi="th-TH"/>
              </w:rPr>
            </w:pPr>
          </w:p>
        </w:tc>
        <w:tc>
          <w:tcPr>
            <w:tcW w:w="556" w:type="pct"/>
            <w:tcBorders>
              <w:top w:val="single" w:sz="4" w:space="0" w:color="auto"/>
              <w:bottom w:val="double" w:sz="4" w:space="0" w:color="auto"/>
            </w:tcBorders>
            <w:vAlign w:val="bottom"/>
          </w:tcPr>
          <w:p w14:paraId="34DB2B5F" w14:textId="38648776" w:rsidR="009F67B5" w:rsidRPr="009F67B5" w:rsidRDefault="009F67B5" w:rsidP="009F67B5">
            <w:pPr>
              <w:tabs>
                <w:tab w:val="decimal" w:pos="863"/>
              </w:tabs>
              <w:spacing w:line="240" w:lineRule="atLeast"/>
              <w:ind w:left="-108" w:right="-110"/>
              <w:rPr>
                <w:b/>
                <w:bCs/>
              </w:rPr>
            </w:pPr>
            <w:r w:rsidRPr="009F67B5">
              <w:rPr>
                <w:b/>
                <w:bCs/>
              </w:rPr>
              <w:t>59,715</w:t>
            </w:r>
          </w:p>
        </w:tc>
        <w:tc>
          <w:tcPr>
            <w:tcW w:w="126" w:type="pct"/>
            <w:vAlign w:val="bottom"/>
          </w:tcPr>
          <w:p w14:paraId="571BB37A" w14:textId="77777777" w:rsidR="009F67B5" w:rsidRPr="009F67B5" w:rsidRDefault="009F67B5" w:rsidP="009F67B5">
            <w:pPr>
              <w:tabs>
                <w:tab w:val="decimal" w:pos="515"/>
              </w:tabs>
              <w:spacing w:line="240" w:lineRule="atLeast"/>
              <w:ind w:left="-108" w:right="-131"/>
              <w:rPr>
                <w:b/>
                <w:bCs/>
                <w:i/>
                <w:iCs/>
                <w:szCs w:val="22"/>
                <w:lang w:val="en-US" w:bidi="th-TH"/>
              </w:rPr>
            </w:pPr>
          </w:p>
        </w:tc>
        <w:tc>
          <w:tcPr>
            <w:tcW w:w="551" w:type="pct"/>
            <w:tcBorders>
              <w:top w:val="single" w:sz="4" w:space="0" w:color="auto"/>
              <w:bottom w:val="double" w:sz="4" w:space="0" w:color="auto"/>
            </w:tcBorders>
            <w:vAlign w:val="bottom"/>
          </w:tcPr>
          <w:p w14:paraId="7ABF0B45" w14:textId="111CD898" w:rsidR="009F67B5" w:rsidRPr="009F67B5" w:rsidRDefault="009F67B5" w:rsidP="009F67B5">
            <w:pPr>
              <w:tabs>
                <w:tab w:val="decimal" w:pos="863"/>
              </w:tabs>
              <w:spacing w:line="240" w:lineRule="atLeast"/>
              <w:ind w:left="-108" w:right="-131"/>
              <w:rPr>
                <w:b/>
                <w:bCs/>
                <w:szCs w:val="22"/>
                <w:lang w:val="en-US" w:bidi="th-TH"/>
              </w:rPr>
            </w:pPr>
            <w:r w:rsidRPr="009F67B5">
              <w:rPr>
                <w:b/>
                <w:bCs/>
              </w:rPr>
              <w:t>51,489</w:t>
            </w:r>
          </w:p>
        </w:tc>
      </w:tr>
      <w:tr w:rsidR="00B92558" w:rsidRPr="009426D0" w14:paraId="6CCDAD0C" w14:textId="77777777" w:rsidTr="00EF7B31">
        <w:tc>
          <w:tcPr>
            <w:tcW w:w="2414" w:type="pct"/>
          </w:tcPr>
          <w:p w14:paraId="06758B07" w14:textId="77777777" w:rsidR="00B92558" w:rsidRPr="009426D0" w:rsidRDefault="00B92558" w:rsidP="00B92558">
            <w:pPr>
              <w:spacing w:line="240" w:lineRule="atLeast"/>
              <w:jc w:val="thaiDistribute"/>
              <w:rPr>
                <w:szCs w:val="22"/>
                <w:lang w:val="en-US" w:bidi="th-TH"/>
              </w:rPr>
            </w:pPr>
          </w:p>
        </w:tc>
        <w:tc>
          <w:tcPr>
            <w:tcW w:w="514" w:type="pct"/>
            <w:vAlign w:val="bottom"/>
          </w:tcPr>
          <w:p w14:paraId="66634888" w14:textId="77777777" w:rsidR="00B92558" w:rsidRPr="00EF7B31" w:rsidRDefault="00B92558" w:rsidP="00EF7B31">
            <w:pPr>
              <w:tabs>
                <w:tab w:val="decimal" w:pos="792"/>
              </w:tabs>
              <w:spacing w:line="240" w:lineRule="atLeast"/>
              <w:ind w:left="-108" w:right="-110"/>
            </w:pPr>
          </w:p>
        </w:tc>
        <w:tc>
          <w:tcPr>
            <w:tcW w:w="137" w:type="pct"/>
            <w:vAlign w:val="bottom"/>
          </w:tcPr>
          <w:p w14:paraId="09E28411" w14:textId="77777777" w:rsidR="00B92558" w:rsidRPr="006772A7" w:rsidRDefault="00B92558" w:rsidP="00EF7B31">
            <w:pPr>
              <w:tabs>
                <w:tab w:val="decimal" w:pos="892"/>
              </w:tabs>
              <w:spacing w:line="240" w:lineRule="atLeast"/>
              <w:ind w:left="-108" w:right="-131"/>
              <w:rPr>
                <w:szCs w:val="22"/>
                <w:lang w:val="en-US" w:bidi="th-TH"/>
              </w:rPr>
            </w:pPr>
          </w:p>
        </w:tc>
        <w:tc>
          <w:tcPr>
            <w:tcW w:w="565" w:type="pct"/>
            <w:vAlign w:val="bottom"/>
          </w:tcPr>
          <w:p w14:paraId="51F140EA" w14:textId="77777777" w:rsidR="00B92558" w:rsidRPr="006772A7" w:rsidRDefault="00B92558" w:rsidP="00EF7B31">
            <w:pPr>
              <w:tabs>
                <w:tab w:val="decimal" w:pos="707"/>
              </w:tabs>
              <w:spacing w:line="240" w:lineRule="atLeast"/>
              <w:ind w:left="-108" w:right="166"/>
              <w:rPr>
                <w:b/>
                <w:bCs/>
                <w:szCs w:val="22"/>
                <w:lang w:val="en-US" w:bidi="th-TH"/>
              </w:rPr>
            </w:pPr>
          </w:p>
        </w:tc>
        <w:tc>
          <w:tcPr>
            <w:tcW w:w="137" w:type="pct"/>
            <w:vAlign w:val="bottom"/>
          </w:tcPr>
          <w:p w14:paraId="2F542873" w14:textId="77777777" w:rsidR="00B92558" w:rsidRPr="006772A7" w:rsidRDefault="00B92558" w:rsidP="00EF7B31">
            <w:pPr>
              <w:tabs>
                <w:tab w:val="decimal" w:pos="892"/>
              </w:tabs>
              <w:spacing w:line="240" w:lineRule="atLeast"/>
              <w:ind w:left="-108" w:right="-131"/>
              <w:rPr>
                <w:szCs w:val="22"/>
                <w:lang w:val="en-US" w:bidi="th-TH"/>
              </w:rPr>
            </w:pPr>
          </w:p>
        </w:tc>
        <w:tc>
          <w:tcPr>
            <w:tcW w:w="556" w:type="pct"/>
            <w:vAlign w:val="bottom"/>
          </w:tcPr>
          <w:p w14:paraId="4AA09CA4" w14:textId="77777777" w:rsidR="00B92558" w:rsidRPr="006772A7" w:rsidRDefault="00B92558" w:rsidP="00EF7B31">
            <w:pPr>
              <w:tabs>
                <w:tab w:val="decimal" w:pos="541"/>
                <w:tab w:val="decimal" w:pos="892"/>
              </w:tabs>
              <w:spacing w:line="240" w:lineRule="atLeast"/>
              <w:ind w:left="-108" w:right="-131"/>
              <w:rPr>
                <w:szCs w:val="22"/>
                <w:lang w:val="en-US" w:bidi="th-TH"/>
              </w:rPr>
            </w:pPr>
          </w:p>
        </w:tc>
        <w:tc>
          <w:tcPr>
            <w:tcW w:w="126" w:type="pct"/>
            <w:vAlign w:val="bottom"/>
          </w:tcPr>
          <w:p w14:paraId="0EA629C1" w14:textId="77777777" w:rsidR="00B92558" w:rsidRPr="006772A7" w:rsidRDefault="00B92558" w:rsidP="00EF7B31">
            <w:pPr>
              <w:tabs>
                <w:tab w:val="decimal" w:pos="892"/>
              </w:tabs>
              <w:spacing w:line="240" w:lineRule="atLeast"/>
              <w:ind w:left="-108" w:right="-131"/>
              <w:rPr>
                <w:szCs w:val="22"/>
                <w:lang w:val="en-US" w:bidi="th-TH"/>
              </w:rPr>
            </w:pPr>
          </w:p>
        </w:tc>
        <w:tc>
          <w:tcPr>
            <w:tcW w:w="551" w:type="pct"/>
            <w:vAlign w:val="bottom"/>
          </w:tcPr>
          <w:p w14:paraId="179C935A" w14:textId="77777777" w:rsidR="00B92558" w:rsidRPr="006772A7" w:rsidRDefault="00B92558" w:rsidP="00EF7B31">
            <w:pPr>
              <w:tabs>
                <w:tab w:val="decimal" w:pos="892"/>
              </w:tabs>
              <w:spacing w:line="240" w:lineRule="atLeast"/>
              <w:ind w:left="-108" w:right="-131"/>
              <w:rPr>
                <w:szCs w:val="22"/>
                <w:lang w:val="en-US" w:bidi="th-TH"/>
              </w:rPr>
            </w:pPr>
          </w:p>
        </w:tc>
      </w:tr>
      <w:tr w:rsidR="009D1440" w:rsidRPr="009426D0" w14:paraId="210F3049" w14:textId="77777777" w:rsidTr="00EF7B31">
        <w:tc>
          <w:tcPr>
            <w:tcW w:w="2414" w:type="pct"/>
          </w:tcPr>
          <w:p w14:paraId="49D68451" w14:textId="77777777" w:rsidR="009D1440" w:rsidRPr="009426D0" w:rsidRDefault="009D1440" w:rsidP="00B92558">
            <w:pPr>
              <w:spacing w:line="240" w:lineRule="atLeast"/>
              <w:jc w:val="thaiDistribute"/>
              <w:rPr>
                <w:b/>
                <w:bCs/>
                <w:szCs w:val="22"/>
              </w:rPr>
            </w:pPr>
          </w:p>
        </w:tc>
        <w:tc>
          <w:tcPr>
            <w:tcW w:w="514" w:type="pct"/>
            <w:vAlign w:val="bottom"/>
          </w:tcPr>
          <w:p w14:paraId="459EFFF3" w14:textId="77777777" w:rsidR="009D1440" w:rsidRPr="006772A7" w:rsidRDefault="009D1440" w:rsidP="00EF7B31">
            <w:pPr>
              <w:tabs>
                <w:tab w:val="decimal" w:pos="792"/>
                <w:tab w:val="decimal" w:pos="873"/>
              </w:tabs>
              <w:spacing w:line="240" w:lineRule="atLeast"/>
              <w:ind w:left="-108" w:right="70"/>
              <w:rPr>
                <w:b/>
                <w:bCs/>
                <w:szCs w:val="22"/>
                <w:lang w:val="en-US" w:bidi="th-TH"/>
              </w:rPr>
            </w:pPr>
          </w:p>
        </w:tc>
        <w:tc>
          <w:tcPr>
            <w:tcW w:w="137" w:type="pct"/>
            <w:vAlign w:val="bottom"/>
          </w:tcPr>
          <w:p w14:paraId="7FCDF606" w14:textId="77777777" w:rsidR="009D1440" w:rsidRPr="006772A7" w:rsidRDefault="009D1440" w:rsidP="00EF7B31">
            <w:pPr>
              <w:tabs>
                <w:tab w:val="decimal" w:pos="892"/>
              </w:tabs>
              <w:spacing w:line="240" w:lineRule="atLeast"/>
              <w:ind w:left="-108" w:right="-131"/>
              <w:rPr>
                <w:szCs w:val="22"/>
                <w:lang w:val="en-US" w:bidi="th-TH"/>
              </w:rPr>
            </w:pPr>
          </w:p>
        </w:tc>
        <w:tc>
          <w:tcPr>
            <w:tcW w:w="565" w:type="pct"/>
            <w:vAlign w:val="bottom"/>
          </w:tcPr>
          <w:p w14:paraId="1B6441D6" w14:textId="77777777" w:rsidR="009D1440" w:rsidRPr="006772A7" w:rsidRDefault="009D1440" w:rsidP="00EF7B31">
            <w:pPr>
              <w:tabs>
                <w:tab w:val="decimal" w:pos="707"/>
              </w:tabs>
              <w:spacing w:line="240" w:lineRule="atLeast"/>
              <w:ind w:left="-108" w:right="166"/>
              <w:rPr>
                <w:b/>
                <w:bCs/>
                <w:szCs w:val="22"/>
                <w:lang w:val="en-US" w:bidi="th-TH"/>
              </w:rPr>
            </w:pPr>
          </w:p>
        </w:tc>
        <w:tc>
          <w:tcPr>
            <w:tcW w:w="137" w:type="pct"/>
            <w:vAlign w:val="bottom"/>
          </w:tcPr>
          <w:p w14:paraId="703E79BE" w14:textId="77777777" w:rsidR="009D1440" w:rsidRPr="006772A7" w:rsidRDefault="009D1440" w:rsidP="00EF7B31">
            <w:pPr>
              <w:tabs>
                <w:tab w:val="decimal" w:pos="892"/>
              </w:tabs>
              <w:spacing w:line="240" w:lineRule="atLeast"/>
              <w:ind w:left="-108" w:right="-131"/>
              <w:rPr>
                <w:szCs w:val="22"/>
                <w:lang w:val="en-US" w:bidi="th-TH"/>
              </w:rPr>
            </w:pPr>
          </w:p>
        </w:tc>
        <w:tc>
          <w:tcPr>
            <w:tcW w:w="556" w:type="pct"/>
            <w:vAlign w:val="bottom"/>
          </w:tcPr>
          <w:p w14:paraId="27D16769" w14:textId="77777777" w:rsidR="009D1440" w:rsidRPr="006772A7" w:rsidRDefault="009D1440" w:rsidP="00EF7B31">
            <w:pPr>
              <w:tabs>
                <w:tab w:val="decimal" w:pos="541"/>
                <w:tab w:val="decimal" w:pos="892"/>
              </w:tabs>
              <w:spacing w:line="240" w:lineRule="atLeast"/>
              <w:ind w:left="-108" w:right="-131"/>
              <w:rPr>
                <w:szCs w:val="22"/>
                <w:lang w:val="en-US" w:bidi="th-TH"/>
              </w:rPr>
            </w:pPr>
          </w:p>
        </w:tc>
        <w:tc>
          <w:tcPr>
            <w:tcW w:w="126" w:type="pct"/>
            <w:vAlign w:val="bottom"/>
          </w:tcPr>
          <w:p w14:paraId="2778E483" w14:textId="77777777" w:rsidR="009D1440" w:rsidRPr="006772A7" w:rsidRDefault="009D1440" w:rsidP="00EF7B31">
            <w:pPr>
              <w:tabs>
                <w:tab w:val="decimal" w:pos="892"/>
              </w:tabs>
              <w:spacing w:line="240" w:lineRule="atLeast"/>
              <w:ind w:left="-108" w:right="-131"/>
              <w:rPr>
                <w:szCs w:val="22"/>
                <w:lang w:val="en-US" w:bidi="th-TH"/>
              </w:rPr>
            </w:pPr>
          </w:p>
        </w:tc>
        <w:tc>
          <w:tcPr>
            <w:tcW w:w="551" w:type="pct"/>
            <w:vAlign w:val="bottom"/>
          </w:tcPr>
          <w:p w14:paraId="63E3465C" w14:textId="77777777" w:rsidR="009D1440" w:rsidRPr="006772A7" w:rsidRDefault="009D1440" w:rsidP="00EF7B31">
            <w:pPr>
              <w:tabs>
                <w:tab w:val="decimal" w:pos="892"/>
              </w:tabs>
              <w:spacing w:line="240" w:lineRule="atLeast"/>
              <w:ind w:left="-108" w:right="-131"/>
              <w:rPr>
                <w:szCs w:val="22"/>
                <w:lang w:val="en-US" w:bidi="th-TH"/>
              </w:rPr>
            </w:pPr>
          </w:p>
        </w:tc>
      </w:tr>
      <w:tr w:rsidR="009D1440" w:rsidRPr="009426D0" w14:paraId="6F9E1C64" w14:textId="77777777" w:rsidTr="00EF7B31">
        <w:tc>
          <w:tcPr>
            <w:tcW w:w="2414" w:type="pct"/>
          </w:tcPr>
          <w:p w14:paraId="0C818AD2" w14:textId="77777777" w:rsidR="009D1440" w:rsidRPr="009426D0" w:rsidRDefault="009D1440" w:rsidP="00B92558">
            <w:pPr>
              <w:spacing w:line="240" w:lineRule="atLeast"/>
              <w:jc w:val="thaiDistribute"/>
              <w:rPr>
                <w:b/>
                <w:bCs/>
                <w:szCs w:val="22"/>
              </w:rPr>
            </w:pPr>
          </w:p>
        </w:tc>
        <w:tc>
          <w:tcPr>
            <w:tcW w:w="514" w:type="pct"/>
            <w:vAlign w:val="bottom"/>
          </w:tcPr>
          <w:p w14:paraId="60B75B07" w14:textId="77777777" w:rsidR="009D1440" w:rsidRPr="006772A7" w:rsidRDefault="009D1440" w:rsidP="00EF7B31">
            <w:pPr>
              <w:tabs>
                <w:tab w:val="decimal" w:pos="792"/>
                <w:tab w:val="decimal" w:pos="873"/>
              </w:tabs>
              <w:spacing w:line="240" w:lineRule="atLeast"/>
              <w:ind w:left="-108" w:right="70"/>
              <w:rPr>
                <w:b/>
                <w:bCs/>
                <w:szCs w:val="22"/>
                <w:lang w:val="en-US" w:bidi="th-TH"/>
              </w:rPr>
            </w:pPr>
          </w:p>
        </w:tc>
        <w:tc>
          <w:tcPr>
            <w:tcW w:w="137" w:type="pct"/>
            <w:vAlign w:val="bottom"/>
          </w:tcPr>
          <w:p w14:paraId="752BF2FB" w14:textId="77777777" w:rsidR="009D1440" w:rsidRPr="006772A7" w:rsidRDefault="009D1440" w:rsidP="00EF7B31">
            <w:pPr>
              <w:tabs>
                <w:tab w:val="decimal" w:pos="892"/>
              </w:tabs>
              <w:spacing w:line="240" w:lineRule="atLeast"/>
              <w:ind w:left="-108" w:right="-131"/>
              <w:rPr>
                <w:szCs w:val="22"/>
                <w:lang w:val="en-US" w:bidi="th-TH"/>
              </w:rPr>
            </w:pPr>
          </w:p>
        </w:tc>
        <w:tc>
          <w:tcPr>
            <w:tcW w:w="565" w:type="pct"/>
            <w:vAlign w:val="bottom"/>
          </w:tcPr>
          <w:p w14:paraId="3215866A" w14:textId="77777777" w:rsidR="009D1440" w:rsidRPr="006772A7" w:rsidRDefault="009D1440" w:rsidP="00EF7B31">
            <w:pPr>
              <w:tabs>
                <w:tab w:val="decimal" w:pos="707"/>
              </w:tabs>
              <w:spacing w:line="240" w:lineRule="atLeast"/>
              <w:ind w:left="-108" w:right="166"/>
              <w:rPr>
                <w:b/>
                <w:bCs/>
                <w:szCs w:val="22"/>
                <w:lang w:val="en-US" w:bidi="th-TH"/>
              </w:rPr>
            </w:pPr>
          </w:p>
        </w:tc>
        <w:tc>
          <w:tcPr>
            <w:tcW w:w="137" w:type="pct"/>
            <w:vAlign w:val="bottom"/>
          </w:tcPr>
          <w:p w14:paraId="7ED25477" w14:textId="77777777" w:rsidR="009D1440" w:rsidRPr="006772A7" w:rsidRDefault="009D1440" w:rsidP="00EF7B31">
            <w:pPr>
              <w:tabs>
                <w:tab w:val="decimal" w:pos="892"/>
              </w:tabs>
              <w:spacing w:line="240" w:lineRule="atLeast"/>
              <w:ind w:left="-108" w:right="-131"/>
              <w:rPr>
                <w:szCs w:val="22"/>
                <w:lang w:val="en-US" w:bidi="th-TH"/>
              </w:rPr>
            </w:pPr>
          </w:p>
        </w:tc>
        <w:tc>
          <w:tcPr>
            <w:tcW w:w="556" w:type="pct"/>
            <w:vAlign w:val="bottom"/>
          </w:tcPr>
          <w:p w14:paraId="65FF4FC4" w14:textId="77777777" w:rsidR="009D1440" w:rsidRPr="006772A7" w:rsidRDefault="009D1440" w:rsidP="00EF7B31">
            <w:pPr>
              <w:tabs>
                <w:tab w:val="decimal" w:pos="541"/>
                <w:tab w:val="decimal" w:pos="892"/>
              </w:tabs>
              <w:spacing w:line="240" w:lineRule="atLeast"/>
              <w:ind w:left="-108" w:right="-131"/>
              <w:rPr>
                <w:szCs w:val="22"/>
                <w:lang w:val="en-US" w:bidi="th-TH"/>
              </w:rPr>
            </w:pPr>
          </w:p>
        </w:tc>
        <w:tc>
          <w:tcPr>
            <w:tcW w:w="126" w:type="pct"/>
            <w:vAlign w:val="bottom"/>
          </w:tcPr>
          <w:p w14:paraId="0EA3F9D5" w14:textId="77777777" w:rsidR="009D1440" w:rsidRPr="006772A7" w:rsidRDefault="009D1440" w:rsidP="00EF7B31">
            <w:pPr>
              <w:tabs>
                <w:tab w:val="decimal" w:pos="892"/>
              </w:tabs>
              <w:spacing w:line="240" w:lineRule="atLeast"/>
              <w:ind w:left="-108" w:right="-131"/>
              <w:rPr>
                <w:szCs w:val="22"/>
                <w:lang w:val="en-US" w:bidi="th-TH"/>
              </w:rPr>
            </w:pPr>
          </w:p>
        </w:tc>
        <w:tc>
          <w:tcPr>
            <w:tcW w:w="551" w:type="pct"/>
            <w:vAlign w:val="bottom"/>
          </w:tcPr>
          <w:p w14:paraId="43B41BDF" w14:textId="77777777" w:rsidR="009D1440" w:rsidRPr="006772A7" w:rsidRDefault="009D1440" w:rsidP="00EF7B31">
            <w:pPr>
              <w:tabs>
                <w:tab w:val="decimal" w:pos="892"/>
              </w:tabs>
              <w:spacing w:line="240" w:lineRule="atLeast"/>
              <w:ind w:left="-108" w:right="-131"/>
              <w:rPr>
                <w:szCs w:val="22"/>
                <w:lang w:val="en-US" w:bidi="th-TH"/>
              </w:rPr>
            </w:pPr>
          </w:p>
        </w:tc>
      </w:tr>
      <w:tr w:rsidR="009D1440" w:rsidRPr="009426D0" w14:paraId="52A0FCE6" w14:textId="77777777" w:rsidTr="00EF7B31">
        <w:tc>
          <w:tcPr>
            <w:tcW w:w="2414" w:type="pct"/>
          </w:tcPr>
          <w:p w14:paraId="62B0754A" w14:textId="77777777" w:rsidR="009D1440" w:rsidRPr="009426D0" w:rsidRDefault="009D1440" w:rsidP="00B92558">
            <w:pPr>
              <w:spacing w:line="240" w:lineRule="atLeast"/>
              <w:jc w:val="thaiDistribute"/>
              <w:rPr>
                <w:b/>
                <w:bCs/>
                <w:szCs w:val="22"/>
              </w:rPr>
            </w:pPr>
          </w:p>
        </w:tc>
        <w:tc>
          <w:tcPr>
            <w:tcW w:w="514" w:type="pct"/>
            <w:vAlign w:val="bottom"/>
          </w:tcPr>
          <w:p w14:paraId="26908BB9" w14:textId="77777777" w:rsidR="009D1440" w:rsidRPr="006772A7" w:rsidRDefault="009D1440" w:rsidP="00EF7B31">
            <w:pPr>
              <w:tabs>
                <w:tab w:val="decimal" w:pos="792"/>
                <w:tab w:val="decimal" w:pos="873"/>
              </w:tabs>
              <w:spacing w:line="240" w:lineRule="atLeast"/>
              <w:ind w:left="-108" w:right="70"/>
              <w:rPr>
                <w:b/>
                <w:bCs/>
                <w:szCs w:val="22"/>
                <w:lang w:val="en-US" w:bidi="th-TH"/>
              </w:rPr>
            </w:pPr>
          </w:p>
        </w:tc>
        <w:tc>
          <w:tcPr>
            <w:tcW w:w="137" w:type="pct"/>
            <w:vAlign w:val="bottom"/>
          </w:tcPr>
          <w:p w14:paraId="124D0B02" w14:textId="77777777" w:rsidR="009D1440" w:rsidRPr="006772A7" w:rsidRDefault="009D1440" w:rsidP="00EF7B31">
            <w:pPr>
              <w:tabs>
                <w:tab w:val="decimal" w:pos="892"/>
              </w:tabs>
              <w:spacing w:line="240" w:lineRule="atLeast"/>
              <w:ind w:left="-108" w:right="-131"/>
              <w:rPr>
                <w:szCs w:val="22"/>
                <w:lang w:val="en-US" w:bidi="th-TH"/>
              </w:rPr>
            </w:pPr>
          </w:p>
        </w:tc>
        <w:tc>
          <w:tcPr>
            <w:tcW w:w="565" w:type="pct"/>
            <w:vAlign w:val="bottom"/>
          </w:tcPr>
          <w:p w14:paraId="30ABF430" w14:textId="77777777" w:rsidR="009D1440" w:rsidRPr="006772A7" w:rsidRDefault="009D1440" w:rsidP="00EF7B31">
            <w:pPr>
              <w:tabs>
                <w:tab w:val="decimal" w:pos="707"/>
              </w:tabs>
              <w:spacing w:line="240" w:lineRule="atLeast"/>
              <w:ind w:left="-108" w:right="166"/>
              <w:rPr>
                <w:b/>
                <w:bCs/>
                <w:szCs w:val="22"/>
                <w:lang w:val="en-US" w:bidi="th-TH"/>
              </w:rPr>
            </w:pPr>
          </w:p>
        </w:tc>
        <w:tc>
          <w:tcPr>
            <w:tcW w:w="137" w:type="pct"/>
            <w:vAlign w:val="bottom"/>
          </w:tcPr>
          <w:p w14:paraId="4FC3B293" w14:textId="77777777" w:rsidR="009D1440" w:rsidRPr="006772A7" w:rsidRDefault="009D1440" w:rsidP="00EF7B31">
            <w:pPr>
              <w:tabs>
                <w:tab w:val="decimal" w:pos="892"/>
              </w:tabs>
              <w:spacing w:line="240" w:lineRule="atLeast"/>
              <w:ind w:left="-108" w:right="-131"/>
              <w:rPr>
                <w:szCs w:val="22"/>
                <w:lang w:val="en-US" w:bidi="th-TH"/>
              </w:rPr>
            </w:pPr>
          </w:p>
        </w:tc>
        <w:tc>
          <w:tcPr>
            <w:tcW w:w="556" w:type="pct"/>
            <w:vAlign w:val="bottom"/>
          </w:tcPr>
          <w:p w14:paraId="21A682C7" w14:textId="77777777" w:rsidR="009D1440" w:rsidRPr="006772A7" w:rsidRDefault="009D1440" w:rsidP="00EF7B31">
            <w:pPr>
              <w:tabs>
                <w:tab w:val="decimal" w:pos="541"/>
                <w:tab w:val="decimal" w:pos="892"/>
              </w:tabs>
              <w:spacing w:line="240" w:lineRule="atLeast"/>
              <w:ind w:left="-108" w:right="-131"/>
              <w:rPr>
                <w:szCs w:val="22"/>
                <w:lang w:val="en-US" w:bidi="th-TH"/>
              </w:rPr>
            </w:pPr>
          </w:p>
        </w:tc>
        <w:tc>
          <w:tcPr>
            <w:tcW w:w="126" w:type="pct"/>
            <w:vAlign w:val="bottom"/>
          </w:tcPr>
          <w:p w14:paraId="0BF3C9D0" w14:textId="77777777" w:rsidR="009D1440" w:rsidRPr="006772A7" w:rsidRDefault="009D1440" w:rsidP="00EF7B31">
            <w:pPr>
              <w:tabs>
                <w:tab w:val="decimal" w:pos="892"/>
              </w:tabs>
              <w:spacing w:line="240" w:lineRule="atLeast"/>
              <w:ind w:left="-108" w:right="-131"/>
              <w:rPr>
                <w:szCs w:val="22"/>
                <w:lang w:val="en-US" w:bidi="th-TH"/>
              </w:rPr>
            </w:pPr>
          </w:p>
        </w:tc>
        <w:tc>
          <w:tcPr>
            <w:tcW w:w="551" w:type="pct"/>
            <w:vAlign w:val="bottom"/>
          </w:tcPr>
          <w:p w14:paraId="2291E8E9" w14:textId="77777777" w:rsidR="009D1440" w:rsidRPr="006772A7" w:rsidRDefault="009D1440" w:rsidP="00EF7B31">
            <w:pPr>
              <w:tabs>
                <w:tab w:val="decimal" w:pos="892"/>
              </w:tabs>
              <w:spacing w:line="240" w:lineRule="atLeast"/>
              <w:ind w:left="-108" w:right="-131"/>
              <w:rPr>
                <w:szCs w:val="22"/>
                <w:lang w:val="en-US" w:bidi="th-TH"/>
              </w:rPr>
            </w:pPr>
          </w:p>
        </w:tc>
      </w:tr>
      <w:tr w:rsidR="009D1440" w:rsidRPr="009426D0" w14:paraId="7478F746" w14:textId="77777777" w:rsidTr="00EF7B31">
        <w:tc>
          <w:tcPr>
            <w:tcW w:w="2414" w:type="pct"/>
          </w:tcPr>
          <w:p w14:paraId="1A81A36D" w14:textId="77777777" w:rsidR="009D1440" w:rsidRPr="009426D0" w:rsidRDefault="009D1440" w:rsidP="00B92558">
            <w:pPr>
              <w:spacing w:line="240" w:lineRule="atLeast"/>
              <w:jc w:val="thaiDistribute"/>
              <w:rPr>
                <w:b/>
                <w:bCs/>
                <w:szCs w:val="22"/>
              </w:rPr>
            </w:pPr>
          </w:p>
        </w:tc>
        <w:tc>
          <w:tcPr>
            <w:tcW w:w="514" w:type="pct"/>
            <w:vAlign w:val="bottom"/>
          </w:tcPr>
          <w:p w14:paraId="7A67410B" w14:textId="77777777" w:rsidR="009D1440" w:rsidRPr="006772A7" w:rsidRDefault="009D1440" w:rsidP="00EF7B31">
            <w:pPr>
              <w:tabs>
                <w:tab w:val="decimal" w:pos="792"/>
                <w:tab w:val="decimal" w:pos="873"/>
              </w:tabs>
              <w:spacing w:line="240" w:lineRule="atLeast"/>
              <w:ind w:left="-108" w:right="70"/>
              <w:rPr>
                <w:b/>
                <w:bCs/>
                <w:szCs w:val="22"/>
                <w:lang w:val="en-US" w:bidi="th-TH"/>
              </w:rPr>
            </w:pPr>
          </w:p>
        </w:tc>
        <w:tc>
          <w:tcPr>
            <w:tcW w:w="137" w:type="pct"/>
            <w:vAlign w:val="bottom"/>
          </w:tcPr>
          <w:p w14:paraId="663748E4" w14:textId="77777777" w:rsidR="009D1440" w:rsidRPr="006772A7" w:rsidRDefault="009D1440" w:rsidP="00EF7B31">
            <w:pPr>
              <w:tabs>
                <w:tab w:val="decimal" w:pos="892"/>
              </w:tabs>
              <w:spacing w:line="240" w:lineRule="atLeast"/>
              <w:ind w:left="-108" w:right="-131"/>
              <w:rPr>
                <w:szCs w:val="22"/>
                <w:lang w:val="en-US" w:bidi="th-TH"/>
              </w:rPr>
            </w:pPr>
          </w:p>
        </w:tc>
        <w:tc>
          <w:tcPr>
            <w:tcW w:w="565" w:type="pct"/>
            <w:vAlign w:val="bottom"/>
          </w:tcPr>
          <w:p w14:paraId="71F44371" w14:textId="77777777" w:rsidR="009D1440" w:rsidRPr="006772A7" w:rsidRDefault="009D1440" w:rsidP="00EF7B31">
            <w:pPr>
              <w:tabs>
                <w:tab w:val="decimal" w:pos="707"/>
              </w:tabs>
              <w:spacing w:line="240" w:lineRule="atLeast"/>
              <w:ind w:left="-108" w:right="166"/>
              <w:rPr>
                <w:b/>
                <w:bCs/>
                <w:szCs w:val="22"/>
                <w:lang w:val="en-US" w:bidi="th-TH"/>
              </w:rPr>
            </w:pPr>
          </w:p>
        </w:tc>
        <w:tc>
          <w:tcPr>
            <w:tcW w:w="137" w:type="pct"/>
            <w:vAlign w:val="bottom"/>
          </w:tcPr>
          <w:p w14:paraId="42CC467A" w14:textId="77777777" w:rsidR="009D1440" w:rsidRPr="006772A7" w:rsidRDefault="009D1440" w:rsidP="00EF7B31">
            <w:pPr>
              <w:tabs>
                <w:tab w:val="decimal" w:pos="892"/>
              </w:tabs>
              <w:spacing w:line="240" w:lineRule="atLeast"/>
              <w:ind w:left="-108" w:right="-131"/>
              <w:rPr>
                <w:szCs w:val="22"/>
                <w:lang w:val="en-US" w:bidi="th-TH"/>
              </w:rPr>
            </w:pPr>
          </w:p>
        </w:tc>
        <w:tc>
          <w:tcPr>
            <w:tcW w:w="556" w:type="pct"/>
            <w:vAlign w:val="bottom"/>
          </w:tcPr>
          <w:p w14:paraId="31B89D0C" w14:textId="77777777" w:rsidR="009D1440" w:rsidRPr="006772A7" w:rsidRDefault="009D1440" w:rsidP="00EF7B31">
            <w:pPr>
              <w:tabs>
                <w:tab w:val="decimal" w:pos="541"/>
                <w:tab w:val="decimal" w:pos="892"/>
              </w:tabs>
              <w:spacing w:line="240" w:lineRule="atLeast"/>
              <w:ind w:left="-108" w:right="-131"/>
              <w:rPr>
                <w:szCs w:val="22"/>
                <w:lang w:val="en-US" w:bidi="th-TH"/>
              </w:rPr>
            </w:pPr>
          </w:p>
        </w:tc>
        <w:tc>
          <w:tcPr>
            <w:tcW w:w="126" w:type="pct"/>
            <w:vAlign w:val="bottom"/>
          </w:tcPr>
          <w:p w14:paraId="126DB053" w14:textId="77777777" w:rsidR="009D1440" w:rsidRPr="006772A7" w:rsidRDefault="009D1440" w:rsidP="00EF7B31">
            <w:pPr>
              <w:tabs>
                <w:tab w:val="decimal" w:pos="892"/>
              </w:tabs>
              <w:spacing w:line="240" w:lineRule="atLeast"/>
              <w:ind w:left="-108" w:right="-131"/>
              <w:rPr>
                <w:szCs w:val="22"/>
                <w:lang w:val="en-US" w:bidi="th-TH"/>
              </w:rPr>
            </w:pPr>
          </w:p>
        </w:tc>
        <w:tc>
          <w:tcPr>
            <w:tcW w:w="551" w:type="pct"/>
            <w:vAlign w:val="bottom"/>
          </w:tcPr>
          <w:p w14:paraId="15122743" w14:textId="77777777" w:rsidR="009D1440" w:rsidRPr="006772A7" w:rsidRDefault="009D1440" w:rsidP="00EF7B31">
            <w:pPr>
              <w:tabs>
                <w:tab w:val="decimal" w:pos="892"/>
              </w:tabs>
              <w:spacing w:line="240" w:lineRule="atLeast"/>
              <w:ind w:left="-108" w:right="-131"/>
              <w:rPr>
                <w:szCs w:val="22"/>
                <w:lang w:val="en-US" w:bidi="th-TH"/>
              </w:rPr>
            </w:pPr>
          </w:p>
        </w:tc>
      </w:tr>
      <w:tr w:rsidR="00770F9F" w:rsidRPr="009426D0" w14:paraId="78EEB158" w14:textId="77777777" w:rsidTr="00EF7B31">
        <w:tc>
          <w:tcPr>
            <w:tcW w:w="2414" w:type="pct"/>
          </w:tcPr>
          <w:p w14:paraId="3BCD9361" w14:textId="77777777" w:rsidR="00770F9F" w:rsidRPr="009426D0" w:rsidRDefault="00770F9F" w:rsidP="00B92558">
            <w:pPr>
              <w:spacing w:line="240" w:lineRule="atLeast"/>
              <w:jc w:val="thaiDistribute"/>
              <w:rPr>
                <w:b/>
                <w:bCs/>
                <w:szCs w:val="22"/>
              </w:rPr>
            </w:pPr>
          </w:p>
        </w:tc>
        <w:tc>
          <w:tcPr>
            <w:tcW w:w="514" w:type="pct"/>
            <w:vAlign w:val="bottom"/>
          </w:tcPr>
          <w:p w14:paraId="589BB16D" w14:textId="77777777" w:rsidR="00770F9F" w:rsidRPr="006772A7" w:rsidRDefault="00770F9F" w:rsidP="00EF7B31">
            <w:pPr>
              <w:tabs>
                <w:tab w:val="decimal" w:pos="792"/>
                <w:tab w:val="decimal" w:pos="873"/>
              </w:tabs>
              <w:spacing w:line="240" w:lineRule="atLeast"/>
              <w:ind w:left="-108" w:right="70"/>
              <w:rPr>
                <w:b/>
                <w:bCs/>
                <w:szCs w:val="22"/>
                <w:lang w:val="en-US" w:bidi="th-TH"/>
              </w:rPr>
            </w:pPr>
          </w:p>
        </w:tc>
        <w:tc>
          <w:tcPr>
            <w:tcW w:w="137" w:type="pct"/>
            <w:vAlign w:val="bottom"/>
          </w:tcPr>
          <w:p w14:paraId="67F27D7C" w14:textId="77777777" w:rsidR="00770F9F" w:rsidRPr="006772A7" w:rsidRDefault="00770F9F" w:rsidP="00EF7B31">
            <w:pPr>
              <w:tabs>
                <w:tab w:val="decimal" w:pos="892"/>
              </w:tabs>
              <w:spacing w:line="240" w:lineRule="atLeast"/>
              <w:ind w:left="-108" w:right="-131"/>
              <w:rPr>
                <w:szCs w:val="22"/>
                <w:lang w:val="en-US" w:bidi="th-TH"/>
              </w:rPr>
            </w:pPr>
          </w:p>
        </w:tc>
        <w:tc>
          <w:tcPr>
            <w:tcW w:w="565" w:type="pct"/>
            <w:vAlign w:val="bottom"/>
          </w:tcPr>
          <w:p w14:paraId="5CC4E48C" w14:textId="77777777" w:rsidR="00770F9F" w:rsidRPr="006772A7" w:rsidRDefault="00770F9F" w:rsidP="00EF7B31">
            <w:pPr>
              <w:tabs>
                <w:tab w:val="decimal" w:pos="707"/>
              </w:tabs>
              <w:spacing w:line="240" w:lineRule="atLeast"/>
              <w:ind w:left="-108" w:right="166"/>
              <w:rPr>
                <w:b/>
                <w:bCs/>
                <w:szCs w:val="22"/>
                <w:lang w:val="en-US" w:bidi="th-TH"/>
              </w:rPr>
            </w:pPr>
          </w:p>
        </w:tc>
        <w:tc>
          <w:tcPr>
            <w:tcW w:w="137" w:type="pct"/>
            <w:vAlign w:val="bottom"/>
          </w:tcPr>
          <w:p w14:paraId="0880BB49" w14:textId="77777777" w:rsidR="00770F9F" w:rsidRPr="006772A7" w:rsidRDefault="00770F9F" w:rsidP="00EF7B31">
            <w:pPr>
              <w:tabs>
                <w:tab w:val="decimal" w:pos="892"/>
              </w:tabs>
              <w:spacing w:line="240" w:lineRule="atLeast"/>
              <w:ind w:left="-108" w:right="-131"/>
              <w:rPr>
                <w:szCs w:val="22"/>
                <w:lang w:val="en-US" w:bidi="th-TH"/>
              </w:rPr>
            </w:pPr>
          </w:p>
        </w:tc>
        <w:tc>
          <w:tcPr>
            <w:tcW w:w="556" w:type="pct"/>
            <w:vAlign w:val="bottom"/>
          </w:tcPr>
          <w:p w14:paraId="4D9D8CA0" w14:textId="77777777" w:rsidR="00770F9F" w:rsidRPr="006772A7" w:rsidRDefault="00770F9F" w:rsidP="00EF7B31">
            <w:pPr>
              <w:tabs>
                <w:tab w:val="decimal" w:pos="541"/>
                <w:tab w:val="decimal" w:pos="892"/>
              </w:tabs>
              <w:spacing w:line="240" w:lineRule="atLeast"/>
              <w:ind w:left="-108" w:right="-131"/>
              <w:rPr>
                <w:szCs w:val="22"/>
                <w:lang w:val="en-US" w:bidi="th-TH"/>
              </w:rPr>
            </w:pPr>
          </w:p>
        </w:tc>
        <w:tc>
          <w:tcPr>
            <w:tcW w:w="126" w:type="pct"/>
            <w:vAlign w:val="bottom"/>
          </w:tcPr>
          <w:p w14:paraId="3028BD4D" w14:textId="77777777" w:rsidR="00770F9F" w:rsidRPr="006772A7" w:rsidRDefault="00770F9F" w:rsidP="00EF7B31">
            <w:pPr>
              <w:tabs>
                <w:tab w:val="decimal" w:pos="892"/>
              </w:tabs>
              <w:spacing w:line="240" w:lineRule="atLeast"/>
              <w:ind w:left="-108" w:right="-131"/>
              <w:rPr>
                <w:szCs w:val="22"/>
                <w:lang w:val="en-US" w:bidi="th-TH"/>
              </w:rPr>
            </w:pPr>
          </w:p>
        </w:tc>
        <w:tc>
          <w:tcPr>
            <w:tcW w:w="551" w:type="pct"/>
            <w:vAlign w:val="bottom"/>
          </w:tcPr>
          <w:p w14:paraId="25F31162" w14:textId="77777777" w:rsidR="00770F9F" w:rsidRPr="006772A7" w:rsidRDefault="00770F9F" w:rsidP="00EF7B31">
            <w:pPr>
              <w:tabs>
                <w:tab w:val="decimal" w:pos="892"/>
              </w:tabs>
              <w:spacing w:line="240" w:lineRule="atLeast"/>
              <w:ind w:left="-108" w:right="-131"/>
              <w:rPr>
                <w:szCs w:val="22"/>
                <w:lang w:val="en-US" w:bidi="th-TH"/>
              </w:rPr>
            </w:pPr>
          </w:p>
        </w:tc>
      </w:tr>
      <w:tr w:rsidR="009D1440" w:rsidRPr="009426D0" w14:paraId="481597DD" w14:textId="77777777" w:rsidTr="00EF7B31">
        <w:tc>
          <w:tcPr>
            <w:tcW w:w="2414" w:type="pct"/>
          </w:tcPr>
          <w:p w14:paraId="00B99E7A" w14:textId="77777777" w:rsidR="009D1440" w:rsidRPr="009426D0" w:rsidRDefault="009D1440" w:rsidP="00B92558">
            <w:pPr>
              <w:spacing w:line="240" w:lineRule="atLeast"/>
              <w:jc w:val="thaiDistribute"/>
              <w:rPr>
                <w:b/>
                <w:bCs/>
                <w:szCs w:val="22"/>
              </w:rPr>
            </w:pPr>
          </w:p>
        </w:tc>
        <w:tc>
          <w:tcPr>
            <w:tcW w:w="514" w:type="pct"/>
            <w:vAlign w:val="bottom"/>
          </w:tcPr>
          <w:p w14:paraId="6C015308" w14:textId="77777777" w:rsidR="009D1440" w:rsidRPr="006772A7" w:rsidRDefault="009D1440" w:rsidP="00EF7B31">
            <w:pPr>
              <w:tabs>
                <w:tab w:val="decimal" w:pos="792"/>
                <w:tab w:val="decimal" w:pos="873"/>
              </w:tabs>
              <w:spacing w:line="240" w:lineRule="atLeast"/>
              <w:ind w:left="-108" w:right="70"/>
              <w:rPr>
                <w:b/>
                <w:bCs/>
                <w:szCs w:val="22"/>
                <w:lang w:val="en-US" w:bidi="th-TH"/>
              </w:rPr>
            </w:pPr>
          </w:p>
        </w:tc>
        <w:tc>
          <w:tcPr>
            <w:tcW w:w="137" w:type="pct"/>
            <w:vAlign w:val="bottom"/>
          </w:tcPr>
          <w:p w14:paraId="09DB5A43" w14:textId="77777777" w:rsidR="009D1440" w:rsidRPr="006772A7" w:rsidRDefault="009D1440" w:rsidP="00EF7B31">
            <w:pPr>
              <w:tabs>
                <w:tab w:val="decimal" w:pos="892"/>
              </w:tabs>
              <w:spacing w:line="240" w:lineRule="atLeast"/>
              <w:ind w:left="-108" w:right="-131"/>
              <w:rPr>
                <w:szCs w:val="22"/>
                <w:lang w:val="en-US" w:bidi="th-TH"/>
              </w:rPr>
            </w:pPr>
          </w:p>
        </w:tc>
        <w:tc>
          <w:tcPr>
            <w:tcW w:w="565" w:type="pct"/>
            <w:vAlign w:val="bottom"/>
          </w:tcPr>
          <w:p w14:paraId="3F228133" w14:textId="77777777" w:rsidR="009D1440" w:rsidRPr="006772A7" w:rsidRDefault="009D1440" w:rsidP="00EF7B31">
            <w:pPr>
              <w:tabs>
                <w:tab w:val="decimal" w:pos="707"/>
              </w:tabs>
              <w:spacing w:line="240" w:lineRule="atLeast"/>
              <w:ind w:left="-108" w:right="166"/>
              <w:rPr>
                <w:b/>
                <w:bCs/>
                <w:szCs w:val="22"/>
                <w:lang w:val="en-US" w:bidi="th-TH"/>
              </w:rPr>
            </w:pPr>
          </w:p>
        </w:tc>
        <w:tc>
          <w:tcPr>
            <w:tcW w:w="137" w:type="pct"/>
            <w:vAlign w:val="bottom"/>
          </w:tcPr>
          <w:p w14:paraId="29C35898" w14:textId="77777777" w:rsidR="009D1440" w:rsidRPr="006772A7" w:rsidRDefault="009D1440" w:rsidP="00EF7B31">
            <w:pPr>
              <w:tabs>
                <w:tab w:val="decimal" w:pos="892"/>
              </w:tabs>
              <w:spacing w:line="240" w:lineRule="atLeast"/>
              <w:ind w:left="-108" w:right="-131"/>
              <w:rPr>
                <w:szCs w:val="22"/>
                <w:lang w:val="en-US" w:bidi="th-TH"/>
              </w:rPr>
            </w:pPr>
          </w:p>
        </w:tc>
        <w:tc>
          <w:tcPr>
            <w:tcW w:w="556" w:type="pct"/>
            <w:vAlign w:val="bottom"/>
          </w:tcPr>
          <w:p w14:paraId="462A9B9B" w14:textId="77777777" w:rsidR="009D1440" w:rsidRPr="006772A7" w:rsidRDefault="009D1440" w:rsidP="00EF7B31">
            <w:pPr>
              <w:tabs>
                <w:tab w:val="decimal" w:pos="541"/>
                <w:tab w:val="decimal" w:pos="892"/>
              </w:tabs>
              <w:spacing w:line="240" w:lineRule="atLeast"/>
              <w:ind w:left="-108" w:right="-131"/>
              <w:rPr>
                <w:szCs w:val="22"/>
                <w:lang w:val="en-US" w:bidi="th-TH"/>
              </w:rPr>
            </w:pPr>
          </w:p>
        </w:tc>
        <w:tc>
          <w:tcPr>
            <w:tcW w:w="126" w:type="pct"/>
            <w:vAlign w:val="bottom"/>
          </w:tcPr>
          <w:p w14:paraId="6BA061B9" w14:textId="77777777" w:rsidR="009D1440" w:rsidRPr="006772A7" w:rsidRDefault="009D1440" w:rsidP="00EF7B31">
            <w:pPr>
              <w:tabs>
                <w:tab w:val="decimal" w:pos="892"/>
              </w:tabs>
              <w:spacing w:line="240" w:lineRule="atLeast"/>
              <w:ind w:left="-108" w:right="-131"/>
              <w:rPr>
                <w:szCs w:val="22"/>
                <w:lang w:val="en-US" w:bidi="th-TH"/>
              </w:rPr>
            </w:pPr>
          </w:p>
        </w:tc>
        <w:tc>
          <w:tcPr>
            <w:tcW w:w="551" w:type="pct"/>
            <w:vAlign w:val="bottom"/>
          </w:tcPr>
          <w:p w14:paraId="02D1DCF0" w14:textId="77777777" w:rsidR="009D1440" w:rsidRPr="006772A7" w:rsidRDefault="009D1440" w:rsidP="00EF7B31">
            <w:pPr>
              <w:tabs>
                <w:tab w:val="decimal" w:pos="892"/>
              </w:tabs>
              <w:spacing w:line="240" w:lineRule="atLeast"/>
              <w:ind w:left="-108" w:right="-131"/>
              <w:rPr>
                <w:szCs w:val="22"/>
                <w:lang w:val="en-US" w:bidi="th-TH"/>
              </w:rPr>
            </w:pPr>
          </w:p>
        </w:tc>
      </w:tr>
      <w:tr w:rsidR="00B92558" w:rsidRPr="009426D0" w14:paraId="540906D4" w14:textId="77777777" w:rsidTr="00EF7B31">
        <w:tc>
          <w:tcPr>
            <w:tcW w:w="2414" w:type="pct"/>
          </w:tcPr>
          <w:p w14:paraId="29749EE5" w14:textId="77777777" w:rsidR="00B92558" w:rsidRPr="009426D0" w:rsidRDefault="00B92558" w:rsidP="00B92558">
            <w:pPr>
              <w:spacing w:line="240" w:lineRule="atLeast"/>
              <w:jc w:val="thaiDistribute"/>
              <w:rPr>
                <w:b/>
                <w:bCs/>
                <w:szCs w:val="22"/>
              </w:rPr>
            </w:pPr>
            <w:r w:rsidRPr="009426D0">
              <w:rPr>
                <w:b/>
                <w:bCs/>
                <w:szCs w:val="22"/>
              </w:rPr>
              <w:t>Other related parties</w:t>
            </w:r>
          </w:p>
        </w:tc>
        <w:tc>
          <w:tcPr>
            <w:tcW w:w="514" w:type="pct"/>
            <w:vAlign w:val="bottom"/>
          </w:tcPr>
          <w:p w14:paraId="7A0082A4" w14:textId="77777777" w:rsidR="00B92558" w:rsidRPr="006772A7" w:rsidRDefault="00B92558" w:rsidP="00EF7B31">
            <w:pPr>
              <w:tabs>
                <w:tab w:val="decimal" w:pos="792"/>
                <w:tab w:val="decimal" w:pos="873"/>
              </w:tabs>
              <w:spacing w:line="240" w:lineRule="atLeast"/>
              <w:ind w:left="-108" w:right="70"/>
              <w:rPr>
                <w:b/>
                <w:bCs/>
                <w:szCs w:val="22"/>
                <w:lang w:val="en-US" w:bidi="th-TH"/>
              </w:rPr>
            </w:pPr>
          </w:p>
        </w:tc>
        <w:tc>
          <w:tcPr>
            <w:tcW w:w="137" w:type="pct"/>
            <w:vAlign w:val="bottom"/>
          </w:tcPr>
          <w:p w14:paraId="00A0CA6A" w14:textId="77777777" w:rsidR="00B92558" w:rsidRPr="006772A7" w:rsidRDefault="00B92558" w:rsidP="00EF7B31">
            <w:pPr>
              <w:tabs>
                <w:tab w:val="decimal" w:pos="892"/>
              </w:tabs>
              <w:spacing w:line="240" w:lineRule="atLeast"/>
              <w:ind w:left="-108" w:right="-131"/>
              <w:rPr>
                <w:szCs w:val="22"/>
                <w:lang w:val="en-US" w:bidi="th-TH"/>
              </w:rPr>
            </w:pPr>
          </w:p>
        </w:tc>
        <w:tc>
          <w:tcPr>
            <w:tcW w:w="565" w:type="pct"/>
            <w:vAlign w:val="bottom"/>
          </w:tcPr>
          <w:p w14:paraId="3381E94C" w14:textId="77777777" w:rsidR="00B92558" w:rsidRPr="006772A7" w:rsidRDefault="00B92558" w:rsidP="00EF7B31">
            <w:pPr>
              <w:tabs>
                <w:tab w:val="decimal" w:pos="707"/>
              </w:tabs>
              <w:spacing w:line="240" w:lineRule="atLeast"/>
              <w:ind w:left="-108" w:right="166"/>
              <w:rPr>
                <w:b/>
                <w:bCs/>
                <w:szCs w:val="22"/>
                <w:lang w:val="en-US" w:bidi="th-TH"/>
              </w:rPr>
            </w:pPr>
          </w:p>
        </w:tc>
        <w:tc>
          <w:tcPr>
            <w:tcW w:w="137" w:type="pct"/>
            <w:vAlign w:val="bottom"/>
          </w:tcPr>
          <w:p w14:paraId="19DFE992" w14:textId="77777777" w:rsidR="00B92558" w:rsidRPr="006772A7" w:rsidRDefault="00B92558" w:rsidP="00EF7B31">
            <w:pPr>
              <w:tabs>
                <w:tab w:val="decimal" w:pos="892"/>
              </w:tabs>
              <w:spacing w:line="240" w:lineRule="atLeast"/>
              <w:ind w:left="-108" w:right="-131"/>
              <w:rPr>
                <w:szCs w:val="22"/>
                <w:lang w:val="en-US" w:bidi="th-TH"/>
              </w:rPr>
            </w:pPr>
          </w:p>
        </w:tc>
        <w:tc>
          <w:tcPr>
            <w:tcW w:w="556" w:type="pct"/>
            <w:vAlign w:val="bottom"/>
          </w:tcPr>
          <w:p w14:paraId="3E1046AA" w14:textId="77777777" w:rsidR="00B92558" w:rsidRPr="006772A7" w:rsidRDefault="00B92558" w:rsidP="00EF7B31">
            <w:pPr>
              <w:tabs>
                <w:tab w:val="decimal" w:pos="541"/>
                <w:tab w:val="decimal" w:pos="892"/>
              </w:tabs>
              <w:spacing w:line="240" w:lineRule="atLeast"/>
              <w:ind w:left="-108" w:right="-131"/>
              <w:rPr>
                <w:szCs w:val="22"/>
                <w:lang w:val="en-US" w:bidi="th-TH"/>
              </w:rPr>
            </w:pPr>
          </w:p>
        </w:tc>
        <w:tc>
          <w:tcPr>
            <w:tcW w:w="126" w:type="pct"/>
            <w:vAlign w:val="bottom"/>
          </w:tcPr>
          <w:p w14:paraId="1173C7EE" w14:textId="77777777" w:rsidR="00B92558" w:rsidRPr="006772A7" w:rsidRDefault="00B92558" w:rsidP="00EF7B31">
            <w:pPr>
              <w:tabs>
                <w:tab w:val="decimal" w:pos="892"/>
              </w:tabs>
              <w:spacing w:line="240" w:lineRule="atLeast"/>
              <w:ind w:left="-108" w:right="-131"/>
              <w:rPr>
                <w:szCs w:val="22"/>
                <w:lang w:val="en-US" w:bidi="th-TH"/>
              </w:rPr>
            </w:pPr>
          </w:p>
        </w:tc>
        <w:tc>
          <w:tcPr>
            <w:tcW w:w="551" w:type="pct"/>
            <w:vAlign w:val="bottom"/>
          </w:tcPr>
          <w:p w14:paraId="21C9C14A" w14:textId="77777777" w:rsidR="00B92558" w:rsidRPr="006772A7" w:rsidRDefault="00B92558" w:rsidP="00EF7B31">
            <w:pPr>
              <w:tabs>
                <w:tab w:val="decimal" w:pos="892"/>
              </w:tabs>
              <w:spacing w:line="240" w:lineRule="atLeast"/>
              <w:ind w:left="-108" w:right="-131"/>
              <w:rPr>
                <w:szCs w:val="22"/>
                <w:lang w:val="en-US" w:bidi="th-TH"/>
              </w:rPr>
            </w:pPr>
          </w:p>
        </w:tc>
      </w:tr>
      <w:tr w:rsidR="00F15D3F" w:rsidRPr="009426D0" w14:paraId="417A246D" w14:textId="77777777" w:rsidTr="00F15D3F">
        <w:trPr>
          <w:trHeight w:val="263"/>
        </w:trPr>
        <w:tc>
          <w:tcPr>
            <w:tcW w:w="2414" w:type="pct"/>
          </w:tcPr>
          <w:p w14:paraId="7957CFC6" w14:textId="1A911855" w:rsidR="00F15D3F" w:rsidRPr="009426D0" w:rsidRDefault="00F15D3F" w:rsidP="00F15D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cs/>
                <w:lang w:val="en-US" w:bidi="th-TH"/>
              </w:rPr>
            </w:pPr>
            <w:r w:rsidRPr="009426D0">
              <w:rPr>
                <w:szCs w:val="22"/>
                <w:lang w:val="en-US" w:bidi="th-TH"/>
              </w:rPr>
              <w:t>Revenue from hotel and related services</w:t>
            </w:r>
          </w:p>
        </w:tc>
        <w:tc>
          <w:tcPr>
            <w:tcW w:w="514" w:type="pct"/>
            <w:vAlign w:val="bottom"/>
          </w:tcPr>
          <w:p w14:paraId="38CADA30" w14:textId="3950A7CB" w:rsidR="00F15D3F" w:rsidRPr="00F15D3F" w:rsidRDefault="00F15D3F" w:rsidP="00F15D3F">
            <w:pPr>
              <w:tabs>
                <w:tab w:val="decimal" w:pos="780"/>
              </w:tabs>
              <w:spacing w:line="240" w:lineRule="atLeast"/>
              <w:ind w:left="-108" w:right="-110"/>
            </w:pPr>
            <w:r w:rsidRPr="00B37BAC">
              <w:t>20,078</w:t>
            </w:r>
          </w:p>
        </w:tc>
        <w:tc>
          <w:tcPr>
            <w:tcW w:w="137" w:type="pct"/>
            <w:vAlign w:val="bottom"/>
          </w:tcPr>
          <w:p w14:paraId="592135A2" w14:textId="77777777" w:rsidR="00F15D3F" w:rsidRPr="003C3E49" w:rsidRDefault="00F15D3F" w:rsidP="00F15D3F">
            <w:pPr>
              <w:tabs>
                <w:tab w:val="decimal" w:pos="892"/>
              </w:tabs>
              <w:spacing w:line="240" w:lineRule="atLeast"/>
              <w:ind w:left="-108" w:right="-131"/>
              <w:contextualSpacing/>
              <w:rPr>
                <w:szCs w:val="22"/>
                <w:lang w:val="en-US" w:bidi="th-TH"/>
              </w:rPr>
            </w:pPr>
          </w:p>
        </w:tc>
        <w:tc>
          <w:tcPr>
            <w:tcW w:w="565" w:type="pct"/>
            <w:vAlign w:val="bottom"/>
          </w:tcPr>
          <w:p w14:paraId="6A136BA7" w14:textId="3FFE7648" w:rsidR="00F15D3F" w:rsidRPr="003C3E49" w:rsidRDefault="00F15D3F" w:rsidP="00F15D3F">
            <w:pPr>
              <w:tabs>
                <w:tab w:val="decimal" w:pos="873"/>
              </w:tabs>
              <w:spacing w:line="240" w:lineRule="atLeast"/>
              <w:ind w:left="-108" w:right="-110"/>
              <w:contextualSpacing/>
              <w:rPr>
                <w:szCs w:val="22"/>
                <w:lang w:val="en-US" w:bidi="th-TH"/>
              </w:rPr>
            </w:pPr>
            <w:r w:rsidRPr="003839AF">
              <w:t>15,718</w:t>
            </w:r>
          </w:p>
        </w:tc>
        <w:tc>
          <w:tcPr>
            <w:tcW w:w="137" w:type="pct"/>
            <w:vAlign w:val="bottom"/>
          </w:tcPr>
          <w:p w14:paraId="0615E3C7" w14:textId="77777777" w:rsidR="00F15D3F" w:rsidRPr="003C3E49" w:rsidRDefault="00F15D3F" w:rsidP="00F15D3F">
            <w:pPr>
              <w:tabs>
                <w:tab w:val="decimal" w:pos="892"/>
              </w:tabs>
              <w:spacing w:line="240" w:lineRule="atLeast"/>
              <w:ind w:left="-108" w:right="-131"/>
              <w:contextualSpacing/>
              <w:rPr>
                <w:szCs w:val="22"/>
                <w:lang w:val="en-US" w:bidi="th-TH"/>
              </w:rPr>
            </w:pPr>
          </w:p>
        </w:tc>
        <w:tc>
          <w:tcPr>
            <w:tcW w:w="556" w:type="pct"/>
            <w:vAlign w:val="bottom"/>
          </w:tcPr>
          <w:p w14:paraId="10CFF14F" w14:textId="04830D46" w:rsidR="00F15D3F" w:rsidRPr="003C3E49" w:rsidRDefault="00F15D3F" w:rsidP="00F15D3F">
            <w:pPr>
              <w:tabs>
                <w:tab w:val="decimal" w:pos="576"/>
              </w:tabs>
              <w:spacing w:line="240" w:lineRule="atLeast"/>
              <w:ind w:left="-108" w:right="-131"/>
              <w:rPr>
                <w:szCs w:val="22"/>
                <w:lang w:val="en-US" w:bidi="th-TH"/>
              </w:rPr>
            </w:pPr>
            <w:r w:rsidRPr="008E36CC">
              <w:t>-</w:t>
            </w:r>
          </w:p>
        </w:tc>
        <w:tc>
          <w:tcPr>
            <w:tcW w:w="126" w:type="pct"/>
            <w:vAlign w:val="bottom"/>
          </w:tcPr>
          <w:p w14:paraId="14691707" w14:textId="77777777" w:rsidR="00F15D3F" w:rsidRPr="003C3E49" w:rsidRDefault="00F15D3F" w:rsidP="00F15D3F">
            <w:pPr>
              <w:tabs>
                <w:tab w:val="decimal" w:pos="873"/>
              </w:tabs>
              <w:spacing w:line="240" w:lineRule="atLeast"/>
              <w:ind w:left="-108" w:right="-131"/>
              <w:contextualSpacing/>
              <w:rPr>
                <w:szCs w:val="22"/>
              </w:rPr>
            </w:pPr>
          </w:p>
        </w:tc>
        <w:tc>
          <w:tcPr>
            <w:tcW w:w="551" w:type="pct"/>
            <w:vAlign w:val="bottom"/>
          </w:tcPr>
          <w:p w14:paraId="1EA52B48" w14:textId="1E430CC5" w:rsidR="00F15D3F" w:rsidRPr="00BE68C1" w:rsidRDefault="00F15D3F" w:rsidP="00F15D3F">
            <w:pPr>
              <w:tabs>
                <w:tab w:val="decimal" w:pos="576"/>
              </w:tabs>
              <w:spacing w:line="240" w:lineRule="atLeast"/>
              <w:ind w:left="-108" w:right="-131"/>
            </w:pPr>
            <w:r w:rsidRPr="00FF20B2">
              <w:t>-</w:t>
            </w:r>
          </w:p>
        </w:tc>
      </w:tr>
      <w:tr w:rsidR="00F15D3F" w:rsidRPr="00DD1FCA" w14:paraId="6B2F0964" w14:textId="77777777" w:rsidTr="00F15D3F">
        <w:trPr>
          <w:trHeight w:val="272"/>
        </w:trPr>
        <w:tc>
          <w:tcPr>
            <w:tcW w:w="2414" w:type="pct"/>
          </w:tcPr>
          <w:p w14:paraId="1BBEA6B1" w14:textId="77777777" w:rsidR="00F15D3F" w:rsidRPr="009426D0" w:rsidRDefault="00F15D3F" w:rsidP="00F15D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rPr>
            </w:pPr>
            <w:r w:rsidRPr="009426D0">
              <w:rPr>
                <w:szCs w:val="22"/>
              </w:rPr>
              <w:t xml:space="preserve">Revenue from rental and rendering of </w:t>
            </w:r>
          </w:p>
          <w:p w14:paraId="3951A6B3" w14:textId="7C0D91BD" w:rsidR="00F15D3F" w:rsidRPr="009426D0" w:rsidRDefault="00F15D3F" w:rsidP="00F15D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contextualSpacing/>
              <w:rPr>
                <w:szCs w:val="22"/>
                <w:cs/>
                <w:lang w:val="en-US" w:bidi="th-TH"/>
              </w:rPr>
            </w:pPr>
            <w:r w:rsidRPr="009426D0">
              <w:rPr>
                <w:szCs w:val="22"/>
              </w:rPr>
              <w:t xml:space="preserve">   commercial building services</w:t>
            </w:r>
          </w:p>
        </w:tc>
        <w:tc>
          <w:tcPr>
            <w:tcW w:w="514" w:type="pct"/>
            <w:vAlign w:val="bottom"/>
          </w:tcPr>
          <w:p w14:paraId="7D225B54" w14:textId="6641D981" w:rsidR="00F15D3F" w:rsidRPr="00F15D3F" w:rsidRDefault="00F15D3F" w:rsidP="00F15D3F">
            <w:pPr>
              <w:tabs>
                <w:tab w:val="decimal" w:pos="780"/>
              </w:tabs>
              <w:spacing w:line="240" w:lineRule="atLeast"/>
              <w:ind w:left="-108" w:right="-110"/>
            </w:pPr>
            <w:r w:rsidRPr="00B37BAC">
              <w:t>44,335</w:t>
            </w:r>
          </w:p>
        </w:tc>
        <w:tc>
          <w:tcPr>
            <w:tcW w:w="137" w:type="pct"/>
            <w:vAlign w:val="bottom"/>
          </w:tcPr>
          <w:p w14:paraId="2A169D41" w14:textId="77777777" w:rsidR="00F15D3F" w:rsidRPr="003C3E49" w:rsidRDefault="00F15D3F" w:rsidP="00F15D3F">
            <w:pPr>
              <w:tabs>
                <w:tab w:val="decimal" w:pos="892"/>
              </w:tabs>
              <w:spacing w:line="240" w:lineRule="atLeast"/>
              <w:ind w:left="-108" w:right="-131"/>
              <w:contextualSpacing/>
              <w:rPr>
                <w:szCs w:val="22"/>
                <w:lang w:val="en-US" w:bidi="th-TH"/>
              </w:rPr>
            </w:pPr>
          </w:p>
        </w:tc>
        <w:tc>
          <w:tcPr>
            <w:tcW w:w="565" w:type="pct"/>
            <w:vAlign w:val="bottom"/>
          </w:tcPr>
          <w:p w14:paraId="292E8471" w14:textId="200C8BF7" w:rsidR="00F15D3F" w:rsidRPr="003C3E49" w:rsidRDefault="00F15D3F" w:rsidP="00F15D3F">
            <w:pPr>
              <w:tabs>
                <w:tab w:val="decimal" w:pos="873"/>
              </w:tabs>
              <w:spacing w:line="240" w:lineRule="atLeast"/>
              <w:ind w:right="-110"/>
              <w:contextualSpacing/>
              <w:rPr>
                <w:szCs w:val="22"/>
                <w:lang w:val="en-US" w:bidi="th-TH"/>
              </w:rPr>
            </w:pPr>
            <w:r w:rsidRPr="003839AF">
              <w:t>42,118</w:t>
            </w:r>
          </w:p>
        </w:tc>
        <w:tc>
          <w:tcPr>
            <w:tcW w:w="137" w:type="pct"/>
            <w:vAlign w:val="bottom"/>
          </w:tcPr>
          <w:p w14:paraId="789BA50F" w14:textId="77777777" w:rsidR="00F15D3F" w:rsidRPr="003C3E49" w:rsidRDefault="00F15D3F" w:rsidP="00F15D3F">
            <w:pPr>
              <w:tabs>
                <w:tab w:val="decimal" w:pos="892"/>
              </w:tabs>
              <w:spacing w:line="240" w:lineRule="atLeast"/>
              <w:ind w:left="-108" w:right="-131"/>
              <w:contextualSpacing/>
              <w:rPr>
                <w:szCs w:val="22"/>
                <w:lang w:val="en-US" w:bidi="th-TH"/>
              </w:rPr>
            </w:pPr>
          </w:p>
        </w:tc>
        <w:tc>
          <w:tcPr>
            <w:tcW w:w="556" w:type="pct"/>
            <w:vAlign w:val="bottom"/>
          </w:tcPr>
          <w:p w14:paraId="6934A6A8" w14:textId="32A0F9DE" w:rsidR="00F15D3F" w:rsidRPr="003C3E49" w:rsidRDefault="00F15D3F" w:rsidP="00F15D3F">
            <w:pPr>
              <w:tabs>
                <w:tab w:val="decimal" w:pos="576"/>
              </w:tabs>
              <w:spacing w:line="240" w:lineRule="atLeast"/>
              <w:ind w:left="-108" w:right="-131"/>
              <w:rPr>
                <w:szCs w:val="22"/>
                <w:cs/>
                <w:lang w:bidi="th-TH"/>
              </w:rPr>
            </w:pPr>
            <w:r w:rsidRPr="008E36CC">
              <w:t>-</w:t>
            </w:r>
          </w:p>
        </w:tc>
        <w:tc>
          <w:tcPr>
            <w:tcW w:w="126" w:type="pct"/>
            <w:vAlign w:val="bottom"/>
          </w:tcPr>
          <w:p w14:paraId="23EA6B93" w14:textId="068E288F" w:rsidR="00F15D3F" w:rsidRPr="003C3E49" w:rsidRDefault="00F15D3F" w:rsidP="00F15D3F">
            <w:pPr>
              <w:tabs>
                <w:tab w:val="decimal" w:pos="873"/>
              </w:tabs>
              <w:spacing w:line="240" w:lineRule="atLeast"/>
              <w:ind w:left="-108" w:right="-131"/>
              <w:contextualSpacing/>
              <w:rPr>
                <w:szCs w:val="22"/>
              </w:rPr>
            </w:pPr>
          </w:p>
        </w:tc>
        <w:tc>
          <w:tcPr>
            <w:tcW w:w="551" w:type="pct"/>
            <w:vAlign w:val="bottom"/>
          </w:tcPr>
          <w:p w14:paraId="3C3227D6" w14:textId="37E1C93D" w:rsidR="00F15D3F" w:rsidRPr="00F15D3F" w:rsidRDefault="00F15D3F" w:rsidP="00F15D3F">
            <w:pPr>
              <w:tabs>
                <w:tab w:val="decimal" w:pos="576"/>
              </w:tabs>
              <w:spacing w:line="240" w:lineRule="atLeast"/>
              <w:ind w:left="-108" w:right="-131"/>
              <w:rPr>
                <w:cs/>
                <w:lang w:bidi="th-TH"/>
              </w:rPr>
            </w:pPr>
            <w:r w:rsidRPr="00FF20B2">
              <w:t>-</w:t>
            </w:r>
          </w:p>
        </w:tc>
      </w:tr>
      <w:tr w:rsidR="00F15D3F" w:rsidRPr="009426D0" w14:paraId="7DAE999A" w14:textId="77777777" w:rsidTr="00F15D3F">
        <w:trPr>
          <w:trHeight w:val="60"/>
        </w:trPr>
        <w:tc>
          <w:tcPr>
            <w:tcW w:w="2414" w:type="pct"/>
          </w:tcPr>
          <w:p w14:paraId="06883A91" w14:textId="34C016A7" w:rsidR="00F15D3F" w:rsidRPr="009426D0" w:rsidRDefault="00F15D3F" w:rsidP="00F15D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rPr>
            </w:pPr>
            <w:r w:rsidRPr="009426D0">
              <w:rPr>
                <w:szCs w:val="22"/>
                <w:lang w:val="en-US" w:bidi="th-TH"/>
              </w:rPr>
              <w:t>Management income</w:t>
            </w:r>
          </w:p>
        </w:tc>
        <w:tc>
          <w:tcPr>
            <w:tcW w:w="514" w:type="pct"/>
            <w:vAlign w:val="bottom"/>
          </w:tcPr>
          <w:p w14:paraId="333B7C42" w14:textId="07422400" w:rsidR="00F15D3F" w:rsidRPr="00F15D3F" w:rsidRDefault="00F15D3F" w:rsidP="00F15D3F">
            <w:pPr>
              <w:tabs>
                <w:tab w:val="decimal" w:pos="780"/>
              </w:tabs>
              <w:spacing w:line="240" w:lineRule="atLeast"/>
              <w:ind w:left="-108" w:right="-110"/>
            </w:pPr>
            <w:r w:rsidRPr="00B37BAC">
              <w:t>1,667</w:t>
            </w:r>
          </w:p>
        </w:tc>
        <w:tc>
          <w:tcPr>
            <w:tcW w:w="137" w:type="pct"/>
            <w:vAlign w:val="bottom"/>
          </w:tcPr>
          <w:p w14:paraId="0C1AB091" w14:textId="77777777" w:rsidR="00F15D3F" w:rsidRPr="003C3E49" w:rsidRDefault="00F15D3F" w:rsidP="00F15D3F">
            <w:pPr>
              <w:tabs>
                <w:tab w:val="decimal" w:pos="892"/>
              </w:tabs>
              <w:spacing w:line="240" w:lineRule="atLeast"/>
              <w:ind w:left="-108" w:right="-131"/>
              <w:contextualSpacing/>
              <w:rPr>
                <w:szCs w:val="22"/>
                <w:lang w:val="en-US" w:bidi="th-TH"/>
              </w:rPr>
            </w:pPr>
          </w:p>
        </w:tc>
        <w:tc>
          <w:tcPr>
            <w:tcW w:w="565" w:type="pct"/>
            <w:vAlign w:val="bottom"/>
          </w:tcPr>
          <w:p w14:paraId="76F4742D" w14:textId="1C62341C" w:rsidR="00F15D3F" w:rsidRPr="003C3E49" w:rsidRDefault="00F15D3F" w:rsidP="00F15D3F">
            <w:pPr>
              <w:tabs>
                <w:tab w:val="decimal" w:pos="873"/>
              </w:tabs>
              <w:spacing w:line="240" w:lineRule="atLeast"/>
              <w:ind w:right="-110"/>
              <w:contextualSpacing/>
              <w:rPr>
                <w:szCs w:val="22"/>
              </w:rPr>
            </w:pPr>
            <w:r w:rsidRPr="003839AF">
              <w:t>15,416</w:t>
            </w:r>
          </w:p>
        </w:tc>
        <w:tc>
          <w:tcPr>
            <w:tcW w:w="137" w:type="pct"/>
            <w:vAlign w:val="bottom"/>
          </w:tcPr>
          <w:p w14:paraId="1B19E9D2" w14:textId="77777777" w:rsidR="00F15D3F" w:rsidRPr="003C3E49" w:rsidRDefault="00F15D3F" w:rsidP="00F15D3F">
            <w:pPr>
              <w:tabs>
                <w:tab w:val="decimal" w:pos="892"/>
              </w:tabs>
              <w:spacing w:line="240" w:lineRule="atLeast"/>
              <w:ind w:left="-108" w:right="-131"/>
              <w:contextualSpacing/>
              <w:rPr>
                <w:szCs w:val="22"/>
                <w:lang w:val="en-US" w:bidi="th-TH"/>
              </w:rPr>
            </w:pPr>
          </w:p>
        </w:tc>
        <w:tc>
          <w:tcPr>
            <w:tcW w:w="556" w:type="pct"/>
            <w:vAlign w:val="bottom"/>
          </w:tcPr>
          <w:p w14:paraId="4C2BE059" w14:textId="649E7F68" w:rsidR="00F15D3F" w:rsidRPr="003C3E49" w:rsidRDefault="00F15D3F" w:rsidP="00F15D3F">
            <w:pPr>
              <w:tabs>
                <w:tab w:val="decimal" w:pos="870"/>
              </w:tabs>
              <w:spacing w:line="240" w:lineRule="atLeast"/>
              <w:ind w:left="-108" w:right="-110"/>
              <w:rPr>
                <w:szCs w:val="22"/>
              </w:rPr>
            </w:pPr>
            <w:r w:rsidRPr="008E36CC">
              <w:t>1,667</w:t>
            </w:r>
          </w:p>
        </w:tc>
        <w:tc>
          <w:tcPr>
            <w:tcW w:w="126" w:type="pct"/>
            <w:vAlign w:val="bottom"/>
          </w:tcPr>
          <w:p w14:paraId="4A4AA5FA" w14:textId="77777777" w:rsidR="00F15D3F" w:rsidRPr="003C3E49" w:rsidRDefault="00F15D3F" w:rsidP="00F15D3F">
            <w:pPr>
              <w:tabs>
                <w:tab w:val="decimal" w:pos="873"/>
              </w:tabs>
              <w:spacing w:line="240" w:lineRule="atLeast"/>
              <w:ind w:left="-108" w:right="-131"/>
              <w:contextualSpacing/>
              <w:rPr>
                <w:szCs w:val="22"/>
              </w:rPr>
            </w:pPr>
          </w:p>
        </w:tc>
        <w:tc>
          <w:tcPr>
            <w:tcW w:w="551" w:type="pct"/>
            <w:vAlign w:val="bottom"/>
          </w:tcPr>
          <w:p w14:paraId="2CCE3406" w14:textId="3DF12E1B" w:rsidR="00F15D3F" w:rsidRPr="003C3E49" w:rsidRDefault="00F15D3F" w:rsidP="00F15D3F">
            <w:pPr>
              <w:tabs>
                <w:tab w:val="decimal" w:pos="855"/>
              </w:tabs>
              <w:spacing w:line="240" w:lineRule="atLeast"/>
              <w:ind w:left="-108" w:right="-131"/>
              <w:rPr>
                <w:szCs w:val="22"/>
              </w:rPr>
            </w:pPr>
            <w:r w:rsidRPr="00FF20B2">
              <w:t>15,416</w:t>
            </w:r>
          </w:p>
        </w:tc>
      </w:tr>
      <w:tr w:rsidR="00F15D3F" w:rsidRPr="009426D0" w14:paraId="54DAB595" w14:textId="77777777" w:rsidTr="00F15D3F">
        <w:trPr>
          <w:trHeight w:val="60"/>
        </w:trPr>
        <w:tc>
          <w:tcPr>
            <w:tcW w:w="2414" w:type="pct"/>
          </w:tcPr>
          <w:p w14:paraId="6E64EF66" w14:textId="3D378721" w:rsidR="00F15D3F" w:rsidRPr="002F416A" w:rsidRDefault="00F15D3F" w:rsidP="00F15D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rFonts w:cstheme="minorBidi"/>
                <w:szCs w:val="22"/>
                <w:lang w:val="en-US" w:eastAsia="zh-CN" w:bidi="th-TH"/>
              </w:rPr>
            </w:pPr>
            <w:r>
              <w:rPr>
                <w:rFonts w:cstheme="minorBidi"/>
                <w:szCs w:val="22"/>
                <w:lang w:val="en-US" w:eastAsia="zh-CN" w:bidi="th-TH"/>
              </w:rPr>
              <w:t>Other income</w:t>
            </w:r>
          </w:p>
        </w:tc>
        <w:tc>
          <w:tcPr>
            <w:tcW w:w="514" w:type="pct"/>
            <w:vAlign w:val="bottom"/>
          </w:tcPr>
          <w:p w14:paraId="31410C13" w14:textId="0F6BCA54" w:rsidR="00F15D3F" w:rsidRPr="00F15D3F" w:rsidRDefault="00F15D3F" w:rsidP="00F15D3F">
            <w:pPr>
              <w:tabs>
                <w:tab w:val="decimal" w:pos="780"/>
              </w:tabs>
              <w:spacing w:line="240" w:lineRule="atLeast"/>
              <w:ind w:left="-108" w:right="-110"/>
            </w:pPr>
            <w:r w:rsidRPr="00B37BAC">
              <w:t>90</w:t>
            </w:r>
          </w:p>
        </w:tc>
        <w:tc>
          <w:tcPr>
            <w:tcW w:w="137" w:type="pct"/>
            <w:vAlign w:val="bottom"/>
          </w:tcPr>
          <w:p w14:paraId="2778FDA9" w14:textId="77777777" w:rsidR="00F15D3F" w:rsidRPr="003C3E49" w:rsidRDefault="00F15D3F" w:rsidP="00F15D3F">
            <w:pPr>
              <w:tabs>
                <w:tab w:val="decimal" w:pos="892"/>
              </w:tabs>
              <w:spacing w:line="240" w:lineRule="atLeast"/>
              <w:ind w:left="-108" w:right="-131"/>
              <w:contextualSpacing/>
              <w:rPr>
                <w:szCs w:val="22"/>
                <w:lang w:val="en-US" w:bidi="th-TH"/>
              </w:rPr>
            </w:pPr>
          </w:p>
        </w:tc>
        <w:tc>
          <w:tcPr>
            <w:tcW w:w="565" w:type="pct"/>
            <w:vAlign w:val="bottom"/>
          </w:tcPr>
          <w:p w14:paraId="67A7FE2E" w14:textId="7E75E48B" w:rsidR="00F15D3F" w:rsidRPr="003C3E49" w:rsidRDefault="00F15D3F" w:rsidP="00F15D3F">
            <w:pPr>
              <w:tabs>
                <w:tab w:val="decimal" w:pos="880"/>
              </w:tabs>
              <w:spacing w:line="240" w:lineRule="atLeast"/>
              <w:ind w:left="-108" w:right="-110"/>
              <w:contextualSpacing/>
              <w:rPr>
                <w:szCs w:val="22"/>
              </w:rPr>
            </w:pPr>
            <w:r w:rsidRPr="003839AF">
              <w:t>1,006</w:t>
            </w:r>
          </w:p>
        </w:tc>
        <w:tc>
          <w:tcPr>
            <w:tcW w:w="137" w:type="pct"/>
            <w:vAlign w:val="bottom"/>
          </w:tcPr>
          <w:p w14:paraId="32CF16FC" w14:textId="77777777" w:rsidR="00F15D3F" w:rsidRPr="003C3E49" w:rsidRDefault="00F15D3F" w:rsidP="00F15D3F">
            <w:pPr>
              <w:tabs>
                <w:tab w:val="decimal" w:pos="892"/>
              </w:tabs>
              <w:spacing w:line="240" w:lineRule="atLeast"/>
              <w:ind w:left="-108" w:right="-131"/>
              <w:contextualSpacing/>
              <w:rPr>
                <w:szCs w:val="22"/>
                <w:lang w:val="en-US" w:bidi="th-TH"/>
              </w:rPr>
            </w:pPr>
          </w:p>
        </w:tc>
        <w:tc>
          <w:tcPr>
            <w:tcW w:w="556" w:type="pct"/>
            <w:vAlign w:val="bottom"/>
          </w:tcPr>
          <w:p w14:paraId="4DB18714" w14:textId="2F8A96BE" w:rsidR="00F15D3F" w:rsidRPr="00F15D3F" w:rsidRDefault="00F15D3F" w:rsidP="00F15D3F">
            <w:pPr>
              <w:tabs>
                <w:tab w:val="decimal" w:pos="576"/>
              </w:tabs>
              <w:spacing w:line="240" w:lineRule="atLeast"/>
              <w:ind w:left="-108" w:right="-131"/>
            </w:pPr>
            <w:r w:rsidRPr="008E36CC">
              <w:t>-</w:t>
            </w:r>
          </w:p>
        </w:tc>
        <w:tc>
          <w:tcPr>
            <w:tcW w:w="126" w:type="pct"/>
            <w:vAlign w:val="bottom"/>
          </w:tcPr>
          <w:p w14:paraId="2E97F9AF" w14:textId="77777777" w:rsidR="00F15D3F" w:rsidRPr="003C3E49" w:rsidRDefault="00F15D3F" w:rsidP="00F15D3F">
            <w:pPr>
              <w:tabs>
                <w:tab w:val="decimal" w:pos="873"/>
              </w:tabs>
              <w:spacing w:line="240" w:lineRule="atLeast"/>
              <w:ind w:left="-108" w:right="-131"/>
              <w:contextualSpacing/>
              <w:rPr>
                <w:szCs w:val="22"/>
              </w:rPr>
            </w:pPr>
          </w:p>
        </w:tc>
        <w:tc>
          <w:tcPr>
            <w:tcW w:w="551" w:type="pct"/>
            <w:vAlign w:val="bottom"/>
          </w:tcPr>
          <w:p w14:paraId="17528C3D" w14:textId="72BA2215" w:rsidR="00F15D3F" w:rsidRPr="00F15D3F" w:rsidRDefault="00F15D3F" w:rsidP="00F15D3F">
            <w:pPr>
              <w:tabs>
                <w:tab w:val="decimal" w:pos="576"/>
              </w:tabs>
              <w:spacing w:line="240" w:lineRule="atLeast"/>
              <w:ind w:left="-108" w:right="-131"/>
            </w:pPr>
            <w:r w:rsidRPr="00FF20B2">
              <w:t>-</w:t>
            </w:r>
          </w:p>
        </w:tc>
      </w:tr>
      <w:tr w:rsidR="00F15D3F" w:rsidRPr="009426D0" w14:paraId="71F5613F" w14:textId="77777777" w:rsidTr="00F15D3F">
        <w:trPr>
          <w:trHeight w:val="60"/>
        </w:trPr>
        <w:tc>
          <w:tcPr>
            <w:tcW w:w="2414" w:type="pct"/>
          </w:tcPr>
          <w:p w14:paraId="36117965" w14:textId="5E42A697" w:rsidR="00F15D3F" w:rsidRPr="009426D0" w:rsidRDefault="00F15D3F" w:rsidP="00F15D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lang w:val="en-US" w:bidi="th-TH"/>
              </w:rPr>
            </w:pPr>
            <w:r w:rsidRPr="009426D0">
              <w:rPr>
                <w:szCs w:val="22"/>
                <w:lang w:bidi="th-TH"/>
              </w:rPr>
              <w:t>Cost of food and beverage</w:t>
            </w:r>
          </w:p>
        </w:tc>
        <w:tc>
          <w:tcPr>
            <w:tcW w:w="514" w:type="pct"/>
            <w:vAlign w:val="bottom"/>
          </w:tcPr>
          <w:p w14:paraId="576AE145" w14:textId="353DA014" w:rsidR="00F15D3F" w:rsidRPr="00F15D3F" w:rsidRDefault="00F15D3F" w:rsidP="00F15D3F">
            <w:pPr>
              <w:tabs>
                <w:tab w:val="decimal" w:pos="780"/>
              </w:tabs>
              <w:spacing w:line="240" w:lineRule="atLeast"/>
              <w:ind w:left="-108" w:right="-110"/>
            </w:pPr>
            <w:r w:rsidRPr="00B37BAC">
              <w:t>9,791</w:t>
            </w:r>
          </w:p>
        </w:tc>
        <w:tc>
          <w:tcPr>
            <w:tcW w:w="137" w:type="pct"/>
            <w:vAlign w:val="bottom"/>
          </w:tcPr>
          <w:p w14:paraId="3A50FC24" w14:textId="77777777" w:rsidR="00F15D3F" w:rsidRPr="003C3E49" w:rsidRDefault="00F15D3F" w:rsidP="00F15D3F">
            <w:pPr>
              <w:tabs>
                <w:tab w:val="decimal" w:pos="892"/>
              </w:tabs>
              <w:spacing w:line="240" w:lineRule="atLeast"/>
              <w:ind w:left="-108" w:right="-131"/>
              <w:contextualSpacing/>
              <w:rPr>
                <w:szCs w:val="22"/>
                <w:lang w:val="en-US" w:bidi="th-TH"/>
              </w:rPr>
            </w:pPr>
          </w:p>
        </w:tc>
        <w:tc>
          <w:tcPr>
            <w:tcW w:w="565" w:type="pct"/>
            <w:vAlign w:val="bottom"/>
          </w:tcPr>
          <w:p w14:paraId="4FE5D661" w14:textId="0BCDA88D" w:rsidR="00F15D3F" w:rsidRPr="003C3E49" w:rsidRDefault="00F15D3F" w:rsidP="00F15D3F">
            <w:pPr>
              <w:tabs>
                <w:tab w:val="decimal" w:pos="873"/>
              </w:tabs>
              <w:spacing w:line="240" w:lineRule="atLeast"/>
              <w:ind w:left="-108" w:right="-110"/>
              <w:contextualSpacing/>
              <w:rPr>
                <w:szCs w:val="22"/>
              </w:rPr>
            </w:pPr>
            <w:r w:rsidRPr="003839AF">
              <w:t>9,098</w:t>
            </w:r>
          </w:p>
        </w:tc>
        <w:tc>
          <w:tcPr>
            <w:tcW w:w="137" w:type="pct"/>
            <w:vAlign w:val="bottom"/>
          </w:tcPr>
          <w:p w14:paraId="3F5E3742" w14:textId="77777777" w:rsidR="00F15D3F" w:rsidRPr="003C3E49" w:rsidRDefault="00F15D3F" w:rsidP="00F15D3F">
            <w:pPr>
              <w:tabs>
                <w:tab w:val="decimal" w:pos="892"/>
              </w:tabs>
              <w:spacing w:line="240" w:lineRule="atLeast"/>
              <w:ind w:left="-108" w:right="-131"/>
              <w:contextualSpacing/>
              <w:rPr>
                <w:szCs w:val="22"/>
                <w:lang w:val="en-US" w:bidi="th-TH"/>
              </w:rPr>
            </w:pPr>
          </w:p>
        </w:tc>
        <w:tc>
          <w:tcPr>
            <w:tcW w:w="556" w:type="pct"/>
            <w:vAlign w:val="bottom"/>
          </w:tcPr>
          <w:p w14:paraId="1C7AA7A9" w14:textId="72C5C851" w:rsidR="00F15D3F" w:rsidRPr="00F15D3F" w:rsidRDefault="00F15D3F" w:rsidP="00F15D3F">
            <w:pPr>
              <w:tabs>
                <w:tab w:val="decimal" w:pos="576"/>
              </w:tabs>
              <w:spacing w:line="240" w:lineRule="atLeast"/>
              <w:ind w:left="-108" w:right="-131"/>
            </w:pPr>
            <w:r w:rsidRPr="008E36CC">
              <w:t>-</w:t>
            </w:r>
          </w:p>
        </w:tc>
        <w:tc>
          <w:tcPr>
            <w:tcW w:w="126" w:type="pct"/>
            <w:vAlign w:val="bottom"/>
          </w:tcPr>
          <w:p w14:paraId="287EB937" w14:textId="77777777" w:rsidR="00F15D3F" w:rsidRPr="003C3E49" w:rsidRDefault="00F15D3F" w:rsidP="00F15D3F">
            <w:pPr>
              <w:tabs>
                <w:tab w:val="decimal" w:pos="873"/>
              </w:tabs>
              <w:spacing w:line="240" w:lineRule="atLeast"/>
              <w:ind w:left="-108" w:right="-131"/>
              <w:contextualSpacing/>
              <w:rPr>
                <w:szCs w:val="22"/>
              </w:rPr>
            </w:pPr>
          </w:p>
        </w:tc>
        <w:tc>
          <w:tcPr>
            <w:tcW w:w="551" w:type="pct"/>
            <w:vAlign w:val="bottom"/>
          </w:tcPr>
          <w:p w14:paraId="20943D03" w14:textId="2FD5C203" w:rsidR="00F15D3F" w:rsidRPr="00BE68C1" w:rsidRDefault="00F15D3F" w:rsidP="00F15D3F">
            <w:pPr>
              <w:tabs>
                <w:tab w:val="decimal" w:pos="576"/>
              </w:tabs>
              <w:spacing w:line="240" w:lineRule="atLeast"/>
              <w:ind w:left="-108" w:right="-131"/>
            </w:pPr>
            <w:r w:rsidRPr="00FF20B2">
              <w:t>-</w:t>
            </w:r>
          </w:p>
        </w:tc>
      </w:tr>
      <w:tr w:rsidR="00F15D3F" w:rsidRPr="009426D0" w14:paraId="5DF316AB" w14:textId="77777777" w:rsidTr="00F15D3F">
        <w:trPr>
          <w:trHeight w:val="60"/>
        </w:trPr>
        <w:tc>
          <w:tcPr>
            <w:tcW w:w="2414" w:type="pct"/>
          </w:tcPr>
          <w:p w14:paraId="5B629DA0" w14:textId="4DA433D7" w:rsidR="00F15D3F" w:rsidRPr="009426D0" w:rsidRDefault="00F15D3F" w:rsidP="00F15D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lang w:val="en-US" w:bidi="th-TH"/>
              </w:rPr>
            </w:pPr>
            <w:r w:rsidRPr="009426D0">
              <w:rPr>
                <w:szCs w:val="22"/>
                <w:lang w:bidi="th-TH"/>
              </w:rPr>
              <w:t>Lease-related expenses and service fee on rental</w:t>
            </w:r>
          </w:p>
        </w:tc>
        <w:tc>
          <w:tcPr>
            <w:tcW w:w="514" w:type="pct"/>
            <w:vAlign w:val="bottom"/>
          </w:tcPr>
          <w:p w14:paraId="7145DEE9" w14:textId="1832F583" w:rsidR="00F15D3F" w:rsidRPr="00F15D3F" w:rsidRDefault="00F15D3F" w:rsidP="00F15D3F">
            <w:pPr>
              <w:tabs>
                <w:tab w:val="decimal" w:pos="780"/>
              </w:tabs>
              <w:spacing w:line="240" w:lineRule="atLeast"/>
              <w:ind w:left="-108" w:right="-110"/>
            </w:pPr>
            <w:r w:rsidRPr="00B37BAC">
              <w:t>3,065</w:t>
            </w:r>
          </w:p>
        </w:tc>
        <w:tc>
          <w:tcPr>
            <w:tcW w:w="137" w:type="pct"/>
            <w:vAlign w:val="bottom"/>
          </w:tcPr>
          <w:p w14:paraId="20857E0B" w14:textId="77777777" w:rsidR="00F15D3F" w:rsidRPr="003C3E49" w:rsidRDefault="00F15D3F" w:rsidP="00F15D3F">
            <w:pPr>
              <w:tabs>
                <w:tab w:val="decimal" w:pos="892"/>
              </w:tabs>
              <w:spacing w:line="240" w:lineRule="atLeast"/>
              <w:ind w:left="-108" w:right="-131"/>
              <w:contextualSpacing/>
              <w:rPr>
                <w:szCs w:val="22"/>
                <w:lang w:val="en-US" w:bidi="th-TH"/>
              </w:rPr>
            </w:pPr>
          </w:p>
        </w:tc>
        <w:tc>
          <w:tcPr>
            <w:tcW w:w="565" w:type="pct"/>
            <w:vAlign w:val="bottom"/>
          </w:tcPr>
          <w:p w14:paraId="3C4126F7" w14:textId="6BC7ED08" w:rsidR="00F15D3F" w:rsidRPr="003C3E49" w:rsidRDefault="00F15D3F" w:rsidP="00F15D3F">
            <w:pPr>
              <w:tabs>
                <w:tab w:val="decimal" w:pos="873"/>
              </w:tabs>
              <w:spacing w:line="240" w:lineRule="atLeast"/>
              <w:ind w:left="-108" w:right="-110"/>
              <w:contextualSpacing/>
              <w:rPr>
                <w:szCs w:val="22"/>
              </w:rPr>
            </w:pPr>
            <w:r w:rsidRPr="003839AF">
              <w:t>3,172</w:t>
            </w:r>
          </w:p>
        </w:tc>
        <w:tc>
          <w:tcPr>
            <w:tcW w:w="137" w:type="pct"/>
            <w:vAlign w:val="bottom"/>
          </w:tcPr>
          <w:p w14:paraId="2A80A9B3" w14:textId="77777777" w:rsidR="00F15D3F" w:rsidRPr="003C3E49" w:rsidRDefault="00F15D3F" w:rsidP="00F15D3F">
            <w:pPr>
              <w:tabs>
                <w:tab w:val="decimal" w:pos="892"/>
              </w:tabs>
              <w:spacing w:line="240" w:lineRule="atLeast"/>
              <w:ind w:left="-108" w:right="-131"/>
              <w:contextualSpacing/>
              <w:rPr>
                <w:szCs w:val="22"/>
                <w:lang w:val="en-US" w:bidi="th-TH"/>
              </w:rPr>
            </w:pPr>
          </w:p>
        </w:tc>
        <w:tc>
          <w:tcPr>
            <w:tcW w:w="556" w:type="pct"/>
            <w:vAlign w:val="bottom"/>
          </w:tcPr>
          <w:p w14:paraId="24FAF4F2" w14:textId="28A2CEB4" w:rsidR="00F15D3F" w:rsidRPr="003C3E49" w:rsidRDefault="00F15D3F" w:rsidP="00F15D3F">
            <w:pPr>
              <w:tabs>
                <w:tab w:val="decimal" w:pos="870"/>
              </w:tabs>
              <w:spacing w:line="240" w:lineRule="atLeast"/>
              <w:ind w:left="-108" w:right="-110"/>
              <w:rPr>
                <w:szCs w:val="22"/>
              </w:rPr>
            </w:pPr>
            <w:r w:rsidRPr="008E36CC">
              <w:t>4</w:t>
            </w:r>
          </w:p>
        </w:tc>
        <w:tc>
          <w:tcPr>
            <w:tcW w:w="126" w:type="pct"/>
            <w:vAlign w:val="bottom"/>
          </w:tcPr>
          <w:p w14:paraId="4A93B53D" w14:textId="77777777" w:rsidR="00F15D3F" w:rsidRPr="003C3E49" w:rsidRDefault="00F15D3F" w:rsidP="00F15D3F">
            <w:pPr>
              <w:tabs>
                <w:tab w:val="decimal" w:pos="873"/>
              </w:tabs>
              <w:spacing w:line="240" w:lineRule="atLeast"/>
              <w:ind w:left="-108" w:right="-131"/>
              <w:contextualSpacing/>
              <w:rPr>
                <w:szCs w:val="22"/>
              </w:rPr>
            </w:pPr>
          </w:p>
        </w:tc>
        <w:tc>
          <w:tcPr>
            <w:tcW w:w="551" w:type="pct"/>
            <w:vAlign w:val="bottom"/>
          </w:tcPr>
          <w:p w14:paraId="1F9CD063" w14:textId="016B7788" w:rsidR="00F15D3F" w:rsidRPr="00BE68C1" w:rsidRDefault="00F15D3F" w:rsidP="00F15D3F">
            <w:pPr>
              <w:tabs>
                <w:tab w:val="decimal" w:pos="855"/>
              </w:tabs>
              <w:spacing w:line="240" w:lineRule="atLeast"/>
              <w:ind w:left="-108" w:right="-131"/>
            </w:pPr>
            <w:r w:rsidRPr="00FF20B2">
              <w:t>5</w:t>
            </w:r>
          </w:p>
        </w:tc>
      </w:tr>
      <w:tr w:rsidR="00F15D3F" w:rsidRPr="009426D0" w14:paraId="12919403" w14:textId="77777777" w:rsidTr="00F15D3F">
        <w:trPr>
          <w:trHeight w:val="60"/>
        </w:trPr>
        <w:tc>
          <w:tcPr>
            <w:tcW w:w="2414" w:type="pct"/>
          </w:tcPr>
          <w:p w14:paraId="5A0A7E48" w14:textId="6B440412" w:rsidR="00F15D3F" w:rsidRPr="009426D0" w:rsidRDefault="00F15D3F" w:rsidP="00F15D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lang w:val="en-US" w:bidi="th-TH"/>
              </w:rPr>
            </w:pPr>
            <w:r w:rsidRPr="009426D0">
              <w:rPr>
                <w:szCs w:val="22"/>
                <w:lang w:val="en-US" w:bidi="th-TH"/>
              </w:rPr>
              <w:t>Insurance fee</w:t>
            </w:r>
          </w:p>
        </w:tc>
        <w:tc>
          <w:tcPr>
            <w:tcW w:w="514" w:type="pct"/>
            <w:vAlign w:val="bottom"/>
          </w:tcPr>
          <w:p w14:paraId="5F9B84F8" w14:textId="760158AF" w:rsidR="00F15D3F" w:rsidRPr="00B027CC" w:rsidRDefault="00F15D3F" w:rsidP="00F15D3F">
            <w:pPr>
              <w:tabs>
                <w:tab w:val="decimal" w:pos="490"/>
              </w:tabs>
              <w:spacing w:line="240" w:lineRule="atLeast"/>
              <w:ind w:left="-108" w:right="70"/>
              <w:rPr>
                <w:rFonts w:cstheme="minorBidi"/>
                <w:szCs w:val="22"/>
                <w:lang w:val="en-US" w:bidi="th-TH"/>
              </w:rPr>
            </w:pPr>
            <w:r w:rsidRPr="00B37BAC">
              <w:t>-</w:t>
            </w:r>
          </w:p>
        </w:tc>
        <w:tc>
          <w:tcPr>
            <w:tcW w:w="137" w:type="pct"/>
            <w:vAlign w:val="bottom"/>
          </w:tcPr>
          <w:p w14:paraId="6C48FEC0" w14:textId="77777777" w:rsidR="00F15D3F" w:rsidRPr="003C3E49" w:rsidRDefault="00F15D3F" w:rsidP="00F15D3F">
            <w:pPr>
              <w:tabs>
                <w:tab w:val="decimal" w:pos="892"/>
              </w:tabs>
              <w:spacing w:line="240" w:lineRule="atLeast"/>
              <w:ind w:left="-108" w:right="-131"/>
              <w:contextualSpacing/>
              <w:rPr>
                <w:szCs w:val="22"/>
                <w:lang w:val="en-US" w:bidi="th-TH"/>
              </w:rPr>
            </w:pPr>
          </w:p>
        </w:tc>
        <w:tc>
          <w:tcPr>
            <w:tcW w:w="565" w:type="pct"/>
            <w:vAlign w:val="bottom"/>
          </w:tcPr>
          <w:p w14:paraId="4761F1BA" w14:textId="6FDD3481" w:rsidR="00F15D3F" w:rsidRPr="003C3E49" w:rsidRDefault="00F15D3F" w:rsidP="00F15D3F">
            <w:pPr>
              <w:tabs>
                <w:tab w:val="decimal" w:pos="873"/>
              </w:tabs>
              <w:spacing w:line="240" w:lineRule="atLeast"/>
              <w:ind w:right="-110"/>
              <w:contextualSpacing/>
              <w:rPr>
                <w:szCs w:val="22"/>
              </w:rPr>
            </w:pPr>
            <w:r w:rsidRPr="003839AF">
              <w:t>11,795</w:t>
            </w:r>
          </w:p>
        </w:tc>
        <w:tc>
          <w:tcPr>
            <w:tcW w:w="137" w:type="pct"/>
            <w:vAlign w:val="bottom"/>
          </w:tcPr>
          <w:p w14:paraId="13834EA8" w14:textId="77777777" w:rsidR="00F15D3F" w:rsidRPr="003C3E49" w:rsidRDefault="00F15D3F" w:rsidP="00F15D3F">
            <w:pPr>
              <w:tabs>
                <w:tab w:val="decimal" w:pos="892"/>
              </w:tabs>
              <w:spacing w:line="240" w:lineRule="atLeast"/>
              <w:ind w:left="-108" w:right="-131"/>
              <w:contextualSpacing/>
              <w:rPr>
                <w:szCs w:val="22"/>
                <w:lang w:val="en-US" w:bidi="th-TH"/>
              </w:rPr>
            </w:pPr>
          </w:p>
        </w:tc>
        <w:tc>
          <w:tcPr>
            <w:tcW w:w="556" w:type="pct"/>
            <w:vAlign w:val="bottom"/>
          </w:tcPr>
          <w:p w14:paraId="2F6D2D98" w14:textId="08E08BDD" w:rsidR="00F15D3F" w:rsidRPr="003C3E49" w:rsidRDefault="00F15D3F" w:rsidP="00F15D3F">
            <w:pPr>
              <w:tabs>
                <w:tab w:val="decimal" w:pos="576"/>
              </w:tabs>
              <w:spacing w:line="240" w:lineRule="atLeast"/>
              <w:ind w:left="-108" w:right="-110"/>
              <w:contextualSpacing/>
              <w:rPr>
                <w:szCs w:val="22"/>
              </w:rPr>
            </w:pPr>
            <w:r w:rsidRPr="008E36CC">
              <w:t>-</w:t>
            </w:r>
          </w:p>
        </w:tc>
        <w:tc>
          <w:tcPr>
            <w:tcW w:w="126" w:type="pct"/>
            <w:vAlign w:val="bottom"/>
          </w:tcPr>
          <w:p w14:paraId="0A7ADA4B" w14:textId="77777777" w:rsidR="00F15D3F" w:rsidRPr="003C3E49" w:rsidRDefault="00F15D3F" w:rsidP="00F15D3F">
            <w:pPr>
              <w:tabs>
                <w:tab w:val="decimal" w:pos="873"/>
              </w:tabs>
              <w:spacing w:line="240" w:lineRule="atLeast"/>
              <w:ind w:left="-108" w:right="-131"/>
              <w:contextualSpacing/>
              <w:rPr>
                <w:szCs w:val="22"/>
              </w:rPr>
            </w:pPr>
          </w:p>
        </w:tc>
        <w:tc>
          <w:tcPr>
            <w:tcW w:w="551" w:type="pct"/>
            <w:vAlign w:val="bottom"/>
          </w:tcPr>
          <w:p w14:paraId="261519F5" w14:textId="1AA31715" w:rsidR="00F15D3F" w:rsidRPr="003C3E49" w:rsidRDefault="00F15D3F" w:rsidP="00F15D3F">
            <w:pPr>
              <w:tabs>
                <w:tab w:val="decimal" w:pos="576"/>
              </w:tabs>
              <w:spacing w:line="240" w:lineRule="atLeast"/>
              <w:ind w:left="-108" w:right="-131"/>
              <w:rPr>
                <w:szCs w:val="22"/>
              </w:rPr>
            </w:pPr>
            <w:r w:rsidRPr="00FF20B2">
              <w:t>-</w:t>
            </w:r>
          </w:p>
        </w:tc>
      </w:tr>
      <w:tr w:rsidR="00F15D3F" w:rsidRPr="009426D0" w14:paraId="2BBC73DA" w14:textId="77777777" w:rsidTr="00F15D3F">
        <w:trPr>
          <w:trHeight w:val="73"/>
        </w:trPr>
        <w:tc>
          <w:tcPr>
            <w:tcW w:w="2414" w:type="pct"/>
          </w:tcPr>
          <w:p w14:paraId="2E479777" w14:textId="2CCCD991" w:rsidR="00F15D3F" w:rsidRPr="009426D0" w:rsidRDefault="00F15D3F" w:rsidP="00F15D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60" w:hanging="168"/>
              <w:contextualSpacing/>
              <w:rPr>
                <w:szCs w:val="22"/>
                <w:cs/>
                <w:lang w:val="en-US" w:bidi="th-TH"/>
              </w:rPr>
            </w:pPr>
            <w:r w:rsidRPr="009426D0">
              <w:rPr>
                <w:szCs w:val="22"/>
                <w:lang w:val="en-US" w:bidi="th-TH"/>
              </w:rPr>
              <w:t>Information service fee</w:t>
            </w:r>
          </w:p>
        </w:tc>
        <w:tc>
          <w:tcPr>
            <w:tcW w:w="514" w:type="pct"/>
            <w:vAlign w:val="bottom"/>
          </w:tcPr>
          <w:p w14:paraId="0B8A8713" w14:textId="2CB43753" w:rsidR="00F15D3F" w:rsidRPr="00F15D3F" w:rsidRDefault="00F15D3F" w:rsidP="00F15D3F">
            <w:pPr>
              <w:tabs>
                <w:tab w:val="decimal" w:pos="780"/>
              </w:tabs>
              <w:spacing w:line="240" w:lineRule="atLeast"/>
              <w:ind w:left="-108" w:right="-110"/>
              <w:rPr>
                <w:cs/>
                <w:lang w:bidi="th-TH"/>
              </w:rPr>
            </w:pPr>
            <w:r w:rsidRPr="00B37BAC">
              <w:t>2,363</w:t>
            </w:r>
          </w:p>
        </w:tc>
        <w:tc>
          <w:tcPr>
            <w:tcW w:w="137" w:type="pct"/>
            <w:vAlign w:val="bottom"/>
          </w:tcPr>
          <w:p w14:paraId="5C6CAB62" w14:textId="77777777" w:rsidR="00F15D3F" w:rsidRPr="003C3E49" w:rsidRDefault="00F15D3F" w:rsidP="00F15D3F">
            <w:pPr>
              <w:tabs>
                <w:tab w:val="decimal" w:pos="892"/>
              </w:tabs>
              <w:spacing w:line="240" w:lineRule="atLeast"/>
              <w:ind w:left="-108" w:right="-131"/>
              <w:contextualSpacing/>
              <w:rPr>
                <w:szCs w:val="22"/>
                <w:lang w:val="en-US" w:bidi="th-TH"/>
              </w:rPr>
            </w:pPr>
          </w:p>
        </w:tc>
        <w:tc>
          <w:tcPr>
            <w:tcW w:w="565" w:type="pct"/>
            <w:vAlign w:val="bottom"/>
          </w:tcPr>
          <w:p w14:paraId="4FF7B361" w14:textId="14342896" w:rsidR="00F15D3F" w:rsidRPr="003C3E49" w:rsidRDefault="00F15D3F" w:rsidP="00F15D3F">
            <w:pPr>
              <w:tabs>
                <w:tab w:val="decimal" w:pos="873"/>
              </w:tabs>
              <w:spacing w:line="240" w:lineRule="atLeast"/>
              <w:ind w:left="-108" w:right="-110"/>
              <w:contextualSpacing/>
              <w:rPr>
                <w:szCs w:val="22"/>
                <w:cs/>
                <w:lang w:val="en-US" w:bidi="th-TH"/>
              </w:rPr>
            </w:pPr>
            <w:r w:rsidRPr="003839AF">
              <w:t>2,639</w:t>
            </w:r>
          </w:p>
        </w:tc>
        <w:tc>
          <w:tcPr>
            <w:tcW w:w="137" w:type="pct"/>
            <w:vAlign w:val="bottom"/>
          </w:tcPr>
          <w:p w14:paraId="6CA975D7" w14:textId="77777777" w:rsidR="00F15D3F" w:rsidRPr="003C3E49" w:rsidRDefault="00F15D3F" w:rsidP="00F15D3F">
            <w:pPr>
              <w:tabs>
                <w:tab w:val="decimal" w:pos="892"/>
              </w:tabs>
              <w:spacing w:line="240" w:lineRule="atLeast"/>
              <w:ind w:left="-108" w:right="-131"/>
              <w:contextualSpacing/>
              <w:rPr>
                <w:szCs w:val="22"/>
                <w:lang w:val="en-US" w:bidi="th-TH"/>
              </w:rPr>
            </w:pPr>
          </w:p>
        </w:tc>
        <w:tc>
          <w:tcPr>
            <w:tcW w:w="556" w:type="pct"/>
            <w:vAlign w:val="bottom"/>
          </w:tcPr>
          <w:p w14:paraId="3C1A9EA2" w14:textId="296240CE" w:rsidR="00F15D3F" w:rsidRPr="00F15D3F" w:rsidRDefault="00F15D3F" w:rsidP="00F15D3F">
            <w:pPr>
              <w:tabs>
                <w:tab w:val="decimal" w:pos="870"/>
              </w:tabs>
              <w:spacing w:line="240" w:lineRule="atLeast"/>
              <w:ind w:left="-108" w:right="-110"/>
            </w:pPr>
            <w:r w:rsidRPr="008E36CC">
              <w:t xml:space="preserve"> 1,677 </w:t>
            </w:r>
          </w:p>
        </w:tc>
        <w:tc>
          <w:tcPr>
            <w:tcW w:w="126" w:type="pct"/>
            <w:vAlign w:val="bottom"/>
          </w:tcPr>
          <w:p w14:paraId="64448B7C" w14:textId="77777777" w:rsidR="00F15D3F" w:rsidRPr="003C3E49" w:rsidRDefault="00F15D3F" w:rsidP="00F15D3F">
            <w:pPr>
              <w:tabs>
                <w:tab w:val="decimal" w:pos="892"/>
              </w:tabs>
              <w:spacing w:line="240" w:lineRule="atLeast"/>
              <w:ind w:left="-108" w:right="-131"/>
              <w:contextualSpacing/>
              <w:rPr>
                <w:szCs w:val="22"/>
                <w:lang w:val="en-US" w:bidi="th-TH"/>
              </w:rPr>
            </w:pPr>
          </w:p>
        </w:tc>
        <w:tc>
          <w:tcPr>
            <w:tcW w:w="551" w:type="pct"/>
            <w:vAlign w:val="bottom"/>
          </w:tcPr>
          <w:p w14:paraId="34A7FDB2" w14:textId="45F26754" w:rsidR="00F15D3F" w:rsidRPr="00F15D3F" w:rsidRDefault="00F15D3F" w:rsidP="00F15D3F">
            <w:pPr>
              <w:tabs>
                <w:tab w:val="decimal" w:pos="855"/>
              </w:tabs>
              <w:spacing w:line="240" w:lineRule="atLeast"/>
              <w:ind w:left="-108" w:right="-131"/>
            </w:pPr>
            <w:r w:rsidRPr="00FF20B2">
              <w:t>2,116</w:t>
            </w:r>
          </w:p>
        </w:tc>
      </w:tr>
      <w:tr w:rsidR="00F15D3F" w:rsidRPr="009426D0" w14:paraId="798055B3" w14:textId="77777777" w:rsidTr="00F15D3F">
        <w:trPr>
          <w:trHeight w:val="60"/>
        </w:trPr>
        <w:tc>
          <w:tcPr>
            <w:tcW w:w="2414" w:type="pct"/>
          </w:tcPr>
          <w:p w14:paraId="77B53208" w14:textId="65FEFDCA" w:rsidR="00F15D3F" w:rsidRPr="009426D0" w:rsidRDefault="00F15D3F" w:rsidP="00F15D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60" w:hanging="168"/>
              <w:contextualSpacing/>
              <w:rPr>
                <w:szCs w:val="22"/>
              </w:rPr>
            </w:pPr>
            <w:r w:rsidRPr="009426D0">
              <w:rPr>
                <w:szCs w:val="22"/>
                <w:lang w:bidi="th-TH"/>
              </w:rPr>
              <w:t>Employee</w:t>
            </w:r>
            <w:r w:rsidRPr="009426D0">
              <w:rPr>
                <w:szCs w:val="22"/>
                <w:lang w:val="en-US" w:bidi="th-TH"/>
              </w:rPr>
              <w:t>s</w:t>
            </w:r>
            <w:r w:rsidRPr="009426D0">
              <w:rPr>
                <w:szCs w:val="22"/>
                <w:lang w:bidi="th-TH"/>
              </w:rPr>
              <w:t xml:space="preserve"> service fee</w:t>
            </w:r>
          </w:p>
        </w:tc>
        <w:tc>
          <w:tcPr>
            <w:tcW w:w="514" w:type="pct"/>
            <w:vAlign w:val="bottom"/>
          </w:tcPr>
          <w:p w14:paraId="7D4D53D0" w14:textId="18BB2779" w:rsidR="00F15D3F" w:rsidRPr="00F15D3F" w:rsidRDefault="00F15D3F" w:rsidP="00F15D3F">
            <w:pPr>
              <w:tabs>
                <w:tab w:val="decimal" w:pos="780"/>
              </w:tabs>
              <w:spacing w:line="240" w:lineRule="atLeast"/>
              <w:ind w:left="-108" w:right="-110"/>
            </w:pPr>
            <w:r w:rsidRPr="00B37BAC">
              <w:t>11,495</w:t>
            </w:r>
          </w:p>
        </w:tc>
        <w:tc>
          <w:tcPr>
            <w:tcW w:w="137" w:type="pct"/>
            <w:vAlign w:val="bottom"/>
          </w:tcPr>
          <w:p w14:paraId="1A955CF5" w14:textId="77777777" w:rsidR="00F15D3F" w:rsidRPr="003C3E49" w:rsidRDefault="00F15D3F" w:rsidP="00F15D3F">
            <w:pPr>
              <w:tabs>
                <w:tab w:val="decimal" w:pos="892"/>
              </w:tabs>
              <w:spacing w:line="240" w:lineRule="atLeast"/>
              <w:ind w:left="-108" w:right="-131"/>
              <w:contextualSpacing/>
              <w:rPr>
                <w:szCs w:val="22"/>
                <w:lang w:val="en-US" w:bidi="th-TH"/>
              </w:rPr>
            </w:pPr>
          </w:p>
        </w:tc>
        <w:tc>
          <w:tcPr>
            <w:tcW w:w="565" w:type="pct"/>
            <w:vAlign w:val="bottom"/>
          </w:tcPr>
          <w:p w14:paraId="6F1BE95C" w14:textId="3005AF60" w:rsidR="00F15D3F" w:rsidRPr="003C3E49" w:rsidRDefault="00F15D3F" w:rsidP="00F15D3F">
            <w:pPr>
              <w:tabs>
                <w:tab w:val="decimal" w:pos="873"/>
              </w:tabs>
              <w:spacing w:line="240" w:lineRule="atLeast"/>
              <w:ind w:left="-108" w:right="-110"/>
              <w:contextualSpacing/>
              <w:rPr>
                <w:szCs w:val="22"/>
              </w:rPr>
            </w:pPr>
            <w:r w:rsidRPr="003839AF">
              <w:t>10,560</w:t>
            </w:r>
          </w:p>
        </w:tc>
        <w:tc>
          <w:tcPr>
            <w:tcW w:w="137" w:type="pct"/>
            <w:vAlign w:val="bottom"/>
          </w:tcPr>
          <w:p w14:paraId="1CD45DC5" w14:textId="77777777" w:rsidR="00F15D3F" w:rsidRPr="003C3E49" w:rsidRDefault="00F15D3F" w:rsidP="00F15D3F">
            <w:pPr>
              <w:tabs>
                <w:tab w:val="decimal" w:pos="892"/>
              </w:tabs>
              <w:spacing w:line="240" w:lineRule="atLeast"/>
              <w:ind w:left="-108" w:right="-131"/>
              <w:contextualSpacing/>
              <w:rPr>
                <w:szCs w:val="22"/>
                <w:lang w:val="en-US" w:bidi="th-TH"/>
              </w:rPr>
            </w:pPr>
          </w:p>
        </w:tc>
        <w:tc>
          <w:tcPr>
            <w:tcW w:w="556" w:type="pct"/>
            <w:vAlign w:val="bottom"/>
          </w:tcPr>
          <w:p w14:paraId="1A1DFF0C" w14:textId="395CD60F" w:rsidR="00F15D3F" w:rsidRPr="00F15D3F" w:rsidRDefault="00F15D3F" w:rsidP="00F15D3F">
            <w:pPr>
              <w:tabs>
                <w:tab w:val="decimal" w:pos="870"/>
              </w:tabs>
              <w:spacing w:line="240" w:lineRule="atLeast"/>
              <w:ind w:left="-108" w:right="-110"/>
            </w:pPr>
            <w:r w:rsidRPr="008E36CC">
              <w:t xml:space="preserve"> 3,817 </w:t>
            </w:r>
          </w:p>
        </w:tc>
        <w:tc>
          <w:tcPr>
            <w:tcW w:w="126" w:type="pct"/>
            <w:vAlign w:val="bottom"/>
          </w:tcPr>
          <w:p w14:paraId="0BCE36D8" w14:textId="77777777" w:rsidR="00F15D3F" w:rsidRPr="003C3E49" w:rsidRDefault="00F15D3F" w:rsidP="00F15D3F">
            <w:pPr>
              <w:tabs>
                <w:tab w:val="decimal" w:pos="873"/>
              </w:tabs>
              <w:spacing w:line="240" w:lineRule="atLeast"/>
              <w:ind w:left="-108" w:right="-131"/>
              <w:contextualSpacing/>
              <w:rPr>
                <w:szCs w:val="22"/>
              </w:rPr>
            </w:pPr>
          </w:p>
        </w:tc>
        <w:tc>
          <w:tcPr>
            <w:tcW w:w="551" w:type="pct"/>
            <w:vAlign w:val="bottom"/>
          </w:tcPr>
          <w:p w14:paraId="011ABAE3" w14:textId="74AC3FD9" w:rsidR="00F15D3F" w:rsidRPr="00F15D3F" w:rsidRDefault="00F15D3F" w:rsidP="00F15D3F">
            <w:pPr>
              <w:tabs>
                <w:tab w:val="decimal" w:pos="855"/>
              </w:tabs>
              <w:spacing w:line="240" w:lineRule="atLeast"/>
              <w:ind w:left="-108" w:right="-131"/>
            </w:pPr>
            <w:r w:rsidRPr="00FF20B2">
              <w:t>855</w:t>
            </w:r>
          </w:p>
        </w:tc>
      </w:tr>
      <w:tr w:rsidR="00F15D3F" w:rsidRPr="009426D0" w14:paraId="690EA112" w14:textId="77777777" w:rsidTr="00F15D3F">
        <w:trPr>
          <w:trHeight w:val="245"/>
        </w:trPr>
        <w:tc>
          <w:tcPr>
            <w:tcW w:w="2414" w:type="pct"/>
          </w:tcPr>
          <w:p w14:paraId="4B64BFEB" w14:textId="7E61EA4F" w:rsidR="00F15D3F" w:rsidRPr="009426D0" w:rsidRDefault="00F15D3F" w:rsidP="00F15D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contextualSpacing/>
              <w:rPr>
                <w:szCs w:val="22"/>
              </w:rPr>
            </w:pPr>
            <w:r w:rsidRPr="009426D0">
              <w:rPr>
                <w:szCs w:val="22"/>
                <w:lang w:bidi="th-TH"/>
              </w:rPr>
              <w:t>Other expenses</w:t>
            </w:r>
          </w:p>
        </w:tc>
        <w:tc>
          <w:tcPr>
            <w:tcW w:w="514" w:type="pct"/>
            <w:vAlign w:val="bottom"/>
          </w:tcPr>
          <w:p w14:paraId="7323848B" w14:textId="5EE608E6" w:rsidR="00F15D3F" w:rsidRPr="00F15D3F" w:rsidRDefault="00F15D3F" w:rsidP="00F15D3F">
            <w:pPr>
              <w:tabs>
                <w:tab w:val="decimal" w:pos="780"/>
              </w:tabs>
              <w:spacing w:line="240" w:lineRule="atLeast"/>
              <w:ind w:left="-108" w:right="-110"/>
            </w:pPr>
            <w:r w:rsidRPr="00B37BAC">
              <w:t>27,656</w:t>
            </w:r>
          </w:p>
        </w:tc>
        <w:tc>
          <w:tcPr>
            <w:tcW w:w="137" w:type="pct"/>
            <w:vAlign w:val="bottom"/>
          </w:tcPr>
          <w:p w14:paraId="34A0B119" w14:textId="77777777" w:rsidR="00F15D3F" w:rsidRPr="003C3E49" w:rsidRDefault="00F15D3F" w:rsidP="00F15D3F">
            <w:pPr>
              <w:tabs>
                <w:tab w:val="decimal" w:pos="892"/>
              </w:tabs>
              <w:spacing w:line="240" w:lineRule="atLeast"/>
              <w:ind w:left="-108" w:right="-131"/>
              <w:contextualSpacing/>
              <w:rPr>
                <w:szCs w:val="22"/>
                <w:lang w:val="en-US" w:bidi="th-TH"/>
              </w:rPr>
            </w:pPr>
          </w:p>
        </w:tc>
        <w:tc>
          <w:tcPr>
            <w:tcW w:w="565" w:type="pct"/>
            <w:vAlign w:val="bottom"/>
          </w:tcPr>
          <w:p w14:paraId="13B6D571" w14:textId="6525C825" w:rsidR="00F15D3F" w:rsidRPr="003C3E49" w:rsidRDefault="00F15D3F" w:rsidP="00F15D3F">
            <w:pPr>
              <w:tabs>
                <w:tab w:val="decimal" w:pos="873"/>
              </w:tabs>
              <w:spacing w:line="240" w:lineRule="atLeast"/>
              <w:ind w:left="-108" w:right="-110"/>
              <w:contextualSpacing/>
              <w:rPr>
                <w:szCs w:val="22"/>
              </w:rPr>
            </w:pPr>
            <w:r w:rsidRPr="003839AF">
              <w:t>25,328</w:t>
            </w:r>
          </w:p>
        </w:tc>
        <w:tc>
          <w:tcPr>
            <w:tcW w:w="137" w:type="pct"/>
            <w:vAlign w:val="bottom"/>
          </w:tcPr>
          <w:p w14:paraId="6826FCDB" w14:textId="77777777" w:rsidR="00F15D3F" w:rsidRPr="003C3E49" w:rsidRDefault="00F15D3F" w:rsidP="00F15D3F">
            <w:pPr>
              <w:tabs>
                <w:tab w:val="decimal" w:pos="892"/>
              </w:tabs>
              <w:spacing w:line="240" w:lineRule="atLeast"/>
              <w:ind w:left="-108" w:right="-131"/>
              <w:contextualSpacing/>
              <w:rPr>
                <w:szCs w:val="22"/>
                <w:lang w:val="en-US" w:bidi="th-TH"/>
              </w:rPr>
            </w:pPr>
          </w:p>
        </w:tc>
        <w:tc>
          <w:tcPr>
            <w:tcW w:w="556" w:type="pct"/>
            <w:vAlign w:val="bottom"/>
          </w:tcPr>
          <w:p w14:paraId="3ABF4F3A" w14:textId="398CD245" w:rsidR="00F15D3F" w:rsidRPr="00F15D3F" w:rsidRDefault="00F15D3F" w:rsidP="00F15D3F">
            <w:pPr>
              <w:tabs>
                <w:tab w:val="decimal" w:pos="864"/>
              </w:tabs>
              <w:spacing w:line="240" w:lineRule="atLeast"/>
              <w:ind w:left="-108" w:right="-110"/>
            </w:pPr>
            <w:r w:rsidRPr="008E36CC">
              <w:t xml:space="preserve"> 1,679 </w:t>
            </w:r>
          </w:p>
        </w:tc>
        <w:tc>
          <w:tcPr>
            <w:tcW w:w="126" w:type="pct"/>
            <w:vAlign w:val="bottom"/>
          </w:tcPr>
          <w:p w14:paraId="584F2C9A" w14:textId="77777777" w:rsidR="00F15D3F" w:rsidRPr="003C3E49" w:rsidRDefault="00F15D3F" w:rsidP="00F15D3F">
            <w:pPr>
              <w:tabs>
                <w:tab w:val="decimal" w:pos="873"/>
              </w:tabs>
              <w:spacing w:line="240" w:lineRule="atLeast"/>
              <w:ind w:left="-108" w:right="-131"/>
              <w:contextualSpacing/>
              <w:rPr>
                <w:szCs w:val="22"/>
              </w:rPr>
            </w:pPr>
          </w:p>
        </w:tc>
        <w:tc>
          <w:tcPr>
            <w:tcW w:w="551" w:type="pct"/>
            <w:vAlign w:val="bottom"/>
          </w:tcPr>
          <w:p w14:paraId="706EE330" w14:textId="01BD028A" w:rsidR="00F15D3F" w:rsidRPr="00F15D3F" w:rsidRDefault="00F15D3F" w:rsidP="00F15D3F">
            <w:pPr>
              <w:tabs>
                <w:tab w:val="decimal" w:pos="855"/>
              </w:tabs>
              <w:spacing w:line="240" w:lineRule="atLeast"/>
              <w:ind w:left="-108" w:right="-131"/>
            </w:pPr>
            <w:r w:rsidRPr="00FF20B2">
              <w:t>846</w:t>
            </w:r>
          </w:p>
        </w:tc>
      </w:tr>
      <w:tr w:rsidR="00F15D3F" w:rsidRPr="009426D0" w14:paraId="72A5391A" w14:textId="77777777" w:rsidTr="00F15D3F">
        <w:trPr>
          <w:trHeight w:val="245"/>
        </w:trPr>
        <w:tc>
          <w:tcPr>
            <w:tcW w:w="2414" w:type="pct"/>
          </w:tcPr>
          <w:p w14:paraId="71461A76" w14:textId="3C34AED6" w:rsidR="00F15D3F" w:rsidRPr="009426D0" w:rsidRDefault="00F15D3F" w:rsidP="00F15D3F">
            <w:pPr>
              <w:spacing w:line="240" w:lineRule="atLeast"/>
              <w:ind w:right="-108"/>
              <w:contextualSpacing/>
              <w:rPr>
                <w:szCs w:val="22"/>
              </w:rPr>
            </w:pPr>
            <w:r w:rsidRPr="009426D0">
              <w:rPr>
                <w:szCs w:val="22"/>
                <w:lang w:val="en-US" w:bidi="th-TH"/>
              </w:rPr>
              <w:t>Finance costs</w:t>
            </w:r>
          </w:p>
        </w:tc>
        <w:tc>
          <w:tcPr>
            <w:tcW w:w="514" w:type="pct"/>
            <w:vAlign w:val="bottom"/>
          </w:tcPr>
          <w:p w14:paraId="2972026D" w14:textId="39F04562" w:rsidR="00F15D3F" w:rsidRPr="00F15D3F" w:rsidRDefault="00F15D3F" w:rsidP="00F15D3F">
            <w:pPr>
              <w:tabs>
                <w:tab w:val="decimal" w:pos="780"/>
              </w:tabs>
              <w:spacing w:line="240" w:lineRule="atLeast"/>
              <w:ind w:left="-108" w:right="-110"/>
            </w:pPr>
            <w:r w:rsidRPr="00B37BAC">
              <w:t>11,593</w:t>
            </w:r>
          </w:p>
        </w:tc>
        <w:tc>
          <w:tcPr>
            <w:tcW w:w="137" w:type="pct"/>
            <w:vAlign w:val="bottom"/>
          </w:tcPr>
          <w:p w14:paraId="15D3D642" w14:textId="77777777" w:rsidR="00F15D3F" w:rsidRPr="003C3E49" w:rsidRDefault="00F15D3F" w:rsidP="00F15D3F">
            <w:pPr>
              <w:tabs>
                <w:tab w:val="decimal" w:pos="892"/>
              </w:tabs>
              <w:spacing w:line="240" w:lineRule="atLeast"/>
              <w:ind w:left="-108" w:right="-131"/>
              <w:contextualSpacing/>
              <w:rPr>
                <w:szCs w:val="22"/>
                <w:lang w:val="en-US" w:bidi="th-TH"/>
              </w:rPr>
            </w:pPr>
          </w:p>
        </w:tc>
        <w:tc>
          <w:tcPr>
            <w:tcW w:w="565" w:type="pct"/>
            <w:vAlign w:val="bottom"/>
          </w:tcPr>
          <w:p w14:paraId="7ACF6077" w14:textId="01801163" w:rsidR="00F15D3F" w:rsidRPr="00770F9F" w:rsidRDefault="00F15D3F" w:rsidP="00F15D3F">
            <w:pPr>
              <w:tabs>
                <w:tab w:val="decimal" w:pos="880"/>
              </w:tabs>
              <w:spacing w:line="240" w:lineRule="atLeast"/>
              <w:ind w:left="-108" w:right="-110"/>
              <w:contextualSpacing/>
              <w:rPr>
                <w:rFonts w:cstheme="minorBidi"/>
                <w:szCs w:val="22"/>
                <w:lang w:val="en-US" w:bidi="th-TH"/>
              </w:rPr>
            </w:pPr>
            <w:r w:rsidRPr="003839AF">
              <w:t>1</w:t>
            </w:r>
            <w:r w:rsidR="00770F9F">
              <w:rPr>
                <w:lang w:val="en-US"/>
              </w:rPr>
              <w:t>3,444</w:t>
            </w:r>
          </w:p>
        </w:tc>
        <w:tc>
          <w:tcPr>
            <w:tcW w:w="137" w:type="pct"/>
            <w:vAlign w:val="bottom"/>
          </w:tcPr>
          <w:p w14:paraId="00B4A1CE" w14:textId="77777777" w:rsidR="00F15D3F" w:rsidRPr="003C3E49" w:rsidRDefault="00F15D3F" w:rsidP="00F15D3F">
            <w:pPr>
              <w:tabs>
                <w:tab w:val="decimal" w:pos="892"/>
              </w:tabs>
              <w:spacing w:line="240" w:lineRule="atLeast"/>
              <w:ind w:left="-108" w:right="-131"/>
              <w:contextualSpacing/>
              <w:rPr>
                <w:szCs w:val="22"/>
                <w:lang w:val="en-US" w:bidi="th-TH"/>
              </w:rPr>
            </w:pPr>
          </w:p>
        </w:tc>
        <w:tc>
          <w:tcPr>
            <w:tcW w:w="556" w:type="pct"/>
            <w:vAlign w:val="bottom"/>
          </w:tcPr>
          <w:p w14:paraId="2CB016F5" w14:textId="6A6B6C38" w:rsidR="00F15D3F" w:rsidRPr="00F15D3F" w:rsidRDefault="00F15D3F" w:rsidP="00F15D3F">
            <w:pPr>
              <w:tabs>
                <w:tab w:val="decimal" w:pos="854"/>
              </w:tabs>
              <w:spacing w:line="240" w:lineRule="atLeast"/>
              <w:ind w:left="-108" w:right="-110"/>
            </w:pPr>
            <w:r w:rsidRPr="008E36CC">
              <w:t xml:space="preserve"> 1,872 </w:t>
            </w:r>
          </w:p>
        </w:tc>
        <w:tc>
          <w:tcPr>
            <w:tcW w:w="126" w:type="pct"/>
            <w:vAlign w:val="bottom"/>
          </w:tcPr>
          <w:p w14:paraId="7A6D748B" w14:textId="77777777" w:rsidR="00F15D3F" w:rsidRPr="003C3E49" w:rsidRDefault="00F15D3F" w:rsidP="00F15D3F">
            <w:pPr>
              <w:tabs>
                <w:tab w:val="decimal" w:pos="873"/>
              </w:tabs>
              <w:spacing w:line="240" w:lineRule="atLeast"/>
              <w:ind w:left="-108" w:right="-131"/>
              <w:contextualSpacing/>
              <w:rPr>
                <w:szCs w:val="22"/>
              </w:rPr>
            </w:pPr>
          </w:p>
        </w:tc>
        <w:tc>
          <w:tcPr>
            <w:tcW w:w="551" w:type="pct"/>
            <w:vAlign w:val="bottom"/>
          </w:tcPr>
          <w:p w14:paraId="541CDF09" w14:textId="50E41D56" w:rsidR="00F15D3F" w:rsidRPr="00F15D3F" w:rsidRDefault="00F15D3F" w:rsidP="00F15D3F">
            <w:pPr>
              <w:tabs>
                <w:tab w:val="decimal" w:pos="855"/>
              </w:tabs>
              <w:spacing w:line="240" w:lineRule="atLeast"/>
              <w:ind w:left="-108" w:right="-131"/>
            </w:pPr>
            <w:r w:rsidRPr="00FF20B2">
              <w:t>1,754</w:t>
            </w:r>
          </w:p>
        </w:tc>
      </w:tr>
      <w:tr w:rsidR="00F15D3F" w:rsidRPr="009426D0" w14:paraId="00D89DC3" w14:textId="77777777" w:rsidTr="00F15D3F">
        <w:trPr>
          <w:trHeight w:val="245"/>
        </w:trPr>
        <w:tc>
          <w:tcPr>
            <w:tcW w:w="2414" w:type="pct"/>
          </w:tcPr>
          <w:p w14:paraId="2C1D93F1" w14:textId="1D7D2D18" w:rsidR="00F15D3F" w:rsidRPr="009426D0" w:rsidRDefault="00F15D3F" w:rsidP="00F15D3F">
            <w:pPr>
              <w:spacing w:line="240" w:lineRule="atLeast"/>
              <w:ind w:right="-108"/>
              <w:contextualSpacing/>
              <w:rPr>
                <w:szCs w:val="22"/>
                <w:lang w:val="en-US" w:bidi="th-TH"/>
              </w:rPr>
            </w:pPr>
            <w:r w:rsidRPr="00EA4C5D">
              <w:rPr>
                <w:szCs w:val="22"/>
                <w:lang w:val="en-US" w:bidi="th-TH"/>
              </w:rPr>
              <w:t>Promotional and marketing expenses</w:t>
            </w:r>
          </w:p>
        </w:tc>
        <w:tc>
          <w:tcPr>
            <w:tcW w:w="514" w:type="pct"/>
            <w:vAlign w:val="bottom"/>
          </w:tcPr>
          <w:p w14:paraId="05C15481" w14:textId="51A294AC" w:rsidR="00F15D3F" w:rsidRPr="00F15D3F" w:rsidRDefault="00F15D3F" w:rsidP="00F15D3F">
            <w:pPr>
              <w:tabs>
                <w:tab w:val="decimal" w:pos="780"/>
              </w:tabs>
              <w:spacing w:line="240" w:lineRule="atLeast"/>
              <w:ind w:left="-108" w:right="-110"/>
            </w:pPr>
            <w:r w:rsidRPr="00B37BAC">
              <w:t>750</w:t>
            </w:r>
          </w:p>
        </w:tc>
        <w:tc>
          <w:tcPr>
            <w:tcW w:w="137" w:type="pct"/>
            <w:vAlign w:val="bottom"/>
          </w:tcPr>
          <w:p w14:paraId="64D38512" w14:textId="77777777" w:rsidR="00F15D3F" w:rsidRPr="003C3E49" w:rsidRDefault="00F15D3F" w:rsidP="00F15D3F">
            <w:pPr>
              <w:tabs>
                <w:tab w:val="decimal" w:pos="892"/>
              </w:tabs>
              <w:spacing w:line="240" w:lineRule="atLeast"/>
              <w:ind w:left="-108" w:right="-131"/>
              <w:contextualSpacing/>
              <w:rPr>
                <w:szCs w:val="22"/>
              </w:rPr>
            </w:pPr>
          </w:p>
        </w:tc>
        <w:tc>
          <w:tcPr>
            <w:tcW w:w="565" w:type="pct"/>
            <w:vAlign w:val="bottom"/>
          </w:tcPr>
          <w:p w14:paraId="21A4E3D3" w14:textId="359FF79A" w:rsidR="00F15D3F" w:rsidRPr="003C3E49" w:rsidRDefault="00F15D3F" w:rsidP="00F15D3F">
            <w:pPr>
              <w:tabs>
                <w:tab w:val="decimal" w:pos="880"/>
              </w:tabs>
              <w:spacing w:line="240" w:lineRule="atLeast"/>
              <w:ind w:left="-108" w:right="-110"/>
              <w:contextualSpacing/>
              <w:rPr>
                <w:szCs w:val="22"/>
              </w:rPr>
            </w:pPr>
            <w:r w:rsidRPr="003839AF">
              <w:t>790</w:t>
            </w:r>
          </w:p>
        </w:tc>
        <w:tc>
          <w:tcPr>
            <w:tcW w:w="137" w:type="pct"/>
            <w:vAlign w:val="bottom"/>
          </w:tcPr>
          <w:p w14:paraId="4DC4D8CA" w14:textId="77777777" w:rsidR="00F15D3F" w:rsidRPr="003C3E49" w:rsidRDefault="00F15D3F" w:rsidP="00F15D3F">
            <w:pPr>
              <w:tabs>
                <w:tab w:val="decimal" w:pos="892"/>
              </w:tabs>
              <w:spacing w:line="240" w:lineRule="atLeast"/>
              <w:ind w:left="-108" w:right="-131"/>
              <w:contextualSpacing/>
              <w:rPr>
                <w:szCs w:val="22"/>
              </w:rPr>
            </w:pPr>
          </w:p>
        </w:tc>
        <w:tc>
          <w:tcPr>
            <w:tcW w:w="556" w:type="pct"/>
            <w:vAlign w:val="bottom"/>
          </w:tcPr>
          <w:p w14:paraId="13BD8DA2" w14:textId="3623814D" w:rsidR="00F15D3F" w:rsidRPr="00F15D3F" w:rsidRDefault="00F15D3F" w:rsidP="00F15D3F">
            <w:pPr>
              <w:tabs>
                <w:tab w:val="decimal" w:pos="854"/>
              </w:tabs>
              <w:spacing w:line="240" w:lineRule="atLeast"/>
              <w:ind w:left="-108" w:right="-110"/>
            </w:pPr>
            <w:r w:rsidRPr="008E36CC">
              <w:t>2</w:t>
            </w:r>
          </w:p>
        </w:tc>
        <w:tc>
          <w:tcPr>
            <w:tcW w:w="126" w:type="pct"/>
            <w:vAlign w:val="bottom"/>
          </w:tcPr>
          <w:p w14:paraId="69EF47EE" w14:textId="77777777" w:rsidR="00F15D3F" w:rsidRPr="003C3E49" w:rsidRDefault="00F15D3F" w:rsidP="00F15D3F">
            <w:pPr>
              <w:tabs>
                <w:tab w:val="decimal" w:pos="873"/>
              </w:tabs>
              <w:spacing w:line="240" w:lineRule="atLeast"/>
              <w:ind w:left="-108" w:right="-131"/>
              <w:contextualSpacing/>
              <w:rPr>
                <w:szCs w:val="22"/>
              </w:rPr>
            </w:pPr>
          </w:p>
        </w:tc>
        <w:tc>
          <w:tcPr>
            <w:tcW w:w="551" w:type="pct"/>
            <w:vAlign w:val="bottom"/>
          </w:tcPr>
          <w:p w14:paraId="1BA76BA0" w14:textId="17BAB2C5" w:rsidR="00F15D3F" w:rsidRPr="003C3E49" w:rsidRDefault="00F15D3F" w:rsidP="00F15D3F">
            <w:pPr>
              <w:tabs>
                <w:tab w:val="decimal" w:pos="576"/>
              </w:tabs>
              <w:spacing w:line="240" w:lineRule="atLeast"/>
              <w:ind w:left="-108" w:right="-131"/>
              <w:rPr>
                <w:szCs w:val="22"/>
              </w:rPr>
            </w:pPr>
            <w:r w:rsidRPr="00F15D3F">
              <w:rPr>
                <w:szCs w:val="22"/>
              </w:rPr>
              <w:t>-</w:t>
            </w:r>
          </w:p>
        </w:tc>
      </w:tr>
    </w:tbl>
    <w:p w14:paraId="4CA5B99B" w14:textId="0141C63C" w:rsidR="00EC5A30" w:rsidRDefault="00EC5A30">
      <w:pPr>
        <w:spacing w:line="240" w:lineRule="auto"/>
        <w:rPr>
          <w:szCs w:val="22"/>
          <w:lang w:val="en-US" w:eastAsia="zh-CN" w:bidi="th-TH"/>
        </w:rPr>
      </w:pPr>
    </w:p>
    <w:p w14:paraId="76BC2DFE" w14:textId="72B0C9F3" w:rsidR="008B4E20" w:rsidRPr="009426D0" w:rsidRDefault="008B4E20" w:rsidP="009A4F71">
      <w:pPr>
        <w:spacing w:line="240" w:lineRule="auto"/>
        <w:ind w:left="540"/>
        <w:rPr>
          <w:szCs w:val="22"/>
          <w:lang w:val="en-US" w:eastAsia="zh-CN" w:bidi="th-TH"/>
        </w:rPr>
      </w:pPr>
      <w:r w:rsidRPr="008B4E20">
        <w:rPr>
          <w:szCs w:val="22"/>
          <w:lang w:val="en-US" w:eastAsia="zh-CN" w:bidi="th-TH"/>
        </w:rPr>
        <w:t xml:space="preserve">Balances as </w:t>
      </w:r>
      <w:proofErr w:type="gramStart"/>
      <w:r w:rsidRPr="008B4E20">
        <w:rPr>
          <w:szCs w:val="22"/>
          <w:lang w:val="en-US" w:eastAsia="zh-CN" w:bidi="th-TH"/>
        </w:rPr>
        <w:t>at</w:t>
      </w:r>
      <w:proofErr w:type="gramEnd"/>
      <w:r w:rsidRPr="008B4E20">
        <w:rPr>
          <w:szCs w:val="22"/>
          <w:lang w:val="en-US" w:eastAsia="zh-CN" w:bidi="th-TH"/>
        </w:rPr>
        <w:t xml:space="preserve"> 31 March 202</w:t>
      </w:r>
      <w:r>
        <w:rPr>
          <w:szCs w:val="22"/>
          <w:lang w:val="en-US" w:eastAsia="zh-CN" w:bidi="th-TH"/>
        </w:rPr>
        <w:t>5</w:t>
      </w:r>
      <w:r w:rsidRPr="008B4E20">
        <w:rPr>
          <w:szCs w:val="22"/>
          <w:lang w:val="en-US" w:eastAsia="zh-CN" w:bidi="th-TH"/>
        </w:rPr>
        <w:t xml:space="preserve"> and 31 December 202</w:t>
      </w:r>
      <w:r>
        <w:rPr>
          <w:szCs w:val="22"/>
          <w:lang w:val="en-US" w:eastAsia="zh-CN" w:bidi="th-TH"/>
        </w:rPr>
        <w:t>4</w:t>
      </w:r>
      <w:r w:rsidRPr="008B4E20">
        <w:rPr>
          <w:szCs w:val="22"/>
          <w:lang w:val="en-US" w:eastAsia="zh-CN" w:bidi="th-TH"/>
        </w:rPr>
        <w:t xml:space="preserve"> with related parties were as follows:</w:t>
      </w:r>
    </w:p>
    <w:p w14:paraId="428AEBF7" w14:textId="77777777" w:rsidR="002C504C" w:rsidRPr="009426D0" w:rsidRDefault="002C504C" w:rsidP="00935382">
      <w:pPr>
        <w:tabs>
          <w:tab w:val="left" w:pos="540"/>
        </w:tabs>
        <w:spacing w:line="240" w:lineRule="atLeast"/>
        <w:ind w:left="540"/>
        <w:jc w:val="both"/>
        <w:rPr>
          <w:szCs w:val="22"/>
          <w:lang w:val="en-US"/>
        </w:rPr>
      </w:pPr>
    </w:p>
    <w:tbl>
      <w:tblPr>
        <w:tblW w:w="9741" w:type="dxa"/>
        <w:tblInd w:w="459" w:type="dxa"/>
        <w:tblLayout w:type="fixed"/>
        <w:tblCellMar>
          <w:left w:w="79" w:type="dxa"/>
          <w:right w:w="79" w:type="dxa"/>
        </w:tblCellMar>
        <w:tblLook w:val="0000" w:firstRow="0" w:lastRow="0" w:firstColumn="0" w:lastColumn="0" w:noHBand="0" w:noVBand="0"/>
      </w:tblPr>
      <w:tblGrid>
        <w:gridCol w:w="4221"/>
        <w:gridCol w:w="1260"/>
        <w:gridCol w:w="180"/>
        <w:gridCol w:w="1260"/>
        <w:gridCol w:w="180"/>
        <w:gridCol w:w="1260"/>
        <w:gridCol w:w="180"/>
        <w:gridCol w:w="1200"/>
      </w:tblGrid>
      <w:tr w:rsidR="00EE35A4" w:rsidRPr="009426D0" w14:paraId="16416B63" w14:textId="77777777" w:rsidTr="00A2041C">
        <w:trPr>
          <w:cantSplit/>
          <w:tblHeader/>
        </w:trPr>
        <w:tc>
          <w:tcPr>
            <w:tcW w:w="4221" w:type="dxa"/>
          </w:tcPr>
          <w:p w14:paraId="668B3B98" w14:textId="77777777" w:rsidR="006B3E83" w:rsidRPr="009426D0" w:rsidRDefault="006B3E83" w:rsidP="00C55D15">
            <w:pPr>
              <w:spacing w:line="240" w:lineRule="atLeast"/>
              <w:ind w:left="281" w:hanging="281"/>
              <w:rPr>
                <w:b/>
                <w:bCs/>
                <w:i/>
                <w:iCs/>
                <w:szCs w:val="22"/>
                <w:lang w:val="en-US"/>
              </w:rPr>
            </w:pPr>
          </w:p>
          <w:p w14:paraId="067A2065" w14:textId="762A94D6" w:rsidR="00EE35A4" w:rsidRPr="009426D0" w:rsidRDefault="00EE35A4" w:rsidP="00C764DA">
            <w:pPr>
              <w:spacing w:line="240" w:lineRule="atLeast"/>
              <w:ind w:left="281" w:right="-79" w:hanging="281"/>
              <w:rPr>
                <w:b/>
                <w:bCs/>
                <w:i/>
                <w:iCs/>
                <w:szCs w:val="22"/>
              </w:rPr>
            </w:pPr>
          </w:p>
        </w:tc>
        <w:tc>
          <w:tcPr>
            <w:tcW w:w="2700" w:type="dxa"/>
            <w:gridSpan w:val="3"/>
          </w:tcPr>
          <w:p w14:paraId="163984EE" w14:textId="77777777" w:rsidR="00EE35A4" w:rsidRPr="009426D0" w:rsidRDefault="00EE35A4" w:rsidP="00C55D15">
            <w:pPr>
              <w:pStyle w:val="acctmergecolhdg"/>
              <w:spacing w:line="240" w:lineRule="atLeast"/>
              <w:rPr>
                <w:szCs w:val="22"/>
              </w:rPr>
            </w:pPr>
            <w:r w:rsidRPr="009426D0">
              <w:rPr>
                <w:szCs w:val="22"/>
              </w:rPr>
              <w:t xml:space="preserve">Consolidated </w:t>
            </w:r>
          </w:p>
          <w:p w14:paraId="37AD67D1" w14:textId="77777777" w:rsidR="00EE35A4" w:rsidRPr="009426D0" w:rsidRDefault="00EE35A4" w:rsidP="00C55D15">
            <w:pPr>
              <w:pStyle w:val="acctmergecolhdg"/>
              <w:spacing w:line="240" w:lineRule="atLeast"/>
              <w:rPr>
                <w:szCs w:val="22"/>
              </w:rPr>
            </w:pPr>
            <w:r w:rsidRPr="009426D0">
              <w:rPr>
                <w:szCs w:val="22"/>
              </w:rPr>
              <w:t>financial statements</w:t>
            </w:r>
          </w:p>
        </w:tc>
        <w:tc>
          <w:tcPr>
            <w:tcW w:w="180" w:type="dxa"/>
          </w:tcPr>
          <w:p w14:paraId="12749019" w14:textId="77777777" w:rsidR="00EE35A4" w:rsidRPr="009426D0" w:rsidRDefault="00EE35A4" w:rsidP="00C55D15">
            <w:pPr>
              <w:pStyle w:val="acctmergecolhdg"/>
              <w:spacing w:line="240" w:lineRule="atLeast"/>
              <w:rPr>
                <w:szCs w:val="22"/>
              </w:rPr>
            </w:pPr>
          </w:p>
        </w:tc>
        <w:tc>
          <w:tcPr>
            <w:tcW w:w="2640" w:type="dxa"/>
            <w:gridSpan w:val="3"/>
          </w:tcPr>
          <w:p w14:paraId="1CC8DA63" w14:textId="77777777" w:rsidR="00EE35A4" w:rsidRPr="009426D0" w:rsidRDefault="00EE35A4" w:rsidP="00C55D15">
            <w:pPr>
              <w:pStyle w:val="acctmergecolhdg"/>
              <w:spacing w:line="240" w:lineRule="atLeast"/>
              <w:rPr>
                <w:szCs w:val="22"/>
              </w:rPr>
            </w:pPr>
            <w:r w:rsidRPr="009426D0">
              <w:rPr>
                <w:szCs w:val="22"/>
              </w:rPr>
              <w:t xml:space="preserve">Separate </w:t>
            </w:r>
          </w:p>
          <w:p w14:paraId="606ED07E" w14:textId="77777777" w:rsidR="00EE35A4" w:rsidRPr="009426D0" w:rsidRDefault="00EE35A4" w:rsidP="00C55D15">
            <w:pPr>
              <w:pStyle w:val="acctmergecolhdg"/>
              <w:spacing w:line="240" w:lineRule="atLeast"/>
              <w:rPr>
                <w:szCs w:val="22"/>
              </w:rPr>
            </w:pPr>
            <w:r w:rsidRPr="009426D0">
              <w:rPr>
                <w:szCs w:val="22"/>
              </w:rPr>
              <w:t>financial statements</w:t>
            </w:r>
          </w:p>
        </w:tc>
      </w:tr>
      <w:tr w:rsidR="008B4E20" w:rsidRPr="009426D0" w14:paraId="260FF948" w14:textId="77777777" w:rsidTr="00A2041C">
        <w:trPr>
          <w:cantSplit/>
          <w:tblHeader/>
        </w:trPr>
        <w:tc>
          <w:tcPr>
            <w:tcW w:w="4221" w:type="dxa"/>
          </w:tcPr>
          <w:p w14:paraId="66C160DF" w14:textId="77777777" w:rsidR="008B4E20" w:rsidRPr="009426D0" w:rsidRDefault="008B4E20" w:rsidP="008B4E20">
            <w:pPr>
              <w:pStyle w:val="acctfourfigures"/>
              <w:spacing w:line="240" w:lineRule="atLeast"/>
              <w:jc w:val="center"/>
              <w:rPr>
                <w:szCs w:val="22"/>
              </w:rPr>
            </w:pPr>
          </w:p>
        </w:tc>
        <w:tc>
          <w:tcPr>
            <w:tcW w:w="1260" w:type="dxa"/>
          </w:tcPr>
          <w:p w14:paraId="23AE35C9" w14:textId="71E1B65B" w:rsidR="008B4E20" w:rsidRPr="009426D0" w:rsidRDefault="008B4E20" w:rsidP="008B4E20">
            <w:pPr>
              <w:pStyle w:val="acctmergecolhdg"/>
              <w:spacing w:line="240" w:lineRule="atLeast"/>
              <w:ind w:left="-88" w:right="-70"/>
              <w:rPr>
                <w:b w:val="0"/>
                <w:bCs/>
                <w:szCs w:val="22"/>
              </w:rPr>
            </w:pPr>
            <w:r>
              <w:rPr>
                <w:b w:val="0"/>
                <w:bCs/>
                <w:szCs w:val="22"/>
              </w:rPr>
              <w:t>31 March</w:t>
            </w:r>
          </w:p>
        </w:tc>
        <w:tc>
          <w:tcPr>
            <w:tcW w:w="180" w:type="dxa"/>
          </w:tcPr>
          <w:p w14:paraId="6D5233A3" w14:textId="77777777" w:rsidR="008B4E20" w:rsidRPr="009426D0" w:rsidRDefault="008B4E20" w:rsidP="008B4E20">
            <w:pPr>
              <w:pStyle w:val="acctmergecolhdg"/>
              <w:spacing w:line="240" w:lineRule="atLeast"/>
              <w:rPr>
                <w:b w:val="0"/>
                <w:bCs/>
                <w:szCs w:val="22"/>
              </w:rPr>
            </w:pPr>
          </w:p>
        </w:tc>
        <w:tc>
          <w:tcPr>
            <w:tcW w:w="1260" w:type="dxa"/>
          </w:tcPr>
          <w:p w14:paraId="0593E955" w14:textId="3F161E77" w:rsidR="008B4E20" w:rsidRPr="009426D0" w:rsidRDefault="008B4E20" w:rsidP="008B4E20">
            <w:pPr>
              <w:pStyle w:val="acctmergecolhdg"/>
              <w:spacing w:line="240" w:lineRule="atLeast"/>
              <w:ind w:left="-88" w:right="-70"/>
              <w:rPr>
                <w:b w:val="0"/>
                <w:bCs/>
                <w:szCs w:val="22"/>
              </w:rPr>
            </w:pPr>
            <w:r w:rsidRPr="009426D0">
              <w:rPr>
                <w:b w:val="0"/>
                <w:bCs/>
                <w:szCs w:val="22"/>
              </w:rPr>
              <w:t>31 December</w:t>
            </w:r>
          </w:p>
        </w:tc>
        <w:tc>
          <w:tcPr>
            <w:tcW w:w="180" w:type="dxa"/>
          </w:tcPr>
          <w:p w14:paraId="166B11C3" w14:textId="77777777" w:rsidR="008B4E20" w:rsidRPr="009426D0" w:rsidRDefault="008B4E20" w:rsidP="008B4E20">
            <w:pPr>
              <w:pStyle w:val="acctmergecolhdg"/>
              <w:spacing w:line="240" w:lineRule="atLeast"/>
              <w:rPr>
                <w:b w:val="0"/>
                <w:bCs/>
                <w:szCs w:val="22"/>
              </w:rPr>
            </w:pPr>
          </w:p>
        </w:tc>
        <w:tc>
          <w:tcPr>
            <w:tcW w:w="1260" w:type="dxa"/>
          </w:tcPr>
          <w:p w14:paraId="24951BF1" w14:textId="404E353F" w:rsidR="008B4E20" w:rsidRPr="009426D0" w:rsidRDefault="008B4E20" w:rsidP="008B4E20">
            <w:pPr>
              <w:pStyle w:val="acctmergecolhdg"/>
              <w:spacing w:line="240" w:lineRule="atLeast"/>
              <w:ind w:left="-88" w:right="-70"/>
              <w:rPr>
                <w:b w:val="0"/>
                <w:bCs/>
                <w:szCs w:val="22"/>
              </w:rPr>
            </w:pPr>
            <w:r>
              <w:rPr>
                <w:b w:val="0"/>
                <w:bCs/>
                <w:szCs w:val="22"/>
              </w:rPr>
              <w:t>31 March</w:t>
            </w:r>
          </w:p>
        </w:tc>
        <w:tc>
          <w:tcPr>
            <w:tcW w:w="180" w:type="dxa"/>
          </w:tcPr>
          <w:p w14:paraId="075DA593" w14:textId="77777777" w:rsidR="008B4E20" w:rsidRPr="009426D0" w:rsidRDefault="008B4E20" w:rsidP="008B4E20">
            <w:pPr>
              <w:pStyle w:val="acctmergecolhdg"/>
              <w:spacing w:line="240" w:lineRule="atLeast"/>
              <w:rPr>
                <w:b w:val="0"/>
                <w:bCs/>
                <w:szCs w:val="22"/>
              </w:rPr>
            </w:pPr>
          </w:p>
        </w:tc>
        <w:tc>
          <w:tcPr>
            <w:tcW w:w="1200" w:type="dxa"/>
          </w:tcPr>
          <w:p w14:paraId="2EA5B4A5" w14:textId="088C5BD0" w:rsidR="008B4E20" w:rsidRPr="009426D0" w:rsidRDefault="008B4E20" w:rsidP="008B4E20">
            <w:pPr>
              <w:pStyle w:val="acctmergecolhdg"/>
              <w:spacing w:line="240" w:lineRule="atLeast"/>
              <w:ind w:left="-142" w:right="-169"/>
              <w:rPr>
                <w:b w:val="0"/>
                <w:bCs/>
                <w:szCs w:val="22"/>
              </w:rPr>
            </w:pPr>
            <w:r w:rsidRPr="009426D0">
              <w:rPr>
                <w:b w:val="0"/>
                <w:bCs/>
                <w:szCs w:val="22"/>
              </w:rPr>
              <w:t>31 December</w:t>
            </w:r>
          </w:p>
        </w:tc>
      </w:tr>
      <w:tr w:rsidR="008B4E20" w:rsidRPr="009426D0" w14:paraId="0FCD0AD8" w14:textId="77777777" w:rsidTr="00A2041C">
        <w:trPr>
          <w:cantSplit/>
          <w:tblHeader/>
        </w:trPr>
        <w:tc>
          <w:tcPr>
            <w:tcW w:w="4221" w:type="dxa"/>
          </w:tcPr>
          <w:p w14:paraId="4DDB02BE" w14:textId="77777777" w:rsidR="008B4E20" w:rsidRPr="009426D0" w:rsidRDefault="008B4E20" w:rsidP="008B4E20">
            <w:pPr>
              <w:pStyle w:val="acctfourfigures"/>
              <w:spacing w:line="240" w:lineRule="atLeast"/>
              <w:jc w:val="center"/>
              <w:rPr>
                <w:szCs w:val="22"/>
              </w:rPr>
            </w:pPr>
          </w:p>
        </w:tc>
        <w:tc>
          <w:tcPr>
            <w:tcW w:w="1260" w:type="dxa"/>
          </w:tcPr>
          <w:p w14:paraId="660506B7" w14:textId="5F9A2F6D" w:rsidR="008B4E20" w:rsidRPr="009426D0" w:rsidRDefault="008B4E20" w:rsidP="008B4E20">
            <w:pPr>
              <w:pStyle w:val="acctmergecolhdg"/>
              <w:spacing w:line="240" w:lineRule="atLeast"/>
              <w:rPr>
                <w:b w:val="0"/>
                <w:bCs/>
                <w:szCs w:val="22"/>
              </w:rPr>
            </w:pPr>
            <w:r w:rsidRPr="009426D0">
              <w:rPr>
                <w:b w:val="0"/>
                <w:bCs/>
                <w:szCs w:val="22"/>
              </w:rPr>
              <w:t>202</w:t>
            </w:r>
            <w:r>
              <w:rPr>
                <w:b w:val="0"/>
                <w:bCs/>
                <w:szCs w:val="22"/>
              </w:rPr>
              <w:t>5</w:t>
            </w:r>
          </w:p>
        </w:tc>
        <w:tc>
          <w:tcPr>
            <w:tcW w:w="180" w:type="dxa"/>
          </w:tcPr>
          <w:p w14:paraId="69DF968F" w14:textId="77777777" w:rsidR="008B4E20" w:rsidRPr="009426D0" w:rsidRDefault="008B4E20" w:rsidP="008B4E20">
            <w:pPr>
              <w:pStyle w:val="acctmergecolhdg"/>
              <w:spacing w:line="240" w:lineRule="atLeast"/>
              <w:rPr>
                <w:b w:val="0"/>
                <w:bCs/>
                <w:szCs w:val="22"/>
              </w:rPr>
            </w:pPr>
          </w:p>
        </w:tc>
        <w:tc>
          <w:tcPr>
            <w:tcW w:w="1260" w:type="dxa"/>
          </w:tcPr>
          <w:p w14:paraId="419FE45C" w14:textId="40342BB2" w:rsidR="008B4E20" w:rsidRPr="009426D0" w:rsidRDefault="008B4E20" w:rsidP="008B4E20">
            <w:pPr>
              <w:pStyle w:val="acctmergecolhdg"/>
              <w:spacing w:line="240" w:lineRule="atLeast"/>
              <w:rPr>
                <w:b w:val="0"/>
                <w:bCs/>
                <w:szCs w:val="22"/>
              </w:rPr>
            </w:pPr>
            <w:r w:rsidRPr="009426D0">
              <w:rPr>
                <w:b w:val="0"/>
                <w:bCs/>
                <w:szCs w:val="22"/>
              </w:rPr>
              <w:t>202</w:t>
            </w:r>
            <w:r>
              <w:rPr>
                <w:b w:val="0"/>
                <w:bCs/>
                <w:szCs w:val="22"/>
              </w:rPr>
              <w:t>4</w:t>
            </w:r>
          </w:p>
        </w:tc>
        <w:tc>
          <w:tcPr>
            <w:tcW w:w="180" w:type="dxa"/>
          </w:tcPr>
          <w:p w14:paraId="2E08734B" w14:textId="77777777" w:rsidR="008B4E20" w:rsidRPr="009426D0" w:rsidRDefault="008B4E20" w:rsidP="008B4E20">
            <w:pPr>
              <w:pStyle w:val="acctmergecolhdg"/>
              <w:spacing w:line="240" w:lineRule="atLeast"/>
              <w:rPr>
                <w:b w:val="0"/>
                <w:bCs/>
                <w:szCs w:val="22"/>
              </w:rPr>
            </w:pPr>
          </w:p>
        </w:tc>
        <w:tc>
          <w:tcPr>
            <w:tcW w:w="1260" w:type="dxa"/>
          </w:tcPr>
          <w:p w14:paraId="153BBDDE" w14:textId="56E1055F" w:rsidR="008B4E20" w:rsidRPr="009426D0" w:rsidRDefault="008B4E20" w:rsidP="008B4E20">
            <w:pPr>
              <w:pStyle w:val="acctmergecolhdg"/>
              <w:spacing w:line="240" w:lineRule="atLeast"/>
              <w:rPr>
                <w:b w:val="0"/>
                <w:bCs/>
                <w:szCs w:val="22"/>
              </w:rPr>
            </w:pPr>
            <w:r w:rsidRPr="009426D0">
              <w:rPr>
                <w:b w:val="0"/>
                <w:bCs/>
                <w:szCs w:val="22"/>
              </w:rPr>
              <w:t>202</w:t>
            </w:r>
            <w:r>
              <w:rPr>
                <w:b w:val="0"/>
                <w:bCs/>
                <w:szCs w:val="22"/>
              </w:rPr>
              <w:t>5</w:t>
            </w:r>
          </w:p>
        </w:tc>
        <w:tc>
          <w:tcPr>
            <w:tcW w:w="180" w:type="dxa"/>
          </w:tcPr>
          <w:p w14:paraId="2FEFBB47" w14:textId="77777777" w:rsidR="008B4E20" w:rsidRPr="009426D0" w:rsidRDefault="008B4E20" w:rsidP="008B4E20">
            <w:pPr>
              <w:pStyle w:val="acctmergecolhdg"/>
              <w:spacing w:line="240" w:lineRule="atLeast"/>
              <w:rPr>
                <w:b w:val="0"/>
                <w:bCs/>
                <w:szCs w:val="22"/>
              </w:rPr>
            </w:pPr>
          </w:p>
        </w:tc>
        <w:tc>
          <w:tcPr>
            <w:tcW w:w="1200" w:type="dxa"/>
          </w:tcPr>
          <w:p w14:paraId="1AF04D2A" w14:textId="0E59396D" w:rsidR="008B4E20" w:rsidRPr="009426D0" w:rsidRDefault="008B4E20" w:rsidP="008B4E20">
            <w:pPr>
              <w:pStyle w:val="acctmergecolhdg"/>
              <w:spacing w:line="240" w:lineRule="atLeast"/>
              <w:rPr>
                <w:b w:val="0"/>
                <w:bCs/>
                <w:szCs w:val="22"/>
              </w:rPr>
            </w:pPr>
            <w:r w:rsidRPr="009426D0">
              <w:rPr>
                <w:b w:val="0"/>
                <w:bCs/>
                <w:szCs w:val="22"/>
              </w:rPr>
              <w:t>202</w:t>
            </w:r>
            <w:r>
              <w:rPr>
                <w:b w:val="0"/>
                <w:bCs/>
                <w:szCs w:val="22"/>
              </w:rPr>
              <w:t>4</w:t>
            </w:r>
          </w:p>
        </w:tc>
      </w:tr>
      <w:tr w:rsidR="00977E9D" w:rsidRPr="009426D0" w14:paraId="6D50BC59" w14:textId="77777777" w:rsidTr="00A2041C">
        <w:trPr>
          <w:cantSplit/>
          <w:tblHeader/>
        </w:trPr>
        <w:tc>
          <w:tcPr>
            <w:tcW w:w="4221" w:type="dxa"/>
          </w:tcPr>
          <w:p w14:paraId="6EA20396" w14:textId="77777777" w:rsidR="00977E9D" w:rsidRPr="009426D0" w:rsidRDefault="00977E9D" w:rsidP="00C55D15">
            <w:pPr>
              <w:spacing w:line="240" w:lineRule="atLeast"/>
              <w:rPr>
                <w:b/>
                <w:bCs/>
                <w:i/>
                <w:iCs/>
                <w:szCs w:val="22"/>
              </w:rPr>
            </w:pPr>
          </w:p>
        </w:tc>
        <w:tc>
          <w:tcPr>
            <w:tcW w:w="5520" w:type="dxa"/>
            <w:gridSpan w:val="7"/>
          </w:tcPr>
          <w:p w14:paraId="5870754C" w14:textId="5D30437A" w:rsidR="00977E9D" w:rsidRPr="009426D0" w:rsidRDefault="00D5008A" w:rsidP="00C55D15">
            <w:pPr>
              <w:pStyle w:val="acctfourfigures"/>
              <w:spacing w:line="240" w:lineRule="atLeast"/>
              <w:jc w:val="center"/>
              <w:rPr>
                <w:i/>
                <w:iCs/>
                <w:szCs w:val="22"/>
              </w:rPr>
            </w:pPr>
            <w:r w:rsidRPr="009426D0">
              <w:rPr>
                <w:i/>
                <w:iCs/>
                <w:szCs w:val="22"/>
              </w:rPr>
              <w:t>(in thousand Baht)</w:t>
            </w:r>
          </w:p>
        </w:tc>
      </w:tr>
      <w:tr w:rsidR="00C0145D" w:rsidRPr="009426D0" w14:paraId="6A4152D5" w14:textId="77777777" w:rsidTr="00317232">
        <w:trPr>
          <w:cantSplit/>
          <w:trHeight w:val="236"/>
        </w:trPr>
        <w:tc>
          <w:tcPr>
            <w:tcW w:w="4221" w:type="dxa"/>
          </w:tcPr>
          <w:p w14:paraId="00A25E59" w14:textId="5A9CDEC9" w:rsidR="00C0145D" w:rsidRPr="009426D0" w:rsidRDefault="00C0145D" w:rsidP="00326DF9">
            <w:pPr>
              <w:spacing w:line="240" w:lineRule="atLeast"/>
              <w:rPr>
                <w:szCs w:val="22"/>
              </w:rPr>
            </w:pPr>
            <w:r w:rsidRPr="009426D0">
              <w:rPr>
                <w:b/>
                <w:bCs/>
                <w:i/>
                <w:iCs/>
                <w:szCs w:val="22"/>
                <w:lang w:val="en-US"/>
              </w:rPr>
              <w:t>Trade accounts receivable</w:t>
            </w:r>
          </w:p>
        </w:tc>
        <w:tc>
          <w:tcPr>
            <w:tcW w:w="1260" w:type="dxa"/>
          </w:tcPr>
          <w:p w14:paraId="700A3CEB" w14:textId="77777777" w:rsidR="00C0145D" w:rsidRPr="009426D0" w:rsidRDefault="00C0145D" w:rsidP="00326DF9">
            <w:pPr>
              <w:pStyle w:val="acctfourfigures"/>
              <w:tabs>
                <w:tab w:val="clear" w:pos="765"/>
                <w:tab w:val="decimal" w:pos="976"/>
              </w:tabs>
              <w:spacing w:line="240" w:lineRule="atLeast"/>
              <w:ind w:right="11"/>
              <w:rPr>
                <w:b/>
                <w:bCs/>
              </w:rPr>
            </w:pPr>
          </w:p>
        </w:tc>
        <w:tc>
          <w:tcPr>
            <w:tcW w:w="180" w:type="dxa"/>
          </w:tcPr>
          <w:p w14:paraId="53CFF33D" w14:textId="77777777" w:rsidR="00C0145D" w:rsidRPr="009426D0" w:rsidRDefault="00C0145D" w:rsidP="00326DF9">
            <w:pPr>
              <w:pStyle w:val="acctfourfigures"/>
              <w:tabs>
                <w:tab w:val="clear" w:pos="765"/>
                <w:tab w:val="decimal" w:pos="911"/>
              </w:tabs>
              <w:spacing w:line="240" w:lineRule="atLeast"/>
              <w:rPr>
                <w:b/>
                <w:bCs/>
                <w:szCs w:val="22"/>
              </w:rPr>
            </w:pPr>
          </w:p>
        </w:tc>
        <w:tc>
          <w:tcPr>
            <w:tcW w:w="1260" w:type="dxa"/>
          </w:tcPr>
          <w:p w14:paraId="6BB357E1" w14:textId="77777777" w:rsidR="00C0145D" w:rsidRPr="009426D0" w:rsidRDefault="00C0145D" w:rsidP="00326DF9">
            <w:pPr>
              <w:pStyle w:val="acctfourfigures"/>
              <w:tabs>
                <w:tab w:val="clear" w:pos="765"/>
                <w:tab w:val="decimal" w:pos="1001"/>
              </w:tabs>
              <w:spacing w:line="240" w:lineRule="atLeast"/>
              <w:ind w:right="11"/>
              <w:rPr>
                <w:b/>
                <w:bCs/>
              </w:rPr>
            </w:pPr>
          </w:p>
        </w:tc>
        <w:tc>
          <w:tcPr>
            <w:tcW w:w="180" w:type="dxa"/>
          </w:tcPr>
          <w:p w14:paraId="5A3F4215" w14:textId="77777777" w:rsidR="00C0145D" w:rsidRPr="009426D0" w:rsidRDefault="00C0145D" w:rsidP="00326DF9">
            <w:pPr>
              <w:pStyle w:val="acctfourfigures"/>
              <w:tabs>
                <w:tab w:val="clear" w:pos="765"/>
                <w:tab w:val="decimal" w:pos="911"/>
              </w:tabs>
              <w:spacing w:line="240" w:lineRule="atLeast"/>
              <w:rPr>
                <w:b/>
                <w:bCs/>
                <w:szCs w:val="22"/>
              </w:rPr>
            </w:pPr>
          </w:p>
        </w:tc>
        <w:tc>
          <w:tcPr>
            <w:tcW w:w="1260" w:type="dxa"/>
          </w:tcPr>
          <w:p w14:paraId="47D6F678" w14:textId="77777777" w:rsidR="00C0145D" w:rsidRPr="009426D0" w:rsidRDefault="00C0145D" w:rsidP="00326DF9">
            <w:pPr>
              <w:tabs>
                <w:tab w:val="decimal" w:pos="641"/>
              </w:tabs>
              <w:spacing w:line="240" w:lineRule="atLeast"/>
              <w:ind w:left="-108" w:right="-110"/>
              <w:rPr>
                <w:b/>
                <w:bCs/>
              </w:rPr>
            </w:pPr>
          </w:p>
        </w:tc>
        <w:tc>
          <w:tcPr>
            <w:tcW w:w="180" w:type="dxa"/>
          </w:tcPr>
          <w:p w14:paraId="1CBA4771" w14:textId="77777777" w:rsidR="00C0145D" w:rsidRPr="009426D0" w:rsidRDefault="00C0145D" w:rsidP="00326DF9">
            <w:pPr>
              <w:tabs>
                <w:tab w:val="decimal" w:pos="535"/>
              </w:tabs>
              <w:spacing w:line="240" w:lineRule="atLeast"/>
              <w:ind w:left="-108" w:right="-110"/>
              <w:rPr>
                <w:b/>
                <w:bCs/>
                <w:szCs w:val="22"/>
                <w:lang w:val="en-US" w:bidi="th-TH"/>
              </w:rPr>
            </w:pPr>
          </w:p>
        </w:tc>
        <w:tc>
          <w:tcPr>
            <w:tcW w:w="1200" w:type="dxa"/>
          </w:tcPr>
          <w:p w14:paraId="31537878" w14:textId="77777777" w:rsidR="00C0145D" w:rsidRPr="009426D0" w:rsidRDefault="00C0145D" w:rsidP="00326DF9">
            <w:pPr>
              <w:tabs>
                <w:tab w:val="decimal" w:pos="569"/>
              </w:tabs>
              <w:spacing w:line="240" w:lineRule="atLeast"/>
              <w:ind w:left="-108" w:right="-110"/>
              <w:rPr>
                <w:b/>
                <w:bCs/>
              </w:rPr>
            </w:pPr>
          </w:p>
        </w:tc>
      </w:tr>
      <w:tr w:rsidR="00410E2E" w:rsidRPr="009426D0" w14:paraId="49E5975D" w14:textId="77777777" w:rsidTr="00317232">
        <w:trPr>
          <w:cantSplit/>
        </w:trPr>
        <w:tc>
          <w:tcPr>
            <w:tcW w:w="4221" w:type="dxa"/>
          </w:tcPr>
          <w:p w14:paraId="4D569712" w14:textId="27FADF82" w:rsidR="00410E2E" w:rsidRPr="002F57A4" w:rsidRDefault="00317232" w:rsidP="00410E2E">
            <w:pPr>
              <w:spacing w:line="240" w:lineRule="atLeast"/>
              <w:rPr>
                <w:szCs w:val="22"/>
              </w:rPr>
            </w:pPr>
            <w:r w:rsidRPr="002F57A4">
              <w:rPr>
                <w:szCs w:val="22"/>
              </w:rPr>
              <w:t>Other related parties</w:t>
            </w:r>
          </w:p>
        </w:tc>
        <w:tc>
          <w:tcPr>
            <w:tcW w:w="1260" w:type="dxa"/>
            <w:tcBorders>
              <w:bottom w:val="double" w:sz="4" w:space="0" w:color="auto"/>
            </w:tcBorders>
          </w:tcPr>
          <w:p w14:paraId="0DEE6762" w14:textId="633451A2" w:rsidR="00410E2E" w:rsidRPr="00410E2E" w:rsidRDefault="009D1440" w:rsidP="00410E2E">
            <w:pPr>
              <w:pStyle w:val="acctfourfigures"/>
              <w:tabs>
                <w:tab w:val="clear" w:pos="765"/>
                <w:tab w:val="decimal" w:pos="999"/>
              </w:tabs>
              <w:spacing w:line="240" w:lineRule="atLeast"/>
              <w:ind w:right="11"/>
              <w:rPr>
                <w:b/>
                <w:bCs/>
                <w:szCs w:val="22"/>
              </w:rPr>
            </w:pPr>
            <w:r>
              <w:rPr>
                <w:b/>
                <w:bCs/>
                <w:szCs w:val="22"/>
              </w:rPr>
              <w:t>27,374</w:t>
            </w:r>
          </w:p>
        </w:tc>
        <w:tc>
          <w:tcPr>
            <w:tcW w:w="180" w:type="dxa"/>
          </w:tcPr>
          <w:p w14:paraId="0E00C5EA" w14:textId="77777777" w:rsidR="00410E2E" w:rsidRPr="00410E2E" w:rsidRDefault="00410E2E" w:rsidP="00410E2E">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4EB55509" w14:textId="0E7D7D47" w:rsidR="00410E2E" w:rsidRPr="00410E2E" w:rsidRDefault="008B4E20" w:rsidP="00410E2E">
            <w:pPr>
              <w:pStyle w:val="acctfourfigures"/>
              <w:tabs>
                <w:tab w:val="clear" w:pos="765"/>
                <w:tab w:val="decimal" w:pos="1000"/>
              </w:tabs>
              <w:spacing w:line="240" w:lineRule="atLeast"/>
              <w:ind w:right="97"/>
              <w:rPr>
                <w:b/>
                <w:bCs/>
                <w:szCs w:val="22"/>
              </w:rPr>
            </w:pPr>
            <w:r w:rsidRPr="008B4E20">
              <w:rPr>
                <w:b/>
                <w:bCs/>
                <w:szCs w:val="22"/>
              </w:rPr>
              <w:t>24,967</w:t>
            </w:r>
          </w:p>
        </w:tc>
        <w:tc>
          <w:tcPr>
            <w:tcW w:w="180" w:type="dxa"/>
          </w:tcPr>
          <w:p w14:paraId="1D8C087F" w14:textId="77777777" w:rsidR="00410E2E" w:rsidRPr="00410E2E" w:rsidRDefault="00410E2E" w:rsidP="00410E2E">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202EBBE4" w14:textId="0FFCCF89" w:rsidR="00410E2E" w:rsidRPr="00410E2E" w:rsidRDefault="008B4E20" w:rsidP="00EC4918">
            <w:pPr>
              <w:tabs>
                <w:tab w:val="decimal" w:pos="792"/>
              </w:tabs>
              <w:spacing w:line="240" w:lineRule="atLeast"/>
              <w:ind w:left="-108" w:right="-110"/>
              <w:rPr>
                <w:b/>
                <w:bCs/>
                <w:szCs w:val="22"/>
                <w:lang w:val="en-US" w:bidi="th-TH"/>
              </w:rPr>
            </w:pPr>
            <w:r>
              <w:rPr>
                <w:b/>
                <w:bCs/>
                <w:szCs w:val="22"/>
                <w:lang w:val="en-US" w:bidi="th-TH"/>
              </w:rPr>
              <w:t>-</w:t>
            </w:r>
          </w:p>
        </w:tc>
        <w:tc>
          <w:tcPr>
            <w:tcW w:w="180" w:type="dxa"/>
          </w:tcPr>
          <w:p w14:paraId="3BEAE5CE" w14:textId="77777777" w:rsidR="00410E2E" w:rsidRPr="00410E2E" w:rsidRDefault="00410E2E" w:rsidP="00410E2E">
            <w:pPr>
              <w:tabs>
                <w:tab w:val="decimal" w:pos="535"/>
              </w:tabs>
              <w:spacing w:line="240" w:lineRule="atLeast"/>
              <w:ind w:left="-108" w:right="-110"/>
              <w:rPr>
                <w:b/>
                <w:bCs/>
                <w:szCs w:val="22"/>
                <w:lang w:val="en-US" w:bidi="th-TH"/>
              </w:rPr>
            </w:pPr>
          </w:p>
        </w:tc>
        <w:tc>
          <w:tcPr>
            <w:tcW w:w="1200" w:type="dxa"/>
            <w:tcBorders>
              <w:bottom w:val="double" w:sz="4" w:space="0" w:color="auto"/>
            </w:tcBorders>
          </w:tcPr>
          <w:p w14:paraId="3D7EF0B8" w14:textId="70B27270" w:rsidR="00410E2E" w:rsidRPr="00410E2E" w:rsidRDefault="008B4E20" w:rsidP="00EC4918">
            <w:pPr>
              <w:tabs>
                <w:tab w:val="decimal" w:pos="648"/>
              </w:tabs>
              <w:spacing w:line="240" w:lineRule="atLeast"/>
              <w:ind w:left="-108" w:right="-110"/>
              <w:rPr>
                <w:b/>
                <w:bCs/>
                <w:szCs w:val="22"/>
                <w:lang w:val="en-US" w:bidi="th-TH"/>
              </w:rPr>
            </w:pPr>
            <w:r>
              <w:rPr>
                <w:b/>
                <w:bCs/>
                <w:szCs w:val="22"/>
                <w:lang w:val="en-US" w:bidi="th-TH"/>
              </w:rPr>
              <w:t>-</w:t>
            </w:r>
          </w:p>
        </w:tc>
      </w:tr>
      <w:tr w:rsidR="00647483" w:rsidRPr="009426D0" w14:paraId="5E6F4F13" w14:textId="77777777" w:rsidTr="00A2041C">
        <w:trPr>
          <w:cantSplit/>
        </w:trPr>
        <w:tc>
          <w:tcPr>
            <w:tcW w:w="4221" w:type="dxa"/>
          </w:tcPr>
          <w:p w14:paraId="2F3D1B14" w14:textId="77777777" w:rsidR="00647483" w:rsidRPr="009426D0" w:rsidRDefault="00647483" w:rsidP="00647483">
            <w:pPr>
              <w:spacing w:line="240" w:lineRule="atLeast"/>
              <w:rPr>
                <w:sz w:val="20"/>
              </w:rPr>
            </w:pPr>
          </w:p>
        </w:tc>
        <w:tc>
          <w:tcPr>
            <w:tcW w:w="1260" w:type="dxa"/>
          </w:tcPr>
          <w:p w14:paraId="56449A04" w14:textId="77777777" w:rsidR="00647483" w:rsidRPr="009426D0" w:rsidRDefault="00647483" w:rsidP="00647483">
            <w:pPr>
              <w:pStyle w:val="acctfourfigures"/>
              <w:tabs>
                <w:tab w:val="clear" w:pos="765"/>
                <w:tab w:val="decimal" w:pos="976"/>
              </w:tabs>
              <w:spacing w:line="240" w:lineRule="atLeast"/>
              <w:ind w:right="11"/>
              <w:rPr>
                <w:rFonts w:cs="Angsana New"/>
                <w:b/>
                <w:bCs/>
                <w:sz w:val="20"/>
              </w:rPr>
            </w:pPr>
          </w:p>
        </w:tc>
        <w:tc>
          <w:tcPr>
            <w:tcW w:w="180" w:type="dxa"/>
          </w:tcPr>
          <w:p w14:paraId="20D57DCC" w14:textId="77777777" w:rsidR="00647483" w:rsidRPr="009426D0" w:rsidRDefault="00647483" w:rsidP="00647483">
            <w:pPr>
              <w:pStyle w:val="acctfourfigures"/>
              <w:tabs>
                <w:tab w:val="clear" w:pos="765"/>
                <w:tab w:val="decimal" w:pos="911"/>
              </w:tabs>
              <w:spacing w:line="240" w:lineRule="atLeast"/>
              <w:rPr>
                <w:b/>
                <w:bCs/>
                <w:sz w:val="20"/>
              </w:rPr>
            </w:pPr>
          </w:p>
        </w:tc>
        <w:tc>
          <w:tcPr>
            <w:tcW w:w="1260" w:type="dxa"/>
          </w:tcPr>
          <w:p w14:paraId="3947B5A1" w14:textId="77777777" w:rsidR="00647483" w:rsidRPr="009426D0" w:rsidRDefault="00647483" w:rsidP="00647483">
            <w:pPr>
              <w:pStyle w:val="acctfourfigures"/>
              <w:tabs>
                <w:tab w:val="clear" w:pos="765"/>
                <w:tab w:val="decimal" w:pos="1001"/>
              </w:tabs>
              <w:spacing w:line="240" w:lineRule="atLeast"/>
              <w:ind w:right="97"/>
              <w:rPr>
                <w:b/>
                <w:bCs/>
                <w:sz w:val="20"/>
              </w:rPr>
            </w:pPr>
          </w:p>
        </w:tc>
        <w:tc>
          <w:tcPr>
            <w:tcW w:w="180" w:type="dxa"/>
          </w:tcPr>
          <w:p w14:paraId="0F0FB603" w14:textId="77777777" w:rsidR="00647483" w:rsidRPr="009426D0" w:rsidRDefault="00647483" w:rsidP="00647483">
            <w:pPr>
              <w:pStyle w:val="acctfourfigures"/>
              <w:tabs>
                <w:tab w:val="clear" w:pos="765"/>
                <w:tab w:val="decimal" w:pos="911"/>
              </w:tabs>
              <w:spacing w:line="240" w:lineRule="atLeast"/>
              <w:rPr>
                <w:b/>
                <w:bCs/>
                <w:sz w:val="20"/>
              </w:rPr>
            </w:pPr>
          </w:p>
        </w:tc>
        <w:tc>
          <w:tcPr>
            <w:tcW w:w="1260" w:type="dxa"/>
          </w:tcPr>
          <w:p w14:paraId="68C6405E" w14:textId="77777777" w:rsidR="00647483" w:rsidRPr="009426D0" w:rsidRDefault="00647483" w:rsidP="00647483">
            <w:pPr>
              <w:tabs>
                <w:tab w:val="decimal" w:pos="737"/>
              </w:tabs>
              <w:spacing w:line="240" w:lineRule="atLeast"/>
              <w:ind w:left="-108" w:right="-110"/>
              <w:rPr>
                <w:b/>
                <w:bCs/>
                <w:sz w:val="20"/>
                <w:lang w:val="en-US" w:bidi="th-TH"/>
              </w:rPr>
            </w:pPr>
          </w:p>
        </w:tc>
        <w:tc>
          <w:tcPr>
            <w:tcW w:w="180" w:type="dxa"/>
          </w:tcPr>
          <w:p w14:paraId="18A04798" w14:textId="77777777" w:rsidR="00647483" w:rsidRPr="009426D0" w:rsidRDefault="00647483" w:rsidP="00647483">
            <w:pPr>
              <w:tabs>
                <w:tab w:val="decimal" w:pos="535"/>
              </w:tabs>
              <w:spacing w:line="240" w:lineRule="atLeast"/>
              <w:ind w:left="-108" w:right="-110"/>
              <w:rPr>
                <w:b/>
                <w:bCs/>
                <w:sz w:val="20"/>
                <w:lang w:val="en-US" w:bidi="th-TH"/>
              </w:rPr>
            </w:pPr>
          </w:p>
        </w:tc>
        <w:tc>
          <w:tcPr>
            <w:tcW w:w="1200" w:type="dxa"/>
          </w:tcPr>
          <w:p w14:paraId="57E745D8" w14:textId="77777777" w:rsidR="00647483" w:rsidRPr="009426D0" w:rsidRDefault="00647483" w:rsidP="00647483">
            <w:pPr>
              <w:tabs>
                <w:tab w:val="decimal" w:pos="669"/>
              </w:tabs>
              <w:spacing w:line="240" w:lineRule="atLeast"/>
              <w:ind w:left="-108" w:right="-110"/>
              <w:rPr>
                <w:b/>
                <w:bCs/>
                <w:sz w:val="20"/>
                <w:lang w:val="en-US" w:bidi="th-TH"/>
              </w:rPr>
            </w:pPr>
          </w:p>
        </w:tc>
      </w:tr>
      <w:tr w:rsidR="008B4E20" w:rsidRPr="009426D0" w14:paraId="40D8BF1B" w14:textId="77777777" w:rsidTr="00A2041C">
        <w:trPr>
          <w:cantSplit/>
        </w:trPr>
        <w:tc>
          <w:tcPr>
            <w:tcW w:w="4221" w:type="dxa"/>
            <w:tcBorders>
              <w:bottom w:val="nil"/>
            </w:tcBorders>
          </w:tcPr>
          <w:p w14:paraId="10E8816F" w14:textId="28DA9EF0" w:rsidR="008B4E20" w:rsidRPr="009426D0" w:rsidRDefault="008B4E20" w:rsidP="008B4E20">
            <w:pPr>
              <w:spacing w:line="240" w:lineRule="atLeast"/>
              <w:jc w:val="both"/>
              <w:rPr>
                <w:szCs w:val="22"/>
              </w:rPr>
            </w:pPr>
            <w:r w:rsidRPr="009426D0">
              <w:rPr>
                <w:b/>
                <w:bCs/>
                <w:i/>
                <w:iCs/>
                <w:szCs w:val="22"/>
                <w:lang w:val="en-US"/>
              </w:rPr>
              <w:t>Other current receivables</w:t>
            </w:r>
          </w:p>
        </w:tc>
        <w:tc>
          <w:tcPr>
            <w:tcW w:w="1260" w:type="dxa"/>
            <w:tcBorders>
              <w:bottom w:val="nil"/>
            </w:tcBorders>
          </w:tcPr>
          <w:p w14:paraId="42BA3858" w14:textId="77777777" w:rsidR="008B4E20" w:rsidRPr="009426D0" w:rsidRDefault="008B4E20" w:rsidP="008B4E20">
            <w:pPr>
              <w:pStyle w:val="acctfourfigures"/>
              <w:tabs>
                <w:tab w:val="clear" w:pos="765"/>
                <w:tab w:val="decimal" w:pos="976"/>
              </w:tabs>
              <w:spacing w:line="240" w:lineRule="atLeast"/>
              <w:ind w:right="11"/>
              <w:rPr>
                <w:b/>
                <w:bCs/>
              </w:rPr>
            </w:pPr>
          </w:p>
        </w:tc>
        <w:tc>
          <w:tcPr>
            <w:tcW w:w="180" w:type="dxa"/>
            <w:tcBorders>
              <w:bottom w:val="nil"/>
            </w:tcBorders>
          </w:tcPr>
          <w:p w14:paraId="7D106A92" w14:textId="77777777" w:rsidR="008B4E20" w:rsidRPr="009426D0" w:rsidRDefault="008B4E20" w:rsidP="008B4E20">
            <w:pPr>
              <w:pStyle w:val="acctfourfigures"/>
              <w:tabs>
                <w:tab w:val="clear" w:pos="765"/>
                <w:tab w:val="decimal" w:pos="911"/>
              </w:tabs>
              <w:spacing w:line="240" w:lineRule="atLeast"/>
              <w:rPr>
                <w:b/>
                <w:bCs/>
                <w:szCs w:val="22"/>
              </w:rPr>
            </w:pPr>
          </w:p>
        </w:tc>
        <w:tc>
          <w:tcPr>
            <w:tcW w:w="1260" w:type="dxa"/>
            <w:tcBorders>
              <w:bottom w:val="nil"/>
            </w:tcBorders>
          </w:tcPr>
          <w:p w14:paraId="79D564BD" w14:textId="77777777" w:rsidR="008B4E20" w:rsidRPr="00D14D3A" w:rsidRDefault="008B4E20" w:rsidP="008B4E20">
            <w:pPr>
              <w:pStyle w:val="acctfourfigures"/>
              <w:tabs>
                <w:tab w:val="clear" w:pos="765"/>
                <w:tab w:val="decimal" w:pos="1001"/>
              </w:tabs>
              <w:spacing w:line="240" w:lineRule="atLeast"/>
              <w:ind w:right="11"/>
              <w:rPr>
                <w:b/>
                <w:bCs/>
                <w:i/>
                <w:iCs/>
              </w:rPr>
            </w:pPr>
          </w:p>
        </w:tc>
        <w:tc>
          <w:tcPr>
            <w:tcW w:w="180" w:type="dxa"/>
            <w:tcBorders>
              <w:bottom w:val="nil"/>
            </w:tcBorders>
          </w:tcPr>
          <w:p w14:paraId="0A8690B0" w14:textId="77777777" w:rsidR="008B4E20" w:rsidRPr="009426D0" w:rsidRDefault="008B4E20" w:rsidP="008B4E20">
            <w:pPr>
              <w:pStyle w:val="acctfourfigures"/>
              <w:tabs>
                <w:tab w:val="clear" w:pos="765"/>
                <w:tab w:val="decimal" w:pos="911"/>
              </w:tabs>
              <w:spacing w:line="240" w:lineRule="atLeast"/>
              <w:rPr>
                <w:b/>
                <w:bCs/>
                <w:szCs w:val="22"/>
              </w:rPr>
            </w:pPr>
          </w:p>
        </w:tc>
        <w:tc>
          <w:tcPr>
            <w:tcW w:w="1260" w:type="dxa"/>
            <w:tcBorders>
              <w:bottom w:val="nil"/>
            </w:tcBorders>
          </w:tcPr>
          <w:p w14:paraId="6769644F" w14:textId="77777777" w:rsidR="008B4E20" w:rsidRPr="009426D0" w:rsidRDefault="008B4E20" w:rsidP="008B4E20">
            <w:pPr>
              <w:tabs>
                <w:tab w:val="decimal" w:pos="641"/>
              </w:tabs>
              <w:spacing w:line="240" w:lineRule="atLeast"/>
              <w:ind w:left="-108" w:right="-110"/>
              <w:rPr>
                <w:b/>
                <w:bCs/>
              </w:rPr>
            </w:pPr>
          </w:p>
        </w:tc>
        <w:tc>
          <w:tcPr>
            <w:tcW w:w="180" w:type="dxa"/>
            <w:tcBorders>
              <w:bottom w:val="nil"/>
            </w:tcBorders>
          </w:tcPr>
          <w:p w14:paraId="513A29A1" w14:textId="77777777" w:rsidR="008B4E20" w:rsidRPr="009426D0" w:rsidRDefault="008B4E20" w:rsidP="008B4E20">
            <w:pPr>
              <w:tabs>
                <w:tab w:val="decimal" w:pos="535"/>
              </w:tabs>
              <w:spacing w:line="240" w:lineRule="atLeast"/>
              <w:ind w:left="-108" w:right="-110"/>
              <w:rPr>
                <w:b/>
                <w:bCs/>
                <w:szCs w:val="22"/>
                <w:lang w:val="en-US" w:bidi="th-TH"/>
              </w:rPr>
            </w:pPr>
          </w:p>
        </w:tc>
        <w:tc>
          <w:tcPr>
            <w:tcW w:w="1200" w:type="dxa"/>
            <w:tcBorders>
              <w:bottom w:val="nil"/>
            </w:tcBorders>
          </w:tcPr>
          <w:p w14:paraId="3F5BD3CA" w14:textId="041BD0A1" w:rsidR="008B4E20" w:rsidRPr="009426D0" w:rsidRDefault="008B4E20" w:rsidP="008B4E20">
            <w:pPr>
              <w:tabs>
                <w:tab w:val="decimal" w:pos="569"/>
              </w:tabs>
              <w:spacing w:line="240" w:lineRule="atLeast"/>
              <w:ind w:left="-108"/>
              <w:jc w:val="right"/>
              <w:rPr>
                <w:b/>
                <w:bCs/>
              </w:rPr>
            </w:pPr>
          </w:p>
        </w:tc>
      </w:tr>
      <w:tr w:rsidR="00EC4918" w:rsidRPr="009426D0" w14:paraId="48262B3D" w14:textId="77777777" w:rsidTr="00A2041C">
        <w:trPr>
          <w:cantSplit/>
        </w:trPr>
        <w:tc>
          <w:tcPr>
            <w:tcW w:w="4221" w:type="dxa"/>
            <w:tcBorders>
              <w:bottom w:val="nil"/>
            </w:tcBorders>
          </w:tcPr>
          <w:p w14:paraId="339D4E3C" w14:textId="14027CE9" w:rsidR="00EC4918" w:rsidRPr="009426D0" w:rsidRDefault="00EC4918" w:rsidP="00EC4918">
            <w:pPr>
              <w:spacing w:line="240" w:lineRule="atLeast"/>
              <w:rPr>
                <w:b/>
                <w:bCs/>
                <w:i/>
                <w:iCs/>
                <w:szCs w:val="22"/>
                <w:lang w:val="en-US"/>
              </w:rPr>
            </w:pPr>
            <w:r w:rsidRPr="009426D0">
              <w:rPr>
                <w:szCs w:val="22"/>
              </w:rPr>
              <w:t>Subsidiaries</w:t>
            </w:r>
          </w:p>
        </w:tc>
        <w:tc>
          <w:tcPr>
            <w:tcW w:w="1260" w:type="dxa"/>
            <w:tcBorders>
              <w:bottom w:val="nil"/>
            </w:tcBorders>
          </w:tcPr>
          <w:p w14:paraId="34CF2D30" w14:textId="01F2716B" w:rsidR="00EC4918" w:rsidRPr="003C107F" w:rsidRDefault="00EC4918" w:rsidP="00EC4918">
            <w:pPr>
              <w:pStyle w:val="acctfourfigures"/>
              <w:tabs>
                <w:tab w:val="clear" w:pos="765"/>
                <w:tab w:val="decimal" w:pos="706"/>
              </w:tabs>
              <w:spacing w:line="240" w:lineRule="atLeast"/>
              <w:ind w:right="11"/>
              <w:rPr>
                <w:szCs w:val="22"/>
              </w:rPr>
            </w:pPr>
            <w:r w:rsidRPr="00EC4918">
              <w:rPr>
                <w:szCs w:val="22"/>
              </w:rPr>
              <w:t>-</w:t>
            </w:r>
          </w:p>
        </w:tc>
        <w:tc>
          <w:tcPr>
            <w:tcW w:w="180" w:type="dxa"/>
            <w:tcBorders>
              <w:bottom w:val="nil"/>
            </w:tcBorders>
          </w:tcPr>
          <w:p w14:paraId="0B0558AB" w14:textId="77777777" w:rsidR="00EC4918" w:rsidRPr="003C107F" w:rsidRDefault="00EC4918" w:rsidP="00EC4918">
            <w:pPr>
              <w:pStyle w:val="acctfourfigures"/>
              <w:tabs>
                <w:tab w:val="clear" w:pos="765"/>
                <w:tab w:val="decimal" w:pos="911"/>
              </w:tabs>
              <w:spacing w:line="240" w:lineRule="atLeast"/>
              <w:rPr>
                <w:szCs w:val="22"/>
              </w:rPr>
            </w:pPr>
          </w:p>
        </w:tc>
        <w:tc>
          <w:tcPr>
            <w:tcW w:w="1260" w:type="dxa"/>
            <w:tcBorders>
              <w:bottom w:val="nil"/>
            </w:tcBorders>
          </w:tcPr>
          <w:p w14:paraId="67273D82" w14:textId="61B211A5" w:rsidR="00EC4918" w:rsidRPr="003C107F" w:rsidRDefault="00EC4918" w:rsidP="00EC4918">
            <w:pPr>
              <w:pStyle w:val="acctfourfigures"/>
              <w:tabs>
                <w:tab w:val="clear" w:pos="765"/>
                <w:tab w:val="decimal" w:pos="706"/>
              </w:tabs>
              <w:spacing w:line="240" w:lineRule="atLeast"/>
              <w:ind w:right="11"/>
              <w:rPr>
                <w:szCs w:val="22"/>
              </w:rPr>
            </w:pPr>
            <w:r w:rsidRPr="00DC6323">
              <w:t>-</w:t>
            </w:r>
          </w:p>
        </w:tc>
        <w:tc>
          <w:tcPr>
            <w:tcW w:w="180" w:type="dxa"/>
            <w:tcBorders>
              <w:bottom w:val="nil"/>
            </w:tcBorders>
          </w:tcPr>
          <w:p w14:paraId="676F9691" w14:textId="77777777" w:rsidR="00EC4918" w:rsidRPr="003C107F" w:rsidRDefault="00EC4918" w:rsidP="00EC4918">
            <w:pPr>
              <w:pStyle w:val="acctfourfigures"/>
              <w:tabs>
                <w:tab w:val="clear" w:pos="765"/>
                <w:tab w:val="decimal" w:pos="911"/>
              </w:tabs>
              <w:spacing w:line="240" w:lineRule="atLeast"/>
              <w:rPr>
                <w:b/>
                <w:bCs/>
                <w:szCs w:val="22"/>
              </w:rPr>
            </w:pPr>
          </w:p>
        </w:tc>
        <w:tc>
          <w:tcPr>
            <w:tcW w:w="1260" w:type="dxa"/>
            <w:tcBorders>
              <w:top w:val="nil"/>
              <w:left w:val="nil"/>
              <w:bottom w:val="nil"/>
              <w:right w:val="nil"/>
            </w:tcBorders>
            <w:shd w:val="clear" w:color="auto" w:fill="auto"/>
          </w:tcPr>
          <w:p w14:paraId="3EF0198F" w14:textId="27BED174" w:rsidR="00EC4918" w:rsidRPr="003C107F" w:rsidRDefault="00EC4918" w:rsidP="00EC4918">
            <w:pPr>
              <w:tabs>
                <w:tab w:val="decimal" w:pos="1086"/>
              </w:tabs>
              <w:spacing w:line="240" w:lineRule="atLeast"/>
              <w:ind w:left="-108" w:right="-110"/>
              <w:rPr>
                <w:szCs w:val="22"/>
              </w:rPr>
            </w:pPr>
            <w:r w:rsidRPr="006E3F57">
              <w:t>1,162,220</w:t>
            </w:r>
          </w:p>
        </w:tc>
        <w:tc>
          <w:tcPr>
            <w:tcW w:w="180" w:type="dxa"/>
            <w:tcBorders>
              <w:bottom w:val="nil"/>
            </w:tcBorders>
          </w:tcPr>
          <w:p w14:paraId="1C115779" w14:textId="77777777" w:rsidR="00EC4918" w:rsidRPr="003C107F" w:rsidRDefault="00EC4918" w:rsidP="00EC4918">
            <w:pPr>
              <w:tabs>
                <w:tab w:val="decimal" w:pos="535"/>
              </w:tabs>
              <w:spacing w:line="240" w:lineRule="atLeast"/>
              <w:ind w:left="-108" w:right="-110"/>
              <w:rPr>
                <w:b/>
                <w:bCs/>
                <w:szCs w:val="22"/>
                <w:lang w:val="en-US" w:bidi="th-TH"/>
              </w:rPr>
            </w:pPr>
          </w:p>
        </w:tc>
        <w:tc>
          <w:tcPr>
            <w:tcW w:w="1200" w:type="dxa"/>
            <w:tcBorders>
              <w:bottom w:val="nil"/>
            </w:tcBorders>
          </w:tcPr>
          <w:p w14:paraId="60556C3C" w14:textId="40B0C8DF" w:rsidR="00EC4918" w:rsidRPr="003C107F" w:rsidRDefault="00EC4918" w:rsidP="009F1116">
            <w:pPr>
              <w:tabs>
                <w:tab w:val="decimal" w:pos="645"/>
              </w:tabs>
              <w:spacing w:line="240" w:lineRule="atLeast"/>
              <w:ind w:left="-108" w:right="40"/>
              <w:jc w:val="right"/>
              <w:rPr>
                <w:szCs w:val="22"/>
              </w:rPr>
            </w:pPr>
            <w:r w:rsidRPr="002270AD">
              <w:t>7,258,779</w:t>
            </w:r>
          </w:p>
        </w:tc>
      </w:tr>
      <w:tr w:rsidR="00EC4918" w:rsidRPr="009426D0" w14:paraId="788E610C" w14:textId="77777777" w:rsidTr="00A2041C">
        <w:trPr>
          <w:cantSplit/>
        </w:trPr>
        <w:tc>
          <w:tcPr>
            <w:tcW w:w="4221" w:type="dxa"/>
            <w:tcBorders>
              <w:bottom w:val="nil"/>
            </w:tcBorders>
          </w:tcPr>
          <w:p w14:paraId="3C72542E" w14:textId="03A93430" w:rsidR="00EC4918" w:rsidRPr="009426D0" w:rsidRDefault="00EC4918" w:rsidP="00EC4918">
            <w:pPr>
              <w:spacing w:line="240" w:lineRule="atLeast"/>
              <w:rPr>
                <w:szCs w:val="22"/>
              </w:rPr>
            </w:pPr>
            <w:r w:rsidRPr="002356A7">
              <w:rPr>
                <w:szCs w:val="22"/>
              </w:rPr>
              <w:t>Joint venture</w:t>
            </w:r>
            <w:r>
              <w:rPr>
                <w:szCs w:val="22"/>
              </w:rPr>
              <w:t>s</w:t>
            </w:r>
          </w:p>
        </w:tc>
        <w:tc>
          <w:tcPr>
            <w:tcW w:w="1260" w:type="dxa"/>
            <w:tcBorders>
              <w:bottom w:val="nil"/>
            </w:tcBorders>
          </w:tcPr>
          <w:p w14:paraId="09144759" w14:textId="4CF5B75D" w:rsidR="00EC4918" w:rsidRPr="003C107F" w:rsidRDefault="00EC4918" w:rsidP="00EC4918">
            <w:pPr>
              <w:pStyle w:val="acctfourfigures"/>
              <w:tabs>
                <w:tab w:val="clear" w:pos="765"/>
                <w:tab w:val="decimal" w:pos="1004"/>
              </w:tabs>
              <w:spacing w:line="240" w:lineRule="atLeast"/>
              <w:ind w:right="11"/>
              <w:rPr>
                <w:szCs w:val="22"/>
              </w:rPr>
            </w:pPr>
            <w:r w:rsidRPr="00040DFE">
              <w:t>424,994</w:t>
            </w:r>
          </w:p>
        </w:tc>
        <w:tc>
          <w:tcPr>
            <w:tcW w:w="180" w:type="dxa"/>
            <w:tcBorders>
              <w:bottom w:val="nil"/>
            </w:tcBorders>
          </w:tcPr>
          <w:p w14:paraId="6A01E49E" w14:textId="77777777" w:rsidR="00EC4918" w:rsidRPr="003C107F" w:rsidRDefault="00EC4918" w:rsidP="00EC4918">
            <w:pPr>
              <w:pStyle w:val="acctfourfigures"/>
              <w:tabs>
                <w:tab w:val="clear" w:pos="765"/>
                <w:tab w:val="decimal" w:pos="911"/>
              </w:tabs>
              <w:spacing w:line="240" w:lineRule="atLeast"/>
              <w:rPr>
                <w:szCs w:val="22"/>
              </w:rPr>
            </w:pPr>
          </w:p>
        </w:tc>
        <w:tc>
          <w:tcPr>
            <w:tcW w:w="1260" w:type="dxa"/>
            <w:tcBorders>
              <w:bottom w:val="nil"/>
            </w:tcBorders>
          </w:tcPr>
          <w:p w14:paraId="65AC5F95" w14:textId="075BD910" w:rsidR="00EC4918" w:rsidRPr="003C107F" w:rsidRDefault="00EC4918" w:rsidP="00EC4918">
            <w:pPr>
              <w:pStyle w:val="acctfourfigures"/>
              <w:tabs>
                <w:tab w:val="clear" w:pos="765"/>
                <w:tab w:val="decimal" w:pos="1002"/>
              </w:tabs>
              <w:spacing w:line="240" w:lineRule="atLeast"/>
              <w:ind w:right="11"/>
              <w:rPr>
                <w:szCs w:val="22"/>
              </w:rPr>
            </w:pPr>
            <w:r w:rsidRPr="00DC6323">
              <w:t>316,876</w:t>
            </w:r>
          </w:p>
        </w:tc>
        <w:tc>
          <w:tcPr>
            <w:tcW w:w="180" w:type="dxa"/>
            <w:tcBorders>
              <w:bottom w:val="nil"/>
            </w:tcBorders>
          </w:tcPr>
          <w:p w14:paraId="20DBBD55" w14:textId="77777777" w:rsidR="00EC4918" w:rsidRPr="003C107F" w:rsidRDefault="00EC4918" w:rsidP="00EC4918">
            <w:pPr>
              <w:pStyle w:val="acctfourfigures"/>
              <w:tabs>
                <w:tab w:val="clear" w:pos="765"/>
                <w:tab w:val="decimal" w:pos="911"/>
              </w:tabs>
              <w:spacing w:line="240" w:lineRule="atLeast"/>
              <w:rPr>
                <w:b/>
                <w:bCs/>
                <w:szCs w:val="22"/>
              </w:rPr>
            </w:pPr>
          </w:p>
        </w:tc>
        <w:tc>
          <w:tcPr>
            <w:tcW w:w="1260" w:type="dxa"/>
            <w:tcBorders>
              <w:top w:val="nil"/>
              <w:left w:val="nil"/>
              <w:bottom w:val="nil"/>
              <w:right w:val="nil"/>
            </w:tcBorders>
            <w:shd w:val="clear" w:color="auto" w:fill="auto"/>
          </w:tcPr>
          <w:p w14:paraId="28FB366E" w14:textId="5E761785" w:rsidR="00EC4918" w:rsidRPr="003C107F" w:rsidRDefault="00EC4918" w:rsidP="00EC4918">
            <w:pPr>
              <w:tabs>
                <w:tab w:val="decimal" w:pos="1086"/>
              </w:tabs>
              <w:spacing w:line="240" w:lineRule="atLeast"/>
              <w:ind w:left="-108" w:right="-110"/>
              <w:rPr>
                <w:szCs w:val="22"/>
              </w:rPr>
            </w:pPr>
            <w:r w:rsidRPr="006E3F57">
              <w:t>424,994</w:t>
            </w:r>
          </w:p>
        </w:tc>
        <w:tc>
          <w:tcPr>
            <w:tcW w:w="180" w:type="dxa"/>
            <w:tcBorders>
              <w:bottom w:val="nil"/>
            </w:tcBorders>
          </w:tcPr>
          <w:p w14:paraId="4863D78D" w14:textId="77777777" w:rsidR="00EC4918" w:rsidRPr="003C107F" w:rsidRDefault="00EC4918" w:rsidP="00EC4918">
            <w:pPr>
              <w:tabs>
                <w:tab w:val="decimal" w:pos="535"/>
              </w:tabs>
              <w:spacing w:line="240" w:lineRule="atLeast"/>
              <w:ind w:left="-108" w:right="-110"/>
              <w:rPr>
                <w:b/>
                <w:bCs/>
                <w:szCs w:val="22"/>
                <w:lang w:val="en-US" w:bidi="th-TH"/>
              </w:rPr>
            </w:pPr>
          </w:p>
        </w:tc>
        <w:tc>
          <w:tcPr>
            <w:tcW w:w="1200" w:type="dxa"/>
            <w:tcBorders>
              <w:bottom w:val="nil"/>
            </w:tcBorders>
          </w:tcPr>
          <w:p w14:paraId="395121E7" w14:textId="5916DB9E" w:rsidR="00EC4918" w:rsidRPr="003C107F" w:rsidRDefault="00EC4918" w:rsidP="009F1116">
            <w:pPr>
              <w:tabs>
                <w:tab w:val="decimal" w:pos="645"/>
              </w:tabs>
              <w:spacing w:line="240" w:lineRule="atLeast"/>
              <w:ind w:left="-108" w:right="40"/>
              <w:jc w:val="right"/>
              <w:rPr>
                <w:szCs w:val="22"/>
              </w:rPr>
            </w:pPr>
            <w:r w:rsidRPr="002270AD">
              <w:t>316,875</w:t>
            </w:r>
          </w:p>
        </w:tc>
      </w:tr>
      <w:tr w:rsidR="00EC4918" w:rsidRPr="009426D0" w14:paraId="240E4FEF" w14:textId="77777777" w:rsidTr="00A2041C">
        <w:trPr>
          <w:cantSplit/>
        </w:trPr>
        <w:tc>
          <w:tcPr>
            <w:tcW w:w="4221" w:type="dxa"/>
            <w:tcBorders>
              <w:bottom w:val="nil"/>
            </w:tcBorders>
          </w:tcPr>
          <w:p w14:paraId="384D85A3" w14:textId="6249E84E" w:rsidR="00EC4918" w:rsidRPr="009426D0" w:rsidRDefault="00EC4918" w:rsidP="00EC4918">
            <w:pPr>
              <w:spacing w:line="240" w:lineRule="atLeast"/>
              <w:rPr>
                <w:szCs w:val="22"/>
              </w:rPr>
            </w:pPr>
            <w:r w:rsidRPr="009426D0">
              <w:rPr>
                <w:szCs w:val="22"/>
              </w:rPr>
              <w:t>Other related parties</w:t>
            </w:r>
          </w:p>
        </w:tc>
        <w:tc>
          <w:tcPr>
            <w:tcW w:w="1260" w:type="dxa"/>
            <w:tcBorders>
              <w:bottom w:val="single" w:sz="4" w:space="0" w:color="auto"/>
            </w:tcBorders>
          </w:tcPr>
          <w:p w14:paraId="110C8720" w14:textId="09884C0C" w:rsidR="00EC4918" w:rsidRPr="003C107F" w:rsidRDefault="00EC4918" w:rsidP="00EC4918">
            <w:pPr>
              <w:pStyle w:val="acctfourfigures"/>
              <w:tabs>
                <w:tab w:val="clear" w:pos="765"/>
                <w:tab w:val="decimal" w:pos="1004"/>
              </w:tabs>
              <w:spacing w:line="240" w:lineRule="atLeast"/>
              <w:ind w:right="11"/>
              <w:rPr>
                <w:szCs w:val="22"/>
              </w:rPr>
            </w:pPr>
            <w:r w:rsidRPr="00040DFE">
              <w:t>6,995</w:t>
            </w:r>
          </w:p>
        </w:tc>
        <w:tc>
          <w:tcPr>
            <w:tcW w:w="180" w:type="dxa"/>
            <w:tcBorders>
              <w:bottom w:val="nil"/>
            </w:tcBorders>
          </w:tcPr>
          <w:p w14:paraId="28A87FFD" w14:textId="77777777" w:rsidR="00EC4918" w:rsidRPr="003C107F" w:rsidRDefault="00EC4918" w:rsidP="00EC4918">
            <w:pPr>
              <w:pStyle w:val="acctfourfigures"/>
              <w:tabs>
                <w:tab w:val="clear" w:pos="765"/>
                <w:tab w:val="decimal" w:pos="911"/>
              </w:tabs>
              <w:spacing w:line="240" w:lineRule="atLeast"/>
              <w:rPr>
                <w:b/>
                <w:bCs/>
                <w:szCs w:val="22"/>
              </w:rPr>
            </w:pPr>
          </w:p>
        </w:tc>
        <w:tc>
          <w:tcPr>
            <w:tcW w:w="1260" w:type="dxa"/>
            <w:tcBorders>
              <w:bottom w:val="single" w:sz="4" w:space="0" w:color="auto"/>
            </w:tcBorders>
          </w:tcPr>
          <w:p w14:paraId="6342CA93" w14:textId="69A2E06D" w:rsidR="00EC4918" w:rsidRPr="003C107F" w:rsidRDefault="00EC4918" w:rsidP="00EC4918">
            <w:pPr>
              <w:pStyle w:val="acctfourfigures"/>
              <w:tabs>
                <w:tab w:val="clear" w:pos="765"/>
                <w:tab w:val="decimal" w:pos="1001"/>
              </w:tabs>
              <w:spacing w:line="240" w:lineRule="atLeast"/>
              <w:ind w:right="11"/>
              <w:rPr>
                <w:szCs w:val="22"/>
              </w:rPr>
            </w:pPr>
            <w:r w:rsidRPr="00DC6323">
              <w:t>13,090</w:t>
            </w:r>
          </w:p>
        </w:tc>
        <w:tc>
          <w:tcPr>
            <w:tcW w:w="180" w:type="dxa"/>
            <w:tcBorders>
              <w:bottom w:val="nil"/>
            </w:tcBorders>
          </w:tcPr>
          <w:p w14:paraId="1462560D" w14:textId="77777777" w:rsidR="00EC4918" w:rsidRPr="003C107F" w:rsidRDefault="00EC4918" w:rsidP="00EC4918">
            <w:pPr>
              <w:pStyle w:val="acctfourfigures"/>
              <w:tabs>
                <w:tab w:val="clear" w:pos="765"/>
                <w:tab w:val="decimal" w:pos="911"/>
              </w:tabs>
              <w:spacing w:line="240" w:lineRule="atLeast"/>
              <w:rPr>
                <w:b/>
                <w:bCs/>
                <w:szCs w:val="22"/>
              </w:rPr>
            </w:pPr>
          </w:p>
        </w:tc>
        <w:tc>
          <w:tcPr>
            <w:tcW w:w="1260" w:type="dxa"/>
            <w:tcBorders>
              <w:top w:val="nil"/>
              <w:left w:val="nil"/>
              <w:bottom w:val="single" w:sz="4" w:space="0" w:color="auto"/>
              <w:right w:val="nil"/>
            </w:tcBorders>
            <w:shd w:val="clear" w:color="auto" w:fill="auto"/>
          </w:tcPr>
          <w:p w14:paraId="1B8BF2BD" w14:textId="737134FC" w:rsidR="00EC4918" w:rsidRPr="003C107F" w:rsidRDefault="00EC4918" w:rsidP="00EC4918">
            <w:pPr>
              <w:tabs>
                <w:tab w:val="decimal" w:pos="1086"/>
              </w:tabs>
              <w:spacing w:line="240" w:lineRule="atLeast"/>
              <w:ind w:left="-108" w:right="-110"/>
              <w:rPr>
                <w:szCs w:val="22"/>
              </w:rPr>
            </w:pPr>
            <w:r w:rsidRPr="006E3F57">
              <w:t>4,359</w:t>
            </w:r>
          </w:p>
        </w:tc>
        <w:tc>
          <w:tcPr>
            <w:tcW w:w="180" w:type="dxa"/>
            <w:tcBorders>
              <w:bottom w:val="nil"/>
            </w:tcBorders>
          </w:tcPr>
          <w:p w14:paraId="62EBF11C" w14:textId="77777777" w:rsidR="00EC4918" w:rsidRPr="003C107F" w:rsidRDefault="00EC4918" w:rsidP="00EC4918">
            <w:pPr>
              <w:tabs>
                <w:tab w:val="decimal" w:pos="535"/>
              </w:tabs>
              <w:spacing w:line="240" w:lineRule="atLeast"/>
              <w:ind w:left="-108" w:right="-110"/>
              <w:rPr>
                <w:b/>
                <w:bCs/>
                <w:szCs w:val="22"/>
                <w:lang w:val="en-US" w:bidi="th-TH"/>
              </w:rPr>
            </w:pPr>
          </w:p>
        </w:tc>
        <w:tc>
          <w:tcPr>
            <w:tcW w:w="1200" w:type="dxa"/>
            <w:tcBorders>
              <w:bottom w:val="single" w:sz="4" w:space="0" w:color="auto"/>
            </w:tcBorders>
          </w:tcPr>
          <w:p w14:paraId="108D9EB5" w14:textId="5CF4169C" w:rsidR="00EC4918" w:rsidRPr="003C107F" w:rsidRDefault="00EC4918" w:rsidP="009F1116">
            <w:pPr>
              <w:tabs>
                <w:tab w:val="decimal" w:pos="645"/>
              </w:tabs>
              <w:spacing w:line="240" w:lineRule="atLeast"/>
              <w:ind w:left="-108" w:right="40"/>
              <w:jc w:val="right"/>
              <w:rPr>
                <w:szCs w:val="22"/>
              </w:rPr>
            </w:pPr>
            <w:r w:rsidRPr="002270AD">
              <w:t>11,247</w:t>
            </w:r>
          </w:p>
        </w:tc>
      </w:tr>
      <w:tr w:rsidR="00EC4918" w:rsidRPr="009426D0" w14:paraId="7C5E0347" w14:textId="77777777" w:rsidTr="007F7D52">
        <w:trPr>
          <w:cantSplit/>
        </w:trPr>
        <w:tc>
          <w:tcPr>
            <w:tcW w:w="4221" w:type="dxa"/>
          </w:tcPr>
          <w:p w14:paraId="31DE945A" w14:textId="47FBC38F" w:rsidR="00EC4918" w:rsidRPr="009426D0" w:rsidRDefault="00EC4918" w:rsidP="00EC4918">
            <w:pPr>
              <w:spacing w:line="240" w:lineRule="atLeast"/>
              <w:rPr>
                <w:b/>
                <w:bCs/>
                <w:szCs w:val="22"/>
              </w:rPr>
            </w:pPr>
            <w:r w:rsidRPr="009426D0">
              <w:rPr>
                <w:b/>
                <w:bCs/>
                <w:szCs w:val="22"/>
              </w:rPr>
              <w:t>Total</w:t>
            </w:r>
          </w:p>
        </w:tc>
        <w:tc>
          <w:tcPr>
            <w:tcW w:w="1260" w:type="dxa"/>
            <w:tcBorders>
              <w:top w:val="single" w:sz="4" w:space="0" w:color="auto"/>
              <w:left w:val="nil"/>
              <w:bottom w:val="double" w:sz="4" w:space="0" w:color="auto"/>
              <w:right w:val="nil"/>
            </w:tcBorders>
            <w:shd w:val="clear" w:color="auto" w:fill="auto"/>
          </w:tcPr>
          <w:p w14:paraId="42EE1B49" w14:textId="4CDA29FF" w:rsidR="00EC4918" w:rsidRPr="00EC4918" w:rsidRDefault="00EC4918" w:rsidP="00EC4918">
            <w:pPr>
              <w:pStyle w:val="acctfourfigures"/>
              <w:tabs>
                <w:tab w:val="clear" w:pos="765"/>
                <w:tab w:val="decimal" w:pos="1004"/>
              </w:tabs>
              <w:spacing w:line="240" w:lineRule="atLeast"/>
              <w:ind w:right="11"/>
              <w:rPr>
                <w:b/>
                <w:bCs/>
                <w:szCs w:val="22"/>
              </w:rPr>
            </w:pPr>
            <w:r w:rsidRPr="00EC4918">
              <w:rPr>
                <w:b/>
                <w:bCs/>
              </w:rPr>
              <w:t>431,989</w:t>
            </w:r>
          </w:p>
        </w:tc>
        <w:tc>
          <w:tcPr>
            <w:tcW w:w="180" w:type="dxa"/>
            <w:tcBorders>
              <w:top w:val="nil"/>
              <w:left w:val="nil"/>
              <w:right w:val="nil"/>
            </w:tcBorders>
          </w:tcPr>
          <w:p w14:paraId="43998A26" w14:textId="77777777" w:rsidR="00EC4918" w:rsidRPr="00EC4918" w:rsidRDefault="00EC4918" w:rsidP="00EC4918">
            <w:pPr>
              <w:pStyle w:val="acctfourfigures"/>
              <w:tabs>
                <w:tab w:val="clear" w:pos="765"/>
                <w:tab w:val="decimal" w:pos="911"/>
              </w:tabs>
              <w:spacing w:line="240" w:lineRule="atLeast"/>
              <w:rPr>
                <w:b/>
                <w:bCs/>
                <w:szCs w:val="22"/>
              </w:rPr>
            </w:pPr>
          </w:p>
        </w:tc>
        <w:tc>
          <w:tcPr>
            <w:tcW w:w="1260" w:type="dxa"/>
            <w:tcBorders>
              <w:top w:val="single" w:sz="4" w:space="0" w:color="auto"/>
              <w:left w:val="nil"/>
              <w:bottom w:val="double" w:sz="4" w:space="0" w:color="auto"/>
              <w:right w:val="nil"/>
            </w:tcBorders>
          </w:tcPr>
          <w:p w14:paraId="7455AA58" w14:textId="2888967B" w:rsidR="00EC4918" w:rsidRPr="00EC4918" w:rsidRDefault="00EC4918" w:rsidP="00EC4918">
            <w:pPr>
              <w:pStyle w:val="acctfourfigures"/>
              <w:tabs>
                <w:tab w:val="clear" w:pos="765"/>
                <w:tab w:val="decimal" w:pos="1001"/>
              </w:tabs>
              <w:spacing w:line="240" w:lineRule="atLeast"/>
              <w:ind w:right="11"/>
              <w:rPr>
                <w:b/>
                <w:bCs/>
                <w:szCs w:val="22"/>
              </w:rPr>
            </w:pPr>
            <w:r w:rsidRPr="00EC4918">
              <w:rPr>
                <w:b/>
                <w:bCs/>
              </w:rPr>
              <w:t>329,966</w:t>
            </w:r>
          </w:p>
        </w:tc>
        <w:tc>
          <w:tcPr>
            <w:tcW w:w="180" w:type="dxa"/>
            <w:tcBorders>
              <w:top w:val="nil"/>
              <w:left w:val="nil"/>
              <w:right w:val="nil"/>
            </w:tcBorders>
          </w:tcPr>
          <w:p w14:paraId="1574EA4E" w14:textId="77777777" w:rsidR="00EC4918" w:rsidRPr="00EC4918" w:rsidRDefault="00EC4918" w:rsidP="00EC4918">
            <w:pPr>
              <w:pStyle w:val="acctfourfigures"/>
              <w:tabs>
                <w:tab w:val="clear" w:pos="765"/>
                <w:tab w:val="decimal" w:pos="911"/>
              </w:tabs>
              <w:spacing w:line="240" w:lineRule="atLeast"/>
              <w:rPr>
                <w:b/>
                <w:bCs/>
                <w:szCs w:val="22"/>
              </w:rPr>
            </w:pPr>
          </w:p>
        </w:tc>
        <w:tc>
          <w:tcPr>
            <w:tcW w:w="1260" w:type="dxa"/>
            <w:tcBorders>
              <w:top w:val="single" w:sz="4" w:space="0" w:color="auto"/>
              <w:left w:val="nil"/>
              <w:bottom w:val="double" w:sz="4" w:space="0" w:color="auto"/>
              <w:right w:val="nil"/>
            </w:tcBorders>
            <w:shd w:val="clear" w:color="auto" w:fill="auto"/>
          </w:tcPr>
          <w:p w14:paraId="414D8163" w14:textId="590AA86C" w:rsidR="00EC4918" w:rsidRPr="00EC4918" w:rsidRDefault="00EC4918" w:rsidP="00EC4918">
            <w:pPr>
              <w:tabs>
                <w:tab w:val="decimal" w:pos="1086"/>
              </w:tabs>
              <w:spacing w:line="240" w:lineRule="atLeast"/>
              <w:ind w:left="-108" w:right="-827" w:hanging="66"/>
              <w:rPr>
                <w:b/>
                <w:bCs/>
                <w:szCs w:val="22"/>
              </w:rPr>
            </w:pPr>
            <w:r w:rsidRPr="00EC4918">
              <w:rPr>
                <w:b/>
                <w:bCs/>
              </w:rPr>
              <w:t>1,591,573</w:t>
            </w:r>
          </w:p>
        </w:tc>
        <w:tc>
          <w:tcPr>
            <w:tcW w:w="180" w:type="dxa"/>
            <w:tcBorders>
              <w:top w:val="nil"/>
              <w:left w:val="nil"/>
              <w:right w:val="nil"/>
            </w:tcBorders>
          </w:tcPr>
          <w:p w14:paraId="55697EA4" w14:textId="77777777" w:rsidR="00EC4918" w:rsidRPr="00EC4918" w:rsidRDefault="00EC4918" w:rsidP="00EC4918">
            <w:pPr>
              <w:tabs>
                <w:tab w:val="decimal" w:pos="535"/>
              </w:tabs>
              <w:spacing w:line="240" w:lineRule="atLeast"/>
              <w:ind w:left="-108" w:right="-110"/>
              <w:rPr>
                <w:b/>
                <w:bCs/>
                <w:szCs w:val="22"/>
              </w:rPr>
            </w:pPr>
          </w:p>
        </w:tc>
        <w:tc>
          <w:tcPr>
            <w:tcW w:w="1200" w:type="dxa"/>
            <w:tcBorders>
              <w:top w:val="single" w:sz="4" w:space="0" w:color="auto"/>
              <w:left w:val="nil"/>
              <w:bottom w:val="double" w:sz="4" w:space="0" w:color="auto"/>
              <w:right w:val="nil"/>
            </w:tcBorders>
          </w:tcPr>
          <w:p w14:paraId="4B2C44F3" w14:textId="1B145330" w:rsidR="00EC4918" w:rsidRPr="00EC4918" w:rsidRDefault="00EC4918" w:rsidP="009F1116">
            <w:pPr>
              <w:tabs>
                <w:tab w:val="decimal" w:pos="645"/>
              </w:tabs>
              <w:spacing w:line="240" w:lineRule="atLeast"/>
              <w:ind w:left="-108" w:right="40"/>
              <w:jc w:val="right"/>
              <w:rPr>
                <w:b/>
                <w:bCs/>
                <w:szCs w:val="22"/>
              </w:rPr>
            </w:pPr>
            <w:r w:rsidRPr="00EC4918">
              <w:rPr>
                <w:b/>
                <w:bCs/>
              </w:rPr>
              <w:t>7,586,901</w:t>
            </w:r>
          </w:p>
        </w:tc>
      </w:tr>
    </w:tbl>
    <w:p w14:paraId="04D74CFE" w14:textId="2563A18E" w:rsidR="00195707" w:rsidRDefault="00195707" w:rsidP="00714238">
      <w:pPr>
        <w:ind w:left="560"/>
        <w:jc w:val="thaiDistribute"/>
        <w:rPr>
          <w:szCs w:val="22"/>
        </w:rPr>
      </w:pPr>
    </w:p>
    <w:tbl>
      <w:tblPr>
        <w:tblW w:w="10080" w:type="dxa"/>
        <w:tblInd w:w="450" w:type="dxa"/>
        <w:tblLayout w:type="fixed"/>
        <w:tblLook w:val="04A0" w:firstRow="1" w:lastRow="0" w:firstColumn="1" w:lastColumn="0" w:noHBand="0" w:noVBand="1"/>
      </w:tblPr>
      <w:tblGrid>
        <w:gridCol w:w="1872"/>
        <w:gridCol w:w="1008"/>
        <w:gridCol w:w="236"/>
        <w:gridCol w:w="983"/>
        <w:gridCol w:w="7"/>
        <w:gridCol w:w="240"/>
        <w:gridCol w:w="1170"/>
        <w:gridCol w:w="270"/>
        <w:gridCol w:w="1260"/>
        <w:gridCol w:w="270"/>
        <w:gridCol w:w="1324"/>
        <w:gridCol w:w="242"/>
        <w:gridCol w:w="1198"/>
      </w:tblGrid>
      <w:tr w:rsidR="00383653" w:rsidRPr="009426D0" w14:paraId="2785A303" w14:textId="77777777" w:rsidTr="001F1807">
        <w:trPr>
          <w:tblHeader/>
        </w:trPr>
        <w:tc>
          <w:tcPr>
            <w:tcW w:w="1872" w:type="dxa"/>
            <w:shd w:val="clear" w:color="auto" w:fill="auto"/>
            <w:vAlign w:val="bottom"/>
          </w:tcPr>
          <w:p w14:paraId="62DC06BC" w14:textId="77777777" w:rsidR="00383653" w:rsidRPr="009426D0" w:rsidRDefault="00383653" w:rsidP="001F1807">
            <w:pPr>
              <w:tabs>
                <w:tab w:val="left" w:pos="880"/>
                <w:tab w:val="left" w:pos="970"/>
              </w:tabs>
              <w:spacing w:line="240" w:lineRule="auto"/>
              <w:rPr>
                <w:b/>
                <w:bCs/>
                <w:i/>
                <w:iCs/>
                <w:szCs w:val="22"/>
                <w:cs/>
              </w:rPr>
            </w:pPr>
          </w:p>
        </w:tc>
        <w:tc>
          <w:tcPr>
            <w:tcW w:w="2227" w:type="dxa"/>
            <w:gridSpan w:val="3"/>
            <w:shd w:val="clear" w:color="auto" w:fill="auto"/>
            <w:vAlign w:val="bottom"/>
          </w:tcPr>
          <w:p w14:paraId="2DFB344A" w14:textId="77777777" w:rsidR="00383653" w:rsidRPr="009426D0" w:rsidRDefault="00383653" w:rsidP="001F1807">
            <w:pPr>
              <w:tabs>
                <w:tab w:val="left" w:pos="720"/>
              </w:tabs>
              <w:spacing w:line="240" w:lineRule="auto"/>
              <w:ind w:left="-129" w:right="-86"/>
              <w:jc w:val="center"/>
              <w:rPr>
                <w:b/>
                <w:bCs/>
                <w:szCs w:val="22"/>
                <w:cs/>
              </w:rPr>
            </w:pPr>
            <w:r w:rsidRPr="009426D0">
              <w:rPr>
                <w:b/>
                <w:bCs/>
                <w:szCs w:val="22"/>
              </w:rPr>
              <w:t>Interest rate</w:t>
            </w:r>
          </w:p>
        </w:tc>
        <w:tc>
          <w:tcPr>
            <w:tcW w:w="247" w:type="dxa"/>
            <w:gridSpan w:val="2"/>
          </w:tcPr>
          <w:p w14:paraId="1911B421" w14:textId="77777777" w:rsidR="00383653" w:rsidRPr="009426D0" w:rsidRDefault="00383653" w:rsidP="001F1807">
            <w:pPr>
              <w:tabs>
                <w:tab w:val="left" w:pos="720"/>
              </w:tabs>
              <w:spacing w:line="240" w:lineRule="auto"/>
              <w:ind w:left="-129" w:right="-86"/>
              <w:jc w:val="center"/>
              <w:rPr>
                <w:b/>
                <w:bCs/>
                <w:szCs w:val="22"/>
                <w:cs/>
              </w:rPr>
            </w:pPr>
          </w:p>
        </w:tc>
        <w:tc>
          <w:tcPr>
            <w:tcW w:w="5734" w:type="dxa"/>
            <w:gridSpan w:val="7"/>
            <w:shd w:val="clear" w:color="auto" w:fill="auto"/>
            <w:vAlign w:val="bottom"/>
          </w:tcPr>
          <w:p w14:paraId="204238B1" w14:textId="6F2DFD41" w:rsidR="00383653" w:rsidRPr="00836F3D" w:rsidRDefault="00383653" w:rsidP="00383653">
            <w:pPr>
              <w:pStyle w:val="acctmergecolhdg"/>
              <w:spacing w:line="240" w:lineRule="atLeast"/>
              <w:rPr>
                <w:szCs w:val="22"/>
                <w:cs/>
              </w:rPr>
            </w:pPr>
            <w:r w:rsidRPr="009426D0">
              <w:rPr>
                <w:szCs w:val="22"/>
              </w:rPr>
              <w:t>Consolidated financial statements</w:t>
            </w:r>
          </w:p>
        </w:tc>
      </w:tr>
      <w:tr w:rsidR="00383653" w:rsidRPr="009426D0" w14:paraId="385DBB33" w14:textId="77777777" w:rsidTr="001F1807">
        <w:trPr>
          <w:tblHeader/>
        </w:trPr>
        <w:tc>
          <w:tcPr>
            <w:tcW w:w="1872" w:type="dxa"/>
            <w:vMerge w:val="restart"/>
            <w:shd w:val="clear" w:color="auto" w:fill="auto"/>
          </w:tcPr>
          <w:p w14:paraId="4CCB7338" w14:textId="77777777" w:rsidR="00383653" w:rsidRPr="00156FC2" w:rsidRDefault="00383653" w:rsidP="001F1807">
            <w:pPr>
              <w:spacing w:line="240" w:lineRule="auto"/>
              <w:ind w:left="346" w:right="-309" w:hanging="651"/>
              <w:jc w:val="center"/>
              <w:rPr>
                <w:spacing w:val="-10"/>
                <w:szCs w:val="22"/>
              </w:rPr>
            </w:pPr>
            <w:r w:rsidRPr="00156FC2">
              <w:rPr>
                <w:spacing w:val="-10"/>
                <w:szCs w:val="22"/>
                <w:cs/>
              </w:rPr>
              <w:br w:type="page"/>
            </w:r>
          </w:p>
          <w:p w14:paraId="34100FF9" w14:textId="6D828359" w:rsidR="00383653" w:rsidRPr="00156FC2" w:rsidRDefault="00383653" w:rsidP="001F1807">
            <w:pPr>
              <w:spacing w:line="240" w:lineRule="auto"/>
              <w:ind w:left="346" w:right="-309" w:hanging="651"/>
              <w:jc w:val="center"/>
              <w:rPr>
                <w:b/>
                <w:bCs/>
                <w:i/>
                <w:iCs/>
                <w:szCs w:val="22"/>
                <w:lang w:val="en-US"/>
              </w:rPr>
            </w:pPr>
            <w:r>
              <w:rPr>
                <w:b/>
                <w:bCs/>
                <w:i/>
                <w:iCs/>
                <w:szCs w:val="22"/>
                <w:lang w:val="en-US"/>
              </w:rPr>
              <w:t>Short</w:t>
            </w:r>
            <w:r w:rsidRPr="00156FC2">
              <w:rPr>
                <w:b/>
                <w:bCs/>
                <w:i/>
                <w:iCs/>
                <w:szCs w:val="22"/>
                <w:lang w:val="en-US"/>
              </w:rPr>
              <w:t>-term loans to</w:t>
            </w:r>
          </w:p>
          <w:p w14:paraId="67419B1F" w14:textId="77777777" w:rsidR="00383653" w:rsidRPr="00156FC2" w:rsidRDefault="00383653" w:rsidP="001F1807">
            <w:pPr>
              <w:spacing w:line="240" w:lineRule="auto"/>
              <w:ind w:left="346" w:right="-309" w:hanging="651"/>
              <w:jc w:val="center"/>
              <w:rPr>
                <w:b/>
                <w:bCs/>
                <w:i/>
                <w:iCs/>
                <w:spacing w:val="-10"/>
                <w:szCs w:val="22"/>
                <w:cs/>
              </w:rPr>
            </w:pPr>
            <w:r w:rsidRPr="00156FC2">
              <w:rPr>
                <w:b/>
                <w:bCs/>
                <w:i/>
                <w:iCs/>
                <w:szCs w:val="22"/>
                <w:lang w:val="en-US"/>
              </w:rPr>
              <w:t>related parties</w:t>
            </w:r>
          </w:p>
        </w:tc>
        <w:tc>
          <w:tcPr>
            <w:tcW w:w="1008" w:type="dxa"/>
            <w:shd w:val="clear" w:color="auto" w:fill="auto"/>
            <w:hideMark/>
          </w:tcPr>
          <w:p w14:paraId="5AE8E208" w14:textId="77777777" w:rsidR="00383653" w:rsidRDefault="00383653" w:rsidP="001F1807">
            <w:pPr>
              <w:tabs>
                <w:tab w:val="left" w:pos="720"/>
              </w:tabs>
              <w:spacing w:line="240" w:lineRule="auto"/>
              <w:ind w:left="-129" w:right="-86"/>
              <w:jc w:val="center"/>
              <w:rPr>
                <w:bCs/>
                <w:szCs w:val="22"/>
              </w:rPr>
            </w:pPr>
            <w:r w:rsidRPr="005212EE">
              <w:rPr>
                <w:bCs/>
                <w:szCs w:val="22"/>
              </w:rPr>
              <w:t>3</w:t>
            </w:r>
            <w:r>
              <w:rPr>
                <w:bCs/>
                <w:szCs w:val="22"/>
              </w:rPr>
              <w:t>1</w:t>
            </w:r>
          </w:p>
          <w:p w14:paraId="33342AB8" w14:textId="77777777" w:rsidR="00383653" w:rsidRPr="00156FC2" w:rsidRDefault="00383653" w:rsidP="001F1807">
            <w:pPr>
              <w:tabs>
                <w:tab w:val="left" w:pos="720"/>
              </w:tabs>
              <w:spacing w:line="240" w:lineRule="auto"/>
              <w:ind w:left="-95" w:right="-120"/>
              <w:jc w:val="center"/>
              <w:rPr>
                <w:szCs w:val="22"/>
                <w:cs/>
              </w:rPr>
            </w:pPr>
            <w:r w:rsidRPr="00156FC2">
              <w:rPr>
                <w:szCs w:val="22"/>
              </w:rPr>
              <w:t>December</w:t>
            </w:r>
          </w:p>
        </w:tc>
        <w:tc>
          <w:tcPr>
            <w:tcW w:w="236" w:type="dxa"/>
            <w:shd w:val="clear" w:color="auto" w:fill="auto"/>
            <w:vAlign w:val="bottom"/>
          </w:tcPr>
          <w:p w14:paraId="73579834" w14:textId="77777777" w:rsidR="00383653" w:rsidRPr="00156FC2" w:rsidRDefault="00383653" w:rsidP="001F1807">
            <w:pPr>
              <w:tabs>
                <w:tab w:val="left" w:pos="720"/>
              </w:tabs>
              <w:spacing w:line="240" w:lineRule="auto"/>
              <w:jc w:val="center"/>
              <w:rPr>
                <w:szCs w:val="22"/>
                <w:cs/>
              </w:rPr>
            </w:pPr>
          </w:p>
        </w:tc>
        <w:tc>
          <w:tcPr>
            <w:tcW w:w="990" w:type="dxa"/>
            <w:gridSpan w:val="2"/>
          </w:tcPr>
          <w:p w14:paraId="0276E80C" w14:textId="77777777" w:rsidR="00383653" w:rsidRDefault="00383653" w:rsidP="001F1807">
            <w:pPr>
              <w:tabs>
                <w:tab w:val="left" w:pos="720"/>
              </w:tabs>
              <w:spacing w:line="240" w:lineRule="auto"/>
              <w:ind w:left="-129" w:right="-86"/>
              <w:jc w:val="center"/>
              <w:rPr>
                <w:bCs/>
                <w:szCs w:val="22"/>
              </w:rPr>
            </w:pPr>
            <w:r w:rsidRPr="005212EE">
              <w:rPr>
                <w:bCs/>
                <w:szCs w:val="22"/>
              </w:rPr>
              <w:t>3</w:t>
            </w:r>
            <w:r>
              <w:rPr>
                <w:bCs/>
                <w:szCs w:val="22"/>
              </w:rPr>
              <w:t>1</w:t>
            </w:r>
          </w:p>
          <w:p w14:paraId="26B0D03B" w14:textId="77777777" w:rsidR="00383653" w:rsidRPr="00156FC2" w:rsidRDefault="00383653" w:rsidP="001F1807">
            <w:pPr>
              <w:tabs>
                <w:tab w:val="left" w:pos="720"/>
              </w:tabs>
              <w:spacing w:line="240" w:lineRule="auto"/>
              <w:ind w:left="-129" w:right="-86"/>
              <w:jc w:val="center"/>
              <w:rPr>
                <w:bCs/>
                <w:szCs w:val="22"/>
                <w:cs/>
              </w:rPr>
            </w:pPr>
            <w:r w:rsidRPr="008B4E20">
              <w:rPr>
                <w:bCs/>
                <w:szCs w:val="22"/>
              </w:rPr>
              <w:t>March</w:t>
            </w:r>
          </w:p>
        </w:tc>
        <w:tc>
          <w:tcPr>
            <w:tcW w:w="240" w:type="dxa"/>
          </w:tcPr>
          <w:p w14:paraId="68311FEE" w14:textId="77777777" w:rsidR="00383653" w:rsidRPr="00156FC2" w:rsidRDefault="00383653" w:rsidP="001F1807">
            <w:pPr>
              <w:tabs>
                <w:tab w:val="left" w:pos="720"/>
              </w:tabs>
              <w:spacing w:line="240" w:lineRule="auto"/>
              <w:ind w:left="-129" w:right="-86"/>
              <w:jc w:val="center"/>
              <w:rPr>
                <w:szCs w:val="22"/>
                <w:cs/>
              </w:rPr>
            </w:pPr>
          </w:p>
        </w:tc>
        <w:tc>
          <w:tcPr>
            <w:tcW w:w="1170" w:type="dxa"/>
            <w:shd w:val="clear" w:color="auto" w:fill="auto"/>
            <w:vAlign w:val="bottom"/>
            <w:hideMark/>
          </w:tcPr>
          <w:p w14:paraId="3FA2DCA8" w14:textId="77777777" w:rsidR="00383653" w:rsidRPr="00156FC2" w:rsidRDefault="00383653" w:rsidP="001F1807">
            <w:pPr>
              <w:tabs>
                <w:tab w:val="left" w:pos="720"/>
              </w:tabs>
              <w:spacing w:line="240" w:lineRule="auto"/>
              <w:ind w:left="-95" w:right="-120"/>
              <w:jc w:val="center"/>
              <w:rPr>
                <w:szCs w:val="22"/>
              </w:rPr>
            </w:pPr>
            <w:r w:rsidRPr="00156FC2">
              <w:rPr>
                <w:szCs w:val="22"/>
              </w:rPr>
              <w:t xml:space="preserve">1 </w:t>
            </w:r>
          </w:p>
          <w:p w14:paraId="65F7E1C9" w14:textId="77777777" w:rsidR="00383653" w:rsidRPr="00156FC2" w:rsidRDefault="00383653" w:rsidP="001F1807">
            <w:pPr>
              <w:tabs>
                <w:tab w:val="left" w:pos="720"/>
              </w:tabs>
              <w:spacing w:line="240" w:lineRule="auto"/>
              <w:ind w:left="-95" w:right="-120"/>
              <w:jc w:val="center"/>
              <w:rPr>
                <w:szCs w:val="22"/>
              </w:rPr>
            </w:pPr>
            <w:r w:rsidRPr="00156FC2">
              <w:rPr>
                <w:szCs w:val="22"/>
              </w:rPr>
              <w:t>January</w:t>
            </w:r>
          </w:p>
        </w:tc>
        <w:tc>
          <w:tcPr>
            <w:tcW w:w="270" w:type="dxa"/>
            <w:shd w:val="clear" w:color="auto" w:fill="auto"/>
            <w:vAlign w:val="bottom"/>
          </w:tcPr>
          <w:p w14:paraId="719DC42B" w14:textId="77777777" w:rsidR="00383653" w:rsidRPr="00156FC2" w:rsidRDefault="00383653" w:rsidP="001F1807">
            <w:pPr>
              <w:tabs>
                <w:tab w:val="left" w:pos="720"/>
              </w:tabs>
              <w:spacing w:line="240" w:lineRule="auto"/>
              <w:jc w:val="center"/>
              <w:rPr>
                <w:szCs w:val="22"/>
                <w:cs/>
              </w:rPr>
            </w:pPr>
          </w:p>
        </w:tc>
        <w:tc>
          <w:tcPr>
            <w:tcW w:w="1260" w:type="dxa"/>
            <w:shd w:val="clear" w:color="auto" w:fill="auto"/>
            <w:vAlign w:val="bottom"/>
          </w:tcPr>
          <w:p w14:paraId="4C7B91E4" w14:textId="77777777" w:rsidR="00383653" w:rsidRPr="00156FC2" w:rsidRDefault="00383653" w:rsidP="001F1807">
            <w:pPr>
              <w:tabs>
                <w:tab w:val="left" w:pos="720"/>
              </w:tabs>
              <w:spacing w:line="240" w:lineRule="auto"/>
              <w:ind w:left="-95" w:right="-120"/>
              <w:jc w:val="center"/>
              <w:rPr>
                <w:szCs w:val="22"/>
              </w:rPr>
            </w:pPr>
          </w:p>
        </w:tc>
        <w:tc>
          <w:tcPr>
            <w:tcW w:w="270" w:type="dxa"/>
            <w:shd w:val="clear" w:color="auto" w:fill="auto"/>
            <w:vAlign w:val="bottom"/>
          </w:tcPr>
          <w:p w14:paraId="3B98C3CD" w14:textId="77777777" w:rsidR="00383653" w:rsidRPr="00156FC2" w:rsidRDefault="00383653" w:rsidP="001F1807">
            <w:pPr>
              <w:tabs>
                <w:tab w:val="left" w:pos="720"/>
              </w:tabs>
              <w:spacing w:line="240" w:lineRule="auto"/>
              <w:jc w:val="center"/>
              <w:rPr>
                <w:szCs w:val="22"/>
                <w:cs/>
              </w:rPr>
            </w:pPr>
          </w:p>
        </w:tc>
        <w:tc>
          <w:tcPr>
            <w:tcW w:w="1324" w:type="dxa"/>
            <w:shd w:val="clear" w:color="auto" w:fill="auto"/>
            <w:vAlign w:val="bottom"/>
          </w:tcPr>
          <w:p w14:paraId="6E9C5F7E" w14:textId="77777777" w:rsidR="00383653" w:rsidRPr="00156FC2" w:rsidRDefault="00383653" w:rsidP="001F1807">
            <w:pPr>
              <w:tabs>
                <w:tab w:val="left" w:pos="720"/>
              </w:tabs>
              <w:spacing w:line="240" w:lineRule="auto"/>
              <w:ind w:left="-95" w:right="-120"/>
              <w:jc w:val="center"/>
              <w:rPr>
                <w:szCs w:val="22"/>
              </w:rPr>
            </w:pPr>
          </w:p>
        </w:tc>
        <w:tc>
          <w:tcPr>
            <w:tcW w:w="242" w:type="dxa"/>
            <w:shd w:val="clear" w:color="auto" w:fill="auto"/>
            <w:vAlign w:val="bottom"/>
          </w:tcPr>
          <w:p w14:paraId="000864AE" w14:textId="77777777" w:rsidR="00383653" w:rsidRPr="00156FC2" w:rsidRDefault="00383653" w:rsidP="001F1807">
            <w:pPr>
              <w:tabs>
                <w:tab w:val="left" w:pos="720"/>
              </w:tabs>
              <w:spacing w:line="240" w:lineRule="auto"/>
              <w:jc w:val="center"/>
              <w:rPr>
                <w:szCs w:val="22"/>
                <w:cs/>
              </w:rPr>
            </w:pPr>
          </w:p>
        </w:tc>
        <w:tc>
          <w:tcPr>
            <w:tcW w:w="1198" w:type="dxa"/>
            <w:shd w:val="clear" w:color="auto" w:fill="auto"/>
            <w:hideMark/>
          </w:tcPr>
          <w:p w14:paraId="5D0B1D15" w14:textId="77777777" w:rsidR="00383653" w:rsidRDefault="00383653" w:rsidP="001F1807">
            <w:pPr>
              <w:tabs>
                <w:tab w:val="left" w:pos="720"/>
              </w:tabs>
              <w:spacing w:line="240" w:lineRule="auto"/>
              <w:ind w:left="-129" w:right="-86"/>
              <w:jc w:val="center"/>
              <w:rPr>
                <w:bCs/>
                <w:szCs w:val="22"/>
              </w:rPr>
            </w:pPr>
            <w:r w:rsidRPr="005212EE">
              <w:rPr>
                <w:bCs/>
                <w:szCs w:val="22"/>
              </w:rPr>
              <w:t>3</w:t>
            </w:r>
            <w:r>
              <w:rPr>
                <w:bCs/>
                <w:szCs w:val="22"/>
              </w:rPr>
              <w:t>1</w:t>
            </w:r>
          </w:p>
          <w:p w14:paraId="0E679F7A" w14:textId="77777777" w:rsidR="00383653" w:rsidRPr="00156FC2" w:rsidRDefault="00383653" w:rsidP="001F1807">
            <w:pPr>
              <w:tabs>
                <w:tab w:val="left" w:pos="720"/>
              </w:tabs>
              <w:spacing w:line="240" w:lineRule="auto"/>
              <w:ind w:left="-95" w:right="-120"/>
              <w:jc w:val="center"/>
              <w:rPr>
                <w:szCs w:val="22"/>
                <w:cs/>
              </w:rPr>
            </w:pPr>
            <w:r w:rsidRPr="008B4E20">
              <w:rPr>
                <w:bCs/>
                <w:szCs w:val="22"/>
              </w:rPr>
              <w:t>March</w:t>
            </w:r>
          </w:p>
        </w:tc>
      </w:tr>
      <w:tr w:rsidR="00383653" w:rsidRPr="009426D0" w14:paraId="77FA66ED" w14:textId="77777777" w:rsidTr="001F1807">
        <w:trPr>
          <w:tblHeader/>
        </w:trPr>
        <w:tc>
          <w:tcPr>
            <w:tcW w:w="1872" w:type="dxa"/>
            <w:vMerge/>
            <w:shd w:val="clear" w:color="auto" w:fill="auto"/>
          </w:tcPr>
          <w:p w14:paraId="7EE36FFC" w14:textId="77777777" w:rsidR="00383653" w:rsidRPr="00156FC2" w:rsidRDefault="00383653" w:rsidP="001F1807">
            <w:pPr>
              <w:spacing w:line="240" w:lineRule="auto"/>
              <w:ind w:left="176" w:right="-288"/>
              <w:jc w:val="both"/>
              <w:rPr>
                <w:b/>
                <w:bCs/>
                <w:i/>
                <w:iCs/>
                <w:szCs w:val="22"/>
                <w:cs/>
              </w:rPr>
            </w:pPr>
          </w:p>
        </w:tc>
        <w:tc>
          <w:tcPr>
            <w:tcW w:w="1008" w:type="dxa"/>
            <w:shd w:val="clear" w:color="auto" w:fill="auto"/>
          </w:tcPr>
          <w:p w14:paraId="764C1C4A" w14:textId="77777777" w:rsidR="00383653" w:rsidRPr="008B4E20" w:rsidRDefault="00383653" w:rsidP="001F1807">
            <w:pPr>
              <w:tabs>
                <w:tab w:val="left" w:pos="720"/>
              </w:tabs>
              <w:spacing w:line="240" w:lineRule="auto"/>
              <w:ind w:left="-129" w:right="-86"/>
              <w:jc w:val="center"/>
              <w:rPr>
                <w:bCs/>
                <w:szCs w:val="22"/>
              </w:rPr>
            </w:pPr>
            <w:r w:rsidRPr="008B4E20">
              <w:rPr>
                <w:bCs/>
                <w:szCs w:val="22"/>
              </w:rPr>
              <w:t>202</w:t>
            </w:r>
            <w:r>
              <w:rPr>
                <w:bCs/>
                <w:szCs w:val="22"/>
              </w:rPr>
              <w:t>4</w:t>
            </w:r>
          </w:p>
        </w:tc>
        <w:tc>
          <w:tcPr>
            <w:tcW w:w="236" w:type="dxa"/>
            <w:shd w:val="clear" w:color="auto" w:fill="auto"/>
          </w:tcPr>
          <w:p w14:paraId="60E64BED" w14:textId="77777777" w:rsidR="00383653" w:rsidRPr="008B4E20" w:rsidRDefault="00383653" w:rsidP="001F1807">
            <w:pPr>
              <w:tabs>
                <w:tab w:val="left" w:pos="720"/>
              </w:tabs>
              <w:spacing w:line="240" w:lineRule="auto"/>
              <w:jc w:val="center"/>
              <w:rPr>
                <w:bCs/>
                <w:szCs w:val="22"/>
                <w:cs/>
              </w:rPr>
            </w:pPr>
          </w:p>
        </w:tc>
        <w:tc>
          <w:tcPr>
            <w:tcW w:w="990" w:type="dxa"/>
            <w:gridSpan w:val="2"/>
          </w:tcPr>
          <w:p w14:paraId="7DFBA57A" w14:textId="77777777" w:rsidR="00383653" w:rsidRPr="008B4E20" w:rsidRDefault="00383653" w:rsidP="001F1807">
            <w:pPr>
              <w:tabs>
                <w:tab w:val="left" w:pos="720"/>
              </w:tabs>
              <w:spacing w:line="240" w:lineRule="auto"/>
              <w:ind w:left="-129" w:right="-86"/>
              <w:jc w:val="center"/>
              <w:rPr>
                <w:bCs/>
                <w:szCs w:val="22"/>
                <w:cs/>
              </w:rPr>
            </w:pPr>
            <w:r w:rsidRPr="008B4E20">
              <w:rPr>
                <w:bCs/>
                <w:szCs w:val="22"/>
              </w:rPr>
              <w:t>202</w:t>
            </w:r>
            <w:r>
              <w:rPr>
                <w:bCs/>
                <w:szCs w:val="22"/>
              </w:rPr>
              <w:t>5</w:t>
            </w:r>
          </w:p>
        </w:tc>
        <w:tc>
          <w:tcPr>
            <w:tcW w:w="240" w:type="dxa"/>
          </w:tcPr>
          <w:p w14:paraId="3A08261E" w14:textId="77777777" w:rsidR="00383653" w:rsidRPr="00156FC2" w:rsidRDefault="00383653" w:rsidP="001F1807">
            <w:pPr>
              <w:tabs>
                <w:tab w:val="left" w:pos="720"/>
              </w:tabs>
              <w:spacing w:line="240" w:lineRule="auto"/>
              <w:ind w:left="-129" w:right="-86"/>
              <w:jc w:val="center"/>
              <w:rPr>
                <w:szCs w:val="22"/>
                <w:cs/>
              </w:rPr>
            </w:pPr>
          </w:p>
        </w:tc>
        <w:tc>
          <w:tcPr>
            <w:tcW w:w="1170" w:type="dxa"/>
            <w:shd w:val="clear" w:color="auto" w:fill="auto"/>
            <w:vAlign w:val="bottom"/>
          </w:tcPr>
          <w:p w14:paraId="65AB1CD8" w14:textId="77777777" w:rsidR="00383653" w:rsidRPr="00156FC2" w:rsidRDefault="00383653" w:rsidP="001F1807">
            <w:pPr>
              <w:tabs>
                <w:tab w:val="left" w:pos="720"/>
              </w:tabs>
              <w:spacing w:line="240" w:lineRule="auto"/>
              <w:ind w:left="-129" w:right="-86"/>
              <w:jc w:val="center"/>
              <w:rPr>
                <w:szCs w:val="22"/>
                <w:cs/>
              </w:rPr>
            </w:pPr>
            <w:r w:rsidRPr="00156FC2">
              <w:rPr>
                <w:szCs w:val="22"/>
              </w:rPr>
              <w:t>202</w:t>
            </w:r>
            <w:r>
              <w:rPr>
                <w:szCs w:val="22"/>
              </w:rPr>
              <w:t>5</w:t>
            </w:r>
          </w:p>
        </w:tc>
        <w:tc>
          <w:tcPr>
            <w:tcW w:w="270" w:type="dxa"/>
            <w:shd w:val="clear" w:color="auto" w:fill="auto"/>
            <w:vAlign w:val="bottom"/>
          </w:tcPr>
          <w:p w14:paraId="707E8366" w14:textId="77777777" w:rsidR="00383653" w:rsidRPr="00156FC2" w:rsidRDefault="00383653" w:rsidP="001F1807">
            <w:pPr>
              <w:tabs>
                <w:tab w:val="left" w:pos="720"/>
              </w:tabs>
              <w:spacing w:line="240" w:lineRule="auto"/>
              <w:jc w:val="center"/>
              <w:rPr>
                <w:szCs w:val="22"/>
                <w:cs/>
              </w:rPr>
            </w:pPr>
          </w:p>
        </w:tc>
        <w:tc>
          <w:tcPr>
            <w:tcW w:w="1260" w:type="dxa"/>
            <w:shd w:val="clear" w:color="auto" w:fill="auto"/>
            <w:vAlign w:val="bottom"/>
          </w:tcPr>
          <w:p w14:paraId="4083E6B3" w14:textId="77777777" w:rsidR="00383653" w:rsidRPr="00156FC2" w:rsidRDefault="00383653" w:rsidP="001F1807">
            <w:pPr>
              <w:tabs>
                <w:tab w:val="left" w:pos="720"/>
              </w:tabs>
              <w:spacing w:line="240" w:lineRule="auto"/>
              <w:ind w:left="-95" w:right="-120"/>
              <w:jc w:val="center"/>
              <w:rPr>
                <w:szCs w:val="22"/>
                <w:cs/>
              </w:rPr>
            </w:pPr>
            <w:r w:rsidRPr="00156FC2">
              <w:rPr>
                <w:szCs w:val="22"/>
              </w:rPr>
              <w:t>Increase</w:t>
            </w:r>
          </w:p>
        </w:tc>
        <w:tc>
          <w:tcPr>
            <w:tcW w:w="270" w:type="dxa"/>
            <w:shd w:val="clear" w:color="auto" w:fill="auto"/>
            <w:vAlign w:val="bottom"/>
          </w:tcPr>
          <w:p w14:paraId="1F364A9B" w14:textId="77777777" w:rsidR="00383653" w:rsidRPr="00156FC2" w:rsidRDefault="00383653" w:rsidP="001F1807">
            <w:pPr>
              <w:tabs>
                <w:tab w:val="left" w:pos="720"/>
              </w:tabs>
              <w:spacing w:line="240" w:lineRule="auto"/>
              <w:jc w:val="center"/>
              <w:rPr>
                <w:szCs w:val="22"/>
                <w:cs/>
              </w:rPr>
            </w:pPr>
          </w:p>
        </w:tc>
        <w:tc>
          <w:tcPr>
            <w:tcW w:w="1324" w:type="dxa"/>
            <w:shd w:val="clear" w:color="auto" w:fill="auto"/>
            <w:vAlign w:val="bottom"/>
          </w:tcPr>
          <w:p w14:paraId="00D8CD2B" w14:textId="77777777" w:rsidR="00383653" w:rsidRPr="00156FC2" w:rsidRDefault="00383653" w:rsidP="001F1807">
            <w:pPr>
              <w:tabs>
                <w:tab w:val="left" w:pos="720"/>
              </w:tabs>
              <w:spacing w:line="240" w:lineRule="auto"/>
              <w:ind w:left="-95" w:right="-120"/>
              <w:jc w:val="center"/>
              <w:rPr>
                <w:szCs w:val="22"/>
                <w:cs/>
              </w:rPr>
            </w:pPr>
            <w:r w:rsidRPr="00156FC2">
              <w:rPr>
                <w:szCs w:val="22"/>
              </w:rPr>
              <w:t>Decrease</w:t>
            </w:r>
          </w:p>
        </w:tc>
        <w:tc>
          <w:tcPr>
            <w:tcW w:w="242" w:type="dxa"/>
            <w:shd w:val="clear" w:color="auto" w:fill="auto"/>
            <w:vAlign w:val="bottom"/>
          </w:tcPr>
          <w:p w14:paraId="18438838" w14:textId="77777777" w:rsidR="00383653" w:rsidRPr="00156FC2" w:rsidRDefault="00383653" w:rsidP="001F1807">
            <w:pPr>
              <w:tabs>
                <w:tab w:val="left" w:pos="720"/>
              </w:tabs>
              <w:spacing w:line="240" w:lineRule="auto"/>
              <w:jc w:val="center"/>
              <w:rPr>
                <w:szCs w:val="22"/>
                <w:cs/>
              </w:rPr>
            </w:pPr>
          </w:p>
        </w:tc>
        <w:tc>
          <w:tcPr>
            <w:tcW w:w="1198" w:type="dxa"/>
            <w:shd w:val="clear" w:color="auto" w:fill="auto"/>
          </w:tcPr>
          <w:p w14:paraId="71CD9C84" w14:textId="77777777" w:rsidR="00383653" w:rsidRPr="00156FC2" w:rsidRDefault="00383653" w:rsidP="001F1807">
            <w:pPr>
              <w:tabs>
                <w:tab w:val="left" w:pos="720"/>
              </w:tabs>
              <w:spacing w:line="240" w:lineRule="auto"/>
              <w:ind w:left="-95" w:right="-120"/>
              <w:jc w:val="center"/>
              <w:rPr>
                <w:szCs w:val="22"/>
                <w:cs/>
              </w:rPr>
            </w:pPr>
            <w:r w:rsidRPr="007F7D52">
              <w:rPr>
                <w:szCs w:val="22"/>
              </w:rPr>
              <w:t>202</w:t>
            </w:r>
            <w:r>
              <w:rPr>
                <w:szCs w:val="22"/>
              </w:rPr>
              <w:t>5</w:t>
            </w:r>
          </w:p>
        </w:tc>
      </w:tr>
      <w:tr w:rsidR="00383653" w:rsidRPr="009426D0" w14:paraId="1B73504F" w14:textId="77777777" w:rsidTr="001F1807">
        <w:trPr>
          <w:tblHeader/>
        </w:trPr>
        <w:tc>
          <w:tcPr>
            <w:tcW w:w="1872" w:type="dxa"/>
            <w:shd w:val="clear" w:color="auto" w:fill="auto"/>
            <w:vAlign w:val="bottom"/>
          </w:tcPr>
          <w:p w14:paraId="5C4B9B24" w14:textId="77777777" w:rsidR="00383653" w:rsidRPr="00156FC2" w:rsidRDefault="00383653" w:rsidP="001F1807">
            <w:pPr>
              <w:tabs>
                <w:tab w:val="left" w:pos="720"/>
              </w:tabs>
              <w:spacing w:line="240" w:lineRule="auto"/>
              <w:rPr>
                <w:b/>
                <w:i/>
                <w:iCs/>
                <w:szCs w:val="22"/>
              </w:rPr>
            </w:pPr>
          </w:p>
        </w:tc>
        <w:tc>
          <w:tcPr>
            <w:tcW w:w="2227" w:type="dxa"/>
            <w:gridSpan w:val="3"/>
            <w:shd w:val="clear" w:color="auto" w:fill="auto"/>
            <w:vAlign w:val="bottom"/>
          </w:tcPr>
          <w:p w14:paraId="5B8B9675" w14:textId="77777777" w:rsidR="00383653" w:rsidRPr="00156FC2" w:rsidRDefault="00383653" w:rsidP="001F1807">
            <w:pPr>
              <w:tabs>
                <w:tab w:val="left" w:pos="720"/>
              </w:tabs>
              <w:spacing w:line="240" w:lineRule="auto"/>
              <w:ind w:left="-95" w:right="-120"/>
              <w:jc w:val="center"/>
              <w:rPr>
                <w:i/>
                <w:iCs/>
                <w:szCs w:val="22"/>
                <w:cs/>
              </w:rPr>
            </w:pPr>
            <w:r w:rsidRPr="00156FC2">
              <w:rPr>
                <w:i/>
                <w:iCs/>
                <w:szCs w:val="22"/>
              </w:rPr>
              <w:t>(% per annum)</w:t>
            </w:r>
          </w:p>
        </w:tc>
        <w:tc>
          <w:tcPr>
            <w:tcW w:w="247" w:type="dxa"/>
            <w:gridSpan w:val="2"/>
          </w:tcPr>
          <w:p w14:paraId="1517F34D" w14:textId="77777777" w:rsidR="00383653" w:rsidRPr="00156FC2" w:rsidRDefault="00383653" w:rsidP="001F1807">
            <w:pPr>
              <w:tabs>
                <w:tab w:val="left" w:pos="720"/>
              </w:tabs>
              <w:spacing w:line="240" w:lineRule="auto"/>
              <w:ind w:left="-95" w:right="-120"/>
              <w:jc w:val="center"/>
              <w:rPr>
                <w:i/>
                <w:iCs/>
                <w:szCs w:val="22"/>
                <w:cs/>
              </w:rPr>
            </w:pPr>
          </w:p>
        </w:tc>
        <w:tc>
          <w:tcPr>
            <w:tcW w:w="5734" w:type="dxa"/>
            <w:gridSpan w:val="7"/>
            <w:shd w:val="clear" w:color="auto" w:fill="auto"/>
            <w:vAlign w:val="bottom"/>
          </w:tcPr>
          <w:p w14:paraId="52DDA0EC" w14:textId="77777777" w:rsidR="00383653" w:rsidRPr="00156FC2" w:rsidRDefault="00383653" w:rsidP="001F1807">
            <w:pPr>
              <w:tabs>
                <w:tab w:val="left" w:pos="720"/>
              </w:tabs>
              <w:spacing w:line="240" w:lineRule="auto"/>
              <w:ind w:left="-95" w:right="-120"/>
              <w:jc w:val="center"/>
              <w:rPr>
                <w:szCs w:val="22"/>
                <w:cs/>
              </w:rPr>
            </w:pPr>
            <w:r w:rsidRPr="00156FC2">
              <w:rPr>
                <w:i/>
                <w:iCs/>
                <w:szCs w:val="22"/>
              </w:rPr>
              <w:t>(in thousand Baht)</w:t>
            </w:r>
          </w:p>
        </w:tc>
      </w:tr>
      <w:tr w:rsidR="00344C34" w:rsidRPr="009426D0" w14:paraId="146B5A57" w14:textId="77777777" w:rsidTr="00344C34">
        <w:tc>
          <w:tcPr>
            <w:tcW w:w="1872" w:type="dxa"/>
            <w:shd w:val="clear" w:color="auto" w:fill="auto"/>
          </w:tcPr>
          <w:p w14:paraId="33B5438A" w14:textId="1AFF219A" w:rsidR="00344C34" w:rsidRPr="002F57A4" w:rsidRDefault="00344C34" w:rsidP="00344C34">
            <w:pPr>
              <w:tabs>
                <w:tab w:val="left" w:pos="720"/>
              </w:tabs>
              <w:spacing w:line="240" w:lineRule="auto"/>
              <w:rPr>
                <w:szCs w:val="22"/>
                <w:lang w:val="en-US" w:bidi="th-TH"/>
              </w:rPr>
            </w:pPr>
            <w:r w:rsidRPr="002F57A4">
              <w:rPr>
                <w:szCs w:val="22"/>
                <w:lang w:val="en-US" w:bidi="th-TH"/>
              </w:rPr>
              <w:t>Joint venture</w:t>
            </w:r>
          </w:p>
        </w:tc>
        <w:tc>
          <w:tcPr>
            <w:tcW w:w="1008" w:type="dxa"/>
            <w:shd w:val="clear" w:color="auto" w:fill="auto"/>
          </w:tcPr>
          <w:p w14:paraId="4BECD1C9" w14:textId="2C8E1B8F" w:rsidR="00344C34" w:rsidRPr="00156FC2" w:rsidRDefault="00344C34" w:rsidP="00344C34">
            <w:pPr>
              <w:tabs>
                <w:tab w:val="left" w:pos="720"/>
              </w:tabs>
              <w:spacing w:line="240" w:lineRule="auto"/>
              <w:jc w:val="center"/>
              <w:rPr>
                <w:szCs w:val="22"/>
              </w:rPr>
            </w:pPr>
            <w:r>
              <w:rPr>
                <w:szCs w:val="22"/>
              </w:rPr>
              <w:t>-</w:t>
            </w:r>
          </w:p>
        </w:tc>
        <w:tc>
          <w:tcPr>
            <w:tcW w:w="236" w:type="dxa"/>
            <w:shd w:val="clear" w:color="auto" w:fill="auto"/>
          </w:tcPr>
          <w:p w14:paraId="5738DEE4" w14:textId="77777777" w:rsidR="00344C34" w:rsidRPr="00156FC2" w:rsidRDefault="00344C34" w:rsidP="00344C34">
            <w:pPr>
              <w:tabs>
                <w:tab w:val="left" w:pos="720"/>
              </w:tabs>
              <w:spacing w:line="240" w:lineRule="auto"/>
              <w:rPr>
                <w:szCs w:val="22"/>
              </w:rPr>
            </w:pPr>
          </w:p>
        </w:tc>
        <w:tc>
          <w:tcPr>
            <w:tcW w:w="990" w:type="dxa"/>
            <w:gridSpan w:val="2"/>
          </w:tcPr>
          <w:p w14:paraId="3BCBA69F" w14:textId="62C41344" w:rsidR="00344C34" w:rsidRPr="00156FC2" w:rsidRDefault="00344C34" w:rsidP="00344C34">
            <w:pPr>
              <w:tabs>
                <w:tab w:val="decimal" w:pos="245"/>
              </w:tabs>
              <w:spacing w:line="240" w:lineRule="auto"/>
              <w:ind w:left="-129" w:right="71"/>
              <w:jc w:val="center"/>
              <w:rPr>
                <w:szCs w:val="22"/>
              </w:rPr>
            </w:pPr>
            <w:r>
              <w:rPr>
                <w:szCs w:val="22"/>
              </w:rPr>
              <w:t>4.42</w:t>
            </w:r>
          </w:p>
        </w:tc>
        <w:tc>
          <w:tcPr>
            <w:tcW w:w="240" w:type="dxa"/>
          </w:tcPr>
          <w:p w14:paraId="0EC3FAC8" w14:textId="77777777" w:rsidR="00344C34" w:rsidRPr="00156FC2" w:rsidRDefault="00344C34" w:rsidP="00344C34">
            <w:pPr>
              <w:tabs>
                <w:tab w:val="decimal" w:pos="824"/>
              </w:tabs>
              <w:spacing w:line="240" w:lineRule="auto"/>
              <w:ind w:left="-129" w:right="-86"/>
              <w:jc w:val="center"/>
              <w:rPr>
                <w:szCs w:val="22"/>
              </w:rPr>
            </w:pPr>
          </w:p>
        </w:tc>
        <w:tc>
          <w:tcPr>
            <w:tcW w:w="1170" w:type="dxa"/>
            <w:tcBorders>
              <w:bottom w:val="double" w:sz="4" w:space="0" w:color="auto"/>
            </w:tcBorders>
            <w:shd w:val="clear" w:color="auto" w:fill="auto"/>
          </w:tcPr>
          <w:p w14:paraId="0F78760B" w14:textId="42CC02A5" w:rsidR="00344C34" w:rsidRPr="00D20B27" w:rsidRDefault="00344C34" w:rsidP="00344C34">
            <w:pPr>
              <w:pStyle w:val="acctfourfigures"/>
              <w:tabs>
                <w:tab w:val="clear" w:pos="765"/>
                <w:tab w:val="decimal" w:pos="706"/>
              </w:tabs>
              <w:spacing w:line="240" w:lineRule="atLeast"/>
              <w:ind w:right="11"/>
              <w:rPr>
                <w:b/>
                <w:bCs/>
                <w:szCs w:val="22"/>
              </w:rPr>
            </w:pPr>
            <w:r>
              <w:rPr>
                <w:b/>
                <w:bCs/>
                <w:szCs w:val="22"/>
              </w:rPr>
              <w:t>-</w:t>
            </w:r>
          </w:p>
        </w:tc>
        <w:tc>
          <w:tcPr>
            <w:tcW w:w="270" w:type="dxa"/>
            <w:shd w:val="clear" w:color="auto" w:fill="auto"/>
          </w:tcPr>
          <w:p w14:paraId="1B553DFE" w14:textId="77777777" w:rsidR="00344C34" w:rsidRPr="00D20B27" w:rsidRDefault="00344C34" w:rsidP="00344C34">
            <w:pPr>
              <w:tabs>
                <w:tab w:val="left" w:pos="720"/>
              </w:tabs>
              <w:spacing w:line="240" w:lineRule="auto"/>
              <w:rPr>
                <w:b/>
                <w:bCs/>
                <w:szCs w:val="22"/>
              </w:rPr>
            </w:pPr>
          </w:p>
        </w:tc>
        <w:tc>
          <w:tcPr>
            <w:tcW w:w="1260" w:type="dxa"/>
            <w:shd w:val="clear" w:color="auto" w:fill="auto"/>
          </w:tcPr>
          <w:p w14:paraId="30380361" w14:textId="1F22E182" w:rsidR="00344C34" w:rsidRPr="00D20B27" w:rsidRDefault="00344C34" w:rsidP="00344C34">
            <w:pPr>
              <w:tabs>
                <w:tab w:val="decimal" w:pos="1043"/>
              </w:tabs>
              <w:spacing w:line="240" w:lineRule="auto"/>
              <w:ind w:right="-32"/>
              <w:rPr>
                <w:b/>
                <w:bCs/>
                <w:szCs w:val="22"/>
              </w:rPr>
            </w:pPr>
            <w:r w:rsidRPr="00383653">
              <w:rPr>
                <w:szCs w:val="22"/>
              </w:rPr>
              <w:t>93,750</w:t>
            </w:r>
          </w:p>
        </w:tc>
        <w:tc>
          <w:tcPr>
            <w:tcW w:w="270" w:type="dxa"/>
            <w:shd w:val="clear" w:color="auto" w:fill="auto"/>
          </w:tcPr>
          <w:p w14:paraId="6FE66C5D" w14:textId="77777777" w:rsidR="00344C34" w:rsidRPr="00D20B27" w:rsidRDefault="00344C34" w:rsidP="00344C34">
            <w:pPr>
              <w:tabs>
                <w:tab w:val="decimal" w:pos="623"/>
                <w:tab w:val="decimal" w:pos="888"/>
              </w:tabs>
              <w:spacing w:line="240" w:lineRule="auto"/>
              <w:ind w:right="-32"/>
              <w:rPr>
                <w:b/>
                <w:bCs/>
                <w:szCs w:val="22"/>
              </w:rPr>
            </w:pPr>
          </w:p>
        </w:tc>
        <w:tc>
          <w:tcPr>
            <w:tcW w:w="1324" w:type="dxa"/>
            <w:shd w:val="clear" w:color="auto" w:fill="auto"/>
          </w:tcPr>
          <w:p w14:paraId="75D81A9A" w14:textId="4425EC36" w:rsidR="00344C34" w:rsidRPr="00D20B27" w:rsidRDefault="00344C34" w:rsidP="00344C34">
            <w:pPr>
              <w:tabs>
                <w:tab w:val="decimal" w:pos="764"/>
              </w:tabs>
              <w:spacing w:line="240" w:lineRule="auto"/>
              <w:ind w:right="-32"/>
              <w:rPr>
                <w:b/>
                <w:bCs/>
                <w:szCs w:val="22"/>
              </w:rPr>
            </w:pPr>
            <w:r w:rsidRPr="00383653">
              <w:rPr>
                <w:szCs w:val="22"/>
              </w:rPr>
              <w:t>-</w:t>
            </w:r>
          </w:p>
        </w:tc>
        <w:tc>
          <w:tcPr>
            <w:tcW w:w="242" w:type="dxa"/>
            <w:shd w:val="clear" w:color="auto" w:fill="auto"/>
          </w:tcPr>
          <w:p w14:paraId="7E8178A8" w14:textId="77777777" w:rsidR="00344C34" w:rsidRPr="00D20B27" w:rsidRDefault="00344C34" w:rsidP="00344C34">
            <w:pPr>
              <w:tabs>
                <w:tab w:val="decimal" w:pos="623"/>
              </w:tabs>
              <w:spacing w:line="240" w:lineRule="auto"/>
              <w:ind w:left="-129" w:right="-86"/>
              <w:jc w:val="center"/>
              <w:rPr>
                <w:b/>
                <w:bCs/>
                <w:szCs w:val="22"/>
              </w:rPr>
            </w:pPr>
          </w:p>
        </w:tc>
        <w:tc>
          <w:tcPr>
            <w:tcW w:w="1198" w:type="dxa"/>
            <w:tcBorders>
              <w:bottom w:val="double" w:sz="4" w:space="0" w:color="auto"/>
            </w:tcBorders>
            <w:shd w:val="clear" w:color="auto" w:fill="auto"/>
          </w:tcPr>
          <w:p w14:paraId="47FEC8D4" w14:textId="57CF30CD" w:rsidR="00344C34" w:rsidRPr="003946A0" w:rsidRDefault="00344C34" w:rsidP="00344C34">
            <w:pPr>
              <w:tabs>
                <w:tab w:val="decimal" w:pos="984"/>
              </w:tabs>
              <w:spacing w:line="240" w:lineRule="auto"/>
              <w:ind w:left="-129" w:right="-86"/>
              <w:rPr>
                <w:b/>
                <w:bCs/>
                <w:szCs w:val="22"/>
              </w:rPr>
            </w:pPr>
            <w:r>
              <w:rPr>
                <w:b/>
                <w:bCs/>
                <w:szCs w:val="22"/>
              </w:rPr>
              <w:t>93,750</w:t>
            </w:r>
          </w:p>
        </w:tc>
      </w:tr>
    </w:tbl>
    <w:p w14:paraId="3DDD1A42" w14:textId="77777777" w:rsidR="00383653" w:rsidRDefault="00383653" w:rsidP="00714238">
      <w:pPr>
        <w:ind w:left="560"/>
        <w:jc w:val="thaiDistribute"/>
        <w:rPr>
          <w:szCs w:val="22"/>
        </w:rPr>
      </w:pPr>
    </w:p>
    <w:tbl>
      <w:tblPr>
        <w:tblW w:w="10080" w:type="dxa"/>
        <w:tblInd w:w="450" w:type="dxa"/>
        <w:tblLayout w:type="fixed"/>
        <w:tblLook w:val="04A0" w:firstRow="1" w:lastRow="0" w:firstColumn="1" w:lastColumn="0" w:noHBand="0" w:noVBand="1"/>
      </w:tblPr>
      <w:tblGrid>
        <w:gridCol w:w="1872"/>
        <w:gridCol w:w="1008"/>
        <w:gridCol w:w="236"/>
        <w:gridCol w:w="983"/>
        <w:gridCol w:w="7"/>
        <w:gridCol w:w="240"/>
        <w:gridCol w:w="1170"/>
        <w:gridCol w:w="270"/>
        <w:gridCol w:w="1260"/>
        <w:gridCol w:w="270"/>
        <w:gridCol w:w="1324"/>
        <w:gridCol w:w="242"/>
        <w:gridCol w:w="1198"/>
      </w:tblGrid>
      <w:tr w:rsidR="00383653" w:rsidRPr="009426D0" w14:paraId="78E58EB5" w14:textId="77777777" w:rsidTr="001F1807">
        <w:trPr>
          <w:tblHeader/>
        </w:trPr>
        <w:tc>
          <w:tcPr>
            <w:tcW w:w="1872" w:type="dxa"/>
            <w:shd w:val="clear" w:color="auto" w:fill="auto"/>
            <w:vAlign w:val="bottom"/>
          </w:tcPr>
          <w:p w14:paraId="0FA32AAD" w14:textId="77777777" w:rsidR="00383653" w:rsidRPr="009426D0" w:rsidRDefault="00383653" w:rsidP="001F1807">
            <w:pPr>
              <w:tabs>
                <w:tab w:val="left" w:pos="880"/>
                <w:tab w:val="left" w:pos="970"/>
              </w:tabs>
              <w:spacing w:line="240" w:lineRule="auto"/>
              <w:rPr>
                <w:b/>
                <w:bCs/>
                <w:i/>
                <w:iCs/>
                <w:szCs w:val="22"/>
                <w:cs/>
              </w:rPr>
            </w:pPr>
          </w:p>
        </w:tc>
        <w:tc>
          <w:tcPr>
            <w:tcW w:w="2227" w:type="dxa"/>
            <w:gridSpan w:val="3"/>
            <w:shd w:val="clear" w:color="auto" w:fill="auto"/>
            <w:vAlign w:val="bottom"/>
          </w:tcPr>
          <w:p w14:paraId="01A8E04E" w14:textId="77777777" w:rsidR="00383653" w:rsidRPr="009426D0" w:rsidRDefault="00383653" w:rsidP="001F1807">
            <w:pPr>
              <w:tabs>
                <w:tab w:val="left" w:pos="720"/>
              </w:tabs>
              <w:spacing w:line="240" w:lineRule="auto"/>
              <w:ind w:left="-129" w:right="-86"/>
              <w:jc w:val="center"/>
              <w:rPr>
                <w:b/>
                <w:bCs/>
                <w:szCs w:val="22"/>
                <w:cs/>
              </w:rPr>
            </w:pPr>
            <w:r w:rsidRPr="009426D0">
              <w:rPr>
                <w:b/>
                <w:bCs/>
                <w:szCs w:val="22"/>
              </w:rPr>
              <w:t>Interest rate</w:t>
            </w:r>
          </w:p>
        </w:tc>
        <w:tc>
          <w:tcPr>
            <w:tcW w:w="247" w:type="dxa"/>
            <w:gridSpan w:val="2"/>
          </w:tcPr>
          <w:p w14:paraId="46B1BF51" w14:textId="77777777" w:rsidR="00383653" w:rsidRPr="009426D0" w:rsidRDefault="00383653" w:rsidP="001F1807">
            <w:pPr>
              <w:tabs>
                <w:tab w:val="left" w:pos="720"/>
              </w:tabs>
              <w:spacing w:line="240" w:lineRule="auto"/>
              <w:ind w:left="-129" w:right="-86"/>
              <w:jc w:val="center"/>
              <w:rPr>
                <w:b/>
                <w:bCs/>
                <w:szCs w:val="22"/>
                <w:cs/>
              </w:rPr>
            </w:pPr>
          </w:p>
        </w:tc>
        <w:tc>
          <w:tcPr>
            <w:tcW w:w="5734" w:type="dxa"/>
            <w:gridSpan w:val="7"/>
            <w:shd w:val="clear" w:color="auto" w:fill="auto"/>
            <w:vAlign w:val="bottom"/>
          </w:tcPr>
          <w:p w14:paraId="64A71535" w14:textId="3A3112B4" w:rsidR="00383653" w:rsidRPr="00836F3D" w:rsidRDefault="00383653" w:rsidP="001F1807">
            <w:pPr>
              <w:pStyle w:val="acctmergecolhdg"/>
              <w:spacing w:line="240" w:lineRule="atLeast"/>
              <w:rPr>
                <w:szCs w:val="22"/>
                <w:cs/>
              </w:rPr>
            </w:pPr>
            <w:r w:rsidRPr="00383653">
              <w:rPr>
                <w:szCs w:val="22"/>
              </w:rPr>
              <w:t xml:space="preserve">Separate </w:t>
            </w:r>
            <w:r w:rsidRPr="009426D0">
              <w:rPr>
                <w:szCs w:val="22"/>
              </w:rPr>
              <w:t>financial statements</w:t>
            </w:r>
          </w:p>
        </w:tc>
      </w:tr>
      <w:tr w:rsidR="00383653" w:rsidRPr="009426D0" w14:paraId="34478B73" w14:textId="77777777" w:rsidTr="001F1807">
        <w:trPr>
          <w:tblHeader/>
        </w:trPr>
        <w:tc>
          <w:tcPr>
            <w:tcW w:w="1872" w:type="dxa"/>
            <w:vMerge w:val="restart"/>
            <w:shd w:val="clear" w:color="auto" w:fill="auto"/>
          </w:tcPr>
          <w:p w14:paraId="19A0AAA5" w14:textId="77777777" w:rsidR="00383653" w:rsidRPr="00156FC2" w:rsidRDefault="00383653" w:rsidP="001F1807">
            <w:pPr>
              <w:spacing w:line="240" w:lineRule="auto"/>
              <w:ind w:left="346" w:right="-309" w:hanging="651"/>
              <w:jc w:val="center"/>
              <w:rPr>
                <w:spacing w:val="-10"/>
                <w:szCs w:val="22"/>
              </w:rPr>
            </w:pPr>
            <w:r w:rsidRPr="00156FC2">
              <w:rPr>
                <w:spacing w:val="-10"/>
                <w:szCs w:val="22"/>
                <w:cs/>
              </w:rPr>
              <w:br w:type="page"/>
            </w:r>
          </w:p>
          <w:p w14:paraId="6A9D70B9" w14:textId="77777777" w:rsidR="00383653" w:rsidRPr="00156FC2" w:rsidRDefault="00383653" w:rsidP="00383653">
            <w:pPr>
              <w:spacing w:line="240" w:lineRule="auto"/>
              <w:ind w:left="346" w:right="-309" w:hanging="651"/>
              <w:jc w:val="center"/>
              <w:rPr>
                <w:b/>
                <w:bCs/>
                <w:i/>
                <w:iCs/>
                <w:szCs w:val="22"/>
                <w:lang w:val="en-US"/>
              </w:rPr>
            </w:pPr>
            <w:r>
              <w:rPr>
                <w:b/>
                <w:bCs/>
                <w:i/>
                <w:iCs/>
                <w:szCs w:val="22"/>
                <w:lang w:val="en-US"/>
              </w:rPr>
              <w:t>Short</w:t>
            </w:r>
            <w:r w:rsidRPr="00156FC2">
              <w:rPr>
                <w:b/>
                <w:bCs/>
                <w:i/>
                <w:iCs/>
                <w:szCs w:val="22"/>
                <w:lang w:val="en-US"/>
              </w:rPr>
              <w:t>-term loans to</w:t>
            </w:r>
          </w:p>
          <w:p w14:paraId="1A9BD5C0" w14:textId="34FA52EF" w:rsidR="00383653" w:rsidRPr="00156FC2" w:rsidRDefault="00383653" w:rsidP="00383653">
            <w:pPr>
              <w:spacing w:line="240" w:lineRule="auto"/>
              <w:ind w:left="346" w:right="-309" w:hanging="651"/>
              <w:jc w:val="center"/>
              <w:rPr>
                <w:b/>
                <w:bCs/>
                <w:i/>
                <w:iCs/>
                <w:spacing w:val="-10"/>
                <w:szCs w:val="22"/>
                <w:cs/>
              </w:rPr>
            </w:pPr>
            <w:r w:rsidRPr="00156FC2">
              <w:rPr>
                <w:b/>
                <w:bCs/>
                <w:i/>
                <w:iCs/>
                <w:szCs w:val="22"/>
                <w:lang w:val="en-US"/>
              </w:rPr>
              <w:t>related parties</w:t>
            </w:r>
          </w:p>
        </w:tc>
        <w:tc>
          <w:tcPr>
            <w:tcW w:w="1008" w:type="dxa"/>
            <w:shd w:val="clear" w:color="auto" w:fill="auto"/>
            <w:hideMark/>
          </w:tcPr>
          <w:p w14:paraId="6763E2C4" w14:textId="77777777" w:rsidR="00383653" w:rsidRDefault="00383653" w:rsidP="001F1807">
            <w:pPr>
              <w:tabs>
                <w:tab w:val="left" w:pos="720"/>
              </w:tabs>
              <w:spacing w:line="240" w:lineRule="auto"/>
              <w:ind w:left="-129" w:right="-86"/>
              <w:jc w:val="center"/>
              <w:rPr>
                <w:bCs/>
                <w:szCs w:val="22"/>
              </w:rPr>
            </w:pPr>
            <w:r w:rsidRPr="005212EE">
              <w:rPr>
                <w:bCs/>
                <w:szCs w:val="22"/>
              </w:rPr>
              <w:t>3</w:t>
            </w:r>
            <w:r>
              <w:rPr>
                <w:bCs/>
                <w:szCs w:val="22"/>
              </w:rPr>
              <w:t>1</w:t>
            </w:r>
          </w:p>
          <w:p w14:paraId="7DFF65FF" w14:textId="77777777" w:rsidR="00383653" w:rsidRPr="00156FC2" w:rsidRDefault="00383653" w:rsidP="001F1807">
            <w:pPr>
              <w:tabs>
                <w:tab w:val="left" w:pos="720"/>
              </w:tabs>
              <w:spacing w:line="240" w:lineRule="auto"/>
              <w:ind w:left="-95" w:right="-120"/>
              <w:jc w:val="center"/>
              <w:rPr>
                <w:szCs w:val="22"/>
                <w:cs/>
              </w:rPr>
            </w:pPr>
            <w:r w:rsidRPr="00156FC2">
              <w:rPr>
                <w:szCs w:val="22"/>
              </w:rPr>
              <w:t>December</w:t>
            </w:r>
          </w:p>
        </w:tc>
        <w:tc>
          <w:tcPr>
            <w:tcW w:w="236" w:type="dxa"/>
            <w:shd w:val="clear" w:color="auto" w:fill="auto"/>
            <w:vAlign w:val="bottom"/>
          </w:tcPr>
          <w:p w14:paraId="49F8DDF3" w14:textId="77777777" w:rsidR="00383653" w:rsidRPr="00156FC2" w:rsidRDefault="00383653" w:rsidP="001F1807">
            <w:pPr>
              <w:tabs>
                <w:tab w:val="left" w:pos="720"/>
              </w:tabs>
              <w:spacing w:line="240" w:lineRule="auto"/>
              <w:jc w:val="center"/>
              <w:rPr>
                <w:szCs w:val="22"/>
                <w:cs/>
              </w:rPr>
            </w:pPr>
          </w:p>
        </w:tc>
        <w:tc>
          <w:tcPr>
            <w:tcW w:w="990" w:type="dxa"/>
            <w:gridSpan w:val="2"/>
          </w:tcPr>
          <w:p w14:paraId="6B6785EC" w14:textId="77777777" w:rsidR="00383653" w:rsidRDefault="00383653" w:rsidP="001F1807">
            <w:pPr>
              <w:tabs>
                <w:tab w:val="left" w:pos="720"/>
              </w:tabs>
              <w:spacing w:line="240" w:lineRule="auto"/>
              <w:ind w:left="-129" w:right="-86"/>
              <w:jc w:val="center"/>
              <w:rPr>
                <w:bCs/>
                <w:szCs w:val="22"/>
              </w:rPr>
            </w:pPr>
            <w:r w:rsidRPr="005212EE">
              <w:rPr>
                <w:bCs/>
                <w:szCs w:val="22"/>
              </w:rPr>
              <w:t>3</w:t>
            </w:r>
            <w:r>
              <w:rPr>
                <w:bCs/>
                <w:szCs w:val="22"/>
              </w:rPr>
              <w:t>1</w:t>
            </w:r>
          </w:p>
          <w:p w14:paraId="7D8995FB" w14:textId="77777777" w:rsidR="00383653" w:rsidRPr="00156FC2" w:rsidRDefault="00383653" w:rsidP="001F1807">
            <w:pPr>
              <w:tabs>
                <w:tab w:val="left" w:pos="720"/>
              </w:tabs>
              <w:spacing w:line="240" w:lineRule="auto"/>
              <w:ind w:left="-129" w:right="-86"/>
              <w:jc w:val="center"/>
              <w:rPr>
                <w:bCs/>
                <w:szCs w:val="22"/>
                <w:cs/>
              </w:rPr>
            </w:pPr>
            <w:r w:rsidRPr="008B4E20">
              <w:rPr>
                <w:bCs/>
                <w:szCs w:val="22"/>
              </w:rPr>
              <w:t>March</w:t>
            </w:r>
          </w:p>
        </w:tc>
        <w:tc>
          <w:tcPr>
            <w:tcW w:w="240" w:type="dxa"/>
          </w:tcPr>
          <w:p w14:paraId="224BCA14" w14:textId="77777777" w:rsidR="00383653" w:rsidRPr="00156FC2" w:rsidRDefault="00383653" w:rsidP="001F1807">
            <w:pPr>
              <w:tabs>
                <w:tab w:val="left" w:pos="720"/>
              </w:tabs>
              <w:spacing w:line="240" w:lineRule="auto"/>
              <w:ind w:left="-129" w:right="-86"/>
              <w:jc w:val="center"/>
              <w:rPr>
                <w:szCs w:val="22"/>
                <w:cs/>
              </w:rPr>
            </w:pPr>
          </w:p>
        </w:tc>
        <w:tc>
          <w:tcPr>
            <w:tcW w:w="1170" w:type="dxa"/>
            <w:shd w:val="clear" w:color="auto" w:fill="auto"/>
            <w:vAlign w:val="bottom"/>
            <w:hideMark/>
          </w:tcPr>
          <w:p w14:paraId="50941989" w14:textId="77777777" w:rsidR="00383653" w:rsidRPr="00156FC2" w:rsidRDefault="00383653" w:rsidP="001F1807">
            <w:pPr>
              <w:tabs>
                <w:tab w:val="left" w:pos="720"/>
              </w:tabs>
              <w:spacing w:line="240" w:lineRule="auto"/>
              <w:ind w:left="-95" w:right="-120"/>
              <w:jc w:val="center"/>
              <w:rPr>
                <w:szCs w:val="22"/>
              </w:rPr>
            </w:pPr>
            <w:r w:rsidRPr="00156FC2">
              <w:rPr>
                <w:szCs w:val="22"/>
              </w:rPr>
              <w:t xml:space="preserve">1 </w:t>
            </w:r>
          </w:p>
          <w:p w14:paraId="5CA4866B" w14:textId="77777777" w:rsidR="00383653" w:rsidRPr="00156FC2" w:rsidRDefault="00383653" w:rsidP="001F1807">
            <w:pPr>
              <w:tabs>
                <w:tab w:val="left" w:pos="720"/>
              </w:tabs>
              <w:spacing w:line="240" w:lineRule="auto"/>
              <w:ind w:left="-95" w:right="-120"/>
              <w:jc w:val="center"/>
              <w:rPr>
                <w:szCs w:val="22"/>
              </w:rPr>
            </w:pPr>
            <w:r w:rsidRPr="00156FC2">
              <w:rPr>
                <w:szCs w:val="22"/>
              </w:rPr>
              <w:t>January</w:t>
            </w:r>
          </w:p>
        </w:tc>
        <w:tc>
          <w:tcPr>
            <w:tcW w:w="270" w:type="dxa"/>
            <w:shd w:val="clear" w:color="auto" w:fill="auto"/>
            <w:vAlign w:val="bottom"/>
          </w:tcPr>
          <w:p w14:paraId="2EC5950F" w14:textId="77777777" w:rsidR="00383653" w:rsidRPr="00156FC2" w:rsidRDefault="00383653" w:rsidP="001F1807">
            <w:pPr>
              <w:tabs>
                <w:tab w:val="left" w:pos="720"/>
              </w:tabs>
              <w:spacing w:line="240" w:lineRule="auto"/>
              <w:jc w:val="center"/>
              <w:rPr>
                <w:szCs w:val="22"/>
                <w:cs/>
              </w:rPr>
            </w:pPr>
          </w:p>
        </w:tc>
        <w:tc>
          <w:tcPr>
            <w:tcW w:w="1260" w:type="dxa"/>
            <w:shd w:val="clear" w:color="auto" w:fill="auto"/>
            <w:vAlign w:val="bottom"/>
          </w:tcPr>
          <w:p w14:paraId="6CF42049" w14:textId="77777777" w:rsidR="00383653" w:rsidRPr="00156FC2" w:rsidRDefault="00383653" w:rsidP="001F1807">
            <w:pPr>
              <w:tabs>
                <w:tab w:val="left" w:pos="720"/>
              </w:tabs>
              <w:spacing w:line="240" w:lineRule="auto"/>
              <w:ind w:left="-95" w:right="-120"/>
              <w:jc w:val="center"/>
              <w:rPr>
                <w:szCs w:val="22"/>
              </w:rPr>
            </w:pPr>
          </w:p>
        </w:tc>
        <w:tc>
          <w:tcPr>
            <w:tcW w:w="270" w:type="dxa"/>
            <w:shd w:val="clear" w:color="auto" w:fill="auto"/>
            <w:vAlign w:val="bottom"/>
          </w:tcPr>
          <w:p w14:paraId="6C87876E" w14:textId="77777777" w:rsidR="00383653" w:rsidRPr="00156FC2" w:rsidRDefault="00383653" w:rsidP="001F1807">
            <w:pPr>
              <w:tabs>
                <w:tab w:val="left" w:pos="720"/>
              </w:tabs>
              <w:spacing w:line="240" w:lineRule="auto"/>
              <w:jc w:val="center"/>
              <w:rPr>
                <w:szCs w:val="22"/>
                <w:cs/>
              </w:rPr>
            </w:pPr>
          </w:p>
        </w:tc>
        <w:tc>
          <w:tcPr>
            <w:tcW w:w="1324" w:type="dxa"/>
            <w:shd w:val="clear" w:color="auto" w:fill="auto"/>
            <w:vAlign w:val="bottom"/>
          </w:tcPr>
          <w:p w14:paraId="26636AFE" w14:textId="77777777" w:rsidR="00383653" w:rsidRPr="00156FC2" w:rsidRDefault="00383653" w:rsidP="001F1807">
            <w:pPr>
              <w:tabs>
                <w:tab w:val="left" w:pos="720"/>
              </w:tabs>
              <w:spacing w:line="240" w:lineRule="auto"/>
              <w:ind w:left="-95" w:right="-120"/>
              <w:jc w:val="center"/>
              <w:rPr>
                <w:szCs w:val="22"/>
              </w:rPr>
            </w:pPr>
          </w:p>
        </w:tc>
        <w:tc>
          <w:tcPr>
            <w:tcW w:w="242" w:type="dxa"/>
            <w:shd w:val="clear" w:color="auto" w:fill="auto"/>
            <w:vAlign w:val="bottom"/>
          </w:tcPr>
          <w:p w14:paraId="4F0C58A1" w14:textId="77777777" w:rsidR="00383653" w:rsidRPr="00156FC2" w:rsidRDefault="00383653" w:rsidP="001F1807">
            <w:pPr>
              <w:tabs>
                <w:tab w:val="left" w:pos="720"/>
              </w:tabs>
              <w:spacing w:line="240" w:lineRule="auto"/>
              <w:jc w:val="center"/>
              <w:rPr>
                <w:szCs w:val="22"/>
                <w:cs/>
              </w:rPr>
            </w:pPr>
          </w:p>
        </w:tc>
        <w:tc>
          <w:tcPr>
            <w:tcW w:w="1198" w:type="dxa"/>
            <w:shd w:val="clear" w:color="auto" w:fill="auto"/>
            <w:hideMark/>
          </w:tcPr>
          <w:p w14:paraId="27B107D5" w14:textId="77777777" w:rsidR="00383653" w:rsidRDefault="00383653" w:rsidP="001F1807">
            <w:pPr>
              <w:tabs>
                <w:tab w:val="left" w:pos="720"/>
              </w:tabs>
              <w:spacing w:line="240" w:lineRule="auto"/>
              <w:ind w:left="-129" w:right="-86"/>
              <w:jc w:val="center"/>
              <w:rPr>
                <w:bCs/>
                <w:szCs w:val="22"/>
              </w:rPr>
            </w:pPr>
            <w:r w:rsidRPr="005212EE">
              <w:rPr>
                <w:bCs/>
                <w:szCs w:val="22"/>
              </w:rPr>
              <w:t>3</w:t>
            </w:r>
            <w:r>
              <w:rPr>
                <w:bCs/>
                <w:szCs w:val="22"/>
              </w:rPr>
              <w:t>1</w:t>
            </w:r>
          </w:p>
          <w:p w14:paraId="4D864D12" w14:textId="77777777" w:rsidR="00383653" w:rsidRPr="00156FC2" w:rsidRDefault="00383653" w:rsidP="001F1807">
            <w:pPr>
              <w:tabs>
                <w:tab w:val="left" w:pos="720"/>
              </w:tabs>
              <w:spacing w:line="240" w:lineRule="auto"/>
              <w:ind w:left="-95" w:right="-120"/>
              <w:jc w:val="center"/>
              <w:rPr>
                <w:szCs w:val="22"/>
                <w:cs/>
              </w:rPr>
            </w:pPr>
            <w:r w:rsidRPr="008B4E20">
              <w:rPr>
                <w:bCs/>
                <w:szCs w:val="22"/>
              </w:rPr>
              <w:t>March</w:t>
            </w:r>
          </w:p>
        </w:tc>
      </w:tr>
      <w:tr w:rsidR="00383653" w:rsidRPr="009426D0" w14:paraId="0E11B0F2" w14:textId="77777777" w:rsidTr="001F1807">
        <w:trPr>
          <w:tblHeader/>
        </w:trPr>
        <w:tc>
          <w:tcPr>
            <w:tcW w:w="1872" w:type="dxa"/>
            <w:vMerge/>
            <w:shd w:val="clear" w:color="auto" w:fill="auto"/>
          </w:tcPr>
          <w:p w14:paraId="37BD8170" w14:textId="77777777" w:rsidR="00383653" w:rsidRPr="00156FC2" w:rsidRDefault="00383653" w:rsidP="001F1807">
            <w:pPr>
              <w:spacing w:line="240" w:lineRule="auto"/>
              <w:ind w:left="176" w:right="-288"/>
              <w:jc w:val="both"/>
              <w:rPr>
                <w:b/>
                <w:bCs/>
                <w:i/>
                <w:iCs/>
                <w:szCs w:val="22"/>
                <w:cs/>
              </w:rPr>
            </w:pPr>
          </w:p>
        </w:tc>
        <w:tc>
          <w:tcPr>
            <w:tcW w:w="1008" w:type="dxa"/>
            <w:shd w:val="clear" w:color="auto" w:fill="auto"/>
          </w:tcPr>
          <w:p w14:paraId="7C1B642D" w14:textId="77777777" w:rsidR="00383653" w:rsidRPr="008B4E20" w:rsidRDefault="00383653" w:rsidP="001F1807">
            <w:pPr>
              <w:tabs>
                <w:tab w:val="left" w:pos="720"/>
              </w:tabs>
              <w:spacing w:line="240" w:lineRule="auto"/>
              <w:ind w:left="-129" w:right="-86"/>
              <w:jc w:val="center"/>
              <w:rPr>
                <w:bCs/>
                <w:szCs w:val="22"/>
              </w:rPr>
            </w:pPr>
            <w:r w:rsidRPr="008B4E20">
              <w:rPr>
                <w:bCs/>
                <w:szCs w:val="22"/>
              </w:rPr>
              <w:t>202</w:t>
            </w:r>
            <w:r>
              <w:rPr>
                <w:bCs/>
                <w:szCs w:val="22"/>
              </w:rPr>
              <w:t>4</w:t>
            </w:r>
          </w:p>
        </w:tc>
        <w:tc>
          <w:tcPr>
            <w:tcW w:w="236" w:type="dxa"/>
            <w:shd w:val="clear" w:color="auto" w:fill="auto"/>
          </w:tcPr>
          <w:p w14:paraId="41DEFEEB" w14:textId="77777777" w:rsidR="00383653" w:rsidRPr="008B4E20" w:rsidRDefault="00383653" w:rsidP="001F1807">
            <w:pPr>
              <w:tabs>
                <w:tab w:val="left" w:pos="720"/>
              </w:tabs>
              <w:spacing w:line="240" w:lineRule="auto"/>
              <w:jc w:val="center"/>
              <w:rPr>
                <w:bCs/>
                <w:szCs w:val="22"/>
                <w:cs/>
              </w:rPr>
            </w:pPr>
          </w:p>
        </w:tc>
        <w:tc>
          <w:tcPr>
            <w:tcW w:w="990" w:type="dxa"/>
            <w:gridSpan w:val="2"/>
          </w:tcPr>
          <w:p w14:paraId="22E65EDB" w14:textId="77777777" w:rsidR="00383653" w:rsidRPr="008B4E20" w:rsidRDefault="00383653" w:rsidP="001F1807">
            <w:pPr>
              <w:tabs>
                <w:tab w:val="left" w:pos="720"/>
              </w:tabs>
              <w:spacing w:line="240" w:lineRule="auto"/>
              <w:ind w:left="-129" w:right="-86"/>
              <w:jc w:val="center"/>
              <w:rPr>
                <w:bCs/>
                <w:szCs w:val="22"/>
                <w:cs/>
              </w:rPr>
            </w:pPr>
            <w:r w:rsidRPr="008B4E20">
              <w:rPr>
                <w:bCs/>
                <w:szCs w:val="22"/>
              </w:rPr>
              <w:t>202</w:t>
            </w:r>
            <w:r>
              <w:rPr>
                <w:bCs/>
                <w:szCs w:val="22"/>
              </w:rPr>
              <w:t>5</w:t>
            </w:r>
          </w:p>
        </w:tc>
        <w:tc>
          <w:tcPr>
            <w:tcW w:w="240" w:type="dxa"/>
          </w:tcPr>
          <w:p w14:paraId="7AD1B718" w14:textId="77777777" w:rsidR="00383653" w:rsidRPr="00156FC2" w:rsidRDefault="00383653" w:rsidP="001F1807">
            <w:pPr>
              <w:tabs>
                <w:tab w:val="left" w:pos="720"/>
              </w:tabs>
              <w:spacing w:line="240" w:lineRule="auto"/>
              <w:ind w:left="-129" w:right="-86"/>
              <w:jc w:val="center"/>
              <w:rPr>
                <w:szCs w:val="22"/>
                <w:cs/>
              </w:rPr>
            </w:pPr>
          </w:p>
        </w:tc>
        <w:tc>
          <w:tcPr>
            <w:tcW w:w="1170" w:type="dxa"/>
            <w:shd w:val="clear" w:color="auto" w:fill="auto"/>
            <w:vAlign w:val="bottom"/>
          </w:tcPr>
          <w:p w14:paraId="5A6A151E" w14:textId="77777777" w:rsidR="00383653" w:rsidRPr="00156FC2" w:rsidRDefault="00383653" w:rsidP="001F1807">
            <w:pPr>
              <w:tabs>
                <w:tab w:val="left" w:pos="720"/>
              </w:tabs>
              <w:spacing w:line="240" w:lineRule="auto"/>
              <w:ind w:left="-129" w:right="-86"/>
              <w:jc w:val="center"/>
              <w:rPr>
                <w:szCs w:val="22"/>
                <w:cs/>
              </w:rPr>
            </w:pPr>
            <w:r w:rsidRPr="00156FC2">
              <w:rPr>
                <w:szCs w:val="22"/>
              </w:rPr>
              <w:t>202</w:t>
            </w:r>
            <w:r>
              <w:rPr>
                <w:szCs w:val="22"/>
              </w:rPr>
              <w:t>5</w:t>
            </w:r>
          </w:p>
        </w:tc>
        <w:tc>
          <w:tcPr>
            <w:tcW w:w="270" w:type="dxa"/>
            <w:shd w:val="clear" w:color="auto" w:fill="auto"/>
            <w:vAlign w:val="bottom"/>
          </w:tcPr>
          <w:p w14:paraId="32B9146A" w14:textId="77777777" w:rsidR="00383653" w:rsidRPr="00156FC2" w:rsidRDefault="00383653" w:rsidP="001F1807">
            <w:pPr>
              <w:tabs>
                <w:tab w:val="left" w:pos="720"/>
              </w:tabs>
              <w:spacing w:line="240" w:lineRule="auto"/>
              <w:jc w:val="center"/>
              <w:rPr>
                <w:szCs w:val="22"/>
                <w:cs/>
              </w:rPr>
            </w:pPr>
          </w:p>
        </w:tc>
        <w:tc>
          <w:tcPr>
            <w:tcW w:w="1260" w:type="dxa"/>
            <w:shd w:val="clear" w:color="auto" w:fill="auto"/>
            <w:vAlign w:val="bottom"/>
          </w:tcPr>
          <w:p w14:paraId="0150EB4C" w14:textId="77777777" w:rsidR="00383653" w:rsidRPr="00156FC2" w:rsidRDefault="00383653" w:rsidP="001F1807">
            <w:pPr>
              <w:tabs>
                <w:tab w:val="left" w:pos="720"/>
              </w:tabs>
              <w:spacing w:line="240" w:lineRule="auto"/>
              <w:ind w:left="-95" w:right="-120"/>
              <w:jc w:val="center"/>
              <w:rPr>
                <w:szCs w:val="22"/>
                <w:cs/>
              </w:rPr>
            </w:pPr>
            <w:r w:rsidRPr="00156FC2">
              <w:rPr>
                <w:szCs w:val="22"/>
              </w:rPr>
              <w:t>Increase</w:t>
            </w:r>
          </w:p>
        </w:tc>
        <w:tc>
          <w:tcPr>
            <w:tcW w:w="270" w:type="dxa"/>
            <w:shd w:val="clear" w:color="auto" w:fill="auto"/>
            <w:vAlign w:val="bottom"/>
          </w:tcPr>
          <w:p w14:paraId="185F6C59" w14:textId="77777777" w:rsidR="00383653" w:rsidRPr="00156FC2" w:rsidRDefault="00383653" w:rsidP="001F1807">
            <w:pPr>
              <w:tabs>
                <w:tab w:val="left" w:pos="720"/>
              </w:tabs>
              <w:spacing w:line="240" w:lineRule="auto"/>
              <w:jc w:val="center"/>
              <w:rPr>
                <w:szCs w:val="22"/>
                <w:cs/>
              </w:rPr>
            </w:pPr>
          </w:p>
        </w:tc>
        <w:tc>
          <w:tcPr>
            <w:tcW w:w="1324" w:type="dxa"/>
            <w:shd w:val="clear" w:color="auto" w:fill="auto"/>
            <w:vAlign w:val="bottom"/>
          </w:tcPr>
          <w:p w14:paraId="1FCC4C7B" w14:textId="77777777" w:rsidR="00383653" w:rsidRPr="00156FC2" w:rsidRDefault="00383653" w:rsidP="001F1807">
            <w:pPr>
              <w:tabs>
                <w:tab w:val="left" w:pos="720"/>
              </w:tabs>
              <w:spacing w:line="240" w:lineRule="auto"/>
              <w:ind w:left="-95" w:right="-120"/>
              <w:jc w:val="center"/>
              <w:rPr>
                <w:szCs w:val="22"/>
                <w:cs/>
              </w:rPr>
            </w:pPr>
            <w:r w:rsidRPr="00156FC2">
              <w:rPr>
                <w:szCs w:val="22"/>
              </w:rPr>
              <w:t>Decrease</w:t>
            </w:r>
          </w:p>
        </w:tc>
        <w:tc>
          <w:tcPr>
            <w:tcW w:w="242" w:type="dxa"/>
            <w:shd w:val="clear" w:color="auto" w:fill="auto"/>
            <w:vAlign w:val="bottom"/>
          </w:tcPr>
          <w:p w14:paraId="7B9EC7DC" w14:textId="77777777" w:rsidR="00383653" w:rsidRPr="00156FC2" w:rsidRDefault="00383653" w:rsidP="001F1807">
            <w:pPr>
              <w:tabs>
                <w:tab w:val="left" w:pos="720"/>
              </w:tabs>
              <w:spacing w:line="240" w:lineRule="auto"/>
              <w:jc w:val="center"/>
              <w:rPr>
                <w:szCs w:val="22"/>
                <w:cs/>
              </w:rPr>
            </w:pPr>
          </w:p>
        </w:tc>
        <w:tc>
          <w:tcPr>
            <w:tcW w:w="1198" w:type="dxa"/>
            <w:shd w:val="clear" w:color="auto" w:fill="auto"/>
          </w:tcPr>
          <w:p w14:paraId="15663BD2" w14:textId="77777777" w:rsidR="00383653" w:rsidRPr="00156FC2" w:rsidRDefault="00383653" w:rsidP="001F1807">
            <w:pPr>
              <w:tabs>
                <w:tab w:val="left" w:pos="720"/>
              </w:tabs>
              <w:spacing w:line="240" w:lineRule="auto"/>
              <w:ind w:left="-95" w:right="-120"/>
              <w:jc w:val="center"/>
              <w:rPr>
                <w:szCs w:val="22"/>
                <w:cs/>
              </w:rPr>
            </w:pPr>
            <w:r w:rsidRPr="007F7D52">
              <w:rPr>
                <w:szCs w:val="22"/>
              </w:rPr>
              <w:t>202</w:t>
            </w:r>
            <w:r>
              <w:rPr>
                <w:szCs w:val="22"/>
              </w:rPr>
              <w:t>5</w:t>
            </w:r>
          </w:p>
        </w:tc>
      </w:tr>
      <w:tr w:rsidR="00383653" w:rsidRPr="009426D0" w14:paraId="7CC588D6" w14:textId="77777777" w:rsidTr="001F1807">
        <w:trPr>
          <w:tblHeader/>
        </w:trPr>
        <w:tc>
          <w:tcPr>
            <w:tcW w:w="1872" w:type="dxa"/>
            <w:shd w:val="clear" w:color="auto" w:fill="auto"/>
            <w:vAlign w:val="bottom"/>
          </w:tcPr>
          <w:p w14:paraId="57BDFC98" w14:textId="77777777" w:rsidR="00383653" w:rsidRPr="00156FC2" w:rsidRDefault="00383653" w:rsidP="001F1807">
            <w:pPr>
              <w:tabs>
                <w:tab w:val="left" w:pos="720"/>
              </w:tabs>
              <w:spacing w:line="240" w:lineRule="auto"/>
              <w:rPr>
                <w:b/>
                <w:i/>
                <w:iCs/>
                <w:szCs w:val="22"/>
              </w:rPr>
            </w:pPr>
          </w:p>
        </w:tc>
        <w:tc>
          <w:tcPr>
            <w:tcW w:w="2227" w:type="dxa"/>
            <w:gridSpan w:val="3"/>
            <w:shd w:val="clear" w:color="auto" w:fill="auto"/>
            <w:vAlign w:val="bottom"/>
          </w:tcPr>
          <w:p w14:paraId="2E903467" w14:textId="77777777" w:rsidR="00383653" w:rsidRPr="00156FC2" w:rsidRDefault="00383653" w:rsidP="001F1807">
            <w:pPr>
              <w:tabs>
                <w:tab w:val="left" w:pos="720"/>
              </w:tabs>
              <w:spacing w:line="240" w:lineRule="auto"/>
              <w:ind w:left="-95" w:right="-120"/>
              <w:jc w:val="center"/>
              <w:rPr>
                <w:i/>
                <w:iCs/>
                <w:szCs w:val="22"/>
                <w:cs/>
              </w:rPr>
            </w:pPr>
            <w:r w:rsidRPr="00156FC2">
              <w:rPr>
                <w:i/>
                <w:iCs/>
                <w:szCs w:val="22"/>
              </w:rPr>
              <w:t>(% per annum)</w:t>
            </w:r>
          </w:p>
        </w:tc>
        <w:tc>
          <w:tcPr>
            <w:tcW w:w="247" w:type="dxa"/>
            <w:gridSpan w:val="2"/>
          </w:tcPr>
          <w:p w14:paraId="6D371D72" w14:textId="77777777" w:rsidR="00383653" w:rsidRPr="00156FC2" w:rsidRDefault="00383653" w:rsidP="001F1807">
            <w:pPr>
              <w:tabs>
                <w:tab w:val="left" w:pos="720"/>
              </w:tabs>
              <w:spacing w:line="240" w:lineRule="auto"/>
              <w:ind w:left="-95" w:right="-120"/>
              <w:jc w:val="center"/>
              <w:rPr>
                <w:i/>
                <w:iCs/>
                <w:szCs w:val="22"/>
                <w:cs/>
              </w:rPr>
            </w:pPr>
          </w:p>
        </w:tc>
        <w:tc>
          <w:tcPr>
            <w:tcW w:w="5734" w:type="dxa"/>
            <w:gridSpan w:val="7"/>
            <w:shd w:val="clear" w:color="auto" w:fill="auto"/>
            <w:vAlign w:val="bottom"/>
          </w:tcPr>
          <w:p w14:paraId="767189EF" w14:textId="77777777" w:rsidR="00383653" w:rsidRPr="00156FC2" w:rsidRDefault="00383653" w:rsidP="001F1807">
            <w:pPr>
              <w:tabs>
                <w:tab w:val="left" w:pos="720"/>
              </w:tabs>
              <w:spacing w:line="240" w:lineRule="auto"/>
              <w:ind w:left="-95" w:right="-120"/>
              <w:jc w:val="center"/>
              <w:rPr>
                <w:szCs w:val="22"/>
                <w:cs/>
              </w:rPr>
            </w:pPr>
            <w:r w:rsidRPr="00156FC2">
              <w:rPr>
                <w:i/>
                <w:iCs/>
                <w:szCs w:val="22"/>
              </w:rPr>
              <w:t>(in thousand Baht)</w:t>
            </w:r>
          </w:p>
        </w:tc>
      </w:tr>
      <w:tr w:rsidR="00344C34" w:rsidRPr="009426D0" w14:paraId="2844A8EA" w14:textId="77777777" w:rsidTr="00344C34">
        <w:tc>
          <w:tcPr>
            <w:tcW w:w="1872" w:type="dxa"/>
            <w:shd w:val="clear" w:color="auto" w:fill="auto"/>
          </w:tcPr>
          <w:p w14:paraId="6A0F3A33" w14:textId="58C1DBD8" w:rsidR="00344C34" w:rsidRPr="002F57A4" w:rsidRDefault="00344C34" w:rsidP="00344C34">
            <w:pPr>
              <w:tabs>
                <w:tab w:val="left" w:pos="720"/>
              </w:tabs>
              <w:spacing w:line="240" w:lineRule="auto"/>
              <w:rPr>
                <w:szCs w:val="22"/>
                <w:lang w:val="en-US" w:bidi="th-TH"/>
              </w:rPr>
            </w:pPr>
            <w:r w:rsidRPr="002F57A4">
              <w:rPr>
                <w:szCs w:val="22"/>
                <w:lang w:val="en-US" w:bidi="th-TH"/>
              </w:rPr>
              <w:t>Joint venture</w:t>
            </w:r>
          </w:p>
        </w:tc>
        <w:tc>
          <w:tcPr>
            <w:tcW w:w="1008" w:type="dxa"/>
            <w:shd w:val="clear" w:color="auto" w:fill="auto"/>
          </w:tcPr>
          <w:p w14:paraId="6538AC76" w14:textId="0B2B576C" w:rsidR="00344C34" w:rsidRPr="00156FC2" w:rsidRDefault="00344C34" w:rsidP="00344C34">
            <w:pPr>
              <w:tabs>
                <w:tab w:val="left" w:pos="720"/>
              </w:tabs>
              <w:spacing w:line="240" w:lineRule="auto"/>
              <w:jc w:val="center"/>
              <w:rPr>
                <w:szCs w:val="22"/>
              </w:rPr>
            </w:pPr>
            <w:r>
              <w:rPr>
                <w:szCs w:val="22"/>
              </w:rPr>
              <w:t>-</w:t>
            </w:r>
          </w:p>
        </w:tc>
        <w:tc>
          <w:tcPr>
            <w:tcW w:w="236" w:type="dxa"/>
            <w:shd w:val="clear" w:color="auto" w:fill="auto"/>
          </w:tcPr>
          <w:p w14:paraId="4A3D2753" w14:textId="77777777" w:rsidR="00344C34" w:rsidRPr="00156FC2" w:rsidRDefault="00344C34" w:rsidP="00344C34">
            <w:pPr>
              <w:tabs>
                <w:tab w:val="left" w:pos="720"/>
              </w:tabs>
              <w:spacing w:line="240" w:lineRule="auto"/>
              <w:rPr>
                <w:szCs w:val="22"/>
              </w:rPr>
            </w:pPr>
          </w:p>
        </w:tc>
        <w:tc>
          <w:tcPr>
            <w:tcW w:w="990" w:type="dxa"/>
            <w:gridSpan w:val="2"/>
          </w:tcPr>
          <w:p w14:paraId="271A69AE" w14:textId="18C576BF" w:rsidR="00344C34" w:rsidRPr="00156FC2" w:rsidRDefault="00344C34" w:rsidP="00344C34">
            <w:pPr>
              <w:tabs>
                <w:tab w:val="decimal" w:pos="245"/>
              </w:tabs>
              <w:spacing w:line="240" w:lineRule="auto"/>
              <w:ind w:left="-129" w:right="71"/>
              <w:jc w:val="center"/>
              <w:rPr>
                <w:szCs w:val="22"/>
              </w:rPr>
            </w:pPr>
            <w:r>
              <w:rPr>
                <w:szCs w:val="22"/>
              </w:rPr>
              <w:t>4.42</w:t>
            </w:r>
          </w:p>
        </w:tc>
        <w:tc>
          <w:tcPr>
            <w:tcW w:w="240" w:type="dxa"/>
          </w:tcPr>
          <w:p w14:paraId="3B54F979" w14:textId="77777777" w:rsidR="00344C34" w:rsidRPr="00156FC2" w:rsidRDefault="00344C34" w:rsidP="00344C34">
            <w:pPr>
              <w:tabs>
                <w:tab w:val="decimal" w:pos="824"/>
              </w:tabs>
              <w:spacing w:line="240" w:lineRule="auto"/>
              <w:ind w:left="-129" w:right="-86"/>
              <w:jc w:val="center"/>
              <w:rPr>
                <w:szCs w:val="22"/>
              </w:rPr>
            </w:pPr>
          </w:p>
        </w:tc>
        <w:tc>
          <w:tcPr>
            <w:tcW w:w="1170" w:type="dxa"/>
            <w:tcBorders>
              <w:bottom w:val="double" w:sz="4" w:space="0" w:color="auto"/>
            </w:tcBorders>
            <w:shd w:val="clear" w:color="auto" w:fill="auto"/>
          </w:tcPr>
          <w:p w14:paraId="45F378D0" w14:textId="6DC158CA" w:rsidR="00344C34" w:rsidRPr="009F1116" w:rsidRDefault="00344C34" w:rsidP="00344C34">
            <w:pPr>
              <w:pStyle w:val="acctfourfigures"/>
              <w:tabs>
                <w:tab w:val="clear" w:pos="765"/>
                <w:tab w:val="decimal" w:pos="706"/>
              </w:tabs>
              <w:spacing w:line="240" w:lineRule="atLeast"/>
              <w:ind w:right="11"/>
              <w:rPr>
                <w:b/>
                <w:bCs/>
                <w:szCs w:val="22"/>
              </w:rPr>
            </w:pPr>
            <w:r w:rsidRPr="009F1116">
              <w:rPr>
                <w:b/>
                <w:bCs/>
                <w:szCs w:val="22"/>
              </w:rPr>
              <w:t>-</w:t>
            </w:r>
          </w:p>
        </w:tc>
        <w:tc>
          <w:tcPr>
            <w:tcW w:w="270" w:type="dxa"/>
            <w:shd w:val="clear" w:color="auto" w:fill="auto"/>
          </w:tcPr>
          <w:p w14:paraId="286EA5F2" w14:textId="77777777" w:rsidR="00344C34" w:rsidRPr="00D20B27" w:rsidRDefault="00344C34" w:rsidP="00344C34">
            <w:pPr>
              <w:tabs>
                <w:tab w:val="left" w:pos="720"/>
              </w:tabs>
              <w:spacing w:line="240" w:lineRule="auto"/>
              <w:rPr>
                <w:b/>
                <w:bCs/>
                <w:szCs w:val="22"/>
              </w:rPr>
            </w:pPr>
          </w:p>
        </w:tc>
        <w:tc>
          <w:tcPr>
            <w:tcW w:w="1260" w:type="dxa"/>
            <w:shd w:val="clear" w:color="auto" w:fill="auto"/>
          </w:tcPr>
          <w:p w14:paraId="37E0FB59" w14:textId="6725891C" w:rsidR="00344C34" w:rsidRPr="00D20B27" w:rsidRDefault="00344C34" w:rsidP="00344C34">
            <w:pPr>
              <w:tabs>
                <w:tab w:val="decimal" w:pos="1043"/>
              </w:tabs>
              <w:spacing w:line="240" w:lineRule="auto"/>
              <w:ind w:right="-32"/>
              <w:rPr>
                <w:b/>
                <w:bCs/>
                <w:szCs w:val="22"/>
              </w:rPr>
            </w:pPr>
            <w:r w:rsidRPr="00383653">
              <w:rPr>
                <w:szCs w:val="22"/>
              </w:rPr>
              <w:t>93,750</w:t>
            </w:r>
          </w:p>
        </w:tc>
        <w:tc>
          <w:tcPr>
            <w:tcW w:w="270" w:type="dxa"/>
            <w:shd w:val="clear" w:color="auto" w:fill="auto"/>
          </w:tcPr>
          <w:p w14:paraId="4D175548" w14:textId="77777777" w:rsidR="00344C34" w:rsidRPr="00D20B27" w:rsidRDefault="00344C34" w:rsidP="00344C34">
            <w:pPr>
              <w:tabs>
                <w:tab w:val="decimal" w:pos="623"/>
                <w:tab w:val="decimal" w:pos="888"/>
              </w:tabs>
              <w:spacing w:line="240" w:lineRule="auto"/>
              <w:ind w:right="-32"/>
              <w:rPr>
                <w:b/>
                <w:bCs/>
                <w:szCs w:val="22"/>
              </w:rPr>
            </w:pPr>
          </w:p>
        </w:tc>
        <w:tc>
          <w:tcPr>
            <w:tcW w:w="1324" w:type="dxa"/>
            <w:shd w:val="clear" w:color="auto" w:fill="auto"/>
          </w:tcPr>
          <w:p w14:paraId="132F7DBB" w14:textId="2609F50E" w:rsidR="00344C34" w:rsidRPr="00D20B27" w:rsidRDefault="00344C34" w:rsidP="00344C34">
            <w:pPr>
              <w:tabs>
                <w:tab w:val="decimal" w:pos="764"/>
              </w:tabs>
              <w:spacing w:line="240" w:lineRule="auto"/>
              <w:ind w:right="-32"/>
              <w:rPr>
                <w:b/>
                <w:bCs/>
                <w:szCs w:val="22"/>
              </w:rPr>
            </w:pPr>
            <w:r w:rsidRPr="00383653">
              <w:rPr>
                <w:szCs w:val="22"/>
              </w:rPr>
              <w:t>-</w:t>
            </w:r>
          </w:p>
        </w:tc>
        <w:tc>
          <w:tcPr>
            <w:tcW w:w="242" w:type="dxa"/>
            <w:shd w:val="clear" w:color="auto" w:fill="auto"/>
          </w:tcPr>
          <w:p w14:paraId="1FF728DB" w14:textId="77777777" w:rsidR="00344C34" w:rsidRPr="00D20B27" w:rsidRDefault="00344C34" w:rsidP="00344C34">
            <w:pPr>
              <w:tabs>
                <w:tab w:val="decimal" w:pos="623"/>
              </w:tabs>
              <w:spacing w:line="240" w:lineRule="auto"/>
              <w:ind w:left="-129" w:right="-86"/>
              <w:jc w:val="center"/>
              <w:rPr>
                <w:b/>
                <w:bCs/>
                <w:szCs w:val="22"/>
              </w:rPr>
            </w:pPr>
          </w:p>
        </w:tc>
        <w:tc>
          <w:tcPr>
            <w:tcW w:w="1198" w:type="dxa"/>
            <w:tcBorders>
              <w:bottom w:val="double" w:sz="4" w:space="0" w:color="auto"/>
            </w:tcBorders>
            <w:shd w:val="clear" w:color="auto" w:fill="auto"/>
          </w:tcPr>
          <w:p w14:paraId="67E71CB1" w14:textId="2D7834D2" w:rsidR="00344C34" w:rsidRPr="003946A0" w:rsidRDefault="00344C34" w:rsidP="00344C34">
            <w:pPr>
              <w:tabs>
                <w:tab w:val="decimal" w:pos="984"/>
              </w:tabs>
              <w:spacing w:line="240" w:lineRule="auto"/>
              <w:ind w:left="-129" w:right="-86"/>
              <w:rPr>
                <w:b/>
                <w:bCs/>
                <w:szCs w:val="22"/>
              </w:rPr>
            </w:pPr>
            <w:r>
              <w:rPr>
                <w:b/>
                <w:bCs/>
                <w:szCs w:val="22"/>
              </w:rPr>
              <w:t>93,750</w:t>
            </w:r>
          </w:p>
        </w:tc>
      </w:tr>
    </w:tbl>
    <w:p w14:paraId="35476965" w14:textId="77777777" w:rsidR="00383653" w:rsidRDefault="00383653" w:rsidP="00714238">
      <w:pPr>
        <w:ind w:left="560"/>
        <w:jc w:val="thaiDistribute"/>
        <w:rPr>
          <w:szCs w:val="22"/>
        </w:rPr>
      </w:pPr>
    </w:p>
    <w:tbl>
      <w:tblPr>
        <w:tblW w:w="9741" w:type="dxa"/>
        <w:tblInd w:w="459" w:type="dxa"/>
        <w:tblLayout w:type="fixed"/>
        <w:tblCellMar>
          <w:left w:w="79" w:type="dxa"/>
          <w:right w:w="79" w:type="dxa"/>
        </w:tblCellMar>
        <w:tblLook w:val="0000" w:firstRow="0" w:lastRow="0" w:firstColumn="0" w:lastColumn="0" w:noHBand="0" w:noVBand="0"/>
      </w:tblPr>
      <w:tblGrid>
        <w:gridCol w:w="4221"/>
        <w:gridCol w:w="1260"/>
        <w:gridCol w:w="180"/>
        <w:gridCol w:w="1260"/>
        <w:gridCol w:w="180"/>
        <w:gridCol w:w="1260"/>
        <w:gridCol w:w="180"/>
        <w:gridCol w:w="1200"/>
      </w:tblGrid>
      <w:tr w:rsidR="008B1BF1" w:rsidRPr="009426D0" w14:paraId="3DED501C" w14:textId="77777777" w:rsidTr="001F1807">
        <w:trPr>
          <w:cantSplit/>
          <w:tblHeader/>
        </w:trPr>
        <w:tc>
          <w:tcPr>
            <w:tcW w:w="4221" w:type="dxa"/>
          </w:tcPr>
          <w:p w14:paraId="55D6A5EF" w14:textId="77777777" w:rsidR="008B1BF1" w:rsidRPr="009426D0" w:rsidRDefault="008B1BF1" w:rsidP="001F1807">
            <w:pPr>
              <w:spacing w:line="240" w:lineRule="atLeast"/>
              <w:ind w:left="281" w:hanging="281"/>
              <w:rPr>
                <w:b/>
                <w:bCs/>
                <w:i/>
                <w:iCs/>
                <w:szCs w:val="22"/>
                <w:lang w:val="en-US"/>
              </w:rPr>
            </w:pPr>
          </w:p>
          <w:p w14:paraId="26A895F8" w14:textId="77777777" w:rsidR="008B1BF1" w:rsidRPr="009426D0" w:rsidRDefault="008B1BF1" w:rsidP="001F1807">
            <w:pPr>
              <w:spacing w:line="240" w:lineRule="atLeast"/>
              <w:ind w:left="281" w:right="-79" w:hanging="281"/>
              <w:rPr>
                <w:b/>
                <w:bCs/>
                <w:i/>
                <w:iCs/>
                <w:szCs w:val="22"/>
              </w:rPr>
            </w:pPr>
          </w:p>
        </w:tc>
        <w:tc>
          <w:tcPr>
            <w:tcW w:w="2700" w:type="dxa"/>
            <w:gridSpan w:val="3"/>
          </w:tcPr>
          <w:p w14:paraId="2C8E2443" w14:textId="77777777" w:rsidR="008B1BF1" w:rsidRPr="009426D0" w:rsidRDefault="008B1BF1" w:rsidP="001F1807">
            <w:pPr>
              <w:pStyle w:val="acctmergecolhdg"/>
              <w:spacing w:line="240" w:lineRule="atLeast"/>
              <w:rPr>
                <w:szCs w:val="22"/>
              </w:rPr>
            </w:pPr>
            <w:r w:rsidRPr="009426D0">
              <w:rPr>
                <w:szCs w:val="22"/>
              </w:rPr>
              <w:t xml:space="preserve">Consolidated </w:t>
            </w:r>
          </w:p>
          <w:p w14:paraId="6411D7A8" w14:textId="77777777" w:rsidR="008B1BF1" w:rsidRPr="009426D0" w:rsidRDefault="008B1BF1" w:rsidP="001F1807">
            <w:pPr>
              <w:pStyle w:val="acctmergecolhdg"/>
              <w:spacing w:line="240" w:lineRule="atLeast"/>
              <w:rPr>
                <w:szCs w:val="22"/>
              </w:rPr>
            </w:pPr>
            <w:r w:rsidRPr="009426D0">
              <w:rPr>
                <w:szCs w:val="22"/>
              </w:rPr>
              <w:t>financial statements</w:t>
            </w:r>
          </w:p>
        </w:tc>
        <w:tc>
          <w:tcPr>
            <w:tcW w:w="180" w:type="dxa"/>
          </w:tcPr>
          <w:p w14:paraId="1B8B4683" w14:textId="77777777" w:rsidR="008B1BF1" w:rsidRPr="009426D0" w:rsidRDefault="008B1BF1" w:rsidP="001F1807">
            <w:pPr>
              <w:pStyle w:val="acctmergecolhdg"/>
              <w:spacing w:line="240" w:lineRule="atLeast"/>
              <w:rPr>
                <w:szCs w:val="22"/>
              </w:rPr>
            </w:pPr>
          </w:p>
        </w:tc>
        <w:tc>
          <w:tcPr>
            <w:tcW w:w="2640" w:type="dxa"/>
            <w:gridSpan w:val="3"/>
          </w:tcPr>
          <w:p w14:paraId="491CDA71" w14:textId="77777777" w:rsidR="008B1BF1" w:rsidRPr="009426D0" w:rsidRDefault="008B1BF1" w:rsidP="001F1807">
            <w:pPr>
              <w:pStyle w:val="acctmergecolhdg"/>
              <w:spacing w:line="240" w:lineRule="atLeast"/>
              <w:rPr>
                <w:szCs w:val="22"/>
              </w:rPr>
            </w:pPr>
            <w:r w:rsidRPr="009426D0">
              <w:rPr>
                <w:szCs w:val="22"/>
              </w:rPr>
              <w:t xml:space="preserve">Separate </w:t>
            </w:r>
          </w:p>
          <w:p w14:paraId="72F50C7F" w14:textId="77777777" w:rsidR="008B1BF1" w:rsidRPr="009426D0" w:rsidRDefault="008B1BF1" w:rsidP="001F1807">
            <w:pPr>
              <w:pStyle w:val="acctmergecolhdg"/>
              <w:spacing w:line="240" w:lineRule="atLeast"/>
              <w:rPr>
                <w:szCs w:val="22"/>
              </w:rPr>
            </w:pPr>
            <w:r w:rsidRPr="009426D0">
              <w:rPr>
                <w:szCs w:val="22"/>
              </w:rPr>
              <w:t>financial statements</w:t>
            </w:r>
          </w:p>
        </w:tc>
      </w:tr>
      <w:tr w:rsidR="008B1BF1" w:rsidRPr="009426D0" w14:paraId="4BD3C543" w14:textId="77777777" w:rsidTr="001F1807">
        <w:trPr>
          <w:cantSplit/>
          <w:tblHeader/>
        </w:trPr>
        <w:tc>
          <w:tcPr>
            <w:tcW w:w="4221" w:type="dxa"/>
          </w:tcPr>
          <w:p w14:paraId="54271245" w14:textId="77777777" w:rsidR="008B1BF1" w:rsidRPr="009426D0" w:rsidRDefault="008B1BF1" w:rsidP="001F1807">
            <w:pPr>
              <w:pStyle w:val="acctfourfigures"/>
              <w:spacing w:line="240" w:lineRule="atLeast"/>
              <w:jc w:val="center"/>
              <w:rPr>
                <w:szCs w:val="22"/>
              </w:rPr>
            </w:pPr>
          </w:p>
        </w:tc>
        <w:tc>
          <w:tcPr>
            <w:tcW w:w="1260" w:type="dxa"/>
          </w:tcPr>
          <w:p w14:paraId="79F4C192" w14:textId="77777777" w:rsidR="008B1BF1" w:rsidRPr="009426D0" w:rsidRDefault="008B1BF1" w:rsidP="001F1807">
            <w:pPr>
              <w:pStyle w:val="acctmergecolhdg"/>
              <w:spacing w:line="240" w:lineRule="atLeast"/>
              <w:ind w:left="-88" w:right="-70"/>
              <w:rPr>
                <w:b w:val="0"/>
                <w:bCs/>
                <w:szCs w:val="22"/>
              </w:rPr>
            </w:pPr>
            <w:r>
              <w:rPr>
                <w:b w:val="0"/>
                <w:bCs/>
                <w:szCs w:val="22"/>
              </w:rPr>
              <w:t>31 March</w:t>
            </w:r>
          </w:p>
        </w:tc>
        <w:tc>
          <w:tcPr>
            <w:tcW w:w="180" w:type="dxa"/>
          </w:tcPr>
          <w:p w14:paraId="3DB2FC72" w14:textId="77777777" w:rsidR="008B1BF1" w:rsidRPr="009426D0" w:rsidRDefault="008B1BF1" w:rsidP="001F1807">
            <w:pPr>
              <w:pStyle w:val="acctmergecolhdg"/>
              <w:spacing w:line="240" w:lineRule="atLeast"/>
              <w:rPr>
                <w:b w:val="0"/>
                <w:bCs/>
                <w:szCs w:val="22"/>
              </w:rPr>
            </w:pPr>
          </w:p>
        </w:tc>
        <w:tc>
          <w:tcPr>
            <w:tcW w:w="1260" w:type="dxa"/>
          </w:tcPr>
          <w:p w14:paraId="168B6560" w14:textId="77777777" w:rsidR="008B1BF1" w:rsidRPr="009426D0" w:rsidRDefault="008B1BF1" w:rsidP="001F1807">
            <w:pPr>
              <w:pStyle w:val="acctmergecolhdg"/>
              <w:spacing w:line="240" w:lineRule="atLeast"/>
              <w:ind w:left="-88" w:right="-70"/>
              <w:rPr>
                <w:b w:val="0"/>
                <w:bCs/>
                <w:szCs w:val="22"/>
              </w:rPr>
            </w:pPr>
            <w:r w:rsidRPr="009426D0">
              <w:rPr>
                <w:b w:val="0"/>
                <w:bCs/>
                <w:szCs w:val="22"/>
              </w:rPr>
              <w:t>31 December</w:t>
            </w:r>
          </w:p>
        </w:tc>
        <w:tc>
          <w:tcPr>
            <w:tcW w:w="180" w:type="dxa"/>
          </w:tcPr>
          <w:p w14:paraId="7CBCE40B" w14:textId="77777777" w:rsidR="008B1BF1" w:rsidRPr="009426D0" w:rsidRDefault="008B1BF1" w:rsidP="001F1807">
            <w:pPr>
              <w:pStyle w:val="acctmergecolhdg"/>
              <w:spacing w:line="240" w:lineRule="atLeast"/>
              <w:rPr>
                <w:b w:val="0"/>
                <w:bCs/>
                <w:szCs w:val="22"/>
              </w:rPr>
            </w:pPr>
          </w:p>
        </w:tc>
        <w:tc>
          <w:tcPr>
            <w:tcW w:w="1260" w:type="dxa"/>
          </w:tcPr>
          <w:p w14:paraId="758587D5" w14:textId="77777777" w:rsidR="008B1BF1" w:rsidRPr="009426D0" w:rsidRDefault="008B1BF1" w:rsidP="001F1807">
            <w:pPr>
              <w:pStyle w:val="acctmergecolhdg"/>
              <w:spacing w:line="240" w:lineRule="atLeast"/>
              <w:ind w:left="-88" w:right="-70"/>
              <w:rPr>
                <w:b w:val="0"/>
                <w:bCs/>
                <w:szCs w:val="22"/>
              </w:rPr>
            </w:pPr>
            <w:r>
              <w:rPr>
                <w:b w:val="0"/>
                <w:bCs/>
                <w:szCs w:val="22"/>
              </w:rPr>
              <w:t>31 March</w:t>
            </w:r>
          </w:p>
        </w:tc>
        <w:tc>
          <w:tcPr>
            <w:tcW w:w="180" w:type="dxa"/>
          </w:tcPr>
          <w:p w14:paraId="1EB8F0BD" w14:textId="77777777" w:rsidR="008B1BF1" w:rsidRPr="009426D0" w:rsidRDefault="008B1BF1" w:rsidP="001F1807">
            <w:pPr>
              <w:pStyle w:val="acctmergecolhdg"/>
              <w:spacing w:line="240" w:lineRule="atLeast"/>
              <w:rPr>
                <w:b w:val="0"/>
                <w:bCs/>
                <w:szCs w:val="22"/>
              </w:rPr>
            </w:pPr>
          </w:p>
        </w:tc>
        <w:tc>
          <w:tcPr>
            <w:tcW w:w="1200" w:type="dxa"/>
          </w:tcPr>
          <w:p w14:paraId="37F84DF7" w14:textId="77777777" w:rsidR="008B1BF1" w:rsidRPr="009426D0" w:rsidRDefault="008B1BF1" w:rsidP="001F1807">
            <w:pPr>
              <w:pStyle w:val="acctmergecolhdg"/>
              <w:spacing w:line="240" w:lineRule="atLeast"/>
              <w:ind w:left="-142" w:right="-169"/>
              <w:rPr>
                <w:b w:val="0"/>
                <w:bCs/>
                <w:szCs w:val="22"/>
              </w:rPr>
            </w:pPr>
            <w:r w:rsidRPr="009426D0">
              <w:rPr>
                <w:b w:val="0"/>
                <w:bCs/>
                <w:szCs w:val="22"/>
              </w:rPr>
              <w:t>31 December</w:t>
            </w:r>
          </w:p>
        </w:tc>
      </w:tr>
      <w:tr w:rsidR="008B1BF1" w:rsidRPr="009426D0" w14:paraId="48682804" w14:textId="77777777" w:rsidTr="001F1807">
        <w:trPr>
          <w:cantSplit/>
          <w:tblHeader/>
        </w:trPr>
        <w:tc>
          <w:tcPr>
            <w:tcW w:w="4221" w:type="dxa"/>
          </w:tcPr>
          <w:p w14:paraId="16436E97" w14:textId="77777777" w:rsidR="008B1BF1" w:rsidRPr="009426D0" w:rsidRDefault="008B1BF1" w:rsidP="001F1807">
            <w:pPr>
              <w:pStyle w:val="acctfourfigures"/>
              <w:spacing w:line="240" w:lineRule="atLeast"/>
              <w:jc w:val="center"/>
              <w:rPr>
                <w:szCs w:val="22"/>
              </w:rPr>
            </w:pPr>
          </w:p>
        </w:tc>
        <w:tc>
          <w:tcPr>
            <w:tcW w:w="1260" w:type="dxa"/>
          </w:tcPr>
          <w:p w14:paraId="33F642C4" w14:textId="77777777" w:rsidR="008B1BF1" w:rsidRPr="009426D0" w:rsidRDefault="008B1BF1" w:rsidP="001F1807">
            <w:pPr>
              <w:pStyle w:val="acctmergecolhdg"/>
              <w:spacing w:line="240" w:lineRule="atLeast"/>
              <w:rPr>
                <w:b w:val="0"/>
                <w:bCs/>
                <w:szCs w:val="22"/>
              </w:rPr>
            </w:pPr>
            <w:r w:rsidRPr="009426D0">
              <w:rPr>
                <w:b w:val="0"/>
                <w:bCs/>
                <w:szCs w:val="22"/>
              </w:rPr>
              <w:t>202</w:t>
            </w:r>
            <w:r>
              <w:rPr>
                <w:b w:val="0"/>
                <w:bCs/>
                <w:szCs w:val="22"/>
              </w:rPr>
              <w:t>5</w:t>
            </w:r>
          </w:p>
        </w:tc>
        <w:tc>
          <w:tcPr>
            <w:tcW w:w="180" w:type="dxa"/>
          </w:tcPr>
          <w:p w14:paraId="096C1D9E" w14:textId="77777777" w:rsidR="008B1BF1" w:rsidRPr="009426D0" w:rsidRDefault="008B1BF1" w:rsidP="001F1807">
            <w:pPr>
              <w:pStyle w:val="acctmergecolhdg"/>
              <w:spacing w:line="240" w:lineRule="atLeast"/>
              <w:rPr>
                <w:b w:val="0"/>
                <w:bCs/>
                <w:szCs w:val="22"/>
              </w:rPr>
            </w:pPr>
          </w:p>
        </w:tc>
        <w:tc>
          <w:tcPr>
            <w:tcW w:w="1260" w:type="dxa"/>
          </w:tcPr>
          <w:p w14:paraId="13B8E3A8" w14:textId="77777777" w:rsidR="008B1BF1" w:rsidRPr="009426D0" w:rsidRDefault="008B1BF1" w:rsidP="001F1807">
            <w:pPr>
              <w:pStyle w:val="acctmergecolhdg"/>
              <w:spacing w:line="240" w:lineRule="atLeast"/>
              <w:rPr>
                <w:b w:val="0"/>
                <w:bCs/>
                <w:szCs w:val="22"/>
              </w:rPr>
            </w:pPr>
            <w:r w:rsidRPr="009426D0">
              <w:rPr>
                <w:b w:val="0"/>
                <w:bCs/>
                <w:szCs w:val="22"/>
              </w:rPr>
              <w:t>202</w:t>
            </w:r>
            <w:r>
              <w:rPr>
                <w:b w:val="0"/>
                <w:bCs/>
                <w:szCs w:val="22"/>
              </w:rPr>
              <w:t>4</w:t>
            </w:r>
          </w:p>
        </w:tc>
        <w:tc>
          <w:tcPr>
            <w:tcW w:w="180" w:type="dxa"/>
          </w:tcPr>
          <w:p w14:paraId="370272C8" w14:textId="77777777" w:rsidR="008B1BF1" w:rsidRPr="009426D0" w:rsidRDefault="008B1BF1" w:rsidP="001F1807">
            <w:pPr>
              <w:pStyle w:val="acctmergecolhdg"/>
              <w:spacing w:line="240" w:lineRule="atLeast"/>
              <w:rPr>
                <w:b w:val="0"/>
                <w:bCs/>
                <w:szCs w:val="22"/>
              </w:rPr>
            </w:pPr>
          </w:p>
        </w:tc>
        <w:tc>
          <w:tcPr>
            <w:tcW w:w="1260" w:type="dxa"/>
          </w:tcPr>
          <w:p w14:paraId="73FA38D2" w14:textId="77777777" w:rsidR="008B1BF1" w:rsidRPr="009426D0" w:rsidRDefault="008B1BF1" w:rsidP="001F1807">
            <w:pPr>
              <w:pStyle w:val="acctmergecolhdg"/>
              <w:spacing w:line="240" w:lineRule="atLeast"/>
              <w:rPr>
                <w:b w:val="0"/>
                <w:bCs/>
                <w:szCs w:val="22"/>
              </w:rPr>
            </w:pPr>
            <w:r w:rsidRPr="009426D0">
              <w:rPr>
                <w:b w:val="0"/>
                <w:bCs/>
                <w:szCs w:val="22"/>
              </w:rPr>
              <w:t>202</w:t>
            </w:r>
            <w:r>
              <w:rPr>
                <w:b w:val="0"/>
                <w:bCs/>
                <w:szCs w:val="22"/>
              </w:rPr>
              <w:t>5</w:t>
            </w:r>
          </w:p>
        </w:tc>
        <w:tc>
          <w:tcPr>
            <w:tcW w:w="180" w:type="dxa"/>
          </w:tcPr>
          <w:p w14:paraId="6162CC25" w14:textId="77777777" w:rsidR="008B1BF1" w:rsidRPr="009426D0" w:rsidRDefault="008B1BF1" w:rsidP="001F1807">
            <w:pPr>
              <w:pStyle w:val="acctmergecolhdg"/>
              <w:spacing w:line="240" w:lineRule="atLeast"/>
              <w:rPr>
                <w:b w:val="0"/>
                <w:bCs/>
                <w:szCs w:val="22"/>
              </w:rPr>
            </w:pPr>
          </w:p>
        </w:tc>
        <w:tc>
          <w:tcPr>
            <w:tcW w:w="1200" w:type="dxa"/>
          </w:tcPr>
          <w:p w14:paraId="263E8B06" w14:textId="77777777" w:rsidR="008B1BF1" w:rsidRPr="009426D0" w:rsidRDefault="008B1BF1" w:rsidP="001F1807">
            <w:pPr>
              <w:pStyle w:val="acctmergecolhdg"/>
              <w:spacing w:line="240" w:lineRule="atLeast"/>
              <w:rPr>
                <w:b w:val="0"/>
                <w:bCs/>
                <w:szCs w:val="22"/>
              </w:rPr>
            </w:pPr>
            <w:r w:rsidRPr="009426D0">
              <w:rPr>
                <w:b w:val="0"/>
                <w:bCs/>
                <w:szCs w:val="22"/>
              </w:rPr>
              <w:t>202</w:t>
            </w:r>
            <w:r>
              <w:rPr>
                <w:b w:val="0"/>
                <w:bCs/>
                <w:szCs w:val="22"/>
              </w:rPr>
              <w:t>4</w:t>
            </w:r>
          </w:p>
        </w:tc>
      </w:tr>
      <w:tr w:rsidR="008B1BF1" w:rsidRPr="009426D0" w14:paraId="6A0D3072" w14:textId="77777777" w:rsidTr="008B1BF1">
        <w:trPr>
          <w:cantSplit/>
          <w:tblHeader/>
        </w:trPr>
        <w:tc>
          <w:tcPr>
            <w:tcW w:w="4221" w:type="dxa"/>
          </w:tcPr>
          <w:p w14:paraId="5ED3FC31" w14:textId="77777777" w:rsidR="008B1BF1" w:rsidRPr="009426D0" w:rsidRDefault="008B1BF1" w:rsidP="001F1807">
            <w:pPr>
              <w:spacing w:line="240" w:lineRule="atLeast"/>
              <w:rPr>
                <w:b/>
                <w:bCs/>
                <w:i/>
                <w:iCs/>
                <w:szCs w:val="22"/>
              </w:rPr>
            </w:pPr>
          </w:p>
        </w:tc>
        <w:tc>
          <w:tcPr>
            <w:tcW w:w="5520" w:type="dxa"/>
            <w:gridSpan w:val="7"/>
          </w:tcPr>
          <w:p w14:paraId="057EBC5F" w14:textId="77777777" w:rsidR="008B1BF1" w:rsidRPr="009426D0" w:rsidRDefault="008B1BF1" w:rsidP="001F1807">
            <w:pPr>
              <w:pStyle w:val="acctfourfigures"/>
              <w:spacing w:line="240" w:lineRule="atLeast"/>
              <w:jc w:val="center"/>
              <w:rPr>
                <w:i/>
                <w:iCs/>
                <w:szCs w:val="22"/>
              </w:rPr>
            </w:pPr>
            <w:r w:rsidRPr="009426D0">
              <w:rPr>
                <w:i/>
                <w:iCs/>
                <w:szCs w:val="22"/>
              </w:rPr>
              <w:t>(in thousand Baht)</w:t>
            </w:r>
          </w:p>
        </w:tc>
      </w:tr>
      <w:tr w:rsidR="008B1BF1" w:rsidRPr="009426D0" w14:paraId="2698D613" w14:textId="77777777" w:rsidTr="008B1BF1">
        <w:trPr>
          <w:cantSplit/>
          <w:trHeight w:val="236"/>
        </w:trPr>
        <w:tc>
          <w:tcPr>
            <w:tcW w:w="4221" w:type="dxa"/>
          </w:tcPr>
          <w:p w14:paraId="17087E80" w14:textId="531EC39C" w:rsidR="008B1BF1" w:rsidRPr="009426D0" w:rsidRDefault="008B1BF1" w:rsidP="001F1807">
            <w:pPr>
              <w:spacing w:line="240" w:lineRule="atLeast"/>
              <w:rPr>
                <w:szCs w:val="22"/>
              </w:rPr>
            </w:pPr>
            <w:r>
              <w:rPr>
                <w:b/>
                <w:bCs/>
                <w:i/>
                <w:iCs/>
                <w:szCs w:val="22"/>
                <w:lang w:val="en-US"/>
              </w:rPr>
              <w:t>Other current assets</w:t>
            </w:r>
          </w:p>
        </w:tc>
        <w:tc>
          <w:tcPr>
            <w:tcW w:w="1260" w:type="dxa"/>
          </w:tcPr>
          <w:p w14:paraId="3BE9BC5B" w14:textId="77777777" w:rsidR="008B1BF1" w:rsidRPr="009426D0" w:rsidRDefault="008B1BF1" w:rsidP="001F1807">
            <w:pPr>
              <w:pStyle w:val="acctfourfigures"/>
              <w:tabs>
                <w:tab w:val="clear" w:pos="765"/>
                <w:tab w:val="decimal" w:pos="976"/>
              </w:tabs>
              <w:spacing w:line="240" w:lineRule="atLeast"/>
              <w:ind w:right="11"/>
              <w:rPr>
                <w:b/>
                <w:bCs/>
              </w:rPr>
            </w:pPr>
          </w:p>
        </w:tc>
        <w:tc>
          <w:tcPr>
            <w:tcW w:w="180" w:type="dxa"/>
          </w:tcPr>
          <w:p w14:paraId="10EBD052" w14:textId="77777777" w:rsidR="008B1BF1" w:rsidRPr="009426D0" w:rsidRDefault="008B1BF1" w:rsidP="001F1807">
            <w:pPr>
              <w:pStyle w:val="acctfourfigures"/>
              <w:tabs>
                <w:tab w:val="clear" w:pos="765"/>
                <w:tab w:val="decimal" w:pos="911"/>
              </w:tabs>
              <w:spacing w:line="240" w:lineRule="atLeast"/>
              <w:rPr>
                <w:b/>
                <w:bCs/>
                <w:szCs w:val="22"/>
              </w:rPr>
            </w:pPr>
          </w:p>
        </w:tc>
        <w:tc>
          <w:tcPr>
            <w:tcW w:w="1260" w:type="dxa"/>
          </w:tcPr>
          <w:p w14:paraId="41A3846C" w14:textId="77777777" w:rsidR="008B1BF1" w:rsidRPr="009426D0" w:rsidRDefault="008B1BF1" w:rsidP="001F1807">
            <w:pPr>
              <w:pStyle w:val="acctfourfigures"/>
              <w:tabs>
                <w:tab w:val="clear" w:pos="765"/>
                <w:tab w:val="decimal" w:pos="1001"/>
              </w:tabs>
              <w:spacing w:line="240" w:lineRule="atLeast"/>
              <w:ind w:right="11"/>
              <w:rPr>
                <w:b/>
                <w:bCs/>
              </w:rPr>
            </w:pPr>
          </w:p>
        </w:tc>
        <w:tc>
          <w:tcPr>
            <w:tcW w:w="180" w:type="dxa"/>
          </w:tcPr>
          <w:p w14:paraId="391C0AA3" w14:textId="77777777" w:rsidR="008B1BF1" w:rsidRPr="009426D0" w:rsidRDefault="008B1BF1" w:rsidP="001F1807">
            <w:pPr>
              <w:pStyle w:val="acctfourfigures"/>
              <w:tabs>
                <w:tab w:val="clear" w:pos="765"/>
                <w:tab w:val="decimal" w:pos="911"/>
              </w:tabs>
              <w:spacing w:line="240" w:lineRule="atLeast"/>
              <w:rPr>
                <w:b/>
                <w:bCs/>
                <w:szCs w:val="22"/>
              </w:rPr>
            </w:pPr>
          </w:p>
        </w:tc>
        <w:tc>
          <w:tcPr>
            <w:tcW w:w="1260" w:type="dxa"/>
          </w:tcPr>
          <w:p w14:paraId="03D0DC2C" w14:textId="77777777" w:rsidR="008B1BF1" w:rsidRPr="009426D0" w:rsidRDefault="008B1BF1" w:rsidP="001F1807">
            <w:pPr>
              <w:tabs>
                <w:tab w:val="decimal" w:pos="641"/>
              </w:tabs>
              <w:spacing w:line="240" w:lineRule="atLeast"/>
              <w:ind w:left="-108" w:right="-110"/>
              <w:rPr>
                <w:b/>
                <w:bCs/>
              </w:rPr>
            </w:pPr>
          </w:p>
        </w:tc>
        <w:tc>
          <w:tcPr>
            <w:tcW w:w="180" w:type="dxa"/>
          </w:tcPr>
          <w:p w14:paraId="7E9B2600" w14:textId="77777777" w:rsidR="008B1BF1" w:rsidRPr="009426D0" w:rsidRDefault="008B1BF1" w:rsidP="001F1807">
            <w:pPr>
              <w:tabs>
                <w:tab w:val="decimal" w:pos="535"/>
              </w:tabs>
              <w:spacing w:line="240" w:lineRule="atLeast"/>
              <w:ind w:left="-108" w:right="-110"/>
              <w:rPr>
                <w:b/>
                <w:bCs/>
                <w:szCs w:val="22"/>
                <w:lang w:val="en-US" w:bidi="th-TH"/>
              </w:rPr>
            </w:pPr>
          </w:p>
        </w:tc>
        <w:tc>
          <w:tcPr>
            <w:tcW w:w="1200" w:type="dxa"/>
          </w:tcPr>
          <w:p w14:paraId="210DB9AD" w14:textId="77777777" w:rsidR="008B1BF1" w:rsidRPr="009426D0" w:rsidRDefault="008B1BF1" w:rsidP="001F1807">
            <w:pPr>
              <w:tabs>
                <w:tab w:val="decimal" w:pos="569"/>
              </w:tabs>
              <w:spacing w:line="240" w:lineRule="atLeast"/>
              <w:ind w:left="-108" w:right="-110"/>
              <w:rPr>
                <w:b/>
                <w:bCs/>
              </w:rPr>
            </w:pPr>
          </w:p>
        </w:tc>
      </w:tr>
      <w:tr w:rsidR="008B1BF1" w:rsidRPr="00410E2E" w14:paraId="18D2F89C" w14:textId="77777777" w:rsidTr="008B1BF1">
        <w:trPr>
          <w:cantSplit/>
        </w:trPr>
        <w:tc>
          <w:tcPr>
            <w:tcW w:w="4221" w:type="dxa"/>
          </w:tcPr>
          <w:p w14:paraId="4A1A0CF1" w14:textId="19C766A7" w:rsidR="008B1BF1" w:rsidRPr="009D1440" w:rsidRDefault="008B1BF1" w:rsidP="001F1807">
            <w:pPr>
              <w:spacing w:line="240" w:lineRule="atLeast"/>
              <w:rPr>
                <w:b/>
                <w:bCs/>
                <w:szCs w:val="22"/>
              </w:rPr>
            </w:pPr>
            <w:r w:rsidRPr="009426D0">
              <w:rPr>
                <w:szCs w:val="22"/>
              </w:rPr>
              <w:t>Other related parties</w:t>
            </w:r>
          </w:p>
        </w:tc>
        <w:tc>
          <w:tcPr>
            <w:tcW w:w="1260" w:type="dxa"/>
            <w:tcBorders>
              <w:bottom w:val="double" w:sz="4" w:space="0" w:color="auto"/>
            </w:tcBorders>
          </w:tcPr>
          <w:p w14:paraId="646F4E84" w14:textId="394EBC83" w:rsidR="008B1BF1" w:rsidRPr="00410E2E" w:rsidRDefault="0081711E" w:rsidP="001F1807">
            <w:pPr>
              <w:pStyle w:val="acctfourfigures"/>
              <w:tabs>
                <w:tab w:val="clear" w:pos="765"/>
                <w:tab w:val="decimal" w:pos="999"/>
              </w:tabs>
              <w:spacing w:line="240" w:lineRule="atLeast"/>
              <w:ind w:right="11"/>
              <w:rPr>
                <w:b/>
                <w:bCs/>
                <w:szCs w:val="22"/>
              </w:rPr>
            </w:pPr>
            <w:r>
              <w:rPr>
                <w:b/>
                <w:bCs/>
                <w:szCs w:val="22"/>
              </w:rPr>
              <w:t>161</w:t>
            </w:r>
          </w:p>
        </w:tc>
        <w:tc>
          <w:tcPr>
            <w:tcW w:w="180" w:type="dxa"/>
          </w:tcPr>
          <w:p w14:paraId="1D241D69" w14:textId="77777777" w:rsidR="008B1BF1" w:rsidRPr="00410E2E" w:rsidRDefault="008B1BF1" w:rsidP="001F1807">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0D88F780" w14:textId="50E46432" w:rsidR="008B1BF1" w:rsidRPr="00410E2E" w:rsidRDefault="0081711E" w:rsidP="001F1807">
            <w:pPr>
              <w:pStyle w:val="acctfourfigures"/>
              <w:tabs>
                <w:tab w:val="clear" w:pos="765"/>
                <w:tab w:val="decimal" w:pos="1000"/>
              </w:tabs>
              <w:spacing w:line="240" w:lineRule="atLeast"/>
              <w:ind w:right="97"/>
              <w:rPr>
                <w:b/>
                <w:bCs/>
                <w:szCs w:val="22"/>
              </w:rPr>
            </w:pPr>
            <w:r>
              <w:rPr>
                <w:b/>
                <w:bCs/>
                <w:szCs w:val="22"/>
              </w:rPr>
              <w:t>161</w:t>
            </w:r>
          </w:p>
        </w:tc>
        <w:tc>
          <w:tcPr>
            <w:tcW w:w="180" w:type="dxa"/>
          </w:tcPr>
          <w:p w14:paraId="5A8B9F5F" w14:textId="77777777" w:rsidR="008B1BF1" w:rsidRPr="00410E2E" w:rsidRDefault="008B1BF1" w:rsidP="001F1807">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396DF05B" w14:textId="77777777" w:rsidR="008B1BF1" w:rsidRPr="00410E2E" w:rsidRDefault="008B1BF1" w:rsidP="001F1807">
            <w:pPr>
              <w:tabs>
                <w:tab w:val="decimal" w:pos="792"/>
              </w:tabs>
              <w:spacing w:line="240" w:lineRule="atLeast"/>
              <w:ind w:left="-108" w:right="-110"/>
              <w:rPr>
                <w:b/>
                <w:bCs/>
                <w:szCs w:val="22"/>
                <w:lang w:val="en-US" w:bidi="th-TH"/>
              </w:rPr>
            </w:pPr>
            <w:r>
              <w:rPr>
                <w:b/>
                <w:bCs/>
                <w:szCs w:val="22"/>
                <w:lang w:val="en-US" w:bidi="th-TH"/>
              </w:rPr>
              <w:t>-</w:t>
            </w:r>
          </w:p>
        </w:tc>
        <w:tc>
          <w:tcPr>
            <w:tcW w:w="180" w:type="dxa"/>
          </w:tcPr>
          <w:p w14:paraId="49AA9BAA" w14:textId="77777777" w:rsidR="008B1BF1" w:rsidRPr="00410E2E" w:rsidRDefault="008B1BF1" w:rsidP="001F1807">
            <w:pPr>
              <w:tabs>
                <w:tab w:val="decimal" w:pos="535"/>
              </w:tabs>
              <w:spacing w:line="240" w:lineRule="atLeast"/>
              <w:ind w:left="-108" w:right="-110"/>
              <w:rPr>
                <w:b/>
                <w:bCs/>
                <w:szCs w:val="22"/>
                <w:lang w:val="en-US" w:bidi="th-TH"/>
              </w:rPr>
            </w:pPr>
          </w:p>
        </w:tc>
        <w:tc>
          <w:tcPr>
            <w:tcW w:w="1200" w:type="dxa"/>
            <w:tcBorders>
              <w:bottom w:val="double" w:sz="4" w:space="0" w:color="auto"/>
            </w:tcBorders>
          </w:tcPr>
          <w:p w14:paraId="3122A2F9" w14:textId="77777777" w:rsidR="008B1BF1" w:rsidRPr="00410E2E" w:rsidRDefault="008B1BF1" w:rsidP="001F1807">
            <w:pPr>
              <w:tabs>
                <w:tab w:val="decimal" w:pos="648"/>
              </w:tabs>
              <w:spacing w:line="240" w:lineRule="atLeast"/>
              <w:ind w:left="-108" w:right="-110"/>
              <w:rPr>
                <w:b/>
                <w:bCs/>
                <w:szCs w:val="22"/>
                <w:lang w:val="en-US" w:bidi="th-TH"/>
              </w:rPr>
            </w:pPr>
            <w:r>
              <w:rPr>
                <w:b/>
                <w:bCs/>
                <w:szCs w:val="22"/>
                <w:lang w:val="en-US" w:bidi="th-TH"/>
              </w:rPr>
              <w:t>-</w:t>
            </w:r>
          </w:p>
        </w:tc>
      </w:tr>
    </w:tbl>
    <w:p w14:paraId="067C1FC9" w14:textId="77777777" w:rsidR="00383653" w:rsidRDefault="00383653" w:rsidP="00714238">
      <w:pPr>
        <w:ind w:left="560"/>
        <w:jc w:val="thaiDistribute"/>
        <w:rPr>
          <w:szCs w:val="22"/>
        </w:rPr>
      </w:pPr>
    </w:p>
    <w:tbl>
      <w:tblPr>
        <w:tblW w:w="10090" w:type="dxa"/>
        <w:tblInd w:w="450" w:type="dxa"/>
        <w:tblLayout w:type="fixed"/>
        <w:tblLook w:val="04A0" w:firstRow="1" w:lastRow="0" w:firstColumn="1" w:lastColumn="0" w:noHBand="0" w:noVBand="1"/>
      </w:tblPr>
      <w:tblGrid>
        <w:gridCol w:w="1685"/>
        <w:gridCol w:w="932"/>
        <w:gridCol w:w="236"/>
        <w:gridCol w:w="933"/>
        <w:gridCol w:w="241"/>
        <w:gridCol w:w="1007"/>
        <w:gridCol w:w="236"/>
        <w:gridCol w:w="1007"/>
        <w:gridCol w:w="236"/>
        <w:gridCol w:w="1080"/>
        <w:gridCol w:w="236"/>
        <w:gridCol w:w="1007"/>
        <w:gridCol w:w="236"/>
        <w:gridCol w:w="1018"/>
      </w:tblGrid>
      <w:tr w:rsidR="00D863AE" w:rsidRPr="009426D0" w14:paraId="0866204F" w14:textId="77777777" w:rsidTr="005D4FB2">
        <w:trPr>
          <w:tblHeader/>
        </w:trPr>
        <w:tc>
          <w:tcPr>
            <w:tcW w:w="1685" w:type="dxa"/>
            <w:shd w:val="clear" w:color="auto" w:fill="auto"/>
            <w:vAlign w:val="bottom"/>
          </w:tcPr>
          <w:p w14:paraId="23FB1E7C" w14:textId="77777777" w:rsidR="00D863AE" w:rsidRPr="009426D0" w:rsidRDefault="00D863AE" w:rsidP="00F56D75">
            <w:pPr>
              <w:tabs>
                <w:tab w:val="left" w:pos="880"/>
                <w:tab w:val="left" w:pos="970"/>
              </w:tabs>
              <w:spacing w:line="240" w:lineRule="auto"/>
              <w:rPr>
                <w:b/>
                <w:bCs/>
                <w:i/>
                <w:iCs/>
                <w:szCs w:val="22"/>
                <w:cs/>
              </w:rPr>
            </w:pPr>
          </w:p>
        </w:tc>
        <w:tc>
          <w:tcPr>
            <w:tcW w:w="2101" w:type="dxa"/>
            <w:gridSpan w:val="3"/>
            <w:shd w:val="clear" w:color="auto" w:fill="auto"/>
            <w:vAlign w:val="bottom"/>
          </w:tcPr>
          <w:p w14:paraId="73CD2F6B" w14:textId="77777777" w:rsidR="00D863AE" w:rsidRPr="009426D0" w:rsidRDefault="00D863AE" w:rsidP="00F56D75">
            <w:pPr>
              <w:tabs>
                <w:tab w:val="left" w:pos="720"/>
              </w:tabs>
              <w:spacing w:line="240" w:lineRule="auto"/>
              <w:ind w:left="-129" w:right="-86"/>
              <w:jc w:val="center"/>
              <w:rPr>
                <w:b/>
                <w:bCs/>
                <w:szCs w:val="22"/>
                <w:cs/>
              </w:rPr>
            </w:pPr>
            <w:r w:rsidRPr="009426D0">
              <w:rPr>
                <w:b/>
                <w:bCs/>
                <w:szCs w:val="22"/>
              </w:rPr>
              <w:t>Interest rate</w:t>
            </w:r>
          </w:p>
        </w:tc>
        <w:tc>
          <w:tcPr>
            <w:tcW w:w="241" w:type="dxa"/>
          </w:tcPr>
          <w:p w14:paraId="21A11ACD" w14:textId="77777777" w:rsidR="00D863AE" w:rsidRPr="009426D0" w:rsidRDefault="00D863AE" w:rsidP="00F56D75">
            <w:pPr>
              <w:tabs>
                <w:tab w:val="left" w:pos="720"/>
              </w:tabs>
              <w:spacing w:line="240" w:lineRule="auto"/>
              <w:ind w:left="-129" w:right="-86"/>
              <w:jc w:val="center"/>
              <w:rPr>
                <w:b/>
                <w:bCs/>
                <w:szCs w:val="22"/>
                <w:cs/>
              </w:rPr>
            </w:pPr>
          </w:p>
        </w:tc>
        <w:tc>
          <w:tcPr>
            <w:tcW w:w="6063" w:type="dxa"/>
            <w:gridSpan w:val="9"/>
            <w:shd w:val="clear" w:color="auto" w:fill="auto"/>
            <w:vAlign w:val="bottom"/>
          </w:tcPr>
          <w:p w14:paraId="2D935665" w14:textId="6531DC48" w:rsidR="00D863AE" w:rsidRPr="00836F3D" w:rsidRDefault="007F7D52" w:rsidP="0081711E">
            <w:pPr>
              <w:pStyle w:val="acctmergecolhdg"/>
              <w:spacing w:line="240" w:lineRule="atLeast"/>
              <w:rPr>
                <w:szCs w:val="22"/>
                <w:cs/>
              </w:rPr>
            </w:pPr>
            <w:r w:rsidRPr="009426D0">
              <w:rPr>
                <w:szCs w:val="22"/>
              </w:rPr>
              <w:t>Consolidated financial statements</w:t>
            </w:r>
          </w:p>
        </w:tc>
      </w:tr>
      <w:tr w:rsidR="00410CC6" w:rsidRPr="009426D0" w14:paraId="6AE701F1" w14:textId="77777777" w:rsidTr="005D4FB2">
        <w:trPr>
          <w:tblHeader/>
        </w:trPr>
        <w:tc>
          <w:tcPr>
            <w:tcW w:w="1685" w:type="dxa"/>
            <w:vMerge w:val="restart"/>
            <w:shd w:val="clear" w:color="auto" w:fill="auto"/>
          </w:tcPr>
          <w:p w14:paraId="5A1C574F" w14:textId="77777777" w:rsidR="003069BB" w:rsidRPr="005D4FB2" w:rsidRDefault="003069BB" w:rsidP="007F7D52">
            <w:pPr>
              <w:spacing w:line="240" w:lineRule="auto"/>
              <w:ind w:left="346" w:right="-309" w:hanging="651"/>
              <w:jc w:val="center"/>
              <w:rPr>
                <w:spacing w:val="-6"/>
                <w:szCs w:val="22"/>
              </w:rPr>
            </w:pPr>
            <w:r w:rsidRPr="005D4FB2">
              <w:rPr>
                <w:spacing w:val="-6"/>
                <w:szCs w:val="22"/>
                <w:cs/>
              </w:rPr>
              <w:br w:type="page"/>
            </w:r>
          </w:p>
          <w:p w14:paraId="3DACB26C" w14:textId="45CCBA85" w:rsidR="003069BB" w:rsidRPr="005D4FB2" w:rsidRDefault="003069BB" w:rsidP="007F7D52">
            <w:pPr>
              <w:spacing w:line="240" w:lineRule="auto"/>
              <w:ind w:left="346" w:right="-309" w:hanging="651"/>
              <w:jc w:val="center"/>
              <w:rPr>
                <w:b/>
                <w:bCs/>
                <w:i/>
                <w:iCs/>
                <w:spacing w:val="-6"/>
                <w:szCs w:val="22"/>
                <w:lang w:val="en-US"/>
              </w:rPr>
            </w:pPr>
            <w:r w:rsidRPr="005D4FB2">
              <w:rPr>
                <w:b/>
                <w:bCs/>
                <w:i/>
                <w:iCs/>
                <w:spacing w:val="-6"/>
                <w:szCs w:val="22"/>
                <w:lang w:val="en-US"/>
              </w:rPr>
              <w:t>Long-term loans to</w:t>
            </w:r>
          </w:p>
          <w:p w14:paraId="50F23257" w14:textId="1C71328B" w:rsidR="003069BB" w:rsidRPr="005D4FB2" w:rsidRDefault="003069BB" w:rsidP="007F7D52">
            <w:pPr>
              <w:spacing w:line="240" w:lineRule="auto"/>
              <w:ind w:left="346" w:right="-309" w:hanging="651"/>
              <w:jc w:val="center"/>
              <w:rPr>
                <w:b/>
                <w:bCs/>
                <w:i/>
                <w:iCs/>
                <w:spacing w:val="-6"/>
                <w:szCs w:val="22"/>
                <w:cs/>
              </w:rPr>
            </w:pPr>
            <w:r w:rsidRPr="005D4FB2">
              <w:rPr>
                <w:b/>
                <w:bCs/>
                <w:i/>
                <w:iCs/>
                <w:spacing w:val="-6"/>
                <w:szCs w:val="22"/>
                <w:lang w:val="en-US"/>
              </w:rPr>
              <w:t>related parties</w:t>
            </w:r>
          </w:p>
        </w:tc>
        <w:tc>
          <w:tcPr>
            <w:tcW w:w="932" w:type="dxa"/>
            <w:shd w:val="clear" w:color="auto" w:fill="auto"/>
            <w:hideMark/>
          </w:tcPr>
          <w:p w14:paraId="1EF88227" w14:textId="77777777" w:rsidR="003069BB" w:rsidRPr="00B65591" w:rsidRDefault="003069BB" w:rsidP="00B65591">
            <w:pPr>
              <w:tabs>
                <w:tab w:val="left" w:pos="720"/>
              </w:tabs>
              <w:spacing w:line="240" w:lineRule="auto"/>
              <w:ind w:left="-86" w:right="-86"/>
              <w:jc w:val="center"/>
              <w:rPr>
                <w:szCs w:val="22"/>
              </w:rPr>
            </w:pPr>
            <w:r w:rsidRPr="00B65591">
              <w:rPr>
                <w:szCs w:val="22"/>
              </w:rPr>
              <w:t>31</w:t>
            </w:r>
          </w:p>
          <w:p w14:paraId="79A8F949" w14:textId="37F05924" w:rsidR="003069BB" w:rsidRPr="00156FC2" w:rsidRDefault="003069BB" w:rsidP="00B65591">
            <w:pPr>
              <w:tabs>
                <w:tab w:val="left" w:pos="720"/>
              </w:tabs>
              <w:spacing w:line="240" w:lineRule="auto"/>
              <w:ind w:left="-86" w:right="-120"/>
              <w:jc w:val="center"/>
              <w:rPr>
                <w:szCs w:val="22"/>
                <w:cs/>
              </w:rPr>
            </w:pPr>
            <w:r w:rsidRPr="00156FC2">
              <w:rPr>
                <w:szCs w:val="22"/>
              </w:rPr>
              <w:t>December</w:t>
            </w:r>
          </w:p>
        </w:tc>
        <w:tc>
          <w:tcPr>
            <w:tcW w:w="236" w:type="dxa"/>
            <w:shd w:val="clear" w:color="auto" w:fill="auto"/>
            <w:vAlign w:val="bottom"/>
          </w:tcPr>
          <w:p w14:paraId="62705CBB" w14:textId="77777777" w:rsidR="003069BB" w:rsidRPr="00156FC2" w:rsidRDefault="003069BB" w:rsidP="007F7D52">
            <w:pPr>
              <w:tabs>
                <w:tab w:val="left" w:pos="720"/>
              </w:tabs>
              <w:spacing w:line="240" w:lineRule="auto"/>
              <w:jc w:val="center"/>
              <w:rPr>
                <w:szCs w:val="22"/>
                <w:cs/>
              </w:rPr>
            </w:pPr>
          </w:p>
        </w:tc>
        <w:tc>
          <w:tcPr>
            <w:tcW w:w="933" w:type="dxa"/>
          </w:tcPr>
          <w:p w14:paraId="4D89CAB7" w14:textId="159AA916" w:rsidR="003069BB" w:rsidRDefault="003069BB" w:rsidP="00015D44">
            <w:pPr>
              <w:tabs>
                <w:tab w:val="left" w:pos="720"/>
              </w:tabs>
              <w:spacing w:line="240" w:lineRule="auto"/>
              <w:ind w:left="-129" w:right="-86"/>
              <w:jc w:val="center"/>
              <w:rPr>
                <w:bCs/>
                <w:szCs w:val="22"/>
              </w:rPr>
            </w:pPr>
            <w:r w:rsidRPr="005212EE">
              <w:rPr>
                <w:bCs/>
                <w:szCs w:val="22"/>
              </w:rPr>
              <w:t>3</w:t>
            </w:r>
            <w:r>
              <w:rPr>
                <w:bCs/>
                <w:szCs w:val="22"/>
              </w:rPr>
              <w:t>1</w:t>
            </w:r>
          </w:p>
          <w:p w14:paraId="6C363D1E" w14:textId="44B72BD6" w:rsidR="003069BB" w:rsidRPr="00156FC2" w:rsidRDefault="003069BB" w:rsidP="00015D44">
            <w:pPr>
              <w:tabs>
                <w:tab w:val="left" w:pos="720"/>
              </w:tabs>
              <w:spacing w:line="240" w:lineRule="auto"/>
              <w:ind w:left="-129" w:right="-86"/>
              <w:jc w:val="center"/>
              <w:rPr>
                <w:bCs/>
                <w:szCs w:val="22"/>
                <w:cs/>
              </w:rPr>
            </w:pPr>
            <w:r w:rsidRPr="008B4E20">
              <w:rPr>
                <w:bCs/>
                <w:szCs w:val="22"/>
              </w:rPr>
              <w:t>March</w:t>
            </w:r>
          </w:p>
        </w:tc>
        <w:tc>
          <w:tcPr>
            <w:tcW w:w="241" w:type="dxa"/>
          </w:tcPr>
          <w:p w14:paraId="77D391C5" w14:textId="77777777" w:rsidR="003069BB" w:rsidRPr="00156FC2" w:rsidRDefault="003069BB" w:rsidP="007F7D52">
            <w:pPr>
              <w:tabs>
                <w:tab w:val="left" w:pos="720"/>
              </w:tabs>
              <w:spacing w:line="240" w:lineRule="auto"/>
              <w:ind w:left="-129" w:right="-86"/>
              <w:jc w:val="center"/>
              <w:rPr>
                <w:szCs w:val="22"/>
                <w:cs/>
              </w:rPr>
            </w:pPr>
          </w:p>
        </w:tc>
        <w:tc>
          <w:tcPr>
            <w:tcW w:w="1007" w:type="dxa"/>
            <w:shd w:val="clear" w:color="auto" w:fill="auto"/>
            <w:vAlign w:val="bottom"/>
            <w:hideMark/>
          </w:tcPr>
          <w:p w14:paraId="0A8C25BC" w14:textId="77777777" w:rsidR="003069BB" w:rsidRPr="00156FC2" w:rsidRDefault="003069BB" w:rsidP="007F7D52">
            <w:pPr>
              <w:tabs>
                <w:tab w:val="left" w:pos="720"/>
              </w:tabs>
              <w:spacing w:line="240" w:lineRule="auto"/>
              <w:ind w:left="-95" w:right="-120"/>
              <w:jc w:val="center"/>
              <w:rPr>
                <w:szCs w:val="22"/>
              </w:rPr>
            </w:pPr>
            <w:r w:rsidRPr="00156FC2">
              <w:rPr>
                <w:szCs w:val="22"/>
              </w:rPr>
              <w:t xml:space="preserve">1 </w:t>
            </w:r>
          </w:p>
          <w:p w14:paraId="3D9057D1" w14:textId="77777777" w:rsidR="003069BB" w:rsidRPr="00156FC2" w:rsidRDefault="003069BB" w:rsidP="007F7D52">
            <w:pPr>
              <w:tabs>
                <w:tab w:val="left" w:pos="720"/>
              </w:tabs>
              <w:spacing w:line="240" w:lineRule="auto"/>
              <w:ind w:left="-95" w:right="-120"/>
              <w:jc w:val="center"/>
              <w:rPr>
                <w:szCs w:val="22"/>
              </w:rPr>
            </w:pPr>
            <w:r w:rsidRPr="00156FC2">
              <w:rPr>
                <w:szCs w:val="22"/>
              </w:rPr>
              <w:t>January</w:t>
            </w:r>
          </w:p>
        </w:tc>
        <w:tc>
          <w:tcPr>
            <w:tcW w:w="236" w:type="dxa"/>
            <w:shd w:val="clear" w:color="auto" w:fill="auto"/>
            <w:vAlign w:val="bottom"/>
          </w:tcPr>
          <w:p w14:paraId="6585C171" w14:textId="77777777" w:rsidR="003069BB" w:rsidRPr="00156FC2" w:rsidRDefault="003069BB" w:rsidP="007F7D52">
            <w:pPr>
              <w:tabs>
                <w:tab w:val="left" w:pos="720"/>
              </w:tabs>
              <w:spacing w:line="240" w:lineRule="auto"/>
              <w:jc w:val="center"/>
              <w:rPr>
                <w:szCs w:val="22"/>
                <w:cs/>
              </w:rPr>
            </w:pPr>
          </w:p>
        </w:tc>
        <w:tc>
          <w:tcPr>
            <w:tcW w:w="1007" w:type="dxa"/>
            <w:shd w:val="clear" w:color="auto" w:fill="auto"/>
            <w:vAlign w:val="bottom"/>
          </w:tcPr>
          <w:p w14:paraId="575B080E" w14:textId="2A76C4D9" w:rsidR="003069BB" w:rsidRPr="00156FC2" w:rsidRDefault="003069BB" w:rsidP="007F7D52">
            <w:pPr>
              <w:tabs>
                <w:tab w:val="left" w:pos="720"/>
              </w:tabs>
              <w:spacing w:line="240" w:lineRule="auto"/>
              <w:ind w:left="-95" w:right="-120"/>
              <w:jc w:val="center"/>
              <w:rPr>
                <w:szCs w:val="22"/>
              </w:rPr>
            </w:pPr>
          </w:p>
        </w:tc>
        <w:tc>
          <w:tcPr>
            <w:tcW w:w="236" w:type="dxa"/>
            <w:shd w:val="clear" w:color="auto" w:fill="auto"/>
            <w:vAlign w:val="bottom"/>
          </w:tcPr>
          <w:p w14:paraId="5A50F287" w14:textId="77777777" w:rsidR="003069BB" w:rsidRPr="00156FC2" w:rsidRDefault="003069BB" w:rsidP="007F7D52">
            <w:pPr>
              <w:tabs>
                <w:tab w:val="left" w:pos="720"/>
              </w:tabs>
              <w:spacing w:line="240" w:lineRule="auto"/>
              <w:jc w:val="center"/>
              <w:rPr>
                <w:szCs w:val="22"/>
                <w:cs/>
              </w:rPr>
            </w:pPr>
          </w:p>
        </w:tc>
        <w:tc>
          <w:tcPr>
            <w:tcW w:w="1080" w:type="dxa"/>
            <w:shd w:val="clear" w:color="auto" w:fill="auto"/>
            <w:vAlign w:val="bottom"/>
          </w:tcPr>
          <w:p w14:paraId="6E74FF08" w14:textId="23B9D03F" w:rsidR="003069BB" w:rsidRPr="00156FC2" w:rsidRDefault="003069BB" w:rsidP="007F7D52">
            <w:pPr>
              <w:tabs>
                <w:tab w:val="left" w:pos="720"/>
              </w:tabs>
              <w:spacing w:line="240" w:lineRule="auto"/>
              <w:ind w:left="-95" w:right="-120"/>
              <w:jc w:val="center"/>
              <w:rPr>
                <w:szCs w:val="22"/>
              </w:rPr>
            </w:pPr>
          </w:p>
        </w:tc>
        <w:tc>
          <w:tcPr>
            <w:tcW w:w="236" w:type="dxa"/>
          </w:tcPr>
          <w:p w14:paraId="35A75E12" w14:textId="77777777" w:rsidR="003069BB" w:rsidRPr="00156FC2" w:rsidRDefault="003069BB" w:rsidP="007F7D52">
            <w:pPr>
              <w:tabs>
                <w:tab w:val="left" w:pos="720"/>
              </w:tabs>
              <w:spacing w:line="240" w:lineRule="auto"/>
              <w:jc w:val="center"/>
              <w:rPr>
                <w:szCs w:val="22"/>
                <w:cs/>
              </w:rPr>
            </w:pPr>
          </w:p>
        </w:tc>
        <w:tc>
          <w:tcPr>
            <w:tcW w:w="1007" w:type="dxa"/>
          </w:tcPr>
          <w:p w14:paraId="436F5D02" w14:textId="16C599BB" w:rsidR="003069BB" w:rsidRPr="00156FC2" w:rsidRDefault="003069BB" w:rsidP="007F7D52">
            <w:pPr>
              <w:tabs>
                <w:tab w:val="left" w:pos="720"/>
              </w:tabs>
              <w:spacing w:line="240" w:lineRule="auto"/>
              <w:jc w:val="center"/>
              <w:rPr>
                <w:szCs w:val="22"/>
                <w:cs/>
              </w:rPr>
            </w:pPr>
          </w:p>
        </w:tc>
        <w:tc>
          <w:tcPr>
            <w:tcW w:w="236" w:type="dxa"/>
            <w:shd w:val="clear" w:color="auto" w:fill="auto"/>
            <w:vAlign w:val="bottom"/>
          </w:tcPr>
          <w:p w14:paraId="1968B584" w14:textId="7ADB2034" w:rsidR="003069BB" w:rsidRPr="00156FC2" w:rsidRDefault="003069BB" w:rsidP="007F7D52">
            <w:pPr>
              <w:tabs>
                <w:tab w:val="left" w:pos="720"/>
              </w:tabs>
              <w:spacing w:line="240" w:lineRule="auto"/>
              <w:jc w:val="center"/>
              <w:rPr>
                <w:szCs w:val="22"/>
                <w:cs/>
              </w:rPr>
            </w:pPr>
          </w:p>
        </w:tc>
        <w:tc>
          <w:tcPr>
            <w:tcW w:w="1018" w:type="dxa"/>
            <w:shd w:val="clear" w:color="auto" w:fill="auto"/>
            <w:hideMark/>
          </w:tcPr>
          <w:p w14:paraId="463F06A7" w14:textId="0FAAF6DA" w:rsidR="003069BB" w:rsidRDefault="003069BB" w:rsidP="00015D44">
            <w:pPr>
              <w:tabs>
                <w:tab w:val="left" w:pos="720"/>
              </w:tabs>
              <w:spacing w:line="240" w:lineRule="auto"/>
              <w:ind w:left="-129" w:right="-86"/>
              <w:jc w:val="center"/>
              <w:rPr>
                <w:bCs/>
                <w:szCs w:val="22"/>
              </w:rPr>
            </w:pPr>
            <w:r w:rsidRPr="005212EE">
              <w:rPr>
                <w:bCs/>
                <w:szCs w:val="22"/>
              </w:rPr>
              <w:t>3</w:t>
            </w:r>
            <w:r>
              <w:rPr>
                <w:bCs/>
                <w:szCs w:val="22"/>
              </w:rPr>
              <w:t>1</w:t>
            </w:r>
          </w:p>
          <w:p w14:paraId="1875666C" w14:textId="51F165F0" w:rsidR="003069BB" w:rsidRPr="00156FC2" w:rsidRDefault="003069BB" w:rsidP="00015D44">
            <w:pPr>
              <w:tabs>
                <w:tab w:val="left" w:pos="720"/>
              </w:tabs>
              <w:spacing w:line="240" w:lineRule="auto"/>
              <w:ind w:left="-95" w:right="-120"/>
              <w:jc w:val="center"/>
              <w:rPr>
                <w:szCs w:val="22"/>
                <w:cs/>
              </w:rPr>
            </w:pPr>
            <w:r w:rsidRPr="008B4E20">
              <w:rPr>
                <w:bCs/>
                <w:szCs w:val="22"/>
              </w:rPr>
              <w:t>March</w:t>
            </w:r>
          </w:p>
        </w:tc>
      </w:tr>
      <w:tr w:rsidR="00410CC6" w:rsidRPr="009426D0" w14:paraId="029CEFEC" w14:textId="77777777" w:rsidTr="005D4FB2">
        <w:trPr>
          <w:tblHeader/>
        </w:trPr>
        <w:tc>
          <w:tcPr>
            <w:tcW w:w="1685" w:type="dxa"/>
            <w:vMerge/>
            <w:shd w:val="clear" w:color="auto" w:fill="auto"/>
          </w:tcPr>
          <w:p w14:paraId="3B426A0B" w14:textId="77777777" w:rsidR="003069BB" w:rsidRPr="00156FC2" w:rsidRDefault="003069BB" w:rsidP="008B4E20">
            <w:pPr>
              <w:spacing w:line="240" w:lineRule="auto"/>
              <w:ind w:left="176" w:right="-288"/>
              <w:jc w:val="both"/>
              <w:rPr>
                <w:b/>
                <w:bCs/>
                <w:i/>
                <w:iCs/>
                <w:szCs w:val="22"/>
                <w:cs/>
              </w:rPr>
            </w:pPr>
          </w:p>
        </w:tc>
        <w:tc>
          <w:tcPr>
            <w:tcW w:w="932" w:type="dxa"/>
            <w:shd w:val="clear" w:color="auto" w:fill="auto"/>
          </w:tcPr>
          <w:p w14:paraId="7DEB0C9F" w14:textId="6D6FE025" w:rsidR="003069BB" w:rsidRPr="00B65591" w:rsidRDefault="003069BB" w:rsidP="00B65591">
            <w:pPr>
              <w:tabs>
                <w:tab w:val="left" w:pos="720"/>
              </w:tabs>
              <w:spacing w:line="240" w:lineRule="auto"/>
              <w:ind w:left="-86" w:right="-86"/>
              <w:jc w:val="center"/>
              <w:rPr>
                <w:szCs w:val="22"/>
              </w:rPr>
            </w:pPr>
            <w:r w:rsidRPr="00B65591">
              <w:rPr>
                <w:szCs w:val="22"/>
              </w:rPr>
              <w:t>2024</w:t>
            </w:r>
          </w:p>
        </w:tc>
        <w:tc>
          <w:tcPr>
            <w:tcW w:w="236" w:type="dxa"/>
            <w:shd w:val="clear" w:color="auto" w:fill="auto"/>
          </w:tcPr>
          <w:p w14:paraId="3D502DCB" w14:textId="77777777" w:rsidR="003069BB" w:rsidRPr="008B4E20" w:rsidRDefault="003069BB" w:rsidP="008B4E20">
            <w:pPr>
              <w:tabs>
                <w:tab w:val="left" w:pos="720"/>
              </w:tabs>
              <w:spacing w:line="240" w:lineRule="auto"/>
              <w:jc w:val="center"/>
              <w:rPr>
                <w:bCs/>
                <w:szCs w:val="22"/>
                <w:cs/>
              </w:rPr>
            </w:pPr>
          </w:p>
        </w:tc>
        <w:tc>
          <w:tcPr>
            <w:tcW w:w="933" w:type="dxa"/>
          </w:tcPr>
          <w:p w14:paraId="47F98C4D" w14:textId="5381EFBB" w:rsidR="003069BB" w:rsidRPr="008B4E20" w:rsidRDefault="003069BB" w:rsidP="008B4E20">
            <w:pPr>
              <w:tabs>
                <w:tab w:val="left" w:pos="720"/>
              </w:tabs>
              <w:spacing w:line="240" w:lineRule="auto"/>
              <w:ind w:left="-129" w:right="-86"/>
              <w:jc w:val="center"/>
              <w:rPr>
                <w:bCs/>
                <w:szCs w:val="22"/>
                <w:cs/>
              </w:rPr>
            </w:pPr>
            <w:r w:rsidRPr="008B4E20">
              <w:rPr>
                <w:bCs/>
                <w:szCs w:val="22"/>
              </w:rPr>
              <w:t>202</w:t>
            </w:r>
            <w:r>
              <w:rPr>
                <w:bCs/>
                <w:szCs w:val="22"/>
              </w:rPr>
              <w:t>5</w:t>
            </w:r>
          </w:p>
        </w:tc>
        <w:tc>
          <w:tcPr>
            <w:tcW w:w="241" w:type="dxa"/>
          </w:tcPr>
          <w:p w14:paraId="4B8851B8" w14:textId="77777777" w:rsidR="003069BB" w:rsidRPr="00156FC2" w:rsidRDefault="003069BB" w:rsidP="008B4E20">
            <w:pPr>
              <w:tabs>
                <w:tab w:val="left" w:pos="720"/>
              </w:tabs>
              <w:spacing w:line="240" w:lineRule="auto"/>
              <w:ind w:left="-129" w:right="-86"/>
              <w:jc w:val="center"/>
              <w:rPr>
                <w:szCs w:val="22"/>
                <w:cs/>
              </w:rPr>
            </w:pPr>
          </w:p>
        </w:tc>
        <w:tc>
          <w:tcPr>
            <w:tcW w:w="1007" w:type="dxa"/>
            <w:shd w:val="clear" w:color="auto" w:fill="auto"/>
            <w:vAlign w:val="bottom"/>
          </w:tcPr>
          <w:p w14:paraId="47B3E153" w14:textId="1B538856" w:rsidR="003069BB" w:rsidRPr="00156FC2" w:rsidRDefault="003069BB" w:rsidP="008B4E20">
            <w:pPr>
              <w:tabs>
                <w:tab w:val="left" w:pos="720"/>
              </w:tabs>
              <w:spacing w:line="240" w:lineRule="auto"/>
              <w:ind w:left="-129" w:right="-86"/>
              <w:jc w:val="center"/>
              <w:rPr>
                <w:szCs w:val="22"/>
                <w:cs/>
              </w:rPr>
            </w:pPr>
            <w:r w:rsidRPr="00156FC2">
              <w:rPr>
                <w:szCs w:val="22"/>
              </w:rPr>
              <w:t>202</w:t>
            </w:r>
            <w:r>
              <w:rPr>
                <w:szCs w:val="22"/>
              </w:rPr>
              <w:t>5</w:t>
            </w:r>
          </w:p>
        </w:tc>
        <w:tc>
          <w:tcPr>
            <w:tcW w:w="236" w:type="dxa"/>
            <w:shd w:val="clear" w:color="auto" w:fill="auto"/>
            <w:vAlign w:val="bottom"/>
          </w:tcPr>
          <w:p w14:paraId="5AD8130E" w14:textId="77777777" w:rsidR="003069BB" w:rsidRPr="00156FC2" w:rsidRDefault="003069BB" w:rsidP="008B4E20">
            <w:pPr>
              <w:tabs>
                <w:tab w:val="left" w:pos="720"/>
              </w:tabs>
              <w:spacing w:line="240" w:lineRule="auto"/>
              <w:jc w:val="center"/>
              <w:rPr>
                <w:szCs w:val="22"/>
                <w:cs/>
              </w:rPr>
            </w:pPr>
          </w:p>
        </w:tc>
        <w:tc>
          <w:tcPr>
            <w:tcW w:w="1007" w:type="dxa"/>
            <w:shd w:val="clear" w:color="auto" w:fill="auto"/>
            <w:vAlign w:val="bottom"/>
          </w:tcPr>
          <w:p w14:paraId="2E5FDB20" w14:textId="4ED7B7A0" w:rsidR="003069BB" w:rsidRPr="000C1806" w:rsidRDefault="003069BB" w:rsidP="000C1806">
            <w:pPr>
              <w:spacing w:line="240" w:lineRule="auto"/>
              <w:ind w:left="-45" w:right="-60"/>
              <w:jc w:val="center"/>
              <w:rPr>
                <w:szCs w:val="22"/>
                <w:cs/>
              </w:rPr>
            </w:pPr>
            <w:r w:rsidRPr="000C1806">
              <w:rPr>
                <w:szCs w:val="22"/>
              </w:rPr>
              <w:t>Increase</w:t>
            </w:r>
          </w:p>
        </w:tc>
        <w:tc>
          <w:tcPr>
            <w:tcW w:w="236" w:type="dxa"/>
            <w:shd w:val="clear" w:color="auto" w:fill="auto"/>
            <w:vAlign w:val="bottom"/>
          </w:tcPr>
          <w:p w14:paraId="2E6628B4" w14:textId="77777777" w:rsidR="003069BB" w:rsidRPr="00156FC2" w:rsidRDefault="003069BB" w:rsidP="008B4E20">
            <w:pPr>
              <w:tabs>
                <w:tab w:val="left" w:pos="720"/>
              </w:tabs>
              <w:spacing w:line="240" w:lineRule="auto"/>
              <w:jc w:val="center"/>
              <w:rPr>
                <w:szCs w:val="22"/>
                <w:cs/>
              </w:rPr>
            </w:pPr>
          </w:p>
        </w:tc>
        <w:tc>
          <w:tcPr>
            <w:tcW w:w="1080" w:type="dxa"/>
            <w:shd w:val="clear" w:color="auto" w:fill="auto"/>
            <w:vAlign w:val="bottom"/>
          </w:tcPr>
          <w:p w14:paraId="20343F35" w14:textId="44AC5EB3" w:rsidR="003069BB" w:rsidRPr="00156FC2" w:rsidRDefault="003069BB" w:rsidP="000C1806">
            <w:pPr>
              <w:spacing w:line="240" w:lineRule="auto"/>
              <w:ind w:left="-45" w:right="-60"/>
              <w:jc w:val="center"/>
              <w:rPr>
                <w:szCs w:val="22"/>
                <w:cs/>
              </w:rPr>
            </w:pPr>
            <w:r w:rsidRPr="000C1806">
              <w:rPr>
                <w:szCs w:val="22"/>
              </w:rPr>
              <w:t>Decrease</w:t>
            </w:r>
          </w:p>
        </w:tc>
        <w:tc>
          <w:tcPr>
            <w:tcW w:w="236" w:type="dxa"/>
          </w:tcPr>
          <w:p w14:paraId="016D2549" w14:textId="77777777" w:rsidR="003069BB" w:rsidRPr="00156FC2" w:rsidRDefault="003069BB" w:rsidP="008B4E20">
            <w:pPr>
              <w:tabs>
                <w:tab w:val="left" w:pos="720"/>
              </w:tabs>
              <w:spacing w:line="240" w:lineRule="auto"/>
              <w:jc w:val="center"/>
              <w:rPr>
                <w:szCs w:val="22"/>
                <w:cs/>
              </w:rPr>
            </w:pPr>
          </w:p>
        </w:tc>
        <w:tc>
          <w:tcPr>
            <w:tcW w:w="1007" w:type="dxa"/>
          </w:tcPr>
          <w:p w14:paraId="568F8C32" w14:textId="309FC823" w:rsidR="003069BB" w:rsidRPr="00770F9F" w:rsidRDefault="00770F9F" w:rsidP="000C1806">
            <w:pPr>
              <w:spacing w:line="240" w:lineRule="auto"/>
              <w:ind w:left="-45" w:right="-60"/>
              <w:jc w:val="center"/>
              <w:rPr>
                <w:spacing w:val="-4"/>
                <w:szCs w:val="22"/>
                <w:cs/>
              </w:rPr>
            </w:pPr>
            <w:r w:rsidRPr="00770F9F">
              <w:rPr>
                <w:spacing w:val="-4"/>
                <w:szCs w:val="22"/>
              </w:rPr>
              <w:t>Rec</w:t>
            </w:r>
            <w:r w:rsidR="003069BB" w:rsidRPr="00770F9F">
              <w:rPr>
                <w:spacing w:val="-4"/>
                <w:szCs w:val="22"/>
              </w:rPr>
              <w:t>lassify</w:t>
            </w:r>
          </w:p>
        </w:tc>
        <w:tc>
          <w:tcPr>
            <w:tcW w:w="236" w:type="dxa"/>
            <w:shd w:val="clear" w:color="auto" w:fill="auto"/>
            <w:vAlign w:val="bottom"/>
          </w:tcPr>
          <w:p w14:paraId="0F69A87A" w14:textId="1A0896D8" w:rsidR="003069BB" w:rsidRPr="00156FC2" w:rsidRDefault="003069BB" w:rsidP="008B4E20">
            <w:pPr>
              <w:tabs>
                <w:tab w:val="left" w:pos="720"/>
              </w:tabs>
              <w:spacing w:line="240" w:lineRule="auto"/>
              <w:jc w:val="center"/>
              <w:rPr>
                <w:szCs w:val="22"/>
                <w:cs/>
              </w:rPr>
            </w:pPr>
          </w:p>
        </w:tc>
        <w:tc>
          <w:tcPr>
            <w:tcW w:w="1018" w:type="dxa"/>
            <w:shd w:val="clear" w:color="auto" w:fill="auto"/>
          </w:tcPr>
          <w:p w14:paraId="63710A17" w14:textId="57E0C893" w:rsidR="003069BB" w:rsidRPr="00156FC2" w:rsidRDefault="003069BB" w:rsidP="008B4E20">
            <w:pPr>
              <w:tabs>
                <w:tab w:val="left" w:pos="720"/>
              </w:tabs>
              <w:spacing w:line="240" w:lineRule="auto"/>
              <w:ind w:left="-95" w:right="-120"/>
              <w:jc w:val="center"/>
              <w:rPr>
                <w:szCs w:val="22"/>
                <w:cs/>
              </w:rPr>
            </w:pPr>
            <w:r w:rsidRPr="007F7D52">
              <w:rPr>
                <w:szCs w:val="22"/>
              </w:rPr>
              <w:t>202</w:t>
            </w:r>
            <w:r>
              <w:rPr>
                <w:szCs w:val="22"/>
              </w:rPr>
              <w:t>5</w:t>
            </w:r>
          </w:p>
        </w:tc>
      </w:tr>
      <w:tr w:rsidR="0038477A" w:rsidRPr="009426D0" w14:paraId="4C1C38F6" w14:textId="77777777" w:rsidTr="005D4FB2">
        <w:trPr>
          <w:tblHeader/>
        </w:trPr>
        <w:tc>
          <w:tcPr>
            <w:tcW w:w="1685" w:type="dxa"/>
            <w:shd w:val="clear" w:color="auto" w:fill="auto"/>
            <w:vAlign w:val="bottom"/>
          </w:tcPr>
          <w:p w14:paraId="38E25EE9" w14:textId="77777777" w:rsidR="0038477A" w:rsidRPr="00156FC2" w:rsidRDefault="0038477A" w:rsidP="0038477A">
            <w:pPr>
              <w:tabs>
                <w:tab w:val="left" w:pos="720"/>
              </w:tabs>
              <w:spacing w:line="240" w:lineRule="auto"/>
              <w:rPr>
                <w:b/>
                <w:i/>
                <w:iCs/>
                <w:szCs w:val="22"/>
              </w:rPr>
            </w:pPr>
          </w:p>
        </w:tc>
        <w:tc>
          <w:tcPr>
            <w:tcW w:w="2101" w:type="dxa"/>
            <w:gridSpan w:val="3"/>
            <w:shd w:val="clear" w:color="auto" w:fill="auto"/>
            <w:vAlign w:val="bottom"/>
          </w:tcPr>
          <w:p w14:paraId="5F5FF3B3" w14:textId="77777777" w:rsidR="0038477A" w:rsidRPr="00156FC2" w:rsidRDefault="0038477A" w:rsidP="0038477A">
            <w:pPr>
              <w:tabs>
                <w:tab w:val="left" w:pos="720"/>
              </w:tabs>
              <w:spacing w:line="240" w:lineRule="auto"/>
              <w:ind w:left="-95" w:right="-120"/>
              <w:jc w:val="center"/>
              <w:rPr>
                <w:i/>
                <w:iCs/>
                <w:szCs w:val="22"/>
                <w:cs/>
              </w:rPr>
            </w:pPr>
            <w:r w:rsidRPr="00156FC2">
              <w:rPr>
                <w:i/>
                <w:iCs/>
                <w:szCs w:val="22"/>
              </w:rPr>
              <w:t>(% per annum)</w:t>
            </w:r>
          </w:p>
        </w:tc>
        <w:tc>
          <w:tcPr>
            <w:tcW w:w="241" w:type="dxa"/>
          </w:tcPr>
          <w:p w14:paraId="7F14F8CF" w14:textId="77777777" w:rsidR="0038477A" w:rsidRPr="00156FC2" w:rsidRDefault="0038477A" w:rsidP="0038477A">
            <w:pPr>
              <w:tabs>
                <w:tab w:val="left" w:pos="720"/>
              </w:tabs>
              <w:spacing w:line="240" w:lineRule="auto"/>
              <w:ind w:left="-95" w:right="-120"/>
              <w:jc w:val="center"/>
              <w:rPr>
                <w:i/>
                <w:iCs/>
                <w:szCs w:val="22"/>
                <w:cs/>
              </w:rPr>
            </w:pPr>
          </w:p>
        </w:tc>
        <w:tc>
          <w:tcPr>
            <w:tcW w:w="6063" w:type="dxa"/>
            <w:gridSpan w:val="9"/>
            <w:shd w:val="clear" w:color="auto" w:fill="auto"/>
            <w:vAlign w:val="bottom"/>
          </w:tcPr>
          <w:p w14:paraId="629A14C8" w14:textId="3638A038" w:rsidR="0038477A" w:rsidRPr="00156FC2" w:rsidRDefault="0038477A" w:rsidP="0038477A">
            <w:pPr>
              <w:tabs>
                <w:tab w:val="left" w:pos="720"/>
              </w:tabs>
              <w:spacing w:line="240" w:lineRule="auto"/>
              <w:ind w:left="-95" w:right="-120"/>
              <w:jc w:val="center"/>
              <w:rPr>
                <w:szCs w:val="22"/>
                <w:cs/>
              </w:rPr>
            </w:pPr>
            <w:r w:rsidRPr="00156FC2">
              <w:rPr>
                <w:i/>
                <w:iCs/>
                <w:szCs w:val="22"/>
              </w:rPr>
              <w:t>(in thousand Baht)</w:t>
            </w:r>
          </w:p>
        </w:tc>
      </w:tr>
      <w:tr w:rsidR="00B41853" w:rsidRPr="009426D0" w14:paraId="1C9D4E02" w14:textId="77777777" w:rsidTr="00B41853">
        <w:tc>
          <w:tcPr>
            <w:tcW w:w="1685" w:type="dxa"/>
            <w:shd w:val="clear" w:color="auto" w:fill="auto"/>
          </w:tcPr>
          <w:p w14:paraId="174365A7" w14:textId="7AA07827" w:rsidR="00B41853" w:rsidRPr="002F57A4" w:rsidRDefault="00B41853" w:rsidP="00B41853">
            <w:pPr>
              <w:tabs>
                <w:tab w:val="left" w:pos="720"/>
              </w:tabs>
              <w:spacing w:line="240" w:lineRule="auto"/>
              <w:rPr>
                <w:szCs w:val="22"/>
                <w:lang w:val="en-US" w:bidi="th-TH"/>
              </w:rPr>
            </w:pPr>
            <w:r w:rsidRPr="002F57A4">
              <w:rPr>
                <w:szCs w:val="22"/>
                <w:lang w:val="en-US" w:bidi="th-TH"/>
              </w:rPr>
              <w:t>Joint venture</w:t>
            </w:r>
          </w:p>
        </w:tc>
        <w:tc>
          <w:tcPr>
            <w:tcW w:w="932" w:type="dxa"/>
            <w:shd w:val="clear" w:color="auto" w:fill="auto"/>
          </w:tcPr>
          <w:p w14:paraId="0F9F88D2" w14:textId="0CE626BF" w:rsidR="00B41853" w:rsidRPr="00156FC2" w:rsidRDefault="00B41853" w:rsidP="00B41853">
            <w:pPr>
              <w:tabs>
                <w:tab w:val="left" w:pos="720"/>
              </w:tabs>
              <w:spacing w:line="240" w:lineRule="auto"/>
              <w:ind w:left="-86" w:right="-120"/>
              <w:jc w:val="center"/>
              <w:rPr>
                <w:szCs w:val="22"/>
              </w:rPr>
            </w:pPr>
            <w:r w:rsidRPr="00D96872">
              <w:rPr>
                <w:szCs w:val="22"/>
              </w:rPr>
              <w:t>4.01</w:t>
            </w:r>
          </w:p>
        </w:tc>
        <w:tc>
          <w:tcPr>
            <w:tcW w:w="236" w:type="dxa"/>
            <w:shd w:val="clear" w:color="auto" w:fill="auto"/>
          </w:tcPr>
          <w:p w14:paraId="765088E6" w14:textId="77777777" w:rsidR="00B41853" w:rsidRPr="00156FC2" w:rsidRDefault="00B41853" w:rsidP="00B41853">
            <w:pPr>
              <w:tabs>
                <w:tab w:val="left" w:pos="720"/>
              </w:tabs>
              <w:spacing w:line="240" w:lineRule="auto"/>
              <w:rPr>
                <w:szCs w:val="22"/>
              </w:rPr>
            </w:pPr>
          </w:p>
        </w:tc>
        <w:tc>
          <w:tcPr>
            <w:tcW w:w="933" w:type="dxa"/>
          </w:tcPr>
          <w:p w14:paraId="0AA0CAA1" w14:textId="74693790" w:rsidR="00B41853" w:rsidRPr="00156FC2" w:rsidRDefault="00B41853" w:rsidP="00B41853">
            <w:pPr>
              <w:tabs>
                <w:tab w:val="decimal" w:pos="245"/>
              </w:tabs>
              <w:spacing w:line="240" w:lineRule="auto"/>
              <w:ind w:left="-129" w:right="71"/>
              <w:jc w:val="center"/>
              <w:rPr>
                <w:szCs w:val="22"/>
              </w:rPr>
            </w:pPr>
            <w:r>
              <w:rPr>
                <w:rFonts w:cs="Angsana New"/>
                <w:szCs w:val="28"/>
                <w:lang w:bidi="th-TH"/>
              </w:rPr>
              <w:t>4.42</w:t>
            </w:r>
          </w:p>
        </w:tc>
        <w:tc>
          <w:tcPr>
            <w:tcW w:w="241" w:type="dxa"/>
          </w:tcPr>
          <w:p w14:paraId="558A4BB1" w14:textId="77777777" w:rsidR="00B41853" w:rsidRPr="00156FC2" w:rsidRDefault="00B41853" w:rsidP="00B41853">
            <w:pPr>
              <w:tabs>
                <w:tab w:val="decimal" w:pos="824"/>
              </w:tabs>
              <w:spacing w:line="240" w:lineRule="auto"/>
              <w:ind w:left="-129" w:right="-86"/>
              <w:jc w:val="center"/>
              <w:rPr>
                <w:szCs w:val="22"/>
              </w:rPr>
            </w:pPr>
          </w:p>
        </w:tc>
        <w:tc>
          <w:tcPr>
            <w:tcW w:w="1007" w:type="dxa"/>
            <w:tcBorders>
              <w:bottom w:val="double" w:sz="4" w:space="0" w:color="auto"/>
            </w:tcBorders>
            <w:shd w:val="clear" w:color="auto" w:fill="auto"/>
          </w:tcPr>
          <w:p w14:paraId="3586B0E6" w14:textId="1E6E5040" w:rsidR="00B41853" w:rsidRPr="00D20B27" w:rsidRDefault="00B41853" w:rsidP="00B41853">
            <w:pPr>
              <w:pStyle w:val="acctfourfigures"/>
              <w:tabs>
                <w:tab w:val="clear" w:pos="765"/>
                <w:tab w:val="decimal" w:pos="870"/>
              </w:tabs>
              <w:spacing w:line="240" w:lineRule="atLeast"/>
              <w:ind w:left="-120" w:right="-105"/>
              <w:rPr>
                <w:b/>
                <w:bCs/>
                <w:szCs w:val="22"/>
              </w:rPr>
            </w:pPr>
            <w:r w:rsidRPr="00D96872">
              <w:rPr>
                <w:b/>
                <w:bCs/>
                <w:szCs w:val="22"/>
              </w:rPr>
              <w:t>62,414</w:t>
            </w:r>
          </w:p>
        </w:tc>
        <w:tc>
          <w:tcPr>
            <w:tcW w:w="236" w:type="dxa"/>
            <w:shd w:val="clear" w:color="auto" w:fill="auto"/>
          </w:tcPr>
          <w:p w14:paraId="0B3D3B1A" w14:textId="77777777" w:rsidR="00B41853" w:rsidRPr="00D20B27" w:rsidRDefault="00B41853" w:rsidP="00B41853">
            <w:pPr>
              <w:tabs>
                <w:tab w:val="left" w:pos="720"/>
              </w:tabs>
              <w:spacing w:line="240" w:lineRule="auto"/>
              <w:rPr>
                <w:b/>
                <w:bCs/>
                <w:szCs w:val="22"/>
              </w:rPr>
            </w:pPr>
          </w:p>
        </w:tc>
        <w:tc>
          <w:tcPr>
            <w:tcW w:w="1007" w:type="dxa"/>
            <w:shd w:val="clear" w:color="auto" w:fill="auto"/>
          </w:tcPr>
          <w:p w14:paraId="47111C3A" w14:textId="264F5DF1" w:rsidR="00B41853" w:rsidRPr="00D20B27" w:rsidRDefault="00B41853" w:rsidP="00B41853">
            <w:pPr>
              <w:tabs>
                <w:tab w:val="decimal" w:pos="1043"/>
              </w:tabs>
              <w:spacing w:line="240" w:lineRule="auto"/>
              <w:ind w:right="-32"/>
              <w:rPr>
                <w:b/>
                <w:bCs/>
                <w:szCs w:val="22"/>
              </w:rPr>
            </w:pPr>
            <w:r w:rsidRPr="007D6925">
              <w:rPr>
                <w:szCs w:val="22"/>
              </w:rPr>
              <w:t>589,598</w:t>
            </w:r>
          </w:p>
        </w:tc>
        <w:tc>
          <w:tcPr>
            <w:tcW w:w="236" w:type="dxa"/>
            <w:shd w:val="clear" w:color="auto" w:fill="auto"/>
          </w:tcPr>
          <w:p w14:paraId="7674B75B" w14:textId="77777777" w:rsidR="00B41853" w:rsidRPr="00D20B27" w:rsidRDefault="00B41853" w:rsidP="00B41853">
            <w:pPr>
              <w:tabs>
                <w:tab w:val="decimal" w:pos="623"/>
                <w:tab w:val="decimal" w:pos="888"/>
              </w:tabs>
              <w:spacing w:line="240" w:lineRule="auto"/>
              <w:ind w:right="-32"/>
              <w:rPr>
                <w:b/>
                <w:bCs/>
                <w:szCs w:val="22"/>
              </w:rPr>
            </w:pPr>
          </w:p>
        </w:tc>
        <w:tc>
          <w:tcPr>
            <w:tcW w:w="1080" w:type="dxa"/>
            <w:shd w:val="clear" w:color="auto" w:fill="auto"/>
          </w:tcPr>
          <w:p w14:paraId="76AB198A" w14:textId="25937FBA" w:rsidR="00B41853" w:rsidRPr="00D20B27" w:rsidRDefault="00B41853" w:rsidP="00B41853">
            <w:pPr>
              <w:pStyle w:val="acctfourfigures"/>
              <w:tabs>
                <w:tab w:val="clear" w:pos="765"/>
                <w:tab w:val="decimal" w:pos="590"/>
              </w:tabs>
              <w:spacing w:line="240" w:lineRule="atLeast"/>
              <w:ind w:left="-120" w:right="-105"/>
              <w:rPr>
                <w:b/>
                <w:bCs/>
                <w:szCs w:val="22"/>
              </w:rPr>
            </w:pPr>
            <w:r>
              <w:rPr>
                <w:szCs w:val="22"/>
              </w:rPr>
              <w:t>-</w:t>
            </w:r>
          </w:p>
        </w:tc>
        <w:tc>
          <w:tcPr>
            <w:tcW w:w="236" w:type="dxa"/>
          </w:tcPr>
          <w:p w14:paraId="73A74F92" w14:textId="77777777" w:rsidR="00B41853" w:rsidRPr="00D20B27" w:rsidRDefault="00B41853" w:rsidP="00B41853">
            <w:pPr>
              <w:tabs>
                <w:tab w:val="decimal" w:pos="623"/>
              </w:tabs>
              <w:spacing w:line="240" w:lineRule="auto"/>
              <w:ind w:left="-129" w:right="-86"/>
              <w:jc w:val="center"/>
              <w:rPr>
                <w:b/>
                <w:bCs/>
                <w:szCs w:val="22"/>
              </w:rPr>
            </w:pPr>
          </w:p>
        </w:tc>
        <w:tc>
          <w:tcPr>
            <w:tcW w:w="1007" w:type="dxa"/>
          </w:tcPr>
          <w:p w14:paraId="2ABAA61D" w14:textId="08B27549" w:rsidR="00B41853" w:rsidRPr="00D20B27" w:rsidRDefault="00B41853" w:rsidP="00B41853">
            <w:pPr>
              <w:tabs>
                <w:tab w:val="decimal" w:pos="623"/>
              </w:tabs>
              <w:spacing w:line="240" w:lineRule="auto"/>
              <w:ind w:left="-129" w:right="-86"/>
              <w:jc w:val="center"/>
              <w:rPr>
                <w:b/>
                <w:bCs/>
                <w:szCs w:val="22"/>
              </w:rPr>
            </w:pPr>
            <w:r>
              <w:rPr>
                <w:szCs w:val="22"/>
              </w:rPr>
              <w:t>(</w:t>
            </w:r>
            <w:r w:rsidRPr="007D6925">
              <w:rPr>
                <w:szCs w:val="22"/>
              </w:rPr>
              <w:t>62,414</w:t>
            </w:r>
            <w:r>
              <w:rPr>
                <w:szCs w:val="22"/>
              </w:rPr>
              <w:t>)</w:t>
            </w:r>
          </w:p>
        </w:tc>
        <w:tc>
          <w:tcPr>
            <w:tcW w:w="236" w:type="dxa"/>
            <w:shd w:val="clear" w:color="auto" w:fill="auto"/>
          </w:tcPr>
          <w:p w14:paraId="1CFFAA29" w14:textId="0F82DF3B" w:rsidR="00B41853" w:rsidRPr="00D20B27" w:rsidRDefault="00B41853" w:rsidP="00B41853">
            <w:pPr>
              <w:tabs>
                <w:tab w:val="decimal" w:pos="623"/>
              </w:tabs>
              <w:spacing w:line="240" w:lineRule="auto"/>
              <w:ind w:left="-129" w:right="-86"/>
              <w:jc w:val="center"/>
              <w:rPr>
                <w:b/>
                <w:bCs/>
                <w:szCs w:val="22"/>
              </w:rPr>
            </w:pPr>
          </w:p>
        </w:tc>
        <w:tc>
          <w:tcPr>
            <w:tcW w:w="1018" w:type="dxa"/>
            <w:tcBorders>
              <w:bottom w:val="double" w:sz="4" w:space="0" w:color="auto"/>
            </w:tcBorders>
            <w:shd w:val="clear" w:color="auto" w:fill="auto"/>
          </w:tcPr>
          <w:p w14:paraId="172FB772" w14:textId="3B814495" w:rsidR="00B41853" w:rsidRPr="003946A0" w:rsidRDefault="00B41853" w:rsidP="00B41853">
            <w:pPr>
              <w:pStyle w:val="acctfourfigures"/>
              <w:tabs>
                <w:tab w:val="clear" w:pos="765"/>
                <w:tab w:val="decimal" w:pos="870"/>
              </w:tabs>
              <w:spacing w:line="240" w:lineRule="atLeast"/>
              <w:ind w:left="-120" w:right="-105"/>
              <w:rPr>
                <w:b/>
                <w:bCs/>
                <w:szCs w:val="22"/>
              </w:rPr>
            </w:pPr>
            <w:r w:rsidRPr="007D6925">
              <w:rPr>
                <w:b/>
                <w:bCs/>
                <w:szCs w:val="22"/>
              </w:rPr>
              <w:t>589,598</w:t>
            </w:r>
          </w:p>
        </w:tc>
      </w:tr>
    </w:tbl>
    <w:p w14:paraId="1380491C" w14:textId="77777777" w:rsidR="007F7D52" w:rsidRDefault="007F7D52" w:rsidP="001A5038">
      <w:pPr>
        <w:tabs>
          <w:tab w:val="left" w:pos="540"/>
        </w:tabs>
        <w:spacing w:line="223" w:lineRule="auto"/>
        <w:ind w:left="540"/>
        <w:jc w:val="thaiDistribute"/>
        <w:rPr>
          <w:szCs w:val="22"/>
          <w:lang w:val="en-US" w:eastAsia="zh-CN" w:bidi="th-TH"/>
        </w:rPr>
      </w:pPr>
    </w:p>
    <w:tbl>
      <w:tblPr>
        <w:tblW w:w="10090" w:type="dxa"/>
        <w:tblInd w:w="450" w:type="dxa"/>
        <w:tblLayout w:type="fixed"/>
        <w:tblLook w:val="04A0" w:firstRow="1" w:lastRow="0" w:firstColumn="1" w:lastColumn="0" w:noHBand="0" w:noVBand="1"/>
      </w:tblPr>
      <w:tblGrid>
        <w:gridCol w:w="1685"/>
        <w:gridCol w:w="932"/>
        <w:gridCol w:w="236"/>
        <w:gridCol w:w="933"/>
        <w:gridCol w:w="241"/>
        <w:gridCol w:w="1007"/>
        <w:gridCol w:w="236"/>
        <w:gridCol w:w="1007"/>
        <w:gridCol w:w="236"/>
        <w:gridCol w:w="1080"/>
        <w:gridCol w:w="236"/>
        <w:gridCol w:w="1007"/>
        <w:gridCol w:w="236"/>
        <w:gridCol w:w="1018"/>
      </w:tblGrid>
      <w:tr w:rsidR="00410CC6" w:rsidRPr="009426D0" w14:paraId="4E9A138E" w14:textId="77777777" w:rsidTr="005D4FB2">
        <w:trPr>
          <w:tblHeader/>
        </w:trPr>
        <w:tc>
          <w:tcPr>
            <w:tcW w:w="1685" w:type="dxa"/>
            <w:shd w:val="clear" w:color="auto" w:fill="auto"/>
            <w:vAlign w:val="bottom"/>
          </w:tcPr>
          <w:p w14:paraId="5AC8DD38" w14:textId="77777777" w:rsidR="00410CC6" w:rsidRPr="009426D0" w:rsidRDefault="00410CC6" w:rsidP="001F1807">
            <w:pPr>
              <w:tabs>
                <w:tab w:val="left" w:pos="880"/>
                <w:tab w:val="left" w:pos="970"/>
              </w:tabs>
              <w:spacing w:line="240" w:lineRule="auto"/>
              <w:rPr>
                <w:b/>
                <w:bCs/>
                <w:i/>
                <w:iCs/>
                <w:szCs w:val="22"/>
                <w:cs/>
              </w:rPr>
            </w:pPr>
          </w:p>
        </w:tc>
        <w:tc>
          <w:tcPr>
            <w:tcW w:w="2101" w:type="dxa"/>
            <w:gridSpan w:val="3"/>
            <w:shd w:val="clear" w:color="auto" w:fill="auto"/>
            <w:vAlign w:val="bottom"/>
          </w:tcPr>
          <w:p w14:paraId="66DBA347" w14:textId="77777777" w:rsidR="00410CC6" w:rsidRPr="009426D0" w:rsidRDefault="00410CC6" w:rsidP="001F1807">
            <w:pPr>
              <w:tabs>
                <w:tab w:val="left" w:pos="720"/>
              </w:tabs>
              <w:spacing w:line="240" w:lineRule="auto"/>
              <w:ind w:left="-129" w:right="-86"/>
              <w:jc w:val="center"/>
              <w:rPr>
                <w:b/>
                <w:bCs/>
                <w:szCs w:val="22"/>
                <w:cs/>
              </w:rPr>
            </w:pPr>
            <w:r w:rsidRPr="009426D0">
              <w:rPr>
                <w:b/>
                <w:bCs/>
                <w:szCs w:val="22"/>
              </w:rPr>
              <w:t>Interest rate</w:t>
            </w:r>
          </w:p>
        </w:tc>
        <w:tc>
          <w:tcPr>
            <w:tcW w:w="241" w:type="dxa"/>
          </w:tcPr>
          <w:p w14:paraId="1313D740" w14:textId="77777777" w:rsidR="00410CC6" w:rsidRPr="009426D0" w:rsidRDefault="00410CC6" w:rsidP="001F1807">
            <w:pPr>
              <w:tabs>
                <w:tab w:val="left" w:pos="720"/>
              </w:tabs>
              <w:spacing w:line="240" w:lineRule="auto"/>
              <w:ind w:left="-129" w:right="-86"/>
              <w:jc w:val="center"/>
              <w:rPr>
                <w:b/>
                <w:bCs/>
                <w:szCs w:val="22"/>
                <w:cs/>
              </w:rPr>
            </w:pPr>
          </w:p>
        </w:tc>
        <w:tc>
          <w:tcPr>
            <w:tcW w:w="6063" w:type="dxa"/>
            <w:gridSpan w:val="9"/>
            <w:shd w:val="clear" w:color="auto" w:fill="auto"/>
            <w:vAlign w:val="bottom"/>
          </w:tcPr>
          <w:p w14:paraId="7B3580C6" w14:textId="0DC444AC" w:rsidR="00410CC6" w:rsidRPr="00836F3D" w:rsidRDefault="00410CC6" w:rsidP="001F1807">
            <w:pPr>
              <w:pStyle w:val="acctmergecolhdg"/>
              <w:spacing w:line="240" w:lineRule="atLeast"/>
              <w:rPr>
                <w:szCs w:val="22"/>
                <w:cs/>
              </w:rPr>
            </w:pPr>
            <w:r w:rsidRPr="009426D0">
              <w:rPr>
                <w:szCs w:val="22"/>
              </w:rPr>
              <w:t xml:space="preserve">Separate </w:t>
            </w:r>
            <w:r w:rsidRPr="00836F3D">
              <w:rPr>
                <w:szCs w:val="22"/>
              </w:rPr>
              <w:t>financial statements</w:t>
            </w:r>
          </w:p>
        </w:tc>
      </w:tr>
      <w:tr w:rsidR="00410CC6" w:rsidRPr="009426D0" w14:paraId="2CE64513" w14:textId="77777777" w:rsidTr="005D4FB2">
        <w:trPr>
          <w:tblHeader/>
        </w:trPr>
        <w:tc>
          <w:tcPr>
            <w:tcW w:w="1685" w:type="dxa"/>
            <w:vMerge w:val="restart"/>
            <w:shd w:val="clear" w:color="auto" w:fill="auto"/>
          </w:tcPr>
          <w:p w14:paraId="07ED1085" w14:textId="77777777" w:rsidR="00410CC6" w:rsidRPr="005D4FB2" w:rsidRDefault="00410CC6" w:rsidP="001F1807">
            <w:pPr>
              <w:spacing w:line="240" w:lineRule="auto"/>
              <w:ind w:left="346" w:right="-309" w:hanging="651"/>
              <w:jc w:val="center"/>
              <w:rPr>
                <w:spacing w:val="-6"/>
                <w:szCs w:val="22"/>
              </w:rPr>
            </w:pPr>
            <w:r w:rsidRPr="005D4FB2">
              <w:rPr>
                <w:spacing w:val="-6"/>
                <w:szCs w:val="22"/>
                <w:cs/>
              </w:rPr>
              <w:br w:type="page"/>
            </w:r>
          </w:p>
          <w:p w14:paraId="2C9F814E" w14:textId="77777777" w:rsidR="00410CC6" w:rsidRPr="005D4FB2" w:rsidRDefault="00410CC6" w:rsidP="001F1807">
            <w:pPr>
              <w:spacing w:line="240" w:lineRule="auto"/>
              <w:ind w:left="346" w:right="-309" w:hanging="651"/>
              <w:jc w:val="center"/>
              <w:rPr>
                <w:b/>
                <w:bCs/>
                <w:i/>
                <w:iCs/>
                <w:spacing w:val="-6"/>
                <w:szCs w:val="22"/>
              </w:rPr>
            </w:pPr>
            <w:r w:rsidRPr="005D4FB2">
              <w:rPr>
                <w:b/>
                <w:bCs/>
                <w:i/>
                <w:iCs/>
                <w:spacing w:val="-6"/>
                <w:szCs w:val="22"/>
              </w:rPr>
              <w:t>Long-term loans to</w:t>
            </w:r>
          </w:p>
          <w:p w14:paraId="7E304FA5" w14:textId="77777777" w:rsidR="00410CC6" w:rsidRPr="005D4FB2" w:rsidRDefault="00410CC6" w:rsidP="001F1807">
            <w:pPr>
              <w:spacing w:line="240" w:lineRule="auto"/>
              <w:ind w:left="346" w:right="-309" w:hanging="651"/>
              <w:jc w:val="center"/>
              <w:rPr>
                <w:spacing w:val="-6"/>
                <w:szCs w:val="22"/>
                <w:cs/>
              </w:rPr>
            </w:pPr>
            <w:r w:rsidRPr="005D4FB2">
              <w:rPr>
                <w:b/>
                <w:bCs/>
                <w:i/>
                <w:iCs/>
                <w:spacing w:val="-6"/>
                <w:szCs w:val="22"/>
              </w:rPr>
              <w:t>related parties</w:t>
            </w:r>
          </w:p>
        </w:tc>
        <w:tc>
          <w:tcPr>
            <w:tcW w:w="932" w:type="dxa"/>
            <w:shd w:val="clear" w:color="auto" w:fill="auto"/>
            <w:hideMark/>
          </w:tcPr>
          <w:p w14:paraId="1E6C63A1" w14:textId="77777777" w:rsidR="00410CC6" w:rsidRDefault="00410CC6" w:rsidP="00B65591">
            <w:pPr>
              <w:tabs>
                <w:tab w:val="left" w:pos="720"/>
              </w:tabs>
              <w:spacing w:line="240" w:lineRule="auto"/>
              <w:ind w:left="-86" w:right="-86"/>
              <w:jc w:val="center"/>
              <w:rPr>
                <w:bCs/>
                <w:szCs w:val="22"/>
              </w:rPr>
            </w:pPr>
            <w:r w:rsidRPr="005D4FB2">
              <w:rPr>
                <w:szCs w:val="22"/>
              </w:rPr>
              <w:t>31</w:t>
            </w:r>
          </w:p>
          <w:p w14:paraId="3F36E68A" w14:textId="77777777" w:rsidR="00410CC6" w:rsidRPr="00156FC2" w:rsidRDefault="00410CC6" w:rsidP="00B65591">
            <w:pPr>
              <w:tabs>
                <w:tab w:val="left" w:pos="720"/>
              </w:tabs>
              <w:spacing w:line="240" w:lineRule="auto"/>
              <w:ind w:left="-86" w:right="-120"/>
              <w:jc w:val="center"/>
              <w:rPr>
                <w:szCs w:val="22"/>
                <w:cs/>
              </w:rPr>
            </w:pPr>
            <w:r w:rsidRPr="005D4FB2">
              <w:rPr>
                <w:szCs w:val="22"/>
              </w:rPr>
              <w:t>December</w:t>
            </w:r>
          </w:p>
        </w:tc>
        <w:tc>
          <w:tcPr>
            <w:tcW w:w="236" w:type="dxa"/>
            <w:shd w:val="clear" w:color="auto" w:fill="auto"/>
            <w:vAlign w:val="bottom"/>
          </w:tcPr>
          <w:p w14:paraId="383707D0" w14:textId="77777777" w:rsidR="00410CC6" w:rsidRPr="00156FC2" w:rsidRDefault="00410CC6" w:rsidP="001F1807">
            <w:pPr>
              <w:tabs>
                <w:tab w:val="left" w:pos="720"/>
              </w:tabs>
              <w:spacing w:line="240" w:lineRule="auto"/>
              <w:jc w:val="center"/>
              <w:rPr>
                <w:szCs w:val="22"/>
                <w:cs/>
              </w:rPr>
            </w:pPr>
          </w:p>
        </w:tc>
        <w:tc>
          <w:tcPr>
            <w:tcW w:w="933" w:type="dxa"/>
          </w:tcPr>
          <w:p w14:paraId="32337B93" w14:textId="77777777" w:rsidR="00410CC6" w:rsidRDefault="00410CC6" w:rsidP="001F1807">
            <w:pPr>
              <w:tabs>
                <w:tab w:val="left" w:pos="720"/>
              </w:tabs>
              <w:spacing w:line="240" w:lineRule="auto"/>
              <w:ind w:left="-129" w:right="-86"/>
              <w:jc w:val="center"/>
              <w:rPr>
                <w:bCs/>
                <w:szCs w:val="22"/>
              </w:rPr>
            </w:pPr>
            <w:r w:rsidRPr="005212EE">
              <w:rPr>
                <w:bCs/>
                <w:szCs w:val="22"/>
              </w:rPr>
              <w:t>3</w:t>
            </w:r>
            <w:r>
              <w:rPr>
                <w:bCs/>
                <w:szCs w:val="22"/>
              </w:rPr>
              <w:t>1</w:t>
            </w:r>
          </w:p>
          <w:p w14:paraId="7C18750A" w14:textId="77777777" w:rsidR="00410CC6" w:rsidRPr="00156FC2" w:rsidRDefault="00410CC6" w:rsidP="001F1807">
            <w:pPr>
              <w:tabs>
                <w:tab w:val="left" w:pos="720"/>
              </w:tabs>
              <w:spacing w:line="240" w:lineRule="auto"/>
              <w:ind w:left="-129" w:right="-86"/>
              <w:jc w:val="center"/>
              <w:rPr>
                <w:bCs/>
                <w:szCs w:val="22"/>
                <w:cs/>
              </w:rPr>
            </w:pPr>
            <w:r w:rsidRPr="008B4E20">
              <w:rPr>
                <w:bCs/>
                <w:szCs w:val="22"/>
              </w:rPr>
              <w:t>March</w:t>
            </w:r>
          </w:p>
        </w:tc>
        <w:tc>
          <w:tcPr>
            <w:tcW w:w="241" w:type="dxa"/>
          </w:tcPr>
          <w:p w14:paraId="514EFB24" w14:textId="77777777" w:rsidR="00410CC6" w:rsidRPr="00156FC2" w:rsidRDefault="00410CC6" w:rsidP="001F1807">
            <w:pPr>
              <w:tabs>
                <w:tab w:val="left" w:pos="720"/>
              </w:tabs>
              <w:spacing w:line="240" w:lineRule="auto"/>
              <w:ind w:left="-129" w:right="-86"/>
              <w:jc w:val="center"/>
              <w:rPr>
                <w:szCs w:val="22"/>
                <w:cs/>
              </w:rPr>
            </w:pPr>
          </w:p>
        </w:tc>
        <w:tc>
          <w:tcPr>
            <w:tcW w:w="1007" w:type="dxa"/>
            <w:shd w:val="clear" w:color="auto" w:fill="auto"/>
            <w:vAlign w:val="bottom"/>
            <w:hideMark/>
          </w:tcPr>
          <w:p w14:paraId="5E056D51" w14:textId="77777777" w:rsidR="00410CC6" w:rsidRPr="00156FC2" w:rsidRDefault="00410CC6" w:rsidP="001F1807">
            <w:pPr>
              <w:tabs>
                <w:tab w:val="left" w:pos="720"/>
              </w:tabs>
              <w:spacing w:line="240" w:lineRule="auto"/>
              <w:ind w:left="-95" w:right="-120"/>
              <w:jc w:val="center"/>
              <w:rPr>
                <w:szCs w:val="22"/>
              </w:rPr>
            </w:pPr>
            <w:r w:rsidRPr="00156FC2">
              <w:rPr>
                <w:szCs w:val="22"/>
              </w:rPr>
              <w:t xml:space="preserve">1 </w:t>
            </w:r>
          </w:p>
          <w:p w14:paraId="113FA315" w14:textId="77777777" w:rsidR="00410CC6" w:rsidRPr="00156FC2" w:rsidRDefault="00410CC6" w:rsidP="001F1807">
            <w:pPr>
              <w:tabs>
                <w:tab w:val="left" w:pos="720"/>
              </w:tabs>
              <w:spacing w:line="240" w:lineRule="auto"/>
              <w:ind w:left="-95" w:right="-120"/>
              <w:jc w:val="center"/>
              <w:rPr>
                <w:szCs w:val="22"/>
              </w:rPr>
            </w:pPr>
            <w:r w:rsidRPr="00156FC2">
              <w:rPr>
                <w:szCs w:val="22"/>
              </w:rPr>
              <w:t>January</w:t>
            </w:r>
          </w:p>
        </w:tc>
        <w:tc>
          <w:tcPr>
            <w:tcW w:w="236" w:type="dxa"/>
            <w:shd w:val="clear" w:color="auto" w:fill="auto"/>
            <w:vAlign w:val="bottom"/>
          </w:tcPr>
          <w:p w14:paraId="51600A42" w14:textId="77777777" w:rsidR="00410CC6" w:rsidRPr="00156FC2" w:rsidRDefault="00410CC6" w:rsidP="001F1807">
            <w:pPr>
              <w:tabs>
                <w:tab w:val="left" w:pos="720"/>
              </w:tabs>
              <w:spacing w:line="240" w:lineRule="auto"/>
              <w:jc w:val="center"/>
              <w:rPr>
                <w:szCs w:val="22"/>
                <w:cs/>
              </w:rPr>
            </w:pPr>
          </w:p>
        </w:tc>
        <w:tc>
          <w:tcPr>
            <w:tcW w:w="1007" w:type="dxa"/>
            <w:shd w:val="clear" w:color="auto" w:fill="auto"/>
            <w:vAlign w:val="bottom"/>
          </w:tcPr>
          <w:p w14:paraId="6C767791" w14:textId="77777777" w:rsidR="00410CC6" w:rsidRPr="00156FC2" w:rsidRDefault="00410CC6" w:rsidP="001F1807">
            <w:pPr>
              <w:tabs>
                <w:tab w:val="left" w:pos="720"/>
              </w:tabs>
              <w:spacing w:line="240" w:lineRule="auto"/>
              <w:ind w:left="-95" w:right="-120"/>
              <w:jc w:val="center"/>
              <w:rPr>
                <w:szCs w:val="22"/>
              </w:rPr>
            </w:pPr>
          </w:p>
        </w:tc>
        <w:tc>
          <w:tcPr>
            <w:tcW w:w="236" w:type="dxa"/>
            <w:shd w:val="clear" w:color="auto" w:fill="auto"/>
            <w:vAlign w:val="bottom"/>
          </w:tcPr>
          <w:p w14:paraId="17D5DD9B" w14:textId="77777777" w:rsidR="00410CC6" w:rsidRPr="00156FC2" w:rsidRDefault="00410CC6" w:rsidP="001F1807">
            <w:pPr>
              <w:tabs>
                <w:tab w:val="left" w:pos="720"/>
              </w:tabs>
              <w:spacing w:line="240" w:lineRule="auto"/>
              <w:jc w:val="center"/>
              <w:rPr>
                <w:szCs w:val="22"/>
                <w:cs/>
              </w:rPr>
            </w:pPr>
          </w:p>
        </w:tc>
        <w:tc>
          <w:tcPr>
            <w:tcW w:w="1080" w:type="dxa"/>
            <w:shd w:val="clear" w:color="auto" w:fill="auto"/>
            <w:vAlign w:val="bottom"/>
          </w:tcPr>
          <w:p w14:paraId="02A33464" w14:textId="77777777" w:rsidR="00410CC6" w:rsidRPr="00156FC2" w:rsidRDefault="00410CC6" w:rsidP="001F1807">
            <w:pPr>
              <w:tabs>
                <w:tab w:val="left" w:pos="720"/>
              </w:tabs>
              <w:spacing w:line="240" w:lineRule="auto"/>
              <w:ind w:left="-95" w:right="-120"/>
              <w:jc w:val="center"/>
              <w:rPr>
                <w:szCs w:val="22"/>
              </w:rPr>
            </w:pPr>
          </w:p>
        </w:tc>
        <w:tc>
          <w:tcPr>
            <w:tcW w:w="236" w:type="dxa"/>
          </w:tcPr>
          <w:p w14:paraId="4A1D92D4" w14:textId="77777777" w:rsidR="00410CC6" w:rsidRPr="00156FC2" w:rsidRDefault="00410CC6" w:rsidP="001F1807">
            <w:pPr>
              <w:tabs>
                <w:tab w:val="left" w:pos="720"/>
              </w:tabs>
              <w:spacing w:line="240" w:lineRule="auto"/>
              <w:jc w:val="center"/>
              <w:rPr>
                <w:szCs w:val="22"/>
                <w:cs/>
              </w:rPr>
            </w:pPr>
          </w:p>
        </w:tc>
        <w:tc>
          <w:tcPr>
            <w:tcW w:w="1007" w:type="dxa"/>
          </w:tcPr>
          <w:p w14:paraId="6B96B930" w14:textId="77777777" w:rsidR="00410CC6" w:rsidRPr="00156FC2" w:rsidRDefault="00410CC6" w:rsidP="001F1807">
            <w:pPr>
              <w:tabs>
                <w:tab w:val="left" w:pos="720"/>
              </w:tabs>
              <w:spacing w:line="240" w:lineRule="auto"/>
              <w:jc w:val="center"/>
              <w:rPr>
                <w:szCs w:val="22"/>
                <w:cs/>
              </w:rPr>
            </w:pPr>
          </w:p>
        </w:tc>
        <w:tc>
          <w:tcPr>
            <w:tcW w:w="236" w:type="dxa"/>
            <w:shd w:val="clear" w:color="auto" w:fill="auto"/>
            <w:vAlign w:val="bottom"/>
          </w:tcPr>
          <w:p w14:paraId="104B660B" w14:textId="77777777" w:rsidR="00410CC6" w:rsidRPr="00156FC2" w:rsidRDefault="00410CC6" w:rsidP="001F1807">
            <w:pPr>
              <w:tabs>
                <w:tab w:val="left" w:pos="720"/>
              </w:tabs>
              <w:spacing w:line="240" w:lineRule="auto"/>
              <w:jc w:val="center"/>
              <w:rPr>
                <w:szCs w:val="22"/>
                <w:cs/>
              </w:rPr>
            </w:pPr>
          </w:p>
        </w:tc>
        <w:tc>
          <w:tcPr>
            <w:tcW w:w="1018" w:type="dxa"/>
            <w:shd w:val="clear" w:color="auto" w:fill="auto"/>
            <w:hideMark/>
          </w:tcPr>
          <w:p w14:paraId="3796745C" w14:textId="77777777" w:rsidR="00410CC6" w:rsidRDefault="00410CC6" w:rsidP="001F1807">
            <w:pPr>
              <w:tabs>
                <w:tab w:val="left" w:pos="720"/>
              </w:tabs>
              <w:spacing w:line="240" w:lineRule="auto"/>
              <w:ind w:left="-129" w:right="-86"/>
              <w:jc w:val="center"/>
              <w:rPr>
                <w:bCs/>
                <w:szCs w:val="22"/>
              </w:rPr>
            </w:pPr>
            <w:r w:rsidRPr="005212EE">
              <w:rPr>
                <w:bCs/>
                <w:szCs w:val="22"/>
              </w:rPr>
              <w:t>3</w:t>
            </w:r>
            <w:r>
              <w:rPr>
                <w:bCs/>
                <w:szCs w:val="22"/>
              </w:rPr>
              <w:t>1</w:t>
            </w:r>
          </w:p>
          <w:p w14:paraId="21FAC863" w14:textId="77777777" w:rsidR="00410CC6" w:rsidRPr="00156FC2" w:rsidRDefault="00410CC6" w:rsidP="001F1807">
            <w:pPr>
              <w:tabs>
                <w:tab w:val="left" w:pos="720"/>
              </w:tabs>
              <w:spacing w:line="240" w:lineRule="auto"/>
              <w:ind w:left="-95" w:right="-120"/>
              <w:jc w:val="center"/>
              <w:rPr>
                <w:szCs w:val="22"/>
                <w:cs/>
              </w:rPr>
            </w:pPr>
            <w:r w:rsidRPr="008B4E20">
              <w:rPr>
                <w:bCs/>
                <w:szCs w:val="22"/>
              </w:rPr>
              <w:t>March</w:t>
            </w:r>
          </w:p>
        </w:tc>
      </w:tr>
      <w:tr w:rsidR="00410CC6" w:rsidRPr="009426D0" w14:paraId="62E64B67" w14:textId="77777777" w:rsidTr="005D4FB2">
        <w:trPr>
          <w:tblHeader/>
        </w:trPr>
        <w:tc>
          <w:tcPr>
            <w:tcW w:w="1685" w:type="dxa"/>
            <w:vMerge/>
            <w:shd w:val="clear" w:color="auto" w:fill="auto"/>
          </w:tcPr>
          <w:p w14:paraId="18F4ABD8" w14:textId="77777777" w:rsidR="00410CC6" w:rsidRPr="00156FC2" w:rsidRDefault="00410CC6" w:rsidP="001F1807">
            <w:pPr>
              <w:spacing w:line="240" w:lineRule="auto"/>
              <w:ind w:left="176" w:right="-288"/>
              <w:jc w:val="both"/>
              <w:rPr>
                <w:b/>
                <w:bCs/>
                <w:i/>
                <w:iCs/>
                <w:szCs w:val="22"/>
                <w:cs/>
              </w:rPr>
            </w:pPr>
          </w:p>
        </w:tc>
        <w:tc>
          <w:tcPr>
            <w:tcW w:w="932" w:type="dxa"/>
            <w:shd w:val="clear" w:color="auto" w:fill="auto"/>
          </w:tcPr>
          <w:p w14:paraId="7D712AF2" w14:textId="77777777" w:rsidR="00410CC6" w:rsidRPr="008B4E20" w:rsidRDefault="00410CC6" w:rsidP="00B65591">
            <w:pPr>
              <w:tabs>
                <w:tab w:val="left" w:pos="720"/>
              </w:tabs>
              <w:spacing w:line="240" w:lineRule="auto"/>
              <w:ind w:left="-86" w:right="-86"/>
              <w:jc w:val="center"/>
              <w:rPr>
                <w:bCs/>
                <w:szCs w:val="22"/>
              </w:rPr>
            </w:pPr>
            <w:r w:rsidRPr="008B4E20">
              <w:rPr>
                <w:bCs/>
                <w:szCs w:val="22"/>
              </w:rPr>
              <w:t>202</w:t>
            </w:r>
            <w:r>
              <w:rPr>
                <w:bCs/>
                <w:szCs w:val="22"/>
              </w:rPr>
              <w:t>4</w:t>
            </w:r>
          </w:p>
        </w:tc>
        <w:tc>
          <w:tcPr>
            <w:tcW w:w="236" w:type="dxa"/>
            <w:shd w:val="clear" w:color="auto" w:fill="auto"/>
          </w:tcPr>
          <w:p w14:paraId="79898FEE" w14:textId="77777777" w:rsidR="00410CC6" w:rsidRPr="008B4E20" w:rsidRDefault="00410CC6" w:rsidP="001F1807">
            <w:pPr>
              <w:tabs>
                <w:tab w:val="left" w:pos="720"/>
              </w:tabs>
              <w:spacing w:line="240" w:lineRule="auto"/>
              <w:jc w:val="center"/>
              <w:rPr>
                <w:bCs/>
                <w:szCs w:val="22"/>
                <w:cs/>
              </w:rPr>
            </w:pPr>
          </w:p>
        </w:tc>
        <w:tc>
          <w:tcPr>
            <w:tcW w:w="933" w:type="dxa"/>
          </w:tcPr>
          <w:p w14:paraId="2D638DC8" w14:textId="77777777" w:rsidR="00410CC6" w:rsidRPr="008B4E20" w:rsidRDefault="00410CC6" w:rsidP="001F1807">
            <w:pPr>
              <w:tabs>
                <w:tab w:val="left" w:pos="720"/>
              </w:tabs>
              <w:spacing w:line="240" w:lineRule="auto"/>
              <w:ind w:left="-129" w:right="-86"/>
              <w:jc w:val="center"/>
              <w:rPr>
                <w:bCs/>
                <w:szCs w:val="22"/>
                <w:cs/>
              </w:rPr>
            </w:pPr>
            <w:r w:rsidRPr="008B4E20">
              <w:rPr>
                <w:bCs/>
                <w:szCs w:val="22"/>
              </w:rPr>
              <w:t>202</w:t>
            </w:r>
            <w:r>
              <w:rPr>
                <w:bCs/>
                <w:szCs w:val="22"/>
              </w:rPr>
              <w:t>5</w:t>
            </w:r>
          </w:p>
        </w:tc>
        <w:tc>
          <w:tcPr>
            <w:tcW w:w="241" w:type="dxa"/>
          </w:tcPr>
          <w:p w14:paraId="5F42EFEC" w14:textId="77777777" w:rsidR="00410CC6" w:rsidRPr="00156FC2" w:rsidRDefault="00410CC6" w:rsidP="001F1807">
            <w:pPr>
              <w:tabs>
                <w:tab w:val="left" w:pos="720"/>
              </w:tabs>
              <w:spacing w:line="240" w:lineRule="auto"/>
              <w:ind w:left="-129" w:right="-86"/>
              <w:jc w:val="center"/>
              <w:rPr>
                <w:szCs w:val="22"/>
                <w:cs/>
              </w:rPr>
            </w:pPr>
          </w:p>
        </w:tc>
        <w:tc>
          <w:tcPr>
            <w:tcW w:w="1007" w:type="dxa"/>
            <w:shd w:val="clear" w:color="auto" w:fill="auto"/>
            <w:vAlign w:val="bottom"/>
          </w:tcPr>
          <w:p w14:paraId="25FB0867" w14:textId="77777777" w:rsidR="00410CC6" w:rsidRPr="00156FC2" w:rsidRDefault="00410CC6" w:rsidP="001F1807">
            <w:pPr>
              <w:tabs>
                <w:tab w:val="left" w:pos="720"/>
              </w:tabs>
              <w:spacing w:line="240" w:lineRule="auto"/>
              <w:ind w:left="-129" w:right="-86"/>
              <w:jc w:val="center"/>
              <w:rPr>
                <w:szCs w:val="22"/>
                <w:cs/>
              </w:rPr>
            </w:pPr>
            <w:r w:rsidRPr="00156FC2">
              <w:rPr>
                <w:szCs w:val="22"/>
              </w:rPr>
              <w:t>202</w:t>
            </w:r>
            <w:r>
              <w:rPr>
                <w:szCs w:val="22"/>
              </w:rPr>
              <w:t>5</w:t>
            </w:r>
          </w:p>
        </w:tc>
        <w:tc>
          <w:tcPr>
            <w:tcW w:w="236" w:type="dxa"/>
            <w:shd w:val="clear" w:color="auto" w:fill="auto"/>
            <w:vAlign w:val="bottom"/>
          </w:tcPr>
          <w:p w14:paraId="2A7E1ED4" w14:textId="77777777" w:rsidR="00410CC6" w:rsidRPr="00156FC2" w:rsidRDefault="00410CC6" w:rsidP="001F1807">
            <w:pPr>
              <w:tabs>
                <w:tab w:val="left" w:pos="720"/>
              </w:tabs>
              <w:spacing w:line="240" w:lineRule="auto"/>
              <w:jc w:val="center"/>
              <w:rPr>
                <w:szCs w:val="22"/>
                <w:cs/>
              </w:rPr>
            </w:pPr>
          </w:p>
        </w:tc>
        <w:tc>
          <w:tcPr>
            <w:tcW w:w="1007" w:type="dxa"/>
            <w:shd w:val="clear" w:color="auto" w:fill="auto"/>
            <w:vAlign w:val="bottom"/>
          </w:tcPr>
          <w:p w14:paraId="43716276" w14:textId="77777777" w:rsidR="00410CC6" w:rsidRPr="000C1806" w:rsidRDefault="00410CC6" w:rsidP="001F1807">
            <w:pPr>
              <w:spacing w:line="240" w:lineRule="auto"/>
              <w:ind w:left="-45" w:right="-60"/>
              <w:jc w:val="center"/>
              <w:rPr>
                <w:szCs w:val="22"/>
                <w:cs/>
              </w:rPr>
            </w:pPr>
            <w:r w:rsidRPr="000C1806">
              <w:rPr>
                <w:szCs w:val="22"/>
              </w:rPr>
              <w:t>Increase</w:t>
            </w:r>
          </w:p>
        </w:tc>
        <w:tc>
          <w:tcPr>
            <w:tcW w:w="236" w:type="dxa"/>
            <w:shd w:val="clear" w:color="auto" w:fill="auto"/>
            <w:vAlign w:val="bottom"/>
          </w:tcPr>
          <w:p w14:paraId="6FDB3297" w14:textId="77777777" w:rsidR="00410CC6" w:rsidRPr="00156FC2" w:rsidRDefault="00410CC6" w:rsidP="001F1807">
            <w:pPr>
              <w:tabs>
                <w:tab w:val="left" w:pos="720"/>
              </w:tabs>
              <w:spacing w:line="240" w:lineRule="auto"/>
              <w:jc w:val="center"/>
              <w:rPr>
                <w:szCs w:val="22"/>
                <w:cs/>
              </w:rPr>
            </w:pPr>
          </w:p>
        </w:tc>
        <w:tc>
          <w:tcPr>
            <w:tcW w:w="1080" w:type="dxa"/>
            <w:shd w:val="clear" w:color="auto" w:fill="auto"/>
            <w:vAlign w:val="bottom"/>
          </w:tcPr>
          <w:p w14:paraId="4730B002" w14:textId="77777777" w:rsidR="00410CC6" w:rsidRPr="00156FC2" w:rsidRDefault="00410CC6" w:rsidP="001F1807">
            <w:pPr>
              <w:spacing w:line="240" w:lineRule="auto"/>
              <w:ind w:left="-45" w:right="-60"/>
              <w:jc w:val="center"/>
              <w:rPr>
                <w:szCs w:val="22"/>
                <w:cs/>
              </w:rPr>
            </w:pPr>
            <w:r w:rsidRPr="000C1806">
              <w:rPr>
                <w:szCs w:val="22"/>
              </w:rPr>
              <w:t>Decrease</w:t>
            </w:r>
          </w:p>
        </w:tc>
        <w:tc>
          <w:tcPr>
            <w:tcW w:w="236" w:type="dxa"/>
          </w:tcPr>
          <w:p w14:paraId="31DD1EF5" w14:textId="77777777" w:rsidR="00410CC6" w:rsidRPr="00156FC2" w:rsidRDefault="00410CC6" w:rsidP="001F1807">
            <w:pPr>
              <w:tabs>
                <w:tab w:val="left" w:pos="720"/>
              </w:tabs>
              <w:spacing w:line="240" w:lineRule="auto"/>
              <w:jc w:val="center"/>
              <w:rPr>
                <w:szCs w:val="22"/>
                <w:cs/>
              </w:rPr>
            </w:pPr>
          </w:p>
        </w:tc>
        <w:tc>
          <w:tcPr>
            <w:tcW w:w="1007" w:type="dxa"/>
          </w:tcPr>
          <w:p w14:paraId="0AF97BDE" w14:textId="02D4A43C" w:rsidR="00410CC6" w:rsidRPr="00D65B00" w:rsidRDefault="00770F9F" w:rsidP="001F1807">
            <w:pPr>
              <w:spacing w:line="240" w:lineRule="auto"/>
              <w:ind w:left="-45" w:right="-60"/>
              <w:jc w:val="center"/>
              <w:rPr>
                <w:szCs w:val="22"/>
                <w:cs/>
              </w:rPr>
            </w:pPr>
            <w:r w:rsidRPr="00770F9F">
              <w:rPr>
                <w:spacing w:val="-4"/>
                <w:szCs w:val="22"/>
              </w:rPr>
              <w:t>Reclassify</w:t>
            </w:r>
          </w:p>
        </w:tc>
        <w:tc>
          <w:tcPr>
            <w:tcW w:w="236" w:type="dxa"/>
            <w:shd w:val="clear" w:color="auto" w:fill="auto"/>
            <w:vAlign w:val="bottom"/>
          </w:tcPr>
          <w:p w14:paraId="2011A57A" w14:textId="77777777" w:rsidR="00410CC6" w:rsidRPr="00156FC2" w:rsidRDefault="00410CC6" w:rsidP="001F1807">
            <w:pPr>
              <w:tabs>
                <w:tab w:val="left" w:pos="720"/>
              </w:tabs>
              <w:spacing w:line="240" w:lineRule="auto"/>
              <w:jc w:val="center"/>
              <w:rPr>
                <w:szCs w:val="22"/>
                <w:cs/>
              </w:rPr>
            </w:pPr>
          </w:p>
        </w:tc>
        <w:tc>
          <w:tcPr>
            <w:tcW w:w="1018" w:type="dxa"/>
            <w:shd w:val="clear" w:color="auto" w:fill="auto"/>
          </w:tcPr>
          <w:p w14:paraId="60060B24" w14:textId="77777777" w:rsidR="00410CC6" w:rsidRPr="00156FC2" w:rsidRDefault="00410CC6" w:rsidP="001F1807">
            <w:pPr>
              <w:tabs>
                <w:tab w:val="left" w:pos="720"/>
              </w:tabs>
              <w:spacing w:line="240" w:lineRule="auto"/>
              <w:ind w:left="-95" w:right="-120"/>
              <w:jc w:val="center"/>
              <w:rPr>
                <w:szCs w:val="22"/>
                <w:cs/>
              </w:rPr>
            </w:pPr>
            <w:r w:rsidRPr="007F7D52">
              <w:rPr>
                <w:szCs w:val="22"/>
              </w:rPr>
              <w:t>202</w:t>
            </w:r>
            <w:r>
              <w:rPr>
                <w:szCs w:val="22"/>
              </w:rPr>
              <w:t>5</w:t>
            </w:r>
          </w:p>
        </w:tc>
      </w:tr>
      <w:tr w:rsidR="00410CC6" w:rsidRPr="009426D0" w14:paraId="2A9CE6B9" w14:textId="77777777" w:rsidTr="005D4FB2">
        <w:trPr>
          <w:tblHeader/>
        </w:trPr>
        <w:tc>
          <w:tcPr>
            <w:tcW w:w="1685" w:type="dxa"/>
            <w:shd w:val="clear" w:color="auto" w:fill="auto"/>
            <w:vAlign w:val="bottom"/>
          </w:tcPr>
          <w:p w14:paraId="37E79AC4" w14:textId="77777777" w:rsidR="00410CC6" w:rsidRPr="00156FC2" w:rsidRDefault="00410CC6" w:rsidP="001F1807">
            <w:pPr>
              <w:tabs>
                <w:tab w:val="left" w:pos="720"/>
              </w:tabs>
              <w:spacing w:line="240" w:lineRule="auto"/>
              <w:rPr>
                <w:b/>
                <w:i/>
                <w:iCs/>
                <w:szCs w:val="22"/>
              </w:rPr>
            </w:pPr>
          </w:p>
        </w:tc>
        <w:tc>
          <w:tcPr>
            <w:tcW w:w="2101" w:type="dxa"/>
            <w:gridSpan w:val="3"/>
            <w:shd w:val="clear" w:color="auto" w:fill="auto"/>
            <w:vAlign w:val="bottom"/>
          </w:tcPr>
          <w:p w14:paraId="4B291DB4" w14:textId="77777777" w:rsidR="00410CC6" w:rsidRPr="00156FC2" w:rsidRDefault="00410CC6" w:rsidP="001F1807">
            <w:pPr>
              <w:tabs>
                <w:tab w:val="left" w:pos="720"/>
              </w:tabs>
              <w:spacing w:line="240" w:lineRule="auto"/>
              <w:ind w:left="-95" w:right="-120"/>
              <w:jc w:val="center"/>
              <w:rPr>
                <w:i/>
                <w:iCs/>
                <w:szCs w:val="22"/>
                <w:cs/>
              </w:rPr>
            </w:pPr>
            <w:r w:rsidRPr="00156FC2">
              <w:rPr>
                <w:i/>
                <w:iCs/>
                <w:szCs w:val="22"/>
              </w:rPr>
              <w:t>(% per annum)</w:t>
            </w:r>
          </w:p>
        </w:tc>
        <w:tc>
          <w:tcPr>
            <w:tcW w:w="241" w:type="dxa"/>
          </w:tcPr>
          <w:p w14:paraId="03656DB1" w14:textId="77777777" w:rsidR="00410CC6" w:rsidRPr="00156FC2" w:rsidRDefault="00410CC6" w:rsidP="001F1807">
            <w:pPr>
              <w:tabs>
                <w:tab w:val="left" w:pos="720"/>
              </w:tabs>
              <w:spacing w:line="240" w:lineRule="auto"/>
              <w:ind w:left="-95" w:right="-120"/>
              <w:jc w:val="center"/>
              <w:rPr>
                <w:i/>
                <w:iCs/>
                <w:szCs w:val="22"/>
                <w:cs/>
              </w:rPr>
            </w:pPr>
          </w:p>
        </w:tc>
        <w:tc>
          <w:tcPr>
            <w:tcW w:w="6063" w:type="dxa"/>
            <w:gridSpan w:val="9"/>
            <w:shd w:val="clear" w:color="auto" w:fill="auto"/>
            <w:vAlign w:val="bottom"/>
          </w:tcPr>
          <w:p w14:paraId="652DD6F8" w14:textId="77777777" w:rsidR="00410CC6" w:rsidRPr="00156FC2" w:rsidRDefault="00410CC6" w:rsidP="001F1807">
            <w:pPr>
              <w:tabs>
                <w:tab w:val="left" w:pos="720"/>
              </w:tabs>
              <w:spacing w:line="240" w:lineRule="auto"/>
              <w:ind w:left="-95" w:right="-120"/>
              <w:jc w:val="center"/>
              <w:rPr>
                <w:szCs w:val="22"/>
                <w:cs/>
              </w:rPr>
            </w:pPr>
            <w:r w:rsidRPr="00156FC2">
              <w:rPr>
                <w:i/>
                <w:iCs/>
                <w:szCs w:val="22"/>
              </w:rPr>
              <w:t>(in thousand Baht)</w:t>
            </w:r>
          </w:p>
        </w:tc>
      </w:tr>
      <w:tr w:rsidR="00410CC6" w:rsidRPr="009426D0" w14:paraId="78F78191" w14:textId="77777777" w:rsidTr="005D4FB2">
        <w:tc>
          <w:tcPr>
            <w:tcW w:w="1685" w:type="dxa"/>
            <w:shd w:val="clear" w:color="auto" w:fill="auto"/>
          </w:tcPr>
          <w:p w14:paraId="604C1FFF" w14:textId="124C1D51" w:rsidR="00410CC6" w:rsidRPr="00156FC2" w:rsidRDefault="00410CC6" w:rsidP="00410CC6">
            <w:pPr>
              <w:tabs>
                <w:tab w:val="left" w:pos="720"/>
              </w:tabs>
              <w:spacing w:line="240" w:lineRule="auto"/>
              <w:rPr>
                <w:szCs w:val="22"/>
                <w:lang w:val="en-US" w:bidi="th-TH"/>
              </w:rPr>
            </w:pPr>
            <w:r w:rsidRPr="00156FC2">
              <w:rPr>
                <w:szCs w:val="22"/>
                <w:lang w:val="en-US" w:bidi="th-TH"/>
              </w:rPr>
              <w:t>Subsidiaries</w:t>
            </w:r>
          </w:p>
        </w:tc>
        <w:tc>
          <w:tcPr>
            <w:tcW w:w="932" w:type="dxa"/>
            <w:shd w:val="clear" w:color="auto" w:fill="auto"/>
          </w:tcPr>
          <w:p w14:paraId="63745CD7" w14:textId="2664BC5C" w:rsidR="00410CC6" w:rsidRPr="00B65591" w:rsidRDefault="00410CC6" w:rsidP="00B65591">
            <w:pPr>
              <w:spacing w:line="240" w:lineRule="auto"/>
              <w:ind w:left="-129" w:right="-137"/>
              <w:jc w:val="center"/>
              <w:rPr>
                <w:spacing w:val="-8"/>
                <w:szCs w:val="22"/>
              </w:rPr>
            </w:pPr>
            <w:r w:rsidRPr="00B65591">
              <w:rPr>
                <w:spacing w:val="-8"/>
                <w:szCs w:val="22"/>
              </w:rPr>
              <w:t>4.01</w:t>
            </w:r>
            <w:r w:rsidR="001131C5" w:rsidRPr="00B65591">
              <w:rPr>
                <w:spacing w:val="-8"/>
                <w:szCs w:val="22"/>
              </w:rPr>
              <w:t xml:space="preserve"> </w:t>
            </w:r>
            <w:r w:rsidR="00130544">
              <w:rPr>
                <w:spacing w:val="-8"/>
                <w:szCs w:val="22"/>
              </w:rPr>
              <w:t>-</w:t>
            </w:r>
            <w:r w:rsidR="001131C5" w:rsidRPr="00B65591">
              <w:rPr>
                <w:spacing w:val="-8"/>
                <w:szCs w:val="22"/>
              </w:rPr>
              <w:t xml:space="preserve"> </w:t>
            </w:r>
            <w:r w:rsidRPr="00B65591">
              <w:rPr>
                <w:spacing w:val="-8"/>
                <w:szCs w:val="22"/>
              </w:rPr>
              <w:t>5.08</w:t>
            </w:r>
          </w:p>
        </w:tc>
        <w:tc>
          <w:tcPr>
            <w:tcW w:w="236" w:type="dxa"/>
            <w:shd w:val="clear" w:color="auto" w:fill="auto"/>
          </w:tcPr>
          <w:p w14:paraId="021A90D5" w14:textId="77777777" w:rsidR="00410CC6" w:rsidRPr="00156FC2" w:rsidRDefault="00410CC6" w:rsidP="00410CC6">
            <w:pPr>
              <w:tabs>
                <w:tab w:val="left" w:pos="720"/>
              </w:tabs>
              <w:spacing w:line="240" w:lineRule="auto"/>
              <w:rPr>
                <w:szCs w:val="22"/>
              </w:rPr>
            </w:pPr>
          </w:p>
        </w:tc>
        <w:tc>
          <w:tcPr>
            <w:tcW w:w="933" w:type="dxa"/>
          </w:tcPr>
          <w:p w14:paraId="5032DDFF" w14:textId="2FDF6EC1" w:rsidR="00410CC6" w:rsidRDefault="00410CC6" w:rsidP="00410CC6">
            <w:pPr>
              <w:spacing w:line="240" w:lineRule="auto"/>
              <w:ind w:left="-129" w:right="-137"/>
              <w:jc w:val="center"/>
              <w:rPr>
                <w:szCs w:val="22"/>
              </w:rPr>
            </w:pPr>
            <w:r w:rsidRPr="006E257C">
              <w:rPr>
                <w:spacing w:val="-8"/>
                <w:szCs w:val="22"/>
              </w:rPr>
              <w:t xml:space="preserve">3.74 </w:t>
            </w:r>
            <w:r w:rsidR="00130544">
              <w:rPr>
                <w:spacing w:val="-8"/>
                <w:szCs w:val="22"/>
              </w:rPr>
              <w:t>-</w:t>
            </w:r>
            <w:r w:rsidRPr="006E257C">
              <w:rPr>
                <w:spacing w:val="-8"/>
                <w:szCs w:val="22"/>
              </w:rPr>
              <w:t xml:space="preserve"> 4.42</w:t>
            </w:r>
          </w:p>
        </w:tc>
        <w:tc>
          <w:tcPr>
            <w:tcW w:w="241" w:type="dxa"/>
          </w:tcPr>
          <w:p w14:paraId="4A7B5655" w14:textId="77777777" w:rsidR="00410CC6" w:rsidRPr="00156FC2" w:rsidRDefault="00410CC6" w:rsidP="00410CC6">
            <w:pPr>
              <w:tabs>
                <w:tab w:val="decimal" w:pos="824"/>
              </w:tabs>
              <w:spacing w:line="240" w:lineRule="auto"/>
              <w:ind w:left="-129" w:right="-86"/>
              <w:jc w:val="center"/>
              <w:rPr>
                <w:szCs w:val="22"/>
              </w:rPr>
            </w:pPr>
          </w:p>
        </w:tc>
        <w:tc>
          <w:tcPr>
            <w:tcW w:w="1007" w:type="dxa"/>
            <w:shd w:val="clear" w:color="auto" w:fill="auto"/>
          </w:tcPr>
          <w:p w14:paraId="78ABCB6C" w14:textId="32F0AF7B" w:rsidR="00410CC6" w:rsidRPr="00D96872" w:rsidRDefault="00410CC6" w:rsidP="00410CC6">
            <w:pPr>
              <w:pStyle w:val="acctfourfigures"/>
              <w:tabs>
                <w:tab w:val="clear" w:pos="765"/>
                <w:tab w:val="decimal" w:pos="870"/>
              </w:tabs>
              <w:spacing w:line="240" w:lineRule="atLeast"/>
              <w:ind w:left="-120" w:right="-105"/>
              <w:rPr>
                <w:szCs w:val="22"/>
              </w:rPr>
            </w:pPr>
            <w:r w:rsidRPr="005B53FD">
              <w:t>54,206,010</w:t>
            </w:r>
          </w:p>
        </w:tc>
        <w:tc>
          <w:tcPr>
            <w:tcW w:w="236" w:type="dxa"/>
            <w:shd w:val="clear" w:color="auto" w:fill="auto"/>
          </w:tcPr>
          <w:p w14:paraId="71A7F88D" w14:textId="77777777" w:rsidR="00410CC6" w:rsidRPr="00D20B27" w:rsidRDefault="00410CC6" w:rsidP="00410CC6">
            <w:pPr>
              <w:tabs>
                <w:tab w:val="left" w:pos="720"/>
              </w:tabs>
              <w:spacing w:line="240" w:lineRule="auto"/>
              <w:rPr>
                <w:szCs w:val="22"/>
              </w:rPr>
            </w:pPr>
          </w:p>
        </w:tc>
        <w:tc>
          <w:tcPr>
            <w:tcW w:w="1007" w:type="dxa"/>
            <w:shd w:val="clear" w:color="auto" w:fill="auto"/>
          </w:tcPr>
          <w:p w14:paraId="53F71F0D" w14:textId="116D3339" w:rsidR="00410CC6" w:rsidRPr="00D20B27" w:rsidRDefault="00A03A8F" w:rsidP="00A03A8F">
            <w:pPr>
              <w:pStyle w:val="acctfourfigures"/>
              <w:tabs>
                <w:tab w:val="clear" w:pos="765"/>
                <w:tab w:val="decimal" w:pos="870"/>
              </w:tabs>
              <w:spacing w:line="240" w:lineRule="atLeast"/>
              <w:ind w:left="-120" w:right="-105"/>
              <w:rPr>
                <w:szCs w:val="22"/>
              </w:rPr>
            </w:pPr>
            <w:r w:rsidRPr="00A03A8F">
              <w:rPr>
                <w:szCs w:val="22"/>
              </w:rPr>
              <w:t>58,</w:t>
            </w:r>
            <w:r w:rsidRPr="00A03A8F">
              <w:t>560</w:t>
            </w:r>
            <w:r w:rsidRPr="00A03A8F">
              <w:rPr>
                <w:szCs w:val="22"/>
              </w:rPr>
              <w:t>,112</w:t>
            </w:r>
          </w:p>
        </w:tc>
        <w:tc>
          <w:tcPr>
            <w:tcW w:w="236" w:type="dxa"/>
            <w:shd w:val="clear" w:color="auto" w:fill="auto"/>
          </w:tcPr>
          <w:p w14:paraId="4A6F09DE" w14:textId="77777777" w:rsidR="00410CC6" w:rsidRPr="00D20B27" w:rsidRDefault="00410CC6" w:rsidP="00410CC6">
            <w:pPr>
              <w:tabs>
                <w:tab w:val="decimal" w:pos="623"/>
                <w:tab w:val="decimal" w:pos="888"/>
              </w:tabs>
              <w:spacing w:line="240" w:lineRule="auto"/>
              <w:ind w:right="-32"/>
              <w:rPr>
                <w:szCs w:val="22"/>
              </w:rPr>
            </w:pPr>
          </w:p>
        </w:tc>
        <w:tc>
          <w:tcPr>
            <w:tcW w:w="1080" w:type="dxa"/>
            <w:shd w:val="clear" w:color="auto" w:fill="auto"/>
          </w:tcPr>
          <w:p w14:paraId="20DA62D1" w14:textId="7E487696" w:rsidR="00410CC6" w:rsidRPr="002B2F69" w:rsidRDefault="00A03A8F" w:rsidP="00A03A8F">
            <w:pPr>
              <w:pStyle w:val="acctfourfigures"/>
              <w:tabs>
                <w:tab w:val="clear" w:pos="765"/>
                <w:tab w:val="decimal" w:pos="870"/>
              </w:tabs>
              <w:spacing w:line="240" w:lineRule="atLeast"/>
              <w:ind w:left="-120" w:right="-105"/>
              <w:rPr>
                <w:spacing w:val="-6"/>
                <w:szCs w:val="22"/>
              </w:rPr>
            </w:pPr>
            <w:r w:rsidRPr="002B2F69">
              <w:rPr>
                <w:spacing w:val="-6"/>
                <w:szCs w:val="22"/>
              </w:rPr>
              <w:t>(29,826,686)</w:t>
            </w:r>
          </w:p>
        </w:tc>
        <w:tc>
          <w:tcPr>
            <w:tcW w:w="236" w:type="dxa"/>
          </w:tcPr>
          <w:p w14:paraId="750DA53E" w14:textId="77777777" w:rsidR="00410CC6" w:rsidRPr="00D20B27" w:rsidRDefault="00410CC6" w:rsidP="00410CC6">
            <w:pPr>
              <w:tabs>
                <w:tab w:val="decimal" w:pos="623"/>
              </w:tabs>
              <w:spacing w:line="240" w:lineRule="auto"/>
              <w:ind w:left="-129" w:right="-86"/>
              <w:jc w:val="center"/>
              <w:rPr>
                <w:szCs w:val="22"/>
              </w:rPr>
            </w:pPr>
          </w:p>
        </w:tc>
        <w:tc>
          <w:tcPr>
            <w:tcW w:w="1007" w:type="dxa"/>
          </w:tcPr>
          <w:p w14:paraId="27893A01" w14:textId="0A0362CD" w:rsidR="00410CC6" w:rsidRPr="00D20B27" w:rsidRDefault="00A03A8F" w:rsidP="002B2F69">
            <w:pPr>
              <w:pStyle w:val="acctfourfigures"/>
              <w:tabs>
                <w:tab w:val="clear" w:pos="765"/>
                <w:tab w:val="decimal" w:pos="780"/>
              </w:tabs>
              <w:spacing w:line="240" w:lineRule="atLeast"/>
              <w:ind w:left="-120" w:right="-105"/>
              <w:rPr>
                <w:szCs w:val="22"/>
              </w:rPr>
            </w:pPr>
            <w:r w:rsidRPr="00A03A8F">
              <w:rPr>
                <w:szCs w:val="22"/>
              </w:rPr>
              <w:t>62,414</w:t>
            </w:r>
          </w:p>
        </w:tc>
        <w:tc>
          <w:tcPr>
            <w:tcW w:w="236" w:type="dxa"/>
            <w:shd w:val="clear" w:color="auto" w:fill="auto"/>
          </w:tcPr>
          <w:p w14:paraId="56830337" w14:textId="77777777" w:rsidR="00410CC6" w:rsidRPr="00D20B27" w:rsidRDefault="00410CC6" w:rsidP="00410CC6">
            <w:pPr>
              <w:tabs>
                <w:tab w:val="decimal" w:pos="623"/>
              </w:tabs>
              <w:spacing w:line="240" w:lineRule="auto"/>
              <w:ind w:left="-129" w:right="-86"/>
              <w:jc w:val="center"/>
              <w:rPr>
                <w:szCs w:val="22"/>
              </w:rPr>
            </w:pPr>
          </w:p>
        </w:tc>
        <w:tc>
          <w:tcPr>
            <w:tcW w:w="1018" w:type="dxa"/>
            <w:shd w:val="clear" w:color="auto" w:fill="auto"/>
          </w:tcPr>
          <w:p w14:paraId="7B1F406D" w14:textId="0CB66E8D" w:rsidR="00410CC6" w:rsidRPr="002B2F69" w:rsidRDefault="002B2F69" w:rsidP="002B2F69">
            <w:pPr>
              <w:tabs>
                <w:tab w:val="decimal" w:pos="984"/>
              </w:tabs>
              <w:spacing w:line="240" w:lineRule="auto"/>
              <w:ind w:left="-129" w:right="-86"/>
              <w:rPr>
                <w:szCs w:val="22"/>
              </w:rPr>
            </w:pPr>
            <w:r w:rsidRPr="002B2F69">
              <w:rPr>
                <w:szCs w:val="22"/>
              </w:rPr>
              <w:t>83,001,850</w:t>
            </w:r>
          </w:p>
        </w:tc>
      </w:tr>
      <w:tr w:rsidR="00A03A8F" w:rsidRPr="009426D0" w14:paraId="789BBD79" w14:textId="77777777" w:rsidTr="005D4FB2">
        <w:tc>
          <w:tcPr>
            <w:tcW w:w="1685" w:type="dxa"/>
            <w:shd w:val="clear" w:color="auto" w:fill="auto"/>
          </w:tcPr>
          <w:p w14:paraId="4A328E23" w14:textId="5B8B5327" w:rsidR="00A03A8F" w:rsidRPr="00156FC2" w:rsidRDefault="00A03A8F" w:rsidP="00A03A8F">
            <w:pPr>
              <w:tabs>
                <w:tab w:val="left" w:pos="720"/>
              </w:tabs>
              <w:spacing w:line="240" w:lineRule="auto"/>
              <w:rPr>
                <w:szCs w:val="22"/>
                <w:lang w:val="en-US" w:bidi="th-TH"/>
              </w:rPr>
            </w:pPr>
            <w:r w:rsidRPr="00156FC2">
              <w:rPr>
                <w:szCs w:val="22"/>
                <w:lang w:val="en-US" w:bidi="th-TH"/>
              </w:rPr>
              <w:t>Joint venture</w:t>
            </w:r>
          </w:p>
        </w:tc>
        <w:tc>
          <w:tcPr>
            <w:tcW w:w="932" w:type="dxa"/>
            <w:shd w:val="clear" w:color="auto" w:fill="auto"/>
          </w:tcPr>
          <w:p w14:paraId="1083B54D" w14:textId="61DD88AA" w:rsidR="00A03A8F" w:rsidRPr="00156FC2" w:rsidRDefault="00A03A8F" w:rsidP="00B65591">
            <w:pPr>
              <w:tabs>
                <w:tab w:val="left" w:pos="720"/>
              </w:tabs>
              <w:spacing w:line="240" w:lineRule="auto"/>
              <w:ind w:left="-86" w:right="-120"/>
              <w:jc w:val="center"/>
              <w:rPr>
                <w:szCs w:val="22"/>
              </w:rPr>
            </w:pPr>
            <w:r w:rsidRPr="00B65591">
              <w:rPr>
                <w:szCs w:val="22"/>
              </w:rPr>
              <w:t>4.01</w:t>
            </w:r>
          </w:p>
        </w:tc>
        <w:tc>
          <w:tcPr>
            <w:tcW w:w="236" w:type="dxa"/>
            <w:shd w:val="clear" w:color="auto" w:fill="auto"/>
          </w:tcPr>
          <w:p w14:paraId="27CF039F" w14:textId="77777777" w:rsidR="00A03A8F" w:rsidRPr="00156FC2" w:rsidRDefault="00A03A8F" w:rsidP="00A03A8F">
            <w:pPr>
              <w:tabs>
                <w:tab w:val="left" w:pos="720"/>
              </w:tabs>
              <w:spacing w:line="240" w:lineRule="auto"/>
              <w:rPr>
                <w:szCs w:val="22"/>
              </w:rPr>
            </w:pPr>
          </w:p>
        </w:tc>
        <w:tc>
          <w:tcPr>
            <w:tcW w:w="933" w:type="dxa"/>
          </w:tcPr>
          <w:p w14:paraId="4BCAAA86" w14:textId="484CE248" w:rsidR="00A03A8F" w:rsidRPr="005F2E47" w:rsidRDefault="000627BF" w:rsidP="00A03A8F">
            <w:pPr>
              <w:spacing w:line="240" w:lineRule="auto"/>
              <w:ind w:left="-129" w:right="-137"/>
              <w:jc w:val="center"/>
              <w:rPr>
                <w:szCs w:val="22"/>
              </w:rPr>
            </w:pPr>
            <w:r>
              <w:rPr>
                <w:rFonts w:cs="Angsana New"/>
                <w:szCs w:val="28"/>
                <w:lang w:bidi="th-TH"/>
              </w:rPr>
              <w:t>4.42</w:t>
            </w:r>
          </w:p>
        </w:tc>
        <w:tc>
          <w:tcPr>
            <w:tcW w:w="241" w:type="dxa"/>
          </w:tcPr>
          <w:p w14:paraId="38FCC6A0" w14:textId="77777777" w:rsidR="00A03A8F" w:rsidRPr="00156FC2" w:rsidRDefault="00A03A8F" w:rsidP="00A03A8F">
            <w:pPr>
              <w:tabs>
                <w:tab w:val="decimal" w:pos="824"/>
              </w:tabs>
              <w:spacing w:line="240" w:lineRule="auto"/>
              <w:ind w:left="-129" w:right="-86"/>
              <w:jc w:val="center"/>
              <w:rPr>
                <w:szCs w:val="22"/>
              </w:rPr>
            </w:pPr>
          </w:p>
        </w:tc>
        <w:tc>
          <w:tcPr>
            <w:tcW w:w="1007" w:type="dxa"/>
            <w:tcBorders>
              <w:bottom w:val="single" w:sz="4" w:space="0" w:color="auto"/>
            </w:tcBorders>
            <w:shd w:val="clear" w:color="auto" w:fill="auto"/>
          </w:tcPr>
          <w:p w14:paraId="545CA9D6" w14:textId="63F30517" w:rsidR="00A03A8F" w:rsidRPr="00D20B27" w:rsidRDefault="00A03A8F" w:rsidP="00A03A8F">
            <w:pPr>
              <w:pStyle w:val="acctfourfigures"/>
              <w:tabs>
                <w:tab w:val="clear" w:pos="765"/>
                <w:tab w:val="decimal" w:pos="870"/>
              </w:tabs>
              <w:spacing w:line="240" w:lineRule="atLeast"/>
              <w:ind w:left="-120" w:right="-105"/>
              <w:rPr>
                <w:szCs w:val="22"/>
              </w:rPr>
            </w:pPr>
            <w:r w:rsidRPr="005B53FD">
              <w:t>62,414</w:t>
            </w:r>
          </w:p>
        </w:tc>
        <w:tc>
          <w:tcPr>
            <w:tcW w:w="236" w:type="dxa"/>
            <w:shd w:val="clear" w:color="auto" w:fill="auto"/>
          </w:tcPr>
          <w:p w14:paraId="01EC5C0D" w14:textId="77777777" w:rsidR="00A03A8F" w:rsidRPr="00D20B27" w:rsidRDefault="00A03A8F" w:rsidP="00A03A8F">
            <w:pPr>
              <w:tabs>
                <w:tab w:val="left" w:pos="720"/>
              </w:tabs>
              <w:spacing w:line="240" w:lineRule="auto"/>
              <w:rPr>
                <w:szCs w:val="22"/>
              </w:rPr>
            </w:pPr>
          </w:p>
        </w:tc>
        <w:tc>
          <w:tcPr>
            <w:tcW w:w="1007" w:type="dxa"/>
            <w:shd w:val="clear" w:color="auto" w:fill="auto"/>
          </w:tcPr>
          <w:p w14:paraId="63940203" w14:textId="44A86B2F" w:rsidR="00A03A8F" w:rsidRPr="00D20B27" w:rsidRDefault="00A03A8F" w:rsidP="00A03A8F">
            <w:pPr>
              <w:pStyle w:val="acctfourfigures"/>
              <w:tabs>
                <w:tab w:val="clear" w:pos="765"/>
                <w:tab w:val="decimal" w:pos="870"/>
              </w:tabs>
              <w:spacing w:line="240" w:lineRule="atLeast"/>
              <w:ind w:left="-120" w:right="-105"/>
              <w:rPr>
                <w:szCs w:val="22"/>
              </w:rPr>
            </w:pPr>
            <w:r w:rsidRPr="007D6925">
              <w:rPr>
                <w:szCs w:val="22"/>
              </w:rPr>
              <w:t>589,598</w:t>
            </w:r>
          </w:p>
        </w:tc>
        <w:tc>
          <w:tcPr>
            <w:tcW w:w="236" w:type="dxa"/>
            <w:shd w:val="clear" w:color="auto" w:fill="auto"/>
          </w:tcPr>
          <w:p w14:paraId="401E1C23" w14:textId="77777777" w:rsidR="00A03A8F" w:rsidRPr="00D20B27" w:rsidRDefault="00A03A8F" w:rsidP="00A03A8F">
            <w:pPr>
              <w:tabs>
                <w:tab w:val="decimal" w:pos="623"/>
                <w:tab w:val="decimal" w:pos="888"/>
              </w:tabs>
              <w:spacing w:line="240" w:lineRule="auto"/>
              <w:ind w:right="-32"/>
              <w:rPr>
                <w:szCs w:val="22"/>
              </w:rPr>
            </w:pPr>
          </w:p>
        </w:tc>
        <w:tc>
          <w:tcPr>
            <w:tcW w:w="1080" w:type="dxa"/>
            <w:shd w:val="clear" w:color="auto" w:fill="auto"/>
          </w:tcPr>
          <w:p w14:paraId="5E2A3C89" w14:textId="0C24B408" w:rsidR="00A03A8F" w:rsidRPr="00D20B27" w:rsidRDefault="00A03A8F" w:rsidP="002B2F69">
            <w:pPr>
              <w:pStyle w:val="acctfourfigures"/>
              <w:tabs>
                <w:tab w:val="clear" w:pos="765"/>
                <w:tab w:val="decimal" w:pos="590"/>
              </w:tabs>
              <w:spacing w:line="240" w:lineRule="atLeast"/>
              <w:ind w:left="-120" w:right="-105"/>
              <w:rPr>
                <w:szCs w:val="22"/>
              </w:rPr>
            </w:pPr>
            <w:r>
              <w:rPr>
                <w:szCs w:val="22"/>
              </w:rPr>
              <w:t>-</w:t>
            </w:r>
          </w:p>
        </w:tc>
        <w:tc>
          <w:tcPr>
            <w:tcW w:w="236" w:type="dxa"/>
          </w:tcPr>
          <w:p w14:paraId="15613B19" w14:textId="77777777" w:rsidR="00A03A8F" w:rsidRPr="00D20B27" w:rsidRDefault="00A03A8F" w:rsidP="00A03A8F">
            <w:pPr>
              <w:tabs>
                <w:tab w:val="decimal" w:pos="623"/>
              </w:tabs>
              <w:spacing w:line="240" w:lineRule="auto"/>
              <w:ind w:left="-129" w:right="-86"/>
              <w:jc w:val="center"/>
              <w:rPr>
                <w:szCs w:val="22"/>
              </w:rPr>
            </w:pPr>
          </w:p>
        </w:tc>
        <w:tc>
          <w:tcPr>
            <w:tcW w:w="1007" w:type="dxa"/>
          </w:tcPr>
          <w:p w14:paraId="4E24F411" w14:textId="771B5518" w:rsidR="00A03A8F" w:rsidRPr="00D20B27" w:rsidRDefault="00A03A8F" w:rsidP="002B2F69">
            <w:pPr>
              <w:pStyle w:val="acctfourfigures"/>
              <w:tabs>
                <w:tab w:val="clear" w:pos="765"/>
                <w:tab w:val="decimal" w:pos="780"/>
              </w:tabs>
              <w:spacing w:line="240" w:lineRule="atLeast"/>
              <w:ind w:left="-120" w:right="-105"/>
              <w:rPr>
                <w:szCs w:val="22"/>
              </w:rPr>
            </w:pPr>
            <w:r>
              <w:rPr>
                <w:szCs w:val="22"/>
              </w:rPr>
              <w:t>(</w:t>
            </w:r>
            <w:r w:rsidRPr="007D6925">
              <w:rPr>
                <w:szCs w:val="22"/>
              </w:rPr>
              <w:t>62,414</w:t>
            </w:r>
            <w:r>
              <w:rPr>
                <w:szCs w:val="22"/>
              </w:rPr>
              <w:t>)</w:t>
            </w:r>
          </w:p>
        </w:tc>
        <w:tc>
          <w:tcPr>
            <w:tcW w:w="236" w:type="dxa"/>
            <w:shd w:val="clear" w:color="auto" w:fill="auto"/>
          </w:tcPr>
          <w:p w14:paraId="7AB3FCAD" w14:textId="77777777" w:rsidR="00A03A8F" w:rsidRPr="00D20B27" w:rsidRDefault="00A03A8F" w:rsidP="00A03A8F">
            <w:pPr>
              <w:tabs>
                <w:tab w:val="decimal" w:pos="623"/>
              </w:tabs>
              <w:spacing w:line="240" w:lineRule="auto"/>
              <w:ind w:left="-129" w:right="-86"/>
              <w:jc w:val="center"/>
              <w:rPr>
                <w:szCs w:val="22"/>
              </w:rPr>
            </w:pPr>
          </w:p>
        </w:tc>
        <w:tc>
          <w:tcPr>
            <w:tcW w:w="1018" w:type="dxa"/>
            <w:tcBorders>
              <w:bottom w:val="single" w:sz="4" w:space="0" w:color="auto"/>
            </w:tcBorders>
            <w:shd w:val="clear" w:color="auto" w:fill="auto"/>
          </w:tcPr>
          <w:p w14:paraId="65F16425" w14:textId="6E9C70C7" w:rsidR="00A03A8F" w:rsidRPr="00D20B27" w:rsidRDefault="00A03A8F" w:rsidP="002B2F69">
            <w:pPr>
              <w:tabs>
                <w:tab w:val="decimal" w:pos="984"/>
              </w:tabs>
              <w:spacing w:line="240" w:lineRule="auto"/>
              <w:ind w:left="-129" w:right="-86"/>
              <w:rPr>
                <w:b/>
                <w:bCs/>
                <w:szCs w:val="22"/>
              </w:rPr>
            </w:pPr>
            <w:r w:rsidRPr="007D6925">
              <w:rPr>
                <w:szCs w:val="22"/>
              </w:rPr>
              <w:t>589,598</w:t>
            </w:r>
          </w:p>
        </w:tc>
      </w:tr>
      <w:tr w:rsidR="00410CC6" w:rsidRPr="009426D0" w14:paraId="7780EA0F" w14:textId="77777777" w:rsidTr="005D4FB2">
        <w:tc>
          <w:tcPr>
            <w:tcW w:w="1685" w:type="dxa"/>
            <w:shd w:val="clear" w:color="auto" w:fill="auto"/>
          </w:tcPr>
          <w:p w14:paraId="09C0C997" w14:textId="77777777" w:rsidR="00410CC6" w:rsidRPr="00156FC2" w:rsidRDefault="00410CC6" w:rsidP="001F1807">
            <w:pPr>
              <w:tabs>
                <w:tab w:val="left" w:pos="720"/>
              </w:tabs>
              <w:spacing w:line="240" w:lineRule="auto"/>
              <w:rPr>
                <w:b/>
                <w:bCs/>
                <w:szCs w:val="22"/>
                <w:lang w:val="en-US" w:bidi="th-TH"/>
              </w:rPr>
            </w:pPr>
            <w:r w:rsidRPr="00156FC2">
              <w:rPr>
                <w:b/>
                <w:bCs/>
                <w:szCs w:val="22"/>
                <w:lang w:val="en-US" w:bidi="th-TH"/>
              </w:rPr>
              <w:t>Total</w:t>
            </w:r>
          </w:p>
        </w:tc>
        <w:tc>
          <w:tcPr>
            <w:tcW w:w="932" w:type="dxa"/>
            <w:shd w:val="clear" w:color="auto" w:fill="auto"/>
          </w:tcPr>
          <w:p w14:paraId="4402586F" w14:textId="77777777" w:rsidR="00410CC6" w:rsidRPr="00156FC2" w:rsidRDefault="00410CC6" w:rsidP="001F1807">
            <w:pPr>
              <w:tabs>
                <w:tab w:val="left" w:pos="720"/>
              </w:tabs>
              <w:spacing w:line="240" w:lineRule="auto"/>
              <w:jc w:val="center"/>
              <w:rPr>
                <w:szCs w:val="22"/>
              </w:rPr>
            </w:pPr>
          </w:p>
        </w:tc>
        <w:tc>
          <w:tcPr>
            <w:tcW w:w="236" w:type="dxa"/>
            <w:shd w:val="clear" w:color="auto" w:fill="auto"/>
          </w:tcPr>
          <w:p w14:paraId="2907651B" w14:textId="77777777" w:rsidR="00410CC6" w:rsidRPr="00156FC2" w:rsidRDefault="00410CC6" w:rsidP="001F1807">
            <w:pPr>
              <w:tabs>
                <w:tab w:val="left" w:pos="720"/>
              </w:tabs>
              <w:spacing w:line="240" w:lineRule="auto"/>
              <w:rPr>
                <w:szCs w:val="22"/>
              </w:rPr>
            </w:pPr>
          </w:p>
        </w:tc>
        <w:tc>
          <w:tcPr>
            <w:tcW w:w="933" w:type="dxa"/>
          </w:tcPr>
          <w:p w14:paraId="1BBE7AED" w14:textId="77777777" w:rsidR="00410CC6" w:rsidRPr="00156FC2" w:rsidRDefault="00410CC6" w:rsidP="001F1807">
            <w:pPr>
              <w:tabs>
                <w:tab w:val="decimal" w:pos="245"/>
              </w:tabs>
              <w:spacing w:line="240" w:lineRule="auto"/>
              <w:ind w:left="-129" w:right="71"/>
              <w:jc w:val="center"/>
              <w:rPr>
                <w:szCs w:val="22"/>
              </w:rPr>
            </w:pPr>
          </w:p>
        </w:tc>
        <w:tc>
          <w:tcPr>
            <w:tcW w:w="241" w:type="dxa"/>
          </w:tcPr>
          <w:p w14:paraId="757E9FD3" w14:textId="77777777" w:rsidR="00410CC6" w:rsidRPr="00156FC2" w:rsidRDefault="00410CC6" w:rsidP="001F1807">
            <w:pPr>
              <w:tabs>
                <w:tab w:val="decimal" w:pos="824"/>
              </w:tabs>
              <w:spacing w:line="240" w:lineRule="auto"/>
              <w:ind w:left="-129" w:right="-86"/>
              <w:jc w:val="center"/>
              <w:rPr>
                <w:szCs w:val="22"/>
              </w:rPr>
            </w:pPr>
          </w:p>
        </w:tc>
        <w:tc>
          <w:tcPr>
            <w:tcW w:w="1007" w:type="dxa"/>
            <w:tcBorders>
              <w:top w:val="single" w:sz="4" w:space="0" w:color="auto"/>
              <w:bottom w:val="double" w:sz="4" w:space="0" w:color="auto"/>
            </w:tcBorders>
            <w:shd w:val="clear" w:color="auto" w:fill="auto"/>
          </w:tcPr>
          <w:p w14:paraId="15C657AB" w14:textId="067157C2" w:rsidR="00410CC6" w:rsidRPr="00D20B27" w:rsidRDefault="001131C5" w:rsidP="001F1807">
            <w:pPr>
              <w:pStyle w:val="acctfourfigures"/>
              <w:tabs>
                <w:tab w:val="clear" w:pos="765"/>
                <w:tab w:val="decimal" w:pos="870"/>
              </w:tabs>
              <w:spacing w:line="240" w:lineRule="atLeast"/>
              <w:ind w:left="-120" w:right="-105"/>
              <w:rPr>
                <w:b/>
                <w:bCs/>
                <w:szCs w:val="22"/>
              </w:rPr>
            </w:pPr>
            <w:r w:rsidRPr="001131C5">
              <w:rPr>
                <w:b/>
                <w:bCs/>
                <w:szCs w:val="22"/>
              </w:rPr>
              <w:t>54,268,424</w:t>
            </w:r>
          </w:p>
        </w:tc>
        <w:tc>
          <w:tcPr>
            <w:tcW w:w="236" w:type="dxa"/>
            <w:shd w:val="clear" w:color="auto" w:fill="auto"/>
          </w:tcPr>
          <w:p w14:paraId="751DF1E4" w14:textId="77777777" w:rsidR="00410CC6" w:rsidRPr="00D20B27" w:rsidRDefault="00410CC6" w:rsidP="001F1807">
            <w:pPr>
              <w:tabs>
                <w:tab w:val="left" w:pos="720"/>
              </w:tabs>
              <w:spacing w:line="240" w:lineRule="auto"/>
              <w:rPr>
                <w:b/>
                <w:bCs/>
                <w:szCs w:val="22"/>
              </w:rPr>
            </w:pPr>
          </w:p>
        </w:tc>
        <w:tc>
          <w:tcPr>
            <w:tcW w:w="1007" w:type="dxa"/>
            <w:shd w:val="clear" w:color="auto" w:fill="auto"/>
          </w:tcPr>
          <w:p w14:paraId="18D5AF91" w14:textId="77777777" w:rsidR="00410CC6" w:rsidRPr="00D20B27" w:rsidRDefault="00410CC6" w:rsidP="001F1807">
            <w:pPr>
              <w:tabs>
                <w:tab w:val="decimal" w:pos="1043"/>
              </w:tabs>
              <w:spacing w:line="240" w:lineRule="auto"/>
              <w:ind w:right="-32"/>
              <w:rPr>
                <w:b/>
                <w:bCs/>
                <w:szCs w:val="22"/>
              </w:rPr>
            </w:pPr>
          </w:p>
        </w:tc>
        <w:tc>
          <w:tcPr>
            <w:tcW w:w="236" w:type="dxa"/>
            <w:shd w:val="clear" w:color="auto" w:fill="auto"/>
          </w:tcPr>
          <w:p w14:paraId="58BD0B57" w14:textId="77777777" w:rsidR="00410CC6" w:rsidRPr="00D20B27" w:rsidRDefault="00410CC6" w:rsidP="001F1807">
            <w:pPr>
              <w:tabs>
                <w:tab w:val="decimal" w:pos="623"/>
                <w:tab w:val="decimal" w:pos="888"/>
              </w:tabs>
              <w:spacing w:line="240" w:lineRule="auto"/>
              <w:ind w:right="-32"/>
              <w:rPr>
                <w:b/>
                <w:bCs/>
                <w:szCs w:val="22"/>
              </w:rPr>
            </w:pPr>
          </w:p>
        </w:tc>
        <w:tc>
          <w:tcPr>
            <w:tcW w:w="1080" w:type="dxa"/>
            <w:shd w:val="clear" w:color="auto" w:fill="auto"/>
          </w:tcPr>
          <w:p w14:paraId="6768F540" w14:textId="77777777" w:rsidR="00410CC6" w:rsidRPr="00D20B27" w:rsidRDefault="00410CC6" w:rsidP="001F1807">
            <w:pPr>
              <w:tabs>
                <w:tab w:val="decimal" w:pos="1060"/>
              </w:tabs>
              <w:spacing w:line="240" w:lineRule="auto"/>
              <w:ind w:right="-32"/>
              <w:rPr>
                <w:b/>
                <w:bCs/>
                <w:szCs w:val="22"/>
              </w:rPr>
            </w:pPr>
          </w:p>
        </w:tc>
        <w:tc>
          <w:tcPr>
            <w:tcW w:w="236" w:type="dxa"/>
          </w:tcPr>
          <w:p w14:paraId="409580A0" w14:textId="77777777" w:rsidR="00410CC6" w:rsidRPr="00D20B27" w:rsidRDefault="00410CC6" w:rsidP="001F1807">
            <w:pPr>
              <w:tabs>
                <w:tab w:val="decimal" w:pos="623"/>
              </w:tabs>
              <w:spacing w:line="240" w:lineRule="auto"/>
              <w:ind w:left="-129" w:right="-86"/>
              <w:jc w:val="center"/>
              <w:rPr>
                <w:b/>
                <w:bCs/>
                <w:szCs w:val="22"/>
              </w:rPr>
            </w:pPr>
          </w:p>
        </w:tc>
        <w:tc>
          <w:tcPr>
            <w:tcW w:w="1007" w:type="dxa"/>
          </w:tcPr>
          <w:p w14:paraId="427454F0" w14:textId="77777777" w:rsidR="00410CC6" w:rsidRPr="00D20B27" w:rsidRDefault="00410CC6" w:rsidP="001F1807">
            <w:pPr>
              <w:tabs>
                <w:tab w:val="decimal" w:pos="623"/>
              </w:tabs>
              <w:spacing w:line="240" w:lineRule="auto"/>
              <w:ind w:left="-129" w:right="-86"/>
              <w:jc w:val="center"/>
              <w:rPr>
                <w:b/>
                <w:bCs/>
                <w:szCs w:val="22"/>
              </w:rPr>
            </w:pPr>
          </w:p>
        </w:tc>
        <w:tc>
          <w:tcPr>
            <w:tcW w:w="236" w:type="dxa"/>
            <w:shd w:val="clear" w:color="auto" w:fill="auto"/>
          </w:tcPr>
          <w:p w14:paraId="03EB5ABA" w14:textId="77777777" w:rsidR="00410CC6" w:rsidRPr="00D20B27" w:rsidRDefault="00410CC6" w:rsidP="001F1807">
            <w:pPr>
              <w:tabs>
                <w:tab w:val="decimal" w:pos="623"/>
              </w:tabs>
              <w:spacing w:line="240" w:lineRule="auto"/>
              <w:ind w:left="-129" w:right="-86"/>
              <w:jc w:val="center"/>
              <w:rPr>
                <w:b/>
                <w:bCs/>
                <w:szCs w:val="22"/>
              </w:rPr>
            </w:pPr>
          </w:p>
        </w:tc>
        <w:tc>
          <w:tcPr>
            <w:tcW w:w="1018" w:type="dxa"/>
            <w:tcBorders>
              <w:top w:val="single" w:sz="4" w:space="0" w:color="auto"/>
              <w:bottom w:val="double" w:sz="4" w:space="0" w:color="auto"/>
            </w:tcBorders>
            <w:shd w:val="clear" w:color="auto" w:fill="auto"/>
          </w:tcPr>
          <w:p w14:paraId="77043562" w14:textId="0EB2784F" w:rsidR="00410CC6" w:rsidRPr="003946A0" w:rsidRDefault="002B2F69" w:rsidP="001F1807">
            <w:pPr>
              <w:tabs>
                <w:tab w:val="decimal" w:pos="984"/>
              </w:tabs>
              <w:spacing w:line="240" w:lineRule="auto"/>
              <w:ind w:left="-129" w:right="-86"/>
              <w:rPr>
                <w:b/>
                <w:bCs/>
                <w:szCs w:val="22"/>
              </w:rPr>
            </w:pPr>
            <w:r w:rsidRPr="002B2F69">
              <w:rPr>
                <w:b/>
                <w:bCs/>
                <w:szCs w:val="22"/>
              </w:rPr>
              <w:t>83,591,448</w:t>
            </w:r>
          </w:p>
        </w:tc>
      </w:tr>
    </w:tbl>
    <w:p w14:paraId="28512F68" w14:textId="77777777" w:rsidR="00410CC6" w:rsidRDefault="00410CC6" w:rsidP="001A5038">
      <w:pPr>
        <w:tabs>
          <w:tab w:val="left" w:pos="540"/>
        </w:tabs>
        <w:spacing w:line="223" w:lineRule="auto"/>
        <w:ind w:left="540"/>
        <w:jc w:val="thaiDistribute"/>
        <w:rPr>
          <w:szCs w:val="22"/>
          <w:lang w:val="en-US" w:eastAsia="zh-CN" w:bidi="th-TH"/>
        </w:rPr>
      </w:pPr>
    </w:p>
    <w:tbl>
      <w:tblPr>
        <w:tblW w:w="9810" w:type="dxa"/>
        <w:tblInd w:w="450" w:type="dxa"/>
        <w:tblLayout w:type="fixed"/>
        <w:tblCellMar>
          <w:left w:w="79" w:type="dxa"/>
          <w:right w:w="79" w:type="dxa"/>
        </w:tblCellMar>
        <w:tblLook w:val="0000" w:firstRow="0" w:lastRow="0" w:firstColumn="0" w:lastColumn="0" w:noHBand="0" w:noVBand="0"/>
      </w:tblPr>
      <w:tblGrid>
        <w:gridCol w:w="4280"/>
        <w:gridCol w:w="1260"/>
        <w:gridCol w:w="180"/>
        <w:gridCol w:w="1260"/>
        <w:gridCol w:w="180"/>
        <w:gridCol w:w="1260"/>
        <w:gridCol w:w="180"/>
        <w:gridCol w:w="1210"/>
      </w:tblGrid>
      <w:tr w:rsidR="00DC41F0" w:rsidRPr="009426D0" w14:paraId="024DC04F" w14:textId="77777777" w:rsidTr="00BA0FF1">
        <w:trPr>
          <w:cantSplit/>
          <w:tblHeader/>
        </w:trPr>
        <w:tc>
          <w:tcPr>
            <w:tcW w:w="4280" w:type="dxa"/>
          </w:tcPr>
          <w:p w14:paraId="0B1D69F0" w14:textId="17DF08E1" w:rsidR="00FA4FF2" w:rsidRPr="009426D0" w:rsidRDefault="00FA4FF2" w:rsidP="00FA4FF2">
            <w:pPr>
              <w:spacing w:line="240" w:lineRule="atLeast"/>
              <w:ind w:left="281" w:hanging="281"/>
              <w:rPr>
                <w:b/>
                <w:bCs/>
                <w:i/>
                <w:iCs/>
                <w:szCs w:val="22"/>
                <w:lang w:val="en-US"/>
              </w:rPr>
            </w:pPr>
          </w:p>
          <w:p w14:paraId="42C6BB4A" w14:textId="06049AF0" w:rsidR="00DC41F0" w:rsidRPr="009426D0" w:rsidRDefault="00DC41F0" w:rsidP="00FA4FF2">
            <w:pPr>
              <w:spacing w:line="240" w:lineRule="atLeast"/>
              <w:ind w:left="281" w:hanging="281"/>
              <w:rPr>
                <w:b/>
                <w:bCs/>
                <w:color w:val="0000FF"/>
                <w:szCs w:val="22"/>
                <w:lang w:val="en-US"/>
              </w:rPr>
            </w:pPr>
          </w:p>
        </w:tc>
        <w:tc>
          <w:tcPr>
            <w:tcW w:w="2700" w:type="dxa"/>
            <w:gridSpan w:val="3"/>
          </w:tcPr>
          <w:p w14:paraId="5D0BEBB5" w14:textId="77777777" w:rsidR="00DC41F0" w:rsidRPr="009426D0" w:rsidRDefault="00DC41F0" w:rsidP="00F56D75">
            <w:pPr>
              <w:pStyle w:val="acctmergecolhdg"/>
              <w:spacing w:line="240" w:lineRule="atLeast"/>
              <w:rPr>
                <w:rFonts w:cstheme="minorBidi"/>
                <w:szCs w:val="28"/>
                <w:cs/>
                <w:lang w:bidi="th-TH"/>
              </w:rPr>
            </w:pPr>
            <w:r w:rsidRPr="009426D0">
              <w:rPr>
                <w:szCs w:val="22"/>
              </w:rPr>
              <w:t xml:space="preserve">Consolidated </w:t>
            </w:r>
          </w:p>
          <w:p w14:paraId="2D5E7930" w14:textId="77777777" w:rsidR="00DC41F0" w:rsidRPr="009426D0" w:rsidRDefault="00DC41F0" w:rsidP="00F56D75">
            <w:pPr>
              <w:pStyle w:val="acctmergecolhdg"/>
              <w:spacing w:line="240" w:lineRule="atLeast"/>
              <w:rPr>
                <w:szCs w:val="22"/>
              </w:rPr>
            </w:pPr>
            <w:r w:rsidRPr="009426D0">
              <w:rPr>
                <w:szCs w:val="22"/>
              </w:rPr>
              <w:t xml:space="preserve">financial statements </w:t>
            </w:r>
          </w:p>
        </w:tc>
        <w:tc>
          <w:tcPr>
            <w:tcW w:w="180" w:type="dxa"/>
          </w:tcPr>
          <w:p w14:paraId="1C5BF8A3" w14:textId="77777777" w:rsidR="00DC41F0" w:rsidRPr="009426D0" w:rsidRDefault="00DC41F0" w:rsidP="00F56D75">
            <w:pPr>
              <w:pStyle w:val="acctmergecolhdg"/>
              <w:spacing w:line="240" w:lineRule="atLeast"/>
              <w:rPr>
                <w:szCs w:val="22"/>
              </w:rPr>
            </w:pPr>
          </w:p>
        </w:tc>
        <w:tc>
          <w:tcPr>
            <w:tcW w:w="2650" w:type="dxa"/>
            <w:gridSpan w:val="3"/>
          </w:tcPr>
          <w:p w14:paraId="0F5E42A9" w14:textId="77777777" w:rsidR="00DC41F0" w:rsidRPr="009426D0" w:rsidRDefault="00DC41F0" w:rsidP="00F56D75">
            <w:pPr>
              <w:pStyle w:val="acctmergecolhdg"/>
              <w:spacing w:line="240" w:lineRule="atLeast"/>
              <w:rPr>
                <w:szCs w:val="22"/>
              </w:rPr>
            </w:pPr>
            <w:r w:rsidRPr="009426D0">
              <w:rPr>
                <w:szCs w:val="22"/>
              </w:rPr>
              <w:t xml:space="preserve">Separate </w:t>
            </w:r>
          </w:p>
          <w:p w14:paraId="2E2FFEC6" w14:textId="77777777" w:rsidR="00DC41F0" w:rsidRPr="009426D0" w:rsidRDefault="00DC41F0" w:rsidP="00F56D75">
            <w:pPr>
              <w:pStyle w:val="acctmergecolhdg"/>
              <w:spacing w:line="240" w:lineRule="atLeast"/>
              <w:rPr>
                <w:szCs w:val="22"/>
              </w:rPr>
            </w:pPr>
            <w:r w:rsidRPr="009426D0">
              <w:rPr>
                <w:szCs w:val="22"/>
              </w:rPr>
              <w:t xml:space="preserve">financial statements </w:t>
            </w:r>
          </w:p>
        </w:tc>
      </w:tr>
      <w:tr w:rsidR="00D96872" w:rsidRPr="009426D0" w14:paraId="17E8C6B4" w14:textId="77777777" w:rsidTr="00BA0FF1">
        <w:trPr>
          <w:cantSplit/>
          <w:tblHeader/>
        </w:trPr>
        <w:tc>
          <w:tcPr>
            <w:tcW w:w="4280" w:type="dxa"/>
          </w:tcPr>
          <w:p w14:paraId="7BD74A06" w14:textId="77777777" w:rsidR="00D96872" w:rsidRPr="009426D0" w:rsidRDefault="00D96872" w:rsidP="00D96872">
            <w:pPr>
              <w:pStyle w:val="acctfourfigures"/>
              <w:spacing w:line="240" w:lineRule="atLeast"/>
              <w:jc w:val="center"/>
              <w:rPr>
                <w:szCs w:val="22"/>
              </w:rPr>
            </w:pPr>
          </w:p>
        </w:tc>
        <w:tc>
          <w:tcPr>
            <w:tcW w:w="1260" w:type="dxa"/>
          </w:tcPr>
          <w:p w14:paraId="0D3FB249" w14:textId="6490E18E" w:rsidR="00D96872" w:rsidRPr="009426D0" w:rsidRDefault="00D96872" w:rsidP="00D96872">
            <w:pPr>
              <w:pStyle w:val="acctmergecolhdg"/>
              <w:spacing w:line="240" w:lineRule="atLeast"/>
              <w:ind w:left="-79" w:right="-79"/>
              <w:rPr>
                <w:b w:val="0"/>
                <w:bCs/>
                <w:szCs w:val="22"/>
              </w:rPr>
            </w:pPr>
            <w:r>
              <w:rPr>
                <w:b w:val="0"/>
                <w:bCs/>
                <w:szCs w:val="22"/>
              </w:rPr>
              <w:t>31 March</w:t>
            </w:r>
          </w:p>
        </w:tc>
        <w:tc>
          <w:tcPr>
            <w:tcW w:w="180" w:type="dxa"/>
          </w:tcPr>
          <w:p w14:paraId="5FA74680" w14:textId="77777777" w:rsidR="00D96872" w:rsidRPr="009426D0" w:rsidRDefault="00D96872" w:rsidP="00D96872">
            <w:pPr>
              <w:pStyle w:val="acctmergecolhdg"/>
              <w:spacing w:line="240" w:lineRule="atLeast"/>
              <w:rPr>
                <w:b w:val="0"/>
                <w:bCs/>
                <w:szCs w:val="22"/>
              </w:rPr>
            </w:pPr>
          </w:p>
        </w:tc>
        <w:tc>
          <w:tcPr>
            <w:tcW w:w="1260" w:type="dxa"/>
          </w:tcPr>
          <w:p w14:paraId="2F488E3E" w14:textId="57ECC338" w:rsidR="00D96872" w:rsidRPr="009426D0" w:rsidRDefault="00D96872" w:rsidP="00D96872">
            <w:pPr>
              <w:pStyle w:val="acctmergecolhdg"/>
              <w:spacing w:line="240" w:lineRule="atLeast"/>
              <w:ind w:left="-79" w:right="-79"/>
              <w:rPr>
                <w:b w:val="0"/>
                <w:bCs/>
                <w:szCs w:val="22"/>
              </w:rPr>
            </w:pPr>
            <w:r w:rsidRPr="009426D0">
              <w:rPr>
                <w:b w:val="0"/>
                <w:bCs/>
                <w:szCs w:val="22"/>
              </w:rPr>
              <w:t>31 December</w:t>
            </w:r>
          </w:p>
        </w:tc>
        <w:tc>
          <w:tcPr>
            <w:tcW w:w="180" w:type="dxa"/>
          </w:tcPr>
          <w:p w14:paraId="0D85B007" w14:textId="77777777" w:rsidR="00D96872" w:rsidRPr="009426D0" w:rsidRDefault="00D96872" w:rsidP="00D96872">
            <w:pPr>
              <w:pStyle w:val="acctmergecolhdg"/>
              <w:spacing w:line="240" w:lineRule="atLeast"/>
              <w:rPr>
                <w:b w:val="0"/>
                <w:bCs/>
                <w:szCs w:val="22"/>
              </w:rPr>
            </w:pPr>
          </w:p>
        </w:tc>
        <w:tc>
          <w:tcPr>
            <w:tcW w:w="1260" w:type="dxa"/>
          </w:tcPr>
          <w:p w14:paraId="5CBEA54D" w14:textId="6EFD4E27" w:rsidR="00D96872" w:rsidRPr="009426D0" w:rsidRDefault="00D96872" w:rsidP="00D96872">
            <w:pPr>
              <w:pStyle w:val="acctmergecolhdg"/>
              <w:spacing w:line="240" w:lineRule="atLeast"/>
              <w:ind w:left="-79" w:right="-79"/>
              <w:rPr>
                <w:b w:val="0"/>
                <w:bCs/>
                <w:szCs w:val="22"/>
              </w:rPr>
            </w:pPr>
            <w:r>
              <w:rPr>
                <w:b w:val="0"/>
                <w:bCs/>
                <w:szCs w:val="22"/>
              </w:rPr>
              <w:t>31 March</w:t>
            </w:r>
          </w:p>
        </w:tc>
        <w:tc>
          <w:tcPr>
            <w:tcW w:w="180" w:type="dxa"/>
          </w:tcPr>
          <w:p w14:paraId="18D873FC" w14:textId="77777777" w:rsidR="00D96872" w:rsidRPr="009426D0" w:rsidRDefault="00D96872" w:rsidP="00D96872">
            <w:pPr>
              <w:pStyle w:val="acctmergecolhdg"/>
              <w:spacing w:line="240" w:lineRule="atLeast"/>
              <w:rPr>
                <w:b w:val="0"/>
                <w:bCs/>
                <w:szCs w:val="22"/>
              </w:rPr>
            </w:pPr>
          </w:p>
        </w:tc>
        <w:tc>
          <w:tcPr>
            <w:tcW w:w="1210" w:type="dxa"/>
          </w:tcPr>
          <w:p w14:paraId="42E64B6F" w14:textId="135CA837" w:rsidR="00D96872" w:rsidRPr="009426D0" w:rsidRDefault="00D96872" w:rsidP="00D96872">
            <w:pPr>
              <w:pStyle w:val="acctmergecolhdg"/>
              <w:spacing w:line="240" w:lineRule="atLeast"/>
              <w:ind w:left="-133" w:right="-79"/>
              <w:rPr>
                <w:b w:val="0"/>
                <w:bCs/>
                <w:szCs w:val="22"/>
              </w:rPr>
            </w:pPr>
            <w:r w:rsidRPr="009426D0">
              <w:rPr>
                <w:b w:val="0"/>
                <w:bCs/>
                <w:szCs w:val="22"/>
              </w:rPr>
              <w:t>31 December</w:t>
            </w:r>
          </w:p>
        </w:tc>
      </w:tr>
      <w:tr w:rsidR="00D96872" w:rsidRPr="009426D0" w14:paraId="6069A965" w14:textId="77777777" w:rsidTr="00BA0FF1">
        <w:trPr>
          <w:cantSplit/>
          <w:tblHeader/>
        </w:trPr>
        <w:tc>
          <w:tcPr>
            <w:tcW w:w="4280" w:type="dxa"/>
          </w:tcPr>
          <w:p w14:paraId="581BB803" w14:textId="77777777" w:rsidR="00D96872" w:rsidRPr="009426D0" w:rsidRDefault="00D96872" w:rsidP="00D96872">
            <w:pPr>
              <w:pStyle w:val="acctfourfigures"/>
              <w:spacing w:line="240" w:lineRule="atLeast"/>
              <w:jc w:val="center"/>
              <w:rPr>
                <w:szCs w:val="22"/>
              </w:rPr>
            </w:pPr>
          </w:p>
        </w:tc>
        <w:tc>
          <w:tcPr>
            <w:tcW w:w="1260" w:type="dxa"/>
          </w:tcPr>
          <w:p w14:paraId="3A6F3603" w14:textId="0178ACFB" w:rsidR="00D96872" w:rsidRPr="009426D0" w:rsidRDefault="00D96872" w:rsidP="00D96872">
            <w:pPr>
              <w:pStyle w:val="acctmergecolhdg"/>
              <w:spacing w:line="240" w:lineRule="atLeast"/>
              <w:rPr>
                <w:b w:val="0"/>
                <w:bCs/>
                <w:szCs w:val="22"/>
              </w:rPr>
            </w:pPr>
            <w:r w:rsidRPr="009426D0">
              <w:rPr>
                <w:b w:val="0"/>
                <w:bCs/>
                <w:szCs w:val="22"/>
              </w:rPr>
              <w:t>202</w:t>
            </w:r>
            <w:r>
              <w:rPr>
                <w:b w:val="0"/>
                <w:bCs/>
                <w:szCs w:val="22"/>
              </w:rPr>
              <w:t>5</w:t>
            </w:r>
          </w:p>
        </w:tc>
        <w:tc>
          <w:tcPr>
            <w:tcW w:w="180" w:type="dxa"/>
          </w:tcPr>
          <w:p w14:paraId="5777F2A5" w14:textId="77777777" w:rsidR="00D96872" w:rsidRPr="009426D0" w:rsidRDefault="00D96872" w:rsidP="00D96872">
            <w:pPr>
              <w:pStyle w:val="acctmergecolhdg"/>
              <w:spacing w:line="240" w:lineRule="atLeast"/>
              <w:rPr>
                <w:b w:val="0"/>
                <w:bCs/>
                <w:szCs w:val="22"/>
              </w:rPr>
            </w:pPr>
          </w:p>
        </w:tc>
        <w:tc>
          <w:tcPr>
            <w:tcW w:w="1260" w:type="dxa"/>
          </w:tcPr>
          <w:p w14:paraId="2FA490D0" w14:textId="07F6D656" w:rsidR="00D96872" w:rsidRPr="009426D0" w:rsidRDefault="00D96872" w:rsidP="00D96872">
            <w:pPr>
              <w:pStyle w:val="acctmergecolhdg"/>
              <w:spacing w:line="240" w:lineRule="atLeast"/>
              <w:rPr>
                <w:b w:val="0"/>
                <w:bCs/>
                <w:szCs w:val="22"/>
              </w:rPr>
            </w:pPr>
            <w:r w:rsidRPr="009426D0">
              <w:rPr>
                <w:b w:val="0"/>
                <w:bCs/>
                <w:szCs w:val="22"/>
              </w:rPr>
              <w:t>202</w:t>
            </w:r>
            <w:r>
              <w:rPr>
                <w:b w:val="0"/>
                <w:bCs/>
                <w:szCs w:val="22"/>
              </w:rPr>
              <w:t>4</w:t>
            </w:r>
          </w:p>
        </w:tc>
        <w:tc>
          <w:tcPr>
            <w:tcW w:w="180" w:type="dxa"/>
          </w:tcPr>
          <w:p w14:paraId="5754527A" w14:textId="77777777" w:rsidR="00D96872" w:rsidRPr="009426D0" w:rsidRDefault="00D96872" w:rsidP="00D96872">
            <w:pPr>
              <w:pStyle w:val="acctmergecolhdg"/>
              <w:spacing w:line="240" w:lineRule="atLeast"/>
              <w:rPr>
                <w:b w:val="0"/>
                <w:bCs/>
                <w:szCs w:val="22"/>
              </w:rPr>
            </w:pPr>
          </w:p>
        </w:tc>
        <w:tc>
          <w:tcPr>
            <w:tcW w:w="1260" w:type="dxa"/>
          </w:tcPr>
          <w:p w14:paraId="58ED0722" w14:textId="68A77FE0" w:rsidR="00D96872" w:rsidRPr="009426D0" w:rsidRDefault="00D96872" w:rsidP="00D96872">
            <w:pPr>
              <w:pStyle w:val="acctmergecolhdg"/>
              <w:spacing w:line="240" w:lineRule="atLeast"/>
              <w:rPr>
                <w:b w:val="0"/>
                <w:bCs/>
                <w:szCs w:val="22"/>
              </w:rPr>
            </w:pPr>
            <w:r w:rsidRPr="009426D0">
              <w:rPr>
                <w:b w:val="0"/>
                <w:bCs/>
                <w:szCs w:val="22"/>
              </w:rPr>
              <w:t>202</w:t>
            </w:r>
            <w:r>
              <w:rPr>
                <w:b w:val="0"/>
                <w:bCs/>
                <w:szCs w:val="22"/>
              </w:rPr>
              <w:t>5</w:t>
            </w:r>
          </w:p>
        </w:tc>
        <w:tc>
          <w:tcPr>
            <w:tcW w:w="180" w:type="dxa"/>
          </w:tcPr>
          <w:p w14:paraId="18378403" w14:textId="77777777" w:rsidR="00D96872" w:rsidRPr="009426D0" w:rsidRDefault="00D96872" w:rsidP="00D96872">
            <w:pPr>
              <w:pStyle w:val="acctmergecolhdg"/>
              <w:spacing w:line="240" w:lineRule="atLeast"/>
              <w:rPr>
                <w:b w:val="0"/>
                <w:bCs/>
                <w:szCs w:val="22"/>
              </w:rPr>
            </w:pPr>
          </w:p>
        </w:tc>
        <w:tc>
          <w:tcPr>
            <w:tcW w:w="1210" w:type="dxa"/>
          </w:tcPr>
          <w:p w14:paraId="24D026B5" w14:textId="79FD51C8" w:rsidR="00D96872" w:rsidRPr="009426D0" w:rsidRDefault="00D96872" w:rsidP="00D96872">
            <w:pPr>
              <w:pStyle w:val="acctmergecolhdg"/>
              <w:spacing w:line="240" w:lineRule="atLeast"/>
              <w:rPr>
                <w:b w:val="0"/>
                <w:bCs/>
                <w:szCs w:val="22"/>
              </w:rPr>
            </w:pPr>
            <w:r w:rsidRPr="009426D0">
              <w:rPr>
                <w:b w:val="0"/>
                <w:bCs/>
                <w:szCs w:val="22"/>
              </w:rPr>
              <w:t>202</w:t>
            </w:r>
            <w:r>
              <w:rPr>
                <w:b w:val="0"/>
                <w:bCs/>
                <w:szCs w:val="22"/>
              </w:rPr>
              <w:t>4</w:t>
            </w:r>
          </w:p>
        </w:tc>
      </w:tr>
      <w:tr w:rsidR="001E0F48" w:rsidRPr="009426D0" w14:paraId="4EA4CBFD" w14:textId="77777777" w:rsidTr="00BA0FF1">
        <w:trPr>
          <w:cantSplit/>
          <w:tblHeader/>
        </w:trPr>
        <w:tc>
          <w:tcPr>
            <w:tcW w:w="4280" w:type="dxa"/>
          </w:tcPr>
          <w:p w14:paraId="3FFB12DC" w14:textId="77777777" w:rsidR="001E0F48" w:rsidRPr="009426D0" w:rsidRDefault="001E0F48" w:rsidP="001E0F48">
            <w:pPr>
              <w:spacing w:line="240" w:lineRule="atLeast"/>
              <w:rPr>
                <w:b/>
                <w:bCs/>
                <w:i/>
                <w:iCs/>
                <w:szCs w:val="22"/>
              </w:rPr>
            </w:pPr>
          </w:p>
        </w:tc>
        <w:tc>
          <w:tcPr>
            <w:tcW w:w="5530" w:type="dxa"/>
            <w:gridSpan w:val="7"/>
          </w:tcPr>
          <w:p w14:paraId="1E0F5E63" w14:textId="54330185" w:rsidR="001E0F48" w:rsidRPr="009426D0" w:rsidRDefault="001E0F48" w:rsidP="001E0F48">
            <w:pPr>
              <w:pStyle w:val="acctfourfigures"/>
              <w:spacing w:line="240" w:lineRule="atLeast"/>
              <w:jc w:val="center"/>
              <w:rPr>
                <w:i/>
                <w:iCs/>
                <w:szCs w:val="22"/>
              </w:rPr>
            </w:pPr>
            <w:r w:rsidRPr="009426D0">
              <w:rPr>
                <w:i/>
                <w:iCs/>
                <w:szCs w:val="22"/>
              </w:rPr>
              <w:t>(in thousand Baht)</w:t>
            </w:r>
          </w:p>
        </w:tc>
      </w:tr>
      <w:tr w:rsidR="001E0F48" w:rsidRPr="009426D0" w14:paraId="0E6C707C" w14:textId="77777777" w:rsidTr="00BA0FF1">
        <w:trPr>
          <w:cantSplit/>
        </w:trPr>
        <w:tc>
          <w:tcPr>
            <w:tcW w:w="4280" w:type="dxa"/>
          </w:tcPr>
          <w:p w14:paraId="21330E55" w14:textId="79B8A893" w:rsidR="001E0F48" w:rsidRPr="009426D0" w:rsidRDefault="001E0F48" w:rsidP="001E0F48">
            <w:pPr>
              <w:spacing w:line="240" w:lineRule="atLeast"/>
              <w:rPr>
                <w:rFonts w:cs="Angsana New"/>
                <w:szCs w:val="28"/>
                <w:lang w:val="en-US" w:bidi="th-TH"/>
              </w:rPr>
            </w:pPr>
            <w:r w:rsidRPr="009426D0">
              <w:rPr>
                <w:b/>
                <w:bCs/>
                <w:i/>
                <w:iCs/>
                <w:szCs w:val="22"/>
                <w:lang w:val="en-US"/>
              </w:rPr>
              <w:t>Other non-current assets</w:t>
            </w:r>
          </w:p>
        </w:tc>
        <w:tc>
          <w:tcPr>
            <w:tcW w:w="1260" w:type="dxa"/>
          </w:tcPr>
          <w:p w14:paraId="3EB9A839" w14:textId="77777777" w:rsidR="001E0F48" w:rsidRPr="009426D0" w:rsidRDefault="001E0F48" w:rsidP="001E0F48">
            <w:pPr>
              <w:pStyle w:val="acctfourfigures"/>
              <w:tabs>
                <w:tab w:val="clear" w:pos="765"/>
                <w:tab w:val="decimal" w:pos="737"/>
              </w:tabs>
              <w:spacing w:line="240" w:lineRule="atLeast"/>
              <w:ind w:right="11"/>
            </w:pPr>
          </w:p>
        </w:tc>
        <w:tc>
          <w:tcPr>
            <w:tcW w:w="180" w:type="dxa"/>
          </w:tcPr>
          <w:p w14:paraId="73776846" w14:textId="77777777" w:rsidR="001E0F48" w:rsidRPr="009426D0" w:rsidRDefault="001E0F48" w:rsidP="001E0F48">
            <w:pPr>
              <w:pStyle w:val="acctfourfigures"/>
              <w:tabs>
                <w:tab w:val="clear" w:pos="765"/>
                <w:tab w:val="decimal" w:pos="911"/>
              </w:tabs>
              <w:spacing w:line="240" w:lineRule="atLeast"/>
              <w:rPr>
                <w:szCs w:val="22"/>
              </w:rPr>
            </w:pPr>
          </w:p>
        </w:tc>
        <w:tc>
          <w:tcPr>
            <w:tcW w:w="1260" w:type="dxa"/>
          </w:tcPr>
          <w:p w14:paraId="46E82FE7" w14:textId="77777777" w:rsidR="001E0F48" w:rsidRPr="009426D0" w:rsidRDefault="001E0F48" w:rsidP="001E0F48">
            <w:pPr>
              <w:pStyle w:val="acctfourfigures"/>
              <w:tabs>
                <w:tab w:val="clear" w:pos="765"/>
                <w:tab w:val="decimal" w:pos="727"/>
              </w:tabs>
              <w:spacing w:line="240" w:lineRule="atLeast"/>
              <w:ind w:right="11"/>
            </w:pPr>
          </w:p>
        </w:tc>
        <w:tc>
          <w:tcPr>
            <w:tcW w:w="180" w:type="dxa"/>
          </w:tcPr>
          <w:p w14:paraId="54828F1A" w14:textId="77777777" w:rsidR="001E0F48" w:rsidRPr="009426D0" w:rsidRDefault="001E0F48" w:rsidP="001E0F48">
            <w:pPr>
              <w:pStyle w:val="acctfourfigures"/>
              <w:tabs>
                <w:tab w:val="clear" w:pos="765"/>
                <w:tab w:val="decimal" w:pos="911"/>
              </w:tabs>
              <w:spacing w:line="240" w:lineRule="atLeast"/>
              <w:rPr>
                <w:szCs w:val="22"/>
              </w:rPr>
            </w:pPr>
          </w:p>
        </w:tc>
        <w:tc>
          <w:tcPr>
            <w:tcW w:w="1260" w:type="dxa"/>
          </w:tcPr>
          <w:p w14:paraId="2FB8BEA6" w14:textId="77777777" w:rsidR="001E0F48" w:rsidRPr="009426D0" w:rsidRDefault="001E0F48" w:rsidP="001E0F48">
            <w:pPr>
              <w:tabs>
                <w:tab w:val="decimal" w:pos="820"/>
              </w:tabs>
              <w:spacing w:line="240" w:lineRule="atLeast"/>
              <w:ind w:left="-108" w:right="-110"/>
            </w:pPr>
          </w:p>
        </w:tc>
        <w:tc>
          <w:tcPr>
            <w:tcW w:w="180" w:type="dxa"/>
          </w:tcPr>
          <w:p w14:paraId="5D76B6DA" w14:textId="77777777" w:rsidR="001E0F48" w:rsidRPr="009426D0" w:rsidRDefault="001E0F48" w:rsidP="001E0F48">
            <w:pPr>
              <w:pStyle w:val="acctfourfigures"/>
              <w:tabs>
                <w:tab w:val="clear" w:pos="765"/>
                <w:tab w:val="decimal" w:pos="911"/>
              </w:tabs>
              <w:spacing w:line="240" w:lineRule="atLeast"/>
              <w:rPr>
                <w:b/>
                <w:bCs/>
                <w:szCs w:val="22"/>
              </w:rPr>
            </w:pPr>
          </w:p>
        </w:tc>
        <w:tc>
          <w:tcPr>
            <w:tcW w:w="1210" w:type="dxa"/>
          </w:tcPr>
          <w:p w14:paraId="2E51AD27" w14:textId="77777777" w:rsidR="001E0F48" w:rsidRPr="009426D0" w:rsidRDefault="001E0F48" w:rsidP="001E0F48">
            <w:pPr>
              <w:pStyle w:val="acctfourfigures"/>
              <w:tabs>
                <w:tab w:val="clear" w:pos="765"/>
                <w:tab w:val="decimal" w:pos="942"/>
              </w:tabs>
              <w:spacing w:line="240" w:lineRule="atLeast"/>
            </w:pPr>
          </w:p>
        </w:tc>
      </w:tr>
      <w:tr w:rsidR="008D0C96" w:rsidRPr="009426D0" w14:paraId="026D67FD" w14:textId="77777777" w:rsidTr="00BA0FF1">
        <w:trPr>
          <w:cantSplit/>
        </w:trPr>
        <w:tc>
          <w:tcPr>
            <w:tcW w:w="4280" w:type="dxa"/>
          </w:tcPr>
          <w:p w14:paraId="23328274" w14:textId="68D985F2" w:rsidR="008D0C96" w:rsidRPr="009426D0" w:rsidRDefault="008D0C96" w:rsidP="008D0C96">
            <w:pPr>
              <w:spacing w:line="240" w:lineRule="atLeast"/>
              <w:rPr>
                <w:szCs w:val="22"/>
              </w:rPr>
            </w:pPr>
            <w:r w:rsidRPr="009426D0">
              <w:rPr>
                <w:rFonts w:cs="Angsana New"/>
                <w:szCs w:val="28"/>
                <w:lang w:val="en-US" w:bidi="th-TH"/>
              </w:rPr>
              <w:t>Subsidiaries</w:t>
            </w:r>
          </w:p>
        </w:tc>
        <w:tc>
          <w:tcPr>
            <w:tcW w:w="1260" w:type="dxa"/>
            <w:tcBorders>
              <w:top w:val="nil"/>
              <w:bottom w:val="nil"/>
            </w:tcBorders>
            <w:shd w:val="clear" w:color="auto" w:fill="auto"/>
          </w:tcPr>
          <w:p w14:paraId="63C351F0" w14:textId="4A2C1E29" w:rsidR="008D0C96" w:rsidRPr="00FA1E62" w:rsidRDefault="008D0C96" w:rsidP="008D0C96">
            <w:pPr>
              <w:pStyle w:val="acctfourfigures"/>
              <w:tabs>
                <w:tab w:val="clear" w:pos="765"/>
                <w:tab w:val="decimal" w:pos="806"/>
              </w:tabs>
              <w:spacing w:line="240" w:lineRule="atLeast"/>
              <w:ind w:right="11"/>
              <w:rPr>
                <w:szCs w:val="22"/>
                <w:lang w:bidi="th-TH"/>
              </w:rPr>
            </w:pPr>
            <w:r>
              <w:rPr>
                <w:szCs w:val="22"/>
                <w:lang w:bidi="th-TH"/>
              </w:rPr>
              <w:t>-</w:t>
            </w:r>
          </w:p>
        </w:tc>
        <w:tc>
          <w:tcPr>
            <w:tcW w:w="180" w:type="dxa"/>
            <w:tcBorders>
              <w:top w:val="nil"/>
              <w:bottom w:val="nil"/>
            </w:tcBorders>
          </w:tcPr>
          <w:p w14:paraId="572B4E0F" w14:textId="77777777" w:rsidR="008D0C96" w:rsidRPr="00FA1E62" w:rsidRDefault="008D0C96" w:rsidP="008D0C96">
            <w:pPr>
              <w:pStyle w:val="acctfourfigures"/>
              <w:tabs>
                <w:tab w:val="clear" w:pos="765"/>
                <w:tab w:val="decimal" w:pos="911"/>
              </w:tabs>
              <w:spacing w:line="240" w:lineRule="atLeast"/>
              <w:rPr>
                <w:szCs w:val="22"/>
              </w:rPr>
            </w:pPr>
          </w:p>
        </w:tc>
        <w:tc>
          <w:tcPr>
            <w:tcW w:w="1260" w:type="dxa"/>
            <w:tcBorders>
              <w:top w:val="nil"/>
              <w:bottom w:val="nil"/>
            </w:tcBorders>
          </w:tcPr>
          <w:p w14:paraId="335E888A" w14:textId="516B066F" w:rsidR="008D0C96" w:rsidRPr="008D0C96" w:rsidRDefault="008D0C96" w:rsidP="008D0C96">
            <w:pPr>
              <w:pStyle w:val="acctfourfigures"/>
              <w:tabs>
                <w:tab w:val="clear" w:pos="765"/>
                <w:tab w:val="decimal" w:pos="792"/>
              </w:tabs>
              <w:spacing w:line="240" w:lineRule="atLeast"/>
              <w:ind w:right="11"/>
              <w:rPr>
                <w:szCs w:val="22"/>
                <w:lang w:bidi="th-TH"/>
              </w:rPr>
            </w:pPr>
            <w:r w:rsidRPr="008D0C96">
              <w:rPr>
                <w:szCs w:val="22"/>
                <w:lang w:bidi="th-TH"/>
              </w:rPr>
              <w:t>-</w:t>
            </w:r>
          </w:p>
        </w:tc>
        <w:tc>
          <w:tcPr>
            <w:tcW w:w="180" w:type="dxa"/>
            <w:tcBorders>
              <w:top w:val="nil"/>
              <w:bottom w:val="nil"/>
            </w:tcBorders>
          </w:tcPr>
          <w:p w14:paraId="4CA8EFF9" w14:textId="77777777" w:rsidR="008D0C96" w:rsidRPr="00FA1E62" w:rsidRDefault="008D0C96" w:rsidP="008D0C96">
            <w:pPr>
              <w:pStyle w:val="acctfourfigures"/>
              <w:tabs>
                <w:tab w:val="clear" w:pos="765"/>
                <w:tab w:val="decimal" w:pos="911"/>
              </w:tabs>
              <w:spacing w:line="240" w:lineRule="atLeast"/>
              <w:rPr>
                <w:szCs w:val="22"/>
              </w:rPr>
            </w:pPr>
          </w:p>
        </w:tc>
        <w:tc>
          <w:tcPr>
            <w:tcW w:w="1260" w:type="dxa"/>
            <w:tcBorders>
              <w:top w:val="nil"/>
              <w:bottom w:val="nil"/>
            </w:tcBorders>
            <w:shd w:val="clear" w:color="auto" w:fill="auto"/>
          </w:tcPr>
          <w:p w14:paraId="080AF522" w14:textId="71594610" w:rsidR="008D0C96" w:rsidRPr="00FA1E62" w:rsidRDefault="008D0C96" w:rsidP="008D0C96">
            <w:pPr>
              <w:tabs>
                <w:tab w:val="decimal" w:pos="1090"/>
              </w:tabs>
              <w:spacing w:line="240" w:lineRule="atLeast"/>
              <w:ind w:left="-108" w:right="-110"/>
              <w:rPr>
                <w:szCs w:val="22"/>
              </w:rPr>
            </w:pPr>
            <w:r w:rsidRPr="00EC34F8">
              <w:t>11,268</w:t>
            </w:r>
          </w:p>
        </w:tc>
        <w:tc>
          <w:tcPr>
            <w:tcW w:w="180" w:type="dxa"/>
            <w:tcBorders>
              <w:top w:val="nil"/>
              <w:bottom w:val="nil"/>
            </w:tcBorders>
          </w:tcPr>
          <w:p w14:paraId="276ACC61" w14:textId="77777777" w:rsidR="008D0C96" w:rsidRPr="00FA1E62" w:rsidRDefault="008D0C96" w:rsidP="008D0C96">
            <w:pPr>
              <w:pStyle w:val="acctfourfigures"/>
              <w:tabs>
                <w:tab w:val="clear" w:pos="765"/>
                <w:tab w:val="decimal" w:pos="911"/>
              </w:tabs>
              <w:spacing w:line="240" w:lineRule="atLeast"/>
              <w:rPr>
                <w:szCs w:val="22"/>
              </w:rPr>
            </w:pPr>
          </w:p>
        </w:tc>
        <w:tc>
          <w:tcPr>
            <w:tcW w:w="1210" w:type="dxa"/>
            <w:tcBorders>
              <w:top w:val="nil"/>
              <w:bottom w:val="nil"/>
            </w:tcBorders>
          </w:tcPr>
          <w:p w14:paraId="472F7377" w14:textId="21DA1D23" w:rsidR="008D0C96" w:rsidRPr="00FA1E62" w:rsidRDefault="008D0C96" w:rsidP="008D0C96">
            <w:pPr>
              <w:pStyle w:val="acctfourfigures"/>
              <w:tabs>
                <w:tab w:val="clear" w:pos="765"/>
                <w:tab w:val="decimal" w:pos="1050"/>
              </w:tabs>
              <w:spacing w:line="240" w:lineRule="atLeast"/>
              <w:rPr>
                <w:szCs w:val="22"/>
              </w:rPr>
            </w:pPr>
            <w:r w:rsidRPr="00E83A1B">
              <w:t>11,273</w:t>
            </w:r>
          </w:p>
        </w:tc>
      </w:tr>
      <w:tr w:rsidR="008D0C96" w:rsidRPr="009426D0" w14:paraId="67C06A88" w14:textId="77777777" w:rsidTr="00BA0FF1">
        <w:trPr>
          <w:cantSplit/>
        </w:trPr>
        <w:tc>
          <w:tcPr>
            <w:tcW w:w="4280" w:type="dxa"/>
          </w:tcPr>
          <w:p w14:paraId="2F33CA99" w14:textId="6811BF2E" w:rsidR="008D0C96" w:rsidRPr="009426D0" w:rsidRDefault="008D0C96" w:rsidP="008D0C96">
            <w:pPr>
              <w:spacing w:line="240" w:lineRule="atLeast"/>
              <w:rPr>
                <w:szCs w:val="22"/>
              </w:rPr>
            </w:pPr>
            <w:r w:rsidRPr="009426D0">
              <w:rPr>
                <w:szCs w:val="22"/>
              </w:rPr>
              <w:t>Other related parties</w:t>
            </w:r>
          </w:p>
        </w:tc>
        <w:tc>
          <w:tcPr>
            <w:tcW w:w="1260" w:type="dxa"/>
            <w:tcBorders>
              <w:top w:val="nil"/>
              <w:bottom w:val="single" w:sz="4" w:space="0" w:color="auto"/>
            </w:tcBorders>
            <w:shd w:val="clear" w:color="auto" w:fill="auto"/>
          </w:tcPr>
          <w:p w14:paraId="70F029B8" w14:textId="0A47790E" w:rsidR="008D0C96" w:rsidRPr="00FA1E62" w:rsidRDefault="008D0C96" w:rsidP="008D0C96">
            <w:pPr>
              <w:pStyle w:val="acctfourfigures"/>
              <w:tabs>
                <w:tab w:val="clear" w:pos="765"/>
                <w:tab w:val="decimal" w:pos="1088"/>
              </w:tabs>
              <w:spacing w:line="240" w:lineRule="atLeast"/>
              <w:ind w:right="14"/>
              <w:contextualSpacing/>
              <w:rPr>
                <w:szCs w:val="22"/>
              </w:rPr>
            </w:pPr>
            <w:r w:rsidRPr="008D0C96">
              <w:rPr>
                <w:szCs w:val="22"/>
              </w:rPr>
              <w:t>9,166</w:t>
            </w:r>
          </w:p>
        </w:tc>
        <w:tc>
          <w:tcPr>
            <w:tcW w:w="180" w:type="dxa"/>
            <w:tcBorders>
              <w:top w:val="nil"/>
              <w:bottom w:val="nil"/>
            </w:tcBorders>
          </w:tcPr>
          <w:p w14:paraId="487D6564" w14:textId="77777777" w:rsidR="008D0C96" w:rsidRPr="00FA1E62" w:rsidRDefault="008D0C96" w:rsidP="008D0C96">
            <w:pPr>
              <w:pStyle w:val="acctfourfigures"/>
              <w:tabs>
                <w:tab w:val="clear" w:pos="765"/>
                <w:tab w:val="decimal" w:pos="911"/>
              </w:tabs>
              <w:spacing w:line="240" w:lineRule="atLeast"/>
              <w:rPr>
                <w:szCs w:val="22"/>
              </w:rPr>
            </w:pPr>
          </w:p>
        </w:tc>
        <w:tc>
          <w:tcPr>
            <w:tcW w:w="1260" w:type="dxa"/>
            <w:tcBorders>
              <w:top w:val="nil"/>
              <w:bottom w:val="single" w:sz="4" w:space="0" w:color="auto"/>
            </w:tcBorders>
          </w:tcPr>
          <w:p w14:paraId="0DA77663" w14:textId="11E2BCAC" w:rsidR="008D0C96" w:rsidRPr="00FA1E62" w:rsidRDefault="008D0C96" w:rsidP="008D0C96">
            <w:pPr>
              <w:pStyle w:val="acctfourfigures"/>
              <w:tabs>
                <w:tab w:val="clear" w:pos="765"/>
                <w:tab w:val="decimal" w:pos="1089"/>
              </w:tabs>
              <w:spacing w:line="240" w:lineRule="atLeast"/>
              <w:ind w:right="11"/>
              <w:rPr>
                <w:szCs w:val="22"/>
                <w:lang w:val="en-US" w:bidi="th-TH"/>
              </w:rPr>
            </w:pPr>
            <w:r w:rsidRPr="008E3C0F">
              <w:t>7,537</w:t>
            </w:r>
          </w:p>
        </w:tc>
        <w:tc>
          <w:tcPr>
            <w:tcW w:w="180" w:type="dxa"/>
            <w:tcBorders>
              <w:top w:val="nil"/>
              <w:bottom w:val="nil"/>
            </w:tcBorders>
          </w:tcPr>
          <w:p w14:paraId="6C756B42" w14:textId="77777777" w:rsidR="008D0C96" w:rsidRPr="00FA1E62" w:rsidRDefault="008D0C96" w:rsidP="008D0C96">
            <w:pPr>
              <w:pStyle w:val="acctfourfigures"/>
              <w:tabs>
                <w:tab w:val="clear" w:pos="765"/>
                <w:tab w:val="decimal" w:pos="911"/>
              </w:tabs>
              <w:spacing w:line="240" w:lineRule="atLeast"/>
              <w:rPr>
                <w:szCs w:val="22"/>
              </w:rPr>
            </w:pPr>
          </w:p>
        </w:tc>
        <w:tc>
          <w:tcPr>
            <w:tcW w:w="1260" w:type="dxa"/>
            <w:tcBorders>
              <w:top w:val="nil"/>
              <w:bottom w:val="single" w:sz="4" w:space="0" w:color="auto"/>
            </w:tcBorders>
            <w:shd w:val="clear" w:color="auto" w:fill="auto"/>
          </w:tcPr>
          <w:p w14:paraId="6FA0C520" w14:textId="08E1C75B" w:rsidR="008D0C96" w:rsidRPr="00FA1E62" w:rsidRDefault="008D0C96" w:rsidP="008D0C96">
            <w:pPr>
              <w:tabs>
                <w:tab w:val="decimal" w:pos="1090"/>
              </w:tabs>
              <w:spacing w:line="240" w:lineRule="atLeast"/>
              <w:ind w:left="-108" w:right="-110"/>
              <w:rPr>
                <w:szCs w:val="22"/>
              </w:rPr>
            </w:pPr>
            <w:r w:rsidRPr="00EC34F8">
              <w:t>804</w:t>
            </w:r>
          </w:p>
        </w:tc>
        <w:tc>
          <w:tcPr>
            <w:tcW w:w="180" w:type="dxa"/>
            <w:tcBorders>
              <w:top w:val="nil"/>
              <w:bottom w:val="nil"/>
            </w:tcBorders>
          </w:tcPr>
          <w:p w14:paraId="05B74A19" w14:textId="77777777" w:rsidR="008D0C96" w:rsidRPr="00FA1E62" w:rsidRDefault="008D0C96" w:rsidP="008D0C96">
            <w:pPr>
              <w:pStyle w:val="acctfourfigures"/>
              <w:tabs>
                <w:tab w:val="clear" w:pos="765"/>
                <w:tab w:val="decimal" w:pos="911"/>
              </w:tabs>
              <w:spacing w:line="240" w:lineRule="atLeast"/>
              <w:rPr>
                <w:szCs w:val="22"/>
              </w:rPr>
            </w:pPr>
          </w:p>
        </w:tc>
        <w:tc>
          <w:tcPr>
            <w:tcW w:w="1210" w:type="dxa"/>
            <w:tcBorders>
              <w:top w:val="nil"/>
              <w:bottom w:val="single" w:sz="4" w:space="0" w:color="auto"/>
            </w:tcBorders>
          </w:tcPr>
          <w:p w14:paraId="63A26318" w14:textId="479C8A07" w:rsidR="008D0C96" w:rsidRPr="00FA1E62" w:rsidRDefault="008D0C96" w:rsidP="008D0C96">
            <w:pPr>
              <w:pStyle w:val="acctfourfigures"/>
              <w:tabs>
                <w:tab w:val="clear" w:pos="765"/>
                <w:tab w:val="decimal" w:pos="1050"/>
              </w:tabs>
              <w:spacing w:line="240" w:lineRule="atLeast"/>
              <w:rPr>
                <w:szCs w:val="22"/>
              </w:rPr>
            </w:pPr>
            <w:r w:rsidRPr="00E83A1B">
              <w:t>804</w:t>
            </w:r>
          </w:p>
        </w:tc>
      </w:tr>
      <w:tr w:rsidR="008D0C96" w:rsidRPr="00AD375F" w14:paraId="646C425D" w14:textId="77777777" w:rsidTr="00BA0FF1">
        <w:trPr>
          <w:cantSplit/>
        </w:trPr>
        <w:tc>
          <w:tcPr>
            <w:tcW w:w="4280" w:type="dxa"/>
          </w:tcPr>
          <w:p w14:paraId="18B228A7" w14:textId="001186E4" w:rsidR="008D0C96" w:rsidRPr="009426D0" w:rsidRDefault="008D0C96" w:rsidP="008D0C96">
            <w:pPr>
              <w:spacing w:line="240" w:lineRule="atLeast"/>
              <w:rPr>
                <w:b/>
                <w:bCs/>
                <w:szCs w:val="22"/>
              </w:rPr>
            </w:pPr>
            <w:r w:rsidRPr="009426D0">
              <w:rPr>
                <w:b/>
                <w:bCs/>
                <w:szCs w:val="22"/>
              </w:rPr>
              <w:t xml:space="preserve">Total </w:t>
            </w:r>
          </w:p>
        </w:tc>
        <w:tc>
          <w:tcPr>
            <w:tcW w:w="1260" w:type="dxa"/>
            <w:tcBorders>
              <w:top w:val="single" w:sz="4" w:space="0" w:color="auto"/>
              <w:bottom w:val="double" w:sz="4" w:space="0" w:color="auto"/>
            </w:tcBorders>
            <w:shd w:val="clear" w:color="auto" w:fill="auto"/>
          </w:tcPr>
          <w:p w14:paraId="05CE442C" w14:textId="1B0C83E1" w:rsidR="008D0C96" w:rsidRPr="008D0C96" w:rsidRDefault="008D0C96" w:rsidP="008D0C96">
            <w:pPr>
              <w:pStyle w:val="acctfourfigures"/>
              <w:tabs>
                <w:tab w:val="clear" w:pos="765"/>
                <w:tab w:val="decimal" w:pos="1089"/>
              </w:tabs>
              <w:spacing w:line="240" w:lineRule="atLeast"/>
              <w:ind w:right="11"/>
              <w:rPr>
                <w:b/>
                <w:bCs/>
                <w:szCs w:val="22"/>
              </w:rPr>
            </w:pPr>
            <w:r w:rsidRPr="008D0C96">
              <w:rPr>
                <w:b/>
                <w:bCs/>
                <w:szCs w:val="22"/>
              </w:rPr>
              <w:t>9,166</w:t>
            </w:r>
          </w:p>
        </w:tc>
        <w:tc>
          <w:tcPr>
            <w:tcW w:w="180" w:type="dxa"/>
            <w:tcBorders>
              <w:top w:val="nil"/>
              <w:bottom w:val="nil"/>
            </w:tcBorders>
          </w:tcPr>
          <w:p w14:paraId="5519F39F" w14:textId="77777777" w:rsidR="008D0C96" w:rsidRPr="008D0C96" w:rsidRDefault="008D0C96" w:rsidP="008D0C96">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tcPr>
          <w:p w14:paraId="5FA3F7F9" w14:textId="426CDEFD" w:rsidR="008D0C96" w:rsidRPr="008D0C96" w:rsidRDefault="008D0C96" w:rsidP="008D0C96">
            <w:pPr>
              <w:pStyle w:val="acctfourfigures"/>
              <w:tabs>
                <w:tab w:val="clear" w:pos="765"/>
                <w:tab w:val="decimal" w:pos="1089"/>
              </w:tabs>
              <w:spacing w:line="240" w:lineRule="atLeast"/>
              <w:ind w:right="11"/>
              <w:rPr>
                <w:b/>
                <w:bCs/>
                <w:szCs w:val="22"/>
                <w:lang w:val="en-US" w:bidi="th-TH"/>
              </w:rPr>
            </w:pPr>
            <w:r w:rsidRPr="008D0C96">
              <w:rPr>
                <w:b/>
                <w:bCs/>
              </w:rPr>
              <w:t>7,537</w:t>
            </w:r>
          </w:p>
        </w:tc>
        <w:tc>
          <w:tcPr>
            <w:tcW w:w="180" w:type="dxa"/>
            <w:tcBorders>
              <w:top w:val="nil"/>
              <w:bottom w:val="nil"/>
            </w:tcBorders>
          </w:tcPr>
          <w:p w14:paraId="306CE3CC" w14:textId="77777777" w:rsidR="008D0C96" w:rsidRPr="008D0C96" w:rsidRDefault="008D0C96" w:rsidP="008D0C96">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shd w:val="clear" w:color="auto" w:fill="auto"/>
          </w:tcPr>
          <w:p w14:paraId="5C6BE8DE" w14:textId="58A9A521" w:rsidR="008D0C96" w:rsidRPr="008D0C96" w:rsidRDefault="008D0C96" w:rsidP="008D0C96">
            <w:pPr>
              <w:tabs>
                <w:tab w:val="decimal" w:pos="1090"/>
              </w:tabs>
              <w:spacing w:line="240" w:lineRule="atLeast"/>
              <w:ind w:left="-108" w:right="-110"/>
              <w:rPr>
                <w:b/>
                <w:bCs/>
                <w:szCs w:val="22"/>
              </w:rPr>
            </w:pPr>
            <w:r w:rsidRPr="008D0C96">
              <w:rPr>
                <w:b/>
                <w:bCs/>
              </w:rPr>
              <w:t>12,072</w:t>
            </w:r>
          </w:p>
        </w:tc>
        <w:tc>
          <w:tcPr>
            <w:tcW w:w="180" w:type="dxa"/>
            <w:tcBorders>
              <w:top w:val="nil"/>
              <w:bottom w:val="nil"/>
            </w:tcBorders>
          </w:tcPr>
          <w:p w14:paraId="32D16BBC" w14:textId="77777777" w:rsidR="008D0C96" w:rsidRPr="008D0C96" w:rsidRDefault="008D0C96" w:rsidP="008D0C96">
            <w:pPr>
              <w:pStyle w:val="acctfourfigures"/>
              <w:tabs>
                <w:tab w:val="clear" w:pos="765"/>
                <w:tab w:val="decimal" w:pos="911"/>
              </w:tabs>
              <w:spacing w:line="240" w:lineRule="atLeast"/>
              <w:rPr>
                <w:b/>
                <w:bCs/>
                <w:szCs w:val="22"/>
              </w:rPr>
            </w:pPr>
          </w:p>
        </w:tc>
        <w:tc>
          <w:tcPr>
            <w:tcW w:w="1210" w:type="dxa"/>
            <w:tcBorders>
              <w:top w:val="single" w:sz="4" w:space="0" w:color="auto"/>
              <w:bottom w:val="double" w:sz="4" w:space="0" w:color="auto"/>
            </w:tcBorders>
          </w:tcPr>
          <w:p w14:paraId="271ED208" w14:textId="5B67FEDD" w:rsidR="008D0C96" w:rsidRPr="008D0C96" w:rsidRDefault="008D0C96" w:rsidP="008D0C96">
            <w:pPr>
              <w:pStyle w:val="acctfourfigures"/>
              <w:tabs>
                <w:tab w:val="clear" w:pos="765"/>
                <w:tab w:val="decimal" w:pos="1050"/>
              </w:tabs>
              <w:spacing w:line="240" w:lineRule="atLeast"/>
              <w:rPr>
                <w:b/>
                <w:bCs/>
                <w:szCs w:val="22"/>
              </w:rPr>
            </w:pPr>
            <w:r w:rsidRPr="008D0C96">
              <w:rPr>
                <w:b/>
                <w:bCs/>
              </w:rPr>
              <w:t>12,077</w:t>
            </w:r>
          </w:p>
        </w:tc>
      </w:tr>
      <w:tr w:rsidR="0091344D" w:rsidRPr="009426D0" w14:paraId="78274FD0" w14:textId="77777777" w:rsidTr="00BA0FF1">
        <w:trPr>
          <w:cantSplit/>
        </w:trPr>
        <w:tc>
          <w:tcPr>
            <w:tcW w:w="4280" w:type="dxa"/>
          </w:tcPr>
          <w:p w14:paraId="78F8B375" w14:textId="77777777" w:rsidR="00F34186" w:rsidRPr="009426D0" w:rsidRDefault="00F34186" w:rsidP="0091344D">
            <w:pPr>
              <w:spacing w:line="240" w:lineRule="atLeast"/>
              <w:rPr>
                <w:b/>
                <w:bCs/>
                <w:szCs w:val="22"/>
              </w:rPr>
            </w:pPr>
          </w:p>
        </w:tc>
        <w:tc>
          <w:tcPr>
            <w:tcW w:w="1260" w:type="dxa"/>
            <w:tcBorders>
              <w:top w:val="single" w:sz="4" w:space="0" w:color="auto"/>
            </w:tcBorders>
          </w:tcPr>
          <w:p w14:paraId="78098E81" w14:textId="77777777" w:rsidR="0091344D" w:rsidRPr="009426D0" w:rsidRDefault="0091344D" w:rsidP="0091344D">
            <w:pPr>
              <w:pStyle w:val="acctfourfigures"/>
              <w:tabs>
                <w:tab w:val="clear" w:pos="765"/>
                <w:tab w:val="decimal" w:pos="967"/>
              </w:tabs>
              <w:spacing w:line="240" w:lineRule="atLeast"/>
              <w:ind w:right="11"/>
              <w:rPr>
                <w:b/>
                <w:bCs/>
                <w:szCs w:val="22"/>
              </w:rPr>
            </w:pPr>
          </w:p>
        </w:tc>
        <w:tc>
          <w:tcPr>
            <w:tcW w:w="180" w:type="dxa"/>
          </w:tcPr>
          <w:p w14:paraId="21ACE692" w14:textId="77777777" w:rsidR="0091344D" w:rsidRPr="009426D0" w:rsidRDefault="0091344D" w:rsidP="0091344D">
            <w:pPr>
              <w:pStyle w:val="acctfourfigures"/>
              <w:tabs>
                <w:tab w:val="clear" w:pos="765"/>
                <w:tab w:val="decimal" w:pos="911"/>
              </w:tabs>
              <w:spacing w:line="240" w:lineRule="atLeast"/>
              <w:rPr>
                <w:b/>
                <w:bCs/>
                <w:szCs w:val="22"/>
              </w:rPr>
            </w:pPr>
          </w:p>
        </w:tc>
        <w:tc>
          <w:tcPr>
            <w:tcW w:w="1260" w:type="dxa"/>
            <w:tcBorders>
              <w:top w:val="single" w:sz="4" w:space="0" w:color="auto"/>
            </w:tcBorders>
          </w:tcPr>
          <w:p w14:paraId="011644B0" w14:textId="77777777" w:rsidR="0091344D" w:rsidRPr="009426D0" w:rsidRDefault="0091344D" w:rsidP="0091344D">
            <w:pPr>
              <w:pStyle w:val="acctfourfigures"/>
              <w:tabs>
                <w:tab w:val="clear" w:pos="765"/>
                <w:tab w:val="decimal" w:pos="1003"/>
              </w:tabs>
              <w:spacing w:line="240" w:lineRule="atLeast"/>
              <w:ind w:right="11"/>
              <w:rPr>
                <w:b/>
                <w:bCs/>
                <w:szCs w:val="22"/>
              </w:rPr>
            </w:pPr>
          </w:p>
        </w:tc>
        <w:tc>
          <w:tcPr>
            <w:tcW w:w="180" w:type="dxa"/>
          </w:tcPr>
          <w:p w14:paraId="4E55B8A7" w14:textId="77777777" w:rsidR="0091344D" w:rsidRPr="009426D0" w:rsidRDefault="0091344D" w:rsidP="0091344D">
            <w:pPr>
              <w:pStyle w:val="acctfourfigures"/>
              <w:tabs>
                <w:tab w:val="clear" w:pos="765"/>
                <w:tab w:val="decimal" w:pos="911"/>
              </w:tabs>
              <w:spacing w:line="240" w:lineRule="atLeast"/>
              <w:rPr>
                <w:b/>
                <w:bCs/>
                <w:szCs w:val="22"/>
              </w:rPr>
            </w:pPr>
          </w:p>
        </w:tc>
        <w:tc>
          <w:tcPr>
            <w:tcW w:w="1260" w:type="dxa"/>
            <w:tcBorders>
              <w:top w:val="single" w:sz="4" w:space="0" w:color="auto"/>
            </w:tcBorders>
          </w:tcPr>
          <w:p w14:paraId="4999B8A8" w14:textId="77777777" w:rsidR="0091344D" w:rsidRPr="009426D0" w:rsidRDefault="0091344D" w:rsidP="0091344D">
            <w:pPr>
              <w:tabs>
                <w:tab w:val="decimal" w:pos="820"/>
              </w:tabs>
              <w:spacing w:line="240" w:lineRule="atLeast"/>
              <w:ind w:left="-108" w:right="-110"/>
              <w:rPr>
                <w:b/>
                <w:bCs/>
                <w:szCs w:val="22"/>
              </w:rPr>
            </w:pPr>
          </w:p>
        </w:tc>
        <w:tc>
          <w:tcPr>
            <w:tcW w:w="180" w:type="dxa"/>
          </w:tcPr>
          <w:p w14:paraId="294DF01B" w14:textId="77777777" w:rsidR="0091344D" w:rsidRPr="009426D0" w:rsidRDefault="0091344D" w:rsidP="0091344D">
            <w:pPr>
              <w:pStyle w:val="acctfourfigures"/>
              <w:tabs>
                <w:tab w:val="clear" w:pos="765"/>
                <w:tab w:val="decimal" w:pos="911"/>
              </w:tabs>
              <w:spacing w:line="240" w:lineRule="atLeast"/>
              <w:rPr>
                <w:b/>
                <w:bCs/>
                <w:szCs w:val="22"/>
              </w:rPr>
            </w:pPr>
          </w:p>
        </w:tc>
        <w:tc>
          <w:tcPr>
            <w:tcW w:w="1210" w:type="dxa"/>
            <w:tcBorders>
              <w:top w:val="single" w:sz="4" w:space="0" w:color="auto"/>
            </w:tcBorders>
          </w:tcPr>
          <w:p w14:paraId="2E0104F1" w14:textId="77777777" w:rsidR="0091344D" w:rsidRPr="009426D0" w:rsidRDefault="0091344D" w:rsidP="0091344D">
            <w:pPr>
              <w:pStyle w:val="acctfourfigures"/>
              <w:tabs>
                <w:tab w:val="clear" w:pos="765"/>
                <w:tab w:val="decimal" w:pos="942"/>
              </w:tabs>
              <w:spacing w:line="240" w:lineRule="atLeast"/>
              <w:rPr>
                <w:b/>
                <w:bCs/>
                <w:szCs w:val="22"/>
              </w:rPr>
            </w:pPr>
          </w:p>
        </w:tc>
      </w:tr>
      <w:tr w:rsidR="0091344D" w:rsidRPr="009426D0" w14:paraId="0BA75093" w14:textId="77777777" w:rsidTr="00BA0FF1">
        <w:trPr>
          <w:cantSplit/>
          <w:trHeight w:val="64"/>
        </w:trPr>
        <w:tc>
          <w:tcPr>
            <w:tcW w:w="4280" w:type="dxa"/>
          </w:tcPr>
          <w:p w14:paraId="1E82D7EF" w14:textId="2922D9B0" w:rsidR="0091344D" w:rsidRPr="009426D0" w:rsidRDefault="0091344D" w:rsidP="0091344D">
            <w:pPr>
              <w:spacing w:line="240" w:lineRule="atLeast"/>
              <w:rPr>
                <w:b/>
                <w:bCs/>
                <w:szCs w:val="22"/>
              </w:rPr>
            </w:pPr>
            <w:r w:rsidRPr="009426D0">
              <w:rPr>
                <w:b/>
                <w:bCs/>
                <w:i/>
                <w:iCs/>
                <w:szCs w:val="22"/>
                <w:lang w:val="en-US"/>
              </w:rPr>
              <w:t>Trade accounts payable</w:t>
            </w:r>
          </w:p>
        </w:tc>
        <w:tc>
          <w:tcPr>
            <w:tcW w:w="1260" w:type="dxa"/>
          </w:tcPr>
          <w:p w14:paraId="1CA2B016" w14:textId="77777777" w:rsidR="0091344D" w:rsidRPr="009426D0" w:rsidRDefault="0091344D" w:rsidP="0091344D">
            <w:pPr>
              <w:pStyle w:val="acctfourfigures"/>
              <w:tabs>
                <w:tab w:val="clear" w:pos="765"/>
                <w:tab w:val="decimal" w:pos="967"/>
              </w:tabs>
              <w:spacing w:line="240" w:lineRule="atLeast"/>
              <w:ind w:right="11"/>
              <w:rPr>
                <w:b/>
                <w:bCs/>
                <w:szCs w:val="22"/>
              </w:rPr>
            </w:pPr>
          </w:p>
        </w:tc>
        <w:tc>
          <w:tcPr>
            <w:tcW w:w="180" w:type="dxa"/>
          </w:tcPr>
          <w:p w14:paraId="284A01AD" w14:textId="77777777" w:rsidR="0091344D" w:rsidRPr="009426D0" w:rsidRDefault="0091344D" w:rsidP="0091344D">
            <w:pPr>
              <w:pStyle w:val="acctfourfigures"/>
              <w:tabs>
                <w:tab w:val="clear" w:pos="765"/>
                <w:tab w:val="decimal" w:pos="911"/>
              </w:tabs>
              <w:spacing w:line="240" w:lineRule="atLeast"/>
              <w:rPr>
                <w:szCs w:val="22"/>
              </w:rPr>
            </w:pPr>
          </w:p>
        </w:tc>
        <w:tc>
          <w:tcPr>
            <w:tcW w:w="1260" w:type="dxa"/>
          </w:tcPr>
          <w:p w14:paraId="3A2F20D7" w14:textId="77777777" w:rsidR="0091344D" w:rsidRPr="009426D0" w:rsidRDefault="0091344D" w:rsidP="0091344D">
            <w:pPr>
              <w:pStyle w:val="acctfourfigures"/>
              <w:tabs>
                <w:tab w:val="clear" w:pos="765"/>
                <w:tab w:val="decimal" w:pos="1003"/>
              </w:tabs>
              <w:spacing w:line="240" w:lineRule="atLeast"/>
              <w:ind w:right="11"/>
              <w:rPr>
                <w:b/>
                <w:bCs/>
                <w:szCs w:val="22"/>
                <w:lang w:val="en-US" w:bidi="th-TH"/>
              </w:rPr>
            </w:pPr>
          </w:p>
        </w:tc>
        <w:tc>
          <w:tcPr>
            <w:tcW w:w="180" w:type="dxa"/>
          </w:tcPr>
          <w:p w14:paraId="3D0BAD86" w14:textId="77777777" w:rsidR="0091344D" w:rsidRPr="009426D0" w:rsidRDefault="0091344D" w:rsidP="0091344D">
            <w:pPr>
              <w:pStyle w:val="acctfourfigures"/>
              <w:tabs>
                <w:tab w:val="clear" w:pos="765"/>
                <w:tab w:val="decimal" w:pos="911"/>
              </w:tabs>
              <w:spacing w:line="240" w:lineRule="atLeast"/>
              <w:rPr>
                <w:szCs w:val="22"/>
              </w:rPr>
            </w:pPr>
          </w:p>
        </w:tc>
        <w:tc>
          <w:tcPr>
            <w:tcW w:w="1260" w:type="dxa"/>
          </w:tcPr>
          <w:p w14:paraId="040CCA38" w14:textId="77777777" w:rsidR="0091344D" w:rsidRPr="009426D0" w:rsidRDefault="0091344D" w:rsidP="0091344D">
            <w:pPr>
              <w:tabs>
                <w:tab w:val="decimal" w:pos="820"/>
              </w:tabs>
              <w:spacing w:line="240" w:lineRule="atLeast"/>
              <w:ind w:left="-108" w:right="-110"/>
              <w:rPr>
                <w:b/>
                <w:bCs/>
                <w:szCs w:val="22"/>
              </w:rPr>
            </w:pPr>
          </w:p>
        </w:tc>
        <w:tc>
          <w:tcPr>
            <w:tcW w:w="180" w:type="dxa"/>
          </w:tcPr>
          <w:p w14:paraId="79B68654" w14:textId="77777777" w:rsidR="0091344D" w:rsidRPr="009426D0" w:rsidRDefault="0091344D" w:rsidP="0091344D">
            <w:pPr>
              <w:pStyle w:val="acctfourfigures"/>
              <w:tabs>
                <w:tab w:val="clear" w:pos="765"/>
                <w:tab w:val="decimal" w:pos="911"/>
              </w:tabs>
              <w:spacing w:line="240" w:lineRule="atLeast"/>
              <w:rPr>
                <w:b/>
                <w:bCs/>
                <w:szCs w:val="22"/>
              </w:rPr>
            </w:pPr>
          </w:p>
        </w:tc>
        <w:tc>
          <w:tcPr>
            <w:tcW w:w="1210" w:type="dxa"/>
          </w:tcPr>
          <w:p w14:paraId="6A4C495C" w14:textId="77777777" w:rsidR="0091344D" w:rsidRPr="009426D0" w:rsidRDefault="0091344D" w:rsidP="0091344D">
            <w:pPr>
              <w:pStyle w:val="acctfourfigures"/>
              <w:tabs>
                <w:tab w:val="clear" w:pos="765"/>
                <w:tab w:val="decimal" w:pos="677"/>
              </w:tabs>
              <w:spacing w:line="240" w:lineRule="atLeast"/>
              <w:rPr>
                <w:b/>
                <w:bCs/>
                <w:szCs w:val="22"/>
              </w:rPr>
            </w:pPr>
          </w:p>
        </w:tc>
      </w:tr>
      <w:tr w:rsidR="00FC5EF0" w:rsidRPr="009426D0" w14:paraId="09745446" w14:textId="77777777" w:rsidTr="00BA0FF1">
        <w:trPr>
          <w:cantSplit/>
        </w:trPr>
        <w:tc>
          <w:tcPr>
            <w:tcW w:w="4280" w:type="dxa"/>
          </w:tcPr>
          <w:p w14:paraId="2F654AFD" w14:textId="6BD4B541" w:rsidR="00FC5EF0" w:rsidRPr="009426D0" w:rsidRDefault="00FC5EF0" w:rsidP="00FC5EF0">
            <w:pPr>
              <w:spacing w:line="240" w:lineRule="atLeast"/>
              <w:rPr>
                <w:b/>
                <w:bCs/>
                <w:szCs w:val="22"/>
              </w:rPr>
            </w:pPr>
            <w:r w:rsidRPr="009426D0">
              <w:rPr>
                <w:szCs w:val="22"/>
              </w:rPr>
              <w:t>Other related parties</w:t>
            </w:r>
          </w:p>
        </w:tc>
        <w:tc>
          <w:tcPr>
            <w:tcW w:w="1260" w:type="dxa"/>
            <w:tcBorders>
              <w:bottom w:val="double" w:sz="4" w:space="0" w:color="auto"/>
            </w:tcBorders>
          </w:tcPr>
          <w:p w14:paraId="5BFAA260" w14:textId="5A335FC7" w:rsidR="00FC5EF0" w:rsidRPr="00FC5EF0" w:rsidRDefault="001735DF" w:rsidP="00FC5EF0">
            <w:pPr>
              <w:pStyle w:val="acctfourfigures"/>
              <w:tabs>
                <w:tab w:val="clear" w:pos="765"/>
                <w:tab w:val="decimal" w:pos="1089"/>
              </w:tabs>
              <w:spacing w:line="240" w:lineRule="atLeast"/>
              <w:ind w:right="11"/>
              <w:rPr>
                <w:b/>
                <w:bCs/>
                <w:szCs w:val="22"/>
              </w:rPr>
            </w:pPr>
            <w:r w:rsidRPr="001735DF">
              <w:rPr>
                <w:b/>
                <w:bCs/>
                <w:szCs w:val="22"/>
              </w:rPr>
              <w:t>9,844</w:t>
            </w:r>
          </w:p>
        </w:tc>
        <w:tc>
          <w:tcPr>
            <w:tcW w:w="180" w:type="dxa"/>
          </w:tcPr>
          <w:p w14:paraId="39342E3E" w14:textId="77777777" w:rsidR="00FC5EF0" w:rsidRPr="00FC5EF0" w:rsidRDefault="00FC5EF0" w:rsidP="00FC5EF0">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21DED38C" w14:textId="40C3F291" w:rsidR="00FC5EF0" w:rsidRPr="00FC5EF0" w:rsidRDefault="00157087" w:rsidP="00FC5EF0">
            <w:pPr>
              <w:pStyle w:val="acctfourfigures"/>
              <w:tabs>
                <w:tab w:val="clear" w:pos="765"/>
                <w:tab w:val="decimal" w:pos="1089"/>
              </w:tabs>
              <w:spacing w:line="240" w:lineRule="atLeast"/>
              <w:ind w:right="11"/>
              <w:rPr>
                <w:b/>
                <w:bCs/>
                <w:szCs w:val="22"/>
                <w:lang w:val="en-US" w:bidi="th-TH"/>
              </w:rPr>
            </w:pPr>
            <w:r w:rsidRPr="00157087">
              <w:rPr>
                <w:b/>
                <w:bCs/>
                <w:szCs w:val="22"/>
                <w:lang w:val="en-US" w:bidi="th-TH"/>
              </w:rPr>
              <w:t>24,299</w:t>
            </w:r>
          </w:p>
        </w:tc>
        <w:tc>
          <w:tcPr>
            <w:tcW w:w="180" w:type="dxa"/>
          </w:tcPr>
          <w:p w14:paraId="7C665F39" w14:textId="77777777" w:rsidR="00FC5EF0" w:rsidRPr="00FC5EF0" w:rsidRDefault="00FC5EF0" w:rsidP="00FC5EF0">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7E6004D7" w14:textId="7FEE30DA" w:rsidR="00FC5EF0" w:rsidRPr="00FC5EF0" w:rsidRDefault="001735DF" w:rsidP="001735DF">
            <w:pPr>
              <w:tabs>
                <w:tab w:val="decimal" w:pos="792"/>
              </w:tabs>
              <w:spacing w:line="240" w:lineRule="atLeast"/>
              <w:ind w:left="-108" w:right="-110"/>
              <w:rPr>
                <w:b/>
                <w:bCs/>
                <w:szCs w:val="22"/>
              </w:rPr>
            </w:pPr>
            <w:r>
              <w:rPr>
                <w:b/>
                <w:bCs/>
                <w:szCs w:val="22"/>
              </w:rPr>
              <w:t>-</w:t>
            </w:r>
          </w:p>
        </w:tc>
        <w:tc>
          <w:tcPr>
            <w:tcW w:w="180" w:type="dxa"/>
          </w:tcPr>
          <w:p w14:paraId="44A6A51D" w14:textId="77777777" w:rsidR="00FC5EF0" w:rsidRPr="00FC5EF0" w:rsidRDefault="00FC5EF0" w:rsidP="00FC5EF0">
            <w:pPr>
              <w:pStyle w:val="acctfourfigures"/>
              <w:tabs>
                <w:tab w:val="clear" w:pos="765"/>
                <w:tab w:val="decimal" w:pos="911"/>
              </w:tabs>
              <w:spacing w:line="240" w:lineRule="atLeast"/>
              <w:rPr>
                <w:b/>
                <w:bCs/>
                <w:szCs w:val="22"/>
              </w:rPr>
            </w:pPr>
          </w:p>
        </w:tc>
        <w:tc>
          <w:tcPr>
            <w:tcW w:w="1210" w:type="dxa"/>
            <w:tcBorders>
              <w:bottom w:val="double" w:sz="4" w:space="0" w:color="auto"/>
            </w:tcBorders>
          </w:tcPr>
          <w:p w14:paraId="481930DC" w14:textId="65B354D8" w:rsidR="00FC5EF0" w:rsidRPr="00FC5EF0" w:rsidRDefault="00157087" w:rsidP="001735DF">
            <w:pPr>
              <w:tabs>
                <w:tab w:val="decimal" w:pos="749"/>
              </w:tabs>
              <w:spacing w:line="240" w:lineRule="atLeast"/>
              <w:ind w:left="-108" w:right="-110"/>
              <w:rPr>
                <w:b/>
                <w:bCs/>
                <w:szCs w:val="22"/>
              </w:rPr>
            </w:pPr>
            <w:r>
              <w:rPr>
                <w:b/>
                <w:bCs/>
                <w:szCs w:val="22"/>
              </w:rPr>
              <w:t>-</w:t>
            </w:r>
          </w:p>
        </w:tc>
      </w:tr>
      <w:tr w:rsidR="0091344D" w:rsidRPr="009426D0" w14:paraId="38FF8691" w14:textId="77777777" w:rsidTr="00BA0FF1">
        <w:trPr>
          <w:cantSplit/>
        </w:trPr>
        <w:tc>
          <w:tcPr>
            <w:tcW w:w="4280" w:type="dxa"/>
          </w:tcPr>
          <w:p w14:paraId="60DF2237" w14:textId="77777777" w:rsidR="0091344D" w:rsidRPr="009426D0" w:rsidRDefault="0091344D" w:rsidP="0091344D">
            <w:pPr>
              <w:spacing w:line="240" w:lineRule="atLeast"/>
              <w:rPr>
                <w:b/>
                <w:bCs/>
                <w:szCs w:val="22"/>
              </w:rPr>
            </w:pPr>
          </w:p>
        </w:tc>
        <w:tc>
          <w:tcPr>
            <w:tcW w:w="1260" w:type="dxa"/>
          </w:tcPr>
          <w:p w14:paraId="6B308A3E" w14:textId="77777777" w:rsidR="0091344D" w:rsidRPr="009426D0" w:rsidRDefault="0091344D" w:rsidP="0091344D">
            <w:pPr>
              <w:pStyle w:val="acctfourfigures"/>
              <w:tabs>
                <w:tab w:val="clear" w:pos="765"/>
                <w:tab w:val="decimal" w:pos="967"/>
              </w:tabs>
              <w:spacing w:line="240" w:lineRule="atLeast"/>
              <w:ind w:right="11"/>
              <w:rPr>
                <w:b/>
                <w:bCs/>
                <w:szCs w:val="22"/>
              </w:rPr>
            </w:pPr>
          </w:p>
        </w:tc>
        <w:tc>
          <w:tcPr>
            <w:tcW w:w="180" w:type="dxa"/>
          </w:tcPr>
          <w:p w14:paraId="40346CCD" w14:textId="77777777" w:rsidR="0091344D" w:rsidRPr="009426D0" w:rsidRDefault="0091344D" w:rsidP="0091344D">
            <w:pPr>
              <w:pStyle w:val="acctfourfigures"/>
              <w:tabs>
                <w:tab w:val="clear" w:pos="765"/>
                <w:tab w:val="decimal" w:pos="911"/>
              </w:tabs>
              <w:spacing w:line="240" w:lineRule="atLeast"/>
              <w:rPr>
                <w:szCs w:val="22"/>
              </w:rPr>
            </w:pPr>
          </w:p>
        </w:tc>
        <w:tc>
          <w:tcPr>
            <w:tcW w:w="1260" w:type="dxa"/>
          </w:tcPr>
          <w:p w14:paraId="363ECD1D" w14:textId="77777777" w:rsidR="0091344D" w:rsidRPr="009426D0" w:rsidRDefault="0091344D" w:rsidP="0091344D">
            <w:pPr>
              <w:pStyle w:val="acctfourfigures"/>
              <w:tabs>
                <w:tab w:val="clear" w:pos="765"/>
                <w:tab w:val="decimal" w:pos="1003"/>
              </w:tabs>
              <w:spacing w:line="240" w:lineRule="atLeast"/>
              <w:ind w:right="11"/>
              <w:rPr>
                <w:rFonts w:cstheme="minorBidi"/>
                <w:b/>
                <w:bCs/>
                <w:szCs w:val="28"/>
                <w:lang w:val="en-US" w:bidi="th-TH"/>
              </w:rPr>
            </w:pPr>
          </w:p>
        </w:tc>
        <w:tc>
          <w:tcPr>
            <w:tcW w:w="180" w:type="dxa"/>
          </w:tcPr>
          <w:p w14:paraId="224FA6CE" w14:textId="77777777" w:rsidR="0091344D" w:rsidRPr="009426D0" w:rsidRDefault="0091344D" w:rsidP="0091344D">
            <w:pPr>
              <w:pStyle w:val="acctfourfigures"/>
              <w:tabs>
                <w:tab w:val="clear" w:pos="765"/>
                <w:tab w:val="decimal" w:pos="911"/>
              </w:tabs>
              <w:spacing w:line="240" w:lineRule="atLeast"/>
              <w:rPr>
                <w:szCs w:val="22"/>
              </w:rPr>
            </w:pPr>
          </w:p>
        </w:tc>
        <w:tc>
          <w:tcPr>
            <w:tcW w:w="1260" w:type="dxa"/>
          </w:tcPr>
          <w:p w14:paraId="64BEFB6F" w14:textId="77777777" w:rsidR="0091344D" w:rsidRPr="009426D0" w:rsidRDefault="0091344D" w:rsidP="0091344D">
            <w:pPr>
              <w:tabs>
                <w:tab w:val="decimal" w:pos="820"/>
              </w:tabs>
              <w:spacing w:line="240" w:lineRule="atLeast"/>
              <w:ind w:left="-108" w:right="-110"/>
              <w:rPr>
                <w:b/>
                <w:bCs/>
                <w:szCs w:val="22"/>
              </w:rPr>
            </w:pPr>
          </w:p>
        </w:tc>
        <w:tc>
          <w:tcPr>
            <w:tcW w:w="180" w:type="dxa"/>
          </w:tcPr>
          <w:p w14:paraId="0DC0BFEC" w14:textId="77777777" w:rsidR="0091344D" w:rsidRPr="009426D0" w:rsidRDefault="0091344D" w:rsidP="0091344D">
            <w:pPr>
              <w:pStyle w:val="acctfourfigures"/>
              <w:tabs>
                <w:tab w:val="clear" w:pos="765"/>
                <w:tab w:val="decimal" w:pos="911"/>
              </w:tabs>
              <w:spacing w:line="240" w:lineRule="atLeast"/>
              <w:rPr>
                <w:b/>
                <w:bCs/>
                <w:szCs w:val="22"/>
              </w:rPr>
            </w:pPr>
          </w:p>
        </w:tc>
        <w:tc>
          <w:tcPr>
            <w:tcW w:w="1210" w:type="dxa"/>
          </w:tcPr>
          <w:p w14:paraId="368F781B" w14:textId="77777777" w:rsidR="0091344D" w:rsidRPr="009426D0" w:rsidRDefault="0091344D" w:rsidP="0091344D">
            <w:pPr>
              <w:pStyle w:val="acctfourfigures"/>
              <w:tabs>
                <w:tab w:val="clear" w:pos="765"/>
                <w:tab w:val="decimal" w:pos="677"/>
              </w:tabs>
              <w:spacing w:line="240" w:lineRule="atLeast"/>
              <w:rPr>
                <w:b/>
                <w:bCs/>
                <w:szCs w:val="22"/>
              </w:rPr>
            </w:pPr>
          </w:p>
        </w:tc>
      </w:tr>
      <w:tr w:rsidR="0091344D" w:rsidRPr="009426D0" w14:paraId="6F4C23CB" w14:textId="77777777" w:rsidTr="00BA0FF1">
        <w:trPr>
          <w:cantSplit/>
        </w:trPr>
        <w:tc>
          <w:tcPr>
            <w:tcW w:w="4280" w:type="dxa"/>
          </w:tcPr>
          <w:p w14:paraId="0B0B61D2" w14:textId="14FA23B8" w:rsidR="0091344D" w:rsidRPr="009426D0" w:rsidRDefault="0091344D" w:rsidP="0091344D">
            <w:pPr>
              <w:spacing w:line="240" w:lineRule="atLeast"/>
              <w:rPr>
                <w:b/>
                <w:bCs/>
                <w:szCs w:val="22"/>
              </w:rPr>
            </w:pPr>
            <w:r w:rsidRPr="009426D0">
              <w:rPr>
                <w:b/>
                <w:bCs/>
                <w:i/>
                <w:iCs/>
                <w:szCs w:val="22"/>
                <w:lang w:val="en-US"/>
              </w:rPr>
              <w:t>Other current payables</w:t>
            </w:r>
          </w:p>
        </w:tc>
        <w:tc>
          <w:tcPr>
            <w:tcW w:w="1260" w:type="dxa"/>
          </w:tcPr>
          <w:p w14:paraId="4EB45C07" w14:textId="77777777" w:rsidR="0091344D" w:rsidRPr="009426D0" w:rsidRDefault="0091344D" w:rsidP="0091344D">
            <w:pPr>
              <w:pStyle w:val="acctfourfigures"/>
              <w:tabs>
                <w:tab w:val="clear" w:pos="765"/>
                <w:tab w:val="decimal" w:pos="967"/>
              </w:tabs>
              <w:spacing w:line="240" w:lineRule="atLeast"/>
              <w:ind w:right="11"/>
              <w:rPr>
                <w:b/>
                <w:bCs/>
                <w:szCs w:val="22"/>
              </w:rPr>
            </w:pPr>
          </w:p>
        </w:tc>
        <w:tc>
          <w:tcPr>
            <w:tcW w:w="180" w:type="dxa"/>
          </w:tcPr>
          <w:p w14:paraId="783B4EDB" w14:textId="77777777" w:rsidR="0091344D" w:rsidRPr="009426D0" w:rsidRDefault="0091344D" w:rsidP="0091344D">
            <w:pPr>
              <w:pStyle w:val="acctfourfigures"/>
              <w:tabs>
                <w:tab w:val="clear" w:pos="765"/>
                <w:tab w:val="decimal" w:pos="911"/>
              </w:tabs>
              <w:spacing w:line="240" w:lineRule="atLeast"/>
              <w:rPr>
                <w:szCs w:val="22"/>
              </w:rPr>
            </w:pPr>
          </w:p>
        </w:tc>
        <w:tc>
          <w:tcPr>
            <w:tcW w:w="1260" w:type="dxa"/>
          </w:tcPr>
          <w:p w14:paraId="164D315B" w14:textId="77777777" w:rsidR="0091344D" w:rsidRPr="009426D0" w:rsidRDefault="0091344D" w:rsidP="0091344D">
            <w:pPr>
              <w:pStyle w:val="acctfourfigures"/>
              <w:tabs>
                <w:tab w:val="clear" w:pos="765"/>
                <w:tab w:val="decimal" w:pos="1003"/>
              </w:tabs>
              <w:spacing w:line="240" w:lineRule="atLeast"/>
              <w:ind w:right="11"/>
              <w:rPr>
                <w:rFonts w:cstheme="minorBidi"/>
                <w:b/>
                <w:bCs/>
                <w:szCs w:val="28"/>
                <w:lang w:val="en-US" w:bidi="th-TH"/>
              </w:rPr>
            </w:pPr>
          </w:p>
        </w:tc>
        <w:tc>
          <w:tcPr>
            <w:tcW w:w="180" w:type="dxa"/>
          </w:tcPr>
          <w:p w14:paraId="2A6B2509" w14:textId="77777777" w:rsidR="0091344D" w:rsidRPr="009426D0" w:rsidRDefault="0091344D" w:rsidP="0091344D">
            <w:pPr>
              <w:pStyle w:val="acctfourfigures"/>
              <w:tabs>
                <w:tab w:val="clear" w:pos="765"/>
                <w:tab w:val="decimal" w:pos="911"/>
              </w:tabs>
              <w:spacing w:line="240" w:lineRule="atLeast"/>
              <w:rPr>
                <w:szCs w:val="22"/>
              </w:rPr>
            </w:pPr>
          </w:p>
        </w:tc>
        <w:tc>
          <w:tcPr>
            <w:tcW w:w="1260" w:type="dxa"/>
          </w:tcPr>
          <w:p w14:paraId="6B788DDA" w14:textId="77777777" w:rsidR="0091344D" w:rsidRPr="009426D0" w:rsidRDefault="0091344D" w:rsidP="0091344D">
            <w:pPr>
              <w:tabs>
                <w:tab w:val="decimal" w:pos="820"/>
              </w:tabs>
              <w:spacing w:line="240" w:lineRule="atLeast"/>
              <w:ind w:left="-108" w:right="-110"/>
              <w:rPr>
                <w:b/>
                <w:bCs/>
                <w:szCs w:val="22"/>
              </w:rPr>
            </w:pPr>
          </w:p>
        </w:tc>
        <w:tc>
          <w:tcPr>
            <w:tcW w:w="180" w:type="dxa"/>
          </w:tcPr>
          <w:p w14:paraId="0AE6DE42" w14:textId="77777777" w:rsidR="0091344D" w:rsidRPr="009426D0" w:rsidRDefault="0091344D" w:rsidP="0091344D">
            <w:pPr>
              <w:pStyle w:val="acctfourfigures"/>
              <w:tabs>
                <w:tab w:val="clear" w:pos="765"/>
                <w:tab w:val="decimal" w:pos="911"/>
              </w:tabs>
              <w:spacing w:line="240" w:lineRule="atLeast"/>
              <w:rPr>
                <w:b/>
                <w:bCs/>
                <w:szCs w:val="22"/>
              </w:rPr>
            </w:pPr>
          </w:p>
        </w:tc>
        <w:tc>
          <w:tcPr>
            <w:tcW w:w="1210" w:type="dxa"/>
          </w:tcPr>
          <w:p w14:paraId="55E93968" w14:textId="77777777" w:rsidR="0091344D" w:rsidRPr="009426D0" w:rsidRDefault="0091344D" w:rsidP="0091344D">
            <w:pPr>
              <w:pStyle w:val="acctfourfigures"/>
              <w:tabs>
                <w:tab w:val="clear" w:pos="765"/>
                <w:tab w:val="decimal" w:pos="677"/>
              </w:tabs>
              <w:spacing w:line="240" w:lineRule="atLeast"/>
              <w:rPr>
                <w:b/>
                <w:bCs/>
                <w:szCs w:val="22"/>
              </w:rPr>
            </w:pPr>
          </w:p>
        </w:tc>
      </w:tr>
      <w:tr w:rsidR="00D45B91" w:rsidRPr="009426D0" w14:paraId="5D0D4A72" w14:textId="77777777" w:rsidTr="00BA0FF1">
        <w:trPr>
          <w:cantSplit/>
        </w:trPr>
        <w:tc>
          <w:tcPr>
            <w:tcW w:w="4280" w:type="dxa"/>
          </w:tcPr>
          <w:p w14:paraId="0A7A5B06" w14:textId="7FE4B3C4" w:rsidR="00D45B91" w:rsidRPr="009426D0" w:rsidRDefault="00D45B91" w:rsidP="00D45B91">
            <w:pPr>
              <w:spacing w:line="240" w:lineRule="atLeast"/>
              <w:rPr>
                <w:b/>
                <w:bCs/>
                <w:szCs w:val="22"/>
              </w:rPr>
            </w:pPr>
            <w:r w:rsidRPr="009426D0">
              <w:rPr>
                <w:szCs w:val="22"/>
              </w:rPr>
              <w:t>Subsidiaries</w:t>
            </w:r>
          </w:p>
        </w:tc>
        <w:tc>
          <w:tcPr>
            <w:tcW w:w="1260" w:type="dxa"/>
            <w:tcBorders>
              <w:top w:val="nil"/>
              <w:bottom w:val="nil"/>
            </w:tcBorders>
            <w:shd w:val="clear" w:color="auto" w:fill="auto"/>
          </w:tcPr>
          <w:p w14:paraId="1302B5EC" w14:textId="6823C0D6" w:rsidR="00D45B91" w:rsidRPr="00AA1214" w:rsidRDefault="00D45B91" w:rsidP="00F86537">
            <w:pPr>
              <w:pStyle w:val="acctfourfigures"/>
              <w:tabs>
                <w:tab w:val="clear" w:pos="765"/>
                <w:tab w:val="decimal" w:pos="822"/>
              </w:tabs>
              <w:spacing w:line="240" w:lineRule="atLeast"/>
              <w:ind w:right="11"/>
              <w:rPr>
                <w:b/>
                <w:bCs/>
                <w:szCs w:val="22"/>
              </w:rPr>
            </w:pPr>
            <w:r w:rsidRPr="00A95AF0">
              <w:t>-</w:t>
            </w:r>
          </w:p>
        </w:tc>
        <w:tc>
          <w:tcPr>
            <w:tcW w:w="180" w:type="dxa"/>
            <w:tcBorders>
              <w:top w:val="nil"/>
              <w:bottom w:val="nil"/>
            </w:tcBorders>
          </w:tcPr>
          <w:p w14:paraId="6A09CFCF" w14:textId="77777777" w:rsidR="00D45B91" w:rsidRPr="00AA1214" w:rsidRDefault="00D45B91" w:rsidP="00D45B91">
            <w:pPr>
              <w:pStyle w:val="acctfourfigures"/>
              <w:tabs>
                <w:tab w:val="clear" w:pos="765"/>
                <w:tab w:val="decimal" w:pos="911"/>
              </w:tabs>
              <w:spacing w:line="240" w:lineRule="atLeast"/>
              <w:rPr>
                <w:szCs w:val="22"/>
              </w:rPr>
            </w:pPr>
          </w:p>
        </w:tc>
        <w:tc>
          <w:tcPr>
            <w:tcW w:w="1260" w:type="dxa"/>
            <w:tcBorders>
              <w:top w:val="nil"/>
              <w:bottom w:val="nil"/>
            </w:tcBorders>
          </w:tcPr>
          <w:p w14:paraId="1576376E" w14:textId="111962EC" w:rsidR="00D45B91" w:rsidRPr="00772CBF" w:rsidRDefault="00D45B91" w:rsidP="00D45B91">
            <w:pPr>
              <w:pStyle w:val="acctfourfigures"/>
              <w:tabs>
                <w:tab w:val="clear" w:pos="765"/>
                <w:tab w:val="decimal" w:pos="792"/>
              </w:tabs>
              <w:spacing w:line="240" w:lineRule="atLeast"/>
              <w:ind w:right="11"/>
              <w:rPr>
                <w:szCs w:val="22"/>
                <w:lang w:val="en-US" w:bidi="th-TH"/>
              </w:rPr>
            </w:pPr>
            <w:r w:rsidRPr="00A95AF0">
              <w:t>-</w:t>
            </w:r>
          </w:p>
        </w:tc>
        <w:tc>
          <w:tcPr>
            <w:tcW w:w="180" w:type="dxa"/>
            <w:tcBorders>
              <w:top w:val="nil"/>
              <w:bottom w:val="nil"/>
            </w:tcBorders>
          </w:tcPr>
          <w:p w14:paraId="73393AC5" w14:textId="77777777" w:rsidR="00D45B91" w:rsidRPr="00AA1214" w:rsidRDefault="00D45B91" w:rsidP="00D45B91">
            <w:pPr>
              <w:pStyle w:val="acctfourfigures"/>
              <w:tabs>
                <w:tab w:val="clear" w:pos="765"/>
                <w:tab w:val="decimal" w:pos="911"/>
              </w:tabs>
              <w:spacing w:line="240" w:lineRule="atLeast"/>
              <w:rPr>
                <w:szCs w:val="22"/>
              </w:rPr>
            </w:pPr>
          </w:p>
        </w:tc>
        <w:tc>
          <w:tcPr>
            <w:tcW w:w="1260" w:type="dxa"/>
            <w:tcBorders>
              <w:top w:val="nil"/>
              <w:bottom w:val="nil"/>
            </w:tcBorders>
            <w:shd w:val="clear" w:color="auto" w:fill="auto"/>
          </w:tcPr>
          <w:p w14:paraId="7590802A" w14:textId="657312A2" w:rsidR="00D45B91" w:rsidRPr="00AA1214" w:rsidRDefault="00D45B91" w:rsidP="00D45B91">
            <w:pPr>
              <w:tabs>
                <w:tab w:val="decimal" w:pos="1090"/>
              </w:tabs>
              <w:spacing w:line="240" w:lineRule="atLeast"/>
              <w:ind w:left="-108" w:right="-110"/>
              <w:rPr>
                <w:b/>
                <w:bCs/>
                <w:szCs w:val="22"/>
              </w:rPr>
            </w:pPr>
            <w:r w:rsidRPr="00A95AF0">
              <w:t>95,565</w:t>
            </w:r>
          </w:p>
        </w:tc>
        <w:tc>
          <w:tcPr>
            <w:tcW w:w="180" w:type="dxa"/>
            <w:tcBorders>
              <w:top w:val="nil"/>
              <w:bottom w:val="nil"/>
            </w:tcBorders>
          </w:tcPr>
          <w:p w14:paraId="4391BAFA" w14:textId="77777777" w:rsidR="00D45B91" w:rsidRPr="00AA1214" w:rsidRDefault="00D45B91" w:rsidP="00D45B91">
            <w:pPr>
              <w:pStyle w:val="acctfourfigures"/>
              <w:tabs>
                <w:tab w:val="clear" w:pos="765"/>
                <w:tab w:val="decimal" w:pos="911"/>
              </w:tabs>
              <w:spacing w:line="240" w:lineRule="atLeast"/>
              <w:rPr>
                <w:b/>
                <w:bCs/>
                <w:szCs w:val="22"/>
              </w:rPr>
            </w:pPr>
          </w:p>
        </w:tc>
        <w:tc>
          <w:tcPr>
            <w:tcW w:w="1210" w:type="dxa"/>
            <w:tcBorders>
              <w:top w:val="nil"/>
              <w:bottom w:val="nil"/>
            </w:tcBorders>
          </w:tcPr>
          <w:p w14:paraId="48BEDC11" w14:textId="075FB370" w:rsidR="00D45B91" w:rsidRPr="00AA1214" w:rsidRDefault="00D45B91" w:rsidP="00D45B91">
            <w:pPr>
              <w:pStyle w:val="acctfourfigures"/>
              <w:tabs>
                <w:tab w:val="clear" w:pos="765"/>
                <w:tab w:val="decimal" w:pos="1050"/>
              </w:tabs>
              <w:spacing w:line="240" w:lineRule="atLeast"/>
              <w:rPr>
                <w:szCs w:val="22"/>
              </w:rPr>
            </w:pPr>
            <w:r w:rsidRPr="00A95AF0">
              <w:t>260,900</w:t>
            </w:r>
          </w:p>
        </w:tc>
      </w:tr>
      <w:tr w:rsidR="00D45B91" w:rsidRPr="009426D0" w14:paraId="56E72888" w14:textId="77777777" w:rsidTr="00BA0FF1">
        <w:trPr>
          <w:cantSplit/>
        </w:trPr>
        <w:tc>
          <w:tcPr>
            <w:tcW w:w="4280" w:type="dxa"/>
          </w:tcPr>
          <w:p w14:paraId="5F8CB829" w14:textId="72280251" w:rsidR="00D45B91" w:rsidRPr="00D45B91" w:rsidRDefault="00D45B91" w:rsidP="00D45B91">
            <w:pPr>
              <w:spacing w:line="240" w:lineRule="atLeast"/>
              <w:rPr>
                <w:rFonts w:cstheme="minorBidi"/>
                <w:szCs w:val="28"/>
                <w:cs/>
                <w:lang w:bidi="th-TH"/>
              </w:rPr>
            </w:pPr>
            <w:r w:rsidRPr="007C4A99">
              <w:rPr>
                <w:szCs w:val="22"/>
              </w:rPr>
              <w:t>Joint venture</w:t>
            </w:r>
            <w:r>
              <w:rPr>
                <w:szCs w:val="22"/>
              </w:rPr>
              <w:t>s</w:t>
            </w:r>
          </w:p>
        </w:tc>
        <w:tc>
          <w:tcPr>
            <w:tcW w:w="1260" w:type="dxa"/>
            <w:tcBorders>
              <w:top w:val="nil"/>
              <w:bottom w:val="nil"/>
            </w:tcBorders>
            <w:shd w:val="clear" w:color="auto" w:fill="auto"/>
          </w:tcPr>
          <w:p w14:paraId="3481DC21" w14:textId="7D738243" w:rsidR="00D45B91" w:rsidRPr="005E22BC" w:rsidRDefault="00D45B91" w:rsidP="00D45B91">
            <w:pPr>
              <w:pStyle w:val="acctfourfigures"/>
              <w:tabs>
                <w:tab w:val="clear" w:pos="765"/>
                <w:tab w:val="decimal" w:pos="1089"/>
              </w:tabs>
              <w:spacing w:line="240" w:lineRule="atLeast"/>
              <w:ind w:right="11"/>
            </w:pPr>
            <w:r w:rsidRPr="00A95AF0">
              <w:t>23</w:t>
            </w:r>
          </w:p>
        </w:tc>
        <w:tc>
          <w:tcPr>
            <w:tcW w:w="180" w:type="dxa"/>
            <w:tcBorders>
              <w:top w:val="nil"/>
              <w:bottom w:val="nil"/>
            </w:tcBorders>
          </w:tcPr>
          <w:p w14:paraId="74E6B2A8" w14:textId="77777777" w:rsidR="00D45B91" w:rsidRPr="00AA1214" w:rsidRDefault="00D45B91" w:rsidP="00D45B91">
            <w:pPr>
              <w:pStyle w:val="acctfourfigures"/>
              <w:tabs>
                <w:tab w:val="clear" w:pos="765"/>
                <w:tab w:val="decimal" w:pos="911"/>
              </w:tabs>
              <w:spacing w:line="240" w:lineRule="atLeast"/>
              <w:rPr>
                <w:szCs w:val="22"/>
              </w:rPr>
            </w:pPr>
          </w:p>
        </w:tc>
        <w:tc>
          <w:tcPr>
            <w:tcW w:w="1260" w:type="dxa"/>
            <w:tcBorders>
              <w:top w:val="nil"/>
              <w:bottom w:val="nil"/>
            </w:tcBorders>
          </w:tcPr>
          <w:p w14:paraId="5160BA9C" w14:textId="5359357B" w:rsidR="00D45B91" w:rsidRPr="00AE3900" w:rsidRDefault="00D45B91" w:rsidP="00D45B91">
            <w:pPr>
              <w:pStyle w:val="acctfourfigures"/>
              <w:tabs>
                <w:tab w:val="clear" w:pos="765"/>
                <w:tab w:val="decimal" w:pos="1085"/>
              </w:tabs>
              <w:spacing w:line="240" w:lineRule="atLeast"/>
              <w:ind w:right="11"/>
            </w:pPr>
            <w:r w:rsidRPr="00A95AF0">
              <w:t>29</w:t>
            </w:r>
          </w:p>
        </w:tc>
        <w:tc>
          <w:tcPr>
            <w:tcW w:w="180" w:type="dxa"/>
            <w:tcBorders>
              <w:top w:val="nil"/>
              <w:bottom w:val="nil"/>
            </w:tcBorders>
          </w:tcPr>
          <w:p w14:paraId="06E3DBF3" w14:textId="77777777" w:rsidR="00D45B91" w:rsidRPr="00AA1214" w:rsidRDefault="00D45B91" w:rsidP="00D45B91">
            <w:pPr>
              <w:pStyle w:val="acctfourfigures"/>
              <w:tabs>
                <w:tab w:val="clear" w:pos="765"/>
                <w:tab w:val="decimal" w:pos="911"/>
              </w:tabs>
              <w:spacing w:line="240" w:lineRule="atLeast"/>
              <w:rPr>
                <w:szCs w:val="22"/>
              </w:rPr>
            </w:pPr>
          </w:p>
        </w:tc>
        <w:tc>
          <w:tcPr>
            <w:tcW w:w="1260" w:type="dxa"/>
            <w:tcBorders>
              <w:top w:val="nil"/>
              <w:bottom w:val="nil"/>
            </w:tcBorders>
            <w:shd w:val="clear" w:color="auto" w:fill="auto"/>
          </w:tcPr>
          <w:p w14:paraId="6E79B49E" w14:textId="20659451" w:rsidR="00D45B91" w:rsidRDefault="00D45B91" w:rsidP="00D45B91">
            <w:pPr>
              <w:tabs>
                <w:tab w:val="decimal" w:pos="792"/>
              </w:tabs>
              <w:spacing w:line="240" w:lineRule="atLeast"/>
              <w:ind w:left="-108" w:right="-110"/>
              <w:rPr>
                <w:b/>
                <w:bCs/>
                <w:szCs w:val="22"/>
              </w:rPr>
            </w:pPr>
            <w:r w:rsidRPr="00A95AF0">
              <w:t>-</w:t>
            </w:r>
          </w:p>
        </w:tc>
        <w:tc>
          <w:tcPr>
            <w:tcW w:w="180" w:type="dxa"/>
            <w:tcBorders>
              <w:top w:val="nil"/>
              <w:bottom w:val="nil"/>
            </w:tcBorders>
          </w:tcPr>
          <w:p w14:paraId="4E130C35" w14:textId="77777777" w:rsidR="00D45B91" w:rsidRPr="00AA1214" w:rsidRDefault="00D45B91" w:rsidP="00D45B91">
            <w:pPr>
              <w:pStyle w:val="acctfourfigures"/>
              <w:tabs>
                <w:tab w:val="clear" w:pos="765"/>
                <w:tab w:val="decimal" w:pos="911"/>
              </w:tabs>
              <w:spacing w:line="240" w:lineRule="atLeast"/>
              <w:rPr>
                <w:b/>
                <w:bCs/>
                <w:szCs w:val="22"/>
              </w:rPr>
            </w:pPr>
          </w:p>
        </w:tc>
        <w:tc>
          <w:tcPr>
            <w:tcW w:w="1210" w:type="dxa"/>
            <w:tcBorders>
              <w:top w:val="nil"/>
              <w:bottom w:val="nil"/>
            </w:tcBorders>
          </w:tcPr>
          <w:p w14:paraId="4BC81C01" w14:textId="73F798BA" w:rsidR="00D45B91" w:rsidRPr="004B4C1A" w:rsidRDefault="00D45B91" w:rsidP="00D45B91">
            <w:pPr>
              <w:tabs>
                <w:tab w:val="decimal" w:pos="749"/>
              </w:tabs>
              <w:spacing w:line="240" w:lineRule="atLeast"/>
              <w:ind w:left="-108" w:right="-110"/>
            </w:pPr>
            <w:r w:rsidRPr="00A95AF0">
              <w:t>-</w:t>
            </w:r>
          </w:p>
        </w:tc>
      </w:tr>
      <w:tr w:rsidR="00D45B91" w:rsidRPr="009426D0" w14:paraId="10B2D623" w14:textId="77777777" w:rsidTr="00BA0FF1">
        <w:trPr>
          <w:cantSplit/>
        </w:trPr>
        <w:tc>
          <w:tcPr>
            <w:tcW w:w="4280" w:type="dxa"/>
          </w:tcPr>
          <w:p w14:paraId="0EA67D76" w14:textId="2A0168FF" w:rsidR="00D45B91" w:rsidRPr="009426D0" w:rsidRDefault="00D45B91" w:rsidP="00D45B91">
            <w:pPr>
              <w:spacing w:line="240" w:lineRule="atLeast"/>
              <w:rPr>
                <w:szCs w:val="22"/>
              </w:rPr>
            </w:pPr>
            <w:r w:rsidRPr="00AD375F">
              <w:rPr>
                <w:szCs w:val="22"/>
              </w:rPr>
              <w:t>Key management personnel</w:t>
            </w:r>
          </w:p>
        </w:tc>
        <w:tc>
          <w:tcPr>
            <w:tcW w:w="1260" w:type="dxa"/>
            <w:tcBorders>
              <w:top w:val="nil"/>
              <w:bottom w:val="nil"/>
            </w:tcBorders>
            <w:shd w:val="clear" w:color="auto" w:fill="auto"/>
          </w:tcPr>
          <w:p w14:paraId="2427D47C" w14:textId="7CAB0556" w:rsidR="00D45B91" w:rsidRPr="005E22BC" w:rsidRDefault="00D45B91" w:rsidP="00D45B91">
            <w:pPr>
              <w:pStyle w:val="acctfourfigures"/>
              <w:tabs>
                <w:tab w:val="clear" w:pos="765"/>
                <w:tab w:val="decimal" w:pos="1089"/>
              </w:tabs>
              <w:spacing w:line="240" w:lineRule="atLeast"/>
              <w:ind w:right="11"/>
            </w:pPr>
            <w:r w:rsidRPr="00A95AF0">
              <w:t>22,179</w:t>
            </w:r>
          </w:p>
        </w:tc>
        <w:tc>
          <w:tcPr>
            <w:tcW w:w="180" w:type="dxa"/>
            <w:tcBorders>
              <w:top w:val="nil"/>
              <w:bottom w:val="nil"/>
            </w:tcBorders>
          </w:tcPr>
          <w:p w14:paraId="270F70DD" w14:textId="77777777" w:rsidR="00D45B91" w:rsidRPr="00AA1214" w:rsidRDefault="00D45B91" w:rsidP="00D45B91">
            <w:pPr>
              <w:pStyle w:val="acctfourfigures"/>
              <w:tabs>
                <w:tab w:val="clear" w:pos="765"/>
                <w:tab w:val="decimal" w:pos="911"/>
              </w:tabs>
              <w:spacing w:line="240" w:lineRule="atLeast"/>
              <w:rPr>
                <w:szCs w:val="22"/>
              </w:rPr>
            </w:pPr>
          </w:p>
        </w:tc>
        <w:tc>
          <w:tcPr>
            <w:tcW w:w="1260" w:type="dxa"/>
            <w:tcBorders>
              <w:top w:val="nil"/>
              <w:bottom w:val="nil"/>
            </w:tcBorders>
          </w:tcPr>
          <w:p w14:paraId="1669A3A2" w14:textId="2BCA842E" w:rsidR="00D45B91" w:rsidRPr="00AA1214" w:rsidRDefault="00D45B91" w:rsidP="00D45B91">
            <w:pPr>
              <w:pStyle w:val="acctfourfigures"/>
              <w:tabs>
                <w:tab w:val="clear" w:pos="765"/>
                <w:tab w:val="decimal" w:pos="1085"/>
              </w:tabs>
              <w:spacing w:line="240" w:lineRule="atLeast"/>
              <w:ind w:right="11"/>
              <w:rPr>
                <w:szCs w:val="22"/>
              </w:rPr>
            </w:pPr>
            <w:r w:rsidRPr="00A95AF0">
              <w:t>63,582</w:t>
            </w:r>
          </w:p>
        </w:tc>
        <w:tc>
          <w:tcPr>
            <w:tcW w:w="180" w:type="dxa"/>
            <w:tcBorders>
              <w:top w:val="nil"/>
              <w:bottom w:val="nil"/>
            </w:tcBorders>
          </w:tcPr>
          <w:p w14:paraId="6DB72D0E" w14:textId="77777777" w:rsidR="00D45B91" w:rsidRPr="00AA1214" w:rsidRDefault="00D45B91" w:rsidP="00D45B91">
            <w:pPr>
              <w:pStyle w:val="acctfourfigures"/>
              <w:tabs>
                <w:tab w:val="clear" w:pos="765"/>
                <w:tab w:val="decimal" w:pos="911"/>
              </w:tabs>
              <w:spacing w:line="240" w:lineRule="atLeast"/>
              <w:rPr>
                <w:szCs w:val="22"/>
              </w:rPr>
            </w:pPr>
          </w:p>
        </w:tc>
        <w:tc>
          <w:tcPr>
            <w:tcW w:w="1260" w:type="dxa"/>
            <w:tcBorders>
              <w:top w:val="nil"/>
              <w:bottom w:val="nil"/>
            </w:tcBorders>
            <w:shd w:val="clear" w:color="auto" w:fill="auto"/>
          </w:tcPr>
          <w:p w14:paraId="27485C90" w14:textId="6EDF91FF" w:rsidR="00D45B91" w:rsidRPr="00AA1214" w:rsidRDefault="00870145" w:rsidP="00D45B91">
            <w:pPr>
              <w:tabs>
                <w:tab w:val="decimal" w:pos="1090"/>
              </w:tabs>
              <w:spacing w:line="240" w:lineRule="atLeast"/>
              <w:ind w:left="-108" w:right="-110"/>
              <w:rPr>
                <w:b/>
                <w:bCs/>
                <w:szCs w:val="22"/>
              </w:rPr>
            </w:pPr>
            <w:r w:rsidRPr="00A95AF0">
              <w:t>22,179</w:t>
            </w:r>
          </w:p>
        </w:tc>
        <w:tc>
          <w:tcPr>
            <w:tcW w:w="180" w:type="dxa"/>
            <w:tcBorders>
              <w:top w:val="nil"/>
              <w:bottom w:val="nil"/>
            </w:tcBorders>
          </w:tcPr>
          <w:p w14:paraId="1E13B823" w14:textId="77777777" w:rsidR="00D45B91" w:rsidRPr="00AA1214" w:rsidRDefault="00D45B91" w:rsidP="00D45B91">
            <w:pPr>
              <w:pStyle w:val="acctfourfigures"/>
              <w:tabs>
                <w:tab w:val="clear" w:pos="765"/>
                <w:tab w:val="decimal" w:pos="911"/>
              </w:tabs>
              <w:spacing w:line="240" w:lineRule="atLeast"/>
              <w:rPr>
                <w:b/>
                <w:bCs/>
                <w:szCs w:val="22"/>
              </w:rPr>
            </w:pPr>
          </w:p>
        </w:tc>
        <w:tc>
          <w:tcPr>
            <w:tcW w:w="1210" w:type="dxa"/>
            <w:tcBorders>
              <w:top w:val="nil"/>
              <w:bottom w:val="nil"/>
            </w:tcBorders>
          </w:tcPr>
          <w:p w14:paraId="758BD68D" w14:textId="06CDAEDD" w:rsidR="00D45B91" w:rsidRPr="00AA1214" w:rsidRDefault="00D45B91" w:rsidP="00D45B91">
            <w:pPr>
              <w:pStyle w:val="acctfourfigures"/>
              <w:tabs>
                <w:tab w:val="clear" w:pos="765"/>
                <w:tab w:val="decimal" w:pos="1050"/>
              </w:tabs>
              <w:spacing w:line="240" w:lineRule="atLeast"/>
              <w:rPr>
                <w:szCs w:val="22"/>
              </w:rPr>
            </w:pPr>
            <w:r w:rsidRPr="00A95AF0">
              <w:t>63,582</w:t>
            </w:r>
          </w:p>
        </w:tc>
      </w:tr>
      <w:tr w:rsidR="00D45B91" w:rsidRPr="009426D0" w14:paraId="12F77D64" w14:textId="77777777" w:rsidTr="00BA0FF1">
        <w:trPr>
          <w:cantSplit/>
        </w:trPr>
        <w:tc>
          <w:tcPr>
            <w:tcW w:w="4280" w:type="dxa"/>
          </w:tcPr>
          <w:p w14:paraId="3480F431" w14:textId="760C9F26" w:rsidR="00D45B91" w:rsidRPr="009426D0" w:rsidRDefault="00D45B91" w:rsidP="00D45B91">
            <w:pPr>
              <w:spacing w:line="240" w:lineRule="atLeast"/>
              <w:rPr>
                <w:b/>
                <w:bCs/>
                <w:szCs w:val="22"/>
              </w:rPr>
            </w:pPr>
            <w:r w:rsidRPr="009426D0">
              <w:rPr>
                <w:szCs w:val="22"/>
              </w:rPr>
              <w:t>Other related parties</w:t>
            </w:r>
          </w:p>
        </w:tc>
        <w:tc>
          <w:tcPr>
            <w:tcW w:w="1260" w:type="dxa"/>
            <w:tcBorders>
              <w:top w:val="nil"/>
              <w:bottom w:val="single" w:sz="4" w:space="0" w:color="auto"/>
            </w:tcBorders>
            <w:shd w:val="clear" w:color="auto" w:fill="auto"/>
          </w:tcPr>
          <w:p w14:paraId="5224BAD1" w14:textId="1BBA12A1" w:rsidR="00D45B91" w:rsidRPr="00AA1214" w:rsidRDefault="00D45B91" w:rsidP="00D45B91">
            <w:pPr>
              <w:pStyle w:val="acctfourfigures"/>
              <w:tabs>
                <w:tab w:val="clear" w:pos="765"/>
                <w:tab w:val="decimal" w:pos="1089"/>
              </w:tabs>
              <w:spacing w:line="240" w:lineRule="atLeast"/>
              <w:ind w:right="11"/>
              <w:rPr>
                <w:szCs w:val="22"/>
              </w:rPr>
            </w:pPr>
            <w:r w:rsidRPr="00A95AF0">
              <w:t>17,258</w:t>
            </w:r>
          </w:p>
        </w:tc>
        <w:tc>
          <w:tcPr>
            <w:tcW w:w="180" w:type="dxa"/>
            <w:tcBorders>
              <w:top w:val="nil"/>
              <w:bottom w:val="nil"/>
            </w:tcBorders>
          </w:tcPr>
          <w:p w14:paraId="661FB48C" w14:textId="77777777" w:rsidR="00D45B91" w:rsidRPr="00AA1214" w:rsidRDefault="00D45B91" w:rsidP="00D45B91">
            <w:pPr>
              <w:pStyle w:val="acctfourfigures"/>
              <w:tabs>
                <w:tab w:val="clear" w:pos="765"/>
                <w:tab w:val="decimal" w:pos="911"/>
              </w:tabs>
              <w:spacing w:line="240" w:lineRule="atLeast"/>
              <w:rPr>
                <w:szCs w:val="22"/>
              </w:rPr>
            </w:pPr>
          </w:p>
        </w:tc>
        <w:tc>
          <w:tcPr>
            <w:tcW w:w="1260" w:type="dxa"/>
            <w:tcBorders>
              <w:top w:val="nil"/>
              <w:bottom w:val="single" w:sz="4" w:space="0" w:color="auto"/>
            </w:tcBorders>
          </w:tcPr>
          <w:p w14:paraId="695E49C8" w14:textId="01FE9621" w:rsidR="00D45B91" w:rsidRPr="00AA1214" w:rsidRDefault="00D45B91" w:rsidP="00D45B91">
            <w:pPr>
              <w:pStyle w:val="acctfourfigures"/>
              <w:tabs>
                <w:tab w:val="clear" w:pos="765"/>
                <w:tab w:val="decimal" w:pos="1089"/>
              </w:tabs>
              <w:spacing w:line="240" w:lineRule="atLeast"/>
              <w:ind w:right="11"/>
              <w:rPr>
                <w:szCs w:val="22"/>
                <w:lang w:val="en-US" w:bidi="th-TH"/>
              </w:rPr>
            </w:pPr>
            <w:r w:rsidRPr="00A95AF0">
              <w:t>18,796</w:t>
            </w:r>
          </w:p>
        </w:tc>
        <w:tc>
          <w:tcPr>
            <w:tcW w:w="180" w:type="dxa"/>
            <w:tcBorders>
              <w:top w:val="nil"/>
              <w:bottom w:val="nil"/>
            </w:tcBorders>
          </w:tcPr>
          <w:p w14:paraId="61415F36" w14:textId="77777777" w:rsidR="00D45B91" w:rsidRPr="00AA1214" w:rsidRDefault="00D45B91" w:rsidP="00D45B91">
            <w:pPr>
              <w:pStyle w:val="acctfourfigures"/>
              <w:tabs>
                <w:tab w:val="clear" w:pos="765"/>
                <w:tab w:val="decimal" w:pos="911"/>
              </w:tabs>
              <w:spacing w:line="240" w:lineRule="atLeast"/>
              <w:rPr>
                <w:szCs w:val="22"/>
              </w:rPr>
            </w:pPr>
          </w:p>
        </w:tc>
        <w:tc>
          <w:tcPr>
            <w:tcW w:w="1260" w:type="dxa"/>
            <w:tcBorders>
              <w:top w:val="nil"/>
              <w:bottom w:val="single" w:sz="4" w:space="0" w:color="auto"/>
            </w:tcBorders>
            <w:shd w:val="clear" w:color="auto" w:fill="auto"/>
          </w:tcPr>
          <w:p w14:paraId="23EE877D" w14:textId="1ED227D0" w:rsidR="00D45B91" w:rsidRPr="00AA1214" w:rsidRDefault="00D45B91" w:rsidP="00D45B91">
            <w:pPr>
              <w:tabs>
                <w:tab w:val="decimal" w:pos="1090"/>
              </w:tabs>
              <w:spacing w:line="240" w:lineRule="atLeast"/>
              <w:ind w:left="-108" w:right="-110"/>
              <w:rPr>
                <w:szCs w:val="22"/>
              </w:rPr>
            </w:pPr>
            <w:r w:rsidRPr="00A95AF0">
              <w:t>1,721</w:t>
            </w:r>
          </w:p>
        </w:tc>
        <w:tc>
          <w:tcPr>
            <w:tcW w:w="180" w:type="dxa"/>
            <w:tcBorders>
              <w:top w:val="nil"/>
              <w:bottom w:val="nil"/>
            </w:tcBorders>
          </w:tcPr>
          <w:p w14:paraId="10D09D55" w14:textId="77777777" w:rsidR="00D45B91" w:rsidRPr="00AA1214" w:rsidRDefault="00D45B91" w:rsidP="00D45B91">
            <w:pPr>
              <w:pStyle w:val="acctfourfigures"/>
              <w:tabs>
                <w:tab w:val="clear" w:pos="765"/>
                <w:tab w:val="decimal" w:pos="911"/>
              </w:tabs>
              <w:spacing w:line="240" w:lineRule="atLeast"/>
              <w:rPr>
                <w:b/>
                <w:bCs/>
                <w:szCs w:val="22"/>
              </w:rPr>
            </w:pPr>
          </w:p>
        </w:tc>
        <w:tc>
          <w:tcPr>
            <w:tcW w:w="1210" w:type="dxa"/>
            <w:tcBorders>
              <w:top w:val="nil"/>
              <w:bottom w:val="single" w:sz="4" w:space="0" w:color="auto"/>
            </w:tcBorders>
          </w:tcPr>
          <w:p w14:paraId="2E306DF8" w14:textId="71BE54F7" w:rsidR="00D45B91" w:rsidRPr="00AA1214" w:rsidRDefault="00D45B91" w:rsidP="00D45B91">
            <w:pPr>
              <w:pStyle w:val="acctfourfigures"/>
              <w:tabs>
                <w:tab w:val="clear" w:pos="765"/>
                <w:tab w:val="decimal" w:pos="1050"/>
              </w:tabs>
              <w:spacing w:line="240" w:lineRule="atLeast"/>
              <w:rPr>
                <w:szCs w:val="22"/>
              </w:rPr>
            </w:pPr>
            <w:r w:rsidRPr="00A95AF0">
              <w:t>4,116</w:t>
            </w:r>
          </w:p>
        </w:tc>
      </w:tr>
      <w:tr w:rsidR="00D45B91" w:rsidRPr="009426D0" w14:paraId="5E1297BE" w14:textId="77777777" w:rsidTr="00BA0FF1">
        <w:trPr>
          <w:cantSplit/>
        </w:trPr>
        <w:tc>
          <w:tcPr>
            <w:tcW w:w="4280" w:type="dxa"/>
          </w:tcPr>
          <w:p w14:paraId="34F142EA" w14:textId="77F9610A" w:rsidR="00D45B91" w:rsidRPr="009426D0" w:rsidRDefault="00D45B91" w:rsidP="00D45B91">
            <w:pPr>
              <w:spacing w:line="240" w:lineRule="atLeast"/>
              <w:rPr>
                <w:b/>
                <w:bCs/>
                <w:szCs w:val="22"/>
              </w:rPr>
            </w:pPr>
            <w:r w:rsidRPr="009426D0">
              <w:rPr>
                <w:b/>
                <w:bCs/>
                <w:szCs w:val="22"/>
              </w:rPr>
              <w:t>Total</w:t>
            </w:r>
          </w:p>
        </w:tc>
        <w:tc>
          <w:tcPr>
            <w:tcW w:w="1260" w:type="dxa"/>
            <w:tcBorders>
              <w:top w:val="single" w:sz="4" w:space="0" w:color="auto"/>
              <w:bottom w:val="double" w:sz="4" w:space="0" w:color="auto"/>
            </w:tcBorders>
            <w:shd w:val="clear" w:color="auto" w:fill="auto"/>
          </w:tcPr>
          <w:p w14:paraId="26A0D99C" w14:textId="2DCE8922" w:rsidR="00D45B91" w:rsidRPr="00D45B91" w:rsidRDefault="00D45B91" w:rsidP="00D45B91">
            <w:pPr>
              <w:pStyle w:val="acctfourfigures"/>
              <w:tabs>
                <w:tab w:val="clear" w:pos="765"/>
                <w:tab w:val="decimal" w:pos="1089"/>
              </w:tabs>
              <w:spacing w:line="240" w:lineRule="atLeast"/>
              <w:ind w:right="11"/>
              <w:rPr>
                <w:b/>
                <w:bCs/>
                <w:szCs w:val="22"/>
              </w:rPr>
            </w:pPr>
            <w:r w:rsidRPr="00D45B91">
              <w:rPr>
                <w:b/>
                <w:bCs/>
              </w:rPr>
              <w:t>39,460</w:t>
            </w:r>
          </w:p>
        </w:tc>
        <w:tc>
          <w:tcPr>
            <w:tcW w:w="180" w:type="dxa"/>
            <w:tcBorders>
              <w:top w:val="nil"/>
              <w:bottom w:val="nil"/>
            </w:tcBorders>
          </w:tcPr>
          <w:p w14:paraId="03C8FDE8" w14:textId="77777777" w:rsidR="00D45B91" w:rsidRPr="00D45B91" w:rsidRDefault="00D45B91" w:rsidP="00D45B91">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tcPr>
          <w:p w14:paraId="50C164A7" w14:textId="421338A6" w:rsidR="00D45B91" w:rsidRPr="00D45B91" w:rsidRDefault="00D45B91" w:rsidP="00D45B91">
            <w:pPr>
              <w:pStyle w:val="acctfourfigures"/>
              <w:tabs>
                <w:tab w:val="clear" w:pos="765"/>
                <w:tab w:val="decimal" w:pos="1089"/>
              </w:tabs>
              <w:spacing w:line="240" w:lineRule="atLeast"/>
              <w:ind w:right="11"/>
              <w:rPr>
                <w:b/>
                <w:bCs/>
                <w:szCs w:val="22"/>
                <w:lang w:val="en-US" w:bidi="th-TH"/>
              </w:rPr>
            </w:pPr>
            <w:r w:rsidRPr="00D45B91">
              <w:rPr>
                <w:b/>
                <w:bCs/>
              </w:rPr>
              <w:t>82,407</w:t>
            </w:r>
          </w:p>
        </w:tc>
        <w:tc>
          <w:tcPr>
            <w:tcW w:w="180" w:type="dxa"/>
            <w:tcBorders>
              <w:top w:val="nil"/>
              <w:bottom w:val="nil"/>
            </w:tcBorders>
          </w:tcPr>
          <w:p w14:paraId="263F3D6D" w14:textId="77777777" w:rsidR="00D45B91" w:rsidRPr="00D45B91" w:rsidRDefault="00D45B91" w:rsidP="00D45B91">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shd w:val="clear" w:color="auto" w:fill="auto"/>
          </w:tcPr>
          <w:p w14:paraId="63244182" w14:textId="1476AF30" w:rsidR="00D45B91" w:rsidRPr="00FC2B85" w:rsidRDefault="00FC2B85" w:rsidP="00D45B91">
            <w:pPr>
              <w:tabs>
                <w:tab w:val="decimal" w:pos="1090"/>
              </w:tabs>
              <w:spacing w:line="240" w:lineRule="atLeast"/>
              <w:ind w:left="-108" w:right="-110"/>
              <w:rPr>
                <w:rFonts w:cstheme="minorBidi"/>
                <w:b/>
                <w:bCs/>
                <w:szCs w:val="22"/>
                <w:lang w:val="en-US" w:bidi="th-TH"/>
              </w:rPr>
            </w:pPr>
            <w:r>
              <w:rPr>
                <w:rFonts w:cstheme="minorBidi"/>
                <w:b/>
                <w:bCs/>
                <w:lang w:val="en-US" w:bidi="th-TH"/>
              </w:rPr>
              <w:t>119,465</w:t>
            </w:r>
          </w:p>
        </w:tc>
        <w:tc>
          <w:tcPr>
            <w:tcW w:w="180" w:type="dxa"/>
            <w:tcBorders>
              <w:top w:val="nil"/>
              <w:bottom w:val="nil"/>
            </w:tcBorders>
          </w:tcPr>
          <w:p w14:paraId="00F1F9F0" w14:textId="77777777" w:rsidR="00D45B91" w:rsidRPr="00D45B91" w:rsidRDefault="00D45B91" w:rsidP="00D45B91">
            <w:pPr>
              <w:pStyle w:val="acctfourfigures"/>
              <w:tabs>
                <w:tab w:val="clear" w:pos="765"/>
                <w:tab w:val="decimal" w:pos="911"/>
              </w:tabs>
              <w:spacing w:line="240" w:lineRule="atLeast"/>
              <w:rPr>
                <w:b/>
                <w:bCs/>
                <w:szCs w:val="22"/>
              </w:rPr>
            </w:pPr>
          </w:p>
        </w:tc>
        <w:tc>
          <w:tcPr>
            <w:tcW w:w="1210" w:type="dxa"/>
            <w:tcBorders>
              <w:top w:val="single" w:sz="4" w:space="0" w:color="auto"/>
              <w:bottom w:val="double" w:sz="4" w:space="0" w:color="auto"/>
            </w:tcBorders>
          </w:tcPr>
          <w:p w14:paraId="5E0E1A44" w14:textId="11DA5724" w:rsidR="00D45B91" w:rsidRPr="00D45B91" w:rsidRDefault="00D45B91" w:rsidP="00D45B91">
            <w:pPr>
              <w:pStyle w:val="acctfourfigures"/>
              <w:tabs>
                <w:tab w:val="clear" w:pos="765"/>
                <w:tab w:val="decimal" w:pos="1050"/>
              </w:tabs>
              <w:spacing w:line="240" w:lineRule="atLeast"/>
              <w:rPr>
                <w:b/>
                <w:bCs/>
                <w:szCs w:val="22"/>
              </w:rPr>
            </w:pPr>
            <w:r w:rsidRPr="00D45B91">
              <w:rPr>
                <w:b/>
                <w:bCs/>
              </w:rPr>
              <w:t>328,598</w:t>
            </w:r>
          </w:p>
        </w:tc>
      </w:tr>
      <w:tr w:rsidR="00F37E36" w:rsidRPr="009426D0" w14:paraId="6D163973" w14:textId="77777777" w:rsidTr="00BA0FF1">
        <w:trPr>
          <w:cantSplit/>
        </w:trPr>
        <w:tc>
          <w:tcPr>
            <w:tcW w:w="4280" w:type="dxa"/>
          </w:tcPr>
          <w:p w14:paraId="4D307D84" w14:textId="77777777" w:rsidR="00F37E36" w:rsidRPr="009426D0" w:rsidRDefault="00F37E36" w:rsidP="002761E5">
            <w:pPr>
              <w:spacing w:line="240" w:lineRule="atLeast"/>
              <w:rPr>
                <w:b/>
                <w:bCs/>
                <w:szCs w:val="22"/>
              </w:rPr>
            </w:pPr>
          </w:p>
        </w:tc>
        <w:tc>
          <w:tcPr>
            <w:tcW w:w="1260" w:type="dxa"/>
            <w:tcBorders>
              <w:top w:val="double" w:sz="4" w:space="0" w:color="auto"/>
            </w:tcBorders>
            <w:shd w:val="clear" w:color="auto" w:fill="auto"/>
          </w:tcPr>
          <w:p w14:paraId="584C0552" w14:textId="77777777" w:rsidR="00F37E36" w:rsidRPr="002761E5" w:rsidRDefault="00F37E36" w:rsidP="002761E5">
            <w:pPr>
              <w:pStyle w:val="acctfourfigures"/>
              <w:tabs>
                <w:tab w:val="clear" w:pos="765"/>
                <w:tab w:val="decimal" w:pos="1089"/>
              </w:tabs>
              <w:spacing w:line="240" w:lineRule="atLeast"/>
              <w:ind w:right="11"/>
              <w:rPr>
                <w:b/>
                <w:bCs/>
              </w:rPr>
            </w:pPr>
          </w:p>
        </w:tc>
        <w:tc>
          <w:tcPr>
            <w:tcW w:w="180" w:type="dxa"/>
            <w:tcBorders>
              <w:top w:val="nil"/>
            </w:tcBorders>
          </w:tcPr>
          <w:p w14:paraId="777508DB" w14:textId="77777777" w:rsidR="00F37E36" w:rsidRPr="002761E5" w:rsidRDefault="00F37E36" w:rsidP="002761E5">
            <w:pPr>
              <w:pStyle w:val="acctfourfigures"/>
              <w:tabs>
                <w:tab w:val="clear" w:pos="765"/>
                <w:tab w:val="decimal" w:pos="911"/>
              </w:tabs>
              <w:spacing w:line="240" w:lineRule="atLeast"/>
              <w:rPr>
                <w:b/>
                <w:bCs/>
                <w:szCs w:val="22"/>
              </w:rPr>
            </w:pPr>
          </w:p>
        </w:tc>
        <w:tc>
          <w:tcPr>
            <w:tcW w:w="1260" w:type="dxa"/>
            <w:tcBorders>
              <w:top w:val="double" w:sz="4" w:space="0" w:color="auto"/>
            </w:tcBorders>
          </w:tcPr>
          <w:p w14:paraId="5FE1B33E" w14:textId="77777777" w:rsidR="00F37E36" w:rsidRPr="002761E5" w:rsidRDefault="00F37E36" w:rsidP="002761E5">
            <w:pPr>
              <w:pStyle w:val="acctfourfigures"/>
              <w:tabs>
                <w:tab w:val="clear" w:pos="765"/>
                <w:tab w:val="decimal" w:pos="1089"/>
              </w:tabs>
              <w:spacing w:line="240" w:lineRule="atLeast"/>
              <w:ind w:right="11"/>
              <w:rPr>
                <w:b/>
                <w:bCs/>
              </w:rPr>
            </w:pPr>
          </w:p>
        </w:tc>
        <w:tc>
          <w:tcPr>
            <w:tcW w:w="180" w:type="dxa"/>
            <w:tcBorders>
              <w:top w:val="nil"/>
            </w:tcBorders>
          </w:tcPr>
          <w:p w14:paraId="70A62AC3" w14:textId="77777777" w:rsidR="00F37E36" w:rsidRPr="002761E5" w:rsidRDefault="00F37E36" w:rsidP="002761E5">
            <w:pPr>
              <w:pStyle w:val="acctfourfigures"/>
              <w:tabs>
                <w:tab w:val="clear" w:pos="765"/>
                <w:tab w:val="decimal" w:pos="911"/>
              </w:tabs>
              <w:spacing w:line="240" w:lineRule="atLeast"/>
              <w:rPr>
                <w:b/>
                <w:bCs/>
                <w:szCs w:val="22"/>
              </w:rPr>
            </w:pPr>
          </w:p>
        </w:tc>
        <w:tc>
          <w:tcPr>
            <w:tcW w:w="1260" w:type="dxa"/>
            <w:tcBorders>
              <w:top w:val="double" w:sz="4" w:space="0" w:color="auto"/>
            </w:tcBorders>
            <w:shd w:val="clear" w:color="auto" w:fill="auto"/>
          </w:tcPr>
          <w:p w14:paraId="31C3617E" w14:textId="77777777" w:rsidR="00F37E36" w:rsidRPr="002761E5" w:rsidRDefault="00F37E36" w:rsidP="002761E5">
            <w:pPr>
              <w:tabs>
                <w:tab w:val="decimal" w:pos="1090"/>
              </w:tabs>
              <w:spacing w:line="240" w:lineRule="atLeast"/>
              <w:ind w:left="-108" w:right="-110"/>
              <w:rPr>
                <w:b/>
                <w:bCs/>
              </w:rPr>
            </w:pPr>
          </w:p>
        </w:tc>
        <w:tc>
          <w:tcPr>
            <w:tcW w:w="180" w:type="dxa"/>
            <w:tcBorders>
              <w:top w:val="nil"/>
            </w:tcBorders>
          </w:tcPr>
          <w:p w14:paraId="2F7FF2EB" w14:textId="77777777" w:rsidR="00F37E36" w:rsidRPr="002761E5" w:rsidRDefault="00F37E36" w:rsidP="002761E5">
            <w:pPr>
              <w:pStyle w:val="acctfourfigures"/>
              <w:tabs>
                <w:tab w:val="clear" w:pos="765"/>
                <w:tab w:val="decimal" w:pos="911"/>
              </w:tabs>
              <w:spacing w:line="240" w:lineRule="atLeast"/>
              <w:rPr>
                <w:b/>
                <w:bCs/>
                <w:szCs w:val="22"/>
              </w:rPr>
            </w:pPr>
          </w:p>
        </w:tc>
        <w:tc>
          <w:tcPr>
            <w:tcW w:w="1210" w:type="dxa"/>
            <w:tcBorders>
              <w:top w:val="double" w:sz="4" w:space="0" w:color="auto"/>
            </w:tcBorders>
          </w:tcPr>
          <w:p w14:paraId="5A96FA89" w14:textId="77777777" w:rsidR="00F37E36" w:rsidRPr="002761E5" w:rsidRDefault="00F37E36" w:rsidP="002761E5">
            <w:pPr>
              <w:pStyle w:val="acctfourfigures"/>
              <w:tabs>
                <w:tab w:val="clear" w:pos="765"/>
                <w:tab w:val="decimal" w:pos="1050"/>
              </w:tabs>
              <w:spacing w:line="240" w:lineRule="atLeast"/>
              <w:rPr>
                <w:b/>
                <w:bCs/>
              </w:rPr>
            </w:pPr>
          </w:p>
        </w:tc>
      </w:tr>
      <w:tr w:rsidR="00F37E36" w:rsidRPr="009426D0" w14:paraId="364C34AC" w14:textId="77777777" w:rsidTr="00BA0FF1">
        <w:trPr>
          <w:cantSplit/>
        </w:trPr>
        <w:tc>
          <w:tcPr>
            <w:tcW w:w="4280" w:type="dxa"/>
          </w:tcPr>
          <w:p w14:paraId="08A6EF43" w14:textId="1D7D77FA" w:rsidR="00F37E36" w:rsidRPr="009426D0" w:rsidRDefault="00F37E36" w:rsidP="00F37E36">
            <w:pPr>
              <w:spacing w:line="240" w:lineRule="atLeast"/>
              <w:rPr>
                <w:b/>
                <w:bCs/>
                <w:szCs w:val="22"/>
              </w:rPr>
            </w:pPr>
            <w:r w:rsidRPr="009426D0">
              <w:rPr>
                <w:b/>
                <w:bCs/>
                <w:i/>
                <w:iCs/>
                <w:szCs w:val="22"/>
                <w:lang w:val="en-US"/>
              </w:rPr>
              <w:t xml:space="preserve">Other current </w:t>
            </w:r>
            <w:r w:rsidR="00475D24">
              <w:rPr>
                <w:b/>
                <w:bCs/>
                <w:i/>
                <w:iCs/>
                <w:szCs w:val="22"/>
                <w:lang w:val="en-US"/>
              </w:rPr>
              <w:t>liabilities</w:t>
            </w:r>
          </w:p>
        </w:tc>
        <w:tc>
          <w:tcPr>
            <w:tcW w:w="1260" w:type="dxa"/>
            <w:shd w:val="clear" w:color="auto" w:fill="auto"/>
          </w:tcPr>
          <w:p w14:paraId="073581D5" w14:textId="77777777" w:rsidR="00F37E36" w:rsidRPr="002761E5" w:rsidRDefault="00F37E36" w:rsidP="00F37E36">
            <w:pPr>
              <w:pStyle w:val="acctfourfigures"/>
              <w:tabs>
                <w:tab w:val="clear" w:pos="765"/>
                <w:tab w:val="decimal" w:pos="1089"/>
              </w:tabs>
              <w:spacing w:line="240" w:lineRule="atLeast"/>
              <w:ind w:right="11"/>
              <w:rPr>
                <w:b/>
                <w:bCs/>
              </w:rPr>
            </w:pPr>
          </w:p>
        </w:tc>
        <w:tc>
          <w:tcPr>
            <w:tcW w:w="180" w:type="dxa"/>
          </w:tcPr>
          <w:p w14:paraId="2AC28D77" w14:textId="77777777" w:rsidR="00F37E36" w:rsidRPr="002761E5" w:rsidRDefault="00F37E36" w:rsidP="00F37E36">
            <w:pPr>
              <w:pStyle w:val="acctfourfigures"/>
              <w:tabs>
                <w:tab w:val="clear" w:pos="765"/>
                <w:tab w:val="decimal" w:pos="911"/>
              </w:tabs>
              <w:spacing w:line="240" w:lineRule="atLeast"/>
              <w:rPr>
                <w:b/>
                <w:bCs/>
                <w:szCs w:val="22"/>
              </w:rPr>
            </w:pPr>
          </w:p>
        </w:tc>
        <w:tc>
          <w:tcPr>
            <w:tcW w:w="1260" w:type="dxa"/>
          </w:tcPr>
          <w:p w14:paraId="04B9D3D8" w14:textId="77777777" w:rsidR="00F37E36" w:rsidRPr="002761E5" w:rsidRDefault="00F37E36" w:rsidP="00F37E36">
            <w:pPr>
              <w:pStyle w:val="acctfourfigures"/>
              <w:tabs>
                <w:tab w:val="clear" w:pos="765"/>
                <w:tab w:val="decimal" w:pos="1089"/>
              </w:tabs>
              <w:spacing w:line="240" w:lineRule="atLeast"/>
              <w:ind w:right="11"/>
              <w:rPr>
                <w:b/>
                <w:bCs/>
              </w:rPr>
            </w:pPr>
          </w:p>
        </w:tc>
        <w:tc>
          <w:tcPr>
            <w:tcW w:w="180" w:type="dxa"/>
          </w:tcPr>
          <w:p w14:paraId="6800AF20" w14:textId="77777777" w:rsidR="00F37E36" w:rsidRPr="002761E5" w:rsidRDefault="00F37E36" w:rsidP="00F37E36">
            <w:pPr>
              <w:pStyle w:val="acctfourfigures"/>
              <w:tabs>
                <w:tab w:val="clear" w:pos="765"/>
                <w:tab w:val="decimal" w:pos="911"/>
              </w:tabs>
              <w:spacing w:line="240" w:lineRule="atLeast"/>
              <w:rPr>
                <w:b/>
                <w:bCs/>
                <w:szCs w:val="22"/>
              </w:rPr>
            </w:pPr>
          </w:p>
        </w:tc>
        <w:tc>
          <w:tcPr>
            <w:tcW w:w="1260" w:type="dxa"/>
            <w:shd w:val="clear" w:color="auto" w:fill="auto"/>
          </w:tcPr>
          <w:p w14:paraId="7D4B5E86" w14:textId="77777777" w:rsidR="00F37E36" w:rsidRPr="002761E5" w:rsidRDefault="00F37E36" w:rsidP="00F37E36">
            <w:pPr>
              <w:tabs>
                <w:tab w:val="decimal" w:pos="1090"/>
              </w:tabs>
              <w:spacing w:line="240" w:lineRule="atLeast"/>
              <w:ind w:left="-108" w:right="-110"/>
              <w:rPr>
                <w:b/>
                <w:bCs/>
              </w:rPr>
            </w:pPr>
          </w:p>
        </w:tc>
        <w:tc>
          <w:tcPr>
            <w:tcW w:w="180" w:type="dxa"/>
          </w:tcPr>
          <w:p w14:paraId="4F763D34" w14:textId="77777777" w:rsidR="00F37E36" w:rsidRPr="002761E5" w:rsidRDefault="00F37E36" w:rsidP="00F37E36">
            <w:pPr>
              <w:pStyle w:val="acctfourfigures"/>
              <w:tabs>
                <w:tab w:val="clear" w:pos="765"/>
                <w:tab w:val="decimal" w:pos="911"/>
              </w:tabs>
              <w:spacing w:line="240" w:lineRule="atLeast"/>
              <w:rPr>
                <w:b/>
                <w:bCs/>
                <w:szCs w:val="22"/>
              </w:rPr>
            </w:pPr>
          </w:p>
        </w:tc>
        <w:tc>
          <w:tcPr>
            <w:tcW w:w="1210" w:type="dxa"/>
          </w:tcPr>
          <w:p w14:paraId="0616DDEB" w14:textId="77777777" w:rsidR="00F37E36" w:rsidRPr="002761E5" w:rsidRDefault="00F37E36" w:rsidP="00F37E36">
            <w:pPr>
              <w:pStyle w:val="acctfourfigures"/>
              <w:tabs>
                <w:tab w:val="clear" w:pos="765"/>
                <w:tab w:val="decimal" w:pos="1050"/>
              </w:tabs>
              <w:spacing w:line="240" w:lineRule="atLeast"/>
              <w:rPr>
                <w:b/>
                <w:bCs/>
              </w:rPr>
            </w:pPr>
          </w:p>
        </w:tc>
      </w:tr>
      <w:tr w:rsidR="00633B44" w:rsidRPr="009426D0" w14:paraId="75E2F599" w14:textId="77777777" w:rsidTr="00BA0FF1">
        <w:trPr>
          <w:cantSplit/>
        </w:trPr>
        <w:tc>
          <w:tcPr>
            <w:tcW w:w="4280" w:type="dxa"/>
          </w:tcPr>
          <w:p w14:paraId="248D7C15" w14:textId="51AD9364" w:rsidR="00633B44" w:rsidRPr="009426D0" w:rsidRDefault="00633B44" w:rsidP="00633B44">
            <w:pPr>
              <w:spacing w:line="240" w:lineRule="atLeast"/>
              <w:rPr>
                <w:b/>
                <w:bCs/>
                <w:szCs w:val="22"/>
              </w:rPr>
            </w:pPr>
            <w:r w:rsidRPr="009426D0">
              <w:rPr>
                <w:szCs w:val="22"/>
              </w:rPr>
              <w:t>Other related parties</w:t>
            </w:r>
          </w:p>
        </w:tc>
        <w:tc>
          <w:tcPr>
            <w:tcW w:w="1260" w:type="dxa"/>
            <w:tcBorders>
              <w:bottom w:val="double" w:sz="4" w:space="0" w:color="auto"/>
            </w:tcBorders>
            <w:shd w:val="clear" w:color="auto" w:fill="auto"/>
          </w:tcPr>
          <w:p w14:paraId="62DE040C" w14:textId="4650516F" w:rsidR="00633B44" w:rsidRPr="00633B44" w:rsidRDefault="00D33945" w:rsidP="00633B44">
            <w:pPr>
              <w:pStyle w:val="acctfourfigures"/>
              <w:tabs>
                <w:tab w:val="clear" w:pos="765"/>
                <w:tab w:val="decimal" w:pos="1089"/>
              </w:tabs>
              <w:spacing w:line="240" w:lineRule="atLeast"/>
              <w:ind w:right="11"/>
              <w:rPr>
                <w:b/>
                <w:bCs/>
              </w:rPr>
            </w:pPr>
            <w:r w:rsidRPr="00D33945">
              <w:rPr>
                <w:b/>
                <w:bCs/>
              </w:rPr>
              <w:t>3,272</w:t>
            </w:r>
          </w:p>
        </w:tc>
        <w:tc>
          <w:tcPr>
            <w:tcW w:w="180" w:type="dxa"/>
          </w:tcPr>
          <w:p w14:paraId="7A4E3911" w14:textId="77777777" w:rsidR="00633B44" w:rsidRPr="00633B44" w:rsidRDefault="00633B44" w:rsidP="00633B44">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25F032EB" w14:textId="30F81185" w:rsidR="00633B44" w:rsidRPr="00633B44" w:rsidRDefault="00157087" w:rsidP="00633B44">
            <w:pPr>
              <w:pStyle w:val="acctfourfigures"/>
              <w:tabs>
                <w:tab w:val="clear" w:pos="765"/>
                <w:tab w:val="decimal" w:pos="1089"/>
              </w:tabs>
              <w:spacing w:line="240" w:lineRule="atLeast"/>
              <w:ind w:right="11"/>
              <w:rPr>
                <w:b/>
                <w:bCs/>
              </w:rPr>
            </w:pPr>
            <w:r w:rsidRPr="00157087">
              <w:rPr>
                <w:b/>
                <w:bCs/>
              </w:rPr>
              <w:t>8,233</w:t>
            </w:r>
          </w:p>
        </w:tc>
        <w:tc>
          <w:tcPr>
            <w:tcW w:w="180" w:type="dxa"/>
          </w:tcPr>
          <w:p w14:paraId="0ADE3106" w14:textId="77777777" w:rsidR="00633B44" w:rsidRPr="00633B44" w:rsidRDefault="00633B44" w:rsidP="00633B44">
            <w:pPr>
              <w:pStyle w:val="acctfourfigures"/>
              <w:tabs>
                <w:tab w:val="clear" w:pos="765"/>
                <w:tab w:val="decimal" w:pos="911"/>
              </w:tabs>
              <w:spacing w:line="240" w:lineRule="atLeast"/>
              <w:rPr>
                <w:b/>
                <w:bCs/>
                <w:szCs w:val="22"/>
              </w:rPr>
            </w:pPr>
          </w:p>
        </w:tc>
        <w:tc>
          <w:tcPr>
            <w:tcW w:w="1260" w:type="dxa"/>
            <w:tcBorders>
              <w:bottom w:val="double" w:sz="4" w:space="0" w:color="auto"/>
            </w:tcBorders>
            <w:shd w:val="clear" w:color="auto" w:fill="auto"/>
          </w:tcPr>
          <w:p w14:paraId="090B69E2" w14:textId="5E041FB8" w:rsidR="00633B44" w:rsidRPr="00633B44" w:rsidRDefault="001735DF" w:rsidP="001735DF">
            <w:pPr>
              <w:tabs>
                <w:tab w:val="decimal" w:pos="792"/>
              </w:tabs>
              <w:spacing w:line="240" w:lineRule="atLeast"/>
              <w:ind w:left="-108" w:right="-110"/>
              <w:rPr>
                <w:b/>
                <w:bCs/>
              </w:rPr>
            </w:pPr>
            <w:r>
              <w:rPr>
                <w:b/>
                <w:bCs/>
              </w:rPr>
              <w:t>-</w:t>
            </w:r>
          </w:p>
        </w:tc>
        <w:tc>
          <w:tcPr>
            <w:tcW w:w="180" w:type="dxa"/>
          </w:tcPr>
          <w:p w14:paraId="15E9A725" w14:textId="77777777" w:rsidR="00633B44" w:rsidRPr="00633B44" w:rsidRDefault="00633B44" w:rsidP="00633B44">
            <w:pPr>
              <w:pStyle w:val="acctfourfigures"/>
              <w:tabs>
                <w:tab w:val="clear" w:pos="765"/>
                <w:tab w:val="decimal" w:pos="911"/>
              </w:tabs>
              <w:spacing w:line="240" w:lineRule="atLeast"/>
              <w:rPr>
                <w:b/>
                <w:bCs/>
                <w:szCs w:val="22"/>
              </w:rPr>
            </w:pPr>
          </w:p>
        </w:tc>
        <w:tc>
          <w:tcPr>
            <w:tcW w:w="1210" w:type="dxa"/>
            <w:tcBorders>
              <w:bottom w:val="double" w:sz="4" w:space="0" w:color="auto"/>
            </w:tcBorders>
          </w:tcPr>
          <w:p w14:paraId="3FBDF814" w14:textId="37C4E366" w:rsidR="00633B44" w:rsidRPr="00633B44" w:rsidRDefault="00157087" w:rsidP="001735DF">
            <w:pPr>
              <w:tabs>
                <w:tab w:val="decimal" w:pos="749"/>
              </w:tabs>
              <w:spacing w:line="240" w:lineRule="atLeast"/>
              <w:ind w:left="-108" w:right="-110"/>
              <w:rPr>
                <w:b/>
                <w:bCs/>
              </w:rPr>
            </w:pPr>
            <w:r>
              <w:rPr>
                <w:b/>
                <w:bCs/>
              </w:rPr>
              <w:t>-</w:t>
            </w:r>
          </w:p>
        </w:tc>
      </w:tr>
    </w:tbl>
    <w:p w14:paraId="61C3B7E7" w14:textId="77777777" w:rsidR="001B3631" w:rsidRDefault="001B3631">
      <w:pPr>
        <w:rPr>
          <w:sz w:val="28"/>
          <w:szCs w:val="24"/>
        </w:rPr>
      </w:pPr>
    </w:p>
    <w:p w14:paraId="6E000D24" w14:textId="77777777" w:rsidR="00770F9F" w:rsidRDefault="00770F9F">
      <w:pPr>
        <w:rPr>
          <w:sz w:val="28"/>
          <w:szCs w:val="24"/>
        </w:rPr>
      </w:pPr>
    </w:p>
    <w:p w14:paraId="44F1D2B7" w14:textId="77777777" w:rsidR="00770F9F" w:rsidRPr="00157087" w:rsidRDefault="00770F9F">
      <w:pPr>
        <w:rPr>
          <w:sz w:val="28"/>
          <w:szCs w:val="24"/>
        </w:rPr>
      </w:pPr>
    </w:p>
    <w:tbl>
      <w:tblPr>
        <w:tblW w:w="9776" w:type="dxa"/>
        <w:tblInd w:w="450" w:type="dxa"/>
        <w:tblLayout w:type="fixed"/>
        <w:tblLook w:val="04A0" w:firstRow="1" w:lastRow="0" w:firstColumn="1" w:lastColumn="0" w:noHBand="0" w:noVBand="1"/>
      </w:tblPr>
      <w:tblGrid>
        <w:gridCol w:w="2160"/>
        <w:gridCol w:w="1170"/>
        <w:gridCol w:w="236"/>
        <w:gridCol w:w="992"/>
        <w:gridCol w:w="236"/>
        <w:gridCol w:w="1022"/>
        <w:gridCol w:w="236"/>
        <w:gridCol w:w="934"/>
        <w:gridCol w:w="270"/>
        <w:gridCol w:w="1260"/>
        <w:gridCol w:w="236"/>
        <w:gridCol w:w="1024"/>
      </w:tblGrid>
      <w:tr w:rsidR="00DB0353" w:rsidRPr="009426D0" w14:paraId="694C8D5F" w14:textId="77777777" w:rsidTr="00D33945">
        <w:trPr>
          <w:tblHeader/>
        </w:trPr>
        <w:tc>
          <w:tcPr>
            <w:tcW w:w="2160" w:type="dxa"/>
            <w:shd w:val="clear" w:color="auto" w:fill="auto"/>
            <w:vAlign w:val="bottom"/>
          </w:tcPr>
          <w:p w14:paraId="1D94E921" w14:textId="77777777" w:rsidR="00DB0353" w:rsidRPr="009426D0" w:rsidRDefault="00DB0353" w:rsidP="00C214FD">
            <w:pPr>
              <w:tabs>
                <w:tab w:val="left" w:pos="880"/>
                <w:tab w:val="left" w:pos="970"/>
              </w:tabs>
              <w:spacing w:line="240" w:lineRule="auto"/>
              <w:rPr>
                <w:b/>
                <w:bCs/>
                <w:i/>
                <w:iCs/>
                <w:szCs w:val="22"/>
                <w:cs/>
              </w:rPr>
            </w:pPr>
          </w:p>
        </w:tc>
        <w:tc>
          <w:tcPr>
            <w:tcW w:w="2398" w:type="dxa"/>
            <w:gridSpan w:val="3"/>
            <w:shd w:val="clear" w:color="auto" w:fill="auto"/>
            <w:vAlign w:val="bottom"/>
          </w:tcPr>
          <w:p w14:paraId="74C04A63" w14:textId="77777777" w:rsidR="00DB0353" w:rsidRPr="009426D0" w:rsidRDefault="00DB0353" w:rsidP="00C214FD">
            <w:pPr>
              <w:tabs>
                <w:tab w:val="left" w:pos="720"/>
              </w:tabs>
              <w:spacing w:line="240" w:lineRule="auto"/>
              <w:ind w:left="-129" w:right="-86"/>
              <w:jc w:val="center"/>
              <w:rPr>
                <w:b/>
                <w:bCs/>
                <w:szCs w:val="22"/>
                <w:cs/>
              </w:rPr>
            </w:pPr>
            <w:r w:rsidRPr="009426D0">
              <w:rPr>
                <w:b/>
                <w:bCs/>
                <w:szCs w:val="22"/>
              </w:rPr>
              <w:t>Interest rate</w:t>
            </w:r>
          </w:p>
        </w:tc>
        <w:tc>
          <w:tcPr>
            <w:tcW w:w="236" w:type="dxa"/>
          </w:tcPr>
          <w:p w14:paraId="0FF2A909" w14:textId="77777777" w:rsidR="00DB0353" w:rsidRPr="009426D0" w:rsidRDefault="00DB0353" w:rsidP="00C214FD">
            <w:pPr>
              <w:tabs>
                <w:tab w:val="left" w:pos="720"/>
              </w:tabs>
              <w:spacing w:line="240" w:lineRule="auto"/>
              <w:ind w:left="-129" w:right="-86"/>
              <w:jc w:val="center"/>
              <w:rPr>
                <w:b/>
                <w:bCs/>
                <w:szCs w:val="22"/>
                <w:cs/>
              </w:rPr>
            </w:pPr>
          </w:p>
        </w:tc>
        <w:tc>
          <w:tcPr>
            <w:tcW w:w="4982" w:type="dxa"/>
            <w:gridSpan w:val="7"/>
            <w:shd w:val="clear" w:color="auto" w:fill="auto"/>
            <w:vAlign w:val="bottom"/>
          </w:tcPr>
          <w:p w14:paraId="48E73798" w14:textId="02B308CA" w:rsidR="00DB0353" w:rsidRPr="00F86537" w:rsidRDefault="00DB0353" w:rsidP="00F86537">
            <w:pPr>
              <w:pStyle w:val="acctmergecolhdg"/>
              <w:spacing w:line="240" w:lineRule="atLeast"/>
              <w:rPr>
                <w:rFonts w:cstheme="minorBidi"/>
                <w:szCs w:val="28"/>
                <w:cs/>
                <w:lang w:bidi="th-TH"/>
              </w:rPr>
            </w:pPr>
            <w:r w:rsidRPr="009426D0">
              <w:rPr>
                <w:rFonts w:cstheme="minorBidi" w:hint="cs"/>
                <w:szCs w:val="28"/>
                <w:cs/>
                <w:lang w:bidi="th-TH"/>
              </w:rPr>
              <w:t xml:space="preserve">  </w:t>
            </w:r>
            <w:r w:rsidR="00596177" w:rsidRPr="00596177">
              <w:rPr>
                <w:szCs w:val="22"/>
              </w:rPr>
              <w:t xml:space="preserve">Separate </w:t>
            </w:r>
            <w:r w:rsidRPr="00DB0353">
              <w:rPr>
                <w:szCs w:val="22"/>
              </w:rPr>
              <w:t>financial statements</w:t>
            </w:r>
          </w:p>
        </w:tc>
      </w:tr>
      <w:tr w:rsidR="00157087" w:rsidRPr="009426D0" w14:paraId="6964A03C" w14:textId="77777777" w:rsidTr="00D33945">
        <w:trPr>
          <w:tblHeader/>
        </w:trPr>
        <w:tc>
          <w:tcPr>
            <w:tcW w:w="2160" w:type="dxa"/>
            <w:vMerge w:val="restart"/>
            <w:shd w:val="clear" w:color="auto" w:fill="auto"/>
          </w:tcPr>
          <w:p w14:paraId="38D85678" w14:textId="77777777" w:rsidR="00157087" w:rsidRPr="009426D0" w:rsidRDefault="00157087" w:rsidP="00157087">
            <w:pPr>
              <w:spacing w:line="240" w:lineRule="auto"/>
              <w:ind w:left="346" w:right="-309" w:hanging="651"/>
              <w:jc w:val="center"/>
              <w:rPr>
                <w:spacing w:val="-10"/>
                <w:szCs w:val="22"/>
              </w:rPr>
            </w:pPr>
            <w:r w:rsidRPr="009426D0">
              <w:rPr>
                <w:spacing w:val="-10"/>
                <w:szCs w:val="22"/>
                <w:cs/>
              </w:rPr>
              <w:br w:type="page"/>
            </w:r>
          </w:p>
          <w:p w14:paraId="5E7A1514" w14:textId="77777777" w:rsidR="00157087" w:rsidRPr="009426D0" w:rsidRDefault="00157087" w:rsidP="00157087">
            <w:pPr>
              <w:spacing w:line="240" w:lineRule="auto"/>
              <w:ind w:left="336" w:right="-309" w:hanging="641"/>
              <w:jc w:val="center"/>
              <w:rPr>
                <w:b/>
                <w:bCs/>
                <w:i/>
                <w:iCs/>
                <w:szCs w:val="22"/>
                <w:lang w:val="en-US"/>
              </w:rPr>
            </w:pPr>
            <w:r w:rsidRPr="009426D0">
              <w:rPr>
                <w:b/>
                <w:bCs/>
                <w:i/>
                <w:iCs/>
                <w:szCs w:val="22"/>
                <w:lang w:val="en-US"/>
              </w:rPr>
              <w:t>Long -term loans from</w:t>
            </w:r>
          </w:p>
          <w:p w14:paraId="0C879828" w14:textId="77777777" w:rsidR="00157087" w:rsidRPr="009426D0" w:rsidRDefault="00157087" w:rsidP="00157087">
            <w:pPr>
              <w:spacing w:line="240" w:lineRule="auto"/>
              <w:ind w:left="-114" w:right="-309" w:hanging="651"/>
              <w:jc w:val="center"/>
              <w:rPr>
                <w:b/>
                <w:bCs/>
                <w:i/>
                <w:iCs/>
                <w:spacing w:val="-10"/>
                <w:szCs w:val="22"/>
                <w:cs/>
              </w:rPr>
            </w:pPr>
            <w:r w:rsidRPr="009426D0">
              <w:rPr>
                <w:b/>
                <w:bCs/>
                <w:i/>
                <w:iCs/>
                <w:szCs w:val="22"/>
                <w:lang w:val="en-US"/>
              </w:rPr>
              <w:t>related parties</w:t>
            </w:r>
          </w:p>
        </w:tc>
        <w:tc>
          <w:tcPr>
            <w:tcW w:w="1170" w:type="dxa"/>
            <w:shd w:val="clear" w:color="auto" w:fill="auto"/>
            <w:hideMark/>
          </w:tcPr>
          <w:p w14:paraId="73272D2A" w14:textId="77777777" w:rsidR="00157087" w:rsidRDefault="00157087" w:rsidP="00157087">
            <w:pPr>
              <w:tabs>
                <w:tab w:val="left" w:pos="720"/>
              </w:tabs>
              <w:spacing w:line="240" w:lineRule="auto"/>
              <w:ind w:left="-129" w:right="-86"/>
              <w:jc w:val="center"/>
              <w:rPr>
                <w:bCs/>
                <w:szCs w:val="22"/>
              </w:rPr>
            </w:pPr>
            <w:r w:rsidRPr="005212EE">
              <w:rPr>
                <w:bCs/>
                <w:szCs w:val="22"/>
              </w:rPr>
              <w:t>3</w:t>
            </w:r>
            <w:r>
              <w:rPr>
                <w:bCs/>
                <w:szCs w:val="22"/>
              </w:rPr>
              <w:t>1</w:t>
            </w:r>
          </w:p>
          <w:p w14:paraId="0ECA393B" w14:textId="40FC9E64" w:rsidR="00157087" w:rsidRPr="009426D0" w:rsidRDefault="00157087" w:rsidP="00157087">
            <w:pPr>
              <w:tabs>
                <w:tab w:val="left" w:pos="720"/>
              </w:tabs>
              <w:spacing w:line="240" w:lineRule="auto"/>
              <w:ind w:left="-95" w:right="-120"/>
              <w:jc w:val="center"/>
              <w:rPr>
                <w:szCs w:val="22"/>
                <w:cs/>
              </w:rPr>
            </w:pPr>
            <w:r w:rsidRPr="00156FC2">
              <w:rPr>
                <w:szCs w:val="22"/>
              </w:rPr>
              <w:t>December</w:t>
            </w:r>
          </w:p>
        </w:tc>
        <w:tc>
          <w:tcPr>
            <w:tcW w:w="236" w:type="dxa"/>
            <w:shd w:val="clear" w:color="auto" w:fill="auto"/>
            <w:vAlign w:val="bottom"/>
          </w:tcPr>
          <w:p w14:paraId="7F02576F" w14:textId="77777777" w:rsidR="00157087" w:rsidRPr="009426D0" w:rsidRDefault="00157087" w:rsidP="00157087">
            <w:pPr>
              <w:tabs>
                <w:tab w:val="left" w:pos="720"/>
              </w:tabs>
              <w:spacing w:line="240" w:lineRule="auto"/>
              <w:jc w:val="center"/>
              <w:rPr>
                <w:szCs w:val="22"/>
                <w:cs/>
              </w:rPr>
            </w:pPr>
          </w:p>
        </w:tc>
        <w:tc>
          <w:tcPr>
            <w:tcW w:w="992" w:type="dxa"/>
          </w:tcPr>
          <w:p w14:paraId="7F650A1E" w14:textId="77777777" w:rsidR="00157087" w:rsidRDefault="00157087" w:rsidP="00157087">
            <w:pPr>
              <w:tabs>
                <w:tab w:val="left" w:pos="720"/>
              </w:tabs>
              <w:spacing w:line="240" w:lineRule="auto"/>
              <w:ind w:left="-129" w:right="-86"/>
              <w:jc w:val="center"/>
              <w:rPr>
                <w:bCs/>
                <w:szCs w:val="22"/>
              </w:rPr>
            </w:pPr>
            <w:r w:rsidRPr="005212EE">
              <w:rPr>
                <w:bCs/>
                <w:szCs w:val="22"/>
              </w:rPr>
              <w:t>3</w:t>
            </w:r>
            <w:r>
              <w:rPr>
                <w:bCs/>
                <w:szCs w:val="22"/>
              </w:rPr>
              <w:t>1</w:t>
            </w:r>
          </w:p>
          <w:p w14:paraId="35FCA17C" w14:textId="62421543" w:rsidR="00157087" w:rsidRPr="009426D0" w:rsidRDefault="00157087" w:rsidP="00157087">
            <w:pPr>
              <w:tabs>
                <w:tab w:val="left" w:pos="720"/>
              </w:tabs>
              <w:spacing w:line="240" w:lineRule="auto"/>
              <w:ind w:left="-129" w:right="-86"/>
              <w:jc w:val="center"/>
              <w:rPr>
                <w:bCs/>
                <w:szCs w:val="22"/>
                <w:cs/>
              </w:rPr>
            </w:pPr>
            <w:r w:rsidRPr="008B4E20">
              <w:rPr>
                <w:bCs/>
                <w:szCs w:val="22"/>
              </w:rPr>
              <w:t>March</w:t>
            </w:r>
          </w:p>
        </w:tc>
        <w:tc>
          <w:tcPr>
            <w:tcW w:w="236" w:type="dxa"/>
          </w:tcPr>
          <w:p w14:paraId="37CBE2D2" w14:textId="77777777" w:rsidR="00157087" w:rsidRPr="009426D0" w:rsidRDefault="00157087" w:rsidP="00157087">
            <w:pPr>
              <w:tabs>
                <w:tab w:val="left" w:pos="720"/>
              </w:tabs>
              <w:spacing w:line="240" w:lineRule="auto"/>
              <w:ind w:left="-129" w:right="-86"/>
              <w:jc w:val="center"/>
              <w:rPr>
                <w:szCs w:val="22"/>
                <w:cs/>
              </w:rPr>
            </w:pPr>
          </w:p>
        </w:tc>
        <w:tc>
          <w:tcPr>
            <w:tcW w:w="1022" w:type="dxa"/>
            <w:shd w:val="clear" w:color="auto" w:fill="auto"/>
            <w:vAlign w:val="bottom"/>
            <w:hideMark/>
          </w:tcPr>
          <w:p w14:paraId="7324416E" w14:textId="77777777" w:rsidR="00157087" w:rsidRPr="00156FC2" w:rsidRDefault="00157087" w:rsidP="00157087">
            <w:pPr>
              <w:tabs>
                <w:tab w:val="left" w:pos="720"/>
              </w:tabs>
              <w:spacing w:line="240" w:lineRule="auto"/>
              <w:ind w:left="-95" w:right="-120"/>
              <w:jc w:val="center"/>
              <w:rPr>
                <w:szCs w:val="22"/>
              </w:rPr>
            </w:pPr>
            <w:r w:rsidRPr="00156FC2">
              <w:rPr>
                <w:szCs w:val="22"/>
              </w:rPr>
              <w:t xml:space="preserve">1 </w:t>
            </w:r>
          </w:p>
          <w:p w14:paraId="002C4C57" w14:textId="50EF1AF6" w:rsidR="00157087" w:rsidRPr="009426D0" w:rsidRDefault="00157087" w:rsidP="00157087">
            <w:pPr>
              <w:tabs>
                <w:tab w:val="left" w:pos="720"/>
              </w:tabs>
              <w:spacing w:line="240" w:lineRule="auto"/>
              <w:ind w:left="-95" w:right="-120"/>
              <w:jc w:val="center"/>
              <w:rPr>
                <w:szCs w:val="22"/>
              </w:rPr>
            </w:pPr>
            <w:r w:rsidRPr="00156FC2">
              <w:rPr>
                <w:szCs w:val="22"/>
              </w:rPr>
              <w:t>January</w:t>
            </w:r>
          </w:p>
        </w:tc>
        <w:tc>
          <w:tcPr>
            <w:tcW w:w="236" w:type="dxa"/>
            <w:shd w:val="clear" w:color="auto" w:fill="auto"/>
            <w:vAlign w:val="bottom"/>
          </w:tcPr>
          <w:p w14:paraId="3E794680" w14:textId="77777777" w:rsidR="00157087" w:rsidRPr="009426D0" w:rsidRDefault="00157087" w:rsidP="00157087">
            <w:pPr>
              <w:tabs>
                <w:tab w:val="left" w:pos="720"/>
              </w:tabs>
              <w:spacing w:line="240" w:lineRule="auto"/>
              <w:jc w:val="center"/>
              <w:rPr>
                <w:szCs w:val="22"/>
                <w:cs/>
              </w:rPr>
            </w:pPr>
          </w:p>
        </w:tc>
        <w:tc>
          <w:tcPr>
            <w:tcW w:w="934" w:type="dxa"/>
            <w:shd w:val="clear" w:color="auto" w:fill="auto"/>
            <w:vAlign w:val="bottom"/>
          </w:tcPr>
          <w:p w14:paraId="4D926C60" w14:textId="77777777" w:rsidR="00157087" w:rsidRPr="009426D0" w:rsidRDefault="00157087" w:rsidP="00157087">
            <w:pPr>
              <w:tabs>
                <w:tab w:val="left" w:pos="720"/>
              </w:tabs>
              <w:spacing w:line="240" w:lineRule="auto"/>
              <w:ind w:left="-95" w:right="-120"/>
              <w:jc w:val="center"/>
              <w:rPr>
                <w:szCs w:val="22"/>
              </w:rPr>
            </w:pPr>
          </w:p>
        </w:tc>
        <w:tc>
          <w:tcPr>
            <w:tcW w:w="270" w:type="dxa"/>
            <w:shd w:val="clear" w:color="auto" w:fill="auto"/>
            <w:vAlign w:val="bottom"/>
          </w:tcPr>
          <w:p w14:paraId="055478DE" w14:textId="77777777" w:rsidR="00157087" w:rsidRPr="009426D0" w:rsidRDefault="00157087" w:rsidP="00157087">
            <w:pPr>
              <w:tabs>
                <w:tab w:val="left" w:pos="720"/>
              </w:tabs>
              <w:spacing w:line="240" w:lineRule="auto"/>
              <w:jc w:val="center"/>
              <w:rPr>
                <w:szCs w:val="22"/>
                <w:cs/>
              </w:rPr>
            </w:pPr>
          </w:p>
        </w:tc>
        <w:tc>
          <w:tcPr>
            <w:tcW w:w="1260" w:type="dxa"/>
            <w:shd w:val="clear" w:color="auto" w:fill="auto"/>
            <w:vAlign w:val="bottom"/>
          </w:tcPr>
          <w:p w14:paraId="14AD95E6" w14:textId="77777777" w:rsidR="00157087" w:rsidRPr="009426D0" w:rsidRDefault="00157087" w:rsidP="00157087">
            <w:pPr>
              <w:tabs>
                <w:tab w:val="left" w:pos="720"/>
              </w:tabs>
              <w:spacing w:line="240" w:lineRule="auto"/>
              <w:ind w:left="-95" w:right="-120"/>
              <w:jc w:val="center"/>
              <w:rPr>
                <w:szCs w:val="22"/>
              </w:rPr>
            </w:pPr>
          </w:p>
        </w:tc>
        <w:tc>
          <w:tcPr>
            <w:tcW w:w="236" w:type="dxa"/>
            <w:shd w:val="clear" w:color="auto" w:fill="auto"/>
            <w:vAlign w:val="bottom"/>
          </w:tcPr>
          <w:p w14:paraId="625C4356" w14:textId="77777777" w:rsidR="00157087" w:rsidRPr="009426D0" w:rsidRDefault="00157087" w:rsidP="00157087">
            <w:pPr>
              <w:tabs>
                <w:tab w:val="left" w:pos="720"/>
              </w:tabs>
              <w:spacing w:line="240" w:lineRule="auto"/>
              <w:jc w:val="center"/>
              <w:rPr>
                <w:szCs w:val="22"/>
                <w:cs/>
              </w:rPr>
            </w:pPr>
          </w:p>
        </w:tc>
        <w:tc>
          <w:tcPr>
            <w:tcW w:w="1024" w:type="dxa"/>
            <w:shd w:val="clear" w:color="auto" w:fill="auto"/>
            <w:hideMark/>
          </w:tcPr>
          <w:p w14:paraId="56161E19" w14:textId="77777777" w:rsidR="00157087" w:rsidRDefault="00157087" w:rsidP="00157087">
            <w:pPr>
              <w:tabs>
                <w:tab w:val="left" w:pos="720"/>
              </w:tabs>
              <w:spacing w:line="240" w:lineRule="auto"/>
              <w:ind w:left="-129" w:right="-86"/>
              <w:jc w:val="center"/>
              <w:rPr>
                <w:bCs/>
                <w:szCs w:val="22"/>
              </w:rPr>
            </w:pPr>
            <w:r w:rsidRPr="005212EE">
              <w:rPr>
                <w:bCs/>
                <w:szCs w:val="22"/>
              </w:rPr>
              <w:t>3</w:t>
            </w:r>
            <w:r>
              <w:rPr>
                <w:bCs/>
                <w:szCs w:val="22"/>
              </w:rPr>
              <w:t>1</w:t>
            </w:r>
          </w:p>
          <w:p w14:paraId="1E7E2BD7" w14:textId="298D7854" w:rsidR="00157087" w:rsidRPr="009426D0" w:rsidRDefault="00157087" w:rsidP="00157087">
            <w:pPr>
              <w:tabs>
                <w:tab w:val="left" w:pos="720"/>
              </w:tabs>
              <w:spacing w:line="240" w:lineRule="auto"/>
              <w:ind w:left="-95" w:right="-120"/>
              <w:jc w:val="center"/>
              <w:rPr>
                <w:szCs w:val="22"/>
                <w:cs/>
              </w:rPr>
            </w:pPr>
            <w:r w:rsidRPr="008B4E20">
              <w:rPr>
                <w:bCs/>
                <w:szCs w:val="22"/>
              </w:rPr>
              <w:t>March</w:t>
            </w:r>
          </w:p>
        </w:tc>
      </w:tr>
      <w:tr w:rsidR="00157087" w:rsidRPr="009426D0" w14:paraId="26706A57" w14:textId="77777777" w:rsidTr="00D33945">
        <w:trPr>
          <w:tblHeader/>
        </w:trPr>
        <w:tc>
          <w:tcPr>
            <w:tcW w:w="2160" w:type="dxa"/>
            <w:vMerge/>
            <w:shd w:val="clear" w:color="auto" w:fill="auto"/>
          </w:tcPr>
          <w:p w14:paraId="5464026D" w14:textId="77777777" w:rsidR="00157087" w:rsidRPr="009426D0" w:rsidRDefault="00157087" w:rsidP="00157087">
            <w:pPr>
              <w:spacing w:line="240" w:lineRule="auto"/>
              <w:ind w:left="176" w:right="-288"/>
              <w:jc w:val="both"/>
              <w:rPr>
                <w:b/>
                <w:bCs/>
                <w:i/>
                <w:iCs/>
                <w:szCs w:val="22"/>
                <w:cs/>
              </w:rPr>
            </w:pPr>
          </w:p>
        </w:tc>
        <w:tc>
          <w:tcPr>
            <w:tcW w:w="1170" w:type="dxa"/>
            <w:shd w:val="clear" w:color="auto" w:fill="auto"/>
          </w:tcPr>
          <w:p w14:paraId="1BBDE744" w14:textId="528109CB" w:rsidR="00157087" w:rsidRPr="009426D0" w:rsidRDefault="00157087" w:rsidP="00157087">
            <w:pPr>
              <w:tabs>
                <w:tab w:val="left" w:pos="720"/>
              </w:tabs>
              <w:spacing w:line="240" w:lineRule="auto"/>
              <w:ind w:left="-129" w:right="-102"/>
              <w:jc w:val="center"/>
              <w:rPr>
                <w:szCs w:val="22"/>
              </w:rPr>
            </w:pPr>
            <w:r w:rsidRPr="008B4E20">
              <w:rPr>
                <w:bCs/>
                <w:szCs w:val="22"/>
              </w:rPr>
              <w:t>202</w:t>
            </w:r>
            <w:r>
              <w:rPr>
                <w:bCs/>
                <w:szCs w:val="22"/>
              </w:rPr>
              <w:t>4</w:t>
            </w:r>
          </w:p>
        </w:tc>
        <w:tc>
          <w:tcPr>
            <w:tcW w:w="236" w:type="dxa"/>
            <w:shd w:val="clear" w:color="auto" w:fill="auto"/>
          </w:tcPr>
          <w:p w14:paraId="5F5DE31C" w14:textId="77777777" w:rsidR="00157087" w:rsidRPr="009426D0" w:rsidRDefault="00157087" w:rsidP="00157087">
            <w:pPr>
              <w:tabs>
                <w:tab w:val="left" w:pos="720"/>
              </w:tabs>
              <w:spacing w:line="240" w:lineRule="auto"/>
              <w:jc w:val="center"/>
              <w:rPr>
                <w:szCs w:val="22"/>
                <w:cs/>
              </w:rPr>
            </w:pPr>
          </w:p>
        </w:tc>
        <w:tc>
          <w:tcPr>
            <w:tcW w:w="992" w:type="dxa"/>
          </w:tcPr>
          <w:p w14:paraId="2FDE86FC" w14:textId="271FD8E6" w:rsidR="00157087" w:rsidRPr="009426D0" w:rsidRDefault="00157087" w:rsidP="00157087">
            <w:pPr>
              <w:tabs>
                <w:tab w:val="left" w:pos="720"/>
              </w:tabs>
              <w:spacing w:line="240" w:lineRule="auto"/>
              <w:ind w:left="-129" w:right="-86"/>
              <w:jc w:val="center"/>
              <w:rPr>
                <w:bCs/>
                <w:szCs w:val="22"/>
                <w:cs/>
              </w:rPr>
            </w:pPr>
            <w:r w:rsidRPr="008B4E20">
              <w:rPr>
                <w:bCs/>
                <w:szCs w:val="22"/>
              </w:rPr>
              <w:t>202</w:t>
            </w:r>
            <w:r>
              <w:rPr>
                <w:bCs/>
                <w:szCs w:val="22"/>
              </w:rPr>
              <w:t>5</w:t>
            </w:r>
          </w:p>
        </w:tc>
        <w:tc>
          <w:tcPr>
            <w:tcW w:w="236" w:type="dxa"/>
          </w:tcPr>
          <w:p w14:paraId="06ED34E9" w14:textId="77777777" w:rsidR="00157087" w:rsidRPr="009426D0" w:rsidRDefault="00157087" w:rsidP="00157087">
            <w:pPr>
              <w:tabs>
                <w:tab w:val="left" w:pos="720"/>
              </w:tabs>
              <w:spacing w:line="240" w:lineRule="auto"/>
              <w:ind w:left="-129" w:right="-86"/>
              <w:jc w:val="center"/>
              <w:rPr>
                <w:szCs w:val="22"/>
                <w:cs/>
              </w:rPr>
            </w:pPr>
          </w:p>
        </w:tc>
        <w:tc>
          <w:tcPr>
            <w:tcW w:w="1022" w:type="dxa"/>
            <w:shd w:val="clear" w:color="auto" w:fill="auto"/>
            <w:vAlign w:val="bottom"/>
          </w:tcPr>
          <w:p w14:paraId="55138D6F" w14:textId="633E1FB3" w:rsidR="00157087" w:rsidRPr="009426D0" w:rsidRDefault="00157087" w:rsidP="00157087">
            <w:pPr>
              <w:tabs>
                <w:tab w:val="left" w:pos="720"/>
              </w:tabs>
              <w:spacing w:line="240" w:lineRule="auto"/>
              <w:ind w:left="-129" w:right="-86"/>
              <w:jc w:val="center"/>
              <w:rPr>
                <w:szCs w:val="22"/>
                <w:cs/>
              </w:rPr>
            </w:pPr>
            <w:r w:rsidRPr="00156FC2">
              <w:rPr>
                <w:szCs w:val="22"/>
              </w:rPr>
              <w:t>202</w:t>
            </w:r>
            <w:r>
              <w:rPr>
                <w:szCs w:val="22"/>
              </w:rPr>
              <w:t>5</w:t>
            </w:r>
          </w:p>
        </w:tc>
        <w:tc>
          <w:tcPr>
            <w:tcW w:w="236" w:type="dxa"/>
            <w:shd w:val="clear" w:color="auto" w:fill="auto"/>
            <w:vAlign w:val="bottom"/>
          </w:tcPr>
          <w:p w14:paraId="6A25BD67" w14:textId="77777777" w:rsidR="00157087" w:rsidRPr="009426D0" w:rsidRDefault="00157087" w:rsidP="00157087">
            <w:pPr>
              <w:tabs>
                <w:tab w:val="left" w:pos="720"/>
              </w:tabs>
              <w:spacing w:line="240" w:lineRule="auto"/>
              <w:jc w:val="center"/>
              <w:rPr>
                <w:szCs w:val="22"/>
                <w:cs/>
              </w:rPr>
            </w:pPr>
          </w:p>
        </w:tc>
        <w:tc>
          <w:tcPr>
            <w:tcW w:w="934" w:type="dxa"/>
            <w:shd w:val="clear" w:color="auto" w:fill="auto"/>
            <w:vAlign w:val="bottom"/>
          </w:tcPr>
          <w:p w14:paraId="44E00FB4" w14:textId="473BB8A3" w:rsidR="00157087" w:rsidRPr="009426D0" w:rsidRDefault="00157087" w:rsidP="00157087">
            <w:pPr>
              <w:tabs>
                <w:tab w:val="left" w:pos="720"/>
              </w:tabs>
              <w:spacing w:line="240" w:lineRule="auto"/>
              <w:ind w:left="-95" w:right="-120"/>
              <w:jc w:val="center"/>
              <w:rPr>
                <w:szCs w:val="22"/>
                <w:cs/>
              </w:rPr>
            </w:pPr>
            <w:r w:rsidRPr="00156FC2">
              <w:rPr>
                <w:szCs w:val="22"/>
              </w:rPr>
              <w:t>Increase</w:t>
            </w:r>
          </w:p>
        </w:tc>
        <w:tc>
          <w:tcPr>
            <w:tcW w:w="270" w:type="dxa"/>
            <w:shd w:val="clear" w:color="auto" w:fill="auto"/>
            <w:vAlign w:val="bottom"/>
          </w:tcPr>
          <w:p w14:paraId="62C74CD2" w14:textId="77777777" w:rsidR="00157087" w:rsidRPr="009426D0" w:rsidRDefault="00157087" w:rsidP="00157087">
            <w:pPr>
              <w:tabs>
                <w:tab w:val="left" w:pos="720"/>
              </w:tabs>
              <w:spacing w:line="240" w:lineRule="auto"/>
              <w:jc w:val="center"/>
              <w:rPr>
                <w:szCs w:val="22"/>
                <w:cs/>
              </w:rPr>
            </w:pPr>
          </w:p>
        </w:tc>
        <w:tc>
          <w:tcPr>
            <w:tcW w:w="1260" w:type="dxa"/>
            <w:shd w:val="clear" w:color="auto" w:fill="auto"/>
            <w:vAlign w:val="bottom"/>
          </w:tcPr>
          <w:p w14:paraId="12DB0BBA" w14:textId="4D9FC518" w:rsidR="00157087" w:rsidRPr="009426D0" w:rsidRDefault="00157087" w:rsidP="00157087">
            <w:pPr>
              <w:tabs>
                <w:tab w:val="left" w:pos="720"/>
              </w:tabs>
              <w:spacing w:line="240" w:lineRule="auto"/>
              <w:ind w:left="-95" w:right="-120"/>
              <w:jc w:val="center"/>
              <w:rPr>
                <w:szCs w:val="22"/>
                <w:cs/>
              </w:rPr>
            </w:pPr>
            <w:r w:rsidRPr="00156FC2">
              <w:rPr>
                <w:szCs w:val="22"/>
              </w:rPr>
              <w:t>Decrease</w:t>
            </w:r>
          </w:p>
        </w:tc>
        <w:tc>
          <w:tcPr>
            <w:tcW w:w="236" w:type="dxa"/>
            <w:shd w:val="clear" w:color="auto" w:fill="auto"/>
            <w:vAlign w:val="bottom"/>
          </w:tcPr>
          <w:p w14:paraId="785DA693" w14:textId="77777777" w:rsidR="00157087" w:rsidRPr="009426D0" w:rsidRDefault="00157087" w:rsidP="00157087">
            <w:pPr>
              <w:tabs>
                <w:tab w:val="left" w:pos="720"/>
              </w:tabs>
              <w:spacing w:line="240" w:lineRule="auto"/>
              <w:jc w:val="center"/>
              <w:rPr>
                <w:szCs w:val="22"/>
                <w:cs/>
              </w:rPr>
            </w:pPr>
          </w:p>
        </w:tc>
        <w:tc>
          <w:tcPr>
            <w:tcW w:w="1024" w:type="dxa"/>
            <w:shd w:val="clear" w:color="auto" w:fill="auto"/>
          </w:tcPr>
          <w:p w14:paraId="3BCC4499" w14:textId="41B6C476" w:rsidR="00157087" w:rsidRPr="009426D0" w:rsidRDefault="00157087" w:rsidP="00157087">
            <w:pPr>
              <w:tabs>
                <w:tab w:val="left" w:pos="720"/>
              </w:tabs>
              <w:spacing w:line="240" w:lineRule="auto"/>
              <w:ind w:left="-129" w:right="-86"/>
              <w:jc w:val="center"/>
              <w:rPr>
                <w:szCs w:val="22"/>
                <w:cs/>
              </w:rPr>
            </w:pPr>
            <w:r w:rsidRPr="007F7D52">
              <w:rPr>
                <w:szCs w:val="22"/>
              </w:rPr>
              <w:t>202</w:t>
            </w:r>
            <w:r>
              <w:rPr>
                <w:szCs w:val="22"/>
              </w:rPr>
              <w:t>5</w:t>
            </w:r>
          </w:p>
        </w:tc>
      </w:tr>
      <w:tr w:rsidR="00DB0353" w:rsidRPr="009426D0" w14:paraId="6275F152" w14:textId="77777777" w:rsidTr="00D33945">
        <w:trPr>
          <w:tblHeader/>
        </w:trPr>
        <w:tc>
          <w:tcPr>
            <w:tcW w:w="2160" w:type="dxa"/>
            <w:shd w:val="clear" w:color="auto" w:fill="auto"/>
            <w:vAlign w:val="bottom"/>
          </w:tcPr>
          <w:p w14:paraId="41AC4D65" w14:textId="77777777" w:rsidR="00DB0353" w:rsidRPr="009426D0" w:rsidRDefault="00DB0353" w:rsidP="00C214FD">
            <w:pPr>
              <w:tabs>
                <w:tab w:val="left" w:pos="720"/>
              </w:tabs>
              <w:spacing w:line="240" w:lineRule="auto"/>
              <w:rPr>
                <w:b/>
                <w:i/>
                <w:iCs/>
                <w:szCs w:val="22"/>
              </w:rPr>
            </w:pPr>
          </w:p>
        </w:tc>
        <w:tc>
          <w:tcPr>
            <w:tcW w:w="2398" w:type="dxa"/>
            <w:gridSpan w:val="3"/>
            <w:shd w:val="clear" w:color="auto" w:fill="auto"/>
            <w:vAlign w:val="bottom"/>
          </w:tcPr>
          <w:p w14:paraId="0A21E19A" w14:textId="77777777" w:rsidR="00DB0353" w:rsidRPr="009426D0" w:rsidRDefault="00DB0353" w:rsidP="00C214FD">
            <w:pPr>
              <w:tabs>
                <w:tab w:val="left" w:pos="720"/>
              </w:tabs>
              <w:spacing w:line="240" w:lineRule="auto"/>
              <w:ind w:left="-95" w:right="-120"/>
              <w:jc w:val="center"/>
              <w:rPr>
                <w:i/>
                <w:iCs/>
                <w:szCs w:val="22"/>
                <w:cs/>
              </w:rPr>
            </w:pPr>
            <w:r w:rsidRPr="009426D0">
              <w:rPr>
                <w:i/>
                <w:iCs/>
                <w:szCs w:val="22"/>
              </w:rPr>
              <w:t>(% per annum)</w:t>
            </w:r>
          </w:p>
        </w:tc>
        <w:tc>
          <w:tcPr>
            <w:tcW w:w="236" w:type="dxa"/>
          </w:tcPr>
          <w:p w14:paraId="50D8967A" w14:textId="77777777" w:rsidR="00DB0353" w:rsidRPr="009426D0" w:rsidRDefault="00DB0353" w:rsidP="00C214FD">
            <w:pPr>
              <w:tabs>
                <w:tab w:val="left" w:pos="720"/>
              </w:tabs>
              <w:spacing w:line="240" w:lineRule="auto"/>
              <w:ind w:left="-95" w:right="-120"/>
              <w:jc w:val="center"/>
              <w:rPr>
                <w:i/>
                <w:iCs/>
                <w:szCs w:val="22"/>
                <w:cs/>
              </w:rPr>
            </w:pPr>
          </w:p>
        </w:tc>
        <w:tc>
          <w:tcPr>
            <w:tcW w:w="4982" w:type="dxa"/>
            <w:gridSpan w:val="7"/>
            <w:shd w:val="clear" w:color="auto" w:fill="auto"/>
            <w:vAlign w:val="bottom"/>
          </w:tcPr>
          <w:p w14:paraId="2011B5BE" w14:textId="3AF0EBF1" w:rsidR="00DB0353" w:rsidRPr="009426D0" w:rsidRDefault="00DB0353" w:rsidP="00C214FD">
            <w:pPr>
              <w:tabs>
                <w:tab w:val="left" w:pos="720"/>
              </w:tabs>
              <w:spacing w:line="240" w:lineRule="auto"/>
              <w:ind w:left="-95" w:right="-120"/>
              <w:jc w:val="center"/>
              <w:rPr>
                <w:szCs w:val="22"/>
                <w:cs/>
              </w:rPr>
            </w:pPr>
            <w:r w:rsidRPr="009426D0">
              <w:rPr>
                <w:i/>
                <w:iCs/>
                <w:szCs w:val="22"/>
              </w:rPr>
              <w:t>(in thousand Baht)</w:t>
            </w:r>
          </w:p>
        </w:tc>
      </w:tr>
      <w:tr w:rsidR="00D33945" w:rsidRPr="00283D1E" w14:paraId="78B5627A" w14:textId="77777777" w:rsidTr="00D33945">
        <w:tc>
          <w:tcPr>
            <w:tcW w:w="2160" w:type="dxa"/>
            <w:shd w:val="clear" w:color="auto" w:fill="auto"/>
          </w:tcPr>
          <w:p w14:paraId="61B7B293" w14:textId="77777777" w:rsidR="00D33945" w:rsidRPr="009426D0" w:rsidRDefault="00D33945" w:rsidP="00D33945">
            <w:pPr>
              <w:tabs>
                <w:tab w:val="left" w:pos="720"/>
              </w:tabs>
              <w:spacing w:line="240" w:lineRule="auto"/>
              <w:rPr>
                <w:szCs w:val="22"/>
              </w:rPr>
            </w:pPr>
            <w:r w:rsidRPr="009426D0">
              <w:rPr>
                <w:szCs w:val="22"/>
              </w:rPr>
              <w:t>Subsidiaries</w:t>
            </w:r>
          </w:p>
        </w:tc>
        <w:tc>
          <w:tcPr>
            <w:tcW w:w="1170" w:type="dxa"/>
            <w:shd w:val="clear" w:color="auto" w:fill="auto"/>
          </w:tcPr>
          <w:p w14:paraId="5F4A9ECC" w14:textId="65FB2D00" w:rsidR="00D33945" w:rsidRPr="009426D0" w:rsidRDefault="00D33945" w:rsidP="00D33945">
            <w:pPr>
              <w:tabs>
                <w:tab w:val="left" w:pos="720"/>
              </w:tabs>
              <w:spacing w:line="240" w:lineRule="auto"/>
              <w:jc w:val="center"/>
              <w:rPr>
                <w:szCs w:val="22"/>
              </w:rPr>
            </w:pPr>
            <w:r w:rsidRPr="00157087">
              <w:rPr>
                <w:szCs w:val="22"/>
              </w:rPr>
              <w:t>2.72</w:t>
            </w:r>
          </w:p>
        </w:tc>
        <w:tc>
          <w:tcPr>
            <w:tcW w:w="236" w:type="dxa"/>
            <w:shd w:val="clear" w:color="auto" w:fill="auto"/>
          </w:tcPr>
          <w:p w14:paraId="4CBAD971" w14:textId="77777777" w:rsidR="00D33945" w:rsidRPr="009426D0" w:rsidRDefault="00D33945" w:rsidP="00D33945">
            <w:pPr>
              <w:tabs>
                <w:tab w:val="left" w:pos="720"/>
              </w:tabs>
              <w:spacing w:line="240" w:lineRule="auto"/>
              <w:rPr>
                <w:szCs w:val="22"/>
              </w:rPr>
            </w:pPr>
          </w:p>
        </w:tc>
        <w:tc>
          <w:tcPr>
            <w:tcW w:w="992" w:type="dxa"/>
          </w:tcPr>
          <w:p w14:paraId="37349C04" w14:textId="110A5B9A" w:rsidR="00D33945" w:rsidRPr="00D33945" w:rsidRDefault="00D33945" w:rsidP="00D33945">
            <w:pPr>
              <w:spacing w:line="240" w:lineRule="auto"/>
              <w:ind w:left="-129" w:right="-43"/>
              <w:jc w:val="center"/>
              <w:rPr>
                <w:rFonts w:cstheme="minorBidi"/>
                <w:szCs w:val="28"/>
                <w:lang w:val="en-US" w:bidi="th-TH"/>
              </w:rPr>
            </w:pPr>
            <w:r>
              <w:rPr>
                <w:rFonts w:cstheme="minorBidi"/>
                <w:szCs w:val="28"/>
                <w:lang w:val="en-US" w:bidi="th-TH"/>
              </w:rPr>
              <w:t>2.45</w:t>
            </w:r>
          </w:p>
        </w:tc>
        <w:tc>
          <w:tcPr>
            <w:tcW w:w="236" w:type="dxa"/>
          </w:tcPr>
          <w:p w14:paraId="785228BB" w14:textId="77777777" w:rsidR="00D33945" w:rsidRPr="009426D0" w:rsidRDefault="00D33945" w:rsidP="00D33945">
            <w:pPr>
              <w:tabs>
                <w:tab w:val="decimal" w:pos="824"/>
              </w:tabs>
              <w:spacing w:line="240" w:lineRule="auto"/>
              <w:ind w:left="-129" w:right="-86"/>
              <w:jc w:val="center"/>
              <w:rPr>
                <w:szCs w:val="22"/>
              </w:rPr>
            </w:pPr>
          </w:p>
        </w:tc>
        <w:tc>
          <w:tcPr>
            <w:tcW w:w="1022" w:type="dxa"/>
            <w:tcBorders>
              <w:bottom w:val="double" w:sz="4" w:space="0" w:color="auto"/>
            </w:tcBorders>
            <w:shd w:val="clear" w:color="auto" w:fill="auto"/>
          </w:tcPr>
          <w:p w14:paraId="02F181A0" w14:textId="1B17740E" w:rsidR="00D33945" w:rsidRPr="00283D1E" w:rsidRDefault="00D33945" w:rsidP="00D33945">
            <w:pPr>
              <w:tabs>
                <w:tab w:val="decimal" w:pos="824"/>
              </w:tabs>
              <w:spacing w:line="240" w:lineRule="auto"/>
              <w:ind w:right="-86"/>
              <w:rPr>
                <w:b/>
                <w:bCs/>
                <w:szCs w:val="22"/>
              </w:rPr>
            </w:pPr>
            <w:r w:rsidRPr="00157087">
              <w:rPr>
                <w:b/>
                <w:bCs/>
                <w:szCs w:val="22"/>
              </w:rPr>
              <w:t>3,851,029</w:t>
            </w:r>
          </w:p>
        </w:tc>
        <w:tc>
          <w:tcPr>
            <w:tcW w:w="236" w:type="dxa"/>
            <w:shd w:val="clear" w:color="auto" w:fill="auto"/>
          </w:tcPr>
          <w:p w14:paraId="06069BFD" w14:textId="77777777" w:rsidR="00D33945" w:rsidRPr="00283D1E" w:rsidRDefault="00D33945" w:rsidP="00D33945">
            <w:pPr>
              <w:tabs>
                <w:tab w:val="left" w:pos="720"/>
              </w:tabs>
              <w:spacing w:line="240" w:lineRule="auto"/>
              <w:rPr>
                <w:b/>
                <w:bCs/>
                <w:szCs w:val="22"/>
              </w:rPr>
            </w:pPr>
          </w:p>
        </w:tc>
        <w:tc>
          <w:tcPr>
            <w:tcW w:w="934" w:type="dxa"/>
            <w:shd w:val="clear" w:color="auto" w:fill="auto"/>
          </w:tcPr>
          <w:p w14:paraId="469AE99E" w14:textId="3F966487" w:rsidR="00D33945" w:rsidRPr="00061AD7" w:rsidRDefault="00D33945" w:rsidP="00D33945">
            <w:pPr>
              <w:tabs>
                <w:tab w:val="decimal" w:pos="485"/>
              </w:tabs>
              <w:spacing w:line="240" w:lineRule="auto"/>
              <w:ind w:right="-86"/>
              <w:rPr>
                <w:szCs w:val="22"/>
              </w:rPr>
            </w:pPr>
            <w:r w:rsidRPr="00ED010C">
              <w:t>798,444</w:t>
            </w:r>
          </w:p>
        </w:tc>
        <w:tc>
          <w:tcPr>
            <w:tcW w:w="270" w:type="dxa"/>
            <w:shd w:val="clear" w:color="auto" w:fill="auto"/>
          </w:tcPr>
          <w:p w14:paraId="40011F6A" w14:textId="77777777" w:rsidR="00D33945" w:rsidRPr="00061AD7" w:rsidRDefault="00D33945" w:rsidP="00D33945">
            <w:pPr>
              <w:tabs>
                <w:tab w:val="decimal" w:pos="623"/>
                <w:tab w:val="decimal" w:pos="888"/>
              </w:tabs>
              <w:spacing w:line="240" w:lineRule="auto"/>
              <w:ind w:right="-32"/>
              <w:rPr>
                <w:szCs w:val="22"/>
              </w:rPr>
            </w:pPr>
          </w:p>
        </w:tc>
        <w:tc>
          <w:tcPr>
            <w:tcW w:w="1260" w:type="dxa"/>
            <w:shd w:val="clear" w:color="auto" w:fill="auto"/>
          </w:tcPr>
          <w:p w14:paraId="061F0BF0" w14:textId="079B73FA" w:rsidR="00D33945" w:rsidRPr="00061AD7" w:rsidRDefault="00D33945" w:rsidP="00D33945">
            <w:pPr>
              <w:tabs>
                <w:tab w:val="decimal" w:pos="1072"/>
              </w:tabs>
              <w:spacing w:line="240" w:lineRule="auto"/>
              <w:ind w:right="-32"/>
              <w:rPr>
                <w:szCs w:val="22"/>
              </w:rPr>
            </w:pPr>
            <w:r w:rsidRPr="00ED010C">
              <w:t>(3,685,295)</w:t>
            </w:r>
          </w:p>
        </w:tc>
        <w:tc>
          <w:tcPr>
            <w:tcW w:w="236" w:type="dxa"/>
            <w:shd w:val="clear" w:color="auto" w:fill="auto"/>
          </w:tcPr>
          <w:p w14:paraId="7019B546" w14:textId="77777777" w:rsidR="00D33945" w:rsidRPr="00061AD7" w:rsidRDefault="00D33945" w:rsidP="00D33945">
            <w:pPr>
              <w:tabs>
                <w:tab w:val="decimal" w:pos="623"/>
              </w:tabs>
              <w:spacing w:line="240" w:lineRule="auto"/>
              <w:ind w:left="-129" w:right="-86"/>
              <w:jc w:val="center"/>
              <w:rPr>
                <w:szCs w:val="22"/>
              </w:rPr>
            </w:pPr>
          </w:p>
        </w:tc>
        <w:tc>
          <w:tcPr>
            <w:tcW w:w="1024" w:type="dxa"/>
            <w:tcBorders>
              <w:bottom w:val="double" w:sz="4" w:space="0" w:color="auto"/>
            </w:tcBorders>
            <w:shd w:val="clear" w:color="auto" w:fill="auto"/>
          </w:tcPr>
          <w:p w14:paraId="254C3C63" w14:textId="71BCE4A1" w:rsidR="00D33945" w:rsidRPr="00D33945" w:rsidRDefault="00D33945" w:rsidP="00D33945">
            <w:pPr>
              <w:tabs>
                <w:tab w:val="decimal" w:pos="825"/>
              </w:tabs>
              <w:spacing w:line="240" w:lineRule="auto"/>
              <w:ind w:right="-86"/>
              <w:rPr>
                <w:b/>
                <w:bCs/>
                <w:szCs w:val="22"/>
              </w:rPr>
            </w:pPr>
            <w:r w:rsidRPr="00D33945">
              <w:rPr>
                <w:b/>
                <w:bCs/>
              </w:rPr>
              <w:t>964,178</w:t>
            </w:r>
          </w:p>
        </w:tc>
      </w:tr>
    </w:tbl>
    <w:p w14:paraId="58834784" w14:textId="77777777" w:rsidR="00DB0353" w:rsidRPr="00770F9F" w:rsidRDefault="00DB0353">
      <w:pPr>
        <w:rPr>
          <w:sz w:val="32"/>
          <w:szCs w:val="28"/>
        </w:rPr>
      </w:pPr>
    </w:p>
    <w:tbl>
      <w:tblPr>
        <w:tblW w:w="9721" w:type="dxa"/>
        <w:tblInd w:w="450" w:type="dxa"/>
        <w:tblLayout w:type="fixed"/>
        <w:tblCellMar>
          <w:left w:w="79" w:type="dxa"/>
          <w:right w:w="79" w:type="dxa"/>
        </w:tblCellMar>
        <w:tblLook w:val="0000" w:firstRow="0" w:lastRow="0" w:firstColumn="0" w:lastColumn="0" w:noHBand="0" w:noVBand="0"/>
      </w:tblPr>
      <w:tblGrid>
        <w:gridCol w:w="4140"/>
        <w:gridCol w:w="1260"/>
        <w:gridCol w:w="181"/>
        <w:gridCol w:w="1259"/>
        <w:gridCol w:w="180"/>
        <w:gridCol w:w="1259"/>
        <w:gridCol w:w="180"/>
        <w:gridCol w:w="1262"/>
      </w:tblGrid>
      <w:tr w:rsidR="006C59CC" w:rsidRPr="009426D0" w14:paraId="37D9D9D3" w14:textId="77777777" w:rsidTr="00B7121B">
        <w:trPr>
          <w:cantSplit/>
          <w:tblHeader/>
        </w:trPr>
        <w:tc>
          <w:tcPr>
            <w:tcW w:w="4140" w:type="dxa"/>
          </w:tcPr>
          <w:p w14:paraId="4C8B6D9D" w14:textId="77777777" w:rsidR="006C59CC" w:rsidRPr="009426D0" w:rsidRDefault="006C59CC" w:rsidP="006C59CC">
            <w:pPr>
              <w:spacing w:line="240" w:lineRule="atLeast"/>
              <w:rPr>
                <w:szCs w:val="22"/>
              </w:rPr>
            </w:pPr>
            <w:r w:rsidRPr="009426D0">
              <w:rPr>
                <w:szCs w:val="22"/>
              </w:rPr>
              <w:br w:type="page"/>
            </w:r>
          </w:p>
          <w:p w14:paraId="1BF8F348" w14:textId="6800F350" w:rsidR="006C59CC" w:rsidRPr="009426D0" w:rsidRDefault="006C59CC" w:rsidP="006C59CC">
            <w:pPr>
              <w:spacing w:line="240" w:lineRule="atLeast"/>
              <w:ind w:left="173" w:hanging="173"/>
              <w:rPr>
                <w:b/>
                <w:bCs/>
                <w:i/>
                <w:iCs/>
                <w:szCs w:val="22"/>
                <w:lang w:val="en-US"/>
              </w:rPr>
            </w:pPr>
          </w:p>
        </w:tc>
        <w:tc>
          <w:tcPr>
            <w:tcW w:w="2700" w:type="dxa"/>
            <w:gridSpan w:val="3"/>
          </w:tcPr>
          <w:p w14:paraId="3899E36E" w14:textId="77777777" w:rsidR="006C59CC" w:rsidRPr="009426D0" w:rsidRDefault="006C59CC" w:rsidP="006C59CC">
            <w:pPr>
              <w:pStyle w:val="acctmergecolhdg"/>
              <w:spacing w:line="240" w:lineRule="atLeast"/>
              <w:rPr>
                <w:szCs w:val="22"/>
              </w:rPr>
            </w:pPr>
            <w:r w:rsidRPr="009426D0">
              <w:rPr>
                <w:szCs w:val="22"/>
              </w:rPr>
              <w:t xml:space="preserve">Consolidated </w:t>
            </w:r>
          </w:p>
          <w:p w14:paraId="02B6B760" w14:textId="77777777" w:rsidR="006C59CC" w:rsidRPr="009426D0" w:rsidRDefault="006C59CC" w:rsidP="006C59CC">
            <w:pPr>
              <w:pStyle w:val="acctmergecolhdg"/>
              <w:spacing w:line="240" w:lineRule="atLeast"/>
              <w:rPr>
                <w:szCs w:val="22"/>
              </w:rPr>
            </w:pPr>
            <w:r w:rsidRPr="009426D0">
              <w:rPr>
                <w:szCs w:val="22"/>
              </w:rPr>
              <w:t xml:space="preserve">financial statements </w:t>
            </w:r>
          </w:p>
        </w:tc>
        <w:tc>
          <w:tcPr>
            <w:tcW w:w="180" w:type="dxa"/>
          </w:tcPr>
          <w:p w14:paraId="36A58B22" w14:textId="77777777" w:rsidR="006C59CC" w:rsidRPr="009426D0" w:rsidRDefault="006C59CC" w:rsidP="006C59CC">
            <w:pPr>
              <w:pStyle w:val="acctmergecolhdg"/>
              <w:spacing w:line="240" w:lineRule="atLeast"/>
              <w:rPr>
                <w:szCs w:val="22"/>
              </w:rPr>
            </w:pPr>
          </w:p>
        </w:tc>
        <w:tc>
          <w:tcPr>
            <w:tcW w:w="2701" w:type="dxa"/>
            <w:gridSpan w:val="3"/>
          </w:tcPr>
          <w:p w14:paraId="07D7661B" w14:textId="77777777" w:rsidR="006C59CC" w:rsidRPr="009426D0" w:rsidRDefault="006C59CC" w:rsidP="006C59CC">
            <w:pPr>
              <w:pStyle w:val="acctmergecolhdg"/>
              <w:spacing w:line="240" w:lineRule="atLeast"/>
              <w:rPr>
                <w:szCs w:val="22"/>
              </w:rPr>
            </w:pPr>
            <w:r w:rsidRPr="009426D0">
              <w:rPr>
                <w:szCs w:val="22"/>
              </w:rPr>
              <w:t xml:space="preserve">Separate </w:t>
            </w:r>
          </w:p>
          <w:p w14:paraId="6D74E09D" w14:textId="77777777" w:rsidR="006C59CC" w:rsidRPr="009426D0" w:rsidRDefault="006C59CC" w:rsidP="006C59CC">
            <w:pPr>
              <w:pStyle w:val="acctmergecolhdg"/>
              <w:spacing w:line="240" w:lineRule="atLeast"/>
              <w:rPr>
                <w:szCs w:val="22"/>
              </w:rPr>
            </w:pPr>
            <w:r w:rsidRPr="009426D0">
              <w:rPr>
                <w:szCs w:val="22"/>
              </w:rPr>
              <w:t>financial statements</w:t>
            </w:r>
          </w:p>
        </w:tc>
      </w:tr>
      <w:tr w:rsidR="00E83145" w:rsidRPr="009426D0" w14:paraId="53B96A84" w14:textId="77777777" w:rsidTr="00B7121B">
        <w:trPr>
          <w:cantSplit/>
          <w:trHeight w:val="73"/>
          <w:tblHeader/>
        </w:trPr>
        <w:tc>
          <w:tcPr>
            <w:tcW w:w="4140" w:type="dxa"/>
          </w:tcPr>
          <w:p w14:paraId="3B8657FB" w14:textId="66B88866" w:rsidR="00E83145" w:rsidRPr="009426D0" w:rsidRDefault="00E83145" w:rsidP="00E83145">
            <w:pPr>
              <w:pStyle w:val="acctfourfigures"/>
              <w:spacing w:line="240" w:lineRule="atLeast"/>
              <w:ind w:left="100"/>
              <w:rPr>
                <w:szCs w:val="22"/>
              </w:rPr>
            </w:pPr>
          </w:p>
        </w:tc>
        <w:tc>
          <w:tcPr>
            <w:tcW w:w="1260" w:type="dxa"/>
          </w:tcPr>
          <w:p w14:paraId="2BEA1A57" w14:textId="605B3C59" w:rsidR="00E83145" w:rsidRPr="009426D0" w:rsidRDefault="00E83145" w:rsidP="00E83145">
            <w:pPr>
              <w:pStyle w:val="acctmergecolhdg"/>
              <w:spacing w:line="240" w:lineRule="atLeast"/>
              <w:ind w:left="-79" w:right="-79"/>
              <w:rPr>
                <w:b w:val="0"/>
                <w:bCs/>
                <w:szCs w:val="22"/>
              </w:rPr>
            </w:pPr>
            <w:r>
              <w:rPr>
                <w:b w:val="0"/>
                <w:bCs/>
                <w:szCs w:val="22"/>
              </w:rPr>
              <w:t>31 March</w:t>
            </w:r>
          </w:p>
        </w:tc>
        <w:tc>
          <w:tcPr>
            <w:tcW w:w="181" w:type="dxa"/>
          </w:tcPr>
          <w:p w14:paraId="4F01537F" w14:textId="77777777" w:rsidR="00E83145" w:rsidRPr="009426D0" w:rsidRDefault="00E83145" w:rsidP="00E83145">
            <w:pPr>
              <w:pStyle w:val="acctmergecolhdg"/>
              <w:spacing w:line="240" w:lineRule="atLeast"/>
              <w:rPr>
                <w:b w:val="0"/>
                <w:bCs/>
                <w:szCs w:val="22"/>
              </w:rPr>
            </w:pPr>
          </w:p>
        </w:tc>
        <w:tc>
          <w:tcPr>
            <w:tcW w:w="1259" w:type="dxa"/>
          </w:tcPr>
          <w:p w14:paraId="00ED0B74" w14:textId="1EE9C70B" w:rsidR="00E83145" w:rsidRPr="009426D0" w:rsidRDefault="00E83145" w:rsidP="00E83145">
            <w:pPr>
              <w:pStyle w:val="acctmergecolhdg"/>
              <w:spacing w:line="240" w:lineRule="atLeast"/>
              <w:ind w:left="-79" w:right="-79"/>
              <w:rPr>
                <w:b w:val="0"/>
                <w:bCs/>
                <w:szCs w:val="22"/>
              </w:rPr>
            </w:pPr>
            <w:r w:rsidRPr="009426D0">
              <w:rPr>
                <w:b w:val="0"/>
                <w:bCs/>
                <w:szCs w:val="22"/>
              </w:rPr>
              <w:t>31 December</w:t>
            </w:r>
          </w:p>
        </w:tc>
        <w:tc>
          <w:tcPr>
            <w:tcW w:w="180" w:type="dxa"/>
          </w:tcPr>
          <w:p w14:paraId="20DD0C3A" w14:textId="77777777" w:rsidR="00E83145" w:rsidRPr="009426D0" w:rsidRDefault="00E83145" w:rsidP="00E83145">
            <w:pPr>
              <w:pStyle w:val="acctmergecolhdg"/>
              <w:spacing w:line="240" w:lineRule="atLeast"/>
              <w:rPr>
                <w:b w:val="0"/>
                <w:bCs/>
                <w:szCs w:val="22"/>
              </w:rPr>
            </w:pPr>
          </w:p>
        </w:tc>
        <w:tc>
          <w:tcPr>
            <w:tcW w:w="1259" w:type="dxa"/>
          </w:tcPr>
          <w:p w14:paraId="5B2AD18E" w14:textId="6BE5EF5F" w:rsidR="00E83145" w:rsidRPr="009426D0" w:rsidRDefault="00E83145" w:rsidP="00E83145">
            <w:pPr>
              <w:pStyle w:val="acctmergecolhdg"/>
              <w:spacing w:line="240" w:lineRule="atLeast"/>
              <w:ind w:left="-79" w:right="-79"/>
              <w:rPr>
                <w:b w:val="0"/>
                <w:bCs/>
                <w:szCs w:val="22"/>
              </w:rPr>
            </w:pPr>
            <w:r>
              <w:rPr>
                <w:b w:val="0"/>
                <w:bCs/>
                <w:szCs w:val="22"/>
              </w:rPr>
              <w:t>31 March</w:t>
            </w:r>
          </w:p>
        </w:tc>
        <w:tc>
          <w:tcPr>
            <w:tcW w:w="180" w:type="dxa"/>
          </w:tcPr>
          <w:p w14:paraId="14B61AAE" w14:textId="77777777" w:rsidR="00E83145" w:rsidRPr="009426D0" w:rsidRDefault="00E83145" w:rsidP="00E83145">
            <w:pPr>
              <w:pStyle w:val="acctmergecolhdg"/>
              <w:spacing w:line="240" w:lineRule="atLeast"/>
              <w:rPr>
                <w:b w:val="0"/>
                <w:bCs/>
                <w:szCs w:val="22"/>
              </w:rPr>
            </w:pPr>
          </w:p>
        </w:tc>
        <w:tc>
          <w:tcPr>
            <w:tcW w:w="1262" w:type="dxa"/>
          </w:tcPr>
          <w:p w14:paraId="292A382A" w14:textId="44AF422B" w:rsidR="00E83145" w:rsidRPr="009426D0" w:rsidRDefault="00E83145" w:rsidP="00E83145">
            <w:pPr>
              <w:pStyle w:val="acctmergecolhdg"/>
              <w:spacing w:line="240" w:lineRule="atLeast"/>
              <w:ind w:left="-79" w:right="-79"/>
              <w:rPr>
                <w:b w:val="0"/>
                <w:bCs/>
                <w:szCs w:val="22"/>
              </w:rPr>
            </w:pPr>
            <w:r w:rsidRPr="009426D0">
              <w:rPr>
                <w:b w:val="0"/>
                <w:bCs/>
                <w:szCs w:val="22"/>
              </w:rPr>
              <w:t>31 December</w:t>
            </w:r>
          </w:p>
        </w:tc>
      </w:tr>
      <w:tr w:rsidR="00E83145" w:rsidRPr="009426D0" w14:paraId="2BBE7244" w14:textId="77777777" w:rsidTr="00B7121B">
        <w:trPr>
          <w:cantSplit/>
          <w:trHeight w:val="64"/>
          <w:tblHeader/>
        </w:trPr>
        <w:tc>
          <w:tcPr>
            <w:tcW w:w="4140" w:type="dxa"/>
          </w:tcPr>
          <w:p w14:paraId="0B3819D5" w14:textId="77777777" w:rsidR="00E83145" w:rsidRPr="009426D0" w:rsidRDefault="00E83145" w:rsidP="00E83145">
            <w:pPr>
              <w:pStyle w:val="acctfourfigures"/>
              <w:spacing w:line="240" w:lineRule="atLeast"/>
              <w:jc w:val="center"/>
              <w:rPr>
                <w:szCs w:val="22"/>
              </w:rPr>
            </w:pPr>
          </w:p>
        </w:tc>
        <w:tc>
          <w:tcPr>
            <w:tcW w:w="1260" w:type="dxa"/>
          </w:tcPr>
          <w:p w14:paraId="0243A59F" w14:textId="5BE2A532" w:rsidR="00E83145" w:rsidRPr="009426D0" w:rsidRDefault="00E83145" w:rsidP="00E83145">
            <w:pPr>
              <w:pStyle w:val="acctmergecolhdg"/>
              <w:spacing w:line="240" w:lineRule="atLeast"/>
              <w:rPr>
                <w:b w:val="0"/>
                <w:bCs/>
                <w:szCs w:val="22"/>
              </w:rPr>
            </w:pPr>
            <w:r w:rsidRPr="009426D0">
              <w:rPr>
                <w:b w:val="0"/>
                <w:bCs/>
                <w:szCs w:val="22"/>
              </w:rPr>
              <w:t>202</w:t>
            </w:r>
            <w:r>
              <w:rPr>
                <w:b w:val="0"/>
                <w:bCs/>
                <w:szCs w:val="22"/>
              </w:rPr>
              <w:t>5</w:t>
            </w:r>
          </w:p>
        </w:tc>
        <w:tc>
          <w:tcPr>
            <w:tcW w:w="181" w:type="dxa"/>
          </w:tcPr>
          <w:p w14:paraId="783582CD" w14:textId="77777777" w:rsidR="00E83145" w:rsidRPr="009426D0" w:rsidRDefault="00E83145" w:rsidP="00E83145">
            <w:pPr>
              <w:pStyle w:val="acctmergecolhdg"/>
              <w:spacing w:line="240" w:lineRule="atLeast"/>
              <w:rPr>
                <w:b w:val="0"/>
                <w:bCs/>
                <w:szCs w:val="22"/>
              </w:rPr>
            </w:pPr>
          </w:p>
        </w:tc>
        <w:tc>
          <w:tcPr>
            <w:tcW w:w="1259" w:type="dxa"/>
          </w:tcPr>
          <w:p w14:paraId="37E7DB9A" w14:textId="0C172816" w:rsidR="00E83145" w:rsidRPr="009426D0" w:rsidRDefault="00E83145" w:rsidP="00E83145">
            <w:pPr>
              <w:pStyle w:val="acctmergecolhdg"/>
              <w:spacing w:line="240" w:lineRule="atLeast"/>
              <w:rPr>
                <w:b w:val="0"/>
                <w:bCs/>
                <w:szCs w:val="22"/>
              </w:rPr>
            </w:pPr>
            <w:r w:rsidRPr="009426D0">
              <w:rPr>
                <w:b w:val="0"/>
                <w:bCs/>
                <w:szCs w:val="22"/>
              </w:rPr>
              <w:t>202</w:t>
            </w:r>
            <w:r>
              <w:rPr>
                <w:b w:val="0"/>
                <w:bCs/>
                <w:szCs w:val="22"/>
              </w:rPr>
              <w:t>4</w:t>
            </w:r>
          </w:p>
        </w:tc>
        <w:tc>
          <w:tcPr>
            <w:tcW w:w="180" w:type="dxa"/>
          </w:tcPr>
          <w:p w14:paraId="54E0675B" w14:textId="77777777" w:rsidR="00E83145" w:rsidRPr="009426D0" w:rsidRDefault="00E83145" w:rsidP="00E83145">
            <w:pPr>
              <w:pStyle w:val="acctmergecolhdg"/>
              <w:spacing w:line="240" w:lineRule="atLeast"/>
              <w:rPr>
                <w:b w:val="0"/>
                <w:bCs/>
                <w:szCs w:val="22"/>
              </w:rPr>
            </w:pPr>
          </w:p>
        </w:tc>
        <w:tc>
          <w:tcPr>
            <w:tcW w:w="1259" w:type="dxa"/>
          </w:tcPr>
          <w:p w14:paraId="3FE9E1AE" w14:textId="41DD3178" w:rsidR="00E83145" w:rsidRPr="009426D0" w:rsidRDefault="00E83145" w:rsidP="00E83145">
            <w:pPr>
              <w:pStyle w:val="acctmergecolhdg"/>
              <w:spacing w:line="240" w:lineRule="atLeast"/>
              <w:rPr>
                <w:b w:val="0"/>
                <w:bCs/>
                <w:szCs w:val="22"/>
              </w:rPr>
            </w:pPr>
            <w:r w:rsidRPr="009426D0">
              <w:rPr>
                <w:b w:val="0"/>
                <w:bCs/>
                <w:szCs w:val="22"/>
              </w:rPr>
              <w:t>202</w:t>
            </w:r>
            <w:r>
              <w:rPr>
                <w:b w:val="0"/>
                <w:bCs/>
                <w:szCs w:val="22"/>
              </w:rPr>
              <w:t>5</w:t>
            </w:r>
          </w:p>
        </w:tc>
        <w:tc>
          <w:tcPr>
            <w:tcW w:w="180" w:type="dxa"/>
          </w:tcPr>
          <w:p w14:paraId="0A839EF7" w14:textId="77777777" w:rsidR="00E83145" w:rsidRPr="009426D0" w:rsidRDefault="00E83145" w:rsidP="00E83145">
            <w:pPr>
              <w:pStyle w:val="acctmergecolhdg"/>
              <w:spacing w:line="240" w:lineRule="atLeast"/>
              <w:rPr>
                <w:b w:val="0"/>
                <w:bCs/>
                <w:szCs w:val="22"/>
              </w:rPr>
            </w:pPr>
          </w:p>
        </w:tc>
        <w:tc>
          <w:tcPr>
            <w:tcW w:w="1262" w:type="dxa"/>
          </w:tcPr>
          <w:p w14:paraId="76761988" w14:textId="1A6E5D85" w:rsidR="00E83145" w:rsidRPr="009426D0" w:rsidRDefault="00E83145" w:rsidP="00E83145">
            <w:pPr>
              <w:pStyle w:val="acctmergecolhdg"/>
              <w:spacing w:line="240" w:lineRule="atLeast"/>
              <w:rPr>
                <w:b w:val="0"/>
                <w:bCs/>
                <w:szCs w:val="22"/>
              </w:rPr>
            </w:pPr>
            <w:r w:rsidRPr="009426D0">
              <w:rPr>
                <w:b w:val="0"/>
                <w:bCs/>
                <w:szCs w:val="22"/>
              </w:rPr>
              <w:t>202</w:t>
            </w:r>
            <w:r>
              <w:rPr>
                <w:b w:val="0"/>
                <w:bCs/>
                <w:szCs w:val="22"/>
              </w:rPr>
              <w:t>4</w:t>
            </w:r>
          </w:p>
        </w:tc>
      </w:tr>
      <w:tr w:rsidR="009C72F3" w:rsidRPr="009426D0" w14:paraId="50C315A6" w14:textId="77777777" w:rsidTr="00B7121B">
        <w:trPr>
          <w:cantSplit/>
          <w:tblHeader/>
        </w:trPr>
        <w:tc>
          <w:tcPr>
            <w:tcW w:w="4140" w:type="dxa"/>
          </w:tcPr>
          <w:p w14:paraId="4B3766AE" w14:textId="77777777" w:rsidR="009C72F3" w:rsidRPr="009426D0" w:rsidRDefault="009C72F3" w:rsidP="009C72F3">
            <w:pPr>
              <w:spacing w:line="240" w:lineRule="atLeast"/>
              <w:rPr>
                <w:b/>
                <w:bCs/>
                <w:i/>
                <w:iCs/>
                <w:szCs w:val="22"/>
              </w:rPr>
            </w:pPr>
          </w:p>
        </w:tc>
        <w:tc>
          <w:tcPr>
            <w:tcW w:w="5581" w:type="dxa"/>
            <w:gridSpan w:val="7"/>
          </w:tcPr>
          <w:p w14:paraId="276B0C49" w14:textId="5AB0AE7A" w:rsidR="009C72F3" w:rsidRPr="009426D0" w:rsidRDefault="009C72F3" w:rsidP="009C72F3">
            <w:pPr>
              <w:pStyle w:val="acctfourfigures"/>
              <w:spacing w:line="240" w:lineRule="atLeast"/>
              <w:jc w:val="center"/>
              <w:rPr>
                <w:i/>
                <w:iCs/>
                <w:szCs w:val="22"/>
              </w:rPr>
            </w:pPr>
            <w:r w:rsidRPr="009426D0">
              <w:rPr>
                <w:i/>
                <w:iCs/>
                <w:szCs w:val="22"/>
              </w:rPr>
              <w:t>(in thousand Baht)</w:t>
            </w:r>
          </w:p>
        </w:tc>
      </w:tr>
      <w:tr w:rsidR="00E05FE8" w:rsidRPr="009426D0" w14:paraId="605C603A" w14:textId="77777777" w:rsidTr="002356A7">
        <w:trPr>
          <w:cantSplit/>
          <w:trHeight w:val="119"/>
        </w:trPr>
        <w:tc>
          <w:tcPr>
            <w:tcW w:w="4140" w:type="dxa"/>
          </w:tcPr>
          <w:p w14:paraId="0D0B3A1C" w14:textId="25C92A6C" w:rsidR="00E05FE8" w:rsidRPr="009426D0" w:rsidRDefault="00E05FE8" w:rsidP="00E05FE8">
            <w:pPr>
              <w:spacing w:line="240" w:lineRule="atLeast"/>
              <w:rPr>
                <w:szCs w:val="22"/>
              </w:rPr>
            </w:pPr>
            <w:r w:rsidRPr="009426D0">
              <w:rPr>
                <w:b/>
                <w:bCs/>
                <w:i/>
                <w:iCs/>
                <w:szCs w:val="22"/>
                <w:lang w:val="en-US"/>
              </w:rPr>
              <w:t>Lease liabilities</w:t>
            </w:r>
          </w:p>
        </w:tc>
        <w:tc>
          <w:tcPr>
            <w:tcW w:w="1260" w:type="dxa"/>
          </w:tcPr>
          <w:p w14:paraId="02C10091" w14:textId="77777777" w:rsidR="00E05FE8" w:rsidRPr="009426D0" w:rsidRDefault="00E05FE8" w:rsidP="00E05FE8">
            <w:pPr>
              <w:pStyle w:val="acctfourfigures"/>
              <w:tabs>
                <w:tab w:val="clear" w:pos="765"/>
                <w:tab w:val="decimal" w:pos="1091"/>
              </w:tabs>
              <w:spacing w:line="240" w:lineRule="atLeast"/>
              <w:ind w:right="14"/>
              <w:contextualSpacing/>
              <w:rPr>
                <w:b/>
                <w:bCs/>
                <w:szCs w:val="22"/>
              </w:rPr>
            </w:pPr>
          </w:p>
        </w:tc>
        <w:tc>
          <w:tcPr>
            <w:tcW w:w="181" w:type="dxa"/>
          </w:tcPr>
          <w:p w14:paraId="413F7D96" w14:textId="77777777" w:rsidR="00E05FE8" w:rsidRPr="009426D0" w:rsidRDefault="00E05FE8" w:rsidP="00E05FE8">
            <w:pPr>
              <w:pStyle w:val="acctfourfigures"/>
              <w:tabs>
                <w:tab w:val="clear" w:pos="765"/>
                <w:tab w:val="decimal" w:pos="1091"/>
              </w:tabs>
              <w:spacing w:line="240" w:lineRule="atLeast"/>
              <w:rPr>
                <w:b/>
                <w:bCs/>
                <w:szCs w:val="22"/>
              </w:rPr>
            </w:pPr>
          </w:p>
        </w:tc>
        <w:tc>
          <w:tcPr>
            <w:tcW w:w="1259" w:type="dxa"/>
          </w:tcPr>
          <w:p w14:paraId="3BC1C534" w14:textId="77777777" w:rsidR="00E05FE8" w:rsidRPr="009426D0" w:rsidRDefault="00E05FE8" w:rsidP="00E05FE8">
            <w:pPr>
              <w:pStyle w:val="acctfourfigures"/>
              <w:tabs>
                <w:tab w:val="clear" w:pos="765"/>
                <w:tab w:val="decimal" w:pos="1091"/>
              </w:tabs>
              <w:spacing w:line="240" w:lineRule="atLeast"/>
              <w:ind w:right="38"/>
              <w:jc w:val="center"/>
              <w:rPr>
                <w:b/>
                <w:bCs/>
                <w:szCs w:val="22"/>
              </w:rPr>
            </w:pPr>
          </w:p>
        </w:tc>
        <w:tc>
          <w:tcPr>
            <w:tcW w:w="180" w:type="dxa"/>
          </w:tcPr>
          <w:p w14:paraId="13B720FA" w14:textId="77777777" w:rsidR="00E05FE8" w:rsidRPr="009426D0" w:rsidRDefault="00E05FE8" w:rsidP="00E05FE8">
            <w:pPr>
              <w:pStyle w:val="acctfourfigures"/>
              <w:tabs>
                <w:tab w:val="clear" w:pos="765"/>
                <w:tab w:val="decimal" w:pos="1091"/>
              </w:tabs>
              <w:spacing w:line="240" w:lineRule="atLeast"/>
              <w:rPr>
                <w:b/>
                <w:bCs/>
                <w:szCs w:val="22"/>
              </w:rPr>
            </w:pPr>
          </w:p>
        </w:tc>
        <w:tc>
          <w:tcPr>
            <w:tcW w:w="1259" w:type="dxa"/>
          </w:tcPr>
          <w:p w14:paraId="7378DC6D" w14:textId="77777777" w:rsidR="00E05FE8" w:rsidRPr="009426D0" w:rsidRDefault="00E05FE8" w:rsidP="00E05FE8">
            <w:pPr>
              <w:pStyle w:val="acctfourfigures"/>
              <w:tabs>
                <w:tab w:val="clear" w:pos="765"/>
              </w:tabs>
              <w:spacing w:line="240" w:lineRule="atLeast"/>
              <w:ind w:right="-705" w:firstLine="555"/>
              <w:rPr>
                <w:b/>
                <w:bCs/>
                <w:szCs w:val="22"/>
              </w:rPr>
            </w:pPr>
          </w:p>
        </w:tc>
        <w:tc>
          <w:tcPr>
            <w:tcW w:w="180" w:type="dxa"/>
          </w:tcPr>
          <w:p w14:paraId="7EAD37FB" w14:textId="77777777" w:rsidR="00E05FE8" w:rsidRPr="009426D0" w:rsidRDefault="00E05FE8" w:rsidP="00E05FE8">
            <w:pPr>
              <w:pStyle w:val="acctfourfigures"/>
              <w:tabs>
                <w:tab w:val="clear" w:pos="765"/>
                <w:tab w:val="decimal" w:pos="760"/>
              </w:tabs>
              <w:spacing w:line="240" w:lineRule="atLeast"/>
              <w:rPr>
                <w:b/>
                <w:bCs/>
                <w:szCs w:val="22"/>
              </w:rPr>
            </w:pPr>
          </w:p>
        </w:tc>
        <w:tc>
          <w:tcPr>
            <w:tcW w:w="1262" w:type="dxa"/>
          </w:tcPr>
          <w:p w14:paraId="56499816" w14:textId="77777777" w:rsidR="00E05FE8" w:rsidRPr="009426D0" w:rsidRDefault="00E05FE8" w:rsidP="00E05FE8">
            <w:pPr>
              <w:pStyle w:val="acctfourfigures"/>
              <w:tabs>
                <w:tab w:val="clear" w:pos="765"/>
                <w:tab w:val="left" w:pos="731"/>
              </w:tabs>
              <w:spacing w:line="240" w:lineRule="atLeast"/>
              <w:ind w:right="-169"/>
              <w:jc w:val="center"/>
              <w:rPr>
                <w:b/>
                <w:bCs/>
                <w:szCs w:val="22"/>
              </w:rPr>
            </w:pPr>
          </w:p>
        </w:tc>
      </w:tr>
      <w:tr w:rsidR="00696FC4" w:rsidRPr="009426D0" w14:paraId="6775A265" w14:textId="77777777" w:rsidTr="002356A7">
        <w:trPr>
          <w:cantSplit/>
          <w:trHeight w:val="119"/>
        </w:trPr>
        <w:tc>
          <w:tcPr>
            <w:tcW w:w="4140" w:type="dxa"/>
          </w:tcPr>
          <w:p w14:paraId="2B56315C" w14:textId="12AA2BC6" w:rsidR="00696FC4" w:rsidRPr="009426D0" w:rsidRDefault="00696FC4" w:rsidP="00696FC4">
            <w:pPr>
              <w:spacing w:line="240" w:lineRule="atLeast"/>
              <w:rPr>
                <w:b/>
                <w:bCs/>
                <w:i/>
                <w:iCs/>
                <w:szCs w:val="22"/>
                <w:lang w:val="en-US"/>
              </w:rPr>
            </w:pPr>
            <w:r w:rsidRPr="009426D0">
              <w:rPr>
                <w:szCs w:val="22"/>
                <w:lang w:val="en-US" w:bidi="th-TH"/>
              </w:rPr>
              <w:t>Subsidiaries</w:t>
            </w:r>
          </w:p>
        </w:tc>
        <w:tc>
          <w:tcPr>
            <w:tcW w:w="1260" w:type="dxa"/>
            <w:shd w:val="clear" w:color="auto" w:fill="auto"/>
          </w:tcPr>
          <w:p w14:paraId="24B05271" w14:textId="05192D3E" w:rsidR="00696FC4" w:rsidRPr="00FB656A" w:rsidRDefault="00696FC4" w:rsidP="00F86537">
            <w:pPr>
              <w:pStyle w:val="acctfourfigures"/>
              <w:tabs>
                <w:tab w:val="clear" w:pos="765"/>
                <w:tab w:val="decimal" w:pos="815"/>
              </w:tabs>
              <w:spacing w:line="240" w:lineRule="atLeast"/>
              <w:ind w:right="11"/>
              <w:rPr>
                <w:szCs w:val="22"/>
              </w:rPr>
            </w:pPr>
            <w:r w:rsidRPr="000E53B1">
              <w:t>-</w:t>
            </w:r>
          </w:p>
        </w:tc>
        <w:tc>
          <w:tcPr>
            <w:tcW w:w="181" w:type="dxa"/>
            <w:shd w:val="clear" w:color="auto" w:fill="auto"/>
          </w:tcPr>
          <w:p w14:paraId="1B577F7C" w14:textId="77777777" w:rsidR="00696FC4" w:rsidRPr="00FB656A" w:rsidRDefault="00696FC4" w:rsidP="00696FC4">
            <w:pPr>
              <w:pStyle w:val="acctfourfigures"/>
              <w:tabs>
                <w:tab w:val="clear" w:pos="765"/>
                <w:tab w:val="decimal" w:pos="1091"/>
              </w:tabs>
              <w:spacing w:line="240" w:lineRule="atLeast"/>
              <w:rPr>
                <w:szCs w:val="22"/>
              </w:rPr>
            </w:pPr>
          </w:p>
        </w:tc>
        <w:tc>
          <w:tcPr>
            <w:tcW w:w="1259" w:type="dxa"/>
            <w:shd w:val="clear" w:color="auto" w:fill="auto"/>
          </w:tcPr>
          <w:p w14:paraId="06C28800" w14:textId="41F4A630" w:rsidR="00696FC4" w:rsidRPr="00E83145" w:rsidRDefault="00696FC4" w:rsidP="00F86537">
            <w:pPr>
              <w:pStyle w:val="acctfourfigures"/>
              <w:tabs>
                <w:tab w:val="clear" w:pos="765"/>
                <w:tab w:val="decimal" w:pos="792"/>
              </w:tabs>
              <w:spacing w:line="240" w:lineRule="atLeast"/>
              <w:ind w:right="11"/>
            </w:pPr>
            <w:r w:rsidRPr="0020374C">
              <w:t>-</w:t>
            </w:r>
          </w:p>
        </w:tc>
        <w:tc>
          <w:tcPr>
            <w:tcW w:w="180" w:type="dxa"/>
            <w:shd w:val="clear" w:color="auto" w:fill="auto"/>
          </w:tcPr>
          <w:p w14:paraId="6FE81435" w14:textId="77777777" w:rsidR="00696FC4" w:rsidRPr="00FB656A" w:rsidRDefault="00696FC4" w:rsidP="00696FC4">
            <w:pPr>
              <w:pStyle w:val="acctfourfigures"/>
              <w:tabs>
                <w:tab w:val="clear" w:pos="765"/>
                <w:tab w:val="decimal" w:pos="1091"/>
              </w:tabs>
              <w:spacing w:line="240" w:lineRule="atLeast"/>
              <w:rPr>
                <w:szCs w:val="22"/>
              </w:rPr>
            </w:pPr>
          </w:p>
        </w:tc>
        <w:tc>
          <w:tcPr>
            <w:tcW w:w="1259" w:type="dxa"/>
            <w:shd w:val="clear" w:color="auto" w:fill="auto"/>
          </w:tcPr>
          <w:p w14:paraId="355C158A" w14:textId="008AD423" w:rsidR="00696FC4" w:rsidRPr="00FB656A" w:rsidRDefault="00696FC4" w:rsidP="00696FC4">
            <w:pPr>
              <w:tabs>
                <w:tab w:val="decimal" w:pos="1090"/>
              </w:tabs>
              <w:spacing w:line="240" w:lineRule="atLeast"/>
              <w:ind w:left="-108" w:right="-110"/>
              <w:rPr>
                <w:szCs w:val="22"/>
              </w:rPr>
            </w:pPr>
            <w:r w:rsidRPr="00FE63AE">
              <w:t>164,305</w:t>
            </w:r>
          </w:p>
        </w:tc>
        <w:tc>
          <w:tcPr>
            <w:tcW w:w="180" w:type="dxa"/>
            <w:shd w:val="clear" w:color="auto" w:fill="auto"/>
          </w:tcPr>
          <w:p w14:paraId="28B31258" w14:textId="77777777" w:rsidR="00696FC4" w:rsidRPr="00FB656A" w:rsidRDefault="00696FC4" w:rsidP="00696FC4">
            <w:pPr>
              <w:pStyle w:val="acctfourfigures"/>
              <w:tabs>
                <w:tab w:val="clear" w:pos="765"/>
                <w:tab w:val="decimal" w:pos="760"/>
              </w:tabs>
              <w:spacing w:line="240" w:lineRule="atLeast"/>
              <w:rPr>
                <w:szCs w:val="22"/>
              </w:rPr>
            </w:pPr>
          </w:p>
        </w:tc>
        <w:tc>
          <w:tcPr>
            <w:tcW w:w="1262" w:type="dxa"/>
            <w:shd w:val="clear" w:color="auto" w:fill="auto"/>
          </w:tcPr>
          <w:p w14:paraId="78D3912F" w14:textId="6DADBD12" w:rsidR="00696FC4" w:rsidRPr="00FB656A" w:rsidRDefault="00696FC4" w:rsidP="00696FC4">
            <w:pPr>
              <w:tabs>
                <w:tab w:val="decimal" w:pos="1090"/>
              </w:tabs>
              <w:spacing w:line="240" w:lineRule="atLeast"/>
              <w:ind w:left="-108" w:right="-110"/>
              <w:rPr>
                <w:szCs w:val="22"/>
              </w:rPr>
            </w:pPr>
            <w:r w:rsidRPr="003F2D5A">
              <w:t>168,389</w:t>
            </w:r>
          </w:p>
        </w:tc>
      </w:tr>
      <w:tr w:rsidR="00696FC4" w:rsidRPr="009426D0" w14:paraId="194375F9" w14:textId="77777777" w:rsidTr="002356A7">
        <w:trPr>
          <w:cantSplit/>
          <w:trHeight w:val="119"/>
        </w:trPr>
        <w:tc>
          <w:tcPr>
            <w:tcW w:w="4140" w:type="dxa"/>
          </w:tcPr>
          <w:p w14:paraId="399C57BC" w14:textId="4387E764" w:rsidR="00696FC4" w:rsidRPr="009426D0" w:rsidRDefault="00696FC4" w:rsidP="00696FC4">
            <w:pPr>
              <w:spacing w:line="240" w:lineRule="atLeast"/>
              <w:rPr>
                <w:b/>
                <w:bCs/>
                <w:i/>
                <w:iCs/>
                <w:szCs w:val="22"/>
                <w:lang w:val="en-US"/>
              </w:rPr>
            </w:pPr>
            <w:r w:rsidRPr="009426D0">
              <w:rPr>
                <w:szCs w:val="22"/>
              </w:rPr>
              <w:t>Other related parties</w:t>
            </w:r>
          </w:p>
        </w:tc>
        <w:tc>
          <w:tcPr>
            <w:tcW w:w="1260" w:type="dxa"/>
            <w:tcBorders>
              <w:bottom w:val="single" w:sz="4" w:space="0" w:color="auto"/>
            </w:tcBorders>
            <w:shd w:val="clear" w:color="auto" w:fill="auto"/>
          </w:tcPr>
          <w:p w14:paraId="3DDEA362" w14:textId="31E94C96" w:rsidR="00696FC4" w:rsidRPr="00FB656A" w:rsidRDefault="00696FC4" w:rsidP="00696FC4">
            <w:pPr>
              <w:pStyle w:val="acctfourfigures"/>
              <w:tabs>
                <w:tab w:val="clear" w:pos="765"/>
                <w:tab w:val="decimal" w:pos="1091"/>
              </w:tabs>
              <w:spacing w:line="240" w:lineRule="atLeast"/>
              <w:ind w:right="14"/>
              <w:contextualSpacing/>
              <w:rPr>
                <w:szCs w:val="22"/>
              </w:rPr>
            </w:pPr>
            <w:r w:rsidRPr="000E53B1">
              <w:t>845,448</w:t>
            </w:r>
          </w:p>
        </w:tc>
        <w:tc>
          <w:tcPr>
            <w:tcW w:w="181" w:type="dxa"/>
            <w:shd w:val="clear" w:color="auto" w:fill="auto"/>
          </w:tcPr>
          <w:p w14:paraId="212EC982" w14:textId="77777777" w:rsidR="00696FC4" w:rsidRPr="00FB656A" w:rsidRDefault="00696FC4" w:rsidP="00696FC4">
            <w:pPr>
              <w:pStyle w:val="acctfourfigures"/>
              <w:tabs>
                <w:tab w:val="clear" w:pos="765"/>
                <w:tab w:val="decimal" w:pos="1091"/>
              </w:tabs>
              <w:spacing w:line="240" w:lineRule="atLeast"/>
              <w:rPr>
                <w:szCs w:val="22"/>
              </w:rPr>
            </w:pPr>
          </w:p>
        </w:tc>
        <w:tc>
          <w:tcPr>
            <w:tcW w:w="1259" w:type="dxa"/>
            <w:tcBorders>
              <w:bottom w:val="single" w:sz="4" w:space="0" w:color="auto"/>
            </w:tcBorders>
            <w:shd w:val="clear" w:color="auto" w:fill="auto"/>
          </w:tcPr>
          <w:p w14:paraId="1AF55114" w14:textId="1211BCA6" w:rsidR="00696FC4" w:rsidRPr="00FB656A" w:rsidRDefault="00696FC4" w:rsidP="00696FC4">
            <w:pPr>
              <w:pStyle w:val="acctfourfigures"/>
              <w:tabs>
                <w:tab w:val="clear" w:pos="765"/>
                <w:tab w:val="decimal" w:pos="1091"/>
              </w:tabs>
              <w:spacing w:line="240" w:lineRule="atLeast"/>
              <w:ind w:right="38"/>
              <w:jc w:val="center"/>
              <w:rPr>
                <w:szCs w:val="22"/>
              </w:rPr>
            </w:pPr>
            <w:r w:rsidRPr="0020374C">
              <w:t>782,374</w:t>
            </w:r>
          </w:p>
        </w:tc>
        <w:tc>
          <w:tcPr>
            <w:tcW w:w="180" w:type="dxa"/>
            <w:shd w:val="clear" w:color="auto" w:fill="auto"/>
          </w:tcPr>
          <w:p w14:paraId="50341F5E" w14:textId="77777777" w:rsidR="00696FC4" w:rsidRPr="00FB656A" w:rsidRDefault="00696FC4" w:rsidP="00696FC4">
            <w:pPr>
              <w:pStyle w:val="acctfourfigures"/>
              <w:tabs>
                <w:tab w:val="clear" w:pos="765"/>
                <w:tab w:val="decimal" w:pos="1091"/>
              </w:tabs>
              <w:spacing w:line="240" w:lineRule="atLeast"/>
              <w:rPr>
                <w:szCs w:val="22"/>
              </w:rPr>
            </w:pPr>
          </w:p>
        </w:tc>
        <w:tc>
          <w:tcPr>
            <w:tcW w:w="1259" w:type="dxa"/>
            <w:tcBorders>
              <w:bottom w:val="single" w:sz="4" w:space="0" w:color="auto"/>
            </w:tcBorders>
            <w:shd w:val="clear" w:color="auto" w:fill="auto"/>
          </w:tcPr>
          <w:p w14:paraId="7AA42E57" w14:textId="68F8F8F6" w:rsidR="00696FC4" w:rsidRPr="00FB656A" w:rsidRDefault="00696FC4" w:rsidP="00696FC4">
            <w:pPr>
              <w:tabs>
                <w:tab w:val="decimal" w:pos="1090"/>
              </w:tabs>
              <w:spacing w:line="240" w:lineRule="atLeast"/>
              <w:ind w:left="-108" w:right="-110"/>
              <w:rPr>
                <w:szCs w:val="22"/>
              </w:rPr>
            </w:pPr>
            <w:r w:rsidRPr="00FE63AE">
              <w:t>385</w:t>
            </w:r>
          </w:p>
        </w:tc>
        <w:tc>
          <w:tcPr>
            <w:tcW w:w="180" w:type="dxa"/>
            <w:shd w:val="clear" w:color="auto" w:fill="auto"/>
          </w:tcPr>
          <w:p w14:paraId="0792AD9B" w14:textId="77777777" w:rsidR="00696FC4" w:rsidRPr="00FB656A" w:rsidRDefault="00696FC4" w:rsidP="00696FC4">
            <w:pPr>
              <w:pStyle w:val="acctfourfigures"/>
              <w:tabs>
                <w:tab w:val="clear" w:pos="765"/>
                <w:tab w:val="decimal" w:pos="760"/>
              </w:tabs>
              <w:spacing w:line="240" w:lineRule="atLeast"/>
              <w:rPr>
                <w:szCs w:val="22"/>
              </w:rPr>
            </w:pPr>
          </w:p>
        </w:tc>
        <w:tc>
          <w:tcPr>
            <w:tcW w:w="1262" w:type="dxa"/>
            <w:tcBorders>
              <w:bottom w:val="single" w:sz="4" w:space="0" w:color="auto"/>
            </w:tcBorders>
            <w:shd w:val="clear" w:color="auto" w:fill="auto"/>
          </w:tcPr>
          <w:p w14:paraId="211AB94D" w14:textId="3D3B4470" w:rsidR="00696FC4" w:rsidRPr="00FB656A" w:rsidRDefault="00696FC4" w:rsidP="00696FC4">
            <w:pPr>
              <w:tabs>
                <w:tab w:val="decimal" w:pos="1090"/>
              </w:tabs>
              <w:spacing w:line="240" w:lineRule="atLeast"/>
              <w:ind w:left="-108" w:right="-110"/>
              <w:rPr>
                <w:szCs w:val="22"/>
              </w:rPr>
            </w:pPr>
            <w:r w:rsidRPr="003F2D5A">
              <w:t>500</w:t>
            </w:r>
          </w:p>
        </w:tc>
      </w:tr>
      <w:tr w:rsidR="00696FC4" w:rsidRPr="009426D0" w14:paraId="6ECD4B57" w14:textId="77777777" w:rsidTr="002356A7">
        <w:trPr>
          <w:cantSplit/>
          <w:trHeight w:val="119"/>
        </w:trPr>
        <w:tc>
          <w:tcPr>
            <w:tcW w:w="4140" w:type="dxa"/>
          </w:tcPr>
          <w:p w14:paraId="679E6EB1" w14:textId="1BDECAA8" w:rsidR="00696FC4" w:rsidRPr="009426D0" w:rsidRDefault="00696FC4" w:rsidP="00696FC4">
            <w:pPr>
              <w:spacing w:line="240" w:lineRule="atLeast"/>
              <w:rPr>
                <w:b/>
                <w:bCs/>
                <w:i/>
                <w:iCs/>
                <w:szCs w:val="22"/>
                <w:lang w:val="en-US"/>
              </w:rPr>
            </w:pPr>
            <w:r w:rsidRPr="009426D0">
              <w:rPr>
                <w:b/>
                <w:bCs/>
                <w:szCs w:val="22"/>
              </w:rPr>
              <w:t>Total</w:t>
            </w:r>
          </w:p>
        </w:tc>
        <w:tc>
          <w:tcPr>
            <w:tcW w:w="1260" w:type="dxa"/>
            <w:tcBorders>
              <w:top w:val="single" w:sz="4" w:space="0" w:color="auto"/>
              <w:bottom w:val="double" w:sz="4" w:space="0" w:color="auto"/>
            </w:tcBorders>
            <w:shd w:val="clear" w:color="auto" w:fill="auto"/>
          </w:tcPr>
          <w:p w14:paraId="4409741C" w14:textId="5E2BDEA6" w:rsidR="00696FC4" w:rsidRPr="00F86537" w:rsidRDefault="00696FC4" w:rsidP="00696FC4">
            <w:pPr>
              <w:pStyle w:val="acctfourfigures"/>
              <w:tabs>
                <w:tab w:val="clear" w:pos="765"/>
                <w:tab w:val="decimal" w:pos="1091"/>
              </w:tabs>
              <w:spacing w:line="240" w:lineRule="atLeast"/>
              <w:ind w:right="14"/>
              <w:contextualSpacing/>
              <w:rPr>
                <w:b/>
                <w:bCs/>
                <w:szCs w:val="22"/>
              </w:rPr>
            </w:pPr>
            <w:r w:rsidRPr="00F86537">
              <w:rPr>
                <w:b/>
                <w:bCs/>
              </w:rPr>
              <w:t>845,448</w:t>
            </w:r>
          </w:p>
        </w:tc>
        <w:tc>
          <w:tcPr>
            <w:tcW w:w="181" w:type="dxa"/>
            <w:shd w:val="clear" w:color="auto" w:fill="auto"/>
          </w:tcPr>
          <w:p w14:paraId="39B84105" w14:textId="77777777" w:rsidR="00696FC4" w:rsidRPr="00F86537" w:rsidRDefault="00696FC4" w:rsidP="00696FC4">
            <w:pPr>
              <w:pStyle w:val="acctfourfigures"/>
              <w:tabs>
                <w:tab w:val="clear" w:pos="765"/>
                <w:tab w:val="decimal" w:pos="1091"/>
              </w:tabs>
              <w:spacing w:line="240" w:lineRule="atLeast"/>
              <w:rPr>
                <w:b/>
                <w:bCs/>
                <w:szCs w:val="22"/>
              </w:rPr>
            </w:pPr>
          </w:p>
        </w:tc>
        <w:tc>
          <w:tcPr>
            <w:tcW w:w="1259" w:type="dxa"/>
            <w:tcBorders>
              <w:top w:val="single" w:sz="4" w:space="0" w:color="auto"/>
              <w:bottom w:val="double" w:sz="4" w:space="0" w:color="auto"/>
            </w:tcBorders>
            <w:shd w:val="clear" w:color="auto" w:fill="auto"/>
          </w:tcPr>
          <w:p w14:paraId="6CA33767" w14:textId="4D7EE83F" w:rsidR="00696FC4" w:rsidRPr="00F86537" w:rsidRDefault="00696FC4" w:rsidP="00696FC4">
            <w:pPr>
              <w:pStyle w:val="acctfourfigures"/>
              <w:tabs>
                <w:tab w:val="clear" w:pos="765"/>
                <w:tab w:val="decimal" w:pos="1091"/>
              </w:tabs>
              <w:spacing w:line="240" w:lineRule="atLeast"/>
              <w:ind w:right="38"/>
              <w:jc w:val="center"/>
              <w:rPr>
                <w:b/>
                <w:bCs/>
                <w:szCs w:val="22"/>
              </w:rPr>
            </w:pPr>
            <w:r w:rsidRPr="00F86537">
              <w:rPr>
                <w:b/>
                <w:bCs/>
              </w:rPr>
              <w:t>782,374</w:t>
            </w:r>
          </w:p>
        </w:tc>
        <w:tc>
          <w:tcPr>
            <w:tcW w:w="180" w:type="dxa"/>
            <w:shd w:val="clear" w:color="auto" w:fill="auto"/>
          </w:tcPr>
          <w:p w14:paraId="4C915B69" w14:textId="77777777" w:rsidR="00696FC4" w:rsidRPr="00F86537" w:rsidRDefault="00696FC4" w:rsidP="00696FC4">
            <w:pPr>
              <w:pStyle w:val="acctfourfigures"/>
              <w:tabs>
                <w:tab w:val="clear" w:pos="765"/>
                <w:tab w:val="decimal" w:pos="1091"/>
              </w:tabs>
              <w:spacing w:line="240" w:lineRule="atLeast"/>
              <w:rPr>
                <w:b/>
                <w:bCs/>
                <w:szCs w:val="22"/>
              </w:rPr>
            </w:pPr>
          </w:p>
        </w:tc>
        <w:tc>
          <w:tcPr>
            <w:tcW w:w="1259" w:type="dxa"/>
            <w:tcBorders>
              <w:top w:val="single" w:sz="4" w:space="0" w:color="auto"/>
              <w:bottom w:val="double" w:sz="4" w:space="0" w:color="auto"/>
            </w:tcBorders>
            <w:shd w:val="clear" w:color="auto" w:fill="auto"/>
          </w:tcPr>
          <w:p w14:paraId="7F6CA1AF" w14:textId="3273E2B1" w:rsidR="00696FC4" w:rsidRPr="00F86537" w:rsidRDefault="00696FC4" w:rsidP="00696FC4">
            <w:pPr>
              <w:tabs>
                <w:tab w:val="decimal" w:pos="1090"/>
              </w:tabs>
              <w:spacing w:line="240" w:lineRule="atLeast"/>
              <w:ind w:left="-108" w:right="-110"/>
              <w:rPr>
                <w:b/>
                <w:bCs/>
                <w:szCs w:val="22"/>
              </w:rPr>
            </w:pPr>
            <w:r w:rsidRPr="00F86537">
              <w:rPr>
                <w:b/>
                <w:bCs/>
              </w:rPr>
              <w:t>164,690</w:t>
            </w:r>
          </w:p>
        </w:tc>
        <w:tc>
          <w:tcPr>
            <w:tcW w:w="180" w:type="dxa"/>
            <w:shd w:val="clear" w:color="auto" w:fill="auto"/>
          </w:tcPr>
          <w:p w14:paraId="0583AEEA" w14:textId="77777777" w:rsidR="00696FC4" w:rsidRPr="00F86537" w:rsidRDefault="00696FC4" w:rsidP="00696FC4">
            <w:pPr>
              <w:tabs>
                <w:tab w:val="decimal" w:pos="1090"/>
              </w:tabs>
              <w:spacing w:line="240" w:lineRule="atLeast"/>
              <w:ind w:left="-108" w:right="-110"/>
              <w:rPr>
                <w:b/>
                <w:bCs/>
                <w:szCs w:val="22"/>
              </w:rPr>
            </w:pPr>
          </w:p>
        </w:tc>
        <w:tc>
          <w:tcPr>
            <w:tcW w:w="1262" w:type="dxa"/>
            <w:tcBorders>
              <w:top w:val="single" w:sz="4" w:space="0" w:color="auto"/>
              <w:bottom w:val="double" w:sz="4" w:space="0" w:color="auto"/>
            </w:tcBorders>
            <w:shd w:val="clear" w:color="auto" w:fill="auto"/>
          </w:tcPr>
          <w:p w14:paraId="27D9EFB2" w14:textId="25BD61EB" w:rsidR="00696FC4" w:rsidRPr="00F86537" w:rsidRDefault="00696FC4" w:rsidP="00696FC4">
            <w:pPr>
              <w:tabs>
                <w:tab w:val="decimal" w:pos="1090"/>
              </w:tabs>
              <w:spacing w:line="240" w:lineRule="atLeast"/>
              <w:ind w:left="-108" w:right="-110"/>
              <w:rPr>
                <w:b/>
                <w:bCs/>
                <w:szCs w:val="22"/>
              </w:rPr>
            </w:pPr>
            <w:r w:rsidRPr="00F86537">
              <w:rPr>
                <w:b/>
                <w:bCs/>
              </w:rPr>
              <w:t>168,889</w:t>
            </w:r>
          </w:p>
        </w:tc>
      </w:tr>
      <w:tr w:rsidR="00E83145" w:rsidRPr="009426D0" w14:paraId="0B76B161" w14:textId="77777777" w:rsidTr="002356A7">
        <w:trPr>
          <w:cantSplit/>
          <w:trHeight w:val="119"/>
        </w:trPr>
        <w:tc>
          <w:tcPr>
            <w:tcW w:w="4140" w:type="dxa"/>
          </w:tcPr>
          <w:p w14:paraId="497743EB" w14:textId="77777777" w:rsidR="00E83145" w:rsidRPr="009426D0" w:rsidRDefault="00E83145" w:rsidP="00E83145">
            <w:pPr>
              <w:spacing w:line="240" w:lineRule="atLeast"/>
              <w:rPr>
                <w:szCs w:val="22"/>
              </w:rPr>
            </w:pPr>
          </w:p>
        </w:tc>
        <w:tc>
          <w:tcPr>
            <w:tcW w:w="1260" w:type="dxa"/>
            <w:tcBorders>
              <w:top w:val="double" w:sz="4" w:space="0" w:color="auto"/>
            </w:tcBorders>
          </w:tcPr>
          <w:p w14:paraId="7F757073" w14:textId="77777777" w:rsidR="00E83145" w:rsidRPr="009426D0" w:rsidRDefault="00E83145" w:rsidP="00E83145">
            <w:pPr>
              <w:pStyle w:val="acctfourfigures"/>
              <w:tabs>
                <w:tab w:val="clear" w:pos="765"/>
                <w:tab w:val="decimal" w:pos="1091"/>
              </w:tabs>
              <w:spacing w:line="240" w:lineRule="atLeast"/>
              <w:ind w:right="14"/>
              <w:contextualSpacing/>
              <w:rPr>
                <w:szCs w:val="22"/>
              </w:rPr>
            </w:pPr>
          </w:p>
        </w:tc>
        <w:tc>
          <w:tcPr>
            <w:tcW w:w="181" w:type="dxa"/>
          </w:tcPr>
          <w:p w14:paraId="5767E310" w14:textId="77777777" w:rsidR="00E83145" w:rsidRPr="009426D0" w:rsidRDefault="00E83145" w:rsidP="00E83145">
            <w:pPr>
              <w:pStyle w:val="acctfourfigures"/>
              <w:tabs>
                <w:tab w:val="clear" w:pos="765"/>
                <w:tab w:val="decimal" w:pos="1091"/>
              </w:tabs>
              <w:spacing w:line="240" w:lineRule="atLeast"/>
              <w:rPr>
                <w:szCs w:val="22"/>
              </w:rPr>
            </w:pPr>
          </w:p>
        </w:tc>
        <w:tc>
          <w:tcPr>
            <w:tcW w:w="1259" w:type="dxa"/>
            <w:tcBorders>
              <w:top w:val="double" w:sz="4" w:space="0" w:color="auto"/>
            </w:tcBorders>
          </w:tcPr>
          <w:p w14:paraId="477EBD3F" w14:textId="77777777" w:rsidR="00E83145" w:rsidRPr="009426D0" w:rsidRDefault="00E83145" w:rsidP="00E83145">
            <w:pPr>
              <w:pStyle w:val="acctfourfigures"/>
              <w:tabs>
                <w:tab w:val="clear" w:pos="765"/>
                <w:tab w:val="decimal" w:pos="1091"/>
              </w:tabs>
              <w:spacing w:line="240" w:lineRule="atLeast"/>
              <w:ind w:right="38"/>
              <w:jc w:val="center"/>
              <w:rPr>
                <w:szCs w:val="22"/>
                <w:lang w:bidi="th-TH"/>
              </w:rPr>
            </w:pPr>
          </w:p>
        </w:tc>
        <w:tc>
          <w:tcPr>
            <w:tcW w:w="180" w:type="dxa"/>
          </w:tcPr>
          <w:p w14:paraId="642EEAF5" w14:textId="77777777" w:rsidR="00E83145" w:rsidRPr="009426D0" w:rsidRDefault="00E83145" w:rsidP="00E83145">
            <w:pPr>
              <w:pStyle w:val="acctfourfigures"/>
              <w:tabs>
                <w:tab w:val="clear" w:pos="765"/>
                <w:tab w:val="decimal" w:pos="1091"/>
              </w:tabs>
              <w:spacing w:line="240" w:lineRule="atLeast"/>
              <w:rPr>
                <w:szCs w:val="22"/>
              </w:rPr>
            </w:pPr>
          </w:p>
        </w:tc>
        <w:tc>
          <w:tcPr>
            <w:tcW w:w="1259" w:type="dxa"/>
            <w:tcBorders>
              <w:top w:val="double" w:sz="4" w:space="0" w:color="auto"/>
            </w:tcBorders>
          </w:tcPr>
          <w:p w14:paraId="76F8A75F" w14:textId="77777777" w:rsidR="00E83145" w:rsidRPr="009426D0" w:rsidRDefault="00E83145" w:rsidP="00E83145">
            <w:pPr>
              <w:pStyle w:val="acctfourfigures"/>
              <w:tabs>
                <w:tab w:val="clear" w:pos="765"/>
              </w:tabs>
              <w:spacing w:line="240" w:lineRule="atLeast"/>
              <w:ind w:right="-705" w:firstLine="555"/>
              <w:rPr>
                <w:szCs w:val="22"/>
              </w:rPr>
            </w:pPr>
          </w:p>
        </w:tc>
        <w:tc>
          <w:tcPr>
            <w:tcW w:w="180" w:type="dxa"/>
          </w:tcPr>
          <w:p w14:paraId="3C39D6B5" w14:textId="77777777" w:rsidR="00E83145" w:rsidRPr="009426D0" w:rsidRDefault="00E83145" w:rsidP="00E83145">
            <w:pPr>
              <w:pStyle w:val="acctfourfigures"/>
              <w:tabs>
                <w:tab w:val="clear" w:pos="765"/>
                <w:tab w:val="decimal" w:pos="760"/>
              </w:tabs>
              <w:spacing w:line="240" w:lineRule="atLeast"/>
              <w:rPr>
                <w:szCs w:val="22"/>
              </w:rPr>
            </w:pPr>
          </w:p>
        </w:tc>
        <w:tc>
          <w:tcPr>
            <w:tcW w:w="1262" w:type="dxa"/>
            <w:tcBorders>
              <w:top w:val="double" w:sz="4" w:space="0" w:color="auto"/>
            </w:tcBorders>
          </w:tcPr>
          <w:p w14:paraId="11EEA683" w14:textId="77777777" w:rsidR="00E83145" w:rsidRPr="009426D0" w:rsidRDefault="00E83145" w:rsidP="00E83145">
            <w:pPr>
              <w:pStyle w:val="acctfourfigures"/>
              <w:tabs>
                <w:tab w:val="clear" w:pos="765"/>
                <w:tab w:val="left" w:pos="731"/>
              </w:tabs>
              <w:spacing w:line="240" w:lineRule="atLeast"/>
              <w:ind w:right="-169"/>
              <w:jc w:val="center"/>
              <w:rPr>
                <w:szCs w:val="22"/>
                <w:lang w:bidi="th-TH"/>
              </w:rPr>
            </w:pPr>
          </w:p>
        </w:tc>
      </w:tr>
      <w:tr w:rsidR="00E83145" w:rsidRPr="009426D0" w14:paraId="5A575D67" w14:textId="77777777" w:rsidTr="002356A7">
        <w:trPr>
          <w:cantSplit/>
          <w:trHeight w:val="119"/>
        </w:trPr>
        <w:tc>
          <w:tcPr>
            <w:tcW w:w="4140" w:type="dxa"/>
          </w:tcPr>
          <w:p w14:paraId="10569AC9" w14:textId="1307FC3F" w:rsidR="00E83145" w:rsidRPr="009426D0" w:rsidRDefault="00E83145" w:rsidP="00E83145">
            <w:pPr>
              <w:spacing w:line="240" w:lineRule="atLeast"/>
              <w:rPr>
                <w:b/>
                <w:bCs/>
                <w:i/>
                <w:iCs/>
                <w:szCs w:val="22"/>
                <w:lang w:val="en-US" w:bidi="th-TH"/>
              </w:rPr>
            </w:pPr>
            <w:r w:rsidRPr="009426D0">
              <w:rPr>
                <w:b/>
                <w:bCs/>
                <w:i/>
                <w:iCs/>
                <w:szCs w:val="22"/>
              </w:rPr>
              <w:t xml:space="preserve">Deposit from </w:t>
            </w:r>
            <w:r w:rsidRPr="009426D0">
              <w:rPr>
                <w:b/>
                <w:bCs/>
                <w:i/>
                <w:iCs/>
                <w:szCs w:val="22"/>
                <w:lang w:val="en-US" w:bidi="th-TH"/>
              </w:rPr>
              <w:t>lessee</w:t>
            </w:r>
          </w:p>
        </w:tc>
        <w:tc>
          <w:tcPr>
            <w:tcW w:w="1260" w:type="dxa"/>
          </w:tcPr>
          <w:p w14:paraId="657CB7FB" w14:textId="77777777" w:rsidR="00E83145" w:rsidRPr="00F05D81" w:rsidRDefault="00E83145" w:rsidP="00E83145">
            <w:pPr>
              <w:pStyle w:val="acctfourfigures"/>
              <w:tabs>
                <w:tab w:val="clear" w:pos="765"/>
                <w:tab w:val="decimal" w:pos="1091"/>
              </w:tabs>
              <w:spacing w:line="240" w:lineRule="atLeast"/>
              <w:ind w:right="14"/>
              <w:contextualSpacing/>
              <w:rPr>
                <w:b/>
                <w:bCs/>
                <w:szCs w:val="22"/>
              </w:rPr>
            </w:pPr>
          </w:p>
        </w:tc>
        <w:tc>
          <w:tcPr>
            <w:tcW w:w="181" w:type="dxa"/>
          </w:tcPr>
          <w:p w14:paraId="7CAB0367" w14:textId="77777777" w:rsidR="00E83145" w:rsidRPr="00F05D81" w:rsidRDefault="00E83145" w:rsidP="00E83145">
            <w:pPr>
              <w:pStyle w:val="acctfourfigures"/>
              <w:tabs>
                <w:tab w:val="clear" w:pos="765"/>
                <w:tab w:val="decimal" w:pos="1091"/>
              </w:tabs>
              <w:spacing w:line="240" w:lineRule="atLeast"/>
              <w:rPr>
                <w:b/>
                <w:bCs/>
                <w:szCs w:val="22"/>
              </w:rPr>
            </w:pPr>
          </w:p>
        </w:tc>
        <w:tc>
          <w:tcPr>
            <w:tcW w:w="1259" w:type="dxa"/>
          </w:tcPr>
          <w:p w14:paraId="47AE83D9" w14:textId="77777777" w:rsidR="00E83145" w:rsidRPr="00F05D81" w:rsidRDefault="00E83145" w:rsidP="00E83145">
            <w:pPr>
              <w:pStyle w:val="acctfourfigures"/>
              <w:tabs>
                <w:tab w:val="clear" w:pos="765"/>
                <w:tab w:val="decimal" w:pos="1091"/>
              </w:tabs>
              <w:spacing w:line="240" w:lineRule="atLeast"/>
              <w:ind w:right="38"/>
              <w:jc w:val="center"/>
              <w:rPr>
                <w:b/>
                <w:bCs/>
                <w:szCs w:val="22"/>
                <w:lang w:bidi="th-TH"/>
              </w:rPr>
            </w:pPr>
          </w:p>
        </w:tc>
        <w:tc>
          <w:tcPr>
            <w:tcW w:w="180" w:type="dxa"/>
          </w:tcPr>
          <w:p w14:paraId="0D04F85F" w14:textId="77777777" w:rsidR="00E83145" w:rsidRPr="00F05D81" w:rsidRDefault="00E83145" w:rsidP="00E83145">
            <w:pPr>
              <w:pStyle w:val="acctfourfigures"/>
              <w:tabs>
                <w:tab w:val="clear" w:pos="765"/>
                <w:tab w:val="decimal" w:pos="1091"/>
              </w:tabs>
              <w:spacing w:line="240" w:lineRule="atLeast"/>
              <w:rPr>
                <w:b/>
                <w:bCs/>
                <w:szCs w:val="22"/>
              </w:rPr>
            </w:pPr>
          </w:p>
        </w:tc>
        <w:tc>
          <w:tcPr>
            <w:tcW w:w="1259" w:type="dxa"/>
          </w:tcPr>
          <w:p w14:paraId="12B91481" w14:textId="77777777" w:rsidR="00E83145" w:rsidRPr="00F05D81" w:rsidRDefault="00E83145" w:rsidP="00E83145">
            <w:pPr>
              <w:pStyle w:val="acctfourfigures"/>
              <w:tabs>
                <w:tab w:val="clear" w:pos="765"/>
              </w:tabs>
              <w:spacing w:line="240" w:lineRule="atLeast"/>
              <w:ind w:right="-705" w:firstLine="555"/>
              <w:rPr>
                <w:b/>
                <w:bCs/>
                <w:szCs w:val="22"/>
              </w:rPr>
            </w:pPr>
          </w:p>
        </w:tc>
        <w:tc>
          <w:tcPr>
            <w:tcW w:w="180" w:type="dxa"/>
          </w:tcPr>
          <w:p w14:paraId="615450FC" w14:textId="77777777" w:rsidR="00E83145" w:rsidRPr="009426D0" w:rsidRDefault="00E83145" w:rsidP="00E83145">
            <w:pPr>
              <w:pStyle w:val="acctfourfigures"/>
              <w:tabs>
                <w:tab w:val="clear" w:pos="765"/>
                <w:tab w:val="decimal" w:pos="760"/>
              </w:tabs>
              <w:spacing w:line="240" w:lineRule="atLeast"/>
              <w:rPr>
                <w:szCs w:val="22"/>
              </w:rPr>
            </w:pPr>
          </w:p>
        </w:tc>
        <w:tc>
          <w:tcPr>
            <w:tcW w:w="1262" w:type="dxa"/>
          </w:tcPr>
          <w:p w14:paraId="7AB3AF41" w14:textId="77777777" w:rsidR="00E83145" w:rsidRPr="009426D0" w:rsidRDefault="00E83145" w:rsidP="00E83145">
            <w:pPr>
              <w:pStyle w:val="acctfourfigures"/>
              <w:tabs>
                <w:tab w:val="clear" w:pos="765"/>
                <w:tab w:val="left" w:pos="731"/>
              </w:tabs>
              <w:spacing w:line="240" w:lineRule="atLeast"/>
              <w:ind w:right="-169"/>
              <w:jc w:val="center"/>
              <w:rPr>
                <w:szCs w:val="22"/>
                <w:lang w:bidi="th-TH"/>
              </w:rPr>
            </w:pPr>
          </w:p>
        </w:tc>
      </w:tr>
      <w:tr w:rsidR="00E83145" w:rsidRPr="009426D0" w14:paraId="5AD5F1B0" w14:textId="77777777" w:rsidTr="002356A7">
        <w:trPr>
          <w:cantSplit/>
          <w:trHeight w:val="119"/>
        </w:trPr>
        <w:tc>
          <w:tcPr>
            <w:tcW w:w="4140" w:type="dxa"/>
          </w:tcPr>
          <w:p w14:paraId="03A0B440" w14:textId="545536C7" w:rsidR="00E83145" w:rsidRPr="009426D0" w:rsidRDefault="00E83145" w:rsidP="00E83145">
            <w:pPr>
              <w:spacing w:line="240" w:lineRule="atLeast"/>
              <w:rPr>
                <w:szCs w:val="22"/>
              </w:rPr>
            </w:pPr>
            <w:r w:rsidRPr="009426D0">
              <w:rPr>
                <w:szCs w:val="22"/>
              </w:rPr>
              <w:t>Other related parties</w:t>
            </w:r>
          </w:p>
        </w:tc>
        <w:tc>
          <w:tcPr>
            <w:tcW w:w="1260" w:type="dxa"/>
            <w:tcBorders>
              <w:bottom w:val="double" w:sz="4" w:space="0" w:color="auto"/>
            </w:tcBorders>
            <w:shd w:val="clear" w:color="auto" w:fill="auto"/>
          </w:tcPr>
          <w:p w14:paraId="472FB7DE" w14:textId="29C8C5AE" w:rsidR="00E83145" w:rsidRPr="00E83145" w:rsidRDefault="00696FC4" w:rsidP="00E83145">
            <w:pPr>
              <w:pStyle w:val="acctfourfigures"/>
              <w:tabs>
                <w:tab w:val="clear" w:pos="765"/>
                <w:tab w:val="decimal" w:pos="1086"/>
              </w:tabs>
              <w:spacing w:line="240" w:lineRule="atLeast"/>
              <w:ind w:right="14"/>
              <w:contextualSpacing/>
              <w:rPr>
                <w:b/>
                <w:bCs/>
                <w:szCs w:val="22"/>
              </w:rPr>
            </w:pPr>
            <w:r w:rsidRPr="00696FC4">
              <w:rPr>
                <w:b/>
                <w:bCs/>
                <w:szCs w:val="22"/>
              </w:rPr>
              <w:t>42,134</w:t>
            </w:r>
          </w:p>
        </w:tc>
        <w:tc>
          <w:tcPr>
            <w:tcW w:w="181" w:type="dxa"/>
            <w:shd w:val="clear" w:color="auto" w:fill="auto"/>
          </w:tcPr>
          <w:p w14:paraId="0CAD9778" w14:textId="77777777" w:rsidR="00E83145" w:rsidRPr="00E83145" w:rsidRDefault="00E83145" w:rsidP="00E83145">
            <w:pPr>
              <w:pStyle w:val="acctfourfigures"/>
              <w:tabs>
                <w:tab w:val="clear" w:pos="765"/>
                <w:tab w:val="decimal" w:pos="1091"/>
              </w:tabs>
              <w:spacing w:line="240" w:lineRule="atLeast"/>
              <w:rPr>
                <w:b/>
                <w:bCs/>
                <w:szCs w:val="22"/>
              </w:rPr>
            </w:pPr>
          </w:p>
        </w:tc>
        <w:tc>
          <w:tcPr>
            <w:tcW w:w="1259" w:type="dxa"/>
            <w:tcBorders>
              <w:bottom w:val="double" w:sz="4" w:space="0" w:color="auto"/>
            </w:tcBorders>
            <w:shd w:val="clear" w:color="auto" w:fill="auto"/>
          </w:tcPr>
          <w:p w14:paraId="7A988592" w14:textId="18A09EB8" w:rsidR="00E83145" w:rsidRPr="00E83145" w:rsidRDefault="00E83145" w:rsidP="00E83145">
            <w:pPr>
              <w:pStyle w:val="acctfourfigures"/>
              <w:tabs>
                <w:tab w:val="clear" w:pos="765"/>
                <w:tab w:val="decimal" w:pos="1062"/>
              </w:tabs>
              <w:spacing w:line="240" w:lineRule="atLeast"/>
              <w:ind w:right="38"/>
              <w:jc w:val="center"/>
              <w:rPr>
                <w:b/>
                <w:bCs/>
                <w:szCs w:val="22"/>
                <w:lang w:bidi="th-TH"/>
              </w:rPr>
            </w:pPr>
            <w:r w:rsidRPr="00E83145">
              <w:rPr>
                <w:b/>
                <w:bCs/>
              </w:rPr>
              <w:t>34,518</w:t>
            </w:r>
          </w:p>
        </w:tc>
        <w:tc>
          <w:tcPr>
            <w:tcW w:w="180" w:type="dxa"/>
            <w:shd w:val="clear" w:color="auto" w:fill="auto"/>
          </w:tcPr>
          <w:p w14:paraId="48492DF8" w14:textId="77777777" w:rsidR="00E83145" w:rsidRPr="00E83145" w:rsidRDefault="00E83145" w:rsidP="00E83145">
            <w:pPr>
              <w:pStyle w:val="acctfourfigures"/>
              <w:tabs>
                <w:tab w:val="clear" w:pos="765"/>
                <w:tab w:val="decimal" w:pos="1091"/>
              </w:tabs>
              <w:spacing w:line="240" w:lineRule="atLeast"/>
              <w:rPr>
                <w:b/>
                <w:bCs/>
                <w:szCs w:val="22"/>
              </w:rPr>
            </w:pPr>
          </w:p>
        </w:tc>
        <w:tc>
          <w:tcPr>
            <w:tcW w:w="1259" w:type="dxa"/>
            <w:tcBorders>
              <w:bottom w:val="double" w:sz="4" w:space="0" w:color="auto"/>
            </w:tcBorders>
            <w:shd w:val="clear" w:color="auto" w:fill="auto"/>
          </w:tcPr>
          <w:p w14:paraId="3A756DB8" w14:textId="1654670D" w:rsidR="00E83145" w:rsidRPr="00F86537" w:rsidRDefault="00696FC4" w:rsidP="00F86537">
            <w:pPr>
              <w:tabs>
                <w:tab w:val="decimal" w:pos="792"/>
              </w:tabs>
              <w:spacing w:line="240" w:lineRule="atLeast"/>
              <w:ind w:left="-108" w:right="-110"/>
              <w:rPr>
                <w:b/>
                <w:bCs/>
              </w:rPr>
            </w:pPr>
            <w:r w:rsidRPr="00F86537">
              <w:rPr>
                <w:b/>
                <w:bCs/>
              </w:rPr>
              <w:t>-</w:t>
            </w:r>
          </w:p>
        </w:tc>
        <w:tc>
          <w:tcPr>
            <w:tcW w:w="180" w:type="dxa"/>
            <w:shd w:val="clear" w:color="auto" w:fill="auto"/>
          </w:tcPr>
          <w:p w14:paraId="45FEF187" w14:textId="77777777" w:rsidR="00E83145" w:rsidRPr="00E83145" w:rsidRDefault="00E83145" w:rsidP="00E83145">
            <w:pPr>
              <w:pStyle w:val="acctfourfigures"/>
              <w:tabs>
                <w:tab w:val="clear" w:pos="765"/>
                <w:tab w:val="decimal" w:pos="760"/>
              </w:tabs>
              <w:spacing w:line="240" w:lineRule="atLeast"/>
              <w:rPr>
                <w:b/>
                <w:bCs/>
                <w:szCs w:val="22"/>
              </w:rPr>
            </w:pPr>
          </w:p>
        </w:tc>
        <w:tc>
          <w:tcPr>
            <w:tcW w:w="1262" w:type="dxa"/>
            <w:tcBorders>
              <w:bottom w:val="double" w:sz="4" w:space="0" w:color="auto"/>
            </w:tcBorders>
            <w:shd w:val="clear" w:color="auto" w:fill="auto"/>
          </w:tcPr>
          <w:p w14:paraId="60849F08" w14:textId="6D62370E" w:rsidR="00E83145" w:rsidRPr="00E83145" w:rsidRDefault="00E83145" w:rsidP="00F86537">
            <w:pPr>
              <w:tabs>
                <w:tab w:val="decimal" w:pos="749"/>
              </w:tabs>
              <w:spacing w:line="240" w:lineRule="atLeast"/>
              <w:ind w:left="-108" w:right="-110"/>
              <w:rPr>
                <w:b/>
                <w:bCs/>
              </w:rPr>
            </w:pPr>
            <w:r w:rsidRPr="00E83145">
              <w:rPr>
                <w:b/>
                <w:bCs/>
              </w:rPr>
              <w:t>-</w:t>
            </w:r>
          </w:p>
        </w:tc>
      </w:tr>
      <w:tr w:rsidR="00E83145" w:rsidRPr="009426D0" w14:paraId="533DE8CA" w14:textId="77777777" w:rsidTr="00696FC4">
        <w:trPr>
          <w:cantSplit/>
          <w:trHeight w:val="119"/>
        </w:trPr>
        <w:tc>
          <w:tcPr>
            <w:tcW w:w="4140" w:type="dxa"/>
          </w:tcPr>
          <w:p w14:paraId="20313860" w14:textId="77777777" w:rsidR="00E83145" w:rsidRPr="009426D0" w:rsidRDefault="00E83145" w:rsidP="00E83145">
            <w:pPr>
              <w:spacing w:line="240" w:lineRule="atLeast"/>
              <w:rPr>
                <w:szCs w:val="22"/>
              </w:rPr>
            </w:pPr>
          </w:p>
        </w:tc>
        <w:tc>
          <w:tcPr>
            <w:tcW w:w="1260" w:type="dxa"/>
            <w:tcBorders>
              <w:top w:val="double" w:sz="4" w:space="0" w:color="auto"/>
            </w:tcBorders>
            <w:shd w:val="clear" w:color="auto" w:fill="auto"/>
          </w:tcPr>
          <w:p w14:paraId="1B4C7339" w14:textId="77777777" w:rsidR="00E83145" w:rsidRPr="00F05D81" w:rsidRDefault="00E83145" w:rsidP="00E83145">
            <w:pPr>
              <w:pStyle w:val="acctfourfigures"/>
              <w:tabs>
                <w:tab w:val="clear" w:pos="765"/>
                <w:tab w:val="decimal" w:pos="1086"/>
              </w:tabs>
              <w:spacing w:line="240" w:lineRule="atLeast"/>
              <w:ind w:right="14"/>
              <w:contextualSpacing/>
              <w:rPr>
                <w:b/>
                <w:bCs/>
              </w:rPr>
            </w:pPr>
          </w:p>
        </w:tc>
        <w:tc>
          <w:tcPr>
            <w:tcW w:w="181" w:type="dxa"/>
            <w:shd w:val="clear" w:color="auto" w:fill="auto"/>
          </w:tcPr>
          <w:p w14:paraId="5EED1BF6" w14:textId="77777777" w:rsidR="00E83145" w:rsidRPr="00F05D81" w:rsidRDefault="00E83145" w:rsidP="00E83145">
            <w:pPr>
              <w:pStyle w:val="acctfourfigures"/>
              <w:tabs>
                <w:tab w:val="clear" w:pos="765"/>
                <w:tab w:val="decimal" w:pos="1091"/>
              </w:tabs>
              <w:spacing w:line="240" w:lineRule="atLeast"/>
              <w:rPr>
                <w:b/>
                <w:bCs/>
                <w:szCs w:val="22"/>
              </w:rPr>
            </w:pPr>
          </w:p>
        </w:tc>
        <w:tc>
          <w:tcPr>
            <w:tcW w:w="1259" w:type="dxa"/>
            <w:tcBorders>
              <w:top w:val="double" w:sz="4" w:space="0" w:color="auto"/>
            </w:tcBorders>
            <w:shd w:val="clear" w:color="auto" w:fill="auto"/>
          </w:tcPr>
          <w:p w14:paraId="4956866E" w14:textId="77777777" w:rsidR="00E83145" w:rsidRPr="00F05D81" w:rsidRDefault="00E83145" w:rsidP="00E83145">
            <w:pPr>
              <w:pStyle w:val="acctfourfigures"/>
              <w:tabs>
                <w:tab w:val="clear" w:pos="765"/>
                <w:tab w:val="decimal" w:pos="1062"/>
              </w:tabs>
              <w:spacing w:line="240" w:lineRule="atLeast"/>
              <w:ind w:right="38"/>
              <w:jc w:val="center"/>
              <w:rPr>
                <w:b/>
                <w:bCs/>
              </w:rPr>
            </w:pPr>
          </w:p>
        </w:tc>
        <w:tc>
          <w:tcPr>
            <w:tcW w:w="180" w:type="dxa"/>
            <w:shd w:val="clear" w:color="auto" w:fill="auto"/>
          </w:tcPr>
          <w:p w14:paraId="1770108A" w14:textId="77777777" w:rsidR="00E83145" w:rsidRPr="00F05D81" w:rsidRDefault="00E83145" w:rsidP="00E83145">
            <w:pPr>
              <w:pStyle w:val="acctfourfigures"/>
              <w:tabs>
                <w:tab w:val="clear" w:pos="765"/>
                <w:tab w:val="decimal" w:pos="1091"/>
              </w:tabs>
              <w:spacing w:line="240" w:lineRule="atLeast"/>
              <w:rPr>
                <w:b/>
                <w:bCs/>
                <w:szCs w:val="22"/>
              </w:rPr>
            </w:pPr>
          </w:p>
        </w:tc>
        <w:tc>
          <w:tcPr>
            <w:tcW w:w="1259" w:type="dxa"/>
            <w:tcBorders>
              <w:top w:val="double" w:sz="4" w:space="0" w:color="auto"/>
            </w:tcBorders>
            <w:shd w:val="clear" w:color="auto" w:fill="auto"/>
          </w:tcPr>
          <w:p w14:paraId="41374B29" w14:textId="77777777" w:rsidR="00E83145" w:rsidRPr="00F05D81" w:rsidRDefault="00E83145" w:rsidP="00E83145">
            <w:pPr>
              <w:pStyle w:val="acctfourfigures"/>
              <w:tabs>
                <w:tab w:val="clear" w:pos="765"/>
              </w:tabs>
              <w:spacing w:line="240" w:lineRule="atLeast"/>
              <w:ind w:right="-82" w:firstLine="452"/>
              <w:jc w:val="center"/>
              <w:rPr>
                <w:b/>
                <w:bCs/>
              </w:rPr>
            </w:pPr>
          </w:p>
        </w:tc>
        <w:tc>
          <w:tcPr>
            <w:tcW w:w="180" w:type="dxa"/>
            <w:shd w:val="clear" w:color="auto" w:fill="auto"/>
          </w:tcPr>
          <w:p w14:paraId="014B333F" w14:textId="77777777" w:rsidR="00E83145" w:rsidRPr="008237EC" w:rsidRDefault="00E83145" w:rsidP="00E83145">
            <w:pPr>
              <w:pStyle w:val="acctfourfigures"/>
              <w:tabs>
                <w:tab w:val="clear" w:pos="765"/>
                <w:tab w:val="decimal" w:pos="760"/>
              </w:tabs>
              <w:spacing w:line="240" w:lineRule="atLeast"/>
              <w:rPr>
                <w:b/>
                <w:bCs/>
                <w:szCs w:val="22"/>
              </w:rPr>
            </w:pPr>
          </w:p>
        </w:tc>
        <w:tc>
          <w:tcPr>
            <w:tcW w:w="1262" w:type="dxa"/>
            <w:tcBorders>
              <w:top w:val="double" w:sz="4" w:space="0" w:color="auto"/>
            </w:tcBorders>
            <w:shd w:val="clear" w:color="auto" w:fill="auto"/>
          </w:tcPr>
          <w:p w14:paraId="3CF9B913" w14:textId="77777777" w:rsidR="00E83145" w:rsidRPr="006E6047" w:rsidRDefault="00E83145" w:rsidP="00E83145">
            <w:pPr>
              <w:pStyle w:val="acctfourfigures"/>
              <w:tabs>
                <w:tab w:val="clear" w:pos="765"/>
                <w:tab w:val="decimal" w:pos="1096"/>
              </w:tabs>
              <w:spacing w:line="240" w:lineRule="atLeast"/>
              <w:ind w:right="-705" w:firstLine="6"/>
              <w:rPr>
                <w:b/>
                <w:bCs/>
                <w:szCs w:val="22"/>
              </w:rPr>
            </w:pPr>
          </w:p>
        </w:tc>
      </w:tr>
      <w:tr w:rsidR="00E83145" w:rsidRPr="009426D0" w14:paraId="2F722260" w14:textId="77777777" w:rsidTr="00696FC4">
        <w:trPr>
          <w:cantSplit/>
          <w:trHeight w:val="119"/>
        </w:trPr>
        <w:tc>
          <w:tcPr>
            <w:tcW w:w="4140" w:type="dxa"/>
          </w:tcPr>
          <w:p w14:paraId="09187F5A" w14:textId="446C53F5" w:rsidR="00E83145" w:rsidRPr="00FC4539" w:rsidRDefault="00E83145" w:rsidP="00E83145">
            <w:pPr>
              <w:spacing w:line="240" w:lineRule="atLeast"/>
              <w:rPr>
                <w:b/>
                <w:bCs/>
                <w:i/>
                <w:iCs/>
                <w:szCs w:val="22"/>
                <w:lang w:val="en-US" w:eastAsia="zh-CN"/>
              </w:rPr>
            </w:pPr>
            <w:r w:rsidRPr="00FC4539">
              <w:rPr>
                <w:b/>
                <w:bCs/>
                <w:i/>
                <w:iCs/>
                <w:szCs w:val="22"/>
                <w:lang w:val="en-US" w:eastAsia="zh-CN"/>
              </w:rPr>
              <w:t>Retention</w:t>
            </w:r>
          </w:p>
        </w:tc>
        <w:tc>
          <w:tcPr>
            <w:tcW w:w="1260" w:type="dxa"/>
            <w:shd w:val="clear" w:color="auto" w:fill="auto"/>
          </w:tcPr>
          <w:p w14:paraId="0BDA5DBD" w14:textId="77777777" w:rsidR="00E83145" w:rsidRPr="00F05D81" w:rsidRDefault="00E83145" w:rsidP="00E83145">
            <w:pPr>
              <w:pStyle w:val="acctfourfigures"/>
              <w:tabs>
                <w:tab w:val="clear" w:pos="765"/>
                <w:tab w:val="decimal" w:pos="1086"/>
              </w:tabs>
              <w:spacing w:line="240" w:lineRule="atLeast"/>
              <w:ind w:right="14"/>
              <w:contextualSpacing/>
              <w:rPr>
                <w:b/>
                <w:bCs/>
              </w:rPr>
            </w:pPr>
          </w:p>
        </w:tc>
        <w:tc>
          <w:tcPr>
            <w:tcW w:w="181" w:type="dxa"/>
            <w:shd w:val="clear" w:color="auto" w:fill="auto"/>
          </w:tcPr>
          <w:p w14:paraId="534ADE6C" w14:textId="77777777" w:rsidR="00E83145" w:rsidRPr="00F05D81" w:rsidRDefault="00E83145" w:rsidP="00E83145">
            <w:pPr>
              <w:pStyle w:val="acctfourfigures"/>
              <w:tabs>
                <w:tab w:val="clear" w:pos="765"/>
                <w:tab w:val="decimal" w:pos="1091"/>
              </w:tabs>
              <w:spacing w:line="240" w:lineRule="atLeast"/>
              <w:rPr>
                <w:b/>
                <w:bCs/>
                <w:szCs w:val="22"/>
              </w:rPr>
            </w:pPr>
          </w:p>
        </w:tc>
        <w:tc>
          <w:tcPr>
            <w:tcW w:w="1259" w:type="dxa"/>
            <w:shd w:val="clear" w:color="auto" w:fill="auto"/>
          </w:tcPr>
          <w:p w14:paraId="7A43A900" w14:textId="4D7D21A6" w:rsidR="00E83145" w:rsidRPr="00F05D81" w:rsidRDefault="00E83145" w:rsidP="00E83145">
            <w:pPr>
              <w:pStyle w:val="acctfourfigures"/>
              <w:tabs>
                <w:tab w:val="clear" w:pos="765"/>
                <w:tab w:val="decimal" w:pos="1062"/>
              </w:tabs>
              <w:spacing w:line="240" w:lineRule="atLeast"/>
              <w:ind w:right="38"/>
              <w:jc w:val="center"/>
              <w:rPr>
                <w:b/>
                <w:bCs/>
              </w:rPr>
            </w:pPr>
          </w:p>
        </w:tc>
        <w:tc>
          <w:tcPr>
            <w:tcW w:w="180" w:type="dxa"/>
            <w:shd w:val="clear" w:color="auto" w:fill="auto"/>
          </w:tcPr>
          <w:p w14:paraId="10B7680E" w14:textId="77777777" w:rsidR="00E83145" w:rsidRPr="00F05D81" w:rsidRDefault="00E83145" w:rsidP="00E83145">
            <w:pPr>
              <w:pStyle w:val="acctfourfigures"/>
              <w:tabs>
                <w:tab w:val="clear" w:pos="765"/>
                <w:tab w:val="decimal" w:pos="1091"/>
              </w:tabs>
              <w:spacing w:line="240" w:lineRule="atLeast"/>
              <w:rPr>
                <w:b/>
                <w:bCs/>
                <w:szCs w:val="22"/>
              </w:rPr>
            </w:pPr>
          </w:p>
        </w:tc>
        <w:tc>
          <w:tcPr>
            <w:tcW w:w="1259" w:type="dxa"/>
            <w:shd w:val="clear" w:color="auto" w:fill="auto"/>
          </w:tcPr>
          <w:p w14:paraId="671F88B9" w14:textId="77777777" w:rsidR="00E83145" w:rsidRPr="00F05D81" w:rsidRDefault="00E83145" w:rsidP="00E83145">
            <w:pPr>
              <w:pStyle w:val="acctfourfigures"/>
              <w:tabs>
                <w:tab w:val="clear" w:pos="765"/>
              </w:tabs>
              <w:spacing w:line="240" w:lineRule="atLeast"/>
              <w:ind w:right="-82" w:firstLine="452"/>
              <w:rPr>
                <w:b/>
                <w:bCs/>
              </w:rPr>
            </w:pPr>
          </w:p>
        </w:tc>
        <w:tc>
          <w:tcPr>
            <w:tcW w:w="180" w:type="dxa"/>
            <w:shd w:val="clear" w:color="auto" w:fill="auto"/>
          </w:tcPr>
          <w:p w14:paraId="3FCCFE6B" w14:textId="77777777" w:rsidR="00E83145" w:rsidRPr="008237EC" w:rsidRDefault="00E83145" w:rsidP="00E83145">
            <w:pPr>
              <w:pStyle w:val="acctfourfigures"/>
              <w:tabs>
                <w:tab w:val="clear" w:pos="765"/>
                <w:tab w:val="decimal" w:pos="760"/>
              </w:tabs>
              <w:spacing w:line="240" w:lineRule="atLeast"/>
              <w:rPr>
                <w:b/>
                <w:bCs/>
                <w:szCs w:val="22"/>
              </w:rPr>
            </w:pPr>
          </w:p>
        </w:tc>
        <w:tc>
          <w:tcPr>
            <w:tcW w:w="1262" w:type="dxa"/>
            <w:shd w:val="clear" w:color="auto" w:fill="auto"/>
          </w:tcPr>
          <w:p w14:paraId="36492736" w14:textId="3F021219" w:rsidR="00E83145" w:rsidRPr="006E6047" w:rsidRDefault="00E83145" w:rsidP="00E83145">
            <w:pPr>
              <w:pStyle w:val="acctfourfigures"/>
              <w:tabs>
                <w:tab w:val="clear" w:pos="765"/>
                <w:tab w:val="decimal" w:pos="1096"/>
              </w:tabs>
              <w:spacing w:line="240" w:lineRule="atLeast"/>
              <w:ind w:right="-705" w:firstLine="6"/>
              <w:rPr>
                <w:b/>
                <w:bCs/>
                <w:szCs w:val="22"/>
              </w:rPr>
            </w:pPr>
          </w:p>
        </w:tc>
      </w:tr>
      <w:tr w:rsidR="00E83145" w:rsidRPr="009426D0" w14:paraId="6573A296" w14:textId="77777777" w:rsidTr="00696FC4">
        <w:trPr>
          <w:cantSplit/>
          <w:trHeight w:val="119"/>
        </w:trPr>
        <w:tc>
          <w:tcPr>
            <w:tcW w:w="4140" w:type="dxa"/>
          </w:tcPr>
          <w:p w14:paraId="21AE4458" w14:textId="4CF4C54C" w:rsidR="00E83145" w:rsidRPr="009426D0" w:rsidRDefault="00E83145" w:rsidP="00E83145">
            <w:pPr>
              <w:spacing w:line="240" w:lineRule="atLeast"/>
              <w:rPr>
                <w:szCs w:val="22"/>
              </w:rPr>
            </w:pPr>
            <w:r w:rsidRPr="009426D0">
              <w:rPr>
                <w:szCs w:val="22"/>
              </w:rPr>
              <w:t>Other related parties</w:t>
            </w:r>
          </w:p>
        </w:tc>
        <w:tc>
          <w:tcPr>
            <w:tcW w:w="1260" w:type="dxa"/>
            <w:tcBorders>
              <w:bottom w:val="double" w:sz="4" w:space="0" w:color="auto"/>
            </w:tcBorders>
            <w:shd w:val="clear" w:color="auto" w:fill="auto"/>
          </w:tcPr>
          <w:p w14:paraId="3580B784" w14:textId="009F0E97" w:rsidR="00E83145" w:rsidRPr="00696FC4" w:rsidRDefault="00696FC4" w:rsidP="00E83145">
            <w:pPr>
              <w:pStyle w:val="acctfourfigures"/>
              <w:tabs>
                <w:tab w:val="clear" w:pos="765"/>
                <w:tab w:val="decimal" w:pos="1086"/>
              </w:tabs>
              <w:spacing w:line="240" w:lineRule="atLeast"/>
              <w:ind w:right="14"/>
              <w:contextualSpacing/>
              <w:rPr>
                <w:b/>
                <w:bCs/>
              </w:rPr>
            </w:pPr>
            <w:r w:rsidRPr="00696FC4">
              <w:rPr>
                <w:b/>
                <w:bCs/>
              </w:rPr>
              <w:t>140,202</w:t>
            </w:r>
          </w:p>
        </w:tc>
        <w:tc>
          <w:tcPr>
            <w:tcW w:w="181" w:type="dxa"/>
            <w:shd w:val="clear" w:color="auto" w:fill="auto"/>
          </w:tcPr>
          <w:p w14:paraId="260D0ABD" w14:textId="77777777" w:rsidR="00E83145" w:rsidRPr="00696FC4" w:rsidRDefault="00E83145" w:rsidP="00E83145">
            <w:pPr>
              <w:pStyle w:val="acctfourfigures"/>
              <w:tabs>
                <w:tab w:val="clear" w:pos="765"/>
                <w:tab w:val="decimal" w:pos="1091"/>
              </w:tabs>
              <w:spacing w:line="240" w:lineRule="atLeast"/>
              <w:rPr>
                <w:b/>
                <w:bCs/>
                <w:szCs w:val="22"/>
              </w:rPr>
            </w:pPr>
          </w:p>
        </w:tc>
        <w:tc>
          <w:tcPr>
            <w:tcW w:w="1259" w:type="dxa"/>
            <w:tcBorders>
              <w:bottom w:val="double" w:sz="4" w:space="0" w:color="auto"/>
            </w:tcBorders>
            <w:shd w:val="clear" w:color="auto" w:fill="auto"/>
          </w:tcPr>
          <w:p w14:paraId="5D61A896" w14:textId="0DAE7AC4" w:rsidR="00E83145" w:rsidRPr="00696FC4" w:rsidRDefault="00E83145" w:rsidP="00E83145">
            <w:pPr>
              <w:pStyle w:val="acctfourfigures"/>
              <w:tabs>
                <w:tab w:val="clear" w:pos="765"/>
                <w:tab w:val="decimal" w:pos="1062"/>
              </w:tabs>
              <w:spacing w:line="240" w:lineRule="atLeast"/>
              <w:ind w:right="38"/>
              <w:jc w:val="center"/>
              <w:rPr>
                <w:b/>
                <w:bCs/>
              </w:rPr>
            </w:pPr>
            <w:r w:rsidRPr="00696FC4">
              <w:rPr>
                <w:b/>
                <w:bCs/>
              </w:rPr>
              <w:t>140,202</w:t>
            </w:r>
          </w:p>
        </w:tc>
        <w:tc>
          <w:tcPr>
            <w:tcW w:w="180" w:type="dxa"/>
            <w:shd w:val="clear" w:color="auto" w:fill="auto"/>
          </w:tcPr>
          <w:p w14:paraId="068D579D" w14:textId="77777777" w:rsidR="00E83145" w:rsidRPr="00696FC4" w:rsidRDefault="00E83145" w:rsidP="00E83145">
            <w:pPr>
              <w:pStyle w:val="acctfourfigures"/>
              <w:tabs>
                <w:tab w:val="clear" w:pos="765"/>
                <w:tab w:val="decimal" w:pos="1091"/>
              </w:tabs>
              <w:spacing w:line="240" w:lineRule="atLeast"/>
              <w:rPr>
                <w:b/>
                <w:bCs/>
                <w:szCs w:val="22"/>
              </w:rPr>
            </w:pPr>
          </w:p>
        </w:tc>
        <w:tc>
          <w:tcPr>
            <w:tcW w:w="1259" w:type="dxa"/>
            <w:tcBorders>
              <w:bottom w:val="double" w:sz="4" w:space="0" w:color="auto"/>
            </w:tcBorders>
            <w:shd w:val="clear" w:color="auto" w:fill="auto"/>
          </w:tcPr>
          <w:p w14:paraId="7766E2B2" w14:textId="3D86765B" w:rsidR="00E83145" w:rsidRPr="00696FC4" w:rsidRDefault="00696FC4" w:rsidP="00E83145">
            <w:pPr>
              <w:tabs>
                <w:tab w:val="decimal" w:pos="1090"/>
              </w:tabs>
              <w:spacing w:line="240" w:lineRule="atLeast"/>
              <w:ind w:left="-108" w:right="-110"/>
              <w:rPr>
                <w:b/>
                <w:bCs/>
              </w:rPr>
            </w:pPr>
            <w:r w:rsidRPr="00696FC4">
              <w:rPr>
                <w:b/>
                <w:bCs/>
              </w:rPr>
              <w:t>140,202</w:t>
            </w:r>
          </w:p>
        </w:tc>
        <w:tc>
          <w:tcPr>
            <w:tcW w:w="180" w:type="dxa"/>
            <w:shd w:val="clear" w:color="auto" w:fill="auto"/>
          </w:tcPr>
          <w:p w14:paraId="4113BD80" w14:textId="77777777" w:rsidR="00E83145" w:rsidRPr="00696FC4" w:rsidRDefault="00E83145" w:rsidP="00E83145">
            <w:pPr>
              <w:pStyle w:val="acctfourfigures"/>
              <w:tabs>
                <w:tab w:val="clear" w:pos="765"/>
                <w:tab w:val="decimal" w:pos="760"/>
              </w:tabs>
              <w:spacing w:line="240" w:lineRule="atLeast"/>
              <w:rPr>
                <w:b/>
                <w:bCs/>
                <w:szCs w:val="22"/>
              </w:rPr>
            </w:pPr>
          </w:p>
        </w:tc>
        <w:tc>
          <w:tcPr>
            <w:tcW w:w="1262" w:type="dxa"/>
            <w:tcBorders>
              <w:bottom w:val="double" w:sz="4" w:space="0" w:color="auto"/>
            </w:tcBorders>
            <w:shd w:val="clear" w:color="auto" w:fill="auto"/>
          </w:tcPr>
          <w:p w14:paraId="2D59B4A3" w14:textId="79A87C5A" w:rsidR="00E83145" w:rsidRPr="00696FC4" w:rsidRDefault="00E83145" w:rsidP="00E83145">
            <w:pPr>
              <w:pStyle w:val="acctfourfigures"/>
              <w:tabs>
                <w:tab w:val="clear" w:pos="765"/>
                <w:tab w:val="decimal" w:pos="1096"/>
              </w:tabs>
              <w:spacing w:line="240" w:lineRule="atLeast"/>
              <w:ind w:right="-705" w:firstLine="6"/>
              <w:rPr>
                <w:b/>
                <w:bCs/>
                <w:szCs w:val="22"/>
              </w:rPr>
            </w:pPr>
            <w:r w:rsidRPr="00696FC4">
              <w:rPr>
                <w:b/>
                <w:bCs/>
              </w:rPr>
              <w:t>140,202</w:t>
            </w:r>
          </w:p>
        </w:tc>
      </w:tr>
      <w:tr w:rsidR="00E83145" w:rsidRPr="009426D0" w14:paraId="3369923F" w14:textId="77777777" w:rsidTr="00696FC4">
        <w:trPr>
          <w:cantSplit/>
          <w:trHeight w:val="119"/>
        </w:trPr>
        <w:tc>
          <w:tcPr>
            <w:tcW w:w="4140" w:type="dxa"/>
          </w:tcPr>
          <w:p w14:paraId="4DA580E6" w14:textId="77777777" w:rsidR="00E83145" w:rsidRPr="009426D0" w:rsidRDefault="00E83145" w:rsidP="00E83145">
            <w:pPr>
              <w:spacing w:line="240" w:lineRule="atLeast"/>
              <w:rPr>
                <w:szCs w:val="22"/>
              </w:rPr>
            </w:pPr>
          </w:p>
        </w:tc>
        <w:tc>
          <w:tcPr>
            <w:tcW w:w="1260" w:type="dxa"/>
            <w:tcBorders>
              <w:top w:val="double" w:sz="4" w:space="0" w:color="auto"/>
            </w:tcBorders>
            <w:shd w:val="clear" w:color="auto" w:fill="auto"/>
          </w:tcPr>
          <w:p w14:paraId="614ECAA6" w14:textId="77777777" w:rsidR="00E83145" w:rsidRPr="00F05D81" w:rsidRDefault="00E83145" w:rsidP="00E83145">
            <w:pPr>
              <w:pStyle w:val="acctfourfigures"/>
              <w:tabs>
                <w:tab w:val="clear" w:pos="765"/>
                <w:tab w:val="decimal" w:pos="1086"/>
              </w:tabs>
              <w:spacing w:line="240" w:lineRule="atLeast"/>
              <w:ind w:right="14"/>
              <w:contextualSpacing/>
              <w:rPr>
                <w:b/>
                <w:bCs/>
              </w:rPr>
            </w:pPr>
          </w:p>
        </w:tc>
        <w:tc>
          <w:tcPr>
            <w:tcW w:w="181" w:type="dxa"/>
            <w:shd w:val="clear" w:color="auto" w:fill="auto"/>
          </w:tcPr>
          <w:p w14:paraId="26C13878" w14:textId="77777777" w:rsidR="00E83145" w:rsidRPr="00F05D81" w:rsidRDefault="00E83145" w:rsidP="00E83145">
            <w:pPr>
              <w:pStyle w:val="acctfourfigures"/>
              <w:tabs>
                <w:tab w:val="clear" w:pos="765"/>
                <w:tab w:val="decimal" w:pos="1091"/>
              </w:tabs>
              <w:spacing w:line="240" w:lineRule="atLeast"/>
              <w:rPr>
                <w:b/>
                <w:bCs/>
                <w:szCs w:val="22"/>
              </w:rPr>
            </w:pPr>
          </w:p>
        </w:tc>
        <w:tc>
          <w:tcPr>
            <w:tcW w:w="1259" w:type="dxa"/>
            <w:tcBorders>
              <w:top w:val="double" w:sz="4" w:space="0" w:color="auto"/>
            </w:tcBorders>
            <w:shd w:val="clear" w:color="auto" w:fill="auto"/>
          </w:tcPr>
          <w:p w14:paraId="5DA0183A" w14:textId="77777777" w:rsidR="00E83145" w:rsidRPr="00F05D81" w:rsidRDefault="00E83145" w:rsidP="00E83145">
            <w:pPr>
              <w:pStyle w:val="acctfourfigures"/>
              <w:tabs>
                <w:tab w:val="clear" w:pos="765"/>
                <w:tab w:val="decimal" w:pos="1062"/>
              </w:tabs>
              <w:spacing w:line="240" w:lineRule="atLeast"/>
              <w:ind w:right="38"/>
              <w:jc w:val="center"/>
              <w:rPr>
                <w:b/>
                <w:bCs/>
              </w:rPr>
            </w:pPr>
          </w:p>
        </w:tc>
        <w:tc>
          <w:tcPr>
            <w:tcW w:w="180" w:type="dxa"/>
            <w:shd w:val="clear" w:color="auto" w:fill="auto"/>
          </w:tcPr>
          <w:p w14:paraId="61CE5198" w14:textId="77777777" w:rsidR="00E83145" w:rsidRPr="00F05D81" w:rsidRDefault="00E83145" w:rsidP="00E83145">
            <w:pPr>
              <w:pStyle w:val="acctfourfigures"/>
              <w:tabs>
                <w:tab w:val="clear" w:pos="765"/>
                <w:tab w:val="decimal" w:pos="1091"/>
              </w:tabs>
              <w:spacing w:line="240" w:lineRule="atLeast"/>
              <w:rPr>
                <w:b/>
                <w:bCs/>
                <w:szCs w:val="22"/>
              </w:rPr>
            </w:pPr>
          </w:p>
        </w:tc>
        <w:tc>
          <w:tcPr>
            <w:tcW w:w="1259" w:type="dxa"/>
            <w:tcBorders>
              <w:top w:val="double" w:sz="4" w:space="0" w:color="auto"/>
            </w:tcBorders>
            <w:shd w:val="clear" w:color="auto" w:fill="auto"/>
          </w:tcPr>
          <w:p w14:paraId="431D1CF8" w14:textId="77777777" w:rsidR="00E83145" w:rsidRPr="00F05D81" w:rsidRDefault="00E83145" w:rsidP="00E83145">
            <w:pPr>
              <w:pStyle w:val="acctfourfigures"/>
              <w:tabs>
                <w:tab w:val="clear" w:pos="765"/>
              </w:tabs>
              <w:spacing w:line="240" w:lineRule="atLeast"/>
              <w:ind w:right="-82" w:firstLine="452"/>
              <w:jc w:val="center"/>
              <w:rPr>
                <w:b/>
                <w:bCs/>
              </w:rPr>
            </w:pPr>
          </w:p>
        </w:tc>
        <w:tc>
          <w:tcPr>
            <w:tcW w:w="180" w:type="dxa"/>
            <w:shd w:val="clear" w:color="auto" w:fill="auto"/>
          </w:tcPr>
          <w:p w14:paraId="4EED2D62" w14:textId="77777777" w:rsidR="00E83145" w:rsidRPr="008237EC" w:rsidRDefault="00E83145" w:rsidP="00E83145">
            <w:pPr>
              <w:pStyle w:val="acctfourfigures"/>
              <w:tabs>
                <w:tab w:val="clear" w:pos="765"/>
                <w:tab w:val="decimal" w:pos="760"/>
              </w:tabs>
              <w:spacing w:line="240" w:lineRule="atLeast"/>
              <w:rPr>
                <w:b/>
                <w:bCs/>
                <w:szCs w:val="22"/>
              </w:rPr>
            </w:pPr>
          </w:p>
        </w:tc>
        <w:tc>
          <w:tcPr>
            <w:tcW w:w="1262" w:type="dxa"/>
            <w:tcBorders>
              <w:top w:val="double" w:sz="4" w:space="0" w:color="auto"/>
            </w:tcBorders>
            <w:shd w:val="clear" w:color="auto" w:fill="auto"/>
          </w:tcPr>
          <w:p w14:paraId="7BF2F9E4" w14:textId="77777777" w:rsidR="00E83145" w:rsidRPr="006E6047" w:rsidRDefault="00E83145" w:rsidP="00E83145">
            <w:pPr>
              <w:pStyle w:val="acctfourfigures"/>
              <w:tabs>
                <w:tab w:val="clear" w:pos="765"/>
                <w:tab w:val="decimal" w:pos="1096"/>
              </w:tabs>
              <w:spacing w:line="240" w:lineRule="atLeast"/>
              <w:ind w:right="-705" w:firstLine="6"/>
              <w:rPr>
                <w:b/>
                <w:bCs/>
                <w:szCs w:val="22"/>
              </w:rPr>
            </w:pPr>
          </w:p>
        </w:tc>
      </w:tr>
      <w:tr w:rsidR="00E83145" w:rsidRPr="009426D0" w14:paraId="01C990A7" w14:textId="77777777" w:rsidTr="00696FC4">
        <w:trPr>
          <w:cantSplit/>
          <w:trHeight w:val="119"/>
        </w:trPr>
        <w:tc>
          <w:tcPr>
            <w:tcW w:w="4140" w:type="dxa"/>
          </w:tcPr>
          <w:p w14:paraId="66CFA965" w14:textId="3454A703" w:rsidR="00E83145" w:rsidRPr="007C3DBD" w:rsidRDefault="00E83145" w:rsidP="00E83145">
            <w:pPr>
              <w:spacing w:line="240" w:lineRule="atLeast"/>
              <w:rPr>
                <w:b/>
                <w:bCs/>
                <w:i/>
                <w:iCs/>
                <w:szCs w:val="22"/>
              </w:rPr>
            </w:pPr>
            <w:r w:rsidRPr="007C3DBD">
              <w:rPr>
                <w:b/>
                <w:bCs/>
                <w:i/>
                <w:iCs/>
                <w:szCs w:val="22"/>
              </w:rPr>
              <w:t>Other non-current liabilities</w:t>
            </w:r>
          </w:p>
        </w:tc>
        <w:tc>
          <w:tcPr>
            <w:tcW w:w="1260" w:type="dxa"/>
            <w:shd w:val="clear" w:color="auto" w:fill="auto"/>
          </w:tcPr>
          <w:p w14:paraId="47A27BC1" w14:textId="77777777" w:rsidR="00E83145" w:rsidRPr="00F05D81" w:rsidRDefault="00E83145" w:rsidP="00E83145">
            <w:pPr>
              <w:pStyle w:val="acctfourfigures"/>
              <w:tabs>
                <w:tab w:val="clear" w:pos="765"/>
                <w:tab w:val="decimal" w:pos="1086"/>
              </w:tabs>
              <w:spacing w:line="240" w:lineRule="atLeast"/>
              <w:ind w:right="14"/>
              <w:contextualSpacing/>
              <w:rPr>
                <w:b/>
                <w:bCs/>
              </w:rPr>
            </w:pPr>
          </w:p>
        </w:tc>
        <w:tc>
          <w:tcPr>
            <w:tcW w:w="181" w:type="dxa"/>
            <w:shd w:val="clear" w:color="auto" w:fill="auto"/>
          </w:tcPr>
          <w:p w14:paraId="3F7282D0" w14:textId="77777777" w:rsidR="00E83145" w:rsidRPr="00F05D81" w:rsidRDefault="00E83145" w:rsidP="00E83145">
            <w:pPr>
              <w:pStyle w:val="acctfourfigures"/>
              <w:tabs>
                <w:tab w:val="clear" w:pos="765"/>
                <w:tab w:val="decimal" w:pos="1091"/>
              </w:tabs>
              <w:spacing w:line="240" w:lineRule="atLeast"/>
              <w:rPr>
                <w:b/>
                <w:bCs/>
                <w:szCs w:val="22"/>
              </w:rPr>
            </w:pPr>
          </w:p>
        </w:tc>
        <w:tc>
          <w:tcPr>
            <w:tcW w:w="1259" w:type="dxa"/>
            <w:shd w:val="clear" w:color="auto" w:fill="auto"/>
          </w:tcPr>
          <w:p w14:paraId="27114E64" w14:textId="7E34EEC0" w:rsidR="00E83145" w:rsidRPr="00F05D81" w:rsidRDefault="00E83145" w:rsidP="00E83145">
            <w:pPr>
              <w:pStyle w:val="acctfourfigures"/>
              <w:tabs>
                <w:tab w:val="clear" w:pos="765"/>
                <w:tab w:val="decimal" w:pos="1062"/>
              </w:tabs>
              <w:spacing w:line="240" w:lineRule="atLeast"/>
              <w:ind w:right="38"/>
              <w:jc w:val="center"/>
              <w:rPr>
                <w:b/>
                <w:bCs/>
              </w:rPr>
            </w:pPr>
          </w:p>
        </w:tc>
        <w:tc>
          <w:tcPr>
            <w:tcW w:w="180" w:type="dxa"/>
            <w:shd w:val="clear" w:color="auto" w:fill="auto"/>
          </w:tcPr>
          <w:p w14:paraId="5DF90A39" w14:textId="77777777" w:rsidR="00E83145" w:rsidRPr="00F05D81" w:rsidRDefault="00E83145" w:rsidP="00E83145">
            <w:pPr>
              <w:pStyle w:val="acctfourfigures"/>
              <w:tabs>
                <w:tab w:val="clear" w:pos="765"/>
                <w:tab w:val="decimal" w:pos="1091"/>
              </w:tabs>
              <w:spacing w:line="240" w:lineRule="atLeast"/>
              <w:rPr>
                <w:b/>
                <w:bCs/>
                <w:szCs w:val="22"/>
              </w:rPr>
            </w:pPr>
          </w:p>
        </w:tc>
        <w:tc>
          <w:tcPr>
            <w:tcW w:w="1259" w:type="dxa"/>
            <w:shd w:val="clear" w:color="auto" w:fill="auto"/>
          </w:tcPr>
          <w:p w14:paraId="360A19E1" w14:textId="77777777" w:rsidR="00E83145" w:rsidRPr="00F05D81" w:rsidRDefault="00E83145" w:rsidP="00E83145">
            <w:pPr>
              <w:pStyle w:val="acctfourfigures"/>
              <w:tabs>
                <w:tab w:val="clear" w:pos="765"/>
              </w:tabs>
              <w:spacing w:line="240" w:lineRule="atLeast"/>
              <w:ind w:right="-82" w:firstLine="452"/>
              <w:jc w:val="center"/>
              <w:rPr>
                <w:b/>
                <w:bCs/>
              </w:rPr>
            </w:pPr>
          </w:p>
        </w:tc>
        <w:tc>
          <w:tcPr>
            <w:tcW w:w="180" w:type="dxa"/>
            <w:shd w:val="clear" w:color="auto" w:fill="auto"/>
          </w:tcPr>
          <w:p w14:paraId="3C8F992A" w14:textId="77777777" w:rsidR="00E83145" w:rsidRPr="008237EC" w:rsidRDefault="00E83145" w:rsidP="00E83145">
            <w:pPr>
              <w:pStyle w:val="acctfourfigures"/>
              <w:tabs>
                <w:tab w:val="clear" w:pos="765"/>
                <w:tab w:val="decimal" w:pos="760"/>
              </w:tabs>
              <w:spacing w:line="240" w:lineRule="atLeast"/>
              <w:rPr>
                <w:b/>
                <w:bCs/>
                <w:szCs w:val="22"/>
              </w:rPr>
            </w:pPr>
          </w:p>
        </w:tc>
        <w:tc>
          <w:tcPr>
            <w:tcW w:w="1262" w:type="dxa"/>
            <w:shd w:val="clear" w:color="auto" w:fill="auto"/>
          </w:tcPr>
          <w:p w14:paraId="6BF3C496" w14:textId="6A774F95" w:rsidR="00E83145" w:rsidRPr="006E6047" w:rsidRDefault="00E83145" w:rsidP="00E83145">
            <w:pPr>
              <w:pStyle w:val="acctfourfigures"/>
              <w:tabs>
                <w:tab w:val="clear" w:pos="765"/>
                <w:tab w:val="decimal" w:pos="1096"/>
              </w:tabs>
              <w:spacing w:line="240" w:lineRule="atLeast"/>
              <w:ind w:right="-705" w:firstLine="6"/>
              <w:rPr>
                <w:b/>
                <w:bCs/>
                <w:szCs w:val="22"/>
              </w:rPr>
            </w:pPr>
          </w:p>
        </w:tc>
      </w:tr>
      <w:tr w:rsidR="00E83145" w:rsidRPr="009426D0" w14:paraId="309F3561" w14:textId="77777777" w:rsidTr="00696FC4">
        <w:trPr>
          <w:cantSplit/>
          <w:trHeight w:val="119"/>
        </w:trPr>
        <w:tc>
          <w:tcPr>
            <w:tcW w:w="4140" w:type="dxa"/>
          </w:tcPr>
          <w:p w14:paraId="2C15B269" w14:textId="2A90ECD2" w:rsidR="00E83145" w:rsidRPr="001D4B29" w:rsidRDefault="00E83145" w:rsidP="00E83145">
            <w:pPr>
              <w:spacing w:line="240" w:lineRule="atLeast"/>
              <w:rPr>
                <w:b/>
                <w:bCs/>
                <w:szCs w:val="22"/>
              </w:rPr>
            </w:pPr>
            <w:r w:rsidRPr="009426D0">
              <w:rPr>
                <w:szCs w:val="22"/>
              </w:rPr>
              <w:t>Other related parties</w:t>
            </w:r>
          </w:p>
        </w:tc>
        <w:tc>
          <w:tcPr>
            <w:tcW w:w="1260" w:type="dxa"/>
            <w:tcBorders>
              <w:bottom w:val="double" w:sz="4" w:space="0" w:color="auto"/>
            </w:tcBorders>
            <w:shd w:val="clear" w:color="auto" w:fill="auto"/>
          </w:tcPr>
          <w:p w14:paraId="576A2F20" w14:textId="1153C779" w:rsidR="00E83145" w:rsidRPr="00E83145" w:rsidRDefault="00F86537" w:rsidP="00E83145">
            <w:pPr>
              <w:pStyle w:val="acctfourfigures"/>
              <w:tabs>
                <w:tab w:val="clear" w:pos="765"/>
                <w:tab w:val="decimal" w:pos="1086"/>
              </w:tabs>
              <w:spacing w:line="240" w:lineRule="atLeast"/>
              <w:ind w:right="14"/>
              <w:contextualSpacing/>
              <w:rPr>
                <w:b/>
                <w:bCs/>
              </w:rPr>
            </w:pPr>
            <w:r w:rsidRPr="00F86537">
              <w:rPr>
                <w:b/>
                <w:bCs/>
              </w:rPr>
              <w:t>12,322</w:t>
            </w:r>
          </w:p>
        </w:tc>
        <w:tc>
          <w:tcPr>
            <w:tcW w:w="181" w:type="dxa"/>
            <w:shd w:val="clear" w:color="auto" w:fill="auto"/>
          </w:tcPr>
          <w:p w14:paraId="1F9EB552" w14:textId="77777777" w:rsidR="00E83145" w:rsidRPr="00E83145" w:rsidRDefault="00E83145" w:rsidP="00E83145">
            <w:pPr>
              <w:pStyle w:val="acctfourfigures"/>
              <w:tabs>
                <w:tab w:val="clear" w:pos="765"/>
                <w:tab w:val="decimal" w:pos="1091"/>
              </w:tabs>
              <w:spacing w:line="240" w:lineRule="atLeast"/>
              <w:rPr>
                <w:b/>
                <w:bCs/>
                <w:szCs w:val="22"/>
              </w:rPr>
            </w:pPr>
          </w:p>
        </w:tc>
        <w:tc>
          <w:tcPr>
            <w:tcW w:w="1259" w:type="dxa"/>
            <w:tcBorders>
              <w:bottom w:val="double" w:sz="4" w:space="0" w:color="auto"/>
            </w:tcBorders>
            <w:shd w:val="clear" w:color="auto" w:fill="auto"/>
          </w:tcPr>
          <w:p w14:paraId="269EC456" w14:textId="1F3B8997" w:rsidR="00E83145" w:rsidRPr="00E83145" w:rsidRDefault="00E83145" w:rsidP="00E83145">
            <w:pPr>
              <w:pStyle w:val="acctfourfigures"/>
              <w:tabs>
                <w:tab w:val="clear" w:pos="765"/>
                <w:tab w:val="decimal" w:pos="1062"/>
              </w:tabs>
              <w:spacing w:line="240" w:lineRule="atLeast"/>
              <w:ind w:right="38"/>
              <w:jc w:val="center"/>
              <w:rPr>
                <w:b/>
                <w:bCs/>
              </w:rPr>
            </w:pPr>
            <w:r w:rsidRPr="00E83145">
              <w:rPr>
                <w:b/>
                <w:bCs/>
              </w:rPr>
              <w:t>10,454</w:t>
            </w:r>
          </w:p>
        </w:tc>
        <w:tc>
          <w:tcPr>
            <w:tcW w:w="180" w:type="dxa"/>
            <w:shd w:val="clear" w:color="auto" w:fill="auto"/>
          </w:tcPr>
          <w:p w14:paraId="33DEDDE7" w14:textId="77777777" w:rsidR="00E83145" w:rsidRPr="00E83145" w:rsidRDefault="00E83145" w:rsidP="00E83145">
            <w:pPr>
              <w:pStyle w:val="acctfourfigures"/>
              <w:tabs>
                <w:tab w:val="clear" w:pos="765"/>
                <w:tab w:val="decimal" w:pos="1091"/>
              </w:tabs>
              <w:spacing w:line="240" w:lineRule="atLeast"/>
              <w:rPr>
                <w:b/>
                <w:bCs/>
                <w:szCs w:val="22"/>
              </w:rPr>
            </w:pPr>
          </w:p>
        </w:tc>
        <w:tc>
          <w:tcPr>
            <w:tcW w:w="1259" w:type="dxa"/>
            <w:tcBorders>
              <w:bottom w:val="double" w:sz="4" w:space="0" w:color="auto"/>
            </w:tcBorders>
            <w:shd w:val="clear" w:color="auto" w:fill="auto"/>
          </w:tcPr>
          <w:p w14:paraId="07F3A569" w14:textId="2C174E15" w:rsidR="00E83145" w:rsidRPr="00E83145" w:rsidRDefault="00F86537" w:rsidP="00E83145">
            <w:pPr>
              <w:pStyle w:val="acctfourfigures"/>
              <w:tabs>
                <w:tab w:val="clear" w:pos="765"/>
              </w:tabs>
              <w:spacing w:line="240" w:lineRule="atLeast"/>
              <w:ind w:right="-82" w:firstLine="452"/>
              <w:jc w:val="center"/>
              <w:rPr>
                <w:b/>
                <w:bCs/>
              </w:rPr>
            </w:pPr>
            <w:r w:rsidRPr="00F86537">
              <w:rPr>
                <w:b/>
                <w:bCs/>
              </w:rPr>
              <w:t>12,322</w:t>
            </w:r>
          </w:p>
        </w:tc>
        <w:tc>
          <w:tcPr>
            <w:tcW w:w="180" w:type="dxa"/>
            <w:shd w:val="clear" w:color="auto" w:fill="auto"/>
          </w:tcPr>
          <w:p w14:paraId="291D735B" w14:textId="77777777" w:rsidR="00E83145" w:rsidRPr="00E83145" w:rsidRDefault="00E83145" w:rsidP="00E83145">
            <w:pPr>
              <w:pStyle w:val="acctfourfigures"/>
              <w:tabs>
                <w:tab w:val="clear" w:pos="765"/>
                <w:tab w:val="decimal" w:pos="760"/>
              </w:tabs>
              <w:spacing w:line="240" w:lineRule="atLeast"/>
              <w:rPr>
                <w:b/>
                <w:bCs/>
                <w:szCs w:val="22"/>
              </w:rPr>
            </w:pPr>
          </w:p>
        </w:tc>
        <w:tc>
          <w:tcPr>
            <w:tcW w:w="1262" w:type="dxa"/>
            <w:tcBorders>
              <w:bottom w:val="double" w:sz="4" w:space="0" w:color="auto"/>
            </w:tcBorders>
            <w:shd w:val="clear" w:color="auto" w:fill="auto"/>
          </w:tcPr>
          <w:p w14:paraId="69DF251A" w14:textId="5AF33786" w:rsidR="00E83145" w:rsidRPr="00E83145" w:rsidRDefault="00E83145" w:rsidP="00E83145">
            <w:pPr>
              <w:pStyle w:val="acctfourfigures"/>
              <w:tabs>
                <w:tab w:val="clear" w:pos="765"/>
                <w:tab w:val="decimal" w:pos="1096"/>
              </w:tabs>
              <w:spacing w:line="240" w:lineRule="atLeast"/>
              <w:ind w:right="-705" w:firstLine="6"/>
              <w:rPr>
                <w:b/>
                <w:bCs/>
                <w:szCs w:val="22"/>
              </w:rPr>
            </w:pPr>
            <w:r w:rsidRPr="00E83145">
              <w:rPr>
                <w:b/>
                <w:bCs/>
              </w:rPr>
              <w:t>10,454</w:t>
            </w:r>
          </w:p>
        </w:tc>
      </w:tr>
    </w:tbl>
    <w:p w14:paraId="46D425F5" w14:textId="77777777" w:rsidR="00E83145" w:rsidRDefault="00E83145" w:rsidP="00BF2E6D">
      <w:pPr>
        <w:tabs>
          <w:tab w:val="left" w:pos="540"/>
        </w:tabs>
        <w:spacing w:line="223" w:lineRule="auto"/>
        <w:ind w:left="547"/>
        <w:jc w:val="thaiDistribute"/>
        <w:rPr>
          <w:b/>
          <w:bCs/>
          <w:i/>
          <w:iCs/>
          <w:spacing w:val="-2"/>
          <w:szCs w:val="22"/>
        </w:rPr>
      </w:pPr>
    </w:p>
    <w:p w14:paraId="7F8E97FB" w14:textId="6AF12179" w:rsidR="002356A7" w:rsidRPr="000C2A0F" w:rsidRDefault="002356A7" w:rsidP="00BF2E6D">
      <w:pPr>
        <w:tabs>
          <w:tab w:val="left" w:pos="540"/>
        </w:tabs>
        <w:spacing w:line="223" w:lineRule="auto"/>
        <w:ind w:left="547"/>
        <w:jc w:val="thaiDistribute"/>
        <w:rPr>
          <w:b/>
          <w:bCs/>
          <w:i/>
          <w:iCs/>
          <w:spacing w:val="-2"/>
          <w:szCs w:val="22"/>
        </w:rPr>
      </w:pPr>
      <w:r w:rsidRPr="000C2A0F">
        <w:rPr>
          <w:b/>
          <w:bCs/>
          <w:i/>
          <w:iCs/>
          <w:spacing w:val="-2"/>
          <w:szCs w:val="22"/>
        </w:rPr>
        <w:t xml:space="preserve">New significant agreements with related parties during </w:t>
      </w:r>
      <w:r w:rsidR="00015D44" w:rsidRPr="000C2A0F">
        <w:rPr>
          <w:b/>
          <w:bCs/>
          <w:i/>
          <w:iCs/>
          <w:spacing w:val="-2"/>
          <w:szCs w:val="22"/>
        </w:rPr>
        <w:t xml:space="preserve">the </w:t>
      </w:r>
      <w:r w:rsidR="00C74FB4">
        <w:rPr>
          <w:b/>
          <w:bCs/>
          <w:i/>
          <w:iCs/>
          <w:spacing w:val="-2"/>
          <w:szCs w:val="22"/>
        </w:rPr>
        <w:t>three</w:t>
      </w:r>
      <w:r w:rsidR="00015D44" w:rsidRPr="000C2A0F">
        <w:rPr>
          <w:b/>
          <w:bCs/>
          <w:i/>
          <w:iCs/>
          <w:spacing w:val="-2"/>
          <w:szCs w:val="22"/>
        </w:rPr>
        <w:t>-month period ended 3</w:t>
      </w:r>
      <w:r w:rsidR="00E83145">
        <w:rPr>
          <w:b/>
          <w:bCs/>
          <w:i/>
          <w:iCs/>
          <w:spacing w:val="-2"/>
          <w:szCs w:val="22"/>
        </w:rPr>
        <w:t>1</w:t>
      </w:r>
      <w:r w:rsidR="00015D44" w:rsidRPr="000C2A0F">
        <w:rPr>
          <w:b/>
          <w:bCs/>
          <w:i/>
          <w:iCs/>
          <w:spacing w:val="-2"/>
          <w:szCs w:val="22"/>
        </w:rPr>
        <w:t xml:space="preserve"> </w:t>
      </w:r>
      <w:r w:rsidR="00E83145">
        <w:rPr>
          <w:b/>
          <w:bCs/>
          <w:i/>
          <w:iCs/>
          <w:spacing w:val="-2"/>
          <w:szCs w:val="22"/>
        </w:rPr>
        <w:t>March</w:t>
      </w:r>
      <w:r w:rsidR="00015D44" w:rsidRPr="000C2A0F">
        <w:rPr>
          <w:b/>
          <w:bCs/>
          <w:i/>
          <w:iCs/>
          <w:spacing w:val="-2"/>
          <w:szCs w:val="22"/>
        </w:rPr>
        <w:t xml:space="preserve"> </w:t>
      </w:r>
      <w:r w:rsidR="006E6047">
        <w:rPr>
          <w:b/>
          <w:bCs/>
          <w:i/>
          <w:iCs/>
          <w:spacing w:val="-2"/>
          <w:szCs w:val="22"/>
        </w:rPr>
        <w:t>202</w:t>
      </w:r>
      <w:r w:rsidR="006B1CBB">
        <w:rPr>
          <w:b/>
          <w:bCs/>
          <w:i/>
          <w:iCs/>
          <w:spacing w:val="-2"/>
          <w:szCs w:val="22"/>
        </w:rPr>
        <w:t>5</w:t>
      </w:r>
    </w:p>
    <w:p w14:paraId="0393FD44" w14:textId="546552CA" w:rsidR="00CC3BA8" w:rsidRPr="000C2A0F" w:rsidRDefault="00CC3BA8" w:rsidP="00E05FE8">
      <w:pPr>
        <w:tabs>
          <w:tab w:val="left" w:pos="547"/>
        </w:tabs>
        <w:spacing w:line="223" w:lineRule="auto"/>
        <w:ind w:left="547"/>
        <w:jc w:val="thaiDistribute"/>
        <w:rPr>
          <w:rFonts w:cstheme="minorBidi"/>
          <w:i/>
          <w:iCs/>
          <w:spacing w:val="-2"/>
          <w:szCs w:val="22"/>
          <w:lang w:bidi="th-TH"/>
        </w:rPr>
      </w:pPr>
    </w:p>
    <w:p w14:paraId="59BED0C9" w14:textId="77777777" w:rsidR="00015D44" w:rsidRPr="006B1CBB" w:rsidRDefault="00015D44" w:rsidP="00015D44">
      <w:pPr>
        <w:tabs>
          <w:tab w:val="left" w:pos="540"/>
        </w:tabs>
        <w:spacing w:line="223" w:lineRule="auto"/>
        <w:ind w:left="547"/>
        <w:jc w:val="thaiDistribute"/>
        <w:rPr>
          <w:rFonts w:cstheme="minorBidi"/>
          <w:i/>
          <w:iCs/>
          <w:szCs w:val="22"/>
          <w:lang w:val="en-US" w:bidi="th-TH"/>
        </w:rPr>
      </w:pPr>
      <w:r w:rsidRPr="006B1CBB">
        <w:rPr>
          <w:rFonts w:cstheme="minorBidi"/>
          <w:i/>
          <w:iCs/>
          <w:szCs w:val="22"/>
          <w:lang w:val="en-US" w:bidi="th-TH"/>
        </w:rPr>
        <w:t xml:space="preserve">Consulting agreement for strategic planning and developing </w:t>
      </w:r>
      <w:proofErr w:type="gramStart"/>
      <w:r w:rsidRPr="006B1CBB">
        <w:rPr>
          <w:rFonts w:cstheme="minorBidi"/>
          <w:i/>
          <w:iCs/>
          <w:szCs w:val="22"/>
          <w:lang w:val="en-US" w:bidi="th-TH"/>
        </w:rPr>
        <w:t>project</w:t>
      </w:r>
      <w:proofErr w:type="gramEnd"/>
    </w:p>
    <w:p w14:paraId="085C8B56" w14:textId="77777777" w:rsidR="00015D44" w:rsidRPr="006B1CBB" w:rsidRDefault="00015D44" w:rsidP="00015D44">
      <w:pPr>
        <w:tabs>
          <w:tab w:val="left" w:pos="540"/>
        </w:tabs>
        <w:spacing w:line="223" w:lineRule="auto"/>
        <w:ind w:left="547"/>
        <w:jc w:val="thaiDistribute"/>
        <w:rPr>
          <w:rFonts w:cstheme="minorBidi"/>
          <w:i/>
          <w:iCs/>
          <w:spacing w:val="-2"/>
          <w:szCs w:val="22"/>
          <w:lang w:bidi="th-TH"/>
        </w:rPr>
      </w:pPr>
    </w:p>
    <w:p w14:paraId="615A0D53" w14:textId="170668D9" w:rsidR="00015D44" w:rsidRPr="00C74FB4" w:rsidRDefault="00015D44" w:rsidP="00015D44">
      <w:pPr>
        <w:tabs>
          <w:tab w:val="left" w:pos="547"/>
        </w:tabs>
        <w:spacing w:line="223" w:lineRule="auto"/>
        <w:ind w:left="547"/>
        <w:jc w:val="thaiDistribute"/>
        <w:rPr>
          <w:rFonts w:cstheme="minorBidi"/>
          <w:i/>
          <w:iCs/>
          <w:spacing w:val="-2"/>
          <w:szCs w:val="22"/>
          <w:highlight w:val="yellow"/>
          <w:lang w:bidi="th-TH"/>
        </w:rPr>
      </w:pPr>
      <w:r w:rsidRPr="006B1CBB">
        <w:rPr>
          <w:rFonts w:cstheme="minorBidi"/>
          <w:lang w:bidi="th-TH"/>
        </w:rPr>
        <w:t xml:space="preserve">During the </w:t>
      </w:r>
      <w:r w:rsidR="00C74FB4" w:rsidRPr="006B1CBB">
        <w:rPr>
          <w:rFonts w:cstheme="minorBidi"/>
          <w:lang w:val="en-US" w:bidi="th-TH"/>
        </w:rPr>
        <w:t>three</w:t>
      </w:r>
      <w:r w:rsidRPr="006B1CBB">
        <w:rPr>
          <w:rFonts w:cstheme="minorBidi"/>
          <w:lang w:bidi="th-TH"/>
        </w:rPr>
        <w:t>-month period ended 3</w:t>
      </w:r>
      <w:r w:rsidR="00C74FB4" w:rsidRPr="006B1CBB">
        <w:rPr>
          <w:rFonts w:cstheme="minorBidi"/>
          <w:lang w:bidi="th-TH"/>
        </w:rPr>
        <w:t xml:space="preserve">1 March </w:t>
      </w:r>
      <w:r w:rsidRPr="006B1CBB">
        <w:rPr>
          <w:rFonts w:cstheme="minorBidi"/>
          <w:lang w:bidi="th-TH"/>
        </w:rPr>
        <w:t>202</w:t>
      </w:r>
      <w:r w:rsidR="00C74FB4" w:rsidRPr="006B1CBB">
        <w:rPr>
          <w:rFonts w:cstheme="minorBidi"/>
          <w:lang w:bidi="th-TH"/>
        </w:rPr>
        <w:t>5</w:t>
      </w:r>
      <w:r w:rsidRPr="006B1CBB">
        <w:rPr>
          <w:rFonts w:cstheme="minorBidi"/>
          <w:lang w:bidi="th-TH"/>
        </w:rPr>
        <w:t xml:space="preserve">, </w:t>
      </w:r>
      <w:bookmarkStart w:id="1" w:name="_Hlk118202288"/>
      <w:r w:rsidRPr="006B1CBB">
        <w:rPr>
          <w:rFonts w:cstheme="minorBidi"/>
          <w:lang w:bidi="th-TH"/>
        </w:rPr>
        <w:t xml:space="preserve">the Company </w:t>
      </w:r>
      <w:r w:rsidRPr="006B1CBB">
        <w:rPr>
          <w:rFonts w:cstheme="minorBidi"/>
          <w:lang w:val="en-US" w:bidi="th-TH"/>
        </w:rPr>
        <w:t>provided consulting services about strategic planning and developing project with subsidiaries</w:t>
      </w:r>
      <w:r w:rsidR="000F0198">
        <w:rPr>
          <w:rFonts w:cstheme="minorBidi"/>
          <w:lang w:val="en-US" w:bidi="th-TH"/>
        </w:rPr>
        <w:t xml:space="preserve"> and joint ventures</w:t>
      </w:r>
      <w:r w:rsidRPr="006B1CBB">
        <w:rPr>
          <w:rFonts w:cstheme="minorBidi"/>
          <w:lang w:val="en-US" w:bidi="th-TH"/>
        </w:rPr>
        <w:t xml:space="preserve"> </w:t>
      </w:r>
      <w:r w:rsidRPr="006B1CBB">
        <w:rPr>
          <w:rFonts w:cstheme="minorBidi"/>
          <w:szCs w:val="28"/>
          <w:lang w:bidi="th-TH"/>
        </w:rPr>
        <w:t>to provide consulting services on operations as specified in the agreement.</w:t>
      </w:r>
      <w:r w:rsidRPr="006B1CBB">
        <w:rPr>
          <w:rFonts w:cstheme="minorBidi"/>
          <w:lang w:bidi="th-TH"/>
        </w:rPr>
        <w:t xml:space="preserve"> </w:t>
      </w:r>
      <w:bookmarkEnd w:id="1"/>
      <w:r w:rsidRPr="006B1CBB">
        <w:rPr>
          <w:rFonts w:cstheme="minorBidi"/>
          <w:lang w:bidi="th-TH"/>
        </w:rPr>
        <w:t xml:space="preserve">The Company will receive the service fee at the completion of each stage as specified in the agreements. Currently, </w:t>
      </w:r>
      <w:r w:rsidR="00B410AD" w:rsidRPr="006B1CBB">
        <w:rPr>
          <w:rFonts w:cstheme="minorBidi"/>
          <w:lang w:bidi="th-TH"/>
        </w:rPr>
        <w:t>some</w:t>
      </w:r>
      <w:r w:rsidRPr="006B1CBB">
        <w:rPr>
          <w:rFonts w:cstheme="minorBidi"/>
          <w:lang w:bidi="th-TH"/>
        </w:rPr>
        <w:t xml:space="preserve"> agreements are in process of signing.</w:t>
      </w:r>
    </w:p>
    <w:p w14:paraId="56BE1400" w14:textId="77777777" w:rsidR="00015D44" w:rsidRPr="00C74FB4" w:rsidRDefault="00015D44" w:rsidP="00015D44">
      <w:pPr>
        <w:tabs>
          <w:tab w:val="left" w:pos="540"/>
        </w:tabs>
        <w:spacing w:line="223" w:lineRule="auto"/>
        <w:ind w:left="547"/>
        <w:jc w:val="thaiDistribute"/>
        <w:rPr>
          <w:rFonts w:cstheme="minorBidi"/>
          <w:i/>
          <w:iCs/>
          <w:spacing w:val="-2"/>
          <w:szCs w:val="22"/>
          <w:highlight w:val="yellow"/>
          <w:cs/>
          <w:lang w:bidi="th-TH"/>
        </w:rPr>
      </w:pPr>
    </w:p>
    <w:p w14:paraId="55121E96" w14:textId="77777777" w:rsidR="00015D44" w:rsidRPr="006B1CBB" w:rsidRDefault="00015D44" w:rsidP="00015D44">
      <w:pPr>
        <w:tabs>
          <w:tab w:val="left" w:pos="547"/>
        </w:tabs>
        <w:spacing w:line="223" w:lineRule="auto"/>
        <w:ind w:left="547"/>
        <w:jc w:val="thaiDistribute"/>
        <w:rPr>
          <w:rFonts w:cstheme="minorBidi"/>
          <w:i/>
          <w:iCs/>
          <w:szCs w:val="22"/>
          <w:lang w:val="en-US" w:bidi="th-TH"/>
        </w:rPr>
      </w:pPr>
      <w:r w:rsidRPr="006B1CBB">
        <w:rPr>
          <w:rFonts w:cstheme="minorBidi"/>
          <w:i/>
          <w:iCs/>
          <w:szCs w:val="22"/>
          <w:lang w:val="en-US" w:bidi="th-TH"/>
        </w:rPr>
        <w:t xml:space="preserve">Consulting agreement for developing project </w:t>
      </w:r>
      <w:proofErr w:type="gramStart"/>
      <w:r w:rsidRPr="006B1CBB">
        <w:rPr>
          <w:rFonts w:cstheme="minorBidi"/>
          <w:i/>
          <w:iCs/>
          <w:szCs w:val="22"/>
          <w:lang w:val="en-US" w:bidi="th-TH"/>
        </w:rPr>
        <w:t>management</w:t>
      </w:r>
      <w:proofErr w:type="gramEnd"/>
    </w:p>
    <w:p w14:paraId="332C517C" w14:textId="77777777" w:rsidR="00015D44" w:rsidRPr="006B1CBB" w:rsidRDefault="00015D44" w:rsidP="00015D44">
      <w:pPr>
        <w:tabs>
          <w:tab w:val="left" w:pos="547"/>
        </w:tabs>
        <w:spacing w:line="223" w:lineRule="auto"/>
        <w:ind w:left="547"/>
        <w:jc w:val="thaiDistribute"/>
        <w:rPr>
          <w:rFonts w:cstheme="minorBidi"/>
          <w:i/>
          <w:iCs/>
          <w:szCs w:val="22"/>
          <w:cs/>
          <w:lang w:val="en-US" w:bidi="th-TH"/>
        </w:rPr>
      </w:pPr>
    </w:p>
    <w:p w14:paraId="463ED897" w14:textId="20BB895A" w:rsidR="00015D44" w:rsidRPr="006B1CBB" w:rsidRDefault="002D6E6E" w:rsidP="00015D44">
      <w:pPr>
        <w:tabs>
          <w:tab w:val="left" w:pos="540"/>
        </w:tabs>
        <w:spacing w:line="223" w:lineRule="auto"/>
        <w:ind w:left="547"/>
        <w:jc w:val="thaiDistribute"/>
        <w:rPr>
          <w:szCs w:val="22"/>
        </w:rPr>
      </w:pPr>
      <w:r w:rsidRPr="006B1CBB">
        <w:rPr>
          <w:rFonts w:cstheme="minorBidi"/>
          <w:lang w:bidi="th-TH"/>
        </w:rPr>
        <w:t xml:space="preserve">During the </w:t>
      </w:r>
      <w:r w:rsidR="00C74FB4" w:rsidRPr="006B1CBB">
        <w:rPr>
          <w:rFonts w:cstheme="minorBidi"/>
          <w:lang w:val="en-US" w:bidi="th-TH"/>
        </w:rPr>
        <w:t>three</w:t>
      </w:r>
      <w:r w:rsidR="00C74FB4" w:rsidRPr="006B1CBB">
        <w:rPr>
          <w:rFonts w:cstheme="minorBidi"/>
          <w:lang w:bidi="th-TH"/>
        </w:rPr>
        <w:t xml:space="preserve">-month period ended 31 March 2025, </w:t>
      </w:r>
      <w:r w:rsidR="00015D44" w:rsidRPr="006B1CBB">
        <w:rPr>
          <w:szCs w:val="22"/>
        </w:rPr>
        <w:t>the Company entered into construction and project management service agreement with</w:t>
      </w:r>
      <w:r w:rsidR="00015D44" w:rsidRPr="006B1CBB">
        <w:rPr>
          <w:rFonts w:cs="Angsana New"/>
          <w:szCs w:val="28"/>
          <w:lang w:val="en-US" w:bidi="th-TH"/>
        </w:rPr>
        <w:t xml:space="preserve"> </w:t>
      </w:r>
      <w:r w:rsidR="00A600FF">
        <w:rPr>
          <w:szCs w:val="22"/>
        </w:rPr>
        <w:t>a related party</w:t>
      </w:r>
      <w:r w:rsidR="00015D44" w:rsidRPr="006B1CBB">
        <w:rPr>
          <w:szCs w:val="22"/>
        </w:rPr>
        <w:t xml:space="preserve"> for providing project management consultation and construction control service</w:t>
      </w:r>
      <w:r w:rsidR="00015D44" w:rsidRPr="006B1CBB">
        <w:rPr>
          <w:rFonts w:cs="Angsana New"/>
          <w:szCs w:val="28"/>
          <w:lang w:val="en-US" w:bidi="th-TH"/>
        </w:rPr>
        <w:t>.</w:t>
      </w:r>
      <w:r w:rsidR="00015D44" w:rsidRPr="006B1CBB">
        <w:rPr>
          <w:szCs w:val="22"/>
        </w:rPr>
        <w:t xml:space="preserve"> The Company will receive the service fee at the rate as specified in the agreements. The agreements have duration until the completion of respective project. </w:t>
      </w:r>
      <w:r w:rsidR="00015D44" w:rsidRPr="006B1CBB">
        <w:rPr>
          <w:rFonts w:cstheme="minorBidi"/>
          <w:lang w:bidi="th-TH"/>
        </w:rPr>
        <w:t>Currently, agreement</w:t>
      </w:r>
      <w:r w:rsidR="00312D68">
        <w:rPr>
          <w:rFonts w:cstheme="minorBidi"/>
          <w:lang w:bidi="th-TH"/>
        </w:rPr>
        <w:t xml:space="preserve"> is</w:t>
      </w:r>
      <w:r w:rsidR="00015D44" w:rsidRPr="006B1CBB">
        <w:rPr>
          <w:rFonts w:cstheme="minorBidi"/>
          <w:lang w:bidi="th-TH"/>
        </w:rPr>
        <w:t xml:space="preserve"> in process of signing.</w:t>
      </w:r>
    </w:p>
    <w:p w14:paraId="7407EAD3" w14:textId="77777777" w:rsidR="00015D44" w:rsidRPr="006B1CBB" w:rsidRDefault="00015D44" w:rsidP="00015D44">
      <w:pPr>
        <w:tabs>
          <w:tab w:val="left" w:pos="540"/>
        </w:tabs>
        <w:spacing w:line="223" w:lineRule="auto"/>
        <w:ind w:left="547"/>
        <w:jc w:val="thaiDistribute"/>
        <w:rPr>
          <w:szCs w:val="22"/>
        </w:rPr>
      </w:pPr>
    </w:p>
    <w:p w14:paraId="6EC895EA" w14:textId="06AA84C5" w:rsidR="00015D44" w:rsidRPr="006B1CBB" w:rsidRDefault="00015D44" w:rsidP="00015D44">
      <w:pPr>
        <w:tabs>
          <w:tab w:val="left" w:pos="540"/>
        </w:tabs>
        <w:spacing w:line="223" w:lineRule="auto"/>
        <w:ind w:left="547"/>
        <w:jc w:val="thaiDistribute"/>
        <w:rPr>
          <w:rFonts w:cstheme="minorBidi"/>
          <w:i/>
          <w:iCs/>
          <w:szCs w:val="22"/>
          <w:lang w:val="en-US" w:bidi="th-TH"/>
        </w:rPr>
      </w:pPr>
      <w:r w:rsidRPr="006B1CBB">
        <w:rPr>
          <w:rFonts w:cstheme="minorBidi"/>
          <w:i/>
          <w:iCs/>
          <w:szCs w:val="22"/>
          <w:lang w:val="en-US" w:bidi="th-TH"/>
        </w:rPr>
        <w:t>Consulting agreement for business operations</w:t>
      </w:r>
    </w:p>
    <w:p w14:paraId="202C1630" w14:textId="77777777" w:rsidR="00015D44" w:rsidRPr="006B1CBB" w:rsidRDefault="00015D44" w:rsidP="00015D44">
      <w:pPr>
        <w:tabs>
          <w:tab w:val="left" w:pos="540"/>
        </w:tabs>
        <w:spacing w:line="223" w:lineRule="auto"/>
        <w:ind w:left="547"/>
        <w:jc w:val="thaiDistribute"/>
        <w:rPr>
          <w:rFonts w:cstheme="minorBidi"/>
          <w:i/>
          <w:iCs/>
          <w:szCs w:val="22"/>
          <w:lang w:val="en-US" w:bidi="th-TH"/>
        </w:rPr>
      </w:pPr>
    </w:p>
    <w:p w14:paraId="4AA031EE" w14:textId="51CA64FD" w:rsidR="00C74FB4" w:rsidRPr="006B1CBB" w:rsidRDefault="00C74FB4" w:rsidP="00C74FB4">
      <w:pPr>
        <w:tabs>
          <w:tab w:val="left" w:pos="540"/>
        </w:tabs>
        <w:spacing w:line="223" w:lineRule="auto"/>
        <w:ind w:left="547"/>
        <w:jc w:val="thaiDistribute"/>
        <w:rPr>
          <w:rFonts w:cstheme="minorBidi"/>
          <w:szCs w:val="28"/>
          <w:lang w:val="en-US" w:bidi="th-TH"/>
        </w:rPr>
      </w:pPr>
      <w:r w:rsidRPr="006B1CBB">
        <w:rPr>
          <w:rFonts w:cstheme="minorBidi"/>
          <w:lang w:bidi="th-TH"/>
        </w:rPr>
        <w:t xml:space="preserve">During the three-month period ended 31 March 2025, the Company entered into business administration services and consulting services about business operations and investing to subsidiaries which included consultations, </w:t>
      </w:r>
      <w:proofErr w:type="gramStart"/>
      <w:r w:rsidRPr="006B1CBB">
        <w:rPr>
          <w:rFonts w:cstheme="minorBidi"/>
          <w:lang w:bidi="th-TH"/>
        </w:rPr>
        <w:t>advice</w:t>
      </w:r>
      <w:r w:rsidRPr="006B1CBB">
        <w:rPr>
          <w:rFonts w:cstheme="minorBidi"/>
          <w:lang w:val="en-US" w:bidi="th-TH"/>
        </w:rPr>
        <w:t>s</w:t>
      </w:r>
      <w:proofErr w:type="gramEnd"/>
      <w:r w:rsidRPr="006B1CBB">
        <w:rPr>
          <w:rFonts w:cstheme="minorBidi"/>
          <w:lang w:val="en-US" w:bidi="th-TH"/>
        </w:rPr>
        <w:t>,</w:t>
      </w:r>
      <w:r w:rsidRPr="006B1CBB">
        <w:rPr>
          <w:rFonts w:cstheme="minorBidi"/>
          <w:lang w:bidi="th-TH"/>
        </w:rPr>
        <w:t xml:space="preserve"> coordination and policy planning in business operations framework in various field about business operations and investing. The Company will receive the service fee at the rate as specified in the agreements</w:t>
      </w:r>
      <w:r w:rsidR="00F12D97">
        <w:rPr>
          <w:rFonts w:cstheme="minorBidi"/>
          <w:lang w:bidi="th-TH"/>
        </w:rPr>
        <w:t>.</w:t>
      </w:r>
      <w:r w:rsidRPr="006B1CBB">
        <w:rPr>
          <w:rFonts w:cstheme="minorBidi"/>
          <w:lang w:bidi="th-TH"/>
        </w:rPr>
        <w:t xml:space="preserve"> Currently, the new agreements are in process of signing.</w:t>
      </w:r>
    </w:p>
    <w:p w14:paraId="23080409" w14:textId="77777777" w:rsidR="00015D44" w:rsidRPr="006B1CBB" w:rsidRDefault="00015D44" w:rsidP="00015D44">
      <w:pPr>
        <w:tabs>
          <w:tab w:val="left" w:pos="540"/>
        </w:tabs>
        <w:spacing w:line="223" w:lineRule="auto"/>
        <w:ind w:left="547"/>
        <w:jc w:val="thaiDistribute"/>
        <w:rPr>
          <w:rFonts w:cstheme="minorBidi"/>
          <w:i/>
          <w:iCs/>
          <w:spacing w:val="-2"/>
          <w:szCs w:val="22"/>
          <w:lang w:bidi="th-TH"/>
        </w:rPr>
      </w:pPr>
    </w:p>
    <w:p w14:paraId="458B0F73" w14:textId="77777777" w:rsidR="00F12D97" w:rsidRDefault="00F12D97">
      <w:pPr>
        <w:spacing w:line="240" w:lineRule="auto"/>
        <w:rPr>
          <w:i/>
          <w:iCs/>
          <w:szCs w:val="22"/>
          <w:highlight w:val="yellow"/>
        </w:rPr>
      </w:pPr>
      <w:r>
        <w:rPr>
          <w:i/>
          <w:iCs/>
          <w:szCs w:val="22"/>
          <w:highlight w:val="yellow"/>
        </w:rPr>
        <w:br w:type="page"/>
      </w:r>
    </w:p>
    <w:p w14:paraId="058FA4B7" w14:textId="5C911979" w:rsidR="00015D44" w:rsidRPr="00F12D97" w:rsidRDefault="00015D44" w:rsidP="00015D44">
      <w:pPr>
        <w:tabs>
          <w:tab w:val="left" w:pos="540"/>
        </w:tabs>
        <w:spacing w:line="223" w:lineRule="auto"/>
        <w:ind w:left="547"/>
        <w:jc w:val="thaiDistribute"/>
        <w:rPr>
          <w:i/>
          <w:iCs/>
          <w:szCs w:val="22"/>
        </w:rPr>
      </w:pPr>
      <w:r w:rsidRPr="00F12D97">
        <w:rPr>
          <w:i/>
          <w:iCs/>
          <w:szCs w:val="22"/>
        </w:rPr>
        <w:t xml:space="preserve">Loan to and loan from related parties </w:t>
      </w:r>
      <w:proofErr w:type="gramStart"/>
      <w:r w:rsidRPr="00F12D97">
        <w:rPr>
          <w:i/>
          <w:iCs/>
          <w:szCs w:val="22"/>
        </w:rPr>
        <w:t>agreements</w:t>
      </w:r>
      <w:proofErr w:type="gramEnd"/>
    </w:p>
    <w:p w14:paraId="72AEB2FB" w14:textId="77777777" w:rsidR="00015D44" w:rsidRPr="00F12D97" w:rsidRDefault="00015D44" w:rsidP="00015D44">
      <w:pPr>
        <w:tabs>
          <w:tab w:val="left" w:pos="547"/>
        </w:tabs>
        <w:spacing w:line="223" w:lineRule="auto"/>
        <w:ind w:left="547"/>
        <w:jc w:val="thaiDistribute"/>
        <w:rPr>
          <w:rFonts w:cstheme="minorBidi"/>
          <w:i/>
          <w:iCs/>
          <w:szCs w:val="22"/>
          <w:lang w:val="en-US" w:bidi="th-TH"/>
        </w:rPr>
      </w:pPr>
    </w:p>
    <w:p w14:paraId="3315315C" w14:textId="77777777" w:rsidR="00015D44" w:rsidRPr="00F12D97" w:rsidRDefault="00015D44" w:rsidP="00015D44">
      <w:pPr>
        <w:tabs>
          <w:tab w:val="left" w:pos="547"/>
        </w:tabs>
        <w:spacing w:line="223" w:lineRule="auto"/>
        <w:ind w:left="547"/>
        <w:jc w:val="thaiDistribute"/>
        <w:rPr>
          <w:szCs w:val="22"/>
        </w:rPr>
      </w:pPr>
      <w:r w:rsidRPr="00F12D97">
        <w:rPr>
          <w:szCs w:val="22"/>
        </w:rPr>
        <w:t>The Company entered into loan to and loan from agreements and amendment agreements with subsidiaries which bore interest at the rate of 2.95% per annum</w:t>
      </w:r>
      <w:r w:rsidRPr="00F12D97">
        <w:t xml:space="preserve"> for </w:t>
      </w:r>
      <w:r w:rsidRPr="00F12D97">
        <w:rPr>
          <w:szCs w:val="22"/>
        </w:rPr>
        <w:t>loans to and 1.20% per annum for loans from. These loans to and loans from subsidiaries are repayable at call.</w:t>
      </w:r>
    </w:p>
    <w:p w14:paraId="4F1358BC" w14:textId="77777777" w:rsidR="00015D44" w:rsidRPr="00F12D97" w:rsidRDefault="00015D44" w:rsidP="00015D44">
      <w:pPr>
        <w:tabs>
          <w:tab w:val="left" w:pos="547"/>
        </w:tabs>
        <w:spacing w:line="223" w:lineRule="auto"/>
        <w:ind w:left="547"/>
        <w:jc w:val="thaiDistribute"/>
        <w:rPr>
          <w:szCs w:val="22"/>
        </w:rPr>
      </w:pPr>
    </w:p>
    <w:p w14:paraId="343FF49F" w14:textId="58C0F6B8" w:rsidR="00015D44" w:rsidRPr="00F12D97" w:rsidRDefault="00015D44" w:rsidP="00015D44">
      <w:pPr>
        <w:tabs>
          <w:tab w:val="left" w:pos="547"/>
        </w:tabs>
        <w:spacing w:line="223" w:lineRule="auto"/>
        <w:ind w:left="547"/>
        <w:jc w:val="thaiDistribute"/>
        <w:rPr>
          <w:rFonts w:cs="Angsana New"/>
          <w:szCs w:val="28"/>
          <w:lang w:val="en-US" w:bidi="th-TH"/>
        </w:rPr>
      </w:pPr>
      <w:r w:rsidRPr="00F12D97">
        <w:rPr>
          <w:szCs w:val="22"/>
        </w:rPr>
        <w:t>In January 202</w:t>
      </w:r>
      <w:r w:rsidR="00F12D97">
        <w:rPr>
          <w:szCs w:val="22"/>
        </w:rPr>
        <w:t>5</w:t>
      </w:r>
      <w:r w:rsidRPr="00F12D97">
        <w:rPr>
          <w:szCs w:val="22"/>
        </w:rPr>
        <w:t xml:space="preserve">, the Group approved to revision </w:t>
      </w:r>
      <w:r w:rsidRPr="00F12D97">
        <w:rPr>
          <w:rFonts w:cs="Angsana New"/>
          <w:szCs w:val="28"/>
          <w:lang w:val="en-US" w:bidi="th-TH"/>
        </w:rPr>
        <w:t xml:space="preserve">interest rate of loans to and loans from </w:t>
      </w:r>
      <w:r w:rsidRPr="00F12D97">
        <w:rPr>
          <w:szCs w:val="22"/>
        </w:rPr>
        <w:t xml:space="preserve">which bore interest at the rate of </w:t>
      </w:r>
      <w:r w:rsidR="00F12D97">
        <w:rPr>
          <w:szCs w:val="22"/>
        </w:rPr>
        <w:t>3.74</w:t>
      </w:r>
      <w:r w:rsidRPr="00F12D97">
        <w:rPr>
          <w:szCs w:val="22"/>
        </w:rPr>
        <w:t xml:space="preserve">% - </w:t>
      </w:r>
      <w:r w:rsidR="00F12D97">
        <w:rPr>
          <w:szCs w:val="22"/>
        </w:rPr>
        <w:t>4.42</w:t>
      </w:r>
      <w:r w:rsidRPr="00F12D97">
        <w:rPr>
          <w:szCs w:val="22"/>
        </w:rPr>
        <w:t>% per annum</w:t>
      </w:r>
      <w:r w:rsidRPr="00F12D97">
        <w:t xml:space="preserve"> for </w:t>
      </w:r>
      <w:r w:rsidRPr="00F12D97">
        <w:rPr>
          <w:szCs w:val="22"/>
        </w:rPr>
        <w:t>loans to and 2.</w:t>
      </w:r>
      <w:r w:rsidR="00F12D97">
        <w:rPr>
          <w:szCs w:val="22"/>
        </w:rPr>
        <w:t>45</w:t>
      </w:r>
      <w:r w:rsidRPr="00F12D97">
        <w:rPr>
          <w:szCs w:val="22"/>
        </w:rPr>
        <w:t>% per annum for loans from.</w:t>
      </w:r>
    </w:p>
    <w:p w14:paraId="149846D0" w14:textId="77777777" w:rsidR="00015D44" w:rsidRDefault="00015D44" w:rsidP="00F12D97">
      <w:pPr>
        <w:tabs>
          <w:tab w:val="left" w:pos="547"/>
        </w:tabs>
        <w:spacing w:line="223" w:lineRule="auto"/>
        <w:ind w:left="547"/>
        <w:jc w:val="thaiDistribute"/>
        <w:rPr>
          <w:szCs w:val="22"/>
        </w:rPr>
      </w:pPr>
    </w:p>
    <w:p w14:paraId="23E6CDBC" w14:textId="2BF89589" w:rsidR="00531770" w:rsidRPr="00D932D0" w:rsidRDefault="001429EB" w:rsidP="00F12D97">
      <w:pPr>
        <w:tabs>
          <w:tab w:val="left" w:pos="547"/>
        </w:tabs>
        <w:spacing w:line="223" w:lineRule="auto"/>
        <w:ind w:left="547"/>
        <w:jc w:val="thaiDistribute"/>
        <w:rPr>
          <w:rFonts w:cstheme="minorBidi"/>
          <w:szCs w:val="28"/>
          <w:cs/>
          <w:lang w:bidi="th-TH"/>
        </w:rPr>
      </w:pPr>
      <w:r w:rsidRPr="006B1CBB">
        <w:rPr>
          <w:rFonts w:cstheme="minorBidi"/>
          <w:lang w:bidi="th-TH"/>
        </w:rPr>
        <w:t xml:space="preserve">During the three-month period ended 31 March 2025, the Company entered </w:t>
      </w:r>
      <w:r w:rsidRPr="00F12D97">
        <w:rPr>
          <w:szCs w:val="22"/>
        </w:rPr>
        <w:t xml:space="preserve">into </w:t>
      </w:r>
      <w:r w:rsidR="00D932D0">
        <w:rPr>
          <w:rFonts w:cs="Angsana New"/>
          <w:szCs w:val="28"/>
          <w:lang w:val="en-US" w:bidi="th-TH"/>
        </w:rPr>
        <w:t xml:space="preserve">short-term </w:t>
      </w:r>
      <w:r w:rsidRPr="00F12D97">
        <w:rPr>
          <w:szCs w:val="22"/>
        </w:rPr>
        <w:t xml:space="preserve">loan </w:t>
      </w:r>
      <w:r w:rsidR="00687A2F">
        <w:rPr>
          <w:szCs w:val="22"/>
        </w:rPr>
        <w:t>agreement</w:t>
      </w:r>
      <w:r w:rsidR="00552846">
        <w:rPr>
          <w:szCs w:val="22"/>
        </w:rPr>
        <w:t>s in term of pro</w:t>
      </w:r>
      <w:r w:rsidR="00350F96">
        <w:rPr>
          <w:szCs w:val="22"/>
        </w:rPr>
        <w:t>missory note</w:t>
      </w:r>
      <w:r w:rsidR="00173C82">
        <w:rPr>
          <w:szCs w:val="22"/>
        </w:rPr>
        <w:t xml:space="preserve"> with a joint venture, </w:t>
      </w:r>
      <w:proofErr w:type="spellStart"/>
      <w:r w:rsidR="003D4F30">
        <w:rPr>
          <w:szCs w:val="22"/>
        </w:rPr>
        <w:t>totaling</w:t>
      </w:r>
      <w:proofErr w:type="spellEnd"/>
      <w:r w:rsidR="003D4F30">
        <w:rPr>
          <w:szCs w:val="22"/>
        </w:rPr>
        <w:t xml:space="preserve"> of Baht 589.60 million and Baht 93.75 million</w:t>
      </w:r>
      <w:r w:rsidR="004F3CD5">
        <w:rPr>
          <w:szCs w:val="22"/>
        </w:rPr>
        <w:t xml:space="preserve"> </w:t>
      </w:r>
      <w:r w:rsidR="004F3CD5" w:rsidRPr="00F12D97">
        <w:rPr>
          <w:szCs w:val="22"/>
        </w:rPr>
        <w:t xml:space="preserve">which bore interest at the rate of </w:t>
      </w:r>
      <w:r w:rsidR="004F3CD5">
        <w:rPr>
          <w:szCs w:val="22"/>
        </w:rPr>
        <w:t>4.42</w:t>
      </w:r>
      <w:r w:rsidR="004F3CD5" w:rsidRPr="00F12D97">
        <w:rPr>
          <w:szCs w:val="22"/>
        </w:rPr>
        <w:t>% per annum</w:t>
      </w:r>
      <w:r w:rsidR="004D29FD">
        <w:rPr>
          <w:szCs w:val="22"/>
        </w:rPr>
        <w:t xml:space="preserve">. </w:t>
      </w:r>
      <w:r w:rsidR="004D29FD" w:rsidRPr="00F12D97">
        <w:rPr>
          <w:szCs w:val="22"/>
        </w:rPr>
        <w:t xml:space="preserve">These loans to </w:t>
      </w:r>
      <w:r w:rsidR="004D29FD">
        <w:rPr>
          <w:szCs w:val="22"/>
        </w:rPr>
        <w:t>a joint venture</w:t>
      </w:r>
      <w:r w:rsidR="004D29FD" w:rsidRPr="00F12D97">
        <w:rPr>
          <w:szCs w:val="22"/>
        </w:rPr>
        <w:t xml:space="preserve"> are repayable at call.</w:t>
      </w:r>
    </w:p>
    <w:p w14:paraId="135FAD96" w14:textId="1D62140B" w:rsidR="00531770" w:rsidRPr="00F12D97" w:rsidRDefault="00531770" w:rsidP="00F12D97">
      <w:pPr>
        <w:tabs>
          <w:tab w:val="left" w:pos="547"/>
        </w:tabs>
        <w:spacing w:line="223" w:lineRule="auto"/>
        <w:ind w:left="547"/>
        <w:jc w:val="thaiDistribute"/>
        <w:rPr>
          <w:szCs w:val="22"/>
        </w:rPr>
      </w:pPr>
    </w:p>
    <w:p w14:paraId="3484B31D" w14:textId="7B16851B" w:rsidR="00C74FB4" w:rsidRDefault="00C74FB4" w:rsidP="00C74FB4">
      <w:pPr>
        <w:tabs>
          <w:tab w:val="left" w:pos="547"/>
        </w:tabs>
        <w:spacing w:line="223" w:lineRule="auto"/>
        <w:ind w:left="547"/>
        <w:jc w:val="thaiDistribute"/>
        <w:rPr>
          <w:szCs w:val="22"/>
        </w:rPr>
      </w:pPr>
      <w:r w:rsidRPr="00F12D97">
        <w:rPr>
          <w:szCs w:val="22"/>
        </w:rPr>
        <w:t>On 28 March 2025, the Company issued a letter not to call for repayment of loans from</w:t>
      </w:r>
      <w:r w:rsidRPr="00F12D97">
        <w:rPr>
          <w:rFonts w:cstheme="minorBidi" w:hint="cs"/>
          <w:szCs w:val="28"/>
          <w:cs/>
          <w:lang w:bidi="th-TH"/>
        </w:rPr>
        <w:t xml:space="preserve"> </w:t>
      </w:r>
      <w:r w:rsidRPr="00F12D97">
        <w:rPr>
          <w:szCs w:val="22"/>
        </w:rPr>
        <w:t>subsidiaries</w:t>
      </w:r>
      <w:r w:rsidRPr="00F12D97">
        <w:rPr>
          <w:rFonts w:cstheme="minorBidi" w:hint="cs"/>
          <w:szCs w:val="28"/>
          <w:cs/>
          <w:lang w:bidi="th-TH"/>
        </w:rPr>
        <w:t xml:space="preserve"> </w:t>
      </w:r>
      <w:r w:rsidRPr="00F12D97">
        <w:rPr>
          <w:szCs w:val="22"/>
        </w:rPr>
        <w:t>total of 6</w:t>
      </w:r>
      <w:r w:rsidR="001507FF">
        <w:rPr>
          <w:szCs w:val="22"/>
        </w:rPr>
        <w:t>6</w:t>
      </w:r>
      <w:r w:rsidRPr="00F12D97">
        <w:rPr>
          <w:szCs w:val="22"/>
        </w:rPr>
        <w:t xml:space="preserve"> companies </w:t>
      </w:r>
      <w:r w:rsidR="00770F9F">
        <w:rPr>
          <w:szCs w:val="22"/>
        </w:rPr>
        <w:t>and not</w:t>
      </w:r>
      <w:r w:rsidR="009F1116">
        <w:rPr>
          <w:szCs w:val="22"/>
        </w:rPr>
        <w:t xml:space="preserve"> to</w:t>
      </w:r>
      <w:r w:rsidR="00770F9F">
        <w:rPr>
          <w:szCs w:val="22"/>
        </w:rPr>
        <w:t xml:space="preserve"> call for repayment of some loans from a </w:t>
      </w:r>
      <w:r w:rsidR="00770F9F" w:rsidRPr="009F1116">
        <w:rPr>
          <w:spacing w:val="-4"/>
          <w:szCs w:val="22"/>
        </w:rPr>
        <w:t xml:space="preserve">joint venture </w:t>
      </w:r>
      <w:r w:rsidRPr="009F1116">
        <w:rPr>
          <w:spacing w:val="-4"/>
          <w:szCs w:val="22"/>
        </w:rPr>
        <w:t xml:space="preserve">within a 12-month period. These loans are classified as non-current assets as </w:t>
      </w:r>
      <w:proofErr w:type="gramStart"/>
      <w:r w:rsidRPr="009F1116">
        <w:rPr>
          <w:spacing w:val="-4"/>
          <w:szCs w:val="22"/>
        </w:rPr>
        <w:t>at</w:t>
      </w:r>
      <w:proofErr w:type="gramEnd"/>
      <w:r w:rsidRPr="009F1116">
        <w:rPr>
          <w:spacing w:val="-4"/>
          <w:szCs w:val="22"/>
        </w:rPr>
        <w:t xml:space="preserve"> 31 March 202</w:t>
      </w:r>
      <w:r w:rsidR="00531770" w:rsidRPr="009F1116">
        <w:rPr>
          <w:spacing w:val="-4"/>
          <w:szCs w:val="22"/>
        </w:rPr>
        <w:t>5</w:t>
      </w:r>
      <w:r w:rsidRPr="009F1116">
        <w:rPr>
          <w:spacing w:val="-4"/>
          <w:szCs w:val="22"/>
        </w:rPr>
        <w:t xml:space="preserve">. At the same date, the </w:t>
      </w:r>
      <w:r w:rsidR="00531770" w:rsidRPr="009F1116">
        <w:rPr>
          <w:spacing w:val="-4"/>
          <w:szCs w:val="22"/>
        </w:rPr>
        <w:t>7</w:t>
      </w:r>
      <w:r w:rsidRPr="009F1116">
        <w:rPr>
          <w:spacing w:val="-4"/>
          <w:szCs w:val="22"/>
        </w:rPr>
        <w:t xml:space="preserve"> subsidiaries issued a letter not to call for repayment of loans from the Company within a 12-month period. These loans are classified as non-current liabilities as </w:t>
      </w:r>
      <w:proofErr w:type="gramStart"/>
      <w:r w:rsidRPr="009F1116">
        <w:rPr>
          <w:spacing w:val="-4"/>
          <w:szCs w:val="22"/>
        </w:rPr>
        <w:t>at</w:t>
      </w:r>
      <w:proofErr w:type="gramEnd"/>
      <w:r w:rsidRPr="009F1116">
        <w:rPr>
          <w:spacing w:val="-4"/>
          <w:szCs w:val="22"/>
        </w:rPr>
        <w:t xml:space="preserve"> 31 March 2025.</w:t>
      </w:r>
    </w:p>
    <w:p w14:paraId="1809FE27" w14:textId="7EE8C688" w:rsidR="00A940B8" w:rsidRDefault="00A940B8" w:rsidP="00F12D97">
      <w:pPr>
        <w:tabs>
          <w:tab w:val="left" w:pos="547"/>
        </w:tabs>
        <w:spacing w:line="223" w:lineRule="auto"/>
        <w:ind w:left="547"/>
        <w:jc w:val="thaiDistribute"/>
        <w:rPr>
          <w:b/>
          <w:bCs/>
          <w:i/>
          <w:iCs/>
          <w:szCs w:val="22"/>
        </w:rPr>
      </w:pPr>
    </w:p>
    <w:p w14:paraId="05B74430" w14:textId="245CD2A6" w:rsidR="00CC3BA8" w:rsidRPr="009426D0" w:rsidRDefault="00CC3BA8" w:rsidP="00CC3BA8">
      <w:pPr>
        <w:spacing w:line="240" w:lineRule="auto"/>
        <w:ind w:firstLine="540"/>
        <w:rPr>
          <w:b/>
          <w:bCs/>
          <w:i/>
          <w:iCs/>
          <w:szCs w:val="22"/>
        </w:rPr>
      </w:pPr>
      <w:r w:rsidRPr="009426D0">
        <w:rPr>
          <w:b/>
          <w:bCs/>
          <w:i/>
          <w:iCs/>
          <w:szCs w:val="22"/>
        </w:rPr>
        <w:t>Commitments with related parties</w:t>
      </w:r>
    </w:p>
    <w:p w14:paraId="0FF6A527" w14:textId="042A7F92" w:rsidR="00716C08" w:rsidRPr="000E1D30" w:rsidRDefault="00716C08" w:rsidP="000E1D30">
      <w:pPr>
        <w:tabs>
          <w:tab w:val="left" w:pos="547"/>
        </w:tabs>
        <w:spacing w:line="223" w:lineRule="auto"/>
        <w:ind w:left="547"/>
        <w:jc w:val="thaiDistribute"/>
        <w:rPr>
          <w:rFonts w:cstheme="minorBidi"/>
          <w:i/>
          <w:iCs/>
          <w:szCs w:val="22"/>
          <w:lang w:val="en-US" w:bidi="th-TH"/>
        </w:rPr>
      </w:pPr>
    </w:p>
    <w:tbl>
      <w:tblPr>
        <w:tblW w:w="9167" w:type="dxa"/>
        <w:tblInd w:w="450" w:type="dxa"/>
        <w:tblLayout w:type="fixed"/>
        <w:tblLook w:val="0000" w:firstRow="0" w:lastRow="0" w:firstColumn="0" w:lastColumn="0" w:noHBand="0" w:noVBand="0"/>
      </w:tblPr>
      <w:tblGrid>
        <w:gridCol w:w="4939"/>
        <w:gridCol w:w="2072"/>
        <w:gridCol w:w="271"/>
        <w:gridCol w:w="1885"/>
      </w:tblGrid>
      <w:tr w:rsidR="00716C08" w:rsidRPr="009426D0" w14:paraId="74CC75D3" w14:textId="77777777" w:rsidTr="00C74FB4">
        <w:trPr>
          <w:trHeight w:val="173"/>
          <w:tblHeader/>
        </w:trPr>
        <w:tc>
          <w:tcPr>
            <w:tcW w:w="2694" w:type="pct"/>
            <w:shd w:val="clear" w:color="auto" w:fill="auto"/>
          </w:tcPr>
          <w:p w14:paraId="66CE2C17" w14:textId="77777777" w:rsidR="00716C08" w:rsidRPr="009426D0" w:rsidRDefault="00716C08" w:rsidP="00B81919">
            <w:pPr>
              <w:spacing w:line="240" w:lineRule="atLeast"/>
              <w:rPr>
                <w:szCs w:val="22"/>
              </w:rPr>
            </w:pPr>
          </w:p>
          <w:p w14:paraId="7E0B5D28" w14:textId="24771AF0" w:rsidR="00716C08" w:rsidRPr="009426D0" w:rsidRDefault="00716C08" w:rsidP="00B81919">
            <w:pPr>
              <w:spacing w:line="240" w:lineRule="atLeast"/>
              <w:rPr>
                <w:rFonts w:cstheme="minorBidi"/>
                <w:szCs w:val="22"/>
                <w:rtl/>
                <w:cs/>
                <w:lang w:val="en-US"/>
              </w:rPr>
            </w:pPr>
            <w:proofErr w:type="gramStart"/>
            <w:r w:rsidRPr="009426D0">
              <w:rPr>
                <w:b/>
                <w:bCs/>
                <w:i/>
                <w:iCs/>
                <w:szCs w:val="22"/>
                <w:lang w:bidi="th-TH"/>
              </w:rPr>
              <w:t>At</w:t>
            </w:r>
            <w:proofErr w:type="gramEnd"/>
            <w:r w:rsidRPr="009426D0">
              <w:rPr>
                <w:b/>
                <w:bCs/>
                <w:i/>
                <w:iCs/>
                <w:szCs w:val="22"/>
                <w:lang w:bidi="th-TH"/>
              </w:rPr>
              <w:t xml:space="preserve"> </w:t>
            </w:r>
            <w:r w:rsidR="00015D44">
              <w:rPr>
                <w:b/>
                <w:bCs/>
                <w:i/>
                <w:iCs/>
                <w:szCs w:val="22"/>
                <w:lang w:bidi="th-TH"/>
              </w:rPr>
              <w:t>3</w:t>
            </w:r>
            <w:r w:rsidR="00C74FB4">
              <w:rPr>
                <w:b/>
                <w:bCs/>
                <w:i/>
                <w:iCs/>
                <w:szCs w:val="22"/>
                <w:lang w:bidi="th-TH"/>
              </w:rPr>
              <w:t>1</w:t>
            </w:r>
            <w:r w:rsidR="00015D44">
              <w:rPr>
                <w:b/>
                <w:bCs/>
                <w:i/>
                <w:iCs/>
                <w:szCs w:val="22"/>
                <w:lang w:bidi="th-TH"/>
              </w:rPr>
              <w:t xml:space="preserve"> </w:t>
            </w:r>
            <w:r w:rsidR="00C74FB4">
              <w:rPr>
                <w:b/>
                <w:bCs/>
                <w:i/>
                <w:iCs/>
                <w:szCs w:val="22"/>
                <w:lang w:bidi="th-TH"/>
              </w:rPr>
              <w:t>March</w:t>
            </w:r>
            <w:r w:rsidR="00015D44">
              <w:rPr>
                <w:b/>
                <w:bCs/>
                <w:i/>
                <w:iCs/>
                <w:szCs w:val="22"/>
                <w:lang w:bidi="th-TH"/>
              </w:rPr>
              <w:t xml:space="preserve"> </w:t>
            </w:r>
            <w:r w:rsidR="006E6047">
              <w:rPr>
                <w:b/>
                <w:bCs/>
                <w:i/>
                <w:iCs/>
                <w:szCs w:val="22"/>
                <w:lang w:bidi="th-TH"/>
              </w:rPr>
              <w:t>202</w:t>
            </w:r>
            <w:r w:rsidR="00C74FB4">
              <w:rPr>
                <w:b/>
                <w:bCs/>
                <w:i/>
                <w:iCs/>
                <w:szCs w:val="22"/>
                <w:lang w:bidi="th-TH"/>
              </w:rPr>
              <w:t>5</w:t>
            </w:r>
          </w:p>
        </w:tc>
        <w:tc>
          <w:tcPr>
            <w:tcW w:w="1130" w:type="pct"/>
            <w:shd w:val="clear" w:color="auto" w:fill="auto"/>
          </w:tcPr>
          <w:p w14:paraId="1501CABC" w14:textId="77777777" w:rsidR="00716C08" w:rsidRPr="009426D0" w:rsidRDefault="00716C08" w:rsidP="00B81919">
            <w:pPr>
              <w:pStyle w:val="acctmergecolhdg"/>
              <w:spacing w:line="240" w:lineRule="atLeast"/>
              <w:rPr>
                <w:szCs w:val="22"/>
              </w:rPr>
            </w:pPr>
            <w:r w:rsidRPr="009426D0">
              <w:rPr>
                <w:szCs w:val="22"/>
              </w:rPr>
              <w:t>Consolidated</w:t>
            </w:r>
          </w:p>
          <w:p w14:paraId="00CB43E0" w14:textId="77777777" w:rsidR="00716C08" w:rsidRPr="009426D0" w:rsidRDefault="00716C08" w:rsidP="00B81919">
            <w:pPr>
              <w:pStyle w:val="acctfourfigures"/>
              <w:tabs>
                <w:tab w:val="clear" w:pos="765"/>
              </w:tabs>
              <w:spacing w:line="240" w:lineRule="atLeast"/>
              <w:ind w:left="-125" w:right="-169"/>
              <w:jc w:val="center"/>
              <w:rPr>
                <w:szCs w:val="22"/>
              </w:rPr>
            </w:pPr>
            <w:r w:rsidRPr="009426D0">
              <w:rPr>
                <w:b/>
                <w:bCs/>
                <w:szCs w:val="22"/>
              </w:rPr>
              <w:t>financial statements</w:t>
            </w:r>
          </w:p>
        </w:tc>
        <w:tc>
          <w:tcPr>
            <w:tcW w:w="148" w:type="pct"/>
            <w:shd w:val="clear" w:color="auto" w:fill="auto"/>
          </w:tcPr>
          <w:p w14:paraId="10F796FC" w14:textId="77777777" w:rsidR="00716C08" w:rsidRPr="009426D0" w:rsidRDefault="00716C08" w:rsidP="00B81919">
            <w:pPr>
              <w:pStyle w:val="acctfourfigures"/>
              <w:tabs>
                <w:tab w:val="clear" w:pos="765"/>
              </w:tabs>
              <w:spacing w:line="240" w:lineRule="atLeast"/>
              <w:jc w:val="center"/>
              <w:rPr>
                <w:szCs w:val="22"/>
              </w:rPr>
            </w:pPr>
          </w:p>
        </w:tc>
        <w:tc>
          <w:tcPr>
            <w:tcW w:w="1028" w:type="pct"/>
            <w:shd w:val="clear" w:color="auto" w:fill="auto"/>
          </w:tcPr>
          <w:p w14:paraId="0567F447" w14:textId="77777777" w:rsidR="00716C08" w:rsidRPr="009426D0" w:rsidRDefault="00716C08" w:rsidP="00B81919">
            <w:pPr>
              <w:pStyle w:val="acctmergecolhdg"/>
              <w:spacing w:line="240" w:lineRule="atLeast"/>
              <w:rPr>
                <w:szCs w:val="22"/>
              </w:rPr>
            </w:pPr>
            <w:r w:rsidRPr="009426D0">
              <w:rPr>
                <w:szCs w:val="22"/>
              </w:rPr>
              <w:t xml:space="preserve">Separate </w:t>
            </w:r>
          </w:p>
          <w:p w14:paraId="001305A7" w14:textId="77777777" w:rsidR="00716C08" w:rsidRPr="009426D0" w:rsidRDefault="00716C08" w:rsidP="00B81919">
            <w:pPr>
              <w:pStyle w:val="acctfourfigures"/>
              <w:tabs>
                <w:tab w:val="clear" w:pos="765"/>
              </w:tabs>
              <w:spacing w:line="240" w:lineRule="atLeast"/>
              <w:ind w:left="-42" w:right="-91" w:hanging="90"/>
              <w:jc w:val="center"/>
              <w:rPr>
                <w:szCs w:val="22"/>
              </w:rPr>
            </w:pPr>
            <w:r w:rsidRPr="009426D0">
              <w:rPr>
                <w:b/>
                <w:bCs/>
                <w:szCs w:val="22"/>
              </w:rPr>
              <w:t>financial statements</w:t>
            </w:r>
          </w:p>
        </w:tc>
      </w:tr>
      <w:tr w:rsidR="00716C08" w:rsidRPr="009426D0" w14:paraId="6E1D5208" w14:textId="77777777" w:rsidTr="00C74FB4">
        <w:trPr>
          <w:trHeight w:val="173"/>
          <w:tblHeader/>
        </w:trPr>
        <w:tc>
          <w:tcPr>
            <w:tcW w:w="2694" w:type="pct"/>
            <w:shd w:val="clear" w:color="auto" w:fill="auto"/>
          </w:tcPr>
          <w:p w14:paraId="62D110E8" w14:textId="77777777" w:rsidR="00716C08" w:rsidRPr="009426D0" w:rsidRDefault="00716C08" w:rsidP="00B81919">
            <w:pPr>
              <w:spacing w:line="240" w:lineRule="atLeast"/>
              <w:rPr>
                <w:szCs w:val="22"/>
                <w:rtl/>
                <w:cs/>
              </w:rPr>
            </w:pPr>
          </w:p>
        </w:tc>
        <w:tc>
          <w:tcPr>
            <w:tcW w:w="2306" w:type="pct"/>
            <w:gridSpan w:val="3"/>
            <w:shd w:val="clear" w:color="auto" w:fill="auto"/>
          </w:tcPr>
          <w:p w14:paraId="09827DB6" w14:textId="77777777" w:rsidR="00716C08" w:rsidRPr="009426D0" w:rsidRDefault="00716C08" w:rsidP="00B81919">
            <w:pPr>
              <w:pStyle w:val="acctfourfigures"/>
              <w:tabs>
                <w:tab w:val="clear" w:pos="765"/>
              </w:tabs>
              <w:spacing w:line="240" w:lineRule="atLeast"/>
              <w:ind w:left="-42" w:right="-91" w:hanging="90"/>
              <w:jc w:val="center"/>
              <w:rPr>
                <w:szCs w:val="22"/>
              </w:rPr>
            </w:pPr>
            <w:r w:rsidRPr="009426D0">
              <w:rPr>
                <w:i/>
                <w:iCs/>
                <w:szCs w:val="22"/>
              </w:rPr>
              <w:t>(in thousand Baht)</w:t>
            </w:r>
          </w:p>
        </w:tc>
      </w:tr>
      <w:tr w:rsidR="000B78F3" w:rsidRPr="009426D0" w14:paraId="0E4994D2" w14:textId="77777777" w:rsidTr="00C74FB4">
        <w:tc>
          <w:tcPr>
            <w:tcW w:w="2694" w:type="pct"/>
            <w:shd w:val="clear" w:color="auto" w:fill="auto"/>
          </w:tcPr>
          <w:p w14:paraId="064F7B69" w14:textId="37812883" w:rsidR="000B78F3" w:rsidRPr="009426D0" w:rsidRDefault="000B78F3" w:rsidP="000B78F3">
            <w:pPr>
              <w:pStyle w:val="BodyText"/>
              <w:spacing w:after="0" w:line="240" w:lineRule="atLeast"/>
              <w:ind w:right="-131"/>
              <w:rPr>
                <w:b/>
                <w:bCs/>
                <w:i/>
                <w:iCs/>
                <w:szCs w:val="22"/>
                <w:lang w:val="en-GB"/>
              </w:rPr>
            </w:pPr>
            <w:r w:rsidRPr="009426D0">
              <w:rPr>
                <w:b/>
                <w:bCs/>
                <w:i/>
                <w:iCs/>
              </w:rPr>
              <w:t>Capital commitments</w:t>
            </w:r>
          </w:p>
        </w:tc>
        <w:tc>
          <w:tcPr>
            <w:tcW w:w="1130" w:type="pct"/>
            <w:shd w:val="clear" w:color="auto" w:fill="auto"/>
          </w:tcPr>
          <w:p w14:paraId="323E219E" w14:textId="77777777" w:rsidR="000B78F3" w:rsidRPr="009426D0" w:rsidRDefault="000B78F3" w:rsidP="000B78F3">
            <w:pPr>
              <w:pStyle w:val="BodyText"/>
              <w:tabs>
                <w:tab w:val="decimal" w:pos="791"/>
                <w:tab w:val="decimal" w:pos="1328"/>
              </w:tabs>
              <w:spacing w:after="0" w:line="240" w:lineRule="atLeast"/>
              <w:ind w:left="-108"/>
              <w:jc w:val="right"/>
              <w:rPr>
                <w:szCs w:val="22"/>
                <w:lang w:val="en-GB"/>
              </w:rPr>
            </w:pPr>
          </w:p>
        </w:tc>
        <w:tc>
          <w:tcPr>
            <w:tcW w:w="148" w:type="pct"/>
            <w:shd w:val="clear" w:color="auto" w:fill="auto"/>
          </w:tcPr>
          <w:p w14:paraId="149C8643" w14:textId="77777777" w:rsidR="000B78F3" w:rsidRPr="009426D0" w:rsidRDefault="000B78F3" w:rsidP="000B78F3">
            <w:pPr>
              <w:pStyle w:val="BodyText"/>
              <w:tabs>
                <w:tab w:val="decimal" w:pos="873"/>
              </w:tabs>
              <w:spacing w:after="0" w:line="240" w:lineRule="atLeast"/>
              <w:ind w:right="-131"/>
              <w:jc w:val="both"/>
              <w:rPr>
                <w:szCs w:val="22"/>
                <w:lang w:val="en-GB"/>
              </w:rPr>
            </w:pPr>
          </w:p>
        </w:tc>
        <w:tc>
          <w:tcPr>
            <w:tcW w:w="1028" w:type="pct"/>
            <w:shd w:val="clear" w:color="auto" w:fill="auto"/>
          </w:tcPr>
          <w:p w14:paraId="53D78657" w14:textId="77777777" w:rsidR="000B78F3" w:rsidRPr="009426D0" w:rsidRDefault="000B78F3" w:rsidP="000B78F3">
            <w:pPr>
              <w:pStyle w:val="BodyText"/>
              <w:spacing w:after="0" w:line="240" w:lineRule="atLeast"/>
              <w:ind w:left="-108" w:right="255"/>
              <w:jc w:val="right"/>
              <w:rPr>
                <w:szCs w:val="22"/>
                <w:lang w:val="en-GB"/>
              </w:rPr>
            </w:pPr>
          </w:p>
        </w:tc>
      </w:tr>
      <w:tr w:rsidR="000B78F3" w:rsidRPr="009426D0" w14:paraId="4ABC848B" w14:textId="77777777" w:rsidTr="00C74FB4">
        <w:tc>
          <w:tcPr>
            <w:tcW w:w="2694" w:type="pct"/>
            <w:shd w:val="clear" w:color="auto" w:fill="auto"/>
          </w:tcPr>
          <w:p w14:paraId="18176708" w14:textId="741A2CBA" w:rsidR="000B78F3" w:rsidRPr="009426D0" w:rsidRDefault="000B78F3" w:rsidP="000B78F3">
            <w:pPr>
              <w:pStyle w:val="BodyText"/>
              <w:spacing w:after="0" w:line="240" w:lineRule="atLeast"/>
              <w:ind w:right="-131"/>
              <w:rPr>
                <w:i/>
                <w:iCs/>
                <w:szCs w:val="22"/>
                <w:lang w:val="en-GB"/>
              </w:rPr>
            </w:pPr>
            <w:r w:rsidRPr="009426D0">
              <w:rPr>
                <w:i/>
                <w:iCs/>
                <w:szCs w:val="22"/>
                <w:lang w:bidi="th-TH"/>
              </w:rPr>
              <w:t>Contracted but not provided for:</w:t>
            </w:r>
          </w:p>
        </w:tc>
        <w:tc>
          <w:tcPr>
            <w:tcW w:w="1130" w:type="pct"/>
            <w:shd w:val="clear" w:color="auto" w:fill="FFFFFF"/>
          </w:tcPr>
          <w:p w14:paraId="54D85221" w14:textId="46319295" w:rsidR="000B78F3" w:rsidRPr="009426D0" w:rsidRDefault="000B78F3" w:rsidP="00FF51DE">
            <w:pPr>
              <w:pStyle w:val="BodyText"/>
              <w:tabs>
                <w:tab w:val="decimal" w:pos="1328"/>
              </w:tabs>
              <w:spacing w:after="0" w:line="240" w:lineRule="atLeast"/>
              <w:ind w:left="-108" w:right="-177" w:hanging="93"/>
              <w:rPr>
                <w:szCs w:val="22"/>
              </w:rPr>
            </w:pPr>
          </w:p>
        </w:tc>
        <w:tc>
          <w:tcPr>
            <w:tcW w:w="148" w:type="pct"/>
          </w:tcPr>
          <w:p w14:paraId="09D3ACFC" w14:textId="77777777" w:rsidR="000B78F3" w:rsidRPr="009426D0" w:rsidRDefault="000B78F3" w:rsidP="000B78F3">
            <w:pPr>
              <w:pStyle w:val="BodyText"/>
              <w:tabs>
                <w:tab w:val="decimal" w:pos="873"/>
                <w:tab w:val="decimal" w:pos="960"/>
              </w:tabs>
              <w:spacing w:after="0" w:line="240" w:lineRule="atLeast"/>
              <w:ind w:right="-177"/>
              <w:rPr>
                <w:szCs w:val="22"/>
              </w:rPr>
            </w:pPr>
          </w:p>
        </w:tc>
        <w:tc>
          <w:tcPr>
            <w:tcW w:w="1028" w:type="pct"/>
          </w:tcPr>
          <w:p w14:paraId="189FEFBA" w14:textId="3B51A4F1" w:rsidR="000B78F3" w:rsidRPr="009426D0" w:rsidRDefault="000B78F3" w:rsidP="000B78F3">
            <w:pPr>
              <w:tabs>
                <w:tab w:val="decimal" w:pos="1500"/>
              </w:tabs>
              <w:ind w:right="73"/>
              <w:rPr>
                <w:szCs w:val="22"/>
                <w:lang w:val="en-AU"/>
              </w:rPr>
            </w:pPr>
          </w:p>
        </w:tc>
      </w:tr>
      <w:tr w:rsidR="00E43CE0" w:rsidRPr="009426D0" w14:paraId="11761C74" w14:textId="77777777" w:rsidTr="00C74FB4">
        <w:tc>
          <w:tcPr>
            <w:tcW w:w="2694" w:type="pct"/>
            <w:shd w:val="clear" w:color="auto" w:fill="auto"/>
          </w:tcPr>
          <w:p w14:paraId="57C891F3" w14:textId="4860D1D3" w:rsidR="00E43CE0" w:rsidRPr="009426D0" w:rsidRDefault="00E43CE0" w:rsidP="00E43CE0">
            <w:pPr>
              <w:pStyle w:val="BodyText"/>
              <w:spacing w:after="0" w:line="240" w:lineRule="atLeast"/>
              <w:ind w:right="-131"/>
              <w:rPr>
                <w:szCs w:val="22"/>
                <w:lang w:bidi="th-TH"/>
              </w:rPr>
            </w:pPr>
            <w:r w:rsidRPr="009426D0">
              <w:t>Buildings and other constructions</w:t>
            </w:r>
          </w:p>
        </w:tc>
        <w:tc>
          <w:tcPr>
            <w:tcW w:w="1130" w:type="pct"/>
            <w:shd w:val="clear" w:color="auto" w:fill="FFFFFF"/>
          </w:tcPr>
          <w:p w14:paraId="4493E966" w14:textId="3B03903F" w:rsidR="00E43CE0" w:rsidRPr="003F24FB" w:rsidRDefault="00E43CE0" w:rsidP="00E43CE0">
            <w:pPr>
              <w:pStyle w:val="BodyText"/>
              <w:tabs>
                <w:tab w:val="decimal" w:pos="1788"/>
              </w:tabs>
              <w:spacing w:after="0" w:line="240" w:lineRule="atLeast"/>
              <w:ind w:left="-108" w:right="-177"/>
              <w:rPr>
                <w:szCs w:val="22"/>
              </w:rPr>
            </w:pPr>
            <w:r w:rsidRPr="00391D43">
              <w:t>6,947</w:t>
            </w:r>
          </w:p>
        </w:tc>
        <w:tc>
          <w:tcPr>
            <w:tcW w:w="148" w:type="pct"/>
          </w:tcPr>
          <w:p w14:paraId="796DCAE3" w14:textId="77777777" w:rsidR="00E43CE0" w:rsidRPr="003F24FB" w:rsidRDefault="00E43CE0" w:rsidP="00E43CE0">
            <w:pPr>
              <w:pStyle w:val="BodyText"/>
              <w:tabs>
                <w:tab w:val="decimal" w:pos="873"/>
                <w:tab w:val="decimal" w:pos="960"/>
              </w:tabs>
              <w:spacing w:after="0" w:line="240" w:lineRule="atLeast"/>
              <w:ind w:right="-177"/>
              <w:rPr>
                <w:szCs w:val="22"/>
              </w:rPr>
            </w:pPr>
          </w:p>
        </w:tc>
        <w:tc>
          <w:tcPr>
            <w:tcW w:w="1028" w:type="pct"/>
          </w:tcPr>
          <w:p w14:paraId="040D68B2" w14:textId="079B6239" w:rsidR="00E43CE0" w:rsidRPr="003F24FB" w:rsidRDefault="00E43CE0" w:rsidP="00E43CE0">
            <w:pPr>
              <w:tabs>
                <w:tab w:val="decimal" w:pos="741"/>
                <w:tab w:val="decimal" w:pos="1155"/>
              </w:tabs>
              <w:ind w:right="374"/>
              <w:jc w:val="right"/>
              <w:rPr>
                <w:szCs w:val="22"/>
                <w:lang w:val="en-AU"/>
              </w:rPr>
            </w:pPr>
            <w:r w:rsidRPr="002F40F3">
              <w:t>-</w:t>
            </w:r>
          </w:p>
        </w:tc>
      </w:tr>
      <w:tr w:rsidR="00E43CE0" w:rsidRPr="009426D0" w14:paraId="6743F99F" w14:textId="77777777" w:rsidTr="00C74FB4">
        <w:tc>
          <w:tcPr>
            <w:tcW w:w="2694" w:type="pct"/>
            <w:shd w:val="clear" w:color="auto" w:fill="auto"/>
          </w:tcPr>
          <w:p w14:paraId="234F516E" w14:textId="6C391A5B" w:rsidR="00E43CE0" w:rsidRPr="009426D0" w:rsidRDefault="00E43CE0" w:rsidP="00E43CE0">
            <w:pPr>
              <w:pStyle w:val="BodyText"/>
              <w:spacing w:after="0" w:line="240" w:lineRule="atLeast"/>
              <w:ind w:right="-131"/>
            </w:pPr>
            <w:r w:rsidRPr="009426D0">
              <w:rPr>
                <w:szCs w:val="22"/>
              </w:rPr>
              <w:t>Investment properties</w:t>
            </w:r>
          </w:p>
        </w:tc>
        <w:tc>
          <w:tcPr>
            <w:tcW w:w="1130" w:type="pct"/>
            <w:shd w:val="clear" w:color="auto" w:fill="FFFFFF"/>
          </w:tcPr>
          <w:p w14:paraId="34F3A834" w14:textId="27488F88" w:rsidR="00E43CE0" w:rsidRPr="003F24FB" w:rsidRDefault="00E43CE0" w:rsidP="00E43CE0">
            <w:pPr>
              <w:pStyle w:val="BodyText"/>
              <w:tabs>
                <w:tab w:val="decimal" w:pos="1788"/>
              </w:tabs>
              <w:spacing w:after="0" w:line="240" w:lineRule="atLeast"/>
              <w:ind w:left="-108" w:right="-177"/>
              <w:rPr>
                <w:szCs w:val="22"/>
              </w:rPr>
            </w:pPr>
            <w:r w:rsidRPr="00391D43">
              <w:t>13,220</w:t>
            </w:r>
          </w:p>
        </w:tc>
        <w:tc>
          <w:tcPr>
            <w:tcW w:w="148" w:type="pct"/>
          </w:tcPr>
          <w:p w14:paraId="0288920F" w14:textId="77777777" w:rsidR="00E43CE0" w:rsidRPr="003F24FB" w:rsidRDefault="00E43CE0" w:rsidP="00E43CE0">
            <w:pPr>
              <w:pStyle w:val="BodyText"/>
              <w:tabs>
                <w:tab w:val="decimal" w:pos="873"/>
                <w:tab w:val="decimal" w:pos="960"/>
              </w:tabs>
              <w:spacing w:after="0" w:line="240" w:lineRule="atLeast"/>
              <w:ind w:right="-177"/>
              <w:rPr>
                <w:szCs w:val="22"/>
              </w:rPr>
            </w:pPr>
          </w:p>
        </w:tc>
        <w:tc>
          <w:tcPr>
            <w:tcW w:w="1028" w:type="pct"/>
          </w:tcPr>
          <w:p w14:paraId="4C5801A5" w14:textId="6847EA03" w:rsidR="00E43CE0" w:rsidRPr="003F24FB" w:rsidRDefault="00E43CE0" w:rsidP="00E43CE0">
            <w:pPr>
              <w:tabs>
                <w:tab w:val="decimal" w:pos="741"/>
                <w:tab w:val="decimal" w:pos="1155"/>
              </w:tabs>
              <w:ind w:right="374"/>
              <w:jc w:val="right"/>
              <w:rPr>
                <w:szCs w:val="22"/>
                <w:lang w:val="en-AU"/>
              </w:rPr>
            </w:pPr>
            <w:r w:rsidRPr="002F40F3">
              <w:t>-</w:t>
            </w:r>
          </w:p>
        </w:tc>
      </w:tr>
      <w:tr w:rsidR="00E43CE0" w:rsidRPr="009426D0" w14:paraId="759C0E84" w14:textId="77777777" w:rsidTr="00C74FB4">
        <w:tc>
          <w:tcPr>
            <w:tcW w:w="2694" w:type="pct"/>
            <w:shd w:val="clear" w:color="auto" w:fill="auto"/>
          </w:tcPr>
          <w:p w14:paraId="2D340EF3" w14:textId="54CFFF36" w:rsidR="00E43CE0" w:rsidRPr="009426D0" w:rsidRDefault="00E43CE0" w:rsidP="00E43CE0">
            <w:pPr>
              <w:pStyle w:val="BodyText"/>
              <w:spacing w:after="0" w:line="240" w:lineRule="atLeast"/>
              <w:ind w:right="-131"/>
              <w:rPr>
                <w:szCs w:val="22"/>
                <w:lang w:bidi="th-TH"/>
              </w:rPr>
            </w:pPr>
            <w:r>
              <w:rPr>
                <w:szCs w:val="22"/>
                <w:lang w:bidi="th-TH"/>
              </w:rPr>
              <w:t>Software</w:t>
            </w:r>
          </w:p>
        </w:tc>
        <w:tc>
          <w:tcPr>
            <w:tcW w:w="1130" w:type="pct"/>
            <w:tcBorders>
              <w:bottom w:val="single" w:sz="4" w:space="0" w:color="auto"/>
            </w:tcBorders>
            <w:shd w:val="clear" w:color="auto" w:fill="FFFFFF"/>
          </w:tcPr>
          <w:p w14:paraId="412E4297" w14:textId="7AD2CDF8" w:rsidR="00E43CE0" w:rsidRPr="003F24FB" w:rsidRDefault="00E43CE0" w:rsidP="00E43CE0">
            <w:pPr>
              <w:pStyle w:val="BodyText"/>
              <w:tabs>
                <w:tab w:val="decimal" w:pos="1788"/>
              </w:tabs>
              <w:spacing w:after="0" w:line="240" w:lineRule="atLeast"/>
              <w:ind w:left="-108" w:right="-177"/>
              <w:rPr>
                <w:szCs w:val="22"/>
              </w:rPr>
            </w:pPr>
            <w:r w:rsidRPr="00391D43">
              <w:t>2,347</w:t>
            </w:r>
          </w:p>
        </w:tc>
        <w:tc>
          <w:tcPr>
            <w:tcW w:w="148" w:type="pct"/>
          </w:tcPr>
          <w:p w14:paraId="26BD6B2E" w14:textId="77777777" w:rsidR="00E43CE0" w:rsidRPr="003F24FB" w:rsidRDefault="00E43CE0" w:rsidP="00E43CE0">
            <w:pPr>
              <w:pStyle w:val="BodyText"/>
              <w:tabs>
                <w:tab w:val="decimal" w:pos="873"/>
                <w:tab w:val="decimal" w:pos="960"/>
              </w:tabs>
              <w:spacing w:after="0" w:line="240" w:lineRule="atLeast"/>
              <w:ind w:right="-177"/>
              <w:rPr>
                <w:szCs w:val="22"/>
              </w:rPr>
            </w:pPr>
          </w:p>
        </w:tc>
        <w:tc>
          <w:tcPr>
            <w:tcW w:w="1028" w:type="pct"/>
            <w:tcBorders>
              <w:bottom w:val="single" w:sz="4" w:space="0" w:color="auto"/>
            </w:tcBorders>
          </w:tcPr>
          <w:p w14:paraId="4BC592C3" w14:textId="76F30D37" w:rsidR="00E43CE0" w:rsidRPr="003F24FB" w:rsidRDefault="00E43CE0" w:rsidP="00E43CE0">
            <w:pPr>
              <w:tabs>
                <w:tab w:val="decimal" w:pos="1592"/>
              </w:tabs>
              <w:ind w:right="73"/>
              <w:jc w:val="right"/>
              <w:rPr>
                <w:szCs w:val="22"/>
                <w:lang w:val="en-AU"/>
              </w:rPr>
            </w:pPr>
            <w:r w:rsidRPr="002F40F3">
              <w:t>2,347</w:t>
            </w:r>
          </w:p>
        </w:tc>
      </w:tr>
      <w:tr w:rsidR="00E43CE0" w:rsidRPr="009426D0" w14:paraId="778AFAE5" w14:textId="77777777" w:rsidTr="00C74FB4">
        <w:tc>
          <w:tcPr>
            <w:tcW w:w="2694" w:type="pct"/>
            <w:shd w:val="clear" w:color="auto" w:fill="auto"/>
          </w:tcPr>
          <w:p w14:paraId="79205036" w14:textId="6F5F4193" w:rsidR="00E43CE0" w:rsidRPr="009426D0" w:rsidRDefault="00E43CE0" w:rsidP="00E43CE0">
            <w:pPr>
              <w:pStyle w:val="BodyText"/>
              <w:spacing w:after="0" w:line="240" w:lineRule="atLeast"/>
              <w:ind w:right="-131"/>
              <w:rPr>
                <w:szCs w:val="22"/>
                <w:lang w:bidi="th-TH"/>
              </w:rPr>
            </w:pPr>
            <w:r w:rsidRPr="009426D0">
              <w:rPr>
                <w:b/>
                <w:bCs/>
                <w:szCs w:val="22"/>
              </w:rPr>
              <w:t>Total</w:t>
            </w:r>
          </w:p>
        </w:tc>
        <w:tc>
          <w:tcPr>
            <w:tcW w:w="1130" w:type="pct"/>
            <w:tcBorders>
              <w:top w:val="single" w:sz="4" w:space="0" w:color="auto"/>
              <w:bottom w:val="double" w:sz="4" w:space="0" w:color="auto"/>
            </w:tcBorders>
            <w:shd w:val="clear" w:color="auto" w:fill="FFFFFF"/>
          </w:tcPr>
          <w:p w14:paraId="67B20F8A" w14:textId="6EB1F716" w:rsidR="00E43CE0" w:rsidRPr="00E43CE0" w:rsidRDefault="00E43CE0" w:rsidP="00E43CE0">
            <w:pPr>
              <w:pStyle w:val="BodyText"/>
              <w:tabs>
                <w:tab w:val="decimal" w:pos="1788"/>
              </w:tabs>
              <w:spacing w:after="0" w:line="240" w:lineRule="atLeast"/>
              <w:ind w:left="-108" w:right="-177"/>
              <w:rPr>
                <w:b/>
                <w:bCs/>
                <w:szCs w:val="22"/>
              </w:rPr>
            </w:pPr>
            <w:r w:rsidRPr="00E43CE0">
              <w:rPr>
                <w:b/>
                <w:bCs/>
              </w:rPr>
              <w:t>22,514</w:t>
            </w:r>
          </w:p>
        </w:tc>
        <w:tc>
          <w:tcPr>
            <w:tcW w:w="148" w:type="pct"/>
          </w:tcPr>
          <w:p w14:paraId="350B1EF0" w14:textId="77777777" w:rsidR="00E43CE0" w:rsidRPr="00F512DA" w:rsidRDefault="00E43CE0" w:rsidP="00E43CE0">
            <w:pPr>
              <w:pStyle w:val="BodyText"/>
              <w:tabs>
                <w:tab w:val="decimal" w:pos="873"/>
                <w:tab w:val="decimal" w:pos="960"/>
              </w:tabs>
              <w:spacing w:after="0" w:line="240" w:lineRule="atLeast"/>
              <w:ind w:right="-177"/>
              <w:rPr>
                <w:b/>
                <w:bCs/>
                <w:szCs w:val="22"/>
              </w:rPr>
            </w:pPr>
          </w:p>
        </w:tc>
        <w:tc>
          <w:tcPr>
            <w:tcW w:w="1028" w:type="pct"/>
            <w:tcBorders>
              <w:top w:val="single" w:sz="4" w:space="0" w:color="auto"/>
              <w:bottom w:val="double" w:sz="4" w:space="0" w:color="auto"/>
            </w:tcBorders>
          </w:tcPr>
          <w:p w14:paraId="06AEB60E" w14:textId="20E39E08" w:rsidR="00E43CE0" w:rsidRPr="00F512DA" w:rsidRDefault="00E43CE0" w:rsidP="00E43CE0">
            <w:pPr>
              <w:tabs>
                <w:tab w:val="decimal" w:pos="1592"/>
              </w:tabs>
              <w:ind w:right="73"/>
              <w:jc w:val="right"/>
              <w:rPr>
                <w:b/>
                <w:bCs/>
                <w:szCs w:val="22"/>
                <w:lang w:val="en-AU"/>
              </w:rPr>
            </w:pPr>
            <w:r w:rsidRPr="00F512DA">
              <w:rPr>
                <w:b/>
                <w:bCs/>
              </w:rPr>
              <w:t>2,347</w:t>
            </w:r>
          </w:p>
        </w:tc>
      </w:tr>
      <w:tr w:rsidR="0008220C" w:rsidRPr="009426D0" w14:paraId="54F385F7" w14:textId="77777777" w:rsidTr="00C74FB4">
        <w:tc>
          <w:tcPr>
            <w:tcW w:w="2694" w:type="pct"/>
            <w:shd w:val="clear" w:color="auto" w:fill="auto"/>
          </w:tcPr>
          <w:p w14:paraId="20A4016A" w14:textId="77777777" w:rsidR="0008220C" w:rsidRPr="009426D0" w:rsidRDefault="0008220C" w:rsidP="0008220C">
            <w:pPr>
              <w:pStyle w:val="BodyText"/>
              <w:spacing w:after="0" w:line="240" w:lineRule="atLeast"/>
              <w:ind w:right="-131"/>
              <w:rPr>
                <w:szCs w:val="22"/>
                <w:lang w:bidi="th-TH"/>
              </w:rPr>
            </w:pPr>
          </w:p>
        </w:tc>
        <w:tc>
          <w:tcPr>
            <w:tcW w:w="1130" w:type="pct"/>
            <w:tcBorders>
              <w:top w:val="double" w:sz="4" w:space="0" w:color="auto"/>
            </w:tcBorders>
            <w:shd w:val="clear" w:color="auto" w:fill="FFFFFF"/>
          </w:tcPr>
          <w:p w14:paraId="4ED6F1EF" w14:textId="77777777" w:rsidR="0008220C" w:rsidRPr="009426D0" w:rsidRDefault="0008220C" w:rsidP="0008220C">
            <w:pPr>
              <w:pStyle w:val="BodyText"/>
              <w:tabs>
                <w:tab w:val="decimal" w:pos="1788"/>
              </w:tabs>
              <w:spacing w:after="0" w:line="240" w:lineRule="atLeast"/>
              <w:ind w:left="-108" w:right="-177"/>
              <w:rPr>
                <w:szCs w:val="22"/>
              </w:rPr>
            </w:pPr>
          </w:p>
        </w:tc>
        <w:tc>
          <w:tcPr>
            <w:tcW w:w="148" w:type="pct"/>
          </w:tcPr>
          <w:p w14:paraId="270C4C88" w14:textId="77777777" w:rsidR="0008220C" w:rsidRPr="009426D0" w:rsidRDefault="0008220C" w:rsidP="0008220C">
            <w:pPr>
              <w:pStyle w:val="BodyText"/>
              <w:tabs>
                <w:tab w:val="decimal" w:pos="873"/>
                <w:tab w:val="decimal" w:pos="960"/>
              </w:tabs>
              <w:spacing w:after="0" w:line="240" w:lineRule="atLeast"/>
              <w:ind w:right="-177"/>
              <w:rPr>
                <w:szCs w:val="22"/>
              </w:rPr>
            </w:pPr>
          </w:p>
        </w:tc>
        <w:tc>
          <w:tcPr>
            <w:tcW w:w="1028" w:type="pct"/>
            <w:tcBorders>
              <w:top w:val="double" w:sz="4" w:space="0" w:color="auto"/>
            </w:tcBorders>
          </w:tcPr>
          <w:p w14:paraId="1DE0D261" w14:textId="77777777" w:rsidR="0008220C" w:rsidRPr="009426D0" w:rsidRDefault="0008220C" w:rsidP="0008220C">
            <w:pPr>
              <w:tabs>
                <w:tab w:val="decimal" w:pos="1592"/>
              </w:tabs>
              <w:ind w:right="73"/>
              <w:jc w:val="right"/>
              <w:rPr>
                <w:szCs w:val="22"/>
                <w:lang w:val="en-AU"/>
              </w:rPr>
            </w:pPr>
          </w:p>
        </w:tc>
      </w:tr>
      <w:tr w:rsidR="0008220C" w:rsidRPr="009426D0" w14:paraId="17D4E913" w14:textId="77777777" w:rsidTr="00C74FB4">
        <w:trPr>
          <w:trHeight w:val="70"/>
        </w:trPr>
        <w:tc>
          <w:tcPr>
            <w:tcW w:w="2694" w:type="pct"/>
            <w:shd w:val="clear" w:color="auto" w:fill="auto"/>
          </w:tcPr>
          <w:p w14:paraId="12A110DE" w14:textId="7CC8A4C3" w:rsidR="0008220C" w:rsidRPr="009426D0" w:rsidRDefault="0008220C" w:rsidP="0008220C">
            <w:pPr>
              <w:pStyle w:val="BodyText"/>
              <w:spacing w:after="0" w:line="240" w:lineRule="atLeast"/>
              <w:ind w:right="-131"/>
              <w:rPr>
                <w:szCs w:val="22"/>
                <w:lang w:bidi="th-TH"/>
              </w:rPr>
            </w:pPr>
            <w:r w:rsidRPr="009426D0">
              <w:rPr>
                <w:b/>
                <w:bCs/>
                <w:i/>
                <w:iCs/>
              </w:rPr>
              <w:t>Other commitments</w:t>
            </w:r>
          </w:p>
        </w:tc>
        <w:tc>
          <w:tcPr>
            <w:tcW w:w="1130" w:type="pct"/>
            <w:shd w:val="clear" w:color="auto" w:fill="FFFFFF"/>
          </w:tcPr>
          <w:p w14:paraId="4810C401" w14:textId="77777777" w:rsidR="0008220C" w:rsidRPr="009426D0" w:rsidRDefault="0008220C" w:rsidP="0008220C">
            <w:pPr>
              <w:pStyle w:val="BodyText"/>
              <w:tabs>
                <w:tab w:val="decimal" w:pos="1788"/>
              </w:tabs>
              <w:spacing w:after="0" w:line="240" w:lineRule="atLeast"/>
              <w:ind w:left="-108" w:right="-177"/>
              <w:rPr>
                <w:szCs w:val="22"/>
              </w:rPr>
            </w:pPr>
          </w:p>
        </w:tc>
        <w:tc>
          <w:tcPr>
            <w:tcW w:w="148" w:type="pct"/>
          </w:tcPr>
          <w:p w14:paraId="463C2C69" w14:textId="77777777" w:rsidR="0008220C" w:rsidRPr="009426D0" w:rsidRDefault="0008220C" w:rsidP="0008220C">
            <w:pPr>
              <w:pStyle w:val="BodyText"/>
              <w:tabs>
                <w:tab w:val="decimal" w:pos="873"/>
                <w:tab w:val="decimal" w:pos="960"/>
              </w:tabs>
              <w:spacing w:after="0" w:line="240" w:lineRule="atLeast"/>
              <w:ind w:right="-177"/>
              <w:rPr>
                <w:szCs w:val="22"/>
              </w:rPr>
            </w:pPr>
          </w:p>
        </w:tc>
        <w:tc>
          <w:tcPr>
            <w:tcW w:w="1028" w:type="pct"/>
          </w:tcPr>
          <w:p w14:paraId="0D808E04" w14:textId="77777777" w:rsidR="0008220C" w:rsidRPr="009426D0" w:rsidRDefault="0008220C" w:rsidP="0008220C">
            <w:pPr>
              <w:tabs>
                <w:tab w:val="decimal" w:pos="1592"/>
              </w:tabs>
              <w:ind w:right="73"/>
              <w:jc w:val="right"/>
              <w:rPr>
                <w:szCs w:val="22"/>
                <w:lang w:val="en-AU"/>
              </w:rPr>
            </w:pPr>
          </w:p>
        </w:tc>
      </w:tr>
      <w:tr w:rsidR="00E43CE0" w:rsidRPr="009426D0" w14:paraId="4E732F09" w14:textId="77777777" w:rsidTr="00C74FB4">
        <w:tc>
          <w:tcPr>
            <w:tcW w:w="2694" w:type="pct"/>
            <w:shd w:val="clear" w:color="auto" w:fill="auto"/>
          </w:tcPr>
          <w:p w14:paraId="55E95408" w14:textId="773F5E98" w:rsidR="00E43CE0" w:rsidRPr="009426D0" w:rsidRDefault="00E43CE0" w:rsidP="00E43CE0">
            <w:pPr>
              <w:pStyle w:val="BodyText"/>
              <w:spacing w:after="0" w:line="240" w:lineRule="atLeast"/>
              <w:ind w:right="-131"/>
              <w:rPr>
                <w:szCs w:val="22"/>
                <w:lang w:bidi="th-TH"/>
              </w:rPr>
            </w:pPr>
            <w:r>
              <w:rPr>
                <w:szCs w:val="22"/>
                <w:lang w:bidi="th-TH"/>
              </w:rPr>
              <w:t>Design consultant agreements</w:t>
            </w:r>
          </w:p>
        </w:tc>
        <w:tc>
          <w:tcPr>
            <w:tcW w:w="1130" w:type="pct"/>
            <w:shd w:val="clear" w:color="auto" w:fill="FFFFFF"/>
          </w:tcPr>
          <w:p w14:paraId="73499397" w14:textId="54406646" w:rsidR="00E43CE0" w:rsidRPr="00B37C26" w:rsidRDefault="00E43CE0" w:rsidP="00E43CE0">
            <w:pPr>
              <w:pStyle w:val="BodyText"/>
              <w:tabs>
                <w:tab w:val="decimal" w:pos="1788"/>
              </w:tabs>
              <w:spacing w:after="0" w:line="240" w:lineRule="atLeast"/>
              <w:ind w:left="-108" w:right="-177"/>
              <w:rPr>
                <w:szCs w:val="22"/>
                <w:lang w:val="en-US" w:eastAsia="zh-CN"/>
              </w:rPr>
            </w:pPr>
            <w:r w:rsidRPr="00524851">
              <w:t>2,000</w:t>
            </w:r>
          </w:p>
        </w:tc>
        <w:tc>
          <w:tcPr>
            <w:tcW w:w="148" w:type="pct"/>
          </w:tcPr>
          <w:p w14:paraId="68AFFC24" w14:textId="77777777" w:rsidR="00E43CE0" w:rsidRPr="00B37C26" w:rsidRDefault="00E43CE0" w:rsidP="00E43CE0">
            <w:pPr>
              <w:pStyle w:val="BodyText"/>
              <w:tabs>
                <w:tab w:val="decimal" w:pos="873"/>
                <w:tab w:val="decimal" w:pos="960"/>
              </w:tabs>
              <w:spacing w:after="0" w:line="240" w:lineRule="atLeast"/>
              <w:ind w:right="-177"/>
              <w:rPr>
                <w:szCs w:val="22"/>
              </w:rPr>
            </w:pPr>
          </w:p>
        </w:tc>
        <w:tc>
          <w:tcPr>
            <w:tcW w:w="1028" w:type="pct"/>
          </w:tcPr>
          <w:p w14:paraId="4268EDAF" w14:textId="418927AD" w:rsidR="00E43CE0" w:rsidRPr="00C74FB4" w:rsidRDefault="00E43CE0" w:rsidP="00E43CE0">
            <w:pPr>
              <w:tabs>
                <w:tab w:val="decimal" w:pos="741"/>
                <w:tab w:val="decimal" w:pos="1155"/>
              </w:tabs>
              <w:ind w:right="374"/>
              <w:jc w:val="right"/>
            </w:pPr>
            <w:r w:rsidRPr="002F40F3">
              <w:t>-</w:t>
            </w:r>
          </w:p>
        </w:tc>
      </w:tr>
      <w:tr w:rsidR="00E43CE0" w:rsidRPr="009426D0" w14:paraId="7B7C112B" w14:textId="77777777" w:rsidTr="00C74FB4">
        <w:tc>
          <w:tcPr>
            <w:tcW w:w="2694" w:type="pct"/>
            <w:shd w:val="clear" w:color="auto" w:fill="auto"/>
          </w:tcPr>
          <w:p w14:paraId="40B0EFA0" w14:textId="0EA2C5B8" w:rsidR="00E43CE0" w:rsidRPr="009426D0" w:rsidRDefault="00E43CE0" w:rsidP="00E43CE0">
            <w:pPr>
              <w:pStyle w:val="BodyText"/>
              <w:spacing w:after="0" w:line="240" w:lineRule="atLeast"/>
              <w:ind w:right="-131"/>
              <w:rPr>
                <w:szCs w:val="22"/>
                <w:lang w:bidi="th-TH"/>
              </w:rPr>
            </w:pPr>
            <w:r w:rsidRPr="009426D0">
              <w:rPr>
                <w:szCs w:val="22"/>
                <w:lang w:bidi="th-TH"/>
              </w:rPr>
              <w:t>Service agreements</w:t>
            </w:r>
          </w:p>
        </w:tc>
        <w:tc>
          <w:tcPr>
            <w:tcW w:w="1130" w:type="pct"/>
            <w:shd w:val="clear" w:color="auto" w:fill="FFFFFF"/>
          </w:tcPr>
          <w:p w14:paraId="5EE5AAEF" w14:textId="363A0FA7" w:rsidR="00E43CE0" w:rsidRPr="00B37C26" w:rsidRDefault="00E43CE0" w:rsidP="00E43CE0">
            <w:pPr>
              <w:pStyle w:val="BodyText"/>
              <w:tabs>
                <w:tab w:val="decimal" w:pos="1788"/>
              </w:tabs>
              <w:spacing w:after="0" w:line="240" w:lineRule="atLeast"/>
              <w:ind w:left="-108" w:right="-177"/>
              <w:rPr>
                <w:szCs w:val="22"/>
                <w:lang w:val="en-US" w:eastAsia="zh-CN"/>
              </w:rPr>
            </w:pPr>
            <w:r w:rsidRPr="00524851">
              <w:t>130,283</w:t>
            </w:r>
          </w:p>
        </w:tc>
        <w:tc>
          <w:tcPr>
            <w:tcW w:w="148" w:type="pct"/>
          </w:tcPr>
          <w:p w14:paraId="2BDB7C8D" w14:textId="77777777" w:rsidR="00E43CE0" w:rsidRPr="00B37C26" w:rsidRDefault="00E43CE0" w:rsidP="00E43CE0">
            <w:pPr>
              <w:pStyle w:val="BodyText"/>
              <w:tabs>
                <w:tab w:val="decimal" w:pos="873"/>
                <w:tab w:val="decimal" w:pos="960"/>
              </w:tabs>
              <w:spacing w:after="0" w:line="240" w:lineRule="atLeast"/>
              <w:ind w:right="-177"/>
              <w:rPr>
                <w:szCs w:val="22"/>
              </w:rPr>
            </w:pPr>
          </w:p>
        </w:tc>
        <w:tc>
          <w:tcPr>
            <w:tcW w:w="1028" w:type="pct"/>
          </w:tcPr>
          <w:p w14:paraId="1E45EC04" w14:textId="09639B61" w:rsidR="00E43CE0" w:rsidRPr="00B37C26" w:rsidRDefault="00E43CE0" w:rsidP="00E43CE0">
            <w:pPr>
              <w:tabs>
                <w:tab w:val="decimal" w:pos="1592"/>
              </w:tabs>
              <w:ind w:right="73"/>
              <w:jc w:val="right"/>
              <w:rPr>
                <w:szCs w:val="22"/>
                <w:lang w:val="en-AU"/>
              </w:rPr>
            </w:pPr>
            <w:r w:rsidRPr="002F40F3">
              <w:t>37,937</w:t>
            </w:r>
          </w:p>
        </w:tc>
      </w:tr>
      <w:tr w:rsidR="00E43CE0" w:rsidRPr="009426D0" w14:paraId="6DD5F4AC" w14:textId="77777777" w:rsidTr="00C74FB4">
        <w:tc>
          <w:tcPr>
            <w:tcW w:w="2694" w:type="pct"/>
            <w:shd w:val="clear" w:color="auto" w:fill="auto"/>
          </w:tcPr>
          <w:p w14:paraId="59CF3FEF" w14:textId="7E78BE9B" w:rsidR="00E43CE0" w:rsidRPr="009426D0" w:rsidRDefault="00E43CE0" w:rsidP="00E43CE0">
            <w:pPr>
              <w:pStyle w:val="BodyText"/>
              <w:spacing w:after="0" w:line="240" w:lineRule="atLeast"/>
              <w:ind w:right="-131"/>
              <w:rPr>
                <w:szCs w:val="22"/>
                <w:lang w:bidi="th-TH"/>
              </w:rPr>
            </w:pPr>
            <w:r w:rsidRPr="009426D0">
              <w:rPr>
                <w:b/>
                <w:bCs/>
                <w:szCs w:val="22"/>
              </w:rPr>
              <w:t>Total</w:t>
            </w:r>
          </w:p>
        </w:tc>
        <w:tc>
          <w:tcPr>
            <w:tcW w:w="1130" w:type="pct"/>
            <w:tcBorders>
              <w:top w:val="single" w:sz="4" w:space="0" w:color="auto"/>
              <w:bottom w:val="double" w:sz="4" w:space="0" w:color="auto"/>
            </w:tcBorders>
            <w:shd w:val="clear" w:color="auto" w:fill="FFFFFF"/>
          </w:tcPr>
          <w:p w14:paraId="7ED49561" w14:textId="368C8DC4" w:rsidR="00E43CE0" w:rsidRPr="00E07EED" w:rsidRDefault="00E43CE0" w:rsidP="00E43CE0">
            <w:pPr>
              <w:pStyle w:val="BodyText"/>
              <w:tabs>
                <w:tab w:val="decimal" w:pos="1788"/>
              </w:tabs>
              <w:spacing w:after="0" w:line="240" w:lineRule="atLeast"/>
              <w:ind w:left="-108" w:right="-177"/>
              <w:rPr>
                <w:b/>
                <w:bCs/>
                <w:szCs w:val="22"/>
                <w:lang w:val="en-US" w:eastAsia="zh-CN"/>
              </w:rPr>
            </w:pPr>
            <w:r w:rsidRPr="00E43CE0">
              <w:rPr>
                <w:b/>
                <w:bCs/>
              </w:rPr>
              <w:t>132,283</w:t>
            </w:r>
          </w:p>
        </w:tc>
        <w:tc>
          <w:tcPr>
            <w:tcW w:w="148" w:type="pct"/>
          </w:tcPr>
          <w:p w14:paraId="3C73971C" w14:textId="77777777" w:rsidR="00E43CE0" w:rsidRPr="00F512DA" w:rsidRDefault="00E43CE0" w:rsidP="00E43CE0">
            <w:pPr>
              <w:pStyle w:val="BodyText"/>
              <w:tabs>
                <w:tab w:val="decimal" w:pos="873"/>
                <w:tab w:val="decimal" w:pos="960"/>
              </w:tabs>
              <w:spacing w:after="0" w:line="240" w:lineRule="atLeast"/>
              <w:ind w:right="-177"/>
              <w:rPr>
                <w:b/>
                <w:bCs/>
                <w:szCs w:val="22"/>
              </w:rPr>
            </w:pPr>
          </w:p>
        </w:tc>
        <w:tc>
          <w:tcPr>
            <w:tcW w:w="1028" w:type="pct"/>
            <w:tcBorders>
              <w:top w:val="single" w:sz="4" w:space="0" w:color="auto"/>
              <w:bottom w:val="double" w:sz="4" w:space="0" w:color="auto"/>
            </w:tcBorders>
          </w:tcPr>
          <w:p w14:paraId="3978E42A" w14:textId="4F8B47D0" w:rsidR="00E43CE0" w:rsidRPr="00F512DA" w:rsidRDefault="00E43CE0" w:rsidP="00E43CE0">
            <w:pPr>
              <w:tabs>
                <w:tab w:val="decimal" w:pos="1592"/>
              </w:tabs>
              <w:ind w:right="73"/>
              <w:jc w:val="right"/>
              <w:rPr>
                <w:b/>
                <w:bCs/>
                <w:szCs w:val="22"/>
                <w:lang w:val="en-AU"/>
              </w:rPr>
            </w:pPr>
            <w:r w:rsidRPr="00F512DA">
              <w:rPr>
                <w:b/>
                <w:bCs/>
              </w:rPr>
              <w:t>37,937</w:t>
            </w:r>
          </w:p>
        </w:tc>
      </w:tr>
    </w:tbl>
    <w:p w14:paraId="5839252A" w14:textId="57414AEB" w:rsidR="009346DD" w:rsidRDefault="009346DD" w:rsidP="000E1D30">
      <w:pPr>
        <w:tabs>
          <w:tab w:val="left" w:pos="547"/>
        </w:tabs>
        <w:spacing w:line="223" w:lineRule="auto"/>
        <w:ind w:left="547"/>
        <w:jc w:val="thaiDistribute"/>
        <w:rPr>
          <w:rFonts w:cstheme="minorBidi"/>
          <w:i/>
          <w:iCs/>
          <w:szCs w:val="22"/>
          <w:lang w:val="en-US" w:bidi="th-TH"/>
        </w:rPr>
      </w:pPr>
    </w:p>
    <w:p w14:paraId="744B32CF" w14:textId="3A997B8E" w:rsidR="008A55AB" w:rsidRPr="009426D0" w:rsidRDefault="008A55AB" w:rsidP="008A55AB">
      <w:pPr>
        <w:pStyle w:val="Heading1"/>
        <w:spacing w:before="0" w:after="0" w:line="240" w:lineRule="atLeast"/>
        <w:ind w:left="540" w:hanging="547"/>
        <w:jc w:val="both"/>
        <w:rPr>
          <w:szCs w:val="24"/>
        </w:rPr>
      </w:pPr>
      <w:r w:rsidRPr="009426D0">
        <w:rPr>
          <w:szCs w:val="24"/>
        </w:rPr>
        <w:t>Investment in joint venture</w:t>
      </w:r>
      <w:r w:rsidR="00503800">
        <w:rPr>
          <w:szCs w:val="24"/>
        </w:rPr>
        <w:t>s</w:t>
      </w:r>
      <w:r w:rsidRPr="009426D0">
        <w:rPr>
          <w:szCs w:val="24"/>
        </w:rPr>
        <w:t xml:space="preserve">  </w:t>
      </w:r>
    </w:p>
    <w:p w14:paraId="03E92AFC" w14:textId="77777777" w:rsidR="008A55AB" w:rsidRPr="000E1D30" w:rsidRDefault="008A55AB" w:rsidP="008A55AB">
      <w:pPr>
        <w:tabs>
          <w:tab w:val="left" w:pos="547"/>
        </w:tabs>
        <w:spacing w:line="223" w:lineRule="auto"/>
        <w:ind w:left="547"/>
        <w:jc w:val="thaiDistribute"/>
        <w:rPr>
          <w:rFonts w:cstheme="minorBidi"/>
          <w:i/>
          <w:iCs/>
          <w:szCs w:val="22"/>
          <w:lang w:val="en-US" w:bidi="th-TH"/>
        </w:rPr>
      </w:pPr>
    </w:p>
    <w:tbl>
      <w:tblPr>
        <w:tblW w:w="9385" w:type="dxa"/>
        <w:tblInd w:w="450" w:type="dxa"/>
        <w:tblLayout w:type="fixed"/>
        <w:tblLook w:val="01E0" w:firstRow="1" w:lastRow="1" w:firstColumn="1" w:lastColumn="1" w:noHBand="0" w:noVBand="0"/>
      </w:tblPr>
      <w:tblGrid>
        <w:gridCol w:w="4320"/>
        <w:gridCol w:w="1008"/>
        <w:gridCol w:w="1897"/>
        <w:gridCol w:w="262"/>
        <w:gridCol w:w="1898"/>
      </w:tblGrid>
      <w:tr w:rsidR="008A55AB" w:rsidRPr="009426D0" w14:paraId="4D2481EB" w14:textId="77777777" w:rsidTr="000E4378">
        <w:trPr>
          <w:trHeight w:val="542"/>
          <w:tblHeader/>
        </w:trPr>
        <w:tc>
          <w:tcPr>
            <w:tcW w:w="4320" w:type="dxa"/>
            <w:vAlign w:val="bottom"/>
            <w:hideMark/>
          </w:tcPr>
          <w:p w14:paraId="6CFAB4FC" w14:textId="37F179AB" w:rsidR="00015D44" w:rsidRPr="00015D44" w:rsidRDefault="008A55AB" w:rsidP="00015D44">
            <w:pPr>
              <w:spacing w:line="240" w:lineRule="auto"/>
              <w:ind w:right="108"/>
              <w:rPr>
                <w:b/>
                <w:bCs/>
                <w:i/>
                <w:iCs/>
                <w:szCs w:val="22"/>
                <w:lang w:val="en-US" w:bidi="th-TH"/>
              </w:rPr>
            </w:pPr>
            <w:r w:rsidRPr="009426D0">
              <w:rPr>
                <w:b/>
                <w:bCs/>
                <w:i/>
                <w:iCs/>
                <w:szCs w:val="22"/>
                <w:lang w:val="en-US" w:bidi="th-TH"/>
              </w:rPr>
              <w:t xml:space="preserve">Significant </w:t>
            </w:r>
            <w:r>
              <w:rPr>
                <w:b/>
                <w:bCs/>
                <w:i/>
                <w:iCs/>
                <w:szCs w:val="22"/>
                <w:lang w:val="en-US" w:bidi="th-TH"/>
              </w:rPr>
              <w:t>m</w:t>
            </w:r>
            <w:r w:rsidRPr="009426D0">
              <w:rPr>
                <w:b/>
                <w:bCs/>
                <w:i/>
                <w:iCs/>
                <w:szCs w:val="22"/>
                <w:lang w:val="en-US" w:bidi="th-TH"/>
              </w:rPr>
              <w:t xml:space="preserve">ovements for the </w:t>
            </w:r>
            <w:r w:rsidR="00C74FB4">
              <w:rPr>
                <w:b/>
                <w:bCs/>
                <w:i/>
                <w:iCs/>
                <w:szCs w:val="22"/>
                <w:lang w:val="en-US" w:bidi="th-TH"/>
              </w:rPr>
              <w:t>three</w:t>
            </w:r>
            <w:r w:rsidR="00015D44" w:rsidRPr="00015D44">
              <w:rPr>
                <w:b/>
                <w:bCs/>
                <w:i/>
                <w:iCs/>
                <w:szCs w:val="22"/>
                <w:lang w:val="en-US" w:bidi="th-TH"/>
              </w:rPr>
              <w:t xml:space="preserve">-month </w:t>
            </w:r>
          </w:p>
          <w:p w14:paraId="06886833" w14:textId="45D553E9" w:rsidR="008A55AB" w:rsidRPr="009426D0" w:rsidRDefault="000E4378" w:rsidP="00015D44">
            <w:pPr>
              <w:spacing w:line="240" w:lineRule="auto"/>
              <w:ind w:left="165" w:right="108"/>
              <w:rPr>
                <w:b/>
                <w:bCs/>
                <w:i/>
                <w:iCs/>
                <w:szCs w:val="22"/>
                <w:lang w:val="en-US" w:bidi="th-TH"/>
              </w:rPr>
            </w:pPr>
            <w:r w:rsidRPr="00015D44">
              <w:rPr>
                <w:b/>
                <w:bCs/>
                <w:i/>
                <w:iCs/>
                <w:szCs w:val="22"/>
                <w:lang w:val="en-US" w:bidi="th-TH"/>
              </w:rPr>
              <w:t xml:space="preserve">period </w:t>
            </w:r>
            <w:r w:rsidR="00015D44" w:rsidRPr="00015D44">
              <w:rPr>
                <w:b/>
                <w:bCs/>
                <w:i/>
                <w:iCs/>
                <w:szCs w:val="22"/>
                <w:lang w:val="en-US" w:bidi="th-TH"/>
              </w:rPr>
              <w:t xml:space="preserve">ended </w:t>
            </w:r>
            <w:r w:rsidR="00C74FB4" w:rsidRPr="00C74FB4">
              <w:rPr>
                <w:b/>
                <w:bCs/>
                <w:i/>
                <w:iCs/>
                <w:szCs w:val="22"/>
                <w:lang w:val="en-US" w:bidi="th-TH"/>
              </w:rPr>
              <w:t>31 March 2025</w:t>
            </w:r>
          </w:p>
        </w:tc>
        <w:tc>
          <w:tcPr>
            <w:tcW w:w="1008" w:type="dxa"/>
            <w:vAlign w:val="bottom"/>
          </w:tcPr>
          <w:p w14:paraId="3A1224A6" w14:textId="2E0FFFC6" w:rsidR="008A55AB" w:rsidRPr="00D65B00" w:rsidRDefault="00D65B00" w:rsidP="00A57B3C">
            <w:pPr>
              <w:tabs>
                <w:tab w:val="left" w:pos="720"/>
              </w:tabs>
              <w:spacing w:line="240" w:lineRule="auto"/>
              <w:jc w:val="center"/>
              <w:rPr>
                <w:rFonts w:cs="Angsana New"/>
                <w:i/>
                <w:iCs/>
                <w:szCs w:val="28"/>
                <w:lang w:val="en-US" w:bidi="th-TH"/>
              </w:rPr>
            </w:pPr>
            <w:r w:rsidRPr="00D65B00">
              <w:rPr>
                <w:rFonts w:cs="Angsana New"/>
                <w:i/>
                <w:iCs/>
                <w:szCs w:val="28"/>
                <w:lang w:val="en-US" w:bidi="th-TH"/>
              </w:rPr>
              <w:t>Note</w:t>
            </w:r>
          </w:p>
        </w:tc>
        <w:tc>
          <w:tcPr>
            <w:tcW w:w="1897" w:type="dxa"/>
            <w:hideMark/>
          </w:tcPr>
          <w:p w14:paraId="6514D004" w14:textId="77777777" w:rsidR="008A55AB" w:rsidRPr="009426D0" w:rsidRDefault="008A55AB" w:rsidP="00BA25F0">
            <w:pPr>
              <w:pStyle w:val="acctmergecolhdg"/>
              <w:spacing w:line="240" w:lineRule="atLeast"/>
              <w:rPr>
                <w:szCs w:val="22"/>
              </w:rPr>
            </w:pPr>
            <w:r w:rsidRPr="009426D0">
              <w:rPr>
                <w:szCs w:val="22"/>
              </w:rPr>
              <w:t>Consolidated</w:t>
            </w:r>
          </w:p>
          <w:p w14:paraId="6A7D0FE1" w14:textId="77777777" w:rsidR="008A55AB" w:rsidRPr="009426D0" w:rsidRDefault="008A55AB" w:rsidP="00BA25F0">
            <w:pPr>
              <w:tabs>
                <w:tab w:val="left" w:pos="720"/>
              </w:tabs>
              <w:spacing w:line="240" w:lineRule="auto"/>
              <w:ind w:left="-144" w:right="-131"/>
              <w:jc w:val="center"/>
              <w:rPr>
                <w:b/>
                <w:szCs w:val="22"/>
              </w:rPr>
            </w:pPr>
            <w:r w:rsidRPr="009426D0">
              <w:rPr>
                <w:b/>
                <w:bCs/>
                <w:szCs w:val="22"/>
              </w:rPr>
              <w:t>financial statements</w:t>
            </w:r>
          </w:p>
        </w:tc>
        <w:tc>
          <w:tcPr>
            <w:tcW w:w="262" w:type="dxa"/>
          </w:tcPr>
          <w:p w14:paraId="5AD71031" w14:textId="77777777" w:rsidR="008A55AB" w:rsidRPr="009426D0" w:rsidRDefault="008A55AB" w:rsidP="00BA25F0">
            <w:pPr>
              <w:tabs>
                <w:tab w:val="left" w:pos="720"/>
              </w:tabs>
              <w:spacing w:line="240" w:lineRule="auto"/>
              <w:jc w:val="center"/>
              <w:rPr>
                <w:b/>
                <w:szCs w:val="22"/>
              </w:rPr>
            </w:pPr>
          </w:p>
        </w:tc>
        <w:tc>
          <w:tcPr>
            <w:tcW w:w="1898" w:type="dxa"/>
            <w:hideMark/>
          </w:tcPr>
          <w:p w14:paraId="0794FF65" w14:textId="77777777" w:rsidR="008A55AB" w:rsidRPr="009426D0" w:rsidRDefault="008A55AB" w:rsidP="00BA25F0">
            <w:pPr>
              <w:pStyle w:val="acctmergecolhdg"/>
              <w:spacing w:line="240" w:lineRule="atLeast"/>
              <w:rPr>
                <w:szCs w:val="22"/>
              </w:rPr>
            </w:pPr>
            <w:r w:rsidRPr="009426D0">
              <w:rPr>
                <w:szCs w:val="22"/>
              </w:rPr>
              <w:t>Separate</w:t>
            </w:r>
          </w:p>
          <w:p w14:paraId="7A168620" w14:textId="77777777" w:rsidR="008A55AB" w:rsidRPr="009426D0" w:rsidRDefault="008A55AB" w:rsidP="00BA25F0">
            <w:pPr>
              <w:spacing w:line="240" w:lineRule="auto"/>
              <w:ind w:left="-138" w:right="-78"/>
              <w:jc w:val="center"/>
              <w:rPr>
                <w:b/>
                <w:szCs w:val="22"/>
              </w:rPr>
            </w:pPr>
            <w:r w:rsidRPr="009426D0">
              <w:rPr>
                <w:b/>
                <w:bCs/>
                <w:szCs w:val="22"/>
              </w:rPr>
              <w:t>financial statements</w:t>
            </w:r>
          </w:p>
        </w:tc>
      </w:tr>
      <w:tr w:rsidR="008A55AB" w:rsidRPr="009426D0" w14:paraId="1BC73CD5" w14:textId="77777777" w:rsidTr="000E4378">
        <w:trPr>
          <w:trHeight w:val="272"/>
          <w:tblHeader/>
        </w:trPr>
        <w:tc>
          <w:tcPr>
            <w:tcW w:w="4320" w:type="dxa"/>
            <w:vAlign w:val="bottom"/>
            <w:hideMark/>
          </w:tcPr>
          <w:p w14:paraId="0C98FDCC" w14:textId="77777777" w:rsidR="008A55AB" w:rsidRPr="009426D0" w:rsidRDefault="008A55AB" w:rsidP="00BA25F0">
            <w:pPr>
              <w:tabs>
                <w:tab w:val="left" w:pos="720"/>
              </w:tabs>
              <w:spacing w:line="240" w:lineRule="auto"/>
              <w:rPr>
                <w:i/>
                <w:iCs/>
                <w:szCs w:val="22"/>
              </w:rPr>
            </w:pPr>
          </w:p>
        </w:tc>
        <w:tc>
          <w:tcPr>
            <w:tcW w:w="1008" w:type="dxa"/>
            <w:vAlign w:val="bottom"/>
          </w:tcPr>
          <w:p w14:paraId="644D4463" w14:textId="77777777" w:rsidR="008A55AB" w:rsidRPr="00D65B00" w:rsidRDefault="008A55AB" w:rsidP="00A57B3C">
            <w:pPr>
              <w:pStyle w:val="acctfourfigures"/>
              <w:tabs>
                <w:tab w:val="left" w:pos="720"/>
              </w:tabs>
              <w:spacing w:line="240" w:lineRule="auto"/>
              <w:jc w:val="center"/>
              <w:rPr>
                <w:i/>
                <w:iCs/>
                <w:szCs w:val="22"/>
              </w:rPr>
            </w:pPr>
          </w:p>
        </w:tc>
        <w:tc>
          <w:tcPr>
            <w:tcW w:w="4057" w:type="dxa"/>
            <w:gridSpan w:val="3"/>
            <w:hideMark/>
          </w:tcPr>
          <w:p w14:paraId="03457C89" w14:textId="77777777" w:rsidR="008A55AB" w:rsidRPr="009426D0" w:rsidRDefault="008A55AB" w:rsidP="00BA25F0">
            <w:pPr>
              <w:pStyle w:val="acctfourfigures"/>
              <w:tabs>
                <w:tab w:val="left" w:pos="720"/>
              </w:tabs>
              <w:spacing w:line="240" w:lineRule="auto"/>
              <w:jc w:val="center"/>
              <w:rPr>
                <w:i/>
                <w:iCs/>
                <w:szCs w:val="22"/>
                <w:lang w:bidi="th-TH"/>
              </w:rPr>
            </w:pPr>
            <w:r w:rsidRPr="009426D0">
              <w:rPr>
                <w:bCs/>
                <w:i/>
                <w:iCs/>
                <w:szCs w:val="22"/>
              </w:rPr>
              <w:t>(in thousand Baht)</w:t>
            </w:r>
          </w:p>
        </w:tc>
      </w:tr>
      <w:tr w:rsidR="004A3EEC" w:rsidRPr="009426D0" w14:paraId="2287FE15" w14:textId="77777777" w:rsidTr="00822EE0">
        <w:trPr>
          <w:trHeight w:val="272"/>
        </w:trPr>
        <w:tc>
          <w:tcPr>
            <w:tcW w:w="4320" w:type="dxa"/>
            <w:vAlign w:val="bottom"/>
            <w:hideMark/>
          </w:tcPr>
          <w:p w14:paraId="45757F8A" w14:textId="73F1A319" w:rsidR="004A3EEC" w:rsidRPr="009426D0" w:rsidRDefault="004A3EEC" w:rsidP="00FF1F98">
            <w:pPr>
              <w:tabs>
                <w:tab w:val="left" w:pos="720"/>
              </w:tabs>
              <w:spacing w:line="240" w:lineRule="auto"/>
              <w:rPr>
                <w:szCs w:val="22"/>
              </w:rPr>
            </w:pPr>
            <w:proofErr w:type="gramStart"/>
            <w:r w:rsidRPr="009426D0">
              <w:rPr>
                <w:szCs w:val="22"/>
                <w:lang w:bidi="th-TH"/>
              </w:rPr>
              <w:t>At</w:t>
            </w:r>
            <w:proofErr w:type="gramEnd"/>
            <w:r w:rsidRPr="009426D0">
              <w:rPr>
                <w:szCs w:val="22"/>
                <w:lang w:bidi="th-TH"/>
              </w:rPr>
              <w:t xml:space="preserve"> 1 January 202</w:t>
            </w:r>
            <w:r>
              <w:rPr>
                <w:szCs w:val="22"/>
                <w:lang w:bidi="th-TH"/>
              </w:rPr>
              <w:t>5</w:t>
            </w:r>
          </w:p>
        </w:tc>
        <w:tc>
          <w:tcPr>
            <w:tcW w:w="1008" w:type="dxa"/>
            <w:vAlign w:val="bottom"/>
          </w:tcPr>
          <w:p w14:paraId="47AA988A" w14:textId="77777777" w:rsidR="004A3EEC" w:rsidRPr="00D65B00" w:rsidRDefault="004A3EEC" w:rsidP="00A57B3C">
            <w:pPr>
              <w:pStyle w:val="acctfourfigures"/>
              <w:tabs>
                <w:tab w:val="left" w:pos="720"/>
              </w:tabs>
              <w:spacing w:line="240" w:lineRule="auto"/>
              <w:jc w:val="center"/>
              <w:rPr>
                <w:i/>
                <w:iCs/>
                <w:szCs w:val="22"/>
              </w:rPr>
            </w:pPr>
          </w:p>
        </w:tc>
        <w:tc>
          <w:tcPr>
            <w:tcW w:w="1897" w:type="dxa"/>
            <w:vAlign w:val="bottom"/>
          </w:tcPr>
          <w:p w14:paraId="76AAC3F1" w14:textId="07B93EF1" w:rsidR="004A3EEC" w:rsidRPr="00FF1F98" w:rsidRDefault="004A3EEC" w:rsidP="00822EE0">
            <w:pPr>
              <w:pStyle w:val="acctfourfigures"/>
              <w:tabs>
                <w:tab w:val="clear" w:pos="765"/>
                <w:tab w:val="decimal" w:pos="1513"/>
              </w:tabs>
              <w:spacing w:line="240" w:lineRule="auto"/>
              <w:ind w:right="-90"/>
              <w:rPr>
                <w:cs/>
                <w:lang w:bidi="th-TH"/>
              </w:rPr>
            </w:pPr>
            <w:r w:rsidRPr="00E74296">
              <w:t xml:space="preserve"> 2,049,882</w:t>
            </w:r>
          </w:p>
        </w:tc>
        <w:tc>
          <w:tcPr>
            <w:tcW w:w="262" w:type="dxa"/>
            <w:vAlign w:val="bottom"/>
          </w:tcPr>
          <w:p w14:paraId="102BDE47" w14:textId="77777777" w:rsidR="004A3EEC" w:rsidRPr="00F941FA" w:rsidRDefault="004A3EEC" w:rsidP="00822EE0">
            <w:pPr>
              <w:tabs>
                <w:tab w:val="left" w:pos="720"/>
              </w:tabs>
              <w:spacing w:line="240" w:lineRule="auto"/>
              <w:rPr>
                <w:b/>
                <w:szCs w:val="22"/>
              </w:rPr>
            </w:pPr>
          </w:p>
        </w:tc>
        <w:tc>
          <w:tcPr>
            <w:tcW w:w="1898" w:type="dxa"/>
            <w:vAlign w:val="bottom"/>
          </w:tcPr>
          <w:p w14:paraId="7DFB08A8" w14:textId="521B414A" w:rsidR="004A3EEC" w:rsidRPr="00C74FB4" w:rsidRDefault="004A3EEC" w:rsidP="00822EE0">
            <w:pPr>
              <w:pStyle w:val="acctfourfigures"/>
              <w:tabs>
                <w:tab w:val="clear" w:pos="765"/>
                <w:tab w:val="decimal" w:pos="1500"/>
              </w:tabs>
              <w:spacing w:line="240" w:lineRule="auto"/>
              <w:ind w:right="-90"/>
            </w:pPr>
            <w:r w:rsidRPr="00E74296">
              <w:t xml:space="preserve"> 2,213,935</w:t>
            </w:r>
          </w:p>
        </w:tc>
      </w:tr>
      <w:tr w:rsidR="00822EE0" w:rsidRPr="009426D0" w14:paraId="5581A6FD" w14:textId="77777777" w:rsidTr="00822EE0">
        <w:trPr>
          <w:trHeight w:val="272"/>
        </w:trPr>
        <w:tc>
          <w:tcPr>
            <w:tcW w:w="4320" w:type="dxa"/>
            <w:vAlign w:val="bottom"/>
          </w:tcPr>
          <w:p w14:paraId="08135805" w14:textId="43AEF165" w:rsidR="00822EE0" w:rsidRPr="00C11351" w:rsidRDefault="00822EE0" w:rsidP="00822EE0">
            <w:pPr>
              <w:tabs>
                <w:tab w:val="left" w:pos="720"/>
              </w:tabs>
              <w:spacing w:line="240" w:lineRule="auto"/>
              <w:rPr>
                <w:szCs w:val="22"/>
              </w:rPr>
            </w:pPr>
            <w:r>
              <w:rPr>
                <w:szCs w:val="22"/>
                <w:lang w:val="en-US" w:eastAsia="zh-CN"/>
              </w:rPr>
              <w:t>Acquire investment in joint venture</w:t>
            </w:r>
          </w:p>
        </w:tc>
        <w:tc>
          <w:tcPr>
            <w:tcW w:w="1008" w:type="dxa"/>
            <w:vAlign w:val="bottom"/>
          </w:tcPr>
          <w:p w14:paraId="69247A20" w14:textId="77777777" w:rsidR="00822EE0" w:rsidRPr="00D65B00" w:rsidRDefault="00822EE0" w:rsidP="00822EE0">
            <w:pPr>
              <w:pStyle w:val="acctfourfigures"/>
              <w:tabs>
                <w:tab w:val="left" w:pos="720"/>
              </w:tabs>
              <w:spacing w:line="240" w:lineRule="auto"/>
              <w:jc w:val="center"/>
              <w:rPr>
                <w:i/>
                <w:iCs/>
                <w:szCs w:val="22"/>
              </w:rPr>
            </w:pPr>
          </w:p>
        </w:tc>
        <w:tc>
          <w:tcPr>
            <w:tcW w:w="1897" w:type="dxa"/>
            <w:vAlign w:val="bottom"/>
          </w:tcPr>
          <w:p w14:paraId="376E1450" w14:textId="1E3448D9" w:rsidR="00822EE0" w:rsidRPr="00FF1F98" w:rsidRDefault="00822EE0" w:rsidP="00822EE0">
            <w:pPr>
              <w:pStyle w:val="acctfourfigures"/>
              <w:tabs>
                <w:tab w:val="clear" w:pos="765"/>
                <w:tab w:val="decimal" w:pos="1513"/>
              </w:tabs>
              <w:spacing w:line="240" w:lineRule="auto"/>
              <w:ind w:right="-90"/>
            </w:pPr>
            <w:r w:rsidRPr="004C06E5">
              <w:t>1,868,091</w:t>
            </w:r>
          </w:p>
        </w:tc>
        <w:tc>
          <w:tcPr>
            <w:tcW w:w="262" w:type="dxa"/>
            <w:vAlign w:val="bottom"/>
          </w:tcPr>
          <w:p w14:paraId="150E101D" w14:textId="77777777" w:rsidR="00822EE0" w:rsidRPr="00F941FA" w:rsidRDefault="00822EE0" w:rsidP="00822EE0">
            <w:pPr>
              <w:tabs>
                <w:tab w:val="left" w:pos="720"/>
              </w:tabs>
              <w:spacing w:line="240" w:lineRule="auto"/>
              <w:rPr>
                <w:b/>
                <w:szCs w:val="22"/>
              </w:rPr>
            </w:pPr>
          </w:p>
        </w:tc>
        <w:tc>
          <w:tcPr>
            <w:tcW w:w="1898" w:type="dxa"/>
            <w:vAlign w:val="bottom"/>
          </w:tcPr>
          <w:p w14:paraId="578CF436" w14:textId="1833DD65" w:rsidR="00822EE0" w:rsidRPr="00C74FB4" w:rsidRDefault="00822EE0" w:rsidP="00822EE0">
            <w:pPr>
              <w:pStyle w:val="acctfourfigures"/>
              <w:tabs>
                <w:tab w:val="clear" w:pos="765"/>
                <w:tab w:val="decimal" w:pos="1500"/>
              </w:tabs>
              <w:spacing w:line="240" w:lineRule="auto"/>
              <w:ind w:right="-90"/>
            </w:pPr>
            <w:r w:rsidRPr="001F0B97">
              <w:t>1,868,091</w:t>
            </w:r>
          </w:p>
        </w:tc>
      </w:tr>
      <w:tr w:rsidR="00822EE0" w:rsidRPr="009426D0" w14:paraId="75F77FB4" w14:textId="77777777" w:rsidTr="00822EE0">
        <w:trPr>
          <w:trHeight w:val="272"/>
        </w:trPr>
        <w:tc>
          <w:tcPr>
            <w:tcW w:w="4320" w:type="dxa"/>
            <w:vAlign w:val="bottom"/>
          </w:tcPr>
          <w:p w14:paraId="282BED76" w14:textId="5DD4BDE0" w:rsidR="00822EE0" w:rsidRDefault="00770F9F" w:rsidP="00822EE0">
            <w:pPr>
              <w:tabs>
                <w:tab w:val="left" w:pos="720"/>
              </w:tabs>
              <w:spacing w:line="240" w:lineRule="auto"/>
              <w:rPr>
                <w:szCs w:val="22"/>
                <w:lang w:val="en-US" w:eastAsia="zh-CN"/>
              </w:rPr>
            </w:pPr>
            <w:r>
              <w:rPr>
                <w:szCs w:val="22"/>
                <w:lang w:val="en-US" w:eastAsia="zh-CN"/>
              </w:rPr>
              <w:t>Rec</w:t>
            </w:r>
            <w:r w:rsidR="00822EE0">
              <w:rPr>
                <w:szCs w:val="22"/>
                <w:lang w:val="en-US" w:eastAsia="zh-CN"/>
              </w:rPr>
              <w:t>lassification to investment in subsidiaries</w:t>
            </w:r>
          </w:p>
        </w:tc>
        <w:tc>
          <w:tcPr>
            <w:tcW w:w="1008" w:type="dxa"/>
            <w:vAlign w:val="bottom"/>
          </w:tcPr>
          <w:p w14:paraId="38419EB6" w14:textId="040294CB" w:rsidR="00822EE0" w:rsidRPr="00D65B00" w:rsidRDefault="00822EE0" w:rsidP="00822EE0">
            <w:pPr>
              <w:pStyle w:val="acctfourfigures"/>
              <w:tabs>
                <w:tab w:val="left" w:pos="720"/>
              </w:tabs>
              <w:spacing w:line="240" w:lineRule="auto"/>
              <w:jc w:val="center"/>
              <w:rPr>
                <w:i/>
                <w:iCs/>
                <w:szCs w:val="22"/>
              </w:rPr>
            </w:pPr>
            <w:r>
              <w:rPr>
                <w:i/>
                <w:iCs/>
                <w:szCs w:val="22"/>
              </w:rPr>
              <w:t>6</w:t>
            </w:r>
          </w:p>
        </w:tc>
        <w:tc>
          <w:tcPr>
            <w:tcW w:w="1897" w:type="dxa"/>
            <w:vAlign w:val="bottom"/>
          </w:tcPr>
          <w:p w14:paraId="48727399" w14:textId="56DB60AE" w:rsidR="00822EE0" w:rsidRPr="00FF1F98" w:rsidRDefault="00822EE0" w:rsidP="00822EE0">
            <w:pPr>
              <w:pStyle w:val="acctfourfigures"/>
              <w:tabs>
                <w:tab w:val="clear" w:pos="765"/>
                <w:tab w:val="decimal" w:pos="1230"/>
              </w:tabs>
              <w:spacing w:line="240" w:lineRule="auto"/>
              <w:ind w:right="-90"/>
            </w:pPr>
            <w:r w:rsidRPr="004C06E5">
              <w:t>-</w:t>
            </w:r>
          </w:p>
        </w:tc>
        <w:tc>
          <w:tcPr>
            <w:tcW w:w="262" w:type="dxa"/>
            <w:vAlign w:val="bottom"/>
          </w:tcPr>
          <w:p w14:paraId="69C9995C" w14:textId="77777777" w:rsidR="00822EE0" w:rsidRPr="00F941FA" w:rsidRDefault="00822EE0" w:rsidP="00822EE0">
            <w:pPr>
              <w:tabs>
                <w:tab w:val="left" w:pos="720"/>
              </w:tabs>
              <w:spacing w:line="240" w:lineRule="auto"/>
              <w:rPr>
                <w:b/>
                <w:szCs w:val="22"/>
              </w:rPr>
            </w:pPr>
          </w:p>
        </w:tc>
        <w:tc>
          <w:tcPr>
            <w:tcW w:w="1898" w:type="dxa"/>
            <w:vAlign w:val="bottom"/>
          </w:tcPr>
          <w:p w14:paraId="760D4406" w14:textId="18C13BCB" w:rsidR="00822EE0" w:rsidRPr="00C74FB4" w:rsidRDefault="00822EE0" w:rsidP="00822EE0">
            <w:pPr>
              <w:pStyle w:val="acctfourfigures"/>
              <w:tabs>
                <w:tab w:val="clear" w:pos="765"/>
                <w:tab w:val="decimal" w:pos="1500"/>
              </w:tabs>
              <w:spacing w:line="240" w:lineRule="auto"/>
              <w:ind w:right="-90"/>
            </w:pPr>
            <w:r w:rsidRPr="001F0B97">
              <w:t>(510)</w:t>
            </w:r>
          </w:p>
        </w:tc>
      </w:tr>
      <w:tr w:rsidR="00822EE0" w:rsidRPr="009426D0" w14:paraId="55F57496" w14:textId="77777777" w:rsidTr="00822EE0">
        <w:trPr>
          <w:trHeight w:val="272"/>
        </w:trPr>
        <w:tc>
          <w:tcPr>
            <w:tcW w:w="4320" w:type="dxa"/>
            <w:vAlign w:val="bottom"/>
          </w:tcPr>
          <w:p w14:paraId="533E6B64" w14:textId="7175AB17" w:rsidR="00822EE0" w:rsidRDefault="00770F9F" w:rsidP="00822EE0">
            <w:pPr>
              <w:tabs>
                <w:tab w:val="left" w:pos="720"/>
              </w:tabs>
              <w:spacing w:line="240" w:lineRule="auto"/>
              <w:ind w:left="165" w:hanging="165"/>
              <w:rPr>
                <w:szCs w:val="22"/>
                <w:lang w:val="en-US" w:eastAsia="zh-CN"/>
              </w:rPr>
            </w:pPr>
            <w:r>
              <w:rPr>
                <w:szCs w:val="22"/>
                <w:lang w:val="en-US" w:eastAsia="zh-CN"/>
              </w:rPr>
              <w:t>Difference f</w:t>
            </w:r>
            <w:r w:rsidR="009F1116">
              <w:rPr>
                <w:szCs w:val="22"/>
                <w:lang w:val="en-US" w:eastAsia="zh-CN"/>
              </w:rPr>
              <w:t>ro</w:t>
            </w:r>
            <w:r>
              <w:rPr>
                <w:szCs w:val="22"/>
                <w:lang w:val="en-US" w:eastAsia="zh-CN"/>
              </w:rPr>
              <w:t>m a</w:t>
            </w:r>
            <w:r w:rsidR="00822EE0">
              <w:rPr>
                <w:szCs w:val="22"/>
                <w:lang w:val="en-US" w:eastAsia="zh-CN"/>
              </w:rPr>
              <w:t>cquisition of interest in joint venture under common control</w:t>
            </w:r>
          </w:p>
        </w:tc>
        <w:tc>
          <w:tcPr>
            <w:tcW w:w="1008" w:type="dxa"/>
            <w:vAlign w:val="bottom"/>
          </w:tcPr>
          <w:p w14:paraId="1CAAC907" w14:textId="77777777" w:rsidR="00822EE0" w:rsidRPr="00D65B00" w:rsidRDefault="00822EE0" w:rsidP="00822EE0">
            <w:pPr>
              <w:pStyle w:val="acctfourfigures"/>
              <w:tabs>
                <w:tab w:val="left" w:pos="720"/>
              </w:tabs>
              <w:spacing w:line="240" w:lineRule="auto"/>
              <w:jc w:val="center"/>
              <w:rPr>
                <w:i/>
                <w:iCs/>
                <w:szCs w:val="22"/>
              </w:rPr>
            </w:pPr>
          </w:p>
        </w:tc>
        <w:tc>
          <w:tcPr>
            <w:tcW w:w="1897" w:type="dxa"/>
            <w:vAlign w:val="bottom"/>
          </w:tcPr>
          <w:p w14:paraId="5EEEC205" w14:textId="3918E7BA" w:rsidR="00822EE0" w:rsidRPr="00FF1F98" w:rsidRDefault="00822EE0" w:rsidP="00822EE0">
            <w:pPr>
              <w:pStyle w:val="acctfourfigures"/>
              <w:tabs>
                <w:tab w:val="clear" w:pos="765"/>
                <w:tab w:val="decimal" w:pos="1513"/>
              </w:tabs>
              <w:spacing w:line="240" w:lineRule="auto"/>
              <w:ind w:right="-90"/>
            </w:pPr>
            <w:r w:rsidRPr="004C06E5">
              <w:t>(114,350)</w:t>
            </w:r>
          </w:p>
        </w:tc>
        <w:tc>
          <w:tcPr>
            <w:tcW w:w="262" w:type="dxa"/>
            <w:vAlign w:val="bottom"/>
          </w:tcPr>
          <w:p w14:paraId="089627AA" w14:textId="77777777" w:rsidR="00822EE0" w:rsidRPr="00F941FA" w:rsidRDefault="00822EE0" w:rsidP="00822EE0">
            <w:pPr>
              <w:tabs>
                <w:tab w:val="left" w:pos="720"/>
              </w:tabs>
              <w:spacing w:line="240" w:lineRule="auto"/>
              <w:rPr>
                <w:b/>
                <w:szCs w:val="22"/>
              </w:rPr>
            </w:pPr>
          </w:p>
        </w:tc>
        <w:tc>
          <w:tcPr>
            <w:tcW w:w="1898" w:type="dxa"/>
            <w:vAlign w:val="bottom"/>
          </w:tcPr>
          <w:p w14:paraId="037C632D" w14:textId="481F94E4" w:rsidR="00822EE0" w:rsidRPr="00C74FB4" w:rsidRDefault="00822EE0" w:rsidP="00822EE0">
            <w:pPr>
              <w:pStyle w:val="acctfourfigures"/>
              <w:tabs>
                <w:tab w:val="clear" w:pos="765"/>
                <w:tab w:val="decimal" w:pos="1230"/>
              </w:tabs>
              <w:spacing w:line="240" w:lineRule="auto"/>
              <w:ind w:right="-90"/>
            </w:pPr>
            <w:r w:rsidRPr="001F0B97">
              <w:t>-</w:t>
            </w:r>
          </w:p>
        </w:tc>
      </w:tr>
      <w:tr w:rsidR="00822EE0" w:rsidRPr="009426D0" w14:paraId="0EBED631" w14:textId="77777777" w:rsidTr="00822EE0">
        <w:trPr>
          <w:trHeight w:val="272"/>
        </w:trPr>
        <w:tc>
          <w:tcPr>
            <w:tcW w:w="4320" w:type="dxa"/>
            <w:vAlign w:val="bottom"/>
          </w:tcPr>
          <w:p w14:paraId="05110036" w14:textId="31F0F835" w:rsidR="00822EE0" w:rsidRPr="00C11351" w:rsidRDefault="00822EE0" w:rsidP="00822EE0">
            <w:pPr>
              <w:tabs>
                <w:tab w:val="left" w:pos="720"/>
              </w:tabs>
              <w:spacing w:line="240" w:lineRule="auto"/>
              <w:ind w:left="165" w:hanging="165"/>
              <w:rPr>
                <w:szCs w:val="22"/>
              </w:rPr>
            </w:pPr>
            <w:r>
              <w:rPr>
                <w:szCs w:val="22"/>
                <w:lang w:val="en-US" w:eastAsia="zh-CN"/>
              </w:rPr>
              <w:t>S</w:t>
            </w:r>
            <w:r w:rsidRPr="00833F05">
              <w:rPr>
                <w:szCs w:val="22"/>
                <w:lang w:val="en-US" w:eastAsia="zh-CN"/>
              </w:rPr>
              <w:t xml:space="preserve">hare of </w:t>
            </w:r>
            <w:r>
              <w:rPr>
                <w:szCs w:val="22"/>
                <w:lang w:val="en-US" w:eastAsia="zh-CN"/>
              </w:rPr>
              <w:t xml:space="preserve">net </w:t>
            </w:r>
            <w:r w:rsidR="00F0740E">
              <w:rPr>
                <w:szCs w:val="22"/>
                <w:lang w:val="en-US" w:eastAsia="zh-CN"/>
              </w:rPr>
              <w:t>profit</w:t>
            </w:r>
            <w:r w:rsidRPr="00833F05">
              <w:rPr>
                <w:szCs w:val="22"/>
                <w:lang w:val="en-US" w:eastAsia="zh-CN"/>
              </w:rPr>
              <w:t xml:space="preserve"> </w:t>
            </w:r>
            <w:r>
              <w:rPr>
                <w:szCs w:val="22"/>
                <w:lang w:val="en-US" w:eastAsia="zh-CN"/>
              </w:rPr>
              <w:t xml:space="preserve">from investment in </w:t>
            </w:r>
            <w:r>
              <w:rPr>
                <w:szCs w:val="22"/>
                <w:lang w:val="en-US" w:eastAsia="zh-CN"/>
              </w:rPr>
              <w:br/>
              <w:t>joint ventures</w:t>
            </w:r>
          </w:p>
        </w:tc>
        <w:tc>
          <w:tcPr>
            <w:tcW w:w="1008" w:type="dxa"/>
            <w:vAlign w:val="bottom"/>
          </w:tcPr>
          <w:p w14:paraId="7841D2CF" w14:textId="77777777" w:rsidR="00822EE0" w:rsidRPr="00D65B00" w:rsidRDefault="00822EE0" w:rsidP="00822EE0">
            <w:pPr>
              <w:pStyle w:val="acctfourfigures"/>
              <w:tabs>
                <w:tab w:val="left" w:pos="720"/>
              </w:tabs>
              <w:spacing w:line="240" w:lineRule="auto"/>
              <w:jc w:val="center"/>
              <w:rPr>
                <w:i/>
                <w:iCs/>
                <w:szCs w:val="22"/>
              </w:rPr>
            </w:pPr>
          </w:p>
        </w:tc>
        <w:tc>
          <w:tcPr>
            <w:tcW w:w="1897" w:type="dxa"/>
            <w:vAlign w:val="bottom"/>
          </w:tcPr>
          <w:p w14:paraId="10413C13" w14:textId="0B7E8F5C" w:rsidR="00822EE0" w:rsidRPr="000F079A" w:rsidRDefault="00822EE0" w:rsidP="00822EE0">
            <w:pPr>
              <w:pStyle w:val="acctfourfigures"/>
              <w:tabs>
                <w:tab w:val="clear" w:pos="765"/>
                <w:tab w:val="decimal" w:pos="1513"/>
              </w:tabs>
              <w:spacing w:line="240" w:lineRule="auto"/>
              <w:ind w:right="-90"/>
            </w:pPr>
            <w:r w:rsidRPr="004C06E5">
              <w:t>382</w:t>
            </w:r>
          </w:p>
        </w:tc>
        <w:tc>
          <w:tcPr>
            <w:tcW w:w="262" w:type="dxa"/>
            <w:vAlign w:val="bottom"/>
          </w:tcPr>
          <w:p w14:paraId="31AA5588" w14:textId="77777777" w:rsidR="00822EE0" w:rsidRPr="00F941FA" w:rsidRDefault="00822EE0" w:rsidP="00822EE0">
            <w:pPr>
              <w:tabs>
                <w:tab w:val="left" w:pos="720"/>
              </w:tabs>
              <w:spacing w:line="240" w:lineRule="auto"/>
              <w:rPr>
                <w:b/>
                <w:szCs w:val="22"/>
              </w:rPr>
            </w:pPr>
          </w:p>
        </w:tc>
        <w:tc>
          <w:tcPr>
            <w:tcW w:w="1898" w:type="dxa"/>
            <w:vAlign w:val="bottom"/>
          </w:tcPr>
          <w:p w14:paraId="6EA017D2" w14:textId="7E9FC6DE" w:rsidR="00822EE0" w:rsidRPr="00C74FB4" w:rsidRDefault="00822EE0" w:rsidP="00822EE0">
            <w:pPr>
              <w:pStyle w:val="acctfourfigures"/>
              <w:tabs>
                <w:tab w:val="clear" w:pos="765"/>
                <w:tab w:val="decimal" w:pos="1230"/>
              </w:tabs>
              <w:spacing w:line="240" w:lineRule="auto"/>
              <w:ind w:right="-90"/>
            </w:pPr>
            <w:r w:rsidRPr="001F0B97">
              <w:t>-</w:t>
            </w:r>
          </w:p>
        </w:tc>
      </w:tr>
      <w:tr w:rsidR="00822EE0" w:rsidRPr="009426D0" w14:paraId="64F1EB33" w14:textId="77777777" w:rsidTr="00822EE0">
        <w:trPr>
          <w:trHeight w:val="272"/>
        </w:trPr>
        <w:tc>
          <w:tcPr>
            <w:tcW w:w="4320" w:type="dxa"/>
            <w:vAlign w:val="bottom"/>
          </w:tcPr>
          <w:p w14:paraId="22CB3EB0" w14:textId="79955858" w:rsidR="00822EE0" w:rsidRDefault="00822EE0" w:rsidP="00822EE0">
            <w:pPr>
              <w:tabs>
                <w:tab w:val="left" w:pos="720"/>
              </w:tabs>
              <w:spacing w:line="240" w:lineRule="auto"/>
              <w:ind w:left="165" w:hanging="165"/>
              <w:rPr>
                <w:szCs w:val="22"/>
                <w:lang w:val="en-US" w:eastAsia="zh-CN"/>
              </w:rPr>
            </w:pPr>
            <w:r w:rsidRPr="000F079A">
              <w:rPr>
                <w:szCs w:val="22"/>
                <w:lang w:val="en-US" w:eastAsia="zh-CN"/>
              </w:rPr>
              <w:t xml:space="preserve">Share of other comprehensive income of </w:t>
            </w:r>
            <w:r>
              <w:rPr>
                <w:szCs w:val="22"/>
                <w:lang w:val="en-US" w:eastAsia="zh-CN"/>
              </w:rPr>
              <w:br/>
            </w:r>
            <w:r w:rsidRPr="000F079A">
              <w:rPr>
                <w:szCs w:val="22"/>
                <w:lang w:val="en-US" w:eastAsia="zh-CN"/>
              </w:rPr>
              <w:t>joint ventures</w:t>
            </w:r>
          </w:p>
        </w:tc>
        <w:tc>
          <w:tcPr>
            <w:tcW w:w="1008" w:type="dxa"/>
            <w:vAlign w:val="bottom"/>
          </w:tcPr>
          <w:p w14:paraId="6A309B6F" w14:textId="77777777" w:rsidR="00822EE0" w:rsidRPr="00D65B00" w:rsidRDefault="00822EE0" w:rsidP="00822EE0">
            <w:pPr>
              <w:pStyle w:val="acctfourfigures"/>
              <w:tabs>
                <w:tab w:val="left" w:pos="720"/>
              </w:tabs>
              <w:spacing w:line="240" w:lineRule="auto"/>
              <w:jc w:val="center"/>
              <w:rPr>
                <w:i/>
                <w:iCs/>
                <w:szCs w:val="22"/>
              </w:rPr>
            </w:pPr>
          </w:p>
        </w:tc>
        <w:tc>
          <w:tcPr>
            <w:tcW w:w="1897" w:type="dxa"/>
            <w:tcBorders>
              <w:bottom w:val="single" w:sz="4" w:space="0" w:color="auto"/>
            </w:tcBorders>
            <w:vAlign w:val="bottom"/>
          </w:tcPr>
          <w:p w14:paraId="65C7E5B0" w14:textId="114E6629" w:rsidR="00822EE0" w:rsidRPr="00FF1F98" w:rsidRDefault="00822EE0" w:rsidP="00822EE0">
            <w:pPr>
              <w:pStyle w:val="acctfourfigures"/>
              <w:tabs>
                <w:tab w:val="clear" w:pos="765"/>
                <w:tab w:val="decimal" w:pos="1513"/>
              </w:tabs>
              <w:spacing w:line="240" w:lineRule="auto"/>
              <w:ind w:right="-90"/>
            </w:pPr>
            <w:r w:rsidRPr="004C06E5">
              <w:t>13,844</w:t>
            </w:r>
          </w:p>
        </w:tc>
        <w:tc>
          <w:tcPr>
            <w:tcW w:w="262" w:type="dxa"/>
            <w:vAlign w:val="bottom"/>
          </w:tcPr>
          <w:p w14:paraId="40C36E26" w14:textId="77777777" w:rsidR="00822EE0" w:rsidRPr="000F079A" w:rsidRDefault="00822EE0" w:rsidP="00822EE0">
            <w:pPr>
              <w:pStyle w:val="BodyText"/>
              <w:tabs>
                <w:tab w:val="decimal" w:pos="1521"/>
              </w:tabs>
              <w:spacing w:after="0" w:line="240" w:lineRule="atLeast"/>
              <w:ind w:left="-108" w:right="-177"/>
              <w:rPr>
                <w:szCs w:val="22"/>
                <w:lang w:eastAsia="zh-CN"/>
              </w:rPr>
            </w:pPr>
          </w:p>
        </w:tc>
        <w:tc>
          <w:tcPr>
            <w:tcW w:w="1898" w:type="dxa"/>
            <w:tcBorders>
              <w:bottom w:val="single" w:sz="4" w:space="0" w:color="auto"/>
            </w:tcBorders>
            <w:vAlign w:val="bottom"/>
          </w:tcPr>
          <w:p w14:paraId="24658026" w14:textId="529D1CE5" w:rsidR="00822EE0" w:rsidRPr="005E3E66" w:rsidRDefault="00822EE0" w:rsidP="00822EE0">
            <w:pPr>
              <w:pStyle w:val="acctfourfigures"/>
              <w:tabs>
                <w:tab w:val="clear" w:pos="765"/>
                <w:tab w:val="decimal" w:pos="1230"/>
              </w:tabs>
              <w:spacing w:line="240" w:lineRule="auto"/>
              <w:ind w:right="-90"/>
            </w:pPr>
            <w:r w:rsidRPr="001F0B97">
              <w:t>-</w:t>
            </w:r>
          </w:p>
        </w:tc>
      </w:tr>
      <w:tr w:rsidR="00822EE0" w:rsidRPr="009426D0" w14:paraId="0A8442E0" w14:textId="77777777" w:rsidTr="00822EE0">
        <w:trPr>
          <w:trHeight w:val="272"/>
        </w:trPr>
        <w:tc>
          <w:tcPr>
            <w:tcW w:w="4320" w:type="dxa"/>
            <w:vAlign w:val="bottom"/>
          </w:tcPr>
          <w:p w14:paraId="21C41D33" w14:textId="53CDA724" w:rsidR="00822EE0" w:rsidRPr="00C11351" w:rsidRDefault="00822EE0" w:rsidP="00822EE0">
            <w:pPr>
              <w:tabs>
                <w:tab w:val="left" w:pos="720"/>
              </w:tabs>
              <w:spacing w:line="240" w:lineRule="auto"/>
              <w:rPr>
                <w:szCs w:val="22"/>
              </w:rPr>
            </w:pPr>
            <w:proofErr w:type="gramStart"/>
            <w:r>
              <w:rPr>
                <w:b/>
                <w:bCs/>
                <w:szCs w:val="22"/>
                <w:lang w:bidi="th-TH"/>
              </w:rPr>
              <w:t>A</w:t>
            </w:r>
            <w:r w:rsidRPr="00CA6C00">
              <w:rPr>
                <w:b/>
                <w:bCs/>
                <w:szCs w:val="22"/>
                <w:lang w:bidi="th-TH"/>
              </w:rPr>
              <w:t>t</w:t>
            </w:r>
            <w:proofErr w:type="gramEnd"/>
            <w:r w:rsidRPr="00CA6C00">
              <w:rPr>
                <w:b/>
                <w:bCs/>
                <w:szCs w:val="22"/>
                <w:lang w:bidi="th-TH"/>
              </w:rPr>
              <w:t xml:space="preserve"> </w:t>
            </w:r>
            <w:r w:rsidRPr="00C74FB4">
              <w:rPr>
                <w:b/>
                <w:bCs/>
                <w:szCs w:val="22"/>
                <w:lang w:bidi="th-TH"/>
              </w:rPr>
              <w:t>31 March 2025</w:t>
            </w:r>
          </w:p>
        </w:tc>
        <w:tc>
          <w:tcPr>
            <w:tcW w:w="1008" w:type="dxa"/>
            <w:vAlign w:val="bottom"/>
          </w:tcPr>
          <w:p w14:paraId="7BA0DFA7" w14:textId="77777777" w:rsidR="00822EE0" w:rsidRPr="00D65B00" w:rsidRDefault="00822EE0" w:rsidP="00822EE0">
            <w:pPr>
              <w:pStyle w:val="acctfourfigures"/>
              <w:tabs>
                <w:tab w:val="left" w:pos="720"/>
              </w:tabs>
              <w:spacing w:line="240" w:lineRule="auto"/>
              <w:jc w:val="center"/>
              <w:rPr>
                <w:i/>
                <w:iCs/>
                <w:szCs w:val="22"/>
              </w:rPr>
            </w:pPr>
          </w:p>
        </w:tc>
        <w:tc>
          <w:tcPr>
            <w:tcW w:w="1897" w:type="dxa"/>
            <w:tcBorders>
              <w:top w:val="single" w:sz="4" w:space="0" w:color="auto"/>
              <w:bottom w:val="double" w:sz="4" w:space="0" w:color="auto"/>
            </w:tcBorders>
            <w:vAlign w:val="bottom"/>
          </w:tcPr>
          <w:p w14:paraId="65B0F75C" w14:textId="07B1ED0B" w:rsidR="00822EE0" w:rsidRPr="004323E3" w:rsidRDefault="00822EE0" w:rsidP="00822EE0">
            <w:pPr>
              <w:pStyle w:val="acctfourfigures"/>
              <w:tabs>
                <w:tab w:val="clear" w:pos="765"/>
                <w:tab w:val="decimal" w:pos="1513"/>
              </w:tabs>
              <w:spacing w:line="240" w:lineRule="auto"/>
              <w:ind w:right="-90"/>
              <w:rPr>
                <w:b/>
                <w:bCs/>
              </w:rPr>
            </w:pPr>
            <w:r w:rsidRPr="004323E3">
              <w:rPr>
                <w:b/>
                <w:bCs/>
              </w:rPr>
              <w:t>3,817,849</w:t>
            </w:r>
          </w:p>
        </w:tc>
        <w:tc>
          <w:tcPr>
            <w:tcW w:w="262" w:type="dxa"/>
            <w:vAlign w:val="bottom"/>
          </w:tcPr>
          <w:p w14:paraId="510E81A0" w14:textId="77777777" w:rsidR="00822EE0" w:rsidRPr="004323E3" w:rsidRDefault="00822EE0" w:rsidP="00822EE0">
            <w:pPr>
              <w:tabs>
                <w:tab w:val="left" w:pos="720"/>
              </w:tabs>
              <w:spacing w:line="240" w:lineRule="auto"/>
              <w:rPr>
                <w:b/>
                <w:bCs/>
                <w:szCs w:val="22"/>
              </w:rPr>
            </w:pPr>
          </w:p>
        </w:tc>
        <w:tc>
          <w:tcPr>
            <w:tcW w:w="1898" w:type="dxa"/>
            <w:tcBorders>
              <w:top w:val="single" w:sz="4" w:space="0" w:color="auto"/>
              <w:bottom w:val="double" w:sz="4" w:space="0" w:color="auto"/>
            </w:tcBorders>
            <w:vAlign w:val="bottom"/>
          </w:tcPr>
          <w:p w14:paraId="348FC4F9" w14:textId="706A6CE8" w:rsidR="00822EE0" w:rsidRPr="004323E3" w:rsidRDefault="00822EE0" w:rsidP="00822EE0">
            <w:pPr>
              <w:pStyle w:val="acctfourfigures"/>
              <w:tabs>
                <w:tab w:val="clear" w:pos="765"/>
                <w:tab w:val="decimal" w:pos="1500"/>
              </w:tabs>
              <w:spacing w:line="240" w:lineRule="auto"/>
              <w:ind w:right="-90"/>
              <w:rPr>
                <w:b/>
                <w:bCs/>
              </w:rPr>
            </w:pPr>
            <w:r w:rsidRPr="004323E3">
              <w:rPr>
                <w:b/>
                <w:bCs/>
              </w:rPr>
              <w:t>4,081,516</w:t>
            </w:r>
          </w:p>
        </w:tc>
      </w:tr>
    </w:tbl>
    <w:p w14:paraId="562B3894" w14:textId="77777777" w:rsidR="008A55AB" w:rsidRPr="008A55AB" w:rsidRDefault="008A55AB" w:rsidP="008A55AB">
      <w:pPr>
        <w:tabs>
          <w:tab w:val="left" w:pos="547"/>
        </w:tabs>
        <w:spacing w:line="223" w:lineRule="auto"/>
        <w:ind w:left="547"/>
        <w:jc w:val="thaiDistribute"/>
        <w:rPr>
          <w:rFonts w:cstheme="minorBidi"/>
          <w:i/>
          <w:iCs/>
          <w:szCs w:val="22"/>
          <w:lang w:val="en-US" w:bidi="th-TH"/>
        </w:rPr>
      </w:pPr>
    </w:p>
    <w:p w14:paraId="1D41B3D7" w14:textId="77777777" w:rsidR="004323E3" w:rsidRDefault="004323E3">
      <w:pPr>
        <w:spacing w:line="240" w:lineRule="auto"/>
        <w:rPr>
          <w:rFonts w:cs="Angsana New"/>
          <w:i/>
          <w:iCs/>
          <w:szCs w:val="28"/>
          <w:lang w:val="en-US" w:bidi="th-TH"/>
        </w:rPr>
      </w:pPr>
      <w:r>
        <w:rPr>
          <w:rFonts w:cs="Angsana New"/>
          <w:i/>
          <w:iCs/>
          <w:szCs w:val="28"/>
          <w:lang w:val="en-US" w:bidi="th-TH"/>
        </w:rPr>
        <w:br w:type="page"/>
      </w:r>
    </w:p>
    <w:p w14:paraId="7FF5D4B9" w14:textId="2AAF3C8D" w:rsidR="00C74FB4" w:rsidRPr="004A3EEC" w:rsidRDefault="00C74FB4" w:rsidP="00D22182">
      <w:pPr>
        <w:spacing w:line="240" w:lineRule="auto"/>
        <w:ind w:left="540"/>
        <w:jc w:val="thaiDistribute"/>
        <w:rPr>
          <w:rFonts w:cs="Angsana New"/>
          <w:i/>
          <w:iCs/>
          <w:szCs w:val="28"/>
          <w:lang w:val="en-US" w:bidi="th-TH"/>
        </w:rPr>
      </w:pPr>
      <w:r w:rsidRPr="004A3EEC">
        <w:rPr>
          <w:rFonts w:cs="Angsana New"/>
          <w:i/>
          <w:iCs/>
          <w:szCs w:val="28"/>
          <w:lang w:val="en-US" w:bidi="th-TH"/>
        </w:rPr>
        <w:t xml:space="preserve">Acquisition of </w:t>
      </w:r>
      <w:r w:rsidR="00F0740E">
        <w:rPr>
          <w:rFonts w:cs="Angsana New"/>
          <w:i/>
          <w:iCs/>
          <w:szCs w:val="28"/>
          <w:lang w:val="en-US" w:bidi="th-TH"/>
        </w:rPr>
        <w:t>i</w:t>
      </w:r>
      <w:r w:rsidRPr="004A3EEC">
        <w:rPr>
          <w:rFonts w:cs="Angsana New"/>
          <w:i/>
          <w:iCs/>
          <w:szCs w:val="28"/>
          <w:lang w:val="en-US" w:bidi="th-TH"/>
        </w:rPr>
        <w:t xml:space="preserve">nvestment in a </w:t>
      </w:r>
      <w:r w:rsidR="004A3EEC" w:rsidRPr="004A3EEC">
        <w:rPr>
          <w:rFonts w:cs="Angsana New"/>
          <w:i/>
          <w:iCs/>
          <w:szCs w:val="28"/>
          <w:lang w:val="en-US" w:bidi="th-TH"/>
        </w:rPr>
        <w:t>j</w:t>
      </w:r>
      <w:r w:rsidRPr="004A3EEC">
        <w:rPr>
          <w:rFonts w:cs="Angsana New"/>
          <w:i/>
          <w:iCs/>
          <w:szCs w:val="28"/>
          <w:lang w:val="en-US" w:bidi="th-TH"/>
        </w:rPr>
        <w:t xml:space="preserve">oint </w:t>
      </w:r>
      <w:r w:rsidR="004A3EEC" w:rsidRPr="004A3EEC">
        <w:rPr>
          <w:rFonts w:cs="Angsana New"/>
          <w:i/>
          <w:iCs/>
          <w:szCs w:val="28"/>
          <w:lang w:val="en-US" w:bidi="th-TH"/>
        </w:rPr>
        <w:t>v</w:t>
      </w:r>
      <w:r w:rsidRPr="004A3EEC">
        <w:rPr>
          <w:rFonts w:cs="Angsana New"/>
          <w:i/>
          <w:iCs/>
          <w:szCs w:val="28"/>
          <w:lang w:val="en-US" w:bidi="th-TH"/>
        </w:rPr>
        <w:t xml:space="preserve">enture during the </w:t>
      </w:r>
      <w:r w:rsidR="00C7143D" w:rsidRPr="00C7143D">
        <w:rPr>
          <w:rFonts w:cs="Angsana New"/>
          <w:i/>
          <w:iCs/>
          <w:szCs w:val="28"/>
          <w:lang w:val="en-US" w:bidi="th-TH"/>
        </w:rPr>
        <w:t>three-month period</w:t>
      </w:r>
      <w:r w:rsidRPr="004A3EEC">
        <w:rPr>
          <w:rFonts w:cs="Angsana New"/>
          <w:i/>
          <w:iCs/>
          <w:szCs w:val="28"/>
          <w:lang w:val="en-US" w:bidi="th-TH"/>
        </w:rPr>
        <w:t xml:space="preserve"> </w:t>
      </w:r>
      <w:r w:rsidR="00B05BB3">
        <w:rPr>
          <w:rFonts w:cs="Angsana New"/>
          <w:i/>
          <w:iCs/>
          <w:szCs w:val="28"/>
          <w:lang w:val="en-US" w:bidi="th-TH"/>
        </w:rPr>
        <w:t>e</w:t>
      </w:r>
      <w:r w:rsidRPr="004A3EEC">
        <w:rPr>
          <w:rFonts w:cs="Angsana New"/>
          <w:i/>
          <w:iCs/>
          <w:szCs w:val="28"/>
          <w:lang w:val="en-US" w:bidi="th-TH"/>
        </w:rPr>
        <w:t>nded 31</w:t>
      </w:r>
      <w:r w:rsidRPr="004A3EEC">
        <w:rPr>
          <w:rFonts w:cs="Angsana New"/>
          <w:i/>
          <w:iCs/>
          <w:szCs w:val="28"/>
          <w:cs/>
          <w:lang w:val="en-US" w:bidi="th-TH"/>
        </w:rPr>
        <w:t xml:space="preserve"> </w:t>
      </w:r>
      <w:r w:rsidRPr="004A3EEC">
        <w:rPr>
          <w:rFonts w:cs="Angsana New"/>
          <w:i/>
          <w:iCs/>
          <w:szCs w:val="28"/>
          <w:lang w:val="en-US" w:bidi="th-TH"/>
        </w:rPr>
        <w:t>March 2025</w:t>
      </w:r>
    </w:p>
    <w:p w14:paraId="229AFCDC" w14:textId="77777777" w:rsidR="00C74FB4" w:rsidRDefault="00C74FB4" w:rsidP="00D22182">
      <w:pPr>
        <w:spacing w:line="240" w:lineRule="auto"/>
        <w:ind w:left="540"/>
        <w:jc w:val="thaiDistribute"/>
        <w:rPr>
          <w:rFonts w:cs="Angsana New"/>
          <w:szCs w:val="28"/>
          <w:lang w:val="en-US" w:bidi="th-TH"/>
        </w:rPr>
      </w:pPr>
    </w:p>
    <w:p w14:paraId="6E8D4DED" w14:textId="5A3E6334" w:rsidR="004323E3" w:rsidRDefault="004323E3" w:rsidP="002B0209">
      <w:pPr>
        <w:spacing w:line="240" w:lineRule="auto"/>
        <w:ind w:left="540"/>
        <w:jc w:val="thaiDistribute"/>
        <w:rPr>
          <w:rFonts w:cs="Angsana New"/>
          <w:szCs w:val="22"/>
          <w:lang w:bidi="th-TH"/>
        </w:rPr>
      </w:pPr>
      <w:r>
        <w:rPr>
          <w:rFonts w:cs="Angsana New"/>
          <w:szCs w:val="22"/>
          <w:lang w:bidi="th-TH"/>
        </w:rPr>
        <w:t xml:space="preserve">On 25 February 2025, the Company </w:t>
      </w:r>
      <w:r w:rsidR="003C0C76">
        <w:rPr>
          <w:rFonts w:cs="Angsana New"/>
          <w:szCs w:val="22"/>
          <w:lang w:bidi="th-TH"/>
        </w:rPr>
        <w:t xml:space="preserve">enter into the </w:t>
      </w:r>
      <w:r w:rsidR="002B0209">
        <w:rPr>
          <w:rFonts w:cs="Angsana New"/>
          <w:szCs w:val="22"/>
          <w:lang w:bidi="th-TH"/>
        </w:rPr>
        <w:t xml:space="preserve">purchase and sale agreement </w:t>
      </w:r>
      <w:r w:rsidR="00770F9F">
        <w:rPr>
          <w:rFonts w:cs="Angsana New"/>
          <w:szCs w:val="22"/>
          <w:lang w:bidi="th-TH"/>
        </w:rPr>
        <w:t>of</w:t>
      </w:r>
      <w:r w:rsidR="002B0209">
        <w:rPr>
          <w:rFonts w:cs="Angsana New"/>
          <w:szCs w:val="22"/>
          <w:lang w:bidi="th-TH"/>
        </w:rPr>
        <w:t xml:space="preserve"> Chinatown Destination (Thailand) Co</w:t>
      </w:r>
      <w:r w:rsidR="00271A9A">
        <w:rPr>
          <w:rFonts w:cs="Angsana New"/>
          <w:szCs w:val="22"/>
          <w:lang w:bidi="th-TH"/>
        </w:rPr>
        <w:t xml:space="preserve">mpany Limited, a </w:t>
      </w:r>
      <w:r w:rsidR="00F0740E">
        <w:rPr>
          <w:rFonts w:cs="Angsana New"/>
          <w:szCs w:val="22"/>
          <w:lang w:bidi="th-TH"/>
        </w:rPr>
        <w:t>company</w:t>
      </w:r>
      <w:r w:rsidR="00271A9A">
        <w:rPr>
          <w:rFonts w:cs="Angsana New"/>
          <w:szCs w:val="22"/>
          <w:lang w:bidi="th-TH"/>
        </w:rPr>
        <w:t xml:space="preserve"> under common control</w:t>
      </w:r>
      <w:r w:rsidR="005223EA">
        <w:rPr>
          <w:rFonts w:cs="Angsana New"/>
          <w:szCs w:val="22"/>
          <w:lang w:bidi="th-TH"/>
        </w:rPr>
        <w:t xml:space="preserve"> which principal activity is </w:t>
      </w:r>
      <w:r w:rsidR="00614371">
        <w:rPr>
          <w:rFonts w:cs="Angsana New"/>
          <w:szCs w:val="22"/>
          <w:lang w:bidi="th-TH"/>
        </w:rPr>
        <w:t>properties leasing</w:t>
      </w:r>
      <w:r w:rsidR="00F73823">
        <w:rPr>
          <w:rFonts w:cs="Angsana New"/>
          <w:szCs w:val="22"/>
          <w:lang w:bidi="th-TH"/>
        </w:rPr>
        <w:t xml:space="preserve"> business</w:t>
      </w:r>
      <w:r w:rsidR="000531B3">
        <w:rPr>
          <w:rFonts w:cs="Angsana New"/>
          <w:szCs w:val="22"/>
          <w:lang w:val="en-US" w:bidi="th-TH"/>
        </w:rPr>
        <w:t>,</w:t>
      </w:r>
      <w:r w:rsidR="001E69D5">
        <w:rPr>
          <w:rFonts w:cs="Angsana New"/>
          <w:szCs w:val="22"/>
          <w:lang w:bidi="th-TH"/>
        </w:rPr>
        <w:t xml:space="preserve"> </w:t>
      </w:r>
      <w:r w:rsidR="000531B3">
        <w:rPr>
          <w:rFonts w:cs="Angsana New"/>
          <w:szCs w:val="22"/>
          <w:lang w:bidi="th-TH"/>
        </w:rPr>
        <w:t>t</w:t>
      </w:r>
      <w:r w:rsidR="001E69D5">
        <w:rPr>
          <w:rFonts w:cs="Angsana New"/>
          <w:szCs w:val="22"/>
          <w:lang w:bidi="th-TH"/>
        </w:rPr>
        <w:t xml:space="preserve">o acquire </w:t>
      </w:r>
      <w:r w:rsidR="00323D4A">
        <w:rPr>
          <w:rFonts w:cs="Angsana New"/>
          <w:szCs w:val="22"/>
          <w:lang w:bidi="th-TH"/>
        </w:rPr>
        <w:t>100</w:t>
      </w:r>
      <w:r w:rsidR="001E69D5">
        <w:rPr>
          <w:rFonts w:cs="Angsana New"/>
          <w:szCs w:val="22"/>
          <w:lang w:bidi="th-TH"/>
        </w:rPr>
        <w:t xml:space="preserve">% </w:t>
      </w:r>
      <w:r w:rsidR="00F0740E">
        <w:rPr>
          <w:rFonts w:cs="Angsana New"/>
          <w:szCs w:val="22"/>
          <w:lang w:bidi="th-TH"/>
        </w:rPr>
        <w:t xml:space="preserve">of </w:t>
      </w:r>
      <w:r w:rsidR="00F0740E">
        <w:rPr>
          <w:rFonts w:cs="Angsana New"/>
          <w:szCs w:val="22"/>
          <w:lang w:val="en-US" w:bidi="th-TH"/>
        </w:rPr>
        <w:t>issued and paid-up capital</w:t>
      </w:r>
      <w:r w:rsidR="00323D4A">
        <w:rPr>
          <w:rFonts w:cs="Angsana New"/>
          <w:szCs w:val="22"/>
          <w:lang w:bidi="th-TH"/>
        </w:rPr>
        <w:t xml:space="preserve">, </w:t>
      </w:r>
      <w:proofErr w:type="spellStart"/>
      <w:r w:rsidR="00323D4A">
        <w:rPr>
          <w:rFonts w:cs="Angsana New"/>
          <w:szCs w:val="22"/>
          <w:lang w:bidi="th-TH"/>
        </w:rPr>
        <w:t>totaling</w:t>
      </w:r>
      <w:proofErr w:type="spellEnd"/>
      <w:r w:rsidR="00323D4A">
        <w:rPr>
          <w:rFonts w:cs="Angsana New"/>
          <w:szCs w:val="22"/>
          <w:lang w:bidi="th-TH"/>
        </w:rPr>
        <w:t xml:space="preserve"> Baht 9,830.76 million. The in</w:t>
      </w:r>
      <w:r w:rsidR="00C11B29">
        <w:rPr>
          <w:rFonts w:cs="Angsana New"/>
          <w:szCs w:val="22"/>
          <w:lang w:bidi="th-TH"/>
        </w:rPr>
        <w:t xml:space="preserve">itial acquisition is </w:t>
      </w:r>
      <w:proofErr w:type="spellStart"/>
      <w:r w:rsidR="00C11B29">
        <w:rPr>
          <w:rFonts w:cs="Angsana New"/>
          <w:szCs w:val="22"/>
          <w:lang w:bidi="th-TH"/>
        </w:rPr>
        <w:t>totaling</w:t>
      </w:r>
      <w:proofErr w:type="spellEnd"/>
      <w:r w:rsidR="00C11B29">
        <w:rPr>
          <w:rFonts w:cs="Angsana New"/>
          <w:szCs w:val="22"/>
          <w:lang w:bidi="th-TH"/>
        </w:rPr>
        <w:t xml:space="preserve"> of 25% of the ordinary share.</w:t>
      </w:r>
      <w:r w:rsidR="00EB3EF4">
        <w:rPr>
          <w:rFonts w:cs="Angsana New"/>
          <w:szCs w:val="22"/>
          <w:lang w:bidi="th-TH"/>
        </w:rPr>
        <w:t xml:space="preserve"> The Company agreed to </w:t>
      </w:r>
      <w:r w:rsidR="00B10828">
        <w:rPr>
          <w:rFonts w:cs="Angsana New"/>
          <w:szCs w:val="22"/>
          <w:lang w:bidi="th-TH"/>
        </w:rPr>
        <w:t>purchase the remaining share either in single or several times as per the</w:t>
      </w:r>
      <w:r w:rsidR="00F23727">
        <w:rPr>
          <w:rFonts w:cs="Angsana New"/>
          <w:szCs w:val="22"/>
          <w:lang w:bidi="th-TH"/>
        </w:rPr>
        <w:t xml:space="preserve"> condition stipulated in the purchase and sale agreement with the right to purchase additional shares more than</w:t>
      </w:r>
      <w:r w:rsidR="00F0740E">
        <w:rPr>
          <w:rFonts w:cs="Angsana New" w:hint="cs"/>
          <w:szCs w:val="22"/>
          <w:cs/>
          <w:lang w:bidi="th-TH"/>
        </w:rPr>
        <w:t xml:space="preserve"> </w:t>
      </w:r>
      <w:r w:rsidR="00F0740E">
        <w:rPr>
          <w:rFonts w:cs="Angsana New"/>
          <w:szCs w:val="22"/>
          <w:lang w:val="en-US" w:bidi="th-TH"/>
        </w:rPr>
        <w:t>of</w:t>
      </w:r>
      <w:r w:rsidR="00F23727">
        <w:rPr>
          <w:rFonts w:cs="Angsana New"/>
          <w:szCs w:val="22"/>
          <w:lang w:bidi="th-TH"/>
        </w:rPr>
        <w:t xml:space="preserve"> 36% after 1 </w:t>
      </w:r>
      <w:r w:rsidR="00886703">
        <w:rPr>
          <w:rFonts w:cs="Angsana New"/>
          <w:szCs w:val="22"/>
          <w:lang w:bidi="th-TH"/>
        </w:rPr>
        <w:t>January 2028. At the same day, the Company entered into shareholders agreement with</w:t>
      </w:r>
      <w:r w:rsidR="00F87B35">
        <w:rPr>
          <w:rFonts w:cs="Angsana New"/>
          <w:szCs w:val="22"/>
          <w:lang w:bidi="th-TH"/>
        </w:rPr>
        <w:t xml:space="preserve"> </w:t>
      </w:r>
      <w:r w:rsidR="00F0740E">
        <w:rPr>
          <w:rFonts w:cs="Angsana New"/>
          <w:szCs w:val="22"/>
          <w:lang w:bidi="th-TH"/>
        </w:rPr>
        <w:t xml:space="preserve">a </w:t>
      </w:r>
      <w:r w:rsidR="00F87B35">
        <w:rPr>
          <w:rFonts w:cs="Angsana New"/>
          <w:szCs w:val="22"/>
          <w:lang w:bidi="th-TH"/>
        </w:rPr>
        <w:t>related party</w:t>
      </w:r>
      <w:r w:rsidR="00EB07B0">
        <w:rPr>
          <w:rFonts w:cs="Angsana New"/>
          <w:szCs w:val="22"/>
          <w:lang w:bidi="th-TH"/>
        </w:rPr>
        <w:t xml:space="preserve"> and classified such investment as investment in joint venture.</w:t>
      </w:r>
    </w:p>
    <w:p w14:paraId="0F5240B8" w14:textId="77777777" w:rsidR="00EB07B0" w:rsidRDefault="00EB07B0" w:rsidP="002B0209">
      <w:pPr>
        <w:spacing w:line="240" w:lineRule="auto"/>
        <w:ind w:left="540"/>
        <w:jc w:val="thaiDistribute"/>
        <w:rPr>
          <w:rFonts w:cs="Angsana New"/>
          <w:szCs w:val="22"/>
          <w:lang w:bidi="th-TH"/>
        </w:rPr>
      </w:pPr>
    </w:p>
    <w:p w14:paraId="5486A321" w14:textId="48102E2A" w:rsidR="000A304B" w:rsidRPr="00BF5601" w:rsidRDefault="00CB2E60" w:rsidP="00C9597C">
      <w:pPr>
        <w:spacing w:line="240" w:lineRule="auto"/>
        <w:ind w:left="540"/>
        <w:jc w:val="thaiDistribute"/>
        <w:rPr>
          <w:szCs w:val="22"/>
        </w:rPr>
      </w:pPr>
      <w:r>
        <w:rPr>
          <w:rFonts w:cs="Angsana New"/>
          <w:szCs w:val="22"/>
          <w:lang w:bidi="th-TH"/>
        </w:rPr>
        <w:t xml:space="preserve">The consideration transferred in the initial </w:t>
      </w:r>
      <w:r w:rsidR="001F2947">
        <w:rPr>
          <w:rFonts w:cs="Angsana New"/>
          <w:szCs w:val="22"/>
          <w:lang w:bidi="th-TH"/>
        </w:rPr>
        <w:t xml:space="preserve">acquisition is </w:t>
      </w:r>
      <w:proofErr w:type="spellStart"/>
      <w:r w:rsidR="001F2947">
        <w:rPr>
          <w:rFonts w:cs="Angsana New"/>
          <w:szCs w:val="22"/>
          <w:lang w:bidi="th-TH"/>
        </w:rPr>
        <w:t>totaling</w:t>
      </w:r>
      <w:proofErr w:type="spellEnd"/>
      <w:r w:rsidR="001F2947">
        <w:rPr>
          <w:rFonts w:cs="Angsana New"/>
          <w:szCs w:val="22"/>
          <w:lang w:bidi="th-TH"/>
        </w:rPr>
        <w:t xml:space="preserve"> of Baht 2,457.69 million</w:t>
      </w:r>
      <w:r w:rsidR="00A42719">
        <w:rPr>
          <w:rFonts w:cs="Angsana New"/>
          <w:szCs w:val="22"/>
          <w:lang w:bidi="th-TH"/>
        </w:rPr>
        <w:t xml:space="preserve"> </w:t>
      </w:r>
      <w:r w:rsidR="00614371">
        <w:rPr>
          <w:rFonts w:cs="Angsana New"/>
          <w:szCs w:val="22"/>
          <w:lang w:bidi="th-TH"/>
        </w:rPr>
        <w:t>which including loan provided</w:t>
      </w:r>
      <w:r w:rsidR="00C02875">
        <w:rPr>
          <w:rFonts w:cs="Angsana New"/>
          <w:szCs w:val="22"/>
          <w:lang w:bidi="th-TH"/>
        </w:rPr>
        <w:t xml:space="preserve"> to the joint venture for repayment</w:t>
      </w:r>
      <w:r w:rsidR="000139E9">
        <w:rPr>
          <w:rFonts w:cs="Angsana New"/>
          <w:szCs w:val="22"/>
          <w:lang w:bidi="th-TH"/>
        </w:rPr>
        <w:t xml:space="preserve"> to</w:t>
      </w:r>
      <w:r w:rsidR="008F3FFE">
        <w:rPr>
          <w:rFonts w:cs="Angsana New"/>
          <w:szCs w:val="22"/>
          <w:lang w:val="en-US" w:bidi="th-TH"/>
        </w:rPr>
        <w:t xml:space="preserve"> </w:t>
      </w:r>
      <w:r w:rsidR="00B05BB3">
        <w:rPr>
          <w:rFonts w:cs="Angsana New"/>
          <w:szCs w:val="22"/>
          <w:lang w:val="en-US" w:bidi="th-TH"/>
        </w:rPr>
        <w:t>former</w:t>
      </w:r>
      <w:r w:rsidR="008F3FFE">
        <w:rPr>
          <w:rFonts w:cs="Angsana New"/>
          <w:szCs w:val="22"/>
          <w:lang w:val="en-US" w:bidi="th-TH"/>
        </w:rPr>
        <w:t xml:space="preserve"> </w:t>
      </w:r>
      <w:r w:rsidR="000139E9">
        <w:rPr>
          <w:rFonts w:cs="Angsana New"/>
          <w:szCs w:val="22"/>
          <w:lang w:bidi="th-TH"/>
        </w:rPr>
        <w:t xml:space="preserve">shareholder amount to Baht 589.60 million and </w:t>
      </w:r>
      <w:r w:rsidR="00FE4A28">
        <w:rPr>
          <w:rFonts w:cs="Angsana New"/>
          <w:szCs w:val="22"/>
          <w:lang w:bidi="th-TH"/>
        </w:rPr>
        <w:t>cash consideration</w:t>
      </w:r>
      <w:r w:rsidR="00614371">
        <w:rPr>
          <w:rFonts w:cs="Angsana New"/>
          <w:szCs w:val="22"/>
          <w:lang w:bidi="th-TH"/>
        </w:rPr>
        <w:t xml:space="preserve"> paid for acquired investment</w:t>
      </w:r>
      <w:r w:rsidR="00FE4A28">
        <w:rPr>
          <w:rFonts w:cs="Angsana New"/>
          <w:szCs w:val="22"/>
          <w:lang w:bidi="th-TH"/>
        </w:rPr>
        <w:t xml:space="preserve"> of Baht 1,868.09 million</w:t>
      </w:r>
      <w:r w:rsidR="00574467">
        <w:rPr>
          <w:rFonts w:cs="Angsana New"/>
          <w:szCs w:val="22"/>
          <w:lang w:bidi="th-TH"/>
        </w:rPr>
        <w:t xml:space="preserve">. </w:t>
      </w:r>
      <w:r w:rsidR="0015221B">
        <w:rPr>
          <w:rFonts w:cs="Angsana New"/>
          <w:szCs w:val="22"/>
          <w:lang w:bidi="th-TH"/>
        </w:rPr>
        <w:t>The investment in joint venture accounted for using equity method</w:t>
      </w:r>
      <w:r w:rsidR="005F031A">
        <w:rPr>
          <w:rFonts w:cs="Angsana New"/>
          <w:szCs w:val="22"/>
          <w:lang w:bidi="th-TH"/>
        </w:rPr>
        <w:t xml:space="preserve"> is </w:t>
      </w:r>
      <w:proofErr w:type="spellStart"/>
      <w:r w:rsidR="00080140">
        <w:rPr>
          <w:rFonts w:cs="Angsana New"/>
          <w:szCs w:val="22"/>
          <w:lang w:bidi="th-TH"/>
        </w:rPr>
        <w:t>totaling</w:t>
      </w:r>
      <w:proofErr w:type="spellEnd"/>
      <w:r w:rsidR="00080140">
        <w:rPr>
          <w:rFonts w:cs="Angsana New"/>
          <w:szCs w:val="22"/>
          <w:lang w:bidi="th-TH"/>
        </w:rPr>
        <w:t xml:space="preserve"> of Baht 1,753.74 million. Resulted in a difference between cash conside</w:t>
      </w:r>
      <w:r w:rsidR="007A3BF0">
        <w:rPr>
          <w:rFonts w:cs="Angsana New"/>
          <w:szCs w:val="22"/>
          <w:lang w:bidi="th-TH"/>
        </w:rPr>
        <w:t xml:space="preserve">ration and investment in joint venture accounted for using equity method </w:t>
      </w:r>
      <w:proofErr w:type="spellStart"/>
      <w:r w:rsidR="007A3BF0">
        <w:rPr>
          <w:rFonts w:cs="Angsana New"/>
          <w:szCs w:val="22"/>
          <w:lang w:bidi="th-TH"/>
        </w:rPr>
        <w:t>totaling</w:t>
      </w:r>
      <w:proofErr w:type="spellEnd"/>
      <w:r w:rsidR="007A3BF0">
        <w:rPr>
          <w:rFonts w:cs="Angsana New"/>
          <w:szCs w:val="22"/>
          <w:lang w:bidi="th-TH"/>
        </w:rPr>
        <w:t xml:space="preserve"> of Baht 114.35 million which was recognised as a difference from business combination under common control i</w:t>
      </w:r>
      <w:r w:rsidR="00C9597C">
        <w:rPr>
          <w:rFonts w:cs="Angsana New"/>
          <w:szCs w:val="22"/>
          <w:lang w:bidi="th-TH"/>
        </w:rPr>
        <w:t>n the consolidated financial statements.</w:t>
      </w:r>
    </w:p>
    <w:p w14:paraId="1160F9ED" w14:textId="1FB0FA71" w:rsidR="004A3EEC" w:rsidRDefault="004A3EEC">
      <w:pPr>
        <w:spacing w:line="240" w:lineRule="auto"/>
        <w:rPr>
          <w:b/>
          <w:sz w:val="24"/>
          <w:szCs w:val="24"/>
        </w:rPr>
      </w:pPr>
    </w:p>
    <w:p w14:paraId="76EF9DF0" w14:textId="069EB3B6" w:rsidR="00924A85" w:rsidRPr="009426D0" w:rsidRDefault="009E4D6D" w:rsidP="004C3E7C">
      <w:pPr>
        <w:pStyle w:val="Heading1"/>
        <w:spacing w:before="0" w:after="0" w:line="240" w:lineRule="atLeast"/>
        <w:ind w:left="540" w:hanging="547"/>
        <w:jc w:val="both"/>
        <w:rPr>
          <w:szCs w:val="24"/>
        </w:rPr>
      </w:pPr>
      <w:r w:rsidRPr="009426D0">
        <w:rPr>
          <w:szCs w:val="24"/>
        </w:rPr>
        <w:t xml:space="preserve">Investments in subsidiaries  </w:t>
      </w:r>
    </w:p>
    <w:p w14:paraId="214AC12C" w14:textId="3962DBC1" w:rsidR="009E4D6D" w:rsidRPr="00B7121B" w:rsidRDefault="009E4D6D" w:rsidP="000E1D30">
      <w:pPr>
        <w:tabs>
          <w:tab w:val="left" w:pos="547"/>
        </w:tabs>
        <w:spacing w:line="223" w:lineRule="auto"/>
        <w:ind w:left="547"/>
        <w:jc w:val="thaiDistribute"/>
        <w:rPr>
          <w:rFonts w:cstheme="minorBidi"/>
          <w:i/>
          <w:iCs/>
          <w:sz w:val="18"/>
          <w:szCs w:val="18"/>
          <w:lang w:val="en-US"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5220"/>
        <w:gridCol w:w="990"/>
        <w:gridCol w:w="990"/>
        <w:gridCol w:w="2070"/>
      </w:tblGrid>
      <w:tr w:rsidR="009E4D6D" w:rsidRPr="009426D0" w14:paraId="4E341BF3" w14:textId="77777777" w:rsidTr="0097137D">
        <w:trPr>
          <w:cantSplit/>
          <w:tblHeader/>
        </w:trPr>
        <w:tc>
          <w:tcPr>
            <w:tcW w:w="5220" w:type="dxa"/>
            <w:shd w:val="clear" w:color="auto" w:fill="auto"/>
          </w:tcPr>
          <w:p w14:paraId="318E2CFA" w14:textId="22DF9246" w:rsidR="00015D44" w:rsidRPr="009E4D6D" w:rsidRDefault="00015D44" w:rsidP="00015D44">
            <w:pPr>
              <w:spacing w:line="240" w:lineRule="auto"/>
              <w:ind w:right="108"/>
              <w:rPr>
                <w:b/>
                <w:bCs/>
                <w:i/>
                <w:iCs/>
                <w:szCs w:val="22"/>
                <w:lang w:val="en-US" w:bidi="th-TH"/>
              </w:rPr>
            </w:pPr>
            <w:r w:rsidRPr="009E4D6D">
              <w:rPr>
                <w:b/>
                <w:bCs/>
                <w:i/>
                <w:iCs/>
                <w:szCs w:val="22"/>
                <w:lang w:val="en-US" w:bidi="th-TH"/>
              </w:rPr>
              <w:t xml:space="preserve">Movements for the </w:t>
            </w:r>
            <w:r w:rsidR="004A3EEC">
              <w:rPr>
                <w:b/>
                <w:bCs/>
                <w:i/>
                <w:iCs/>
                <w:szCs w:val="22"/>
                <w:lang w:val="en-US" w:bidi="th-TH"/>
              </w:rPr>
              <w:t>three</w:t>
            </w:r>
            <w:r w:rsidRPr="009E4D6D">
              <w:rPr>
                <w:b/>
                <w:bCs/>
                <w:i/>
                <w:iCs/>
                <w:szCs w:val="22"/>
                <w:lang w:val="en-US" w:bidi="th-TH"/>
              </w:rPr>
              <w:t xml:space="preserve">-month period </w:t>
            </w:r>
          </w:p>
          <w:p w14:paraId="35A11E49" w14:textId="032F6573" w:rsidR="009E4D6D" w:rsidRPr="009426D0" w:rsidRDefault="00015D44" w:rsidP="00015D44">
            <w:pPr>
              <w:spacing w:line="240" w:lineRule="auto"/>
              <w:ind w:right="108"/>
              <w:rPr>
                <w:b/>
                <w:bCs/>
                <w:i/>
                <w:iCs/>
                <w:szCs w:val="22"/>
                <w:lang w:val="en-US" w:bidi="th-TH"/>
              </w:rPr>
            </w:pPr>
            <w:r w:rsidRPr="009E4D6D">
              <w:rPr>
                <w:b/>
                <w:bCs/>
                <w:i/>
                <w:iCs/>
                <w:szCs w:val="22"/>
                <w:lang w:val="en-US" w:bidi="th-TH"/>
              </w:rPr>
              <w:t xml:space="preserve">   ended </w:t>
            </w:r>
            <w:r w:rsidR="004A3EEC" w:rsidRPr="004A3EEC">
              <w:rPr>
                <w:b/>
                <w:bCs/>
                <w:i/>
                <w:iCs/>
                <w:szCs w:val="22"/>
                <w:lang w:bidi="th-TH"/>
              </w:rPr>
              <w:t>31 March 2025</w:t>
            </w:r>
          </w:p>
        </w:tc>
        <w:tc>
          <w:tcPr>
            <w:tcW w:w="990" w:type="dxa"/>
            <w:vAlign w:val="bottom"/>
          </w:tcPr>
          <w:p w14:paraId="55C40F71" w14:textId="2D05E884" w:rsidR="009E4D6D" w:rsidRPr="009426D0" w:rsidRDefault="00C9597C" w:rsidP="0097137D">
            <w:pPr>
              <w:pStyle w:val="acctmergecolhdg"/>
              <w:spacing w:line="240" w:lineRule="auto"/>
              <w:ind w:left="-76" w:right="-81"/>
              <w:rPr>
                <w:b w:val="0"/>
                <w:bCs/>
                <w:i/>
                <w:iCs/>
                <w:szCs w:val="22"/>
              </w:rPr>
            </w:pPr>
            <w:r>
              <w:rPr>
                <w:b w:val="0"/>
                <w:bCs/>
                <w:i/>
                <w:iCs/>
                <w:szCs w:val="22"/>
              </w:rPr>
              <w:t>Note</w:t>
            </w:r>
          </w:p>
        </w:tc>
        <w:tc>
          <w:tcPr>
            <w:tcW w:w="990" w:type="dxa"/>
          </w:tcPr>
          <w:p w14:paraId="5D913931" w14:textId="77777777" w:rsidR="009E4D6D" w:rsidRPr="009426D0" w:rsidRDefault="009E4D6D" w:rsidP="004C3E7C">
            <w:pPr>
              <w:pStyle w:val="acctmergecolhdg"/>
              <w:spacing w:line="240" w:lineRule="auto"/>
              <w:ind w:right="-81"/>
              <w:rPr>
                <w:b w:val="0"/>
                <w:bCs/>
                <w:szCs w:val="22"/>
              </w:rPr>
            </w:pPr>
          </w:p>
        </w:tc>
        <w:tc>
          <w:tcPr>
            <w:tcW w:w="2070" w:type="dxa"/>
            <w:shd w:val="clear" w:color="auto" w:fill="auto"/>
            <w:vAlign w:val="bottom"/>
          </w:tcPr>
          <w:p w14:paraId="52E0A68E" w14:textId="77777777" w:rsidR="009E4D6D" w:rsidRPr="009426D0" w:rsidRDefault="009E4D6D" w:rsidP="004C3E7C">
            <w:pPr>
              <w:pStyle w:val="acctmergecolhdg"/>
              <w:spacing w:line="240" w:lineRule="auto"/>
              <w:rPr>
                <w:szCs w:val="22"/>
              </w:rPr>
            </w:pPr>
            <w:r w:rsidRPr="009426D0">
              <w:rPr>
                <w:szCs w:val="22"/>
              </w:rPr>
              <w:t xml:space="preserve">Separate </w:t>
            </w:r>
          </w:p>
          <w:p w14:paraId="0F626E74" w14:textId="3163F4AF" w:rsidR="009E4D6D" w:rsidRPr="009426D0" w:rsidRDefault="009E4D6D" w:rsidP="004C3E7C">
            <w:pPr>
              <w:pStyle w:val="acctmergecolhdg"/>
              <w:spacing w:line="240" w:lineRule="auto"/>
              <w:ind w:right="-79"/>
              <w:rPr>
                <w:b w:val="0"/>
                <w:bCs/>
                <w:szCs w:val="22"/>
              </w:rPr>
            </w:pPr>
            <w:r w:rsidRPr="009426D0">
              <w:rPr>
                <w:szCs w:val="22"/>
              </w:rPr>
              <w:t xml:space="preserve">financial statements </w:t>
            </w:r>
          </w:p>
        </w:tc>
      </w:tr>
      <w:tr w:rsidR="009E4D6D" w:rsidRPr="009426D0" w14:paraId="45623479" w14:textId="77777777" w:rsidTr="0097137D">
        <w:trPr>
          <w:cantSplit/>
          <w:tblHeader/>
        </w:trPr>
        <w:tc>
          <w:tcPr>
            <w:tcW w:w="5220" w:type="dxa"/>
            <w:shd w:val="clear" w:color="auto" w:fill="auto"/>
          </w:tcPr>
          <w:p w14:paraId="183708E0" w14:textId="77777777" w:rsidR="009E4D6D" w:rsidRPr="009426D0" w:rsidRDefault="009E4D6D" w:rsidP="004C3E7C">
            <w:pPr>
              <w:spacing w:line="240" w:lineRule="auto"/>
              <w:ind w:right="108"/>
              <w:rPr>
                <w:b/>
                <w:bCs/>
                <w:i/>
                <w:iCs/>
                <w:szCs w:val="22"/>
                <w:lang w:val="en-US" w:bidi="th-TH"/>
              </w:rPr>
            </w:pPr>
          </w:p>
        </w:tc>
        <w:tc>
          <w:tcPr>
            <w:tcW w:w="990" w:type="dxa"/>
            <w:vAlign w:val="bottom"/>
          </w:tcPr>
          <w:p w14:paraId="125C444E" w14:textId="77777777" w:rsidR="009E4D6D" w:rsidRPr="009426D0" w:rsidRDefault="009E4D6D" w:rsidP="0097137D">
            <w:pPr>
              <w:pStyle w:val="acctmergecolhdg"/>
              <w:spacing w:line="240" w:lineRule="auto"/>
              <w:ind w:left="-76" w:right="-81"/>
              <w:rPr>
                <w:b w:val="0"/>
                <w:bCs/>
                <w:i/>
                <w:iCs/>
                <w:szCs w:val="22"/>
              </w:rPr>
            </w:pPr>
          </w:p>
        </w:tc>
        <w:tc>
          <w:tcPr>
            <w:tcW w:w="990" w:type="dxa"/>
          </w:tcPr>
          <w:p w14:paraId="78B53063" w14:textId="77777777" w:rsidR="009E4D6D" w:rsidRPr="009426D0" w:rsidRDefault="009E4D6D" w:rsidP="004C3E7C">
            <w:pPr>
              <w:pStyle w:val="acctmergecolhdg"/>
              <w:spacing w:line="240" w:lineRule="auto"/>
              <w:ind w:right="-81"/>
              <w:rPr>
                <w:b w:val="0"/>
                <w:bCs/>
                <w:szCs w:val="22"/>
              </w:rPr>
            </w:pPr>
          </w:p>
        </w:tc>
        <w:tc>
          <w:tcPr>
            <w:tcW w:w="2070" w:type="dxa"/>
            <w:shd w:val="clear" w:color="auto" w:fill="auto"/>
            <w:vAlign w:val="bottom"/>
          </w:tcPr>
          <w:p w14:paraId="468DB4E9" w14:textId="164BEA15" w:rsidR="009E4D6D" w:rsidRPr="009426D0" w:rsidRDefault="00CA1A33" w:rsidP="004C3E7C">
            <w:pPr>
              <w:pStyle w:val="acctmergecolhdg"/>
              <w:spacing w:line="240" w:lineRule="auto"/>
              <w:rPr>
                <w:b w:val="0"/>
                <w:bCs/>
                <w:szCs w:val="22"/>
              </w:rPr>
            </w:pPr>
            <w:r w:rsidRPr="009426D0">
              <w:rPr>
                <w:b w:val="0"/>
                <w:bCs/>
                <w:i/>
                <w:iCs/>
                <w:szCs w:val="22"/>
              </w:rPr>
              <w:t>(in thousand Baht)</w:t>
            </w:r>
          </w:p>
        </w:tc>
      </w:tr>
      <w:tr w:rsidR="00101E00" w:rsidRPr="009426D0" w14:paraId="0611E85B" w14:textId="77777777" w:rsidTr="0097137D">
        <w:trPr>
          <w:cantSplit/>
        </w:trPr>
        <w:tc>
          <w:tcPr>
            <w:tcW w:w="5220" w:type="dxa"/>
            <w:shd w:val="clear" w:color="auto" w:fill="auto"/>
          </w:tcPr>
          <w:p w14:paraId="02EB48F2" w14:textId="2660EFA9" w:rsidR="00101E00" w:rsidRPr="009426D0" w:rsidRDefault="00101E00" w:rsidP="00101E00">
            <w:pPr>
              <w:spacing w:line="240" w:lineRule="auto"/>
              <w:ind w:right="108"/>
              <w:rPr>
                <w:szCs w:val="22"/>
                <w:cs/>
                <w:lang w:bidi="th-TH"/>
              </w:rPr>
            </w:pPr>
            <w:proofErr w:type="gramStart"/>
            <w:r w:rsidRPr="009426D0">
              <w:rPr>
                <w:szCs w:val="22"/>
                <w:lang w:bidi="th-TH"/>
              </w:rPr>
              <w:t>At</w:t>
            </w:r>
            <w:proofErr w:type="gramEnd"/>
            <w:r w:rsidRPr="009426D0">
              <w:rPr>
                <w:szCs w:val="22"/>
                <w:lang w:bidi="th-TH"/>
              </w:rPr>
              <w:t xml:space="preserve"> 1 January 202</w:t>
            </w:r>
            <w:r w:rsidR="004A3EEC">
              <w:rPr>
                <w:szCs w:val="22"/>
                <w:lang w:bidi="th-TH"/>
              </w:rPr>
              <w:t>5</w:t>
            </w:r>
          </w:p>
        </w:tc>
        <w:tc>
          <w:tcPr>
            <w:tcW w:w="990" w:type="dxa"/>
            <w:vAlign w:val="bottom"/>
          </w:tcPr>
          <w:p w14:paraId="175A27C9" w14:textId="129F4C2A" w:rsidR="00101E00" w:rsidRPr="009426D0" w:rsidRDefault="00101E00" w:rsidP="0097137D">
            <w:pPr>
              <w:pStyle w:val="acctfourfigures"/>
              <w:tabs>
                <w:tab w:val="clear" w:pos="765"/>
                <w:tab w:val="decimal" w:pos="284"/>
              </w:tabs>
              <w:spacing w:line="240" w:lineRule="auto"/>
              <w:ind w:left="-76" w:right="-80"/>
              <w:jc w:val="center"/>
              <w:rPr>
                <w:i/>
                <w:iCs/>
                <w:szCs w:val="22"/>
              </w:rPr>
            </w:pPr>
          </w:p>
        </w:tc>
        <w:tc>
          <w:tcPr>
            <w:tcW w:w="990" w:type="dxa"/>
          </w:tcPr>
          <w:p w14:paraId="78B50284" w14:textId="77777777" w:rsidR="00101E00" w:rsidRPr="009426D0" w:rsidRDefault="00101E00" w:rsidP="00101E00">
            <w:pPr>
              <w:pStyle w:val="acctfourfigures"/>
              <w:tabs>
                <w:tab w:val="clear" w:pos="765"/>
                <w:tab w:val="decimal" w:pos="731"/>
              </w:tabs>
              <w:spacing w:line="240" w:lineRule="auto"/>
              <w:ind w:right="108"/>
              <w:rPr>
                <w:szCs w:val="22"/>
              </w:rPr>
            </w:pPr>
          </w:p>
        </w:tc>
        <w:tc>
          <w:tcPr>
            <w:tcW w:w="2070" w:type="dxa"/>
            <w:shd w:val="clear" w:color="auto" w:fill="auto"/>
          </w:tcPr>
          <w:p w14:paraId="16D8611A" w14:textId="29FF24B1" w:rsidR="00101E00" w:rsidRPr="00101E00" w:rsidRDefault="004A3EEC" w:rsidP="00101E00">
            <w:pPr>
              <w:pStyle w:val="acctfourfigures"/>
              <w:tabs>
                <w:tab w:val="clear" w:pos="765"/>
                <w:tab w:val="decimal" w:pos="1815"/>
              </w:tabs>
              <w:spacing w:line="240" w:lineRule="auto"/>
              <w:rPr>
                <w:szCs w:val="22"/>
                <w:lang w:bidi="th-TH"/>
              </w:rPr>
            </w:pPr>
            <w:r w:rsidRPr="004A3EEC">
              <w:rPr>
                <w:rFonts w:eastAsia="MS Mincho"/>
                <w:szCs w:val="22"/>
                <w:rtl/>
              </w:rPr>
              <w:t>89</w:t>
            </w:r>
            <w:r w:rsidRPr="004A3EEC">
              <w:rPr>
                <w:rFonts w:eastAsia="MS Mincho"/>
                <w:szCs w:val="22"/>
              </w:rPr>
              <w:t>,346,213</w:t>
            </w:r>
          </w:p>
        </w:tc>
      </w:tr>
      <w:tr w:rsidR="00101E00" w:rsidRPr="009426D0" w14:paraId="2DE24F1A" w14:textId="77777777" w:rsidTr="0097137D">
        <w:trPr>
          <w:cantSplit/>
        </w:trPr>
        <w:tc>
          <w:tcPr>
            <w:tcW w:w="5220" w:type="dxa"/>
            <w:shd w:val="clear" w:color="auto" w:fill="auto"/>
          </w:tcPr>
          <w:p w14:paraId="68AC147B" w14:textId="44F49560" w:rsidR="00101E00" w:rsidRPr="009426D0" w:rsidRDefault="00614371" w:rsidP="00101E00">
            <w:pPr>
              <w:spacing w:line="240" w:lineRule="auto"/>
              <w:ind w:right="108"/>
              <w:rPr>
                <w:szCs w:val="22"/>
                <w:lang w:val="en-US" w:eastAsia="zh-CN"/>
              </w:rPr>
            </w:pPr>
            <w:r>
              <w:rPr>
                <w:szCs w:val="22"/>
                <w:lang w:val="en-US" w:eastAsia="zh-CN"/>
              </w:rPr>
              <w:t>Reduction in share capital of subsidiaries</w:t>
            </w:r>
          </w:p>
        </w:tc>
        <w:tc>
          <w:tcPr>
            <w:tcW w:w="990" w:type="dxa"/>
            <w:vAlign w:val="bottom"/>
          </w:tcPr>
          <w:p w14:paraId="2C9A907F" w14:textId="77777777" w:rsidR="00101E00" w:rsidRPr="009426D0" w:rsidRDefault="00101E00" w:rsidP="0097137D">
            <w:pPr>
              <w:pStyle w:val="acctfourfigures"/>
              <w:tabs>
                <w:tab w:val="clear" w:pos="765"/>
                <w:tab w:val="decimal" w:pos="731"/>
              </w:tabs>
              <w:spacing w:line="240" w:lineRule="auto"/>
              <w:ind w:right="108"/>
              <w:jc w:val="center"/>
              <w:rPr>
                <w:szCs w:val="22"/>
              </w:rPr>
            </w:pPr>
          </w:p>
        </w:tc>
        <w:tc>
          <w:tcPr>
            <w:tcW w:w="990" w:type="dxa"/>
          </w:tcPr>
          <w:p w14:paraId="40A61B7F" w14:textId="77777777" w:rsidR="00101E00" w:rsidRPr="009426D0" w:rsidRDefault="00101E00" w:rsidP="00101E00">
            <w:pPr>
              <w:pStyle w:val="acctfourfigures"/>
              <w:tabs>
                <w:tab w:val="clear" w:pos="765"/>
                <w:tab w:val="decimal" w:pos="731"/>
              </w:tabs>
              <w:spacing w:line="240" w:lineRule="auto"/>
              <w:ind w:right="108"/>
              <w:rPr>
                <w:szCs w:val="22"/>
              </w:rPr>
            </w:pPr>
          </w:p>
        </w:tc>
        <w:tc>
          <w:tcPr>
            <w:tcW w:w="2070" w:type="dxa"/>
            <w:shd w:val="clear" w:color="auto" w:fill="auto"/>
          </w:tcPr>
          <w:p w14:paraId="7C1788A6" w14:textId="6FFD7DFB" w:rsidR="00101E00" w:rsidRPr="00101E00" w:rsidRDefault="0068374C" w:rsidP="00101E00">
            <w:pPr>
              <w:pStyle w:val="acctfourfigures"/>
              <w:tabs>
                <w:tab w:val="clear" w:pos="765"/>
                <w:tab w:val="decimal" w:pos="1815"/>
              </w:tabs>
              <w:spacing w:line="240" w:lineRule="auto"/>
              <w:rPr>
                <w:szCs w:val="22"/>
              </w:rPr>
            </w:pPr>
            <w:r w:rsidRPr="0068374C">
              <w:rPr>
                <w:szCs w:val="22"/>
              </w:rPr>
              <w:t>(20,375,000)</w:t>
            </w:r>
          </w:p>
        </w:tc>
      </w:tr>
      <w:tr w:rsidR="00101E00" w:rsidRPr="009426D0" w14:paraId="0BDDD7F6" w14:textId="77777777" w:rsidTr="0097137D">
        <w:trPr>
          <w:cantSplit/>
        </w:trPr>
        <w:tc>
          <w:tcPr>
            <w:tcW w:w="5220" w:type="dxa"/>
            <w:shd w:val="clear" w:color="auto" w:fill="auto"/>
          </w:tcPr>
          <w:p w14:paraId="2DFBC8BA" w14:textId="6C44F64B" w:rsidR="00101E00" w:rsidRPr="00CF2D6A" w:rsidRDefault="00614371" w:rsidP="00101E00">
            <w:pPr>
              <w:spacing w:line="240" w:lineRule="auto"/>
              <w:ind w:right="108"/>
              <w:rPr>
                <w:szCs w:val="22"/>
                <w:lang w:val="en-US" w:eastAsia="zh-CN"/>
              </w:rPr>
            </w:pPr>
            <w:r>
              <w:rPr>
                <w:szCs w:val="22"/>
                <w:lang w:val="en-US" w:eastAsia="zh-CN"/>
              </w:rPr>
              <w:t>Rec</w:t>
            </w:r>
            <w:r w:rsidR="001716C8">
              <w:rPr>
                <w:szCs w:val="22"/>
                <w:lang w:val="en-US" w:eastAsia="zh-CN"/>
              </w:rPr>
              <w:t>lassifica</w:t>
            </w:r>
            <w:r w:rsidR="0097137D">
              <w:rPr>
                <w:szCs w:val="22"/>
                <w:lang w:val="en-US" w:eastAsia="zh-CN"/>
              </w:rPr>
              <w:t>tion from investment in joint ventures</w:t>
            </w:r>
          </w:p>
        </w:tc>
        <w:tc>
          <w:tcPr>
            <w:tcW w:w="990" w:type="dxa"/>
            <w:vAlign w:val="bottom"/>
          </w:tcPr>
          <w:p w14:paraId="2F504EAE" w14:textId="12248695" w:rsidR="00101E00" w:rsidRPr="0097137D" w:rsidRDefault="0097137D" w:rsidP="0097137D">
            <w:pPr>
              <w:pStyle w:val="acctmergecolhdg"/>
              <w:spacing w:line="240" w:lineRule="auto"/>
              <w:ind w:left="-76" w:right="-81"/>
              <w:rPr>
                <w:b w:val="0"/>
                <w:bCs/>
                <w:i/>
                <w:iCs/>
                <w:szCs w:val="22"/>
              </w:rPr>
            </w:pPr>
            <w:r w:rsidRPr="0097137D">
              <w:rPr>
                <w:b w:val="0"/>
                <w:bCs/>
                <w:i/>
                <w:iCs/>
                <w:szCs w:val="22"/>
              </w:rPr>
              <w:t>5</w:t>
            </w:r>
          </w:p>
        </w:tc>
        <w:tc>
          <w:tcPr>
            <w:tcW w:w="990" w:type="dxa"/>
          </w:tcPr>
          <w:p w14:paraId="36E72B26" w14:textId="77777777" w:rsidR="00101E00" w:rsidRPr="009426D0" w:rsidRDefault="00101E00" w:rsidP="00101E00">
            <w:pPr>
              <w:pStyle w:val="acctfourfigures"/>
              <w:tabs>
                <w:tab w:val="clear" w:pos="765"/>
                <w:tab w:val="decimal" w:pos="731"/>
              </w:tabs>
              <w:spacing w:line="240" w:lineRule="auto"/>
              <w:ind w:right="108"/>
              <w:rPr>
                <w:szCs w:val="22"/>
              </w:rPr>
            </w:pPr>
          </w:p>
        </w:tc>
        <w:tc>
          <w:tcPr>
            <w:tcW w:w="2070" w:type="dxa"/>
            <w:tcBorders>
              <w:bottom w:val="single" w:sz="4" w:space="0" w:color="auto"/>
            </w:tcBorders>
            <w:shd w:val="clear" w:color="auto" w:fill="auto"/>
          </w:tcPr>
          <w:p w14:paraId="5D6F24A6" w14:textId="17FC64B3" w:rsidR="00101E00" w:rsidRPr="00101E00" w:rsidRDefault="0068374C" w:rsidP="00101E00">
            <w:pPr>
              <w:pStyle w:val="acctfourfigures"/>
              <w:tabs>
                <w:tab w:val="clear" w:pos="765"/>
                <w:tab w:val="decimal" w:pos="1815"/>
              </w:tabs>
              <w:spacing w:line="240" w:lineRule="auto"/>
              <w:rPr>
                <w:szCs w:val="22"/>
              </w:rPr>
            </w:pPr>
            <w:r>
              <w:rPr>
                <w:szCs w:val="22"/>
              </w:rPr>
              <w:t>510</w:t>
            </w:r>
          </w:p>
        </w:tc>
      </w:tr>
      <w:tr w:rsidR="00101E00" w:rsidRPr="009426D0" w14:paraId="50435EA4" w14:textId="77777777" w:rsidTr="0097137D">
        <w:trPr>
          <w:cantSplit/>
        </w:trPr>
        <w:tc>
          <w:tcPr>
            <w:tcW w:w="5220" w:type="dxa"/>
            <w:shd w:val="clear" w:color="auto" w:fill="auto"/>
          </w:tcPr>
          <w:p w14:paraId="25326F14" w14:textId="19F28413" w:rsidR="00101E00" w:rsidRPr="009426D0" w:rsidRDefault="00101E00" w:rsidP="00101E00">
            <w:pPr>
              <w:pStyle w:val="acctfourfigures"/>
              <w:tabs>
                <w:tab w:val="clear" w:pos="765"/>
              </w:tabs>
              <w:spacing w:line="240" w:lineRule="auto"/>
              <w:ind w:right="11"/>
              <w:rPr>
                <w:bCs/>
                <w:i/>
                <w:iCs/>
                <w:szCs w:val="22"/>
              </w:rPr>
            </w:pPr>
            <w:proofErr w:type="gramStart"/>
            <w:r>
              <w:rPr>
                <w:b/>
                <w:bCs/>
                <w:szCs w:val="22"/>
                <w:lang w:bidi="th-TH"/>
              </w:rPr>
              <w:t>A</w:t>
            </w:r>
            <w:r w:rsidRPr="00CA6C00">
              <w:rPr>
                <w:b/>
                <w:bCs/>
                <w:szCs w:val="22"/>
                <w:lang w:bidi="th-TH"/>
              </w:rPr>
              <w:t>t</w:t>
            </w:r>
            <w:proofErr w:type="gramEnd"/>
            <w:r w:rsidRPr="00CA6C00">
              <w:rPr>
                <w:b/>
                <w:bCs/>
                <w:szCs w:val="22"/>
                <w:lang w:bidi="th-TH"/>
              </w:rPr>
              <w:t xml:space="preserve"> </w:t>
            </w:r>
            <w:r w:rsidR="004A3EEC" w:rsidRPr="004A3EEC">
              <w:rPr>
                <w:b/>
                <w:bCs/>
                <w:szCs w:val="22"/>
                <w:lang w:bidi="th-TH"/>
              </w:rPr>
              <w:t>31 March 2025</w:t>
            </w:r>
          </w:p>
        </w:tc>
        <w:tc>
          <w:tcPr>
            <w:tcW w:w="990" w:type="dxa"/>
            <w:vAlign w:val="bottom"/>
          </w:tcPr>
          <w:p w14:paraId="1ADC19F9" w14:textId="77777777" w:rsidR="00101E00" w:rsidRPr="009426D0" w:rsidRDefault="00101E00" w:rsidP="0097137D">
            <w:pPr>
              <w:pStyle w:val="acctfourfigures"/>
              <w:tabs>
                <w:tab w:val="clear" w:pos="765"/>
                <w:tab w:val="decimal" w:pos="731"/>
              </w:tabs>
              <w:spacing w:line="240" w:lineRule="auto"/>
              <w:ind w:right="108"/>
              <w:jc w:val="center"/>
              <w:rPr>
                <w:b/>
                <w:szCs w:val="22"/>
              </w:rPr>
            </w:pPr>
          </w:p>
        </w:tc>
        <w:tc>
          <w:tcPr>
            <w:tcW w:w="990" w:type="dxa"/>
          </w:tcPr>
          <w:p w14:paraId="08DD38C8" w14:textId="77777777" w:rsidR="00101E00" w:rsidRPr="009426D0" w:rsidRDefault="00101E00" w:rsidP="00101E00">
            <w:pPr>
              <w:pStyle w:val="acctfourfigures"/>
              <w:tabs>
                <w:tab w:val="clear" w:pos="765"/>
                <w:tab w:val="decimal" w:pos="731"/>
              </w:tabs>
              <w:spacing w:line="240" w:lineRule="auto"/>
              <w:ind w:right="108"/>
              <w:rPr>
                <w:b/>
                <w:szCs w:val="22"/>
              </w:rPr>
            </w:pPr>
          </w:p>
        </w:tc>
        <w:tc>
          <w:tcPr>
            <w:tcW w:w="2070" w:type="dxa"/>
            <w:tcBorders>
              <w:top w:val="single" w:sz="4" w:space="0" w:color="auto"/>
              <w:bottom w:val="double" w:sz="4" w:space="0" w:color="auto"/>
            </w:tcBorders>
            <w:shd w:val="clear" w:color="auto" w:fill="auto"/>
          </w:tcPr>
          <w:p w14:paraId="78A79671" w14:textId="40F9798D" w:rsidR="00101E00" w:rsidRPr="00101E00" w:rsidRDefault="0068374C" w:rsidP="00101E00">
            <w:pPr>
              <w:pStyle w:val="acctfourfigures"/>
              <w:tabs>
                <w:tab w:val="clear" w:pos="765"/>
                <w:tab w:val="decimal" w:pos="1815"/>
              </w:tabs>
              <w:spacing w:line="240" w:lineRule="auto"/>
              <w:rPr>
                <w:b/>
                <w:bCs/>
                <w:szCs w:val="22"/>
                <w:cs/>
                <w:lang w:bidi="th-TH"/>
              </w:rPr>
            </w:pPr>
            <w:r>
              <w:rPr>
                <w:b/>
                <w:bCs/>
                <w:szCs w:val="22"/>
                <w:lang w:bidi="th-TH"/>
              </w:rPr>
              <w:t>68,971,723</w:t>
            </w:r>
          </w:p>
        </w:tc>
      </w:tr>
    </w:tbl>
    <w:p w14:paraId="26B74522" w14:textId="77777777" w:rsidR="007243E1" w:rsidRPr="00B7121B" w:rsidRDefault="007243E1" w:rsidP="00015D44">
      <w:pPr>
        <w:spacing w:line="240" w:lineRule="auto"/>
        <w:ind w:left="531"/>
        <w:jc w:val="thaiDistribute"/>
        <w:rPr>
          <w:rFonts w:cstheme="minorBidi"/>
          <w:i/>
          <w:iCs/>
          <w:spacing w:val="-6"/>
          <w:sz w:val="18"/>
          <w:szCs w:val="18"/>
          <w:lang w:val="en-US" w:bidi="th-TH"/>
        </w:rPr>
      </w:pPr>
    </w:p>
    <w:p w14:paraId="2128A86B" w14:textId="77777777" w:rsidR="0068374C" w:rsidRPr="005579FC" w:rsidRDefault="0068374C" w:rsidP="0068374C">
      <w:pPr>
        <w:spacing w:line="240" w:lineRule="auto"/>
        <w:ind w:left="531"/>
        <w:jc w:val="thaiDistribute"/>
        <w:rPr>
          <w:rFonts w:cstheme="minorBidi"/>
          <w:i/>
          <w:iCs/>
          <w:szCs w:val="22"/>
          <w:lang w:val="en-US" w:bidi="th-TH"/>
        </w:rPr>
      </w:pPr>
      <w:r w:rsidRPr="005579FC">
        <w:rPr>
          <w:rFonts w:cstheme="minorBidi"/>
          <w:i/>
          <w:iCs/>
          <w:szCs w:val="22"/>
          <w:lang w:val="en-US" w:bidi="th-TH"/>
        </w:rPr>
        <w:t>Decrease in share capital in subsidiaries for three-month period ended 31 March 2025</w:t>
      </w:r>
    </w:p>
    <w:p w14:paraId="2FD1DBF3" w14:textId="77777777" w:rsidR="0068374C" w:rsidRPr="005579FC" w:rsidRDefault="0068374C" w:rsidP="0068374C">
      <w:pPr>
        <w:spacing w:line="240" w:lineRule="auto"/>
        <w:ind w:left="531"/>
        <w:jc w:val="thaiDistribute"/>
        <w:rPr>
          <w:rFonts w:cstheme="minorBidi"/>
          <w:szCs w:val="22"/>
          <w:lang w:val="en-US" w:bidi="th-TH"/>
        </w:rPr>
      </w:pPr>
    </w:p>
    <w:p w14:paraId="7198D53E" w14:textId="7D39D082" w:rsidR="00337225" w:rsidRPr="005579FC" w:rsidRDefault="0068374C" w:rsidP="002F349C">
      <w:pPr>
        <w:spacing w:line="240" w:lineRule="auto"/>
        <w:ind w:left="531"/>
        <w:jc w:val="thaiDistribute"/>
        <w:rPr>
          <w:rFonts w:cstheme="minorBidi"/>
          <w:szCs w:val="22"/>
          <w:lang w:val="en-US" w:bidi="th-TH"/>
        </w:rPr>
      </w:pPr>
      <w:r w:rsidRPr="005579FC">
        <w:rPr>
          <w:rFonts w:cstheme="minorBidi"/>
          <w:szCs w:val="22"/>
          <w:lang w:val="en-US" w:bidi="th-TH"/>
        </w:rPr>
        <w:t xml:space="preserve">On 3 March 2025, </w:t>
      </w:r>
      <w:r w:rsidR="00C951B7" w:rsidRPr="005579FC">
        <w:rPr>
          <w:rFonts w:cstheme="minorBidi"/>
          <w:szCs w:val="22"/>
          <w:lang w:val="en-US" w:bidi="th-TH"/>
        </w:rPr>
        <w:t>TCC Hotel Asset Management Company Limited</w:t>
      </w:r>
      <w:r w:rsidR="001A1FD9" w:rsidRPr="005579FC">
        <w:rPr>
          <w:rFonts w:cstheme="minorBidi"/>
          <w:szCs w:val="22"/>
          <w:lang w:val="en-US" w:bidi="th-TH"/>
        </w:rPr>
        <w:t>, a direct subsidiary</w:t>
      </w:r>
      <w:r w:rsidR="0092695E" w:rsidRPr="005579FC">
        <w:rPr>
          <w:rFonts w:cstheme="minorBidi"/>
          <w:szCs w:val="22"/>
          <w:lang w:val="en-US" w:bidi="th-TH"/>
        </w:rPr>
        <w:t xml:space="preserve">, has registered the reduction of the issued and </w:t>
      </w:r>
      <w:r w:rsidR="00614371" w:rsidRPr="005579FC">
        <w:rPr>
          <w:rFonts w:cstheme="minorBidi"/>
          <w:szCs w:val="22"/>
          <w:lang w:val="en-US" w:bidi="th-TH"/>
        </w:rPr>
        <w:t>paid</w:t>
      </w:r>
      <w:r w:rsidR="0092695E" w:rsidRPr="005579FC">
        <w:rPr>
          <w:rFonts w:cstheme="minorBidi"/>
          <w:szCs w:val="22"/>
          <w:lang w:val="en-US" w:bidi="th-TH"/>
        </w:rPr>
        <w:t xml:space="preserve">-up </w:t>
      </w:r>
      <w:r w:rsidR="002E3817" w:rsidRPr="005579FC">
        <w:rPr>
          <w:rFonts w:cstheme="minorBidi"/>
          <w:szCs w:val="22"/>
          <w:lang w:val="en-US" w:bidi="th-TH"/>
        </w:rPr>
        <w:t>capital amounting to Baht 20,000 million from Baht 40,000 million (</w:t>
      </w:r>
      <w:r w:rsidR="00B33BCE" w:rsidRPr="005579FC">
        <w:rPr>
          <w:rFonts w:cstheme="minorBidi"/>
          <w:szCs w:val="22"/>
          <w:lang w:val="en-US" w:bidi="th-TH"/>
        </w:rPr>
        <w:t>4,662 million share</w:t>
      </w:r>
      <w:r w:rsidR="00BE469A" w:rsidRPr="005579FC">
        <w:rPr>
          <w:rFonts w:cstheme="minorBidi"/>
          <w:szCs w:val="22"/>
          <w:lang w:val="en-US" w:bidi="th-TH"/>
        </w:rPr>
        <w:t xml:space="preserve">s of Baht 8.58 par value) to </w:t>
      </w:r>
      <w:r w:rsidR="009407CE" w:rsidRPr="005579FC">
        <w:rPr>
          <w:rFonts w:cstheme="minorBidi"/>
          <w:szCs w:val="22"/>
          <w:lang w:val="en-US" w:bidi="th-TH"/>
        </w:rPr>
        <w:t>Baht 20,000 million</w:t>
      </w:r>
      <w:r w:rsidR="00BC34B3" w:rsidRPr="005579FC">
        <w:rPr>
          <w:rFonts w:cstheme="minorBidi" w:hint="cs"/>
          <w:szCs w:val="22"/>
          <w:cs/>
          <w:lang w:val="en-US" w:bidi="th-TH"/>
        </w:rPr>
        <w:t xml:space="preserve"> </w:t>
      </w:r>
      <w:r w:rsidR="00BC34B3" w:rsidRPr="005579FC">
        <w:rPr>
          <w:rFonts w:cstheme="minorBidi"/>
          <w:szCs w:val="22"/>
          <w:lang w:val="en-US" w:bidi="th-TH"/>
        </w:rPr>
        <w:t>(2,331 million shares of Baht 8.58 par value)</w:t>
      </w:r>
      <w:r w:rsidR="00B6139F" w:rsidRPr="005579FC">
        <w:rPr>
          <w:rFonts w:cstheme="minorBidi" w:hint="cs"/>
          <w:szCs w:val="22"/>
          <w:cs/>
          <w:lang w:val="en-US" w:bidi="th-TH"/>
        </w:rPr>
        <w:t xml:space="preserve"> </w:t>
      </w:r>
      <w:r w:rsidR="00D11195" w:rsidRPr="005579FC">
        <w:rPr>
          <w:rFonts w:cstheme="minorBidi"/>
          <w:szCs w:val="22"/>
          <w:lang w:val="en-US" w:bidi="th-TH"/>
        </w:rPr>
        <w:t>and return to the Company</w:t>
      </w:r>
      <w:r w:rsidR="00EF5671" w:rsidRPr="005579FC">
        <w:rPr>
          <w:rFonts w:cstheme="minorBidi" w:hint="cs"/>
          <w:szCs w:val="22"/>
          <w:cs/>
          <w:lang w:val="en-US" w:bidi="th-TH"/>
        </w:rPr>
        <w:t xml:space="preserve">. </w:t>
      </w:r>
      <w:r w:rsidR="00EF5671" w:rsidRPr="005579FC">
        <w:rPr>
          <w:rFonts w:cstheme="minorBidi"/>
          <w:szCs w:val="22"/>
          <w:lang w:val="en-US" w:bidi="th-TH"/>
        </w:rPr>
        <w:t>The Company</w:t>
      </w:r>
      <w:r w:rsidR="002F349C" w:rsidRPr="005579FC">
        <w:rPr>
          <w:rFonts w:cstheme="minorBidi"/>
          <w:szCs w:val="22"/>
          <w:lang w:val="en-US" w:bidi="th-TH"/>
        </w:rPr>
        <w:t>’s interest in the subsidiary</w:t>
      </w:r>
      <w:r w:rsidR="00A56E10" w:rsidRPr="005579FC">
        <w:rPr>
          <w:rFonts w:cstheme="minorBidi"/>
          <w:szCs w:val="22"/>
          <w:lang w:val="en-US" w:bidi="th-TH"/>
        </w:rPr>
        <w:t xml:space="preserve"> </w:t>
      </w:r>
      <w:proofErr w:type="gramStart"/>
      <w:r w:rsidR="00A56E10" w:rsidRPr="005579FC">
        <w:rPr>
          <w:rFonts w:cstheme="minorBidi"/>
          <w:szCs w:val="22"/>
          <w:lang w:val="en-US" w:bidi="th-TH"/>
        </w:rPr>
        <w:t>remain</w:t>
      </w:r>
      <w:proofErr w:type="gramEnd"/>
      <w:r w:rsidR="00A56E10" w:rsidRPr="005579FC">
        <w:rPr>
          <w:rFonts w:cstheme="minorBidi"/>
          <w:szCs w:val="22"/>
          <w:lang w:val="en-US" w:bidi="th-TH"/>
        </w:rPr>
        <w:t xml:space="preserve"> the same</w:t>
      </w:r>
      <w:r w:rsidR="00337225" w:rsidRPr="005579FC">
        <w:rPr>
          <w:rFonts w:cstheme="minorBidi" w:hint="cs"/>
          <w:szCs w:val="22"/>
          <w:cs/>
          <w:lang w:val="en-US" w:bidi="th-TH"/>
        </w:rPr>
        <w:t xml:space="preserve"> </w:t>
      </w:r>
      <w:r w:rsidR="00337225" w:rsidRPr="001A7358">
        <w:rPr>
          <w:rFonts w:cstheme="minorBidi"/>
          <w:szCs w:val="22"/>
          <w:lang w:val="en-US" w:bidi="th-TH"/>
        </w:rPr>
        <w:t xml:space="preserve">and the Group’s interest in the subsidiary was still </w:t>
      </w:r>
      <w:r w:rsidR="000A2F91">
        <w:rPr>
          <w:rFonts w:cstheme="minorBidi"/>
          <w:szCs w:val="22"/>
          <w:lang w:val="en-US" w:bidi="th-TH"/>
        </w:rPr>
        <w:t>99.99</w:t>
      </w:r>
      <w:r w:rsidR="00337225" w:rsidRPr="001A7358">
        <w:rPr>
          <w:rFonts w:cstheme="minorBidi"/>
          <w:szCs w:val="22"/>
          <w:lang w:val="en-US" w:bidi="th-TH"/>
        </w:rPr>
        <w:t>%.</w:t>
      </w:r>
    </w:p>
    <w:p w14:paraId="323BB338" w14:textId="77777777" w:rsidR="00337225" w:rsidRPr="005579FC" w:rsidRDefault="00337225" w:rsidP="002F349C">
      <w:pPr>
        <w:spacing w:line="240" w:lineRule="auto"/>
        <w:ind w:left="531"/>
        <w:jc w:val="thaiDistribute"/>
        <w:rPr>
          <w:rFonts w:cstheme="minorBidi"/>
          <w:szCs w:val="22"/>
          <w:lang w:val="en-US" w:bidi="th-TH"/>
        </w:rPr>
      </w:pPr>
    </w:p>
    <w:p w14:paraId="26E9B192" w14:textId="7273221D" w:rsidR="00337225" w:rsidRPr="005579FC" w:rsidRDefault="00337225" w:rsidP="00337225">
      <w:pPr>
        <w:spacing w:line="240" w:lineRule="auto"/>
        <w:ind w:left="531"/>
        <w:jc w:val="thaiDistribute"/>
        <w:rPr>
          <w:rFonts w:cstheme="minorBidi"/>
          <w:szCs w:val="22"/>
          <w:lang w:val="en-US" w:bidi="th-TH"/>
        </w:rPr>
      </w:pPr>
      <w:r w:rsidRPr="005579FC">
        <w:rPr>
          <w:rFonts w:cstheme="minorBidi"/>
          <w:szCs w:val="22"/>
          <w:lang w:val="en-US" w:bidi="th-TH"/>
        </w:rPr>
        <w:t xml:space="preserve">On 11 March 2025, </w:t>
      </w:r>
      <w:proofErr w:type="spellStart"/>
      <w:r w:rsidRPr="005579FC">
        <w:rPr>
          <w:rFonts w:cstheme="minorBidi"/>
          <w:szCs w:val="22"/>
          <w:lang w:val="en-US" w:bidi="th-TH"/>
        </w:rPr>
        <w:t>Phenixbox</w:t>
      </w:r>
      <w:proofErr w:type="spellEnd"/>
      <w:r w:rsidRPr="005579FC">
        <w:rPr>
          <w:rFonts w:cstheme="minorBidi"/>
          <w:szCs w:val="22"/>
          <w:lang w:val="en-US" w:bidi="th-TH"/>
        </w:rPr>
        <w:t xml:space="preserve"> Company Limited, a</w:t>
      </w:r>
      <w:r w:rsidR="00F0740E">
        <w:rPr>
          <w:rFonts w:cstheme="minorBidi"/>
          <w:szCs w:val="22"/>
          <w:lang w:val="en-US" w:bidi="th-TH"/>
        </w:rPr>
        <w:t>n</w:t>
      </w:r>
      <w:r w:rsidRPr="005579FC">
        <w:rPr>
          <w:rFonts w:cstheme="minorBidi"/>
          <w:szCs w:val="22"/>
          <w:lang w:val="en-US" w:bidi="th-TH"/>
        </w:rPr>
        <w:t xml:space="preserve"> indirect subsidiary, has registered the reduction of the issued and </w:t>
      </w:r>
      <w:r w:rsidR="00614371" w:rsidRPr="005579FC">
        <w:rPr>
          <w:rFonts w:cstheme="minorBidi"/>
          <w:szCs w:val="22"/>
          <w:lang w:val="en-US" w:bidi="th-TH"/>
        </w:rPr>
        <w:t>paid</w:t>
      </w:r>
      <w:r w:rsidRPr="005579FC">
        <w:rPr>
          <w:rFonts w:cstheme="minorBidi"/>
          <w:szCs w:val="22"/>
          <w:lang w:val="en-US" w:bidi="th-TH"/>
        </w:rPr>
        <w:t>-up capital amounting to Baht 1,500 million from Baht 2,000 million (200 million shares of Baht 10 par value) to Baht 500 million</w:t>
      </w:r>
      <w:r w:rsidRPr="005579FC">
        <w:rPr>
          <w:rFonts w:cstheme="minorBidi" w:hint="cs"/>
          <w:szCs w:val="22"/>
          <w:cs/>
          <w:lang w:val="en-US" w:bidi="th-TH"/>
        </w:rPr>
        <w:t xml:space="preserve"> </w:t>
      </w:r>
      <w:r w:rsidRPr="005579FC">
        <w:rPr>
          <w:rFonts w:cstheme="minorBidi"/>
          <w:szCs w:val="22"/>
          <w:lang w:val="en-US" w:bidi="th-TH"/>
        </w:rPr>
        <w:t>(50 million shares of Baht 10 par value)</w:t>
      </w:r>
      <w:r w:rsidRPr="005579FC">
        <w:rPr>
          <w:rFonts w:cstheme="minorBidi" w:hint="cs"/>
          <w:szCs w:val="22"/>
          <w:cs/>
          <w:lang w:val="en-US" w:bidi="th-TH"/>
        </w:rPr>
        <w:t xml:space="preserve"> </w:t>
      </w:r>
      <w:r w:rsidRPr="005579FC">
        <w:rPr>
          <w:rFonts w:cstheme="minorBidi"/>
          <w:szCs w:val="22"/>
          <w:lang w:val="en-US" w:bidi="th-TH"/>
        </w:rPr>
        <w:t>and return to the Company</w:t>
      </w:r>
      <w:r w:rsidRPr="005579FC">
        <w:rPr>
          <w:rFonts w:cstheme="minorBidi" w:hint="cs"/>
          <w:szCs w:val="22"/>
          <w:cs/>
          <w:lang w:val="en-US" w:bidi="th-TH"/>
        </w:rPr>
        <w:t xml:space="preserve">. </w:t>
      </w:r>
      <w:r w:rsidRPr="005579FC">
        <w:rPr>
          <w:rFonts w:cstheme="minorBidi"/>
          <w:szCs w:val="22"/>
          <w:lang w:val="en-US" w:bidi="th-TH"/>
        </w:rPr>
        <w:t xml:space="preserve">The Company’s interest in the subsidiary </w:t>
      </w:r>
      <w:proofErr w:type="gramStart"/>
      <w:r w:rsidRPr="005579FC">
        <w:rPr>
          <w:rFonts w:cstheme="minorBidi"/>
          <w:szCs w:val="22"/>
          <w:lang w:val="en-US" w:bidi="th-TH"/>
        </w:rPr>
        <w:t>remain</w:t>
      </w:r>
      <w:proofErr w:type="gramEnd"/>
      <w:r w:rsidRPr="005579FC">
        <w:rPr>
          <w:rFonts w:cstheme="minorBidi"/>
          <w:szCs w:val="22"/>
          <w:lang w:val="en-US" w:bidi="th-TH"/>
        </w:rPr>
        <w:t xml:space="preserve"> the same</w:t>
      </w:r>
      <w:r w:rsidRPr="005579FC">
        <w:rPr>
          <w:rFonts w:cstheme="minorBidi" w:hint="cs"/>
          <w:szCs w:val="22"/>
          <w:cs/>
          <w:lang w:val="en-US" w:bidi="th-TH"/>
        </w:rPr>
        <w:t xml:space="preserve"> </w:t>
      </w:r>
      <w:r w:rsidRPr="005579FC">
        <w:rPr>
          <w:rFonts w:cstheme="minorBidi"/>
          <w:szCs w:val="22"/>
          <w:lang w:val="en-US" w:bidi="th-TH"/>
        </w:rPr>
        <w:t>and the Group’s interest in the subsidiary was still 100%.</w:t>
      </w:r>
    </w:p>
    <w:p w14:paraId="662F7089" w14:textId="77777777" w:rsidR="00D22387" w:rsidRPr="005579FC" w:rsidRDefault="00D22387" w:rsidP="00015D44">
      <w:pPr>
        <w:spacing w:line="240" w:lineRule="auto"/>
        <w:ind w:left="531"/>
        <w:jc w:val="thaiDistribute"/>
        <w:rPr>
          <w:rFonts w:cstheme="minorBidi"/>
          <w:i/>
          <w:iCs/>
          <w:szCs w:val="22"/>
          <w:lang w:val="en-US" w:bidi="th-TH"/>
        </w:rPr>
      </w:pPr>
    </w:p>
    <w:p w14:paraId="73ABC915" w14:textId="2C8D981B" w:rsidR="00015D44" w:rsidRPr="005579FC" w:rsidRDefault="00015D44" w:rsidP="00015D44">
      <w:pPr>
        <w:spacing w:line="240" w:lineRule="auto"/>
        <w:ind w:left="531"/>
        <w:jc w:val="thaiDistribute"/>
        <w:rPr>
          <w:rFonts w:cstheme="minorBidi"/>
          <w:i/>
          <w:iCs/>
          <w:szCs w:val="22"/>
          <w:lang w:val="en-US" w:bidi="th-TH"/>
        </w:rPr>
      </w:pPr>
      <w:r w:rsidRPr="005579FC">
        <w:rPr>
          <w:rFonts w:cstheme="minorBidi"/>
          <w:i/>
          <w:iCs/>
          <w:szCs w:val="22"/>
          <w:lang w:val="en-US" w:bidi="th-TH"/>
        </w:rPr>
        <w:t>Acquisitions of investments</w:t>
      </w:r>
      <w:r w:rsidR="004A0626" w:rsidRPr="005579FC">
        <w:rPr>
          <w:rFonts w:cstheme="minorBidi"/>
          <w:i/>
          <w:iCs/>
          <w:szCs w:val="22"/>
          <w:lang w:val="en-US" w:bidi="th-TH"/>
        </w:rPr>
        <w:t xml:space="preserve"> and increase</w:t>
      </w:r>
      <w:r w:rsidRPr="005579FC">
        <w:rPr>
          <w:rFonts w:cstheme="minorBidi"/>
          <w:i/>
          <w:iCs/>
          <w:szCs w:val="22"/>
          <w:lang w:val="en-US" w:bidi="th-TH"/>
        </w:rPr>
        <w:t xml:space="preserve"> in share capital in subsidiaries for</w:t>
      </w:r>
      <w:r w:rsidRPr="005579FC">
        <w:rPr>
          <w:szCs w:val="22"/>
        </w:rPr>
        <w:t xml:space="preserve"> </w:t>
      </w:r>
      <w:r w:rsidR="004A3EEC" w:rsidRPr="005579FC">
        <w:rPr>
          <w:rFonts w:cstheme="minorBidi"/>
          <w:i/>
          <w:iCs/>
          <w:szCs w:val="22"/>
          <w:lang w:bidi="th-TH"/>
        </w:rPr>
        <w:t>three</w:t>
      </w:r>
      <w:r w:rsidR="005523A9" w:rsidRPr="005579FC">
        <w:rPr>
          <w:rFonts w:cstheme="minorBidi"/>
          <w:i/>
          <w:iCs/>
          <w:szCs w:val="22"/>
          <w:lang w:bidi="th-TH"/>
        </w:rPr>
        <w:t xml:space="preserve">-month period ended </w:t>
      </w:r>
      <w:r w:rsidR="004A3EEC" w:rsidRPr="005579FC">
        <w:rPr>
          <w:rFonts w:cstheme="minorBidi"/>
          <w:i/>
          <w:iCs/>
          <w:szCs w:val="22"/>
          <w:lang w:bidi="th-TH"/>
        </w:rPr>
        <w:t>31 March 2025</w:t>
      </w:r>
    </w:p>
    <w:p w14:paraId="204E1D32" w14:textId="77777777" w:rsidR="00015D44" w:rsidRDefault="00015D44" w:rsidP="00015D44">
      <w:pPr>
        <w:spacing w:line="240" w:lineRule="auto"/>
        <w:ind w:left="531"/>
        <w:jc w:val="thaiDistribute"/>
        <w:rPr>
          <w:rFonts w:cstheme="minorBidi"/>
          <w:spacing w:val="-6"/>
          <w:szCs w:val="22"/>
          <w:lang w:bidi="th-TH"/>
        </w:rPr>
      </w:pPr>
    </w:p>
    <w:p w14:paraId="5B6F87F0" w14:textId="1B920D20" w:rsidR="006C0320" w:rsidRPr="005579FC" w:rsidRDefault="006C0320" w:rsidP="0016378F">
      <w:pPr>
        <w:spacing w:line="240" w:lineRule="auto"/>
        <w:ind w:left="531"/>
        <w:jc w:val="thaiDistribute"/>
        <w:rPr>
          <w:rFonts w:cstheme="minorBidi"/>
          <w:szCs w:val="22"/>
          <w:lang w:val="en-US" w:bidi="th-TH"/>
        </w:rPr>
      </w:pPr>
      <w:r w:rsidRPr="005579FC">
        <w:rPr>
          <w:rFonts w:cstheme="minorBidi"/>
          <w:szCs w:val="22"/>
          <w:lang w:val="en-US" w:bidi="th-TH"/>
        </w:rPr>
        <w:t>On</w:t>
      </w:r>
      <w:r w:rsidR="000A2F91">
        <w:rPr>
          <w:rFonts w:cstheme="minorBidi"/>
          <w:szCs w:val="22"/>
          <w:lang w:val="en-US" w:bidi="th-TH"/>
        </w:rPr>
        <w:t xml:space="preserve"> </w:t>
      </w:r>
      <w:r w:rsidR="0059626D" w:rsidRPr="005579FC">
        <w:rPr>
          <w:rFonts w:cstheme="minorBidi"/>
          <w:szCs w:val="22"/>
          <w:lang w:val="en-US" w:bidi="th-TH"/>
        </w:rPr>
        <w:t>14 February 2025, the Company a</w:t>
      </w:r>
      <w:r w:rsidR="004A2E3E" w:rsidRPr="005579FC">
        <w:rPr>
          <w:rFonts w:cstheme="minorBidi"/>
          <w:szCs w:val="22"/>
          <w:lang w:val="en-US" w:bidi="th-TH"/>
        </w:rPr>
        <w:t>cquired</w:t>
      </w:r>
      <w:r w:rsidR="00004992" w:rsidRPr="005579FC">
        <w:rPr>
          <w:rFonts w:cstheme="minorBidi"/>
          <w:szCs w:val="22"/>
          <w:lang w:val="en-US" w:bidi="th-TH"/>
        </w:rPr>
        <w:t xml:space="preserve"> the o</w:t>
      </w:r>
      <w:r w:rsidR="00A02E0B" w:rsidRPr="005579FC">
        <w:rPr>
          <w:rFonts w:cstheme="minorBidi"/>
          <w:szCs w:val="22"/>
          <w:lang w:val="en-US" w:bidi="th-TH"/>
        </w:rPr>
        <w:t>rdinary share of AWC for Business</w:t>
      </w:r>
      <w:r w:rsidR="00D81669" w:rsidRPr="005579FC">
        <w:rPr>
          <w:rFonts w:cstheme="minorBidi"/>
          <w:szCs w:val="22"/>
          <w:lang w:val="en-US" w:bidi="th-TH"/>
        </w:rPr>
        <w:t>es</w:t>
      </w:r>
      <w:r w:rsidR="00A02E0B" w:rsidRPr="005579FC">
        <w:rPr>
          <w:rFonts w:cstheme="minorBidi"/>
          <w:szCs w:val="22"/>
          <w:lang w:val="en-US" w:bidi="th-TH"/>
        </w:rPr>
        <w:t xml:space="preserve"> 2 Company Limited</w:t>
      </w:r>
      <w:r w:rsidR="00D81669" w:rsidRPr="005579FC">
        <w:rPr>
          <w:rFonts w:cstheme="minorBidi"/>
          <w:szCs w:val="22"/>
          <w:lang w:val="en-US" w:bidi="th-TH"/>
        </w:rPr>
        <w:t xml:space="preserve"> from TCC Hotel Asset Management Company Limited</w:t>
      </w:r>
      <w:r w:rsidR="00587397" w:rsidRPr="005579FC">
        <w:rPr>
          <w:rFonts w:cstheme="minorBidi"/>
          <w:szCs w:val="22"/>
          <w:lang w:val="en-US" w:bidi="th-TH"/>
        </w:rPr>
        <w:t>, a direct subsidiary, amounting to Baht 10</w:t>
      </w:r>
      <w:r w:rsidR="00323C6E" w:rsidRPr="005579FC">
        <w:rPr>
          <w:rFonts w:cstheme="minorBidi"/>
          <w:szCs w:val="22"/>
          <w:lang w:val="en-US" w:bidi="th-TH"/>
        </w:rPr>
        <w:t>. Consequently, the Company’s interest in the subsidiary</w:t>
      </w:r>
      <w:r w:rsidR="0016378F" w:rsidRPr="005579FC">
        <w:rPr>
          <w:rFonts w:cstheme="minorBidi"/>
          <w:szCs w:val="22"/>
          <w:lang w:val="en-US" w:bidi="th-TH"/>
        </w:rPr>
        <w:t xml:space="preserve"> increased from 99.98% to 99.99%. The Group’s interest in the subsidiary was still 100%.</w:t>
      </w:r>
    </w:p>
    <w:p w14:paraId="39DF4015" w14:textId="77777777" w:rsidR="0016378F" w:rsidRDefault="0016378F" w:rsidP="0016378F">
      <w:pPr>
        <w:spacing w:line="240" w:lineRule="auto"/>
        <w:ind w:left="531"/>
        <w:jc w:val="thaiDistribute"/>
        <w:rPr>
          <w:rFonts w:cstheme="minorBidi"/>
          <w:spacing w:val="-6"/>
          <w:szCs w:val="22"/>
          <w:lang w:bidi="th-TH"/>
        </w:rPr>
      </w:pPr>
    </w:p>
    <w:p w14:paraId="2F84A03E" w14:textId="77777777" w:rsidR="00132677" w:rsidRDefault="00132677">
      <w:pPr>
        <w:spacing w:line="240" w:lineRule="auto"/>
        <w:rPr>
          <w:rFonts w:cstheme="minorBidi"/>
          <w:spacing w:val="-6"/>
          <w:szCs w:val="22"/>
          <w:lang w:bidi="th-TH"/>
        </w:rPr>
      </w:pPr>
      <w:r>
        <w:rPr>
          <w:rFonts w:cstheme="minorBidi"/>
          <w:spacing w:val="-6"/>
          <w:szCs w:val="22"/>
          <w:lang w:bidi="th-TH"/>
        </w:rPr>
        <w:br w:type="page"/>
      </w:r>
    </w:p>
    <w:p w14:paraId="52999AAB" w14:textId="5B6EB628" w:rsidR="0016378F" w:rsidRPr="006C0320" w:rsidRDefault="0016378F" w:rsidP="0016378F">
      <w:pPr>
        <w:spacing w:line="240" w:lineRule="auto"/>
        <w:ind w:left="531"/>
        <w:jc w:val="thaiDistribute"/>
        <w:rPr>
          <w:rFonts w:cstheme="minorBidi"/>
          <w:szCs w:val="22"/>
          <w:lang w:val="en-US" w:bidi="th-TH"/>
        </w:rPr>
      </w:pPr>
      <w:r w:rsidRPr="005579FC">
        <w:rPr>
          <w:rFonts w:cstheme="minorBidi"/>
          <w:szCs w:val="22"/>
          <w:lang w:val="en-US" w:bidi="th-TH"/>
        </w:rPr>
        <w:t xml:space="preserve">On 25 February 2025, </w:t>
      </w:r>
      <w:r w:rsidR="004650C5" w:rsidRPr="005579FC">
        <w:rPr>
          <w:rFonts w:cstheme="minorBidi"/>
          <w:szCs w:val="22"/>
          <w:lang w:val="en-US" w:bidi="th-TH"/>
        </w:rPr>
        <w:t xml:space="preserve">Asset World Attraction and Retail Company Limited, a direct subsidiary, </w:t>
      </w:r>
      <w:r w:rsidR="001D32BF" w:rsidRPr="005579FC">
        <w:rPr>
          <w:rFonts w:cstheme="minorBidi"/>
          <w:szCs w:val="22"/>
          <w:lang w:val="en-US" w:bidi="th-TH"/>
        </w:rPr>
        <w:t>has registered the increase of share capital amounting to Baht 331.90 million</w:t>
      </w:r>
      <w:r w:rsidR="0043385E" w:rsidRPr="005579FC">
        <w:rPr>
          <w:rFonts w:cstheme="minorBidi"/>
          <w:szCs w:val="22"/>
          <w:lang w:val="en-US" w:bidi="th-TH"/>
        </w:rPr>
        <w:t xml:space="preserve"> from Baht 0.10 million (0.01 million shares of Baht 10 par value) to Baht 332.00 million</w:t>
      </w:r>
      <w:r w:rsidR="00272F69" w:rsidRPr="005579FC">
        <w:rPr>
          <w:rFonts w:cstheme="minorBidi"/>
          <w:szCs w:val="22"/>
          <w:lang w:val="en-US" w:bidi="th-TH"/>
        </w:rPr>
        <w:t xml:space="preserve"> (33.20 million shares of Baht 10 par value)</w:t>
      </w:r>
      <w:r w:rsidR="00712C6F" w:rsidRPr="005579FC">
        <w:rPr>
          <w:rFonts w:cstheme="minorBidi"/>
          <w:szCs w:val="22"/>
          <w:lang w:val="en-US" w:bidi="th-TH"/>
        </w:rPr>
        <w:t xml:space="preserve">. The Company </w:t>
      </w:r>
      <w:r w:rsidR="00143078" w:rsidRPr="005579FC">
        <w:rPr>
          <w:rFonts w:cstheme="minorBidi"/>
          <w:szCs w:val="22"/>
          <w:lang w:val="en-US" w:bidi="th-TH"/>
        </w:rPr>
        <w:t>did not exercise its right to increase capital, resulting in th</w:t>
      </w:r>
      <w:r w:rsidR="005E569F" w:rsidRPr="005579FC">
        <w:rPr>
          <w:rFonts w:cstheme="minorBidi"/>
          <w:szCs w:val="22"/>
          <w:lang w:val="en-US" w:bidi="th-TH"/>
        </w:rPr>
        <w:t>e Company’s interest in the subsidiary decrease</w:t>
      </w:r>
      <w:r w:rsidR="00FD23CD" w:rsidRPr="005579FC">
        <w:rPr>
          <w:rFonts w:cstheme="minorBidi"/>
          <w:szCs w:val="22"/>
          <w:lang w:val="en-US" w:bidi="th-TH"/>
        </w:rPr>
        <w:t xml:space="preserve">d from </w:t>
      </w:r>
      <w:r w:rsidR="00132677" w:rsidRPr="005579FC">
        <w:rPr>
          <w:rFonts w:cstheme="minorBidi"/>
          <w:szCs w:val="22"/>
          <w:lang w:val="en-US" w:bidi="th-TH"/>
        </w:rPr>
        <w:t xml:space="preserve">99.98% to 0.03%. The Group’s interest in the subsidiary was still </w:t>
      </w:r>
      <w:r w:rsidR="0082243C" w:rsidRPr="005579FC">
        <w:rPr>
          <w:rFonts w:cstheme="minorBidi"/>
          <w:szCs w:val="22"/>
          <w:lang w:val="en-US" w:bidi="th-TH"/>
        </w:rPr>
        <w:t>100</w:t>
      </w:r>
      <w:r w:rsidR="00863CBB">
        <w:rPr>
          <w:rFonts w:cstheme="minorBidi"/>
          <w:szCs w:val="22"/>
          <w:lang w:val="en-US" w:bidi="th-TH"/>
        </w:rPr>
        <w:t>.00</w:t>
      </w:r>
      <w:r w:rsidR="0082243C" w:rsidRPr="005579FC">
        <w:rPr>
          <w:rFonts w:cstheme="minorBidi"/>
          <w:szCs w:val="22"/>
          <w:lang w:val="en-US" w:bidi="th-TH"/>
        </w:rPr>
        <w:t>%</w:t>
      </w:r>
      <w:r w:rsidR="00614371">
        <w:rPr>
          <w:rFonts w:cstheme="minorBidi"/>
          <w:szCs w:val="22"/>
          <w:lang w:val="en-US" w:bidi="th-TH"/>
        </w:rPr>
        <w:t>.</w:t>
      </w:r>
    </w:p>
    <w:p w14:paraId="60BEEEC2" w14:textId="77777777" w:rsidR="006C0320" w:rsidRPr="006C0320" w:rsidRDefault="006C0320" w:rsidP="006C0320">
      <w:pPr>
        <w:spacing w:line="240" w:lineRule="auto"/>
        <w:ind w:left="531"/>
        <w:jc w:val="thaiDistribute"/>
        <w:rPr>
          <w:rFonts w:cstheme="minorBidi"/>
          <w:szCs w:val="22"/>
          <w:lang w:val="en-US" w:bidi="th-TH"/>
        </w:rPr>
      </w:pPr>
    </w:p>
    <w:p w14:paraId="7B6EE9BB" w14:textId="3F45EB08" w:rsidR="00E8382E" w:rsidRPr="006C0320" w:rsidRDefault="00E8382E" w:rsidP="00E8382E">
      <w:pPr>
        <w:spacing w:line="240" w:lineRule="auto"/>
        <w:ind w:left="531"/>
        <w:jc w:val="thaiDistribute"/>
        <w:rPr>
          <w:rFonts w:cstheme="minorBidi"/>
          <w:spacing w:val="-2"/>
          <w:szCs w:val="22"/>
          <w:lang w:val="en-US" w:bidi="th-TH"/>
        </w:rPr>
      </w:pPr>
      <w:r w:rsidRPr="005579FC">
        <w:rPr>
          <w:rFonts w:cstheme="minorBidi"/>
          <w:spacing w:val="-2"/>
          <w:szCs w:val="22"/>
          <w:lang w:val="en-US" w:bidi="th-TH"/>
        </w:rPr>
        <w:t xml:space="preserve">On </w:t>
      </w:r>
      <w:r w:rsidR="00A03335">
        <w:rPr>
          <w:rFonts w:cstheme="minorBidi"/>
          <w:szCs w:val="22"/>
          <w:lang w:val="en-US" w:bidi="th-TH"/>
        </w:rPr>
        <w:t xml:space="preserve">4 March </w:t>
      </w:r>
      <w:r w:rsidRPr="005579FC">
        <w:rPr>
          <w:rFonts w:cstheme="minorBidi"/>
          <w:spacing w:val="-2"/>
          <w:szCs w:val="22"/>
          <w:lang w:val="en-US" w:bidi="th-TH"/>
        </w:rPr>
        <w:t xml:space="preserve">2025, TCC Hotel Asset Management Company Limited, a direct subsidiary, has registered </w:t>
      </w:r>
      <w:r w:rsidRPr="005579FC">
        <w:rPr>
          <w:rFonts w:cstheme="minorBidi"/>
          <w:szCs w:val="22"/>
          <w:lang w:val="en-US" w:bidi="th-TH"/>
        </w:rPr>
        <w:t xml:space="preserve">the increase of share capital amounting to Baht </w:t>
      </w:r>
      <w:r w:rsidR="003E1DF9" w:rsidRPr="005579FC">
        <w:rPr>
          <w:rFonts w:cstheme="minorBidi"/>
          <w:szCs w:val="22"/>
          <w:lang w:val="en-US" w:bidi="th-TH"/>
        </w:rPr>
        <w:t>20,000</w:t>
      </w:r>
      <w:r w:rsidRPr="005579FC">
        <w:rPr>
          <w:rFonts w:cstheme="minorBidi"/>
          <w:szCs w:val="22"/>
          <w:lang w:val="en-US" w:bidi="th-TH"/>
        </w:rPr>
        <w:t xml:space="preserve"> million from Baht </w:t>
      </w:r>
      <w:r w:rsidR="003E1DF9" w:rsidRPr="005579FC">
        <w:rPr>
          <w:rFonts w:cstheme="minorBidi"/>
          <w:szCs w:val="22"/>
          <w:lang w:val="en-US" w:bidi="th-TH"/>
        </w:rPr>
        <w:t>20,000</w:t>
      </w:r>
      <w:r w:rsidRPr="005579FC">
        <w:rPr>
          <w:rFonts w:cstheme="minorBidi"/>
          <w:szCs w:val="22"/>
          <w:lang w:val="en-US" w:bidi="th-TH"/>
        </w:rPr>
        <w:t xml:space="preserve"> million (</w:t>
      </w:r>
      <w:r w:rsidR="003E1DF9" w:rsidRPr="005579FC">
        <w:rPr>
          <w:rFonts w:cstheme="minorBidi"/>
          <w:szCs w:val="22"/>
          <w:lang w:val="en-US" w:bidi="th-TH"/>
        </w:rPr>
        <w:t>2,331</w:t>
      </w:r>
      <w:r w:rsidRPr="005579FC">
        <w:rPr>
          <w:rFonts w:cstheme="minorBidi"/>
          <w:szCs w:val="22"/>
          <w:lang w:val="en-US" w:bidi="th-TH"/>
        </w:rPr>
        <w:t xml:space="preserve"> million shares of Baht </w:t>
      </w:r>
      <w:r w:rsidR="003E1DF9" w:rsidRPr="005579FC">
        <w:rPr>
          <w:rFonts w:cstheme="minorBidi"/>
          <w:szCs w:val="22"/>
          <w:lang w:val="en-US" w:bidi="th-TH"/>
        </w:rPr>
        <w:t>8.58</w:t>
      </w:r>
      <w:r w:rsidRPr="005579FC">
        <w:rPr>
          <w:rFonts w:cstheme="minorBidi"/>
          <w:szCs w:val="22"/>
          <w:lang w:val="en-US" w:bidi="th-TH"/>
        </w:rPr>
        <w:t xml:space="preserve"> par value) to Baht </w:t>
      </w:r>
      <w:r w:rsidR="003E1DF9" w:rsidRPr="005579FC">
        <w:rPr>
          <w:rFonts w:cstheme="minorBidi"/>
          <w:szCs w:val="22"/>
          <w:lang w:val="en-US" w:bidi="th-TH"/>
        </w:rPr>
        <w:t>40,000</w:t>
      </w:r>
      <w:r w:rsidRPr="005579FC">
        <w:rPr>
          <w:rFonts w:cstheme="minorBidi"/>
          <w:szCs w:val="22"/>
          <w:lang w:val="en-US" w:bidi="th-TH"/>
        </w:rPr>
        <w:t xml:space="preserve"> million (</w:t>
      </w:r>
      <w:r w:rsidR="003E1DF9" w:rsidRPr="005579FC">
        <w:rPr>
          <w:rFonts w:cstheme="minorBidi"/>
          <w:szCs w:val="22"/>
          <w:lang w:val="en-US" w:bidi="th-TH"/>
        </w:rPr>
        <w:t>4,662</w:t>
      </w:r>
      <w:r w:rsidRPr="005579FC">
        <w:rPr>
          <w:rFonts w:cstheme="minorBidi"/>
          <w:szCs w:val="22"/>
          <w:lang w:val="en-US" w:bidi="th-TH"/>
        </w:rPr>
        <w:t xml:space="preserve"> million shares of Baht </w:t>
      </w:r>
      <w:r w:rsidR="003E1DF9" w:rsidRPr="005579FC">
        <w:rPr>
          <w:rFonts w:cstheme="minorBidi"/>
          <w:szCs w:val="22"/>
          <w:lang w:val="en-US" w:bidi="th-TH"/>
        </w:rPr>
        <w:t>8.58</w:t>
      </w:r>
      <w:r w:rsidRPr="005579FC">
        <w:rPr>
          <w:rFonts w:cstheme="minorBidi"/>
          <w:szCs w:val="22"/>
          <w:lang w:val="en-US" w:bidi="th-TH"/>
        </w:rPr>
        <w:t xml:space="preserve"> par value). The Company did not exercise its right to increase capital, resulting in the Company’s interest in the subsidiary decreased from 99.9</w:t>
      </w:r>
      <w:r w:rsidR="003E1DF9" w:rsidRPr="005579FC">
        <w:rPr>
          <w:rFonts w:cstheme="minorBidi"/>
          <w:szCs w:val="22"/>
          <w:lang w:val="en-US" w:bidi="th-TH"/>
        </w:rPr>
        <w:t>9</w:t>
      </w:r>
      <w:r w:rsidRPr="005579FC">
        <w:rPr>
          <w:rFonts w:cstheme="minorBidi"/>
          <w:szCs w:val="22"/>
          <w:lang w:val="en-US" w:bidi="th-TH"/>
        </w:rPr>
        <w:t xml:space="preserve">% to </w:t>
      </w:r>
      <w:r w:rsidR="003E1DF9" w:rsidRPr="005579FC">
        <w:rPr>
          <w:rFonts w:cstheme="minorBidi"/>
          <w:szCs w:val="22"/>
          <w:lang w:val="en-US" w:bidi="th-TH"/>
        </w:rPr>
        <w:t>50.00</w:t>
      </w:r>
      <w:r w:rsidRPr="005579FC">
        <w:rPr>
          <w:rFonts w:cstheme="minorBidi"/>
          <w:szCs w:val="22"/>
          <w:lang w:val="en-US" w:bidi="th-TH"/>
        </w:rPr>
        <w:t>%. The Group’s interest in the subsidiary was still</w:t>
      </w:r>
      <w:r w:rsidR="003E1DF9" w:rsidRPr="005579FC">
        <w:rPr>
          <w:rFonts w:cstheme="minorBidi"/>
          <w:szCs w:val="22"/>
          <w:lang w:val="en-US" w:bidi="th-TH"/>
        </w:rPr>
        <w:t xml:space="preserve"> 99.99</w:t>
      </w:r>
      <w:r w:rsidRPr="005579FC">
        <w:rPr>
          <w:rFonts w:cstheme="minorBidi"/>
          <w:szCs w:val="22"/>
          <w:lang w:val="en-US" w:bidi="th-TH"/>
        </w:rPr>
        <w:t>%</w:t>
      </w:r>
      <w:r w:rsidR="00614371">
        <w:rPr>
          <w:rFonts w:cstheme="minorBidi"/>
          <w:szCs w:val="22"/>
          <w:lang w:val="en-US" w:bidi="th-TH"/>
        </w:rPr>
        <w:t>.</w:t>
      </w:r>
    </w:p>
    <w:p w14:paraId="0C1F13AA" w14:textId="77777777" w:rsidR="006C0320" w:rsidRPr="005579FC" w:rsidRDefault="006C0320" w:rsidP="006C0320">
      <w:pPr>
        <w:spacing w:line="240" w:lineRule="auto"/>
        <w:ind w:left="531"/>
        <w:jc w:val="thaiDistribute"/>
        <w:rPr>
          <w:rFonts w:cstheme="minorBidi"/>
          <w:szCs w:val="22"/>
          <w:lang w:val="en-US" w:bidi="th-TH"/>
        </w:rPr>
      </w:pPr>
    </w:p>
    <w:p w14:paraId="55240C95" w14:textId="54B665A7" w:rsidR="007670EE" w:rsidRPr="005579FC" w:rsidRDefault="003E1DF9" w:rsidP="006C0320">
      <w:pPr>
        <w:spacing w:line="240" w:lineRule="auto"/>
        <w:ind w:left="531"/>
        <w:jc w:val="thaiDistribute"/>
        <w:rPr>
          <w:rFonts w:cstheme="minorBidi"/>
          <w:szCs w:val="22"/>
          <w:lang w:val="en-US" w:bidi="th-TH"/>
        </w:rPr>
      </w:pPr>
      <w:r w:rsidRPr="007C239E">
        <w:rPr>
          <w:rFonts w:cstheme="minorBidi"/>
          <w:spacing w:val="-4"/>
          <w:szCs w:val="22"/>
          <w:lang w:val="en-US" w:bidi="th-TH"/>
        </w:rPr>
        <w:t>On 28 March 2025, TCC Hotel Asset Management Company Limited and Asset World Retail Company Limited, direct subsidiaries</w:t>
      </w:r>
      <w:r w:rsidR="00A3572D" w:rsidRPr="007C239E">
        <w:rPr>
          <w:rFonts w:cstheme="minorBidi"/>
          <w:spacing w:val="-4"/>
          <w:szCs w:val="22"/>
          <w:lang w:val="en-US" w:bidi="th-TH"/>
        </w:rPr>
        <w:t xml:space="preserve">, acquired </w:t>
      </w:r>
      <w:r w:rsidR="00201110" w:rsidRPr="007C239E">
        <w:rPr>
          <w:rFonts w:cstheme="minorBidi"/>
          <w:spacing w:val="-4"/>
          <w:szCs w:val="22"/>
          <w:lang w:val="en-US" w:bidi="th-TH"/>
        </w:rPr>
        <w:t>49</w:t>
      </w:r>
      <w:r w:rsidR="00863CBB">
        <w:rPr>
          <w:rFonts w:cstheme="minorBidi"/>
          <w:spacing w:val="-4"/>
          <w:szCs w:val="22"/>
          <w:lang w:val="en-US" w:bidi="th-TH"/>
        </w:rPr>
        <w:t>.00</w:t>
      </w:r>
      <w:r w:rsidR="00201110" w:rsidRPr="007C239E">
        <w:rPr>
          <w:rFonts w:cstheme="minorBidi"/>
          <w:spacing w:val="-4"/>
          <w:szCs w:val="22"/>
          <w:lang w:val="en-US" w:bidi="th-TH"/>
        </w:rPr>
        <w:t xml:space="preserve">% of </w:t>
      </w:r>
      <w:r w:rsidR="00A3572D" w:rsidRPr="007C239E">
        <w:rPr>
          <w:rFonts w:cstheme="minorBidi"/>
          <w:spacing w:val="-4"/>
          <w:szCs w:val="22"/>
          <w:lang w:val="en-US" w:bidi="th-TH"/>
        </w:rPr>
        <w:t xml:space="preserve">the ordinary share of </w:t>
      </w:r>
      <w:r w:rsidR="00C67087" w:rsidRPr="007C239E">
        <w:rPr>
          <w:rFonts w:cstheme="minorBidi"/>
          <w:spacing w:val="-4"/>
          <w:szCs w:val="22"/>
          <w:lang w:val="en-US" w:bidi="th-TH"/>
        </w:rPr>
        <w:t>AWC</w:t>
      </w:r>
      <w:r w:rsidR="00A3572D" w:rsidRPr="007C239E">
        <w:rPr>
          <w:rFonts w:cstheme="minorBidi"/>
          <w:spacing w:val="-4"/>
          <w:szCs w:val="22"/>
          <w:lang w:val="en-US" w:bidi="th-TH"/>
        </w:rPr>
        <w:t xml:space="preserve"> Hospitality Development Co., Ltd.</w:t>
      </w:r>
      <w:r w:rsidR="009D5CA3" w:rsidRPr="005579FC">
        <w:rPr>
          <w:rFonts w:cstheme="minorBidi"/>
          <w:szCs w:val="22"/>
          <w:lang w:val="en-US" w:bidi="th-TH"/>
        </w:rPr>
        <w:t xml:space="preserve"> from joint </w:t>
      </w:r>
      <w:proofErr w:type="spellStart"/>
      <w:r w:rsidR="00F91342" w:rsidRPr="005579FC">
        <w:rPr>
          <w:rFonts w:cstheme="minorBidi"/>
          <w:szCs w:val="22"/>
          <w:lang w:val="en-US" w:bidi="th-TH"/>
        </w:rPr>
        <w:t>venture</w:t>
      </w:r>
      <w:r w:rsidR="00614371">
        <w:rPr>
          <w:rFonts w:cstheme="minorBidi"/>
          <w:szCs w:val="22"/>
          <w:lang w:val="en-US" w:bidi="th-TH"/>
        </w:rPr>
        <w:t>r</w:t>
      </w:r>
      <w:proofErr w:type="spellEnd"/>
      <w:r w:rsidR="00F91342" w:rsidRPr="005579FC">
        <w:rPr>
          <w:rFonts w:cstheme="minorBidi"/>
          <w:szCs w:val="22"/>
          <w:lang w:val="en-US" w:bidi="th-TH"/>
        </w:rPr>
        <w:t xml:space="preserve">, totaling Baht </w:t>
      </w:r>
      <w:r w:rsidR="007670EE" w:rsidRPr="005579FC">
        <w:rPr>
          <w:rFonts w:cstheme="minorBidi"/>
          <w:szCs w:val="22"/>
          <w:lang w:val="en-US" w:bidi="th-TH"/>
        </w:rPr>
        <w:t xml:space="preserve">0.49 million, resulting in the </w:t>
      </w:r>
      <w:r w:rsidR="00F0740E">
        <w:rPr>
          <w:rFonts w:cstheme="minorBidi"/>
          <w:szCs w:val="22"/>
          <w:lang w:val="en-US" w:bidi="th-TH"/>
        </w:rPr>
        <w:t>Group</w:t>
      </w:r>
      <w:r w:rsidR="007670EE" w:rsidRPr="005579FC">
        <w:rPr>
          <w:rFonts w:cstheme="minorBidi"/>
          <w:szCs w:val="22"/>
          <w:lang w:val="en-US" w:bidi="th-TH"/>
        </w:rPr>
        <w:t xml:space="preserve"> interest in </w:t>
      </w:r>
      <w:r w:rsidR="00614371">
        <w:rPr>
          <w:rFonts w:cstheme="minorBidi"/>
          <w:szCs w:val="22"/>
          <w:lang w:val="en-US" w:bidi="th-TH"/>
        </w:rPr>
        <w:t>this entity</w:t>
      </w:r>
      <w:r w:rsidR="007670EE" w:rsidRPr="005579FC">
        <w:rPr>
          <w:rFonts w:cstheme="minorBidi"/>
          <w:szCs w:val="22"/>
          <w:lang w:val="en-US" w:bidi="th-TH"/>
        </w:rPr>
        <w:t xml:space="preserve"> increased from 51</w:t>
      </w:r>
      <w:r w:rsidR="00863CBB">
        <w:rPr>
          <w:rFonts w:cstheme="minorBidi"/>
          <w:szCs w:val="22"/>
          <w:lang w:val="en-US" w:bidi="th-TH"/>
        </w:rPr>
        <w:t>.00</w:t>
      </w:r>
      <w:r w:rsidR="007670EE" w:rsidRPr="005579FC">
        <w:rPr>
          <w:rFonts w:cstheme="minorBidi"/>
          <w:szCs w:val="22"/>
          <w:lang w:val="en-US" w:bidi="th-TH"/>
        </w:rPr>
        <w:t>% to 100</w:t>
      </w:r>
      <w:r w:rsidR="00863CBB">
        <w:rPr>
          <w:rFonts w:cstheme="minorBidi"/>
          <w:szCs w:val="22"/>
          <w:lang w:val="en-US" w:bidi="th-TH"/>
        </w:rPr>
        <w:t>.00</w:t>
      </w:r>
      <w:r w:rsidR="007670EE" w:rsidRPr="005579FC">
        <w:rPr>
          <w:rFonts w:cstheme="minorBidi"/>
          <w:szCs w:val="22"/>
          <w:lang w:val="en-US" w:bidi="th-TH"/>
        </w:rPr>
        <w:t>%</w:t>
      </w:r>
      <w:r w:rsidR="00B55680">
        <w:rPr>
          <w:rFonts w:cstheme="minorBidi"/>
          <w:szCs w:val="22"/>
          <w:lang w:val="en-US" w:bidi="th-TH"/>
        </w:rPr>
        <w:t>,</w:t>
      </w:r>
      <w:r w:rsidR="00507C3B" w:rsidRPr="005579FC">
        <w:rPr>
          <w:rFonts w:cstheme="minorBidi"/>
          <w:szCs w:val="22"/>
          <w:lang w:val="en-US" w:bidi="th-TH"/>
        </w:rPr>
        <w:t xml:space="preserve"> the Group </w:t>
      </w:r>
      <w:r w:rsidR="00C67087" w:rsidRPr="005579FC">
        <w:rPr>
          <w:rFonts w:cstheme="minorBidi"/>
          <w:szCs w:val="22"/>
          <w:lang w:val="en-US" w:bidi="th-TH"/>
        </w:rPr>
        <w:t>classified investment in AWC Hospitality Development Co., Ltd.</w:t>
      </w:r>
      <w:r w:rsidR="00B06338" w:rsidRPr="005579FC">
        <w:rPr>
          <w:rFonts w:cstheme="minorBidi"/>
          <w:szCs w:val="22"/>
          <w:lang w:val="en-US" w:bidi="th-TH"/>
        </w:rPr>
        <w:t xml:space="preserve"> from investment in joint </w:t>
      </w:r>
      <w:r w:rsidR="00614371" w:rsidRPr="005579FC">
        <w:rPr>
          <w:rFonts w:cstheme="minorBidi"/>
          <w:szCs w:val="22"/>
          <w:lang w:val="en-US" w:bidi="th-TH"/>
        </w:rPr>
        <w:t>venture</w:t>
      </w:r>
      <w:r w:rsidR="00B06338" w:rsidRPr="005579FC">
        <w:rPr>
          <w:rFonts w:cstheme="minorBidi"/>
          <w:szCs w:val="22"/>
          <w:lang w:val="en-US" w:bidi="th-TH"/>
        </w:rPr>
        <w:t xml:space="preserve"> to investment in subsidiary</w:t>
      </w:r>
      <w:r w:rsidR="00916AC4" w:rsidRPr="005579FC">
        <w:rPr>
          <w:rFonts w:cstheme="minorBidi"/>
          <w:szCs w:val="22"/>
          <w:lang w:val="en-US" w:bidi="th-TH"/>
        </w:rPr>
        <w:t>. Consequently,</w:t>
      </w:r>
      <w:r w:rsidR="008074AD" w:rsidRPr="005579FC">
        <w:rPr>
          <w:rFonts w:cstheme="minorBidi"/>
          <w:szCs w:val="22"/>
          <w:lang w:val="en-US" w:bidi="th-TH"/>
        </w:rPr>
        <w:t xml:space="preserve"> the </w:t>
      </w:r>
      <w:r w:rsidR="00A634E2" w:rsidRPr="005579FC">
        <w:rPr>
          <w:rFonts w:cstheme="minorBidi"/>
          <w:szCs w:val="22"/>
          <w:lang w:val="en-US" w:bidi="th-TH"/>
        </w:rPr>
        <w:t>Group’s interest in</w:t>
      </w:r>
      <w:r w:rsidR="00A56009" w:rsidRPr="005579FC">
        <w:rPr>
          <w:rFonts w:cstheme="minorBidi"/>
          <w:szCs w:val="22"/>
          <w:lang w:val="en-US" w:bidi="th-TH"/>
        </w:rPr>
        <w:t xml:space="preserve"> the subsidiaries of AWC Hospitality Development Co., Ltd. </w:t>
      </w:r>
      <w:r w:rsidR="00BD3B2A" w:rsidRPr="005579FC">
        <w:rPr>
          <w:rFonts w:cstheme="minorBidi"/>
          <w:szCs w:val="22"/>
          <w:lang w:val="en-US" w:bidi="th-TH"/>
        </w:rPr>
        <w:t xml:space="preserve">is </w:t>
      </w:r>
      <w:r w:rsidR="00E22B18" w:rsidRPr="005579FC">
        <w:rPr>
          <w:rFonts w:cstheme="minorBidi"/>
          <w:szCs w:val="22"/>
          <w:lang w:val="en-US" w:bidi="th-TH"/>
        </w:rPr>
        <w:t>100</w:t>
      </w:r>
      <w:r w:rsidR="00863CBB">
        <w:rPr>
          <w:rFonts w:cstheme="minorBidi"/>
          <w:szCs w:val="22"/>
          <w:lang w:val="en-US" w:bidi="th-TH"/>
        </w:rPr>
        <w:t>.00</w:t>
      </w:r>
      <w:r w:rsidR="00E22B18" w:rsidRPr="005579FC">
        <w:rPr>
          <w:rFonts w:cstheme="minorBidi"/>
          <w:szCs w:val="22"/>
          <w:lang w:val="en-US" w:bidi="th-TH"/>
        </w:rPr>
        <w:t xml:space="preserve">%. </w:t>
      </w:r>
      <w:r w:rsidR="00807147" w:rsidRPr="005579FC">
        <w:rPr>
          <w:rFonts w:cstheme="minorBidi"/>
          <w:szCs w:val="22"/>
          <w:lang w:val="en-US" w:bidi="th-TH"/>
        </w:rPr>
        <w:t>The detail as follows:</w:t>
      </w:r>
    </w:p>
    <w:p w14:paraId="3F728ACF" w14:textId="77777777" w:rsidR="00807147" w:rsidRDefault="00807147" w:rsidP="006C0320">
      <w:pPr>
        <w:spacing w:line="240" w:lineRule="auto"/>
        <w:ind w:left="531"/>
        <w:jc w:val="thaiDistribute"/>
        <w:rPr>
          <w:rFonts w:cstheme="minorBidi"/>
          <w:spacing w:val="-6"/>
          <w:szCs w:val="22"/>
          <w:lang w:val="en-US" w:bidi="th-TH"/>
        </w:rPr>
      </w:pPr>
    </w:p>
    <w:p w14:paraId="535614E6" w14:textId="7DB4B9E1" w:rsidR="00807147" w:rsidRDefault="00807147" w:rsidP="00807147">
      <w:pPr>
        <w:pStyle w:val="ListParagraph"/>
        <w:numPr>
          <w:ilvl w:val="0"/>
          <w:numId w:val="45"/>
        </w:numPr>
        <w:spacing w:line="240" w:lineRule="auto"/>
        <w:jc w:val="thaiDistribute"/>
        <w:rPr>
          <w:rFonts w:cstheme="minorBidi"/>
          <w:spacing w:val="-6"/>
          <w:szCs w:val="22"/>
          <w:lang w:val="en-US" w:bidi="th-TH"/>
        </w:rPr>
      </w:pPr>
      <w:r>
        <w:rPr>
          <w:rFonts w:cstheme="minorBidi"/>
          <w:spacing w:val="-6"/>
          <w:szCs w:val="22"/>
          <w:lang w:val="en-US" w:bidi="th-TH"/>
        </w:rPr>
        <w:t>AWC</w:t>
      </w:r>
      <w:r w:rsidRPr="00807147">
        <w:t xml:space="preserve"> </w:t>
      </w:r>
      <w:r w:rsidRPr="00807147">
        <w:rPr>
          <w:rFonts w:cstheme="minorBidi"/>
          <w:spacing w:val="-6"/>
          <w:szCs w:val="22"/>
          <w:lang w:val="en-US" w:bidi="th-TH"/>
        </w:rPr>
        <w:t xml:space="preserve">Hospitality Development </w:t>
      </w:r>
      <w:r w:rsidR="00187B0A">
        <w:rPr>
          <w:rFonts w:cstheme="minorBidi"/>
          <w:spacing w:val="-6"/>
          <w:szCs w:val="22"/>
          <w:lang w:val="en-US" w:bidi="th-TH"/>
        </w:rPr>
        <w:t xml:space="preserve">9 </w:t>
      </w:r>
      <w:r w:rsidRPr="00807147">
        <w:rPr>
          <w:rFonts w:cstheme="minorBidi"/>
          <w:spacing w:val="-6"/>
          <w:szCs w:val="22"/>
          <w:lang w:val="en-US" w:bidi="th-TH"/>
        </w:rPr>
        <w:t>Co., Ltd.</w:t>
      </w:r>
    </w:p>
    <w:p w14:paraId="18B44EF7" w14:textId="6C4C21C8" w:rsidR="00187B0A" w:rsidRPr="00807147" w:rsidRDefault="00187B0A" w:rsidP="00187B0A">
      <w:pPr>
        <w:pStyle w:val="ListParagraph"/>
        <w:numPr>
          <w:ilvl w:val="0"/>
          <w:numId w:val="45"/>
        </w:numPr>
        <w:spacing w:line="240" w:lineRule="auto"/>
        <w:jc w:val="thaiDistribute"/>
        <w:rPr>
          <w:rFonts w:cstheme="minorBidi"/>
          <w:spacing w:val="-6"/>
          <w:szCs w:val="22"/>
          <w:lang w:val="en-US" w:bidi="th-TH"/>
        </w:rPr>
      </w:pPr>
      <w:r>
        <w:rPr>
          <w:rFonts w:cstheme="minorBidi"/>
          <w:spacing w:val="-6"/>
          <w:szCs w:val="22"/>
          <w:lang w:val="en-US" w:bidi="th-TH"/>
        </w:rPr>
        <w:t>AWC</w:t>
      </w:r>
      <w:r w:rsidRPr="00807147">
        <w:t xml:space="preserve"> </w:t>
      </w:r>
      <w:r w:rsidRPr="00807147">
        <w:rPr>
          <w:rFonts w:cstheme="minorBidi"/>
          <w:spacing w:val="-6"/>
          <w:szCs w:val="22"/>
          <w:lang w:val="en-US" w:bidi="th-TH"/>
        </w:rPr>
        <w:t xml:space="preserve">Hospitality Development </w:t>
      </w:r>
      <w:r>
        <w:rPr>
          <w:rFonts w:cstheme="minorBidi"/>
          <w:spacing w:val="-6"/>
          <w:szCs w:val="22"/>
          <w:lang w:val="en-US" w:bidi="th-TH"/>
        </w:rPr>
        <w:t xml:space="preserve">96 </w:t>
      </w:r>
      <w:r w:rsidRPr="00807147">
        <w:rPr>
          <w:rFonts w:cstheme="minorBidi"/>
          <w:spacing w:val="-6"/>
          <w:szCs w:val="22"/>
          <w:lang w:val="en-US" w:bidi="th-TH"/>
        </w:rPr>
        <w:t>Co., Ltd.</w:t>
      </w:r>
    </w:p>
    <w:p w14:paraId="15C855A6" w14:textId="0FA6F780" w:rsidR="00187B0A" w:rsidRPr="00807147" w:rsidRDefault="00187B0A" w:rsidP="00187B0A">
      <w:pPr>
        <w:pStyle w:val="ListParagraph"/>
        <w:numPr>
          <w:ilvl w:val="0"/>
          <w:numId w:val="45"/>
        </w:numPr>
        <w:spacing w:line="240" w:lineRule="auto"/>
        <w:jc w:val="thaiDistribute"/>
        <w:rPr>
          <w:rFonts w:cstheme="minorBidi"/>
          <w:spacing w:val="-6"/>
          <w:szCs w:val="22"/>
          <w:lang w:val="en-US" w:bidi="th-TH"/>
        </w:rPr>
      </w:pPr>
      <w:r>
        <w:rPr>
          <w:rFonts w:cstheme="minorBidi"/>
          <w:spacing w:val="-6"/>
          <w:szCs w:val="22"/>
          <w:lang w:val="en-US" w:bidi="th-TH"/>
        </w:rPr>
        <w:t>AWC</w:t>
      </w:r>
      <w:r w:rsidRPr="00807147">
        <w:t xml:space="preserve"> </w:t>
      </w:r>
      <w:r w:rsidRPr="00807147">
        <w:rPr>
          <w:rFonts w:cstheme="minorBidi"/>
          <w:spacing w:val="-6"/>
          <w:szCs w:val="22"/>
          <w:lang w:val="en-US" w:bidi="th-TH"/>
        </w:rPr>
        <w:t xml:space="preserve">Hospitality Development </w:t>
      </w:r>
      <w:r>
        <w:rPr>
          <w:rFonts w:cstheme="minorBidi"/>
          <w:spacing w:val="-6"/>
          <w:szCs w:val="22"/>
          <w:lang w:val="en-US" w:bidi="th-TH"/>
        </w:rPr>
        <w:t xml:space="preserve">99 </w:t>
      </w:r>
      <w:r w:rsidRPr="00807147">
        <w:rPr>
          <w:rFonts w:cstheme="minorBidi"/>
          <w:spacing w:val="-6"/>
          <w:szCs w:val="22"/>
          <w:lang w:val="en-US" w:bidi="th-TH"/>
        </w:rPr>
        <w:t>Co., Ltd.</w:t>
      </w:r>
    </w:p>
    <w:p w14:paraId="78C8A1A7" w14:textId="4DDD5EFD" w:rsidR="00187B0A" w:rsidRPr="00807147" w:rsidRDefault="00187B0A" w:rsidP="00187B0A">
      <w:pPr>
        <w:pStyle w:val="ListParagraph"/>
        <w:numPr>
          <w:ilvl w:val="0"/>
          <w:numId w:val="45"/>
        </w:numPr>
        <w:spacing w:line="240" w:lineRule="auto"/>
        <w:jc w:val="thaiDistribute"/>
        <w:rPr>
          <w:rFonts w:cstheme="minorBidi"/>
          <w:spacing w:val="-6"/>
          <w:szCs w:val="22"/>
          <w:lang w:val="en-US" w:bidi="th-TH"/>
        </w:rPr>
      </w:pPr>
      <w:r>
        <w:rPr>
          <w:rFonts w:cstheme="minorBidi"/>
          <w:spacing w:val="-6"/>
          <w:szCs w:val="22"/>
          <w:lang w:val="en-US" w:bidi="th-TH"/>
        </w:rPr>
        <w:t>AWC</w:t>
      </w:r>
      <w:r w:rsidRPr="00807147">
        <w:t xml:space="preserve"> </w:t>
      </w:r>
      <w:r w:rsidRPr="00807147">
        <w:rPr>
          <w:rFonts w:cstheme="minorBidi"/>
          <w:spacing w:val="-6"/>
          <w:szCs w:val="22"/>
          <w:lang w:val="en-US" w:bidi="th-TH"/>
        </w:rPr>
        <w:t xml:space="preserve">Hospitality Development </w:t>
      </w:r>
      <w:r>
        <w:rPr>
          <w:rFonts w:cstheme="minorBidi"/>
          <w:spacing w:val="-6"/>
          <w:szCs w:val="22"/>
          <w:lang w:val="en-US" w:bidi="th-TH"/>
        </w:rPr>
        <w:t xml:space="preserve">999 </w:t>
      </w:r>
      <w:r w:rsidRPr="00807147">
        <w:rPr>
          <w:rFonts w:cstheme="minorBidi"/>
          <w:spacing w:val="-6"/>
          <w:szCs w:val="22"/>
          <w:lang w:val="en-US" w:bidi="th-TH"/>
        </w:rPr>
        <w:t>Co., Ltd.</w:t>
      </w:r>
    </w:p>
    <w:p w14:paraId="635FC3E8" w14:textId="77777777" w:rsidR="00187B0A" w:rsidRPr="00187B0A" w:rsidRDefault="00187B0A" w:rsidP="00187B0A">
      <w:pPr>
        <w:spacing w:line="240" w:lineRule="auto"/>
        <w:jc w:val="thaiDistribute"/>
        <w:rPr>
          <w:rFonts w:cstheme="minorBidi"/>
          <w:spacing w:val="-6"/>
          <w:szCs w:val="22"/>
          <w:lang w:val="en-US" w:bidi="th-TH"/>
        </w:rPr>
      </w:pPr>
    </w:p>
    <w:p w14:paraId="3FAA2EC2" w14:textId="09F9FDF8" w:rsidR="006C0320" w:rsidRPr="006C0320" w:rsidRDefault="00C206F9" w:rsidP="006C6919">
      <w:pPr>
        <w:spacing w:line="240" w:lineRule="auto"/>
        <w:ind w:left="531"/>
        <w:jc w:val="thaiDistribute"/>
        <w:rPr>
          <w:rFonts w:cstheme="minorBidi"/>
          <w:szCs w:val="22"/>
          <w:lang w:val="en-US" w:bidi="th-TH"/>
        </w:rPr>
      </w:pPr>
      <w:r w:rsidRPr="005579FC">
        <w:rPr>
          <w:rFonts w:cstheme="minorBidi"/>
          <w:szCs w:val="22"/>
          <w:lang w:bidi="th-TH"/>
        </w:rPr>
        <w:t xml:space="preserve">On 28 March 2025, AWC Hospitality Development Co., Ltd. and TCC Hotel Asset Management Company Limited, </w:t>
      </w:r>
      <w:r w:rsidR="00F33180" w:rsidRPr="005579FC">
        <w:rPr>
          <w:rFonts w:cstheme="minorBidi"/>
          <w:szCs w:val="22"/>
          <w:lang w:bidi="th-TH"/>
        </w:rPr>
        <w:t xml:space="preserve">direct subsidiaries, acquired </w:t>
      </w:r>
      <w:r w:rsidR="00477F29" w:rsidRPr="005579FC">
        <w:rPr>
          <w:rFonts w:cstheme="minorBidi"/>
          <w:szCs w:val="22"/>
          <w:lang w:bidi="th-TH"/>
        </w:rPr>
        <w:t xml:space="preserve">the ordinary </w:t>
      </w:r>
      <w:r w:rsidR="004A3BEE" w:rsidRPr="005579FC">
        <w:rPr>
          <w:rFonts w:cstheme="minorBidi"/>
          <w:szCs w:val="22"/>
          <w:lang w:bidi="th-TH"/>
        </w:rPr>
        <w:t xml:space="preserve">share of Le Concorde </w:t>
      </w:r>
      <w:r w:rsidR="00046C16" w:rsidRPr="005579FC">
        <w:rPr>
          <w:rFonts w:cstheme="minorBidi"/>
          <w:szCs w:val="22"/>
          <w:lang w:bidi="th-TH"/>
        </w:rPr>
        <w:t xml:space="preserve">Hotel </w:t>
      </w:r>
      <w:r w:rsidR="004A3BEE" w:rsidRPr="005579FC">
        <w:rPr>
          <w:rFonts w:cstheme="minorBidi"/>
          <w:szCs w:val="22"/>
          <w:lang w:bidi="th-TH"/>
        </w:rPr>
        <w:t>Co., Ltd.</w:t>
      </w:r>
      <w:r w:rsidR="00F34BA2" w:rsidRPr="005579FC">
        <w:rPr>
          <w:rFonts w:cstheme="minorBidi" w:hint="cs"/>
          <w:szCs w:val="22"/>
          <w:cs/>
          <w:lang w:bidi="th-TH"/>
        </w:rPr>
        <w:t xml:space="preserve"> </w:t>
      </w:r>
      <w:r w:rsidR="00F34BA2" w:rsidRPr="005579FC">
        <w:rPr>
          <w:rFonts w:cstheme="minorBidi"/>
          <w:szCs w:val="22"/>
          <w:lang w:val="en-US" w:bidi="th-TH"/>
        </w:rPr>
        <w:t>from other part</w:t>
      </w:r>
      <w:r w:rsidR="00A64F17" w:rsidRPr="005579FC">
        <w:rPr>
          <w:rFonts w:cstheme="minorBidi"/>
          <w:szCs w:val="22"/>
          <w:lang w:val="en-US" w:bidi="th-TH"/>
        </w:rPr>
        <w:t>ies totaling 8.43 million shares, amounting to Baht 4,362.78 million</w:t>
      </w:r>
      <w:r w:rsidR="00916AC4" w:rsidRPr="005579FC">
        <w:rPr>
          <w:rFonts w:cstheme="minorBidi"/>
          <w:szCs w:val="22"/>
          <w:lang w:val="en-US" w:bidi="th-TH"/>
        </w:rPr>
        <w:t>. Consequently, the Group</w:t>
      </w:r>
      <w:r w:rsidR="00487BE4" w:rsidRPr="005579FC">
        <w:rPr>
          <w:rFonts w:cstheme="minorBidi"/>
          <w:szCs w:val="22"/>
          <w:lang w:val="en-US" w:bidi="th-TH"/>
        </w:rPr>
        <w:t xml:space="preserve">’s </w:t>
      </w:r>
      <w:r w:rsidR="006C6919" w:rsidRPr="005579FC">
        <w:rPr>
          <w:rFonts w:cstheme="minorBidi"/>
          <w:szCs w:val="22"/>
          <w:lang w:val="en-US" w:bidi="th-TH"/>
        </w:rPr>
        <w:t xml:space="preserve">interest in the </w:t>
      </w:r>
      <w:r w:rsidR="00255291">
        <w:rPr>
          <w:rFonts w:cstheme="minorBidi"/>
          <w:szCs w:val="22"/>
          <w:lang w:val="en-US" w:bidi="th-TH"/>
        </w:rPr>
        <w:t>company</w:t>
      </w:r>
      <w:r w:rsidR="00614371">
        <w:rPr>
          <w:rFonts w:cstheme="minorBidi"/>
          <w:szCs w:val="22"/>
          <w:lang w:val="en-US" w:bidi="th-TH"/>
        </w:rPr>
        <w:t xml:space="preserve"> was</w:t>
      </w:r>
      <w:r w:rsidR="006C6919" w:rsidRPr="005579FC">
        <w:rPr>
          <w:rFonts w:cstheme="minorBidi"/>
          <w:szCs w:val="22"/>
          <w:lang w:val="en-US" w:bidi="th-TH"/>
        </w:rPr>
        <w:t xml:space="preserve"> </w:t>
      </w:r>
      <w:r w:rsidR="001A0FE5" w:rsidRPr="005579FC">
        <w:rPr>
          <w:rFonts w:cstheme="minorBidi"/>
          <w:szCs w:val="22"/>
          <w:lang w:val="en-US" w:bidi="th-TH"/>
        </w:rPr>
        <w:t>100</w:t>
      </w:r>
      <w:r w:rsidR="00863CBB">
        <w:rPr>
          <w:rFonts w:cstheme="minorBidi"/>
          <w:szCs w:val="22"/>
          <w:lang w:val="en-US" w:bidi="th-TH"/>
        </w:rPr>
        <w:t>.00</w:t>
      </w:r>
      <w:r w:rsidR="001A0FE5" w:rsidRPr="005579FC">
        <w:rPr>
          <w:rFonts w:cstheme="minorBidi"/>
          <w:szCs w:val="22"/>
          <w:lang w:val="en-US" w:bidi="th-TH"/>
        </w:rPr>
        <w:t>% of the issued and paid-up share</w:t>
      </w:r>
      <w:r w:rsidR="00255291">
        <w:rPr>
          <w:rFonts w:cstheme="minorBidi"/>
          <w:szCs w:val="22"/>
          <w:lang w:val="en-US" w:bidi="th-TH"/>
        </w:rPr>
        <w:t>s</w:t>
      </w:r>
      <w:r w:rsidR="001A0FE5" w:rsidRPr="005579FC">
        <w:rPr>
          <w:rFonts w:cstheme="minorBidi"/>
          <w:szCs w:val="22"/>
          <w:lang w:val="en-US" w:bidi="th-TH"/>
        </w:rPr>
        <w:t>.</w:t>
      </w:r>
      <w:r w:rsidR="00046C16" w:rsidRPr="005579FC">
        <w:rPr>
          <w:rFonts w:cstheme="minorBidi"/>
          <w:szCs w:val="22"/>
          <w:lang w:val="en-US" w:bidi="th-TH"/>
        </w:rPr>
        <w:t xml:space="preserve"> Le Concorde Hotel Co., Ltd.</w:t>
      </w:r>
      <w:r w:rsidR="00C00748" w:rsidRPr="005579FC">
        <w:rPr>
          <w:rFonts w:cstheme="minorBidi"/>
          <w:szCs w:val="22"/>
          <w:lang w:val="en-US" w:bidi="th-TH"/>
        </w:rPr>
        <w:t xml:space="preserve">’s </w:t>
      </w:r>
      <w:r w:rsidR="00231442" w:rsidRPr="005579FC">
        <w:rPr>
          <w:rFonts w:cstheme="minorBidi"/>
          <w:szCs w:val="22"/>
          <w:lang w:val="en-US" w:bidi="th-TH"/>
        </w:rPr>
        <w:t>identifiable assets are mainly land, building and investment properties</w:t>
      </w:r>
      <w:r w:rsidR="006310BC" w:rsidRPr="005579FC">
        <w:rPr>
          <w:rFonts w:cstheme="minorBidi"/>
          <w:szCs w:val="22"/>
          <w:lang w:val="en-US" w:bidi="th-TH"/>
        </w:rPr>
        <w:t>. The transaction was accounted as an acquisition of assets rather than a business combination</w:t>
      </w:r>
      <w:r w:rsidR="000A3253" w:rsidRPr="005579FC">
        <w:rPr>
          <w:rFonts w:cstheme="minorBidi"/>
          <w:szCs w:val="22"/>
          <w:lang w:val="en-US" w:bidi="th-TH"/>
        </w:rPr>
        <w:t>, given that</w:t>
      </w:r>
      <w:r w:rsidR="00411635" w:rsidRPr="005579FC">
        <w:t xml:space="preserve"> </w:t>
      </w:r>
      <w:r w:rsidR="00411635" w:rsidRPr="005579FC">
        <w:rPr>
          <w:rFonts w:cstheme="minorBidi"/>
          <w:szCs w:val="22"/>
          <w:lang w:val="en-US" w:bidi="th-TH"/>
        </w:rPr>
        <w:t xml:space="preserve">substantially </w:t>
      </w:r>
      <w:proofErr w:type="gramStart"/>
      <w:r w:rsidR="00411635" w:rsidRPr="005579FC">
        <w:rPr>
          <w:rFonts w:cstheme="minorBidi"/>
          <w:szCs w:val="22"/>
          <w:lang w:val="en-US" w:bidi="th-TH"/>
        </w:rPr>
        <w:t>all of</w:t>
      </w:r>
      <w:proofErr w:type="gramEnd"/>
      <w:r w:rsidR="00411635" w:rsidRPr="005579FC">
        <w:rPr>
          <w:rFonts w:cstheme="minorBidi"/>
          <w:szCs w:val="22"/>
          <w:lang w:val="en-US" w:bidi="th-TH"/>
        </w:rPr>
        <w:t xml:space="preserve"> the fair value of the gross assets is concentrated in a group of similar identifiable assets.</w:t>
      </w:r>
    </w:p>
    <w:p w14:paraId="23ADDD96" w14:textId="77777777" w:rsidR="006C0320" w:rsidRPr="006C0320" w:rsidRDefault="006C0320" w:rsidP="006C0320">
      <w:pPr>
        <w:spacing w:line="240" w:lineRule="auto"/>
        <w:ind w:left="531"/>
        <w:jc w:val="thaiDistribute"/>
        <w:rPr>
          <w:rFonts w:cstheme="minorBidi"/>
          <w:i/>
          <w:iCs/>
          <w:spacing w:val="-6"/>
          <w:szCs w:val="22"/>
          <w:cs/>
          <w:lang w:bidi="th-TH"/>
        </w:rPr>
      </w:pPr>
    </w:p>
    <w:tbl>
      <w:tblPr>
        <w:tblW w:w="9180" w:type="dxa"/>
        <w:tblInd w:w="450" w:type="dxa"/>
        <w:tblLook w:val="01E0" w:firstRow="1" w:lastRow="1" w:firstColumn="1" w:lastColumn="1" w:noHBand="0" w:noVBand="0"/>
      </w:tblPr>
      <w:tblGrid>
        <w:gridCol w:w="5850"/>
        <w:gridCol w:w="270"/>
        <w:gridCol w:w="990"/>
        <w:gridCol w:w="270"/>
        <w:gridCol w:w="1800"/>
      </w:tblGrid>
      <w:tr w:rsidR="006C0320" w:rsidRPr="006C0320" w14:paraId="6CDBC55D" w14:textId="77777777" w:rsidTr="001A5BAB">
        <w:trPr>
          <w:tblHeader/>
        </w:trPr>
        <w:tc>
          <w:tcPr>
            <w:tcW w:w="5850" w:type="dxa"/>
            <w:hideMark/>
          </w:tcPr>
          <w:p w14:paraId="601A77DE" w14:textId="650FD616" w:rsidR="006C0320" w:rsidRPr="006C0320" w:rsidRDefault="00163569" w:rsidP="00411635">
            <w:pPr>
              <w:spacing w:line="240" w:lineRule="auto"/>
              <w:jc w:val="thaiDistribute"/>
              <w:rPr>
                <w:szCs w:val="22"/>
                <w:lang w:val="en-US" w:bidi="th-TH"/>
              </w:rPr>
            </w:pPr>
            <w:r w:rsidRPr="001A7358">
              <w:rPr>
                <w:b/>
                <w:bCs/>
                <w:i/>
                <w:iCs/>
                <w:szCs w:val="22"/>
                <w:lang w:bidi="th-TH"/>
              </w:rPr>
              <w:t>Identifiable assets acquired and liabilities assumed</w:t>
            </w:r>
          </w:p>
        </w:tc>
        <w:tc>
          <w:tcPr>
            <w:tcW w:w="270" w:type="dxa"/>
          </w:tcPr>
          <w:p w14:paraId="72755836" w14:textId="77777777" w:rsidR="006C0320" w:rsidRPr="006C0320" w:rsidRDefault="006C0320" w:rsidP="006C0320">
            <w:pPr>
              <w:spacing w:line="240" w:lineRule="auto"/>
              <w:ind w:left="531"/>
              <w:jc w:val="thaiDistribute"/>
              <w:rPr>
                <w:szCs w:val="22"/>
                <w:lang w:val="en-US" w:bidi="th-TH"/>
              </w:rPr>
            </w:pPr>
          </w:p>
        </w:tc>
        <w:tc>
          <w:tcPr>
            <w:tcW w:w="990" w:type="dxa"/>
          </w:tcPr>
          <w:p w14:paraId="1AC60448" w14:textId="01C38910" w:rsidR="006C0320" w:rsidRPr="006C0320" w:rsidRDefault="006C0320" w:rsidP="00B81920">
            <w:pPr>
              <w:spacing w:line="240" w:lineRule="auto"/>
              <w:ind w:left="-60" w:right="-105"/>
              <w:jc w:val="center"/>
              <w:rPr>
                <w:szCs w:val="22"/>
                <w:lang w:val="en-US" w:bidi="th-TH"/>
              </w:rPr>
            </w:pPr>
          </w:p>
        </w:tc>
        <w:tc>
          <w:tcPr>
            <w:tcW w:w="270" w:type="dxa"/>
          </w:tcPr>
          <w:p w14:paraId="399F10F4" w14:textId="77777777" w:rsidR="006C0320" w:rsidRPr="006C0320" w:rsidRDefault="006C0320" w:rsidP="006C0320">
            <w:pPr>
              <w:spacing w:line="240" w:lineRule="auto"/>
              <w:ind w:left="531"/>
              <w:jc w:val="thaiDistribute"/>
              <w:rPr>
                <w:szCs w:val="22"/>
                <w:lang w:val="en-US" w:bidi="th-TH"/>
              </w:rPr>
            </w:pPr>
          </w:p>
        </w:tc>
        <w:tc>
          <w:tcPr>
            <w:tcW w:w="1800" w:type="dxa"/>
            <w:hideMark/>
          </w:tcPr>
          <w:p w14:paraId="265A2F78" w14:textId="363DADD8" w:rsidR="006C0320" w:rsidRPr="006C0320" w:rsidRDefault="00B81920" w:rsidP="00B81920">
            <w:pPr>
              <w:spacing w:line="240" w:lineRule="auto"/>
              <w:ind w:left="-60"/>
              <w:jc w:val="center"/>
              <w:rPr>
                <w:szCs w:val="22"/>
                <w:lang w:val="en-US" w:bidi="th-TH"/>
              </w:rPr>
            </w:pPr>
            <w:r w:rsidRPr="001A7358">
              <w:rPr>
                <w:i/>
                <w:iCs/>
                <w:szCs w:val="22"/>
                <w:lang w:val="en-US" w:bidi="th-TH"/>
              </w:rPr>
              <w:t xml:space="preserve">(in million </w:t>
            </w:r>
            <w:r w:rsidRPr="001A7358">
              <w:rPr>
                <w:i/>
                <w:iCs/>
                <w:szCs w:val="22"/>
                <w:lang w:bidi="th-TH"/>
              </w:rPr>
              <w:t>Baht</w:t>
            </w:r>
            <w:r w:rsidRPr="001A7358">
              <w:rPr>
                <w:i/>
                <w:iCs/>
                <w:szCs w:val="22"/>
                <w:lang w:val="en-US" w:bidi="th-TH"/>
              </w:rPr>
              <w:t>)</w:t>
            </w:r>
          </w:p>
        </w:tc>
      </w:tr>
      <w:tr w:rsidR="006C0320" w:rsidRPr="006C0320" w14:paraId="3B24518A" w14:textId="77777777" w:rsidTr="006C0320">
        <w:tc>
          <w:tcPr>
            <w:tcW w:w="5850" w:type="dxa"/>
            <w:hideMark/>
          </w:tcPr>
          <w:p w14:paraId="462F7885" w14:textId="0676A96F" w:rsidR="006C0320" w:rsidRPr="006C0320" w:rsidRDefault="00E71CAC" w:rsidP="00411635">
            <w:pPr>
              <w:spacing w:line="240" w:lineRule="auto"/>
              <w:jc w:val="thaiDistribute"/>
              <w:rPr>
                <w:szCs w:val="22"/>
                <w:lang w:val="en-US" w:bidi="th-TH"/>
              </w:rPr>
            </w:pPr>
            <w:r w:rsidRPr="001A7358">
              <w:rPr>
                <w:szCs w:val="22"/>
                <w:lang w:bidi="th-TH"/>
              </w:rPr>
              <w:t>Cash and cash equivalents</w:t>
            </w:r>
          </w:p>
        </w:tc>
        <w:tc>
          <w:tcPr>
            <w:tcW w:w="270" w:type="dxa"/>
          </w:tcPr>
          <w:p w14:paraId="262F6A59" w14:textId="77777777" w:rsidR="006C0320" w:rsidRPr="006C0320" w:rsidRDefault="006C0320" w:rsidP="006C0320">
            <w:pPr>
              <w:spacing w:line="240" w:lineRule="auto"/>
              <w:ind w:left="531"/>
              <w:jc w:val="thaiDistribute"/>
              <w:rPr>
                <w:szCs w:val="22"/>
                <w:lang w:val="en-US" w:bidi="th-TH"/>
              </w:rPr>
            </w:pPr>
          </w:p>
        </w:tc>
        <w:tc>
          <w:tcPr>
            <w:tcW w:w="990" w:type="dxa"/>
          </w:tcPr>
          <w:p w14:paraId="040F9E9E" w14:textId="77777777" w:rsidR="006C0320" w:rsidRPr="006C0320" w:rsidRDefault="006C0320" w:rsidP="00B81920">
            <w:pPr>
              <w:spacing w:line="240" w:lineRule="auto"/>
              <w:ind w:left="-60" w:right="-105"/>
              <w:jc w:val="center"/>
              <w:rPr>
                <w:i/>
                <w:iCs/>
                <w:szCs w:val="22"/>
                <w:lang w:val="en-US" w:bidi="th-TH"/>
              </w:rPr>
            </w:pPr>
          </w:p>
        </w:tc>
        <w:tc>
          <w:tcPr>
            <w:tcW w:w="270" w:type="dxa"/>
          </w:tcPr>
          <w:p w14:paraId="6644D569" w14:textId="77777777" w:rsidR="006C0320" w:rsidRPr="006C0320" w:rsidRDefault="006C0320" w:rsidP="006C0320">
            <w:pPr>
              <w:spacing w:line="240" w:lineRule="auto"/>
              <w:ind w:left="531"/>
              <w:jc w:val="thaiDistribute"/>
              <w:rPr>
                <w:szCs w:val="22"/>
                <w:lang w:val="en-US" w:bidi="th-TH"/>
              </w:rPr>
            </w:pPr>
          </w:p>
        </w:tc>
        <w:tc>
          <w:tcPr>
            <w:tcW w:w="1800" w:type="dxa"/>
            <w:hideMark/>
          </w:tcPr>
          <w:p w14:paraId="79BBF7F4" w14:textId="77777777" w:rsidR="006C0320" w:rsidRPr="006C0320" w:rsidRDefault="006C0320" w:rsidP="000D5294">
            <w:pPr>
              <w:tabs>
                <w:tab w:val="decimal" w:pos="1335"/>
              </w:tabs>
              <w:spacing w:line="240" w:lineRule="auto"/>
              <w:ind w:left="-105" w:right="-105"/>
              <w:jc w:val="thaiDistribute"/>
              <w:rPr>
                <w:szCs w:val="22"/>
                <w:lang w:val="en-US" w:bidi="th-TH"/>
              </w:rPr>
            </w:pPr>
            <w:r w:rsidRPr="006C0320">
              <w:rPr>
                <w:szCs w:val="22"/>
                <w:cs/>
                <w:lang w:bidi="th-TH"/>
              </w:rPr>
              <w:t>79</w:t>
            </w:r>
          </w:p>
        </w:tc>
      </w:tr>
      <w:tr w:rsidR="006C0320" w:rsidRPr="006C0320" w14:paraId="505DDF64" w14:textId="77777777" w:rsidTr="006C0320">
        <w:tc>
          <w:tcPr>
            <w:tcW w:w="5850" w:type="dxa"/>
            <w:hideMark/>
          </w:tcPr>
          <w:p w14:paraId="7B58E562" w14:textId="731631D1" w:rsidR="006C0320" w:rsidRPr="006C0320" w:rsidRDefault="006B5E64" w:rsidP="00411635">
            <w:pPr>
              <w:spacing w:line="240" w:lineRule="auto"/>
              <w:jc w:val="thaiDistribute"/>
              <w:rPr>
                <w:szCs w:val="22"/>
                <w:lang w:val="en-US" w:bidi="th-TH"/>
              </w:rPr>
            </w:pPr>
            <w:r w:rsidRPr="001A7358">
              <w:rPr>
                <w:szCs w:val="22"/>
                <w:lang w:bidi="th-TH"/>
              </w:rPr>
              <w:t>Trade and other current receivables</w:t>
            </w:r>
          </w:p>
        </w:tc>
        <w:tc>
          <w:tcPr>
            <w:tcW w:w="270" w:type="dxa"/>
          </w:tcPr>
          <w:p w14:paraId="1C64E108" w14:textId="77777777" w:rsidR="006C0320" w:rsidRPr="006C0320" w:rsidRDefault="006C0320" w:rsidP="006C0320">
            <w:pPr>
              <w:spacing w:line="240" w:lineRule="auto"/>
              <w:ind w:left="531"/>
              <w:jc w:val="thaiDistribute"/>
              <w:rPr>
                <w:szCs w:val="22"/>
                <w:cs/>
                <w:lang w:bidi="th-TH"/>
              </w:rPr>
            </w:pPr>
          </w:p>
        </w:tc>
        <w:tc>
          <w:tcPr>
            <w:tcW w:w="990" w:type="dxa"/>
          </w:tcPr>
          <w:p w14:paraId="6519B045" w14:textId="77777777" w:rsidR="006C0320" w:rsidRPr="006C0320" w:rsidRDefault="006C0320" w:rsidP="00B81920">
            <w:pPr>
              <w:spacing w:line="240" w:lineRule="auto"/>
              <w:ind w:left="-60" w:right="-105"/>
              <w:jc w:val="center"/>
              <w:rPr>
                <w:i/>
                <w:iCs/>
                <w:szCs w:val="22"/>
                <w:lang w:val="en-US" w:bidi="th-TH"/>
              </w:rPr>
            </w:pPr>
          </w:p>
        </w:tc>
        <w:tc>
          <w:tcPr>
            <w:tcW w:w="270" w:type="dxa"/>
          </w:tcPr>
          <w:p w14:paraId="258C2208" w14:textId="77777777" w:rsidR="006C0320" w:rsidRPr="006C0320" w:rsidRDefault="006C0320" w:rsidP="006C0320">
            <w:pPr>
              <w:spacing w:line="240" w:lineRule="auto"/>
              <w:ind w:left="531"/>
              <w:jc w:val="thaiDistribute"/>
              <w:rPr>
                <w:szCs w:val="22"/>
                <w:lang w:val="en-US" w:bidi="th-TH"/>
              </w:rPr>
            </w:pPr>
          </w:p>
        </w:tc>
        <w:tc>
          <w:tcPr>
            <w:tcW w:w="1800" w:type="dxa"/>
            <w:hideMark/>
          </w:tcPr>
          <w:p w14:paraId="0C025404" w14:textId="77777777" w:rsidR="006C0320" w:rsidRPr="006C0320" w:rsidRDefault="006C0320" w:rsidP="000D5294">
            <w:pPr>
              <w:tabs>
                <w:tab w:val="decimal" w:pos="1335"/>
              </w:tabs>
              <w:spacing w:line="240" w:lineRule="auto"/>
              <w:ind w:left="-105" w:right="-105"/>
              <w:jc w:val="thaiDistribute"/>
              <w:rPr>
                <w:szCs w:val="22"/>
                <w:lang w:val="en-US" w:bidi="th-TH"/>
              </w:rPr>
            </w:pPr>
            <w:r w:rsidRPr="006C0320">
              <w:rPr>
                <w:szCs w:val="22"/>
                <w:cs/>
                <w:lang w:bidi="th-TH"/>
              </w:rPr>
              <w:t>1</w:t>
            </w:r>
            <w:r w:rsidRPr="006C0320">
              <w:rPr>
                <w:szCs w:val="22"/>
                <w:lang w:val="en-US" w:bidi="th-TH"/>
              </w:rPr>
              <w:t>7</w:t>
            </w:r>
          </w:p>
        </w:tc>
      </w:tr>
      <w:tr w:rsidR="006C0320" w:rsidRPr="006C0320" w14:paraId="3D08AD4C" w14:textId="77777777" w:rsidTr="001A5BAB">
        <w:tc>
          <w:tcPr>
            <w:tcW w:w="5850" w:type="dxa"/>
            <w:hideMark/>
          </w:tcPr>
          <w:p w14:paraId="3C4FD32C" w14:textId="206E7EC6" w:rsidR="006C0320" w:rsidRPr="006C0320" w:rsidRDefault="006B5E64" w:rsidP="00411635">
            <w:pPr>
              <w:spacing w:line="240" w:lineRule="auto"/>
              <w:jc w:val="thaiDistribute"/>
              <w:rPr>
                <w:szCs w:val="22"/>
                <w:lang w:val="en-US" w:bidi="th-TH"/>
              </w:rPr>
            </w:pPr>
            <w:r w:rsidRPr="001A7358">
              <w:rPr>
                <w:szCs w:val="22"/>
                <w:lang w:bidi="th-TH"/>
              </w:rPr>
              <w:t>Investment properties</w:t>
            </w:r>
          </w:p>
        </w:tc>
        <w:tc>
          <w:tcPr>
            <w:tcW w:w="270" w:type="dxa"/>
          </w:tcPr>
          <w:p w14:paraId="5D6522A3" w14:textId="77777777" w:rsidR="006C0320" w:rsidRPr="006C0320" w:rsidRDefault="006C0320" w:rsidP="006C0320">
            <w:pPr>
              <w:spacing w:line="240" w:lineRule="auto"/>
              <w:ind w:left="531"/>
              <w:jc w:val="thaiDistribute"/>
              <w:rPr>
                <w:szCs w:val="22"/>
                <w:lang w:val="en-US" w:bidi="th-TH"/>
              </w:rPr>
            </w:pPr>
          </w:p>
        </w:tc>
        <w:tc>
          <w:tcPr>
            <w:tcW w:w="990" w:type="dxa"/>
          </w:tcPr>
          <w:p w14:paraId="0BEEB763" w14:textId="456DCCAE" w:rsidR="006C0320" w:rsidRPr="006C0320" w:rsidRDefault="006C0320" w:rsidP="00B81920">
            <w:pPr>
              <w:spacing w:line="240" w:lineRule="auto"/>
              <w:ind w:left="-60" w:right="-105"/>
              <w:jc w:val="center"/>
              <w:rPr>
                <w:i/>
                <w:iCs/>
                <w:szCs w:val="22"/>
                <w:cs/>
                <w:lang w:bidi="th-TH"/>
              </w:rPr>
            </w:pPr>
          </w:p>
        </w:tc>
        <w:tc>
          <w:tcPr>
            <w:tcW w:w="270" w:type="dxa"/>
          </w:tcPr>
          <w:p w14:paraId="5FFE0138" w14:textId="77777777" w:rsidR="006C0320" w:rsidRPr="006C0320" w:rsidRDefault="006C0320" w:rsidP="006C0320">
            <w:pPr>
              <w:spacing w:line="240" w:lineRule="auto"/>
              <w:ind w:left="531"/>
              <w:jc w:val="thaiDistribute"/>
              <w:rPr>
                <w:szCs w:val="22"/>
                <w:lang w:val="en-US" w:bidi="th-TH"/>
              </w:rPr>
            </w:pPr>
          </w:p>
        </w:tc>
        <w:tc>
          <w:tcPr>
            <w:tcW w:w="1800" w:type="dxa"/>
            <w:hideMark/>
          </w:tcPr>
          <w:p w14:paraId="2E819A49" w14:textId="5647E7F1" w:rsidR="006C0320" w:rsidRPr="006C0320" w:rsidRDefault="006C0320" w:rsidP="000D5294">
            <w:pPr>
              <w:tabs>
                <w:tab w:val="decimal" w:pos="1335"/>
              </w:tabs>
              <w:spacing w:line="240" w:lineRule="auto"/>
              <w:ind w:left="-105" w:right="-105"/>
              <w:jc w:val="thaiDistribute"/>
              <w:rPr>
                <w:szCs w:val="22"/>
                <w:lang w:val="en-US" w:bidi="th-TH"/>
              </w:rPr>
            </w:pPr>
            <w:r w:rsidRPr="006C0320">
              <w:rPr>
                <w:szCs w:val="22"/>
                <w:lang w:val="en-US" w:bidi="th-TH"/>
              </w:rPr>
              <w:t>1,</w:t>
            </w:r>
            <w:r w:rsidR="001A5BAB">
              <w:rPr>
                <w:szCs w:val="22"/>
                <w:lang w:val="en-US" w:bidi="th-TH"/>
              </w:rPr>
              <w:t>641</w:t>
            </w:r>
            <w:r w:rsidRPr="006C0320">
              <w:rPr>
                <w:szCs w:val="22"/>
                <w:lang w:val="en-US" w:bidi="th-TH"/>
              </w:rPr>
              <w:t xml:space="preserve"> </w:t>
            </w:r>
          </w:p>
        </w:tc>
      </w:tr>
      <w:tr w:rsidR="006C0320" w:rsidRPr="006C0320" w14:paraId="317FB813" w14:textId="77777777" w:rsidTr="001A5BAB">
        <w:tc>
          <w:tcPr>
            <w:tcW w:w="5850" w:type="dxa"/>
            <w:hideMark/>
          </w:tcPr>
          <w:p w14:paraId="10ED2117" w14:textId="1323C57A" w:rsidR="006C0320" w:rsidRPr="006C0320" w:rsidRDefault="001456C0" w:rsidP="00411635">
            <w:pPr>
              <w:spacing w:line="240" w:lineRule="auto"/>
              <w:jc w:val="thaiDistribute"/>
              <w:rPr>
                <w:szCs w:val="22"/>
                <w:lang w:val="en-US" w:bidi="th-TH"/>
              </w:rPr>
            </w:pPr>
            <w:r w:rsidRPr="001A7358">
              <w:rPr>
                <w:szCs w:val="22"/>
                <w:lang w:bidi="th-TH"/>
              </w:rPr>
              <w:t xml:space="preserve">Property, </w:t>
            </w:r>
            <w:proofErr w:type="gramStart"/>
            <w:r w:rsidRPr="001A7358">
              <w:rPr>
                <w:szCs w:val="22"/>
                <w:lang w:bidi="th-TH"/>
              </w:rPr>
              <w:t>plant</w:t>
            </w:r>
            <w:proofErr w:type="gramEnd"/>
            <w:r w:rsidRPr="001A7358">
              <w:rPr>
                <w:szCs w:val="22"/>
                <w:lang w:bidi="th-TH"/>
              </w:rPr>
              <w:t xml:space="preserve"> and equipment</w:t>
            </w:r>
          </w:p>
        </w:tc>
        <w:tc>
          <w:tcPr>
            <w:tcW w:w="270" w:type="dxa"/>
          </w:tcPr>
          <w:p w14:paraId="741B3915" w14:textId="77777777" w:rsidR="006C0320" w:rsidRPr="006C0320" w:rsidRDefault="006C0320" w:rsidP="006C0320">
            <w:pPr>
              <w:spacing w:line="240" w:lineRule="auto"/>
              <w:ind w:left="531"/>
              <w:jc w:val="thaiDistribute"/>
              <w:rPr>
                <w:szCs w:val="22"/>
                <w:lang w:val="en-US" w:bidi="th-TH"/>
              </w:rPr>
            </w:pPr>
          </w:p>
        </w:tc>
        <w:tc>
          <w:tcPr>
            <w:tcW w:w="990" w:type="dxa"/>
          </w:tcPr>
          <w:p w14:paraId="5369D0A4" w14:textId="20520CF3" w:rsidR="006C0320" w:rsidRPr="006C0320" w:rsidRDefault="006C0320" w:rsidP="00B81920">
            <w:pPr>
              <w:spacing w:line="240" w:lineRule="auto"/>
              <w:ind w:left="-60" w:right="-105"/>
              <w:jc w:val="center"/>
              <w:rPr>
                <w:i/>
                <w:iCs/>
                <w:szCs w:val="22"/>
                <w:lang w:val="en-US" w:bidi="th-TH"/>
              </w:rPr>
            </w:pPr>
          </w:p>
        </w:tc>
        <w:tc>
          <w:tcPr>
            <w:tcW w:w="270" w:type="dxa"/>
          </w:tcPr>
          <w:p w14:paraId="1D7600B7" w14:textId="77777777" w:rsidR="006C0320" w:rsidRPr="006C0320" w:rsidRDefault="006C0320" w:rsidP="006C0320">
            <w:pPr>
              <w:spacing w:line="240" w:lineRule="auto"/>
              <w:ind w:left="531"/>
              <w:jc w:val="thaiDistribute"/>
              <w:rPr>
                <w:szCs w:val="22"/>
                <w:cs/>
                <w:lang w:bidi="th-TH"/>
              </w:rPr>
            </w:pPr>
          </w:p>
        </w:tc>
        <w:tc>
          <w:tcPr>
            <w:tcW w:w="1800" w:type="dxa"/>
            <w:hideMark/>
          </w:tcPr>
          <w:p w14:paraId="53063DDA" w14:textId="77777777" w:rsidR="006C0320" w:rsidRPr="006C0320" w:rsidRDefault="006C0320" w:rsidP="000D5294">
            <w:pPr>
              <w:tabs>
                <w:tab w:val="decimal" w:pos="1335"/>
              </w:tabs>
              <w:spacing w:line="240" w:lineRule="auto"/>
              <w:ind w:left="-105" w:right="-105"/>
              <w:jc w:val="thaiDistribute"/>
              <w:rPr>
                <w:szCs w:val="22"/>
                <w:lang w:val="en-US" w:bidi="th-TH"/>
              </w:rPr>
            </w:pPr>
            <w:r w:rsidRPr="006C0320">
              <w:rPr>
                <w:szCs w:val="22"/>
                <w:lang w:val="en-US" w:bidi="th-TH"/>
              </w:rPr>
              <w:t xml:space="preserve"> 2,756 </w:t>
            </w:r>
          </w:p>
        </w:tc>
      </w:tr>
      <w:tr w:rsidR="006C0320" w:rsidRPr="006C0320" w14:paraId="423BEBD2" w14:textId="77777777" w:rsidTr="006C0320">
        <w:tc>
          <w:tcPr>
            <w:tcW w:w="5850" w:type="dxa"/>
            <w:hideMark/>
          </w:tcPr>
          <w:p w14:paraId="0BC58F9D" w14:textId="575DCC06" w:rsidR="006C0320" w:rsidRPr="006C0320" w:rsidRDefault="00694CA4" w:rsidP="00411635">
            <w:pPr>
              <w:spacing w:line="240" w:lineRule="auto"/>
              <w:jc w:val="thaiDistribute"/>
              <w:rPr>
                <w:szCs w:val="22"/>
                <w:lang w:val="en-US" w:bidi="th-TH"/>
              </w:rPr>
            </w:pPr>
            <w:r w:rsidRPr="001A7358">
              <w:rPr>
                <w:szCs w:val="22"/>
                <w:lang w:bidi="th-TH"/>
              </w:rPr>
              <w:t>Other assets</w:t>
            </w:r>
          </w:p>
        </w:tc>
        <w:tc>
          <w:tcPr>
            <w:tcW w:w="270" w:type="dxa"/>
          </w:tcPr>
          <w:p w14:paraId="3523444A" w14:textId="77777777" w:rsidR="006C0320" w:rsidRPr="006C0320" w:rsidRDefault="006C0320" w:rsidP="006C0320">
            <w:pPr>
              <w:spacing w:line="240" w:lineRule="auto"/>
              <w:ind w:left="531"/>
              <w:jc w:val="thaiDistribute"/>
              <w:rPr>
                <w:szCs w:val="22"/>
                <w:cs/>
                <w:lang w:bidi="th-TH"/>
              </w:rPr>
            </w:pPr>
          </w:p>
        </w:tc>
        <w:tc>
          <w:tcPr>
            <w:tcW w:w="990" w:type="dxa"/>
          </w:tcPr>
          <w:p w14:paraId="24FFA4F3" w14:textId="77777777" w:rsidR="006C0320" w:rsidRPr="006C0320" w:rsidRDefault="006C0320" w:rsidP="00B81920">
            <w:pPr>
              <w:spacing w:line="240" w:lineRule="auto"/>
              <w:ind w:left="-60" w:right="-105"/>
              <w:jc w:val="center"/>
              <w:rPr>
                <w:i/>
                <w:iCs/>
                <w:szCs w:val="22"/>
                <w:lang w:val="en-US" w:bidi="th-TH"/>
              </w:rPr>
            </w:pPr>
          </w:p>
        </w:tc>
        <w:tc>
          <w:tcPr>
            <w:tcW w:w="270" w:type="dxa"/>
          </w:tcPr>
          <w:p w14:paraId="7E67BE7D" w14:textId="77777777" w:rsidR="006C0320" w:rsidRPr="006C0320" w:rsidRDefault="006C0320" w:rsidP="006C0320">
            <w:pPr>
              <w:spacing w:line="240" w:lineRule="auto"/>
              <w:ind w:left="531"/>
              <w:jc w:val="thaiDistribute"/>
              <w:rPr>
                <w:szCs w:val="22"/>
                <w:lang w:val="en-US" w:bidi="th-TH"/>
              </w:rPr>
            </w:pPr>
          </w:p>
        </w:tc>
        <w:tc>
          <w:tcPr>
            <w:tcW w:w="1800" w:type="dxa"/>
            <w:hideMark/>
          </w:tcPr>
          <w:p w14:paraId="6D03B4CC" w14:textId="77777777" w:rsidR="006C0320" w:rsidRPr="006C0320" w:rsidRDefault="006C0320" w:rsidP="000D5294">
            <w:pPr>
              <w:tabs>
                <w:tab w:val="decimal" w:pos="1335"/>
              </w:tabs>
              <w:spacing w:line="240" w:lineRule="auto"/>
              <w:ind w:left="-105" w:right="-105"/>
              <w:jc w:val="thaiDistribute"/>
              <w:rPr>
                <w:szCs w:val="22"/>
                <w:lang w:val="en-US" w:bidi="th-TH"/>
              </w:rPr>
            </w:pPr>
            <w:r w:rsidRPr="006C0320">
              <w:rPr>
                <w:szCs w:val="22"/>
                <w:cs/>
                <w:lang w:bidi="th-TH"/>
              </w:rPr>
              <w:t>9</w:t>
            </w:r>
          </w:p>
        </w:tc>
      </w:tr>
      <w:tr w:rsidR="006C0320" w:rsidRPr="006C0320" w14:paraId="0C6C4358" w14:textId="77777777" w:rsidTr="006C0320">
        <w:tc>
          <w:tcPr>
            <w:tcW w:w="5850" w:type="dxa"/>
            <w:hideMark/>
          </w:tcPr>
          <w:p w14:paraId="0FD2BEEB" w14:textId="6F92FD46" w:rsidR="006C0320" w:rsidRPr="006C0320" w:rsidRDefault="00850631" w:rsidP="00411635">
            <w:pPr>
              <w:spacing w:line="240" w:lineRule="auto"/>
              <w:jc w:val="thaiDistribute"/>
              <w:rPr>
                <w:szCs w:val="22"/>
                <w:lang w:val="en-US" w:bidi="th-TH"/>
              </w:rPr>
            </w:pPr>
            <w:r w:rsidRPr="001A7358">
              <w:rPr>
                <w:szCs w:val="22"/>
                <w:lang w:bidi="th-TH"/>
              </w:rPr>
              <w:t xml:space="preserve">Non-current provisions </w:t>
            </w:r>
            <w:r w:rsidR="00847E97" w:rsidRPr="001A7358">
              <w:rPr>
                <w:szCs w:val="22"/>
                <w:lang w:bidi="th-TH"/>
              </w:rPr>
              <w:t>for employee benefits</w:t>
            </w:r>
          </w:p>
        </w:tc>
        <w:tc>
          <w:tcPr>
            <w:tcW w:w="270" w:type="dxa"/>
          </w:tcPr>
          <w:p w14:paraId="22F2F8DE" w14:textId="77777777" w:rsidR="006C0320" w:rsidRPr="006C0320" w:rsidRDefault="006C0320" w:rsidP="006C0320">
            <w:pPr>
              <w:spacing w:line="240" w:lineRule="auto"/>
              <w:ind w:left="531"/>
              <w:jc w:val="thaiDistribute"/>
              <w:rPr>
                <w:szCs w:val="22"/>
                <w:cs/>
                <w:lang w:bidi="th-TH"/>
              </w:rPr>
            </w:pPr>
          </w:p>
        </w:tc>
        <w:tc>
          <w:tcPr>
            <w:tcW w:w="990" w:type="dxa"/>
          </w:tcPr>
          <w:p w14:paraId="5E4218AA" w14:textId="77777777" w:rsidR="006C0320" w:rsidRPr="006C0320" w:rsidRDefault="006C0320" w:rsidP="00B81920">
            <w:pPr>
              <w:spacing w:line="240" w:lineRule="auto"/>
              <w:ind w:left="-60" w:right="-105"/>
              <w:jc w:val="center"/>
              <w:rPr>
                <w:i/>
                <w:iCs/>
                <w:szCs w:val="22"/>
                <w:lang w:val="en-US" w:bidi="th-TH"/>
              </w:rPr>
            </w:pPr>
          </w:p>
        </w:tc>
        <w:tc>
          <w:tcPr>
            <w:tcW w:w="270" w:type="dxa"/>
          </w:tcPr>
          <w:p w14:paraId="28B91E8E" w14:textId="77777777" w:rsidR="006C0320" w:rsidRPr="006C0320" w:rsidRDefault="006C0320" w:rsidP="006C0320">
            <w:pPr>
              <w:spacing w:line="240" w:lineRule="auto"/>
              <w:ind w:left="531"/>
              <w:jc w:val="thaiDistribute"/>
              <w:rPr>
                <w:szCs w:val="22"/>
                <w:lang w:val="en-US" w:bidi="th-TH"/>
              </w:rPr>
            </w:pPr>
          </w:p>
        </w:tc>
        <w:tc>
          <w:tcPr>
            <w:tcW w:w="1800" w:type="dxa"/>
            <w:hideMark/>
          </w:tcPr>
          <w:p w14:paraId="60D5FD88" w14:textId="77777777" w:rsidR="006C0320" w:rsidRPr="006C0320" w:rsidRDefault="006C0320" w:rsidP="000D5294">
            <w:pPr>
              <w:tabs>
                <w:tab w:val="decimal" w:pos="1335"/>
              </w:tabs>
              <w:spacing w:line="240" w:lineRule="auto"/>
              <w:ind w:left="-105" w:right="-105"/>
              <w:jc w:val="thaiDistribute"/>
              <w:rPr>
                <w:szCs w:val="22"/>
                <w:lang w:val="en-US" w:bidi="th-TH"/>
              </w:rPr>
            </w:pPr>
            <w:r w:rsidRPr="006C0320">
              <w:rPr>
                <w:szCs w:val="22"/>
                <w:lang w:val="en-US" w:bidi="th-TH"/>
              </w:rPr>
              <w:t>(37)</w:t>
            </w:r>
          </w:p>
        </w:tc>
      </w:tr>
      <w:tr w:rsidR="006C0320" w:rsidRPr="006C0320" w14:paraId="3D7AAC64" w14:textId="77777777" w:rsidTr="006C0320">
        <w:tc>
          <w:tcPr>
            <w:tcW w:w="5850" w:type="dxa"/>
            <w:hideMark/>
          </w:tcPr>
          <w:p w14:paraId="306040E4" w14:textId="2EE3C5CE" w:rsidR="006C0320" w:rsidRPr="006C0320" w:rsidRDefault="00694CA4" w:rsidP="00411635">
            <w:pPr>
              <w:spacing w:line="240" w:lineRule="auto"/>
              <w:jc w:val="thaiDistribute"/>
              <w:rPr>
                <w:szCs w:val="22"/>
                <w:cs/>
                <w:lang w:bidi="th-TH"/>
              </w:rPr>
            </w:pPr>
            <w:r w:rsidRPr="001A7358">
              <w:rPr>
                <w:szCs w:val="22"/>
                <w:lang w:bidi="th-TH"/>
              </w:rPr>
              <w:t>Other liabilities</w:t>
            </w:r>
          </w:p>
        </w:tc>
        <w:tc>
          <w:tcPr>
            <w:tcW w:w="270" w:type="dxa"/>
          </w:tcPr>
          <w:p w14:paraId="77A62DF6" w14:textId="77777777" w:rsidR="006C0320" w:rsidRPr="006C0320" w:rsidRDefault="006C0320" w:rsidP="006C0320">
            <w:pPr>
              <w:spacing w:line="240" w:lineRule="auto"/>
              <w:ind w:left="531"/>
              <w:jc w:val="thaiDistribute"/>
              <w:rPr>
                <w:szCs w:val="22"/>
                <w:lang w:val="en-US" w:bidi="th-TH"/>
              </w:rPr>
            </w:pPr>
          </w:p>
        </w:tc>
        <w:tc>
          <w:tcPr>
            <w:tcW w:w="990" w:type="dxa"/>
          </w:tcPr>
          <w:p w14:paraId="3D3E2CFB" w14:textId="77777777" w:rsidR="006C0320" w:rsidRPr="006C0320" w:rsidRDefault="006C0320" w:rsidP="00B81920">
            <w:pPr>
              <w:spacing w:line="240" w:lineRule="auto"/>
              <w:ind w:left="-60" w:right="-105"/>
              <w:jc w:val="center"/>
              <w:rPr>
                <w:i/>
                <w:iCs/>
                <w:szCs w:val="22"/>
                <w:cs/>
                <w:lang w:bidi="th-TH"/>
              </w:rPr>
            </w:pPr>
          </w:p>
        </w:tc>
        <w:tc>
          <w:tcPr>
            <w:tcW w:w="270" w:type="dxa"/>
          </w:tcPr>
          <w:p w14:paraId="15506158" w14:textId="77777777" w:rsidR="006C0320" w:rsidRPr="006C0320" w:rsidRDefault="006C0320" w:rsidP="006C0320">
            <w:pPr>
              <w:spacing w:line="240" w:lineRule="auto"/>
              <w:ind w:left="531"/>
              <w:jc w:val="thaiDistribute"/>
              <w:rPr>
                <w:szCs w:val="22"/>
                <w:lang w:val="en-US" w:bidi="th-TH"/>
              </w:rPr>
            </w:pPr>
          </w:p>
        </w:tc>
        <w:tc>
          <w:tcPr>
            <w:tcW w:w="1800" w:type="dxa"/>
            <w:hideMark/>
          </w:tcPr>
          <w:p w14:paraId="47B31D5F" w14:textId="69652B73" w:rsidR="006C0320" w:rsidRPr="006C0320" w:rsidRDefault="006C0320" w:rsidP="000D5294">
            <w:pPr>
              <w:tabs>
                <w:tab w:val="decimal" w:pos="1335"/>
              </w:tabs>
              <w:spacing w:line="240" w:lineRule="auto"/>
              <w:ind w:left="-105" w:right="-105"/>
              <w:jc w:val="thaiDistribute"/>
              <w:rPr>
                <w:szCs w:val="22"/>
                <w:cs/>
                <w:lang w:bidi="th-TH"/>
              </w:rPr>
            </w:pPr>
            <w:r w:rsidRPr="006C0320">
              <w:rPr>
                <w:szCs w:val="22"/>
                <w:cs/>
                <w:lang w:bidi="th-TH"/>
              </w:rPr>
              <w:t>(10</w:t>
            </w:r>
            <w:r w:rsidR="00580F05">
              <w:rPr>
                <w:szCs w:val="22"/>
                <w:lang w:val="en-US" w:bidi="th-TH"/>
              </w:rPr>
              <w:t>2</w:t>
            </w:r>
            <w:r w:rsidRPr="006C0320">
              <w:rPr>
                <w:szCs w:val="22"/>
                <w:cs/>
                <w:lang w:bidi="th-TH"/>
              </w:rPr>
              <w:t>)</w:t>
            </w:r>
          </w:p>
        </w:tc>
      </w:tr>
      <w:tr w:rsidR="006C0320" w:rsidRPr="006C0320" w14:paraId="782252E8" w14:textId="77777777" w:rsidTr="006C0320">
        <w:tc>
          <w:tcPr>
            <w:tcW w:w="5850" w:type="dxa"/>
            <w:hideMark/>
          </w:tcPr>
          <w:p w14:paraId="26343ADE" w14:textId="2C40F635" w:rsidR="006C0320" w:rsidRPr="006C0320" w:rsidRDefault="00694CA4" w:rsidP="00411635">
            <w:pPr>
              <w:spacing w:line="240" w:lineRule="auto"/>
              <w:jc w:val="thaiDistribute"/>
              <w:rPr>
                <w:b/>
                <w:bCs/>
                <w:szCs w:val="22"/>
                <w:lang w:val="en-US" w:bidi="th-TH"/>
              </w:rPr>
            </w:pPr>
            <w:r w:rsidRPr="001A7358">
              <w:rPr>
                <w:b/>
                <w:bCs/>
                <w:szCs w:val="22"/>
                <w:lang w:bidi="th-TH"/>
              </w:rPr>
              <w:t>Net</w:t>
            </w:r>
          </w:p>
        </w:tc>
        <w:tc>
          <w:tcPr>
            <w:tcW w:w="270" w:type="dxa"/>
          </w:tcPr>
          <w:p w14:paraId="3CC31584" w14:textId="77777777" w:rsidR="006C0320" w:rsidRPr="006C0320" w:rsidRDefault="006C0320" w:rsidP="006C0320">
            <w:pPr>
              <w:spacing w:line="240" w:lineRule="auto"/>
              <w:ind w:left="531"/>
              <w:jc w:val="thaiDistribute"/>
              <w:rPr>
                <w:szCs w:val="22"/>
                <w:lang w:val="en-US" w:bidi="th-TH"/>
              </w:rPr>
            </w:pPr>
          </w:p>
        </w:tc>
        <w:tc>
          <w:tcPr>
            <w:tcW w:w="990" w:type="dxa"/>
          </w:tcPr>
          <w:p w14:paraId="231D2BA4" w14:textId="77777777" w:rsidR="006C0320" w:rsidRPr="006C0320" w:rsidRDefault="006C0320" w:rsidP="00B81920">
            <w:pPr>
              <w:spacing w:line="240" w:lineRule="auto"/>
              <w:ind w:left="-60" w:right="-105"/>
              <w:jc w:val="center"/>
              <w:rPr>
                <w:szCs w:val="22"/>
                <w:cs/>
                <w:lang w:bidi="th-TH"/>
              </w:rPr>
            </w:pPr>
          </w:p>
        </w:tc>
        <w:tc>
          <w:tcPr>
            <w:tcW w:w="270" w:type="dxa"/>
          </w:tcPr>
          <w:p w14:paraId="311FFF62" w14:textId="77777777" w:rsidR="006C0320" w:rsidRPr="006C0320" w:rsidRDefault="006C0320" w:rsidP="006C0320">
            <w:pPr>
              <w:spacing w:line="240" w:lineRule="auto"/>
              <w:ind w:left="531"/>
              <w:jc w:val="thaiDistribute"/>
              <w:rPr>
                <w:szCs w:val="22"/>
                <w:lang w:val="en-US" w:bidi="th-TH"/>
              </w:rPr>
            </w:pPr>
          </w:p>
        </w:tc>
        <w:tc>
          <w:tcPr>
            <w:tcW w:w="1800" w:type="dxa"/>
            <w:tcBorders>
              <w:top w:val="single" w:sz="4" w:space="0" w:color="auto"/>
              <w:left w:val="nil"/>
              <w:bottom w:val="double" w:sz="4" w:space="0" w:color="auto"/>
              <w:right w:val="nil"/>
            </w:tcBorders>
            <w:hideMark/>
          </w:tcPr>
          <w:p w14:paraId="33950D0C" w14:textId="034A4047" w:rsidR="006C0320" w:rsidRPr="006C0320" w:rsidRDefault="006C0320" w:rsidP="000D5294">
            <w:pPr>
              <w:tabs>
                <w:tab w:val="decimal" w:pos="1335"/>
              </w:tabs>
              <w:spacing w:line="240" w:lineRule="auto"/>
              <w:ind w:left="-105" w:right="-105"/>
              <w:jc w:val="thaiDistribute"/>
              <w:rPr>
                <w:b/>
                <w:bCs/>
                <w:szCs w:val="22"/>
                <w:lang w:val="en-US" w:bidi="th-TH"/>
              </w:rPr>
            </w:pPr>
            <w:r w:rsidRPr="006C0320">
              <w:rPr>
                <w:b/>
                <w:bCs/>
                <w:szCs w:val="22"/>
                <w:cs/>
                <w:lang w:bidi="th-TH"/>
              </w:rPr>
              <w:t>4</w:t>
            </w:r>
            <w:r w:rsidRPr="006C0320">
              <w:rPr>
                <w:b/>
                <w:bCs/>
                <w:szCs w:val="22"/>
                <w:lang w:val="en-US" w:bidi="th-TH"/>
              </w:rPr>
              <w:t>,</w:t>
            </w:r>
            <w:r w:rsidR="001A5BAB">
              <w:rPr>
                <w:b/>
                <w:bCs/>
                <w:szCs w:val="22"/>
                <w:lang w:bidi="th-TH"/>
              </w:rPr>
              <w:t>363</w:t>
            </w:r>
          </w:p>
        </w:tc>
      </w:tr>
      <w:tr w:rsidR="006C0320" w:rsidRPr="006C0320" w14:paraId="21FD59A3" w14:textId="77777777" w:rsidTr="006C0320">
        <w:tc>
          <w:tcPr>
            <w:tcW w:w="5850" w:type="dxa"/>
          </w:tcPr>
          <w:p w14:paraId="57D38E68" w14:textId="77777777" w:rsidR="006C0320" w:rsidRPr="006C0320" w:rsidRDefault="006C0320" w:rsidP="00411635">
            <w:pPr>
              <w:spacing w:line="240" w:lineRule="auto"/>
              <w:jc w:val="thaiDistribute"/>
              <w:rPr>
                <w:szCs w:val="22"/>
                <w:lang w:val="en-US" w:bidi="th-TH"/>
              </w:rPr>
            </w:pPr>
          </w:p>
        </w:tc>
        <w:tc>
          <w:tcPr>
            <w:tcW w:w="270" w:type="dxa"/>
          </w:tcPr>
          <w:p w14:paraId="6A0B1CFF" w14:textId="77777777" w:rsidR="006C0320" w:rsidRPr="006C0320" w:rsidRDefault="006C0320" w:rsidP="006C0320">
            <w:pPr>
              <w:spacing w:line="240" w:lineRule="auto"/>
              <w:ind w:left="531"/>
              <w:jc w:val="thaiDistribute"/>
              <w:rPr>
                <w:szCs w:val="22"/>
                <w:lang w:val="en-US" w:bidi="th-TH"/>
              </w:rPr>
            </w:pPr>
          </w:p>
        </w:tc>
        <w:tc>
          <w:tcPr>
            <w:tcW w:w="990" w:type="dxa"/>
          </w:tcPr>
          <w:p w14:paraId="47644E15" w14:textId="77777777" w:rsidR="006C0320" w:rsidRPr="006C0320" w:rsidRDefault="006C0320" w:rsidP="00B81920">
            <w:pPr>
              <w:spacing w:line="240" w:lineRule="auto"/>
              <w:ind w:left="-60" w:right="-105"/>
              <w:jc w:val="center"/>
              <w:rPr>
                <w:szCs w:val="22"/>
                <w:cs/>
                <w:lang w:bidi="th-TH"/>
              </w:rPr>
            </w:pPr>
          </w:p>
        </w:tc>
        <w:tc>
          <w:tcPr>
            <w:tcW w:w="270" w:type="dxa"/>
          </w:tcPr>
          <w:p w14:paraId="6E146799" w14:textId="77777777" w:rsidR="006C0320" w:rsidRPr="006C0320" w:rsidRDefault="006C0320" w:rsidP="006C0320">
            <w:pPr>
              <w:spacing w:line="240" w:lineRule="auto"/>
              <w:ind w:left="531"/>
              <w:jc w:val="thaiDistribute"/>
              <w:rPr>
                <w:szCs w:val="22"/>
                <w:lang w:val="en-US" w:bidi="th-TH"/>
              </w:rPr>
            </w:pPr>
          </w:p>
        </w:tc>
        <w:tc>
          <w:tcPr>
            <w:tcW w:w="1800" w:type="dxa"/>
            <w:tcBorders>
              <w:top w:val="double" w:sz="4" w:space="0" w:color="auto"/>
              <w:left w:val="nil"/>
              <w:bottom w:val="nil"/>
              <w:right w:val="nil"/>
            </w:tcBorders>
          </w:tcPr>
          <w:p w14:paraId="1FD74EF9" w14:textId="77777777" w:rsidR="006C0320" w:rsidRPr="006C0320" w:rsidRDefault="006C0320" w:rsidP="000D5294">
            <w:pPr>
              <w:tabs>
                <w:tab w:val="decimal" w:pos="1335"/>
              </w:tabs>
              <w:spacing w:line="240" w:lineRule="auto"/>
              <w:ind w:left="-105" w:right="-105"/>
              <w:jc w:val="thaiDistribute"/>
              <w:rPr>
                <w:szCs w:val="22"/>
                <w:lang w:val="en-US" w:bidi="th-TH"/>
              </w:rPr>
            </w:pPr>
          </w:p>
        </w:tc>
      </w:tr>
      <w:tr w:rsidR="006C0320" w:rsidRPr="006C0320" w14:paraId="177AFFF8" w14:textId="77777777" w:rsidTr="006C0320">
        <w:tc>
          <w:tcPr>
            <w:tcW w:w="5850" w:type="dxa"/>
            <w:hideMark/>
          </w:tcPr>
          <w:p w14:paraId="0F647804" w14:textId="4AC1486D" w:rsidR="006C0320" w:rsidRPr="006C0320" w:rsidRDefault="00694CA4" w:rsidP="00411635">
            <w:pPr>
              <w:spacing w:line="240" w:lineRule="auto"/>
              <w:jc w:val="thaiDistribute"/>
              <w:rPr>
                <w:b/>
                <w:bCs/>
                <w:szCs w:val="22"/>
                <w:lang w:val="en-US" w:bidi="th-TH"/>
              </w:rPr>
            </w:pPr>
            <w:r w:rsidRPr="001A7358">
              <w:rPr>
                <w:szCs w:val="22"/>
                <w:lang w:bidi="th-TH"/>
              </w:rPr>
              <w:t>Cash acquired with the subsidiary</w:t>
            </w:r>
          </w:p>
        </w:tc>
        <w:tc>
          <w:tcPr>
            <w:tcW w:w="270" w:type="dxa"/>
          </w:tcPr>
          <w:p w14:paraId="1C5CF4F7" w14:textId="77777777" w:rsidR="006C0320" w:rsidRPr="006C0320" w:rsidRDefault="006C0320" w:rsidP="006C0320">
            <w:pPr>
              <w:spacing w:line="240" w:lineRule="auto"/>
              <w:ind w:left="531"/>
              <w:jc w:val="thaiDistribute"/>
              <w:rPr>
                <w:szCs w:val="22"/>
                <w:lang w:val="en-US" w:bidi="th-TH"/>
              </w:rPr>
            </w:pPr>
          </w:p>
        </w:tc>
        <w:tc>
          <w:tcPr>
            <w:tcW w:w="990" w:type="dxa"/>
          </w:tcPr>
          <w:p w14:paraId="352E7475" w14:textId="77777777" w:rsidR="006C0320" w:rsidRPr="006C0320" w:rsidRDefault="006C0320" w:rsidP="00B81920">
            <w:pPr>
              <w:spacing w:line="240" w:lineRule="auto"/>
              <w:ind w:left="-60" w:right="-105"/>
              <w:jc w:val="center"/>
              <w:rPr>
                <w:szCs w:val="22"/>
                <w:lang w:val="en-US" w:bidi="th-TH"/>
              </w:rPr>
            </w:pPr>
          </w:p>
        </w:tc>
        <w:tc>
          <w:tcPr>
            <w:tcW w:w="270" w:type="dxa"/>
          </w:tcPr>
          <w:p w14:paraId="52368658" w14:textId="77777777" w:rsidR="006C0320" w:rsidRPr="006C0320" w:rsidRDefault="006C0320" w:rsidP="006C0320">
            <w:pPr>
              <w:spacing w:line="240" w:lineRule="auto"/>
              <w:ind w:left="531"/>
              <w:jc w:val="thaiDistribute"/>
              <w:rPr>
                <w:szCs w:val="22"/>
                <w:lang w:val="en-US" w:bidi="th-TH"/>
              </w:rPr>
            </w:pPr>
          </w:p>
        </w:tc>
        <w:tc>
          <w:tcPr>
            <w:tcW w:w="1800" w:type="dxa"/>
            <w:hideMark/>
          </w:tcPr>
          <w:p w14:paraId="10CCAFA5" w14:textId="77777777" w:rsidR="006C0320" w:rsidRPr="006C0320" w:rsidRDefault="006C0320" w:rsidP="000D5294">
            <w:pPr>
              <w:tabs>
                <w:tab w:val="decimal" w:pos="1335"/>
              </w:tabs>
              <w:spacing w:line="240" w:lineRule="auto"/>
              <w:ind w:left="-105" w:right="-105"/>
              <w:jc w:val="thaiDistribute"/>
              <w:rPr>
                <w:szCs w:val="22"/>
                <w:lang w:val="en-US" w:bidi="th-TH"/>
              </w:rPr>
            </w:pPr>
            <w:r w:rsidRPr="006C0320">
              <w:rPr>
                <w:szCs w:val="22"/>
                <w:cs/>
                <w:lang w:bidi="th-TH"/>
              </w:rPr>
              <w:t>79</w:t>
            </w:r>
          </w:p>
        </w:tc>
      </w:tr>
      <w:tr w:rsidR="006C0320" w:rsidRPr="006C0320" w14:paraId="004781C6" w14:textId="77777777" w:rsidTr="006C0320">
        <w:tc>
          <w:tcPr>
            <w:tcW w:w="5850" w:type="dxa"/>
            <w:hideMark/>
          </w:tcPr>
          <w:p w14:paraId="64BA9B51" w14:textId="7014DB2A" w:rsidR="006C0320" w:rsidRPr="006C0320" w:rsidRDefault="00B0698A" w:rsidP="00411635">
            <w:pPr>
              <w:spacing w:line="240" w:lineRule="auto"/>
              <w:jc w:val="thaiDistribute"/>
              <w:rPr>
                <w:b/>
                <w:bCs/>
                <w:szCs w:val="22"/>
                <w:lang w:val="en-US" w:bidi="th-TH"/>
              </w:rPr>
            </w:pPr>
            <w:r w:rsidRPr="001A7358">
              <w:rPr>
                <w:szCs w:val="22"/>
                <w:lang w:bidi="th-TH"/>
              </w:rPr>
              <w:t>Cash paid</w:t>
            </w:r>
          </w:p>
        </w:tc>
        <w:tc>
          <w:tcPr>
            <w:tcW w:w="270" w:type="dxa"/>
          </w:tcPr>
          <w:p w14:paraId="65E5648A" w14:textId="77777777" w:rsidR="006C0320" w:rsidRPr="006C0320" w:rsidRDefault="006C0320" w:rsidP="006C0320">
            <w:pPr>
              <w:spacing w:line="240" w:lineRule="auto"/>
              <w:ind w:left="531"/>
              <w:jc w:val="thaiDistribute"/>
              <w:rPr>
                <w:szCs w:val="22"/>
                <w:lang w:val="en-US" w:bidi="th-TH"/>
              </w:rPr>
            </w:pPr>
          </w:p>
        </w:tc>
        <w:tc>
          <w:tcPr>
            <w:tcW w:w="990" w:type="dxa"/>
          </w:tcPr>
          <w:p w14:paraId="2C4EF47A" w14:textId="77777777" w:rsidR="006C0320" w:rsidRPr="006C0320" w:rsidRDefault="006C0320" w:rsidP="00B81920">
            <w:pPr>
              <w:spacing w:line="240" w:lineRule="auto"/>
              <w:ind w:left="-60" w:right="-105"/>
              <w:jc w:val="center"/>
              <w:rPr>
                <w:szCs w:val="22"/>
                <w:cs/>
                <w:lang w:bidi="th-TH"/>
              </w:rPr>
            </w:pPr>
          </w:p>
        </w:tc>
        <w:tc>
          <w:tcPr>
            <w:tcW w:w="270" w:type="dxa"/>
          </w:tcPr>
          <w:p w14:paraId="6C05A6D6" w14:textId="77777777" w:rsidR="006C0320" w:rsidRPr="006C0320" w:rsidRDefault="006C0320" w:rsidP="006C0320">
            <w:pPr>
              <w:spacing w:line="240" w:lineRule="auto"/>
              <w:ind w:left="531"/>
              <w:jc w:val="thaiDistribute"/>
              <w:rPr>
                <w:szCs w:val="22"/>
                <w:lang w:val="en-US" w:bidi="th-TH"/>
              </w:rPr>
            </w:pPr>
          </w:p>
        </w:tc>
        <w:tc>
          <w:tcPr>
            <w:tcW w:w="1800" w:type="dxa"/>
            <w:tcBorders>
              <w:top w:val="nil"/>
              <w:left w:val="nil"/>
              <w:bottom w:val="single" w:sz="4" w:space="0" w:color="auto"/>
              <w:right w:val="nil"/>
            </w:tcBorders>
            <w:hideMark/>
          </w:tcPr>
          <w:p w14:paraId="2FDE5AA0" w14:textId="77777777" w:rsidR="006C0320" w:rsidRPr="006C0320" w:rsidRDefault="006C0320" w:rsidP="000D5294">
            <w:pPr>
              <w:tabs>
                <w:tab w:val="decimal" w:pos="1335"/>
              </w:tabs>
              <w:spacing w:line="240" w:lineRule="auto"/>
              <w:ind w:left="-105" w:right="-105"/>
              <w:jc w:val="thaiDistribute"/>
              <w:rPr>
                <w:szCs w:val="22"/>
                <w:lang w:val="en-US" w:bidi="th-TH"/>
              </w:rPr>
            </w:pPr>
            <w:r w:rsidRPr="006C0320">
              <w:rPr>
                <w:szCs w:val="22"/>
                <w:lang w:val="en-US" w:bidi="th-TH"/>
              </w:rPr>
              <w:t>(4,363)</w:t>
            </w:r>
          </w:p>
        </w:tc>
      </w:tr>
      <w:tr w:rsidR="006C0320" w:rsidRPr="006C0320" w14:paraId="4D1F63F2" w14:textId="77777777" w:rsidTr="006C0320">
        <w:tc>
          <w:tcPr>
            <w:tcW w:w="5850" w:type="dxa"/>
            <w:hideMark/>
          </w:tcPr>
          <w:p w14:paraId="524A2DA5" w14:textId="3BA1427B" w:rsidR="006C0320" w:rsidRPr="006C0320" w:rsidRDefault="002329A8" w:rsidP="00411635">
            <w:pPr>
              <w:spacing w:line="240" w:lineRule="auto"/>
              <w:jc w:val="thaiDistribute"/>
              <w:rPr>
                <w:b/>
                <w:bCs/>
                <w:szCs w:val="22"/>
                <w:lang w:val="en-US" w:bidi="th-TH"/>
              </w:rPr>
            </w:pPr>
            <w:r w:rsidRPr="001A7358">
              <w:rPr>
                <w:b/>
                <w:bCs/>
                <w:szCs w:val="22"/>
                <w:lang w:bidi="th-TH"/>
              </w:rPr>
              <w:t>Net cash outflows</w:t>
            </w:r>
          </w:p>
        </w:tc>
        <w:tc>
          <w:tcPr>
            <w:tcW w:w="270" w:type="dxa"/>
          </w:tcPr>
          <w:p w14:paraId="02C5ECF0" w14:textId="77777777" w:rsidR="006C0320" w:rsidRPr="006C0320" w:rsidRDefault="006C0320" w:rsidP="006C0320">
            <w:pPr>
              <w:spacing w:line="240" w:lineRule="auto"/>
              <w:ind w:left="531"/>
              <w:jc w:val="thaiDistribute"/>
              <w:rPr>
                <w:szCs w:val="22"/>
                <w:lang w:val="en-US" w:bidi="th-TH"/>
              </w:rPr>
            </w:pPr>
          </w:p>
        </w:tc>
        <w:tc>
          <w:tcPr>
            <w:tcW w:w="990" w:type="dxa"/>
          </w:tcPr>
          <w:p w14:paraId="7E1F5474" w14:textId="77777777" w:rsidR="006C0320" w:rsidRPr="006C0320" w:rsidRDefault="006C0320" w:rsidP="00B81920">
            <w:pPr>
              <w:spacing w:line="240" w:lineRule="auto"/>
              <w:ind w:left="-60" w:right="-105"/>
              <w:jc w:val="center"/>
              <w:rPr>
                <w:szCs w:val="22"/>
                <w:cs/>
                <w:lang w:bidi="th-TH"/>
              </w:rPr>
            </w:pPr>
          </w:p>
        </w:tc>
        <w:tc>
          <w:tcPr>
            <w:tcW w:w="270" w:type="dxa"/>
          </w:tcPr>
          <w:p w14:paraId="12F7D8DC" w14:textId="77777777" w:rsidR="006C0320" w:rsidRPr="006C0320" w:rsidRDefault="006C0320" w:rsidP="006C0320">
            <w:pPr>
              <w:spacing w:line="240" w:lineRule="auto"/>
              <w:ind w:left="531"/>
              <w:jc w:val="thaiDistribute"/>
              <w:rPr>
                <w:szCs w:val="22"/>
                <w:lang w:val="en-US" w:bidi="th-TH"/>
              </w:rPr>
            </w:pPr>
          </w:p>
        </w:tc>
        <w:tc>
          <w:tcPr>
            <w:tcW w:w="1800" w:type="dxa"/>
            <w:tcBorders>
              <w:top w:val="single" w:sz="4" w:space="0" w:color="auto"/>
              <w:left w:val="nil"/>
              <w:bottom w:val="double" w:sz="4" w:space="0" w:color="auto"/>
              <w:right w:val="nil"/>
            </w:tcBorders>
            <w:hideMark/>
          </w:tcPr>
          <w:p w14:paraId="49473DEC" w14:textId="77777777" w:rsidR="006C0320" w:rsidRPr="006C0320" w:rsidRDefault="006C0320" w:rsidP="000D5294">
            <w:pPr>
              <w:tabs>
                <w:tab w:val="decimal" w:pos="1335"/>
              </w:tabs>
              <w:spacing w:line="240" w:lineRule="auto"/>
              <w:ind w:left="-105" w:right="-105"/>
              <w:jc w:val="thaiDistribute"/>
              <w:rPr>
                <w:b/>
                <w:bCs/>
                <w:szCs w:val="22"/>
                <w:lang w:val="en-US" w:bidi="th-TH"/>
              </w:rPr>
            </w:pPr>
            <w:r w:rsidRPr="006C0320">
              <w:rPr>
                <w:b/>
                <w:bCs/>
                <w:szCs w:val="22"/>
                <w:lang w:val="en-US" w:bidi="th-TH"/>
              </w:rPr>
              <w:t>(4,284)</w:t>
            </w:r>
          </w:p>
        </w:tc>
      </w:tr>
    </w:tbl>
    <w:p w14:paraId="4BF5C2DB" w14:textId="77777777" w:rsidR="004A0626" w:rsidRPr="004A0626" w:rsidRDefault="004A0626" w:rsidP="00015D44">
      <w:pPr>
        <w:spacing w:line="240" w:lineRule="auto"/>
        <w:ind w:left="531"/>
        <w:jc w:val="thaiDistribute"/>
        <w:rPr>
          <w:rFonts w:cstheme="minorBidi"/>
          <w:spacing w:val="-6"/>
          <w:szCs w:val="22"/>
          <w:lang w:bidi="th-TH"/>
        </w:rPr>
      </w:pPr>
    </w:p>
    <w:p w14:paraId="1D9E8476" w14:textId="43811F99" w:rsidR="00B7121B" w:rsidRPr="002F3CA2" w:rsidRDefault="006603DF" w:rsidP="00015D44">
      <w:pPr>
        <w:spacing w:line="240" w:lineRule="auto"/>
        <w:ind w:left="531"/>
        <w:jc w:val="thaiDistribute"/>
        <w:rPr>
          <w:rFonts w:cstheme="minorBidi"/>
          <w:i/>
          <w:iCs/>
          <w:spacing w:val="-6"/>
          <w:szCs w:val="22"/>
          <w:lang w:val="en-US" w:bidi="th-TH"/>
        </w:rPr>
      </w:pPr>
      <w:r>
        <w:rPr>
          <w:rFonts w:cstheme="minorBidi"/>
          <w:i/>
          <w:iCs/>
          <w:spacing w:val="-6"/>
          <w:szCs w:val="22"/>
          <w:lang w:val="en-US" w:bidi="th-TH"/>
        </w:rPr>
        <w:t xml:space="preserve">Sale of investment in </w:t>
      </w:r>
      <w:r w:rsidRPr="006603DF">
        <w:rPr>
          <w:rFonts w:cstheme="minorBidi"/>
          <w:i/>
          <w:iCs/>
          <w:spacing w:val="-6"/>
          <w:szCs w:val="22"/>
          <w:lang w:val="en-US" w:bidi="th-TH"/>
        </w:rPr>
        <w:t>subsidiar</w:t>
      </w:r>
      <w:r w:rsidR="001A5BAB">
        <w:rPr>
          <w:rFonts w:cstheme="minorBidi"/>
          <w:i/>
          <w:iCs/>
          <w:spacing w:val="-6"/>
          <w:szCs w:val="22"/>
          <w:lang w:val="en-US" w:bidi="th-TH"/>
        </w:rPr>
        <w:t>y</w:t>
      </w:r>
      <w:r w:rsidRPr="006603DF">
        <w:rPr>
          <w:rFonts w:cstheme="minorBidi"/>
          <w:i/>
          <w:iCs/>
          <w:spacing w:val="-6"/>
          <w:szCs w:val="22"/>
          <w:lang w:val="en-US" w:bidi="th-TH"/>
        </w:rPr>
        <w:t xml:space="preserve"> for three-month period ended 31 March 2025</w:t>
      </w:r>
    </w:p>
    <w:p w14:paraId="288CE485" w14:textId="77777777" w:rsidR="002F3CA2" w:rsidRDefault="002F3CA2" w:rsidP="002F3CA2">
      <w:pPr>
        <w:spacing w:line="240" w:lineRule="auto"/>
        <w:ind w:left="531"/>
        <w:rPr>
          <w:rFonts w:cstheme="minorBidi"/>
          <w:spacing w:val="-6"/>
          <w:szCs w:val="22"/>
          <w:lang w:val="en-US"/>
        </w:rPr>
      </w:pPr>
    </w:p>
    <w:p w14:paraId="46141426" w14:textId="70C9E342" w:rsidR="006603DF" w:rsidRDefault="00840D63" w:rsidP="005579FC">
      <w:pPr>
        <w:spacing w:line="240" w:lineRule="auto"/>
        <w:ind w:left="531"/>
        <w:jc w:val="thaiDistribute"/>
        <w:rPr>
          <w:rFonts w:cstheme="minorBidi"/>
          <w:szCs w:val="22"/>
          <w:lang w:bidi="th-TH"/>
        </w:rPr>
      </w:pPr>
      <w:r w:rsidRPr="005579FC">
        <w:rPr>
          <w:rFonts w:cstheme="minorBidi"/>
          <w:szCs w:val="22"/>
          <w:lang w:bidi="th-TH"/>
        </w:rPr>
        <w:t xml:space="preserve">On 14 February 2025, the Company sold the ordinary shares of TCC Hotel Asset Management Company Limited, a direct subsidiary, to </w:t>
      </w:r>
      <w:r w:rsidR="00840FDD" w:rsidRPr="005579FC">
        <w:rPr>
          <w:rFonts w:cstheme="minorBidi"/>
          <w:szCs w:val="22"/>
          <w:lang w:bidi="th-TH"/>
        </w:rPr>
        <w:t>AWC for Businesses 2 Company Limited, a direct subsidiary, in amounting for Baht 9.48</w:t>
      </w:r>
      <w:r w:rsidR="00AC1FE9" w:rsidRPr="005579FC">
        <w:rPr>
          <w:rFonts w:cstheme="minorBidi"/>
          <w:szCs w:val="22"/>
          <w:lang w:bidi="th-TH"/>
        </w:rPr>
        <w:t xml:space="preserve">. The Company’s interest in the subsidiary </w:t>
      </w:r>
      <w:proofErr w:type="gramStart"/>
      <w:r w:rsidR="0046073A" w:rsidRPr="005579FC">
        <w:rPr>
          <w:rFonts w:cstheme="minorBidi"/>
          <w:szCs w:val="22"/>
          <w:lang w:bidi="th-TH"/>
        </w:rPr>
        <w:t>remain</w:t>
      </w:r>
      <w:proofErr w:type="gramEnd"/>
      <w:r w:rsidR="0046073A" w:rsidRPr="005579FC">
        <w:rPr>
          <w:rFonts w:cstheme="minorBidi"/>
          <w:szCs w:val="22"/>
          <w:lang w:bidi="th-TH"/>
        </w:rPr>
        <w:t xml:space="preserve"> the same</w:t>
      </w:r>
      <w:r w:rsidR="005579FC" w:rsidRPr="005579FC">
        <w:rPr>
          <w:rFonts w:cstheme="minorBidi"/>
          <w:szCs w:val="22"/>
          <w:lang w:bidi="th-TH"/>
        </w:rPr>
        <w:t xml:space="preserve"> and</w:t>
      </w:r>
      <w:r w:rsidR="00AC1FE9" w:rsidRPr="005579FC">
        <w:rPr>
          <w:rFonts w:cstheme="minorBidi"/>
          <w:szCs w:val="22"/>
          <w:lang w:bidi="th-TH"/>
        </w:rPr>
        <w:t xml:space="preserve"> </w:t>
      </w:r>
      <w:r w:rsidR="005579FC" w:rsidRPr="005579FC">
        <w:rPr>
          <w:rFonts w:cstheme="minorBidi"/>
          <w:szCs w:val="22"/>
          <w:lang w:bidi="th-TH"/>
        </w:rPr>
        <w:t>t</w:t>
      </w:r>
      <w:r w:rsidR="00AC1FE9" w:rsidRPr="005579FC">
        <w:rPr>
          <w:rFonts w:cstheme="minorBidi"/>
          <w:szCs w:val="22"/>
          <w:lang w:bidi="th-TH"/>
        </w:rPr>
        <w:t xml:space="preserve">he Group’s interest in the subsidiary was still </w:t>
      </w:r>
      <w:r w:rsidR="005579FC" w:rsidRPr="005579FC">
        <w:rPr>
          <w:rFonts w:cstheme="minorBidi"/>
          <w:szCs w:val="22"/>
          <w:lang w:bidi="th-TH"/>
        </w:rPr>
        <w:t>99.99</w:t>
      </w:r>
      <w:r w:rsidR="00AC1FE9" w:rsidRPr="005579FC">
        <w:rPr>
          <w:rFonts w:cstheme="minorBidi"/>
          <w:szCs w:val="22"/>
          <w:lang w:bidi="th-TH"/>
        </w:rPr>
        <w:t>%.</w:t>
      </w:r>
    </w:p>
    <w:p w14:paraId="421D1560" w14:textId="77777777" w:rsidR="00C73A2B" w:rsidRPr="005579FC" w:rsidRDefault="00C73A2B" w:rsidP="005579FC">
      <w:pPr>
        <w:spacing w:line="240" w:lineRule="auto"/>
        <w:ind w:left="531"/>
        <w:jc w:val="thaiDistribute"/>
        <w:rPr>
          <w:rFonts w:cstheme="minorBidi"/>
          <w:szCs w:val="22"/>
          <w:lang w:bidi="th-TH"/>
        </w:rPr>
      </w:pPr>
    </w:p>
    <w:p w14:paraId="40163D4F" w14:textId="697DE767" w:rsidR="00EE4422" w:rsidRPr="009426D0" w:rsidRDefault="009718C3" w:rsidP="00EE6E40">
      <w:pPr>
        <w:pStyle w:val="Heading1"/>
        <w:spacing w:before="0" w:after="0" w:line="240" w:lineRule="atLeast"/>
        <w:ind w:left="540" w:hanging="540"/>
        <w:rPr>
          <w:sz w:val="22"/>
          <w:szCs w:val="22"/>
          <w:lang w:val="en-US"/>
        </w:rPr>
      </w:pPr>
      <w:r w:rsidRPr="009426D0">
        <w:rPr>
          <w:bCs/>
          <w:szCs w:val="24"/>
        </w:rPr>
        <w:t xml:space="preserve">Investment </w:t>
      </w:r>
      <w:r w:rsidR="00CA296F" w:rsidRPr="009426D0">
        <w:rPr>
          <w:bCs/>
          <w:szCs w:val="24"/>
        </w:rPr>
        <w:t>p</w:t>
      </w:r>
      <w:r w:rsidRPr="009426D0">
        <w:rPr>
          <w:bCs/>
          <w:szCs w:val="24"/>
        </w:rPr>
        <w:t>roperties</w:t>
      </w:r>
    </w:p>
    <w:p w14:paraId="303AC695" w14:textId="77777777" w:rsidR="00B20A88" w:rsidRPr="00EC5A30" w:rsidRDefault="00B20A88" w:rsidP="00EC5A30">
      <w:pPr>
        <w:tabs>
          <w:tab w:val="left" w:pos="540"/>
        </w:tabs>
        <w:spacing w:line="220" w:lineRule="auto"/>
        <w:jc w:val="thaiDistribute"/>
        <w:rPr>
          <w:szCs w:val="22"/>
        </w:rPr>
      </w:pPr>
    </w:p>
    <w:tbl>
      <w:tblPr>
        <w:tblStyle w:val="TableGrid"/>
        <w:tblW w:w="921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2049"/>
        <w:gridCol w:w="2121"/>
      </w:tblGrid>
      <w:tr w:rsidR="00911363" w:rsidRPr="009426D0" w14:paraId="469009E6" w14:textId="77777777" w:rsidTr="008714E5">
        <w:trPr>
          <w:tblHeader/>
        </w:trPr>
        <w:tc>
          <w:tcPr>
            <w:tcW w:w="5040" w:type="dxa"/>
            <w:vAlign w:val="bottom"/>
          </w:tcPr>
          <w:p w14:paraId="560959B0" w14:textId="77777777" w:rsidR="00911363" w:rsidRPr="009426D0" w:rsidRDefault="00911363" w:rsidP="00D40FBA">
            <w:pPr>
              <w:tabs>
                <w:tab w:val="left" w:pos="547"/>
              </w:tabs>
              <w:ind w:left="547"/>
              <w:jc w:val="center"/>
              <w:rPr>
                <w:szCs w:val="22"/>
              </w:rPr>
            </w:pPr>
          </w:p>
        </w:tc>
        <w:tc>
          <w:tcPr>
            <w:tcW w:w="2049" w:type="dxa"/>
            <w:vAlign w:val="bottom"/>
          </w:tcPr>
          <w:p w14:paraId="3FC2A63B" w14:textId="77777777" w:rsidR="00911363" w:rsidRPr="00FC2463" w:rsidRDefault="00911363" w:rsidP="00FC2463">
            <w:pPr>
              <w:spacing w:line="240" w:lineRule="auto"/>
              <w:ind w:left="337" w:hanging="270"/>
              <w:rPr>
                <w:szCs w:val="22"/>
                <w:lang w:bidi="th-TH"/>
              </w:rPr>
            </w:pPr>
          </w:p>
        </w:tc>
        <w:tc>
          <w:tcPr>
            <w:tcW w:w="2121" w:type="dxa"/>
          </w:tcPr>
          <w:p w14:paraId="5379DA3A" w14:textId="77777777" w:rsidR="00911363" w:rsidRPr="009426D0" w:rsidRDefault="00911363" w:rsidP="00911363">
            <w:pPr>
              <w:ind w:left="340" w:hanging="360"/>
              <w:jc w:val="center"/>
              <w:rPr>
                <w:b/>
                <w:bCs/>
                <w:szCs w:val="22"/>
              </w:rPr>
            </w:pPr>
            <w:r w:rsidRPr="009426D0">
              <w:rPr>
                <w:b/>
                <w:bCs/>
                <w:szCs w:val="22"/>
              </w:rPr>
              <w:t>Consolidated</w:t>
            </w:r>
          </w:p>
          <w:p w14:paraId="1A8F19C7" w14:textId="4182AF22" w:rsidR="00911363" w:rsidRPr="009426D0" w:rsidRDefault="00CA296F" w:rsidP="008714E5">
            <w:pPr>
              <w:ind w:left="-15"/>
              <w:jc w:val="center"/>
              <w:rPr>
                <w:b/>
                <w:bCs/>
                <w:szCs w:val="22"/>
              </w:rPr>
            </w:pPr>
            <w:r w:rsidRPr="009426D0">
              <w:rPr>
                <w:b/>
                <w:bCs/>
                <w:szCs w:val="22"/>
              </w:rPr>
              <w:t>f</w:t>
            </w:r>
            <w:r w:rsidR="00911363" w:rsidRPr="009426D0">
              <w:rPr>
                <w:b/>
                <w:bCs/>
                <w:szCs w:val="22"/>
              </w:rPr>
              <w:t>inancial</w:t>
            </w:r>
            <w:r w:rsidR="00FF51DE" w:rsidRPr="009426D0">
              <w:rPr>
                <w:b/>
                <w:bCs/>
                <w:szCs w:val="22"/>
              </w:rPr>
              <w:t xml:space="preserve"> </w:t>
            </w:r>
            <w:r w:rsidR="00911363" w:rsidRPr="009426D0">
              <w:rPr>
                <w:b/>
                <w:bCs/>
                <w:szCs w:val="22"/>
              </w:rPr>
              <w:t>statements</w:t>
            </w:r>
          </w:p>
        </w:tc>
      </w:tr>
      <w:tr w:rsidR="00911363" w:rsidRPr="009426D0" w14:paraId="18FCB76A" w14:textId="77777777" w:rsidTr="008714E5">
        <w:trPr>
          <w:tblHeader/>
        </w:trPr>
        <w:tc>
          <w:tcPr>
            <w:tcW w:w="5040" w:type="dxa"/>
            <w:vAlign w:val="bottom"/>
          </w:tcPr>
          <w:p w14:paraId="1ED88CF5" w14:textId="77777777" w:rsidR="00911363" w:rsidRPr="009426D0" w:rsidRDefault="00911363" w:rsidP="0072269A">
            <w:pPr>
              <w:tabs>
                <w:tab w:val="left" w:pos="547"/>
              </w:tabs>
              <w:ind w:left="547"/>
              <w:jc w:val="center"/>
              <w:rPr>
                <w:szCs w:val="22"/>
              </w:rPr>
            </w:pPr>
          </w:p>
        </w:tc>
        <w:tc>
          <w:tcPr>
            <w:tcW w:w="2049" w:type="dxa"/>
            <w:vAlign w:val="bottom"/>
          </w:tcPr>
          <w:p w14:paraId="74A442A8" w14:textId="04EAD6A9" w:rsidR="00911363" w:rsidRPr="00FC2463" w:rsidRDefault="00911363" w:rsidP="00FC2463">
            <w:pPr>
              <w:spacing w:line="240" w:lineRule="auto"/>
              <w:ind w:left="337" w:hanging="270"/>
              <w:rPr>
                <w:szCs w:val="22"/>
                <w:lang w:bidi="th-TH"/>
              </w:rPr>
            </w:pPr>
          </w:p>
        </w:tc>
        <w:tc>
          <w:tcPr>
            <w:tcW w:w="2121" w:type="dxa"/>
          </w:tcPr>
          <w:p w14:paraId="07D19FDF" w14:textId="0A4140CE" w:rsidR="00911363" w:rsidRPr="008714E5" w:rsidRDefault="00911363" w:rsidP="008714E5">
            <w:pPr>
              <w:ind w:left="-15"/>
              <w:jc w:val="center"/>
              <w:rPr>
                <w:szCs w:val="22"/>
              </w:rPr>
            </w:pPr>
            <w:r w:rsidRPr="008714E5">
              <w:rPr>
                <w:szCs w:val="22"/>
              </w:rPr>
              <w:t>Investment</w:t>
            </w:r>
          </w:p>
          <w:p w14:paraId="73DBFEB0" w14:textId="6D41BFA5" w:rsidR="00911363" w:rsidRPr="009426D0" w:rsidRDefault="00911363" w:rsidP="008714E5">
            <w:pPr>
              <w:ind w:left="-15"/>
              <w:jc w:val="center"/>
              <w:rPr>
                <w:szCs w:val="22"/>
              </w:rPr>
            </w:pPr>
            <w:r w:rsidRPr="008714E5">
              <w:rPr>
                <w:szCs w:val="22"/>
              </w:rPr>
              <w:t>properties</w:t>
            </w:r>
          </w:p>
        </w:tc>
      </w:tr>
      <w:tr w:rsidR="00911363" w:rsidRPr="009426D0" w14:paraId="746915E7" w14:textId="77777777" w:rsidTr="008714E5">
        <w:trPr>
          <w:tblHeader/>
        </w:trPr>
        <w:tc>
          <w:tcPr>
            <w:tcW w:w="5040" w:type="dxa"/>
            <w:vAlign w:val="bottom"/>
          </w:tcPr>
          <w:p w14:paraId="32151EC6" w14:textId="77777777" w:rsidR="00911363" w:rsidRPr="009426D0" w:rsidRDefault="00911363" w:rsidP="0072269A">
            <w:pPr>
              <w:ind w:left="547"/>
              <w:jc w:val="center"/>
              <w:rPr>
                <w:szCs w:val="22"/>
              </w:rPr>
            </w:pPr>
          </w:p>
        </w:tc>
        <w:tc>
          <w:tcPr>
            <w:tcW w:w="2049" w:type="dxa"/>
            <w:vAlign w:val="bottom"/>
          </w:tcPr>
          <w:p w14:paraId="6F4A4D6C" w14:textId="77777777" w:rsidR="00911363" w:rsidRPr="00FC2463" w:rsidRDefault="00911363" w:rsidP="00FC2463">
            <w:pPr>
              <w:spacing w:line="240" w:lineRule="auto"/>
              <w:ind w:left="337" w:hanging="270"/>
              <w:rPr>
                <w:szCs w:val="22"/>
                <w:lang w:bidi="th-TH"/>
              </w:rPr>
            </w:pPr>
          </w:p>
        </w:tc>
        <w:tc>
          <w:tcPr>
            <w:tcW w:w="2121" w:type="dxa"/>
          </w:tcPr>
          <w:p w14:paraId="32DB1C1B" w14:textId="4A9DC162" w:rsidR="00911363" w:rsidRPr="008714E5" w:rsidRDefault="00911363" w:rsidP="008714E5">
            <w:pPr>
              <w:ind w:left="-15"/>
              <w:jc w:val="center"/>
              <w:rPr>
                <w:i/>
                <w:iCs/>
                <w:szCs w:val="22"/>
              </w:rPr>
            </w:pPr>
            <w:r w:rsidRPr="008714E5">
              <w:rPr>
                <w:i/>
                <w:iCs/>
                <w:szCs w:val="22"/>
              </w:rPr>
              <w:t>(in thousand Baht)</w:t>
            </w:r>
          </w:p>
        </w:tc>
      </w:tr>
      <w:tr w:rsidR="007564A4" w:rsidRPr="009426D0" w14:paraId="7594F717" w14:textId="77777777" w:rsidTr="008714E5">
        <w:tc>
          <w:tcPr>
            <w:tcW w:w="5040" w:type="dxa"/>
            <w:vAlign w:val="bottom"/>
          </w:tcPr>
          <w:p w14:paraId="228DCC4F" w14:textId="312FE35E" w:rsidR="007564A4" w:rsidRPr="009426D0" w:rsidRDefault="007564A4" w:rsidP="007564A4">
            <w:pPr>
              <w:spacing w:line="240" w:lineRule="auto"/>
              <w:ind w:left="337" w:hanging="270"/>
              <w:rPr>
                <w:szCs w:val="22"/>
                <w:cs/>
              </w:rPr>
            </w:pPr>
            <w:proofErr w:type="gramStart"/>
            <w:r w:rsidRPr="009426D0">
              <w:rPr>
                <w:szCs w:val="22"/>
                <w:lang w:bidi="th-TH"/>
              </w:rPr>
              <w:t>At</w:t>
            </w:r>
            <w:proofErr w:type="gramEnd"/>
            <w:r w:rsidRPr="009426D0">
              <w:rPr>
                <w:szCs w:val="22"/>
                <w:lang w:bidi="th-TH"/>
              </w:rPr>
              <w:t xml:space="preserve"> 1 January </w:t>
            </w:r>
            <w:r w:rsidR="00A3018C">
              <w:rPr>
                <w:szCs w:val="22"/>
                <w:lang w:bidi="th-TH"/>
              </w:rPr>
              <w:t>202</w:t>
            </w:r>
            <w:r w:rsidR="004A3EEC">
              <w:rPr>
                <w:szCs w:val="22"/>
                <w:lang w:bidi="th-TH"/>
              </w:rPr>
              <w:t>5</w:t>
            </w:r>
            <w:r w:rsidR="005523A9">
              <w:rPr>
                <w:szCs w:val="22"/>
                <w:lang w:bidi="th-TH"/>
              </w:rPr>
              <w:t xml:space="preserve"> </w:t>
            </w:r>
          </w:p>
        </w:tc>
        <w:tc>
          <w:tcPr>
            <w:tcW w:w="2049" w:type="dxa"/>
            <w:vAlign w:val="bottom"/>
          </w:tcPr>
          <w:p w14:paraId="34E3B7DC" w14:textId="77777777" w:rsidR="007564A4" w:rsidRPr="00FC2463" w:rsidRDefault="007564A4" w:rsidP="00FC2463">
            <w:pPr>
              <w:spacing w:line="240" w:lineRule="auto"/>
              <w:ind w:left="337" w:hanging="270"/>
              <w:rPr>
                <w:szCs w:val="22"/>
                <w:lang w:bidi="th-TH"/>
              </w:rPr>
            </w:pPr>
          </w:p>
        </w:tc>
        <w:tc>
          <w:tcPr>
            <w:tcW w:w="2121" w:type="dxa"/>
          </w:tcPr>
          <w:p w14:paraId="0E90145C" w14:textId="5E65C8BE" w:rsidR="007564A4" w:rsidRPr="0062226F" w:rsidRDefault="004A3EEC" w:rsidP="008714E5">
            <w:pPr>
              <w:tabs>
                <w:tab w:val="decimal" w:pos="1710"/>
              </w:tabs>
              <w:ind w:left="-15"/>
              <w:rPr>
                <w:rFonts w:cstheme="minorBidi"/>
                <w:szCs w:val="22"/>
                <w:lang w:val="en-US" w:bidi="th-TH"/>
              </w:rPr>
            </w:pPr>
            <w:r w:rsidRPr="004A3EEC">
              <w:rPr>
                <w:rFonts w:cstheme="minorBidi"/>
                <w:szCs w:val="22"/>
                <w:lang w:val="en-US" w:bidi="th-TH"/>
              </w:rPr>
              <w:t>91,517,479</w:t>
            </w:r>
          </w:p>
        </w:tc>
      </w:tr>
      <w:tr w:rsidR="00F10082" w:rsidRPr="009426D0" w14:paraId="3DDE687C" w14:textId="77777777" w:rsidTr="008714E5">
        <w:tc>
          <w:tcPr>
            <w:tcW w:w="5040" w:type="dxa"/>
            <w:vAlign w:val="bottom"/>
          </w:tcPr>
          <w:p w14:paraId="6ED81BF2" w14:textId="276706F7" w:rsidR="00F10082" w:rsidRPr="009426D0" w:rsidRDefault="00F10082" w:rsidP="00F10082">
            <w:pPr>
              <w:spacing w:line="240" w:lineRule="auto"/>
              <w:ind w:left="337" w:hanging="270"/>
              <w:rPr>
                <w:szCs w:val="22"/>
                <w:cs/>
              </w:rPr>
            </w:pPr>
            <w:r w:rsidRPr="009426D0">
              <w:rPr>
                <w:szCs w:val="22"/>
                <w:lang w:bidi="th-TH"/>
              </w:rPr>
              <w:t>Additions</w:t>
            </w:r>
          </w:p>
        </w:tc>
        <w:tc>
          <w:tcPr>
            <w:tcW w:w="2049" w:type="dxa"/>
            <w:vAlign w:val="bottom"/>
          </w:tcPr>
          <w:p w14:paraId="73B51703" w14:textId="77777777" w:rsidR="00F10082" w:rsidRPr="00FC2463" w:rsidRDefault="00F10082" w:rsidP="00FC2463">
            <w:pPr>
              <w:spacing w:line="240" w:lineRule="auto"/>
              <w:ind w:left="337" w:hanging="270"/>
              <w:rPr>
                <w:szCs w:val="22"/>
                <w:lang w:bidi="th-TH"/>
              </w:rPr>
            </w:pPr>
          </w:p>
        </w:tc>
        <w:tc>
          <w:tcPr>
            <w:tcW w:w="2121" w:type="dxa"/>
          </w:tcPr>
          <w:p w14:paraId="1B1FF47B" w14:textId="45CAB5EC" w:rsidR="00F10082" w:rsidRPr="007564A4" w:rsidRDefault="00CB2910" w:rsidP="008714E5">
            <w:pPr>
              <w:tabs>
                <w:tab w:val="decimal" w:pos="1710"/>
              </w:tabs>
              <w:ind w:left="-15"/>
              <w:rPr>
                <w:szCs w:val="22"/>
              </w:rPr>
            </w:pPr>
            <w:r>
              <w:rPr>
                <w:szCs w:val="22"/>
              </w:rPr>
              <w:t>2,079,765</w:t>
            </w:r>
          </w:p>
        </w:tc>
      </w:tr>
      <w:tr w:rsidR="00F10082" w:rsidRPr="009426D0" w14:paraId="10A7B050" w14:textId="77777777" w:rsidTr="008714E5">
        <w:tc>
          <w:tcPr>
            <w:tcW w:w="5040" w:type="dxa"/>
            <w:vAlign w:val="bottom"/>
          </w:tcPr>
          <w:p w14:paraId="74D772AE" w14:textId="7D329E7A" w:rsidR="00F10082" w:rsidRPr="009426D0" w:rsidRDefault="00F10082" w:rsidP="00F10082">
            <w:pPr>
              <w:spacing w:line="240" w:lineRule="auto"/>
              <w:ind w:left="337" w:hanging="270"/>
              <w:rPr>
                <w:szCs w:val="22"/>
                <w:lang w:bidi="th-TH"/>
              </w:rPr>
            </w:pPr>
            <w:r>
              <w:rPr>
                <w:szCs w:val="22"/>
                <w:lang w:bidi="th-TH"/>
              </w:rPr>
              <w:t xml:space="preserve">Transfer to property, </w:t>
            </w:r>
            <w:proofErr w:type="gramStart"/>
            <w:r>
              <w:rPr>
                <w:szCs w:val="22"/>
                <w:lang w:bidi="th-TH"/>
              </w:rPr>
              <w:t>plant</w:t>
            </w:r>
            <w:proofErr w:type="gramEnd"/>
            <w:r>
              <w:rPr>
                <w:szCs w:val="22"/>
                <w:lang w:bidi="th-TH"/>
              </w:rPr>
              <w:t xml:space="preserve"> and equipment</w:t>
            </w:r>
          </w:p>
        </w:tc>
        <w:tc>
          <w:tcPr>
            <w:tcW w:w="2049" w:type="dxa"/>
            <w:vAlign w:val="bottom"/>
          </w:tcPr>
          <w:p w14:paraId="08577447" w14:textId="77777777" w:rsidR="00F10082" w:rsidRPr="00FC2463" w:rsidRDefault="00F10082" w:rsidP="00FC2463">
            <w:pPr>
              <w:spacing w:line="240" w:lineRule="auto"/>
              <w:ind w:left="337" w:hanging="270"/>
              <w:rPr>
                <w:szCs w:val="22"/>
                <w:lang w:bidi="th-TH"/>
              </w:rPr>
            </w:pPr>
          </w:p>
        </w:tc>
        <w:tc>
          <w:tcPr>
            <w:tcW w:w="2121" w:type="dxa"/>
          </w:tcPr>
          <w:p w14:paraId="1E146D09" w14:textId="6AFB1495" w:rsidR="00F10082" w:rsidRPr="007564A4" w:rsidRDefault="00CB2910" w:rsidP="008714E5">
            <w:pPr>
              <w:tabs>
                <w:tab w:val="decimal" w:pos="1710"/>
              </w:tabs>
              <w:ind w:left="-15"/>
              <w:rPr>
                <w:szCs w:val="22"/>
              </w:rPr>
            </w:pPr>
            <w:r w:rsidRPr="00CB2910">
              <w:rPr>
                <w:szCs w:val="22"/>
              </w:rPr>
              <w:t>(600,832)</w:t>
            </w:r>
          </w:p>
        </w:tc>
      </w:tr>
      <w:tr w:rsidR="00F10082" w:rsidRPr="009426D0" w14:paraId="3B41F520" w14:textId="77777777" w:rsidTr="008714E5">
        <w:trPr>
          <w:trHeight w:val="155"/>
        </w:trPr>
        <w:tc>
          <w:tcPr>
            <w:tcW w:w="5040" w:type="dxa"/>
            <w:vAlign w:val="bottom"/>
          </w:tcPr>
          <w:p w14:paraId="3D246D49" w14:textId="78E74F56" w:rsidR="00F10082" w:rsidRPr="009426D0" w:rsidRDefault="00F10082" w:rsidP="00F10082">
            <w:pPr>
              <w:spacing w:line="240" w:lineRule="auto"/>
              <w:ind w:left="337" w:hanging="270"/>
              <w:rPr>
                <w:szCs w:val="22"/>
                <w:cs/>
              </w:rPr>
            </w:pPr>
            <w:r w:rsidRPr="009426D0">
              <w:rPr>
                <w:szCs w:val="22"/>
                <w:lang w:bidi="th-TH"/>
              </w:rPr>
              <w:t>Gains on fair value adjustments</w:t>
            </w:r>
          </w:p>
        </w:tc>
        <w:tc>
          <w:tcPr>
            <w:tcW w:w="2049" w:type="dxa"/>
            <w:vAlign w:val="bottom"/>
          </w:tcPr>
          <w:p w14:paraId="39815FEA" w14:textId="77777777" w:rsidR="00F10082" w:rsidRPr="00FC2463" w:rsidRDefault="00F10082" w:rsidP="00FC2463">
            <w:pPr>
              <w:spacing w:line="240" w:lineRule="auto"/>
              <w:ind w:left="337" w:hanging="270"/>
              <w:rPr>
                <w:szCs w:val="22"/>
                <w:cs/>
                <w:lang w:bidi="th-TH"/>
              </w:rPr>
            </w:pPr>
          </w:p>
        </w:tc>
        <w:tc>
          <w:tcPr>
            <w:tcW w:w="2121" w:type="dxa"/>
            <w:tcBorders>
              <w:bottom w:val="single" w:sz="4" w:space="0" w:color="auto"/>
            </w:tcBorders>
          </w:tcPr>
          <w:p w14:paraId="33D0361D" w14:textId="7AE37987" w:rsidR="00F10082" w:rsidRPr="007564A4" w:rsidRDefault="00CB2910" w:rsidP="008714E5">
            <w:pPr>
              <w:tabs>
                <w:tab w:val="decimal" w:pos="1710"/>
              </w:tabs>
              <w:ind w:left="-15"/>
              <w:rPr>
                <w:szCs w:val="22"/>
              </w:rPr>
            </w:pPr>
            <w:r w:rsidRPr="00CB2910">
              <w:rPr>
                <w:szCs w:val="22"/>
              </w:rPr>
              <w:t>1,527,027</w:t>
            </w:r>
          </w:p>
        </w:tc>
      </w:tr>
      <w:tr w:rsidR="00F10082" w:rsidRPr="009426D0" w14:paraId="3E25C405" w14:textId="77777777" w:rsidTr="008714E5">
        <w:tc>
          <w:tcPr>
            <w:tcW w:w="5040" w:type="dxa"/>
          </w:tcPr>
          <w:p w14:paraId="6C65A57D" w14:textId="60F632D9" w:rsidR="00F10082" w:rsidRPr="009426D0" w:rsidRDefault="00F10082" w:rsidP="00F10082">
            <w:pPr>
              <w:spacing w:line="240" w:lineRule="auto"/>
              <w:ind w:left="337" w:hanging="270"/>
              <w:rPr>
                <w:rFonts w:cstheme="minorBidi"/>
                <w:b/>
                <w:bCs/>
                <w:szCs w:val="22"/>
                <w:cs/>
                <w:lang w:val="en-US"/>
              </w:rPr>
            </w:pPr>
            <w:proofErr w:type="gramStart"/>
            <w:r>
              <w:rPr>
                <w:b/>
                <w:bCs/>
                <w:szCs w:val="22"/>
                <w:lang w:bidi="th-TH"/>
              </w:rPr>
              <w:t>A</w:t>
            </w:r>
            <w:r w:rsidRPr="00CA6C00">
              <w:rPr>
                <w:b/>
                <w:bCs/>
                <w:szCs w:val="22"/>
                <w:lang w:bidi="th-TH"/>
              </w:rPr>
              <w:t>t</w:t>
            </w:r>
            <w:proofErr w:type="gramEnd"/>
            <w:r w:rsidRPr="00CA6C00">
              <w:rPr>
                <w:b/>
                <w:bCs/>
                <w:szCs w:val="22"/>
                <w:lang w:bidi="th-TH"/>
              </w:rPr>
              <w:t xml:space="preserve"> </w:t>
            </w:r>
            <w:r w:rsidR="004A3EEC" w:rsidRPr="004A3EEC">
              <w:rPr>
                <w:b/>
                <w:bCs/>
                <w:szCs w:val="22"/>
                <w:lang w:bidi="th-TH"/>
              </w:rPr>
              <w:t>31 March 2025</w:t>
            </w:r>
          </w:p>
        </w:tc>
        <w:tc>
          <w:tcPr>
            <w:tcW w:w="2049" w:type="dxa"/>
            <w:vAlign w:val="bottom"/>
          </w:tcPr>
          <w:p w14:paraId="128AA20D" w14:textId="77777777" w:rsidR="00F10082" w:rsidRPr="00FC2463" w:rsidRDefault="00F10082" w:rsidP="00FC2463">
            <w:pPr>
              <w:spacing w:line="240" w:lineRule="auto"/>
              <w:ind w:left="337" w:hanging="270"/>
              <w:rPr>
                <w:szCs w:val="22"/>
                <w:lang w:bidi="th-TH"/>
              </w:rPr>
            </w:pPr>
          </w:p>
        </w:tc>
        <w:tc>
          <w:tcPr>
            <w:tcW w:w="2121" w:type="dxa"/>
            <w:tcBorders>
              <w:top w:val="single" w:sz="4" w:space="0" w:color="auto"/>
              <w:bottom w:val="double" w:sz="4" w:space="0" w:color="auto"/>
            </w:tcBorders>
          </w:tcPr>
          <w:p w14:paraId="2D866B67" w14:textId="21BBC1F1" w:rsidR="00F10082" w:rsidRPr="00CB2910" w:rsidRDefault="00CB2910" w:rsidP="008714E5">
            <w:pPr>
              <w:tabs>
                <w:tab w:val="decimal" w:pos="1710"/>
              </w:tabs>
              <w:ind w:left="-15"/>
              <w:rPr>
                <w:b/>
                <w:bCs/>
                <w:szCs w:val="22"/>
              </w:rPr>
            </w:pPr>
            <w:r w:rsidRPr="00CB2910">
              <w:rPr>
                <w:b/>
                <w:bCs/>
                <w:szCs w:val="22"/>
              </w:rPr>
              <w:t>94,523,439</w:t>
            </w:r>
          </w:p>
        </w:tc>
      </w:tr>
    </w:tbl>
    <w:p w14:paraId="0B686C6E" w14:textId="3F4EF876" w:rsidR="00291FB6" w:rsidRPr="00EC5A30" w:rsidRDefault="00291FB6" w:rsidP="00EC5A30">
      <w:pPr>
        <w:tabs>
          <w:tab w:val="left" w:pos="540"/>
        </w:tabs>
        <w:spacing w:line="220" w:lineRule="auto"/>
        <w:jc w:val="thaiDistribute"/>
        <w:rPr>
          <w:szCs w:val="22"/>
        </w:rPr>
      </w:pPr>
    </w:p>
    <w:p w14:paraId="5DBEB257" w14:textId="73121DC4" w:rsidR="009E4D6D" w:rsidRPr="009A498C" w:rsidRDefault="007362F9" w:rsidP="009E4D6D">
      <w:pPr>
        <w:spacing w:line="240" w:lineRule="atLeast"/>
        <w:ind w:left="540"/>
        <w:jc w:val="thaiDistribute"/>
        <w:rPr>
          <w:i/>
          <w:iCs/>
          <w:color w:val="000000" w:themeColor="text1"/>
          <w:szCs w:val="22"/>
        </w:rPr>
      </w:pPr>
      <w:r w:rsidRPr="009A498C">
        <w:rPr>
          <w:color w:val="000000" w:themeColor="text1"/>
          <w:szCs w:val="22"/>
        </w:rPr>
        <w:t xml:space="preserve">During the </w:t>
      </w:r>
      <w:r w:rsidR="004A3EEC" w:rsidRPr="009A498C">
        <w:rPr>
          <w:color w:val="000000" w:themeColor="text1"/>
          <w:szCs w:val="22"/>
        </w:rPr>
        <w:t>three</w:t>
      </w:r>
      <w:r w:rsidR="005523A9" w:rsidRPr="009A498C">
        <w:rPr>
          <w:color w:val="000000" w:themeColor="text1"/>
          <w:szCs w:val="22"/>
        </w:rPr>
        <w:t xml:space="preserve">-month period ended </w:t>
      </w:r>
      <w:r w:rsidR="004A3EEC" w:rsidRPr="009A498C">
        <w:rPr>
          <w:color w:val="000000" w:themeColor="text1"/>
          <w:szCs w:val="22"/>
        </w:rPr>
        <w:t>31 March 2025</w:t>
      </w:r>
      <w:r w:rsidRPr="009A498C">
        <w:rPr>
          <w:color w:val="000000" w:themeColor="text1"/>
          <w:szCs w:val="22"/>
        </w:rPr>
        <w:t>, the Group recognised capitalised subsequent expenditure as cost of assets in consol</w:t>
      </w:r>
      <w:r w:rsidR="00E521FA" w:rsidRPr="009A498C">
        <w:rPr>
          <w:color w:val="000000" w:themeColor="text1"/>
          <w:szCs w:val="22"/>
        </w:rPr>
        <w:t>idated</w:t>
      </w:r>
      <w:r w:rsidRPr="009A498C">
        <w:rPr>
          <w:color w:val="000000" w:themeColor="text1"/>
          <w:szCs w:val="22"/>
        </w:rPr>
        <w:t xml:space="preserve"> financial statement amounting to Baht </w:t>
      </w:r>
      <w:r w:rsidR="008B0C03" w:rsidRPr="009A498C">
        <w:rPr>
          <w:color w:val="000000" w:themeColor="text1"/>
          <w:szCs w:val="22"/>
        </w:rPr>
        <w:t>5.15</w:t>
      </w:r>
      <w:r w:rsidRPr="009A498C">
        <w:rPr>
          <w:color w:val="000000" w:themeColor="text1"/>
          <w:szCs w:val="22"/>
        </w:rPr>
        <w:t xml:space="preserve"> million</w:t>
      </w:r>
      <w:r w:rsidR="006D285E" w:rsidRPr="009A498C">
        <w:rPr>
          <w:color w:val="000000" w:themeColor="text1"/>
          <w:szCs w:val="22"/>
        </w:rPr>
        <w:t xml:space="preserve"> </w:t>
      </w:r>
      <w:r w:rsidR="006D285E" w:rsidRPr="009A498C">
        <w:rPr>
          <w:i/>
          <w:iCs/>
          <w:color w:val="000000" w:themeColor="text1"/>
          <w:szCs w:val="22"/>
        </w:rPr>
        <w:t>(202</w:t>
      </w:r>
      <w:r w:rsidR="001B4B85" w:rsidRPr="009A498C">
        <w:rPr>
          <w:i/>
          <w:iCs/>
          <w:color w:val="000000" w:themeColor="text1"/>
          <w:szCs w:val="22"/>
        </w:rPr>
        <w:t>4</w:t>
      </w:r>
      <w:r w:rsidR="006D285E" w:rsidRPr="009A498C">
        <w:rPr>
          <w:i/>
          <w:iCs/>
          <w:color w:val="000000" w:themeColor="text1"/>
          <w:szCs w:val="22"/>
        </w:rPr>
        <w:t>:</w:t>
      </w:r>
      <w:r w:rsidR="00A76991" w:rsidRPr="009A498C">
        <w:rPr>
          <w:i/>
          <w:iCs/>
          <w:color w:val="000000" w:themeColor="text1"/>
          <w:szCs w:val="22"/>
        </w:rPr>
        <w:t xml:space="preserve"> Baht </w:t>
      </w:r>
      <w:r w:rsidR="009A498C" w:rsidRPr="009A498C">
        <w:rPr>
          <w:i/>
          <w:iCs/>
          <w:color w:val="000000" w:themeColor="text1"/>
          <w:szCs w:val="22"/>
        </w:rPr>
        <w:t xml:space="preserve">6.56 </w:t>
      </w:r>
      <w:r w:rsidR="006D285E" w:rsidRPr="009A498C">
        <w:rPr>
          <w:i/>
          <w:iCs/>
          <w:color w:val="000000" w:themeColor="text1"/>
          <w:szCs w:val="22"/>
        </w:rPr>
        <w:t>million)</w:t>
      </w:r>
      <w:r w:rsidR="009E4D6D" w:rsidRPr="009A498C">
        <w:rPr>
          <w:color w:val="000000" w:themeColor="text1"/>
          <w:szCs w:val="22"/>
        </w:rPr>
        <w:t>.</w:t>
      </w:r>
    </w:p>
    <w:p w14:paraId="300A3F84" w14:textId="77777777" w:rsidR="00F10082" w:rsidRDefault="00F10082" w:rsidP="009E4D6D">
      <w:pPr>
        <w:spacing w:line="240" w:lineRule="atLeast"/>
        <w:ind w:left="540"/>
        <w:jc w:val="thaiDistribute"/>
        <w:rPr>
          <w:szCs w:val="22"/>
        </w:rPr>
      </w:pPr>
    </w:p>
    <w:p w14:paraId="107CD897" w14:textId="3294C5DD" w:rsidR="00F10082" w:rsidRPr="00294E0F" w:rsidRDefault="00244937" w:rsidP="009E4D6D">
      <w:pPr>
        <w:spacing w:line="240" w:lineRule="atLeast"/>
        <w:ind w:left="540"/>
        <w:jc w:val="thaiDistribute"/>
        <w:rPr>
          <w:rFonts w:cstheme="minorBidi"/>
          <w:szCs w:val="28"/>
          <w:cs/>
          <w:lang w:bidi="th-TH"/>
        </w:rPr>
      </w:pPr>
      <w:r w:rsidRPr="009A498C">
        <w:rPr>
          <w:spacing w:val="-2"/>
          <w:szCs w:val="22"/>
        </w:rPr>
        <w:t>Capitalised borrowing costs relating to cons</w:t>
      </w:r>
      <w:r w:rsidR="00C8591F" w:rsidRPr="009A498C">
        <w:rPr>
          <w:spacing w:val="-2"/>
          <w:szCs w:val="22"/>
        </w:rPr>
        <w:t>truction of the investment</w:t>
      </w:r>
      <w:r w:rsidR="00FC61CA" w:rsidRPr="009A498C">
        <w:rPr>
          <w:spacing w:val="-2"/>
          <w:szCs w:val="22"/>
        </w:rPr>
        <w:t xml:space="preserve"> </w:t>
      </w:r>
      <w:r w:rsidR="00C8591F" w:rsidRPr="009A498C">
        <w:rPr>
          <w:spacing w:val="-2"/>
          <w:szCs w:val="22"/>
        </w:rPr>
        <w:t>propert</w:t>
      </w:r>
      <w:r w:rsidR="00614371">
        <w:rPr>
          <w:spacing w:val="-2"/>
          <w:szCs w:val="22"/>
        </w:rPr>
        <w:t>ies</w:t>
      </w:r>
      <w:r w:rsidR="00354EA2" w:rsidRPr="009A498C">
        <w:rPr>
          <w:spacing w:val="-2"/>
          <w:szCs w:val="22"/>
        </w:rPr>
        <w:t xml:space="preserve"> </w:t>
      </w:r>
      <w:r w:rsidR="00C8591F" w:rsidRPr="009A498C">
        <w:rPr>
          <w:spacing w:val="-2"/>
          <w:szCs w:val="22"/>
        </w:rPr>
        <w:t xml:space="preserve">amounted </w:t>
      </w:r>
      <w:r w:rsidR="006A2FE5" w:rsidRPr="009A498C">
        <w:rPr>
          <w:spacing w:val="-2"/>
          <w:szCs w:val="22"/>
        </w:rPr>
        <w:t xml:space="preserve">to Baht </w:t>
      </w:r>
      <w:r w:rsidR="009A498C">
        <w:rPr>
          <w:spacing w:val="-2"/>
          <w:szCs w:val="22"/>
        </w:rPr>
        <w:t>26.13</w:t>
      </w:r>
      <w:r w:rsidR="006A2FE5" w:rsidRPr="009A498C">
        <w:rPr>
          <w:szCs w:val="22"/>
        </w:rPr>
        <w:t xml:space="preserve"> million </w:t>
      </w:r>
      <w:r w:rsidR="006A2FE5" w:rsidRPr="009A498C">
        <w:rPr>
          <w:i/>
          <w:iCs/>
          <w:szCs w:val="22"/>
        </w:rPr>
        <w:t>(202</w:t>
      </w:r>
      <w:r w:rsidR="001B4B85" w:rsidRPr="009A498C">
        <w:rPr>
          <w:i/>
          <w:iCs/>
          <w:szCs w:val="22"/>
        </w:rPr>
        <w:t>4</w:t>
      </w:r>
      <w:r w:rsidR="006A2FE5" w:rsidRPr="009A498C">
        <w:rPr>
          <w:i/>
          <w:iCs/>
          <w:szCs w:val="22"/>
        </w:rPr>
        <w:t xml:space="preserve">: Baht </w:t>
      </w:r>
      <w:r w:rsidR="009403B4">
        <w:rPr>
          <w:i/>
          <w:iCs/>
          <w:szCs w:val="22"/>
        </w:rPr>
        <w:t>27.59</w:t>
      </w:r>
      <w:r w:rsidR="006A2FE5" w:rsidRPr="009A498C">
        <w:rPr>
          <w:i/>
          <w:iCs/>
          <w:szCs w:val="22"/>
        </w:rPr>
        <w:t xml:space="preserve"> million)</w:t>
      </w:r>
      <w:r w:rsidR="0022183E" w:rsidRPr="009A498C">
        <w:rPr>
          <w:szCs w:val="22"/>
        </w:rPr>
        <w:t xml:space="preserve">, with a capitalisation rate ranging from </w:t>
      </w:r>
      <w:r w:rsidR="009403B4">
        <w:rPr>
          <w:szCs w:val="22"/>
        </w:rPr>
        <w:t>3.74</w:t>
      </w:r>
      <w:r w:rsidR="0022183E" w:rsidRPr="009A498C">
        <w:rPr>
          <w:szCs w:val="22"/>
        </w:rPr>
        <w:t xml:space="preserve">% - </w:t>
      </w:r>
      <w:r w:rsidR="009403B4">
        <w:rPr>
          <w:szCs w:val="22"/>
        </w:rPr>
        <w:t>4.42</w:t>
      </w:r>
      <w:r w:rsidR="0022183E" w:rsidRPr="009A498C">
        <w:rPr>
          <w:szCs w:val="22"/>
        </w:rPr>
        <w:t xml:space="preserve">% per annum </w:t>
      </w:r>
      <w:r w:rsidR="0022183E" w:rsidRPr="009A498C">
        <w:rPr>
          <w:i/>
          <w:iCs/>
          <w:szCs w:val="22"/>
        </w:rPr>
        <w:t>(202</w:t>
      </w:r>
      <w:r w:rsidR="001B4B85" w:rsidRPr="009A498C">
        <w:rPr>
          <w:i/>
          <w:iCs/>
          <w:szCs w:val="22"/>
        </w:rPr>
        <w:t>4</w:t>
      </w:r>
      <w:r w:rsidR="0022183E" w:rsidRPr="009A498C">
        <w:rPr>
          <w:i/>
          <w:iCs/>
          <w:szCs w:val="22"/>
        </w:rPr>
        <w:t xml:space="preserve">: </w:t>
      </w:r>
      <w:r w:rsidR="001B4B85" w:rsidRPr="009A498C">
        <w:rPr>
          <w:i/>
          <w:iCs/>
          <w:szCs w:val="22"/>
        </w:rPr>
        <w:t>4.01</w:t>
      </w:r>
      <w:r w:rsidR="00294E0F" w:rsidRPr="009A498C">
        <w:rPr>
          <w:i/>
          <w:iCs/>
          <w:szCs w:val="22"/>
        </w:rPr>
        <w:t>% - 5.</w:t>
      </w:r>
      <w:r w:rsidR="001B4B85" w:rsidRPr="009A498C">
        <w:rPr>
          <w:i/>
          <w:iCs/>
          <w:szCs w:val="22"/>
        </w:rPr>
        <w:t>08</w:t>
      </w:r>
      <w:r w:rsidR="00294E0F" w:rsidRPr="009A498C">
        <w:rPr>
          <w:i/>
          <w:iCs/>
          <w:szCs w:val="22"/>
        </w:rPr>
        <w:t>% per annum)</w:t>
      </w:r>
      <w:r w:rsidR="00294E0F" w:rsidRPr="009A498C">
        <w:rPr>
          <w:szCs w:val="22"/>
        </w:rPr>
        <w:t>.</w:t>
      </w:r>
    </w:p>
    <w:p w14:paraId="20BE8E0A" w14:textId="77777777" w:rsidR="000A3F4B" w:rsidRDefault="000A3F4B" w:rsidP="00B200A2">
      <w:pPr>
        <w:spacing w:line="240" w:lineRule="atLeast"/>
        <w:ind w:left="540"/>
        <w:jc w:val="thaiDistribute"/>
        <w:rPr>
          <w:rFonts w:cstheme="minorBidi"/>
          <w:szCs w:val="28"/>
          <w:lang w:bidi="th-TH"/>
        </w:rPr>
      </w:pPr>
    </w:p>
    <w:p w14:paraId="317FE013" w14:textId="18FF02D9" w:rsidR="00B200A2" w:rsidRDefault="008F125D" w:rsidP="00B200A2">
      <w:pPr>
        <w:spacing w:line="240" w:lineRule="atLeast"/>
        <w:ind w:left="540"/>
        <w:jc w:val="thaiDistribute"/>
        <w:rPr>
          <w:rFonts w:cstheme="minorBidi"/>
          <w:i/>
          <w:iCs/>
          <w:szCs w:val="28"/>
          <w:lang w:val="en-US" w:bidi="th-TH"/>
        </w:rPr>
      </w:pPr>
      <w:r>
        <w:rPr>
          <w:rFonts w:cstheme="minorBidi"/>
          <w:i/>
          <w:iCs/>
          <w:szCs w:val="28"/>
          <w:lang w:val="en-US" w:bidi="th-TH"/>
        </w:rPr>
        <w:t xml:space="preserve">Transfer to property, plant and </w:t>
      </w:r>
      <w:proofErr w:type="gramStart"/>
      <w:r>
        <w:rPr>
          <w:rFonts w:cstheme="minorBidi"/>
          <w:i/>
          <w:iCs/>
          <w:szCs w:val="28"/>
          <w:lang w:val="en-US" w:bidi="th-TH"/>
        </w:rPr>
        <w:t>equipment</w:t>
      </w:r>
      <w:proofErr w:type="gramEnd"/>
    </w:p>
    <w:p w14:paraId="52A0D8A4" w14:textId="77777777" w:rsidR="008F125D" w:rsidRDefault="008F125D" w:rsidP="00B200A2">
      <w:pPr>
        <w:spacing w:line="240" w:lineRule="atLeast"/>
        <w:ind w:left="540"/>
        <w:jc w:val="thaiDistribute"/>
        <w:rPr>
          <w:rFonts w:cstheme="minorBidi"/>
          <w:szCs w:val="28"/>
          <w:lang w:val="en-US" w:bidi="th-TH"/>
        </w:rPr>
      </w:pPr>
    </w:p>
    <w:p w14:paraId="3A1F2B6E" w14:textId="07286315" w:rsidR="008D6DE9" w:rsidRPr="008F125D" w:rsidRDefault="008D6DE9" w:rsidP="00964663">
      <w:pPr>
        <w:spacing w:line="240" w:lineRule="atLeast"/>
        <w:ind w:left="540"/>
        <w:jc w:val="thaiDistribute"/>
        <w:rPr>
          <w:rFonts w:cstheme="minorBidi"/>
          <w:szCs w:val="28"/>
          <w:lang w:val="en-US" w:bidi="th-TH"/>
        </w:rPr>
      </w:pPr>
      <w:r>
        <w:rPr>
          <w:rFonts w:cstheme="minorBidi"/>
          <w:szCs w:val="28"/>
          <w:lang w:val="en-US" w:bidi="th-TH"/>
        </w:rPr>
        <w:t>In March 2025, the Group transferred investment properties with carrying amount of Baht 600.83 million</w:t>
      </w:r>
      <w:r w:rsidR="009113E9">
        <w:rPr>
          <w:rFonts w:cstheme="minorBidi"/>
          <w:szCs w:val="28"/>
          <w:lang w:val="en-US" w:bidi="th-TH"/>
        </w:rPr>
        <w:t xml:space="preserve"> to property, </w:t>
      </w:r>
      <w:proofErr w:type="gramStart"/>
      <w:r w:rsidR="009113E9">
        <w:rPr>
          <w:rFonts w:cstheme="minorBidi"/>
          <w:szCs w:val="28"/>
          <w:lang w:val="en-US" w:bidi="th-TH"/>
        </w:rPr>
        <w:t>plant</w:t>
      </w:r>
      <w:proofErr w:type="gramEnd"/>
      <w:r w:rsidR="009113E9">
        <w:rPr>
          <w:rFonts w:cstheme="minorBidi"/>
          <w:szCs w:val="28"/>
          <w:lang w:val="en-US" w:bidi="th-TH"/>
        </w:rPr>
        <w:t xml:space="preserve"> and equipment due to a change in use of properties to </w:t>
      </w:r>
      <w:r w:rsidR="004E12FA">
        <w:rPr>
          <w:rFonts w:cstheme="minorBidi"/>
          <w:szCs w:val="28"/>
          <w:lang w:val="en-US" w:bidi="th-TH"/>
        </w:rPr>
        <w:t>owner-occu</w:t>
      </w:r>
      <w:r w:rsidR="00D941DF">
        <w:rPr>
          <w:rFonts w:cstheme="minorBidi"/>
          <w:szCs w:val="28"/>
          <w:lang w:val="en-US" w:bidi="th-TH"/>
        </w:rPr>
        <w:t xml:space="preserve">pied in the Group at the carrying amount of land amounting to Baht 412.23 million and </w:t>
      </w:r>
      <w:r w:rsidR="00B321CB">
        <w:rPr>
          <w:rFonts w:cstheme="minorBidi"/>
          <w:szCs w:val="28"/>
          <w:lang w:val="en-US" w:bidi="th-TH"/>
        </w:rPr>
        <w:t>a</w:t>
      </w:r>
      <w:proofErr w:type="spellStart"/>
      <w:r w:rsidR="00426397" w:rsidRPr="00426397">
        <w:rPr>
          <w:spacing w:val="-2"/>
          <w:szCs w:val="22"/>
        </w:rPr>
        <w:t>ssets</w:t>
      </w:r>
      <w:proofErr w:type="spellEnd"/>
      <w:r w:rsidR="00426397" w:rsidRPr="00426397">
        <w:rPr>
          <w:spacing w:val="-2"/>
          <w:szCs w:val="22"/>
        </w:rPr>
        <w:t xml:space="preserve"> under construction </w:t>
      </w:r>
      <w:r w:rsidR="00426397" w:rsidRPr="009A498C">
        <w:rPr>
          <w:spacing w:val="-2"/>
          <w:szCs w:val="22"/>
        </w:rPr>
        <w:t xml:space="preserve"> </w:t>
      </w:r>
      <w:r w:rsidR="00D941DF">
        <w:rPr>
          <w:rFonts w:cstheme="minorBidi"/>
          <w:szCs w:val="28"/>
          <w:lang w:val="en-US" w:bidi="th-TH"/>
        </w:rPr>
        <w:t xml:space="preserve"> amounting to Baht 188.60 million.</w:t>
      </w:r>
    </w:p>
    <w:p w14:paraId="3372FE09" w14:textId="77777777" w:rsidR="00B200A2" w:rsidRPr="00B200A2" w:rsidRDefault="00B200A2" w:rsidP="00B200A2">
      <w:pPr>
        <w:spacing w:line="240" w:lineRule="atLeast"/>
        <w:ind w:left="540"/>
        <w:jc w:val="thaiDistribute"/>
        <w:rPr>
          <w:rFonts w:cstheme="minorBidi"/>
          <w:szCs w:val="28"/>
          <w:lang w:bidi="th-TH"/>
        </w:rPr>
      </w:pPr>
    </w:p>
    <w:p w14:paraId="79B45ADF" w14:textId="52A3B6EB" w:rsidR="00B165F4" w:rsidRDefault="005523A9" w:rsidP="007362F9">
      <w:pPr>
        <w:spacing w:line="240" w:lineRule="atLeast"/>
        <w:ind w:left="540"/>
        <w:jc w:val="thaiDistribute"/>
        <w:rPr>
          <w:color w:val="000000" w:themeColor="text1"/>
          <w:szCs w:val="22"/>
        </w:rPr>
      </w:pPr>
      <w:r>
        <w:rPr>
          <w:color w:val="000000" w:themeColor="text1"/>
          <w:szCs w:val="22"/>
        </w:rPr>
        <w:t>A</w:t>
      </w:r>
      <w:r w:rsidR="007B7612">
        <w:rPr>
          <w:color w:val="000000" w:themeColor="text1"/>
          <w:szCs w:val="22"/>
        </w:rPr>
        <w:t xml:space="preserve">s </w:t>
      </w:r>
      <w:proofErr w:type="gramStart"/>
      <w:r w:rsidR="007B7612">
        <w:rPr>
          <w:color w:val="000000" w:themeColor="text1"/>
          <w:szCs w:val="22"/>
        </w:rPr>
        <w:t>a</w:t>
      </w:r>
      <w:r>
        <w:rPr>
          <w:color w:val="000000" w:themeColor="text1"/>
          <w:szCs w:val="22"/>
        </w:rPr>
        <w:t>t</w:t>
      </w:r>
      <w:proofErr w:type="gramEnd"/>
      <w:r>
        <w:rPr>
          <w:color w:val="000000" w:themeColor="text1"/>
          <w:szCs w:val="22"/>
        </w:rPr>
        <w:t xml:space="preserve"> </w:t>
      </w:r>
      <w:r w:rsidR="001B4B85" w:rsidRPr="001B4B85">
        <w:rPr>
          <w:color w:val="000000" w:themeColor="text1"/>
          <w:szCs w:val="22"/>
        </w:rPr>
        <w:t>31 March 2025</w:t>
      </w:r>
      <w:r w:rsidR="007362F9" w:rsidRPr="00780B4B">
        <w:rPr>
          <w:color w:val="000000" w:themeColor="text1"/>
          <w:szCs w:val="22"/>
        </w:rPr>
        <w:t xml:space="preserve">, </w:t>
      </w:r>
      <w:r w:rsidR="007362F9">
        <w:rPr>
          <w:color w:val="000000" w:themeColor="text1"/>
          <w:szCs w:val="22"/>
        </w:rPr>
        <w:t>t</w:t>
      </w:r>
      <w:r w:rsidR="007362F9" w:rsidRPr="00780B4B">
        <w:rPr>
          <w:color w:val="000000" w:themeColor="text1"/>
          <w:szCs w:val="22"/>
        </w:rPr>
        <w:t xml:space="preserve">he fair value of investment properties </w:t>
      </w:r>
      <w:r w:rsidR="009F4D10">
        <w:rPr>
          <w:color w:val="000000" w:themeColor="text1"/>
          <w:szCs w:val="22"/>
        </w:rPr>
        <w:t>were</w:t>
      </w:r>
      <w:r w:rsidR="007362F9" w:rsidRPr="00780B4B">
        <w:rPr>
          <w:color w:val="000000" w:themeColor="text1"/>
          <w:szCs w:val="22"/>
        </w:rPr>
        <w:t xml:space="preserve"> determined by external independent valuer, </w:t>
      </w:r>
      <w:r w:rsidR="007362F9" w:rsidRPr="00921617">
        <w:rPr>
          <w:color w:val="000000" w:themeColor="text1"/>
          <w:szCs w:val="22"/>
        </w:rPr>
        <w:t>at open market values on an existing use basis</w:t>
      </w:r>
      <w:r w:rsidR="000F079A">
        <w:rPr>
          <w:color w:val="000000" w:themeColor="text1"/>
          <w:szCs w:val="22"/>
        </w:rPr>
        <w:t>, replacement cost</w:t>
      </w:r>
      <w:r w:rsidR="007362F9">
        <w:rPr>
          <w:color w:val="000000" w:themeColor="text1"/>
          <w:szCs w:val="22"/>
        </w:rPr>
        <w:t xml:space="preserve"> and </w:t>
      </w:r>
      <w:r w:rsidR="007362F9" w:rsidRPr="00921617">
        <w:rPr>
          <w:color w:val="000000" w:themeColor="text1"/>
          <w:szCs w:val="22"/>
        </w:rPr>
        <w:t>discounted cash flow.</w:t>
      </w:r>
      <w:r w:rsidR="00133E74">
        <w:rPr>
          <w:color w:val="000000" w:themeColor="text1"/>
          <w:szCs w:val="22"/>
        </w:rPr>
        <w:br/>
      </w:r>
      <w:r w:rsidR="007362F9" w:rsidRPr="00921617">
        <w:rPr>
          <w:color w:val="000000" w:themeColor="text1"/>
          <w:szCs w:val="22"/>
        </w:rPr>
        <w:t>The fair value was categorised as a Level 3 fair value</w:t>
      </w:r>
      <w:r w:rsidR="00921617" w:rsidRPr="009426D0">
        <w:rPr>
          <w:color w:val="000000" w:themeColor="text1"/>
          <w:szCs w:val="22"/>
        </w:rPr>
        <w:t>.</w:t>
      </w:r>
    </w:p>
    <w:p w14:paraId="3A6EF5E6" w14:textId="65D0634C" w:rsidR="00A940B8" w:rsidRDefault="00A940B8">
      <w:pPr>
        <w:spacing w:line="240" w:lineRule="auto"/>
        <w:rPr>
          <w:color w:val="000000" w:themeColor="text1"/>
          <w:szCs w:val="22"/>
        </w:rPr>
      </w:pPr>
    </w:p>
    <w:p w14:paraId="51B8D415" w14:textId="4B9AE91F" w:rsidR="00B20A88" w:rsidRPr="009426D0" w:rsidRDefault="00E0483C" w:rsidP="00316BAB">
      <w:pPr>
        <w:pStyle w:val="Heading1"/>
        <w:spacing w:before="0" w:after="0" w:line="240" w:lineRule="atLeast"/>
        <w:ind w:left="547" w:hanging="540"/>
        <w:rPr>
          <w:bCs/>
          <w:szCs w:val="24"/>
        </w:rPr>
      </w:pPr>
      <w:r w:rsidRPr="009426D0">
        <w:rPr>
          <w:bCs/>
          <w:szCs w:val="24"/>
        </w:rPr>
        <w:t xml:space="preserve">Property, </w:t>
      </w:r>
      <w:proofErr w:type="gramStart"/>
      <w:r w:rsidRPr="009426D0">
        <w:rPr>
          <w:bCs/>
          <w:szCs w:val="24"/>
        </w:rPr>
        <w:t>plant</w:t>
      </w:r>
      <w:proofErr w:type="gramEnd"/>
      <w:r w:rsidRPr="009426D0">
        <w:rPr>
          <w:bCs/>
          <w:szCs w:val="24"/>
        </w:rPr>
        <w:t xml:space="preserve"> and equip</w:t>
      </w:r>
      <w:r w:rsidR="00C46ED9" w:rsidRPr="009426D0">
        <w:rPr>
          <w:bCs/>
          <w:szCs w:val="24"/>
        </w:rPr>
        <w:t>m</w:t>
      </w:r>
      <w:r w:rsidRPr="009426D0">
        <w:rPr>
          <w:bCs/>
          <w:szCs w:val="24"/>
        </w:rPr>
        <w:t>ent</w:t>
      </w:r>
    </w:p>
    <w:p w14:paraId="3AAD0172" w14:textId="77777777" w:rsidR="00B20A88" w:rsidRPr="00561968" w:rsidRDefault="00B20A88" w:rsidP="003F1315">
      <w:pPr>
        <w:tabs>
          <w:tab w:val="left" w:pos="540"/>
        </w:tabs>
        <w:spacing w:line="220" w:lineRule="auto"/>
        <w:ind w:left="547"/>
        <w:jc w:val="thaiDistribute"/>
        <w:rPr>
          <w:szCs w:val="22"/>
        </w:rPr>
      </w:pPr>
    </w:p>
    <w:p w14:paraId="4BBA3CA3" w14:textId="65F8B792" w:rsidR="00382511" w:rsidRPr="009426D0" w:rsidRDefault="00382511" w:rsidP="00725422">
      <w:pPr>
        <w:pStyle w:val="BodyText"/>
        <w:spacing w:after="0" w:line="240" w:lineRule="atLeast"/>
        <w:ind w:left="547"/>
        <w:jc w:val="thaiDistribute"/>
        <w:rPr>
          <w:rFonts w:cs="Cordia New"/>
          <w:lang w:val="en-US" w:bidi="th-TH"/>
        </w:rPr>
      </w:pPr>
      <w:r w:rsidRPr="009426D0">
        <w:rPr>
          <w:rFonts w:cs="Cordia New"/>
          <w:lang w:val="en-US" w:bidi="th-TH"/>
        </w:rPr>
        <w:t xml:space="preserve">Acquisitions, disposals and transfers of property, plant and equipment </w:t>
      </w:r>
      <w:r w:rsidR="00B165F4" w:rsidRPr="009426D0">
        <w:rPr>
          <w:rFonts w:cs="Cordia New"/>
          <w:lang w:val="en-US" w:bidi="th-TH"/>
        </w:rPr>
        <w:t>and</w:t>
      </w:r>
      <w:r w:rsidRPr="009426D0">
        <w:rPr>
          <w:rFonts w:cs="Cordia New"/>
          <w:lang w:val="en-US" w:bidi="th-TH"/>
        </w:rPr>
        <w:t xml:space="preserve"> right-of-use assets during </w:t>
      </w:r>
      <w:r w:rsidR="001B4B85">
        <w:rPr>
          <w:rFonts w:cs="Cordia New"/>
          <w:lang w:val="en-US" w:bidi="th-TH"/>
        </w:rPr>
        <w:t>three</w:t>
      </w:r>
      <w:r w:rsidR="005523A9" w:rsidRPr="000A0651">
        <w:rPr>
          <w:rFonts w:cs="Cordia New"/>
          <w:lang w:val="en-US" w:bidi="th-TH"/>
        </w:rPr>
        <w:t xml:space="preserve">-month period ended </w:t>
      </w:r>
      <w:r w:rsidR="001B4B85" w:rsidRPr="001B4B85">
        <w:rPr>
          <w:color w:val="000000" w:themeColor="text1"/>
          <w:szCs w:val="22"/>
        </w:rPr>
        <w:t>31 March 2025</w:t>
      </w:r>
      <w:r w:rsidR="001B4B85">
        <w:rPr>
          <w:color w:val="000000" w:themeColor="text1"/>
          <w:szCs w:val="22"/>
        </w:rPr>
        <w:t xml:space="preserve"> </w:t>
      </w:r>
      <w:r w:rsidRPr="009426D0">
        <w:rPr>
          <w:rFonts w:cs="Cordia New"/>
          <w:lang w:val="en-US" w:bidi="th-TH"/>
        </w:rPr>
        <w:t>are as follow:</w:t>
      </w:r>
    </w:p>
    <w:p w14:paraId="598939D3" w14:textId="77777777" w:rsidR="00316BAB" w:rsidRPr="00561968" w:rsidRDefault="00316BAB" w:rsidP="003F1315">
      <w:pPr>
        <w:tabs>
          <w:tab w:val="left" w:pos="540"/>
        </w:tabs>
        <w:spacing w:line="220" w:lineRule="auto"/>
        <w:ind w:left="547"/>
        <w:jc w:val="thaiDistribute"/>
        <w:rPr>
          <w:szCs w:val="22"/>
        </w:rPr>
      </w:pPr>
    </w:p>
    <w:tbl>
      <w:tblPr>
        <w:tblW w:w="9279" w:type="dxa"/>
        <w:tblInd w:w="441" w:type="dxa"/>
        <w:tblLayout w:type="fixed"/>
        <w:tblCellMar>
          <w:left w:w="79" w:type="dxa"/>
          <w:right w:w="79" w:type="dxa"/>
        </w:tblCellMar>
        <w:tblLook w:val="0000" w:firstRow="0" w:lastRow="0" w:firstColumn="0" w:lastColumn="0" w:noHBand="0" w:noVBand="0"/>
      </w:tblPr>
      <w:tblGrid>
        <w:gridCol w:w="2709"/>
        <w:gridCol w:w="1440"/>
        <w:gridCol w:w="180"/>
        <w:gridCol w:w="1530"/>
        <w:gridCol w:w="180"/>
        <w:gridCol w:w="1440"/>
        <w:gridCol w:w="180"/>
        <w:gridCol w:w="1620"/>
      </w:tblGrid>
      <w:tr w:rsidR="00287A3F" w:rsidRPr="009426D0" w14:paraId="752B6EDA" w14:textId="77777777" w:rsidTr="006B2802">
        <w:trPr>
          <w:cantSplit/>
          <w:tblHeader/>
        </w:trPr>
        <w:tc>
          <w:tcPr>
            <w:tcW w:w="2709" w:type="dxa"/>
          </w:tcPr>
          <w:p w14:paraId="42B52590" w14:textId="77777777" w:rsidR="00287A3F" w:rsidRPr="009426D0" w:rsidRDefault="00287A3F" w:rsidP="00316BAB">
            <w:pPr>
              <w:spacing w:line="240" w:lineRule="auto"/>
              <w:rPr>
                <w:b/>
                <w:bCs/>
                <w:i/>
                <w:iCs/>
                <w:szCs w:val="22"/>
              </w:rPr>
            </w:pPr>
          </w:p>
        </w:tc>
        <w:tc>
          <w:tcPr>
            <w:tcW w:w="3150" w:type="dxa"/>
            <w:gridSpan w:val="3"/>
            <w:vAlign w:val="bottom"/>
          </w:tcPr>
          <w:p w14:paraId="75982BB8" w14:textId="38AA776D" w:rsidR="00287A3F" w:rsidRPr="009426D0" w:rsidRDefault="00287A3F" w:rsidP="00316BAB">
            <w:pPr>
              <w:pStyle w:val="acctmergecolhdg"/>
              <w:shd w:val="clear" w:color="auto" w:fill="FFFFFF"/>
              <w:spacing w:line="240" w:lineRule="auto"/>
              <w:ind w:left="-90" w:right="-79"/>
              <w:rPr>
                <w:szCs w:val="22"/>
              </w:rPr>
            </w:pPr>
            <w:r w:rsidRPr="009426D0">
              <w:rPr>
                <w:szCs w:val="22"/>
              </w:rPr>
              <w:t xml:space="preserve">Consolidated </w:t>
            </w:r>
            <w:r w:rsidR="00863CBB">
              <w:rPr>
                <w:szCs w:val="22"/>
              </w:rPr>
              <w:br/>
            </w:r>
            <w:r w:rsidRPr="009426D0">
              <w:rPr>
                <w:szCs w:val="22"/>
              </w:rPr>
              <w:t>financial statements</w:t>
            </w:r>
          </w:p>
        </w:tc>
        <w:tc>
          <w:tcPr>
            <w:tcW w:w="180" w:type="dxa"/>
          </w:tcPr>
          <w:p w14:paraId="487403DC" w14:textId="08CB3B05" w:rsidR="00287A3F" w:rsidRPr="009426D0" w:rsidRDefault="00287A3F" w:rsidP="00316BAB">
            <w:pPr>
              <w:pStyle w:val="acctmergecolhdg"/>
              <w:shd w:val="clear" w:color="auto" w:fill="FFFFFF"/>
              <w:spacing w:line="240" w:lineRule="auto"/>
              <w:ind w:left="-90" w:right="-79"/>
              <w:rPr>
                <w:szCs w:val="22"/>
              </w:rPr>
            </w:pPr>
          </w:p>
        </w:tc>
        <w:tc>
          <w:tcPr>
            <w:tcW w:w="3240" w:type="dxa"/>
            <w:gridSpan w:val="3"/>
          </w:tcPr>
          <w:p w14:paraId="17436467" w14:textId="77777777" w:rsidR="00FF51DE" w:rsidRPr="009426D0" w:rsidRDefault="00287A3F" w:rsidP="00316BAB">
            <w:pPr>
              <w:pStyle w:val="acctmergecolhdg"/>
              <w:shd w:val="clear" w:color="auto" w:fill="FFFFFF"/>
              <w:spacing w:line="240" w:lineRule="auto"/>
              <w:ind w:left="-90" w:right="-79"/>
              <w:rPr>
                <w:szCs w:val="22"/>
              </w:rPr>
            </w:pPr>
            <w:r w:rsidRPr="009426D0">
              <w:rPr>
                <w:szCs w:val="22"/>
              </w:rPr>
              <w:t xml:space="preserve">Separate </w:t>
            </w:r>
          </w:p>
          <w:p w14:paraId="0EC34B46" w14:textId="1486ED1E" w:rsidR="00287A3F" w:rsidRPr="009426D0" w:rsidRDefault="00287A3F" w:rsidP="00316BAB">
            <w:pPr>
              <w:pStyle w:val="acctmergecolhdg"/>
              <w:shd w:val="clear" w:color="auto" w:fill="FFFFFF"/>
              <w:spacing w:line="240" w:lineRule="auto"/>
              <w:ind w:left="-90" w:right="-79"/>
              <w:rPr>
                <w:szCs w:val="22"/>
              </w:rPr>
            </w:pPr>
            <w:r w:rsidRPr="009426D0">
              <w:rPr>
                <w:szCs w:val="22"/>
              </w:rPr>
              <w:t>financial statements</w:t>
            </w:r>
          </w:p>
        </w:tc>
      </w:tr>
      <w:tr w:rsidR="00287A3F" w:rsidRPr="009426D0" w14:paraId="77AA768B" w14:textId="77777777" w:rsidTr="006B2802">
        <w:trPr>
          <w:cantSplit/>
          <w:trHeight w:val="103"/>
          <w:tblHeader/>
        </w:trPr>
        <w:tc>
          <w:tcPr>
            <w:tcW w:w="2709" w:type="dxa"/>
          </w:tcPr>
          <w:p w14:paraId="64CBE78F" w14:textId="77777777" w:rsidR="00287A3F" w:rsidRPr="009426D0" w:rsidRDefault="00287A3F" w:rsidP="00316BAB">
            <w:pPr>
              <w:pStyle w:val="acctfourfigures"/>
              <w:shd w:val="clear" w:color="auto" w:fill="FFFFFF"/>
              <w:spacing w:line="240" w:lineRule="auto"/>
              <w:jc w:val="center"/>
              <w:rPr>
                <w:szCs w:val="22"/>
              </w:rPr>
            </w:pPr>
          </w:p>
          <w:p w14:paraId="7D7F484A" w14:textId="77777777" w:rsidR="00287A3F" w:rsidRPr="009426D0" w:rsidRDefault="00287A3F" w:rsidP="00316BAB">
            <w:pPr>
              <w:pStyle w:val="acctfourfigures"/>
              <w:shd w:val="clear" w:color="auto" w:fill="FFFFFF"/>
              <w:spacing w:line="240" w:lineRule="auto"/>
              <w:rPr>
                <w:szCs w:val="22"/>
              </w:rPr>
            </w:pPr>
          </w:p>
          <w:p w14:paraId="17053BF1" w14:textId="77777777" w:rsidR="00287A3F" w:rsidRPr="009426D0" w:rsidRDefault="00287A3F" w:rsidP="00316BAB">
            <w:pPr>
              <w:pStyle w:val="acctfourfigures"/>
              <w:shd w:val="clear" w:color="auto" w:fill="FFFFFF"/>
              <w:spacing w:line="240" w:lineRule="auto"/>
              <w:rPr>
                <w:szCs w:val="22"/>
              </w:rPr>
            </w:pPr>
          </w:p>
          <w:p w14:paraId="3ED9462C" w14:textId="77777777" w:rsidR="00287A3F" w:rsidRPr="009426D0" w:rsidRDefault="00287A3F" w:rsidP="00316BAB">
            <w:pPr>
              <w:pStyle w:val="acctfourfigures"/>
              <w:shd w:val="clear" w:color="auto" w:fill="FFFFFF"/>
              <w:spacing w:line="240" w:lineRule="auto"/>
              <w:jc w:val="center"/>
              <w:rPr>
                <w:szCs w:val="22"/>
              </w:rPr>
            </w:pPr>
          </w:p>
        </w:tc>
        <w:tc>
          <w:tcPr>
            <w:tcW w:w="1440" w:type="dxa"/>
            <w:vAlign w:val="bottom"/>
          </w:tcPr>
          <w:p w14:paraId="3065D39D" w14:textId="77777777" w:rsidR="00287A3F" w:rsidRPr="009426D0" w:rsidRDefault="00287A3F" w:rsidP="00316BAB">
            <w:pPr>
              <w:pStyle w:val="acctfourfigures"/>
              <w:shd w:val="clear" w:color="auto" w:fill="FFFFFF"/>
              <w:tabs>
                <w:tab w:val="clear" w:pos="765"/>
              </w:tabs>
              <w:spacing w:line="240" w:lineRule="auto"/>
              <w:jc w:val="center"/>
              <w:rPr>
                <w:szCs w:val="22"/>
              </w:rPr>
            </w:pPr>
          </w:p>
          <w:p w14:paraId="4D73E867" w14:textId="77777777" w:rsidR="00287A3F" w:rsidRPr="005A08D5" w:rsidRDefault="00287A3F" w:rsidP="00316BAB">
            <w:pPr>
              <w:pStyle w:val="acctfourfigures"/>
              <w:shd w:val="clear" w:color="auto" w:fill="FFFFFF"/>
              <w:tabs>
                <w:tab w:val="clear" w:pos="765"/>
              </w:tabs>
              <w:spacing w:line="240" w:lineRule="auto"/>
              <w:jc w:val="center"/>
              <w:rPr>
                <w:spacing w:val="-6"/>
                <w:szCs w:val="22"/>
              </w:rPr>
            </w:pPr>
            <w:r w:rsidRPr="005A08D5">
              <w:rPr>
                <w:spacing w:val="-6"/>
                <w:szCs w:val="22"/>
              </w:rPr>
              <w:t>Acquisitions</w:t>
            </w:r>
          </w:p>
          <w:p w14:paraId="245961AC" w14:textId="3DF02766" w:rsidR="00287A3F" w:rsidRPr="005A08D5" w:rsidRDefault="00287A3F" w:rsidP="00316BAB">
            <w:pPr>
              <w:pStyle w:val="acctfourfigures"/>
              <w:shd w:val="clear" w:color="auto" w:fill="FFFFFF"/>
              <w:tabs>
                <w:tab w:val="clear" w:pos="765"/>
              </w:tabs>
              <w:spacing w:line="240" w:lineRule="auto"/>
              <w:jc w:val="center"/>
              <w:rPr>
                <w:spacing w:val="-6"/>
                <w:szCs w:val="22"/>
              </w:rPr>
            </w:pPr>
            <w:r w:rsidRPr="005A08D5">
              <w:rPr>
                <w:spacing w:val="-6"/>
                <w:szCs w:val="22"/>
              </w:rPr>
              <w:t>and</w:t>
            </w:r>
            <w:r w:rsidR="00EB237D" w:rsidRPr="005A08D5">
              <w:rPr>
                <w:spacing w:val="-6"/>
                <w:szCs w:val="22"/>
              </w:rPr>
              <w:t xml:space="preserve"> </w:t>
            </w:r>
            <w:r w:rsidRPr="005A08D5">
              <w:rPr>
                <w:spacing w:val="-6"/>
                <w:szCs w:val="22"/>
              </w:rPr>
              <w:t>transfers in</w:t>
            </w:r>
          </w:p>
          <w:p w14:paraId="1404CDE4" w14:textId="77777777" w:rsidR="00287A3F" w:rsidRPr="009426D0" w:rsidRDefault="00287A3F" w:rsidP="00316BAB">
            <w:pPr>
              <w:pStyle w:val="acctfourfigures"/>
              <w:shd w:val="clear" w:color="auto" w:fill="FFFFFF"/>
              <w:tabs>
                <w:tab w:val="clear" w:pos="765"/>
              </w:tabs>
              <w:spacing w:line="240" w:lineRule="auto"/>
              <w:ind w:left="-73" w:right="-78"/>
              <w:jc w:val="center"/>
              <w:rPr>
                <w:szCs w:val="22"/>
                <w:rtl/>
                <w:cs/>
              </w:rPr>
            </w:pPr>
            <w:r w:rsidRPr="005A08D5">
              <w:rPr>
                <w:spacing w:val="-6"/>
                <w:szCs w:val="22"/>
              </w:rPr>
              <w:t>- at cost</w:t>
            </w:r>
          </w:p>
        </w:tc>
        <w:tc>
          <w:tcPr>
            <w:tcW w:w="180" w:type="dxa"/>
            <w:vAlign w:val="bottom"/>
          </w:tcPr>
          <w:p w14:paraId="175B6578" w14:textId="77777777" w:rsidR="00287A3F" w:rsidRPr="009426D0" w:rsidRDefault="00287A3F" w:rsidP="00316BAB">
            <w:pPr>
              <w:pStyle w:val="acctfourfigures"/>
              <w:shd w:val="clear" w:color="auto" w:fill="FFFFFF"/>
              <w:spacing w:line="240" w:lineRule="auto"/>
              <w:jc w:val="center"/>
              <w:rPr>
                <w:szCs w:val="22"/>
              </w:rPr>
            </w:pPr>
          </w:p>
        </w:tc>
        <w:tc>
          <w:tcPr>
            <w:tcW w:w="1530" w:type="dxa"/>
            <w:vAlign w:val="bottom"/>
          </w:tcPr>
          <w:p w14:paraId="28506491" w14:textId="29867A7D" w:rsidR="00287A3F" w:rsidRPr="009426D0" w:rsidRDefault="00287A3F" w:rsidP="00316BAB">
            <w:pPr>
              <w:pStyle w:val="acctfourfigures"/>
              <w:shd w:val="clear" w:color="auto" w:fill="FFFFFF"/>
              <w:tabs>
                <w:tab w:val="clear" w:pos="765"/>
              </w:tabs>
              <w:spacing w:line="240" w:lineRule="auto"/>
              <w:jc w:val="center"/>
              <w:rPr>
                <w:szCs w:val="22"/>
              </w:rPr>
            </w:pPr>
            <w:r w:rsidRPr="009426D0">
              <w:rPr>
                <w:szCs w:val="22"/>
              </w:rPr>
              <w:t>Disposals</w:t>
            </w:r>
            <w:r w:rsidRPr="009426D0">
              <w:rPr>
                <w:rFonts w:cs="Angsana New"/>
                <w:szCs w:val="28"/>
                <w:lang w:val="en-US" w:bidi="th-TH"/>
              </w:rPr>
              <w:t>,</w:t>
            </w:r>
            <w:r w:rsidRPr="009426D0">
              <w:rPr>
                <w:szCs w:val="22"/>
              </w:rPr>
              <w:t xml:space="preserve"> write-off</w:t>
            </w:r>
          </w:p>
          <w:p w14:paraId="2F2EDC74" w14:textId="77777777" w:rsidR="00287A3F" w:rsidRPr="009426D0" w:rsidRDefault="00287A3F" w:rsidP="00316BAB">
            <w:pPr>
              <w:pStyle w:val="acctfourfigures"/>
              <w:shd w:val="clear" w:color="auto" w:fill="FFFFFF"/>
              <w:tabs>
                <w:tab w:val="clear" w:pos="765"/>
              </w:tabs>
              <w:spacing w:line="240" w:lineRule="auto"/>
              <w:ind w:left="-111" w:right="-92"/>
              <w:jc w:val="center"/>
              <w:rPr>
                <w:szCs w:val="22"/>
              </w:rPr>
            </w:pPr>
            <w:r w:rsidRPr="009426D0">
              <w:rPr>
                <w:szCs w:val="22"/>
              </w:rPr>
              <w:t>and transfers out - net book value</w:t>
            </w:r>
          </w:p>
        </w:tc>
        <w:tc>
          <w:tcPr>
            <w:tcW w:w="180" w:type="dxa"/>
          </w:tcPr>
          <w:p w14:paraId="2436A2BB" w14:textId="77777777" w:rsidR="00287A3F" w:rsidRPr="009426D0" w:rsidRDefault="00287A3F" w:rsidP="00316BAB">
            <w:pPr>
              <w:pStyle w:val="acctfourfigures"/>
              <w:shd w:val="clear" w:color="auto" w:fill="FFFFFF"/>
              <w:spacing w:line="240" w:lineRule="auto"/>
              <w:jc w:val="center"/>
              <w:rPr>
                <w:szCs w:val="22"/>
              </w:rPr>
            </w:pPr>
          </w:p>
        </w:tc>
        <w:tc>
          <w:tcPr>
            <w:tcW w:w="1440" w:type="dxa"/>
            <w:vAlign w:val="bottom"/>
          </w:tcPr>
          <w:p w14:paraId="63AE3B9D" w14:textId="77777777" w:rsidR="00287A3F" w:rsidRPr="009426D0" w:rsidRDefault="00287A3F" w:rsidP="00316BAB">
            <w:pPr>
              <w:pStyle w:val="acctfourfigures"/>
              <w:shd w:val="clear" w:color="auto" w:fill="FFFFFF"/>
              <w:tabs>
                <w:tab w:val="clear" w:pos="765"/>
              </w:tabs>
              <w:spacing w:line="240" w:lineRule="auto"/>
              <w:ind w:left="-111" w:right="-77"/>
              <w:jc w:val="center"/>
              <w:rPr>
                <w:szCs w:val="22"/>
              </w:rPr>
            </w:pPr>
            <w:r w:rsidRPr="009426D0">
              <w:rPr>
                <w:szCs w:val="22"/>
              </w:rPr>
              <w:t>Acquisitions</w:t>
            </w:r>
          </w:p>
          <w:p w14:paraId="49878475" w14:textId="279740B0" w:rsidR="00287A3F" w:rsidRPr="009426D0" w:rsidRDefault="007B7612" w:rsidP="00316BAB">
            <w:pPr>
              <w:pStyle w:val="acctfourfigures"/>
              <w:shd w:val="clear" w:color="auto" w:fill="FFFFFF"/>
              <w:tabs>
                <w:tab w:val="clear" w:pos="765"/>
              </w:tabs>
              <w:spacing w:line="240" w:lineRule="auto"/>
              <w:ind w:left="-111" w:right="-77"/>
              <w:jc w:val="center"/>
              <w:rPr>
                <w:szCs w:val="22"/>
              </w:rPr>
            </w:pPr>
            <w:r>
              <w:rPr>
                <w:szCs w:val="22"/>
              </w:rPr>
              <w:t>a</w:t>
            </w:r>
            <w:r w:rsidR="00287A3F" w:rsidRPr="009426D0">
              <w:rPr>
                <w:szCs w:val="22"/>
              </w:rPr>
              <w:t>nd</w:t>
            </w:r>
            <w:r w:rsidR="00354EA2">
              <w:rPr>
                <w:szCs w:val="22"/>
              </w:rPr>
              <w:t xml:space="preserve"> </w:t>
            </w:r>
            <w:r w:rsidR="00287A3F" w:rsidRPr="009426D0">
              <w:rPr>
                <w:szCs w:val="22"/>
              </w:rPr>
              <w:t>transfers in</w:t>
            </w:r>
          </w:p>
          <w:p w14:paraId="6EF164E0" w14:textId="77777777" w:rsidR="00287A3F" w:rsidRPr="009426D0" w:rsidRDefault="00287A3F" w:rsidP="00316BAB">
            <w:pPr>
              <w:pStyle w:val="acctfourfigures"/>
              <w:shd w:val="clear" w:color="auto" w:fill="FFFFFF"/>
              <w:tabs>
                <w:tab w:val="clear" w:pos="765"/>
              </w:tabs>
              <w:spacing w:line="240" w:lineRule="auto"/>
              <w:ind w:left="-111" w:right="-77"/>
              <w:jc w:val="center"/>
              <w:rPr>
                <w:szCs w:val="22"/>
                <w:rtl/>
                <w:cs/>
              </w:rPr>
            </w:pPr>
            <w:r w:rsidRPr="009426D0">
              <w:rPr>
                <w:szCs w:val="22"/>
              </w:rPr>
              <w:t>- at cost</w:t>
            </w:r>
          </w:p>
        </w:tc>
        <w:tc>
          <w:tcPr>
            <w:tcW w:w="180" w:type="dxa"/>
            <w:vAlign w:val="bottom"/>
          </w:tcPr>
          <w:p w14:paraId="53148EC1" w14:textId="77777777" w:rsidR="00287A3F" w:rsidRPr="009426D0" w:rsidRDefault="00287A3F" w:rsidP="00316BAB">
            <w:pPr>
              <w:pStyle w:val="acctfourfigures"/>
              <w:shd w:val="clear" w:color="auto" w:fill="FFFFFF"/>
              <w:spacing w:line="240" w:lineRule="auto"/>
              <w:jc w:val="center"/>
              <w:rPr>
                <w:szCs w:val="22"/>
              </w:rPr>
            </w:pPr>
          </w:p>
          <w:p w14:paraId="56B572A8" w14:textId="77777777" w:rsidR="00287A3F" w:rsidRPr="009426D0" w:rsidRDefault="00287A3F" w:rsidP="00316BAB">
            <w:pPr>
              <w:pStyle w:val="acctfourfigures"/>
              <w:shd w:val="clear" w:color="auto" w:fill="FFFFFF"/>
              <w:spacing w:line="240" w:lineRule="auto"/>
              <w:jc w:val="center"/>
              <w:rPr>
                <w:szCs w:val="22"/>
              </w:rPr>
            </w:pPr>
          </w:p>
          <w:p w14:paraId="09FC6A21" w14:textId="77777777" w:rsidR="00287A3F" w:rsidRPr="009426D0" w:rsidRDefault="00287A3F" w:rsidP="00316BAB">
            <w:pPr>
              <w:pStyle w:val="acctfourfigures"/>
              <w:shd w:val="clear" w:color="auto" w:fill="FFFFFF"/>
              <w:spacing w:line="240" w:lineRule="auto"/>
              <w:jc w:val="center"/>
              <w:rPr>
                <w:szCs w:val="22"/>
              </w:rPr>
            </w:pPr>
          </w:p>
          <w:p w14:paraId="33803853" w14:textId="77777777" w:rsidR="00287A3F" w:rsidRPr="009426D0" w:rsidRDefault="00287A3F" w:rsidP="00316BAB">
            <w:pPr>
              <w:pStyle w:val="acctfourfigures"/>
              <w:shd w:val="clear" w:color="auto" w:fill="FFFFFF"/>
              <w:spacing w:line="240" w:lineRule="auto"/>
              <w:jc w:val="center"/>
              <w:rPr>
                <w:szCs w:val="22"/>
              </w:rPr>
            </w:pPr>
          </w:p>
        </w:tc>
        <w:tc>
          <w:tcPr>
            <w:tcW w:w="1620" w:type="dxa"/>
            <w:vAlign w:val="bottom"/>
          </w:tcPr>
          <w:p w14:paraId="58FD94CE" w14:textId="3CFEBC7F" w:rsidR="00287A3F" w:rsidRPr="009426D0" w:rsidRDefault="00287A3F" w:rsidP="00316BAB">
            <w:pPr>
              <w:pStyle w:val="acctfourfigures"/>
              <w:shd w:val="clear" w:color="auto" w:fill="FFFFFF"/>
              <w:tabs>
                <w:tab w:val="clear" w:pos="765"/>
              </w:tabs>
              <w:spacing w:line="240" w:lineRule="auto"/>
              <w:ind w:left="-110" w:right="-138"/>
              <w:jc w:val="center"/>
              <w:rPr>
                <w:szCs w:val="22"/>
              </w:rPr>
            </w:pPr>
            <w:r w:rsidRPr="009426D0">
              <w:rPr>
                <w:szCs w:val="22"/>
              </w:rPr>
              <w:t xml:space="preserve">Disposals, </w:t>
            </w:r>
            <w:r w:rsidR="00EB237D" w:rsidRPr="009426D0">
              <w:rPr>
                <w:szCs w:val="22"/>
              </w:rPr>
              <w:br/>
            </w:r>
            <w:r w:rsidRPr="009426D0">
              <w:rPr>
                <w:szCs w:val="22"/>
              </w:rPr>
              <w:t>write-off</w:t>
            </w:r>
          </w:p>
          <w:p w14:paraId="134275B6" w14:textId="15054907" w:rsidR="00287A3F" w:rsidRPr="009426D0" w:rsidRDefault="00287A3F" w:rsidP="00316BAB">
            <w:pPr>
              <w:pStyle w:val="acctfourfigures"/>
              <w:shd w:val="clear" w:color="auto" w:fill="FFFFFF"/>
              <w:tabs>
                <w:tab w:val="clear" w:pos="765"/>
              </w:tabs>
              <w:spacing w:line="240" w:lineRule="auto"/>
              <w:ind w:left="-110" w:right="-138"/>
              <w:jc w:val="center"/>
              <w:rPr>
                <w:szCs w:val="22"/>
              </w:rPr>
            </w:pPr>
            <w:r w:rsidRPr="009426D0">
              <w:rPr>
                <w:szCs w:val="22"/>
              </w:rPr>
              <w:t xml:space="preserve">and transfers out </w:t>
            </w:r>
            <w:r w:rsidR="00EB237D" w:rsidRPr="009426D0">
              <w:rPr>
                <w:szCs w:val="22"/>
              </w:rPr>
              <w:br/>
            </w:r>
            <w:r w:rsidRPr="009426D0">
              <w:rPr>
                <w:szCs w:val="22"/>
              </w:rPr>
              <w:t>- net book value</w:t>
            </w:r>
          </w:p>
        </w:tc>
      </w:tr>
      <w:tr w:rsidR="00287A3F" w:rsidRPr="009426D0" w14:paraId="5577759E" w14:textId="77777777" w:rsidTr="006B2802">
        <w:trPr>
          <w:cantSplit/>
        </w:trPr>
        <w:tc>
          <w:tcPr>
            <w:tcW w:w="2709" w:type="dxa"/>
          </w:tcPr>
          <w:p w14:paraId="6192B1DF" w14:textId="77777777" w:rsidR="00287A3F" w:rsidRPr="009426D0" w:rsidRDefault="00287A3F" w:rsidP="00316BAB">
            <w:pPr>
              <w:shd w:val="clear" w:color="auto" w:fill="FFFFFF"/>
              <w:spacing w:line="240" w:lineRule="auto"/>
              <w:rPr>
                <w:b/>
                <w:bCs/>
                <w:i/>
                <w:iCs/>
                <w:szCs w:val="22"/>
              </w:rPr>
            </w:pPr>
          </w:p>
        </w:tc>
        <w:tc>
          <w:tcPr>
            <w:tcW w:w="6570" w:type="dxa"/>
            <w:gridSpan w:val="7"/>
            <w:shd w:val="clear" w:color="auto" w:fill="auto"/>
          </w:tcPr>
          <w:p w14:paraId="781851FC" w14:textId="77777777" w:rsidR="00287A3F" w:rsidRPr="009426D0" w:rsidRDefault="00287A3F" w:rsidP="00316BAB">
            <w:pPr>
              <w:pStyle w:val="acctfourfigures"/>
              <w:shd w:val="clear" w:color="auto" w:fill="FFFFFF"/>
              <w:spacing w:line="240" w:lineRule="auto"/>
              <w:jc w:val="center"/>
              <w:rPr>
                <w:i/>
                <w:iCs/>
                <w:szCs w:val="22"/>
              </w:rPr>
            </w:pPr>
            <w:r w:rsidRPr="009426D0">
              <w:rPr>
                <w:i/>
                <w:iCs/>
                <w:szCs w:val="22"/>
              </w:rPr>
              <w:t>(in thousand Baht)</w:t>
            </w:r>
          </w:p>
        </w:tc>
      </w:tr>
      <w:tr w:rsidR="004A3156" w:rsidRPr="009426D0" w14:paraId="22B097FC" w14:textId="77777777" w:rsidTr="006B2802">
        <w:trPr>
          <w:cantSplit/>
        </w:trPr>
        <w:tc>
          <w:tcPr>
            <w:tcW w:w="2709" w:type="dxa"/>
          </w:tcPr>
          <w:p w14:paraId="4A3F6196" w14:textId="25959601" w:rsidR="004A3156" w:rsidRPr="005A08D5" w:rsidRDefault="004A3156" w:rsidP="004A3156">
            <w:pPr>
              <w:shd w:val="clear" w:color="auto" w:fill="FFFFFF"/>
              <w:spacing w:line="240" w:lineRule="auto"/>
              <w:ind w:left="190" w:hanging="180"/>
              <w:rPr>
                <w:rFonts w:cs="Angsana New"/>
                <w:spacing w:val="-6"/>
                <w:lang w:bidi="th-TH"/>
              </w:rPr>
            </w:pPr>
            <w:r w:rsidRPr="005A08D5">
              <w:rPr>
                <w:rFonts w:cs="Angsana New"/>
                <w:spacing w:val="-6"/>
                <w:lang w:bidi="th-TH"/>
              </w:rPr>
              <w:t>Land and land improvements</w:t>
            </w:r>
          </w:p>
        </w:tc>
        <w:tc>
          <w:tcPr>
            <w:tcW w:w="1440" w:type="dxa"/>
            <w:vAlign w:val="bottom"/>
          </w:tcPr>
          <w:p w14:paraId="7C8FA52F" w14:textId="6758C21B" w:rsidR="004A3156" w:rsidRPr="004E4F9F" w:rsidRDefault="00964663" w:rsidP="006E4097">
            <w:pPr>
              <w:pStyle w:val="acctfourfigures"/>
              <w:shd w:val="clear" w:color="auto" w:fill="FFFFFF"/>
              <w:tabs>
                <w:tab w:val="clear" w:pos="765"/>
                <w:tab w:val="decimal" w:pos="1273"/>
              </w:tabs>
              <w:spacing w:line="240" w:lineRule="auto"/>
              <w:ind w:right="11"/>
              <w:rPr>
                <w:szCs w:val="22"/>
              </w:rPr>
            </w:pPr>
            <w:r w:rsidRPr="00964663">
              <w:rPr>
                <w:szCs w:val="22"/>
              </w:rPr>
              <w:t>2,413,018</w:t>
            </w:r>
          </w:p>
        </w:tc>
        <w:tc>
          <w:tcPr>
            <w:tcW w:w="180" w:type="dxa"/>
            <w:vAlign w:val="bottom"/>
          </w:tcPr>
          <w:p w14:paraId="2DC0F948" w14:textId="77777777" w:rsidR="004A3156" w:rsidRPr="004E4F9F" w:rsidRDefault="004A3156" w:rsidP="006E4097">
            <w:pPr>
              <w:pStyle w:val="acctfourfigures"/>
              <w:shd w:val="clear" w:color="auto" w:fill="FFFFFF"/>
              <w:spacing w:line="240" w:lineRule="auto"/>
              <w:rPr>
                <w:szCs w:val="22"/>
              </w:rPr>
            </w:pPr>
          </w:p>
        </w:tc>
        <w:tc>
          <w:tcPr>
            <w:tcW w:w="1530" w:type="dxa"/>
            <w:vAlign w:val="bottom"/>
          </w:tcPr>
          <w:p w14:paraId="5F2806B6" w14:textId="33C6AF20" w:rsidR="004A3156" w:rsidRPr="004E4F9F" w:rsidRDefault="006E4097" w:rsidP="006E4097">
            <w:pPr>
              <w:pStyle w:val="acctfourfigures"/>
              <w:shd w:val="clear" w:color="auto" w:fill="FFFFFF"/>
              <w:tabs>
                <w:tab w:val="clear" w:pos="765"/>
                <w:tab w:val="decimal" w:pos="1000"/>
              </w:tabs>
              <w:spacing w:line="240" w:lineRule="auto"/>
              <w:ind w:right="11"/>
              <w:rPr>
                <w:szCs w:val="22"/>
              </w:rPr>
            </w:pPr>
            <w:r>
              <w:rPr>
                <w:szCs w:val="22"/>
              </w:rPr>
              <w:t>-</w:t>
            </w:r>
          </w:p>
        </w:tc>
        <w:tc>
          <w:tcPr>
            <w:tcW w:w="180" w:type="dxa"/>
            <w:vAlign w:val="bottom"/>
          </w:tcPr>
          <w:p w14:paraId="1D965FDE" w14:textId="77777777" w:rsidR="004A3156" w:rsidRPr="004E4F9F" w:rsidRDefault="004A3156" w:rsidP="006E4097">
            <w:pPr>
              <w:pStyle w:val="acctfourfigures"/>
              <w:shd w:val="clear" w:color="auto" w:fill="FFFFFF"/>
              <w:spacing w:line="240" w:lineRule="auto"/>
              <w:rPr>
                <w:szCs w:val="22"/>
              </w:rPr>
            </w:pPr>
          </w:p>
        </w:tc>
        <w:tc>
          <w:tcPr>
            <w:tcW w:w="1440" w:type="dxa"/>
            <w:vAlign w:val="bottom"/>
          </w:tcPr>
          <w:p w14:paraId="2CE882C5" w14:textId="5A13B92F" w:rsidR="004A3156" w:rsidRPr="004E4F9F" w:rsidRDefault="006E4097" w:rsidP="006E4097">
            <w:pPr>
              <w:pStyle w:val="acctfourfigures"/>
              <w:shd w:val="clear" w:color="auto" w:fill="FFFFFF"/>
              <w:tabs>
                <w:tab w:val="clear" w:pos="765"/>
                <w:tab w:val="decimal" w:pos="878"/>
              </w:tabs>
              <w:spacing w:line="240" w:lineRule="auto"/>
              <w:ind w:right="11"/>
              <w:rPr>
                <w:szCs w:val="22"/>
              </w:rPr>
            </w:pPr>
            <w:r w:rsidRPr="006E4097">
              <w:rPr>
                <w:szCs w:val="22"/>
              </w:rPr>
              <w:t>-</w:t>
            </w:r>
          </w:p>
        </w:tc>
        <w:tc>
          <w:tcPr>
            <w:tcW w:w="180" w:type="dxa"/>
            <w:vAlign w:val="bottom"/>
          </w:tcPr>
          <w:p w14:paraId="6EED7F1A" w14:textId="77777777" w:rsidR="004A3156" w:rsidRPr="004E4F9F" w:rsidRDefault="004A3156" w:rsidP="006E4097">
            <w:pPr>
              <w:pStyle w:val="acctfourfigures"/>
              <w:shd w:val="clear" w:color="auto" w:fill="FFFFFF"/>
              <w:tabs>
                <w:tab w:val="decimal" w:pos="1001"/>
              </w:tabs>
              <w:spacing w:line="240" w:lineRule="auto"/>
              <w:rPr>
                <w:szCs w:val="22"/>
              </w:rPr>
            </w:pPr>
          </w:p>
        </w:tc>
        <w:tc>
          <w:tcPr>
            <w:tcW w:w="1620" w:type="dxa"/>
            <w:vAlign w:val="bottom"/>
          </w:tcPr>
          <w:p w14:paraId="283209D9" w14:textId="05379871" w:rsidR="004A3156" w:rsidRPr="004E4F9F" w:rsidRDefault="006E4097" w:rsidP="006E4097">
            <w:pPr>
              <w:pStyle w:val="acctfourfigures"/>
              <w:shd w:val="clear" w:color="auto" w:fill="FFFFFF"/>
              <w:tabs>
                <w:tab w:val="clear" w:pos="765"/>
                <w:tab w:val="decimal" w:pos="878"/>
              </w:tabs>
              <w:spacing w:line="240" w:lineRule="auto"/>
              <w:ind w:right="11"/>
              <w:rPr>
                <w:szCs w:val="22"/>
              </w:rPr>
            </w:pPr>
            <w:r w:rsidRPr="006E4097">
              <w:rPr>
                <w:szCs w:val="22"/>
              </w:rPr>
              <w:t>-</w:t>
            </w:r>
          </w:p>
        </w:tc>
      </w:tr>
      <w:tr w:rsidR="00747723" w:rsidRPr="009426D0" w14:paraId="4AAB0B05" w14:textId="77777777" w:rsidTr="006B2802">
        <w:trPr>
          <w:cantSplit/>
        </w:trPr>
        <w:tc>
          <w:tcPr>
            <w:tcW w:w="2709" w:type="dxa"/>
          </w:tcPr>
          <w:p w14:paraId="62BA6160" w14:textId="1C553058" w:rsidR="00747723" w:rsidRPr="005A08D5" w:rsidRDefault="00747723" w:rsidP="005A08D5">
            <w:pPr>
              <w:shd w:val="clear" w:color="auto" w:fill="FFFFFF"/>
              <w:spacing w:line="240" w:lineRule="auto"/>
              <w:ind w:left="190" w:right="-77" w:hanging="180"/>
              <w:rPr>
                <w:rFonts w:cs="Angsana New"/>
                <w:spacing w:val="-6"/>
                <w:lang w:bidi="th-TH"/>
              </w:rPr>
            </w:pPr>
            <w:r w:rsidRPr="005A08D5">
              <w:rPr>
                <w:rFonts w:cs="Angsana New"/>
                <w:spacing w:val="-6"/>
                <w:lang w:bidi="th-TH"/>
              </w:rPr>
              <w:t>Land and building-right of use</w:t>
            </w:r>
          </w:p>
        </w:tc>
        <w:tc>
          <w:tcPr>
            <w:tcW w:w="1440" w:type="dxa"/>
            <w:vAlign w:val="bottom"/>
          </w:tcPr>
          <w:p w14:paraId="23368435" w14:textId="01FD8228" w:rsidR="00747723" w:rsidRPr="00964663" w:rsidRDefault="00747723" w:rsidP="006E4097">
            <w:pPr>
              <w:pStyle w:val="acctfourfigures"/>
              <w:shd w:val="clear" w:color="auto" w:fill="FFFFFF"/>
              <w:tabs>
                <w:tab w:val="clear" w:pos="765"/>
                <w:tab w:val="decimal" w:pos="1273"/>
              </w:tabs>
              <w:spacing w:line="240" w:lineRule="auto"/>
              <w:ind w:right="11"/>
              <w:rPr>
                <w:szCs w:val="22"/>
              </w:rPr>
            </w:pPr>
            <w:r w:rsidRPr="00747723">
              <w:rPr>
                <w:szCs w:val="22"/>
              </w:rPr>
              <w:t>10,28</w:t>
            </w:r>
            <w:r w:rsidR="00871684">
              <w:rPr>
                <w:szCs w:val="22"/>
              </w:rPr>
              <w:t>0</w:t>
            </w:r>
          </w:p>
        </w:tc>
        <w:tc>
          <w:tcPr>
            <w:tcW w:w="180" w:type="dxa"/>
            <w:vAlign w:val="bottom"/>
          </w:tcPr>
          <w:p w14:paraId="7D7AA10B" w14:textId="77777777" w:rsidR="00747723" w:rsidRPr="004E4F9F" w:rsidRDefault="00747723" w:rsidP="006E4097">
            <w:pPr>
              <w:pStyle w:val="acctfourfigures"/>
              <w:shd w:val="clear" w:color="auto" w:fill="FFFFFF"/>
              <w:spacing w:line="240" w:lineRule="auto"/>
              <w:rPr>
                <w:szCs w:val="22"/>
              </w:rPr>
            </w:pPr>
          </w:p>
        </w:tc>
        <w:tc>
          <w:tcPr>
            <w:tcW w:w="1530" w:type="dxa"/>
            <w:vAlign w:val="bottom"/>
          </w:tcPr>
          <w:p w14:paraId="64812140" w14:textId="11D8D30E" w:rsidR="00747723" w:rsidRPr="004E4F9F" w:rsidRDefault="006E4097" w:rsidP="006E4097">
            <w:pPr>
              <w:pStyle w:val="acctfourfigures"/>
              <w:shd w:val="clear" w:color="auto" w:fill="FFFFFF"/>
              <w:tabs>
                <w:tab w:val="clear" w:pos="765"/>
                <w:tab w:val="decimal" w:pos="1000"/>
              </w:tabs>
              <w:spacing w:line="240" w:lineRule="auto"/>
              <w:ind w:right="11"/>
              <w:rPr>
                <w:szCs w:val="22"/>
              </w:rPr>
            </w:pPr>
            <w:r w:rsidRPr="006E4097">
              <w:rPr>
                <w:szCs w:val="22"/>
              </w:rPr>
              <w:t>-</w:t>
            </w:r>
          </w:p>
        </w:tc>
        <w:tc>
          <w:tcPr>
            <w:tcW w:w="180" w:type="dxa"/>
            <w:vAlign w:val="bottom"/>
          </w:tcPr>
          <w:p w14:paraId="48E570A3" w14:textId="77777777" w:rsidR="00747723" w:rsidRPr="004E4F9F" w:rsidRDefault="00747723" w:rsidP="006E4097">
            <w:pPr>
              <w:pStyle w:val="acctfourfigures"/>
              <w:shd w:val="clear" w:color="auto" w:fill="FFFFFF"/>
              <w:spacing w:line="240" w:lineRule="auto"/>
              <w:rPr>
                <w:szCs w:val="22"/>
              </w:rPr>
            </w:pPr>
          </w:p>
        </w:tc>
        <w:tc>
          <w:tcPr>
            <w:tcW w:w="1440" w:type="dxa"/>
            <w:vAlign w:val="bottom"/>
          </w:tcPr>
          <w:p w14:paraId="251EF5A2" w14:textId="640C661D" w:rsidR="00747723" w:rsidRPr="004E4F9F" w:rsidRDefault="006E4097" w:rsidP="006E4097">
            <w:pPr>
              <w:pStyle w:val="acctfourfigures"/>
              <w:shd w:val="clear" w:color="auto" w:fill="FFFFFF"/>
              <w:tabs>
                <w:tab w:val="clear" w:pos="765"/>
                <w:tab w:val="decimal" w:pos="878"/>
              </w:tabs>
              <w:spacing w:line="240" w:lineRule="auto"/>
              <w:ind w:right="11"/>
              <w:rPr>
                <w:szCs w:val="22"/>
              </w:rPr>
            </w:pPr>
            <w:r w:rsidRPr="006E4097">
              <w:rPr>
                <w:szCs w:val="22"/>
              </w:rPr>
              <w:t>-</w:t>
            </w:r>
          </w:p>
        </w:tc>
        <w:tc>
          <w:tcPr>
            <w:tcW w:w="180" w:type="dxa"/>
            <w:vAlign w:val="bottom"/>
          </w:tcPr>
          <w:p w14:paraId="2FC20837" w14:textId="77777777" w:rsidR="00747723" w:rsidRPr="004E4F9F" w:rsidRDefault="00747723" w:rsidP="006E4097">
            <w:pPr>
              <w:pStyle w:val="acctfourfigures"/>
              <w:shd w:val="clear" w:color="auto" w:fill="FFFFFF"/>
              <w:tabs>
                <w:tab w:val="decimal" w:pos="1001"/>
              </w:tabs>
              <w:spacing w:line="240" w:lineRule="auto"/>
              <w:rPr>
                <w:szCs w:val="22"/>
              </w:rPr>
            </w:pPr>
          </w:p>
        </w:tc>
        <w:tc>
          <w:tcPr>
            <w:tcW w:w="1620" w:type="dxa"/>
            <w:vAlign w:val="bottom"/>
          </w:tcPr>
          <w:p w14:paraId="41C200F2" w14:textId="7BBEA565" w:rsidR="00747723" w:rsidRPr="004E4F9F" w:rsidRDefault="006E4097" w:rsidP="006E4097">
            <w:pPr>
              <w:pStyle w:val="acctfourfigures"/>
              <w:shd w:val="clear" w:color="auto" w:fill="FFFFFF"/>
              <w:tabs>
                <w:tab w:val="clear" w:pos="765"/>
                <w:tab w:val="decimal" w:pos="878"/>
              </w:tabs>
              <w:spacing w:line="240" w:lineRule="auto"/>
              <w:ind w:right="11"/>
              <w:rPr>
                <w:szCs w:val="22"/>
              </w:rPr>
            </w:pPr>
            <w:r w:rsidRPr="006E4097">
              <w:rPr>
                <w:szCs w:val="22"/>
              </w:rPr>
              <w:t>-</w:t>
            </w:r>
          </w:p>
        </w:tc>
      </w:tr>
      <w:tr w:rsidR="00985BCD" w:rsidRPr="009426D0" w14:paraId="37D2F628" w14:textId="77777777" w:rsidTr="006B2802">
        <w:trPr>
          <w:cantSplit/>
        </w:trPr>
        <w:tc>
          <w:tcPr>
            <w:tcW w:w="2709" w:type="dxa"/>
          </w:tcPr>
          <w:p w14:paraId="2A0F8A75" w14:textId="3840AB21" w:rsidR="00985BCD" w:rsidRPr="009426D0" w:rsidRDefault="00985BCD" w:rsidP="00985BCD">
            <w:pPr>
              <w:shd w:val="clear" w:color="auto" w:fill="FFFFFF"/>
              <w:spacing w:line="240" w:lineRule="auto"/>
              <w:ind w:left="190" w:hanging="180"/>
              <w:rPr>
                <w:rFonts w:cs="Angsana New"/>
                <w:lang w:bidi="th-TH"/>
              </w:rPr>
            </w:pPr>
            <w:r w:rsidRPr="009426D0">
              <w:rPr>
                <w:rFonts w:cs="Angsana New"/>
                <w:lang w:bidi="th-TH"/>
              </w:rPr>
              <w:t>Buildings and building improvements</w:t>
            </w:r>
          </w:p>
        </w:tc>
        <w:tc>
          <w:tcPr>
            <w:tcW w:w="1440" w:type="dxa"/>
            <w:vAlign w:val="bottom"/>
          </w:tcPr>
          <w:p w14:paraId="313F743C" w14:textId="3C3F791C" w:rsidR="00985BCD" w:rsidRPr="004E4F9F" w:rsidRDefault="00A836A6" w:rsidP="006E4097">
            <w:pPr>
              <w:pStyle w:val="acctfourfigures"/>
              <w:shd w:val="clear" w:color="auto" w:fill="FFFFFF"/>
              <w:tabs>
                <w:tab w:val="clear" w:pos="765"/>
                <w:tab w:val="decimal" w:pos="1273"/>
              </w:tabs>
              <w:spacing w:line="240" w:lineRule="auto"/>
              <w:ind w:right="11"/>
              <w:rPr>
                <w:szCs w:val="22"/>
              </w:rPr>
            </w:pPr>
            <w:r w:rsidRPr="00A836A6">
              <w:rPr>
                <w:szCs w:val="22"/>
              </w:rPr>
              <w:t>2,142,343</w:t>
            </w:r>
          </w:p>
        </w:tc>
        <w:tc>
          <w:tcPr>
            <w:tcW w:w="180" w:type="dxa"/>
            <w:vAlign w:val="bottom"/>
          </w:tcPr>
          <w:p w14:paraId="6A5AF172" w14:textId="77777777" w:rsidR="00985BCD" w:rsidRPr="004E4F9F" w:rsidRDefault="00985BCD" w:rsidP="006E4097">
            <w:pPr>
              <w:pStyle w:val="acctfourfigures"/>
              <w:shd w:val="clear" w:color="auto" w:fill="FFFFFF"/>
              <w:spacing w:line="240" w:lineRule="auto"/>
              <w:rPr>
                <w:szCs w:val="22"/>
              </w:rPr>
            </w:pPr>
          </w:p>
        </w:tc>
        <w:tc>
          <w:tcPr>
            <w:tcW w:w="1530" w:type="dxa"/>
            <w:vAlign w:val="bottom"/>
          </w:tcPr>
          <w:p w14:paraId="3DED7F7A" w14:textId="0E9FC0D4" w:rsidR="00985BCD" w:rsidRPr="00A836A6" w:rsidRDefault="00A836A6" w:rsidP="00A836A6">
            <w:pPr>
              <w:pStyle w:val="acctfourfigures"/>
              <w:shd w:val="clear" w:color="auto" w:fill="FFFFFF"/>
              <w:tabs>
                <w:tab w:val="clear" w:pos="765"/>
                <w:tab w:val="decimal" w:pos="1000"/>
              </w:tabs>
              <w:spacing w:line="240" w:lineRule="auto"/>
              <w:ind w:right="11"/>
              <w:rPr>
                <w:rFonts w:cs="Angsana New"/>
                <w:szCs w:val="28"/>
                <w:lang w:val="en-US" w:bidi="th-TH"/>
              </w:rPr>
            </w:pPr>
            <w:r>
              <w:rPr>
                <w:rFonts w:cs="Angsana New"/>
                <w:szCs w:val="28"/>
                <w:lang w:val="en-US" w:bidi="th-TH"/>
              </w:rPr>
              <w:t>-</w:t>
            </w:r>
          </w:p>
        </w:tc>
        <w:tc>
          <w:tcPr>
            <w:tcW w:w="180" w:type="dxa"/>
            <w:vAlign w:val="bottom"/>
          </w:tcPr>
          <w:p w14:paraId="0632EE4D" w14:textId="77777777" w:rsidR="00985BCD" w:rsidRPr="004E4F9F" w:rsidRDefault="00985BCD" w:rsidP="006E4097">
            <w:pPr>
              <w:pStyle w:val="acctfourfigures"/>
              <w:shd w:val="clear" w:color="auto" w:fill="FFFFFF"/>
              <w:spacing w:line="240" w:lineRule="auto"/>
              <w:rPr>
                <w:szCs w:val="22"/>
              </w:rPr>
            </w:pPr>
          </w:p>
        </w:tc>
        <w:tc>
          <w:tcPr>
            <w:tcW w:w="1440" w:type="dxa"/>
            <w:vAlign w:val="bottom"/>
          </w:tcPr>
          <w:p w14:paraId="4959E235" w14:textId="26205116" w:rsidR="00985BCD" w:rsidRPr="004E4F9F" w:rsidRDefault="006E4097" w:rsidP="006E4097">
            <w:pPr>
              <w:pStyle w:val="acctfourfigures"/>
              <w:shd w:val="clear" w:color="auto" w:fill="FFFFFF"/>
              <w:tabs>
                <w:tab w:val="clear" w:pos="765"/>
                <w:tab w:val="decimal" w:pos="878"/>
              </w:tabs>
              <w:spacing w:line="240" w:lineRule="auto"/>
              <w:ind w:right="11"/>
              <w:rPr>
                <w:szCs w:val="22"/>
              </w:rPr>
            </w:pPr>
            <w:r w:rsidRPr="006E4097">
              <w:rPr>
                <w:szCs w:val="22"/>
              </w:rPr>
              <w:t>-</w:t>
            </w:r>
          </w:p>
        </w:tc>
        <w:tc>
          <w:tcPr>
            <w:tcW w:w="180" w:type="dxa"/>
            <w:vAlign w:val="bottom"/>
          </w:tcPr>
          <w:p w14:paraId="1847E997" w14:textId="77777777" w:rsidR="00985BCD" w:rsidRPr="004E4F9F" w:rsidRDefault="00985BCD" w:rsidP="006E4097">
            <w:pPr>
              <w:pStyle w:val="acctfourfigures"/>
              <w:shd w:val="clear" w:color="auto" w:fill="FFFFFF"/>
              <w:tabs>
                <w:tab w:val="decimal" w:pos="1001"/>
              </w:tabs>
              <w:spacing w:line="240" w:lineRule="auto"/>
              <w:rPr>
                <w:szCs w:val="22"/>
              </w:rPr>
            </w:pPr>
          </w:p>
        </w:tc>
        <w:tc>
          <w:tcPr>
            <w:tcW w:w="1620" w:type="dxa"/>
            <w:vAlign w:val="bottom"/>
          </w:tcPr>
          <w:p w14:paraId="19D913A2" w14:textId="41184ED3" w:rsidR="00985BCD" w:rsidRPr="004E4F9F" w:rsidRDefault="006E4097" w:rsidP="006E4097">
            <w:pPr>
              <w:pStyle w:val="acctfourfigures"/>
              <w:shd w:val="clear" w:color="auto" w:fill="FFFFFF"/>
              <w:tabs>
                <w:tab w:val="clear" w:pos="765"/>
                <w:tab w:val="decimal" w:pos="878"/>
              </w:tabs>
              <w:spacing w:line="240" w:lineRule="auto"/>
              <w:ind w:right="11"/>
              <w:rPr>
                <w:szCs w:val="22"/>
              </w:rPr>
            </w:pPr>
            <w:r w:rsidRPr="006E4097">
              <w:rPr>
                <w:szCs w:val="22"/>
              </w:rPr>
              <w:t>-</w:t>
            </w:r>
          </w:p>
        </w:tc>
      </w:tr>
      <w:tr w:rsidR="004E4F9F" w:rsidRPr="009426D0" w14:paraId="03991175" w14:textId="77777777" w:rsidTr="006B2802">
        <w:trPr>
          <w:cantSplit/>
        </w:trPr>
        <w:tc>
          <w:tcPr>
            <w:tcW w:w="2709" w:type="dxa"/>
          </w:tcPr>
          <w:p w14:paraId="3656D86B" w14:textId="77777777" w:rsidR="004E4F9F" w:rsidRPr="009426D0" w:rsidRDefault="004E4F9F" w:rsidP="004E4F9F">
            <w:pPr>
              <w:spacing w:line="240" w:lineRule="auto"/>
              <w:rPr>
                <w:rFonts w:cs="Angsana New"/>
                <w:lang w:bidi="th-TH"/>
              </w:rPr>
            </w:pPr>
            <w:r w:rsidRPr="009426D0">
              <w:rPr>
                <w:rFonts w:cs="Angsana New"/>
                <w:lang w:bidi="th-TH"/>
              </w:rPr>
              <w:t xml:space="preserve">Furniture, fixtures and </w:t>
            </w:r>
          </w:p>
          <w:p w14:paraId="0EC9B9BD" w14:textId="26549020" w:rsidR="004E4F9F" w:rsidRPr="009426D0" w:rsidRDefault="004E4F9F" w:rsidP="004E4F9F">
            <w:pPr>
              <w:shd w:val="clear" w:color="auto" w:fill="FFFFFF"/>
              <w:spacing w:line="240" w:lineRule="auto"/>
              <w:ind w:left="180" w:hanging="180"/>
              <w:rPr>
                <w:szCs w:val="22"/>
              </w:rPr>
            </w:pPr>
            <w:r w:rsidRPr="009426D0">
              <w:rPr>
                <w:rFonts w:cs="Angsana New"/>
                <w:lang w:bidi="th-TH"/>
              </w:rPr>
              <w:t xml:space="preserve">    office equipment</w:t>
            </w:r>
          </w:p>
        </w:tc>
        <w:tc>
          <w:tcPr>
            <w:tcW w:w="1440" w:type="dxa"/>
            <w:vAlign w:val="bottom"/>
          </w:tcPr>
          <w:p w14:paraId="21E2B33B" w14:textId="42DAFCFF" w:rsidR="004E4F9F" w:rsidRPr="004E4F9F" w:rsidRDefault="00A836A6" w:rsidP="006E4097">
            <w:pPr>
              <w:pStyle w:val="acctfourfigures"/>
              <w:shd w:val="clear" w:color="auto" w:fill="FFFFFF"/>
              <w:tabs>
                <w:tab w:val="clear" w:pos="765"/>
                <w:tab w:val="decimal" w:pos="1273"/>
              </w:tabs>
              <w:spacing w:line="240" w:lineRule="auto"/>
              <w:ind w:right="11"/>
              <w:rPr>
                <w:szCs w:val="22"/>
              </w:rPr>
            </w:pPr>
            <w:r w:rsidRPr="00A836A6">
              <w:rPr>
                <w:szCs w:val="22"/>
              </w:rPr>
              <w:t>319,232</w:t>
            </w:r>
          </w:p>
        </w:tc>
        <w:tc>
          <w:tcPr>
            <w:tcW w:w="180" w:type="dxa"/>
            <w:vAlign w:val="bottom"/>
          </w:tcPr>
          <w:p w14:paraId="1102B414" w14:textId="77777777" w:rsidR="004E4F9F" w:rsidRPr="004E4F9F" w:rsidRDefault="004E4F9F" w:rsidP="006E4097">
            <w:pPr>
              <w:pStyle w:val="acctfourfigures"/>
              <w:shd w:val="clear" w:color="auto" w:fill="FFFFFF"/>
              <w:spacing w:line="240" w:lineRule="auto"/>
              <w:rPr>
                <w:szCs w:val="22"/>
              </w:rPr>
            </w:pPr>
          </w:p>
        </w:tc>
        <w:tc>
          <w:tcPr>
            <w:tcW w:w="1530" w:type="dxa"/>
            <w:vAlign w:val="bottom"/>
          </w:tcPr>
          <w:p w14:paraId="6DD5BFF5" w14:textId="627812A8" w:rsidR="004E4F9F" w:rsidRPr="004E4F9F" w:rsidRDefault="006E4097" w:rsidP="006E4097">
            <w:pPr>
              <w:pStyle w:val="acctfourfigures"/>
              <w:shd w:val="clear" w:color="auto" w:fill="FFFFFF"/>
              <w:tabs>
                <w:tab w:val="clear" w:pos="765"/>
                <w:tab w:val="decimal" w:pos="1350"/>
              </w:tabs>
              <w:spacing w:line="240" w:lineRule="auto"/>
              <w:ind w:right="11"/>
              <w:rPr>
                <w:szCs w:val="22"/>
              </w:rPr>
            </w:pPr>
            <w:r>
              <w:rPr>
                <w:szCs w:val="22"/>
              </w:rPr>
              <w:t>(264)</w:t>
            </w:r>
          </w:p>
        </w:tc>
        <w:tc>
          <w:tcPr>
            <w:tcW w:w="180" w:type="dxa"/>
            <w:vAlign w:val="bottom"/>
          </w:tcPr>
          <w:p w14:paraId="1400C7B9" w14:textId="77777777" w:rsidR="004E4F9F" w:rsidRPr="004E4F9F" w:rsidRDefault="004E4F9F" w:rsidP="006E4097">
            <w:pPr>
              <w:pStyle w:val="acctfourfigures"/>
              <w:shd w:val="clear" w:color="auto" w:fill="FFFFFF"/>
              <w:spacing w:line="240" w:lineRule="auto"/>
              <w:rPr>
                <w:szCs w:val="22"/>
              </w:rPr>
            </w:pPr>
          </w:p>
        </w:tc>
        <w:tc>
          <w:tcPr>
            <w:tcW w:w="1440" w:type="dxa"/>
            <w:vAlign w:val="bottom"/>
          </w:tcPr>
          <w:p w14:paraId="6441CD2E" w14:textId="53C780AF" w:rsidR="004E4F9F" w:rsidRPr="004E4F9F" w:rsidRDefault="006E4097" w:rsidP="006E4097">
            <w:pPr>
              <w:pStyle w:val="acctfourfigures"/>
              <w:shd w:val="clear" w:color="auto" w:fill="FFFFFF"/>
              <w:tabs>
                <w:tab w:val="clear" w:pos="765"/>
                <w:tab w:val="decimal" w:pos="1185"/>
              </w:tabs>
              <w:spacing w:line="240" w:lineRule="auto"/>
              <w:ind w:right="105"/>
              <w:rPr>
                <w:szCs w:val="22"/>
              </w:rPr>
            </w:pPr>
            <w:r w:rsidRPr="006E4097">
              <w:rPr>
                <w:szCs w:val="22"/>
              </w:rPr>
              <w:t>611</w:t>
            </w:r>
          </w:p>
        </w:tc>
        <w:tc>
          <w:tcPr>
            <w:tcW w:w="180" w:type="dxa"/>
            <w:vAlign w:val="bottom"/>
          </w:tcPr>
          <w:p w14:paraId="4B69530C" w14:textId="77777777" w:rsidR="004E4F9F" w:rsidRPr="004E4F9F" w:rsidRDefault="004E4F9F" w:rsidP="006E4097">
            <w:pPr>
              <w:pStyle w:val="acctfourfigures"/>
              <w:shd w:val="clear" w:color="auto" w:fill="FFFFFF"/>
              <w:spacing w:line="240" w:lineRule="auto"/>
              <w:rPr>
                <w:szCs w:val="22"/>
              </w:rPr>
            </w:pPr>
          </w:p>
        </w:tc>
        <w:tc>
          <w:tcPr>
            <w:tcW w:w="1620" w:type="dxa"/>
            <w:vAlign w:val="bottom"/>
          </w:tcPr>
          <w:p w14:paraId="22A3DE6F" w14:textId="2CDBB0F2" w:rsidR="004E4F9F" w:rsidRPr="004E4F9F" w:rsidRDefault="006E4097" w:rsidP="006E4097">
            <w:pPr>
              <w:pStyle w:val="acctfourfigures"/>
              <w:shd w:val="clear" w:color="auto" w:fill="FFFFFF"/>
              <w:tabs>
                <w:tab w:val="clear" w:pos="765"/>
                <w:tab w:val="decimal" w:pos="878"/>
              </w:tabs>
              <w:spacing w:line="240" w:lineRule="auto"/>
              <w:ind w:right="11"/>
              <w:rPr>
                <w:szCs w:val="22"/>
              </w:rPr>
            </w:pPr>
            <w:r w:rsidRPr="006E4097">
              <w:rPr>
                <w:szCs w:val="22"/>
              </w:rPr>
              <w:t>-</w:t>
            </w:r>
          </w:p>
        </w:tc>
      </w:tr>
      <w:tr w:rsidR="004E4F9F" w:rsidRPr="009426D0" w14:paraId="47B081F7" w14:textId="77777777" w:rsidTr="006B2802">
        <w:trPr>
          <w:cantSplit/>
        </w:trPr>
        <w:tc>
          <w:tcPr>
            <w:tcW w:w="2709" w:type="dxa"/>
          </w:tcPr>
          <w:p w14:paraId="223F73C5" w14:textId="77777777" w:rsidR="004E4F9F" w:rsidRPr="009426D0" w:rsidRDefault="004E4F9F" w:rsidP="004E4F9F">
            <w:pPr>
              <w:shd w:val="clear" w:color="auto" w:fill="FFFFFF"/>
              <w:spacing w:line="240" w:lineRule="auto"/>
              <w:rPr>
                <w:szCs w:val="22"/>
              </w:rPr>
            </w:pPr>
            <w:r w:rsidRPr="009426D0">
              <w:rPr>
                <w:rFonts w:cs="Angsana New"/>
                <w:lang w:bidi="th-TH"/>
              </w:rPr>
              <w:t>Vehicles</w:t>
            </w:r>
          </w:p>
        </w:tc>
        <w:tc>
          <w:tcPr>
            <w:tcW w:w="1440" w:type="dxa"/>
            <w:vAlign w:val="bottom"/>
          </w:tcPr>
          <w:p w14:paraId="7749243B" w14:textId="1C990282" w:rsidR="004E4F9F" w:rsidRPr="004E4F9F" w:rsidRDefault="00561968" w:rsidP="006E4097">
            <w:pPr>
              <w:pStyle w:val="acctfourfigures"/>
              <w:shd w:val="clear" w:color="auto" w:fill="FFFFFF"/>
              <w:tabs>
                <w:tab w:val="clear" w:pos="765"/>
                <w:tab w:val="decimal" w:pos="1273"/>
              </w:tabs>
              <w:spacing w:line="240" w:lineRule="auto"/>
              <w:ind w:right="11"/>
              <w:rPr>
                <w:szCs w:val="22"/>
              </w:rPr>
            </w:pPr>
            <w:r w:rsidRPr="00561968">
              <w:rPr>
                <w:szCs w:val="22"/>
              </w:rPr>
              <w:t>1,043</w:t>
            </w:r>
          </w:p>
        </w:tc>
        <w:tc>
          <w:tcPr>
            <w:tcW w:w="180" w:type="dxa"/>
            <w:vAlign w:val="bottom"/>
          </w:tcPr>
          <w:p w14:paraId="4BFFD934" w14:textId="77777777" w:rsidR="004E4F9F" w:rsidRPr="004E4F9F" w:rsidRDefault="004E4F9F" w:rsidP="006E4097">
            <w:pPr>
              <w:pStyle w:val="acctfourfigures"/>
              <w:shd w:val="clear" w:color="auto" w:fill="FFFFFF"/>
              <w:spacing w:line="240" w:lineRule="auto"/>
              <w:rPr>
                <w:szCs w:val="22"/>
              </w:rPr>
            </w:pPr>
          </w:p>
        </w:tc>
        <w:tc>
          <w:tcPr>
            <w:tcW w:w="1530" w:type="dxa"/>
            <w:vAlign w:val="bottom"/>
          </w:tcPr>
          <w:p w14:paraId="313C7DC7" w14:textId="20F57D76" w:rsidR="004E4F9F" w:rsidRPr="004E4F9F" w:rsidRDefault="006E4097" w:rsidP="006E4097">
            <w:pPr>
              <w:pStyle w:val="acctfourfigures"/>
              <w:shd w:val="clear" w:color="auto" w:fill="FFFFFF"/>
              <w:tabs>
                <w:tab w:val="clear" w:pos="765"/>
                <w:tab w:val="decimal" w:pos="1000"/>
              </w:tabs>
              <w:spacing w:line="240" w:lineRule="auto"/>
              <w:ind w:right="11"/>
              <w:rPr>
                <w:szCs w:val="22"/>
              </w:rPr>
            </w:pPr>
            <w:r w:rsidRPr="006E4097">
              <w:rPr>
                <w:szCs w:val="22"/>
              </w:rPr>
              <w:t>-</w:t>
            </w:r>
          </w:p>
        </w:tc>
        <w:tc>
          <w:tcPr>
            <w:tcW w:w="180" w:type="dxa"/>
            <w:vAlign w:val="bottom"/>
          </w:tcPr>
          <w:p w14:paraId="395FC681" w14:textId="77777777" w:rsidR="004E4F9F" w:rsidRPr="004E4F9F" w:rsidRDefault="004E4F9F" w:rsidP="006E4097">
            <w:pPr>
              <w:pStyle w:val="acctfourfigures"/>
              <w:shd w:val="clear" w:color="auto" w:fill="FFFFFF"/>
              <w:tabs>
                <w:tab w:val="decimal" w:pos="1095"/>
              </w:tabs>
              <w:spacing w:line="240" w:lineRule="auto"/>
              <w:rPr>
                <w:szCs w:val="22"/>
              </w:rPr>
            </w:pPr>
          </w:p>
        </w:tc>
        <w:tc>
          <w:tcPr>
            <w:tcW w:w="1440" w:type="dxa"/>
            <w:vAlign w:val="bottom"/>
          </w:tcPr>
          <w:p w14:paraId="608E85CB" w14:textId="22137DC0" w:rsidR="004E4F9F" w:rsidRPr="004E4F9F" w:rsidRDefault="006E4097" w:rsidP="006E4097">
            <w:pPr>
              <w:pStyle w:val="acctfourfigures"/>
              <w:shd w:val="clear" w:color="auto" w:fill="FFFFFF"/>
              <w:tabs>
                <w:tab w:val="clear" w:pos="765"/>
                <w:tab w:val="decimal" w:pos="878"/>
              </w:tabs>
              <w:spacing w:line="240" w:lineRule="auto"/>
              <w:ind w:right="11"/>
              <w:rPr>
                <w:szCs w:val="22"/>
              </w:rPr>
            </w:pPr>
            <w:r w:rsidRPr="006E4097">
              <w:rPr>
                <w:szCs w:val="22"/>
              </w:rPr>
              <w:t>-</w:t>
            </w:r>
          </w:p>
        </w:tc>
        <w:tc>
          <w:tcPr>
            <w:tcW w:w="180" w:type="dxa"/>
            <w:vAlign w:val="bottom"/>
          </w:tcPr>
          <w:p w14:paraId="56AF9F47" w14:textId="77777777" w:rsidR="004E4F9F" w:rsidRPr="004E4F9F" w:rsidRDefault="004E4F9F" w:rsidP="006E4097">
            <w:pPr>
              <w:pStyle w:val="acctfourfigures"/>
              <w:shd w:val="clear" w:color="auto" w:fill="FFFFFF"/>
              <w:tabs>
                <w:tab w:val="decimal" w:pos="1001"/>
              </w:tabs>
              <w:spacing w:line="240" w:lineRule="auto"/>
              <w:rPr>
                <w:szCs w:val="22"/>
              </w:rPr>
            </w:pPr>
          </w:p>
        </w:tc>
        <w:tc>
          <w:tcPr>
            <w:tcW w:w="1620" w:type="dxa"/>
            <w:vAlign w:val="bottom"/>
          </w:tcPr>
          <w:p w14:paraId="2A7E3B2A" w14:textId="01568AD3" w:rsidR="004E4F9F" w:rsidRPr="004E4F9F" w:rsidRDefault="006E4097" w:rsidP="006E4097">
            <w:pPr>
              <w:pStyle w:val="acctfourfigures"/>
              <w:shd w:val="clear" w:color="auto" w:fill="FFFFFF"/>
              <w:tabs>
                <w:tab w:val="clear" w:pos="765"/>
                <w:tab w:val="decimal" w:pos="878"/>
              </w:tabs>
              <w:spacing w:line="240" w:lineRule="auto"/>
              <w:ind w:right="11"/>
              <w:rPr>
                <w:szCs w:val="22"/>
              </w:rPr>
            </w:pPr>
            <w:r w:rsidRPr="006E4097">
              <w:rPr>
                <w:szCs w:val="22"/>
              </w:rPr>
              <w:t>-</w:t>
            </w:r>
          </w:p>
        </w:tc>
      </w:tr>
      <w:tr w:rsidR="00F47C4E" w:rsidRPr="009426D0" w14:paraId="53B3418E" w14:textId="77777777" w:rsidTr="006B2802">
        <w:trPr>
          <w:cantSplit/>
        </w:trPr>
        <w:tc>
          <w:tcPr>
            <w:tcW w:w="2709" w:type="dxa"/>
          </w:tcPr>
          <w:p w14:paraId="5976B40D" w14:textId="54BA1B7C" w:rsidR="00F47C4E" w:rsidRPr="009426D0" w:rsidRDefault="00F47C4E" w:rsidP="00F47C4E">
            <w:pPr>
              <w:spacing w:line="240" w:lineRule="auto"/>
              <w:rPr>
                <w:rFonts w:cs="Angsana New"/>
                <w:lang w:bidi="th-TH"/>
              </w:rPr>
            </w:pPr>
            <w:r w:rsidRPr="009426D0">
              <w:rPr>
                <w:rFonts w:cs="Angsana New"/>
                <w:lang w:bidi="th-TH"/>
              </w:rPr>
              <w:t xml:space="preserve">Assets under construction </w:t>
            </w:r>
          </w:p>
          <w:p w14:paraId="39E62FF7" w14:textId="1529E150" w:rsidR="00F47C4E" w:rsidRPr="009426D0" w:rsidRDefault="00F47C4E" w:rsidP="00F47C4E">
            <w:pPr>
              <w:shd w:val="clear" w:color="auto" w:fill="FFFFFF"/>
              <w:spacing w:line="240" w:lineRule="auto"/>
              <w:ind w:left="191" w:hanging="191"/>
              <w:rPr>
                <w:szCs w:val="22"/>
              </w:rPr>
            </w:pPr>
            <w:r w:rsidRPr="009426D0">
              <w:rPr>
                <w:rFonts w:cs="Angsana New"/>
                <w:lang w:bidi="th-TH"/>
              </w:rPr>
              <w:t xml:space="preserve">    and installation</w:t>
            </w:r>
          </w:p>
        </w:tc>
        <w:tc>
          <w:tcPr>
            <w:tcW w:w="1440" w:type="dxa"/>
            <w:vAlign w:val="bottom"/>
          </w:tcPr>
          <w:p w14:paraId="56A7AECF" w14:textId="1F25A28D" w:rsidR="004A3156" w:rsidRPr="00C24225" w:rsidRDefault="00A836A6" w:rsidP="006E4097">
            <w:pPr>
              <w:pStyle w:val="acctfourfigures"/>
              <w:shd w:val="clear" w:color="auto" w:fill="FFFFFF"/>
              <w:tabs>
                <w:tab w:val="clear" w:pos="765"/>
                <w:tab w:val="decimal" w:pos="1267"/>
              </w:tabs>
              <w:spacing w:line="240" w:lineRule="auto"/>
              <w:ind w:right="11"/>
              <w:rPr>
                <w:rFonts w:cstheme="minorBidi"/>
                <w:szCs w:val="28"/>
                <w:highlight w:val="yellow"/>
                <w:lang w:val="en-US" w:bidi="th-TH"/>
              </w:rPr>
            </w:pPr>
            <w:r w:rsidRPr="00A836A6">
              <w:rPr>
                <w:rFonts w:cstheme="minorBidi"/>
                <w:szCs w:val="28"/>
                <w:lang w:val="en-US" w:bidi="th-TH"/>
              </w:rPr>
              <w:t>1,533,358</w:t>
            </w:r>
          </w:p>
        </w:tc>
        <w:tc>
          <w:tcPr>
            <w:tcW w:w="180" w:type="dxa"/>
            <w:vAlign w:val="bottom"/>
          </w:tcPr>
          <w:p w14:paraId="79EA2CCA" w14:textId="77777777" w:rsidR="00F47C4E" w:rsidRPr="00C24225" w:rsidRDefault="00F47C4E" w:rsidP="006E4097">
            <w:pPr>
              <w:pStyle w:val="acctfourfigures"/>
              <w:shd w:val="clear" w:color="auto" w:fill="FFFFFF"/>
              <w:spacing w:line="240" w:lineRule="auto"/>
              <w:rPr>
                <w:szCs w:val="22"/>
                <w:highlight w:val="yellow"/>
              </w:rPr>
            </w:pPr>
          </w:p>
        </w:tc>
        <w:tc>
          <w:tcPr>
            <w:tcW w:w="1530" w:type="dxa"/>
            <w:vAlign w:val="bottom"/>
          </w:tcPr>
          <w:p w14:paraId="51CE9324" w14:textId="2764169E" w:rsidR="004A3156" w:rsidRPr="00C24225" w:rsidRDefault="00A836A6" w:rsidP="006E4097">
            <w:pPr>
              <w:pStyle w:val="acctfourfigures"/>
              <w:shd w:val="clear" w:color="auto" w:fill="FFFFFF"/>
              <w:tabs>
                <w:tab w:val="clear" w:pos="765"/>
                <w:tab w:val="decimal" w:pos="1270"/>
              </w:tabs>
              <w:spacing w:line="240" w:lineRule="auto"/>
              <w:ind w:right="11"/>
              <w:rPr>
                <w:szCs w:val="22"/>
                <w:highlight w:val="yellow"/>
              </w:rPr>
            </w:pPr>
            <w:r w:rsidRPr="00A836A6">
              <w:rPr>
                <w:szCs w:val="22"/>
              </w:rPr>
              <w:t>(1,377,093)</w:t>
            </w:r>
          </w:p>
        </w:tc>
        <w:tc>
          <w:tcPr>
            <w:tcW w:w="180" w:type="dxa"/>
            <w:vAlign w:val="bottom"/>
          </w:tcPr>
          <w:p w14:paraId="3937E99D" w14:textId="77777777" w:rsidR="00F47C4E" w:rsidRPr="004E4F9F" w:rsidRDefault="00F47C4E" w:rsidP="006E4097">
            <w:pPr>
              <w:pStyle w:val="acctfourfigures"/>
              <w:shd w:val="clear" w:color="auto" w:fill="FFFFFF"/>
              <w:tabs>
                <w:tab w:val="decimal" w:pos="1095"/>
              </w:tabs>
              <w:spacing w:line="240" w:lineRule="auto"/>
              <w:rPr>
                <w:szCs w:val="22"/>
              </w:rPr>
            </w:pPr>
          </w:p>
        </w:tc>
        <w:tc>
          <w:tcPr>
            <w:tcW w:w="1440" w:type="dxa"/>
            <w:vAlign w:val="bottom"/>
          </w:tcPr>
          <w:p w14:paraId="233DF0E2" w14:textId="104CB788" w:rsidR="00F47C4E" w:rsidRPr="004E4F9F" w:rsidRDefault="006E4097" w:rsidP="006E4097">
            <w:pPr>
              <w:pStyle w:val="acctfourfigures"/>
              <w:shd w:val="clear" w:color="auto" w:fill="FFFFFF"/>
              <w:tabs>
                <w:tab w:val="clear" w:pos="765"/>
                <w:tab w:val="decimal" w:pos="1185"/>
              </w:tabs>
              <w:spacing w:line="240" w:lineRule="auto"/>
              <w:ind w:right="105"/>
              <w:rPr>
                <w:szCs w:val="22"/>
              </w:rPr>
            </w:pPr>
            <w:r w:rsidRPr="006E4097">
              <w:rPr>
                <w:szCs w:val="22"/>
              </w:rPr>
              <w:t>7,731</w:t>
            </w:r>
          </w:p>
        </w:tc>
        <w:tc>
          <w:tcPr>
            <w:tcW w:w="180" w:type="dxa"/>
            <w:vAlign w:val="bottom"/>
          </w:tcPr>
          <w:p w14:paraId="1A4EDE6D" w14:textId="77777777" w:rsidR="00F47C4E" w:rsidRPr="004E4F9F" w:rsidRDefault="00F47C4E" w:rsidP="006E4097">
            <w:pPr>
              <w:pStyle w:val="acctfourfigures"/>
              <w:shd w:val="clear" w:color="auto" w:fill="FFFFFF"/>
              <w:tabs>
                <w:tab w:val="decimal" w:pos="1001"/>
              </w:tabs>
              <w:spacing w:line="240" w:lineRule="auto"/>
              <w:rPr>
                <w:szCs w:val="22"/>
              </w:rPr>
            </w:pPr>
          </w:p>
        </w:tc>
        <w:tc>
          <w:tcPr>
            <w:tcW w:w="1620" w:type="dxa"/>
            <w:vAlign w:val="bottom"/>
          </w:tcPr>
          <w:p w14:paraId="4BE60DFB" w14:textId="382EF862" w:rsidR="00F47C4E" w:rsidRPr="004E4F9F" w:rsidRDefault="006E4097" w:rsidP="006E4097">
            <w:pPr>
              <w:pStyle w:val="acctfourfigures"/>
              <w:shd w:val="clear" w:color="auto" w:fill="FFFFFF"/>
              <w:tabs>
                <w:tab w:val="clear" w:pos="765"/>
                <w:tab w:val="decimal" w:pos="878"/>
              </w:tabs>
              <w:spacing w:line="240" w:lineRule="auto"/>
              <w:ind w:right="11"/>
              <w:rPr>
                <w:szCs w:val="22"/>
              </w:rPr>
            </w:pPr>
            <w:r w:rsidRPr="006E4097">
              <w:rPr>
                <w:szCs w:val="22"/>
              </w:rPr>
              <w:t>-</w:t>
            </w:r>
          </w:p>
        </w:tc>
      </w:tr>
      <w:tr w:rsidR="00F47C4E" w:rsidRPr="009426D0" w14:paraId="22CB3EDB" w14:textId="77777777" w:rsidTr="006B2802">
        <w:trPr>
          <w:cantSplit/>
          <w:trHeight w:val="158"/>
        </w:trPr>
        <w:tc>
          <w:tcPr>
            <w:tcW w:w="2709" w:type="dxa"/>
            <w:shd w:val="clear" w:color="auto" w:fill="auto"/>
          </w:tcPr>
          <w:p w14:paraId="1EE6C997" w14:textId="77777777" w:rsidR="00F47C4E" w:rsidRPr="009426D0" w:rsidRDefault="00F47C4E" w:rsidP="00F47C4E">
            <w:pPr>
              <w:shd w:val="clear" w:color="auto" w:fill="FFFFFF"/>
              <w:spacing w:line="240" w:lineRule="auto"/>
              <w:rPr>
                <w:b/>
                <w:bCs/>
                <w:szCs w:val="22"/>
                <w:shd w:val="clear" w:color="auto" w:fill="E6E6E6"/>
              </w:rPr>
            </w:pPr>
            <w:r w:rsidRPr="009426D0">
              <w:rPr>
                <w:b/>
                <w:bCs/>
                <w:szCs w:val="22"/>
              </w:rPr>
              <w:t>Total</w:t>
            </w:r>
          </w:p>
        </w:tc>
        <w:tc>
          <w:tcPr>
            <w:tcW w:w="1440" w:type="dxa"/>
            <w:tcBorders>
              <w:top w:val="single" w:sz="4" w:space="0" w:color="auto"/>
              <w:bottom w:val="double" w:sz="4" w:space="0" w:color="auto"/>
            </w:tcBorders>
            <w:vAlign w:val="bottom"/>
          </w:tcPr>
          <w:p w14:paraId="16D07A01" w14:textId="4536A823" w:rsidR="00F47C4E" w:rsidRPr="00F47C4E" w:rsidRDefault="00A836A6" w:rsidP="006E4097">
            <w:pPr>
              <w:pStyle w:val="acctfourfigures"/>
              <w:shd w:val="clear" w:color="auto" w:fill="FFFFFF"/>
              <w:tabs>
                <w:tab w:val="clear" w:pos="765"/>
                <w:tab w:val="decimal" w:pos="1273"/>
              </w:tabs>
              <w:spacing w:line="240" w:lineRule="auto"/>
              <w:ind w:right="11"/>
              <w:rPr>
                <w:b/>
                <w:bCs/>
                <w:szCs w:val="22"/>
              </w:rPr>
            </w:pPr>
            <w:r w:rsidRPr="00A836A6">
              <w:rPr>
                <w:b/>
                <w:bCs/>
                <w:szCs w:val="22"/>
              </w:rPr>
              <w:t>6,419,274</w:t>
            </w:r>
          </w:p>
        </w:tc>
        <w:tc>
          <w:tcPr>
            <w:tcW w:w="180" w:type="dxa"/>
            <w:vAlign w:val="bottom"/>
          </w:tcPr>
          <w:p w14:paraId="56E52B2A" w14:textId="77777777" w:rsidR="00F47C4E" w:rsidRPr="00F47C4E" w:rsidRDefault="00F47C4E" w:rsidP="006E4097">
            <w:pPr>
              <w:pStyle w:val="acctfourfigures"/>
              <w:shd w:val="clear" w:color="auto" w:fill="FFFFFF"/>
              <w:spacing w:line="240" w:lineRule="auto"/>
              <w:rPr>
                <w:b/>
                <w:bCs/>
                <w:szCs w:val="22"/>
              </w:rPr>
            </w:pPr>
          </w:p>
        </w:tc>
        <w:tc>
          <w:tcPr>
            <w:tcW w:w="1530" w:type="dxa"/>
            <w:tcBorders>
              <w:top w:val="single" w:sz="4" w:space="0" w:color="auto"/>
              <w:bottom w:val="double" w:sz="4" w:space="0" w:color="auto"/>
            </w:tcBorders>
            <w:vAlign w:val="bottom"/>
          </w:tcPr>
          <w:p w14:paraId="30B5C9F1" w14:textId="3A9FBDAF" w:rsidR="00F47C4E" w:rsidRPr="00F47C4E" w:rsidRDefault="00A836A6" w:rsidP="006E4097">
            <w:pPr>
              <w:pStyle w:val="acctfourfigures"/>
              <w:shd w:val="clear" w:color="auto" w:fill="FFFFFF"/>
              <w:tabs>
                <w:tab w:val="clear" w:pos="765"/>
                <w:tab w:val="decimal" w:pos="1270"/>
              </w:tabs>
              <w:spacing w:line="240" w:lineRule="auto"/>
              <w:ind w:right="11"/>
              <w:rPr>
                <w:b/>
                <w:bCs/>
                <w:szCs w:val="22"/>
                <w:lang w:bidi="th-TH"/>
              </w:rPr>
            </w:pPr>
            <w:r w:rsidRPr="00A836A6">
              <w:rPr>
                <w:b/>
                <w:bCs/>
                <w:szCs w:val="22"/>
                <w:lang w:bidi="th-TH"/>
              </w:rPr>
              <w:t>(1,377,357)</w:t>
            </w:r>
          </w:p>
        </w:tc>
        <w:tc>
          <w:tcPr>
            <w:tcW w:w="180" w:type="dxa"/>
            <w:vAlign w:val="bottom"/>
          </w:tcPr>
          <w:p w14:paraId="67820034" w14:textId="77777777" w:rsidR="00F47C4E" w:rsidRPr="004E4F9F" w:rsidRDefault="00F47C4E" w:rsidP="006E4097">
            <w:pPr>
              <w:pStyle w:val="acctfourfigures"/>
              <w:shd w:val="clear" w:color="auto" w:fill="FFFFFF"/>
              <w:spacing w:line="240" w:lineRule="auto"/>
              <w:rPr>
                <w:b/>
                <w:bCs/>
                <w:szCs w:val="22"/>
              </w:rPr>
            </w:pPr>
          </w:p>
        </w:tc>
        <w:tc>
          <w:tcPr>
            <w:tcW w:w="1440" w:type="dxa"/>
            <w:tcBorders>
              <w:top w:val="single" w:sz="4" w:space="0" w:color="auto"/>
              <w:bottom w:val="double" w:sz="4" w:space="0" w:color="auto"/>
            </w:tcBorders>
            <w:vAlign w:val="bottom"/>
          </w:tcPr>
          <w:p w14:paraId="2B6D3CFA" w14:textId="0796805A" w:rsidR="00F47C4E" w:rsidRPr="004E4F9F" w:rsidRDefault="006E4097" w:rsidP="006E4097">
            <w:pPr>
              <w:pStyle w:val="acctfourfigures"/>
              <w:shd w:val="clear" w:color="auto" w:fill="FFFFFF"/>
              <w:tabs>
                <w:tab w:val="clear" w:pos="765"/>
                <w:tab w:val="decimal" w:pos="1185"/>
              </w:tabs>
              <w:spacing w:line="240" w:lineRule="auto"/>
              <w:ind w:right="105"/>
              <w:rPr>
                <w:b/>
                <w:bCs/>
                <w:szCs w:val="22"/>
              </w:rPr>
            </w:pPr>
            <w:r>
              <w:rPr>
                <w:b/>
                <w:bCs/>
                <w:szCs w:val="22"/>
              </w:rPr>
              <w:t>8,342</w:t>
            </w:r>
          </w:p>
        </w:tc>
        <w:tc>
          <w:tcPr>
            <w:tcW w:w="180" w:type="dxa"/>
            <w:vAlign w:val="bottom"/>
          </w:tcPr>
          <w:p w14:paraId="18C907E8" w14:textId="77777777" w:rsidR="00F47C4E" w:rsidRPr="004E4F9F" w:rsidRDefault="00F47C4E" w:rsidP="006E4097">
            <w:pPr>
              <w:pStyle w:val="acctfourfigures"/>
              <w:shd w:val="clear" w:color="auto" w:fill="FFFFFF"/>
              <w:spacing w:line="240" w:lineRule="auto"/>
              <w:rPr>
                <w:b/>
                <w:bCs/>
                <w:szCs w:val="22"/>
              </w:rPr>
            </w:pPr>
          </w:p>
        </w:tc>
        <w:tc>
          <w:tcPr>
            <w:tcW w:w="1620" w:type="dxa"/>
            <w:tcBorders>
              <w:top w:val="single" w:sz="4" w:space="0" w:color="auto"/>
              <w:bottom w:val="double" w:sz="4" w:space="0" w:color="auto"/>
            </w:tcBorders>
            <w:vAlign w:val="bottom"/>
          </w:tcPr>
          <w:p w14:paraId="734114E3" w14:textId="25CE6102" w:rsidR="00F47C4E" w:rsidRPr="004E4F9F" w:rsidRDefault="006E4097" w:rsidP="006E4097">
            <w:pPr>
              <w:pStyle w:val="acctfourfigures"/>
              <w:shd w:val="clear" w:color="auto" w:fill="FFFFFF"/>
              <w:tabs>
                <w:tab w:val="clear" w:pos="765"/>
                <w:tab w:val="decimal" w:pos="878"/>
              </w:tabs>
              <w:spacing w:line="240" w:lineRule="auto"/>
              <w:ind w:right="11"/>
              <w:rPr>
                <w:b/>
                <w:bCs/>
                <w:szCs w:val="22"/>
              </w:rPr>
            </w:pPr>
            <w:r w:rsidRPr="006E4097">
              <w:rPr>
                <w:b/>
                <w:bCs/>
                <w:szCs w:val="22"/>
              </w:rPr>
              <w:t>-</w:t>
            </w:r>
          </w:p>
        </w:tc>
      </w:tr>
    </w:tbl>
    <w:p w14:paraId="18758792" w14:textId="3758B6B8" w:rsidR="00E26CB1" w:rsidRPr="009A498C" w:rsidRDefault="00E26CB1" w:rsidP="00E26CB1">
      <w:pPr>
        <w:spacing w:line="240" w:lineRule="atLeast"/>
        <w:ind w:left="540"/>
        <w:jc w:val="thaiDistribute"/>
        <w:rPr>
          <w:i/>
          <w:iCs/>
          <w:color w:val="000000" w:themeColor="text1"/>
          <w:szCs w:val="22"/>
        </w:rPr>
      </w:pPr>
      <w:r w:rsidRPr="009A498C">
        <w:rPr>
          <w:color w:val="000000" w:themeColor="text1"/>
          <w:szCs w:val="22"/>
        </w:rPr>
        <w:t xml:space="preserve">During the three-month period ended 31 March 2025, the Group recognised capitalised subsequent expenditure as cost of assets in consolidated financial statement amounting to Baht </w:t>
      </w:r>
      <w:r w:rsidR="00871684">
        <w:rPr>
          <w:color w:val="000000" w:themeColor="text1"/>
          <w:szCs w:val="22"/>
        </w:rPr>
        <w:t>16.96</w:t>
      </w:r>
      <w:r w:rsidRPr="009A498C">
        <w:rPr>
          <w:color w:val="000000" w:themeColor="text1"/>
          <w:szCs w:val="22"/>
        </w:rPr>
        <w:t xml:space="preserve"> million </w:t>
      </w:r>
      <w:r w:rsidRPr="009A498C">
        <w:rPr>
          <w:i/>
          <w:iCs/>
          <w:color w:val="000000" w:themeColor="text1"/>
          <w:szCs w:val="22"/>
        </w:rPr>
        <w:t xml:space="preserve">(2024: Baht </w:t>
      </w:r>
      <w:r>
        <w:rPr>
          <w:i/>
          <w:iCs/>
          <w:color w:val="000000" w:themeColor="text1"/>
          <w:szCs w:val="22"/>
        </w:rPr>
        <w:t>120.11</w:t>
      </w:r>
      <w:r w:rsidRPr="009A498C">
        <w:rPr>
          <w:i/>
          <w:iCs/>
          <w:color w:val="000000" w:themeColor="text1"/>
          <w:szCs w:val="22"/>
        </w:rPr>
        <w:t xml:space="preserve"> million)</w:t>
      </w:r>
      <w:r w:rsidRPr="009A498C">
        <w:rPr>
          <w:color w:val="000000" w:themeColor="text1"/>
          <w:szCs w:val="22"/>
        </w:rPr>
        <w:t>.</w:t>
      </w:r>
    </w:p>
    <w:p w14:paraId="6EEFCA04" w14:textId="77777777" w:rsidR="001B4B85" w:rsidRPr="006E4097" w:rsidRDefault="001B4B85" w:rsidP="005D7DD0">
      <w:pPr>
        <w:spacing w:line="240" w:lineRule="auto"/>
        <w:ind w:left="540"/>
        <w:jc w:val="thaiDistribute"/>
        <w:rPr>
          <w:rFonts w:cstheme="minorBidi"/>
          <w:szCs w:val="28"/>
          <w:lang w:bidi="th-TH"/>
        </w:rPr>
      </w:pPr>
    </w:p>
    <w:p w14:paraId="76CF6F41" w14:textId="341A21CF" w:rsidR="0030353C" w:rsidRDefault="0030353C" w:rsidP="004278C7">
      <w:pPr>
        <w:spacing w:line="240" w:lineRule="auto"/>
        <w:ind w:left="540"/>
        <w:jc w:val="thaiDistribute"/>
        <w:rPr>
          <w:szCs w:val="22"/>
        </w:rPr>
      </w:pPr>
      <w:r w:rsidRPr="006E4097">
        <w:rPr>
          <w:szCs w:val="22"/>
        </w:rPr>
        <w:t>Capitalised borrowing costs relating to asset</w:t>
      </w:r>
      <w:r w:rsidRPr="006E4097">
        <w:rPr>
          <w:rFonts w:cs="Angsana New"/>
          <w:szCs w:val="28"/>
          <w:lang w:bidi="th-TH"/>
        </w:rPr>
        <w:t>s</w:t>
      </w:r>
      <w:r w:rsidRPr="006E4097">
        <w:rPr>
          <w:szCs w:val="22"/>
        </w:rPr>
        <w:t xml:space="preserve"> construction were recognised as cost of assets in </w:t>
      </w:r>
      <w:r w:rsidRPr="0059169B">
        <w:rPr>
          <w:spacing w:val="-6"/>
          <w:szCs w:val="22"/>
        </w:rPr>
        <w:t xml:space="preserve">consolidated financial statement </w:t>
      </w:r>
      <w:r w:rsidR="001B4B85" w:rsidRPr="0059169B">
        <w:rPr>
          <w:spacing w:val="-6"/>
          <w:szCs w:val="22"/>
        </w:rPr>
        <w:t>totalling</w:t>
      </w:r>
      <w:r w:rsidRPr="0059169B">
        <w:rPr>
          <w:spacing w:val="-6"/>
          <w:szCs w:val="22"/>
        </w:rPr>
        <w:t xml:space="preserve"> Baht</w:t>
      </w:r>
      <w:r w:rsidR="001B4B85" w:rsidRPr="0059169B">
        <w:rPr>
          <w:spacing w:val="-6"/>
          <w:szCs w:val="22"/>
        </w:rPr>
        <w:t xml:space="preserve"> </w:t>
      </w:r>
      <w:r w:rsidR="004278C7" w:rsidRPr="0059169B">
        <w:rPr>
          <w:spacing w:val="-6"/>
          <w:szCs w:val="22"/>
        </w:rPr>
        <w:t>191.24</w:t>
      </w:r>
      <w:r w:rsidR="009C1579" w:rsidRPr="0059169B">
        <w:rPr>
          <w:rFonts w:cs="Angsana New"/>
          <w:spacing w:val="-6"/>
          <w:szCs w:val="28"/>
          <w:lang w:val="en-US" w:bidi="th-TH"/>
        </w:rPr>
        <w:t xml:space="preserve"> </w:t>
      </w:r>
      <w:r w:rsidRPr="0059169B">
        <w:rPr>
          <w:spacing w:val="-6"/>
          <w:szCs w:val="22"/>
        </w:rPr>
        <w:t xml:space="preserve">million </w:t>
      </w:r>
      <w:r w:rsidRPr="0059169B">
        <w:rPr>
          <w:i/>
          <w:iCs/>
          <w:spacing w:val="-6"/>
          <w:szCs w:val="22"/>
        </w:rPr>
        <w:t>(20</w:t>
      </w:r>
      <w:r w:rsidRPr="0059169B">
        <w:rPr>
          <w:rFonts w:cstheme="minorBidi"/>
          <w:i/>
          <w:iCs/>
          <w:spacing w:val="-6"/>
          <w:szCs w:val="28"/>
          <w:lang w:val="en-US" w:bidi="th-TH"/>
        </w:rPr>
        <w:t>2</w:t>
      </w:r>
      <w:r w:rsidR="001B4B85" w:rsidRPr="0059169B">
        <w:rPr>
          <w:rFonts w:cstheme="minorBidi"/>
          <w:i/>
          <w:iCs/>
          <w:spacing w:val="-6"/>
          <w:szCs w:val="28"/>
          <w:lang w:val="en-US" w:bidi="th-TH"/>
        </w:rPr>
        <w:t>4</w:t>
      </w:r>
      <w:r w:rsidRPr="0059169B">
        <w:rPr>
          <w:i/>
          <w:iCs/>
          <w:spacing w:val="-6"/>
          <w:szCs w:val="22"/>
        </w:rPr>
        <w:t>:</w:t>
      </w:r>
      <w:r w:rsidR="00230774" w:rsidRPr="0059169B">
        <w:rPr>
          <w:i/>
          <w:iCs/>
          <w:spacing w:val="-6"/>
          <w:szCs w:val="22"/>
        </w:rPr>
        <w:t xml:space="preserve"> </w:t>
      </w:r>
      <w:r w:rsidR="0059169B" w:rsidRPr="0059169B">
        <w:rPr>
          <w:i/>
          <w:iCs/>
          <w:spacing w:val="-6"/>
          <w:szCs w:val="22"/>
        </w:rPr>
        <w:t xml:space="preserve">Baht </w:t>
      </w:r>
      <w:r w:rsidR="004278C7" w:rsidRPr="0059169B">
        <w:rPr>
          <w:i/>
          <w:iCs/>
          <w:spacing w:val="-6"/>
          <w:szCs w:val="22"/>
        </w:rPr>
        <w:t xml:space="preserve">163.28 </w:t>
      </w:r>
      <w:r w:rsidRPr="0059169B">
        <w:rPr>
          <w:i/>
          <w:iCs/>
          <w:spacing w:val="-6"/>
          <w:szCs w:val="22"/>
        </w:rPr>
        <w:t>million)</w:t>
      </w:r>
      <w:r w:rsidRPr="0059169B">
        <w:rPr>
          <w:spacing w:val="-6"/>
          <w:szCs w:val="22"/>
        </w:rPr>
        <w:t>, with a capitalisation</w:t>
      </w:r>
      <w:r w:rsidRPr="006E4097">
        <w:rPr>
          <w:szCs w:val="22"/>
        </w:rPr>
        <w:t xml:space="preserve"> rate </w:t>
      </w:r>
      <w:r w:rsidR="007E000D" w:rsidRPr="006E4097">
        <w:rPr>
          <w:szCs w:val="22"/>
        </w:rPr>
        <w:t xml:space="preserve">are </w:t>
      </w:r>
      <w:r w:rsidR="002A07A3" w:rsidRPr="006E4097">
        <w:rPr>
          <w:szCs w:val="22"/>
        </w:rPr>
        <w:t>ranging from</w:t>
      </w:r>
      <w:r w:rsidRPr="006E4097">
        <w:rPr>
          <w:szCs w:val="22"/>
        </w:rPr>
        <w:t xml:space="preserve"> </w:t>
      </w:r>
      <w:r w:rsidR="004278C7">
        <w:rPr>
          <w:szCs w:val="22"/>
        </w:rPr>
        <w:t>3.74</w:t>
      </w:r>
      <w:r w:rsidR="00871684">
        <w:rPr>
          <w:szCs w:val="22"/>
        </w:rPr>
        <w:t>%</w:t>
      </w:r>
      <w:r w:rsidR="004278C7">
        <w:rPr>
          <w:szCs w:val="22"/>
        </w:rPr>
        <w:t xml:space="preserve"> </w:t>
      </w:r>
      <w:r w:rsidR="007B7612">
        <w:rPr>
          <w:szCs w:val="22"/>
        </w:rPr>
        <w:t>-</w:t>
      </w:r>
      <w:r w:rsidR="004278C7">
        <w:rPr>
          <w:szCs w:val="22"/>
        </w:rPr>
        <w:t xml:space="preserve"> 4.42</w:t>
      </w:r>
      <w:r w:rsidR="00871684">
        <w:rPr>
          <w:szCs w:val="22"/>
        </w:rPr>
        <w:t>%</w:t>
      </w:r>
      <w:r w:rsidR="007D27CB">
        <w:rPr>
          <w:szCs w:val="22"/>
        </w:rPr>
        <w:t xml:space="preserve"> </w:t>
      </w:r>
      <w:r w:rsidRPr="006E4097">
        <w:rPr>
          <w:szCs w:val="22"/>
        </w:rPr>
        <w:t xml:space="preserve">per annum </w:t>
      </w:r>
      <w:r w:rsidRPr="006E4097">
        <w:rPr>
          <w:i/>
          <w:iCs/>
          <w:szCs w:val="22"/>
        </w:rPr>
        <w:t>(202</w:t>
      </w:r>
      <w:r w:rsidR="001B4B85" w:rsidRPr="006E4097">
        <w:rPr>
          <w:i/>
          <w:iCs/>
          <w:szCs w:val="22"/>
        </w:rPr>
        <w:t>4</w:t>
      </w:r>
      <w:r w:rsidRPr="006E4097">
        <w:rPr>
          <w:i/>
          <w:iCs/>
          <w:szCs w:val="22"/>
        </w:rPr>
        <w:t xml:space="preserve">: </w:t>
      </w:r>
      <w:r w:rsidR="001B4B85" w:rsidRPr="006E4097">
        <w:rPr>
          <w:i/>
          <w:iCs/>
          <w:szCs w:val="22"/>
        </w:rPr>
        <w:t>4.01</w:t>
      </w:r>
      <w:r w:rsidR="00A3018C" w:rsidRPr="006E4097">
        <w:rPr>
          <w:i/>
          <w:iCs/>
          <w:szCs w:val="22"/>
        </w:rPr>
        <w:t xml:space="preserve">% </w:t>
      </w:r>
      <w:r w:rsidR="007B7612">
        <w:rPr>
          <w:i/>
          <w:iCs/>
          <w:szCs w:val="22"/>
        </w:rPr>
        <w:t>-</w:t>
      </w:r>
      <w:r w:rsidR="00A3018C" w:rsidRPr="006E4097">
        <w:rPr>
          <w:i/>
          <w:iCs/>
          <w:szCs w:val="22"/>
        </w:rPr>
        <w:t xml:space="preserve"> </w:t>
      </w:r>
      <w:r w:rsidR="001B4B85" w:rsidRPr="006E4097">
        <w:rPr>
          <w:i/>
          <w:iCs/>
          <w:szCs w:val="22"/>
        </w:rPr>
        <w:t>5.08</w:t>
      </w:r>
      <w:r w:rsidRPr="006E4097">
        <w:rPr>
          <w:i/>
          <w:iCs/>
          <w:szCs w:val="22"/>
        </w:rPr>
        <w:t>% per annum</w:t>
      </w:r>
      <w:r w:rsidR="00522EB5" w:rsidRPr="006E4097">
        <w:rPr>
          <w:i/>
          <w:iCs/>
          <w:szCs w:val="22"/>
        </w:rPr>
        <w:t>)</w:t>
      </w:r>
      <w:r w:rsidRPr="006E4097">
        <w:rPr>
          <w:szCs w:val="22"/>
        </w:rPr>
        <w:t>.</w:t>
      </w:r>
      <w:r w:rsidRPr="009426D0">
        <w:rPr>
          <w:szCs w:val="22"/>
        </w:rPr>
        <w:t xml:space="preserve"> </w:t>
      </w:r>
    </w:p>
    <w:p w14:paraId="258EE6B3" w14:textId="4C9D49A7" w:rsidR="00DC2681" w:rsidRDefault="00DC2681" w:rsidP="00C55588">
      <w:pPr>
        <w:spacing w:line="240" w:lineRule="atLeast"/>
        <w:ind w:left="540"/>
        <w:jc w:val="thaiDistribute"/>
        <w:rPr>
          <w:sz w:val="20"/>
        </w:rPr>
      </w:pPr>
    </w:p>
    <w:p w14:paraId="1C08F66C" w14:textId="067E4E14" w:rsidR="00025E5E" w:rsidRPr="009426D0" w:rsidRDefault="00B165F4" w:rsidP="00EE6E40">
      <w:pPr>
        <w:pStyle w:val="Heading1"/>
        <w:spacing w:before="0" w:after="0" w:line="240" w:lineRule="atLeast"/>
        <w:ind w:left="540" w:hanging="540"/>
        <w:rPr>
          <w:bCs/>
          <w:szCs w:val="24"/>
        </w:rPr>
      </w:pPr>
      <w:r w:rsidRPr="009426D0">
        <w:rPr>
          <w:bCs/>
          <w:szCs w:val="24"/>
        </w:rPr>
        <w:t>Loans</w:t>
      </w:r>
    </w:p>
    <w:p w14:paraId="117E9A7A" w14:textId="75B44F94" w:rsidR="00E673D9" w:rsidRPr="00C55588" w:rsidRDefault="00E673D9" w:rsidP="00C55588">
      <w:pPr>
        <w:spacing w:line="240" w:lineRule="atLeast"/>
        <w:ind w:left="540"/>
        <w:jc w:val="thaiDistribute"/>
        <w:rPr>
          <w:sz w:val="20"/>
        </w:rPr>
      </w:pPr>
    </w:p>
    <w:p w14:paraId="66161AC3" w14:textId="44EB9100" w:rsidR="00A86058" w:rsidRPr="009426D0" w:rsidRDefault="00A86058" w:rsidP="00A86058">
      <w:pPr>
        <w:tabs>
          <w:tab w:val="left" w:pos="540"/>
        </w:tabs>
        <w:spacing w:line="240" w:lineRule="atLeast"/>
        <w:ind w:left="540" w:right="44"/>
        <w:jc w:val="thaiDistribute"/>
      </w:pPr>
      <w:r w:rsidRPr="009426D0">
        <w:rPr>
          <w:szCs w:val="22"/>
        </w:rPr>
        <w:t xml:space="preserve">Movement of short-term loans from financial institutions for the </w:t>
      </w:r>
      <w:r w:rsidR="00031E42">
        <w:rPr>
          <w:szCs w:val="22"/>
        </w:rPr>
        <w:t>three</w:t>
      </w:r>
      <w:r w:rsidR="005523A9" w:rsidRPr="00CC33D4">
        <w:rPr>
          <w:szCs w:val="22"/>
        </w:rPr>
        <w:t xml:space="preserve">-month period ended </w:t>
      </w:r>
      <w:r w:rsidR="00031E42" w:rsidRPr="00031E42">
        <w:rPr>
          <w:szCs w:val="22"/>
        </w:rPr>
        <w:t>31 March 2025</w:t>
      </w:r>
      <w:r w:rsidRPr="009426D0">
        <w:rPr>
          <w:szCs w:val="22"/>
          <w:lang w:val="en-US"/>
        </w:rPr>
        <w:t xml:space="preserve"> and 202</w:t>
      </w:r>
      <w:r w:rsidR="00031E42">
        <w:rPr>
          <w:szCs w:val="22"/>
          <w:lang w:val="en-US"/>
        </w:rPr>
        <w:t>4</w:t>
      </w:r>
      <w:r w:rsidRPr="009426D0">
        <w:rPr>
          <w:szCs w:val="22"/>
          <w:lang w:val="en-US"/>
        </w:rPr>
        <w:t xml:space="preserve"> </w:t>
      </w:r>
      <w:r w:rsidRPr="009426D0">
        <w:rPr>
          <w:rFonts w:cstheme="minorBidi"/>
          <w:szCs w:val="28"/>
          <w:lang w:val="en-US" w:bidi="th-TH"/>
        </w:rPr>
        <w:t>as</w:t>
      </w:r>
      <w:r w:rsidRPr="009426D0">
        <w:t xml:space="preserve"> following:</w:t>
      </w:r>
    </w:p>
    <w:p w14:paraId="790D8EB7" w14:textId="77777777" w:rsidR="00A86058" w:rsidRPr="00C55588" w:rsidRDefault="00A86058" w:rsidP="00C55588">
      <w:pPr>
        <w:spacing w:line="240" w:lineRule="atLeast"/>
        <w:ind w:left="540"/>
        <w:jc w:val="thaiDistribute"/>
        <w:rPr>
          <w:sz w:val="20"/>
        </w:rPr>
      </w:pPr>
    </w:p>
    <w:tbl>
      <w:tblPr>
        <w:tblW w:w="9191" w:type="dxa"/>
        <w:tblInd w:w="459" w:type="dxa"/>
        <w:tblLayout w:type="fixed"/>
        <w:tblCellMar>
          <w:left w:w="79" w:type="dxa"/>
          <w:right w:w="79" w:type="dxa"/>
        </w:tblCellMar>
        <w:tblLook w:val="0000" w:firstRow="0" w:lastRow="0" w:firstColumn="0" w:lastColumn="0" w:noHBand="0" w:noVBand="0"/>
      </w:tblPr>
      <w:tblGrid>
        <w:gridCol w:w="3411"/>
        <w:gridCol w:w="1302"/>
        <w:gridCol w:w="180"/>
        <w:gridCol w:w="1350"/>
        <w:gridCol w:w="180"/>
        <w:gridCol w:w="1308"/>
        <w:gridCol w:w="183"/>
        <w:gridCol w:w="1277"/>
      </w:tblGrid>
      <w:tr w:rsidR="00A86058" w:rsidRPr="009426D0" w14:paraId="7B8421ED" w14:textId="77777777" w:rsidTr="00F64BEB">
        <w:trPr>
          <w:cantSplit/>
          <w:tblHeader/>
        </w:trPr>
        <w:tc>
          <w:tcPr>
            <w:tcW w:w="3411" w:type="dxa"/>
            <w:shd w:val="clear" w:color="auto" w:fill="auto"/>
            <w:vAlign w:val="bottom"/>
          </w:tcPr>
          <w:p w14:paraId="1829078E" w14:textId="2F168882" w:rsidR="00A86058" w:rsidRPr="009426D0" w:rsidRDefault="00F64BEB" w:rsidP="007F3C7B">
            <w:pPr>
              <w:spacing w:line="230" w:lineRule="auto"/>
              <w:rPr>
                <w:i/>
                <w:iCs/>
                <w:color w:val="0000FF"/>
                <w:szCs w:val="22"/>
              </w:rPr>
            </w:pPr>
            <w:r w:rsidRPr="009426D0">
              <w:rPr>
                <w:b/>
                <w:bCs/>
                <w:i/>
                <w:iCs/>
                <w:szCs w:val="22"/>
              </w:rPr>
              <w:t>Short-term loans from financial</w:t>
            </w:r>
          </w:p>
        </w:tc>
        <w:tc>
          <w:tcPr>
            <w:tcW w:w="2832" w:type="dxa"/>
            <w:gridSpan w:val="3"/>
          </w:tcPr>
          <w:p w14:paraId="79139CD6" w14:textId="77777777" w:rsidR="00A86058" w:rsidRPr="009426D0" w:rsidRDefault="00A86058" w:rsidP="007F3C7B">
            <w:pPr>
              <w:pStyle w:val="acctmergecolhdg"/>
              <w:spacing w:line="230" w:lineRule="auto"/>
              <w:rPr>
                <w:szCs w:val="22"/>
              </w:rPr>
            </w:pPr>
            <w:r w:rsidRPr="009426D0">
              <w:rPr>
                <w:szCs w:val="22"/>
              </w:rPr>
              <w:t xml:space="preserve">Consolidated </w:t>
            </w:r>
          </w:p>
          <w:p w14:paraId="0074BE2C" w14:textId="77777777" w:rsidR="00A86058" w:rsidRPr="009426D0" w:rsidRDefault="00A86058" w:rsidP="007F3C7B">
            <w:pPr>
              <w:pStyle w:val="acctmergecolhdg"/>
              <w:spacing w:line="230" w:lineRule="auto"/>
              <w:rPr>
                <w:szCs w:val="22"/>
              </w:rPr>
            </w:pPr>
            <w:r w:rsidRPr="009426D0">
              <w:rPr>
                <w:szCs w:val="22"/>
              </w:rPr>
              <w:t xml:space="preserve">financial statements </w:t>
            </w:r>
          </w:p>
        </w:tc>
        <w:tc>
          <w:tcPr>
            <w:tcW w:w="180" w:type="dxa"/>
          </w:tcPr>
          <w:p w14:paraId="19B05E5A" w14:textId="77777777" w:rsidR="00A86058" w:rsidRPr="009426D0" w:rsidRDefault="00A86058" w:rsidP="007F3C7B">
            <w:pPr>
              <w:pStyle w:val="acctmergecolhdg"/>
              <w:spacing w:line="230" w:lineRule="auto"/>
              <w:rPr>
                <w:szCs w:val="22"/>
              </w:rPr>
            </w:pPr>
          </w:p>
        </w:tc>
        <w:tc>
          <w:tcPr>
            <w:tcW w:w="2768" w:type="dxa"/>
            <w:gridSpan w:val="3"/>
          </w:tcPr>
          <w:p w14:paraId="1E20574C" w14:textId="77777777" w:rsidR="00A86058" w:rsidRPr="009426D0" w:rsidRDefault="00A86058" w:rsidP="007F3C7B">
            <w:pPr>
              <w:pStyle w:val="acctmergecolhdg"/>
              <w:spacing w:line="230" w:lineRule="auto"/>
              <w:rPr>
                <w:szCs w:val="22"/>
              </w:rPr>
            </w:pPr>
            <w:r w:rsidRPr="009426D0">
              <w:rPr>
                <w:szCs w:val="22"/>
              </w:rPr>
              <w:t xml:space="preserve">Separate </w:t>
            </w:r>
          </w:p>
          <w:p w14:paraId="59C1D137" w14:textId="77777777" w:rsidR="00A86058" w:rsidRPr="009426D0" w:rsidRDefault="00A86058" w:rsidP="007F3C7B">
            <w:pPr>
              <w:pStyle w:val="acctmergecolhdg"/>
              <w:spacing w:line="230" w:lineRule="auto"/>
              <w:rPr>
                <w:szCs w:val="22"/>
              </w:rPr>
            </w:pPr>
            <w:r w:rsidRPr="009426D0">
              <w:rPr>
                <w:szCs w:val="22"/>
              </w:rPr>
              <w:t xml:space="preserve">financial statements </w:t>
            </w:r>
          </w:p>
        </w:tc>
      </w:tr>
      <w:tr w:rsidR="007362F9" w:rsidRPr="009426D0" w14:paraId="2C2EBCB2" w14:textId="77777777" w:rsidTr="00111048">
        <w:trPr>
          <w:cantSplit/>
          <w:tblHeader/>
        </w:trPr>
        <w:tc>
          <w:tcPr>
            <w:tcW w:w="3411" w:type="dxa"/>
            <w:shd w:val="clear" w:color="auto" w:fill="auto"/>
          </w:tcPr>
          <w:p w14:paraId="17167BAF" w14:textId="7CE55476" w:rsidR="007362F9" w:rsidRPr="009426D0" w:rsidRDefault="00F64BEB" w:rsidP="007362F9">
            <w:pPr>
              <w:pStyle w:val="acctfourfigures"/>
              <w:tabs>
                <w:tab w:val="clear" w:pos="765"/>
              </w:tabs>
              <w:spacing w:line="230" w:lineRule="auto"/>
              <w:ind w:left="182" w:hanging="180"/>
              <w:rPr>
                <w:b/>
                <w:bCs/>
                <w:i/>
                <w:iCs/>
                <w:szCs w:val="22"/>
              </w:rPr>
            </w:pPr>
            <w:r>
              <w:rPr>
                <w:rFonts w:cstheme="minorBidi" w:hint="cs"/>
                <w:b/>
                <w:bCs/>
                <w:i/>
                <w:iCs/>
                <w:szCs w:val="28"/>
                <w:cs/>
                <w:lang w:bidi="th-TH"/>
              </w:rPr>
              <w:t xml:space="preserve">   </w:t>
            </w:r>
            <w:r w:rsidR="007362F9" w:rsidRPr="009426D0">
              <w:rPr>
                <w:b/>
                <w:bCs/>
                <w:i/>
                <w:iCs/>
                <w:szCs w:val="22"/>
              </w:rPr>
              <w:t>institutions</w:t>
            </w:r>
          </w:p>
        </w:tc>
        <w:tc>
          <w:tcPr>
            <w:tcW w:w="1302" w:type="dxa"/>
          </w:tcPr>
          <w:p w14:paraId="3EC7E588" w14:textId="4F8D966E" w:rsidR="007362F9" w:rsidRPr="009426D0" w:rsidRDefault="007362F9" w:rsidP="007362F9">
            <w:pPr>
              <w:pStyle w:val="acctmergecolhdg"/>
              <w:spacing w:line="240" w:lineRule="atLeast"/>
              <w:rPr>
                <w:rFonts w:cstheme="minorBidi"/>
                <w:b w:val="0"/>
                <w:bCs/>
                <w:lang w:bidi="th-TH"/>
              </w:rPr>
            </w:pPr>
            <w:r w:rsidRPr="009426D0">
              <w:rPr>
                <w:b w:val="0"/>
                <w:bCs/>
                <w:szCs w:val="22"/>
              </w:rPr>
              <w:t>202</w:t>
            </w:r>
            <w:r w:rsidR="00031E42">
              <w:rPr>
                <w:b w:val="0"/>
                <w:bCs/>
                <w:szCs w:val="22"/>
              </w:rPr>
              <w:t>5</w:t>
            </w:r>
          </w:p>
        </w:tc>
        <w:tc>
          <w:tcPr>
            <w:tcW w:w="180" w:type="dxa"/>
          </w:tcPr>
          <w:p w14:paraId="15BD6AE6" w14:textId="77777777" w:rsidR="007362F9" w:rsidRPr="009426D0" w:rsidRDefault="007362F9" w:rsidP="007362F9">
            <w:pPr>
              <w:pStyle w:val="acctmergecolhdg"/>
              <w:spacing w:line="240" w:lineRule="atLeast"/>
              <w:rPr>
                <w:b w:val="0"/>
                <w:bCs/>
                <w:szCs w:val="22"/>
              </w:rPr>
            </w:pPr>
          </w:p>
        </w:tc>
        <w:tc>
          <w:tcPr>
            <w:tcW w:w="1350" w:type="dxa"/>
          </w:tcPr>
          <w:p w14:paraId="7D869B4E" w14:textId="35C20382" w:rsidR="007362F9" w:rsidRPr="009426D0" w:rsidRDefault="007362F9" w:rsidP="007362F9">
            <w:pPr>
              <w:pStyle w:val="acctmergecolhdg"/>
              <w:spacing w:line="240" w:lineRule="atLeast"/>
              <w:rPr>
                <w:rFonts w:cstheme="minorBidi"/>
                <w:b w:val="0"/>
                <w:bCs/>
                <w:lang w:bidi="th-TH"/>
              </w:rPr>
            </w:pPr>
            <w:r w:rsidRPr="009426D0">
              <w:rPr>
                <w:b w:val="0"/>
                <w:bCs/>
                <w:szCs w:val="22"/>
              </w:rPr>
              <w:t>202</w:t>
            </w:r>
            <w:r w:rsidR="00031E42">
              <w:rPr>
                <w:b w:val="0"/>
                <w:bCs/>
                <w:szCs w:val="22"/>
              </w:rPr>
              <w:t>4</w:t>
            </w:r>
          </w:p>
        </w:tc>
        <w:tc>
          <w:tcPr>
            <w:tcW w:w="180" w:type="dxa"/>
          </w:tcPr>
          <w:p w14:paraId="3000ED2F" w14:textId="77777777" w:rsidR="007362F9" w:rsidRPr="009426D0" w:rsidRDefault="007362F9" w:rsidP="007362F9">
            <w:pPr>
              <w:pStyle w:val="acctmergecolhdg"/>
              <w:spacing w:line="230" w:lineRule="auto"/>
              <w:rPr>
                <w:b w:val="0"/>
                <w:bCs/>
                <w:szCs w:val="22"/>
              </w:rPr>
            </w:pPr>
          </w:p>
        </w:tc>
        <w:tc>
          <w:tcPr>
            <w:tcW w:w="1308" w:type="dxa"/>
          </w:tcPr>
          <w:p w14:paraId="13DE7AC2" w14:textId="725C09CF" w:rsidR="007362F9" w:rsidRPr="009426D0" w:rsidRDefault="007362F9" w:rsidP="007362F9">
            <w:pPr>
              <w:pStyle w:val="acctmergecolhdg"/>
              <w:spacing w:line="240" w:lineRule="atLeast"/>
              <w:rPr>
                <w:rFonts w:cstheme="minorBidi"/>
                <w:b w:val="0"/>
                <w:bCs/>
                <w:lang w:bidi="th-TH"/>
              </w:rPr>
            </w:pPr>
            <w:r w:rsidRPr="009426D0">
              <w:rPr>
                <w:b w:val="0"/>
                <w:bCs/>
                <w:szCs w:val="22"/>
              </w:rPr>
              <w:t>202</w:t>
            </w:r>
            <w:r w:rsidR="00031E42">
              <w:rPr>
                <w:b w:val="0"/>
                <w:bCs/>
                <w:szCs w:val="22"/>
              </w:rPr>
              <w:t>5</w:t>
            </w:r>
          </w:p>
        </w:tc>
        <w:tc>
          <w:tcPr>
            <w:tcW w:w="183" w:type="dxa"/>
          </w:tcPr>
          <w:p w14:paraId="59181B66" w14:textId="77777777" w:rsidR="007362F9" w:rsidRPr="009426D0" w:rsidRDefault="007362F9" w:rsidP="007362F9">
            <w:pPr>
              <w:pStyle w:val="acctmergecolhdg"/>
              <w:spacing w:line="240" w:lineRule="atLeast"/>
              <w:rPr>
                <w:b w:val="0"/>
                <w:bCs/>
                <w:szCs w:val="22"/>
              </w:rPr>
            </w:pPr>
          </w:p>
        </w:tc>
        <w:tc>
          <w:tcPr>
            <w:tcW w:w="1277" w:type="dxa"/>
          </w:tcPr>
          <w:p w14:paraId="0721866D" w14:textId="74DD38E3" w:rsidR="007362F9" w:rsidRPr="009426D0" w:rsidRDefault="007362F9" w:rsidP="007362F9">
            <w:pPr>
              <w:pStyle w:val="acctmergecolhdg"/>
              <w:spacing w:line="240" w:lineRule="atLeast"/>
              <w:rPr>
                <w:rFonts w:cstheme="minorBidi"/>
                <w:b w:val="0"/>
                <w:bCs/>
                <w:lang w:bidi="th-TH"/>
              </w:rPr>
            </w:pPr>
            <w:r w:rsidRPr="009426D0">
              <w:rPr>
                <w:b w:val="0"/>
                <w:bCs/>
                <w:szCs w:val="22"/>
              </w:rPr>
              <w:t>202</w:t>
            </w:r>
            <w:r w:rsidR="00031E42">
              <w:rPr>
                <w:b w:val="0"/>
                <w:bCs/>
                <w:szCs w:val="22"/>
              </w:rPr>
              <w:t>4</w:t>
            </w:r>
          </w:p>
        </w:tc>
      </w:tr>
      <w:tr w:rsidR="00A86058" w:rsidRPr="009426D0" w14:paraId="7222262D" w14:textId="77777777" w:rsidTr="00111048">
        <w:trPr>
          <w:cantSplit/>
          <w:tblHeader/>
        </w:trPr>
        <w:tc>
          <w:tcPr>
            <w:tcW w:w="3411" w:type="dxa"/>
          </w:tcPr>
          <w:p w14:paraId="1809BBE1" w14:textId="77777777" w:rsidR="00A86058" w:rsidRPr="009426D0" w:rsidRDefault="00A86058" w:rsidP="007F3C7B">
            <w:pPr>
              <w:spacing w:line="230" w:lineRule="auto"/>
              <w:rPr>
                <w:b/>
                <w:bCs/>
                <w:i/>
                <w:iCs/>
                <w:szCs w:val="22"/>
              </w:rPr>
            </w:pPr>
          </w:p>
        </w:tc>
        <w:tc>
          <w:tcPr>
            <w:tcW w:w="5780" w:type="dxa"/>
            <w:gridSpan w:val="7"/>
          </w:tcPr>
          <w:p w14:paraId="48795797" w14:textId="77777777" w:rsidR="00A86058" w:rsidRPr="009426D0" w:rsidRDefault="00A86058" w:rsidP="007F3C7B">
            <w:pPr>
              <w:pStyle w:val="acctfourfigures"/>
              <w:spacing w:line="230" w:lineRule="auto"/>
              <w:jc w:val="center"/>
              <w:rPr>
                <w:i/>
                <w:iCs/>
                <w:szCs w:val="22"/>
              </w:rPr>
            </w:pPr>
            <w:r w:rsidRPr="009426D0">
              <w:rPr>
                <w:i/>
                <w:iCs/>
                <w:szCs w:val="22"/>
              </w:rPr>
              <w:t>(in thousand Baht)</w:t>
            </w:r>
          </w:p>
        </w:tc>
      </w:tr>
      <w:tr w:rsidR="008D3C66" w:rsidRPr="009426D0" w14:paraId="62D36EC4" w14:textId="77777777" w:rsidTr="00111048">
        <w:trPr>
          <w:cantSplit/>
          <w:trHeight w:val="74"/>
        </w:trPr>
        <w:tc>
          <w:tcPr>
            <w:tcW w:w="3411" w:type="dxa"/>
          </w:tcPr>
          <w:p w14:paraId="231F82E3" w14:textId="77777777" w:rsidR="008D3C66" w:rsidRPr="009426D0" w:rsidRDefault="008D3C66" w:rsidP="008D3C66">
            <w:pPr>
              <w:spacing w:line="230" w:lineRule="auto"/>
              <w:ind w:left="180" w:hanging="180"/>
              <w:rPr>
                <w:rFonts w:cstheme="minorBidi"/>
                <w:lang w:val="en-US" w:bidi="th-TH"/>
              </w:rPr>
            </w:pPr>
            <w:proofErr w:type="gramStart"/>
            <w:r w:rsidRPr="009426D0">
              <w:rPr>
                <w:szCs w:val="22"/>
                <w:lang w:bidi="th-TH"/>
              </w:rPr>
              <w:t>At</w:t>
            </w:r>
            <w:proofErr w:type="gramEnd"/>
            <w:r w:rsidRPr="009426D0">
              <w:rPr>
                <w:szCs w:val="22"/>
                <w:lang w:bidi="th-TH"/>
              </w:rPr>
              <w:t xml:space="preserve"> 1 January </w:t>
            </w:r>
          </w:p>
        </w:tc>
        <w:tc>
          <w:tcPr>
            <w:tcW w:w="1302" w:type="dxa"/>
          </w:tcPr>
          <w:p w14:paraId="0AECFFBB" w14:textId="14FB1FD2" w:rsidR="008D3C66" w:rsidRPr="00F45194" w:rsidRDefault="008D3C66" w:rsidP="001E50CC">
            <w:pPr>
              <w:pStyle w:val="acctfourfigures"/>
              <w:tabs>
                <w:tab w:val="clear" w:pos="765"/>
                <w:tab w:val="decimal" w:pos="1095"/>
              </w:tabs>
              <w:spacing w:line="230" w:lineRule="auto"/>
              <w:ind w:right="-38"/>
              <w:rPr>
                <w:szCs w:val="22"/>
                <w:lang w:val="en-US" w:bidi="th-TH"/>
              </w:rPr>
            </w:pPr>
            <w:r w:rsidRPr="0038400A">
              <w:t xml:space="preserve"> 7,930,000 </w:t>
            </w:r>
          </w:p>
        </w:tc>
        <w:tc>
          <w:tcPr>
            <w:tcW w:w="180" w:type="dxa"/>
          </w:tcPr>
          <w:p w14:paraId="411B646D" w14:textId="77777777" w:rsidR="008D3C66" w:rsidRPr="00F45194" w:rsidRDefault="008D3C66" w:rsidP="008D3C66">
            <w:pPr>
              <w:pStyle w:val="acctfourfigures"/>
              <w:tabs>
                <w:tab w:val="clear" w:pos="765"/>
                <w:tab w:val="decimal" w:pos="1070"/>
              </w:tabs>
              <w:spacing w:line="230" w:lineRule="auto"/>
              <w:ind w:right="-38"/>
              <w:rPr>
                <w:szCs w:val="22"/>
              </w:rPr>
            </w:pPr>
          </w:p>
        </w:tc>
        <w:tc>
          <w:tcPr>
            <w:tcW w:w="1350" w:type="dxa"/>
          </w:tcPr>
          <w:p w14:paraId="52E88BFA" w14:textId="2313A8D3" w:rsidR="008D3C66" w:rsidRPr="00F45194" w:rsidRDefault="008D3C66" w:rsidP="001E50CC">
            <w:pPr>
              <w:pStyle w:val="acctfourfigures"/>
              <w:tabs>
                <w:tab w:val="clear" w:pos="765"/>
                <w:tab w:val="decimal" w:pos="1140"/>
              </w:tabs>
              <w:spacing w:line="230" w:lineRule="auto"/>
              <w:ind w:right="-38"/>
              <w:rPr>
                <w:szCs w:val="22"/>
              </w:rPr>
            </w:pPr>
            <w:r w:rsidRPr="0054388D">
              <w:t xml:space="preserve"> 6,320,000 </w:t>
            </w:r>
          </w:p>
        </w:tc>
        <w:tc>
          <w:tcPr>
            <w:tcW w:w="180" w:type="dxa"/>
          </w:tcPr>
          <w:p w14:paraId="3E4EE29E" w14:textId="77777777" w:rsidR="008D3C66" w:rsidRPr="00F45194" w:rsidRDefault="008D3C66" w:rsidP="008D3C66">
            <w:pPr>
              <w:pStyle w:val="acctfourfigures"/>
              <w:tabs>
                <w:tab w:val="clear" w:pos="765"/>
                <w:tab w:val="decimal" w:pos="1070"/>
              </w:tabs>
              <w:spacing w:line="230" w:lineRule="auto"/>
              <w:ind w:right="-38"/>
              <w:rPr>
                <w:szCs w:val="22"/>
              </w:rPr>
            </w:pPr>
          </w:p>
        </w:tc>
        <w:tc>
          <w:tcPr>
            <w:tcW w:w="1308" w:type="dxa"/>
          </w:tcPr>
          <w:p w14:paraId="73589758" w14:textId="4BE57F83" w:rsidR="008D3C66" w:rsidRPr="00F45194" w:rsidRDefault="008D3C66" w:rsidP="001E50CC">
            <w:pPr>
              <w:pStyle w:val="acctfourfigures"/>
              <w:tabs>
                <w:tab w:val="clear" w:pos="765"/>
                <w:tab w:val="decimal" w:pos="1140"/>
              </w:tabs>
              <w:spacing w:line="230" w:lineRule="auto"/>
              <w:ind w:right="-38"/>
              <w:rPr>
                <w:b/>
                <w:bCs/>
                <w:szCs w:val="22"/>
              </w:rPr>
            </w:pPr>
            <w:r w:rsidRPr="005E10D9">
              <w:t xml:space="preserve"> 7,930,000 </w:t>
            </w:r>
          </w:p>
        </w:tc>
        <w:tc>
          <w:tcPr>
            <w:tcW w:w="183" w:type="dxa"/>
          </w:tcPr>
          <w:p w14:paraId="28B303E8" w14:textId="77777777" w:rsidR="008D3C66" w:rsidRPr="00F45194" w:rsidRDefault="008D3C66" w:rsidP="008D3C66">
            <w:pPr>
              <w:pStyle w:val="acctfourfigures"/>
              <w:tabs>
                <w:tab w:val="clear" w:pos="765"/>
                <w:tab w:val="decimal" w:pos="1070"/>
              </w:tabs>
              <w:spacing w:line="230" w:lineRule="auto"/>
              <w:ind w:right="-38"/>
              <w:rPr>
                <w:szCs w:val="22"/>
              </w:rPr>
            </w:pPr>
          </w:p>
        </w:tc>
        <w:tc>
          <w:tcPr>
            <w:tcW w:w="1277" w:type="dxa"/>
          </w:tcPr>
          <w:p w14:paraId="76A99559" w14:textId="49133144" w:rsidR="008D3C66" w:rsidRPr="001E50CC" w:rsidRDefault="008D3C66" w:rsidP="001E50CC">
            <w:pPr>
              <w:pStyle w:val="acctfourfigures"/>
              <w:tabs>
                <w:tab w:val="clear" w:pos="765"/>
                <w:tab w:val="decimal" w:pos="1095"/>
              </w:tabs>
              <w:spacing w:line="230" w:lineRule="auto"/>
              <w:ind w:right="-38"/>
            </w:pPr>
            <w:r w:rsidRPr="00981BE7">
              <w:t xml:space="preserve"> 6,320,000 </w:t>
            </w:r>
          </w:p>
        </w:tc>
      </w:tr>
      <w:tr w:rsidR="008D3C66" w:rsidRPr="009426D0" w14:paraId="0FBC493C" w14:textId="77777777" w:rsidTr="00111048">
        <w:trPr>
          <w:cantSplit/>
          <w:trHeight w:val="74"/>
        </w:trPr>
        <w:tc>
          <w:tcPr>
            <w:tcW w:w="3411" w:type="dxa"/>
          </w:tcPr>
          <w:p w14:paraId="644D43B8" w14:textId="77777777" w:rsidR="008D3C66" w:rsidRPr="009426D0" w:rsidRDefault="008D3C66" w:rsidP="008D3C66">
            <w:pPr>
              <w:spacing w:line="230" w:lineRule="auto"/>
              <w:ind w:left="180" w:hanging="180"/>
              <w:rPr>
                <w:rFonts w:cstheme="minorBidi"/>
                <w:lang w:val="en-US" w:bidi="th-TH"/>
              </w:rPr>
            </w:pPr>
            <w:r w:rsidRPr="009426D0">
              <w:rPr>
                <w:rFonts w:cstheme="minorBidi"/>
                <w:lang w:val="en-US" w:bidi="th-TH"/>
              </w:rPr>
              <w:t>Additions</w:t>
            </w:r>
          </w:p>
        </w:tc>
        <w:tc>
          <w:tcPr>
            <w:tcW w:w="1302" w:type="dxa"/>
          </w:tcPr>
          <w:p w14:paraId="032BE6FA" w14:textId="0EEC6DE5" w:rsidR="008D3C66" w:rsidRPr="00F45194" w:rsidRDefault="008D3C66" w:rsidP="001E50CC">
            <w:pPr>
              <w:pStyle w:val="acctfourfigures"/>
              <w:tabs>
                <w:tab w:val="clear" w:pos="765"/>
                <w:tab w:val="decimal" w:pos="1095"/>
              </w:tabs>
              <w:spacing w:line="230" w:lineRule="auto"/>
              <w:ind w:right="-38"/>
              <w:rPr>
                <w:szCs w:val="22"/>
                <w:lang w:val="en-US" w:bidi="th-TH"/>
              </w:rPr>
            </w:pPr>
            <w:r w:rsidRPr="0038400A">
              <w:t xml:space="preserve"> 27,3</w:t>
            </w:r>
            <w:r w:rsidR="00446EA5">
              <w:t>42</w:t>
            </w:r>
            <w:r w:rsidRPr="0038400A">
              <w:t>,</w:t>
            </w:r>
            <w:r w:rsidR="00446EA5">
              <w:t>054</w:t>
            </w:r>
          </w:p>
        </w:tc>
        <w:tc>
          <w:tcPr>
            <w:tcW w:w="180" w:type="dxa"/>
          </w:tcPr>
          <w:p w14:paraId="4648C555" w14:textId="77777777" w:rsidR="008D3C66" w:rsidRPr="00F45194" w:rsidRDefault="008D3C66" w:rsidP="008D3C66">
            <w:pPr>
              <w:pStyle w:val="acctfourfigures"/>
              <w:tabs>
                <w:tab w:val="clear" w:pos="765"/>
                <w:tab w:val="decimal" w:pos="1070"/>
              </w:tabs>
              <w:spacing w:line="230" w:lineRule="auto"/>
              <w:ind w:right="-38"/>
              <w:rPr>
                <w:szCs w:val="22"/>
              </w:rPr>
            </w:pPr>
          </w:p>
        </w:tc>
        <w:tc>
          <w:tcPr>
            <w:tcW w:w="1350" w:type="dxa"/>
          </w:tcPr>
          <w:p w14:paraId="70C736C7" w14:textId="44406CA3" w:rsidR="008D3C66" w:rsidRPr="00F45194" w:rsidRDefault="008D3C66" w:rsidP="001E50CC">
            <w:pPr>
              <w:pStyle w:val="acctfourfigures"/>
              <w:tabs>
                <w:tab w:val="clear" w:pos="765"/>
                <w:tab w:val="decimal" w:pos="1140"/>
              </w:tabs>
              <w:spacing w:line="230" w:lineRule="auto"/>
              <w:ind w:right="-38"/>
              <w:rPr>
                <w:szCs w:val="22"/>
                <w:lang w:val="en-US" w:bidi="th-TH"/>
              </w:rPr>
            </w:pPr>
            <w:r w:rsidRPr="0054388D">
              <w:t xml:space="preserve">17,140,850 </w:t>
            </w:r>
          </w:p>
        </w:tc>
        <w:tc>
          <w:tcPr>
            <w:tcW w:w="180" w:type="dxa"/>
          </w:tcPr>
          <w:p w14:paraId="258D6C87" w14:textId="77777777" w:rsidR="008D3C66" w:rsidRPr="00F45194" w:rsidRDefault="008D3C66" w:rsidP="008D3C66">
            <w:pPr>
              <w:pStyle w:val="acctfourfigures"/>
              <w:tabs>
                <w:tab w:val="clear" w:pos="765"/>
                <w:tab w:val="decimal" w:pos="1070"/>
              </w:tabs>
              <w:spacing w:line="230" w:lineRule="auto"/>
              <w:ind w:right="-38"/>
              <w:rPr>
                <w:szCs w:val="22"/>
                <w:lang w:val="en-US" w:bidi="th-TH"/>
              </w:rPr>
            </w:pPr>
          </w:p>
        </w:tc>
        <w:tc>
          <w:tcPr>
            <w:tcW w:w="1308" w:type="dxa"/>
          </w:tcPr>
          <w:p w14:paraId="3D8930D0" w14:textId="517DCE44" w:rsidR="008D3C66" w:rsidRPr="00F45194" w:rsidRDefault="008D3C66" w:rsidP="001E50CC">
            <w:pPr>
              <w:pStyle w:val="acctfourfigures"/>
              <w:tabs>
                <w:tab w:val="clear" w:pos="765"/>
                <w:tab w:val="decimal" w:pos="1140"/>
              </w:tabs>
              <w:spacing w:line="230" w:lineRule="auto"/>
              <w:ind w:right="-38"/>
              <w:rPr>
                <w:b/>
                <w:bCs/>
                <w:szCs w:val="22"/>
              </w:rPr>
            </w:pPr>
            <w:r w:rsidRPr="005E10D9">
              <w:t xml:space="preserve"> 27,</w:t>
            </w:r>
            <w:r w:rsidR="00356424">
              <w:t>342</w:t>
            </w:r>
            <w:r w:rsidRPr="005E10D9">
              <w:t>,</w:t>
            </w:r>
            <w:r w:rsidR="00356424">
              <w:t>054</w:t>
            </w:r>
            <w:r w:rsidRPr="005E10D9">
              <w:t xml:space="preserve"> </w:t>
            </w:r>
          </w:p>
        </w:tc>
        <w:tc>
          <w:tcPr>
            <w:tcW w:w="183" w:type="dxa"/>
          </w:tcPr>
          <w:p w14:paraId="53227720" w14:textId="77777777" w:rsidR="008D3C66" w:rsidRPr="00F45194" w:rsidRDefault="008D3C66" w:rsidP="008D3C66">
            <w:pPr>
              <w:pStyle w:val="acctfourfigures"/>
              <w:tabs>
                <w:tab w:val="clear" w:pos="765"/>
                <w:tab w:val="decimal" w:pos="1070"/>
              </w:tabs>
              <w:spacing w:line="230" w:lineRule="auto"/>
              <w:ind w:right="-38"/>
              <w:rPr>
                <w:szCs w:val="22"/>
              </w:rPr>
            </w:pPr>
          </w:p>
        </w:tc>
        <w:tc>
          <w:tcPr>
            <w:tcW w:w="1277" w:type="dxa"/>
          </w:tcPr>
          <w:p w14:paraId="6C40DF1D" w14:textId="0055C94F" w:rsidR="008D3C66" w:rsidRPr="001E50CC" w:rsidRDefault="008D3C66" w:rsidP="001E50CC">
            <w:pPr>
              <w:pStyle w:val="acctfourfigures"/>
              <w:tabs>
                <w:tab w:val="clear" w:pos="765"/>
                <w:tab w:val="decimal" w:pos="1095"/>
              </w:tabs>
              <w:spacing w:line="230" w:lineRule="auto"/>
              <w:ind w:right="-38"/>
            </w:pPr>
            <w:r w:rsidRPr="00981BE7">
              <w:t xml:space="preserve">17,140,850 </w:t>
            </w:r>
          </w:p>
        </w:tc>
      </w:tr>
      <w:tr w:rsidR="008D3C66" w:rsidRPr="005D39CC" w14:paraId="36C25184" w14:textId="77777777" w:rsidTr="00111048">
        <w:trPr>
          <w:cantSplit/>
        </w:trPr>
        <w:tc>
          <w:tcPr>
            <w:tcW w:w="3411" w:type="dxa"/>
          </w:tcPr>
          <w:p w14:paraId="45523347" w14:textId="77777777" w:rsidR="008D3C66" w:rsidRPr="005D39CC" w:rsidRDefault="008D3C66" w:rsidP="008D3C66">
            <w:pPr>
              <w:spacing w:line="230" w:lineRule="auto"/>
              <w:ind w:left="180" w:hanging="180"/>
              <w:rPr>
                <w:szCs w:val="22"/>
              </w:rPr>
            </w:pPr>
            <w:r w:rsidRPr="005D39CC">
              <w:rPr>
                <w:szCs w:val="22"/>
              </w:rPr>
              <w:t>Repayment</w:t>
            </w:r>
          </w:p>
        </w:tc>
        <w:tc>
          <w:tcPr>
            <w:tcW w:w="1302" w:type="dxa"/>
          </w:tcPr>
          <w:p w14:paraId="7D85F245" w14:textId="60C30C1B" w:rsidR="008D3C66" w:rsidRPr="00F45194" w:rsidRDefault="008D3C66" w:rsidP="001E50CC">
            <w:pPr>
              <w:pStyle w:val="acctfourfigures"/>
              <w:tabs>
                <w:tab w:val="clear" w:pos="765"/>
                <w:tab w:val="decimal" w:pos="1095"/>
              </w:tabs>
              <w:spacing w:line="230" w:lineRule="auto"/>
              <w:ind w:right="-38"/>
              <w:rPr>
                <w:szCs w:val="22"/>
              </w:rPr>
            </w:pPr>
            <w:r w:rsidRPr="0038400A">
              <w:t>(</w:t>
            </w:r>
            <w:r w:rsidR="0034225A" w:rsidRPr="0034225A">
              <w:t>25,643,614</w:t>
            </w:r>
            <w:r w:rsidRPr="0038400A">
              <w:t>)</w:t>
            </w:r>
          </w:p>
        </w:tc>
        <w:tc>
          <w:tcPr>
            <w:tcW w:w="180" w:type="dxa"/>
          </w:tcPr>
          <w:p w14:paraId="16AC4C36" w14:textId="77777777" w:rsidR="008D3C66" w:rsidRPr="00F45194" w:rsidRDefault="008D3C66" w:rsidP="008D3C66">
            <w:pPr>
              <w:pStyle w:val="acctfourfigures"/>
              <w:tabs>
                <w:tab w:val="clear" w:pos="765"/>
                <w:tab w:val="decimal" w:pos="1070"/>
              </w:tabs>
              <w:spacing w:line="230" w:lineRule="auto"/>
              <w:ind w:right="-38"/>
              <w:rPr>
                <w:szCs w:val="22"/>
              </w:rPr>
            </w:pPr>
          </w:p>
        </w:tc>
        <w:tc>
          <w:tcPr>
            <w:tcW w:w="1350" w:type="dxa"/>
          </w:tcPr>
          <w:p w14:paraId="6AF472EE" w14:textId="769475B7" w:rsidR="008D3C66" w:rsidRPr="00F45194" w:rsidRDefault="008D3C66" w:rsidP="001E50CC">
            <w:pPr>
              <w:pStyle w:val="acctfourfigures"/>
              <w:tabs>
                <w:tab w:val="clear" w:pos="765"/>
                <w:tab w:val="decimal" w:pos="1140"/>
              </w:tabs>
              <w:spacing w:line="230" w:lineRule="auto"/>
              <w:ind w:right="-38"/>
              <w:rPr>
                <w:szCs w:val="22"/>
                <w:lang w:val="en-US" w:bidi="th-TH"/>
              </w:rPr>
            </w:pPr>
            <w:r w:rsidRPr="0054388D">
              <w:t>(16,118,305)</w:t>
            </w:r>
          </w:p>
        </w:tc>
        <w:tc>
          <w:tcPr>
            <w:tcW w:w="180" w:type="dxa"/>
          </w:tcPr>
          <w:p w14:paraId="3EEA00F5" w14:textId="77777777" w:rsidR="008D3C66" w:rsidRPr="00F45194" w:rsidRDefault="008D3C66" w:rsidP="008D3C66">
            <w:pPr>
              <w:pStyle w:val="acctfourfigures"/>
              <w:tabs>
                <w:tab w:val="clear" w:pos="765"/>
                <w:tab w:val="decimal" w:pos="1070"/>
              </w:tabs>
              <w:spacing w:line="230" w:lineRule="auto"/>
              <w:ind w:right="-38"/>
              <w:rPr>
                <w:szCs w:val="22"/>
              </w:rPr>
            </w:pPr>
          </w:p>
        </w:tc>
        <w:tc>
          <w:tcPr>
            <w:tcW w:w="1308" w:type="dxa"/>
          </w:tcPr>
          <w:p w14:paraId="32339172" w14:textId="41021595" w:rsidR="008D3C66" w:rsidRPr="00F45194" w:rsidRDefault="008D3C66" w:rsidP="001E50CC">
            <w:pPr>
              <w:pStyle w:val="acctfourfigures"/>
              <w:tabs>
                <w:tab w:val="clear" w:pos="765"/>
                <w:tab w:val="decimal" w:pos="1140"/>
              </w:tabs>
              <w:spacing w:line="230" w:lineRule="auto"/>
              <w:ind w:right="-38"/>
              <w:rPr>
                <w:b/>
                <w:bCs/>
                <w:szCs w:val="22"/>
              </w:rPr>
            </w:pPr>
            <w:r w:rsidRPr="005E10D9">
              <w:t>(</w:t>
            </w:r>
            <w:r w:rsidR="0034225A" w:rsidRPr="0034225A">
              <w:t>25,643,614</w:t>
            </w:r>
            <w:r w:rsidRPr="005E10D9">
              <w:t>)</w:t>
            </w:r>
          </w:p>
        </w:tc>
        <w:tc>
          <w:tcPr>
            <w:tcW w:w="183" w:type="dxa"/>
          </w:tcPr>
          <w:p w14:paraId="7F5F7F1A" w14:textId="77777777" w:rsidR="008D3C66" w:rsidRPr="00F45194" w:rsidRDefault="008D3C66" w:rsidP="008D3C66">
            <w:pPr>
              <w:pStyle w:val="acctfourfigures"/>
              <w:tabs>
                <w:tab w:val="clear" w:pos="765"/>
                <w:tab w:val="decimal" w:pos="1070"/>
              </w:tabs>
              <w:spacing w:line="230" w:lineRule="auto"/>
              <w:ind w:right="-38"/>
              <w:rPr>
                <w:szCs w:val="22"/>
              </w:rPr>
            </w:pPr>
          </w:p>
        </w:tc>
        <w:tc>
          <w:tcPr>
            <w:tcW w:w="1277" w:type="dxa"/>
          </w:tcPr>
          <w:p w14:paraId="0D9C0D99" w14:textId="761899BD" w:rsidR="008D3C66" w:rsidRPr="00F45194" w:rsidRDefault="008D3C66" w:rsidP="001E50CC">
            <w:pPr>
              <w:pStyle w:val="acctfourfigures"/>
              <w:tabs>
                <w:tab w:val="clear" w:pos="765"/>
                <w:tab w:val="decimal" w:pos="1095"/>
              </w:tabs>
              <w:spacing w:line="230" w:lineRule="auto"/>
              <w:ind w:right="-38"/>
              <w:rPr>
                <w:szCs w:val="22"/>
              </w:rPr>
            </w:pPr>
            <w:r w:rsidRPr="00981BE7">
              <w:t>(16,118,305)</w:t>
            </w:r>
          </w:p>
        </w:tc>
      </w:tr>
      <w:tr w:rsidR="003D1223" w:rsidRPr="005D39CC" w14:paraId="30D8D021" w14:textId="77777777" w:rsidTr="00111048">
        <w:trPr>
          <w:cantSplit/>
        </w:trPr>
        <w:tc>
          <w:tcPr>
            <w:tcW w:w="3411" w:type="dxa"/>
          </w:tcPr>
          <w:p w14:paraId="29197D29" w14:textId="794E5536" w:rsidR="003D1223" w:rsidRPr="005D39CC" w:rsidRDefault="007B7612" w:rsidP="003D1223">
            <w:pPr>
              <w:spacing w:line="230" w:lineRule="auto"/>
              <w:ind w:left="180" w:hanging="180"/>
              <w:rPr>
                <w:szCs w:val="22"/>
              </w:rPr>
            </w:pPr>
            <w:r>
              <w:rPr>
                <w:szCs w:val="22"/>
              </w:rPr>
              <w:t>E</w:t>
            </w:r>
            <w:r w:rsidR="00663BED">
              <w:rPr>
                <w:szCs w:val="22"/>
              </w:rPr>
              <w:t>ffect of changes in foreign exchange</w:t>
            </w:r>
            <w:r w:rsidR="00111048">
              <w:rPr>
                <w:szCs w:val="22"/>
              </w:rPr>
              <w:t xml:space="preserve"> rate</w:t>
            </w:r>
          </w:p>
        </w:tc>
        <w:tc>
          <w:tcPr>
            <w:tcW w:w="1302" w:type="dxa"/>
            <w:tcBorders>
              <w:bottom w:val="single" w:sz="4" w:space="0" w:color="auto"/>
            </w:tcBorders>
            <w:vAlign w:val="bottom"/>
          </w:tcPr>
          <w:p w14:paraId="51E35201" w14:textId="1407BEA9" w:rsidR="003D1223" w:rsidRPr="0038400A" w:rsidRDefault="003D1223" w:rsidP="003D1223">
            <w:pPr>
              <w:pStyle w:val="acctfourfigures"/>
              <w:tabs>
                <w:tab w:val="clear" w:pos="765"/>
                <w:tab w:val="decimal" w:pos="1095"/>
              </w:tabs>
              <w:spacing w:line="230" w:lineRule="auto"/>
              <w:ind w:right="-38"/>
            </w:pPr>
            <w:r w:rsidRPr="00BD0570">
              <w:t>14,435</w:t>
            </w:r>
          </w:p>
        </w:tc>
        <w:tc>
          <w:tcPr>
            <w:tcW w:w="180" w:type="dxa"/>
            <w:vAlign w:val="bottom"/>
          </w:tcPr>
          <w:p w14:paraId="18CDCE7A" w14:textId="77777777" w:rsidR="003D1223" w:rsidRPr="003D1223" w:rsidRDefault="003D1223" w:rsidP="003D1223">
            <w:pPr>
              <w:pStyle w:val="acctfourfigures"/>
              <w:tabs>
                <w:tab w:val="clear" w:pos="765"/>
                <w:tab w:val="decimal" w:pos="1070"/>
              </w:tabs>
              <w:spacing w:line="230" w:lineRule="auto"/>
              <w:ind w:right="-38"/>
            </w:pPr>
          </w:p>
        </w:tc>
        <w:tc>
          <w:tcPr>
            <w:tcW w:w="1350" w:type="dxa"/>
            <w:tcBorders>
              <w:bottom w:val="single" w:sz="4" w:space="0" w:color="auto"/>
            </w:tcBorders>
            <w:vAlign w:val="bottom"/>
          </w:tcPr>
          <w:p w14:paraId="2A76D731" w14:textId="082A2454" w:rsidR="003D1223" w:rsidRPr="0054388D" w:rsidRDefault="003D1223" w:rsidP="003D1223">
            <w:pPr>
              <w:pStyle w:val="acctfourfigures"/>
              <w:tabs>
                <w:tab w:val="clear" w:pos="765"/>
              </w:tabs>
              <w:spacing w:line="230" w:lineRule="auto"/>
              <w:ind w:right="377"/>
              <w:jc w:val="right"/>
            </w:pPr>
            <w:r w:rsidRPr="00BD0570">
              <w:t>-</w:t>
            </w:r>
          </w:p>
        </w:tc>
        <w:tc>
          <w:tcPr>
            <w:tcW w:w="180" w:type="dxa"/>
            <w:vAlign w:val="bottom"/>
          </w:tcPr>
          <w:p w14:paraId="2C2A4779" w14:textId="77777777" w:rsidR="003D1223" w:rsidRPr="003D1223" w:rsidRDefault="003D1223" w:rsidP="003D1223">
            <w:pPr>
              <w:pStyle w:val="acctfourfigures"/>
              <w:tabs>
                <w:tab w:val="clear" w:pos="765"/>
                <w:tab w:val="decimal" w:pos="1070"/>
              </w:tabs>
              <w:spacing w:line="230" w:lineRule="auto"/>
              <w:ind w:right="-38"/>
            </w:pPr>
          </w:p>
        </w:tc>
        <w:tc>
          <w:tcPr>
            <w:tcW w:w="1308" w:type="dxa"/>
            <w:tcBorders>
              <w:bottom w:val="single" w:sz="4" w:space="0" w:color="auto"/>
            </w:tcBorders>
            <w:vAlign w:val="bottom"/>
          </w:tcPr>
          <w:p w14:paraId="6D04AA2C" w14:textId="53C05034" w:rsidR="003D1223" w:rsidRPr="005E10D9" w:rsidRDefault="003D1223" w:rsidP="003D1223">
            <w:pPr>
              <w:pStyle w:val="acctfourfigures"/>
              <w:tabs>
                <w:tab w:val="clear" w:pos="765"/>
                <w:tab w:val="decimal" w:pos="1140"/>
              </w:tabs>
              <w:spacing w:line="230" w:lineRule="auto"/>
              <w:ind w:right="-38"/>
            </w:pPr>
            <w:r w:rsidRPr="00BD0570">
              <w:t>14,435</w:t>
            </w:r>
          </w:p>
        </w:tc>
        <w:tc>
          <w:tcPr>
            <w:tcW w:w="183" w:type="dxa"/>
            <w:vAlign w:val="bottom"/>
          </w:tcPr>
          <w:p w14:paraId="6701432E" w14:textId="77777777" w:rsidR="003D1223" w:rsidRPr="003D1223" w:rsidRDefault="003D1223" w:rsidP="003D1223">
            <w:pPr>
              <w:pStyle w:val="acctfourfigures"/>
              <w:tabs>
                <w:tab w:val="clear" w:pos="765"/>
                <w:tab w:val="decimal" w:pos="1070"/>
              </w:tabs>
              <w:spacing w:line="230" w:lineRule="auto"/>
              <w:ind w:right="-38"/>
            </w:pPr>
          </w:p>
        </w:tc>
        <w:tc>
          <w:tcPr>
            <w:tcW w:w="1277" w:type="dxa"/>
            <w:tcBorders>
              <w:bottom w:val="single" w:sz="4" w:space="0" w:color="auto"/>
            </w:tcBorders>
            <w:vAlign w:val="bottom"/>
          </w:tcPr>
          <w:p w14:paraId="367B3CD0" w14:textId="13D1C2BF" w:rsidR="003D1223" w:rsidRPr="00981BE7" w:rsidRDefault="003D1223" w:rsidP="003D1223">
            <w:pPr>
              <w:pStyle w:val="acctfourfigures"/>
              <w:tabs>
                <w:tab w:val="clear" w:pos="765"/>
              </w:tabs>
              <w:spacing w:line="230" w:lineRule="auto"/>
              <w:ind w:right="377"/>
              <w:jc w:val="right"/>
            </w:pPr>
            <w:r w:rsidRPr="00BD0570">
              <w:t>-</w:t>
            </w:r>
          </w:p>
        </w:tc>
      </w:tr>
      <w:tr w:rsidR="008D3C66" w:rsidRPr="009426D0" w14:paraId="198127CE" w14:textId="77777777" w:rsidTr="00111048">
        <w:trPr>
          <w:cantSplit/>
        </w:trPr>
        <w:tc>
          <w:tcPr>
            <w:tcW w:w="3411" w:type="dxa"/>
          </w:tcPr>
          <w:p w14:paraId="57BE11DD" w14:textId="39F1C4F6" w:rsidR="008D3C66" w:rsidRPr="009426D0" w:rsidRDefault="008D3C66" w:rsidP="008D3C66">
            <w:pPr>
              <w:spacing w:line="230" w:lineRule="auto"/>
              <w:ind w:left="191" w:hanging="191"/>
              <w:rPr>
                <w:rFonts w:cstheme="minorBidi"/>
                <w:b/>
                <w:bCs/>
                <w:szCs w:val="28"/>
                <w:lang w:val="en-US" w:bidi="th-TH"/>
              </w:rPr>
            </w:pPr>
            <w:proofErr w:type="gramStart"/>
            <w:r>
              <w:rPr>
                <w:b/>
                <w:bCs/>
                <w:szCs w:val="22"/>
              </w:rPr>
              <w:t>A</w:t>
            </w:r>
            <w:r w:rsidRPr="001759BC">
              <w:rPr>
                <w:b/>
                <w:bCs/>
                <w:szCs w:val="22"/>
              </w:rPr>
              <w:t>t</w:t>
            </w:r>
            <w:proofErr w:type="gramEnd"/>
            <w:r w:rsidRPr="001759BC">
              <w:rPr>
                <w:b/>
                <w:bCs/>
                <w:szCs w:val="22"/>
              </w:rPr>
              <w:t xml:space="preserve"> </w:t>
            </w:r>
            <w:r w:rsidRPr="00031E42">
              <w:rPr>
                <w:b/>
                <w:bCs/>
                <w:szCs w:val="22"/>
              </w:rPr>
              <w:t>31 March</w:t>
            </w:r>
          </w:p>
        </w:tc>
        <w:tc>
          <w:tcPr>
            <w:tcW w:w="1302" w:type="dxa"/>
            <w:tcBorders>
              <w:top w:val="single" w:sz="4" w:space="0" w:color="auto"/>
              <w:bottom w:val="double" w:sz="4" w:space="0" w:color="auto"/>
            </w:tcBorders>
          </w:tcPr>
          <w:p w14:paraId="31C02E1E" w14:textId="7EB67C9D" w:rsidR="008D3C66" w:rsidRPr="001E50CC" w:rsidRDefault="0034225A" w:rsidP="001E50CC">
            <w:pPr>
              <w:pStyle w:val="acctfourfigures"/>
              <w:tabs>
                <w:tab w:val="clear" w:pos="765"/>
                <w:tab w:val="decimal" w:pos="1095"/>
              </w:tabs>
              <w:spacing w:line="230" w:lineRule="auto"/>
              <w:ind w:right="-38"/>
              <w:rPr>
                <w:b/>
                <w:bCs/>
                <w:szCs w:val="22"/>
                <w:lang w:val="en-US" w:bidi="th-TH"/>
              </w:rPr>
            </w:pPr>
            <w:r w:rsidRPr="0034225A">
              <w:rPr>
                <w:b/>
                <w:bCs/>
              </w:rPr>
              <w:t>9,642,875</w:t>
            </w:r>
          </w:p>
        </w:tc>
        <w:tc>
          <w:tcPr>
            <w:tcW w:w="180" w:type="dxa"/>
          </w:tcPr>
          <w:p w14:paraId="34B5FEC7" w14:textId="77777777" w:rsidR="008D3C66" w:rsidRPr="001E50CC" w:rsidRDefault="008D3C66" w:rsidP="008D3C66">
            <w:pPr>
              <w:pStyle w:val="acctfourfigures"/>
              <w:tabs>
                <w:tab w:val="clear" w:pos="765"/>
                <w:tab w:val="decimal" w:pos="1070"/>
              </w:tabs>
              <w:spacing w:line="230" w:lineRule="auto"/>
              <w:ind w:right="-38"/>
              <w:rPr>
                <w:b/>
                <w:bCs/>
                <w:szCs w:val="22"/>
              </w:rPr>
            </w:pPr>
          </w:p>
        </w:tc>
        <w:tc>
          <w:tcPr>
            <w:tcW w:w="1350" w:type="dxa"/>
            <w:tcBorders>
              <w:top w:val="single" w:sz="4" w:space="0" w:color="auto"/>
              <w:bottom w:val="double" w:sz="4" w:space="0" w:color="auto"/>
            </w:tcBorders>
          </w:tcPr>
          <w:p w14:paraId="44FBF5E1" w14:textId="3874D8C7" w:rsidR="008D3C66" w:rsidRPr="001E50CC" w:rsidRDefault="008D3C66" w:rsidP="001E50CC">
            <w:pPr>
              <w:pStyle w:val="acctfourfigures"/>
              <w:tabs>
                <w:tab w:val="clear" w:pos="765"/>
                <w:tab w:val="decimal" w:pos="1140"/>
              </w:tabs>
              <w:spacing w:line="230" w:lineRule="auto"/>
              <w:ind w:right="-38"/>
              <w:rPr>
                <w:b/>
                <w:bCs/>
                <w:szCs w:val="22"/>
                <w:lang w:val="en-US" w:bidi="th-TH"/>
              </w:rPr>
            </w:pPr>
            <w:r w:rsidRPr="001E50CC">
              <w:rPr>
                <w:b/>
                <w:bCs/>
              </w:rPr>
              <w:t>7,342,545</w:t>
            </w:r>
          </w:p>
        </w:tc>
        <w:tc>
          <w:tcPr>
            <w:tcW w:w="180" w:type="dxa"/>
          </w:tcPr>
          <w:p w14:paraId="11148D8F" w14:textId="77777777" w:rsidR="008D3C66" w:rsidRPr="001E50CC" w:rsidRDefault="008D3C66" w:rsidP="008D3C66">
            <w:pPr>
              <w:pStyle w:val="acctfourfigures"/>
              <w:tabs>
                <w:tab w:val="clear" w:pos="765"/>
                <w:tab w:val="decimal" w:pos="1070"/>
              </w:tabs>
              <w:spacing w:line="230" w:lineRule="auto"/>
              <w:ind w:right="-38"/>
              <w:rPr>
                <w:b/>
                <w:bCs/>
                <w:szCs w:val="22"/>
              </w:rPr>
            </w:pPr>
          </w:p>
        </w:tc>
        <w:tc>
          <w:tcPr>
            <w:tcW w:w="1308" w:type="dxa"/>
            <w:tcBorders>
              <w:top w:val="single" w:sz="4" w:space="0" w:color="auto"/>
              <w:bottom w:val="double" w:sz="4" w:space="0" w:color="auto"/>
            </w:tcBorders>
          </w:tcPr>
          <w:p w14:paraId="5C87721A" w14:textId="534B3AFF" w:rsidR="008D3C66" w:rsidRPr="001E50CC" w:rsidRDefault="0034225A" w:rsidP="001E50CC">
            <w:pPr>
              <w:pStyle w:val="acctfourfigures"/>
              <w:tabs>
                <w:tab w:val="clear" w:pos="765"/>
                <w:tab w:val="decimal" w:pos="1140"/>
              </w:tabs>
              <w:spacing w:line="230" w:lineRule="auto"/>
              <w:ind w:right="-38"/>
              <w:rPr>
                <w:b/>
                <w:bCs/>
                <w:szCs w:val="22"/>
              </w:rPr>
            </w:pPr>
            <w:r w:rsidRPr="0034225A">
              <w:rPr>
                <w:b/>
                <w:bCs/>
              </w:rPr>
              <w:t>9,642,875</w:t>
            </w:r>
          </w:p>
        </w:tc>
        <w:tc>
          <w:tcPr>
            <w:tcW w:w="183" w:type="dxa"/>
          </w:tcPr>
          <w:p w14:paraId="53313067" w14:textId="77777777" w:rsidR="008D3C66" w:rsidRPr="001E50CC" w:rsidRDefault="008D3C66" w:rsidP="008D3C66">
            <w:pPr>
              <w:pStyle w:val="acctfourfigures"/>
              <w:tabs>
                <w:tab w:val="clear" w:pos="765"/>
                <w:tab w:val="decimal" w:pos="1070"/>
              </w:tabs>
              <w:spacing w:line="230" w:lineRule="auto"/>
              <w:ind w:right="-38"/>
              <w:rPr>
                <w:b/>
                <w:bCs/>
                <w:szCs w:val="22"/>
              </w:rPr>
            </w:pPr>
          </w:p>
        </w:tc>
        <w:tc>
          <w:tcPr>
            <w:tcW w:w="1277" w:type="dxa"/>
            <w:tcBorders>
              <w:bottom w:val="double" w:sz="4" w:space="0" w:color="auto"/>
            </w:tcBorders>
          </w:tcPr>
          <w:p w14:paraId="211ABAE8" w14:textId="28CED0CA" w:rsidR="008D3C66" w:rsidRPr="001E50CC" w:rsidRDefault="008D3C66" w:rsidP="001E50CC">
            <w:pPr>
              <w:pStyle w:val="acctfourfigures"/>
              <w:tabs>
                <w:tab w:val="clear" w:pos="765"/>
                <w:tab w:val="decimal" w:pos="1095"/>
              </w:tabs>
              <w:spacing w:line="230" w:lineRule="auto"/>
              <w:ind w:right="-38"/>
              <w:rPr>
                <w:b/>
                <w:bCs/>
                <w:szCs w:val="22"/>
                <w:lang w:val="en-US" w:bidi="th-TH"/>
              </w:rPr>
            </w:pPr>
            <w:r w:rsidRPr="001E50CC">
              <w:rPr>
                <w:b/>
                <w:bCs/>
              </w:rPr>
              <w:t>7,342,545</w:t>
            </w:r>
          </w:p>
        </w:tc>
      </w:tr>
    </w:tbl>
    <w:p w14:paraId="2C09C835" w14:textId="77777777" w:rsidR="005D7DD0" w:rsidRPr="00C55588" w:rsidRDefault="005D7DD0" w:rsidP="00C55588">
      <w:pPr>
        <w:spacing w:line="240" w:lineRule="atLeast"/>
        <w:ind w:left="540"/>
        <w:jc w:val="thaiDistribute"/>
        <w:rPr>
          <w:sz w:val="20"/>
        </w:rPr>
      </w:pPr>
    </w:p>
    <w:p w14:paraId="2B8D3263" w14:textId="006DEBD3" w:rsidR="005523A9" w:rsidRDefault="005523A9" w:rsidP="00520169">
      <w:pPr>
        <w:tabs>
          <w:tab w:val="left" w:pos="540"/>
        </w:tabs>
        <w:spacing w:line="240" w:lineRule="atLeast"/>
        <w:ind w:left="540" w:right="44"/>
        <w:jc w:val="thaiDistribute"/>
        <w:rPr>
          <w:szCs w:val="22"/>
          <w:lang w:val="en-US"/>
        </w:rPr>
      </w:pPr>
      <w:r w:rsidRPr="005E6254">
        <w:rPr>
          <w:szCs w:val="22"/>
          <w:lang w:val="en-US"/>
        </w:rPr>
        <w:t xml:space="preserve">On </w:t>
      </w:r>
      <w:r w:rsidR="005E6254" w:rsidRPr="005E6254">
        <w:rPr>
          <w:szCs w:val="22"/>
          <w:lang w:val="en-US"/>
        </w:rPr>
        <w:t>27 March 2025</w:t>
      </w:r>
      <w:r w:rsidRPr="005E6254">
        <w:rPr>
          <w:szCs w:val="22"/>
          <w:lang w:val="en-US"/>
        </w:rPr>
        <w:t>, the Company entered into a short-term loan agreement in term of promissory note with</w:t>
      </w:r>
      <w:r w:rsidR="005E6254" w:rsidRPr="005E6254">
        <w:rPr>
          <w:szCs w:val="22"/>
          <w:lang w:val="en-US"/>
        </w:rPr>
        <w:t xml:space="preserve"> overs</w:t>
      </w:r>
      <w:r w:rsidR="00E926A2">
        <w:rPr>
          <w:rFonts w:cs="Angsana New"/>
          <w:szCs w:val="28"/>
          <w:lang w:val="en-US" w:bidi="th-TH"/>
        </w:rPr>
        <w:t>ea</w:t>
      </w:r>
      <w:r w:rsidR="005E6254" w:rsidRPr="005E6254">
        <w:rPr>
          <w:szCs w:val="22"/>
          <w:lang w:val="en-US"/>
        </w:rPr>
        <w:t xml:space="preserve"> </w:t>
      </w:r>
      <w:r w:rsidRPr="005E6254">
        <w:rPr>
          <w:szCs w:val="22"/>
          <w:lang w:val="en-US"/>
        </w:rPr>
        <w:t xml:space="preserve">financial institution, totaling of </w:t>
      </w:r>
      <w:r w:rsidR="005E6254">
        <w:rPr>
          <w:szCs w:val="22"/>
          <w:lang w:val="en-US"/>
        </w:rPr>
        <w:t xml:space="preserve">USD </w:t>
      </w:r>
      <w:r w:rsidRPr="005E6254">
        <w:rPr>
          <w:szCs w:val="22"/>
          <w:lang w:val="en-US"/>
        </w:rPr>
        <w:t xml:space="preserve">50 million. This loan is unsecured loan for using as working capital in operation. The </w:t>
      </w:r>
      <w:r w:rsidRPr="00511191">
        <w:rPr>
          <w:szCs w:val="22"/>
          <w:lang w:val="en-US"/>
        </w:rPr>
        <w:t>repay</w:t>
      </w:r>
      <w:r w:rsidR="00511191" w:rsidRPr="00511191">
        <w:rPr>
          <w:szCs w:val="22"/>
          <w:lang w:val="en-US"/>
        </w:rPr>
        <w:t>ment period</w:t>
      </w:r>
      <w:r w:rsidR="00520169" w:rsidRPr="00511191">
        <w:rPr>
          <w:szCs w:val="22"/>
          <w:lang w:val="en-US"/>
        </w:rPr>
        <w:t xml:space="preserve"> </w:t>
      </w:r>
      <w:r w:rsidR="00511191" w:rsidRPr="00511191">
        <w:rPr>
          <w:szCs w:val="22"/>
          <w:lang w:val="en-US"/>
        </w:rPr>
        <w:t xml:space="preserve">and </w:t>
      </w:r>
      <w:r w:rsidR="00111048" w:rsidRPr="00511191">
        <w:rPr>
          <w:szCs w:val="22"/>
          <w:lang w:val="en-US"/>
        </w:rPr>
        <w:t>interest rate</w:t>
      </w:r>
      <w:r w:rsidR="00511191" w:rsidRPr="00511191">
        <w:rPr>
          <w:szCs w:val="22"/>
          <w:lang w:val="en-US"/>
        </w:rPr>
        <w:t xml:space="preserve"> are</w:t>
      </w:r>
      <w:r w:rsidR="00111048" w:rsidRPr="00511191">
        <w:rPr>
          <w:szCs w:val="22"/>
          <w:lang w:val="en-US"/>
        </w:rPr>
        <w:t xml:space="preserve"> as </w:t>
      </w:r>
      <w:r w:rsidR="002A1335" w:rsidRPr="00511191">
        <w:rPr>
          <w:rFonts w:cs="Angsana New"/>
          <w:szCs w:val="28"/>
          <w:lang w:val="en-US" w:bidi="th-TH"/>
        </w:rPr>
        <w:t>agree on d</w:t>
      </w:r>
      <w:r w:rsidR="00592C54" w:rsidRPr="00511191">
        <w:rPr>
          <w:rFonts w:cs="Angsana New"/>
          <w:szCs w:val="28"/>
          <w:lang w:val="en-US" w:bidi="th-TH"/>
        </w:rPr>
        <w:t>rawdown date</w:t>
      </w:r>
      <w:r w:rsidR="00111048" w:rsidRPr="00511191">
        <w:rPr>
          <w:szCs w:val="22"/>
          <w:lang w:val="en-US"/>
        </w:rPr>
        <w:t>.</w:t>
      </w:r>
    </w:p>
    <w:p w14:paraId="41B15A6A" w14:textId="77777777" w:rsidR="001B4B85" w:rsidRPr="001B4B85" w:rsidRDefault="001B4B85" w:rsidP="005523A9">
      <w:pPr>
        <w:tabs>
          <w:tab w:val="left" w:pos="540"/>
        </w:tabs>
        <w:spacing w:line="240" w:lineRule="atLeast"/>
        <w:ind w:left="540" w:right="44"/>
        <w:jc w:val="thaiDistribute"/>
        <w:rPr>
          <w:rFonts w:cstheme="minorBidi"/>
          <w:szCs w:val="28"/>
          <w:lang w:val="en-US" w:bidi="th-TH"/>
        </w:rPr>
      </w:pPr>
    </w:p>
    <w:p w14:paraId="0DD7ED21" w14:textId="1E88EB73" w:rsidR="0030353C" w:rsidRPr="009426D0" w:rsidRDefault="0030353C" w:rsidP="0030353C">
      <w:pPr>
        <w:tabs>
          <w:tab w:val="left" w:pos="540"/>
        </w:tabs>
        <w:spacing w:line="240" w:lineRule="atLeast"/>
        <w:ind w:left="540" w:right="44"/>
        <w:jc w:val="thaiDistribute"/>
      </w:pPr>
      <w:r w:rsidRPr="009426D0">
        <w:rPr>
          <w:szCs w:val="22"/>
        </w:rPr>
        <w:t xml:space="preserve">Movement of long-term loans from related parties for the </w:t>
      </w:r>
      <w:r w:rsidR="00031E42">
        <w:rPr>
          <w:rFonts w:cs="Angsana New"/>
          <w:szCs w:val="28"/>
          <w:lang w:val="en-US" w:bidi="th-TH"/>
        </w:rPr>
        <w:t>three</w:t>
      </w:r>
      <w:r w:rsidR="005523A9" w:rsidRPr="00CC33D4">
        <w:rPr>
          <w:szCs w:val="22"/>
        </w:rPr>
        <w:t xml:space="preserve">-month period ended </w:t>
      </w:r>
      <w:r w:rsidR="00031E42" w:rsidRPr="00031E42">
        <w:rPr>
          <w:szCs w:val="22"/>
        </w:rPr>
        <w:t xml:space="preserve">31 March 2025 </w:t>
      </w:r>
      <w:r w:rsidR="007362F9" w:rsidRPr="009426D0">
        <w:rPr>
          <w:szCs w:val="22"/>
          <w:lang w:val="en-US"/>
        </w:rPr>
        <w:t>and 202</w:t>
      </w:r>
      <w:r w:rsidR="00031E42">
        <w:rPr>
          <w:rFonts w:cs="Angsana New"/>
          <w:szCs w:val="28"/>
          <w:lang w:val="en-US" w:bidi="th-TH"/>
        </w:rPr>
        <w:t>4</w:t>
      </w:r>
      <w:r w:rsidRPr="009426D0">
        <w:rPr>
          <w:szCs w:val="22"/>
          <w:lang w:val="en-US"/>
        </w:rPr>
        <w:t xml:space="preserve"> </w:t>
      </w:r>
      <w:r w:rsidRPr="009426D0">
        <w:rPr>
          <w:rFonts w:cstheme="minorBidi"/>
          <w:szCs w:val="28"/>
          <w:lang w:val="en-US" w:bidi="th-TH"/>
        </w:rPr>
        <w:t>as</w:t>
      </w:r>
      <w:r w:rsidRPr="009426D0">
        <w:t xml:space="preserve"> following:</w:t>
      </w:r>
    </w:p>
    <w:p w14:paraId="2FB0D073" w14:textId="7BDB08B0" w:rsidR="00660F72" w:rsidRDefault="00660F72">
      <w:pPr>
        <w:spacing w:line="240" w:lineRule="auto"/>
        <w:rPr>
          <w:szCs w:val="22"/>
        </w:rPr>
      </w:pPr>
    </w:p>
    <w:tbl>
      <w:tblPr>
        <w:tblW w:w="9171" w:type="dxa"/>
        <w:tblInd w:w="459" w:type="dxa"/>
        <w:tblLayout w:type="fixed"/>
        <w:tblCellMar>
          <w:left w:w="79" w:type="dxa"/>
          <w:right w:w="79" w:type="dxa"/>
        </w:tblCellMar>
        <w:tblLook w:val="0000" w:firstRow="0" w:lastRow="0" w:firstColumn="0" w:lastColumn="0" w:noHBand="0" w:noVBand="0"/>
      </w:tblPr>
      <w:tblGrid>
        <w:gridCol w:w="2601"/>
        <w:gridCol w:w="990"/>
        <w:gridCol w:w="1260"/>
        <w:gridCol w:w="181"/>
        <w:gridCol w:w="1259"/>
        <w:gridCol w:w="180"/>
        <w:gridCol w:w="1260"/>
        <w:gridCol w:w="180"/>
        <w:gridCol w:w="1260"/>
      </w:tblGrid>
      <w:tr w:rsidR="0030353C" w:rsidRPr="009426D0" w14:paraId="239752E6" w14:textId="77777777" w:rsidTr="00111048">
        <w:trPr>
          <w:cantSplit/>
          <w:tblHeader/>
        </w:trPr>
        <w:tc>
          <w:tcPr>
            <w:tcW w:w="2601" w:type="dxa"/>
            <w:shd w:val="clear" w:color="auto" w:fill="auto"/>
          </w:tcPr>
          <w:p w14:paraId="2D398DDE" w14:textId="77777777" w:rsidR="0030353C" w:rsidRPr="004B4ED4" w:rsidRDefault="0030353C" w:rsidP="007F3C7B">
            <w:pPr>
              <w:spacing w:line="230" w:lineRule="auto"/>
              <w:rPr>
                <w:rFonts w:cstheme="minorBidi"/>
                <w:i/>
                <w:iCs/>
                <w:color w:val="0000FF"/>
                <w:szCs w:val="28"/>
                <w:cs/>
                <w:lang w:bidi="th-TH"/>
              </w:rPr>
            </w:pPr>
          </w:p>
        </w:tc>
        <w:tc>
          <w:tcPr>
            <w:tcW w:w="990" w:type="dxa"/>
          </w:tcPr>
          <w:p w14:paraId="14043912" w14:textId="77777777" w:rsidR="0030353C" w:rsidRPr="009426D0" w:rsidRDefault="0030353C" w:rsidP="007F3C7B">
            <w:pPr>
              <w:pStyle w:val="acctmergecolhdg"/>
              <w:spacing w:line="230" w:lineRule="auto"/>
              <w:rPr>
                <w:szCs w:val="22"/>
              </w:rPr>
            </w:pPr>
          </w:p>
        </w:tc>
        <w:tc>
          <w:tcPr>
            <w:tcW w:w="2700" w:type="dxa"/>
            <w:gridSpan w:val="3"/>
          </w:tcPr>
          <w:p w14:paraId="010E1C98" w14:textId="77777777" w:rsidR="0030353C" w:rsidRPr="009426D0" w:rsidRDefault="0030353C" w:rsidP="007F3C7B">
            <w:pPr>
              <w:pStyle w:val="acctmergecolhdg"/>
              <w:spacing w:line="230" w:lineRule="auto"/>
              <w:rPr>
                <w:szCs w:val="22"/>
              </w:rPr>
            </w:pPr>
            <w:r w:rsidRPr="009426D0">
              <w:rPr>
                <w:szCs w:val="22"/>
              </w:rPr>
              <w:t xml:space="preserve">Consolidated </w:t>
            </w:r>
          </w:p>
          <w:p w14:paraId="156B9769" w14:textId="77777777" w:rsidR="0030353C" w:rsidRPr="009426D0" w:rsidRDefault="0030353C" w:rsidP="007F3C7B">
            <w:pPr>
              <w:pStyle w:val="acctmergecolhdg"/>
              <w:spacing w:line="230" w:lineRule="auto"/>
              <w:rPr>
                <w:szCs w:val="22"/>
              </w:rPr>
            </w:pPr>
            <w:r w:rsidRPr="009426D0">
              <w:rPr>
                <w:szCs w:val="22"/>
              </w:rPr>
              <w:t xml:space="preserve">financial statements </w:t>
            </w:r>
          </w:p>
        </w:tc>
        <w:tc>
          <w:tcPr>
            <w:tcW w:w="180" w:type="dxa"/>
          </w:tcPr>
          <w:p w14:paraId="5B9C66B8" w14:textId="77777777" w:rsidR="0030353C" w:rsidRPr="009426D0" w:rsidRDefault="0030353C" w:rsidP="007F3C7B">
            <w:pPr>
              <w:pStyle w:val="acctmergecolhdg"/>
              <w:spacing w:line="230" w:lineRule="auto"/>
              <w:rPr>
                <w:szCs w:val="22"/>
              </w:rPr>
            </w:pPr>
          </w:p>
        </w:tc>
        <w:tc>
          <w:tcPr>
            <w:tcW w:w="2700" w:type="dxa"/>
            <w:gridSpan w:val="3"/>
          </w:tcPr>
          <w:p w14:paraId="1A1D8271" w14:textId="77777777" w:rsidR="0030353C" w:rsidRPr="009426D0" w:rsidRDefault="0030353C" w:rsidP="007F3C7B">
            <w:pPr>
              <w:pStyle w:val="acctmergecolhdg"/>
              <w:spacing w:line="230" w:lineRule="auto"/>
              <w:rPr>
                <w:szCs w:val="22"/>
              </w:rPr>
            </w:pPr>
            <w:r w:rsidRPr="009426D0">
              <w:rPr>
                <w:szCs w:val="22"/>
              </w:rPr>
              <w:t xml:space="preserve">Separate </w:t>
            </w:r>
          </w:p>
          <w:p w14:paraId="7921DFE5" w14:textId="77777777" w:rsidR="0030353C" w:rsidRPr="009426D0" w:rsidRDefault="0030353C" w:rsidP="007F3C7B">
            <w:pPr>
              <w:pStyle w:val="acctmergecolhdg"/>
              <w:spacing w:line="230" w:lineRule="auto"/>
              <w:rPr>
                <w:szCs w:val="22"/>
              </w:rPr>
            </w:pPr>
            <w:r w:rsidRPr="009426D0">
              <w:rPr>
                <w:szCs w:val="22"/>
              </w:rPr>
              <w:t xml:space="preserve">financial statements </w:t>
            </w:r>
          </w:p>
        </w:tc>
      </w:tr>
      <w:tr w:rsidR="00D450A4" w:rsidRPr="009426D0" w14:paraId="7B05B97F" w14:textId="77777777" w:rsidTr="00111048">
        <w:trPr>
          <w:cantSplit/>
          <w:tblHeader/>
        </w:trPr>
        <w:tc>
          <w:tcPr>
            <w:tcW w:w="3591" w:type="dxa"/>
            <w:gridSpan w:val="2"/>
            <w:shd w:val="clear" w:color="auto" w:fill="auto"/>
          </w:tcPr>
          <w:p w14:paraId="399FEF8F" w14:textId="40EFEA1B" w:rsidR="00D450A4" w:rsidRPr="009426D0" w:rsidRDefault="00D450A4" w:rsidP="00D450A4">
            <w:pPr>
              <w:pStyle w:val="acctfourfigures"/>
              <w:tabs>
                <w:tab w:val="clear" w:pos="765"/>
              </w:tabs>
              <w:spacing w:line="230" w:lineRule="auto"/>
              <w:ind w:left="180" w:hanging="180"/>
              <w:rPr>
                <w:b/>
                <w:bCs/>
                <w:i/>
                <w:iCs/>
                <w:szCs w:val="22"/>
              </w:rPr>
            </w:pPr>
            <w:r w:rsidRPr="009426D0">
              <w:rPr>
                <w:b/>
                <w:bCs/>
                <w:i/>
                <w:iCs/>
                <w:szCs w:val="22"/>
              </w:rPr>
              <w:t>Long-term loans from related parties</w:t>
            </w:r>
          </w:p>
        </w:tc>
        <w:tc>
          <w:tcPr>
            <w:tcW w:w="1260" w:type="dxa"/>
          </w:tcPr>
          <w:p w14:paraId="2F45B388" w14:textId="1E0D727F" w:rsidR="00D450A4" w:rsidRPr="009426D0" w:rsidRDefault="00D450A4" w:rsidP="00D450A4">
            <w:pPr>
              <w:pStyle w:val="acctmergecolhdg"/>
              <w:spacing w:line="240" w:lineRule="atLeast"/>
              <w:rPr>
                <w:rFonts w:cstheme="minorBidi"/>
                <w:b w:val="0"/>
                <w:bCs/>
                <w:lang w:bidi="th-TH"/>
              </w:rPr>
            </w:pPr>
            <w:r w:rsidRPr="009426D0">
              <w:rPr>
                <w:b w:val="0"/>
                <w:bCs/>
                <w:szCs w:val="22"/>
              </w:rPr>
              <w:t>202</w:t>
            </w:r>
            <w:r w:rsidR="00031E42">
              <w:rPr>
                <w:b w:val="0"/>
                <w:bCs/>
                <w:szCs w:val="22"/>
              </w:rPr>
              <w:t>5</w:t>
            </w:r>
          </w:p>
        </w:tc>
        <w:tc>
          <w:tcPr>
            <w:tcW w:w="181" w:type="dxa"/>
          </w:tcPr>
          <w:p w14:paraId="20053655" w14:textId="77777777" w:rsidR="00D450A4" w:rsidRPr="009426D0" w:rsidRDefault="00D450A4" w:rsidP="00D450A4">
            <w:pPr>
              <w:pStyle w:val="acctmergecolhdg"/>
              <w:spacing w:line="240" w:lineRule="atLeast"/>
              <w:rPr>
                <w:b w:val="0"/>
                <w:bCs/>
                <w:szCs w:val="22"/>
              </w:rPr>
            </w:pPr>
          </w:p>
        </w:tc>
        <w:tc>
          <w:tcPr>
            <w:tcW w:w="1259" w:type="dxa"/>
          </w:tcPr>
          <w:p w14:paraId="06234EBA" w14:textId="41143377" w:rsidR="00D450A4" w:rsidRPr="009426D0" w:rsidRDefault="00D450A4" w:rsidP="00D450A4">
            <w:pPr>
              <w:pStyle w:val="acctmergecolhdg"/>
              <w:spacing w:line="240" w:lineRule="atLeast"/>
              <w:rPr>
                <w:rFonts w:cstheme="minorBidi"/>
                <w:b w:val="0"/>
                <w:bCs/>
                <w:lang w:bidi="th-TH"/>
              </w:rPr>
            </w:pPr>
            <w:r w:rsidRPr="009426D0">
              <w:rPr>
                <w:b w:val="0"/>
                <w:bCs/>
                <w:szCs w:val="22"/>
              </w:rPr>
              <w:t>202</w:t>
            </w:r>
            <w:r w:rsidR="00031E42">
              <w:rPr>
                <w:b w:val="0"/>
                <w:bCs/>
                <w:szCs w:val="22"/>
              </w:rPr>
              <w:t>4</w:t>
            </w:r>
          </w:p>
        </w:tc>
        <w:tc>
          <w:tcPr>
            <w:tcW w:w="180" w:type="dxa"/>
          </w:tcPr>
          <w:p w14:paraId="138FEE99" w14:textId="77777777" w:rsidR="00D450A4" w:rsidRPr="009426D0" w:rsidRDefault="00D450A4" w:rsidP="00D450A4">
            <w:pPr>
              <w:pStyle w:val="acctmergecolhdg"/>
              <w:spacing w:line="230" w:lineRule="auto"/>
              <w:rPr>
                <w:b w:val="0"/>
                <w:bCs/>
                <w:szCs w:val="22"/>
              </w:rPr>
            </w:pPr>
          </w:p>
        </w:tc>
        <w:tc>
          <w:tcPr>
            <w:tcW w:w="1260" w:type="dxa"/>
          </w:tcPr>
          <w:p w14:paraId="70A11B86" w14:textId="0FE3828C" w:rsidR="00D450A4" w:rsidRPr="009426D0" w:rsidRDefault="00D450A4" w:rsidP="00D450A4">
            <w:pPr>
              <w:pStyle w:val="acctmergecolhdg"/>
              <w:spacing w:line="240" w:lineRule="atLeast"/>
              <w:rPr>
                <w:rFonts w:cstheme="minorBidi"/>
                <w:b w:val="0"/>
                <w:bCs/>
                <w:lang w:bidi="th-TH"/>
              </w:rPr>
            </w:pPr>
            <w:r w:rsidRPr="009426D0">
              <w:rPr>
                <w:b w:val="0"/>
                <w:bCs/>
                <w:szCs w:val="22"/>
              </w:rPr>
              <w:t>202</w:t>
            </w:r>
            <w:r w:rsidR="00031E42">
              <w:rPr>
                <w:b w:val="0"/>
                <w:bCs/>
                <w:szCs w:val="22"/>
              </w:rPr>
              <w:t>5</w:t>
            </w:r>
          </w:p>
        </w:tc>
        <w:tc>
          <w:tcPr>
            <w:tcW w:w="180" w:type="dxa"/>
          </w:tcPr>
          <w:p w14:paraId="6FA9E305" w14:textId="77777777" w:rsidR="00D450A4" w:rsidRPr="009426D0" w:rsidRDefault="00D450A4" w:rsidP="00D450A4">
            <w:pPr>
              <w:pStyle w:val="acctmergecolhdg"/>
              <w:spacing w:line="240" w:lineRule="atLeast"/>
              <w:rPr>
                <w:b w:val="0"/>
                <w:bCs/>
                <w:szCs w:val="22"/>
              </w:rPr>
            </w:pPr>
          </w:p>
        </w:tc>
        <w:tc>
          <w:tcPr>
            <w:tcW w:w="1260" w:type="dxa"/>
          </w:tcPr>
          <w:p w14:paraId="6AEC0196" w14:textId="63DF0742" w:rsidR="00D450A4" w:rsidRPr="009426D0" w:rsidRDefault="00D450A4" w:rsidP="00D450A4">
            <w:pPr>
              <w:pStyle w:val="acctmergecolhdg"/>
              <w:spacing w:line="240" w:lineRule="atLeast"/>
              <w:rPr>
                <w:rFonts w:cstheme="minorBidi"/>
                <w:b w:val="0"/>
                <w:bCs/>
                <w:lang w:bidi="th-TH"/>
              </w:rPr>
            </w:pPr>
            <w:r w:rsidRPr="009426D0">
              <w:rPr>
                <w:b w:val="0"/>
                <w:bCs/>
                <w:szCs w:val="22"/>
              </w:rPr>
              <w:t>202</w:t>
            </w:r>
            <w:r w:rsidR="00031E42">
              <w:rPr>
                <w:b w:val="0"/>
                <w:bCs/>
                <w:szCs w:val="22"/>
              </w:rPr>
              <w:t>4</w:t>
            </w:r>
          </w:p>
        </w:tc>
      </w:tr>
      <w:tr w:rsidR="0030353C" w:rsidRPr="009426D0" w14:paraId="68356534" w14:textId="77777777" w:rsidTr="00111048">
        <w:trPr>
          <w:cantSplit/>
          <w:tblHeader/>
        </w:trPr>
        <w:tc>
          <w:tcPr>
            <w:tcW w:w="2601" w:type="dxa"/>
          </w:tcPr>
          <w:p w14:paraId="25AA2D75" w14:textId="77777777" w:rsidR="0030353C" w:rsidRPr="009426D0" w:rsidRDefault="0030353C" w:rsidP="007F3C7B">
            <w:pPr>
              <w:spacing w:line="230" w:lineRule="auto"/>
              <w:rPr>
                <w:b/>
                <w:bCs/>
                <w:i/>
                <w:iCs/>
                <w:szCs w:val="22"/>
              </w:rPr>
            </w:pPr>
          </w:p>
        </w:tc>
        <w:tc>
          <w:tcPr>
            <w:tcW w:w="990" w:type="dxa"/>
          </w:tcPr>
          <w:p w14:paraId="0C9E9FC6" w14:textId="77777777" w:rsidR="0030353C" w:rsidRPr="009426D0" w:rsidRDefault="0030353C" w:rsidP="007F3C7B">
            <w:pPr>
              <w:pStyle w:val="acctfourfigures"/>
              <w:spacing w:line="230" w:lineRule="auto"/>
              <w:jc w:val="center"/>
              <w:rPr>
                <w:i/>
                <w:iCs/>
                <w:szCs w:val="22"/>
              </w:rPr>
            </w:pPr>
          </w:p>
        </w:tc>
        <w:tc>
          <w:tcPr>
            <w:tcW w:w="5577" w:type="dxa"/>
            <w:gridSpan w:val="7"/>
          </w:tcPr>
          <w:p w14:paraId="3C64203C" w14:textId="77777777" w:rsidR="0030353C" w:rsidRPr="009426D0" w:rsidRDefault="0030353C" w:rsidP="007F3C7B">
            <w:pPr>
              <w:pStyle w:val="acctfourfigures"/>
              <w:spacing w:line="230" w:lineRule="auto"/>
              <w:jc w:val="center"/>
              <w:rPr>
                <w:i/>
                <w:iCs/>
                <w:szCs w:val="22"/>
              </w:rPr>
            </w:pPr>
            <w:r w:rsidRPr="009426D0">
              <w:rPr>
                <w:i/>
                <w:iCs/>
                <w:szCs w:val="22"/>
              </w:rPr>
              <w:t>(in thousand Baht)</w:t>
            </w:r>
          </w:p>
        </w:tc>
      </w:tr>
      <w:tr w:rsidR="002D4CC2" w:rsidRPr="009426D0" w14:paraId="3D918E2F" w14:textId="77777777" w:rsidTr="00111048">
        <w:trPr>
          <w:cantSplit/>
          <w:trHeight w:val="74"/>
        </w:trPr>
        <w:tc>
          <w:tcPr>
            <w:tcW w:w="2601" w:type="dxa"/>
          </w:tcPr>
          <w:p w14:paraId="637859B3" w14:textId="77777777" w:rsidR="002D4CC2" w:rsidRPr="009426D0" w:rsidRDefault="002D4CC2" w:rsidP="002D4CC2">
            <w:pPr>
              <w:spacing w:line="230" w:lineRule="auto"/>
              <w:ind w:left="180" w:hanging="180"/>
              <w:rPr>
                <w:rFonts w:cstheme="minorBidi"/>
                <w:lang w:val="en-US" w:bidi="th-TH"/>
              </w:rPr>
            </w:pPr>
            <w:proofErr w:type="gramStart"/>
            <w:r w:rsidRPr="009426D0">
              <w:rPr>
                <w:szCs w:val="22"/>
                <w:lang w:bidi="th-TH"/>
              </w:rPr>
              <w:t>At</w:t>
            </w:r>
            <w:proofErr w:type="gramEnd"/>
            <w:r w:rsidRPr="009426D0">
              <w:rPr>
                <w:szCs w:val="22"/>
                <w:lang w:bidi="th-TH"/>
              </w:rPr>
              <w:t xml:space="preserve"> 1 January </w:t>
            </w:r>
          </w:p>
        </w:tc>
        <w:tc>
          <w:tcPr>
            <w:tcW w:w="990" w:type="dxa"/>
          </w:tcPr>
          <w:p w14:paraId="1B1611C1" w14:textId="77777777" w:rsidR="002D4CC2" w:rsidRPr="009426D0" w:rsidRDefault="002D4CC2" w:rsidP="002D4CC2">
            <w:pPr>
              <w:pStyle w:val="acctfourfigures"/>
              <w:tabs>
                <w:tab w:val="clear" w:pos="765"/>
                <w:tab w:val="decimal" w:pos="731"/>
              </w:tabs>
              <w:spacing w:line="230" w:lineRule="auto"/>
              <w:ind w:right="11"/>
              <w:jc w:val="center"/>
              <w:rPr>
                <w:rFonts w:cs="Angsana New"/>
                <w:b/>
                <w:bCs/>
                <w:szCs w:val="28"/>
                <w:lang w:val="en-US" w:bidi="th-TH"/>
              </w:rPr>
            </w:pPr>
          </w:p>
        </w:tc>
        <w:tc>
          <w:tcPr>
            <w:tcW w:w="1260" w:type="dxa"/>
          </w:tcPr>
          <w:p w14:paraId="38B3D7E7" w14:textId="02E43A14" w:rsidR="002D4CC2" w:rsidRPr="008F4B1E" w:rsidRDefault="002D4CC2" w:rsidP="002D4CC2">
            <w:pPr>
              <w:pStyle w:val="acctfourfigures"/>
              <w:tabs>
                <w:tab w:val="clear" w:pos="765"/>
                <w:tab w:val="left" w:pos="595"/>
                <w:tab w:val="decimal" w:pos="1095"/>
              </w:tabs>
              <w:spacing w:line="230" w:lineRule="auto"/>
              <w:ind w:right="470"/>
              <w:jc w:val="right"/>
            </w:pPr>
            <w:r w:rsidRPr="008C0D5F">
              <w:t>-</w:t>
            </w:r>
          </w:p>
        </w:tc>
        <w:tc>
          <w:tcPr>
            <w:tcW w:w="181" w:type="dxa"/>
          </w:tcPr>
          <w:p w14:paraId="666E9AFF" w14:textId="77777777" w:rsidR="002D4CC2" w:rsidRPr="007A1CC2" w:rsidRDefault="002D4CC2" w:rsidP="002D4CC2">
            <w:pPr>
              <w:pStyle w:val="acctfourfigures"/>
              <w:tabs>
                <w:tab w:val="decimal" w:pos="821"/>
              </w:tabs>
              <w:spacing w:line="230" w:lineRule="auto"/>
              <w:jc w:val="right"/>
              <w:rPr>
                <w:szCs w:val="22"/>
              </w:rPr>
            </w:pPr>
          </w:p>
        </w:tc>
        <w:tc>
          <w:tcPr>
            <w:tcW w:w="1259" w:type="dxa"/>
          </w:tcPr>
          <w:p w14:paraId="3C3D1FEC" w14:textId="0894C173" w:rsidR="002D4CC2" w:rsidRPr="00D70881" w:rsidRDefault="002D4CC2" w:rsidP="002D4CC2">
            <w:pPr>
              <w:pStyle w:val="acctfourfigures"/>
              <w:tabs>
                <w:tab w:val="clear" w:pos="765"/>
                <w:tab w:val="left" w:pos="595"/>
                <w:tab w:val="decimal" w:pos="1095"/>
              </w:tabs>
              <w:spacing w:line="230" w:lineRule="auto"/>
              <w:ind w:right="470"/>
              <w:jc w:val="right"/>
            </w:pPr>
            <w:r w:rsidRPr="008C0D5F">
              <w:t>-</w:t>
            </w:r>
          </w:p>
        </w:tc>
        <w:tc>
          <w:tcPr>
            <w:tcW w:w="180" w:type="dxa"/>
          </w:tcPr>
          <w:p w14:paraId="0FFE812C" w14:textId="77777777" w:rsidR="002D4CC2" w:rsidRPr="007A1CC2" w:rsidRDefault="002D4CC2" w:rsidP="002D4CC2">
            <w:pPr>
              <w:pStyle w:val="acctfourfigures"/>
              <w:tabs>
                <w:tab w:val="decimal" w:pos="731"/>
                <w:tab w:val="decimal" w:pos="821"/>
              </w:tabs>
              <w:spacing w:line="230" w:lineRule="auto"/>
              <w:ind w:right="11"/>
              <w:jc w:val="center"/>
              <w:rPr>
                <w:szCs w:val="22"/>
                <w:lang w:val="en-US" w:bidi="th-TH"/>
              </w:rPr>
            </w:pPr>
          </w:p>
        </w:tc>
        <w:tc>
          <w:tcPr>
            <w:tcW w:w="1260" w:type="dxa"/>
          </w:tcPr>
          <w:p w14:paraId="31AE1FB2" w14:textId="199658C1" w:rsidR="002D4CC2" w:rsidRPr="002D4CC2" w:rsidRDefault="002D4CC2" w:rsidP="002D4CC2">
            <w:pPr>
              <w:pStyle w:val="acctfourfigures"/>
              <w:tabs>
                <w:tab w:val="clear" w:pos="765"/>
                <w:tab w:val="decimal" w:pos="1005"/>
              </w:tabs>
              <w:spacing w:line="230" w:lineRule="auto"/>
              <w:ind w:right="-75"/>
            </w:pPr>
            <w:r w:rsidRPr="00B54222">
              <w:t xml:space="preserve"> 3,851,029 </w:t>
            </w:r>
          </w:p>
        </w:tc>
        <w:tc>
          <w:tcPr>
            <w:tcW w:w="180" w:type="dxa"/>
          </w:tcPr>
          <w:p w14:paraId="0002B7AD" w14:textId="77777777" w:rsidR="002D4CC2" w:rsidRPr="007A1CC2" w:rsidRDefault="002D4CC2" w:rsidP="002D4CC2">
            <w:pPr>
              <w:pStyle w:val="acctfourfigures"/>
              <w:tabs>
                <w:tab w:val="decimal" w:pos="731"/>
                <w:tab w:val="decimal" w:pos="821"/>
              </w:tabs>
              <w:spacing w:line="230" w:lineRule="auto"/>
              <w:ind w:right="11"/>
              <w:jc w:val="center"/>
              <w:rPr>
                <w:szCs w:val="22"/>
                <w:lang w:val="en-US" w:bidi="th-TH"/>
              </w:rPr>
            </w:pPr>
          </w:p>
        </w:tc>
        <w:tc>
          <w:tcPr>
            <w:tcW w:w="1260" w:type="dxa"/>
          </w:tcPr>
          <w:p w14:paraId="034D0A52" w14:textId="096B8EBE" w:rsidR="002D4CC2" w:rsidRPr="007A1CC2" w:rsidRDefault="002D4CC2" w:rsidP="002D4CC2">
            <w:pPr>
              <w:pStyle w:val="acctfourfigures"/>
              <w:tabs>
                <w:tab w:val="clear" w:pos="765"/>
                <w:tab w:val="decimal" w:pos="1095"/>
              </w:tabs>
              <w:spacing w:line="230" w:lineRule="auto"/>
              <w:ind w:right="-75"/>
              <w:rPr>
                <w:szCs w:val="22"/>
              </w:rPr>
            </w:pPr>
            <w:r w:rsidRPr="00941DA5">
              <w:t xml:space="preserve"> 2,917,525 </w:t>
            </w:r>
          </w:p>
        </w:tc>
      </w:tr>
      <w:tr w:rsidR="002D4CC2" w:rsidRPr="009426D0" w14:paraId="3CFF869B" w14:textId="77777777" w:rsidTr="00111048">
        <w:trPr>
          <w:cantSplit/>
          <w:trHeight w:val="74"/>
        </w:trPr>
        <w:tc>
          <w:tcPr>
            <w:tcW w:w="2601" w:type="dxa"/>
          </w:tcPr>
          <w:p w14:paraId="35859915" w14:textId="2DD37E81" w:rsidR="002D4CC2" w:rsidRPr="009426D0" w:rsidRDefault="002D4CC2" w:rsidP="002D4CC2">
            <w:pPr>
              <w:spacing w:line="230" w:lineRule="auto"/>
              <w:ind w:left="180" w:hanging="180"/>
              <w:rPr>
                <w:szCs w:val="22"/>
                <w:lang w:bidi="th-TH"/>
              </w:rPr>
            </w:pPr>
            <w:r w:rsidRPr="009426D0">
              <w:rPr>
                <w:rFonts w:cstheme="minorBidi"/>
                <w:lang w:val="en-US" w:bidi="th-TH"/>
              </w:rPr>
              <w:t>Additions</w:t>
            </w:r>
          </w:p>
        </w:tc>
        <w:tc>
          <w:tcPr>
            <w:tcW w:w="990" w:type="dxa"/>
          </w:tcPr>
          <w:p w14:paraId="614E9DC2" w14:textId="77777777" w:rsidR="002D4CC2" w:rsidRPr="009426D0" w:rsidRDefault="002D4CC2" w:rsidP="002D4CC2">
            <w:pPr>
              <w:pStyle w:val="acctfourfigures"/>
              <w:tabs>
                <w:tab w:val="clear" w:pos="765"/>
                <w:tab w:val="decimal" w:pos="731"/>
              </w:tabs>
              <w:spacing w:line="230" w:lineRule="auto"/>
              <w:ind w:right="11"/>
              <w:jc w:val="center"/>
              <w:rPr>
                <w:rFonts w:cs="Angsana New"/>
                <w:b/>
                <w:bCs/>
                <w:szCs w:val="28"/>
                <w:lang w:val="en-US" w:bidi="th-TH"/>
              </w:rPr>
            </w:pPr>
          </w:p>
        </w:tc>
        <w:tc>
          <w:tcPr>
            <w:tcW w:w="1260" w:type="dxa"/>
          </w:tcPr>
          <w:p w14:paraId="2007013B" w14:textId="4DCE0463" w:rsidR="002D4CC2" w:rsidRPr="008F4B1E" w:rsidRDefault="002D4CC2" w:rsidP="002D4CC2">
            <w:pPr>
              <w:pStyle w:val="acctfourfigures"/>
              <w:tabs>
                <w:tab w:val="clear" w:pos="765"/>
                <w:tab w:val="left" w:pos="595"/>
                <w:tab w:val="decimal" w:pos="1095"/>
              </w:tabs>
              <w:spacing w:line="230" w:lineRule="auto"/>
              <w:ind w:right="470"/>
              <w:jc w:val="right"/>
            </w:pPr>
            <w:r w:rsidRPr="008C0D5F">
              <w:t>-</w:t>
            </w:r>
          </w:p>
        </w:tc>
        <w:tc>
          <w:tcPr>
            <w:tcW w:w="181" w:type="dxa"/>
          </w:tcPr>
          <w:p w14:paraId="47C70189" w14:textId="77777777" w:rsidR="002D4CC2" w:rsidRPr="007A1CC2" w:rsidRDefault="002D4CC2" w:rsidP="002D4CC2">
            <w:pPr>
              <w:pStyle w:val="acctfourfigures"/>
              <w:tabs>
                <w:tab w:val="decimal" w:pos="821"/>
              </w:tabs>
              <w:spacing w:line="230" w:lineRule="auto"/>
              <w:jc w:val="right"/>
              <w:rPr>
                <w:szCs w:val="22"/>
              </w:rPr>
            </w:pPr>
          </w:p>
        </w:tc>
        <w:tc>
          <w:tcPr>
            <w:tcW w:w="1259" w:type="dxa"/>
          </w:tcPr>
          <w:p w14:paraId="3892BB16" w14:textId="738B2FDB" w:rsidR="002D4CC2" w:rsidRPr="00D70881" w:rsidRDefault="002D4CC2" w:rsidP="002D4CC2">
            <w:pPr>
              <w:pStyle w:val="acctfourfigures"/>
              <w:tabs>
                <w:tab w:val="clear" w:pos="765"/>
                <w:tab w:val="left" w:pos="595"/>
                <w:tab w:val="decimal" w:pos="1095"/>
              </w:tabs>
              <w:spacing w:line="230" w:lineRule="auto"/>
              <w:ind w:right="470"/>
              <w:jc w:val="right"/>
            </w:pPr>
            <w:r w:rsidRPr="008C0D5F">
              <w:t>-</w:t>
            </w:r>
          </w:p>
        </w:tc>
        <w:tc>
          <w:tcPr>
            <w:tcW w:w="180" w:type="dxa"/>
          </w:tcPr>
          <w:p w14:paraId="70201E6B" w14:textId="77777777" w:rsidR="002D4CC2" w:rsidRPr="007A1CC2" w:rsidRDefault="002D4CC2" w:rsidP="002D4CC2">
            <w:pPr>
              <w:pStyle w:val="acctfourfigures"/>
              <w:tabs>
                <w:tab w:val="decimal" w:pos="731"/>
                <w:tab w:val="decimal" w:pos="821"/>
              </w:tabs>
              <w:spacing w:line="230" w:lineRule="auto"/>
              <w:ind w:right="11"/>
              <w:jc w:val="center"/>
              <w:rPr>
                <w:szCs w:val="22"/>
                <w:lang w:val="en-US" w:bidi="th-TH"/>
              </w:rPr>
            </w:pPr>
          </w:p>
        </w:tc>
        <w:tc>
          <w:tcPr>
            <w:tcW w:w="1260" w:type="dxa"/>
          </w:tcPr>
          <w:p w14:paraId="1B3BF080" w14:textId="37D796FE" w:rsidR="002D4CC2" w:rsidRPr="002D4CC2" w:rsidRDefault="002D4CC2" w:rsidP="002D4CC2">
            <w:pPr>
              <w:pStyle w:val="acctfourfigures"/>
              <w:tabs>
                <w:tab w:val="clear" w:pos="765"/>
                <w:tab w:val="decimal" w:pos="1005"/>
              </w:tabs>
              <w:spacing w:line="230" w:lineRule="auto"/>
              <w:ind w:right="-75"/>
            </w:pPr>
            <w:r w:rsidRPr="00B54222">
              <w:t xml:space="preserve"> 798,444 </w:t>
            </w:r>
          </w:p>
        </w:tc>
        <w:tc>
          <w:tcPr>
            <w:tcW w:w="180" w:type="dxa"/>
          </w:tcPr>
          <w:p w14:paraId="65861B44" w14:textId="77777777" w:rsidR="002D4CC2" w:rsidRPr="007A1CC2" w:rsidRDefault="002D4CC2" w:rsidP="002D4CC2">
            <w:pPr>
              <w:pStyle w:val="acctfourfigures"/>
              <w:tabs>
                <w:tab w:val="decimal" w:pos="731"/>
                <w:tab w:val="decimal" w:pos="821"/>
              </w:tabs>
              <w:spacing w:line="230" w:lineRule="auto"/>
              <w:ind w:right="11"/>
              <w:jc w:val="center"/>
              <w:rPr>
                <w:szCs w:val="22"/>
                <w:lang w:val="en-US" w:bidi="th-TH"/>
              </w:rPr>
            </w:pPr>
          </w:p>
        </w:tc>
        <w:tc>
          <w:tcPr>
            <w:tcW w:w="1260" w:type="dxa"/>
          </w:tcPr>
          <w:p w14:paraId="64D0E574" w14:textId="7E4FC515" w:rsidR="002D4CC2" w:rsidRPr="007A1CC2" w:rsidRDefault="002D4CC2" w:rsidP="002D4CC2">
            <w:pPr>
              <w:pStyle w:val="acctfourfigures"/>
              <w:tabs>
                <w:tab w:val="clear" w:pos="765"/>
                <w:tab w:val="decimal" w:pos="1095"/>
              </w:tabs>
              <w:spacing w:line="230" w:lineRule="auto"/>
              <w:ind w:right="-75"/>
              <w:rPr>
                <w:szCs w:val="22"/>
              </w:rPr>
            </w:pPr>
            <w:r w:rsidRPr="00941DA5">
              <w:t xml:space="preserve"> 3,522,912 </w:t>
            </w:r>
          </w:p>
        </w:tc>
      </w:tr>
      <w:tr w:rsidR="002D4CC2" w:rsidRPr="009426D0" w14:paraId="4A1451A1" w14:textId="77777777" w:rsidTr="00111048">
        <w:trPr>
          <w:cantSplit/>
          <w:trHeight w:val="74"/>
        </w:trPr>
        <w:tc>
          <w:tcPr>
            <w:tcW w:w="2601" w:type="dxa"/>
          </w:tcPr>
          <w:p w14:paraId="0556273B" w14:textId="25A8E9D7" w:rsidR="002D4CC2" w:rsidRPr="009426D0" w:rsidRDefault="002D4CC2" w:rsidP="002D4CC2">
            <w:pPr>
              <w:spacing w:line="230" w:lineRule="auto"/>
              <w:ind w:left="180" w:hanging="180"/>
              <w:rPr>
                <w:szCs w:val="22"/>
                <w:lang w:bidi="th-TH"/>
              </w:rPr>
            </w:pPr>
            <w:r w:rsidRPr="009426D0">
              <w:rPr>
                <w:szCs w:val="22"/>
              </w:rPr>
              <w:t>Repayment</w:t>
            </w:r>
          </w:p>
        </w:tc>
        <w:tc>
          <w:tcPr>
            <w:tcW w:w="990" w:type="dxa"/>
          </w:tcPr>
          <w:p w14:paraId="552BC186" w14:textId="77777777" w:rsidR="002D4CC2" w:rsidRPr="009426D0" w:rsidRDefault="002D4CC2" w:rsidP="002D4CC2">
            <w:pPr>
              <w:pStyle w:val="acctfourfigures"/>
              <w:tabs>
                <w:tab w:val="clear" w:pos="765"/>
                <w:tab w:val="decimal" w:pos="731"/>
              </w:tabs>
              <w:spacing w:line="230" w:lineRule="auto"/>
              <w:ind w:right="11"/>
              <w:jc w:val="center"/>
              <w:rPr>
                <w:rFonts w:cs="Angsana New"/>
                <w:b/>
                <w:bCs/>
                <w:szCs w:val="28"/>
                <w:lang w:val="en-US" w:bidi="th-TH"/>
              </w:rPr>
            </w:pPr>
          </w:p>
        </w:tc>
        <w:tc>
          <w:tcPr>
            <w:tcW w:w="1260" w:type="dxa"/>
          </w:tcPr>
          <w:p w14:paraId="0AAC0946" w14:textId="3DB7D6AD" w:rsidR="002D4CC2" w:rsidRPr="008F4B1E" w:rsidRDefault="002D4CC2" w:rsidP="002D4CC2">
            <w:pPr>
              <w:pStyle w:val="acctfourfigures"/>
              <w:tabs>
                <w:tab w:val="clear" w:pos="765"/>
                <w:tab w:val="left" w:pos="595"/>
                <w:tab w:val="decimal" w:pos="1089"/>
              </w:tabs>
              <w:spacing w:line="230" w:lineRule="auto"/>
              <w:ind w:right="470"/>
              <w:jc w:val="right"/>
            </w:pPr>
            <w:r w:rsidRPr="008C0D5F">
              <w:t>-</w:t>
            </w:r>
          </w:p>
        </w:tc>
        <w:tc>
          <w:tcPr>
            <w:tcW w:w="181" w:type="dxa"/>
          </w:tcPr>
          <w:p w14:paraId="04EC82DF" w14:textId="77777777" w:rsidR="002D4CC2" w:rsidRPr="007A1CC2" w:rsidRDefault="002D4CC2" w:rsidP="002D4CC2">
            <w:pPr>
              <w:pStyle w:val="acctfourfigures"/>
              <w:tabs>
                <w:tab w:val="decimal" w:pos="821"/>
              </w:tabs>
              <w:spacing w:line="230" w:lineRule="auto"/>
              <w:jc w:val="right"/>
              <w:rPr>
                <w:szCs w:val="22"/>
              </w:rPr>
            </w:pPr>
          </w:p>
        </w:tc>
        <w:tc>
          <w:tcPr>
            <w:tcW w:w="1259" w:type="dxa"/>
          </w:tcPr>
          <w:p w14:paraId="00656095" w14:textId="50B376E6" w:rsidR="002D4CC2" w:rsidRPr="00D70881" w:rsidRDefault="002D4CC2" w:rsidP="002D4CC2">
            <w:pPr>
              <w:pStyle w:val="acctfourfigures"/>
              <w:tabs>
                <w:tab w:val="clear" w:pos="765"/>
                <w:tab w:val="left" w:pos="595"/>
                <w:tab w:val="decimal" w:pos="1090"/>
              </w:tabs>
              <w:spacing w:line="230" w:lineRule="auto"/>
              <w:ind w:right="470"/>
              <w:jc w:val="right"/>
            </w:pPr>
            <w:r w:rsidRPr="008C0D5F">
              <w:t>-</w:t>
            </w:r>
          </w:p>
        </w:tc>
        <w:tc>
          <w:tcPr>
            <w:tcW w:w="180" w:type="dxa"/>
          </w:tcPr>
          <w:p w14:paraId="4C36F71D" w14:textId="77777777" w:rsidR="002D4CC2" w:rsidRPr="007A1CC2" w:rsidRDefault="002D4CC2" w:rsidP="002D4CC2">
            <w:pPr>
              <w:pStyle w:val="acctfourfigures"/>
              <w:tabs>
                <w:tab w:val="decimal" w:pos="731"/>
                <w:tab w:val="decimal" w:pos="821"/>
              </w:tabs>
              <w:spacing w:line="230" w:lineRule="auto"/>
              <w:ind w:right="11"/>
              <w:jc w:val="center"/>
              <w:rPr>
                <w:szCs w:val="22"/>
                <w:lang w:val="en-US" w:bidi="th-TH"/>
              </w:rPr>
            </w:pPr>
          </w:p>
        </w:tc>
        <w:tc>
          <w:tcPr>
            <w:tcW w:w="1260" w:type="dxa"/>
          </w:tcPr>
          <w:p w14:paraId="73B2FC35" w14:textId="64C84E8F" w:rsidR="002D4CC2" w:rsidRPr="007A1CC2" w:rsidRDefault="002D4CC2" w:rsidP="002D4CC2">
            <w:pPr>
              <w:pStyle w:val="acctfourfigures"/>
              <w:tabs>
                <w:tab w:val="clear" w:pos="765"/>
                <w:tab w:val="decimal" w:pos="1005"/>
              </w:tabs>
              <w:spacing w:line="230" w:lineRule="auto"/>
              <w:ind w:right="-75"/>
              <w:rPr>
                <w:szCs w:val="22"/>
                <w:lang w:val="en-US" w:bidi="th-TH"/>
              </w:rPr>
            </w:pPr>
            <w:r w:rsidRPr="00B54222">
              <w:t xml:space="preserve"> (3,685,295)</w:t>
            </w:r>
          </w:p>
        </w:tc>
        <w:tc>
          <w:tcPr>
            <w:tcW w:w="180" w:type="dxa"/>
          </w:tcPr>
          <w:p w14:paraId="34828254" w14:textId="77777777" w:rsidR="002D4CC2" w:rsidRPr="007A1CC2" w:rsidRDefault="002D4CC2" w:rsidP="002D4CC2">
            <w:pPr>
              <w:pStyle w:val="acctfourfigures"/>
              <w:tabs>
                <w:tab w:val="decimal" w:pos="731"/>
                <w:tab w:val="decimal" w:pos="821"/>
              </w:tabs>
              <w:spacing w:line="230" w:lineRule="auto"/>
              <w:ind w:right="11"/>
              <w:jc w:val="center"/>
              <w:rPr>
                <w:szCs w:val="22"/>
                <w:lang w:val="en-US" w:bidi="th-TH"/>
              </w:rPr>
            </w:pPr>
          </w:p>
        </w:tc>
        <w:tc>
          <w:tcPr>
            <w:tcW w:w="1260" w:type="dxa"/>
          </w:tcPr>
          <w:p w14:paraId="0DCE9AC6" w14:textId="5548A5B6" w:rsidR="002D4CC2" w:rsidRPr="007A1CC2" w:rsidRDefault="002D4CC2" w:rsidP="002D4CC2">
            <w:pPr>
              <w:pStyle w:val="acctfourfigures"/>
              <w:tabs>
                <w:tab w:val="clear" w:pos="765"/>
                <w:tab w:val="decimal" w:pos="1095"/>
              </w:tabs>
              <w:spacing w:line="230" w:lineRule="auto"/>
              <w:ind w:right="-75"/>
              <w:rPr>
                <w:szCs w:val="22"/>
              </w:rPr>
            </w:pPr>
            <w:r w:rsidRPr="00941DA5">
              <w:t xml:space="preserve"> (3,847,047)</w:t>
            </w:r>
          </w:p>
        </w:tc>
      </w:tr>
      <w:tr w:rsidR="002D4CC2" w:rsidRPr="009426D0" w14:paraId="293B25D7" w14:textId="77777777" w:rsidTr="00111048">
        <w:trPr>
          <w:cantSplit/>
        </w:trPr>
        <w:tc>
          <w:tcPr>
            <w:tcW w:w="2601" w:type="dxa"/>
          </w:tcPr>
          <w:p w14:paraId="2BDA0525" w14:textId="79311CB9" w:rsidR="002D4CC2" w:rsidRPr="009426D0" w:rsidRDefault="002D4CC2" w:rsidP="002D4CC2">
            <w:pPr>
              <w:spacing w:line="230" w:lineRule="auto"/>
              <w:ind w:left="-88" w:hanging="191"/>
              <w:rPr>
                <w:rFonts w:cstheme="minorBidi"/>
                <w:b/>
                <w:bCs/>
                <w:szCs w:val="28"/>
                <w:lang w:val="en-US" w:bidi="th-TH"/>
              </w:rPr>
            </w:pPr>
            <w:r w:rsidRPr="009426D0">
              <w:rPr>
                <w:b/>
                <w:bCs/>
                <w:szCs w:val="22"/>
              </w:rPr>
              <w:t xml:space="preserve">     </w:t>
            </w:r>
            <w:proofErr w:type="gramStart"/>
            <w:r>
              <w:rPr>
                <w:b/>
                <w:bCs/>
                <w:szCs w:val="22"/>
              </w:rPr>
              <w:t>At</w:t>
            </w:r>
            <w:proofErr w:type="gramEnd"/>
            <w:r>
              <w:rPr>
                <w:b/>
                <w:bCs/>
                <w:szCs w:val="22"/>
              </w:rPr>
              <w:t xml:space="preserve"> </w:t>
            </w:r>
            <w:r w:rsidRPr="00031E42">
              <w:rPr>
                <w:b/>
                <w:bCs/>
                <w:szCs w:val="22"/>
              </w:rPr>
              <w:t>31 March</w:t>
            </w:r>
          </w:p>
        </w:tc>
        <w:tc>
          <w:tcPr>
            <w:tcW w:w="990" w:type="dxa"/>
          </w:tcPr>
          <w:p w14:paraId="66041D07" w14:textId="3FDE8B7D" w:rsidR="002D4CC2" w:rsidRPr="009426D0" w:rsidRDefault="002D4CC2" w:rsidP="002D4CC2">
            <w:pPr>
              <w:pStyle w:val="acctfourfigures"/>
              <w:tabs>
                <w:tab w:val="clear" w:pos="765"/>
              </w:tabs>
              <w:spacing w:line="230" w:lineRule="auto"/>
              <w:jc w:val="center"/>
              <w:rPr>
                <w:rFonts w:cs="Angsana New"/>
                <w:b/>
                <w:bCs/>
                <w:szCs w:val="28"/>
                <w:lang w:val="en-US" w:bidi="th-TH"/>
              </w:rPr>
            </w:pPr>
          </w:p>
        </w:tc>
        <w:tc>
          <w:tcPr>
            <w:tcW w:w="1260" w:type="dxa"/>
            <w:tcBorders>
              <w:top w:val="single" w:sz="4" w:space="0" w:color="auto"/>
              <w:bottom w:val="double" w:sz="4" w:space="0" w:color="auto"/>
            </w:tcBorders>
          </w:tcPr>
          <w:p w14:paraId="46DA8569" w14:textId="0FE53D69" w:rsidR="002D4CC2" w:rsidRPr="008F4B1E" w:rsidRDefault="002D4CC2" w:rsidP="002D4CC2">
            <w:pPr>
              <w:pStyle w:val="acctfourfigures"/>
              <w:tabs>
                <w:tab w:val="clear" w:pos="765"/>
                <w:tab w:val="left" w:pos="595"/>
                <w:tab w:val="decimal" w:pos="1095"/>
              </w:tabs>
              <w:spacing w:line="230" w:lineRule="auto"/>
              <w:ind w:right="470"/>
              <w:jc w:val="right"/>
            </w:pPr>
            <w:r w:rsidRPr="008C0D5F">
              <w:t>-</w:t>
            </w:r>
          </w:p>
        </w:tc>
        <w:tc>
          <w:tcPr>
            <w:tcW w:w="181" w:type="dxa"/>
          </w:tcPr>
          <w:p w14:paraId="483CEE40" w14:textId="77777777" w:rsidR="002D4CC2" w:rsidRPr="00D70881" w:rsidRDefault="002D4CC2" w:rsidP="002D4CC2">
            <w:pPr>
              <w:pStyle w:val="acctfourfigures"/>
              <w:tabs>
                <w:tab w:val="clear" w:pos="765"/>
                <w:tab w:val="decimal" w:pos="996"/>
              </w:tabs>
              <w:spacing w:line="230" w:lineRule="auto"/>
              <w:ind w:right="-169"/>
              <w:jc w:val="right"/>
              <w:rPr>
                <w:b/>
                <w:bCs/>
                <w:szCs w:val="22"/>
              </w:rPr>
            </w:pPr>
          </w:p>
        </w:tc>
        <w:tc>
          <w:tcPr>
            <w:tcW w:w="1259" w:type="dxa"/>
            <w:tcBorders>
              <w:top w:val="single" w:sz="4" w:space="0" w:color="auto"/>
              <w:bottom w:val="double" w:sz="4" w:space="0" w:color="auto"/>
            </w:tcBorders>
          </w:tcPr>
          <w:p w14:paraId="648CF6AC" w14:textId="68718F2D" w:rsidR="002D4CC2" w:rsidRPr="00D70881" w:rsidRDefault="002D4CC2" w:rsidP="002D4CC2">
            <w:pPr>
              <w:pStyle w:val="acctfourfigures"/>
              <w:tabs>
                <w:tab w:val="clear" w:pos="765"/>
                <w:tab w:val="left" w:pos="595"/>
                <w:tab w:val="decimal" w:pos="1095"/>
              </w:tabs>
              <w:spacing w:line="230" w:lineRule="auto"/>
              <w:ind w:right="470"/>
              <w:jc w:val="right"/>
              <w:rPr>
                <w:b/>
                <w:bCs/>
              </w:rPr>
            </w:pPr>
            <w:r w:rsidRPr="008C0D5F">
              <w:t>-</w:t>
            </w:r>
          </w:p>
        </w:tc>
        <w:tc>
          <w:tcPr>
            <w:tcW w:w="180" w:type="dxa"/>
          </w:tcPr>
          <w:p w14:paraId="0EE01421" w14:textId="77777777" w:rsidR="002D4CC2" w:rsidRPr="00D70881" w:rsidRDefault="002D4CC2" w:rsidP="002D4CC2">
            <w:pPr>
              <w:pStyle w:val="acctfourfigures"/>
              <w:tabs>
                <w:tab w:val="decimal" w:pos="821"/>
              </w:tabs>
              <w:spacing w:line="230" w:lineRule="auto"/>
              <w:jc w:val="right"/>
              <w:rPr>
                <w:b/>
                <w:bCs/>
                <w:szCs w:val="22"/>
              </w:rPr>
            </w:pPr>
          </w:p>
        </w:tc>
        <w:tc>
          <w:tcPr>
            <w:tcW w:w="1260" w:type="dxa"/>
            <w:tcBorders>
              <w:top w:val="single" w:sz="4" w:space="0" w:color="auto"/>
              <w:bottom w:val="double" w:sz="4" w:space="0" w:color="auto"/>
            </w:tcBorders>
          </w:tcPr>
          <w:p w14:paraId="45710231" w14:textId="737ABE4E" w:rsidR="002D4CC2" w:rsidRPr="002D4CC2" w:rsidRDefault="002D4CC2" w:rsidP="002D4CC2">
            <w:pPr>
              <w:pStyle w:val="acctfourfigures"/>
              <w:tabs>
                <w:tab w:val="clear" w:pos="765"/>
                <w:tab w:val="decimal" w:pos="1005"/>
              </w:tabs>
              <w:spacing w:line="230" w:lineRule="auto"/>
              <w:ind w:right="-75"/>
              <w:rPr>
                <w:b/>
                <w:bCs/>
                <w:szCs w:val="22"/>
                <w:lang w:val="en-US" w:bidi="th-TH"/>
              </w:rPr>
            </w:pPr>
            <w:r w:rsidRPr="002D4CC2">
              <w:rPr>
                <w:b/>
                <w:bCs/>
              </w:rPr>
              <w:t>964,178</w:t>
            </w:r>
          </w:p>
        </w:tc>
        <w:tc>
          <w:tcPr>
            <w:tcW w:w="180" w:type="dxa"/>
          </w:tcPr>
          <w:p w14:paraId="1B6DE13A" w14:textId="77777777" w:rsidR="002D4CC2" w:rsidRPr="002D4CC2" w:rsidRDefault="002D4CC2" w:rsidP="002D4CC2">
            <w:pPr>
              <w:pStyle w:val="acctfourfigures"/>
              <w:tabs>
                <w:tab w:val="clear" w:pos="765"/>
                <w:tab w:val="decimal" w:pos="20"/>
                <w:tab w:val="decimal" w:pos="821"/>
              </w:tabs>
              <w:spacing w:line="230" w:lineRule="auto"/>
              <w:jc w:val="right"/>
              <w:rPr>
                <w:b/>
                <w:bCs/>
                <w:szCs w:val="22"/>
              </w:rPr>
            </w:pPr>
          </w:p>
        </w:tc>
        <w:tc>
          <w:tcPr>
            <w:tcW w:w="1260" w:type="dxa"/>
            <w:tcBorders>
              <w:top w:val="single" w:sz="4" w:space="0" w:color="auto"/>
              <w:bottom w:val="double" w:sz="4" w:space="0" w:color="auto"/>
            </w:tcBorders>
          </w:tcPr>
          <w:p w14:paraId="61663639" w14:textId="5F0A08B6" w:rsidR="002D4CC2" w:rsidRPr="002D4CC2" w:rsidRDefault="002D4CC2" w:rsidP="002D4CC2">
            <w:pPr>
              <w:pStyle w:val="acctfourfigures"/>
              <w:tabs>
                <w:tab w:val="clear" w:pos="765"/>
                <w:tab w:val="decimal" w:pos="1095"/>
              </w:tabs>
              <w:spacing w:line="230" w:lineRule="auto"/>
              <w:ind w:right="-75"/>
              <w:rPr>
                <w:b/>
                <w:bCs/>
                <w:szCs w:val="22"/>
                <w:lang w:val="en-US" w:bidi="th-TH"/>
              </w:rPr>
            </w:pPr>
            <w:r w:rsidRPr="002D4CC2">
              <w:rPr>
                <w:b/>
                <w:bCs/>
              </w:rPr>
              <w:t>2,593,390</w:t>
            </w:r>
          </w:p>
        </w:tc>
      </w:tr>
    </w:tbl>
    <w:p w14:paraId="5DAEDD6A" w14:textId="77777777" w:rsidR="00AE1EA2" w:rsidRDefault="00AE1EA2" w:rsidP="0030353C">
      <w:pPr>
        <w:tabs>
          <w:tab w:val="left" w:pos="540"/>
        </w:tabs>
        <w:spacing w:line="240" w:lineRule="atLeast"/>
        <w:ind w:left="540" w:right="44"/>
        <w:jc w:val="thaiDistribute"/>
        <w:rPr>
          <w:szCs w:val="22"/>
        </w:rPr>
      </w:pPr>
    </w:p>
    <w:p w14:paraId="02E2B97C" w14:textId="77777777" w:rsidR="008C0311" w:rsidRDefault="008C0311">
      <w:pPr>
        <w:spacing w:line="240" w:lineRule="auto"/>
        <w:rPr>
          <w:spacing w:val="-2"/>
          <w:szCs w:val="22"/>
        </w:rPr>
      </w:pPr>
      <w:r>
        <w:rPr>
          <w:spacing w:val="-2"/>
          <w:szCs w:val="22"/>
        </w:rPr>
        <w:br w:type="page"/>
      </w:r>
    </w:p>
    <w:p w14:paraId="0C7F4362" w14:textId="42F317BE" w:rsidR="0030353C" w:rsidRPr="009426D0" w:rsidRDefault="0030353C" w:rsidP="0030353C">
      <w:pPr>
        <w:tabs>
          <w:tab w:val="left" w:pos="540"/>
        </w:tabs>
        <w:spacing w:line="240" w:lineRule="atLeast"/>
        <w:ind w:left="540" w:right="44"/>
        <w:jc w:val="thaiDistribute"/>
      </w:pPr>
      <w:r w:rsidRPr="00031E42">
        <w:rPr>
          <w:spacing w:val="-2"/>
          <w:szCs w:val="22"/>
        </w:rPr>
        <w:t>Movement of long-term loans from financial institutions for the</w:t>
      </w:r>
      <w:r w:rsidR="00D450A4" w:rsidRPr="00031E42">
        <w:rPr>
          <w:spacing w:val="-2"/>
          <w:szCs w:val="22"/>
        </w:rPr>
        <w:t xml:space="preserve"> </w:t>
      </w:r>
      <w:r w:rsidR="00031E42" w:rsidRPr="00031E42">
        <w:rPr>
          <w:spacing w:val="-2"/>
          <w:szCs w:val="22"/>
        </w:rPr>
        <w:t>three-month period ended 31 March 2025</w:t>
      </w:r>
      <w:r w:rsidR="00031E42">
        <w:rPr>
          <w:szCs w:val="22"/>
        </w:rPr>
        <w:t xml:space="preserve"> and 2024</w:t>
      </w:r>
      <w:r w:rsidR="002D4CC2">
        <w:rPr>
          <w:rFonts w:cstheme="minorBidi" w:hint="cs"/>
          <w:szCs w:val="28"/>
          <w:cs/>
          <w:lang w:bidi="th-TH"/>
        </w:rPr>
        <w:t xml:space="preserve"> </w:t>
      </w:r>
      <w:r w:rsidRPr="009426D0">
        <w:rPr>
          <w:rFonts w:cstheme="minorBidi"/>
          <w:szCs w:val="28"/>
          <w:lang w:val="en-US" w:bidi="th-TH"/>
        </w:rPr>
        <w:t>as</w:t>
      </w:r>
      <w:r w:rsidRPr="009426D0">
        <w:t xml:space="preserve"> following:</w:t>
      </w:r>
    </w:p>
    <w:p w14:paraId="0948BF2D" w14:textId="77777777" w:rsidR="0030353C" w:rsidRPr="009426D0" w:rsidRDefault="0030353C" w:rsidP="0030353C">
      <w:pPr>
        <w:tabs>
          <w:tab w:val="left" w:pos="360"/>
          <w:tab w:val="left" w:pos="720"/>
        </w:tabs>
        <w:spacing w:line="240" w:lineRule="atLeast"/>
        <w:ind w:left="540" w:right="44"/>
        <w:jc w:val="thaiDistribute"/>
      </w:pPr>
    </w:p>
    <w:tbl>
      <w:tblPr>
        <w:tblW w:w="9270" w:type="dxa"/>
        <w:tblInd w:w="450" w:type="dxa"/>
        <w:tblLayout w:type="fixed"/>
        <w:tblCellMar>
          <w:left w:w="79" w:type="dxa"/>
          <w:right w:w="79" w:type="dxa"/>
        </w:tblCellMar>
        <w:tblLook w:val="04A0" w:firstRow="1" w:lastRow="0" w:firstColumn="1" w:lastColumn="0" w:noHBand="0" w:noVBand="1"/>
      </w:tblPr>
      <w:tblGrid>
        <w:gridCol w:w="3330"/>
        <w:gridCol w:w="1350"/>
        <w:gridCol w:w="180"/>
        <w:gridCol w:w="1346"/>
        <w:gridCol w:w="6"/>
        <w:gridCol w:w="174"/>
        <w:gridCol w:w="6"/>
        <w:gridCol w:w="1382"/>
        <w:gridCol w:w="178"/>
        <w:gridCol w:w="1312"/>
        <w:gridCol w:w="6"/>
      </w:tblGrid>
      <w:tr w:rsidR="0030353C" w:rsidRPr="009426D0" w14:paraId="3C7D8BD1" w14:textId="77777777" w:rsidTr="00F64BEB">
        <w:trPr>
          <w:gridAfter w:val="1"/>
          <w:wAfter w:w="6" w:type="dxa"/>
          <w:cantSplit/>
          <w:tblHeader/>
        </w:trPr>
        <w:tc>
          <w:tcPr>
            <w:tcW w:w="3330" w:type="dxa"/>
            <w:vAlign w:val="bottom"/>
          </w:tcPr>
          <w:p w14:paraId="46DADA25" w14:textId="4EC356E8" w:rsidR="0030353C" w:rsidRPr="009426D0" w:rsidRDefault="00F64BEB" w:rsidP="0030353C">
            <w:pPr>
              <w:spacing w:line="240" w:lineRule="atLeast"/>
              <w:rPr>
                <w:i/>
                <w:iCs/>
                <w:color w:val="0000FF"/>
                <w:szCs w:val="22"/>
              </w:rPr>
            </w:pPr>
            <w:r w:rsidRPr="009426D0">
              <w:rPr>
                <w:b/>
                <w:bCs/>
                <w:i/>
                <w:iCs/>
                <w:szCs w:val="22"/>
              </w:rPr>
              <w:t>Long-term loans from financial</w:t>
            </w:r>
          </w:p>
        </w:tc>
        <w:tc>
          <w:tcPr>
            <w:tcW w:w="2876" w:type="dxa"/>
            <w:gridSpan w:val="3"/>
            <w:hideMark/>
          </w:tcPr>
          <w:p w14:paraId="54EF8B24" w14:textId="77777777" w:rsidR="0030353C" w:rsidRPr="009426D0" w:rsidRDefault="0030353C" w:rsidP="0030353C">
            <w:pPr>
              <w:pStyle w:val="acctmergecolhdg"/>
              <w:spacing w:line="240" w:lineRule="atLeast"/>
              <w:rPr>
                <w:szCs w:val="22"/>
              </w:rPr>
            </w:pPr>
            <w:r w:rsidRPr="009426D0">
              <w:rPr>
                <w:szCs w:val="22"/>
              </w:rPr>
              <w:t xml:space="preserve">Consolidated </w:t>
            </w:r>
          </w:p>
          <w:p w14:paraId="04B9CBC8" w14:textId="77777777" w:rsidR="0030353C" w:rsidRPr="009426D0" w:rsidRDefault="0030353C" w:rsidP="0030353C">
            <w:pPr>
              <w:pStyle w:val="acctmergecolhdg"/>
              <w:spacing w:line="240" w:lineRule="atLeast"/>
              <w:rPr>
                <w:szCs w:val="22"/>
              </w:rPr>
            </w:pPr>
            <w:r w:rsidRPr="009426D0">
              <w:rPr>
                <w:szCs w:val="22"/>
              </w:rPr>
              <w:t xml:space="preserve">financial statements </w:t>
            </w:r>
          </w:p>
        </w:tc>
        <w:tc>
          <w:tcPr>
            <w:tcW w:w="180" w:type="dxa"/>
            <w:gridSpan w:val="2"/>
          </w:tcPr>
          <w:p w14:paraId="66CB7A1E" w14:textId="77777777" w:rsidR="0030353C" w:rsidRPr="009426D0" w:rsidRDefault="0030353C" w:rsidP="0030353C">
            <w:pPr>
              <w:pStyle w:val="acctmergecolhdg"/>
              <w:spacing w:line="240" w:lineRule="atLeast"/>
              <w:rPr>
                <w:szCs w:val="22"/>
              </w:rPr>
            </w:pPr>
          </w:p>
        </w:tc>
        <w:tc>
          <w:tcPr>
            <w:tcW w:w="2878" w:type="dxa"/>
            <w:gridSpan w:val="4"/>
            <w:hideMark/>
          </w:tcPr>
          <w:p w14:paraId="2718AF29" w14:textId="77777777" w:rsidR="0030353C" w:rsidRPr="009426D0" w:rsidRDefault="0030353C" w:rsidP="0030353C">
            <w:pPr>
              <w:pStyle w:val="acctmergecolhdg"/>
              <w:spacing w:line="240" w:lineRule="atLeast"/>
              <w:rPr>
                <w:szCs w:val="22"/>
              </w:rPr>
            </w:pPr>
            <w:r w:rsidRPr="009426D0">
              <w:rPr>
                <w:szCs w:val="22"/>
              </w:rPr>
              <w:t xml:space="preserve">Separate </w:t>
            </w:r>
          </w:p>
          <w:p w14:paraId="79047EB3" w14:textId="77777777" w:rsidR="0030353C" w:rsidRPr="009426D0" w:rsidRDefault="0030353C" w:rsidP="0030353C">
            <w:pPr>
              <w:pStyle w:val="acctmergecolhdg"/>
              <w:spacing w:line="240" w:lineRule="atLeast"/>
              <w:rPr>
                <w:szCs w:val="22"/>
              </w:rPr>
            </w:pPr>
            <w:r w:rsidRPr="009426D0">
              <w:rPr>
                <w:szCs w:val="22"/>
              </w:rPr>
              <w:t xml:space="preserve">financial statements </w:t>
            </w:r>
          </w:p>
        </w:tc>
      </w:tr>
      <w:tr w:rsidR="00D450A4" w:rsidRPr="009426D0" w14:paraId="004DC6D0" w14:textId="77777777" w:rsidTr="00504186">
        <w:trPr>
          <w:cantSplit/>
          <w:tblHeader/>
        </w:trPr>
        <w:tc>
          <w:tcPr>
            <w:tcW w:w="3330" w:type="dxa"/>
          </w:tcPr>
          <w:p w14:paraId="3769B541" w14:textId="563CD9C4" w:rsidR="00D450A4" w:rsidRPr="009426D0" w:rsidRDefault="00F64BEB" w:rsidP="00D450A4">
            <w:pPr>
              <w:pStyle w:val="acctfourfigures"/>
              <w:tabs>
                <w:tab w:val="clear" w:pos="765"/>
              </w:tabs>
              <w:spacing w:line="240" w:lineRule="atLeast"/>
              <w:ind w:left="182" w:hanging="180"/>
              <w:rPr>
                <w:b/>
                <w:bCs/>
                <w:i/>
                <w:iCs/>
                <w:szCs w:val="22"/>
              </w:rPr>
            </w:pPr>
            <w:r>
              <w:rPr>
                <w:rFonts w:cstheme="minorBidi" w:hint="cs"/>
                <w:b/>
                <w:bCs/>
                <w:i/>
                <w:iCs/>
                <w:szCs w:val="28"/>
                <w:cs/>
                <w:lang w:bidi="th-TH"/>
              </w:rPr>
              <w:t xml:space="preserve">   </w:t>
            </w:r>
            <w:r w:rsidR="00D450A4" w:rsidRPr="009426D0">
              <w:rPr>
                <w:b/>
                <w:bCs/>
                <w:i/>
                <w:iCs/>
                <w:szCs w:val="22"/>
              </w:rPr>
              <w:t>institutions</w:t>
            </w:r>
          </w:p>
        </w:tc>
        <w:tc>
          <w:tcPr>
            <w:tcW w:w="1350" w:type="dxa"/>
            <w:hideMark/>
          </w:tcPr>
          <w:p w14:paraId="659C3D75" w14:textId="06515B28" w:rsidR="00D450A4" w:rsidRPr="009426D0" w:rsidRDefault="00D450A4" w:rsidP="00D450A4">
            <w:pPr>
              <w:pStyle w:val="acctmergecolhdg"/>
              <w:spacing w:line="240" w:lineRule="atLeast"/>
              <w:rPr>
                <w:b w:val="0"/>
                <w:bCs/>
                <w:szCs w:val="22"/>
                <w:lang w:bidi="th-TH"/>
              </w:rPr>
            </w:pPr>
            <w:r w:rsidRPr="009426D0">
              <w:rPr>
                <w:b w:val="0"/>
                <w:bCs/>
                <w:szCs w:val="22"/>
              </w:rPr>
              <w:t>202</w:t>
            </w:r>
            <w:r w:rsidR="008F4B1E">
              <w:rPr>
                <w:b w:val="0"/>
                <w:bCs/>
                <w:szCs w:val="22"/>
              </w:rPr>
              <w:t>5</w:t>
            </w:r>
          </w:p>
        </w:tc>
        <w:tc>
          <w:tcPr>
            <w:tcW w:w="180" w:type="dxa"/>
          </w:tcPr>
          <w:p w14:paraId="35EE8DE4" w14:textId="77777777" w:rsidR="00D450A4" w:rsidRPr="009426D0" w:rsidRDefault="00D450A4" w:rsidP="00D450A4">
            <w:pPr>
              <w:pStyle w:val="acctmergecolhdg"/>
              <w:spacing w:line="240" w:lineRule="atLeast"/>
              <w:rPr>
                <w:b w:val="0"/>
                <w:bCs/>
                <w:szCs w:val="22"/>
              </w:rPr>
            </w:pPr>
          </w:p>
        </w:tc>
        <w:tc>
          <w:tcPr>
            <w:tcW w:w="1352" w:type="dxa"/>
            <w:gridSpan w:val="2"/>
            <w:hideMark/>
          </w:tcPr>
          <w:p w14:paraId="1F01FD41" w14:textId="234A7047" w:rsidR="00D450A4" w:rsidRPr="009426D0" w:rsidRDefault="00D450A4" w:rsidP="00D450A4">
            <w:pPr>
              <w:pStyle w:val="acctmergecolhdg"/>
              <w:spacing w:line="240" w:lineRule="atLeast"/>
              <w:rPr>
                <w:b w:val="0"/>
                <w:bCs/>
                <w:szCs w:val="22"/>
                <w:lang w:bidi="th-TH"/>
              </w:rPr>
            </w:pPr>
            <w:r w:rsidRPr="009426D0">
              <w:rPr>
                <w:b w:val="0"/>
                <w:bCs/>
                <w:szCs w:val="22"/>
              </w:rPr>
              <w:t>202</w:t>
            </w:r>
            <w:r w:rsidR="008F4B1E">
              <w:rPr>
                <w:b w:val="0"/>
                <w:bCs/>
                <w:szCs w:val="22"/>
              </w:rPr>
              <w:t>4</w:t>
            </w:r>
          </w:p>
        </w:tc>
        <w:tc>
          <w:tcPr>
            <w:tcW w:w="180" w:type="dxa"/>
            <w:gridSpan w:val="2"/>
          </w:tcPr>
          <w:p w14:paraId="2A5D5B37" w14:textId="77777777" w:rsidR="00D450A4" w:rsidRPr="009426D0" w:rsidRDefault="00D450A4" w:rsidP="00D450A4">
            <w:pPr>
              <w:pStyle w:val="acctmergecolhdg"/>
              <w:spacing w:line="240" w:lineRule="atLeast"/>
              <w:rPr>
                <w:b w:val="0"/>
                <w:bCs/>
                <w:szCs w:val="22"/>
              </w:rPr>
            </w:pPr>
          </w:p>
        </w:tc>
        <w:tc>
          <w:tcPr>
            <w:tcW w:w="1382" w:type="dxa"/>
            <w:hideMark/>
          </w:tcPr>
          <w:p w14:paraId="24EC784B" w14:textId="27ED8214" w:rsidR="00D450A4" w:rsidRPr="009426D0" w:rsidRDefault="00D450A4" w:rsidP="00D450A4">
            <w:pPr>
              <w:pStyle w:val="acctmergecolhdg"/>
              <w:spacing w:line="240" w:lineRule="atLeast"/>
              <w:rPr>
                <w:b w:val="0"/>
                <w:bCs/>
                <w:szCs w:val="22"/>
                <w:lang w:bidi="th-TH"/>
              </w:rPr>
            </w:pPr>
            <w:r w:rsidRPr="009426D0">
              <w:rPr>
                <w:b w:val="0"/>
                <w:bCs/>
                <w:szCs w:val="22"/>
              </w:rPr>
              <w:t>202</w:t>
            </w:r>
            <w:r w:rsidR="008F4B1E">
              <w:rPr>
                <w:b w:val="0"/>
                <w:bCs/>
                <w:szCs w:val="22"/>
              </w:rPr>
              <w:t>5</w:t>
            </w:r>
          </w:p>
        </w:tc>
        <w:tc>
          <w:tcPr>
            <w:tcW w:w="178" w:type="dxa"/>
          </w:tcPr>
          <w:p w14:paraId="1ECFA918" w14:textId="77777777" w:rsidR="00D450A4" w:rsidRPr="009426D0" w:rsidRDefault="00D450A4" w:rsidP="00D450A4">
            <w:pPr>
              <w:pStyle w:val="acctmergecolhdg"/>
              <w:spacing w:line="240" w:lineRule="atLeast"/>
              <w:rPr>
                <w:b w:val="0"/>
                <w:bCs/>
                <w:szCs w:val="22"/>
              </w:rPr>
            </w:pPr>
          </w:p>
        </w:tc>
        <w:tc>
          <w:tcPr>
            <w:tcW w:w="1318" w:type="dxa"/>
            <w:gridSpan w:val="2"/>
            <w:hideMark/>
          </w:tcPr>
          <w:p w14:paraId="74912BE4" w14:textId="29365870" w:rsidR="00D450A4" w:rsidRPr="009426D0" w:rsidRDefault="00D450A4" w:rsidP="00D450A4">
            <w:pPr>
              <w:pStyle w:val="acctmergecolhdg"/>
              <w:spacing w:line="240" w:lineRule="atLeast"/>
              <w:rPr>
                <w:b w:val="0"/>
                <w:bCs/>
                <w:szCs w:val="22"/>
                <w:lang w:bidi="th-TH"/>
              </w:rPr>
            </w:pPr>
            <w:r w:rsidRPr="009426D0">
              <w:rPr>
                <w:b w:val="0"/>
                <w:bCs/>
                <w:szCs w:val="22"/>
              </w:rPr>
              <w:t>202</w:t>
            </w:r>
            <w:r w:rsidR="008F4B1E">
              <w:rPr>
                <w:b w:val="0"/>
                <w:bCs/>
                <w:szCs w:val="22"/>
              </w:rPr>
              <w:t>4</w:t>
            </w:r>
          </w:p>
        </w:tc>
      </w:tr>
      <w:tr w:rsidR="0030353C" w:rsidRPr="009426D0" w14:paraId="744F036C" w14:textId="77777777" w:rsidTr="00504186">
        <w:trPr>
          <w:gridAfter w:val="1"/>
          <w:wAfter w:w="6" w:type="dxa"/>
          <w:cantSplit/>
          <w:tblHeader/>
        </w:trPr>
        <w:tc>
          <w:tcPr>
            <w:tcW w:w="3330" w:type="dxa"/>
          </w:tcPr>
          <w:p w14:paraId="42D0CC24" w14:textId="77777777" w:rsidR="0030353C" w:rsidRPr="009426D0" w:rsidRDefault="0030353C" w:rsidP="0030353C">
            <w:pPr>
              <w:spacing w:line="240" w:lineRule="atLeast"/>
              <w:rPr>
                <w:b/>
                <w:bCs/>
                <w:i/>
                <w:iCs/>
                <w:szCs w:val="22"/>
              </w:rPr>
            </w:pPr>
          </w:p>
        </w:tc>
        <w:tc>
          <w:tcPr>
            <w:tcW w:w="5934" w:type="dxa"/>
            <w:gridSpan w:val="9"/>
            <w:hideMark/>
          </w:tcPr>
          <w:p w14:paraId="5F344BDB" w14:textId="77777777" w:rsidR="0030353C" w:rsidRPr="009426D0" w:rsidRDefault="0030353C" w:rsidP="0030353C">
            <w:pPr>
              <w:pStyle w:val="acctfourfigures"/>
              <w:spacing w:line="240" w:lineRule="atLeast"/>
              <w:jc w:val="center"/>
              <w:rPr>
                <w:i/>
                <w:iCs/>
                <w:szCs w:val="22"/>
              </w:rPr>
            </w:pPr>
            <w:r w:rsidRPr="009426D0">
              <w:rPr>
                <w:i/>
                <w:iCs/>
                <w:szCs w:val="22"/>
              </w:rPr>
              <w:t>(in thousand Baht)</w:t>
            </w:r>
          </w:p>
        </w:tc>
      </w:tr>
      <w:tr w:rsidR="00CD654E" w:rsidRPr="009426D0" w14:paraId="317A1F45" w14:textId="77777777" w:rsidTr="00504186">
        <w:trPr>
          <w:cantSplit/>
          <w:trHeight w:val="74"/>
        </w:trPr>
        <w:tc>
          <w:tcPr>
            <w:tcW w:w="3330" w:type="dxa"/>
            <w:hideMark/>
          </w:tcPr>
          <w:p w14:paraId="16433189" w14:textId="77777777" w:rsidR="00CD654E" w:rsidRPr="009426D0" w:rsidRDefault="00CD654E" w:rsidP="00CD654E">
            <w:pPr>
              <w:spacing w:line="240" w:lineRule="atLeast"/>
              <w:ind w:left="180" w:hanging="180"/>
              <w:rPr>
                <w:szCs w:val="22"/>
                <w:lang w:val="en-US" w:bidi="th-TH"/>
              </w:rPr>
            </w:pPr>
            <w:proofErr w:type="gramStart"/>
            <w:r w:rsidRPr="009426D0">
              <w:rPr>
                <w:szCs w:val="22"/>
                <w:lang w:bidi="th-TH"/>
              </w:rPr>
              <w:t>At</w:t>
            </w:r>
            <w:proofErr w:type="gramEnd"/>
            <w:r w:rsidRPr="009426D0">
              <w:rPr>
                <w:szCs w:val="22"/>
                <w:lang w:bidi="th-TH"/>
              </w:rPr>
              <w:t xml:space="preserve"> 1 January</w:t>
            </w:r>
          </w:p>
        </w:tc>
        <w:tc>
          <w:tcPr>
            <w:tcW w:w="1350" w:type="dxa"/>
          </w:tcPr>
          <w:p w14:paraId="2AD00C71" w14:textId="1EEEB524" w:rsidR="00CD654E" w:rsidRPr="00CD654E" w:rsidRDefault="00CD654E" w:rsidP="00CD654E">
            <w:pPr>
              <w:pStyle w:val="acctfourfigures"/>
              <w:tabs>
                <w:tab w:val="clear" w:pos="765"/>
                <w:tab w:val="decimal" w:pos="1185"/>
              </w:tabs>
              <w:spacing w:line="240" w:lineRule="atLeast"/>
              <w:ind w:right="-173"/>
              <w:rPr>
                <w:szCs w:val="22"/>
              </w:rPr>
            </w:pPr>
            <w:r w:rsidRPr="00CD654E">
              <w:rPr>
                <w:szCs w:val="22"/>
              </w:rPr>
              <w:t xml:space="preserve"> 65,818,114 </w:t>
            </w:r>
          </w:p>
        </w:tc>
        <w:tc>
          <w:tcPr>
            <w:tcW w:w="180" w:type="dxa"/>
          </w:tcPr>
          <w:p w14:paraId="0A7A2352" w14:textId="77777777" w:rsidR="00CD654E" w:rsidRPr="00CD654E" w:rsidRDefault="00CD654E" w:rsidP="00CD654E">
            <w:pPr>
              <w:pStyle w:val="acctfourfigures"/>
              <w:tabs>
                <w:tab w:val="clear" w:pos="765"/>
                <w:tab w:val="decimal" w:pos="1143"/>
              </w:tabs>
              <w:spacing w:line="240" w:lineRule="atLeast"/>
              <w:ind w:right="-173"/>
              <w:rPr>
                <w:szCs w:val="22"/>
              </w:rPr>
            </w:pPr>
          </w:p>
        </w:tc>
        <w:tc>
          <w:tcPr>
            <w:tcW w:w="1352" w:type="dxa"/>
            <w:gridSpan w:val="2"/>
          </w:tcPr>
          <w:p w14:paraId="0AA9B338" w14:textId="1E8A25B2" w:rsidR="00CD654E" w:rsidRPr="00CD654E" w:rsidRDefault="00CD654E" w:rsidP="00CD654E">
            <w:pPr>
              <w:pStyle w:val="acctfourfigures"/>
              <w:tabs>
                <w:tab w:val="clear" w:pos="765"/>
                <w:tab w:val="decimal" w:pos="1125"/>
              </w:tabs>
              <w:spacing w:line="240" w:lineRule="atLeast"/>
              <w:ind w:right="-173"/>
              <w:rPr>
                <w:szCs w:val="22"/>
              </w:rPr>
            </w:pPr>
            <w:r w:rsidRPr="00CD654E">
              <w:rPr>
                <w:szCs w:val="22"/>
              </w:rPr>
              <w:t xml:space="preserve"> 60,349,729 </w:t>
            </w:r>
          </w:p>
        </w:tc>
        <w:tc>
          <w:tcPr>
            <w:tcW w:w="180" w:type="dxa"/>
            <w:gridSpan w:val="2"/>
          </w:tcPr>
          <w:p w14:paraId="2B4D2830" w14:textId="77777777" w:rsidR="00CD654E" w:rsidRPr="00CD654E" w:rsidRDefault="00CD654E" w:rsidP="00CD654E">
            <w:pPr>
              <w:pStyle w:val="acctfourfigures"/>
              <w:tabs>
                <w:tab w:val="clear" w:pos="765"/>
                <w:tab w:val="decimal" w:pos="1143"/>
              </w:tabs>
              <w:spacing w:line="240" w:lineRule="atLeast"/>
              <w:ind w:right="-173"/>
              <w:rPr>
                <w:szCs w:val="22"/>
              </w:rPr>
            </w:pPr>
          </w:p>
        </w:tc>
        <w:tc>
          <w:tcPr>
            <w:tcW w:w="1382" w:type="dxa"/>
          </w:tcPr>
          <w:p w14:paraId="4A0B7FCB" w14:textId="6ACA9415" w:rsidR="00CD654E" w:rsidRPr="00CD654E" w:rsidRDefault="00CD654E" w:rsidP="00CD654E">
            <w:pPr>
              <w:pStyle w:val="acctfourfigures"/>
              <w:tabs>
                <w:tab w:val="clear" w:pos="765"/>
                <w:tab w:val="decimal" w:pos="1143"/>
              </w:tabs>
              <w:spacing w:line="240" w:lineRule="atLeast"/>
              <w:ind w:right="-173"/>
              <w:rPr>
                <w:szCs w:val="22"/>
              </w:rPr>
            </w:pPr>
            <w:r w:rsidRPr="00CD654E">
              <w:rPr>
                <w:szCs w:val="22"/>
              </w:rPr>
              <w:t>65,818,114</w:t>
            </w:r>
          </w:p>
        </w:tc>
        <w:tc>
          <w:tcPr>
            <w:tcW w:w="178" w:type="dxa"/>
          </w:tcPr>
          <w:p w14:paraId="36327E17" w14:textId="77777777" w:rsidR="00CD654E" w:rsidRPr="00CD654E" w:rsidRDefault="00CD654E" w:rsidP="00CD654E">
            <w:pPr>
              <w:pStyle w:val="acctfourfigures"/>
              <w:tabs>
                <w:tab w:val="clear" w:pos="765"/>
                <w:tab w:val="decimal" w:pos="1143"/>
              </w:tabs>
              <w:spacing w:line="240" w:lineRule="atLeast"/>
              <w:ind w:right="-173"/>
              <w:rPr>
                <w:szCs w:val="22"/>
              </w:rPr>
            </w:pPr>
          </w:p>
        </w:tc>
        <w:tc>
          <w:tcPr>
            <w:tcW w:w="1318" w:type="dxa"/>
            <w:gridSpan w:val="2"/>
          </w:tcPr>
          <w:p w14:paraId="4A1C0F0C" w14:textId="5BA77D66" w:rsidR="00CD654E" w:rsidRPr="00CD654E" w:rsidRDefault="00CD654E" w:rsidP="00CD654E">
            <w:pPr>
              <w:pStyle w:val="acctfourfigures"/>
              <w:tabs>
                <w:tab w:val="clear" w:pos="765"/>
                <w:tab w:val="decimal" w:pos="1143"/>
              </w:tabs>
              <w:spacing w:line="240" w:lineRule="atLeast"/>
              <w:ind w:right="-173"/>
              <w:rPr>
                <w:szCs w:val="22"/>
              </w:rPr>
            </w:pPr>
            <w:r w:rsidRPr="00CD654E">
              <w:rPr>
                <w:szCs w:val="22"/>
              </w:rPr>
              <w:t xml:space="preserve"> 60,349,729 </w:t>
            </w:r>
          </w:p>
        </w:tc>
      </w:tr>
      <w:tr w:rsidR="00CD654E" w:rsidRPr="009426D0" w14:paraId="04AF9D17" w14:textId="77777777" w:rsidTr="00504186">
        <w:trPr>
          <w:cantSplit/>
          <w:trHeight w:val="74"/>
        </w:trPr>
        <w:tc>
          <w:tcPr>
            <w:tcW w:w="3330" w:type="dxa"/>
            <w:hideMark/>
          </w:tcPr>
          <w:p w14:paraId="350E60BA" w14:textId="77777777" w:rsidR="00CD654E" w:rsidRPr="009426D0" w:rsidRDefault="00CD654E" w:rsidP="00CD654E">
            <w:pPr>
              <w:spacing w:line="240" w:lineRule="atLeast"/>
              <w:ind w:left="180" w:hanging="180"/>
              <w:rPr>
                <w:szCs w:val="22"/>
                <w:lang w:val="en-US" w:bidi="th-TH"/>
              </w:rPr>
            </w:pPr>
            <w:r w:rsidRPr="009426D0">
              <w:rPr>
                <w:szCs w:val="22"/>
                <w:lang w:val="en-US" w:bidi="th-TH"/>
              </w:rPr>
              <w:t>Additions</w:t>
            </w:r>
          </w:p>
        </w:tc>
        <w:tc>
          <w:tcPr>
            <w:tcW w:w="1350" w:type="dxa"/>
          </w:tcPr>
          <w:p w14:paraId="03A17E11" w14:textId="46A7D762" w:rsidR="00CD654E" w:rsidRPr="00CD654E" w:rsidRDefault="00CD654E" w:rsidP="00CD654E">
            <w:pPr>
              <w:pStyle w:val="acctfourfigures"/>
              <w:tabs>
                <w:tab w:val="clear" w:pos="765"/>
                <w:tab w:val="decimal" w:pos="1185"/>
              </w:tabs>
              <w:spacing w:line="240" w:lineRule="atLeast"/>
              <w:ind w:right="-173"/>
              <w:rPr>
                <w:szCs w:val="22"/>
              </w:rPr>
            </w:pPr>
            <w:r w:rsidRPr="00CD654E">
              <w:rPr>
                <w:szCs w:val="22"/>
              </w:rPr>
              <w:t xml:space="preserve"> 8,000,000 </w:t>
            </w:r>
          </w:p>
        </w:tc>
        <w:tc>
          <w:tcPr>
            <w:tcW w:w="180" w:type="dxa"/>
          </w:tcPr>
          <w:p w14:paraId="656DF205" w14:textId="77777777" w:rsidR="00CD654E" w:rsidRPr="00CD654E" w:rsidRDefault="00CD654E" w:rsidP="00CD654E">
            <w:pPr>
              <w:pStyle w:val="acctfourfigures"/>
              <w:tabs>
                <w:tab w:val="clear" w:pos="765"/>
                <w:tab w:val="decimal" w:pos="1143"/>
              </w:tabs>
              <w:spacing w:line="240" w:lineRule="atLeast"/>
              <w:ind w:right="-173"/>
              <w:rPr>
                <w:szCs w:val="22"/>
                <w:lang w:val="en-US" w:bidi="th-TH"/>
              </w:rPr>
            </w:pPr>
          </w:p>
        </w:tc>
        <w:tc>
          <w:tcPr>
            <w:tcW w:w="1352" w:type="dxa"/>
            <w:gridSpan w:val="2"/>
          </w:tcPr>
          <w:p w14:paraId="45EA8B39" w14:textId="34D4EE5D" w:rsidR="00CD654E" w:rsidRPr="00CD654E" w:rsidRDefault="00CD654E" w:rsidP="00CD654E">
            <w:pPr>
              <w:pStyle w:val="acctfourfigures"/>
              <w:tabs>
                <w:tab w:val="clear" w:pos="765"/>
                <w:tab w:val="decimal" w:pos="1125"/>
              </w:tabs>
              <w:spacing w:line="240" w:lineRule="atLeast"/>
              <w:ind w:right="-173"/>
              <w:rPr>
                <w:szCs w:val="22"/>
              </w:rPr>
            </w:pPr>
            <w:r w:rsidRPr="00CD654E">
              <w:rPr>
                <w:szCs w:val="22"/>
              </w:rPr>
              <w:t xml:space="preserve"> 2,000,000 </w:t>
            </w:r>
          </w:p>
        </w:tc>
        <w:tc>
          <w:tcPr>
            <w:tcW w:w="180" w:type="dxa"/>
            <w:gridSpan w:val="2"/>
          </w:tcPr>
          <w:p w14:paraId="51EBE8A4" w14:textId="77777777" w:rsidR="00CD654E" w:rsidRPr="00CD654E" w:rsidRDefault="00CD654E" w:rsidP="00CD654E">
            <w:pPr>
              <w:pStyle w:val="acctfourfigures"/>
              <w:tabs>
                <w:tab w:val="clear" w:pos="765"/>
                <w:tab w:val="decimal" w:pos="1143"/>
              </w:tabs>
              <w:spacing w:line="240" w:lineRule="atLeast"/>
              <w:ind w:right="-173"/>
              <w:rPr>
                <w:szCs w:val="22"/>
              </w:rPr>
            </w:pPr>
          </w:p>
        </w:tc>
        <w:tc>
          <w:tcPr>
            <w:tcW w:w="1382" w:type="dxa"/>
          </w:tcPr>
          <w:p w14:paraId="6248BABC" w14:textId="789FECE6" w:rsidR="00CD654E" w:rsidRPr="00CD654E" w:rsidRDefault="00CD654E" w:rsidP="00CD654E">
            <w:pPr>
              <w:pStyle w:val="acctfourfigures"/>
              <w:tabs>
                <w:tab w:val="clear" w:pos="765"/>
                <w:tab w:val="decimal" w:pos="1143"/>
              </w:tabs>
              <w:spacing w:line="240" w:lineRule="atLeast"/>
              <w:ind w:right="-173"/>
              <w:rPr>
                <w:szCs w:val="22"/>
              </w:rPr>
            </w:pPr>
            <w:r w:rsidRPr="00CD654E">
              <w:rPr>
                <w:szCs w:val="22"/>
              </w:rPr>
              <w:t xml:space="preserve"> 8,000,000 </w:t>
            </w:r>
          </w:p>
        </w:tc>
        <w:tc>
          <w:tcPr>
            <w:tcW w:w="178" w:type="dxa"/>
          </w:tcPr>
          <w:p w14:paraId="1B30B25D" w14:textId="77777777" w:rsidR="00CD654E" w:rsidRPr="00CD654E" w:rsidRDefault="00CD654E" w:rsidP="00CD654E">
            <w:pPr>
              <w:pStyle w:val="acctfourfigures"/>
              <w:tabs>
                <w:tab w:val="clear" w:pos="765"/>
                <w:tab w:val="decimal" w:pos="1143"/>
              </w:tabs>
              <w:spacing w:line="240" w:lineRule="atLeast"/>
              <w:ind w:right="-173"/>
              <w:rPr>
                <w:szCs w:val="22"/>
              </w:rPr>
            </w:pPr>
          </w:p>
        </w:tc>
        <w:tc>
          <w:tcPr>
            <w:tcW w:w="1318" w:type="dxa"/>
            <w:gridSpan w:val="2"/>
          </w:tcPr>
          <w:p w14:paraId="36375B20" w14:textId="4382A764" w:rsidR="00CD654E" w:rsidRPr="00CD654E" w:rsidRDefault="00CD654E" w:rsidP="00CD654E">
            <w:pPr>
              <w:pStyle w:val="acctfourfigures"/>
              <w:tabs>
                <w:tab w:val="clear" w:pos="765"/>
                <w:tab w:val="decimal" w:pos="1143"/>
              </w:tabs>
              <w:spacing w:line="240" w:lineRule="atLeast"/>
              <w:ind w:right="-173"/>
              <w:rPr>
                <w:szCs w:val="22"/>
              </w:rPr>
            </w:pPr>
            <w:r w:rsidRPr="00CD654E">
              <w:rPr>
                <w:szCs w:val="22"/>
              </w:rPr>
              <w:t xml:space="preserve"> 2,000,000 </w:t>
            </w:r>
          </w:p>
        </w:tc>
      </w:tr>
      <w:tr w:rsidR="00CD654E" w:rsidRPr="009426D0" w14:paraId="372F9DB2" w14:textId="77777777" w:rsidTr="00504186">
        <w:trPr>
          <w:cantSplit/>
        </w:trPr>
        <w:tc>
          <w:tcPr>
            <w:tcW w:w="3330" w:type="dxa"/>
            <w:hideMark/>
          </w:tcPr>
          <w:p w14:paraId="602A3340" w14:textId="77777777" w:rsidR="00CD654E" w:rsidRPr="009426D0" w:rsidRDefault="00CD654E" w:rsidP="00CD654E">
            <w:pPr>
              <w:spacing w:line="240" w:lineRule="atLeast"/>
              <w:ind w:left="180" w:hanging="180"/>
              <w:rPr>
                <w:szCs w:val="22"/>
              </w:rPr>
            </w:pPr>
            <w:r w:rsidRPr="009426D0">
              <w:rPr>
                <w:szCs w:val="22"/>
              </w:rPr>
              <w:t>Repayment</w:t>
            </w:r>
          </w:p>
        </w:tc>
        <w:tc>
          <w:tcPr>
            <w:tcW w:w="1350" w:type="dxa"/>
            <w:tcBorders>
              <w:top w:val="nil"/>
              <w:left w:val="nil"/>
              <w:right w:val="nil"/>
            </w:tcBorders>
          </w:tcPr>
          <w:p w14:paraId="4DFD0B6C" w14:textId="2FFE9202" w:rsidR="00CD654E" w:rsidRPr="00CD654E" w:rsidRDefault="00CD654E" w:rsidP="00CD654E">
            <w:pPr>
              <w:pStyle w:val="acctfourfigures"/>
              <w:tabs>
                <w:tab w:val="clear" w:pos="765"/>
                <w:tab w:val="decimal" w:pos="1185"/>
              </w:tabs>
              <w:spacing w:line="240" w:lineRule="atLeast"/>
              <w:ind w:right="-173"/>
              <w:rPr>
                <w:szCs w:val="22"/>
              </w:rPr>
            </w:pPr>
            <w:r w:rsidRPr="00CD654E">
              <w:rPr>
                <w:szCs w:val="22"/>
              </w:rPr>
              <w:t xml:space="preserve"> (2,200,000)</w:t>
            </w:r>
          </w:p>
        </w:tc>
        <w:tc>
          <w:tcPr>
            <w:tcW w:w="180" w:type="dxa"/>
          </w:tcPr>
          <w:p w14:paraId="7FABFAA8" w14:textId="77777777" w:rsidR="00CD654E" w:rsidRPr="00CD654E" w:rsidRDefault="00CD654E" w:rsidP="00CD654E">
            <w:pPr>
              <w:pStyle w:val="acctfourfigures"/>
              <w:tabs>
                <w:tab w:val="clear" w:pos="765"/>
                <w:tab w:val="decimal" w:pos="1143"/>
              </w:tabs>
              <w:spacing w:line="240" w:lineRule="atLeast"/>
              <w:ind w:right="-173"/>
              <w:rPr>
                <w:szCs w:val="22"/>
                <w:lang w:val="en-US" w:bidi="th-TH"/>
              </w:rPr>
            </w:pPr>
          </w:p>
        </w:tc>
        <w:tc>
          <w:tcPr>
            <w:tcW w:w="1352" w:type="dxa"/>
            <w:gridSpan w:val="2"/>
            <w:tcBorders>
              <w:top w:val="nil"/>
              <w:left w:val="nil"/>
              <w:right w:val="nil"/>
            </w:tcBorders>
          </w:tcPr>
          <w:p w14:paraId="03BC09BA" w14:textId="67C93150" w:rsidR="00CD654E" w:rsidRPr="00CD654E" w:rsidRDefault="00CD654E" w:rsidP="00CD654E">
            <w:pPr>
              <w:pStyle w:val="acctfourfigures"/>
              <w:tabs>
                <w:tab w:val="clear" w:pos="765"/>
                <w:tab w:val="decimal" w:pos="1125"/>
              </w:tabs>
              <w:spacing w:line="240" w:lineRule="atLeast"/>
              <w:ind w:right="-173"/>
              <w:rPr>
                <w:szCs w:val="22"/>
              </w:rPr>
            </w:pPr>
            <w:r w:rsidRPr="00CD654E">
              <w:rPr>
                <w:szCs w:val="22"/>
              </w:rPr>
              <w:t xml:space="preserve"> (2,200,000)</w:t>
            </w:r>
          </w:p>
        </w:tc>
        <w:tc>
          <w:tcPr>
            <w:tcW w:w="180" w:type="dxa"/>
            <w:gridSpan w:val="2"/>
          </w:tcPr>
          <w:p w14:paraId="5FCDE070" w14:textId="77777777" w:rsidR="00CD654E" w:rsidRPr="00CD654E" w:rsidRDefault="00CD654E" w:rsidP="00CD654E">
            <w:pPr>
              <w:pStyle w:val="acctfourfigures"/>
              <w:tabs>
                <w:tab w:val="clear" w:pos="765"/>
                <w:tab w:val="decimal" w:pos="1143"/>
              </w:tabs>
              <w:spacing w:line="240" w:lineRule="atLeast"/>
              <w:ind w:right="-173"/>
              <w:rPr>
                <w:szCs w:val="22"/>
              </w:rPr>
            </w:pPr>
          </w:p>
        </w:tc>
        <w:tc>
          <w:tcPr>
            <w:tcW w:w="1382" w:type="dxa"/>
            <w:tcBorders>
              <w:top w:val="nil"/>
              <w:left w:val="nil"/>
              <w:right w:val="nil"/>
            </w:tcBorders>
          </w:tcPr>
          <w:p w14:paraId="7828078B" w14:textId="2A503CC0" w:rsidR="00CD654E" w:rsidRPr="00CD654E" w:rsidRDefault="00CD654E" w:rsidP="00CD654E">
            <w:pPr>
              <w:pStyle w:val="acctfourfigures"/>
              <w:tabs>
                <w:tab w:val="clear" w:pos="765"/>
                <w:tab w:val="decimal" w:pos="1143"/>
              </w:tabs>
              <w:spacing w:line="240" w:lineRule="atLeast"/>
              <w:ind w:right="-173"/>
              <w:rPr>
                <w:szCs w:val="22"/>
              </w:rPr>
            </w:pPr>
            <w:r w:rsidRPr="00CD654E">
              <w:rPr>
                <w:szCs w:val="22"/>
              </w:rPr>
              <w:t xml:space="preserve"> (2,200,000)</w:t>
            </w:r>
          </w:p>
        </w:tc>
        <w:tc>
          <w:tcPr>
            <w:tcW w:w="178" w:type="dxa"/>
          </w:tcPr>
          <w:p w14:paraId="32B65E0D" w14:textId="77777777" w:rsidR="00CD654E" w:rsidRPr="00CD654E" w:rsidRDefault="00CD654E" w:rsidP="00CD654E">
            <w:pPr>
              <w:pStyle w:val="acctfourfigures"/>
              <w:tabs>
                <w:tab w:val="clear" w:pos="765"/>
                <w:tab w:val="decimal" w:pos="1143"/>
              </w:tabs>
              <w:spacing w:line="240" w:lineRule="atLeast"/>
              <w:ind w:right="-173"/>
              <w:rPr>
                <w:szCs w:val="22"/>
              </w:rPr>
            </w:pPr>
          </w:p>
        </w:tc>
        <w:tc>
          <w:tcPr>
            <w:tcW w:w="1318" w:type="dxa"/>
            <w:gridSpan w:val="2"/>
            <w:tcBorders>
              <w:top w:val="nil"/>
              <w:left w:val="nil"/>
              <w:right w:val="nil"/>
            </w:tcBorders>
          </w:tcPr>
          <w:p w14:paraId="1942EA9F" w14:textId="065C9268" w:rsidR="00CD654E" w:rsidRPr="00CD654E" w:rsidRDefault="00CD654E" w:rsidP="00CD654E">
            <w:pPr>
              <w:pStyle w:val="acctfourfigures"/>
              <w:tabs>
                <w:tab w:val="clear" w:pos="765"/>
                <w:tab w:val="decimal" w:pos="1143"/>
              </w:tabs>
              <w:spacing w:line="240" w:lineRule="atLeast"/>
              <w:ind w:right="-173"/>
              <w:rPr>
                <w:szCs w:val="22"/>
              </w:rPr>
            </w:pPr>
            <w:r w:rsidRPr="00CD654E">
              <w:rPr>
                <w:szCs w:val="22"/>
              </w:rPr>
              <w:t xml:space="preserve"> (2,200,000)</w:t>
            </w:r>
          </w:p>
        </w:tc>
      </w:tr>
      <w:tr w:rsidR="00CD654E" w:rsidRPr="009426D0" w14:paraId="66FA9C57" w14:textId="77777777" w:rsidTr="00504186">
        <w:trPr>
          <w:cantSplit/>
        </w:trPr>
        <w:tc>
          <w:tcPr>
            <w:tcW w:w="3330" w:type="dxa"/>
          </w:tcPr>
          <w:p w14:paraId="349B349A" w14:textId="75526FED" w:rsidR="00CD654E" w:rsidRPr="00AF05D2" w:rsidRDefault="007B7612" w:rsidP="003B7F85">
            <w:pPr>
              <w:spacing w:line="240" w:lineRule="atLeast"/>
              <w:ind w:left="195" w:hanging="180"/>
              <w:rPr>
                <w:rFonts w:cs="Angsana New"/>
                <w:szCs w:val="28"/>
                <w:lang w:val="en-US" w:bidi="th-TH"/>
              </w:rPr>
            </w:pPr>
            <w:r>
              <w:rPr>
                <w:rFonts w:cs="Angsana New"/>
                <w:szCs w:val="28"/>
                <w:lang w:val="en-US" w:bidi="th-TH"/>
              </w:rPr>
              <w:t>E</w:t>
            </w:r>
            <w:r w:rsidR="00AF05D2">
              <w:rPr>
                <w:rFonts w:cs="Angsana New"/>
                <w:szCs w:val="28"/>
                <w:lang w:val="en-US" w:bidi="th-TH"/>
              </w:rPr>
              <w:t>ffect</w:t>
            </w:r>
            <w:r w:rsidR="003B7F85">
              <w:rPr>
                <w:rFonts w:cs="Angsana New"/>
                <w:szCs w:val="28"/>
                <w:lang w:val="en-US" w:bidi="th-TH"/>
              </w:rPr>
              <w:t xml:space="preserve"> of changes in foreign </w:t>
            </w:r>
            <w:r w:rsidR="003B7F85" w:rsidRPr="003B7F85">
              <w:rPr>
                <w:szCs w:val="22"/>
              </w:rPr>
              <w:t>exchange</w:t>
            </w:r>
            <w:r w:rsidR="003B7F85">
              <w:rPr>
                <w:rFonts w:cs="Angsana New"/>
                <w:szCs w:val="28"/>
                <w:lang w:val="en-US" w:bidi="th-TH"/>
              </w:rPr>
              <w:t xml:space="preserve"> rate</w:t>
            </w:r>
          </w:p>
        </w:tc>
        <w:tc>
          <w:tcPr>
            <w:tcW w:w="1350" w:type="dxa"/>
            <w:tcBorders>
              <w:left w:val="nil"/>
              <w:bottom w:val="single" w:sz="4" w:space="0" w:color="auto"/>
              <w:right w:val="nil"/>
            </w:tcBorders>
            <w:vAlign w:val="bottom"/>
          </w:tcPr>
          <w:p w14:paraId="413DDA7A" w14:textId="71D0557E" w:rsidR="00CD654E" w:rsidRPr="00CD654E" w:rsidRDefault="00CD654E" w:rsidP="00CD654E">
            <w:pPr>
              <w:pStyle w:val="acctfourfigures"/>
              <w:tabs>
                <w:tab w:val="clear" w:pos="765"/>
                <w:tab w:val="decimal" w:pos="1185"/>
              </w:tabs>
              <w:spacing w:line="240" w:lineRule="atLeast"/>
              <w:ind w:right="-173"/>
              <w:rPr>
                <w:szCs w:val="22"/>
              </w:rPr>
            </w:pPr>
            <w:r w:rsidRPr="00CD654E">
              <w:rPr>
                <w:szCs w:val="22"/>
              </w:rPr>
              <w:t>61,295</w:t>
            </w:r>
          </w:p>
        </w:tc>
        <w:tc>
          <w:tcPr>
            <w:tcW w:w="180" w:type="dxa"/>
            <w:vAlign w:val="bottom"/>
          </w:tcPr>
          <w:p w14:paraId="7CF34EB0" w14:textId="77777777" w:rsidR="00CD654E" w:rsidRPr="00CD654E" w:rsidRDefault="00CD654E" w:rsidP="00CD654E">
            <w:pPr>
              <w:pStyle w:val="acctfourfigures"/>
              <w:tabs>
                <w:tab w:val="clear" w:pos="765"/>
                <w:tab w:val="decimal" w:pos="1143"/>
              </w:tabs>
              <w:spacing w:line="240" w:lineRule="atLeast"/>
              <w:ind w:right="-173"/>
              <w:rPr>
                <w:szCs w:val="22"/>
                <w:lang w:val="en-US" w:bidi="th-TH"/>
              </w:rPr>
            </w:pPr>
          </w:p>
        </w:tc>
        <w:tc>
          <w:tcPr>
            <w:tcW w:w="1352" w:type="dxa"/>
            <w:gridSpan w:val="2"/>
            <w:tcBorders>
              <w:left w:val="nil"/>
              <w:bottom w:val="single" w:sz="4" w:space="0" w:color="auto"/>
              <w:right w:val="nil"/>
            </w:tcBorders>
            <w:vAlign w:val="bottom"/>
          </w:tcPr>
          <w:p w14:paraId="1D1EA402" w14:textId="372DD5E1" w:rsidR="00CD654E" w:rsidRPr="00CD654E" w:rsidRDefault="00CD654E" w:rsidP="00CD654E">
            <w:pPr>
              <w:pStyle w:val="acctfourfigures"/>
              <w:tabs>
                <w:tab w:val="clear" w:pos="765"/>
                <w:tab w:val="decimal" w:pos="821"/>
              </w:tabs>
              <w:spacing w:line="240" w:lineRule="atLeast"/>
              <w:ind w:right="-173"/>
              <w:rPr>
                <w:szCs w:val="22"/>
              </w:rPr>
            </w:pPr>
            <w:r w:rsidRPr="00CD654E">
              <w:rPr>
                <w:szCs w:val="22"/>
              </w:rPr>
              <w:t>-</w:t>
            </w:r>
          </w:p>
        </w:tc>
        <w:tc>
          <w:tcPr>
            <w:tcW w:w="180" w:type="dxa"/>
            <w:gridSpan w:val="2"/>
            <w:vAlign w:val="bottom"/>
          </w:tcPr>
          <w:p w14:paraId="3B86B41F" w14:textId="77777777" w:rsidR="00CD654E" w:rsidRPr="00CD654E" w:rsidRDefault="00CD654E" w:rsidP="00CD654E">
            <w:pPr>
              <w:pStyle w:val="acctfourfigures"/>
              <w:tabs>
                <w:tab w:val="clear" w:pos="765"/>
                <w:tab w:val="decimal" w:pos="1143"/>
              </w:tabs>
              <w:spacing w:line="240" w:lineRule="atLeast"/>
              <w:ind w:right="-173"/>
              <w:rPr>
                <w:szCs w:val="22"/>
              </w:rPr>
            </w:pPr>
          </w:p>
        </w:tc>
        <w:tc>
          <w:tcPr>
            <w:tcW w:w="1382" w:type="dxa"/>
            <w:tcBorders>
              <w:left w:val="nil"/>
              <w:bottom w:val="single" w:sz="4" w:space="0" w:color="auto"/>
              <w:right w:val="nil"/>
            </w:tcBorders>
            <w:vAlign w:val="bottom"/>
          </w:tcPr>
          <w:p w14:paraId="39B8E978" w14:textId="5DC5ECF1" w:rsidR="00CD654E" w:rsidRPr="00CD654E" w:rsidRDefault="00CD654E" w:rsidP="00CD654E">
            <w:pPr>
              <w:pStyle w:val="acctfourfigures"/>
              <w:tabs>
                <w:tab w:val="clear" w:pos="765"/>
                <w:tab w:val="decimal" w:pos="1143"/>
              </w:tabs>
              <w:spacing w:line="240" w:lineRule="atLeast"/>
              <w:ind w:right="-173"/>
              <w:rPr>
                <w:szCs w:val="22"/>
              </w:rPr>
            </w:pPr>
            <w:r w:rsidRPr="00CD654E">
              <w:rPr>
                <w:szCs w:val="22"/>
              </w:rPr>
              <w:t>61,295</w:t>
            </w:r>
          </w:p>
        </w:tc>
        <w:tc>
          <w:tcPr>
            <w:tcW w:w="178" w:type="dxa"/>
            <w:vAlign w:val="bottom"/>
          </w:tcPr>
          <w:p w14:paraId="05E18321" w14:textId="77777777" w:rsidR="00CD654E" w:rsidRPr="00CD654E" w:rsidRDefault="00CD654E" w:rsidP="00CD654E">
            <w:pPr>
              <w:pStyle w:val="acctfourfigures"/>
              <w:tabs>
                <w:tab w:val="clear" w:pos="765"/>
                <w:tab w:val="decimal" w:pos="1143"/>
              </w:tabs>
              <w:spacing w:line="240" w:lineRule="atLeast"/>
              <w:ind w:right="-173"/>
              <w:rPr>
                <w:szCs w:val="22"/>
              </w:rPr>
            </w:pPr>
          </w:p>
        </w:tc>
        <w:tc>
          <w:tcPr>
            <w:tcW w:w="1318" w:type="dxa"/>
            <w:gridSpan w:val="2"/>
            <w:tcBorders>
              <w:left w:val="nil"/>
              <w:bottom w:val="single" w:sz="4" w:space="0" w:color="auto"/>
              <w:right w:val="nil"/>
            </w:tcBorders>
            <w:vAlign w:val="bottom"/>
          </w:tcPr>
          <w:p w14:paraId="377036FF" w14:textId="7472D833" w:rsidR="00CD654E" w:rsidRPr="00CD654E" w:rsidRDefault="00CD654E" w:rsidP="00CD654E">
            <w:pPr>
              <w:pStyle w:val="acctfourfigures"/>
              <w:tabs>
                <w:tab w:val="clear" w:pos="765"/>
                <w:tab w:val="decimal" w:pos="835"/>
              </w:tabs>
              <w:spacing w:line="240" w:lineRule="atLeast"/>
              <w:ind w:right="-173"/>
              <w:rPr>
                <w:szCs w:val="22"/>
              </w:rPr>
            </w:pPr>
            <w:r w:rsidRPr="00CD654E">
              <w:rPr>
                <w:szCs w:val="22"/>
              </w:rPr>
              <w:t>-</w:t>
            </w:r>
          </w:p>
        </w:tc>
      </w:tr>
      <w:tr w:rsidR="00CD654E" w:rsidRPr="009426D0" w14:paraId="47FAE03B" w14:textId="77777777" w:rsidTr="00504186">
        <w:trPr>
          <w:cantSplit/>
        </w:trPr>
        <w:tc>
          <w:tcPr>
            <w:tcW w:w="3330" w:type="dxa"/>
          </w:tcPr>
          <w:p w14:paraId="38C17787" w14:textId="77777777" w:rsidR="00CD654E" w:rsidRPr="009426D0" w:rsidRDefault="00CD654E" w:rsidP="00CD654E">
            <w:pPr>
              <w:spacing w:line="240" w:lineRule="atLeast"/>
              <w:ind w:left="180" w:hanging="180"/>
              <w:rPr>
                <w:szCs w:val="22"/>
              </w:rPr>
            </w:pPr>
          </w:p>
        </w:tc>
        <w:tc>
          <w:tcPr>
            <w:tcW w:w="1350" w:type="dxa"/>
            <w:tcBorders>
              <w:top w:val="single" w:sz="4" w:space="0" w:color="auto"/>
              <w:left w:val="nil"/>
              <w:right w:val="nil"/>
            </w:tcBorders>
          </w:tcPr>
          <w:p w14:paraId="711342EB" w14:textId="606CA7ED" w:rsidR="00CD654E" w:rsidRPr="00CD654E" w:rsidRDefault="00CD654E" w:rsidP="00CD654E">
            <w:pPr>
              <w:pStyle w:val="acctfourfigures"/>
              <w:tabs>
                <w:tab w:val="clear" w:pos="765"/>
                <w:tab w:val="decimal" w:pos="1185"/>
              </w:tabs>
              <w:spacing w:line="240" w:lineRule="atLeast"/>
              <w:ind w:right="-173"/>
              <w:rPr>
                <w:szCs w:val="22"/>
                <w:lang w:val="en-US" w:bidi="th-TH"/>
              </w:rPr>
            </w:pPr>
            <w:r w:rsidRPr="00CD654E">
              <w:rPr>
                <w:szCs w:val="22"/>
              </w:rPr>
              <w:t xml:space="preserve"> 71,679,409</w:t>
            </w:r>
          </w:p>
        </w:tc>
        <w:tc>
          <w:tcPr>
            <w:tcW w:w="180" w:type="dxa"/>
          </w:tcPr>
          <w:p w14:paraId="0AFB1926" w14:textId="77777777" w:rsidR="00CD654E" w:rsidRPr="00CD654E" w:rsidRDefault="00CD654E" w:rsidP="00CD654E">
            <w:pPr>
              <w:pStyle w:val="acctfourfigures"/>
              <w:tabs>
                <w:tab w:val="clear" w:pos="765"/>
                <w:tab w:val="decimal" w:pos="1143"/>
              </w:tabs>
              <w:spacing w:line="240" w:lineRule="atLeast"/>
              <w:ind w:right="-173"/>
              <w:rPr>
                <w:szCs w:val="22"/>
              </w:rPr>
            </w:pPr>
          </w:p>
        </w:tc>
        <w:tc>
          <w:tcPr>
            <w:tcW w:w="1352" w:type="dxa"/>
            <w:gridSpan w:val="2"/>
            <w:tcBorders>
              <w:top w:val="single" w:sz="4" w:space="0" w:color="auto"/>
              <w:left w:val="nil"/>
              <w:right w:val="nil"/>
            </w:tcBorders>
          </w:tcPr>
          <w:p w14:paraId="5E00904F" w14:textId="2C75A780" w:rsidR="00CD654E" w:rsidRPr="00CD654E" w:rsidRDefault="00CD654E" w:rsidP="00CD654E">
            <w:pPr>
              <w:pStyle w:val="acctfourfigures"/>
              <w:tabs>
                <w:tab w:val="clear" w:pos="765"/>
                <w:tab w:val="decimal" w:pos="1125"/>
              </w:tabs>
              <w:spacing w:line="240" w:lineRule="atLeast"/>
              <w:ind w:right="-173"/>
              <w:rPr>
                <w:szCs w:val="22"/>
              </w:rPr>
            </w:pPr>
            <w:r w:rsidRPr="00CD654E">
              <w:rPr>
                <w:szCs w:val="22"/>
              </w:rPr>
              <w:t xml:space="preserve"> 60,149,729 </w:t>
            </w:r>
          </w:p>
        </w:tc>
        <w:tc>
          <w:tcPr>
            <w:tcW w:w="180" w:type="dxa"/>
            <w:gridSpan w:val="2"/>
          </w:tcPr>
          <w:p w14:paraId="56AD07CE" w14:textId="77777777" w:rsidR="00CD654E" w:rsidRPr="00CD654E" w:rsidRDefault="00CD654E" w:rsidP="00CD654E">
            <w:pPr>
              <w:pStyle w:val="acctfourfigures"/>
              <w:tabs>
                <w:tab w:val="clear" w:pos="765"/>
                <w:tab w:val="decimal" w:pos="1143"/>
              </w:tabs>
              <w:spacing w:line="240" w:lineRule="atLeast"/>
              <w:ind w:right="-173"/>
              <w:rPr>
                <w:szCs w:val="22"/>
                <w:lang w:val="en-US" w:bidi="th-TH"/>
              </w:rPr>
            </w:pPr>
          </w:p>
        </w:tc>
        <w:tc>
          <w:tcPr>
            <w:tcW w:w="1382" w:type="dxa"/>
            <w:tcBorders>
              <w:top w:val="single" w:sz="4" w:space="0" w:color="auto"/>
              <w:left w:val="nil"/>
              <w:right w:val="nil"/>
            </w:tcBorders>
          </w:tcPr>
          <w:p w14:paraId="47115343" w14:textId="0D1FD09E" w:rsidR="00CD654E" w:rsidRPr="00CD654E" w:rsidRDefault="00CD654E" w:rsidP="00CD654E">
            <w:pPr>
              <w:pStyle w:val="acctfourfigures"/>
              <w:tabs>
                <w:tab w:val="clear" w:pos="765"/>
                <w:tab w:val="decimal" w:pos="1143"/>
              </w:tabs>
              <w:spacing w:line="240" w:lineRule="atLeast"/>
              <w:ind w:right="-173"/>
              <w:rPr>
                <w:szCs w:val="22"/>
              </w:rPr>
            </w:pPr>
            <w:r w:rsidRPr="00CD654E">
              <w:rPr>
                <w:szCs w:val="22"/>
              </w:rPr>
              <w:t xml:space="preserve"> 71,679,409 </w:t>
            </w:r>
          </w:p>
        </w:tc>
        <w:tc>
          <w:tcPr>
            <w:tcW w:w="178" w:type="dxa"/>
          </w:tcPr>
          <w:p w14:paraId="7EB3FA9E" w14:textId="77777777" w:rsidR="00CD654E" w:rsidRPr="00CD654E" w:rsidRDefault="00CD654E" w:rsidP="00CD654E">
            <w:pPr>
              <w:pStyle w:val="acctfourfigures"/>
              <w:tabs>
                <w:tab w:val="clear" w:pos="765"/>
                <w:tab w:val="decimal" w:pos="1143"/>
              </w:tabs>
              <w:spacing w:line="240" w:lineRule="atLeast"/>
              <w:ind w:right="-173"/>
              <w:rPr>
                <w:szCs w:val="22"/>
              </w:rPr>
            </w:pPr>
          </w:p>
        </w:tc>
        <w:tc>
          <w:tcPr>
            <w:tcW w:w="1318" w:type="dxa"/>
            <w:gridSpan w:val="2"/>
            <w:tcBorders>
              <w:top w:val="single" w:sz="4" w:space="0" w:color="auto"/>
              <w:left w:val="nil"/>
              <w:right w:val="nil"/>
            </w:tcBorders>
          </w:tcPr>
          <w:p w14:paraId="59A271F6" w14:textId="2869428D" w:rsidR="00CD654E" w:rsidRPr="00CD654E" w:rsidRDefault="00CD654E" w:rsidP="00CD654E">
            <w:pPr>
              <w:pStyle w:val="acctfourfigures"/>
              <w:tabs>
                <w:tab w:val="clear" w:pos="765"/>
                <w:tab w:val="decimal" w:pos="1143"/>
              </w:tabs>
              <w:spacing w:line="240" w:lineRule="atLeast"/>
              <w:ind w:right="-173"/>
              <w:rPr>
                <w:szCs w:val="22"/>
              </w:rPr>
            </w:pPr>
            <w:r w:rsidRPr="00CD654E">
              <w:rPr>
                <w:szCs w:val="22"/>
              </w:rPr>
              <w:t xml:space="preserve"> 60,149,729 </w:t>
            </w:r>
          </w:p>
        </w:tc>
      </w:tr>
      <w:tr w:rsidR="00CD654E" w:rsidRPr="009426D0" w14:paraId="794AF475" w14:textId="77777777" w:rsidTr="00504186">
        <w:trPr>
          <w:cantSplit/>
          <w:trHeight w:val="74"/>
        </w:trPr>
        <w:tc>
          <w:tcPr>
            <w:tcW w:w="3330" w:type="dxa"/>
            <w:hideMark/>
          </w:tcPr>
          <w:p w14:paraId="7E79068E" w14:textId="03510853" w:rsidR="00CD654E" w:rsidRPr="009426D0" w:rsidRDefault="00CD654E" w:rsidP="00CD654E">
            <w:pPr>
              <w:spacing w:line="240" w:lineRule="atLeast"/>
              <w:rPr>
                <w:szCs w:val="22"/>
              </w:rPr>
            </w:pPr>
            <w:r w:rsidRPr="009426D0">
              <w:rPr>
                <w:i/>
                <w:iCs/>
                <w:szCs w:val="22"/>
              </w:rPr>
              <w:t>Less</w:t>
            </w:r>
            <w:r w:rsidRPr="009426D0">
              <w:rPr>
                <w:szCs w:val="22"/>
              </w:rPr>
              <w:t xml:space="preserve"> change in fair value</w:t>
            </w:r>
          </w:p>
        </w:tc>
        <w:tc>
          <w:tcPr>
            <w:tcW w:w="1350" w:type="dxa"/>
            <w:tcBorders>
              <w:left w:val="nil"/>
              <w:bottom w:val="single" w:sz="4" w:space="0" w:color="auto"/>
              <w:right w:val="nil"/>
            </w:tcBorders>
          </w:tcPr>
          <w:p w14:paraId="03FD6E99" w14:textId="43731154" w:rsidR="00CD654E" w:rsidRPr="00CD654E" w:rsidRDefault="00CD654E" w:rsidP="00CD654E">
            <w:pPr>
              <w:pStyle w:val="acctfourfigures"/>
              <w:tabs>
                <w:tab w:val="clear" w:pos="765"/>
                <w:tab w:val="decimal" w:pos="1185"/>
              </w:tabs>
              <w:spacing w:line="240" w:lineRule="atLeast"/>
              <w:ind w:right="-173"/>
              <w:rPr>
                <w:szCs w:val="22"/>
                <w:lang w:val="en-US" w:bidi="th-TH"/>
              </w:rPr>
            </w:pPr>
            <w:r w:rsidRPr="00CD654E">
              <w:rPr>
                <w:szCs w:val="22"/>
              </w:rPr>
              <w:t xml:space="preserve"> 52,040 </w:t>
            </w:r>
          </w:p>
        </w:tc>
        <w:tc>
          <w:tcPr>
            <w:tcW w:w="180" w:type="dxa"/>
          </w:tcPr>
          <w:p w14:paraId="2C88A48C" w14:textId="77777777" w:rsidR="00CD654E" w:rsidRPr="00CD654E" w:rsidRDefault="00CD654E" w:rsidP="00CD654E">
            <w:pPr>
              <w:pStyle w:val="acctfourfigures"/>
              <w:tabs>
                <w:tab w:val="clear" w:pos="765"/>
                <w:tab w:val="decimal" w:pos="1143"/>
              </w:tabs>
              <w:spacing w:line="240" w:lineRule="atLeast"/>
              <w:ind w:right="-173"/>
              <w:rPr>
                <w:szCs w:val="22"/>
                <w:lang w:val="en-US" w:bidi="th-TH"/>
              </w:rPr>
            </w:pPr>
          </w:p>
        </w:tc>
        <w:tc>
          <w:tcPr>
            <w:tcW w:w="1352" w:type="dxa"/>
            <w:gridSpan w:val="2"/>
            <w:tcBorders>
              <w:left w:val="nil"/>
              <w:bottom w:val="single" w:sz="4" w:space="0" w:color="auto"/>
              <w:right w:val="nil"/>
            </w:tcBorders>
          </w:tcPr>
          <w:p w14:paraId="111D54D8" w14:textId="38A7A062" w:rsidR="00CD654E" w:rsidRPr="00CD654E" w:rsidRDefault="00CD654E" w:rsidP="00CD654E">
            <w:pPr>
              <w:pStyle w:val="acctfourfigures"/>
              <w:tabs>
                <w:tab w:val="clear" w:pos="765"/>
                <w:tab w:val="decimal" w:pos="1125"/>
              </w:tabs>
              <w:spacing w:line="240" w:lineRule="atLeast"/>
              <w:ind w:right="-173"/>
              <w:rPr>
                <w:szCs w:val="22"/>
              </w:rPr>
            </w:pPr>
            <w:r w:rsidRPr="00CD654E">
              <w:rPr>
                <w:szCs w:val="22"/>
              </w:rPr>
              <w:t xml:space="preserve"> 36,894 </w:t>
            </w:r>
          </w:p>
        </w:tc>
        <w:tc>
          <w:tcPr>
            <w:tcW w:w="180" w:type="dxa"/>
            <w:gridSpan w:val="2"/>
          </w:tcPr>
          <w:p w14:paraId="2D4CAEF9" w14:textId="77777777" w:rsidR="00CD654E" w:rsidRPr="00CD654E" w:rsidRDefault="00CD654E" w:rsidP="00CD654E">
            <w:pPr>
              <w:pStyle w:val="acctfourfigures"/>
              <w:tabs>
                <w:tab w:val="clear" w:pos="765"/>
                <w:tab w:val="decimal" w:pos="1143"/>
              </w:tabs>
              <w:spacing w:line="240" w:lineRule="atLeast"/>
              <w:ind w:left="-79" w:right="-173"/>
              <w:rPr>
                <w:szCs w:val="22"/>
              </w:rPr>
            </w:pPr>
          </w:p>
        </w:tc>
        <w:tc>
          <w:tcPr>
            <w:tcW w:w="1382" w:type="dxa"/>
            <w:tcBorders>
              <w:left w:val="nil"/>
              <w:bottom w:val="single" w:sz="4" w:space="0" w:color="auto"/>
              <w:right w:val="nil"/>
            </w:tcBorders>
          </w:tcPr>
          <w:p w14:paraId="71E14B63" w14:textId="1892E291" w:rsidR="00CD654E" w:rsidRPr="00CD654E" w:rsidRDefault="00CD654E" w:rsidP="00CD654E">
            <w:pPr>
              <w:pStyle w:val="acctfourfigures"/>
              <w:tabs>
                <w:tab w:val="clear" w:pos="765"/>
                <w:tab w:val="decimal" w:pos="1143"/>
              </w:tabs>
              <w:spacing w:line="240" w:lineRule="atLeast"/>
              <w:ind w:right="-173"/>
              <w:rPr>
                <w:szCs w:val="22"/>
              </w:rPr>
            </w:pPr>
            <w:r w:rsidRPr="00CD654E">
              <w:rPr>
                <w:szCs w:val="22"/>
              </w:rPr>
              <w:t xml:space="preserve"> 52,040 </w:t>
            </w:r>
          </w:p>
        </w:tc>
        <w:tc>
          <w:tcPr>
            <w:tcW w:w="178" w:type="dxa"/>
          </w:tcPr>
          <w:p w14:paraId="6B16195C" w14:textId="77777777" w:rsidR="00CD654E" w:rsidRPr="00CD654E" w:rsidRDefault="00CD654E" w:rsidP="00CD654E">
            <w:pPr>
              <w:pStyle w:val="acctfourfigures"/>
              <w:tabs>
                <w:tab w:val="clear" w:pos="765"/>
                <w:tab w:val="decimal" w:pos="1143"/>
              </w:tabs>
              <w:spacing w:line="240" w:lineRule="atLeast"/>
              <w:ind w:right="-173"/>
              <w:rPr>
                <w:szCs w:val="22"/>
              </w:rPr>
            </w:pPr>
          </w:p>
        </w:tc>
        <w:tc>
          <w:tcPr>
            <w:tcW w:w="1318" w:type="dxa"/>
            <w:gridSpan w:val="2"/>
            <w:tcBorders>
              <w:left w:val="nil"/>
              <w:bottom w:val="single" w:sz="4" w:space="0" w:color="auto"/>
              <w:right w:val="nil"/>
            </w:tcBorders>
          </w:tcPr>
          <w:p w14:paraId="49D7DD20" w14:textId="692AD97C" w:rsidR="00CD654E" w:rsidRPr="00CD654E" w:rsidRDefault="00CD654E" w:rsidP="00CD654E">
            <w:pPr>
              <w:pStyle w:val="acctfourfigures"/>
              <w:tabs>
                <w:tab w:val="clear" w:pos="765"/>
                <w:tab w:val="decimal" w:pos="1143"/>
              </w:tabs>
              <w:spacing w:line="240" w:lineRule="atLeast"/>
              <w:ind w:right="-173"/>
              <w:rPr>
                <w:szCs w:val="22"/>
              </w:rPr>
            </w:pPr>
            <w:r w:rsidRPr="00CD654E">
              <w:rPr>
                <w:szCs w:val="22"/>
              </w:rPr>
              <w:t xml:space="preserve"> 36,894 </w:t>
            </w:r>
          </w:p>
        </w:tc>
      </w:tr>
      <w:tr w:rsidR="00CD654E" w:rsidRPr="009426D0" w14:paraId="0723C2A4" w14:textId="77777777" w:rsidTr="00504186">
        <w:trPr>
          <w:cantSplit/>
          <w:trHeight w:val="74"/>
        </w:trPr>
        <w:tc>
          <w:tcPr>
            <w:tcW w:w="3330" w:type="dxa"/>
          </w:tcPr>
          <w:p w14:paraId="42EDDCFE" w14:textId="77777777" w:rsidR="00CD654E" w:rsidRPr="009426D0" w:rsidRDefault="00CD654E" w:rsidP="00CD654E">
            <w:pPr>
              <w:spacing w:line="240" w:lineRule="atLeast"/>
              <w:rPr>
                <w:i/>
                <w:iCs/>
                <w:szCs w:val="22"/>
              </w:rPr>
            </w:pPr>
          </w:p>
        </w:tc>
        <w:tc>
          <w:tcPr>
            <w:tcW w:w="1350" w:type="dxa"/>
            <w:tcBorders>
              <w:left w:val="nil"/>
              <w:right w:val="nil"/>
            </w:tcBorders>
          </w:tcPr>
          <w:p w14:paraId="3A43E4E0" w14:textId="306CA260" w:rsidR="00CD654E" w:rsidRPr="00CD654E" w:rsidRDefault="00CD654E" w:rsidP="00CD654E">
            <w:pPr>
              <w:pStyle w:val="acctfourfigures"/>
              <w:tabs>
                <w:tab w:val="clear" w:pos="765"/>
                <w:tab w:val="decimal" w:pos="1185"/>
              </w:tabs>
              <w:spacing w:line="240" w:lineRule="atLeast"/>
              <w:ind w:right="-173"/>
              <w:rPr>
                <w:szCs w:val="22"/>
                <w:lang w:val="en-US" w:bidi="th-TH"/>
              </w:rPr>
            </w:pPr>
            <w:r w:rsidRPr="00CD654E">
              <w:rPr>
                <w:szCs w:val="22"/>
              </w:rPr>
              <w:t>71,731,449</w:t>
            </w:r>
          </w:p>
        </w:tc>
        <w:tc>
          <w:tcPr>
            <w:tcW w:w="180" w:type="dxa"/>
          </w:tcPr>
          <w:p w14:paraId="59B02EBB" w14:textId="77777777" w:rsidR="00CD654E" w:rsidRPr="00CD654E" w:rsidRDefault="00CD654E" w:rsidP="00CD654E">
            <w:pPr>
              <w:pStyle w:val="acctfourfigures"/>
              <w:tabs>
                <w:tab w:val="clear" w:pos="765"/>
                <w:tab w:val="decimal" w:pos="1143"/>
              </w:tabs>
              <w:spacing w:line="240" w:lineRule="atLeast"/>
              <w:ind w:right="-173"/>
              <w:rPr>
                <w:szCs w:val="22"/>
                <w:lang w:val="en-US" w:bidi="th-TH"/>
              </w:rPr>
            </w:pPr>
          </w:p>
        </w:tc>
        <w:tc>
          <w:tcPr>
            <w:tcW w:w="1352" w:type="dxa"/>
            <w:gridSpan w:val="2"/>
            <w:tcBorders>
              <w:left w:val="nil"/>
              <w:right w:val="nil"/>
            </w:tcBorders>
          </w:tcPr>
          <w:p w14:paraId="56FD8F1A" w14:textId="11C0A300" w:rsidR="00CD654E" w:rsidRPr="00CD654E" w:rsidRDefault="00CD654E" w:rsidP="00CD654E">
            <w:pPr>
              <w:pStyle w:val="acctfourfigures"/>
              <w:tabs>
                <w:tab w:val="clear" w:pos="765"/>
                <w:tab w:val="decimal" w:pos="1125"/>
              </w:tabs>
              <w:spacing w:line="240" w:lineRule="atLeast"/>
              <w:ind w:right="-173"/>
              <w:rPr>
                <w:szCs w:val="22"/>
              </w:rPr>
            </w:pPr>
            <w:r w:rsidRPr="00CD654E">
              <w:rPr>
                <w:szCs w:val="22"/>
              </w:rPr>
              <w:t>60,186,623</w:t>
            </w:r>
          </w:p>
        </w:tc>
        <w:tc>
          <w:tcPr>
            <w:tcW w:w="180" w:type="dxa"/>
            <w:gridSpan w:val="2"/>
          </w:tcPr>
          <w:p w14:paraId="5867CA1C" w14:textId="77777777" w:rsidR="00CD654E" w:rsidRPr="00CD654E" w:rsidRDefault="00CD654E" w:rsidP="00CD654E">
            <w:pPr>
              <w:pStyle w:val="acctfourfigures"/>
              <w:tabs>
                <w:tab w:val="clear" w:pos="765"/>
                <w:tab w:val="decimal" w:pos="1143"/>
              </w:tabs>
              <w:spacing w:line="240" w:lineRule="atLeast"/>
              <w:ind w:left="-79" w:right="-173"/>
              <w:rPr>
                <w:szCs w:val="22"/>
              </w:rPr>
            </w:pPr>
          </w:p>
        </w:tc>
        <w:tc>
          <w:tcPr>
            <w:tcW w:w="1382" w:type="dxa"/>
            <w:tcBorders>
              <w:left w:val="nil"/>
              <w:right w:val="nil"/>
            </w:tcBorders>
          </w:tcPr>
          <w:p w14:paraId="20C18311" w14:textId="560A8BBF" w:rsidR="00CD654E" w:rsidRPr="00CD654E" w:rsidRDefault="00CD654E" w:rsidP="00CD654E">
            <w:pPr>
              <w:pStyle w:val="acctfourfigures"/>
              <w:tabs>
                <w:tab w:val="clear" w:pos="765"/>
                <w:tab w:val="decimal" w:pos="1143"/>
              </w:tabs>
              <w:spacing w:line="240" w:lineRule="atLeast"/>
              <w:ind w:right="-173"/>
              <w:rPr>
                <w:szCs w:val="22"/>
              </w:rPr>
            </w:pPr>
            <w:r w:rsidRPr="00CD654E">
              <w:rPr>
                <w:szCs w:val="22"/>
              </w:rPr>
              <w:t xml:space="preserve"> 71,731,449 </w:t>
            </w:r>
          </w:p>
        </w:tc>
        <w:tc>
          <w:tcPr>
            <w:tcW w:w="178" w:type="dxa"/>
          </w:tcPr>
          <w:p w14:paraId="3ACDF66C" w14:textId="77777777" w:rsidR="00CD654E" w:rsidRPr="00CD654E" w:rsidRDefault="00CD654E" w:rsidP="00CD654E">
            <w:pPr>
              <w:pStyle w:val="acctfourfigures"/>
              <w:tabs>
                <w:tab w:val="clear" w:pos="765"/>
                <w:tab w:val="decimal" w:pos="1143"/>
              </w:tabs>
              <w:spacing w:line="240" w:lineRule="atLeast"/>
              <w:ind w:right="-173"/>
              <w:rPr>
                <w:szCs w:val="22"/>
              </w:rPr>
            </w:pPr>
          </w:p>
        </w:tc>
        <w:tc>
          <w:tcPr>
            <w:tcW w:w="1318" w:type="dxa"/>
            <w:gridSpan w:val="2"/>
            <w:tcBorders>
              <w:left w:val="nil"/>
              <w:right w:val="nil"/>
            </w:tcBorders>
          </w:tcPr>
          <w:p w14:paraId="0A735F82" w14:textId="2BE66814" w:rsidR="00CD654E" w:rsidRPr="00CD654E" w:rsidRDefault="00CD654E" w:rsidP="00CD654E">
            <w:pPr>
              <w:pStyle w:val="acctfourfigures"/>
              <w:tabs>
                <w:tab w:val="clear" w:pos="765"/>
                <w:tab w:val="decimal" w:pos="1143"/>
              </w:tabs>
              <w:spacing w:line="240" w:lineRule="atLeast"/>
              <w:ind w:right="-173"/>
              <w:rPr>
                <w:szCs w:val="22"/>
              </w:rPr>
            </w:pPr>
            <w:r w:rsidRPr="00CD654E">
              <w:rPr>
                <w:szCs w:val="22"/>
              </w:rPr>
              <w:t>60,186,623</w:t>
            </w:r>
          </w:p>
        </w:tc>
      </w:tr>
      <w:tr w:rsidR="00CD654E" w:rsidRPr="009426D0" w14:paraId="72873F1F" w14:textId="77777777" w:rsidTr="00504186">
        <w:trPr>
          <w:cantSplit/>
          <w:trHeight w:val="74"/>
        </w:trPr>
        <w:tc>
          <w:tcPr>
            <w:tcW w:w="3330" w:type="dxa"/>
          </w:tcPr>
          <w:p w14:paraId="3959DA14" w14:textId="63B250F5" w:rsidR="00CD654E" w:rsidRPr="009426D0" w:rsidRDefault="00CD654E" w:rsidP="00CD654E">
            <w:pPr>
              <w:spacing w:line="240" w:lineRule="atLeast"/>
              <w:rPr>
                <w:i/>
                <w:iCs/>
                <w:szCs w:val="22"/>
              </w:rPr>
            </w:pPr>
            <w:r w:rsidRPr="009426D0">
              <w:rPr>
                <w:i/>
                <w:iCs/>
                <w:szCs w:val="22"/>
              </w:rPr>
              <w:t>Less</w:t>
            </w:r>
            <w:r w:rsidRPr="009426D0">
              <w:rPr>
                <w:szCs w:val="22"/>
              </w:rPr>
              <w:t xml:space="preserve"> deferred financing cost</w:t>
            </w:r>
          </w:p>
        </w:tc>
        <w:tc>
          <w:tcPr>
            <w:tcW w:w="1350" w:type="dxa"/>
            <w:tcBorders>
              <w:left w:val="nil"/>
              <w:bottom w:val="single" w:sz="4" w:space="0" w:color="auto"/>
              <w:right w:val="nil"/>
            </w:tcBorders>
          </w:tcPr>
          <w:p w14:paraId="470FF7EC" w14:textId="529E1511" w:rsidR="00CD654E" w:rsidRPr="00CD654E" w:rsidRDefault="00CD654E" w:rsidP="00CD654E">
            <w:pPr>
              <w:pStyle w:val="acctfourfigures"/>
              <w:tabs>
                <w:tab w:val="clear" w:pos="765"/>
                <w:tab w:val="decimal" w:pos="1185"/>
              </w:tabs>
              <w:spacing w:line="240" w:lineRule="atLeast"/>
              <w:ind w:right="-173"/>
              <w:rPr>
                <w:szCs w:val="22"/>
                <w:lang w:val="en-US" w:bidi="th-TH"/>
              </w:rPr>
            </w:pPr>
            <w:r w:rsidRPr="00CD654E">
              <w:rPr>
                <w:szCs w:val="22"/>
              </w:rPr>
              <w:t xml:space="preserve"> (235,462)</w:t>
            </w:r>
          </w:p>
        </w:tc>
        <w:tc>
          <w:tcPr>
            <w:tcW w:w="180" w:type="dxa"/>
          </w:tcPr>
          <w:p w14:paraId="4AA6FD96" w14:textId="77777777" w:rsidR="00CD654E" w:rsidRPr="00CD654E" w:rsidRDefault="00CD654E" w:rsidP="00CD654E">
            <w:pPr>
              <w:pStyle w:val="acctfourfigures"/>
              <w:tabs>
                <w:tab w:val="clear" w:pos="765"/>
                <w:tab w:val="decimal" w:pos="1143"/>
              </w:tabs>
              <w:spacing w:line="240" w:lineRule="atLeast"/>
              <w:ind w:right="-173"/>
              <w:rPr>
                <w:szCs w:val="22"/>
                <w:lang w:val="en-US" w:bidi="th-TH"/>
              </w:rPr>
            </w:pPr>
          </w:p>
        </w:tc>
        <w:tc>
          <w:tcPr>
            <w:tcW w:w="1352" w:type="dxa"/>
            <w:gridSpan w:val="2"/>
            <w:tcBorders>
              <w:left w:val="nil"/>
              <w:bottom w:val="single" w:sz="4" w:space="0" w:color="auto"/>
              <w:right w:val="nil"/>
            </w:tcBorders>
          </w:tcPr>
          <w:p w14:paraId="035B5011" w14:textId="2639F0D9" w:rsidR="00CD654E" w:rsidRPr="00CD654E" w:rsidRDefault="00CD654E" w:rsidP="00CD654E">
            <w:pPr>
              <w:pStyle w:val="acctfourfigures"/>
              <w:tabs>
                <w:tab w:val="clear" w:pos="765"/>
                <w:tab w:val="decimal" w:pos="1125"/>
              </w:tabs>
              <w:spacing w:line="240" w:lineRule="atLeast"/>
              <w:ind w:right="-173"/>
              <w:rPr>
                <w:szCs w:val="22"/>
              </w:rPr>
            </w:pPr>
            <w:r w:rsidRPr="00CD654E">
              <w:rPr>
                <w:szCs w:val="22"/>
              </w:rPr>
              <w:t xml:space="preserve"> (356,665)</w:t>
            </w:r>
          </w:p>
        </w:tc>
        <w:tc>
          <w:tcPr>
            <w:tcW w:w="180" w:type="dxa"/>
            <w:gridSpan w:val="2"/>
          </w:tcPr>
          <w:p w14:paraId="611B5738" w14:textId="77777777" w:rsidR="00CD654E" w:rsidRPr="00CD654E" w:rsidRDefault="00CD654E" w:rsidP="00CD654E">
            <w:pPr>
              <w:pStyle w:val="acctfourfigures"/>
              <w:tabs>
                <w:tab w:val="clear" w:pos="765"/>
                <w:tab w:val="decimal" w:pos="1143"/>
              </w:tabs>
              <w:spacing w:line="240" w:lineRule="atLeast"/>
              <w:ind w:left="-79" w:right="-173"/>
              <w:rPr>
                <w:szCs w:val="22"/>
              </w:rPr>
            </w:pPr>
          </w:p>
        </w:tc>
        <w:tc>
          <w:tcPr>
            <w:tcW w:w="1382" w:type="dxa"/>
            <w:tcBorders>
              <w:left w:val="nil"/>
              <w:bottom w:val="single" w:sz="4" w:space="0" w:color="auto"/>
              <w:right w:val="nil"/>
            </w:tcBorders>
          </w:tcPr>
          <w:p w14:paraId="70EDDE46" w14:textId="6DA00BA1" w:rsidR="00CD654E" w:rsidRPr="00CD654E" w:rsidRDefault="00CD654E" w:rsidP="00CD654E">
            <w:pPr>
              <w:pStyle w:val="acctfourfigures"/>
              <w:tabs>
                <w:tab w:val="clear" w:pos="765"/>
                <w:tab w:val="decimal" w:pos="1143"/>
              </w:tabs>
              <w:spacing w:line="240" w:lineRule="atLeast"/>
              <w:ind w:right="-173"/>
              <w:rPr>
                <w:szCs w:val="22"/>
              </w:rPr>
            </w:pPr>
            <w:r w:rsidRPr="00CD654E">
              <w:rPr>
                <w:szCs w:val="22"/>
              </w:rPr>
              <w:t xml:space="preserve"> (235,462)</w:t>
            </w:r>
          </w:p>
        </w:tc>
        <w:tc>
          <w:tcPr>
            <w:tcW w:w="178" w:type="dxa"/>
          </w:tcPr>
          <w:p w14:paraId="707528F3" w14:textId="77777777" w:rsidR="00CD654E" w:rsidRPr="00CD654E" w:rsidRDefault="00CD654E" w:rsidP="00CD654E">
            <w:pPr>
              <w:pStyle w:val="acctfourfigures"/>
              <w:tabs>
                <w:tab w:val="clear" w:pos="765"/>
                <w:tab w:val="decimal" w:pos="1143"/>
              </w:tabs>
              <w:spacing w:line="240" w:lineRule="atLeast"/>
              <w:ind w:right="-173"/>
              <w:rPr>
                <w:szCs w:val="22"/>
              </w:rPr>
            </w:pPr>
          </w:p>
        </w:tc>
        <w:tc>
          <w:tcPr>
            <w:tcW w:w="1318" w:type="dxa"/>
            <w:gridSpan w:val="2"/>
            <w:tcBorders>
              <w:left w:val="nil"/>
              <w:bottom w:val="single" w:sz="4" w:space="0" w:color="auto"/>
              <w:right w:val="nil"/>
            </w:tcBorders>
          </w:tcPr>
          <w:p w14:paraId="59B0E67D" w14:textId="41338EAC" w:rsidR="00CD654E" w:rsidRPr="00CD654E" w:rsidRDefault="00CD654E" w:rsidP="00CD654E">
            <w:pPr>
              <w:pStyle w:val="acctfourfigures"/>
              <w:tabs>
                <w:tab w:val="clear" w:pos="765"/>
                <w:tab w:val="decimal" w:pos="1143"/>
              </w:tabs>
              <w:spacing w:line="240" w:lineRule="atLeast"/>
              <w:ind w:right="-173"/>
              <w:rPr>
                <w:szCs w:val="22"/>
              </w:rPr>
            </w:pPr>
            <w:r w:rsidRPr="00CD654E">
              <w:rPr>
                <w:szCs w:val="22"/>
              </w:rPr>
              <w:t xml:space="preserve"> (356,665)</w:t>
            </w:r>
          </w:p>
        </w:tc>
      </w:tr>
      <w:tr w:rsidR="00CD654E" w:rsidRPr="009426D0" w14:paraId="031D1DAF" w14:textId="77777777" w:rsidTr="00504186">
        <w:trPr>
          <w:cantSplit/>
          <w:trHeight w:val="74"/>
        </w:trPr>
        <w:tc>
          <w:tcPr>
            <w:tcW w:w="3330" w:type="dxa"/>
          </w:tcPr>
          <w:p w14:paraId="695E7362" w14:textId="77777777" w:rsidR="00CD654E" w:rsidRPr="009426D0" w:rsidRDefault="00CD654E" w:rsidP="00CD654E">
            <w:pPr>
              <w:spacing w:line="240" w:lineRule="atLeast"/>
              <w:rPr>
                <w:i/>
                <w:iCs/>
                <w:szCs w:val="22"/>
              </w:rPr>
            </w:pPr>
          </w:p>
        </w:tc>
        <w:tc>
          <w:tcPr>
            <w:tcW w:w="1350" w:type="dxa"/>
            <w:tcBorders>
              <w:left w:val="nil"/>
              <w:right w:val="nil"/>
            </w:tcBorders>
          </w:tcPr>
          <w:p w14:paraId="677D5742" w14:textId="159AFF00" w:rsidR="00CD654E" w:rsidRPr="00CD654E" w:rsidRDefault="00CD654E" w:rsidP="00CD654E">
            <w:pPr>
              <w:pStyle w:val="acctfourfigures"/>
              <w:tabs>
                <w:tab w:val="clear" w:pos="765"/>
                <w:tab w:val="decimal" w:pos="1185"/>
              </w:tabs>
              <w:spacing w:line="240" w:lineRule="atLeast"/>
              <w:ind w:right="-173"/>
              <w:rPr>
                <w:szCs w:val="22"/>
                <w:lang w:val="en-US" w:bidi="th-TH"/>
              </w:rPr>
            </w:pPr>
            <w:r w:rsidRPr="00CD654E">
              <w:rPr>
                <w:szCs w:val="22"/>
              </w:rPr>
              <w:t xml:space="preserve"> 71,495,987 </w:t>
            </w:r>
          </w:p>
        </w:tc>
        <w:tc>
          <w:tcPr>
            <w:tcW w:w="180" w:type="dxa"/>
          </w:tcPr>
          <w:p w14:paraId="4E8964F4" w14:textId="77777777" w:rsidR="00CD654E" w:rsidRPr="00CD654E" w:rsidRDefault="00CD654E" w:rsidP="00CD654E">
            <w:pPr>
              <w:pStyle w:val="acctfourfigures"/>
              <w:tabs>
                <w:tab w:val="clear" w:pos="765"/>
                <w:tab w:val="decimal" w:pos="1143"/>
              </w:tabs>
              <w:spacing w:line="240" w:lineRule="atLeast"/>
              <w:ind w:right="-173"/>
              <w:rPr>
                <w:szCs w:val="22"/>
                <w:lang w:val="en-US" w:bidi="th-TH"/>
              </w:rPr>
            </w:pPr>
          </w:p>
        </w:tc>
        <w:tc>
          <w:tcPr>
            <w:tcW w:w="1352" w:type="dxa"/>
            <w:gridSpan w:val="2"/>
            <w:tcBorders>
              <w:left w:val="nil"/>
              <w:right w:val="nil"/>
            </w:tcBorders>
          </w:tcPr>
          <w:p w14:paraId="07F2C6A7" w14:textId="17D97101" w:rsidR="00CD654E" w:rsidRPr="00CD654E" w:rsidRDefault="00CD654E" w:rsidP="00CD654E">
            <w:pPr>
              <w:pStyle w:val="acctfourfigures"/>
              <w:tabs>
                <w:tab w:val="clear" w:pos="765"/>
                <w:tab w:val="decimal" w:pos="1125"/>
              </w:tabs>
              <w:spacing w:line="240" w:lineRule="atLeast"/>
              <w:ind w:right="-173"/>
              <w:rPr>
                <w:szCs w:val="22"/>
              </w:rPr>
            </w:pPr>
            <w:r w:rsidRPr="00CD654E">
              <w:rPr>
                <w:szCs w:val="22"/>
              </w:rPr>
              <w:t>59,829,958</w:t>
            </w:r>
          </w:p>
        </w:tc>
        <w:tc>
          <w:tcPr>
            <w:tcW w:w="180" w:type="dxa"/>
            <w:gridSpan w:val="2"/>
          </w:tcPr>
          <w:p w14:paraId="07BB9843" w14:textId="77777777" w:rsidR="00CD654E" w:rsidRPr="00CD654E" w:rsidRDefault="00CD654E" w:rsidP="00CD654E">
            <w:pPr>
              <w:pStyle w:val="acctfourfigures"/>
              <w:tabs>
                <w:tab w:val="clear" w:pos="765"/>
                <w:tab w:val="decimal" w:pos="1143"/>
              </w:tabs>
              <w:spacing w:line="240" w:lineRule="atLeast"/>
              <w:ind w:left="-79" w:right="-173"/>
              <w:rPr>
                <w:szCs w:val="22"/>
              </w:rPr>
            </w:pPr>
          </w:p>
        </w:tc>
        <w:tc>
          <w:tcPr>
            <w:tcW w:w="1382" w:type="dxa"/>
            <w:tcBorders>
              <w:left w:val="nil"/>
              <w:right w:val="nil"/>
            </w:tcBorders>
          </w:tcPr>
          <w:p w14:paraId="42CD0088" w14:textId="2FEB1940" w:rsidR="00CD654E" w:rsidRPr="00CD654E" w:rsidRDefault="00CD654E" w:rsidP="00CD654E">
            <w:pPr>
              <w:pStyle w:val="acctfourfigures"/>
              <w:tabs>
                <w:tab w:val="clear" w:pos="765"/>
                <w:tab w:val="decimal" w:pos="1143"/>
              </w:tabs>
              <w:spacing w:line="240" w:lineRule="atLeast"/>
              <w:ind w:right="-173"/>
              <w:rPr>
                <w:szCs w:val="22"/>
              </w:rPr>
            </w:pPr>
            <w:r w:rsidRPr="00CD654E">
              <w:rPr>
                <w:szCs w:val="22"/>
              </w:rPr>
              <w:t xml:space="preserve"> 71,495,987 </w:t>
            </w:r>
          </w:p>
        </w:tc>
        <w:tc>
          <w:tcPr>
            <w:tcW w:w="178" w:type="dxa"/>
          </w:tcPr>
          <w:p w14:paraId="4D9A321B" w14:textId="77777777" w:rsidR="00CD654E" w:rsidRPr="00CD654E" w:rsidRDefault="00CD654E" w:rsidP="00CD654E">
            <w:pPr>
              <w:pStyle w:val="acctfourfigures"/>
              <w:tabs>
                <w:tab w:val="clear" w:pos="765"/>
                <w:tab w:val="decimal" w:pos="1143"/>
              </w:tabs>
              <w:spacing w:line="240" w:lineRule="atLeast"/>
              <w:ind w:right="-173"/>
              <w:rPr>
                <w:szCs w:val="22"/>
              </w:rPr>
            </w:pPr>
          </w:p>
        </w:tc>
        <w:tc>
          <w:tcPr>
            <w:tcW w:w="1318" w:type="dxa"/>
            <w:gridSpan w:val="2"/>
            <w:tcBorders>
              <w:left w:val="nil"/>
              <w:right w:val="nil"/>
            </w:tcBorders>
          </w:tcPr>
          <w:p w14:paraId="2F810156" w14:textId="71F53A4B" w:rsidR="00CD654E" w:rsidRPr="00CD654E" w:rsidRDefault="00CD654E" w:rsidP="00CD654E">
            <w:pPr>
              <w:pStyle w:val="acctfourfigures"/>
              <w:tabs>
                <w:tab w:val="clear" w:pos="765"/>
                <w:tab w:val="decimal" w:pos="1143"/>
              </w:tabs>
              <w:spacing w:line="240" w:lineRule="atLeast"/>
              <w:ind w:right="-173"/>
              <w:rPr>
                <w:szCs w:val="22"/>
              </w:rPr>
            </w:pPr>
            <w:r w:rsidRPr="00CD654E">
              <w:rPr>
                <w:szCs w:val="22"/>
              </w:rPr>
              <w:t>59,829,958</w:t>
            </w:r>
          </w:p>
        </w:tc>
      </w:tr>
      <w:tr w:rsidR="008F4B1E" w:rsidRPr="009426D0" w14:paraId="655D7C24" w14:textId="77777777" w:rsidTr="00504186">
        <w:trPr>
          <w:cantSplit/>
          <w:trHeight w:val="74"/>
        </w:trPr>
        <w:tc>
          <w:tcPr>
            <w:tcW w:w="3330" w:type="dxa"/>
          </w:tcPr>
          <w:p w14:paraId="319F9107" w14:textId="5D3467B8" w:rsidR="008F4B1E" w:rsidRPr="009426D0" w:rsidRDefault="008F4B1E" w:rsidP="008F4B1E">
            <w:pPr>
              <w:spacing w:line="240" w:lineRule="atLeast"/>
              <w:rPr>
                <w:i/>
                <w:iCs/>
                <w:szCs w:val="22"/>
              </w:rPr>
            </w:pPr>
            <w:r w:rsidRPr="007743B3">
              <w:rPr>
                <w:i/>
                <w:iCs/>
                <w:szCs w:val="22"/>
              </w:rPr>
              <w:t xml:space="preserve">Less </w:t>
            </w:r>
            <w:r w:rsidRPr="007743B3">
              <w:rPr>
                <w:szCs w:val="22"/>
              </w:rPr>
              <w:t>long-term loans from financial</w:t>
            </w:r>
          </w:p>
        </w:tc>
        <w:tc>
          <w:tcPr>
            <w:tcW w:w="1350" w:type="dxa"/>
            <w:tcBorders>
              <w:left w:val="nil"/>
              <w:right w:val="nil"/>
            </w:tcBorders>
          </w:tcPr>
          <w:p w14:paraId="518B8D16" w14:textId="6D9A8DEB" w:rsidR="008F4B1E" w:rsidRPr="00CD654E" w:rsidRDefault="008F4B1E" w:rsidP="00CD654E">
            <w:pPr>
              <w:pStyle w:val="acctfourfigures"/>
              <w:tabs>
                <w:tab w:val="clear" w:pos="765"/>
                <w:tab w:val="decimal" w:pos="1185"/>
              </w:tabs>
              <w:spacing w:line="240" w:lineRule="atLeast"/>
              <w:ind w:right="-173"/>
              <w:rPr>
                <w:szCs w:val="22"/>
                <w:lang w:val="en-US" w:bidi="th-TH"/>
              </w:rPr>
            </w:pPr>
          </w:p>
        </w:tc>
        <w:tc>
          <w:tcPr>
            <w:tcW w:w="180" w:type="dxa"/>
          </w:tcPr>
          <w:p w14:paraId="71B07322" w14:textId="77777777" w:rsidR="008F4B1E" w:rsidRPr="00CD654E" w:rsidRDefault="008F4B1E" w:rsidP="008F4B1E">
            <w:pPr>
              <w:pStyle w:val="acctfourfigures"/>
              <w:tabs>
                <w:tab w:val="clear" w:pos="765"/>
                <w:tab w:val="decimal" w:pos="1143"/>
              </w:tabs>
              <w:spacing w:line="240" w:lineRule="atLeast"/>
              <w:ind w:right="-173"/>
              <w:rPr>
                <w:szCs w:val="22"/>
                <w:lang w:val="en-US" w:bidi="th-TH"/>
              </w:rPr>
            </w:pPr>
          </w:p>
        </w:tc>
        <w:tc>
          <w:tcPr>
            <w:tcW w:w="1352" w:type="dxa"/>
            <w:gridSpan w:val="2"/>
            <w:tcBorders>
              <w:left w:val="nil"/>
              <w:right w:val="nil"/>
            </w:tcBorders>
          </w:tcPr>
          <w:p w14:paraId="193DE002" w14:textId="1338301D" w:rsidR="008F4B1E" w:rsidRPr="00CD654E" w:rsidRDefault="008F4B1E" w:rsidP="00CD654E">
            <w:pPr>
              <w:pStyle w:val="acctfourfigures"/>
              <w:tabs>
                <w:tab w:val="clear" w:pos="765"/>
                <w:tab w:val="decimal" w:pos="1125"/>
              </w:tabs>
              <w:spacing w:line="240" w:lineRule="atLeast"/>
              <w:ind w:right="-173"/>
              <w:rPr>
                <w:szCs w:val="22"/>
              </w:rPr>
            </w:pPr>
          </w:p>
        </w:tc>
        <w:tc>
          <w:tcPr>
            <w:tcW w:w="180" w:type="dxa"/>
            <w:gridSpan w:val="2"/>
          </w:tcPr>
          <w:p w14:paraId="75C75B8E" w14:textId="77777777" w:rsidR="008F4B1E" w:rsidRPr="00CD654E" w:rsidRDefault="008F4B1E" w:rsidP="008F4B1E">
            <w:pPr>
              <w:pStyle w:val="acctfourfigures"/>
              <w:tabs>
                <w:tab w:val="clear" w:pos="765"/>
                <w:tab w:val="decimal" w:pos="1143"/>
              </w:tabs>
              <w:spacing w:line="240" w:lineRule="atLeast"/>
              <w:ind w:left="-79" w:right="-173"/>
              <w:rPr>
                <w:szCs w:val="22"/>
              </w:rPr>
            </w:pPr>
          </w:p>
        </w:tc>
        <w:tc>
          <w:tcPr>
            <w:tcW w:w="1382" w:type="dxa"/>
            <w:tcBorders>
              <w:left w:val="nil"/>
              <w:right w:val="nil"/>
            </w:tcBorders>
          </w:tcPr>
          <w:p w14:paraId="7C104494" w14:textId="699BA5E5" w:rsidR="008F4B1E" w:rsidRPr="00CD654E" w:rsidRDefault="008F4B1E" w:rsidP="00CD654E">
            <w:pPr>
              <w:pStyle w:val="acctfourfigures"/>
              <w:tabs>
                <w:tab w:val="clear" w:pos="765"/>
                <w:tab w:val="decimal" w:pos="1143"/>
              </w:tabs>
              <w:spacing w:line="240" w:lineRule="atLeast"/>
              <w:ind w:right="-173"/>
              <w:rPr>
                <w:szCs w:val="22"/>
              </w:rPr>
            </w:pPr>
          </w:p>
        </w:tc>
        <w:tc>
          <w:tcPr>
            <w:tcW w:w="178" w:type="dxa"/>
          </w:tcPr>
          <w:p w14:paraId="1723D47C" w14:textId="77777777" w:rsidR="008F4B1E" w:rsidRPr="00CD654E" w:rsidRDefault="008F4B1E" w:rsidP="008F4B1E">
            <w:pPr>
              <w:pStyle w:val="acctfourfigures"/>
              <w:tabs>
                <w:tab w:val="clear" w:pos="765"/>
                <w:tab w:val="decimal" w:pos="1143"/>
              </w:tabs>
              <w:spacing w:line="240" w:lineRule="atLeast"/>
              <w:ind w:right="-173"/>
              <w:rPr>
                <w:szCs w:val="22"/>
              </w:rPr>
            </w:pPr>
          </w:p>
        </w:tc>
        <w:tc>
          <w:tcPr>
            <w:tcW w:w="1318" w:type="dxa"/>
            <w:gridSpan w:val="2"/>
            <w:tcBorders>
              <w:left w:val="nil"/>
              <w:right w:val="nil"/>
            </w:tcBorders>
          </w:tcPr>
          <w:p w14:paraId="549B501E" w14:textId="1FE32F55" w:rsidR="008F4B1E" w:rsidRPr="00CD654E" w:rsidRDefault="008F4B1E" w:rsidP="00CD654E">
            <w:pPr>
              <w:pStyle w:val="acctfourfigures"/>
              <w:tabs>
                <w:tab w:val="clear" w:pos="765"/>
                <w:tab w:val="decimal" w:pos="1143"/>
              </w:tabs>
              <w:spacing w:line="240" w:lineRule="atLeast"/>
              <w:ind w:right="-173"/>
              <w:rPr>
                <w:szCs w:val="22"/>
              </w:rPr>
            </w:pPr>
          </w:p>
        </w:tc>
      </w:tr>
      <w:tr w:rsidR="00CD654E" w:rsidRPr="009426D0" w14:paraId="5D50DF59" w14:textId="77777777" w:rsidTr="00504186">
        <w:trPr>
          <w:cantSplit/>
          <w:trHeight w:val="74"/>
        </w:trPr>
        <w:tc>
          <w:tcPr>
            <w:tcW w:w="3330" w:type="dxa"/>
          </w:tcPr>
          <w:p w14:paraId="725C9856" w14:textId="0248924E" w:rsidR="00CD654E" w:rsidRPr="009426D0" w:rsidRDefault="00CD654E" w:rsidP="003B7F85">
            <w:pPr>
              <w:spacing w:line="240" w:lineRule="atLeast"/>
              <w:ind w:firstLine="195"/>
              <w:rPr>
                <w:i/>
                <w:iCs/>
                <w:szCs w:val="22"/>
              </w:rPr>
            </w:pPr>
            <w:r>
              <w:rPr>
                <w:szCs w:val="22"/>
              </w:rPr>
              <w:t>i</w:t>
            </w:r>
            <w:r w:rsidRPr="007743B3">
              <w:rPr>
                <w:szCs w:val="22"/>
              </w:rPr>
              <w:t xml:space="preserve">nstitution </w:t>
            </w:r>
            <w:r>
              <w:rPr>
                <w:szCs w:val="22"/>
              </w:rPr>
              <w:t>-</w:t>
            </w:r>
            <w:r w:rsidRPr="007743B3">
              <w:rPr>
                <w:szCs w:val="22"/>
              </w:rPr>
              <w:t xml:space="preserve"> current portion</w:t>
            </w:r>
          </w:p>
        </w:tc>
        <w:tc>
          <w:tcPr>
            <w:tcW w:w="1350" w:type="dxa"/>
            <w:tcBorders>
              <w:left w:val="nil"/>
              <w:bottom w:val="single" w:sz="4" w:space="0" w:color="auto"/>
              <w:right w:val="nil"/>
            </w:tcBorders>
          </w:tcPr>
          <w:p w14:paraId="654D1F44" w14:textId="0FC90ADC" w:rsidR="00CD654E" w:rsidRPr="00CD654E" w:rsidRDefault="00CD654E" w:rsidP="00CD654E">
            <w:pPr>
              <w:pStyle w:val="acctfourfigures"/>
              <w:tabs>
                <w:tab w:val="clear" w:pos="765"/>
                <w:tab w:val="decimal" w:pos="1185"/>
              </w:tabs>
              <w:spacing w:line="240" w:lineRule="atLeast"/>
              <w:ind w:right="-173"/>
              <w:rPr>
                <w:szCs w:val="22"/>
                <w:lang w:val="en-US" w:bidi="th-TH"/>
              </w:rPr>
            </w:pPr>
            <w:r w:rsidRPr="00CD654E">
              <w:rPr>
                <w:szCs w:val="22"/>
              </w:rPr>
              <w:t xml:space="preserve"> (30,066,078)</w:t>
            </w:r>
          </w:p>
        </w:tc>
        <w:tc>
          <w:tcPr>
            <w:tcW w:w="180" w:type="dxa"/>
          </w:tcPr>
          <w:p w14:paraId="5AB54FA4" w14:textId="77777777" w:rsidR="00CD654E" w:rsidRPr="00CD654E" w:rsidRDefault="00CD654E" w:rsidP="00CD654E">
            <w:pPr>
              <w:pStyle w:val="acctfourfigures"/>
              <w:tabs>
                <w:tab w:val="clear" w:pos="765"/>
                <w:tab w:val="decimal" w:pos="1143"/>
              </w:tabs>
              <w:spacing w:line="240" w:lineRule="atLeast"/>
              <w:ind w:right="-173"/>
              <w:rPr>
                <w:szCs w:val="22"/>
                <w:lang w:val="en-US" w:bidi="th-TH"/>
              </w:rPr>
            </w:pPr>
          </w:p>
        </w:tc>
        <w:tc>
          <w:tcPr>
            <w:tcW w:w="1352" w:type="dxa"/>
            <w:gridSpan w:val="2"/>
            <w:tcBorders>
              <w:left w:val="nil"/>
              <w:bottom w:val="single" w:sz="4" w:space="0" w:color="auto"/>
              <w:right w:val="nil"/>
            </w:tcBorders>
          </w:tcPr>
          <w:p w14:paraId="78BD1B8B" w14:textId="0BD0E15F" w:rsidR="00CD654E" w:rsidRPr="00CD654E" w:rsidRDefault="00CD654E" w:rsidP="00CD654E">
            <w:pPr>
              <w:pStyle w:val="acctfourfigures"/>
              <w:tabs>
                <w:tab w:val="clear" w:pos="765"/>
                <w:tab w:val="decimal" w:pos="1125"/>
              </w:tabs>
              <w:spacing w:line="240" w:lineRule="atLeast"/>
              <w:ind w:right="-173"/>
              <w:rPr>
                <w:szCs w:val="22"/>
              </w:rPr>
            </w:pPr>
            <w:r w:rsidRPr="00CD654E">
              <w:rPr>
                <w:szCs w:val="22"/>
              </w:rPr>
              <w:t>(8,800,000)</w:t>
            </w:r>
          </w:p>
        </w:tc>
        <w:tc>
          <w:tcPr>
            <w:tcW w:w="180" w:type="dxa"/>
            <w:gridSpan w:val="2"/>
          </w:tcPr>
          <w:p w14:paraId="09D6A2F4" w14:textId="77777777" w:rsidR="00CD654E" w:rsidRPr="00CD654E" w:rsidRDefault="00CD654E" w:rsidP="00CD654E">
            <w:pPr>
              <w:pStyle w:val="acctfourfigures"/>
              <w:tabs>
                <w:tab w:val="clear" w:pos="765"/>
                <w:tab w:val="decimal" w:pos="1143"/>
              </w:tabs>
              <w:spacing w:line="240" w:lineRule="atLeast"/>
              <w:ind w:left="-79" w:right="-173"/>
              <w:rPr>
                <w:szCs w:val="22"/>
              </w:rPr>
            </w:pPr>
          </w:p>
        </w:tc>
        <w:tc>
          <w:tcPr>
            <w:tcW w:w="1382" w:type="dxa"/>
            <w:tcBorders>
              <w:left w:val="nil"/>
              <w:bottom w:val="single" w:sz="4" w:space="0" w:color="auto"/>
              <w:right w:val="nil"/>
            </w:tcBorders>
          </w:tcPr>
          <w:p w14:paraId="0A361D12" w14:textId="500B3B6A" w:rsidR="00CD654E" w:rsidRPr="00CD654E" w:rsidRDefault="00CD654E" w:rsidP="00CD654E">
            <w:pPr>
              <w:pStyle w:val="acctfourfigures"/>
              <w:tabs>
                <w:tab w:val="clear" w:pos="765"/>
                <w:tab w:val="decimal" w:pos="1143"/>
              </w:tabs>
              <w:spacing w:line="240" w:lineRule="atLeast"/>
              <w:ind w:right="-173"/>
              <w:rPr>
                <w:szCs w:val="22"/>
              </w:rPr>
            </w:pPr>
            <w:r w:rsidRPr="00CD654E">
              <w:rPr>
                <w:szCs w:val="22"/>
              </w:rPr>
              <w:t xml:space="preserve"> (30,066,078)</w:t>
            </w:r>
          </w:p>
        </w:tc>
        <w:tc>
          <w:tcPr>
            <w:tcW w:w="178" w:type="dxa"/>
          </w:tcPr>
          <w:p w14:paraId="5905F861" w14:textId="77777777" w:rsidR="00CD654E" w:rsidRPr="00CD654E" w:rsidRDefault="00CD654E" w:rsidP="00CD654E">
            <w:pPr>
              <w:pStyle w:val="acctfourfigures"/>
              <w:tabs>
                <w:tab w:val="clear" w:pos="765"/>
                <w:tab w:val="decimal" w:pos="1143"/>
              </w:tabs>
              <w:spacing w:line="240" w:lineRule="atLeast"/>
              <w:ind w:right="-173"/>
              <w:rPr>
                <w:szCs w:val="22"/>
              </w:rPr>
            </w:pPr>
          </w:p>
        </w:tc>
        <w:tc>
          <w:tcPr>
            <w:tcW w:w="1318" w:type="dxa"/>
            <w:gridSpan w:val="2"/>
            <w:tcBorders>
              <w:left w:val="nil"/>
              <w:bottom w:val="single" w:sz="4" w:space="0" w:color="auto"/>
              <w:right w:val="nil"/>
            </w:tcBorders>
          </w:tcPr>
          <w:p w14:paraId="55168DF5" w14:textId="67CA38F8" w:rsidR="00CD654E" w:rsidRPr="00CD654E" w:rsidRDefault="00CD654E" w:rsidP="00CD654E">
            <w:pPr>
              <w:pStyle w:val="acctfourfigures"/>
              <w:tabs>
                <w:tab w:val="clear" w:pos="765"/>
                <w:tab w:val="decimal" w:pos="1143"/>
              </w:tabs>
              <w:spacing w:line="240" w:lineRule="atLeast"/>
              <w:ind w:right="-173"/>
              <w:rPr>
                <w:szCs w:val="22"/>
              </w:rPr>
            </w:pPr>
            <w:r w:rsidRPr="00CD654E">
              <w:rPr>
                <w:szCs w:val="22"/>
              </w:rPr>
              <w:t>(8,800,000)</w:t>
            </w:r>
          </w:p>
        </w:tc>
      </w:tr>
      <w:tr w:rsidR="00CD654E" w:rsidRPr="009426D0" w14:paraId="4777ACA9" w14:textId="77777777" w:rsidTr="00504186">
        <w:trPr>
          <w:cantSplit/>
        </w:trPr>
        <w:tc>
          <w:tcPr>
            <w:tcW w:w="3330" w:type="dxa"/>
            <w:hideMark/>
          </w:tcPr>
          <w:p w14:paraId="4B91128E" w14:textId="1DB815DC" w:rsidR="00CD654E" w:rsidRPr="009426D0" w:rsidRDefault="00CD654E" w:rsidP="00CD654E">
            <w:pPr>
              <w:spacing w:line="240" w:lineRule="atLeast"/>
              <w:ind w:left="191" w:hanging="191"/>
              <w:rPr>
                <w:b/>
                <w:bCs/>
                <w:szCs w:val="22"/>
              </w:rPr>
            </w:pPr>
            <w:proofErr w:type="gramStart"/>
            <w:r>
              <w:rPr>
                <w:b/>
                <w:bCs/>
                <w:szCs w:val="22"/>
              </w:rPr>
              <w:t>At</w:t>
            </w:r>
            <w:proofErr w:type="gramEnd"/>
            <w:r>
              <w:rPr>
                <w:b/>
                <w:bCs/>
                <w:szCs w:val="22"/>
              </w:rPr>
              <w:t xml:space="preserve"> 31 March</w:t>
            </w:r>
          </w:p>
        </w:tc>
        <w:tc>
          <w:tcPr>
            <w:tcW w:w="1350" w:type="dxa"/>
            <w:tcBorders>
              <w:top w:val="single" w:sz="4" w:space="0" w:color="auto"/>
              <w:left w:val="nil"/>
              <w:bottom w:val="double" w:sz="4" w:space="0" w:color="auto"/>
              <w:right w:val="nil"/>
            </w:tcBorders>
          </w:tcPr>
          <w:p w14:paraId="1781BAB7" w14:textId="2EB2568A" w:rsidR="00CD654E" w:rsidRPr="00CD654E" w:rsidRDefault="00CD654E" w:rsidP="00CD654E">
            <w:pPr>
              <w:pStyle w:val="acctfourfigures"/>
              <w:tabs>
                <w:tab w:val="clear" w:pos="765"/>
                <w:tab w:val="decimal" w:pos="1185"/>
              </w:tabs>
              <w:spacing w:line="240" w:lineRule="atLeast"/>
              <w:ind w:right="-173"/>
              <w:rPr>
                <w:b/>
                <w:bCs/>
                <w:szCs w:val="22"/>
                <w:lang w:val="en-US" w:bidi="th-TH"/>
              </w:rPr>
            </w:pPr>
            <w:r w:rsidRPr="00CD654E">
              <w:rPr>
                <w:b/>
                <w:bCs/>
                <w:szCs w:val="22"/>
              </w:rPr>
              <w:t xml:space="preserve"> 41,429,909 </w:t>
            </w:r>
          </w:p>
        </w:tc>
        <w:tc>
          <w:tcPr>
            <w:tcW w:w="180" w:type="dxa"/>
          </w:tcPr>
          <w:p w14:paraId="66E4ABE3" w14:textId="77777777" w:rsidR="00CD654E" w:rsidRPr="00CD654E" w:rsidRDefault="00CD654E" w:rsidP="00CD654E">
            <w:pPr>
              <w:pStyle w:val="acctfourfigures"/>
              <w:tabs>
                <w:tab w:val="clear" w:pos="765"/>
                <w:tab w:val="decimal" w:pos="1143"/>
              </w:tabs>
              <w:spacing w:line="240" w:lineRule="atLeast"/>
              <w:ind w:right="-173"/>
              <w:rPr>
                <w:b/>
                <w:bCs/>
                <w:szCs w:val="22"/>
              </w:rPr>
            </w:pPr>
          </w:p>
        </w:tc>
        <w:tc>
          <w:tcPr>
            <w:tcW w:w="1352" w:type="dxa"/>
            <w:gridSpan w:val="2"/>
            <w:tcBorders>
              <w:top w:val="single" w:sz="4" w:space="0" w:color="auto"/>
              <w:left w:val="nil"/>
              <w:bottom w:val="double" w:sz="4" w:space="0" w:color="auto"/>
              <w:right w:val="nil"/>
            </w:tcBorders>
          </w:tcPr>
          <w:p w14:paraId="6DA30026" w14:textId="6762C137" w:rsidR="00CD654E" w:rsidRPr="00CD654E" w:rsidRDefault="00CD654E" w:rsidP="00CD654E">
            <w:pPr>
              <w:pStyle w:val="acctfourfigures"/>
              <w:tabs>
                <w:tab w:val="clear" w:pos="765"/>
                <w:tab w:val="decimal" w:pos="1125"/>
              </w:tabs>
              <w:spacing w:line="240" w:lineRule="atLeast"/>
              <w:ind w:right="-173"/>
              <w:rPr>
                <w:b/>
                <w:bCs/>
                <w:szCs w:val="22"/>
              </w:rPr>
            </w:pPr>
            <w:r w:rsidRPr="00CD654E">
              <w:rPr>
                <w:b/>
                <w:bCs/>
                <w:szCs w:val="22"/>
              </w:rPr>
              <w:t>51,029,958</w:t>
            </w:r>
          </w:p>
        </w:tc>
        <w:tc>
          <w:tcPr>
            <w:tcW w:w="180" w:type="dxa"/>
            <w:gridSpan w:val="2"/>
          </w:tcPr>
          <w:p w14:paraId="2149A618" w14:textId="77777777" w:rsidR="00CD654E" w:rsidRPr="00CD654E" w:rsidRDefault="00CD654E" w:rsidP="00CD654E">
            <w:pPr>
              <w:pStyle w:val="acctfourfigures"/>
              <w:tabs>
                <w:tab w:val="clear" w:pos="765"/>
                <w:tab w:val="decimal" w:pos="1143"/>
              </w:tabs>
              <w:spacing w:line="240" w:lineRule="atLeast"/>
              <w:ind w:right="-173"/>
              <w:rPr>
                <w:b/>
                <w:bCs/>
                <w:szCs w:val="22"/>
              </w:rPr>
            </w:pPr>
          </w:p>
        </w:tc>
        <w:tc>
          <w:tcPr>
            <w:tcW w:w="1382" w:type="dxa"/>
            <w:tcBorders>
              <w:top w:val="single" w:sz="4" w:space="0" w:color="auto"/>
              <w:left w:val="nil"/>
              <w:bottom w:val="double" w:sz="4" w:space="0" w:color="auto"/>
              <w:right w:val="nil"/>
            </w:tcBorders>
          </w:tcPr>
          <w:p w14:paraId="2175BCF7" w14:textId="59F3262D" w:rsidR="00CD654E" w:rsidRPr="00CD654E" w:rsidRDefault="00CD654E" w:rsidP="00CD654E">
            <w:pPr>
              <w:pStyle w:val="acctfourfigures"/>
              <w:tabs>
                <w:tab w:val="clear" w:pos="765"/>
                <w:tab w:val="decimal" w:pos="1143"/>
              </w:tabs>
              <w:spacing w:line="240" w:lineRule="atLeast"/>
              <w:ind w:right="-173"/>
              <w:rPr>
                <w:b/>
                <w:bCs/>
                <w:szCs w:val="22"/>
                <w:lang w:val="en-US" w:bidi="th-TH"/>
              </w:rPr>
            </w:pPr>
            <w:r w:rsidRPr="00CD654E">
              <w:rPr>
                <w:b/>
                <w:bCs/>
                <w:szCs w:val="22"/>
              </w:rPr>
              <w:t xml:space="preserve"> 41,429,909 </w:t>
            </w:r>
          </w:p>
        </w:tc>
        <w:tc>
          <w:tcPr>
            <w:tcW w:w="178" w:type="dxa"/>
          </w:tcPr>
          <w:p w14:paraId="3CDF05D4" w14:textId="77777777" w:rsidR="00CD654E" w:rsidRPr="00CD654E" w:rsidRDefault="00CD654E" w:rsidP="00CD654E">
            <w:pPr>
              <w:pStyle w:val="acctfourfigures"/>
              <w:tabs>
                <w:tab w:val="clear" w:pos="765"/>
                <w:tab w:val="decimal" w:pos="1143"/>
              </w:tabs>
              <w:spacing w:line="240" w:lineRule="atLeast"/>
              <w:ind w:right="-173"/>
              <w:rPr>
                <w:b/>
                <w:bCs/>
                <w:szCs w:val="22"/>
              </w:rPr>
            </w:pPr>
          </w:p>
        </w:tc>
        <w:tc>
          <w:tcPr>
            <w:tcW w:w="1318" w:type="dxa"/>
            <w:gridSpan w:val="2"/>
            <w:tcBorders>
              <w:top w:val="single" w:sz="4" w:space="0" w:color="auto"/>
              <w:left w:val="nil"/>
              <w:bottom w:val="double" w:sz="4" w:space="0" w:color="auto"/>
              <w:right w:val="nil"/>
            </w:tcBorders>
          </w:tcPr>
          <w:p w14:paraId="52EF7566" w14:textId="53F86752" w:rsidR="00CD654E" w:rsidRPr="00CD654E" w:rsidRDefault="00CD654E" w:rsidP="00CD654E">
            <w:pPr>
              <w:pStyle w:val="acctfourfigures"/>
              <w:tabs>
                <w:tab w:val="clear" w:pos="765"/>
                <w:tab w:val="decimal" w:pos="1143"/>
              </w:tabs>
              <w:spacing w:line="240" w:lineRule="atLeast"/>
              <w:ind w:right="-173"/>
              <w:rPr>
                <w:b/>
                <w:bCs/>
                <w:szCs w:val="22"/>
              </w:rPr>
            </w:pPr>
            <w:r w:rsidRPr="00CD654E">
              <w:rPr>
                <w:b/>
                <w:bCs/>
                <w:szCs w:val="22"/>
              </w:rPr>
              <w:t>51,029,958</w:t>
            </w:r>
          </w:p>
        </w:tc>
      </w:tr>
    </w:tbl>
    <w:p w14:paraId="5527AABB" w14:textId="77777777" w:rsidR="0030353C" w:rsidRPr="009426D0" w:rsidRDefault="0030353C" w:rsidP="0030353C">
      <w:pPr>
        <w:tabs>
          <w:tab w:val="left" w:pos="540"/>
          <w:tab w:val="left" w:pos="720"/>
        </w:tabs>
        <w:ind w:left="630" w:right="44"/>
        <w:jc w:val="both"/>
        <w:rPr>
          <w:szCs w:val="22"/>
          <w:lang w:val="en-US"/>
        </w:rPr>
      </w:pPr>
    </w:p>
    <w:p w14:paraId="0B91C454" w14:textId="68311A00" w:rsidR="005523A9" w:rsidRPr="0049738D" w:rsidRDefault="005523A9" w:rsidP="005523A9">
      <w:pPr>
        <w:tabs>
          <w:tab w:val="left" w:pos="540"/>
        </w:tabs>
        <w:spacing w:line="240" w:lineRule="atLeast"/>
        <w:ind w:left="540" w:right="44"/>
        <w:jc w:val="both"/>
        <w:rPr>
          <w:szCs w:val="22"/>
          <w:lang w:val="en-US"/>
        </w:rPr>
      </w:pPr>
      <w:r w:rsidRPr="0049738D">
        <w:rPr>
          <w:szCs w:val="22"/>
          <w:lang w:val="en-US"/>
        </w:rPr>
        <w:t xml:space="preserve">In accordance with the agreed term in the long-term </w:t>
      </w:r>
      <w:proofErr w:type="gramStart"/>
      <w:r w:rsidRPr="0049738D">
        <w:rPr>
          <w:szCs w:val="22"/>
          <w:lang w:val="en-US"/>
        </w:rPr>
        <w:t>loans</w:t>
      </w:r>
      <w:proofErr w:type="gramEnd"/>
      <w:r w:rsidRPr="0049738D">
        <w:rPr>
          <w:szCs w:val="22"/>
          <w:lang w:val="en-US"/>
        </w:rPr>
        <w:t xml:space="preserve"> agreements with local and overseas financial institutions, the Company was required to follow of the several terms in the loan agreements such as; </w:t>
      </w:r>
    </w:p>
    <w:p w14:paraId="722574C6" w14:textId="77777777" w:rsidR="005523A9" w:rsidRPr="0049738D" w:rsidRDefault="005523A9" w:rsidP="005523A9">
      <w:pPr>
        <w:pStyle w:val="block"/>
        <w:numPr>
          <w:ilvl w:val="0"/>
          <w:numId w:val="18"/>
        </w:numPr>
        <w:tabs>
          <w:tab w:val="left" w:pos="360"/>
          <w:tab w:val="left" w:pos="810"/>
          <w:tab w:val="left" w:pos="900"/>
        </w:tabs>
        <w:spacing w:after="0" w:line="240" w:lineRule="auto"/>
        <w:ind w:left="810" w:hanging="180"/>
        <w:jc w:val="both"/>
        <w:rPr>
          <w:szCs w:val="22"/>
          <w:lang w:val="en-US"/>
        </w:rPr>
      </w:pPr>
      <w:r w:rsidRPr="0049738D">
        <w:rPr>
          <w:szCs w:val="22"/>
          <w:lang w:val="en-US"/>
        </w:rPr>
        <w:t xml:space="preserve">To maintain the shareholding proportion in the Company by the </w:t>
      </w:r>
      <w:proofErr w:type="spellStart"/>
      <w:r w:rsidRPr="0049738D">
        <w:rPr>
          <w:szCs w:val="22"/>
          <w:lang w:val="en-US"/>
        </w:rPr>
        <w:t>Sirivadhanabhakdi</w:t>
      </w:r>
      <w:proofErr w:type="spellEnd"/>
      <w:r w:rsidRPr="0049738D">
        <w:rPr>
          <w:szCs w:val="22"/>
          <w:lang w:val="en-US"/>
        </w:rPr>
        <w:t xml:space="preserve"> Group not less than 50% of the </w:t>
      </w:r>
      <w:proofErr w:type="spellStart"/>
      <w:r w:rsidRPr="0049738D">
        <w:rPr>
          <w:szCs w:val="22"/>
          <w:lang w:val="en-US"/>
        </w:rPr>
        <w:t>authorised</w:t>
      </w:r>
      <w:proofErr w:type="spellEnd"/>
      <w:r w:rsidRPr="0049738D">
        <w:rPr>
          <w:szCs w:val="22"/>
          <w:lang w:val="en-US"/>
        </w:rPr>
        <w:t xml:space="preserve"> share capital whether directly or indirectly for certain long-term loan agreement throughout the period that the Company has liabilities with the financial institutions,</w:t>
      </w:r>
    </w:p>
    <w:p w14:paraId="21FDBADB" w14:textId="77777777" w:rsidR="005523A9" w:rsidRPr="0049738D" w:rsidRDefault="005523A9" w:rsidP="005523A9">
      <w:pPr>
        <w:pStyle w:val="block"/>
        <w:numPr>
          <w:ilvl w:val="0"/>
          <w:numId w:val="18"/>
        </w:numPr>
        <w:tabs>
          <w:tab w:val="left" w:pos="360"/>
          <w:tab w:val="left" w:pos="810"/>
          <w:tab w:val="left" w:pos="900"/>
        </w:tabs>
        <w:spacing w:after="0" w:line="240" w:lineRule="atLeast"/>
        <w:ind w:left="630" w:firstLine="0"/>
        <w:jc w:val="both"/>
        <w:rPr>
          <w:szCs w:val="22"/>
          <w:lang w:val="en-US"/>
        </w:rPr>
      </w:pPr>
      <w:r w:rsidRPr="0049738D">
        <w:rPr>
          <w:szCs w:val="22"/>
          <w:lang w:val="en-US"/>
        </w:rPr>
        <w:t>To maintain financial ratios as required by the financial institutions in the loan agreement,</w:t>
      </w:r>
    </w:p>
    <w:p w14:paraId="1DF61ED4" w14:textId="77777777" w:rsidR="005523A9" w:rsidRPr="005613A2" w:rsidRDefault="005523A9" w:rsidP="005523A9">
      <w:pPr>
        <w:pStyle w:val="block"/>
        <w:numPr>
          <w:ilvl w:val="0"/>
          <w:numId w:val="18"/>
        </w:numPr>
        <w:tabs>
          <w:tab w:val="left" w:pos="360"/>
          <w:tab w:val="left" w:pos="810"/>
          <w:tab w:val="left" w:pos="900"/>
        </w:tabs>
        <w:spacing w:after="0" w:line="260" w:lineRule="exact"/>
        <w:ind w:left="810" w:hanging="180"/>
        <w:jc w:val="both"/>
        <w:rPr>
          <w:spacing w:val="-4"/>
          <w:szCs w:val="22"/>
          <w:lang w:val="en-US"/>
        </w:rPr>
      </w:pPr>
      <w:r w:rsidRPr="005613A2">
        <w:rPr>
          <w:spacing w:val="-4"/>
          <w:szCs w:val="22"/>
          <w:lang w:val="en-US"/>
        </w:rPr>
        <w:t>The Company and subsidiaries must not transfer, sell, rent out or make any obligations of the assets of the Group excepts the obligation is made by the laws or from normal business operation agreement, and</w:t>
      </w:r>
    </w:p>
    <w:p w14:paraId="3144ED29" w14:textId="1BE53098" w:rsidR="0030353C" w:rsidRPr="0049738D" w:rsidRDefault="005523A9" w:rsidP="005523A9">
      <w:pPr>
        <w:pStyle w:val="block"/>
        <w:numPr>
          <w:ilvl w:val="0"/>
          <w:numId w:val="18"/>
        </w:numPr>
        <w:tabs>
          <w:tab w:val="left" w:pos="360"/>
          <w:tab w:val="left" w:pos="810"/>
          <w:tab w:val="left" w:pos="900"/>
        </w:tabs>
        <w:spacing w:after="0" w:line="260" w:lineRule="exact"/>
        <w:ind w:left="810" w:hanging="180"/>
        <w:jc w:val="both"/>
        <w:rPr>
          <w:b/>
          <w:bCs/>
          <w:i/>
          <w:iCs/>
          <w:szCs w:val="22"/>
        </w:rPr>
      </w:pPr>
      <w:r w:rsidRPr="0049738D">
        <w:rPr>
          <w:szCs w:val="22"/>
          <w:lang w:val="en-US"/>
        </w:rPr>
        <w:t>The Company must comply in all material respects</w:t>
      </w:r>
      <w:r w:rsidRPr="0049738D">
        <w:t xml:space="preserve"> </w:t>
      </w:r>
      <w:r w:rsidRPr="0049738D">
        <w:rPr>
          <w:szCs w:val="22"/>
          <w:lang w:val="en-US"/>
        </w:rPr>
        <w:t>with all applicable law, statutes,</w:t>
      </w:r>
      <w:r w:rsidRPr="0049738D">
        <w:rPr>
          <w:rFonts w:cstheme="minorBidi" w:hint="cs"/>
          <w:szCs w:val="28"/>
          <w:cs/>
          <w:lang w:val="en-US" w:bidi="th-TH"/>
        </w:rPr>
        <w:t xml:space="preserve"> </w:t>
      </w:r>
      <w:r w:rsidRPr="0049738D">
        <w:rPr>
          <w:rFonts w:cstheme="minorBidi"/>
          <w:szCs w:val="28"/>
          <w:lang w:val="en-US" w:bidi="th-TH"/>
        </w:rPr>
        <w:t>and</w:t>
      </w:r>
      <w:r w:rsidRPr="0049738D">
        <w:rPr>
          <w:szCs w:val="22"/>
          <w:lang w:val="en-US"/>
        </w:rPr>
        <w:t xml:space="preserve"> regulations</w:t>
      </w:r>
      <w:r w:rsidRPr="0049738D">
        <w:t xml:space="preserve"> </w:t>
      </w:r>
      <w:r w:rsidRPr="0049738D">
        <w:rPr>
          <w:szCs w:val="22"/>
          <w:lang w:val="en-US"/>
        </w:rPr>
        <w:t>that specified in the agreement.</w:t>
      </w:r>
    </w:p>
    <w:p w14:paraId="3C4B0A06" w14:textId="77777777" w:rsidR="0030353C" w:rsidRPr="0049738D" w:rsidRDefault="0030353C" w:rsidP="009A0A7F">
      <w:pPr>
        <w:pStyle w:val="block"/>
        <w:tabs>
          <w:tab w:val="left" w:pos="360"/>
          <w:tab w:val="left" w:pos="810"/>
          <w:tab w:val="left" w:pos="900"/>
        </w:tabs>
        <w:spacing w:after="0" w:line="260" w:lineRule="exact"/>
        <w:jc w:val="both"/>
        <w:rPr>
          <w:b/>
          <w:bCs/>
          <w:i/>
          <w:iCs/>
          <w:szCs w:val="22"/>
        </w:rPr>
      </w:pPr>
    </w:p>
    <w:p w14:paraId="6E5732C5" w14:textId="2B90DA28" w:rsidR="005523A9" w:rsidRPr="005613A2" w:rsidRDefault="005523A9" w:rsidP="005523A9">
      <w:pPr>
        <w:pStyle w:val="block"/>
        <w:tabs>
          <w:tab w:val="left" w:pos="360"/>
          <w:tab w:val="left" w:pos="810"/>
          <w:tab w:val="left" w:pos="900"/>
        </w:tabs>
        <w:spacing w:after="0" w:line="260" w:lineRule="exact"/>
        <w:jc w:val="both"/>
        <w:rPr>
          <w:i/>
          <w:iCs/>
          <w:spacing w:val="-2"/>
          <w:szCs w:val="22"/>
          <w:lang w:val="en-US"/>
        </w:rPr>
      </w:pPr>
      <w:bookmarkStart w:id="2" w:name="_Hlk71455891"/>
      <w:r w:rsidRPr="005613A2">
        <w:rPr>
          <w:spacing w:val="-2"/>
          <w:szCs w:val="22"/>
          <w:lang w:val="en-US"/>
        </w:rPr>
        <w:t xml:space="preserve">As </w:t>
      </w:r>
      <w:proofErr w:type="gramStart"/>
      <w:r w:rsidRPr="005613A2">
        <w:rPr>
          <w:spacing w:val="-2"/>
          <w:szCs w:val="22"/>
          <w:lang w:val="en-US"/>
        </w:rPr>
        <w:t>at</w:t>
      </w:r>
      <w:proofErr w:type="gramEnd"/>
      <w:r w:rsidRPr="005613A2">
        <w:rPr>
          <w:spacing w:val="-2"/>
          <w:szCs w:val="22"/>
          <w:lang w:val="en-US"/>
        </w:rPr>
        <w:t xml:space="preserve"> </w:t>
      </w:r>
      <w:r w:rsidR="008F4B1E" w:rsidRPr="005613A2">
        <w:rPr>
          <w:spacing w:val="-2"/>
          <w:szCs w:val="22"/>
          <w:lang w:val="en-US"/>
        </w:rPr>
        <w:t>31 March 2025</w:t>
      </w:r>
      <w:r w:rsidRPr="005613A2">
        <w:rPr>
          <w:spacing w:val="-2"/>
          <w:szCs w:val="22"/>
          <w:lang w:val="en-US"/>
        </w:rPr>
        <w:t xml:space="preserve">, the Group and the Company had </w:t>
      </w:r>
      <w:proofErr w:type="spellStart"/>
      <w:r w:rsidRPr="005613A2">
        <w:rPr>
          <w:spacing w:val="-2"/>
          <w:szCs w:val="22"/>
          <w:lang w:val="en-US"/>
        </w:rPr>
        <w:t>unutilised</w:t>
      </w:r>
      <w:proofErr w:type="spellEnd"/>
      <w:r w:rsidRPr="005613A2">
        <w:rPr>
          <w:spacing w:val="-2"/>
          <w:szCs w:val="22"/>
          <w:lang w:val="en-US"/>
        </w:rPr>
        <w:t xml:space="preserve"> credit facilities, consisting of long-term loan, short-term loan and bank overdraft totaling Baht </w:t>
      </w:r>
      <w:r w:rsidR="00122CAE">
        <w:rPr>
          <w:rFonts w:cs="Angsana New"/>
          <w:spacing w:val="-2"/>
          <w:szCs w:val="28"/>
          <w:lang w:val="en-US" w:bidi="th-TH"/>
        </w:rPr>
        <w:t>19</w:t>
      </w:r>
      <w:r w:rsidR="001D7248">
        <w:rPr>
          <w:rFonts w:cs="Angsana New"/>
          <w:spacing w:val="-2"/>
          <w:szCs w:val="28"/>
          <w:lang w:val="en-US" w:bidi="th-TH"/>
        </w:rPr>
        <w:t>,</w:t>
      </w:r>
      <w:r w:rsidR="0034225A" w:rsidRPr="0034225A">
        <w:rPr>
          <w:rFonts w:cs="Angsana New"/>
          <w:spacing w:val="-2"/>
          <w:szCs w:val="28"/>
          <w:lang w:val="en-US" w:bidi="th-TH"/>
        </w:rPr>
        <w:t>932</w:t>
      </w:r>
      <w:r w:rsidR="001D7248">
        <w:rPr>
          <w:rFonts w:cs="Angsana New"/>
          <w:spacing w:val="-2"/>
          <w:szCs w:val="28"/>
          <w:lang w:val="en-US" w:bidi="th-TH"/>
        </w:rPr>
        <w:t>.05</w:t>
      </w:r>
      <w:r w:rsidR="008F4B1E" w:rsidRPr="005613A2">
        <w:rPr>
          <w:spacing w:val="-2"/>
          <w:szCs w:val="22"/>
          <w:lang w:val="en-US"/>
        </w:rPr>
        <w:t xml:space="preserve"> </w:t>
      </w:r>
      <w:r w:rsidRPr="005613A2">
        <w:rPr>
          <w:spacing w:val="-2"/>
          <w:szCs w:val="22"/>
          <w:lang w:val="en-US"/>
        </w:rPr>
        <w:t xml:space="preserve">million and Baht </w:t>
      </w:r>
      <w:r w:rsidR="001D7248">
        <w:rPr>
          <w:spacing w:val="-2"/>
          <w:szCs w:val="22"/>
          <w:lang w:val="en-US"/>
        </w:rPr>
        <w:t>19,</w:t>
      </w:r>
      <w:r w:rsidR="0034225A" w:rsidRPr="0034225A">
        <w:rPr>
          <w:spacing w:val="-2"/>
          <w:szCs w:val="22"/>
          <w:lang w:val="en-US"/>
        </w:rPr>
        <w:t>809</w:t>
      </w:r>
      <w:r w:rsidR="001D7248">
        <w:rPr>
          <w:spacing w:val="-2"/>
          <w:szCs w:val="22"/>
          <w:lang w:val="en-US"/>
        </w:rPr>
        <w:t>.14</w:t>
      </w:r>
      <w:r w:rsidR="0049738D" w:rsidRPr="005613A2">
        <w:rPr>
          <w:spacing w:val="-2"/>
          <w:szCs w:val="22"/>
          <w:lang w:val="en-US"/>
        </w:rPr>
        <w:t xml:space="preserve"> </w:t>
      </w:r>
      <w:r w:rsidRPr="005613A2">
        <w:rPr>
          <w:spacing w:val="-2"/>
          <w:szCs w:val="22"/>
          <w:lang w:val="en-US"/>
        </w:rPr>
        <w:t xml:space="preserve">million, respectively </w:t>
      </w:r>
      <w:r w:rsidRPr="005613A2">
        <w:rPr>
          <w:i/>
          <w:iCs/>
          <w:spacing w:val="-2"/>
          <w:szCs w:val="22"/>
          <w:lang w:val="en-US"/>
        </w:rPr>
        <w:t>(31 December 202</w:t>
      </w:r>
      <w:r w:rsidR="008F4B1E" w:rsidRPr="005613A2">
        <w:rPr>
          <w:i/>
          <w:iCs/>
          <w:spacing w:val="-2"/>
          <w:szCs w:val="22"/>
          <w:lang w:val="en-US"/>
        </w:rPr>
        <w:t>4</w:t>
      </w:r>
      <w:r w:rsidRPr="005613A2">
        <w:rPr>
          <w:i/>
          <w:iCs/>
          <w:spacing w:val="-2"/>
          <w:szCs w:val="22"/>
          <w:lang w:val="en-US"/>
        </w:rPr>
        <w:t xml:space="preserve">: Baht </w:t>
      </w:r>
      <w:r w:rsidR="005613A2" w:rsidRPr="005613A2">
        <w:rPr>
          <w:i/>
          <w:iCs/>
          <w:spacing w:val="-2"/>
          <w:szCs w:val="22"/>
          <w:lang w:val="en-US"/>
        </w:rPr>
        <w:t xml:space="preserve">31,613.70 </w:t>
      </w:r>
      <w:r w:rsidRPr="005613A2">
        <w:rPr>
          <w:i/>
          <w:iCs/>
          <w:spacing w:val="-2"/>
          <w:szCs w:val="22"/>
          <w:lang w:val="en-US"/>
        </w:rPr>
        <w:t xml:space="preserve">million and Baht </w:t>
      </w:r>
      <w:r w:rsidR="005613A2" w:rsidRPr="005613A2">
        <w:rPr>
          <w:i/>
          <w:iCs/>
          <w:spacing w:val="-2"/>
          <w:szCs w:val="22"/>
          <w:lang w:val="en-US"/>
        </w:rPr>
        <w:t>31,528.70</w:t>
      </w:r>
      <w:r w:rsidR="008F4B1E" w:rsidRPr="005613A2">
        <w:rPr>
          <w:i/>
          <w:iCs/>
          <w:spacing w:val="-2"/>
          <w:szCs w:val="22"/>
          <w:lang w:val="en-US"/>
        </w:rPr>
        <w:t xml:space="preserve"> </w:t>
      </w:r>
      <w:r w:rsidRPr="005613A2">
        <w:rPr>
          <w:i/>
          <w:iCs/>
          <w:spacing w:val="-2"/>
          <w:szCs w:val="22"/>
          <w:lang w:val="en-US"/>
        </w:rPr>
        <w:t>million, respectively).</w:t>
      </w:r>
    </w:p>
    <w:bookmarkEnd w:id="2"/>
    <w:p w14:paraId="5895F9FC" w14:textId="77777777" w:rsidR="001122B8" w:rsidRDefault="001122B8" w:rsidP="001122B8">
      <w:pPr>
        <w:pStyle w:val="block"/>
        <w:tabs>
          <w:tab w:val="left" w:pos="360"/>
          <w:tab w:val="left" w:pos="810"/>
          <w:tab w:val="left" w:pos="900"/>
        </w:tabs>
        <w:spacing w:after="0" w:line="260" w:lineRule="exact"/>
        <w:jc w:val="both"/>
        <w:rPr>
          <w:szCs w:val="22"/>
        </w:rPr>
      </w:pPr>
    </w:p>
    <w:p w14:paraId="530F0A1E" w14:textId="139CE55C" w:rsidR="00921617" w:rsidRPr="009426D0" w:rsidRDefault="00921617" w:rsidP="009A0A7F">
      <w:pPr>
        <w:pStyle w:val="Heading1"/>
        <w:spacing w:before="0" w:after="0" w:line="240" w:lineRule="exact"/>
        <w:ind w:left="540" w:hanging="540"/>
        <w:rPr>
          <w:bCs/>
          <w:szCs w:val="24"/>
        </w:rPr>
      </w:pPr>
      <w:r w:rsidRPr="009426D0">
        <w:rPr>
          <w:bCs/>
          <w:szCs w:val="24"/>
        </w:rPr>
        <w:t xml:space="preserve">Share-based </w:t>
      </w:r>
      <w:proofErr w:type="gramStart"/>
      <w:r w:rsidRPr="009426D0">
        <w:rPr>
          <w:bCs/>
          <w:szCs w:val="24"/>
        </w:rPr>
        <w:t>payments</w:t>
      </w:r>
      <w:proofErr w:type="gramEnd"/>
    </w:p>
    <w:p w14:paraId="050DB2B3" w14:textId="77777777" w:rsidR="006156F0" w:rsidRPr="009426D0" w:rsidRDefault="006156F0" w:rsidP="009A0A7F">
      <w:pPr>
        <w:tabs>
          <w:tab w:val="left" w:pos="540"/>
          <w:tab w:val="left" w:pos="720"/>
        </w:tabs>
        <w:spacing w:line="240" w:lineRule="exact"/>
        <w:ind w:left="540"/>
        <w:jc w:val="thaiDistribute"/>
        <w:rPr>
          <w:szCs w:val="22"/>
        </w:rPr>
      </w:pPr>
    </w:p>
    <w:p w14:paraId="719BE684" w14:textId="7B79A722" w:rsidR="00A4364C" w:rsidRPr="005613A2" w:rsidRDefault="00A4364C" w:rsidP="009A0A7F">
      <w:pPr>
        <w:tabs>
          <w:tab w:val="left" w:pos="540"/>
          <w:tab w:val="left" w:pos="720"/>
        </w:tabs>
        <w:spacing w:line="240" w:lineRule="exact"/>
        <w:ind w:left="540"/>
        <w:jc w:val="thaiDistribute"/>
        <w:rPr>
          <w:szCs w:val="22"/>
        </w:rPr>
      </w:pPr>
      <w:r w:rsidRPr="005613A2">
        <w:rPr>
          <w:szCs w:val="22"/>
        </w:rPr>
        <w:t xml:space="preserve">Share-based payments - bonus share plan for </w:t>
      </w:r>
      <w:proofErr w:type="gramStart"/>
      <w:r w:rsidRPr="005613A2">
        <w:rPr>
          <w:szCs w:val="22"/>
        </w:rPr>
        <w:t>employees</w:t>
      </w:r>
      <w:proofErr w:type="gramEnd"/>
    </w:p>
    <w:p w14:paraId="04E75915" w14:textId="77777777" w:rsidR="00A4364C" w:rsidRPr="005613A2" w:rsidRDefault="00A4364C" w:rsidP="009A0A7F">
      <w:pPr>
        <w:tabs>
          <w:tab w:val="left" w:pos="540"/>
          <w:tab w:val="left" w:pos="720"/>
        </w:tabs>
        <w:spacing w:line="240" w:lineRule="exact"/>
        <w:ind w:left="540"/>
        <w:jc w:val="thaiDistribute"/>
        <w:rPr>
          <w:szCs w:val="22"/>
        </w:rPr>
      </w:pPr>
    </w:p>
    <w:p w14:paraId="3A51294F" w14:textId="3CE72DC2" w:rsidR="00A4364C" w:rsidRDefault="00A4364C" w:rsidP="009A0A7F">
      <w:pPr>
        <w:spacing w:line="260" w:lineRule="exact"/>
        <w:ind w:left="547"/>
        <w:jc w:val="both"/>
        <w:rPr>
          <w:szCs w:val="22"/>
          <w:lang w:val="en-US" w:bidi="th-TH"/>
        </w:rPr>
      </w:pPr>
      <w:r w:rsidRPr="005613A2">
        <w:rPr>
          <w:szCs w:val="22"/>
        </w:rPr>
        <w:t>On 10 July 2020, the Annually General Meeting of Shareholders 2020 approved the bonus share plan for employees (AWC Share</w:t>
      </w:r>
      <w:r w:rsidR="00201F61" w:rsidRPr="005613A2">
        <w:rPr>
          <w:rFonts w:cs="Angsana New"/>
          <w:szCs w:val="28"/>
          <w:lang w:val="en-US" w:bidi="th-TH"/>
        </w:rPr>
        <w:t>s</w:t>
      </w:r>
      <w:r w:rsidRPr="005613A2">
        <w:rPr>
          <w:szCs w:val="22"/>
        </w:rPr>
        <w:t xml:space="preserve"> Plan 2020). The Company will offer newly issued ordinary shares </w:t>
      </w:r>
      <w:r w:rsidRPr="005613A2">
        <w:rPr>
          <w:szCs w:val="22"/>
          <w:lang w:eastAsia="en-GB"/>
        </w:rPr>
        <w:t>to its qualified</w:t>
      </w:r>
      <w:r w:rsidR="00A836A6">
        <w:rPr>
          <w:szCs w:val="22"/>
          <w:lang w:eastAsia="en-GB"/>
        </w:rPr>
        <w:t xml:space="preserve"> </w:t>
      </w:r>
      <w:r w:rsidRPr="005613A2">
        <w:rPr>
          <w:szCs w:val="22"/>
          <w:lang w:eastAsia="en-GB"/>
        </w:rPr>
        <w:t xml:space="preserve">employees in accordance with the </w:t>
      </w:r>
      <w:r w:rsidRPr="005613A2">
        <w:rPr>
          <w:szCs w:val="22"/>
        </w:rPr>
        <w:t>AWC Share</w:t>
      </w:r>
      <w:r w:rsidR="00201F61" w:rsidRPr="005613A2">
        <w:rPr>
          <w:szCs w:val="22"/>
        </w:rPr>
        <w:t>s</w:t>
      </w:r>
      <w:r w:rsidRPr="005613A2">
        <w:rPr>
          <w:szCs w:val="22"/>
        </w:rPr>
        <w:t xml:space="preserve"> Plan 2020 by identifying</w:t>
      </w:r>
      <w:r w:rsidRPr="005613A2">
        <w:rPr>
          <w:szCs w:val="22"/>
          <w:lang w:val="en-US" w:bidi="th-TH"/>
        </w:rPr>
        <w:t xml:space="preserve"> mandatory participation of top management but optional participation of staff at other levels.</w:t>
      </w:r>
    </w:p>
    <w:p w14:paraId="51FA4325" w14:textId="77777777" w:rsidR="00614371" w:rsidRPr="005613A2" w:rsidRDefault="00614371" w:rsidP="009A0A7F">
      <w:pPr>
        <w:spacing w:line="260" w:lineRule="exact"/>
        <w:ind w:left="547"/>
        <w:jc w:val="both"/>
        <w:rPr>
          <w:szCs w:val="22"/>
          <w:lang w:val="en-US" w:bidi="th-TH"/>
        </w:rPr>
      </w:pPr>
    </w:p>
    <w:p w14:paraId="3CBD9409" w14:textId="77777777" w:rsidR="00614371" w:rsidRDefault="00614371">
      <w:pPr>
        <w:spacing w:line="240" w:lineRule="auto"/>
        <w:rPr>
          <w:szCs w:val="22"/>
        </w:rPr>
      </w:pPr>
      <w:r>
        <w:rPr>
          <w:szCs w:val="22"/>
        </w:rPr>
        <w:br w:type="page"/>
      </w:r>
    </w:p>
    <w:p w14:paraId="7697C16E" w14:textId="0D2AC468" w:rsidR="00A4364C" w:rsidRDefault="00A4364C" w:rsidP="009A0A7F">
      <w:pPr>
        <w:tabs>
          <w:tab w:val="left" w:pos="540"/>
          <w:tab w:val="left" w:pos="720"/>
        </w:tabs>
        <w:spacing w:line="240" w:lineRule="exact"/>
        <w:ind w:left="540"/>
        <w:jc w:val="thaiDistribute"/>
        <w:rPr>
          <w:rFonts w:cstheme="minorBidi"/>
          <w:szCs w:val="28"/>
          <w:lang w:bidi="th-TH"/>
        </w:rPr>
      </w:pPr>
      <w:r w:rsidRPr="005613A2">
        <w:rPr>
          <w:szCs w:val="22"/>
        </w:rPr>
        <w:t>Detail of AWC Share</w:t>
      </w:r>
      <w:r w:rsidR="00201F61" w:rsidRPr="005613A2">
        <w:rPr>
          <w:szCs w:val="22"/>
        </w:rPr>
        <w:t>s</w:t>
      </w:r>
      <w:r w:rsidRPr="005613A2">
        <w:rPr>
          <w:szCs w:val="22"/>
        </w:rPr>
        <w:t xml:space="preserve"> Plan 2020 as follows:</w:t>
      </w:r>
    </w:p>
    <w:p w14:paraId="36E49485" w14:textId="77777777" w:rsidR="00A4364C" w:rsidRPr="00614371" w:rsidRDefault="00A4364C" w:rsidP="009A0A7F">
      <w:pPr>
        <w:pStyle w:val="ListParagraph"/>
        <w:spacing w:line="240" w:lineRule="exact"/>
        <w:ind w:left="540"/>
        <w:jc w:val="thaiDistribute"/>
        <w:rPr>
          <w:sz w:val="28"/>
          <w:szCs w:val="28"/>
        </w:rPr>
      </w:pPr>
    </w:p>
    <w:tbl>
      <w:tblPr>
        <w:tblW w:w="9270" w:type="dxa"/>
        <w:tblInd w:w="450" w:type="dxa"/>
        <w:tblLook w:val="04A0" w:firstRow="1" w:lastRow="0" w:firstColumn="1" w:lastColumn="0" w:noHBand="0" w:noVBand="1"/>
      </w:tblPr>
      <w:tblGrid>
        <w:gridCol w:w="3275"/>
        <w:gridCol w:w="325"/>
        <w:gridCol w:w="5670"/>
      </w:tblGrid>
      <w:tr w:rsidR="00A4364C" w:rsidRPr="005613A2" w14:paraId="7D2D674F" w14:textId="77777777" w:rsidTr="0019577A">
        <w:trPr>
          <w:trHeight w:val="548"/>
          <w:tblHeader/>
        </w:trPr>
        <w:tc>
          <w:tcPr>
            <w:tcW w:w="3275" w:type="dxa"/>
            <w:hideMark/>
          </w:tcPr>
          <w:p w14:paraId="7A227A05" w14:textId="77777777" w:rsidR="00A4364C" w:rsidRPr="005613A2" w:rsidRDefault="00A4364C" w:rsidP="0019577A">
            <w:pPr>
              <w:pStyle w:val="ListParagraph"/>
              <w:tabs>
                <w:tab w:val="right" w:pos="3599"/>
              </w:tabs>
              <w:spacing w:line="220" w:lineRule="exact"/>
              <w:ind w:left="-15"/>
              <w:jc w:val="center"/>
              <w:rPr>
                <w:rFonts w:ascii="Angsana New" w:hAnsi="Angsana New"/>
                <w:b/>
                <w:bCs/>
                <w:sz w:val="30"/>
                <w:szCs w:val="30"/>
              </w:rPr>
            </w:pPr>
            <w:r w:rsidRPr="005613A2">
              <w:rPr>
                <w:rFonts w:ascii="Angsana New" w:hAnsi="Angsana New"/>
                <w:b/>
                <w:bCs/>
                <w:sz w:val="30"/>
                <w:szCs w:val="30"/>
              </w:rPr>
              <w:t>Items</w:t>
            </w:r>
          </w:p>
        </w:tc>
        <w:tc>
          <w:tcPr>
            <w:tcW w:w="325" w:type="dxa"/>
          </w:tcPr>
          <w:p w14:paraId="17B00B81" w14:textId="77777777" w:rsidR="00A4364C" w:rsidRPr="005613A2" w:rsidRDefault="00A4364C" w:rsidP="009A0A7F">
            <w:pPr>
              <w:pStyle w:val="ListParagraph"/>
              <w:spacing w:line="220" w:lineRule="exact"/>
              <w:ind w:left="540"/>
              <w:rPr>
                <w:rFonts w:ascii="Angsana New" w:hAnsi="Angsana New"/>
                <w:sz w:val="30"/>
                <w:szCs w:val="30"/>
                <w:cs/>
              </w:rPr>
            </w:pPr>
          </w:p>
        </w:tc>
        <w:tc>
          <w:tcPr>
            <w:tcW w:w="5670" w:type="dxa"/>
            <w:hideMark/>
          </w:tcPr>
          <w:p w14:paraId="57B606BD" w14:textId="77777777" w:rsidR="00A4364C" w:rsidRPr="005613A2" w:rsidRDefault="00A4364C" w:rsidP="009A0A7F">
            <w:pPr>
              <w:pStyle w:val="ListParagraph"/>
              <w:spacing w:line="220" w:lineRule="exact"/>
              <w:ind w:left="252" w:hanging="720"/>
              <w:jc w:val="center"/>
              <w:rPr>
                <w:rFonts w:ascii="Angsana New" w:hAnsi="Angsana New"/>
                <w:b/>
                <w:bCs/>
                <w:sz w:val="30"/>
                <w:szCs w:val="30"/>
                <w:cs/>
              </w:rPr>
            </w:pPr>
            <w:r w:rsidRPr="005613A2">
              <w:rPr>
                <w:rFonts w:ascii="Angsana New" w:hAnsi="Angsana New"/>
                <w:b/>
                <w:bCs/>
                <w:sz w:val="30"/>
                <w:szCs w:val="30"/>
              </w:rPr>
              <w:t>Description</w:t>
            </w:r>
          </w:p>
        </w:tc>
      </w:tr>
      <w:tr w:rsidR="00A4364C" w:rsidRPr="005613A2" w14:paraId="7D7AF72F" w14:textId="77777777" w:rsidTr="0019577A">
        <w:trPr>
          <w:trHeight w:val="378"/>
        </w:trPr>
        <w:tc>
          <w:tcPr>
            <w:tcW w:w="3275" w:type="dxa"/>
            <w:hideMark/>
          </w:tcPr>
          <w:p w14:paraId="51E13C0E" w14:textId="77777777" w:rsidR="00A4364C" w:rsidRPr="005613A2" w:rsidRDefault="00A4364C" w:rsidP="0019577A">
            <w:pPr>
              <w:pStyle w:val="ListParagraph"/>
              <w:tabs>
                <w:tab w:val="right" w:pos="3599"/>
              </w:tabs>
              <w:spacing w:line="220" w:lineRule="exact"/>
              <w:ind w:left="-15"/>
              <w:rPr>
                <w:b/>
                <w:bCs/>
                <w:szCs w:val="22"/>
              </w:rPr>
            </w:pPr>
            <w:r w:rsidRPr="005613A2">
              <w:rPr>
                <w:szCs w:val="22"/>
              </w:rPr>
              <w:t>Term of continuing scheme:</w:t>
            </w:r>
          </w:p>
        </w:tc>
        <w:tc>
          <w:tcPr>
            <w:tcW w:w="325" w:type="dxa"/>
          </w:tcPr>
          <w:p w14:paraId="48C9D6C0" w14:textId="77777777" w:rsidR="00A4364C" w:rsidRPr="005613A2" w:rsidRDefault="00A4364C" w:rsidP="009A0A7F">
            <w:pPr>
              <w:pStyle w:val="ListParagraph"/>
              <w:spacing w:line="220" w:lineRule="exact"/>
              <w:ind w:left="540"/>
              <w:rPr>
                <w:szCs w:val="22"/>
                <w:cs/>
              </w:rPr>
            </w:pPr>
          </w:p>
        </w:tc>
        <w:tc>
          <w:tcPr>
            <w:tcW w:w="5670" w:type="dxa"/>
            <w:hideMark/>
          </w:tcPr>
          <w:p w14:paraId="024072A6" w14:textId="77777777" w:rsidR="00A4364C" w:rsidRPr="005613A2" w:rsidRDefault="00A4364C" w:rsidP="009A0A7F">
            <w:pPr>
              <w:pStyle w:val="ListParagraph"/>
              <w:spacing w:line="220" w:lineRule="exact"/>
              <w:ind w:left="-290" w:firstLine="540"/>
              <w:rPr>
                <w:szCs w:val="22"/>
                <w:cs/>
              </w:rPr>
            </w:pPr>
            <w:r w:rsidRPr="005613A2">
              <w:rPr>
                <w:szCs w:val="22"/>
              </w:rPr>
              <w:t>5 years starting from the first offering date.</w:t>
            </w:r>
          </w:p>
        </w:tc>
      </w:tr>
      <w:tr w:rsidR="00A4364C" w:rsidRPr="005613A2" w14:paraId="2377BB34" w14:textId="77777777" w:rsidTr="00C90EFA">
        <w:trPr>
          <w:trHeight w:val="749"/>
        </w:trPr>
        <w:tc>
          <w:tcPr>
            <w:tcW w:w="3275" w:type="dxa"/>
            <w:hideMark/>
          </w:tcPr>
          <w:p w14:paraId="7169BEB5" w14:textId="77777777" w:rsidR="00A4364C" w:rsidRPr="005613A2" w:rsidRDefault="00A4364C" w:rsidP="0019577A">
            <w:pPr>
              <w:tabs>
                <w:tab w:val="right" w:pos="3599"/>
              </w:tabs>
              <w:spacing w:line="220" w:lineRule="exact"/>
              <w:ind w:left="-15"/>
              <w:rPr>
                <w:szCs w:val="22"/>
                <w:cs/>
              </w:rPr>
            </w:pPr>
            <w:r w:rsidRPr="005613A2">
              <w:rPr>
                <w:szCs w:val="22"/>
              </w:rPr>
              <w:t xml:space="preserve">Number of ordinary shares for </w:t>
            </w:r>
            <w:r w:rsidRPr="005613A2">
              <w:rPr>
                <w:rFonts w:cstheme="minorBidi" w:hint="cs"/>
                <w:szCs w:val="28"/>
                <w:cs/>
                <w:lang w:bidi="th-TH"/>
              </w:rPr>
              <w:t xml:space="preserve">    </w:t>
            </w:r>
            <w:r w:rsidRPr="005613A2">
              <w:rPr>
                <w:szCs w:val="22"/>
              </w:rPr>
              <w:t>employee to be:</w:t>
            </w:r>
          </w:p>
        </w:tc>
        <w:tc>
          <w:tcPr>
            <w:tcW w:w="325" w:type="dxa"/>
          </w:tcPr>
          <w:p w14:paraId="00C6279C" w14:textId="77777777" w:rsidR="00A4364C" w:rsidRPr="005613A2" w:rsidRDefault="00A4364C" w:rsidP="009A0A7F">
            <w:pPr>
              <w:pStyle w:val="ListParagraph"/>
              <w:spacing w:line="220" w:lineRule="exact"/>
              <w:ind w:left="540"/>
              <w:jc w:val="thaiDistribute"/>
              <w:rPr>
                <w:szCs w:val="22"/>
                <w:cs/>
              </w:rPr>
            </w:pPr>
          </w:p>
        </w:tc>
        <w:tc>
          <w:tcPr>
            <w:tcW w:w="5670" w:type="dxa"/>
            <w:hideMark/>
          </w:tcPr>
          <w:p w14:paraId="445BBBA2" w14:textId="1A7D1AA7" w:rsidR="00C90EFA" w:rsidRPr="00C90EFA" w:rsidRDefault="00A4364C" w:rsidP="009A0A7F">
            <w:pPr>
              <w:pStyle w:val="ListParagraph"/>
              <w:spacing w:line="220" w:lineRule="exact"/>
              <w:ind w:left="252"/>
              <w:jc w:val="thaiDistribute"/>
              <w:rPr>
                <w:sz w:val="8"/>
                <w:szCs w:val="8"/>
              </w:rPr>
            </w:pPr>
            <w:r w:rsidRPr="005613A2">
              <w:rPr>
                <w:szCs w:val="22"/>
              </w:rPr>
              <w:t xml:space="preserve">Not exceeding the total of 150,000,000 newly issued ordinary shares </w:t>
            </w:r>
            <w:r w:rsidRPr="005613A2">
              <w:t>with Baht 1 par value</w:t>
            </w:r>
            <w:r w:rsidRPr="005613A2">
              <w:rPr>
                <w:szCs w:val="22"/>
              </w:rPr>
              <w:t>, which will be offered pursuant to the continuing scheme.</w:t>
            </w:r>
          </w:p>
          <w:p w14:paraId="504934B4" w14:textId="77777777" w:rsidR="00A4364C" w:rsidRPr="005613A2" w:rsidRDefault="00A4364C" w:rsidP="009A0A7F">
            <w:pPr>
              <w:spacing w:line="220" w:lineRule="exact"/>
              <w:jc w:val="thaiDistribute"/>
              <w:rPr>
                <w:rFonts w:eastAsia="Calibri"/>
                <w:szCs w:val="22"/>
                <w:cs/>
              </w:rPr>
            </w:pPr>
          </w:p>
        </w:tc>
      </w:tr>
      <w:tr w:rsidR="00A4364C" w:rsidRPr="008F4B1E" w14:paraId="2BF6396D" w14:textId="77777777" w:rsidTr="0019577A">
        <w:trPr>
          <w:trHeight w:val="1784"/>
        </w:trPr>
        <w:tc>
          <w:tcPr>
            <w:tcW w:w="3275" w:type="dxa"/>
            <w:hideMark/>
          </w:tcPr>
          <w:p w14:paraId="43557D40" w14:textId="77777777" w:rsidR="00A4364C" w:rsidRPr="005613A2" w:rsidRDefault="00A4364C" w:rsidP="0019577A">
            <w:pPr>
              <w:pStyle w:val="ListParagraph"/>
              <w:spacing w:line="220" w:lineRule="exact"/>
              <w:ind w:left="-15"/>
              <w:rPr>
                <w:szCs w:val="22"/>
              </w:rPr>
            </w:pPr>
            <w:r w:rsidRPr="005613A2">
              <w:rPr>
                <w:szCs w:val="22"/>
              </w:rPr>
              <w:t>Offering price per share:</w:t>
            </w:r>
          </w:p>
        </w:tc>
        <w:tc>
          <w:tcPr>
            <w:tcW w:w="325" w:type="dxa"/>
          </w:tcPr>
          <w:p w14:paraId="41B2E567" w14:textId="77777777" w:rsidR="00A4364C" w:rsidRPr="005613A2" w:rsidRDefault="00A4364C" w:rsidP="009A0A7F">
            <w:pPr>
              <w:pStyle w:val="ListParagraph"/>
              <w:spacing w:line="220" w:lineRule="exact"/>
              <w:ind w:left="540"/>
              <w:jc w:val="thaiDistribute"/>
              <w:rPr>
                <w:szCs w:val="22"/>
                <w:cs/>
              </w:rPr>
            </w:pPr>
          </w:p>
        </w:tc>
        <w:tc>
          <w:tcPr>
            <w:tcW w:w="5670" w:type="dxa"/>
            <w:hideMark/>
          </w:tcPr>
          <w:p w14:paraId="07178281" w14:textId="6B8A3036" w:rsidR="00A4364C" w:rsidRPr="005613A2" w:rsidRDefault="00A4364C" w:rsidP="00C90EFA">
            <w:pPr>
              <w:pStyle w:val="ListParagraph"/>
              <w:spacing w:line="220" w:lineRule="exact"/>
              <w:ind w:left="252"/>
              <w:jc w:val="thaiDistribute"/>
              <w:rPr>
                <w:szCs w:val="22"/>
                <w:cs/>
              </w:rPr>
            </w:pPr>
            <w:r w:rsidRPr="005613A2">
              <w:rPr>
                <w:szCs w:val="22"/>
              </w:rPr>
              <w:t>The offering price per share to be offered to the employees under AWC Share</w:t>
            </w:r>
            <w:r w:rsidR="000B7316" w:rsidRPr="005613A2">
              <w:rPr>
                <w:szCs w:val="22"/>
              </w:rPr>
              <w:t>s</w:t>
            </w:r>
            <w:r w:rsidRPr="005613A2">
              <w:rPr>
                <w:szCs w:val="22"/>
              </w:rPr>
              <w:t xml:space="preserve"> Plan 2020 is equivalent to the average closing price of ordinary shares of the Bank on the Stock Exchange of Thailand (“SET”) on each trading day for the period of 90 calendar days prior to each offering date of the newly issued shares.</w:t>
            </w:r>
            <w:r w:rsidRPr="005613A2">
              <w:t xml:space="preserve"> </w:t>
            </w:r>
            <w:r w:rsidRPr="005613A2">
              <w:rPr>
                <w:szCs w:val="22"/>
              </w:rPr>
              <w:t>The shares will be issued every year within 3 years from the date of offering shares to employees.</w:t>
            </w:r>
          </w:p>
        </w:tc>
      </w:tr>
    </w:tbl>
    <w:p w14:paraId="5A25E972" w14:textId="77777777" w:rsidR="006156F0" w:rsidRPr="00C07CEF" w:rsidRDefault="006156F0" w:rsidP="002D62CF">
      <w:pPr>
        <w:tabs>
          <w:tab w:val="left" w:pos="540"/>
          <w:tab w:val="left" w:pos="720"/>
        </w:tabs>
        <w:spacing w:line="240" w:lineRule="exact"/>
        <w:ind w:left="540"/>
        <w:jc w:val="thaiDistribute"/>
        <w:rPr>
          <w:szCs w:val="22"/>
          <w:highlight w:val="yellow"/>
        </w:rPr>
      </w:pPr>
    </w:p>
    <w:p w14:paraId="48122A05" w14:textId="26DBB6DD" w:rsidR="000B335E" w:rsidRPr="009426D0" w:rsidRDefault="000B335E" w:rsidP="009A0A7F">
      <w:pPr>
        <w:spacing w:line="260" w:lineRule="exact"/>
        <w:ind w:left="562"/>
        <w:jc w:val="both"/>
        <w:rPr>
          <w:lang w:eastAsia="en-GB"/>
        </w:rPr>
      </w:pPr>
      <w:r w:rsidRPr="005613A2">
        <w:rPr>
          <w:lang w:eastAsia="en-GB"/>
        </w:rPr>
        <w:t xml:space="preserve">For the </w:t>
      </w:r>
      <w:r w:rsidR="008F4B1E" w:rsidRPr="005613A2">
        <w:rPr>
          <w:szCs w:val="22"/>
        </w:rPr>
        <w:t>three-month period ended 31 March 2025</w:t>
      </w:r>
      <w:r w:rsidRPr="005613A2">
        <w:rPr>
          <w:lang w:eastAsia="en-GB"/>
        </w:rPr>
        <w:t>, the Group and the Company recorded expenses in relation to long-term incentive plan of Baht</w:t>
      </w:r>
      <w:r w:rsidR="00CB6D78" w:rsidRPr="005613A2">
        <w:rPr>
          <w:lang w:eastAsia="en-GB"/>
        </w:rPr>
        <w:t xml:space="preserve"> </w:t>
      </w:r>
      <w:r w:rsidR="005613A2">
        <w:rPr>
          <w:lang w:eastAsia="en-GB"/>
        </w:rPr>
        <w:t>10.07</w:t>
      </w:r>
      <w:r w:rsidRPr="005613A2">
        <w:rPr>
          <w:lang w:eastAsia="en-GB"/>
        </w:rPr>
        <w:t xml:space="preserve"> million and Baht </w:t>
      </w:r>
      <w:r w:rsidR="005613A2">
        <w:rPr>
          <w:lang w:eastAsia="en-GB"/>
        </w:rPr>
        <w:t>10.06</w:t>
      </w:r>
      <w:r w:rsidR="00590DAC" w:rsidRPr="005613A2">
        <w:rPr>
          <w:lang w:eastAsia="en-GB"/>
        </w:rPr>
        <w:t xml:space="preserve"> </w:t>
      </w:r>
      <w:r w:rsidRPr="005613A2">
        <w:rPr>
          <w:lang w:eastAsia="en-GB"/>
        </w:rPr>
        <w:t xml:space="preserve">million, respectively </w:t>
      </w:r>
      <w:r w:rsidRPr="005613A2">
        <w:rPr>
          <w:i/>
          <w:iCs/>
          <w:lang w:eastAsia="en-GB"/>
        </w:rPr>
        <w:t>(202</w:t>
      </w:r>
      <w:r w:rsidR="008F4B1E" w:rsidRPr="005613A2">
        <w:rPr>
          <w:i/>
          <w:iCs/>
          <w:lang w:eastAsia="en-GB"/>
        </w:rPr>
        <w:t>4</w:t>
      </w:r>
      <w:r w:rsidRPr="005613A2">
        <w:rPr>
          <w:i/>
          <w:iCs/>
          <w:lang w:eastAsia="en-GB"/>
        </w:rPr>
        <w:t xml:space="preserve">: Baht </w:t>
      </w:r>
      <w:r w:rsidR="008F4B1E" w:rsidRPr="005613A2">
        <w:rPr>
          <w:i/>
          <w:iCs/>
          <w:lang w:eastAsia="en-GB"/>
        </w:rPr>
        <w:t>28.83</w:t>
      </w:r>
      <w:r w:rsidR="005523A9" w:rsidRPr="005613A2">
        <w:rPr>
          <w:i/>
          <w:iCs/>
          <w:lang w:eastAsia="en-GB"/>
        </w:rPr>
        <w:t xml:space="preserve"> million and Baht </w:t>
      </w:r>
      <w:r w:rsidR="008F4B1E" w:rsidRPr="005613A2">
        <w:rPr>
          <w:i/>
          <w:iCs/>
          <w:lang w:eastAsia="en-GB"/>
        </w:rPr>
        <w:t>28.82</w:t>
      </w:r>
      <w:r w:rsidR="005523A9" w:rsidRPr="005613A2">
        <w:rPr>
          <w:i/>
          <w:iCs/>
          <w:lang w:eastAsia="en-GB"/>
        </w:rPr>
        <w:t xml:space="preserve"> </w:t>
      </w:r>
      <w:r w:rsidRPr="005613A2">
        <w:rPr>
          <w:i/>
          <w:iCs/>
          <w:lang w:eastAsia="en-GB"/>
        </w:rPr>
        <w:t>million, respectively)</w:t>
      </w:r>
      <w:r w:rsidRPr="005613A2">
        <w:rPr>
          <w:lang w:eastAsia="en-GB"/>
        </w:rPr>
        <w:t>.</w:t>
      </w:r>
    </w:p>
    <w:p w14:paraId="0DE3304A" w14:textId="77777777" w:rsidR="001122B8" w:rsidRPr="00C07CEF" w:rsidRDefault="001122B8" w:rsidP="009A0A7F">
      <w:pPr>
        <w:spacing w:line="240" w:lineRule="exact"/>
        <w:ind w:left="547"/>
        <w:jc w:val="both"/>
        <w:rPr>
          <w:b/>
          <w:bCs/>
          <w:szCs w:val="22"/>
        </w:rPr>
      </w:pPr>
    </w:p>
    <w:p w14:paraId="35C1D51E" w14:textId="7D8CB65F" w:rsidR="00A4364C" w:rsidRPr="009426D0" w:rsidRDefault="00A4364C" w:rsidP="009A0A7F">
      <w:pPr>
        <w:spacing w:line="240" w:lineRule="exact"/>
        <w:ind w:left="547"/>
        <w:jc w:val="both"/>
        <w:rPr>
          <w:b/>
          <w:bCs/>
        </w:rPr>
      </w:pPr>
      <w:r w:rsidRPr="009426D0">
        <w:rPr>
          <w:b/>
          <w:bCs/>
        </w:rPr>
        <w:t>The offering of new ordinary shares</w:t>
      </w:r>
    </w:p>
    <w:p w14:paraId="6819BC6F" w14:textId="2A09E921" w:rsidR="00A4364C" w:rsidRPr="00C07CEF" w:rsidRDefault="00A4364C" w:rsidP="002D62CF">
      <w:pPr>
        <w:tabs>
          <w:tab w:val="left" w:pos="540"/>
          <w:tab w:val="left" w:pos="720"/>
        </w:tabs>
        <w:spacing w:line="240" w:lineRule="exact"/>
        <w:ind w:left="540"/>
        <w:jc w:val="thaiDistribute"/>
        <w:rPr>
          <w:szCs w:val="22"/>
        </w:rPr>
      </w:pPr>
    </w:p>
    <w:tbl>
      <w:tblPr>
        <w:tblW w:w="9900" w:type="dxa"/>
        <w:tblLayout w:type="fixed"/>
        <w:tblLook w:val="04A0" w:firstRow="1" w:lastRow="0" w:firstColumn="1" w:lastColumn="0" w:noHBand="0" w:noVBand="1"/>
      </w:tblPr>
      <w:tblGrid>
        <w:gridCol w:w="1890"/>
        <w:gridCol w:w="720"/>
        <w:gridCol w:w="990"/>
        <w:gridCol w:w="1170"/>
        <w:gridCol w:w="270"/>
        <w:gridCol w:w="1440"/>
        <w:gridCol w:w="270"/>
        <w:gridCol w:w="1260"/>
        <w:gridCol w:w="270"/>
        <w:gridCol w:w="1620"/>
      </w:tblGrid>
      <w:tr w:rsidR="005D2644" w:rsidRPr="005613A2" w14:paraId="2B6AA933" w14:textId="77777777" w:rsidTr="00AB4493">
        <w:tc>
          <w:tcPr>
            <w:tcW w:w="1890" w:type="dxa"/>
            <w:vAlign w:val="bottom"/>
          </w:tcPr>
          <w:p w14:paraId="3E5ED4AD" w14:textId="77777777" w:rsidR="005D2644" w:rsidRPr="009426D0" w:rsidRDefault="005D2644" w:rsidP="009A0A7F">
            <w:pPr>
              <w:spacing w:line="220" w:lineRule="exact"/>
              <w:jc w:val="center"/>
              <w:rPr>
                <w:color w:val="000000"/>
                <w:szCs w:val="22"/>
              </w:rPr>
            </w:pPr>
          </w:p>
          <w:p w14:paraId="5711CF55" w14:textId="77777777" w:rsidR="005D2644" w:rsidRPr="005613A2" w:rsidRDefault="005D2644" w:rsidP="009A0A7F">
            <w:pPr>
              <w:spacing w:line="220" w:lineRule="exact"/>
              <w:jc w:val="center"/>
              <w:rPr>
                <w:color w:val="000000"/>
                <w:szCs w:val="22"/>
              </w:rPr>
            </w:pPr>
            <w:r w:rsidRPr="005613A2">
              <w:rPr>
                <w:color w:val="000000"/>
                <w:szCs w:val="22"/>
              </w:rPr>
              <w:t>The offering of new</w:t>
            </w:r>
          </w:p>
          <w:p w14:paraId="614BCB97" w14:textId="77777777" w:rsidR="005D2644" w:rsidRPr="005613A2" w:rsidRDefault="005D2644" w:rsidP="009A0A7F">
            <w:pPr>
              <w:spacing w:line="220" w:lineRule="exact"/>
              <w:jc w:val="center"/>
              <w:rPr>
                <w:color w:val="000000"/>
                <w:szCs w:val="22"/>
              </w:rPr>
            </w:pPr>
            <w:r w:rsidRPr="005613A2">
              <w:rPr>
                <w:color w:val="000000"/>
                <w:szCs w:val="22"/>
              </w:rPr>
              <w:t>ordinary shares</w:t>
            </w:r>
          </w:p>
        </w:tc>
        <w:tc>
          <w:tcPr>
            <w:tcW w:w="720" w:type="dxa"/>
            <w:vAlign w:val="bottom"/>
          </w:tcPr>
          <w:p w14:paraId="33CE4649" w14:textId="77777777" w:rsidR="005D2644" w:rsidRPr="005613A2" w:rsidRDefault="005D2644" w:rsidP="009A0A7F">
            <w:pPr>
              <w:spacing w:line="220" w:lineRule="exact"/>
              <w:jc w:val="center"/>
              <w:rPr>
                <w:color w:val="000000"/>
                <w:szCs w:val="22"/>
              </w:rPr>
            </w:pPr>
            <w:r w:rsidRPr="005613A2">
              <w:rPr>
                <w:color w:val="000000"/>
                <w:szCs w:val="22"/>
              </w:rPr>
              <w:t>Par</w:t>
            </w:r>
          </w:p>
          <w:p w14:paraId="0B6B1D9D" w14:textId="77777777" w:rsidR="005D2644" w:rsidRPr="005613A2" w:rsidRDefault="005D2644" w:rsidP="009A0A7F">
            <w:pPr>
              <w:spacing w:line="220" w:lineRule="exact"/>
              <w:jc w:val="center"/>
              <w:rPr>
                <w:color w:val="000000"/>
                <w:szCs w:val="22"/>
              </w:rPr>
            </w:pPr>
            <w:r w:rsidRPr="005613A2">
              <w:rPr>
                <w:color w:val="000000"/>
                <w:szCs w:val="22"/>
              </w:rPr>
              <w:t>value</w:t>
            </w:r>
          </w:p>
        </w:tc>
        <w:tc>
          <w:tcPr>
            <w:tcW w:w="990" w:type="dxa"/>
            <w:vAlign w:val="bottom"/>
          </w:tcPr>
          <w:p w14:paraId="275BC144" w14:textId="77777777" w:rsidR="005D2644" w:rsidRPr="005613A2" w:rsidRDefault="005D2644" w:rsidP="009A0A7F">
            <w:pPr>
              <w:spacing w:line="220" w:lineRule="exact"/>
              <w:jc w:val="center"/>
              <w:rPr>
                <w:color w:val="000000"/>
                <w:szCs w:val="22"/>
              </w:rPr>
            </w:pPr>
            <w:r w:rsidRPr="005613A2">
              <w:rPr>
                <w:color w:val="000000"/>
                <w:szCs w:val="22"/>
              </w:rPr>
              <w:t>Offering</w:t>
            </w:r>
          </w:p>
          <w:p w14:paraId="06120E25" w14:textId="77777777" w:rsidR="005D2644" w:rsidRPr="005613A2" w:rsidRDefault="005D2644" w:rsidP="009A0A7F">
            <w:pPr>
              <w:spacing w:line="220" w:lineRule="exact"/>
              <w:jc w:val="center"/>
              <w:rPr>
                <w:color w:val="000000"/>
                <w:szCs w:val="22"/>
              </w:rPr>
            </w:pPr>
            <w:r w:rsidRPr="005613A2">
              <w:rPr>
                <w:color w:val="000000"/>
                <w:szCs w:val="22"/>
              </w:rPr>
              <w:t>Price</w:t>
            </w:r>
          </w:p>
        </w:tc>
        <w:tc>
          <w:tcPr>
            <w:tcW w:w="1170" w:type="dxa"/>
            <w:vAlign w:val="bottom"/>
          </w:tcPr>
          <w:p w14:paraId="7DB55D02" w14:textId="77777777" w:rsidR="005D2644" w:rsidRPr="005613A2" w:rsidRDefault="005D2644" w:rsidP="009A0A7F">
            <w:pPr>
              <w:spacing w:line="220" w:lineRule="exact"/>
              <w:jc w:val="center"/>
              <w:rPr>
                <w:color w:val="000000"/>
                <w:szCs w:val="22"/>
              </w:rPr>
            </w:pPr>
            <w:r w:rsidRPr="005613A2">
              <w:rPr>
                <w:color w:val="000000"/>
                <w:szCs w:val="22"/>
              </w:rPr>
              <w:t>The offering of</w:t>
            </w:r>
          </w:p>
          <w:p w14:paraId="31BDFF14" w14:textId="77777777" w:rsidR="005D2644" w:rsidRPr="005613A2" w:rsidRDefault="005D2644" w:rsidP="009A0A7F">
            <w:pPr>
              <w:spacing w:line="220" w:lineRule="exact"/>
              <w:jc w:val="center"/>
              <w:rPr>
                <w:color w:val="000000"/>
                <w:szCs w:val="22"/>
              </w:rPr>
            </w:pPr>
            <w:r w:rsidRPr="005613A2">
              <w:rPr>
                <w:color w:val="000000"/>
                <w:szCs w:val="22"/>
              </w:rPr>
              <w:t>new ordinary</w:t>
            </w:r>
          </w:p>
          <w:p w14:paraId="60EF64BA" w14:textId="77777777" w:rsidR="005D2644" w:rsidRPr="005613A2" w:rsidRDefault="005D2644" w:rsidP="009A0A7F">
            <w:pPr>
              <w:spacing w:line="220" w:lineRule="exact"/>
              <w:jc w:val="center"/>
              <w:rPr>
                <w:color w:val="000000"/>
                <w:szCs w:val="22"/>
              </w:rPr>
            </w:pPr>
            <w:r w:rsidRPr="005613A2">
              <w:rPr>
                <w:color w:val="000000"/>
                <w:szCs w:val="22"/>
              </w:rPr>
              <w:t>shares</w:t>
            </w:r>
          </w:p>
        </w:tc>
        <w:tc>
          <w:tcPr>
            <w:tcW w:w="270" w:type="dxa"/>
          </w:tcPr>
          <w:p w14:paraId="034ECF53" w14:textId="77777777" w:rsidR="005D2644" w:rsidRPr="005613A2" w:rsidRDefault="005D2644" w:rsidP="009A0A7F">
            <w:pPr>
              <w:spacing w:line="220" w:lineRule="exact"/>
              <w:jc w:val="center"/>
              <w:rPr>
                <w:color w:val="000000"/>
                <w:szCs w:val="22"/>
              </w:rPr>
            </w:pPr>
          </w:p>
        </w:tc>
        <w:tc>
          <w:tcPr>
            <w:tcW w:w="1440" w:type="dxa"/>
            <w:vAlign w:val="bottom"/>
          </w:tcPr>
          <w:p w14:paraId="5AF811D4" w14:textId="314A1D32" w:rsidR="005D2644" w:rsidRPr="005613A2" w:rsidRDefault="005D2644" w:rsidP="009A0A7F">
            <w:pPr>
              <w:spacing w:line="220" w:lineRule="exact"/>
              <w:jc w:val="center"/>
              <w:rPr>
                <w:color w:val="000000"/>
                <w:szCs w:val="22"/>
              </w:rPr>
            </w:pPr>
            <w:r w:rsidRPr="005613A2">
              <w:rPr>
                <w:color w:val="000000"/>
                <w:szCs w:val="22"/>
              </w:rPr>
              <w:t>Ordinary shares</w:t>
            </w:r>
          </w:p>
          <w:p w14:paraId="79D0DF2F" w14:textId="77777777" w:rsidR="005D2644" w:rsidRPr="005613A2" w:rsidRDefault="005D2644" w:rsidP="009A0A7F">
            <w:pPr>
              <w:spacing w:line="220" w:lineRule="exact"/>
              <w:jc w:val="center"/>
              <w:rPr>
                <w:color w:val="000000"/>
                <w:szCs w:val="22"/>
              </w:rPr>
            </w:pPr>
            <w:r w:rsidRPr="005613A2">
              <w:rPr>
                <w:color w:val="000000"/>
                <w:szCs w:val="22"/>
              </w:rPr>
              <w:t>issued to</w:t>
            </w:r>
          </w:p>
          <w:p w14:paraId="5D0F00DD" w14:textId="77777777" w:rsidR="005D2644" w:rsidRPr="005613A2" w:rsidRDefault="005D2644" w:rsidP="009A0A7F">
            <w:pPr>
              <w:spacing w:line="220" w:lineRule="exact"/>
              <w:jc w:val="center"/>
              <w:rPr>
                <w:color w:val="000000"/>
                <w:szCs w:val="22"/>
              </w:rPr>
            </w:pPr>
            <w:r w:rsidRPr="005613A2">
              <w:rPr>
                <w:color w:val="000000"/>
                <w:szCs w:val="22"/>
              </w:rPr>
              <w:t xml:space="preserve">employees </w:t>
            </w:r>
            <w:r w:rsidRPr="005613A2">
              <w:rPr>
                <w:color w:val="000000"/>
                <w:szCs w:val="22"/>
                <w:vertAlign w:val="superscript"/>
              </w:rPr>
              <w:t>(1)</w:t>
            </w:r>
          </w:p>
        </w:tc>
        <w:tc>
          <w:tcPr>
            <w:tcW w:w="270" w:type="dxa"/>
          </w:tcPr>
          <w:p w14:paraId="44A125FC" w14:textId="77777777" w:rsidR="005D2644" w:rsidRPr="005613A2" w:rsidRDefault="005D2644" w:rsidP="009A0A7F">
            <w:pPr>
              <w:spacing w:line="220" w:lineRule="exact"/>
              <w:jc w:val="center"/>
              <w:rPr>
                <w:color w:val="000000"/>
                <w:szCs w:val="22"/>
              </w:rPr>
            </w:pPr>
          </w:p>
        </w:tc>
        <w:tc>
          <w:tcPr>
            <w:tcW w:w="1260" w:type="dxa"/>
            <w:vAlign w:val="bottom"/>
          </w:tcPr>
          <w:p w14:paraId="23A1029E" w14:textId="36AA76ED" w:rsidR="005D2644" w:rsidRPr="005613A2" w:rsidRDefault="005D2644" w:rsidP="009A0A7F">
            <w:pPr>
              <w:spacing w:line="220" w:lineRule="exact"/>
              <w:jc w:val="center"/>
              <w:rPr>
                <w:color w:val="000000"/>
                <w:szCs w:val="22"/>
              </w:rPr>
            </w:pPr>
            <w:r w:rsidRPr="005613A2">
              <w:rPr>
                <w:color w:val="000000"/>
                <w:szCs w:val="22"/>
              </w:rPr>
              <w:t>Ordinary shares</w:t>
            </w:r>
          </w:p>
          <w:p w14:paraId="72EE2330" w14:textId="77777777" w:rsidR="005D2644" w:rsidRPr="005613A2" w:rsidRDefault="005D2644" w:rsidP="009A0A7F">
            <w:pPr>
              <w:spacing w:line="220" w:lineRule="exact"/>
              <w:jc w:val="center"/>
              <w:rPr>
                <w:color w:val="000000"/>
                <w:szCs w:val="22"/>
              </w:rPr>
            </w:pPr>
            <w:r w:rsidRPr="005613A2">
              <w:rPr>
                <w:color w:val="000000"/>
                <w:szCs w:val="22"/>
              </w:rPr>
              <w:t>(not to be issued)/to be issued</w:t>
            </w:r>
          </w:p>
        </w:tc>
        <w:tc>
          <w:tcPr>
            <w:tcW w:w="270" w:type="dxa"/>
          </w:tcPr>
          <w:p w14:paraId="06C9CE7D" w14:textId="77777777" w:rsidR="005D2644" w:rsidRPr="005613A2" w:rsidRDefault="005D2644" w:rsidP="009A0A7F">
            <w:pPr>
              <w:spacing w:line="220" w:lineRule="exact"/>
              <w:jc w:val="center"/>
              <w:rPr>
                <w:color w:val="000000"/>
                <w:szCs w:val="22"/>
              </w:rPr>
            </w:pPr>
          </w:p>
        </w:tc>
        <w:tc>
          <w:tcPr>
            <w:tcW w:w="1620" w:type="dxa"/>
            <w:vAlign w:val="bottom"/>
          </w:tcPr>
          <w:p w14:paraId="34C8E6B1" w14:textId="6BE33735" w:rsidR="005D2644" w:rsidRPr="005613A2" w:rsidRDefault="005D2644" w:rsidP="009A0A7F">
            <w:pPr>
              <w:spacing w:line="220" w:lineRule="exact"/>
              <w:jc w:val="center"/>
              <w:rPr>
                <w:color w:val="000000"/>
                <w:szCs w:val="22"/>
              </w:rPr>
            </w:pPr>
            <w:r w:rsidRPr="005613A2">
              <w:rPr>
                <w:color w:val="000000"/>
                <w:szCs w:val="22"/>
              </w:rPr>
              <w:t>Balance of new</w:t>
            </w:r>
          </w:p>
          <w:p w14:paraId="1A46F0B1" w14:textId="77777777" w:rsidR="005D2644" w:rsidRPr="005613A2" w:rsidRDefault="005D2644" w:rsidP="009A0A7F">
            <w:pPr>
              <w:spacing w:line="220" w:lineRule="exact"/>
              <w:jc w:val="center"/>
              <w:rPr>
                <w:color w:val="000000"/>
                <w:szCs w:val="22"/>
              </w:rPr>
            </w:pPr>
            <w:r w:rsidRPr="005613A2">
              <w:rPr>
                <w:color w:val="000000"/>
                <w:szCs w:val="22"/>
              </w:rPr>
              <w:t>ordinary shares</w:t>
            </w:r>
          </w:p>
          <w:p w14:paraId="2E8C685B" w14:textId="77777777" w:rsidR="005D2644" w:rsidRPr="005613A2" w:rsidRDefault="005D2644" w:rsidP="009A0A7F">
            <w:pPr>
              <w:spacing w:line="220" w:lineRule="exact"/>
              <w:jc w:val="center"/>
              <w:rPr>
                <w:color w:val="000000"/>
                <w:szCs w:val="22"/>
              </w:rPr>
            </w:pPr>
            <w:r w:rsidRPr="005613A2">
              <w:rPr>
                <w:color w:val="000000"/>
                <w:szCs w:val="22"/>
              </w:rPr>
              <w:t>unissued as at</w:t>
            </w:r>
          </w:p>
          <w:p w14:paraId="5B8C2B6C" w14:textId="4C1F634C" w:rsidR="005D2644" w:rsidRPr="005613A2" w:rsidRDefault="008F4B1E" w:rsidP="009A0A7F">
            <w:pPr>
              <w:spacing w:line="220" w:lineRule="exact"/>
              <w:jc w:val="center"/>
              <w:rPr>
                <w:color w:val="000000"/>
                <w:szCs w:val="22"/>
              </w:rPr>
            </w:pPr>
            <w:r w:rsidRPr="005613A2">
              <w:rPr>
                <w:rFonts w:cstheme="minorBidi"/>
                <w:color w:val="000000"/>
                <w:szCs w:val="28"/>
                <w:lang w:val="en-US" w:bidi="th-TH"/>
              </w:rPr>
              <w:t>31 March 2025</w:t>
            </w:r>
          </w:p>
        </w:tc>
      </w:tr>
      <w:tr w:rsidR="00B166D3" w:rsidRPr="005613A2" w14:paraId="3353C9BF" w14:textId="77777777" w:rsidTr="00B8356F">
        <w:trPr>
          <w:trHeight w:val="66"/>
        </w:trPr>
        <w:tc>
          <w:tcPr>
            <w:tcW w:w="1890" w:type="dxa"/>
          </w:tcPr>
          <w:p w14:paraId="35E9D0A3" w14:textId="77777777" w:rsidR="00B166D3" w:rsidRPr="005613A2" w:rsidRDefault="00B166D3" w:rsidP="009A0A7F">
            <w:pPr>
              <w:spacing w:line="220" w:lineRule="exact"/>
              <w:rPr>
                <w:color w:val="000000"/>
                <w:szCs w:val="22"/>
              </w:rPr>
            </w:pPr>
          </w:p>
        </w:tc>
        <w:tc>
          <w:tcPr>
            <w:tcW w:w="1710" w:type="dxa"/>
            <w:gridSpan w:val="2"/>
          </w:tcPr>
          <w:p w14:paraId="65F5BF26" w14:textId="77777777" w:rsidR="00B166D3" w:rsidRPr="005613A2" w:rsidRDefault="00B166D3" w:rsidP="009A0A7F">
            <w:pPr>
              <w:spacing w:line="220" w:lineRule="exact"/>
              <w:jc w:val="center"/>
              <w:rPr>
                <w:i/>
                <w:iCs/>
                <w:color w:val="000000"/>
                <w:szCs w:val="22"/>
              </w:rPr>
            </w:pPr>
            <w:r w:rsidRPr="005613A2">
              <w:rPr>
                <w:i/>
                <w:iCs/>
                <w:color w:val="000000"/>
                <w:szCs w:val="22"/>
              </w:rPr>
              <w:t>(Baht/share)</w:t>
            </w:r>
          </w:p>
        </w:tc>
        <w:tc>
          <w:tcPr>
            <w:tcW w:w="6300" w:type="dxa"/>
            <w:gridSpan w:val="7"/>
          </w:tcPr>
          <w:p w14:paraId="1FB30F04" w14:textId="05AB9E36" w:rsidR="00B166D3" w:rsidRPr="005613A2" w:rsidRDefault="00B166D3" w:rsidP="009A0A7F">
            <w:pPr>
              <w:spacing w:line="220" w:lineRule="exact"/>
              <w:jc w:val="center"/>
              <w:rPr>
                <w:color w:val="000000"/>
                <w:szCs w:val="22"/>
              </w:rPr>
            </w:pPr>
            <w:r w:rsidRPr="005613A2">
              <w:rPr>
                <w:i/>
                <w:iCs/>
                <w:color w:val="000000"/>
                <w:szCs w:val="22"/>
              </w:rPr>
              <w:t>(</w:t>
            </w:r>
            <w:r w:rsidRPr="005613A2">
              <w:rPr>
                <w:i/>
                <w:iCs/>
                <w:szCs w:val="22"/>
              </w:rPr>
              <w:t>thousand shares</w:t>
            </w:r>
            <w:r w:rsidRPr="005613A2">
              <w:rPr>
                <w:i/>
                <w:iCs/>
                <w:color w:val="000000"/>
                <w:szCs w:val="22"/>
              </w:rPr>
              <w:t>)</w:t>
            </w:r>
          </w:p>
        </w:tc>
      </w:tr>
      <w:tr w:rsidR="005523A9" w:rsidRPr="005613A2" w14:paraId="62EEE09E" w14:textId="77777777" w:rsidTr="005613A2">
        <w:tc>
          <w:tcPr>
            <w:tcW w:w="1890" w:type="dxa"/>
          </w:tcPr>
          <w:p w14:paraId="306F6E31" w14:textId="0F6F885B" w:rsidR="005523A9" w:rsidRPr="005613A2" w:rsidRDefault="005523A9" w:rsidP="005523A9">
            <w:pPr>
              <w:spacing w:line="220" w:lineRule="exact"/>
              <w:ind w:left="160" w:hanging="160"/>
              <w:rPr>
                <w:color w:val="000000"/>
                <w:szCs w:val="22"/>
              </w:rPr>
            </w:pPr>
            <w:r w:rsidRPr="005613A2">
              <w:rPr>
                <w:szCs w:val="22"/>
              </w:rPr>
              <w:t>AWC Shares Plan Tranche 1</w:t>
            </w:r>
          </w:p>
        </w:tc>
        <w:tc>
          <w:tcPr>
            <w:tcW w:w="720" w:type="dxa"/>
            <w:vAlign w:val="bottom"/>
          </w:tcPr>
          <w:p w14:paraId="3DE3246B" w14:textId="3BD1E72C" w:rsidR="005523A9" w:rsidRPr="005613A2" w:rsidRDefault="005523A9" w:rsidP="00157D83">
            <w:pPr>
              <w:spacing w:line="220" w:lineRule="exact"/>
              <w:jc w:val="center"/>
              <w:rPr>
                <w:color w:val="000000"/>
                <w:szCs w:val="22"/>
              </w:rPr>
            </w:pPr>
            <w:r w:rsidRPr="005613A2">
              <w:t>1.00</w:t>
            </w:r>
          </w:p>
        </w:tc>
        <w:tc>
          <w:tcPr>
            <w:tcW w:w="990" w:type="dxa"/>
            <w:vAlign w:val="bottom"/>
          </w:tcPr>
          <w:p w14:paraId="4DF8F5CF" w14:textId="28624125" w:rsidR="005523A9" w:rsidRPr="005613A2" w:rsidRDefault="005523A9" w:rsidP="00157D83">
            <w:pPr>
              <w:spacing w:line="220" w:lineRule="exact"/>
              <w:jc w:val="center"/>
              <w:rPr>
                <w:color w:val="000000"/>
                <w:szCs w:val="22"/>
              </w:rPr>
            </w:pPr>
            <w:r w:rsidRPr="005613A2">
              <w:t>4.50</w:t>
            </w:r>
          </w:p>
        </w:tc>
        <w:tc>
          <w:tcPr>
            <w:tcW w:w="1170" w:type="dxa"/>
            <w:vAlign w:val="bottom"/>
          </w:tcPr>
          <w:p w14:paraId="62FAF757" w14:textId="7CBC098A" w:rsidR="005523A9" w:rsidRPr="0012343C" w:rsidRDefault="005B10B9" w:rsidP="00157D83">
            <w:pPr>
              <w:tabs>
                <w:tab w:val="decimal" w:pos="885"/>
              </w:tabs>
              <w:spacing w:line="220" w:lineRule="exact"/>
              <w:ind w:right="-15"/>
            </w:pPr>
            <w:r w:rsidRPr="005613A2">
              <w:t xml:space="preserve">2,685 </w:t>
            </w:r>
          </w:p>
        </w:tc>
        <w:tc>
          <w:tcPr>
            <w:tcW w:w="270" w:type="dxa"/>
            <w:vAlign w:val="bottom"/>
          </w:tcPr>
          <w:p w14:paraId="300D1B42" w14:textId="77777777" w:rsidR="005523A9" w:rsidRPr="005613A2" w:rsidRDefault="005523A9" w:rsidP="005613A2">
            <w:pPr>
              <w:spacing w:line="220" w:lineRule="exact"/>
              <w:rPr>
                <w:color w:val="000000"/>
                <w:szCs w:val="22"/>
              </w:rPr>
            </w:pPr>
          </w:p>
        </w:tc>
        <w:tc>
          <w:tcPr>
            <w:tcW w:w="1440" w:type="dxa"/>
            <w:vAlign w:val="bottom"/>
          </w:tcPr>
          <w:p w14:paraId="50EFA915" w14:textId="757437D8" w:rsidR="005523A9" w:rsidRPr="0012343C" w:rsidRDefault="005B10B9" w:rsidP="00157D83">
            <w:pPr>
              <w:tabs>
                <w:tab w:val="decimal" w:pos="1155"/>
              </w:tabs>
              <w:spacing w:line="220" w:lineRule="exact"/>
              <w:ind w:right="-15"/>
            </w:pPr>
            <w:r w:rsidRPr="005613A2">
              <w:t>(2,054)</w:t>
            </w:r>
          </w:p>
        </w:tc>
        <w:tc>
          <w:tcPr>
            <w:tcW w:w="270" w:type="dxa"/>
            <w:vAlign w:val="bottom"/>
          </w:tcPr>
          <w:p w14:paraId="66FD4E98" w14:textId="77777777" w:rsidR="005523A9" w:rsidRPr="005613A2" w:rsidRDefault="005523A9" w:rsidP="005613A2">
            <w:pPr>
              <w:tabs>
                <w:tab w:val="decimal" w:pos="1260"/>
              </w:tabs>
              <w:spacing w:line="220" w:lineRule="exact"/>
              <w:rPr>
                <w:color w:val="000000"/>
                <w:szCs w:val="22"/>
              </w:rPr>
            </w:pPr>
          </w:p>
        </w:tc>
        <w:tc>
          <w:tcPr>
            <w:tcW w:w="1260" w:type="dxa"/>
            <w:vAlign w:val="bottom"/>
          </w:tcPr>
          <w:p w14:paraId="15367AB9" w14:textId="5AB6F89D" w:rsidR="005523A9" w:rsidRPr="0012343C" w:rsidRDefault="005B10B9" w:rsidP="00157D83">
            <w:pPr>
              <w:tabs>
                <w:tab w:val="decimal" w:pos="1155"/>
              </w:tabs>
              <w:spacing w:line="220" w:lineRule="exact"/>
              <w:ind w:right="-15"/>
            </w:pPr>
            <w:r w:rsidRPr="005613A2">
              <w:t>(631)</w:t>
            </w:r>
          </w:p>
        </w:tc>
        <w:tc>
          <w:tcPr>
            <w:tcW w:w="270" w:type="dxa"/>
            <w:vAlign w:val="bottom"/>
          </w:tcPr>
          <w:p w14:paraId="526D39D2" w14:textId="77777777" w:rsidR="005523A9" w:rsidRPr="005613A2" w:rsidRDefault="005523A9" w:rsidP="005613A2">
            <w:pPr>
              <w:tabs>
                <w:tab w:val="decimal" w:pos="1693"/>
              </w:tabs>
              <w:spacing w:line="220" w:lineRule="exact"/>
              <w:ind w:left="432"/>
              <w:rPr>
                <w:color w:val="000000"/>
                <w:szCs w:val="22"/>
              </w:rPr>
            </w:pPr>
          </w:p>
        </w:tc>
        <w:tc>
          <w:tcPr>
            <w:tcW w:w="1620" w:type="dxa"/>
            <w:vAlign w:val="bottom"/>
          </w:tcPr>
          <w:p w14:paraId="660EDADB" w14:textId="06222A06" w:rsidR="005523A9" w:rsidRPr="0012343C" w:rsidRDefault="005B10B9" w:rsidP="00157D83">
            <w:pPr>
              <w:tabs>
                <w:tab w:val="decimal" w:pos="1022"/>
              </w:tabs>
              <w:spacing w:line="220" w:lineRule="exact"/>
              <w:ind w:right="-15"/>
            </w:pPr>
            <w:r w:rsidRPr="005613A2">
              <w:t>-</w:t>
            </w:r>
          </w:p>
        </w:tc>
      </w:tr>
      <w:tr w:rsidR="005523A9" w:rsidRPr="005613A2" w14:paraId="511B7F6D" w14:textId="77777777" w:rsidTr="005613A2">
        <w:tc>
          <w:tcPr>
            <w:tcW w:w="1890" w:type="dxa"/>
          </w:tcPr>
          <w:p w14:paraId="1F29941C" w14:textId="44CEC2BB" w:rsidR="005523A9" w:rsidRPr="005613A2" w:rsidRDefault="005523A9" w:rsidP="005523A9">
            <w:pPr>
              <w:spacing w:line="220" w:lineRule="exact"/>
              <w:ind w:left="160" w:hanging="160"/>
              <w:rPr>
                <w:szCs w:val="22"/>
              </w:rPr>
            </w:pPr>
            <w:r w:rsidRPr="005613A2">
              <w:rPr>
                <w:szCs w:val="22"/>
              </w:rPr>
              <w:t>AWC Shares Plan Tranche 2</w:t>
            </w:r>
          </w:p>
        </w:tc>
        <w:tc>
          <w:tcPr>
            <w:tcW w:w="720" w:type="dxa"/>
            <w:vAlign w:val="bottom"/>
          </w:tcPr>
          <w:p w14:paraId="1923CB98" w14:textId="78780C4F" w:rsidR="005523A9" w:rsidRPr="005613A2" w:rsidRDefault="005523A9" w:rsidP="00157D83">
            <w:pPr>
              <w:spacing w:line="220" w:lineRule="exact"/>
              <w:jc w:val="center"/>
              <w:rPr>
                <w:color w:val="000000"/>
                <w:szCs w:val="22"/>
              </w:rPr>
            </w:pPr>
            <w:r w:rsidRPr="005613A2">
              <w:t>1.00</w:t>
            </w:r>
          </w:p>
        </w:tc>
        <w:tc>
          <w:tcPr>
            <w:tcW w:w="990" w:type="dxa"/>
            <w:vAlign w:val="bottom"/>
          </w:tcPr>
          <w:p w14:paraId="0D463C65" w14:textId="46C1B2AB" w:rsidR="005523A9" w:rsidRPr="005613A2" w:rsidRDefault="005523A9" w:rsidP="00157D83">
            <w:pPr>
              <w:spacing w:line="220" w:lineRule="exact"/>
              <w:jc w:val="center"/>
              <w:rPr>
                <w:color w:val="000000"/>
                <w:szCs w:val="22"/>
              </w:rPr>
            </w:pPr>
            <w:r w:rsidRPr="005613A2">
              <w:t>4.69</w:t>
            </w:r>
          </w:p>
        </w:tc>
        <w:tc>
          <w:tcPr>
            <w:tcW w:w="1170" w:type="dxa"/>
            <w:vAlign w:val="bottom"/>
          </w:tcPr>
          <w:p w14:paraId="5A87AEAE" w14:textId="572F55E4" w:rsidR="005523A9" w:rsidRPr="0012343C" w:rsidRDefault="005B10B9" w:rsidP="00157D83">
            <w:pPr>
              <w:tabs>
                <w:tab w:val="decimal" w:pos="885"/>
              </w:tabs>
              <w:spacing w:line="220" w:lineRule="exact"/>
              <w:ind w:right="-15"/>
            </w:pPr>
            <w:r w:rsidRPr="005613A2">
              <w:t xml:space="preserve">2,989 </w:t>
            </w:r>
          </w:p>
        </w:tc>
        <w:tc>
          <w:tcPr>
            <w:tcW w:w="270" w:type="dxa"/>
            <w:vAlign w:val="bottom"/>
          </w:tcPr>
          <w:p w14:paraId="5F4B78DF" w14:textId="77777777" w:rsidR="005523A9" w:rsidRPr="005613A2" w:rsidRDefault="005523A9" w:rsidP="005613A2">
            <w:pPr>
              <w:spacing w:line="220" w:lineRule="exact"/>
              <w:rPr>
                <w:color w:val="000000"/>
                <w:szCs w:val="22"/>
              </w:rPr>
            </w:pPr>
          </w:p>
        </w:tc>
        <w:tc>
          <w:tcPr>
            <w:tcW w:w="1440" w:type="dxa"/>
            <w:vAlign w:val="bottom"/>
          </w:tcPr>
          <w:p w14:paraId="224527B3" w14:textId="068F40B9" w:rsidR="005523A9" w:rsidRPr="0012343C" w:rsidRDefault="005B10B9" w:rsidP="00157D83">
            <w:pPr>
              <w:tabs>
                <w:tab w:val="decimal" w:pos="1155"/>
              </w:tabs>
              <w:spacing w:line="220" w:lineRule="exact"/>
              <w:ind w:right="-15"/>
            </w:pPr>
            <w:r w:rsidRPr="005613A2">
              <w:t>(</w:t>
            </w:r>
            <w:r w:rsidR="005613A2" w:rsidRPr="005613A2">
              <w:t>2,426</w:t>
            </w:r>
            <w:r w:rsidRPr="005613A2">
              <w:t>)</w:t>
            </w:r>
          </w:p>
        </w:tc>
        <w:tc>
          <w:tcPr>
            <w:tcW w:w="270" w:type="dxa"/>
            <w:vAlign w:val="bottom"/>
          </w:tcPr>
          <w:p w14:paraId="537B5F51" w14:textId="77777777" w:rsidR="005523A9" w:rsidRPr="005613A2" w:rsidRDefault="005523A9" w:rsidP="005613A2">
            <w:pPr>
              <w:tabs>
                <w:tab w:val="decimal" w:pos="743"/>
              </w:tabs>
              <w:spacing w:line="220" w:lineRule="exact"/>
              <w:rPr>
                <w:color w:val="000000"/>
                <w:szCs w:val="22"/>
              </w:rPr>
            </w:pPr>
          </w:p>
        </w:tc>
        <w:tc>
          <w:tcPr>
            <w:tcW w:w="1260" w:type="dxa"/>
            <w:vAlign w:val="bottom"/>
          </w:tcPr>
          <w:p w14:paraId="5210B360" w14:textId="0AA1B671" w:rsidR="005523A9" w:rsidRPr="0012343C" w:rsidRDefault="005B10B9" w:rsidP="00157D83">
            <w:pPr>
              <w:tabs>
                <w:tab w:val="decimal" w:pos="1155"/>
              </w:tabs>
              <w:spacing w:line="220" w:lineRule="exact"/>
              <w:ind w:right="-15"/>
            </w:pPr>
            <w:r w:rsidRPr="005613A2">
              <w:t>(5</w:t>
            </w:r>
            <w:r w:rsidR="00203A04" w:rsidRPr="005613A2">
              <w:t>6</w:t>
            </w:r>
            <w:r w:rsidR="005613A2" w:rsidRPr="005613A2">
              <w:t>3</w:t>
            </w:r>
            <w:r w:rsidRPr="005613A2">
              <w:t>)</w:t>
            </w:r>
          </w:p>
        </w:tc>
        <w:tc>
          <w:tcPr>
            <w:tcW w:w="270" w:type="dxa"/>
            <w:vAlign w:val="bottom"/>
          </w:tcPr>
          <w:p w14:paraId="726D34CB" w14:textId="77777777" w:rsidR="005523A9" w:rsidRPr="005613A2" w:rsidRDefault="005523A9" w:rsidP="005613A2">
            <w:pPr>
              <w:tabs>
                <w:tab w:val="decimal" w:pos="1693"/>
              </w:tabs>
              <w:spacing w:line="220" w:lineRule="exact"/>
              <w:ind w:left="432"/>
              <w:rPr>
                <w:color w:val="000000"/>
                <w:szCs w:val="22"/>
              </w:rPr>
            </w:pPr>
          </w:p>
        </w:tc>
        <w:tc>
          <w:tcPr>
            <w:tcW w:w="1620" w:type="dxa"/>
            <w:vAlign w:val="bottom"/>
          </w:tcPr>
          <w:p w14:paraId="65BE504D" w14:textId="67B2CC98" w:rsidR="005523A9" w:rsidRPr="0012343C" w:rsidRDefault="005613A2" w:rsidP="00157D83">
            <w:pPr>
              <w:tabs>
                <w:tab w:val="decimal" w:pos="1022"/>
              </w:tabs>
              <w:spacing w:line="220" w:lineRule="exact"/>
              <w:ind w:right="-15"/>
            </w:pPr>
            <w:r w:rsidRPr="005613A2">
              <w:t>-</w:t>
            </w:r>
          </w:p>
        </w:tc>
      </w:tr>
      <w:tr w:rsidR="005523A9" w:rsidRPr="005613A2" w14:paraId="5FA0631D" w14:textId="77777777" w:rsidTr="005613A2">
        <w:tc>
          <w:tcPr>
            <w:tcW w:w="1890" w:type="dxa"/>
          </w:tcPr>
          <w:p w14:paraId="244FB138" w14:textId="2387F26C" w:rsidR="005523A9" w:rsidRPr="005613A2" w:rsidRDefault="005523A9" w:rsidP="005523A9">
            <w:pPr>
              <w:spacing w:line="220" w:lineRule="exact"/>
              <w:ind w:left="160" w:hanging="160"/>
              <w:rPr>
                <w:szCs w:val="22"/>
              </w:rPr>
            </w:pPr>
            <w:r w:rsidRPr="005613A2">
              <w:rPr>
                <w:szCs w:val="22"/>
              </w:rPr>
              <w:t>AWC Shares Plan Tranche 3</w:t>
            </w:r>
          </w:p>
        </w:tc>
        <w:tc>
          <w:tcPr>
            <w:tcW w:w="720" w:type="dxa"/>
            <w:vAlign w:val="bottom"/>
          </w:tcPr>
          <w:p w14:paraId="204E89D6" w14:textId="349EB3CF" w:rsidR="005523A9" w:rsidRPr="005613A2" w:rsidRDefault="005523A9" w:rsidP="00157D83">
            <w:pPr>
              <w:spacing w:line="220" w:lineRule="exact"/>
              <w:jc w:val="center"/>
              <w:rPr>
                <w:szCs w:val="22"/>
              </w:rPr>
            </w:pPr>
            <w:r w:rsidRPr="005613A2">
              <w:t>1.00</w:t>
            </w:r>
          </w:p>
        </w:tc>
        <w:tc>
          <w:tcPr>
            <w:tcW w:w="990" w:type="dxa"/>
            <w:vAlign w:val="bottom"/>
          </w:tcPr>
          <w:p w14:paraId="000A9E14" w14:textId="0AA72793" w:rsidR="005523A9" w:rsidRPr="005613A2" w:rsidRDefault="005523A9" w:rsidP="00157D83">
            <w:pPr>
              <w:spacing w:line="220" w:lineRule="exact"/>
              <w:jc w:val="center"/>
              <w:rPr>
                <w:szCs w:val="22"/>
                <w:lang w:bidi="th-TH"/>
              </w:rPr>
            </w:pPr>
            <w:r w:rsidRPr="005613A2">
              <w:t>6.04</w:t>
            </w:r>
          </w:p>
        </w:tc>
        <w:tc>
          <w:tcPr>
            <w:tcW w:w="1170" w:type="dxa"/>
            <w:vAlign w:val="bottom"/>
          </w:tcPr>
          <w:p w14:paraId="325F15BF" w14:textId="4DFF00DE" w:rsidR="005523A9" w:rsidRPr="0012343C" w:rsidRDefault="005B10B9" w:rsidP="00157D83">
            <w:pPr>
              <w:tabs>
                <w:tab w:val="decimal" w:pos="885"/>
              </w:tabs>
              <w:spacing w:line="220" w:lineRule="exact"/>
              <w:ind w:right="-15"/>
            </w:pPr>
            <w:r w:rsidRPr="005613A2">
              <w:t xml:space="preserve">3,579 </w:t>
            </w:r>
          </w:p>
        </w:tc>
        <w:tc>
          <w:tcPr>
            <w:tcW w:w="270" w:type="dxa"/>
            <w:vAlign w:val="bottom"/>
          </w:tcPr>
          <w:p w14:paraId="04D207E0" w14:textId="77777777" w:rsidR="005523A9" w:rsidRPr="005613A2" w:rsidRDefault="005523A9" w:rsidP="005613A2">
            <w:pPr>
              <w:spacing w:line="220" w:lineRule="exact"/>
              <w:rPr>
                <w:color w:val="000000"/>
                <w:szCs w:val="22"/>
              </w:rPr>
            </w:pPr>
          </w:p>
        </w:tc>
        <w:tc>
          <w:tcPr>
            <w:tcW w:w="1440" w:type="dxa"/>
            <w:vAlign w:val="bottom"/>
          </w:tcPr>
          <w:p w14:paraId="0884C211" w14:textId="3B5132A6" w:rsidR="005523A9" w:rsidRPr="0012343C" w:rsidRDefault="005613A2" w:rsidP="00157D83">
            <w:pPr>
              <w:tabs>
                <w:tab w:val="decimal" w:pos="1155"/>
              </w:tabs>
              <w:spacing w:line="220" w:lineRule="exact"/>
              <w:ind w:right="-15"/>
            </w:pPr>
            <w:r w:rsidRPr="005613A2">
              <w:t>(2,268)</w:t>
            </w:r>
          </w:p>
        </w:tc>
        <w:tc>
          <w:tcPr>
            <w:tcW w:w="270" w:type="dxa"/>
            <w:vAlign w:val="bottom"/>
          </w:tcPr>
          <w:p w14:paraId="6815C7A9" w14:textId="77777777" w:rsidR="005523A9" w:rsidRPr="005613A2" w:rsidRDefault="005523A9" w:rsidP="005613A2">
            <w:pPr>
              <w:tabs>
                <w:tab w:val="decimal" w:pos="743"/>
              </w:tabs>
              <w:spacing w:line="220" w:lineRule="exact"/>
              <w:rPr>
                <w:color w:val="000000"/>
                <w:szCs w:val="22"/>
              </w:rPr>
            </w:pPr>
          </w:p>
        </w:tc>
        <w:tc>
          <w:tcPr>
            <w:tcW w:w="1260" w:type="dxa"/>
            <w:vAlign w:val="bottom"/>
          </w:tcPr>
          <w:p w14:paraId="26999528" w14:textId="4D87EC6A" w:rsidR="005523A9" w:rsidRPr="0012343C" w:rsidRDefault="005B10B9" w:rsidP="00157D83">
            <w:pPr>
              <w:tabs>
                <w:tab w:val="decimal" w:pos="1155"/>
              </w:tabs>
              <w:spacing w:line="220" w:lineRule="exact"/>
              <w:ind w:right="-15"/>
            </w:pPr>
            <w:r w:rsidRPr="005613A2">
              <w:t>(3</w:t>
            </w:r>
            <w:r w:rsidR="005613A2">
              <w:t>83</w:t>
            </w:r>
            <w:r w:rsidRPr="005613A2">
              <w:t>)</w:t>
            </w:r>
          </w:p>
        </w:tc>
        <w:tc>
          <w:tcPr>
            <w:tcW w:w="270" w:type="dxa"/>
            <w:vAlign w:val="bottom"/>
          </w:tcPr>
          <w:p w14:paraId="6CFBF58C" w14:textId="77777777" w:rsidR="005523A9" w:rsidRPr="005613A2" w:rsidRDefault="005523A9" w:rsidP="005613A2">
            <w:pPr>
              <w:tabs>
                <w:tab w:val="decimal" w:pos="1693"/>
              </w:tabs>
              <w:spacing w:line="220" w:lineRule="exact"/>
              <w:ind w:left="432"/>
              <w:rPr>
                <w:color w:val="000000"/>
                <w:szCs w:val="22"/>
              </w:rPr>
            </w:pPr>
          </w:p>
        </w:tc>
        <w:tc>
          <w:tcPr>
            <w:tcW w:w="1620" w:type="dxa"/>
            <w:vAlign w:val="bottom"/>
          </w:tcPr>
          <w:p w14:paraId="1907E9C8" w14:textId="3CC1BDBF" w:rsidR="005523A9" w:rsidRPr="0012343C" w:rsidRDefault="005613A2" w:rsidP="00157D83">
            <w:pPr>
              <w:tabs>
                <w:tab w:val="decimal" w:pos="1335"/>
              </w:tabs>
              <w:spacing w:line="220" w:lineRule="exact"/>
              <w:ind w:right="-15"/>
            </w:pPr>
            <w:r>
              <w:t>928</w:t>
            </w:r>
          </w:p>
        </w:tc>
      </w:tr>
      <w:tr w:rsidR="005613A2" w:rsidRPr="005613A2" w14:paraId="6FEE8D51" w14:textId="77777777" w:rsidTr="005613A2">
        <w:tc>
          <w:tcPr>
            <w:tcW w:w="1890" w:type="dxa"/>
          </w:tcPr>
          <w:p w14:paraId="6F77855F" w14:textId="578F3214" w:rsidR="005613A2" w:rsidRPr="005613A2" w:rsidRDefault="005613A2" w:rsidP="005613A2">
            <w:pPr>
              <w:spacing w:line="220" w:lineRule="exact"/>
              <w:ind w:left="160" w:hanging="160"/>
              <w:rPr>
                <w:szCs w:val="22"/>
              </w:rPr>
            </w:pPr>
            <w:r w:rsidRPr="005613A2">
              <w:rPr>
                <w:szCs w:val="22"/>
              </w:rPr>
              <w:t>AWC Shares Plan Tranche 4</w:t>
            </w:r>
          </w:p>
        </w:tc>
        <w:tc>
          <w:tcPr>
            <w:tcW w:w="720" w:type="dxa"/>
            <w:vAlign w:val="bottom"/>
          </w:tcPr>
          <w:p w14:paraId="574470F1" w14:textId="1115E0D3" w:rsidR="005613A2" w:rsidRPr="005613A2" w:rsidRDefault="005613A2" w:rsidP="00157D83">
            <w:pPr>
              <w:spacing w:line="220" w:lineRule="exact"/>
              <w:jc w:val="center"/>
            </w:pPr>
            <w:r w:rsidRPr="005613A2">
              <w:t>1.00</w:t>
            </w:r>
          </w:p>
        </w:tc>
        <w:tc>
          <w:tcPr>
            <w:tcW w:w="990" w:type="dxa"/>
            <w:vAlign w:val="bottom"/>
          </w:tcPr>
          <w:p w14:paraId="77ADA8E3" w14:textId="42B001F3" w:rsidR="005613A2" w:rsidRPr="005613A2" w:rsidRDefault="005613A2" w:rsidP="00157D83">
            <w:pPr>
              <w:spacing w:line="220" w:lineRule="exact"/>
              <w:jc w:val="center"/>
            </w:pPr>
            <w:r w:rsidRPr="005613A2">
              <w:t>3.86</w:t>
            </w:r>
          </w:p>
        </w:tc>
        <w:tc>
          <w:tcPr>
            <w:tcW w:w="1170" w:type="dxa"/>
            <w:vAlign w:val="bottom"/>
          </w:tcPr>
          <w:p w14:paraId="5C34F669" w14:textId="46317560" w:rsidR="005613A2" w:rsidRPr="005613A2" w:rsidRDefault="005613A2" w:rsidP="00157D83">
            <w:pPr>
              <w:tabs>
                <w:tab w:val="decimal" w:pos="885"/>
              </w:tabs>
              <w:spacing w:line="220" w:lineRule="exact"/>
              <w:ind w:right="-15"/>
            </w:pPr>
            <w:r>
              <w:t>1</w:t>
            </w:r>
            <w:r w:rsidRPr="005613A2">
              <w:t>6,374</w:t>
            </w:r>
          </w:p>
        </w:tc>
        <w:tc>
          <w:tcPr>
            <w:tcW w:w="270" w:type="dxa"/>
            <w:vAlign w:val="bottom"/>
          </w:tcPr>
          <w:p w14:paraId="76DE1459" w14:textId="77777777" w:rsidR="005613A2" w:rsidRPr="005613A2" w:rsidRDefault="005613A2" w:rsidP="005613A2">
            <w:pPr>
              <w:spacing w:line="220" w:lineRule="exact"/>
              <w:rPr>
                <w:color w:val="000000"/>
                <w:szCs w:val="22"/>
              </w:rPr>
            </w:pPr>
          </w:p>
        </w:tc>
        <w:tc>
          <w:tcPr>
            <w:tcW w:w="1440" w:type="dxa"/>
            <w:vAlign w:val="bottom"/>
          </w:tcPr>
          <w:p w14:paraId="40BFA45A" w14:textId="560018FD" w:rsidR="005613A2" w:rsidRPr="005613A2" w:rsidRDefault="0012343C" w:rsidP="00157D83">
            <w:pPr>
              <w:tabs>
                <w:tab w:val="decimal" w:pos="1155"/>
              </w:tabs>
              <w:spacing w:line="220" w:lineRule="exact"/>
              <w:ind w:right="-15"/>
            </w:pPr>
            <w:r w:rsidRPr="0012343C">
              <w:t>(6,223)</w:t>
            </w:r>
          </w:p>
        </w:tc>
        <w:tc>
          <w:tcPr>
            <w:tcW w:w="270" w:type="dxa"/>
            <w:vAlign w:val="bottom"/>
          </w:tcPr>
          <w:p w14:paraId="1310DAA7" w14:textId="77777777" w:rsidR="005613A2" w:rsidRPr="005613A2" w:rsidRDefault="005613A2" w:rsidP="005613A2">
            <w:pPr>
              <w:tabs>
                <w:tab w:val="decimal" w:pos="743"/>
              </w:tabs>
              <w:spacing w:line="220" w:lineRule="exact"/>
              <w:rPr>
                <w:color w:val="000000"/>
                <w:szCs w:val="22"/>
              </w:rPr>
            </w:pPr>
          </w:p>
        </w:tc>
        <w:tc>
          <w:tcPr>
            <w:tcW w:w="1260" w:type="dxa"/>
            <w:vAlign w:val="bottom"/>
          </w:tcPr>
          <w:p w14:paraId="08A0F6DD" w14:textId="0E5253C9" w:rsidR="005613A2" w:rsidRPr="005613A2" w:rsidRDefault="0012343C" w:rsidP="00157D83">
            <w:pPr>
              <w:tabs>
                <w:tab w:val="decimal" w:pos="1155"/>
              </w:tabs>
              <w:spacing w:line="220" w:lineRule="exact"/>
              <w:ind w:right="-15"/>
            </w:pPr>
            <w:r w:rsidRPr="0012343C">
              <w:t>(543)</w:t>
            </w:r>
          </w:p>
        </w:tc>
        <w:tc>
          <w:tcPr>
            <w:tcW w:w="270" w:type="dxa"/>
            <w:vAlign w:val="bottom"/>
          </w:tcPr>
          <w:p w14:paraId="222B269F" w14:textId="77777777" w:rsidR="005613A2" w:rsidRPr="005613A2" w:rsidRDefault="005613A2" w:rsidP="005613A2">
            <w:pPr>
              <w:tabs>
                <w:tab w:val="decimal" w:pos="1693"/>
              </w:tabs>
              <w:spacing w:line="220" w:lineRule="exact"/>
              <w:ind w:left="432"/>
              <w:rPr>
                <w:color w:val="000000"/>
                <w:szCs w:val="22"/>
              </w:rPr>
            </w:pPr>
          </w:p>
        </w:tc>
        <w:tc>
          <w:tcPr>
            <w:tcW w:w="1620" w:type="dxa"/>
            <w:vAlign w:val="bottom"/>
          </w:tcPr>
          <w:p w14:paraId="6C756D49" w14:textId="5581B0B3" w:rsidR="005613A2" w:rsidRPr="005613A2" w:rsidRDefault="00157D83" w:rsidP="00157D83">
            <w:pPr>
              <w:tabs>
                <w:tab w:val="decimal" w:pos="1335"/>
              </w:tabs>
              <w:spacing w:line="220" w:lineRule="exact"/>
              <w:ind w:right="-15"/>
            </w:pPr>
            <w:r w:rsidRPr="00157D83">
              <w:t>9,608</w:t>
            </w:r>
          </w:p>
        </w:tc>
      </w:tr>
      <w:tr w:rsidR="005523A9" w:rsidRPr="005613A2" w14:paraId="2DDC10AC" w14:textId="77777777" w:rsidTr="005613A2">
        <w:tc>
          <w:tcPr>
            <w:tcW w:w="1890" w:type="dxa"/>
          </w:tcPr>
          <w:p w14:paraId="673E1A2E" w14:textId="72499DD4" w:rsidR="005523A9" w:rsidRPr="005613A2" w:rsidRDefault="005523A9" w:rsidP="005523A9">
            <w:pPr>
              <w:spacing w:line="220" w:lineRule="exact"/>
              <w:ind w:left="160" w:hanging="160"/>
              <w:rPr>
                <w:szCs w:val="22"/>
              </w:rPr>
            </w:pPr>
            <w:r w:rsidRPr="005613A2">
              <w:rPr>
                <w:szCs w:val="22"/>
              </w:rPr>
              <w:t xml:space="preserve">AWC Shares Plan Tranche </w:t>
            </w:r>
            <w:r w:rsidR="005613A2" w:rsidRPr="005613A2">
              <w:rPr>
                <w:szCs w:val="22"/>
              </w:rPr>
              <w:t>5</w:t>
            </w:r>
          </w:p>
        </w:tc>
        <w:tc>
          <w:tcPr>
            <w:tcW w:w="720" w:type="dxa"/>
            <w:vAlign w:val="bottom"/>
          </w:tcPr>
          <w:p w14:paraId="547F3D96" w14:textId="7EC6AB02" w:rsidR="005523A9" w:rsidRPr="005613A2" w:rsidRDefault="005523A9" w:rsidP="00157D83">
            <w:pPr>
              <w:spacing w:line="220" w:lineRule="exact"/>
              <w:jc w:val="center"/>
              <w:rPr>
                <w:rFonts w:eastAsia="AngsanaNew"/>
                <w:szCs w:val="22"/>
                <w:lang w:eastAsia="en-GB"/>
              </w:rPr>
            </w:pPr>
            <w:r w:rsidRPr="005613A2">
              <w:t>1.00</w:t>
            </w:r>
          </w:p>
        </w:tc>
        <w:tc>
          <w:tcPr>
            <w:tcW w:w="990" w:type="dxa"/>
            <w:vAlign w:val="bottom"/>
          </w:tcPr>
          <w:p w14:paraId="306A8C65" w14:textId="0692DAF0" w:rsidR="005523A9" w:rsidRPr="005613A2" w:rsidRDefault="005523A9" w:rsidP="00157D83">
            <w:pPr>
              <w:spacing w:line="220" w:lineRule="exact"/>
              <w:jc w:val="center"/>
              <w:rPr>
                <w:rFonts w:eastAsia="AngsanaNew"/>
                <w:szCs w:val="22"/>
                <w:lang w:eastAsia="en-GB"/>
              </w:rPr>
            </w:pPr>
            <w:r w:rsidRPr="005613A2">
              <w:t>3.</w:t>
            </w:r>
            <w:r w:rsidR="005613A2" w:rsidRPr="005613A2">
              <w:t>21</w:t>
            </w:r>
          </w:p>
        </w:tc>
        <w:tc>
          <w:tcPr>
            <w:tcW w:w="1170" w:type="dxa"/>
            <w:tcBorders>
              <w:bottom w:val="single" w:sz="4" w:space="0" w:color="auto"/>
            </w:tcBorders>
            <w:vAlign w:val="bottom"/>
          </w:tcPr>
          <w:p w14:paraId="0298BD8F" w14:textId="016F7967" w:rsidR="005523A9" w:rsidRPr="0012343C" w:rsidRDefault="00157D83" w:rsidP="00157D83">
            <w:pPr>
              <w:tabs>
                <w:tab w:val="decimal" w:pos="885"/>
              </w:tabs>
              <w:spacing w:line="220" w:lineRule="exact"/>
              <w:ind w:right="-15"/>
            </w:pPr>
            <w:r w:rsidRPr="00157D83">
              <w:t>17,045</w:t>
            </w:r>
          </w:p>
        </w:tc>
        <w:tc>
          <w:tcPr>
            <w:tcW w:w="270" w:type="dxa"/>
            <w:vAlign w:val="bottom"/>
          </w:tcPr>
          <w:p w14:paraId="38ACD9A3" w14:textId="77777777" w:rsidR="005523A9" w:rsidRPr="005613A2" w:rsidRDefault="005523A9" w:rsidP="005613A2">
            <w:pPr>
              <w:spacing w:line="220" w:lineRule="exact"/>
              <w:rPr>
                <w:color w:val="000000"/>
                <w:szCs w:val="22"/>
              </w:rPr>
            </w:pPr>
          </w:p>
        </w:tc>
        <w:tc>
          <w:tcPr>
            <w:tcW w:w="1440" w:type="dxa"/>
            <w:tcBorders>
              <w:bottom w:val="single" w:sz="4" w:space="0" w:color="auto"/>
            </w:tcBorders>
            <w:vAlign w:val="bottom"/>
          </w:tcPr>
          <w:p w14:paraId="5A260F04" w14:textId="40C5F52C" w:rsidR="005523A9" w:rsidRPr="0012343C" w:rsidRDefault="005B10B9" w:rsidP="00157D83">
            <w:pPr>
              <w:tabs>
                <w:tab w:val="decimal" w:pos="850"/>
              </w:tabs>
              <w:spacing w:line="220" w:lineRule="exact"/>
              <w:ind w:right="-15"/>
            </w:pPr>
            <w:r w:rsidRPr="005613A2">
              <w:t>-</w:t>
            </w:r>
          </w:p>
        </w:tc>
        <w:tc>
          <w:tcPr>
            <w:tcW w:w="270" w:type="dxa"/>
            <w:vAlign w:val="bottom"/>
          </w:tcPr>
          <w:p w14:paraId="011B0445" w14:textId="77777777" w:rsidR="005523A9" w:rsidRPr="005613A2" w:rsidRDefault="005523A9" w:rsidP="005613A2">
            <w:pPr>
              <w:tabs>
                <w:tab w:val="decimal" w:pos="743"/>
              </w:tabs>
              <w:spacing w:line="220" w:lineRule="exact"/>
              <w:rPr>
                <w:color w:val="000000"/>
                <w:szCs w:val="22"/>
              </w:rPr>
            </w:pPr>
          </w:p>
        </w:tc>
        <w:tc>
          <w:tcPr>
            <w:tcW w:w="1260" w:type="dxa"/>
            <w:tcBorders>
              <w:bottom w:val="single" w:sz="4" w:space="0" w:color="auto"/>
            </w:tcBorders>
            <w:vAlign w:val="bottom"/>
          </w:tcPr>
          <w:p w14:paraId="047F6931" w14:textId="1D290457" w:rsidR="005523A9" w:rsidRPr="0012343C" w:rsidRDefault="0012343C" w:rsidP="00157D83">
            <w:pPr>
              <w:tabs>
                <w:tab w:val="decimal" w:pos="677"/>
              </w:tabs>
              <w:spacing w:line="220" w:lineRule="exact"/>
              <w:ind w:right="-15"/>
            </w:pPr>
            <w:r>
              <w:t>-</w:t>
            </w:r>
          </w:p>
        </w:tc>
        <w:tc>
          <w:tcPr>
            <w:tcW w:w="270" w:type="dxa"/>
            <w:vAlign w:val="bottom"/>
          </w:tcPr>
          <w:p w14:paraId="26F33107" w14:textId="77777777" w:rsidR="005523A9" w:rsidRPr="005613A2" w:rsidRDefault="005523A9" w:rsidP="005613A2">
            <w:pPr>
              <w:tabs>
                <w:tab w:val="decimal" w:pos="1693"/>
              </w:tabs>
              <w:spacing w:line="220" w:lineRule="exact"/>
              <w:ind w:left="432"/>
              <w:rPr>
                <w:color w:val="000000"/>
                <w:szCs w:val="22"/>
              </w:rPr>
            </w:pPr>
          </w:p>
        </w:tc>
        <w:tc>
          <w:tcPr>
            <w:tcW w:w="1620" w:type="dxa"/>
            <w:tcBorders>
              <w:bottom w:val="single" w:sz="4" w:space="0" w:color="auto"/>
            </w:tcBorders>
            <w:vAlign w:val="bottom"/>
          </w:tcPr>
          <w:p w14:paraId="5AACAFAB" w14:textId="02A63271" w:rsidR="005523A9" w:rsidRPr="0012343C" w:rsidRDefault="00157D83" w:rsidP="00157D83">
            <w:pPr>
              <w:tabs>
                <w:tab w:val="decimal" w:pos="1335"/>
              </w:tabs>
              <w:spacing w:line="220" w:lineRule="exact"/>
              <w:ind w:right="-15"/>
            </w:pPr>
            <w:r w:rsidRPr="00157D83">
              <w:t>17,045</w:t>
            </w:r>
          </w:p>
        </w:tc>
      </w:tr>
      <w:tr w:rsidR="00157D83" w:rsidRPr="009426D0" w14:paraId="14953DF6" w14:textId="77777777" w:rsidTr="00D00E5D">
        <w:tc>
          <w:tcPr>
            <w:tcW w:w="1890" w:type="dxa"/>
          </w:tcPr>
          <w:p w14:paraId="012BFE2B" w14:textId="77777777" w:rsidR="00157D83" w:rsidRPr="005613A2" w:rsidRDefault="00157D83" w:rsidP="00157D83">
            <w:pPr>
              <w:spacing w:line="220" w:lineRule="exact"/>
            </w:pPr>
            <w:r w:rsidRPr="005613A2">
              <w:rPr>
                <w:b/>
                <w:bCs/>
                <w:color w:val="000000"/>
                <w:szCs w:val="22"/>
              </w:rPr>
              <w:t>Total</w:t>
            </w:r>
          </w:p>
        </w:tc>
        <w:tc>
          <w:tcPr>
            <w:tcW w:w="720" w:type="dxa"/>
            <w:vAlign w:val="bottom"/>
          </w:tcPr>
          <w:p w14:paraId="0FC27943" w14:textId="77777777" w:rsidR="00157D83" w:rsidRPr="005613A2" w:rsidRDefault="00157D83" w:rsidP="00157D83">
            <w:pPr>
              <w:spacing w:line="220" w:lineRule="exact"/>
              <w:rPr>
                <w:color w:val="000000"/>
                <w:szCs w:val="22"/>
              </w:rPr>
            </w:pPr>
          </w:p>
        </w:tc>
        <w:tc>
          <w:tcPr>
            <w:tcW w:w="990" w:type="dxa"/>
            <w:vAlign w:val="bottom"/>
          </w:tcPr>
          <w:p w14:paraId="32B2B750" w14:textId="77777777" w:rsidR="00157D83" w:rsidRPr="005613A2" w:rsidRDefault="00157D83" w:rsidP="00157D83">
            <w:pPr>
              <w:spacing w:line="220" w:lineRule="exact"/>
              <w:rPr>
                <w:b/>
                <w:bCs/>
                <w:color w:val="000000"/>
                <w:szCs w:val="22"/>
              </w:rPr>
            </w:pPr>
          </w:p>
        </w:tc>
        <w:tc>
          <w:tcPr>
            <w:tcW w:w="1170" w:type="dxa"/>
            <w:tcBorders>
              <w:top w:val="single" w:sz="4" w:space="0" w:color="auto"/>
              <w:bottom w:val="double" w:sz="4" w:space="0" w:color="auto"/>
            </w:tcBorders>
          </w:tcPr>
          <w:p w14:paraId="0D2F5158" w14:textId="41FAAE37" w:rsidR="00157D83" w:rsidRPr="00157D83" w:rsidRDefault="00157D83" w:rsidP="00157D83">
            <w:pPr>
              <w:tabs>
                <w:tab w:val="decimal" w:pos="885"/>
              </w:tabs>
              <w:spacing w:line="220" w:lineRule="exact"/>
              <w:ind w:right="-15"/>
              <w:rPr>
                <w:b/>
                <w:bCs/>
                <w:color w:val="000000"/>
                <w:szCs w:val="22"/>
              </w:rPr>
            </w:pPr>
            <w:r w:rsidRPr="00157D83">
              <w:rPr>
                <w:b/>
                <w:bCs/>
              </w:rPr>
              <w:t>42,672</w:t>
            </w:r>
          </w:p>
        </w:tc>
        <w:tc>
          <w:tcPr>
            <w:tcW w:w="270" w:type="dxa"/>
          </w:tcPr>
          <w:p w14:paraId="6D3DA53A" w14:textId="77777777" w:rsidR="00157D83" w:rsidRPr="00157D83" w:rsidRDefault="00157D83" w:rsidP="00157D83">
            <w:pPr>
              <w:tabs>
                <w:tab w:val="decimal" w:pos="972"/>
              </w:tabs>
              <w:spacing w:line="220" w:lineRule="exact"/>
              <w:rPr>
                <w:b/>
                <w:bCs/>
                <w:color w:val="000000"/>
                <w:szCs w:val="22"/>
              </w:rPr>
            </w:pPr>
          </w:p>
        </w:tc>
        <w:tc>
          <w:tcPr>
            <w:tcW w:w="1440" w:type="dxa"/>
            <w:tcBorders>
              <w:top w:val="single" w:sz="4" w:space="0" w:color="auto"/>
              <w:bottom w:val="double" w:sz="4" w:space="0" w:color="auto"/>
            </w:tcBorders>
          </w:tcPr>
          <w:p w14:paraId="6B504D8F" w14:textId="47A78A85" w:rsidR="00157D83" w:rsidRPr="00157D83" w:rsidRDefault="00157D83" w:rsidP="00157D83">
            <w:pPr>
              <w:tabs>
                <w:tab w:val="decimal" w:pos="1155"/>
              </w:tabs>
              <w:spacing w:line="220" w:lineRule="exact"/>
              <w:ind w:right="-15"/>
              <w:rPr>
                <w:b/>
                <w:bCs/>
              </w:rPr>
            </w:pPr>
            <w:r w:rsidRPr="00157D83">
              <w:rPr>
                <w:b/>
                <w:bCs/>
              </w:rPr>
              <w:t>(12,971)</w:t>
            </w:r>
          </w:p>
        </w:tc>
        <w:tc>
          <w:tcPr>
            <w:tcW w:w="270" w:type="dxa"/>
          </w:tcPr>
          <w:p w14:paraId="2CC1CAF8" w14:textId="77777777" w:rsidR="00157D83" w:rsidRPr="00157D83" w:rsidRDefault="00157D83" w:rsidP="00157D83">
            <w:pPr>
              <w:spacing w:line="220" w:lineRule="exact"/>
              <w:rPr>
                <w:b/>
                <w:bCs/>
                <w:color w:val="000000"/>
                <w:szCs w:val="22"/>
              </w:rPr>
            </w:pPr>
          </w:p>
        </w:tc>
        <w:tc>
          <w:tcPr>
            <w:tcW w:w="1260" w:type="dxa"/>
            <w:tcBorders>
              <w:top w:val="single" w:sz="4" w:space="0" w:color="auto"/>
              <w:bottom w:val="double" w:sz="4" w:space="0" w:color="auto"/>
            </w:tcBorders>
          </w:tcPr>
          <w:p w14:paraId="02BC4C12" w14:textId="3B4A0706" w:rsidR="00157D83" w:rsidRPr="00157D83" w:rsidRDefault="00157D83" w:rsidP="00157D83">
            <w:pPr>
              <w:tabs>
                <w:tab w:val="decimal" w:pos="1155"/>
              </w:tabs>
              <w:spacing w:line="220" w:lineRule="exact"/>
              <w:ind w:right="-15"/>
              <w:rPr>
                <w:b/>
                <w:bCs/>
              </w:rPr>
            </w:pPr>
            <w:r w:rsidRPr="00157D83">
              <w:rPr>
                <w:b/>
                <w:bCs/>
              </w:rPr>
              <w:t>(2,120)</w:t>
            </w:r>
          </w:p>
        </w:tc>
        <w:tc>
          <w:tcPr>
            <w:tcW w:w="270" w:type="dxa"/>
          </w:tcPr>
          <w:p w14:paraId="2C20CFE0" w14:textId="77777777" w:rsidR="00157D83" w:rsidRPr="00157D83" w:rsidRDefault="00157D83" w:rsidP="00157D83">
            <w:pPr>
              <w:tabs>
                <w:tab w:val="decimal" w:pos="1125"/>
              </w:tabs>
              <w:spacing w:line="220" w:lineRule="exact"/>
              <w:ind w:right="-18"/>
              <w:rPr>
                <w:b/>
                <w:bCs/>
                <w:color w:val="000000"/>
                <w:szCs w:val="22"/>
              </w:rPr>
            </w:pPr>
          </w:p>
        </w:tc>
        <w:tc>
          <w:tcPr>
            <w:tcW w:w="1620" w:type="dxa"/>
            <w:tcBorders>
              <w:top w:val="single" w:sz="4" w:space="0" w:color="auto"/>
              <w:bottom w:val="double" w:sz="4" w:space="0" w:color="auto"/>
            </w:tcBorders>
          </w:tcPr>
          <w:p w14:paraId="0CBEF3A2" w14:textId="6877A933" w:rsidR="00157D83" w:rsidRPr="00157D83" w:rsidRDefault="00157D83" w:rsidP="00157D83">
            <w:pPr>
              <w:tabs>
                <w:tab w:val="decimal" w:pos="1335"/>
              </w:tabs>
              <w:spacing w:line="220" w:lineRule="exact"/>
              <w:ind w:right="-15"/>
              <w:rPr>
                <w:b/>
                <w:bCs/>
              </w:rPr>
            </w:pPr>
            <w:r w:rsidRPr="00157D83">
              <w:rPr>
                <w:b/>
                <w:bCs/>
              </w:rPr>
              <w:t>27,581</w:t>
            </w:r>
          </w:p>
        </w:tc>
      </w:tr>
    </w:tbl>
    <w:p w14:paraId="3C76C200" w14:textId="77777777" w:rsidR="00A4364C" w:rsidRPr="00C07CEF" w:rsidRDefault="00A4364C" w:rsidP="00A4364C">
      <w:pPr>
        <w:spacing w:line="240" w:lineRule="auto"/>
        <w:ind w:left="562"/>
        <w:rPr>
          <w:szCs w:val="22"/>
        </w:rPr>
      </w:pPr>
    </w:p>
    <w:p w14:paraId="32FD5B12" w14:textId="77777777" w:rsidR="00A4364C" w:rsidRPr="009426D0" w:rsidRDefault="00A4364C" w:rsidP="00AB4493">
      <w:pPr>
        <w:pStyle w:val="BodyText3"/>
        <w:spacing w:line="240" w:lineRule="atLeast"/>
        <w:ind w:left="540"/>
        <w:jc w:val="thaiDistribute"/>
        <w:rPr>
          <w:sz w:val="22"/>
          <w:szCs w:val="22"/>
        </w:rPr>
      </w:pPr>
      <w:r w:rsidRPr="009426D0">
        <w:rPr>
          <w:sz w:val="22"/>
          <w:szCs w:val="22"/>
          <w:vertAlign w:val="superscript"/>
        </w:rPr>
        <w:t>(</w:t>
      </w:r>
      <w:proofErr w:type="gramStart"/>
      <w:r w:rsidRPr="009426D0">
        <w:rPr>
          <w:sz w:val="22"/>
          <w:szCs w:val="22"/>
          <w:vertAlign w:val="superscript"/>
        </w:rPr>
        <w:t>1)</w:t>
      </w:r>
      <w:r w:rsidRPr="009426D0">
        <w:rPr>
          <w:sz w:val="22"/>
          <w:szCs w:val="22"/>
        </w:rPr>
        <w:t>The</w:t>
      </w:r>
      <w:proofErr w:type="gramEnd"/>
      <w:r w:rsidRPr="009426D0">
        <w:rPr>
          <w:sz w:val="22"/>
          <w:szCs w:val="22"/>
        </w:rPr>
        <w:t xml:space="preserve"> shares will be gradually issued on an annual basis over three years since the offering of such ordinary shares.</w:t>
      </w:r>
    </w:p>
    <w:p w14:paraId="5E2D15F7" w14:textId="77777777" w:rsidR="008F4B1E" w:rsidRDefault="008F4B1E">
      <w:pPr>
        <w:spacing w:line="240" w:lineRule="auto"/>
        <w:rPr>
          <w:szCs w:val="22"/>
        </w:rPr>
      </w:pPr>
    </w:p>
    <w:p w14:paraId="402389B3" w14:textId="77777777" w:rsidR="00C07CEF" w:rsidRDefault="00C07CEF">
      <w:pPr>
        <w:spacing w:line="240" w:lineRule="auto"/>
        <w:rPr>
          <w:b/>
          <w:sz w:val="24"/>
          <w:szCs w:val="24"/>
          <w:lang w:val="fr-FR"/>
        </w:rPr>
      </w:pPr>
      <w:r>
        <w:rPr>
          <w:szCs w:val="24"/>
          <w:lang w:val="fr-FR"/>
        </w:rPr>
        <w:br w:type="page"/>
      </w:r>
    </w:p>
    <w:p w14:paraId="67E36CEE" w14:textId="49403AFB" w:rsidR="00307699" w:rsidRDefault="00307699" w:rsidP="002F0991">
      <w:pPr>
        <w:pStyle w:val="Heading1"/>
        <w:tabs>
          <w:tab w:val="clear" w:pos="1134"/>
        </w:tabs>
        <w:spacing w:before="0" w:after="0" w:line="240" w:lineRule="atLeast"/>
        <w:ind w:left="540" w:hanging="540"/>
        <w:rPr>
          <w:szCs w:val="24"/>
          <w:lang w:val="fr-FR"/>
        </w:rPr>
      </w:pPr>
      <w:r w:rsidRPr="009426D0">
        <w:rPr>
          <w:szCs w:val="24"/>
          <w:lang w:val="fr-FR"/>
        </w:rPr>
        <w:t>Share capital</w:t>
      </w:r>
    </w:p>
    <w:p w14:paraId="4912FBAE" w14:textId="77777777" w:rsidR="00993D95" w:rsidRPr="002D62CF" w:rsidRDefault="00993D95" w:rsidP="002D62CF">
      <w:pPr>
        <w:spacing w:line="240" w:lineRule="atLeast"/>
        <w:ind w:left="540"/>
        <w:jc w:val="both"/>
        <w:rPr>
          <w:szCs w:val="22"/>
        </w:rPr>
      </w:pPr>
    </w:p>
    <w:tbl>
      <w:tblPr>
        <w:tblW w:w="9363" w:type="dxa"/>
        <w:tblInd w:w="459" w:type="dxa"/>
        <w:tblLayout w:type="fixed"/>
        <w:tblCellMar>
          <w:left w:w="79" w:type="dxa"/>
          <w:right w:w="79" w:type="dxa"/>
        </w:tblCellMar>
        <w:tblLook w:val="0000" w:firstRow="0" w:lastRow="0" w:firstColumn="0" w:lastColumn="0" w:noHBand="0" w:noVBand="0"/>
      </w:tblPr>
      <w:tblGrid>
        <w:gridCol w:w="3061"/>
        <w:gridCol w:w="992"/>
        <w:gridCol w:w="1208"/>
        <w:gridCol w:w="180"/>
        <w:gridCol w:w="1170"/>
        <w:gridCol w:w="180"/>
        <w:gridCol w:w="1161"/>
        <w:gridCol w:w="178"/>
        <w:gridCol w:w="1233"/>
      </w:tblGrid>
      <w:tr w:rsidR="00307699" w:rsidRPr="009426D0" w14:paraId="1140CFCE" w14:textId="77777777" w:rsidTr="008530DD">
        <w:trPr>
          <w:cantSplit/>
          <w:trHeight w:val="281"/>
          <w:tblHeader/>
        </w:trPr>
        <w:tc>
          <w:tcPr>
            <w:tcW w:w="3061" w:type="dxa"/>
            <w:shd w:val="clear" w:color="auto" w:fill="auto"/>
          </w:tcPr>
          <w:p w14:paraId="3F1A136D" w14:textId="77777777" w:rsidR="00307699" w:rsidRPr="00C07CEF" w:rsidRDefault="00307699" w:rsidP="002F0991">
            <w:pPr>
              <w:spacing w:line="240" w:lineRule="atLeast"/>
              <w:rPr>
                <w:szCs w:val="22"/>
              </w:rPr>
            </w:pPr>
          </w:p>
        </w:tc>
        <w:tc>
          <w:tcPr>
            <w:tcW w:w="992" w:type="dxa"/>
            <w:vAlign w:val="center"/>
          </w:tcPr>
          <w:p w14:paraId="66680653" w14:textId="77777777" w:rsidR="00307699" w:rsidRPr="00C07CEF" w:rsidRDefault="00307699" w:rsidP="002F0991">
            <w:pPr>
              <w:pStyle w:val="acctmergecolhdg"/>
              <w:spacing w:line="240" w:lineRule="atLeast"/>
              <w:rPr>
                <w:b w:val="0"/>
                <w:bCs/>
                <w:szCs w:val="22"/>
              </w:rPr>
            </w:pPr>
            <w:r w:rsidRPr="00C07CEF">
              <w:rPr>
                <w:b w:val="0"/>
                <w:bCs/>
                <w:szCs w:val="22"/>
              </w:rPr>
              <w:t>Par value</w:t>
            </w:r>
          </w:p>
        </w:tc>
        <w:tc>
          <w:tcPr>
            <w:tcW w:w="2558" w:type="dxa"/>
            <w:gridSpan w:val="3"/>
            <w:tcBorders>
              <w:bottom w:val="single" w:sz="4" w:space="0" w:color="auto"/>
            </w:tcBorders>
            <w:shd w:val="clear" w:color="auto" w:fill="auto"/>
            <w:vAlign w:val="center"/>
          </w:tcPr>
          <w:p w14:paraId="3FC7942A" w14:textId="4BD1633A" w:rsidR="00307699" w:rsidRPr="00C07CEF" w:rsidRDefault="002F0991" w:rsidP="002F0991">
            <w:pPr>
              <w:pStyle w:val="acctmergecolhdg"/>
              <w:spacing w:line="240" w:lineRule="atLeast"/>
              <w:rPr>
                <w:b w:val="0"/>
                <w:bCs/>
                <w:szCs w:val="22"/>
              </w:rPr>
            </w:pPr>
            <w:r w:rsidRPr="00C07CEF">
              <w:rPr>
                <w:b w:val="0"/>
                <w:bCs/>
                <w:szCs w:val="22"/>
              </w:rPr>
              <w:t>202</w:t>
            </w:r>
            <w:r w:rsidR="008F4B1E" w:rsidRPr="00C07CEF">
              <w:rPr>
                <w:b w:val="0"/>
                <w:bCs/>
                <w:szCs w:val="22"/>
              </w:rPr>
              <w:t>5</w:t>
            </w:r>
          </w:p>
        </w:tc>
        <w:tc>
          <w:tcPr>
            <w:tcW w:w="180" w:type="dxa"/>
            <w:shd w:val="clear" w:color="auto" w:fill="auto"/>
            <w:vAlign w:val="center"/>
          </w:tcPr>
          <w:p w14:paraId="668BEC51" w14:textId="77777777" w:rsidR="00307699" w:rsidRPr="00C07CEF" w:rsidRDefault="00307699" w:rsidP="002F0991">
            <w:pPr>
              <w:pStyle w:val="acctmergecolhdg"/>
              <w:spacing w:line="240" w:lineRule="atLeast"/>
              <w:rPr>
                <w:b w:val="0"/>
                <w:bCs/>
                <w:szCs w:val="22"/>
              </w:rPr>
            </w:pPr>
          </w:p>
        </w:tc>
        <w:tc>
          <w:tcPr>
            <w:tcW w:w="2572" w:type="dxa"/>
            <w:gridSpan w:val="3"/>
            <w:tcBorders>
              <w:bottom w:val="single" w:sz="4" w:space="0" w:color="auto"/>
            </w:tcBorders>
            <w:shd w:val="clear" w:color="auto" w:fill="auto"/>
            <w:vAlign w:val="center"/>
          </w:tcPr>
          <w:p w14:paraId="20F5D032" w14:textId="1DD49DA4" w:rsidR="00307699" w:rsidRPr="00C07CEF" w:rsidRDefault="002F0991" w:rsidP="002F0991">
            <w:pPr>
              <w:pStyle w:val="acctmergecolhdg"/>
              <w:spacing w:line="240" w:lineRule="atLeast"/>
              <w:rPr>
                <w:b w:val="0"/>
                <w:bCs/>
                <w:szCs w:val="22"/>
              </w:rPr>
            </w:pPr>
            <w:r w:rsidRPr="00C07CEF">
              <w:rPr>
                <w:b w:val="0"/>
                <w:bCs/>
                <w:szCs w:val="22"/>
              </w:rPr>
              <w:t>202</w:t>
            </w:r>
            <w:r w:rsidR="008F4B1E" w:rsidRPr="00C07CEF">
              <w:rPr>
                <w:b w:val="0"/>
                <w:bCs/>
                <w:szCs w:val="22"/>
              </w:rPr>
              <w:t>4</w:t>
            </w:r>
          </w:p>
        </w:tc>
      </w:tr>
      <w:tr w:rsidR="00307699" w:rsidRPr="009426D0" w14:paraId="3BCE9954" w14:textId="77777777" w:rsidTr="008530DD">
        <w:trPr>
          <w:cantSplit/>
          <w:trHeight w:val="163"/>
          <w:tblHeader/>
        </w:trPr>
        <w:tc>
          <w:tcPr>
            <w:tcW w:w="3061" w:type="dxa"/>
          </w:tcPr>
          <w:p w14:paraId="7E70C9CE" w14:textId="77777777" w:rsidR="00307699" w:rsidRPr="00C07CEF" w:rsidRDefault="00307699" w:rsidP="002F0991">
            <w:pPr>
              <w:pStyle w:val="acctfourfigures"/>
              <w:spacing w:line="240" w:lineRule="atLeast"/>
              <w:jc w:val="center"/>
              <w:rPr>
                <w:szCs w:val="22"/>
              </w:rPr>
            </w:pPr>
          </w:p>
        </w:tc>
        <w:tc>
          <w:tcPr>
            <w:tcW w:w="992" w:type="dxa"/>
            <w:vAlign w:val="center"/>
          </w:tcPr>
          <w:p w14:paraId="47FAD7FA" w14:textId="77777777" w:rsidR="00307699" w:rsidRPr="00C07CEF" w:rsidRDefault="00307699" w:rsidP="002F0991">
            <w:pPr>
              <w:spacing w:line="240" w:lineRule="atLeast"/>
              <w:jc w:val="center"/>
              <w:rPr>
                <w:szCs w:val="22"/>
              </w:rPr>
            </w:pPr>
            <w:r w:rsidRPr="00C07CEF">
              <w:rPr>
                <w:szCs w:val="22"/>
              </w:rPr>
              <w:t>per share</w:t>
            </w:r>
          </w:p>
        </w:tc>
        <w:tc>
          <w:tcPr>
            <w:tcW w:w="1208" w:type="dxa"/>
            <w:tcBorders>
              <w:top w:val="single" w:sz="4" w:space="0" w:color="auto"/>
            </w:tcBorders>
            <w:vAlign w:val="center"/>
          </w:tcPr>
          <w:p w14:paraId="7D3C5A46" w14:textId="77777777" w:rsidR="00307699" w:rsidRPr="00C07CEF" w:rsidRDefault="00307699" w:rsidP="002F0991">
            <w:pPr>
              <w:pStyle w:val="acctfourfigures"/>
              <w:spacing w:line="240" w:lineRule="atLeast"/>
              <w:jc w:val="center"/>
              <w:rPr>
                <w:szCs w:val="22"/>
                <w:cs/>
                <w:lang w:bidi="th-TH"/>
              </w:rPr>
            </w:pPr>
            <w:r w:rsidRPr="00C07CEF">
              <w:rPr>
                <w:szCs w:val="22"/>
              </w:rPr>
              <w:t>Number</w:t>
            </w:r>
          </w:p>
        </w:tc>
        <w:tc>
          <w:tcPr>
            <w:tcW w:w="180" w:type="dxa"/>
            <w:tcBorders>
              <w:top w:val="single" w:sz="4" w:space="0" w:color="auto"/>
            </w:tcBorders>
            <w:vAlign w:val="center"/>
          </w:tcPr>
          <w:p w14:paraId="0F602213" w14:textId="77777777" w:rsidR="00307699" w:rsidRPr="00C07CEF" w:rsidRDefault="00307699" w:rsidP="002F0991">
            <w:pPr>
              <w:pStyle w:val="acctfourfigures"/>
              <w:spacing w:line="240" w:lineRule="atLeast"/>
              <w:jc w:val="center"/>
              <w:rPr>
                <w:szCs w:val="22"/>
              </w:rPr>
            </w:pPr>
          </w:p>
        </w:tc>
        <w:tc>
          <w:tcPr>
            <w:tcW w:w="1170" w:type="dxa"/>
            <w:tcBorders>
              <w:top w:val="single" w:sz="4" w:space="0" w:color="auto"/>
            </w:tcBorders>
            <w:vAlign w:val="center"/>
          </w:tcPr>
          <w:p w14:paraId="7607E314" w14:textId="77777777" w:rsidR="00307699" w:rsidRPr="00C07CEF" w:rsidRDefault="00307699" w:rsidP="002F0991">
            <w:pPr>
              <w:pStyle w:val="acctfourfigures"/>
              <w:tabs>
                <w:tab w:val="clear" w:pos="765"/>
                <w:tab w:val="decimal" w:pos="641"/>
              </w:tabs>
              <w:spacing w:line="240" w:lineRule="atLeast"/>
              <w:jc w:val="center"/>
              <w:rPr>
                <w:szCs w:val="22"/>
              </w:rPr>
            </w:pPr>
            <w:r w:rsidRPr="00C07CEF">
              <w:rPr>
                <w:szCs w:val="22"/>
              </w:rPr>
              <w:t>Baht</w:t>
            </w:r>
          </w:p>
        </w:tc>
        <w:tc>
          <w:tcPr>
            <w:tcW w:w="180" w:type="dxa"/>
            <w:vAlign w:val="center"/>
          </w:tcPr>
          <w:p w14:paraId="279F6E9A" w14:textId="77777777" w:rsidR="00307699" w:rsidRPr="00C07CEF" w:rsidRDefault="00307699" w:rsidP="002F0991">
            <w:pPr>
              <w:pStyle w:val="acctfourfigures"/>
              <w:spacing w:line="240" w:lineRule="atLeast"/>
              <w:jc w:val="center"/>
              <w:rPr>
                <w:szCs w:val="22"/>
              </w:rPr>
            </w:pPr>
          </w:p>
        </w:tc>
        <w:tc>
          <w:tcPr>
            <w:tcW w:w="1161" w:type="dxa"/>
            <w:tcBorders>
              <w:top w:val="single" w:sz="4" w:space="0" w:color="auto"/>
            </w:tcBorders>
            <w:vAlign w:val="center"/>
          </w:tcPr>
          <w:p w14:paraId="2A62D8FF" w14:textId="77777777" w:rsidR="00307699" w:rsidRPr="00C07CEF" w:rsidRDefault="00307699" w:rsidP="002F0991">
            <w:pPr>
              <w:pStyle w:val="acctfourfigures"/>
              <w:spacing w:line="240" w:lineRule="atLeast"/>
              <w:jc w:val="center"/>
              <w:rPr>
                <w:szCs w:val="22"/>
                <w:cs/>
                <w:lang w:bidi="th-TH"/>
              </w:rPr>
            </w:pPr>
            <w:r w:rsidRPr="00C07CEF">
              <w:rPr>
                <w:szCs w:val="22"/>
              </w:rPr>
              <w:t>Number</w:t>
            </w:r>
          </w:p>
        </w:tc>
        <w:tc>
          <w:tcPr>
            <w:tcW w:w="178" w:type="dxa"/>
            <w:tcBorders>
              <w:top w:val="single" w:sz="4" w:space="0" w:color="auto"/>
            </w:tcBorders>
            <w:vAlign w:val="center"/>
          </w:tcPr>
          <w:p w14:paraId="2D2B7A51" w14:textId="77777777" w:rsidR="00307699" w:rsidRPr="00C07CEF" w:rsidRDefault="00307699" w:rsidP="002F0991">
            <w:pPr>
              <w:pStyle w:val="acctfourfigures"/>
              <w:spacing w:line="240" w:lineRule="atLeast"/>
              <w:jc w:val="center"/>
              <w:rPr>
                <w:szCs w:val="22"/>
              </w:rPr>
            </w:pPr>
          </w:p>
        </w:tc>
        <w:tc>
          <w:tcPr>
            <w:tcW w:w="1233" w:type="dxa"/>
            <w:tcBorders>
              <w:top w:val="single" w:sz="4" w:space="0" w:color="auto"/>
            </w:tcBorders>
            <w:vAlign w:val="center"/>
          </w:tcPr>
          <w:p w14:paraId="78003A6F" w14:textId="77777777" w:rsidR="00307699" w:rsidRPr="00C07CEF" w:rsidRDefault="00307699" w:rsidP="002F0991">
            <w:pPr>
              <w:pStyle w:val="acctfourfigures"/>
              <w:tabs>
                <w:tab w:val="clear" w:pos="765"/>
                <w:tab w:val="decimal" w:pos="641"/>
              </w:tabs>
              <w:spacing w:line="240" w:lineRule="atLeast"/>
              <w:jc w:val="center"/>
              <w:rPr>
                <w:szCs w:val="22"/>
              </w:rPr>
            </w:pPr>
            <w:r w:rsidRPr="00C07CEF">
              <w:rPr>
                <w:szCs w:val="22"/>
              </w:rPr>
              <w:t>Baht</w:t>
            </w:r>
          </w:p>
        </w:tc>
      </w:tr>
      <w:tr w:rsidR="00307699" w:rsidRPr="009426D0" w14:paraId="350C5EB6" w14:textId="77777777" w:rsidTr="008530DD">
        <w:trPr>
          <w:cantSplit/>
          <w:trHeight w:val="182"/>
          <w:tblHeader/>
        </w:trPr>
        <w:tc>
          <w:tcPr>
            <w:tcW w:w="3061" w:type="dxa"/>
          </w:tcPr>
          <w:p w14:paraId="7FDCFFA8" w14:textId="77777777" w:rsidR="00307699" w:rsidRPr="00C07CEF" w:rsidRDefault="00307699" w:rsidP="002F0991">
            <w:pPr>
              <w:spacing w:line="240" w:lineRule="atLeast"/>
              <w:rPr>
                <w:b/>
                <w:bCs/>
                <w:i/>
                <w:iCs/>
                <w:szCs w:val="22"/>
              </w:rPr>
            </w:pPr>
          </w:p>
        </w:tc>
        <w:tc>
          <w:tcPr>
            <w:tcW w:w="992" w:type="dxa"/>
            <w:vAlign w:val="center"/>
          </w:tcPr>
          <w:p w14:paraId="5C48CF8F" w14:textId="77777777" w:rsidR="00307699" w:rsidRPr="00C07CEF" w:rsidRDefault="00307699" w:rsidP="002F0991">
            <w:pPr>
              <w:spacing w:line="240" w:lineRule="atLeast"/>
              <w:jc w:val="center"/>
              <w:rPr>
                <w:i/>
                <w:iCs/>
                <w:szCs w:val="22"/>
              </w:rPr>
            </w:pPr>
            <w:r w:rsidRPr="00C07CEF">
              <w:rPr>
                <w:i/>
                <w:iCs/>
                <w:szCs w:val="22"/>
              </w:rPr>
              <w:t>(in Baht)</w:t>
            </w:r>
          </w:p>
        </w:tc>
        <w:tc>
          <w:tcPr>
            <w:tcW w:w="5310" w:type="dxa"/>
            <w:gridSpan w:val="7"/>
            <w:vAlign w:val="center"/>
          </w:tcPr>
          <w:p w14:paraId="704F80C8" w14:textId="77777777" w:rsidR="00307699" w:rsidRPr="00C07CEF" w:rsidRDefault="00307699" w:rsidP="002F0991">
            <w:pPr>
              <w:pStyle w:val="acctfourfigures"/>
              <w:spacing w:line="240" w:lineRule="atLeast"/>
              <w:jc w:val="center"/>
              <w:rPr>
                <w:i/>
                <w:iCs/>
                <w:szCs w:val="22"/>
              </w:rPr>
            </w:pPr>
            <w:r w:rsidRPr="00C07CEF">
              <w:rPr>
                <w:i/>
                <w:iCs/>
                <w:szCs w:val="22"/>
              </w:rPr>
              <w:t>(thousand shares / in thousand Baht)</w:t>
            </w:r>
          </w:p>
        </w:tc>
      </w:tr>
      <w:tr w:rsidR="00307699" w:rsidRPr="009426D0" w14:paraId="59699348" w14:textId="77777777" w:rsidTr="008530DD">
        <w:trPr>
          <w:cantSplit/>
          <w:trHeight w:val="202"/>
        </w:trPr>
        <w:tc>
          <w:tcPr>
            <w:tcW w:w="3061" w:type="dxa"/>
          </w:tcPr>
          <w:p w14:paraId="369A2EE1" w14:textId="77777777" w:rsidR="00307699" w:rsidRPr="00C07CEF" w:rsidRDefault="00307699" w:rsidP="002F0991">
            <w:pPr>
              <w:pStyle w:val="BodyText"/>
              <w:spacing w:after="0" w:line="240" w:lineRule="atLeast"/>
              <w:rPr>
                <w:b/>
                <w:bCs/>
                <w:szCs w:val="22"/>
                <w:lang w:val="en-US" w:bidi="th-TH"/>
              </w:rPr>
            </w:pPr>
            <w:r w:rsidRPr="00C07CEF">
              <w:rPr>
                <w:b/>
                <w:bCs/>
                <w:szCs w:val="22"/>
              </w:rPr>
              <w:t>Authorised</w:t>
            </w:r>
            <w:r w:rsidRPr="00C07CEF">
              <w:rPr>
                <w:b/>
                <w:bCs/>
                <w:szCs w:val="22"/>
                <w:cs/>
                <w:lang w:bidi="th-TH"/>
              </w:rPr>
              <w:t xml:space="preserve"> </w:t>
            </w:r>
            <w:r w:rsidRPr="00C07CEF">
              <w:rPr>
                <w:b/>
                <w:bCs/>
                <w:szCs w:val="22"/>
                <w:lang w:val="en-US" w:bidi="th-TH"/>
              </w:rPr>
              <w:t>shares</w:t>
            </w:r>
          </w:p>
        </w:tc>
        <w:tc>
          <w:tcPr>
            <w:tcW w:w="992" w:type="dxa"/>
          </w:tcPr>
          <w:p w14:paraId="54054182" w14:textId="77777777" w:rsidR="00307699" w:rsidRPr="00C07CEF" w:rsidRDefault="00307699" w:rsidP="002F0991">
            <w:pPr>
              <w:spacing w:line="240" w:lineRule="atLeast"/>
              <w:jc w:val="center"/>
              <w:rPr>
                <w:i/>
                <w:iCs/>
                <w:szCs w:val="22"/>
              </w:rPr>
            </w:pPr>
          </w:p>
        </w:tc>
        <w:tc>
          <w:tcPr>
            <w:tcW w:w="1208" w:type="dxa"/>
          </w:tcPr>
          <w:p w14:paraId="68AEF4E9" w14:textId="77777777" w:rsidR="00307699" w:rsidRPr="00C07CEF" w:rsidRDefault="00307699" w:rsidP="002F0991">
            <w:pPr>
              <w:pStyle w:val="acctfourfigures"/>
              <w:tabs>
                <w:tab w:val="clear" w:pos="765"/>
                <w:tab w:val="decimal" w:pos="731"/>
              </w:tabs>
              <w:spacing w:line="240" w:lineRule="atLeast"/>
              <w:ind w:right="11"/>
              <w:rPr>
                <w:szCs w:val="22"/>
              </w:rPr>
            </w:pPr>
          </w:p>
        </w:tc>
        <w:tc>
          <w:tcPr>
            <w:tcW w:w="180" w:type="dxa"/>
          </w:tcPr>
          <w:p w14:paraId="1AF682F0" w14:textId="77777777" w:rsidR="00307699" w:rsidRPr="00C07CEF" w:rsidRDefault="00307699" w:rsidP="002F0991">
            <w:pPr>
              <w:pStyle w:val="acctfourfigures"/>
              <w:spacing w:line="240" w:lineRule="atLeast"/>
              <w:rPr>
                <w:szCs w:val="22"/>
              </w:rPr>
            </w:pPr>
          </w:p>
        </w:tc>
        <w:tc>
          <w:tcPr>
            <w:tcW w:w="1170" w:type="dxa"/>
          </w:tcPr>
          <w:p w14:paraId="7E09E110" w14:textId="77777777" w:rsidR="00307699" w:rsidRPr="00C07CEF" w:rsidRDefault="00307699" w:rsidP="002F0991">
            <w:pPr>
              <w:pStyle w:val="acctfourfigures"/>
              <w:tabs>
                <w:tab w:val="clear" w:pos="765"/>
                <w:tab w:val="decimal" w:pos="731"/>
              </w:tabs>
              <w:spacing w:line="240" w:lineRule="atLeast"/>
              <w:ind w:right="11"/>
              <w:rPr>
                <w:szCs w:val="22"/>
              </w:rPr>
            </w:pPr>
          </w:p>
        </w:tc>
        <w:tc>
          <w:tcPr>
            <w:tcW w:w="180" w:type="dxa"/>
          </w:tcPr>
          <w:p w14:paraId="5C0C25A3" w14:textId="77777777" w:rsidR="00307699" w:rsidRPr="00C07CEF" w:rsidRDefault="00307699" w:rsidP="002F0991">
            <w:pPr>
              <w:pStyle w:val="acctfourfigures"/>
              <w:spacing w:line="240" w:lineRule="atLeast"/>
              <w:rPr>
                <w:szCs w:val="22"/>
              </w:rPr>
            </w:pPr>
          </w:p>
        </w:tc>
        <w:tc>
          <w:tcPr>
            <w:tcW w:w="1161" w:type="dxa"/>
          </w:tcPr>
          <w:p w14:paraId="590CBDBF" w14:textId="77777777" w:rsidR="00307699" w:rsidRPr="00C07CEF" w:rsidRDefault="00307699" w:rsidP="002F0991">
            <w:pPr>
              <w:pStyle w:val="acctfourfigures"/>
              <w:tabs>
                <w:tab w:val="clear" w:pos="765"/>
                <w:tab w:val="decimal" w:pos="731"/>
              </w:tabs>
              <w:spacing w:line="240" w:lineRule="atLeast"/>
              <w:ind w:right="11"/>
              <w:rPr>
                <w:szCs w:val="22"/>
              </w:rPr>
            </w:pPr>
          </w:p>
        </w:tc>
        <w:tc>
          <w:tcPr>
            <w:tcW w:w="178" w:type="dxa"/>
          </w:tcPr>
          <w:p w14:paraId="58D838EE" w14:textId="77777777" w:rsidR="00307699" w:rsidRPr="00C07CEF" w:rsidRDefault="00307699" w:rsidP="002F0991">
            <w:pPr>
              <w:pStyle w:val="acctfourfigures"/>
              <w:spacing w:line="240" w:lineRule="atLeast"/>
              <w:rPr>
                <w:szCs w:val="22"/>
              </w:rPr>
            </w:pPr>
          </w:p>
        </w:tc>
        <w:tc>
          <w:tcPr>
            <w:tcW w:w="1233" w:type="dxa"/>
          </w:tcPr>
          <w:p w14:paraId="7A0CD58E" w14:textId="77777777" w:rsidR="00307699" w:rsidRPr="00C07CEF" w:rsidRDefault="00307699" w:rsidP="002F0991">
            <w:pPr>
              <w:pStyle w:val="acctfourfigures"/>
              <w:tabs>
                <w:tab w:val="clear" w:pos="765"/>
                <w:tab w:val="decimal" w:pos="731"/>
              </w:tabs>
              <w:spacing w:line="240" w:lineRule="atLeast"/>
              <w:ind w:right="11"/>
              <w:rPr>
                <w:szCs w:val="22"/>
              </w:rPr>
            </w:pPr>
          </w:p>
        </w:tc>
      </w:tr>
      <w:tr w:rsidR="008530DD" w:rsidRPr="009426D0" w14:paraId="5618E8F2" w14:textId="77777777" w:rsidTr="008530DD">
        <w:trPr>
          <w:cantSplit/>
          <w:trHeight w:val="146"/>
        </w:trPr>
        <w:tc>
          <w:tcPr>
            <w:tcW w:w="3061" w:type="dxa"/>
          </w:tcPr>
          <w:p w14:paraId="3779EA13" w14:textId="0436CEB6" w:rsidR="008530DD" w:rsidRPr="00C07CEF" w:rsidRDefault="008530DD" w:rsidP="008530DD">
            <w:pPr>
              <w:pStyle w:val="BodyText"/>
              <w:spacing w:after="0" w:line="240" w:lineRule="atLeast"/>
              <w:ind w:left="182"/>
              <w:rPr>
                <w:b/>
                <w:bCs/>
                <w:szCs w:val="22"/>
                <w:lang w:val="en-US" w:bidi="th-TH"/>
              </w:rPr>
            </w:pPr>
            <w:proofErr w:type="gramStart"/>
            <w:r w:rsidRPr="00C07CEF">
              <w:rPr>
                <w:b/>
                <w:bCs/>
                <w:szCs w:val="22"/>
              </w:rPr>
              <w:t>At</w:t>
            </w:r>
            <w:proofErr w:type="gramEnd"/>
            <w:r w:rsidRPr="00C07CEF">
              <w:rPr>
                <w:b/>
                <w:bCs/>
                <w:szCs w:val="22"/>
              </w:rPr>
              <w:t xml:space="preserve"> 31 March</w:t>
            </w:r>
            <w:r w:rsidRPr="00C07CEF">
              <w:rPr>
                <w:b/>
                <w:bCs/>
                <w:szCs w:val="22"/>
                <w:lang w:val="en-US" w:bidi="th-TH"/>
              </w:rPr>
              <w:t>/ 31 December</w:t>
            </w:r>
          </w:p>
        </w:tc>
        <w:tc>
          <w:tcPr>
            <w:tcW w:w="992" w:type="dxa"/>
          </w:tcPr>
          <w:p w14:paraId="5B15BE55" w14:textId="77777777" w:rsidR="008530DD" w:rsidRPr="00C07CEF" w:rsidRDefault="008530DD" w:rsidP="008530DD">
            <w:pPr>
              <w:pStyle w:val="acctfourfigures"/>
              <w:tabs>
                <w:tab w:val="clear" w:pos="765"/>
              </w:tabs>
              <w:spacing w:line="240" w:lineRule="atLeast"/>
              <w:ind w:left="-198" w:firstLine="119"/>
              <w:jc w:val="center"/>
              <w:rPr>
                <w:b/>
                <w:bCs/>
                <w:szCs w:val="22"/>
                <w:lang w:val="en-US" w:bidi="th-TH"/>
              </w:rPr>
            </w:pPr>
            <w:r w:rsidRPr="00C07CEF">
              <w:rPr>
                <w:b/>
                <w:bCs/>
                <w:szCs w:val="22"/>
                <w:lang w:val="en-US" w:bidi="th-TH"/>
              </w:rPr>
              <w:t>1</w:t>
            </w:r>
          </w:p>
        </w:tc>
        <w:tc>
          <w:tcPr>
            <w:tcW w:w="1208" w:type="dxa"/>
            <w:tcBorders>
              <w:bottom w:val="double" w:sz="4" w:space="0" w:color="auto"/>
            </w:tcBorders>
          </w:tcPr>
          <w:p w14:paraId="6C339E24" w14:textId="2AC52C6E" w:rsidR="008530DD" w:rsidRPr="002E7523" w:rsidRDefault="008530DD" w:rsidP="008530DD">
            <w:pPr>
              <w:pStyle w:val="acctfourfigures"/>
              <w:tabs>
                <w:tab w:val="clear" w:pos="765"/>
                <w:tab w:val="decimal" w:pos="1002"/>
              </w:tabs>
              <w:spacing w:line="240" w:lineRule="atLeast"/>
              <w:ind w:left="-83" w:right="-125" w:firstLine="18"/>
              <w:rPr>
                <w:b/>
                <w:bCs/>
                <w:szCs w:val="22"/>
                <w:lang w:val="en-US" w:bidi="th-TH"/>
              </w:rPr>
            </w:pPr>
            <w:r w:rsidRPr="002E7523">
              <w:rPr>
                <w:rFonts w:eastAsia="MS Mincho"/>
                <w:b/>
                <w:bCs/>
                <w:szCs w:val="22"/>
              </w:rPr>
              <w:t>32,150,000</w:t>
            </w:r>
          </w:p>
        </w:tc>
        <w:tc>
          <w:tcPr>
            <w:tcW w:w="180" w:type="dxa"/>
          </w:tcPr>
          <w:p w14:paraId="1346AE10" w14:textId="77777777" w:rsidR="008530DD" w:rsidRPr="002E7523" w:rsidRDefault="008530DD" w:rsidP="008530DD">
            <w:pPr>
              <w:pStyle w:val="3"/>
              <w:tabs>
                <w:tab w:val="clear" w:pos="360"/>
                <w:tab w:val="clear" w:pos="720"/>
                <w:tab w:val="decimal" w:pos="988"/>
              </w:tabs>
              <w:spacing w:line="240" w:lineRule="atLeast"/>
              <w:ind w:left="-83" w:right="-125" w:firstLine="18"/>
              <w:rPr>
                <w:b/>
                <w:bCs/>
                <w:cs/>
                <w:lang w:val="en-US"/>
              </w:rPr>
            </w:pPr>
          </w:p>
        </w:tc>
        <w:tc>
          <w:tcPr>
            <w:tcW w:w="1170" w:type="dxa"/>
            <w:tcBorders>
              <w:bottom w:val="double" w:sz="4" w:space="0" w:color="auto"/>
            </w:tcBorders>
          </w:tcPr>
          <w:p w14:paraId="19904D58" w14:textId="69464536" w:rsidR="008530DD" w:rsidRPr="002E7523" w:rsidRDefault="008530DD" w:rsidP="008530DD">
            <w:pPr>
              <w:pStyle w:val="3"/>
              <w:tabs>
                <w:tab w:val="clear" w:pos="360"/>
                <w:tab w:val="clear" w:pos="720"/>
                <w:tab w:val="decimal" w:pos="988"/>
              </w:tabs>
              <w:spacing w:line="240" w:lineRule="atLeast"/>
              <w:ind w:left="-83" w:right="-125" w:firstLine="18"/>
              <w:rPr>
                <w:b/>
                <w:bCs/>
                <w:lang w:val="en-US"/>
              </w:rPr>
            </w:pPr>
            <w:r w:rsidRPr="002E7523">
              <w:rPr>
                <w:rFonts w:eastAsia="MS Mincho"/>
                <w:b/>
                <w:bCs/>
              </w:rPr>
              <w:t>32,150,000</w:t>
            </w:r>
          </w:p>
        </w:tc>
        <w:tc>
          <w:tcPr>
            <w:tcW w:w="180" w:type="dxa"/>
          </w:tcPr>
          <w:p w14:paraId="4FF3DEEB" w14:textId="77777777" w:rsidR="008530DD" w:rsidRPr="00C07CEF" w:rsidRDefault="008530DD" w:rsidP="008530DD">
            <w:pPr>
              <w:pStyle w:val="acctfourfigures"/>
              <w:tabs>
                <w:tab w:val="clear" w:pos="765"/>
                <w:tab w:val="decimal" w:pos="988"/>
              </w:tabs>
              <w:spacing w:line="240" w:lineRule="atLeast"/>
              <w:ind w:left="-83" w:right="-125" w:firstLine="18"/>
              <w:rPr>
                <w:b/>
                <w:bCs/>
                <w:szCs w:val="22"/>
                <w:lang w:val="en-US" w:bidi="th-TH"/>
              </w:rPr>
            </w:pPr>
          </w:p>
        </w:tc>
        <w:tc>
          <w:tcPr>
            <w:tcW w:w="1161" w:type="dxa"/>
            <w:tcBorders>
              <w:bottom w:val="double" w:sz="4" w:space="0" w:color="auto"/>
            </w:tcBorders>
          </w:tcPr>
          <w:p w14:paraId="59BBAED1" w14:textId="3DBE9815" w:rsidR="008530DD" w:rsidRPr="00614371" w:rsidRDefault="008530DD" w:rsidP="008530DD">
            <w:pPr>
              <w:pStyle w:val="3"/>
              <w:tabs>
                <w:tab w:val="clear" w:pos="360"/>
                <w:tab w:val="clear" w:pos="720"/>
                <w:tab w:val="decimal" w:pos="988"/>
              </w:tabs>
              <w:spacing w:line="240" w:lineRule="atLeast"/>
              <w:ind w:left="-83" w:right="-125" w:firstLine="18"/>
              <w:rPr>
                <w:b/>
                <w:bCs/>
                <w:lang w:val="en-US"/>
              </w:rPr>
            </w:pPr>
            <w:r w:rsidRPr="00614371">
              <w:rPr>
                <w:b/>
                <w:bCs/>
              </w:rPr>
              <w:t>32,150,000</w:t>
            </w:r>
          </w:p>
        </w:tc>
        <w:tc>
          <w:tcPr>
            <w:tcW w:w="178" w:type="dxa"/>
          </w:tcPr>
          <w:p w14:paraId="102E72C7" w14:textId="77777777" w:rsidR="008530DD" w:rsidRPr="00614371" w:rsidRDefault="008530DD" w:rsidP="008530DD">
            <w:pPr>
              <w:pStyle w:val="3"/>
              <w:tabs>
                <w:tab w:val="clear" w:pos="360"/>
                <w:tab w:val="clear" w:pos="720"/>
                <w:tab w:val="decimal" w:pos="988"/>
              </w:tabs>
              <w:spacing w:line="240" w:lineRule="atLeast"/>
              <w:ind w:left="-83" w:right="-125" w:firstLine="18"/>
              <w:rPr>
                <w:b/>
                <w:bCs/>
                <w:cs/>
                <w:lang w:val="en-US"/>
              </w:rPr>
            </w:pPr>
          </w:p>
        </w:tc>
        <w:tc>
          <w:tcPr>
            <w:tcW w:w="1233" w:type="dxa"/>
            <w:tcBorders>
              <w:bottom w:val="double" w:sz="4" w:space="0" w:color="auto"/>
            </w:tcBorders>
          </w:tcPr>
          <w:p w14:paraId="60F5F084" w14:textId="65922BB3" w:rsidR="008530DD" w:rsidRPr="00614371" w:rsidRDefault="008530DD" w:rsidP="008530DD">
            <w:pPr>
              <w:pStyle w:val="3"/>
              <w:tabs>
                <w:tab w:val="clear" w:pos="360"/>
                <w:tab w:val="clear" w:pos="720"/>
                <w:tab w:val="decimal" w:pos="988"/>
              </w:tabs>
              <w:spacing w:line="240" w:lineRule="atLeast"/>
              <w:ind w:left="-83" w:firstLine="18"/>
              <w:jc w:val="right"/>
              <w:rPr>
                <w:b/>
                <w:bCs/>
                <w:lang w:val="en-US"/>
              </w:rPr>
            </w:pPr>
            <w:r w:rsidRPr="00614371">
              <w:rPr>
                <w:b/>
                <w:bCs/>
              </w:rPr>
              <w:t>32,150,000</w:t>
            </w:r>
          </w:p>
        </w:tc>
      </w:tr>
      <w:tr w:rsidR="008530DD" w:rsidRPr="009426D0" w14:paraId="3A777712" w14:textId="77777777" w:rsidTr="008530DD">
        <w:trPr>
          <w:cantSplit/>
          <w:trHeight w:val="179"/>
        </w:trPr>
        <w:tc>
          <w:tcPr>
            <w:tcW w:w="3061" w:type="dxa"/>
          </w:tcPr>
          <w:p w14:paraId="14AD6276" w14:textId="77777777" w:rsidR="008530DD" w:rsidRPr="00C07CEF" w:rsidRDefault="008530DD" w:rsidP="008530DD">
            <w:pPr>
              <w:spacing w:line="240" w:lineRule="atLeast"/>
              <w:rPr>
                <w:szCs w:val="22"/>
              </w:rPr>
            </w:pPr>
          </w:p>
        </w:tc>
        <w:tc>
          <w:tcPr>
            <w:tcW w:w="992" w:type="dxa"/>
          </w:tcPr>
          <w:p w14:paraId="5AA6F479" w14:textId="77777777" w:rsidR="008530DD" w:rsidRPr="00C07CEF" w:rsidRDefault="008530DD" w:rsidP="008530DD">
            <w:pPr>
              <w:pStyle w:val="acctfourfigures"/>
              <w:tabs>
                <w:tab w:val="clear" w:pos="765"/>
                <w:tab w:val="decimal" w:pos="983"/>
              </w:tabs>
              <w:spacing w:line="240" w:lineRule="atLeast"/>
              <w:ind w:right="-201"/>
              <w:rPr>
                <w:szCs w:val="22"/>
              </w:rPr>
            </w:pPr>
          </w:p>
        </w:tc>
        <w:tc>
          <w:tcPr>
            <w:tcW w:w="1208" w:type="dxa"/>
            <w:tcBorders>
              <w:top w:val="double" w:sz="4" w:space="0" w:color="auto"/>
            </w:tcBorders>
          </w:tcPr>
          <w:p w14:paraId="51FDBB38" w14:textId="77777777" w:rsidR="008530DD" w:rsidRPr="00C07CEF" w:rsidRDefault="008530DD" w:rsidP="008530DD">
            <w:pPr>
              <w:pStyle w:val="acctfourfigures"/>
              <w:tabs>
                <w:tab w:val="clear" w:pos="765"/>
                <w:tab w:val="decimal" w:pos="988"/>
              </w:tabs>
              <w:spacing w:line="240" w:lineRule="atLeast"/>
              <w:ind w:left="-83" w:right="-125" w:firstLine="18"/>
              <w:rPr>
                <w:szCs w:val="22"/>
                <w:highlight w:val="yellow"/>
              </w:rPr>
            </w:pPr>
          </w:p>
        </w:tc>
        <w:tc>
          <w:tcPr>
            <w:tcW w:w="180" w:type="dxa"/>
          </w:tcPr>
          <w:p w14:paraId="0E043774" w14:textId="77777777" w:rsidR="008530DD" w:rsidRPr="00C07CEF" w:rsidRDefault="008530DD" w:rsidP="008530DD">
            <w:pPr>
              <w:pStyle w:val="acctfourfigures"/>
              <w:tabs>
                <w:tab w:val="clear" w:pos="765"/>
                <w:tab w:val="decimal" w:pos="988"/>
              </w:tabs>
              <w:spacing w:line="240" w:lineRule="atLeast"/>
              <w:ind w:left="-83" w:right="-125" w:firstLine="18"/>
              <w:rPr>
                <w:szCs w:val="22"/>
                <w:highlight w:val="yellow"/>
              </w:rPr>
            </w:pPr>
          </w:p>
        </w:tc>
        <w:tc>
          <w:tcPr>
            <w:tcW w:w="1170" w:type="dxa"/>
            <w:tcBorders>
              <w:top w:val="double" w:sz="4" w:space="0" w:color="auto"/>
            </w:tcBorders>
          </w:tcPr>
          <w:p w14:paraId="52D00407" w14:textId="77777777" w:rsidR="008530DD" w:rsidRPr="00C07CEF" w:rsidRDefault="008530DD" w:rsidP="008530DD">
            <w:pPr>
              <w:pStyle w:val="acctfourfigures"/>
              <w:tabs>
                <w:tab w:val="clear" w:pos="765"/>
                <w:tab w:val="decimal" w:pos="988"/>
              </w:tabs>
              <w:spacing w:line="240" w:lineRule="atLeast"/>
              <w:ind w:left="-83" w:right="-125" w:firstLine="18"/>
              <w:rPr>
                <w:szCs w:val="22"/>
                <w:highlight w:val="yellow"/>
              </w:rPr>
            </w:pPr>
          </w:p>
        </w:tc>
        <w:tc>
          <w:tcPr>
            <w:tcW w:w="180" w:type="dxa"/>
          </w:tcPr>
          <w:p w14:paraId="113764CD" w14:textId="77777777" w:rsidR="008530DD" w:rsidRPr="00C07CEF" w:rsidRDefault="008530DD" w:rsidP="008530DD">
            <w:pPr>
              <w:pStyle w:val="acctfourfigures"/>
              <w:tabs>
                <w:tab w:val="clear" w:pos="765"/>
                <w:tab w:val="decimal" w:pos="988"/>
              </w:tabs>
              <w:spacing w:line="240" w:lineRule="atLeast"/>
              <w:ind w:left="-83" w:right="-125" w:firstLine="18"/>
              <w:rPr>
                <w:szCs w:val="22"/>
              </w:rPr>
            </w:pPr>
          </w:p>
        </w:tc>
        <w:tc>
          <w:tcPr>
            <w:tcW w:w="1161" w:type="dxa"/>
            <w:tcBorders>
              <w:top w:val="double" w:sz="4" w:space="0" w:color="auto"/>
            </w:tcBorders>
          </w:tcPr>
          <w:p w14:paraId="1522C14D" w14:textId="77777777" w:rsidR="008530DD" w:rsidRPr="00C07CEF" w:rsidRDefault="008530DD" w:rsidP="008530DD">
            <w:pPr>
              <w:pStyle w:val="acctfourfigures"/>
              <w:tabs>
                <w:tab w:val="clear" w:pos="765"/>
                <w:tab w:val="decimal" w:pos="988"/>
              </w:tabs>
              <w:spacing w:line="240" w:lineRule="atLeast"/>
              <w:ind w:left="-83" w:right="-125" w:firstLine="18"/>
              <w:rPr>
                <w:szCs w:val="22"/>
              </w:rPr>
            </w:pPr>
          </w:p>
        </w:tc>
        <w:tc>
          <w:tcPr>
            <w:tcW w:w="178" w:type="dxa"/>
          </w:tcPr>
          <w:p w14:paraId="715E5C9E" w14:textId="77777777" w:rsidR="008530DD" w:rsidRPr="00C07CEF" w:rsidRDefault="008530DD" w:rsidP="008530DD">
            <w:pPr>
              <w:pStyle w:val="acctfourfigures"/>
              <w:tabs>
                <w:tab w:val="clear" w:pos="765"/>
                <w:tab w:val="decimal" w:pos="988"/>
              </w:tabs>
              <w:spacing w:line="240" w:lineRule="atLeast"/>
              <w:ind w:left="-83" w:right="-125" w:firstLine="18"/>
              <w:rPr>
                <w:szCs w:val="22"/>
              </w:rPr>
            </w:pPr>
          </w:p>
        </w:tc>
        <w:tc>
          <w:tcPr>
            <w:tcW w:w="1233" w:type="dxa"/>
            <w:tcBorders>
              <w:top w:val="double" w:sz="4" w:space="0" w:color="auto"/>
            </w:tcBorders>
          </w:tcPr>
          <w:p w14:paraId="4C141BB3" w14:textId="77777777" w:rsidR="008530DD" w:rsidRPr="00C07CEF" w:rsidRDefault="008530DD" w:rsidP="008530DD">
            <w:pPr>
              <w:pStyle w:val="acctfourfigures"/>
              <w:tabs>
                <w:tab w:val="clear" w:pos="765"/>
                <w:tab w:val="decimal" w:pos="988"/>
              </w:tabs>
              <w:spacing w:line="240" w:lineRule="atLeast"/>
              <w:ind w:left="-83" w:firstLine="18"/>
              <w:jc w:val="right"/>
              <w:rPr>
                <w:szCs w:val="22"/>
              </w:rPr>
            </w:pPr>
          </w:p>
        </w:tc>
      </w:tr>
      <w:tr w:rsidR="008530DD" w:rsidRPr="009426D0" w14:paraId="6CA34313" w14:textId="77777777" w:rsidTr="008530DD">
        <w:trPr>
          <w:cantSplit/>
          <w:trHeight w:val="202"/>
        </w:trPr>
        <w:tc>
          <w:tcPr>
            <w:tcW w:w="3061" w:type="dxa"/>
          </w:tcPr>
          <w:p w14:paraId="141FCD9A" w14:textId="77777777" w:rsidR="008530DD" w:rsidRPr="00C07CEF" w:rsidRDefault="008530DD" w:rsidP="008530DD">
            <w:pPr>
              <w:pStyle w:val="BodyText"/>
              <w:spacing w:after="0" w:line="240" w:lineRule="atLeast"/>
              <w:rPr>
                <w:i/>
                <w:iCs/>
                <w:szCs w:val="22"/>
              </w:rPr>
            </w:pPr>
            <w:r w:rsidRPr="00C07CEF">
              <w:rPr>
                <w:b/>
                <w:bCs/>
                <w:i/>
                <w:iCs/>
                <w:szCs w:val="22"/>
              </w:rPr>
              <w:t>Issued and paid-up shares</w:t>
            </w:r>
          </w:p>
        </w:tc>
        <w:tc>
          <w:tcPr>
            <w:tcW w:w="992" w:type="dxa"/>
          </w:tcPr>
          <w:p w14:paraId="231F3B2E" w14:textId="77777777" w:rsidR="008530DD" w:rsidRPr="00C07CEF" w:rsidRDefault="008530DD" w:rsidP="008530DD">
            <w:pPr>
              <w:spacing w:line="240" w:lineRule="atLeast"/>
              <w:jc w:val="center"/>
              <w:rPr>
                <w:szCs w:val="22"/>
              </w:rPr>
            </w:pPr>
          </w:p>
        </w:tc>
        <w:tc>
          <w:tcPr>
            <w:tcW w:w="1208" w:type="dxa"/>
          </w:tcPr>
          <w:p w14:paraId="002E09F7" w14:textId="77777777" w:rsidR="008530DD" w:rsidRPr="00C07CEF" w:rsidRDefault="008530DD" w:rsidP="008530DD">
            <w:pPr>
              <w:pStyle w:val="acctfourfigures"/>
              <w:tabs>
                <w:tab w:val="clear" w:pos="765"/>
                <w:tab w:val="decimal" w:pos="988"/>
              </w:tabs>
              <w:spacing w:line="240" w:lineRule="atLeast"/>
              <w:ind w:left="-83" w:right="-125" w:firstLine="18"/>
              <w:rPr>
                <w:szCs w:val="22"/>
                <w:highlight w:val="yellow"/>
              </w:rPr>
            </w:pPr>
          </w:p>
        </w:tc>
        <w:tc>
          <w:tcPr>
            <w:tcW w:w="180" w:type="dxa"/>
          </w:tcPr>
          <w:p w14:paraId="0140E954" w14:textId="77777777" w:rsidR="008530DD" w:rsidRPr="00C07CEF" w:rsidRDefault="008530DD" w:rsidP="008530DD">
            <w:pPr>
              <w:pStyle w:val="acctfourfigures"/>
              <w:tabs>
                <w:tab w:val="clear" w:pos="765"/>
                <w:tab w:val="decimal" w:pos="988"/>
              </w:tabs>
              <w:spacing w:line="240" w:lineRule="atLeast"/>
              <w:ind w:left="-83" w:right="-125" w:firstLine="18"/>
              <w:rPr>
                <w:szCs w:val="22"/>
                <w:highlight w:val="yellow"/>
              </w:rPr>
            </w:pPr>
          </w:p>
        </w:tc>
        <w:tc>
          <w:tcPr>
            <w:tcW w:w="1170" w:type="dxa"/>
          </w:tcPr>
          <w:p w14:paraId="3243EF85" w14:textId="77777777" w:rsidR="008530DD" w:rsidRPr="00C07CEF" w:rsidRDefault="008530DD" w:rsidP="008530DD">
            <w:pPr>
              <w:pStyle w:val="acctfourfigures"/>
              <w:tabs>
                <w:tab w:val="clear" w:pos="765"/>
                <w:tab w:val="decimal" w:pos="988"/>
              </w:tabs>
              <w:spacing w:line="240" w:lineRule="atLeast"/>
              <w:ind w:left="-83" w:right="-125" w:firstLine="18"/>
              <w:rPr>
                <w:szCs w:val="22"/>
                <w:highlight w:val="yellow"/>
              </w:rPr>
            </w:pPr>
          </w:p>
        </w:tc>
        <w:tc>
          <w:tcPr>
            <w:tcW w:w="180" w:type="dxa"/>
          </w:tcPr>
          <w:p w14:paraId="73488569" w14:textId="77777777" w:rsidR="008530DD" w:rsidRPr="00C07CEF" w:rsidRDefault="008530DD" w:rsidP="008530DD">
            <w:pPr>
              <w:pStyle w:val="acctfourfigures"/>
              <w:tabs>
                <w:tab w:val="clear" w:pos="765"/>
                <w:tab w:val="decimal" w:pos="988"/>
              </w:tabs>
              <w:spacing w:line="240" w:lineRule="atLeast"/>
              <w:ind w:left="-83" w:right="-125" w:firstLine="18"/>
              <w:rPr>
                <w:szCs w:val="22"/>
              </w:rPr>
            </w:pPr>
          </w:p>
        </w:tc>
        <w:tc>
          <w:tcPr>
            <w:tcW w:w="1161" w:type="dxa"/>
          </w:tcPr>
          <w:p w14:paraId="4033063B" w14:textId="77777777" w:rsidR="008530DD" w:rsidRPr="00C07CEF" w:rsidRDefault="008530DD" w:rsidP="008530DD">
            <w:pPr>
              <w:pStyle w:val="acctfourfigures"/>
              <w:tabs>
                <w:tab w:val="clear" w:pos="765"/>
                <w:tab w:val="decimal" w:pos="988"/>
              </w:tabs>
              <w:spacing w:line="240" w:lineRule="atLeast"/>
              <w:ind w:left="-83" w:right="-125" w:firstLine="18"/>
              <w:rPr>
                <w:szCs w:val="22"/>
              </w:rPr>
            </w:pPr>
          </w:p>
        </w:tc>
        <w:tc>
          <w:tcPr>
            <w:tcW w:w="178" w:type="dxa"/>
          </w:tcPr>
          <w:p w14:paraId="0082CD4B" w14:textId="77777777" w:rsidR="008530DD" w:rsidRPr="00C07CEF" w:rsidRDefault="008530DD" w:rsidP="008530DD">
            <w:pPr>
              <w:pStyle w:val="acctfourfigures"/>
              <w:tabs>
                <w:tab w:val="clear" w:pos="765"/>
                <w:tab w:val="decimal" w:pos="988"/>
              </w:tabs>
              <w:spacing w:line="240" w:lineRule="atLeast"/>
              <w:ind w:left="-83" w:right="-125" w:firstLine="18"/>
              <w:rPr>
                <w:szCs w:val="22"/>
              </w:rPr>
            </w:pPr>
          </w:p>
        </w:tc>
        <w:tc>
          <w:tcPr>
            <w:tcW w:w="1233" w:type="dxa"/>
          </w:tcPr>
          <w:p w14:paraId="350A7124" w14:textId="77777777" w:rsidR="008530DD" w:rsidRPr="00C07CEF" w:rsidRDefault="008530DD" w:rsidP="008530DD">
            <w:pPr>
              <w:pStyle w:val="acctfourfigures"/>
              <w:tabs>
                <w:tab w:val="clear" w:pos="765"/>
                <w:tab w:val="decimal" w:pos="988"/>
              </w:tabs>
              <w:spacing w:line="240" w:lineRule="atLeast"/>
              <w:ind w:left="-83" w:firstLine="18"/>
              <w:jc w:val="right"/>
              <w:rPr>
                <w:szCs w:val="22"/>
              </w:rPr>
            </w:pPr>
          </w:p>
        </w:tc>
      </w:tr>
      <w:tr w:rsidR="008530DD" w:rsidRPr="009426D0" w14:paraId="3B505694" w14:textId="77777777" w:rsidTr="008530DD">
        <w:trPr>
          <w:cantSplit/>
          <w:trHeight w:val="202"/>
        </w:trPr>
        <w:tc>
          <w:tcPr>
            <w:tcW w:w="3061" w:type="dxa"/>
          </w:tcPr>
          <w:p w14:paraId="4E5122CE" w14:textId="77777777" w:rsidR="008530DD" w:rsidRPr="00C07CEF" w:rsidRDefault="008530DD" w:rsidP="008530DD">
            <w:pPr>
              <w:pStyle w:val="BodyText"/>
              <w:spacing w:after="0" w:line="240" w:lineRule="atLeast"/>
              <w:rPr>
                <w:szCs w:val="22"/>
              </w:rPr>
            </w:pPr>
            <w:proofErr w:type="gramStart"/>
            <w:r w:rsidRPr="00C07CEF">
              <w:rPr>
                <w:szCs w:val="22"/>
              </w:rPr>
              <w:t>At</w:t>
            </w:r>
            <w:proofErr w:type="gramEnd"/>
            <w:r w:rsidRPr="00C07CEF">
              <w:rPr>
                <w:szCs w:val="22"/>
              </w:rPr>
              <w:t xml:space="preserve"> 1 January</w:t>
            </w:r>
          </w:p>
        </w:tc>
        <w:tc>
          <w:tcPr>
            <w:tcW w:w="992" w:type="dxa"/>
          </w:tcPr>
          <w:p w14:paraId="19B1147A" w14:textId="77777777" w:rsidR="008530DD" w:rsidRPr="00C07CEF" w:rsidRDefault="008530DD" w:rsidP="008530DD">
            <w:pPr>
              <w:spacing w:line="240" w:lineRule="atLeast"/>
              <w:jc w:val="center"/>
              <w:rPr>
                <w:szCs w:val="22"/>
              </w:rPr>
            </w:pPr>
          </w:p>
        </w:tc>
        <w:tc>
          <w:tcPr>
            <w:tcW w:w="1208" w:type="dxa"/>
          </w:tcPr>
          <w:p w14:paraId="396B456B" w14:textId="77777777" w:rsidR="008530DD" w:rsidRPr="00C07CEF" w:rsidRDefault="008530DD" w:rsidP="008530DD">
            <w:pPr>
              <w:pStyle w:val="acctfourfigures"/>
              <w:tabs>
                <w:tab w:val="clear" w:pos="765"/>
                <w:tab w:val="decimal" w:pos="988"/>
              </w:tabs>
              <w:spacing w:line="240" w:lineRule="atLeast"/>
              <w:ind w:left="-83" w:right="-125" w:firstLine="18"/>
              <w:rPr>
                <w:szCs w:val="22"/>
                <w:highlight w:val="yellow"/>
              </w:rPr>
            </w:pPr>
          </w:p>
        </w:tc>
        <w:tc>
          <w:tcPr>
            <w:tcW w:w="180" w:type="dxa"/>
          </w:tcPr>
          <w:p w14:paraId="6352DD14" w14:textId="77777777" w:rsidR="008530DD" w:rsidRPr="00C07CEF" w:rsidRDefault="008530DD" w:rsidP="008530DD">
            <w:pPr>
              <w:pStyle w:val="acctfourfigures"/>
              <w:tabs>
                <w:tab w:val="clear" w:pos="765"/>
                <w:tab w:val="decimal" w:pos="988"/>
              </w:tabs>
              <w:spacing w:line="240" w:lineRule="atLeast"/>
              <w:ind w:left="-83" w:right="-125" w:firstLine="18"/>
              <w:rPr>
                <w:szCs w:val="22"/>
                <w:highlight w:val="yellow"/>
              </w:rPr>
            </w:pPr>
          </w:p>
        </w:tc>
        <w:tc>
          <w:tcPr>
            <w:tcW w:w="1170" w:type="dxa"/>
          </w:tcPr>
          <w:p w14:paraId="7CF845D8" w14:textId="77777777" w:rsidR="008530DD" w:rsidRPr="00C07CEF" w:rsidRDefault="008530DD" w:rsidP="008530DD">
            <w:pPr>
              <w:pStyle w:val="acctfourfigures"/>
              <w:tabs>
                <w:tab w:val="clear" w:pos="765"/>
                <w:tab w:val="decimal" w:pos="988"/>
              </w:tabs>
              <w:spacing w:line="240" w:lineRule="atLeast"/>
              <w:ind w:left="-83" w:right="-125" w:firstLine="18"/>
              <w:rPr>
                <w:szCs w:val="22"/>
                <w:highlight w:val="yellow"/>
              </w:rPr>
            </w:pPr>
          </w:p>
        </w:tc>
        <w:tc>
          <w:tcPr>
            <w:tcW w:w="180" w:type="dxa"/>
          </w:tcPr>
          <w:p w14:paraId="5B9C59CA" w14:textId="77777777" w:rsidR="008530DD" w:rsidRPr="00C07CEF" w:rsidRDefault="008530DD" w:rsidP="008530DD">
            <w:pPr>
              <w:pStyle w:val="acctfourfigures"/>
              <w:tabs>
                <w:tab w:val="clear" w:pos="765"/>
                <w:tab w:val="decimal" w:pos="988"/>
              </w:tabs>
              <w:spacing w:line="240" w:lineRule="atLeast"/>
              <w:ind w:left="-83" w:right="-125" w:firstLine="18"/>
              <w:rPr>
                <w:szCs w:val="22"/>
              </w:rPr>
            </w:pPr>
          </w:p>
        </w:tc>
        <w:tc>
          <w:tcPr>
            <w:tcW w:w="1161" w:type="dxa"/>
          </w:tcPr>
          <w:p w14:paraId="182D90FF" w14:textId="77777777" w:rsidR="008530DD" w:rsidRPr="00C07CEF" w:rsidRDefault="008530DD" w:rsidP="008530DD">
            <w:pPr>
              <w:pStyle w:val="acctfourfigures"/>
              <w:tabs>
                <w:tab w:val="clear" w:pos="765"/>
                <w:tab w:val="decimal" w:pos="988"/>
              </w:tabs>
              <w:spacing w:line="240" w:lineRule="atLeast"/>
              <w:ind w:left="-83" w:right="-125" w:firstLine="18"/>
              <w:rPr>
                <w:szCs w:val="22"/>
              </w:rPr>
            </w:pPr>
          </w:p>
        </w:tc>
        <w:tc>
          <w:tcPr>
            <w:tcW w:w="178" w:type="dxa"/>
          </w:tcPr>
          <w:p w14:paraId="27204EB8" w14:textId="77777777" w:rsidR="008530DD" w:rsidRPr="00C07CEF" w:rsidRDefault="008530DD" w:rsidP="008530DD">
            <w:pPr>
              <w:pStyle w:val="acctfourfigures"/>
              <w:tabs>
                <w:tab w:val="clear" w:pos="765"/>
                <w:tab w:val="decimal" w:pos="988"/>
              </w:tabs>
              <w:spacing w:line="240" w:lineRule="atLeast"/>
              <w:ind w:left="-83" w:right="-125" w:firstLine="18"/>
              <w:rPr>
                <w:szCs w:val="22"/>
              </w:rPr>
            </w:pPr>
          </w:p>
        </w:tc>
        <w:tc>
          <w:tcPr>
            <w:tcW w:w="1233" w:type="dxa"/>
          </w:tcPr>
          <w:p w14:paraId="1D78B8A5" w14:textId="77777777" w:rsidR="008530DD" w:rsidRPr="00C07CEF" w:rsidRDefault="008530DD" w:rsidP="008530DD">
            <w:pPr>
              <w:pStyle w:val="acctfourfigures"/>
              <w:tabs>
                <w:tab w:val="clear" w:pos="765"/>
                <w:tab w:val="decimal" w:pos="988"/>
              </w:tabs>
              <w:spacing w:line="240" w:lineRule="atLeast"/>
              <w:ind w:left="-83" w:firstLine="18"/>
              <w:jc w:val="right"/>
              <w:rPr>
                <w:szCs w:val="22"/>
              </w:rPr>
            </w:pPr>
          </w:p>
        </w:tc>
      </w:tr>
      <w:tr w:rsidR="008530DD" w:rsidRPr="009426D0" w14:paraId="27EAF322" w14:textId="77777777" w:rsidTr="008530DD">
        <w:trPr>
          <w:cantSplit/>
          <w:trHeight w:val="202"/>
        </w:trPr>
        <w:tc>
          <w:tcPr>
            <w:tcW w:w="3061" w:type="dxa"/>
          </w:tcPr>
          <w:p w14:paraId="14162DEE" w14:textId="77777777" w:rsidR="008530DD" w:rsidRPr="00C07CEF" w:rsidRDefault="008530DD" w:rsidP="008530DD">
            <w:pPr>
              <w:pStyle w:val="BodyText"/>
              <w:spacing w:after="0" w:line="240" w:lineRule="atLeast"/>
              <w:rPr>
                <w:szCs w:val="22"/>
              </w:rPr>
            </w:pPr>
            <w:r w:rsidRPr="00C07CEF">
              <w:rPr>
                <w:szCs w:val="22"/>
              </w:rPr>
              <w:t>- ordinary shares</w:t>
            </w:r>
          </w:p>
        </w:tc>
        <w:tc>
          <w:tcPr>
            <w:tcW w:w="992" w:type="dxa"/>
          </w:tcPr>
          <w:p w14:paraId="31ECC5D9" w14:textId="77777777" w:rsidR="008530DD" w:rsidRPr="00C07CEF" w:rsidRDefault="008530DD" w:rsidP="008530DD">
            <w:pPr>
              <w:pStyle w:val="acctfourfigures"/>
              <w:tabs>
                <w:tab w:val="clear" w:pos="765"/>
              </w:tabs>
              <w:spacing w:line="240" w:lineRule="atLeast"/>
              <w:ind w:left="-198" w:firstLine="119"/>
              <w:jc w:val="center"/>
              <w:rPr>
                <w:szCs w:val="22"/>
                <w:lang w:val="en-US" w:bidi="th-TH"/>
              </w:rPr>
            </w:pPr>
            <w:r w:rsidRPr="00C07CEF">
              <w:rPr>
                <w:szCs w:val="22"/>
                <w:lang w:val="en-US" w:bidi="th-TH"/>
              </w:rPr>
              <w:t>1</w:t>
            </w:r>
          </w:p>
        </w:tc>
        <w:tc>
          <w:tcPr>
            <w:tcW w:w="1208" w:type="dxa"/>
            <w:shd w:val="clear" w:color="auto" w:fill="auto"/>
          </w:tcPr>
          <w:p w14:paraId="636EED1F" w14:textId="404E4598" w:rsidR="008530DD" w:rsidRPr="00C07CEF" w:rsidRDefault="009B6A09" w:rsidP="008530DD">
            <w:pPr>
              <w:pStyle w:val="acctfourfigures"/>
              <w:tabs>
                <w:tab w:val="clear" w:pos="765"/>
                <w:tab w:val="decimal" w:pos="988"/>
              </w:tabs>
              <w:spacing w:line="240" w:lineRule="atLeast"/>
              <w:ind w:left="-83" w:right="-125" w:firstLine="18"/>
              <w:rPr>
                <w:szCs w:val="22"/>
                <w:highlight w:val="yellow"/>
                <w:lang w:val="en-US" w:bidi="th-TH"/>
              </w:rPr>
            </w:pPr>
            <w:r w:rsidRPr="00C07CEF">
              <w:rPr>
                <w:szCs w:val="22"/>
              </w:rPr>
              <w:t>32,004,961</w:t>
            </w:r>
          </w:p>
        </w:tc>
        <w:tc>
          <w:tcPr>
            <w:tcW w:w="180" w:type="dxa"/>
            <w:shd w:val="clear" w:color="auto" w:fill="auto"/>
          </w:tcPr>
          <w:p w14:paraId="318BAF8E" w14:textId="77777777" w:rsidR="008530DD" w:rsidRPr="00C07CEF" w:rsidRDefault="008530DD" w:rsidP="008530DD">
            <w:pPr>
              <w:pStyle w:val="3"/>
              <w:tabs>
                <w:tab w:val="clear" w:pos="360"/>
                <w:tab w:val="clear" w:pos="720"/>
                <w:tab w:val="decimal" w:pos="988"/>
              </w:tabs>
              <w:spacing w:line="240" w:lineRule="atLeast"/>
              <w:ind w:left="-83" w:right="-125" w:firstLine="18"/>
              <w:rPr>
                <w:highlight w:val="yellow"/>
                <w:cs/>
                <w:lang w:val="en-US"/>
              </w:rPr>
            </w:pPr>
          </w:p>
        </w:tc>
        <w:tc>
          <w:tcPr>
            <w:tcW w:w="1170" w:type="dxa"/>
            <w:shd w:val="clear" w:color="auto" w:fill="auto"/>
          </w:tcPr>
          <w:p w14:paraId="56DAA6A3" w14:textId="66614873" w:rsidR="008530DD" w:rsidRPr="00C07CEF" w:rsidRDefault="009B6A09" w:rsidP="008530DD">
            <w:pPr>
              <w:pStyle w:val="3"/>
              <w:tabs>
                <w:tab w:val="clear" w:pos="360"/>
                <w:tab w:val="clear" w:pos="720"/>
                <w:tab w:val="decimal" w:pos="988"/>
              </w:tabs>
              <w:spacing w:line="240" w:lineRule="atLeast"/>
              <w:ind w:left="-83" w:right="-125" w:firstLine="18"/>
              <w:rPr>
                <w:lang w:val="en-GB" w:bidi="ar-SA"/>
              </w:rPr>
            </w:pPr>
            <w:r w:rsidRPr="00C07CEF">
              <w:rPr>
                <w:cs/>
                <w:lang w:val="en-GB"/>
              </w:rPr>
              <w:t>32</w:t>
            </w:r>
            <w:r w:rsidRPr="00C07CEF">
              <w:rPr>
                <w:lang w:val="en-GB" w:bidi="ar-SA"/>
              </w:rPr>
              <w:t>,</w:t>
            </w:r>
            <w:r w:rsidRPr="00C07CEF">
              <w:rPr>
                <w:cs/>
                <w:lang w:val="en-GB"/>
              </w:rPr>
              <w:t>004</w:t>
            </w:r>
            <w:r w:rsidRPr="00C07CEF">
              <w:rPr>
                <w:lang w:val="en-GB" w:bidi="ar-SA"/>
              </w:rPr>
              <w:t>,</w:t>
            </w:r>
            <w:r w:rsidRPr="00C07CEF">
              <w:rPr>
                <w:cs/>
                <w:lang w:val="en-GB"/>
              </w:rPr>
              <w:t>961</w:t>
            </w:r>
          </w:p>
        </w:tc>
        <w:tc>
          <w:tcPr>
            <w:tcW w:w="180" w:type="dxa"/>
            <w:shd w:val="clear" w:color="auto" w:fill="auto"/>
          </w:tcPr>
          <w:p w14:paraId="1D37A311" w14:textId="77777777" w:rsidR="008530DD" w:rsidRPr="00C07CEF" w:rsidRDefault="008530DD" w:rsidP="008530DD">
            <w:pPr>
              <w:pStyle w:val="acctfourfigures"/>
              <w:tabs>
                <w:tab w:val="clear" w:pos="765"/>
                <w:tab w:val="decimal" w:pos="988"/>
              </w:tabs>
              <w:spacing w:line="240" w:lineRule="atLeast"/>
              <w:ind w:left="-83" w:right="-125" w:firstLine="18"/>
              <w:rPr>
                <w:szCs w:val="22"/>
              </w:rPr>
            </w:pPr>
          </w:p>
        </w:tc>
        <w:tc>
          <w:tcPr>
            <w:tcW w:w="1161" w:type="dxa"/>
            <w:shd w:val="clear" w:color="auto" w:fill="auto"/>
          </w:tcPr>
          <w:p w14:paraId="7A779392" w14:textId="133941FC" w:rsidR="008530DD" w:rsidRPr="00C07CEF" w:rsidRDefault="008530DD" w:rsidP="008530DD">
            <w:pPr>
              <w:pStyle w:val="acctfourfigures"/>
              <w:tabs>
                <w:tab w:val="clear" w:pos="765"/>
                <w:tab w:val="decimal" w:pos="988"/>
              </w:tabs>
              <w:spacing w:line="240" w:lineRule="atLeast"/>
              <w:ind w:left="-83" w:right="-125" w:firstLine="18"/>
              <w:rPr>
                <w:szCs w:val="22"/>
                <w:lang w:val="en-US" w:bidi="th-TH"/>
              </w:rPr>
            </w:pPr>
            <w:r w:rsidRPr="00C07CEF">
              <w:rPr>
                <w:szCs w:val="22"/>
              </w:rPr>
              <w:t>32,00</w:t>
            </w:r>
            <w:r w:rsidR="00204BA4">
              <w:rPr>
                <w:szCs w:val="22"/>
              </w:rPr>
              <w:t>2</w:t>
            </w:r>
            <w:r w:rsidRPr="00C07CEF">
              <w:rPr>
                <w:szCs w:val="22"/>
              </w:rPr>
              <w:t>,</w:t>
            </w:r>
            <w:r w:rsidR="00204BA4">
              <w:rPr>
                <w:szCs w:val="22"/>
              </w:rPr>
              <w:t>343</w:t>
            </w:r>
          </w:p>
        </w:tc>
        <w:tc>
          <w:tcPr>
            <w:tcW w:w="178" w:type="dxa"/>
            <w:shd w:val="clear" w:color="auto" w:fill="auto"/>
          </w:tcPr>
          <w:p w14:paraId="5865446B" w14:textId="77777777" w:rsidR="008530DD" w:rsidRPr="00C07CEF" w:rsidRDefault="008530DD" w:rsidP="008530DD">
            <w:pPr>
              <w:pStyle w:val="acctfourfigures"/>
              <w:tabs>
                <w:tab w:val="clear" w:pos="765"/>
                <w:tab w:val="decimal" w:pos="988"/>
              </w:tabs>
              <w:spacing w:line="240" w:lineRule="atLeast"/>
              <w:ind w:left="-83" w:right="-125" w:firstLine="18"/>
              <w:rPr>
                <w:szCs w:val="22"/>
                <w:rtl/>
                <w:cs/>
                <w:lang w:val="en-US"/>
              </w:rPr>
            </w:pPr>
          </w:p>
        </w:tc>
        <w:tc>
          <w:tcPr>
            <w:tcW w:w="1233" w:type="dxa"/>
            <w:shd w:val="clear" w:color="auto" w:fill="auto"/>
          </w:tcPr>
          <w:p w14:paraId="3FFEAACB" w14:textId="62508343" w:rsidR="008530DD" w:rsidRPr="00C07CEF" w:rsidRDefault="008530DD" w:rsidP="008530DD">
            <w:pPr>
              <w:pStyle w:val="acctfourfigures"/>
              <w:tabs>
                <w:tab w:val="clear" w:pos="765"/>
                <w:tab w:val="decimal" w:pos="988"/>
              </w:tabs>
              <w:spacing w:line="240" w:lineRule="atLeast"/>
              <w:ind w:left="-83" w:firstLine="18"/>
              <w:jc w:val="right"/>
              <w:rPr>
                <w:szCs w:val="22"/>
              </w:rPr>
            </w:pPr>
            <w:r w:rsidRPr="00C07CEF">
              <w:rPr>
                <w:szCs w:val="22"/>
              </w:rPr>
              <w:t>32,</w:t>
            </w:r>
            <w:r w:rsidR="00204BA4" w:rsidRPr="00C07CEF">
              <w:rPr>
                <w:szCs w:val="22"/>
              </w:rPr>
              <w:t xml:space="preserve"> 00</w:t>
            </w:r>
            <w:r w:rsidR="00204BA4">
              <w:rPr>
                <w:szCs w:val="22"/>
              </w:rPr>
              <w:t>2</w:t>
            </w:r>
            <w:r w:rsidR="00204BA4" w:rsidRPr="00C07CEF">
              <w:rPr>
                <w:szCs w:val="22"/>
              </w:rPr>
              <w:t>,</w:t>
            </w:r>
            <w:r w:rsidR="00204BA4">
              <w:rPr>
                <w:szCs w:val="22"/>
              </w:rPr>
              <w:t>343</w:t>
            </w:r>
          </w:p>
        </w:tc>
      </w:tr>
      <w:tr w:rsidR="008530DD" w:rsidRPr="009426D0" w14:paraId="6E2E71D7" w14:textId="77777777" w:rsidTr="008530DD">
        <w:trPr>
          <w:cantSplit/>
          <w:trHeight w:val="202"/>
        </w:trPr>
        <w:tc>
          <w:tcPr>
            <w:tcW w:w="3061" w:type="dxa"/>
          </w:tcPr>
          <w:p w14:paraId="4EBA9248" w14:textId="22707EEC" w:rsidR="008530DD" w:rsidRPr="00C07CEF" w:rsidRDefault="008530DD" w:rsidP="008530DD">
            <w:pPr>
              <w:pStyle w:val="BodyText"/>
              <w:spacing w:after="0" w:line="240" w:lineRule="atLeast"/>
              <w:ind w:left="89" w:hanging="90"/>
              <w:rPr>
                <w:szCs w:val="22"/>
              </w:rPr>
            </w:pPr>
            <w:r w:rsidRPr="00C07CEF">
              <w:rPr>
                <w:szCs w:val="22"/>
              </w:rPr>
              <w:t>Issue of new share to employees</w:t>
            </w:r>
          </w:p>
        </w:tc>
        <w:tc>
          <w:tcPr>
            <w:tcW w:w="992" w:type="dxa"/>
          </w:tcPr>
          <w:p w14:paraId="668ABA22" w14:textId="69645A8C" w:rsidR="008530DD" w:rsidRPr="00C07CEF" w:rsidRDefault="008530DD" w:rsidP="008530DD">
            <w:pPr>
              <w:pStyle w:val="acctfourfigures"/>
              <w:tabs>
                <w:tab w:val="clear" w:pos="765"/>
              </w:tabs>
              <w:spacing w:line="240" w:lineRule="atLeast"/>
              <w:ind w:left="-198" w:firstLine="119"/>
              <w:jc w:val="center"/>
              <w:rPr>
                <w:szCs w:val="22"/>
                <w:lang w:val="en-US" w:bidi="th-TH"/>
              </w:rPr>
            </w:pPr>
            <w:r w:rsidRPr="00C07CEF">
              <w:rPr>
                <w:szCs w:val="22"/>
                <w:lang w:val="en-US" w:bidi="th-TH"/>
              </w:rPr>
              <w:t>1</w:t>
            </w:r>
          </w:p>
        </w:tc>
        <w:tc>
          <w:tcPr>
            <w:tcW w:w="1208" w:type="dxa"/>
            <w:tcBorders>
              <w:bottom w:val="single" w:sz="4" w:space="0" w:color="auto"/>
            </w:tcBorders>
            <w:shd w:val="clear" w:color="auto" w:fill="auto"/>
          </w:tcPr>
          <w:p w14:paraId="73138C5B" w14:textId="141B1BE6" w:rsidR="008530DD" w:rsidRPr="00C07CEF" w:rsidRDefault="009B6A09" w:rsidP="008530DD">
            <w:pPr>
              <w:pStyle w:val="acctfourfigures"/>
              <w:tabs>
                <w:tab w:val="clear" w:pos="765"/>
                <w:tab w:val="decimal" w:pos="988"/>
              </w:tabs>
              <w:spacing w:line="240" w:lineRule="atLeast"/>
              <w:ind w:left="-83" w:right="-125" w:firstLine="18"/>
              <w:rPr>
                <w:rFonts w:eastAsia="MS Mincho"/>
                <w:szCs w:val="22"/>
                <w:highlight w:val="yellow"/>
              </w:rPr>
            </w:pPr>
            <w:r w:rsidRPr="00C07CEF">
              <w:rPr>
                <w:szCs w:val="22"/>
              </w:rPr>
              <w:t>8,010</w:t>
            </w:r>
          </w:p>
        </w:tc>
        <w:tc>
          <w:tcPr>
            <w:tcW w:w="180" w:type="dxa"/>
            <w:shd w:val="clear" w:color="auto" w:fill="auto"/>
          </w:tcPr>
          <w:p w14:paraId="4FFC6F60" w14:textId="77777777" w:rsidR="008530DD" w:rsidRPr="00C07CEF" w:rsidRDefault="008530DD" w:rsidP="008530DD">
            <w:pPr>
              <w:pStyle w:val="3"/>
              <w:tabs>
                <w:tab w:val="clear" w:pos="360"/>
                <w:tab w:val="clear" w:pos="720"/>
                <w:tab w:val="decimal" w:pos="988"/>
              </w:tabs>
              <w:spacing w:line="240" w:lineRule="atLeast"/>
              <w:ind w:left="-83" w:right="-125" w:firstLine="18"/>
              <w:rPr>
                <w:highlight w:val="yellow"/>
                <w:cs/>
                <w:lang w:val="en-US"/>
              </w:rPr>
            </w:pPr>
          </w:p>
        </w:tc>
        <w:tc>
          <w:tcPr>
            <w:tcW w:w="1170" w:type="dxa"/>
            <w:tcBorders>
              <w:bottom w:val="single" w:sz="4" w:space="0" w:color="auto"/>
            </w:tcBorders>
            <w:shd w:val="clear" w:color="auto" w:fill="auto"/>
          </w:tcPr>
          <w:p w14:paraId="22499A81" w14:textId="2499BDCA" w:rsidR="008530DD" w:rsidRPr="00C07CEF" w:rsidRDefault="009B6A09" w:rsidP="008530DD">
            <w:pPr>
              <w:pStyle w:val="acctfourfigures"/>
              <w:tabs>
                <w:tab w:val="clear" w:pos="765"/>
                <w:tab w:val="decimal" w:pos="988"/>
              </w:tabs>
              <w:spacing w:line="240" w:lineRule="atLeast"/>
              <w:ind w:left="-83" w:right="-125" w:firstLine="18"/>
              <w:rPr>
                <w:rFonts w:eastAsia="MS Mincho"/>
                <w:szCs w:val="22"/>
                <w:highlight w:val="yellow"/>
                <w:cs/>
              </w:rPr>
            </w:pPr>
            <w:r w:rsidRPr="00C07CEF">
              <w:rPr>
                <w:szCs w:val="22"/>
              </w:rPr>
              <w:t>8,010</w:t>
            </w:r>
          </w:p>
        </w:tc>
        <w:tc>
          <w:tcPr>
            <w:tcW w:w="180" w:type="dxa"/>
            <w:shd w:val="clear" w:color="auto" w:fill="auto"/>
          </w:tcPr>
          <w:p w14:paraId="7CB91E87" w14:textId="77777777" w:rsidR="008530DD" w:rsidRPr="00C07CEF" w:rsidRDefault="008530DD" w:rsidP="008530DD">
            <w:pPr>
              <w:pStyle w:val="acctfourfigures"/>
              <w:tabs>
                <w:tab w:val="clear" w:pos="765"/>
                <w:tab w:val="decimal" w:pos="988"/>
              </w:tabs>
              <w:spacing w:line="240" w:lineRule="atLeast"/>
              <w:ind w:left="-83" w:right="-125" w:firstLine="18"/>
              <w:rPr>
                <w:szCs w:val="22"/>
              </w:rPr>
            </w:pPr>
          </w:p>
        </w:tc>
        <w:tc>
          <w:tcPr>
            <w:tcW w:w="1161" w:type="dxa"/>
            <w:tcBorders>
              <w:bottom w:val="single" w:sz="4" w:space="0" w:color="auto"/>
            </w:tcBorders>
            <w:shd w:val="clear" w:color="auto" w:fill="auto"/>
          </w:tcPr>
          <w:p w14:paraId="64D50ED0" w14:textId="1C6CAD52" w:rsidR="008530DD" w:rsidRPr="00C07CEF" w:rsidRDefault="008530DD" w:rsidP="008530DD">
            <w:pPr>
              <w:pStyle w:val="acctfourfigures"/>
              <w:tabs>
                <w:tab w:val="clear" w:pos="765"/>
                <w:tab w:val="decimal" w:pos="988"/>
              </w:tabs>
              <w:spacing w:line="240" w:lineRule="atLeast"/>
              <w:ind w:left="-83" w:right="-125" w:firstLine="18"/>
              <w:rPr>
                <w:rFonts w:eastAsia="MS Mincho"/>
                <w:szCs w:val="22"/>
              </w:rPr>
            </w:pPr>
            <w:r w:rsidRPr="00C07CEF">
              <w:rPr>
                <w:szCs w:val="22"/>
              </w:rPr>
              <w:t>2,618</w:t>
            </w:r>
          </w:p>
        </w:tc>
        <w:tc>
          <w:tcPr>
            <w:tcW w:w="178" w:type="dxa"/>
            <w:shd w:val="clear" w:color="auto" w:fill="auto"/>
          </w:tcPr>
          <w:p w14:paraId="5CA61F72" w14:textId="77777777" w:rsidR="008530DD" w:rsidRPr="00C07CEF" w:rsidRDefault="008530DD" w:rsidP="008530DD">
            <w:pPr>
              <w:pStyle w:val="Default"/>
              <w:tabs>
                <w:tab w:val="decimal" w:pos="988"/>
              </w:tabs>
              <w:spacing w:line="240" w:lineRule="atLeast"/>
              <w:ind w:left="-83" w:right="-125" w:firstLine="18"/>
              <w:rPr>
                <w:rFonts w:ascii="Times New Roman" w:hAnsi="Times New Roman" w:cs="Times New Roman"/>
                <w:sz w:val="22"/>
                <w:szCs w:val="22"/>
                <w:rtl/>
                <w:cs/>
              </w:rPr>
            </w:pPr>
          </w:p>
        </w:tc>
        <w:tc>
          <w:tcPr>
            <w:tcW w:w="1233" w:type="dxa"/>
            <w:tcBorders>
              <w:bottom w:val="single" w:sz="4" w:space="0" w:color="auto"/>
            </w:tcBorders>
            <w:shd w:val="clear" w:color="auto" w:fill="auto"/>
          </w:tcPr>
          <w:p w14:paraId="6C11491B" w14:textId="4CF8D002" w:rsidR="008530DD" w:rsidRPr="00C07CEF" w:rsidRDefault="008530DD" w:rsidP="008530DD">
            <w:pPr>
              <w:pStyle w:val="acctfourfigures"/>
              <w:tabs>
                <w:tab w:val="clear" w:pos="765"/>
                <w:tab w:val="decimal" w:pos="988"/>
              </w:tabs>
              <w:spacing w:line="240" w:lineRule="atLeast"/>
              <w:ind w:left="-83" w:firstLine="18"/>
              <w:jc w:val="right"/>
              <w:rPr>
                <w:szCs w:val="22"/>
              </w:rPr>
            </w:pPr>
            <w:r w:rsidRPr="00C07CEF">
              <w:rPr>
                <w:szCs w:val="22"/>
              </w:rPr>
              <w:t>2,618</w:t>
            </w:r>
          </w:p>
        </w:tc>
      </w:tr>
      <w:tr w:rsidR="008530DD" w:rsidRPr="009426D0" w14:paraId="58F004E7" w14:textId="77777777" w:rsidTr="008530DD">
        <w:trPr>
          <w:cantSplit/>
          <w:trHeight w:val="202"/>
        </w:trPr>
        <w:tc>
          <w:tcPr>
            <w:tcW w:w="3061" w:type="dxa"/>
          </w:tcPr>
          <w:p w14:paraId="7B7E1A77" w14:textId="0FCB8434" w:rsidR="008530DD" w:rsidRPr="00C07CEF" w:rsidRDefault="008530DD" w:rsidP="008530DD">
            <w:pPr>
              <w:pStyle w:val="BodyText"/>
              <w:spacing w:after="0" w:line="240" w:lineRule="atLeast"/>
              <w:rPr>
                <w:b/>
                <w:bCs/>
                <w:szCs w:val="22"/>
              </w:rPr>
            </w:pPr>
            <w:proofErr w:type="gramStart"/>
            <w:r w:rsidRPr="00C07CEF">
              <w:rPr>
                <w:b/>
                <w:bCs/>
                <w:szCs w:val="22"/>
              </w:rPr>
              <w:t>At</w:t>
            </w:r>
            <w:proofErr w:type="gramEnd"/>
            <w:r w:rsidRPr="00C07CEF">
              <w:rPr>
                <w:b/>
                <w:bCs/>
                <w:szCs w:val="22"/>
              </w:rPr>
              <w:t xml:space="preserve"> 31 March</w:t>
            </w:r>
            <w:r w:rsidRPr="00C07CEF">
              <w:rPr>
                <w:b/>
                <w:bCs/>
                <w:szCs w:val="22"/>
                <w:lang w:val="en-US" w:bidi="th-TH"/>
              </w:rPr>
              <w:t>/ 31 December</w:t>
            </w:r>
          </w:p>
        </w:tc>
        <w:tc>
          <w:tcPr>
            <w:tcW w:w="992" w:type="dxa"/>
          </w:tcPr>
          <w:p w14:paraId="2FCA537F" w14:textId="77777777" w:rsidR="008530DD" w:rsidRPr="00C07CEF" w:rsidRDefault="008530DD" w:rsidP="008530DD">
            <w:pPr>
              <w:pStyle w:val="acctfourfigures"/>
              <w:tabs>
                <w:tab w:val="clear" w:pos="765"/>
              </w:tabs>
              <w:spacing w:line="240" w:lineRule="atLeast"/>
              <w:ind w:left="-198" w:firstLine="119"/>
              <w:jc w:val="center"/>
              <w:rPr>
                <w:szCs w:val="22"/>
                <w:lang w:val="en-US" w:bidi="th-TH"/>
              </w:rPr>
            </w:pPr>
          </w:p>
        </w:tc>
        <w:tc>
          <w:tcPr>
            <w:tcW w:w="1208" w:type="dxa"/>
            <w:tcBorders>
              <w:top w:val="single" w:sz="4" w:space="0" w:color="auto"/>
            </w:tcBorders>
          </w:tcPr>
          <w:p w14:paraId="7FF20A2C" w14:textId="77777777" w:rsidR="008530DD" w:rsidRPr="00C07CEF" w:rsidRDefault="008530DD" w:rsidP="008530DD">
            <w:pPr>
              <w:pStyle w:val="acctfourfigures"/>
              <w:tabs>
                <w:tab w:val="clear" w:pos="765"/>
                <w:tab w:val="decimal" w:pos="988"/>
              </w:tabs>
              <w:spacing w:line="240" w:lineRule="atLeast"/>
              <w:ind w:left="-83" w:right="-125" w:firstLine="18"/>
              <w:rPr>
                <w:szCs w:val="22"/>
                <w:highlight w:val="yellow"/>
              </w:rPr>
            </w:pPr>
          </w:p>
        </w:tc>
        <w:tc>
          <w:tcPr>
            <w:tcW w:w="180" w:type="dxa"/>
          </w:tcPr>
          <w:p w14:paraId="037D2E6D" w14:textId="77777777" w:rsidR="008530DD" w:rsidRPr="00C07CEF" w:rsidRDefault="008530DD" w:rsidP="008530DD">
            <w:pPr>
              <w:tabs>
                <w:tab w:val="decimal" w:pos="988"/>
              </w:tabs>
              <w:spacing w:line="240" w:lineRule="atLeast"/>
              <w:ind w:left="-83" w:right="-125" w:firstLine="18"/>
              <w:rPr>
                <w:b/>
                <w:szCs w:val="22"/>
                <w:highlight w:val="yellow"/>
              </w:rPr>
            </w:pPr>
          </w:p>
        </w:tc>
        <w:tc>
          <w:tcPr>
            <w:tcW w:w="1170" w:type="dxa"/>
            <w:tcBorders>
              <w:top w:val="single" w:sz="4" w:space="0" w:color="auto"/>
            </w:tcBorders>
          </w:tcPr>
          <w:p w14:paraId="746AC98F" w14:textId="77777777" w:rsidR="008530DD" w:rsidRPr="00C07CEF" w:rsidRDefault="008530DD" w:rsidP="008530DD">
            <w:pPr>
              <w:pStyle w:val="acctfourfigures"/>
              <w:tabs>
                <w:tab w:val="clear" w:pos="765"/>
                <w:tab w:val="decimal" w:pos="988"/>
              </w:tabs>
              <w:spacing w:line="240" w:lineRule="atLeast"/>
              <w:ind w:left="-83" w:right="-125" w:firstLine="18"/>
              <w:rPr>
                <w:szCs w:val="22"/>
                <w:highlight w:val="yellow"/>
              </w:rPr>
            </w:pPr>
          </w:p>
        </w:tc>
        <w:tc>
          <w:tcPr>
            <w:tcW w:w="180" w:type="dxa"/>
          </w:tcPr>
          <w:p w14:paraId="3FC37B78" w14:textId="77777777" w:rsidR="008530DD" w:rsidRPr="00C07CEF" w:rsidRDefault="008530DD" w:rsidP="008530DD">
            <w:pPr>
              <w:pStyle w:val="acctfourfigures"/>
              <w:tabs>
                <w:tab w:val="clear" w:pos="765"/>
                <w:tab w:val="decimal" w:pos="988"/>
              </w:tabs>
              <w:spacing w:line="240" w:lineRule="atLeast"/>
              <w:ind w:left="-83" w:right="-125" w:firstLine="18"/>
              <w:rPr>
                <w:szCs w:val="22"/>
              </w:rPr>
            </w:pPr>
          </w:p>
        </w:tc>
        <w:tc>
          <w:tcPr>
            <w:tcW w:w="1161" w:type="dxa"/>
            <w:tcBorders>
              <w:top w:val="single" w:sz="4" w:space="0" w:color="auto"/>
            </w:tcBorders>
          </w:tcPr>
          <w:p w14:paraId="496482A2" w14:textId="77777777" w:rsidR="008530DD" w:rsidRPr="00C07CEF" w:rsidRDefault="008530DD" w:rsidP="008530DD">
            <w:pPr>
              <w:pStyle w:val="acctfourfigures"/>
              <w:tabs>
                <w:tab w:val="clear" w:pos="765"/>
                <w:tab w:val="decimal" w:pos="988"/>
              </w:tabs>
              <w:spacing w:line="240" w:lineRule="atLeast"/>
              <w:ind w:left="-83" w:right="-125" w:firstLine="18"/>
              <w:rPr>
                <w:szCs w:val="22"/>
                <w:lang w:val="en-US" w:bidi="th-TH"/>
              </w:rPr>
            </w:pPr>
          </w:p>
        </w:tc>
        <w:tc>
          <w:tcPr>
            <w:tcW w:w="178" w:type="dxa"/>
          </w:tcPr>
          <w:p w14:paraId="2FF46B1A" w14:textId="77777777" w:rsidR="008530DD" w:rsidRPr="00C07CEF" w:rsidRDefault="008530DD" w:rsidP="008530DD">
            <w:pPr>
              <w:tabs>
                <w:tab w:val="decimal" w:pos="988"/>
              </w:tabs>
              <w:spacing w:line="240" w:lineRule="atLeast"/>
              <w:ind w:left="-83" w:right="-125" w:firstLine="18"/>
              <w:rPr>
                <w:szCs w:val="22"/>
                <w:lang w:val="en-US" w:bidi="th-TH"/>
              </w:rPr>
            </w:pPr>
          </w:p>
        </w:tc>
        <w:tc>
          <w:tcPr>
            <w:tcW w:w="1233" w:type="dxa"/>
            <w:tcBorders>
              <w:top w:val="single" w:sz="4" w:space="0" w:color="auto"/>
            </w:tcBorders>
          </w:tcPr>
          <w:p w14:paraId="4EBD8DA6" w14:textId="77777777" w:rsidR="008530DD" w:rsidRPr="00C07CEF" w:rsidRDefault="008530DD" w:rsidP="008530DD">
            <w:pPr>
              <w:pStyle w:val="acctfourfigures"/>
              <w:tabs>
                <w:tab w:val="clear" w:pos="765"/>
                <w:tab w:val="decimal" w:pos="988"/>
              </w:tabs>
              <w:spacing w:line="240" w:lineRule="atLeast"/>
              <w:ind w:left="-83" w:firstLine="18"/>
              <w:jc w:val="right"/>
              <w:rPr>
                <w:szCs w:val="22"/>
                <w:lang w:val="en-US" w:bidi="th-TH"/>
              </w:rPr>
            </w:pPr>
          </w:p>
        </w:tc>
      </w:tr>
      <w:tr w:rsidR="008530DD" w:rsidRPr="009426D0" w14:paraId="365B8A78" w14:textId="77777777" w:rsidTr="008530DD">
        <w:trPr>
          <w:cantSplit/>
          <w:trHeight w:val="202"/>
        </w:trPr>
        <w:tc>
          <w:tcPr>
            <w:tcW w:w="3061" w:type="dxa"/>
          </w:tcPr>
          <w:p w14:paraId="0AF8E577" w14:textId="77777777" w:rsidR="008530DD" w:rsidRPr="00C07CEF" w:rsidRDefault="008530DD" w:rsidP="008530DD">
            <w:pPr>
              <w:pStyle w:val="BodyText"/>
              <w:spacing w:after="0" w:line="240" w:lineRule="atLeast"/>
              <w:rPr>
                <w:b/>
                <w:bCs/>
                <w:szCs w:val="22"/>
              </w:rPr>
            </w:pPr>
            <w:r w:rsidRPr="00C07CEF">
              <w:rPr>
                <w:b/>
                <w:bCs/>
                <w:szCs w:val="22"/>
              </w:rPr>
              <w:t>- ordinary shares</w:t>
            </w:r>
          </w:p>
        </w:tc>
        <w:tc>
          <w:tcPr>
            <w:tcW w:w="992" w:type="dxa"/>
          </w:tcPr>
          <w:p w14:paraId="0987CE04" w14:textId="77777777" w:rsidR="008530DD" w:rsidRPr="00C07CEF" w:rsidRDefault="008530DD" w:rsidP="008530DD">
            <w:pPr>
              <w:pStyle w:val="acctfourfigures"/>
              <w:tabs>
                <w:tab w:val="clear" w:pos="765"/>
              </w:tabs>
              <w:spacing w:line="240" w:lineRule="atLeast"/>
              <w:ind w:left="-198" w:firstLine="119"/>
              <w:jc w:val="center"/>
              <w:rPr>
                <w:b/>
                <w:bCs/>
                <w:szCs w:val="22"/>
                <w:lang w:val="en-US" w:bidi="th-TH"/>
              </w:rPr>
            </w:pPr>
            <w:r w:rsidRPr="00C07CEF">
              <w:rPr>
                <w:b/>
                <w:bCs/>
                <w:szCs w:val="22"/>
                <w:lang w:val="en-US" w:bidi="th-TH"/>
              </w:rPr>
              <w:t>1</w:t>
            </w:r>
          </w:p>
        </w:tc>
        <w:tc>
          <w:tcPr>
            <w:tcW w:w="1208" w:type="dxa"/>
            <w:tcBorders>
              <w:bottom w:val="double" w:sz="4" w:space="0" w:color="auto"/>
            </w:tcBorders>
          </w:tcPr>
          <w:p w14:paraId="39F72361" w14:textId="17748A76" w:rsidR="008530DD" w:rsidRPr="00C07CEF" w:rsidRDefault="00C07CEF" w:rsidP="008530DD">
            <w:pPr>
              <w:pStyle w:val="acctfourfigures"/>
              <w:tabs>
                <w:tab w:val="clear" w:pos="765"/>
                <w:tab w:val="decimal" w:pos="988"/>
              </w:tabs>
              <w:spacing w:line="240" w:lineRule="atLeast"/>
              <w:ind w:left="-83" w:right="-125" w:firstLine="18"/>
              <w:rPr>
                <w:b/>
                <w:bCs/>
                <w:szCs w:val="22"/>
                <w:highlight w:val="yellow"/>
                <w:lang w:val="en-US" w:bidi="th-TH"/>
              </w:rPr>
            </w:pPr>
            <w:r w:rsidRPr="00C07CEF">
              <w:rPr>
                <w:b/>
                <w:bCs/>
                <w:szCs w:val="22"/>
                <w:lang w:val="en-US" w:bidi="th-TH"/>
              </w:rPr>
              <w:t>32,012,971</w:t>
            </w:r>
          </w:p>
        </w:tc>
        <w:tc>
          <w:tcPr>
            <w:tcW w:w="180" w:type="dxa"/>
          </w:tcPr>
          <w:p w14:paraId="5915155B" w14:textId="77777777" w:rsidR="008530DD" w:rsidRPr="00C07CEF" w:rsidRDefault="008530DD" w:rsidP="008530DD">
            <w:pPr>
              <w:pStyle w:val="3"/>
              <w:tabs>
                <w:tab w:val="clear" w:pos="360"/>
                <w:tab w:val="clear" w:pos="720"/>
                <w:tab w:val="decimal" w:pos="988"/>
              </w:tabs>
              <w:spacing w:line="240" w:lineRule="atLeast"/>
              <w:ind w:left="-83" w:right="-125" w:firstLine="18"/>
              <w:rPr>
                <w:b/>
                <w:bCs/>
                <w:highlight w:val="yellow"/>
                <w:cs/>
                <w:lang w:val="en-US"/>
              </w:rPr>
            </w:pPr>
          </w:p>
        </w:tc>
        <w:tc>
          <w:tcPr>
            <w:tcW w:w="1170" w:type="dxa"/>
            <w:tcBorders>
              <w:bottom w:val="double" w:sz="4" w:space="0" w:color="auto"/>
            </w:tcBorders>
          </w:tcPr>
          <w:p w14:paraId="18E12B16" w14:textId="4318A421" w:rsidR="008530DD" w:rsidRPr="00C07CEF" w:rsidRDefault="00C07CEF" w:rsidP="008530DD">
            <w:pPr>
              <w:pStyle w:val="3"/>
              <w:tabs>
                <w:tab w:val="clear" w:pos="360"/>
                <w:tab w:val="clear" w:pos="720"/>
                <w:tab w:val="decimal" w:pos="988"/>
              </w:tabs>
              <w:spacing w:line="240" w:lineRule="atLeast"/>
              <w:ind w:left="-83" w:right="-125" w:firstLine="18"/>
              <w:rPr>
                <w:b/>
                <w:bCs/>
                <w:highlight w:val="yellow"/>
                <w:lang w:val="en-US"/>
              </w:rPr>
            </w:pPr>
            <w:r w:rsidRPr="00C07CEF">
              <w:rPr>
                <w:b/>
                <w:bCs/>
                <w:lang w:val="en-US"/>
              </w:rPr>
              <w:t>32,012,971</w:t>
            </w:r>
          </w:p>
        </w:tc>
        <w:tc>
          <w:tcPr>
            <w:tcW w:w="180" w:type="dxa"/>
          </w:tcPr>
          <w:p w14:paraId="113EBB78" w14:textId="77777777" w:rsidR="008530DD" w:rsidRPr="00C07CEF" w:rsidRDefault="008530DD" w:rsidP="008530DD">
            <w:pPr>
              <w:pStyle w:val="acctfourfigures"/>
              <w:tabs>
                <w:tab w:val="clear" w:pos="765"/>
                <w:tab w:val="decimal" w:pos="988"/>
              </w:tabs>
              <w:spacing w:line="240" w:lineRule="atLeast"/>
              <w:ind w:left="-83" w:right="-125" w:firstLine="18"/>
              <w:rPr>
                <w:b/>
                <w:bCs/>
                <w:szCs w:val="22"/>
                <w:lang w:val="en-US" w:bidi="th-TH"/>
              </w:rPr>
            </w:pPr>
          </w:p>
        </w:tc>
        <w:tc>
          <w:tcPr>
            <w:tcW w:w="1161" w:type="dxa"/>
            <w:tcBorders>
              <w:bottom w:val="double" w:sz="4" w:space="0" w:color="auto"/>
            </w:tcBorders>
          </w:tcPr>
          <w:p w14:paraId="2EAAA138" w14:textId="3264B6C4" w:rsidR="008530DD" w:rsidRPr="002E7523" w:rsidRDefault="008530DD" w:rsidP="008530DD">
            <w:pPr>
              <w:pStyle w:val="3"/>
              <w:tabs>
                <w:tab w:val="clear" w:pos="360"/>
                <w:tab w:val="clear" w:pos="720"/>
                <w:tab w:val="decimal" w:pos="988"/>
              </w:tabs>
              <w:spacing w:line="240" w:lineRule="atLeast"/>
              <w:ind w:left="-83" w:right="-125" w:firstLine="18"/>
              <w:rPr>
                <w:b/>
                <w:bCs/>
                <w:lang w:val="en-US"/>
              </w:rPr>
            </w:pPr>
            <w:r w:rsidRPr="002E7523">
              <w:rPr>
                <w:b/>
                <w:bCs/>
              </w:rPr>
              <w:t>32,004,961</w:t>
            </w:r>
          </w:p>
        </w:tc>
        <w:tc>
          <w:tcPr>
            <w:tcW w:w="178" w:type="dxa"/>
          </w:tcPr>
          <w:p w14:paraId="62F7A4C7" w14:textId="77777777" w:rsidR="008530DD" w:rsidRPr="002E7523" w:rsidRDefault="008530DD" w:rsidP="008530DD">
            <w:pPr>
              <w:pStyle w:val="3"/>
              <w:tabs>
                <w:tab w:val="clear" w:pos="360"/>
                <w:tab w:val="clear" w:pos="720"/>
                <w:tab w:val="decimal" w:pos="988"/>
              </w:tabs>
              <w:spacing w:line="240" w:lineRule="atLeast"/>
              <w:ind w:left="-83" w:right="-125" w:firstLine="18"/>
              <w:rPr>
                <w:b/>
                <w:bCs/>
                <w:cs/>
                <w:lang w:val="en-US"/>
              </w:rPr>
            </w:pPr>
          </w:p>
        </w:tc>
        <w:tc>
          <w:tcPr>
            <w:tcW w:w="1233" w:type="dxa"/>
            <w:tcBorders>
              <w:bottom w:val="double" w:sz="4" w:space="0" w:color="auto"/>
            </w:tcBorders>
          </w:tcPr>
          <w:p w14:paraId="5179526A" w14:textId="6F470F5A" w:rsidR="008530DD" w:rsidRPr="002E7523" w:rsidRDefault="008530DD" w:rsidP="008530DD">
            <w:pPr>
              <w:pStyle w:val="3"/>
              <w:tabs>
                <w:tab w:val="clear" w:pos="360"/>
                <w:tab w:val="clear" w:pos="720"/>
                <w:tab w:val="decimal" w:pos="988"/>
              </w:tabs>
              <w:spacing w:line="240" w:lineRule="atLeast"/>
              <w:ind w:left="-83" w:firstLine="18"/>
              <w:jc w:val="right"/>
              <w:rPr>
                <w:b/>
                <w:bCs/>
                <w:lang w:val="en-US"/>
              </w:rPr>
            </w:pPr>
            <w:r w:rsidRPr="002E7523">
              <w:rPr>
                <w:b/>
                <w:bCs/>
              </w:rPr>
              <w:t>32,004,961</w:t>
            </w:r>
          </w:p>
        </w:tc>
      </w:tr>
    </w:tbl>
    <w:p w14:paraId="5B47BA32" w14:textId="77777777" w:rsidR="000F24B6" w:rsidRPr="009426D0" w:rsidRDefault="000F24B6" w:rsidP="00A217CC">
      <w:pPr>
        <w:spacing w:line="228" w:lineRule="auto"/>
        <w:ind w:left="540"/>
        <w:jc w:val="both"/>
        <w:rPr>
          <w:lang w:val="en-AU"/>
        </w:rPr>
      </w:pPr>
    </w:p>
    <w:p w14:paraId="43A3D78A" w14:textId="2646E494" w:rsidR="00CB5A37" w:rsidRPr="009426D0" w:rsidRDefault="005523A9" w:rsidP="00F266AE">
      <w:pPr>
        <w:spacing w:line="228" w:lineRule="auto"/>
        <w:ind w:left="540"/>
        <w:jc w:val="thaiDistribute"/>
        <w:rPr>
          <w:sz w:val="2"/>
          <w:szCs w:val="2"/>
        </w:rPr>
      </w:pPr>
      <w:r w:rsidRPr="00C07CEF">
        <w:t xml:space="preserve">During the </w:t>
      </w:r>
      <w:r w:rsidR="008F4B1E" w:rsidRPr="00C07CEF">
        <w:t>three-month period ended 31 March 2025</w:t>
      </w:r>
      <w:r w:rsidRPr="00C07CEF">
        <w:t xml:space="preserve">, </w:t>
      </w:r>
      <w:r w:rsidRPr="00C07CEF">
        <w:rPr>
          <w:lang w:val="en-AU"/>
        </w:rPr>
        <w:t xml:space="preserve">the Company issued ordinary shares under the AWC Shares Plan Tranche </w:t>
      </w:r>
      <w:r w:rsidR="00C07CEF" w:rsidRPr="00C07CEF">
        <w:rPr>
          <w:lang w:val="en-AU"/>
        </w:rPr>
        <w:t>2</w:t>
      </w:r>
      <w:r w:rsidRPr="00C07CEF">
        <w:rPr>
          <w:lang w:val="en-AU"/>
        </w:rPr>
        <w:t xml:space="preserve">, the AWC Shares Plan Tranche </w:t>
      </w:r>
      <w:r w:rsidR="00C07CEF" w:rsidRPr="00C07CEF">
        <w:rPr>
          <w:lang w:val="en-AU"/>
        </w:rPr>
        <w:t>3</w:t>
      </w:r>
      <w:r w:rsidRPr="00C07CEF">
        <w:rPr>
          <w:lang w:val="en-AU"/>
        </w:rPr>
        <w:t xml:space="preserve"> and the AWC Shares Plan Tranche </w:t>
      </w:r>
      <w:r w:rsidR="00C07CEF" w:rsidRPr="00C07CEF">
        <w:rPr>
          <w:lang w:val="en-AU"/>
        </w:rPr>
        <w:t>4</w:t>
      </w:r>
      <w:r w:rsidRPr="00C07CEF">
        <w:rPr>
          <w:lang w:val="en-AU"/>
        </w:rPr>
        <w:t xml:space="preserve"> to employees of </w:t>
      </w:r>
      <w:r w:rsidR="00C07CEF" w:rsidRPr="00C07CEF">
        <w:rPr>
          <w:lang w:val="en-AU"/>
        </w:rPr>
        <w:t>700,400</w:t>
      </w:r>
      <w:r w:rsidRPr="00C07CEF">
        <w:rPr>
          <w:lang w:val="en-AU"/>
        </w:rPr>
        <w:t xml:space="preserve"> shares, </w:t>
      </w:r>
      <w:r w:rsidR="00C07CEF" w:rsidRPr="00C07CEF">
        <w:rPr>
          <w:lang w:val="en-AU"/>
        </w:rPr>
        <w:t>1,086,800</w:t>
      </w:r>
      <w:r w:rsidRPr="00C07CEF">
        <w:rPr>
          <w:lang w:val="en-AU"/>
        </w:rPr>
        <w:t xml:space="preserve"> shares and </w:t>
      </w:r>
      <w:r w:rsidR="00C07CEF" w:rsidRPr="00C07CEF">
        <w:rPr>
          <w:lang w:val="en-AU"/>
        </w:rPr>
        <w:t xml:space="preserve">6,223,300 </w:t>
      </w:r>
      <w:r w:rsidRPr="00C07CEF">
        <w:rPr>
          <w:lang w:val="en-AU"/>
        </w:rPr>
        <w:t xml:space="preserve">shares with Baht 1 par value, respectively. The Company has registered its increase of share capital with the Ministry of Commerce on </w:t>
      </w:r>
      <w:r w:rsidR="00692C48">
        <w:rPr>
          <w:lang w:val="en-AU"/>
        </w:rPr>
        <w:t>6</w:t>
      </w:r>
      <w:r w:rsidRPr="00C07CEF">
        <w:rPr>
          <w:lang w:val="en-AU"/>
        </w:rPr>
        <w:t xml:space="preserve"> March 202</w:t>
      </w:r>
      <w:r w:rsidR="00692C48">
        <w:rPr>
          <w:lang w:val="en-AU"/>
        </w:rPr>
        <w:t>5</w:t>
      </w:r>
      <w:r w:rsidR="00A217CC" w:rsidRPr="00C07CEF">
        <w:rPr>
          <w:szCs w:val="22"/>
        </w:rPr>
        <w:t>.</w:t>
      </w:r>
    </w:p>
    <w:p w14:paraId="0F481626" w14:textId="2870E1A0" w:rsidR="00EE6E40" w:rsidRPr="009426D0" w:rsidRDefault="00EE6E40" w:rsidP="00C07CEF">
      <w:pPr>
        <w:pStyle w:val="block"/>
        <w:spacing w:after="0" w:line="240" w:lineRule="atLeast"/>
        <w:ind w:left="0"/>
        <w:jc w:val="both"/>
        <w:rPr>
          <w:sz w:val="2"/>
          <w:szCs w:val="2"/>
        </w:rPr>
        <w:sectPr w:rsidR="00EE6E40" w:rsidRPr="009426D0" w:rsidSect="00015D44">
          <w:headerReference w:type="default" r:id="rId17"/>
          <w:footerReference w:type="default" r:id="rId18"/>
          <w:pgSz w:w="11907" w:h="16840" w:code="9"/>
          <w:pgMar w:top="691" w:right="1152" w:bottom="576" w:left="1152" w:header="720" w:footer="720" w:gutter="0"/>
          <w:cols w:space="720"/>
          <w:docGrid w:linePitch="299"/>
        </w:sectPr>
      </w:pPr>
    </w:p>
    <w:p w14:paraId="36E4DF61" w14:textId="77777777" w:rsidR="00A43BC0" w:rsidRPr="009426D0" w:rsidRDefault="00A43BC0" w:rsidP="00A43BC0">
      <w:pPr>
        <w:pStyle w:val="Heading1"/>
        <w:spacing w:before="0" w:after="0" w:line="240" w:lineRule="atLeast"/>
        <w:ind w:left="540" w:hanging="540"/>
        <w:rPr>
          <w:bCs/>
          <w:szCs w:val="24"/>
        </w:rPr>
      </w:pPr>
      <w:r w:rsidRPr="009426D0">
        <w:rPr>
          <w:bCs/>
          <w:szCs w:val="24"/>
        </w:rPr>
        <w:t xml:space="preserve">Segment </w:t>
      </w:r>
      <w:proofErr w:type="gramStart"/>
      <w:r w:rsidRPr="009426D0">
        <w:rPr>
          <w:bCs/>
          <w:szCs w:val="24"/>
        </w:rPr>
        <w:t>information</w:t>
      </w:r>
      <w:proofErr w:type="gramEnd"/>
    </w:p>
    <w:p w14:paraId="1A280AF7" w14:textId="77777777" w:rsidR="00A43BC0" w:rsidRPr="009426D0" w:rsidRDefault="00A43BC0" w:rsidP="00F566D4">
      <w:pPr>
        <w:ind w:firstLine="540"/>
        <w:rPr>
          <w:b/>
          <w:bCs/>
          <w:i/>
          <w:iCs/>
        </w:rPr>
      </w:pPr>
    </w:p>
    <w:p w14:paraId="58EAD3B7" w14:textId="14F99DAE" w:rsidR="00382511" w:rsidRPr="009426D0" w:rsidRDefault="00025E5E" w:rsidP="00F566D4">
      <w:pPr>
        <w:ind w:firstLine="540"/>
      </w:pPr>
      <w:r w:rsidRPr="009426D0">
        <w:rPr>
          <w:b/>
          <w:bCs/>
          <w:i/>
          <w:iCs/>
        </w:rPr>
        <w:t>Information about reportable segments</w:t>
      </w:r>
      <w:r w:rsidRPr="009426D0">
        <w:rPr>
          <w:b/>
          <w:bCs/>
        </w:rPr>
        <w:t xml:space="preserve"> </w:t>
      </w:r>
    </w:p>
    <w:p w14:paraId="4722E0EC" w14:textId="201B86DE" w:rsidR="006632C4" w:rsidRPr="009426D0" w:rsidRDefault="006632C4" w:rsidP="00F566D4">
      <w:pPr>
        <w:ind w:firstLine="540"/>
        <w:rPr>
          <w:b/>
          <w:bCs/>
        </w:rPr>
      </w:pPr>
    </w:p>
    <w:tbl>
      <w:tblPr>
        <w:tblW w:w="14817" w:type="dxa"/>
        <w:tblInd w:w="450" w:type="dxa"/>
        <w:tblLayout w:type="fixed"/>
        <w:tblCellMar>
          <w:left w:w="79" w:type="dxa"/>
          <w:right w:w="79" w:type="dxa"/>
        </w:tblCellMar>
        <w:tblLook w:val="0000" w:firstRow="0" w:lastRow="0" w:firstColumn="0" w:lastColumn="0" w:noHBand="0" w:noVBand="0"/>
      </w:tblPr>
      <w:tblGrid>
        <w:gridCol w:w="3780"/>
        <w:gridCol w:w="1213"/>
        <w:gridCol w:w="180"/>
        <w:gridCol w:w="1211"/>
        <w:gridCol w:w="180"/>
        <w:gridCol w:w="1217"/>
        <w:gridCol w:w="180"/>
        <w:gridCol w:w="1190"/>
        <w:gridCol w:w="180"/>
        <w:gridCol w:w="1220"/>
        <w:gridCol w:w="180"/>
        <w:gridCol w:w="1269"/>
        <w:gridCol w:w="180"/>
        <w:gridCol w:w="1215"/>
        <w:gridCol w:w="195"/>
        <w:gridCol w:w="1227"/>
      </w:tblGrid>
      <w:tr w:rsidR="006632C4" w:rsidRPr="00A459FD" w14:paraId="5480D623" w14:textId="77777777" w:rsidTr="004A6A53">
        <w:trPr>
          <w:cantSplit/>
          <w:tblHeader/>
        </w:trPr>
        <w:tc>
          <w:tcPr>
            <w:tcW w:w="3780" w:type="dxa"/>
          </w:tcPr>
          <w:p w14:paraId="3970CF77" w14:textId="77777777" w:rsidR="006632C4" w:rsidRPr="00FD5077" w:rsidRDefault="006632C4" w:rsidP="007F3C7B">
            <w:pPr>
              <w:shd w:val="clear" w:color="auto" w:fill="FFFFFF"/>
              <w:spacing w:line="240" w:lineRule="atLeast"/>
              <w:ind w:right="-79"/>
              <w:rPr>
                <w:b/>
                <w:bCs/>
                <w:i/>
                <w:iCs/>
                <w:sz w:val="20"/>
              </w:rPr>
            </w:pPr>
          </w:p>
        </w:tc>
        <w:tc>
          <w:tcPr>
            <w:tcW w:w="11037" w:type="dxa"/>
            <w:gridSpan w:val="15"/>
          </w:tcPr>
          <w:p w14:paraId="37D3D435" w14:textId="77777777" w:rsidR="006632C4" w:rsidRPr="00FD5077" w:rsidRDefault="006632C4" w:rsidP="007F3C7B">
            <w:pPr>
              <w:pStyle w:val="acctmergecolhdg"/>
              <w:spacing w:line="240" w:lineRule="atLeast"/>
              <w:rPr>
                <w:sz w:val="20"/>
              </w:rPr>
            </w:pPr>
            <w:r w:rsidRPr="00FD5077">
              <w:rPr>
                <w:sz w:val="20"/>
              </w:rPr>
              <w:t>Consolidated financial statements</w:t>
            </w:r>
          </w:p>
        </w:tc>
      </w:tr>
      <w:tr w:rsidR="006632C4" w:rsidRPr="00A459FD" w14:paraId="5D03BE54" w14:textId="77777777" w:rsidTr="004A6A53">
        <w:trPr>
          <w:cantSplit/>
          <w:tblHeader/>
        </w:trPr>
        <w:tc>
          <w:tcPr>
            <w:tcW w:w="3780" w:type="dxa"/>
          </w:tcPr>
          <w:p w14:paraId="6DA3D13B" w14:textId="77777777" w:rsidR="006632C4" w:rsidRPr="00FD5077" w:rsidRDefault="006632C4" w:rsidP="007F3C7B">
            <w:pPr>
              <w:shd w:val="clear" w:color="auto" w:fill="FFFFFF"/>
              <w:spacing w:line="240" w:lineRule="atLeast"/>
              <w:ind w:right="-79"/>
              <w:rPr>
                <w:b/>
                <w:bCs/>
                <w:sz w:val="20"/>
              </w:rPr>
            </w:pPr>
          </w:p>
          <w:p w14:paraId="25497A35" w14:textId="77777777" w:rsidR="006632C4" w:rsidRPr="00FD5077" w:rsidRDefault="006632C4" w:rsidP="007F3C7B">
            <w:pPr>
              <w:shd w:val="clear" w:color="auto" w:fill="FFFFFF"/>
              <w:spacing w:line="240" w:lineRule="atLeast"/>
              <w:ind w:right="-79"/>
              <w:rPr>
                <w:b/>
                <w:bCs/>
                <w:sz w:val="20"/>
              </w:rPr>
            </w:pPr>
          </w:p>
        </w:tc>
        <w:tc>
          <w:tcPr>
            <w:tcW w:w="2604" w:type="dxa"/>
            <w:gridSpan w:val="3"/>
          </w:tcPr>
          <w:p w14:paraId="0ED44953" w14:textId="77777777" w:rsidR="006632C4" w:rsidRPr="00FD5077" w:rsidRDefault="006632C4" w:rsidP="007F3C7B">
            <w:pPr>
              <w:pStyle w:val="acctmergecolhdg"/>
              <w:shd w:val="clear" w:color="auto" w:fill="FFFFFF"/>
              <w:spacing w:line="240" w:lineRule="atLeast"/>
              <w:rPr>
                <w:sz w:val="20"/>
              </w:rPr>
            </w:pPr>
            <w:r w:rsidRPr="00FD5077">
              <w:rPr>
                <w:sz w:val="20"/>
              </w:rPr>
              <w:t xml:space="preserve">Hotel and </w:t>
            </w:r>
          </w:p>
          <w:p w14:paraId="010DA051" w14:textId="77777777" w:rsidR="006632C4" w:rsidRPr="00FD5077" w:rsidRDefault="006632C4" w:rsidP="007F3C7B">
            <w:pPr>
              <w:pStyle w:val="acctmergecolhdg"/>
              <w:shd w:val="clear" w:color="auto" w:fill="FFFFFF"/>
              <w:spacing w:line="240" w:lineRule="atLeast"/>
              <w:rPr>
                <w:sz w:val="20"/>
                <w:lang w:bidi="th-TH"/>
              </w:rPr>
            </w:pPr>
            <w:r w:rsidRPr="00FD5077">
              <w:rPr>
                <w:sz w:val="20"/>
              </w:rPr>
              <w:t>related services</w:t>
            </w:r>
          </w:p>
        </w:tc>
        <w:tc>
          <w:tcPr>
            <w:tcW w:w="180" w:type="dxa"/>
          </w:tcPr>
          <w:p w14:paraId="02CBE885" w14:textId="77777777" w:rsidR="006632C4" w:rsidRPr="00FD5077" w:rsidRDefault="006632C4" w:rsidP="007F3C7B">
            <w:pPr>
              <w:pStyle w:val="acctmergecolhdg"/>
              <w:shd w:val="clear" w:color="auto" w:fill="FFFFFF"/>
              <w:spacing w:line="240" w:lineRule="atLeast"/>
              <w:rPr>
                <w:sz w:val="20"/>
              </w:rPr>
            </w:pPr>
          </w:p>
        </w:tc>
        <w:tc>
          <w:tcPr>
            <w:tcW w:w="2587" w:type="dxa"/>
            <w:gridSpan w:val="3"/>
          </w:tcPr>
          <w:p w14:paraId="63A3E66B" w14:textId="77777777" w:rsidR="006632C4" w:rsidRPr="00FD5077" w:rsidRDefault="006632C4" w:rsidP="007F3C7B">
            <w:pPr>
              <w:pStyle w:val="acctmergecolhdg"/>
              <w:shd w:val="clear" w:color="auto" w:fill="FFFFFF"/>
              <w:spacing w:line="240" w:lineRule="atLeast"/>
              <w:ind w:left="-131" w:right="-126"/>
              <w:rPr>
                <w:sz w:val="20"/>
              </w:rPr>
            </w:pPr>
            <w:r w:rsidRPr="00FD5077">
              <w:rPr>
                <w:sz w:val="20"/>
              </w:rPr>
              <w:t>Rental and rendering of commercial building services</w:t>
            </w:r>
          </w:p>
        </w:tc>
        <w:tc>
          <w:tcPr>
            <w:tcW w:w="180" w:type="dxa"/>
          </w:tcPr>
          <w:p w14:paraId="21CB93BD" w14:textId="77777777" w:rsidR="006632C4" w:rsidRPr="00FD5077" w:rsidRDefault="006632C4" w:rsidP="007F3C7B">
            <w:pPr>
              <w:pStyle w:val="acctmergecolhdg"/>
              <w:shd w:val="clear" w:color="auto" w:fill="FFFFFF"/>
              <w:spacing w:line="240" w:lineRule="atLeast"/>
              <w:rPr>
                <w:sz w:val="20"/>
              </w:rPr>
            </w:pPr>
          </w:p>
        </w:tc>
        <w:tc>
          <w:tcPr>
            <w:tcW w:w="2669" w:type="dxa"/>
            <w:gridSpan w:val="3"/>
          </w:tcPr>
          <w:p w14:paraId="14B5C14C" w14:textId="77777777" w:rsidR="006632C4" w:rsidRPr="00FD5077" w:rsidRDefault="006632C4" w:rsidP="007F3C7B">
            <w:pPr>
              <w:pStyle w:val="acctmergecolhdg"/>
              <w:shd w:val="clear" w:color="auto" w:fill="FFFFFF"/>
              <w:spacing w:line="240" w:lineRule="atLeast"/>
              <w:rPr>
                <w:sz w:val="20"/>
                <w:lang w:bidi="th-TH"/>
              </w:rPr>
            </w:pPr>
          </w:p>
          <w:p w14:paraId="1BC54E76" w14:textId="77777777" w:rsidR="006632C4" w:rsidRPr="00FD5077" w:rsidRDefault="006632C4" w:rsidP="007F3C7B">
            <w:pPr>
              <w:pStyle w:val="acctmergecolhdg"/>
              <w:shd w:val="clear" w:color="auto" w:fill="FFFFFF"/>
              <w:spacing w:line="240" w:lineRule="atLeast"/>
              <w:rPr>
                <w:sz w:val="20"/>
                <w:lang w:bidi="th-TH"/>
              </w:rPr>
            </w:pPr>
            <w:r w:rsidRPr="00FD5077">
              <w:rPr>
                <w:sz w:val="20"/>
                <w:lang w:bidi="th-TH"/>
              </w:rPr>
              <w:t>Eliminations</w:t>
            </w:r>
          </w:p>
        </w:tc>
        <w:tc>
          <w:tcPr>
            <w:tcW w:w="180" w:type="dxa"/>
          </w:tcPr>
          <w:p w14:paraId="7B5FD423" w14:textId="77777777" w:rsidR="006632C4" w:rsidRPr="00FD5077" w:rsidRDefault="006632C4" w:rsidP="007F3C7B">
            <w:pPr>
              <w:pStyle w:val="acctmergecolhdg"/>
              <w:shd w:val="clear" w:color="auto" w:fill="FFFFFF"/>
              <w:spacing w:line="240" w:lineRule="atLeast"/>
              <w:rPr>
                <w:sz w:val="20"/>
              </w:rPr>
            </w:pPr>
          </w:p>
        </w:tc>
        <w:tc>
          <w:tcPr>
            <w:tcW w:w="2637" w:type="dxa"/>
            <w:gridSpan w:val="3"/>
          </w:tcPr>
          <w:p w14:paraId="70C8B77A" w14:textId="77777777" w:rsidR="006632C4" w:rsidRPr="00FD5077" w:rsidRDefault="006632C4" w:rsidP="007F3C7B">
            <w:pPr>
              <w:pStyle w:val="acctmergecolhdg"/>
              <w:shd w:val="clear" w:color="auto" w:fill="FFFFFF"/>
              <w:spacing w:line="240" w:lineRule="atLeast"/>
              <w:rPr>
                <w:sz w:val="20"/>
              </w:rPr>
            </w:pPr>
          </w:p>
          <w:p w14:paraId="5F33B06A" w14:textId="77777777" w:rsidR="006632C4" w:rsidRPr="00FD5077" w:rsidRDefault="006632C4" w:rsidP="007F3C7B">
            <w:pPr>
              <w:pStyle w:val="acctmergecolhdg"/>
              <w:shd w:val="clear" w:color="auto" w:fill="FFFFFF"/>
              <w:spacing w:line="240" w:lineRule="atLeast"/>
              <w:rPr>
                <w:sz w:val="20"/>
              </w:rPr>
            </w:pPr>
            <w:r w:rsidRPr="00FD5077">
              <w:rPr>
                <w:sz w:val="20"/>
              </w:rPr>
              <w:t xml:space="preserve">Total reportable segments  </w:t>
            </w:r>
          </w:p>
        </w:tc>
      </w:tr>
      <w:tr w:rsidR="00C3115A" w:rsidRPr="00A459FD" w14:paraId="62B60FE2" w14:textId="77777777" w:rsidTr="002854D7">
        <w:trPr>
          <w:cantSplit/>
          <w:tblHeader/>
        </w:trPr>
        <w:tc>
          <w:tcPr>
            <w:tcW w:w="3780" w:type="dxa"/>
          </w:tcPr>
          <w:p w14:paraId="73A984F6" w14:textId="43B0BABF" w:rsidR="00C3115A" w:rsidRPr="00FD5077" w:rsidRDefault="000F5DAD" w:rsidP="00C3115A">
            <w:pPr>
              <w:shd w:val="clear" w:color="auto" w:fill="FFFFFF"/>
              <w:spacing w:line="240" w:lineRule="atLeast"/>
              <w:ind w:left="180" w:right="-79" w:hanging="180"/>
              <w:rPr>
                <w:b/>
                <w:bCs/>
                <w:i/>
                <w:iCs/>
                <w:sz w:val="20"/>
              </w:rPr>
            </w:pPr>
            <w:r w:rsidRPr="00FD5077">
              <w:rPr>
                <w:b/>
                <w:bCs/>
                <w:i/>
                <w:iCs/>
                <w:sz w:val="20"/>
              </w:rPr>
              <w:t>Three</w:t>
            </w:r>
            <w:r w:rsidR="005523A9" w:rsidRPr="00FD5077">
              <w:rPr>
                <w:b/>
                <w:bCs/>
                <w:i/>
                <w:iCs/>
                <w:sz w:val="20"/>
              </w:rPr>
              <w:t>-month period ended 3</w:t>
            </w:r>
            <w:r w:rsidRPr="00FD5077">
              <w:rPr>
                <w:b/>
                <w:bCs/>
                <w:i/>
                <w:iCs/>
                <w:sz w:val="20"/>
              </w:rPr>
              <w:t>1 March</w:t>
            </w:r>
          </w:p>
        </w:tc>
        <w:tc>
          <w:tcPr>
            <w:tcW w:w="1213" w:type="dxa"/>
            <w:shd w:val="clear" w:color="auto" w:fill="auto"/>
          </w:tcPr>
          <w:p w14:paraId="495ED983" w14:textId="514D0D37" w:rsidR="00C3115A" w:rsidRPr="00FD5077" w:rsidRDefault="00C3115A" w:rsidP="00C3115A">
            <w:pPr>
              <w:pStyle w:val="acctmergecolhdg"/>
              <w:spacing w:line="240" w:lineRule="atLeast"/>
              <w:rPr>
                <w:b w:val="0"/>
                <w:bCs/>
                <w:sz w:val="20"/>
              </w:rPr>
            </w:pPr>
            <w:r w:rsidRPr="00FD5077">
              <w:rPr>
                <w:b w:val="0"/>
                <w:bCs/>
                <w:sz w:val="20"/>
              </w:rPr>
              <w:t>202</w:t>
            </w:r>
            <w:r w:rsidR="001F7BD3" w:rsidRPr="00FD5077">
              <w:rPr>
                <w:b w:val="0"/>
                <w:bCs/>
                <w:sz w:val="20"/>
              </w:rPr>
              <w:t>5</w:t>
            </w:r>
          </w:p>
        </w:tc>
        <w:tc>
          <w:tcPr>
            <w:tcW w:w="180" w:type="dxa"/>
          </w:tcPr>
          <w:p w14:paraId="56CB5214" w14:textId="77777777" w:rsidR="00C3115A" w:rsidRPr="00FD5077" w:rsidRDefault="00C3115A" w:rsidP="00C3115A">
            <w:pPr>
              <w:pStyle w:val="acctmergecolhdg"/>
              <w:spacing w:line="240" w:lineRule="atLeast"/>
              <w:rPr>
                <w:b w:val="0"/>
                <w:bCs/>
                <w:sz w:val="20"/>
              </w:rPr>
            </w:pPr>
          </w:p>
        </w:tc>
        <w:tc>
          <w:tcPr>
            <w:tcW w:w="1211" w:type="dxa"/>
          </w:tcPr>
          <w:p w14:paraId="51189AC9" w14:textId="01D8B19E" w:rsidR="00C3115A" w:rsidRPr="00FD5077" w:rsidRDefault="00C3115A" w:rsidP="00C3115A">
            <w:pPr>
              <w:pStyle w:val="acctmergecolhdg"/>
              <w:spacing w:line="240" w:lineRule="atLeast"/>
              <w:rPr>
                <w:b w:val="0"/>
                <w:bCs/>
                <w:sz w:val="20"/>
              </w:rPr>
            </w:pPr>
            <w:r w:rsidRPr="00FD5077">
              <w:rPr>
                <w:b w:val="0"/>
                <w:bCs/>
                <w:sz w:val="20"/>
              </w:rPr>
              <w:t>202</w:t>
            </w:r>
            <w:r w:rsidR="001F7BD3" w:rsidRPr="00FD5077">
              <w:rPr>
                <w:b w:val="0"/>
                <w:bCs/>
                <w:sz w:val="20"/>
              </w:rPr>
              <w:t>4</w:t>
            </w:r>
          </w:p>
        </w:tc>
        <w:tc>
          <w:tcPr>
            <w:tcW w:w="180" w:type="dxa"/>
          </w:tcPr>
          <w:p w14:paraId="37F702D6" w14:textId="77777777" w:rsidR="00C3115A" w:rsidRPr="00FD5077" w:rsidRDefault="00C3115A" w:rsidP="00C3115A">
            <w:pPr>
              <w:pStyle w:val="acctmergecolhdg"/>
              <w:spacing w:line="240" w:lineRule="atLeast"/>
              <w:rPr>
                <w:b w:val="0"/>
                <w:bCs/>
                <w:sz w:val="20"/>
              </w:rPr>
            </w:pPr>
          </w:p>
        </w:tc>
        <w:tc>
          <w:tcPr>
            <w:tcW w:w="1217" w:type="dxa"/>
          </w:tcPr>
          <w:p w14:paraId="1A34A236" w14:textId="576D1EF7" w:rsidR="00C3115A" w:rsidRPr="00FD5077" w:rsidRDefault="00C3115A" w:rsidP="00C3115A">
            <w:pPr>
              <w:pStyle w:val="acctmergecolhdg"/>
              <w:spacing w:line="240" w:lineRule="atLeast"/>
              <w:rPr>
                <w:b w:val="0"/>
                <w:bCs/>
                <w:sz w:val="20"/>
              </w:rPr>
            </w:pPr>
            <w:r w:rsidRPr="00FD5077">
              <w:rPr>
                <w:b w:val="0"/>
                <w:bCs/>
                <w:sz w:val="20"/>
              </w:rPr>
              <w:t>202</w:t>
            </w:r>
            <w:r w:rsidR="001F7BD3" w:rsidRPr="00FD5077">
              <w:rPr>
                <w:b w:val="0"/>
                <w:bCs/>
                <w:sz w:val="20"/>
              </w:rPr>
              <w:t>5</w:t>
            </w:r>
          </w:p>
        </w:tc>
        <w:tc>
          <w:tcPr>
            <w:tcW w:w="180" w:type="dxa"/>
          </w:tcPr>
          <w:p w14:paraId="703FBC9E" w14:textId="77777777" w:rsidR="00C3115A" w:rsidRPr="00FD5077" w:rsidRDefault="00C3115A" w:rsidP="00C3115A">
            <w:pPr>
              <w:pStyle w:val="acctmergecolhdg"/>
              <w:spacing w:line="240" w:lineRule="atLeast"/>
              <w:rPr>
                <w:b w:val="0"/>
                <w:bCs/>
                <w:sz w:val="20"/>
              </w:rPr>
            </w:pPr>
          </w:p>
        </w:tc>
        <w:tc>
          <w:tcPr>
            <w:tcW w:w="1190" w:type="dxa"/>
          </w:tcPr>
          <w:p w14:paraId="5833F2C8" w14:textId="7C4A6264" w:rsidR="00C3115A" w:rsidRPr="00FD5077" w:rsidRDefault="00C3115A" w:rsidP="00C3115A">
            <w:pPr>
              <w:pStyle w:val="acctmergecolhdg"/>
              <w:spacing w:line="240" w:lineRule="atLeast"/>
              <w:rPr>
                <w:b w:val="0"/>
                <w:bCs/>
                <w:sz w:val="20"/>
              </w:rPr>
            </w:pPr>
            <w:r w:rsidRPr="00FD5077">
              <w:rPr>
                <w:b w:val="0"/>
                <w:bCs/>
                <w:sz w:val="20"/>
              </w:rPr>
              <w:t>202</w:t>
            </w:r>
            <w:r w:rsidR="001F7BD3" w:rsidRPr="00FD5077">
              <w:rPr>
                <w:b w:val="0"/>
                <w:bCs/>
                <w:sz w:val="20"/>
              </w:rPr>
              <w:t>4</w:t>
            </w:r>
          </w:p>
        </w:tc>
        <w:tc>
          <w:tcPr>
            <w:tcW w:w="180" w:type="dxa"/>
          </w:tcPr>
          <w:p w14:paraId="5BF5C662" w14:textId="77777777" w:rsidR="00C3115A" w:rsidRPr="00FD5077" w:rsidRDefault="00C3115A" w:rsidP="00C3115A">
            <w:pPr>
              <w:pStyle w:val="acctfourfigures"/>
              <w:shd w:val="clear" w:color="auto" w:fill="FFFFFF"/>
              <w:tabs>
                <w:tab w:val="clear" w:pos="765"/>
                <w:tab w:val="decimal" w:pos="374"/>
              </w:tabs>
              <w:spacing w:line="240" w:lineRule="atLeast"/>
              <w:ind w:left="-79" w:right="-79"/>
              <w:jc w:val="center"/>
              <w:rPr>
                <w:sz w:val="20"/>
              </w:rPr>
            </w:pPr>
          </w:p>
        </w:tc>
        <w:tc>
          <w:tcPr>
            <w:tcW w:w="1220" w:type="dxa"/>
          </w:tcPr>
          <w:p w14:paraId="7EC894BC" w14:textId="3C5D5B2B" w:rsidR="00C3115A" w:rsidRPr="00FD5077" w:rsidRDefault="00C3115A" w:rsidP="00C3115A">
            <w:pPr>
              <w:pStyle w:val="acctmergecolhdg"/>
              <w:spacing w:line="240" w:lineRule="atLeast"/>
              <w:rPr>
                <w:b w:val="0"/>
                <w:bCs/>
                <w:sz w:val="20"/>
              </w:rPr>
            </w:pPr>
            <w:r w:rsidRPr="00FD5077">
              <w:rPr>
                <w:b w:val="0"/>
                <w:bCs/>
                <w:sz w:val="20"/>
              </w:rPr>
              <w:t>202</w:t>
            </w:r>
            <w:r w:rsidR="001F7BD3" w:rsidRPr="00FD5077">
              <w:rPr>
                <w:b w:val="0"/>
                <w:bCs/>
                <w:sz w:val="20"/>
              </w:rPr>
              <w:t>5</w:t>
            </w:r>
          </w:p>
        </w:tc>
        <w:tc>
          <w:tcPr>
            <w:tcW w:w="180" w:type="dxa"/>
          </w:tcPr>
          <w:p w14:paraId="6FFEE927" w14:textId="77777777" w:rsidR="00C3115A" w:rsidRPr="00FD5077" w:rsidRDefault="00C3115A" w:rsidP="00C3115A">
            <w:pPr>
              <w:pStyle w:val="acctmergecolhdg"/>
              <w:spacing w:line="240" w:lineRule="atLeast"/>
              <w:rPr>
                <w:b w:val="0"/>
                <w:bCs/>
                <w:sz w:val="20"/>
              </w:rPr>
            </w:pPr>
          </w:p>
        </w:tc>
        <w:tc>
          <w:tcPr>
            <w:tcW w:w="1269" w:type="dxa"/>
          </w:tcPr>
          <w:p w14:paraId="21437CEC" w14:textId="0437189F" w:rsidR="00C3115A" w:rsidRPr="00FD5077" w:rsidRDefault="00C3115A" w:rsidP="00C3115A">
            <w:pPr>
              <w:pStyle w:val="acctmergecolhdg"/>
              <w:spacing w:line="240" w:lineRule="atLeast"/>
              <w:rPr>
                <w:b w:val="0"/>
                <w:bCs/>
                <w:sz w:val="20"/>
              </w:rPr>
            </w:pPr>
            <w:r w:rsidRPr="00FD5077">
              <w:rPr>
                <w:b w:val="0"/>
                <w:bCs/>
                <w:sz w:val="20"/>
              </w:rPr>
              <w:t>202</w:t>
            </w:r>
            <w:r w:rsidR="001F7BD3" w:rsidRPr="00FD5077">
              <w:rPr>
                <w:b w:val="0"/>
                <w:bCs/>
                <w:sz w:val="20"/>
              </w:rPr>
              <w:t>4</w:t>
            </w:r>
          </w:p>
        </w:tc>
        <w:tc>
          <w:tcPr>
            <w:tcW w:w="180" w:type="dxa"/>
          </w:tcPr>
          <w:p w14:paraId="351C3809" w14:textId="77777777" w:rsidR="00C3115A" w:rsidRPr="00FD5077" w:rsidRDefault="00C3115A" w:rsidP="00C3115A">
            <w:pPr>
              <w:pStyle w:val="acctmergecolhdg"/>
              <w:spacing w:line="240" w:lineRule="atLeast"/>
              <w:rPr>
                <w:b w:val="0"/>
                <w:bCs/>
                <w:sz w:val="20"/>
              </w:rPr>
            </w:pPr>
          </w:p>
        </w:tc>
        <w:tc>
          <w:tcPr>
            <w:tcW w:w="1215" w:type="dxa"/>
          </w:tcPr>
          <w:p w14:paraId="169E83FE" w14:textId="47957660" w:rsidR="00C3115A" w:rsidRPr="00FD5077" w:rsidRDefault="00C3115A" w:rsidP="00C3115A">
            <w:pPr>
              <w:pStyle w:val="acctmergecolhdg"/>
              <w:spacing w:line="240" w:lineRule="atLeast"/>
              <w:rPr>
                <w:b w:val="0"/>
                <w:bCs/>
                <w:sz w:val="20"/>
              </w:rPr>
            </w:pPr>
            <w:r w:rsidRPr="00FD5077">
              <w:rPr>
                <w:b w:val="0"/>
                <w:bCs/>
                <w:sz w:val="20"/>
              </w:rPr>
              <w:t>202</w:t>
            </w:r>
            <w:r w:rsidR="001F7BD3" w:rsidRPr="00FD5077">
              <w:rPr>
                <w:b w:val="0"/>
                <w:bCs/>
                <w:sz w:val="20"/>
              </w:rPr>
              <w:t>5</w:t>
            </w:r>
          </w:p>
        </w:tc>
        <w:tc>
          <w:tcPr>
            <w:tcW w:w="195" w:type="dxa"/>
          </w:tcPr>
          <w:p w14:paraId="5A3A6F21" w14:textId="77777777" w:rsidR="00C3115A" w:rsidRPr="00FD5077" w:rsidRDefault="00C3115A" w:rsidP="00C3115A">
            <w:pPr>
              <w:pStyle w:val="acctmergecolhdg"/>
              <w:spacing w:line="240" w:lineRule="atLeast"/>
              <w:rPr>
                <w:b w:val="0"/>
                <w:bCs/>
                <w:sz w:val="20"/>
              </w:rPr>
            </w:pPr>
          </w:p>
        </w:tc>
        <w:tc>
          <w:tcPr>
            <w:tcW w:w="1227" w:type="dxa"/>
          </w:tcPr>
          <w:p w14:paraId="0EC62640" w14:textId="151F13A6" w:rsidR="00C3115A" w:rsidRPr="00FD5077" w:rsidRDefault="00C3115A" w:rsidP="00C3115A">
            <w:pPr>
              <w:pStyle w:val="acctmergecolhdg"/>
              <w:spacing w:line="240" w:lineRule="atLeast"/>
              <w:rPr>
                <w:b w:val="0"/>
                <w:bCs/>
                <w:sz w:val="20"/>
              </w:rPr>
            </w:pPr>
            <w:r w:rsidRPr="00FD5077">
              <w:rPr>
                <w:b w:val="0"/>
                <w:bCs/>
                <w:sz w:val="20"/>
              </w:rPr>
              <w:t>202</w:t>
            </w:r>
            <w:r w:rsidR="001F7BD3" w:rsidRPr="00FD5077">
              <w:rPr>
                <w:b w:val="0"/>
                <w:bCs/>
                <w:sz w:val="20"/>
              </w:rPr>
              <w:t>4</w:t>
            </w:r>
          </w:p>
        </w:tc>
      </w:tr>
      <w:tr w:rsidR="00C3115A" w:rsidRPr="00A459FD" w14:paraId="22F35B6B" w14:textId="77777777" w:rsidTr="002854D7">
        <w:trPr>
          <w:cantSplit/>
          <w:tblHeader/>
        </w:trPr>
        <w:tc>
          <w:tcPr>
            <w:tcW w:w="3780" w:type="dxa"/>
          </w:tcPr>
          <w:p w14:paraId="3765804C" w14:textId="77777777" w:rsidR="00C3115A" w:rsidRPr="00FD5077" w:rsidRDefault="00C3115A" w:rsidP="00C3115A">
            <w:pPr>
              <w:pStyle w:val="acctfourfigures"/>
              <w:shd w:val="clear" w:color="auto" w:fill="FFFFFF"/>
              <w:tabs>
                <w:tab w:val="clear" w:pos="765"/>
              </w:tabs>
              <w:spacing w:line="240" w:lineRule="atLeast"/>
              <w:ind w:left="-530" w:right="-79" w:firstLine="94"/>
              <w:jc w:val="center"/>
              <w:rPr>
                <w:b/>
                <w:bCs/>
                <w:i/>
                <w:iCs/>
                <w:sz w:val="20"/>
              </w:rPr>
            </w:pPr>
          </w:p>
        </w:tc>
        <w:tc>
          <w:tcPr>
            <w:tcW w:w="1213" w:type="dxa"/>
            <w:shd w:val="clear" w:color="auto" w:fill="auto"/>
          </w:tcPr>
          <w:p w14:paraId="4BF7B79B" w14:textId="77777777" w:rsidR="00C3115A" w:rsidRPr="00FD5077" w:rsidRDefault="00C3115A" w:rsidP="00C3115A">
            <w:pPr>
              <w:pStyle w:val="acctmergecolhdg"/>
              <w:spacing w:line="240" w:lineRule="atLeast"/>
              <w:rPr>
                <w:b w:val="0"/>
                <w:bCs/>
                <w:sz w:val="20"/>
              </w:rPr>
            </w:pPr>
          </w:p>
        </w:tc>
        <w:tc>
          <w:tcPr>
            <w:tcW w:w="180" w:type="dxa"/>
          </w:tcPr>
          <w:p w14:paraId="794B8089" w14:textId="77777777" w:rsidR="00C3115A" w:rsidRPr="00FD5077" w:rsidRDefault="00C3115A" w:rsidP="00C3115A">
            <w:pPr>
              <w:pStyle w:val="acctmergecolhdg"/>
              <w:spacing w:line="240" w:lineRule="atLeast"/>
              <w:rPr>
                <w:b w:val="0"/>
                <w:bCs/>
                <w:sz w:val="20"/>
              </w:rPr>
            </w:pPr>
          </w:p>
        </w:tc>
        <w:tc>
          <w:tcPr>
            <w:tcW w:w="1211" w:type="dxa"/>
          </w:tcPr>
          <w:p w14:paraId="608EEFB2" w14:textId="465AA064" w:rsidR="00C3115A" w:rsidRPr="00FD5077" w:rsidRDefault="00C3115A" w:rsidP="00C3115A">
            <w:pPr>
              <w:pStyle w:val="acctmergecolhdg"/>
              <w:spacing w:line="240" w:lineRule="atLeast"/>
              <w:rPr>
                <w:b w:val="0"/>
                <w:bCs/>
                <w:sz w:val="20"/>
              </w:rPr>
            </w:pPr>
            <w:r w:rsidRPr="00FD5077">
              <w:rPr>
                <w:b w:val="0"/>
                <w:bCs/>
                <w:sz w:val="20"/>
              </w:rPr>
              <w:t>(Restated)</w:t>
            </w:r>
          </w:p>
        </w:tc>
        <w:tc>
          <w:tcPr>
            <w:tcW w:w="180" w:type="dxa"/>
          </w:tcPr>
          <w:p w14:paraId="668E571A" w14:textId="77777777" w:rsidR="00C3115A" w:rsidRPr="00FD5077" w:rsidRDefault="00C3115A" w:rsidP="00C3115A">
            <w:pPr>
              <w:pStyle w:val="acctmergecolhdg"/>
              <w:spacing w:line="240" w:lineRule="atLeast"/>
              <w:rPr>
                <w:b w:val="0"/>
                <w:bCs/>
                <w:sz w:val="20"/>
              </w:rPr>
            </w:pPr>
          </w:p>
        </w:tc>
        <w:tc>
          <w:tcPr>
            <w:tcW w:w="1217" w:type="dxa"/>
          </w:tcPr>
          <w:p w14:paraId="7DB07FAC" w14:textId="77777777" w:rsidR="00C3115A" w:rsidRPr="00FD5077" w:rsidRDefault="00C3115A" w:rsidP="00C3115A">
            <w:pPr>
              <w:pStyle w:val="acctmergecolhdg"/>
              <w:spacing w:line="240" w:lineRule="atLeast"/>
              <w:rPr>
                <w:b w:val="0"/>
                <w:bCs/>
                <w:sz w:val="20"/>
              </w:rPr>
            </w:pPr>
          </w:p>
        </w:tc>
        <w:tc>
          <w:tcPr>
            <w:tcW w:w="180" w:type="dxa"/>
          </w:tcPr>
          <w:p w14:paraId="771ED3A8" w14:textId="77777777" w:rsidR="00C3115A" w:rsidRPr="00FD5077" w:rsidRDefault="00C3115A" w:rsidP="00C3115A">
            <w:pPr>
              <w:pStyle w:val="acctmergecolhdg"/>
              <w:spacing w:line="240" w:lineRule="atLeast"/>
              <w:rPr>
                <w:b w:val="0"/>
                <w:bCs/>
                <w:sz w:val="20"/>
              </w:rPr>
            </w:pPr>
          </w:p>
        </w:tc>
        <w:tc>
          <w:tcPr>
            <w:tcW w:w="1190" w:type="dxa"/>
          </w:tcPr>
          <w:p w14:paraId="74AABCB4" w14:textId="695ACAA3" w:rsidR="00C3115A" w:rsidRPr="00FD5077" w:rsidRDefault="00C3115A" w:rsidP="00C3115A">
            <w:pPr>
              <w:pStyle w:val="acctmergecolhdg"/>
              <w:spacing w:line="240" w:lineRule="atLeast"/>
              <w:rPr>
                <w:b w:val="0"/>
                <w:bCs/>
                <w:sz w:val="20"/>
              </w:rPr>
            </w:pPr>
            <w:r w:rsidRPr="00FD5077">
              <w:rPr>
                <w:b w:val="0"/>
                <w:bCs/>
                <w:sz w:val="20"/>
              </w:rPr>
              <w:t>(Restated)</w:t>
            </w:r>
          </w:p>
        </w:tc>
        <w:tc>
          <w:tcPr>
            <w:tcW w:w="180" w:type="dxa"/>
          </w:tcPr>
          <w:p w14:paraId="55163C27" w14:textId="77777777" w:rsidR="00C3115A" w:rsidRPr="00FD5077" w:rsidRDefault="00C3115A" w:rsidP="00C3115A">
            <w:pPr>
              <w:pStyle w:val="acctfourfigures"/>
              <w:shd w:val="clear" w:color="auto" w:fill="FFFFFF"/>
              <w:tabs>
                <w:tab w:val="clear" w:pos="765"/>
                <w:tab w:val="decimal" w:pos="374"/>
              </w:tabs>
              <w:spacing w:line="240" w:lineRule="atLeast"/>
              <w:ind w:left="-79" w:right="-79"/>
              <w:jc w:val="center"/>
              <w:rPr>
                <w:sz w:val="20"/>
              </w:rPr>
            </w:pPr>
          </w:p>
        </w:tc>
        <w:tc>
          <w:tcPr>
            <w:tcW w:w="1220" w:type="dxa"/>
          </w:tcPr>
          <w:p w14:paraId="510E7A43" w14:textId="77777777" w:rsidR="00C3115A" w:rsidRPr="00FD5077" w:rsidRDefault="00C3115A" w:rsidP="00C3115A">
            <w:pPr>
              <w:pStyle w:val="acctmergecolhdg"/>
              <w:spacing w:line="240" w:lineRule="atLeast"/>
              <w:rPr>
                <w:b w:val="0"/>
                <w:bCs/>
                <w:sz w:val="20"/>
              </w:rPr>
            </w:pPr>
          </w:p>
        </w:tc>
        <w:tc>
          <w:tcPr>
            <w:tcW w:w="180" w:type="dxa"/>
          </w:tcPr>
          <w:p w14:paraId="33752ADE" w14:textId="77777777" w:rsidR="00C3115A" w:rsidRPr="00FD5077" w:rsidRDefault="00C3115A" w:rsidP="00C3115A">
            <w:pPr>
              <w:pStyle w:val="acctmergecolhdg"/>
              <w:spacing w:line="240" w:lineRule="atLeast"/>
              <w:rPr>
                <w:b w:val="0"/>
                <w:bCs/>
                <w:sz w:val="20"/>
              </w:rPr>
            </w:pPr>
          </w:p>
        </w:tc>
        <w:tc>
          <w:tcPr>
            <w:tcW w:w="1269" w:type="dxa"/>
          </w:tcPr>
          <w:p w14:paraId="30FA47EA" w14:textId="09DFB731" w:rsidR="00C3115A" w:rsidRPr="00FD5077" w:rsidRDefault="00C3115A" w:rsidP="00C3115A">
            <w:pPr>
              <w:pStyle w:val="acctmergecolhdg"/>
              <w:spacing w:line="240" w:lineRule="atLeast"/>
              <w:rPr>
                <w:b w:val="0"/>
                <w:bCs/>
                <w:sz w:val="20"/>
              </w:rPr>
            </w:pPr>
            <w:r w:rsidRPr="00FD5077">
              <w:rPr>
                <w:b w:val="0"/>
                <w:bCs/>
                <w:sz w:val="20"/>
              </w:rPr>
              <w:t>(Restated)</w:t>
            </w:r>
          </w:p>
        </w:tc>
        <w:tc>
          <w:tcPr>
            <w:tcW w:w="180" w:type="dxa"/>
          </w:tcPr>
          <w:p w14:paraId="0CA59781" w14:textId="77777777" w:rsidR="00C3115A" w:rsidRPr="00FD5077" w:rsidRDefault="00C3115A" w:rsidP="00C3115A">
            <w:pPr>
              <w:pStyle w:val="acctmergecolhdg"/>
              <w:spacing w:line="240" w:lineRule="atLeast"/>
              <w:rPr>
                <w:b w:val="0"/>
                <w:bCs/>
                <w:sz w:val="20"/>
              </w:rPr>
            </w:pPr>
          </w:p>
        </w:tc>
        <w:tc>
          <w:tcPr>
            <w:tcW w:w="1215" w:type="dxa"/>
          </w:tcPr>
          <w:p w14:paraId="47B1EBE1" w14:textId="5F37E9E5" w:rsidR="00C3115A" w:rsidRPr="00FD5077" w:rsidRDefault="00C3115A" w:rsidP="00C3115A">
            <w:pPr>
              <w:pStyle w:val="acctmergecolhdg"/>
              <w:spacing w:line="240" w:lineRule="atLeast"/>
              <w:rPr>
                <w:b w:val="0"/>
                <w:bCs/>
                <w:sz w:val="20"/>
              </w:rPr>
            </w:pPr>
          </w:p>
        </w:tc>
        <w:tc>
          <w:tcPr>
            <w:tcW w:w="195" w:type="dxa"/>
          </w:tcPr>
          <w:p w14:paraId="0FB3038A" w14:textId="77777777" w:rsidR="00C3115A" w:rsidRPr="00FD5077" w:rsidRDefault="00C3115A" w:rsidP="00C3115A">
            <w:pPr>
              <w:pStyle w:val="acctmergecolhdg"/>
              <w:spacing w:line="240" w:lineRule="atLeast"/>
              <w:rPr>
                <w:b w:val="0"/>
                <w:bCs/>
                <w:sz w:val="20"/>
              </w:rPr>
            </w:pPr>
          </w:p>
        </w:tc>
        <w:tc>
          <w:tcPr>
            <w:tcW w:w="1227" w:type="dxa"/>
          </w:tcPr>
          <w:p w14:paraId="619B6EB7" w14:textId="26CB458D" w:rsidR="00C3115A" w:rsidRPr="00FD5077" w:rsidRDefault="005523A9" w:rsidP="00C3115A">
            <w:pPr>
              <w:pStyle w:val="acctmergecolhdg"/>
              <w:spacing w:line="240" w:lineRule="atLeast"/>
              <w:rPr>
                <w:b w:val="0"/>
                <w:bCs/>
                <w:sz w:val="20"/>
              </w:rPr>
            </w:pPr>
            <w:r w:rsidRPr="00FD5077">
              <w:rPr>
                <w:b w:val="0"/>
                <w:bCs/>
                <w:sz w:val="20"/>
              </w:rPr>
              <w:t>(Restated)</w:t>
            </w:r>
          </w:p>
        </w:tc>
      </w:tr>
      <w:tr w:rsidR="00B1718A" w:rsidRPr="00A459FD" w14:paraId="5226ABA3" w14:textId="77777777" w:rsidTr="004A6A53">
        <w:trPr>
          <w:cantSplit/>
          <w:tblHeader/>
        </w:trPr>
        <w:tc>
          <w:tcPr>
            <w:tcW w:w="3780" w:type="dxa"/>
          </w:tcPr>
          <w:p w14:paraId="6CDEE3E2" w14:textId="77777777" w:rsidR="00B1718A" w:rsidRPr="00FD5077" w:rsidRDefault="00B1718A" w:rsidP="00B1718A">
            <w:pPr>
              <w:pStyle w:val="acctfourfigures"/>
              <w:shd w:val="clear" w:color="auto" w:fill="FFFFFF"/>
              <w:spacing w:line="240" w:lineRule="atLeast"/>
              <w:ind w:right="-79"/>
              <w:jc w:val="center"/>
              <w:rPr>
                <w:sz w:val="20"/>
              </w:rPr>
            </w:pPr>
          </w:p>
        </w:tc>
        <w:tc>
          <w:tcPr>
            <w:tcW w:w="11037" w:type="dxa"/>
            <w:gridSpan w:val="15"/>
            <w:shd w:val="clear" w:color="auto" w:fill="auto"/>
          </w:tcPr>
          <w:p w14:paraId="3DD93DDA" w14:textId="77777777" w:rsidR="00B1718A" w:rsidRPr="00FD5077" w:rsidRDefault="00B1718A" w:rsidP="00B1718A">
            <w:pPr>
              <w:pStyle w:val="acctmergecolhdg"/>
              <w:spacing w:line="240" w:lineRule="atLeast"/>
              <w:rPr>
                <w:b w:val="0"/>
                <w:bCs/>
                <w:sz w:val="20"/>
              </w:rPr>
            </w:pPr>
            <w:r w:rsidRPr="00FD5077">
              <w:rPr>
                <w:b w:val="0"/>
                <w:bCs/>
                <w:i/>
                <w:iCs/>
                <w:sz w:val="20"/>
              </w:rPr>
              <w:t>(in thousand Baht)</w:t>
            </w:r>
          </w:p>
        </w:tc>
      </w:tr>
      <w:tr w:rsidR="00B1718A" w:rsidRPr="00A459FD" w14:paraId="74E0ED63" w14:textId="77777777" w:rsidTr="00FD5077">
        <w:trPr>
          <w:cantSplit/>
        </w:trPr>
        <w:tc>
          <w:tcPr>
            <w:tcW w:w="3780" w:type="dxa"/>
          </w:tcPr>
          <w:p w14:paraId="30936515" w14:textId="77777777" w:rsidR="00B1718A" w:rsidRPr="00FD5077" w:rsidRDefault="00B1718A" w:rsidP="00B1718A">
            <w:pPr>
              <w:shd w:val="clear" w:color="auto" w:fill="FFFFFF"/>
              <w:spacing w:line="240" w:lineRule="atLeast"/>
              <w:ind w:left="180" w:right="-79" w:hanging="180"/>
              <w:rPr>
                <w:sz w:val="20"/>
                <w:cs/>
                <w:lang w:bidi="th-TH"/>
              </w:rPr>
            </w:pPr>
            <w:r w:rsidRPr="00FD5077">
              <w:rPr>
                <w:b/>
                <w:bCs/>
                <w:i/>
                <w:iCs/>
                <w:sz w:val="20"/>
              </w:rPr>
              <w:t>Information about reportable segments</w:t>
            </w:r>
          </w:p>
        </w:tc>
        <w:tc>
          <w:tcPr>
            <w:tcW w:w="1213" w:type="dxa"/>
            <w:vAlign w:val="bottom"/>
          </w:tcPr>
          <w:p w14:paraId="21999A71" w14:textId="77777777" w:rsidR="00B1718A" w:rsidRPr="00FD5077" w:rsidRDefault="00B1718A" w:rsidP="00FD5077">
            <w:pPr>
              <w:pStyle w:val="acctfourfigures"/>
              <w:shd w:val="clear" w:color="auto" w:fill="FFFFFF"/>
              <w:tabs>
                <w:tab w:val="clear" w:pos="765"/>
                <w:tab w:val="decimal" w:pos="1059"/>
              </w:tabs>
              <w:spacing w:line="240" w:lineRule="atLeast"/>
              <w:ind w:left="-79" w:right="-79"/>
              <w:rPr>
                <w:sz w:val="20"/>
              </w:rPr>
            </w:pPr>
          </w:p>
        </w:tc>
        <w:tc>
          <w:tcPr>
            <w:tcW w:w="180" w:type="dxa"/>
            <w:vAlign w:val="bottom"/>
          </w:tcPr>
          <w:p w14:paraId="1CC6A34A" w14:textId="77777777" w:rsidR="00B1718A" w:rsidRPr="00FD5077" w:rsidRDefault="00B1718A" w:rsidP="00FD5077">
            <w:pPr>
              <w:pStyle w:val="acctfourfigures"/>
              <w:shd w:val="clear" w:color="auto" w:fill="FFFFFF"/>
              <w:spacing w:line="240" w:lineRule="atLeast"/>
              <w:ind w:left="-79" w:right="-79"/>
              <w:rPr>
                <w:sz w:val="20"/>
              </w:rPr>
            </w:pPr>
          </w:p>
        </w:tc>
        <w:tc>
          <w:tcPr>
            <w:tcW w:w="1211" w:type="dxa"/>
            <w:vAlign w:val="bottom"/>
          </w:tcPr>
          <w:p w14:paraId="0B73173E" w14:textId="77777777" w:rsidR="00B1718A" w:rsidRPr="00FD5077" w:rsidRDefault="00B1718A" w:rsidP="00FD5077">
            <w:pPr>
              <w:pStyle w:val="acctfourfigures"/>
              <w:shd w:val="clear" w:color="auto" w:fill="FFFFFF"/>
              <w:tabs>
                <w:tab w:val="clear" w:pos="765"/>
                <w:tab w:val="decimal" w:pos="1047"/>
              </w:tabs>
              <w:spacing w:line="240" w:lineRule="atLeast"/>
              <w:ind w:left="-79" w:right="-79"/>
              <w:rPr>
                <w:sz w:val="20"/>
              </w:rPr>
            </w:pPr>
          </w:p>
        </w:tc>
        <w:tc>
          <w:tcPr>
            <w:tcW w:w="180" w:type="dxa"/>
            <w:vAlign w:val="bottom"/>
          </w:tcPr>
          <w:p w14:paraId="594F5254" w14:textId="77777777" w:rsidR="00B1718A" w:rsidRPr="00FD5077" w:rsidRDefault="00B1718A" w:rsidP="00FD5077">
            <w:pPr>
              <w:pStyle w:val="acctfourfigures"/>
              <w:shd w:val="clear" w:color="auto" w:fill="FFFFFF"/>
              <w:tabs>
                <w:tab w:val="clear" w:pos="765"/>
                <w:tab w:val="decimal" w:pos="641"/>
              </w:tabs>
              <w:spacing w:line="240" w:lineRule="atLeast"/>
              <w:ind w:left="-79" w:right="-79"/>
              <w:rPr>
                <w:sz w:val="20"/>
              </w:rPr>
            </w:pPr>
          </w:p>
        </w:tc>
        <w:tc>
          <w:tcPr>
            <w:tcW w:w="1217" w:type="dxa"/>
            <w:vAlign w:val="bottom"/>
          </w:tcPr>
          <w:p w14:paraId="5316522E" w14:textId="77777777" w:rsidR="00B1718A" w:rsidRPr="00FD5077" w:rsidRDefault="00B1718A" w:rsidP="00FD5077">
            <w:pPr>
              <w:pStyle w:val="acctfourfigures"/>
              <w:shd w:val="clear" w:color="auto" w:fill="FFFFFF"/>
              <w:tabs>
                <w:tab w:val="clear" w:pos="765"/>
                <w:tab w:val="decimal" w:pos="1039"/>
              </w:tabs>
              <w:spacing w:line="240" w:lineRule="atLeast"/>
              <w:ind w:left="-79" w:right="-79"/>
              <w:rPr>
                <w:sz w:val="20"/>
              </w:rPr>
            </w:pPr>
          </w:p>
        </w:tc>
        <w:tc>
          <w:tcPr>
            <w:tcW w:w="180" w:type="dxa"/>
            <w:vAlign w:val="bottom"/>
          </w:tcPr>
          <w:p w14:paraId="1A5B9D9C" w14:textId="77777777" w:rsidR="00B1718A" w:rsidRPr="00FD5077" w:rsidRDefault="00B1718A" w:rsidP="00FD5077">
            <w:pPr>
              <w:pStyle w:val="acctfourfigures"/>
              <w:shd w:val="clear" w:color="auto" w:fill="FFFFFF"/>
              <w:spacing w:line="240" w:lineRule="atLeast"/>
              <w:ind w:left="-79" w:right="-79"/>
              <w:rPr>
                <w:sz w:val="20"/>
              </w:rPr>
            </w:pPr>
          </w:p>
        </w:tc>
        <w:tc>
          <w:tcPr>
            <w:tcW w:w="1190" w:type="dxa"/>
            <w:vAlign w:val="bottom"/>
          </w:tcPr>
          <w:p w14:paraId="47BA168E" w14:textId="77777777" w:rsidR="00B1718A" w:rsidRPr="00FD5077" w:rsidRDefault="00B1718A" w:rsidP="00FD5077">
            <w:pPr>
              <w:pStyle w:val="acctfourfigures"/>
              <w:shd w:val="clear" w:color="auto" w:fill="FFFFFF"/>
              <w:tabs>
                <w:tab w:val="clear" w:pos="765"/>
                <w:tab w:val="decimal" w:pos="1039"/>
              </w:tabs>
              <w:spacing w:line="240" w:lineRule="atLeast"/>
              <w:ind w:left="-79" w:right="-79"/>
              <w:rPr>
                <w:sz w:val="20"/>
              </w:rPr>
            </w:pPr>
          </w:p>
        </w:tc>
        <w:tc>
          <w:tcPr>
            <w:tcW w:w="180" w:type="dxa"/>
            <w:vAlign w:val="bottom"/>
          </w:tcPr>
          <w:p w14:paraId="490017DB" w14:textId="77777777" w:rsidR="00B1718A" w:rsidRPr="00FD5077" w:rsidRDefault="00B1718A" w:rsidP="00FD5077">
            <w:pPr>
              <w:pStyle w:val="acctfourfigures"/>
              <w:shd w:val="clear" w:color="auto" w:fill="FFFFFF"/>
              <w:tabs>
                <w:tab w:val="clear" w:pos="765"/>
                <w:tab w:val="decimal" w:pos="641"/>
              </w:tabs>
              <w:spacing w:line="240" w:lineRule="atLeast"/>
              <w:ind w:left="-79" w:right="-79"/>
              <w:rPr>
                <w:sz w:val="20"/>
              </w:rPr>
            </w:pPr>
          </w:p>
        </w:tc>
        <w:tc>
          <w:tcPr>
            <w:tcW w:w="1220" w:type="dxa"/>
            <w:vAlign w:val="bottom"/>
          </w:tcPr>
          <w:p w14:paraId="23A01755" w14:textId="77777777" w:rsidR="00B1718A" w:rsidRPr="00FD5077" w:rsidRDefault="00B1718A" w:rsidP="00FD5077">
            <w:pPr>
              <w:pStyle w:val="acctfourfigures"/>
              <w:shd w:val="clear" w:color="auto" w:fill="FFFFFF"/>
              <w:tabs>
                <w:tab w:val="clear" w:pos="765"/>
                <w:tab w:val="decimal" w:pos="894"/>
              </w:tabs>
              <w:spacing w:line="240" w:lineRule="atLeast"/>
              <w:ind w:left="-79" w:right="-79"/>
              <w:rPr>
                <w:b/>
                <w:bCs/>
                <w:sz w:val="20"/>
              </w:rPr>
            </w:pPr>
          </w:p>
        </w:tc>
        <w:tc>
          <w:tcPr>
            <w:tcW w:w="180" w:type="dxa"/>
            <w:vAlign w:val="bottom"/>
          </w:tcPr>
          <w:p w14:paraId="4FABEB80" w14:textId="77777777" w:rsidR="00B1718A" w:rsidRPr="00FD5077" w:rsidRDefault="00B1718A" w:rsidP="00FD5077">
            <w:pPr>
              <w:pStyle w:val="acctfourfigures"/>
              <w:shd w:val="clear" w:color="auto" w:fill="FFFFFF"/>
              <w:spacing w:line="240" w:lineRule="atLeast"/>
              <w:ind w:left="-79" w:right="-79"/>
              <w:rPr>
                <w:b/>
                <w:bCs/>
                <w:sz w:val="20"/>
              </w:rPr>
            </w:pPr>
          </w:p>
        </w:tc>
        <w:tc>
          <w:tcPr>
            <w:tcW w:w="1269" w:type="dxa"/>
            <w:vAlign w:val="bottom"/>
          </w:tcPr>
          <w:p w14:paraId="11765C41" w14:textId="77777777" w:rsidR="00B1718A" w:rsidRPr="00FD5077" w:rsidRDefault="00B1718A" w:rsidP="00FD5077">
            <w:pPr>
              <w:pStyle w:val="acctfourfigures"/>
              <w:shd w:val="clear" w:color="auto" w:fill="FFFFFF"/>
              <w:tabs>
                <w:tab w:val="clear" w:pos="765"/>
                <w:tab w:val="decimal" w:pos="624"/>
              </w:tabs>
              <w:spacing w:line="240" w:lineRule="atLeast"/>
              <w:ind w:right="-79"/>
              <w:rPr>
                <w:b/>
                <w:bCs/>
                <w:sz w:val="20"/>
              </w:rPr>
            </w:pPr>
          </w:p>
        </w:tc>
        <w:tc>
          <w:tcPr>
            <w:tcW w:w="180" w:type="dxa"/>
            <w:vAlign w:val="bottom"/>
          </w:tcPr>
          <w:p w14:paraId="04BDD96C" w14:textId="77777777" w:rsidR="00B1718A" w:rsidRPr="00FD5077" w:rsidRDefault="00B1718A" w:rsidP="00FD5077">
            <w:pPr>
              <w:pStyle w:val="acctfourfigures"/>
              <w:shd w:val="clear" w:color="auto" w:fill="FFFFFF"/>
              <w:spacing w:line="240" w:lineRule="atLeast"/>
              <w:ind w:left="-79" w:right="-79"/>
              <w:rPr>
                <w:sz w:val="20"/>
              </w:rPr>
            </w:pPr>
          </w:p>
        </w:tc>
        <w:tc>
          <w:tcPr>
            <w:tcW w:w="1215" w:type="dxa"/>
            <w:vAlign w:val="bottom"/>
          </w:tcPr>
          <w:p w14:paraId="024AB35E" w14:textId="77777777" w:rsidR="00B1718A" w:rsidRPr="00FD5077" w:rsidRDefault="00B1718A" w:rsidP="00FD5077">
            <w:pPr>
              <w:pStyle w:val="acctfourfigures"/>
              <w:shd w:val="clear" w:color="auto" w:fill="FFFFFF"/>
              <w:tabs>
                <w:tab w:val="clear" w:pos="765"/>
                <w:tab w:val="decimal" w:pos="1012"/>
              </w:tabs>
              <w:spacing w:line="240" w:lineRule="atLeast"/>
              <w:ind w:left="-79" w:right="-79"/>
              <w:rPr>
                <w:sz w:val="20"/>
              </w:rPr>
            </w:pPr>
          </w:p>
        </w:tc>
        <w:tc>
          <w:tcPr>
            <w:tcW w:w="195" w:type="dxa"/>
            <w:vAlign w:val="bottom"/>
          </w:tcPr>
          <w:p w14:paraId="06CFDA4B" w14:textId="77777777" w:rsidR="00B1718A" w:rsidRPr="00FD5077" w:rsidRDefault="00B1718A" w:rsidP="00FD5077">
            <w:pPr>
              <w:pStyle w:val="acctfourfigures"/>
              <w:shd w:val="clear" w:color="auto" w:fill="FFFFFF"/>
              <w:spacing w:line="240" w:lineRule="atLeast"/>
              <w:ind w:left="-79" w:right="-79"/>
              <w:rPr>
                <w:sz w:val="20"/>
              </w:rPr>
            </w:pPr>
          </w:p>
        </w:tc>
        <w:tc>
          <w:tcPr>
            <w:tcW w:w="1227" w:type="dxa"/>
            <w:vAlign w:val="bottom"/>
          </w:tcPr>
          <w:p w14:paraId="6EF62B1D" w14:textId="77777777" w:rsidR="00B1718A" w:rsidRPr="00FD5077" w:rsidRDefault="00B1718A" w:rsidP="00FD5077">
            <w:pPr>
              <w:pStyle w:val="acctfourfigures"/>
              <w:shd w:val="clear" w:color="auto" w:fill="FFFFFF"/>
              <w:tabs>
                <w:tab w:val="clear" w:pos="765"/>
                <w:tab w:val="decimal" w:pos="1012"/>
              </w:tabs>
              <w:spacing w:line="240" w:lineRule="atLeast"/>
              <w:ind w:left="-79" w:right="-79"/>
              <w:rPr>
                <w:sz w:val="20"/>
              </w:rPr>
            </w:pPr>
          </w:p>
        </w:tc>
      </w:tr>
      <w:tr w:rsidR="00FD5077" w:rsidRPr="00A459FD" w14:paraId="49439FA3" w14:textId="77777777" w:rsidTr="00FD5077">
        <w:trPr>
          <w:cantSplit/>
        </w:trPr>
        <w:tc>
          <w:tcPr>
            <w:tcW w:w="3780" w:type="dxa"/>
          </w:tcPr>
          <w:p w14:paraId="73FFD53D" w14:textId="77777777" w:rsidR="00FD5077" w:rsidRPr="00FD5077" w:rsidRDefault="00FD5077" w:rsidP="00FD5077">
            <w:pPr>
              <w:spacing w:line="240" w:lineRule="atLeast"/>
              <w:ind w:left="180" w:right="-79" w:hanging="180"/>
              <w:rPr>
                <w:sz w:val="20"/>
              </w:rPr>
            </w:pPr>
            <w:r w:rsidRPr="00FD5077">
              <w:rPr>
                <w:sz w:val="20"/>
              </w:rPr>
              <w:t>External revenue</w:t>
            </w:r>
          </w:p>
        </w:tc>
        <w:tc>
          <w:tcPr>
            <w:tcW w:w="1213" w:type="dxa"/>
            <w:vAlign w:val="bottom"/>
          </w:tcPr>
          <w:p w14:paraId="38A4831E" w14:textId="247A3FD0" w:rsidR="00FD5077" w:rsidRPr="00FD5077" w:rsidRDefault="00FD5077" w:rsidP="00FD5077">
            <w:pPr>
              <w:pStyle w:val="acctfourfigures"/>
              <w:tabs>
                <w:tab w:val="clear" w:pos="765"/>
                <w:tab w:val="decimal" w:pos="1017"/>
              </w:tabs>
              <w:spacing w:line="240" w:lineRule="atLeast"/>
              <w:ind w:left="-79" w:right="-79"/>
              <w:rPr>
                <w:sz w:val="20"/>
              </w:rPr>
            </w:pPr>
            <w:r w:rsidRPr="00FD5077">
              <w:rPr>
                <w:sz w:val="20"/>
              </w:rPr>
              <w:t xml:space="preserve"> 3,619,262 </w:t>
            </w:r>
          </w:p>
        </w:tc>
        <w:tc>
          <w:tcPr>
            <w:tcW w:w="180" w:type="dxa"/>
            <w:vAlign w:val="bottom"/>
          </w:tcPr>
          <w:p w14:paraId="1A46D66A" w14:textId="77777777" w:rsidR="00FD5077" w:rsidRPr="00FD5077" w:rsidRDefault="00FD5077" w:rsidP="00FD5077">
            <w:pPr>
              <w:pStyle w:val="acctfourfigures"/>
              <w:tabs>
                <w:tab w:val="clear" w:pos="765"/>
                <w:tab w:val="decimal" w:pos="1017"/>
              </w:tabs>
              <w:spacing w:line="240" w:lineRule="atLeast"/>
              <w:ind w:left="-79" w:right="-79"/>
              <w:rPr>
                <w:sz w:val="20"/>
              </w:rPr>
            </w:pPr>
          </w:p>
        </w:tc>
        <w:tc>
          <w:tcPr>
            <w:tcW w:w="1211" w:type="dxa"/>
            <w:vAlign w:val="bottom"/>
          </w:tcPr>
          <w:p w14:paraId="2A9C630C" w14:textId="4E1D0B38" w:rsidR="00FD5077" w:rsidRPr="00FD5077" w:rsidRDefault="00FD5077" w:rsidP="00FD5077">
            <w:pPr>
              <w:pStyle w:val="acctfourfigures"/>
              <w:tabs>
                <w:tab w:val="clear" w:pos="765"/>
                <w:tab w:val="decimal" w:pos="1017"/>
              </w:tabs>
              <w:spacing w:line="240" w:lineRule="atLeast"/>
              <w:ind w:left="-79" w:right="-79"/>
              <w:rPr>
                <w:sz w:val="20"/>
              </w:rPr>
            </w:pPr>
            <w:r w:rsidRPr="00FD5077">
              <w:rPr>
                <w:sz w:val="20"/>
              </w:rPr>
              <w:t>3,329,938</w:t>
            </w:r>
          </w:p>
        </w:tc>
        <w:tc>
          <w:tcPr>
            <w:tcW w:w="180" w:type="dxa"/>
            <w:vAlign w:val="bottom"/>
          </w:tcPr>
          <w:p w14:paraId="4C908239" w14:textId="77777777" w:rsidR="00FD5077" w:rsidRPr="00FD5077" w:rsidRDefault="00FD5077" w:rsidP="00FD5077">
            <w:pPr>
              <w:pStyle w:val="acctfourfigures"/>
              <w:tabs>
                <w:tab w:val="clear" w:pos="765"/>
                <w:tab w:val="decimal" w:pos="1017"/>
              </w:tabs>
              <w:spacing w:line="240" w:lineRule="atLeast"/>
              <w:ind w:left="-79" w:right="-79"/>
              <w:rPr>
                <w:sz w:val="20"/>
              </w:rPr>
            </w:pPr>
          </w:p>
        </w:tc>
        <w:tc>
          <w:tcPr>
            <w:tcW w:w="1217" w:type="dxa"/>
            <w:vAlign w:val="bottom"/>
          </w:tcPr>
          <w:p w14:paraId="5EE0ADC1" w14:textId="1DD63415" w:rsidR="00FD5077" w:rsidRPr="00FD5077" w:rsidRDefault="00FD5077" w:rsidP="00FD5077">
            <w:pPr>
              <w:pStyle w:val="acctfourfigures"/>
              <w:tabs>
                <w:tab w:val="clear" w:pos="765"/>
                <w:tab w:val="decimal" w:pos="1017"/>
              </w:tabs>
              <w:spacing w:line="240" w:lineRule="atLeast"/>
              <w:ind w:left="-79" w:right="-79"/>
              <w:rPr>
                <w:sz w:val="20"/>
              </w:rPr>
            </w:pPr>
            <w:r w:rsidRPr="00FD5077">
              <w:rPr>
                <w:sz w:val="20"/>
              </w:rPr>
              <w:t xml:space="preserve"> 930,858 </w:t>
            </w:r>
          </w:p>
        </w:tc>
        <w:tc>
          <w:tcPr>
            <w:tcW w:w="180" w:type="dxa"/>
            <w:vAlign w:val="bottom"/>
          </w:tcPr>
          <w:p w14:paraId="6C76B847" w14:textId="77777777" w:rsidR="00FD5077" w:rsidRPr="00FD5077" w:rsidRDefault="00FD5077" w:rsidP="00FD5077">
            <w:pPr>
              <w:pStyle w:val="acctfourfigures"/>
              <w:tabs>
                <w:tab w:val="clear" w:pos="765"/>
                <w:tab w:val="decimal" w:pos="1017"/>
              </w:tabs>
              <w:spacing w:line="240" w:lineRule="atLeast"/>
              <w:ind w:left="-79" w:right="-79"/>
              <w:rPr>
                <w:sz w:val="20"/>
              </w:rPr>
            </w:pPr>
          </w:p>
        </w:tc>
        <w:tc>
          <w:tcPr>
            <w:tcW w:w="1190" w:type="dxa"/>
            <w:vAlign w:val="bottom"/>
          </w:tcPr>
          <w:p w14:paraId="21885C9A" w14:textId="4B1DE7AA" w:rsidR="00FD5077" w:rsidRPr="00FD5077" w:rsidRDefault="00FD5077" w:rsidP="00FD5077">
            <w:pPr>
              <w:pStyle w:val="acctfourfigures"/>
              <w:tabs>
                <w:tab w:val="clear" w:pos="765"/>
                <w:tab w:val="decimal" w:pos="1017"/>
              </w:tabs>
              <w:spacing w:line="240" w:lineRule="atLeast"/>
              <w:ind w:left="-79" w:right="-79"/>
              <w:rPr>
                <w:sz w:val="20"/>
              </w:rPr>
            </w:pPr>
            <w:r w:rsidRPr="00FD5077">
              <w:rPr>
                <w:sz w:val="20"/>
              </w:rPr>
              <w:t xml:space="preserve">      </w:t>
            </w:r>
            <w:r w:rsidR="00C22032" w:rsidRPr="00C22032">
              <w:rPr>
                <w:sz w:val="20"/>
              </w:rPr>
              <w:t xml:space="preserve"> 887,309</w:t>
            </w:r>
          </w:p>
        </w:tc>
        <w:tc>
          <w:tcPr>
            <w:tcW w:w="180" w:type="dxa"/>
            <w:vAlign w:val="bottom"/>
          </w:tcPr>
          <w:p w14:paraId="07554D80" w14:textId="77777777" w:rsidR="00FD5077" w:rsidRPr="00FD5077" w:rsidRDefault="00FD5077" w:rsidP="00FD5077">
            <w:pPr>
              <w:pStyle w:val="acctfourfigures"/>
              <w:tabs>
                <w:tab w:val="clear" w:pos="765"/>
                <w:tab w:val="decimal" w:pos="1017"/>
              </w:tabs>
              <w:spacing w:line="240" w:lineRule="atLeast"/>
              <w:ind w:left="-79" w:right="-79"/>
              <w:rPr>
                <w:sz w:val="20"/>
              </w:rPr>
            </w:pPr>
          </w:p>
        </w:tc>
        <w:tc>
          <w:tcPr>
            <w:tcW w:w="1220" w:type="dxa"/>
            <w:vAlign w:val="bottom"/>
          </w:tcPr>
          <w:p w14:paraId="6E8ADAE6" w14:textId="39C7096F" w:rsidR="00FD5077" w:rsidRPr="00FD5077" w:rsidRDefault="00FD5077" w:rsidP="00FD5077">
            <w:pPr>
              <w:pStyle w:val="acctfourfigures"/>
              <w:tabs>
                <w:tab w:val="clear" w:pos="765"/>
                <w:tab w:val="decimal" w:pos="735"/>
              </w:tabs>
              <w:spacing w:line="240" w:lineRule="atLeast"/>
              <w:ind w:left="-79" w:right="-79"/>
              <w:rPr>
                <w:sz w:val="20"/>
              </w:rPr>
            </w:pPr>
            <w:r w:rsidRPr="00FD5077">
              <w:rPr>
                <w:sz w:val="20"/>
              </w:rPr>
              <w:t>-</w:t>
            </w:r>
          </w:p>
        </w:tc>
        <w:tc>
          <w:tcPr>
            <w:tcW w:w="180" w:type="dxa"/>
            <w:vAlign w:val="bottom"/>
          </w:tcPr>
          <w:p w14:paraId="5FFC9A9F" w14:textId="77777777" w:rsidR="00FD5077" w:rsidRPr="00FD5077" w:rsidRDefault="00FD5077" w:rsidP="00FD5077">
            <w:pPr>
              <w:pStyle w:val="acctfourfigures"/>
              <w:tabs>
                <w:tab w:val="clear" w:pos="765"/>
                <w:tab w:val="decimal" w:pos="1017"/>
              </w:tabs>
              <w:spacing w:line="240" w:lineRule="atLeast"/>
              <w:ind w:left="-79" w:right="-79"/>
              <w:rPr>
                <w:sz w:val="20"/>
              </w:rPr>
            </w:pPr>
          </w:p>
        </w:tc>
        <w:tc>
          <w:tcPr>
            <w:tcW w:w="1269" w:type="dxa"/>
            <w:vAlign w:val="bottom"/>
          </w:tcPr>
          <w:p w14:paraId="78C4A358" w14:textId="3F0D8568" w:rsidR="00FD5077" w:rsidRPr="00FD5077" w:rsidRDefault="00FD5077" w:rsidP="00FD5077">
            <w:pPr>
              <w:pStyle w:val="acctfourfigures"/>
              <w:tabs>
                <w:tab w:val="clear" w:pos="765"/>
                <w:tab w:val="decimal" w:pos="735"/>
              </w:tabs>
              <w:spacing w:line="240" w:lineRule="atLeast"/>
              <w:ind w:left="-79" w:right="-79"/>
              <w:rPr>
                <w:sz w:val="20"/>
              </w:rPr>
            </w:pPr>
            <w:r w:rsidRPr="00FD5077">
              <w:rPr>
                <w:sz w:val="20"/>
              </w:rPr>
              <w:t>-</w:t>
            </w:r>
          </w:p>
        </w:tc>
        <w:tc>
          <w:tcPr>
            <w:tcW w:w="180" w:type="dxa"/>
            <w:vAlign w:val="bottom"/>
          </w:tcPr>
          <w:p w14:paraId="2ABB6227" w14:textId="77777777" w:rsidR="00FD5077" w:rsidRPr="00FD5077" w:rsidRDefault="00FD5077" w:rsidP="00FD5077">
            <w:pPr>
              <w:pStyle w:val="acctfourfigures"/>
              <w:tabs>
                <w:tab w:val="clear" w:pos="765"/>
                <w:tab w:val="decimal" w:pos="1017"/>
              </w:tabs>
              <w:spacing w:line="240" w:lineRule="atLeast"/>
              <w:ind w:left="-79" w:right="-79"/>
              <w:rPr>
                <w:sz w:val="20"/>
              </w:rPr>
            </w:pPr>
          </w:p>
        </w:tc>
        <w:tc>
          <w:tcPr>
            <w:tcW w:w="1215" w:type="dxa"/>
            <w:vAlign w:val="bottom"/>
          </w:tcPr>
          <w:p w14:paraId="71B13D51" w14:textId="43768B25" w:rsidR="00FD5077" w:rsidRPr="00FD5077" w:rsidRDefault="00FD5077" w:rsidP="00FD5077">
            <w:pPr>
              <w:pStyle w:val="acctfourfigures"/>
              <w:tabs>
                <w:tab w:val="clear" w:pos="765"/>
                <w:tab w:val="decimal" w:pos="1017"/>
              </w:tabs>
              <w:spacing w:line="240" w:lineRule="atLeast"/>
              <w:ind w:left="-79" w:right="-79"/>
              <w:rPr>
                <w:sz w:val="20"/>
              </w:rPr>
            </w:pPr>
            <w:r w:rsidRPr="00FD5077">
              <w:rPr>
                <w:sz w:val="20"/>
              </w:rPr>
              <w:t xml:space="preserve"> 4,550,120 </w:t>
            </w:r>
          </w:p>
        </w:tc>
        <w:tc>
          <w:tcPr>
            <w:tcW w:w="195" w:type="dxa"/>
            <w:vAlign w:val="bottom"/>
          </w:tcPr>
          <w:p w14:paraId="378A53BF" w14:textId="77777777" w:rsidR="00FD5077" w:rsidRPr="00FD5077" w:rsidRDefault="00FD5077" w:rsidP="00FD5077">
            <w:pPr>
              <w:pStyle w:val="acctfourfigures"/>
              <w:tabs>
                <w:tab w:val="clear" w:pos="765"/>
                <w:tab w:val="decimal" w:pos="1017"/>
              </w:tabs>
              <w:spacing w:line="240" w:lineRule="atLeast"/>
              <w:ind w:left="-79" w:right="-79"/>
              <w:rPr>
                <w:sz w:val="20"/>
              </w:rPr>
            </w:pPr>
          </w:p>
        </w:tc>
        <w:tc>
          <w:tcPr>
            <w:tcW w:w="1227" w:type="dxa"/>
            <w:vAlign w:val="bottom"/>
          </w:tcPr>
          <w:p w14:paraId="50BBA206" w14:textId="504E02F7" w:rsidR="00FD5077" w:rsidRPr="00FD5077" w:rsidRDefault="005B7E40" w:rsidP="00FD5077">
            <w:pPr>
              <w:pStyle w:val="acctfourfigures"/>
              <w:tabs>
                <w:tab w:val="clear" w:pos="765"/>
                <w:tab w:val="decimal" w:pos="1017"/>
              </w:tabs>
              <w:spacing w:line="240" w:lineRule="atLeast"/>
              <w:ind w:left="-79" w:right="-79"/>
              <w:rPr>
                <w:sz w:val="20"/>
              </w:rPr>
            </w:pPr>
            <w:r w:rsidRPr="005B7E40">
              <w:rPr>
                <w:sz w:val="20"/>
              </w:rPr>
              <w:t>4,217,247</w:t>
            </w:r>
          </w:p>
        </w:tc>
      </w:tr>
      <w:tr w:rsidR="00FD5077" w:rsidRPr="00A459FD" w14:paraId="30C1DA88" w14:textId="77777777" w:rsidTr="00FD5077">
        <w:trPr>
          <w:cantSplit/>
        </w:trPr>
        <w:tc>
          <w:tcPr>
            <w:tcW w:w="3780" w:type="dxa"/>
          </w:tcPr>
          <w:p w14:paraId="425019CA" w14:textId="77777777" w:rsidR="00FD5077" w:rsidRPr="00FD5077" w:rsidRDefault="00FD5077" w:rsidP="00FD5077">
            <w:pPr>
              <w:spacing w:line="240" w:lineRule="atLeast"/>
              <w:ind w:left="180" w:right="-79" w:hanging="180"/>
              <w:rPr>
                <w:sz w:val="20"/>
              </w:rPr>
            </w:pPr>
            <w:r w:rsidRPr="00FD5077">
              <w:rPr>
                <w:sz w:val="20"/>
              </w:rPr>
              <w:t>Inter-segment revenue</w:t>
            </w:r>
          </w:p>
        </w:tc>
        <w:tc>
          <w:tcPr>
            <w:tcW w:w="1213" w:type="dxa"/>
            <w:tcBorders>
              <w:bottom w:val="single" w:sz="4" w:space="0" w:color="auto"/>
            </w:tcBorders>
            <w:vAlign w:val="bottom"/>
          </w:tcPr>
          <w:p w14:paraId="15FA319A" w14:textId="00EEE017" w:rsidR="00FD5077" w:rsidRPr="00FD5077" w:rsidRDefault="00FD5077" w:rsidP="00FD5077">
            <w:pPr>
              <w:pStyle w:val="acctfourfigures"/>
              <w:tabs>
                <w:tab w:val="clear" w:pos="765"/>
                <w:tab w:val="decimal" w:pos="1017"/>
              </w:tabs>
              <w:spacing w:line="240" w:lineRule="atLeast"/>
              <w:ind w:left="-79" w:right="-79"/>
              <w:rPr>
                <w:sz w:val="20"/>
              </w:rPr>
            </w:pPr>
            <w:r w:rsidRPr="00FD5077">
              <w:rPr>
                <w:sz w:val="20"/>
              </w:rPr>
              <w:t xml:space="preserve"> 6,671 </w:t>
            </w:r>
          </w:p>
        </w:tc>
        <w:tc>
          <w:tcPr>
            <w:tcW w:w="180" w:type="dxa"/>
            <w:vAlign w:val="bottom"/>
          </w:tcPr>
          <w:p w14:paraId="3A4DA4E8" w14:textId="77777777" w:rsidR="00FD5077" w:rsidRPr="00FD5077" w:rsidRDefault="00FD5077" w:rsidP="00FD5077">
            <w:pPr>
              <w:pStyle w:val="acctfourfigures"/>
              <w:tabs>
                <w:tab w:val="clear" w:pos="765"/>
                <w:tab w:val="decimal" w:pos="1017"/>
              </w:tabs>
              <w:spacing w:line="240" w:lineRule="atLeast"/>
              <w:ind w:left="-79" w:right="-79"/>
              <w:rPr>
                <w:sz w:val="20"/>
              </w:rPr>
            </w:pPr>
          </w:p>
        </w:tc>
        <w:tc>
          <w:tcPr>
            <w:tcW w:w="1211" w:type="dxa"/>
            <w:tcBorders>
              <w:bottom w:val="single" w:sz="4" w:space="0" w:color="auto"/>
            </w:tcBorders>
            <w:vAlign w:val="bottom"/>
          </w:tcPr>
          <w:p w14:paraId="4FBC2874" w14:textId="4B444E6A" w:rsidR="00FD5077" w:rsidRPr="00FD5077" w:rsidRDefault="00FD5077" w:rsidP="00FD5077">
            <w:pPr>
              <w:pStyle w:val="acctfourfigures"/>
              <w:tabs>
                <w:tab w:val="clear" w:pos="765"/>
                <w:tab w:val="decimal" w:pos="1017"/>
              </w:tabs>
              <w:spacing w:line="240" w:lineRule="atLeast"/>
              <w:ind w:left="-79" w:right="-79"/>
              <w:rPr>
                <w:sz w:val="20"/>
              </w:rPr>
            </w:pPr>
            <w:r w:rsidRPr="00FD5077">
              <w:rPr>
                <w:sz w:val="20"/>
              </w:rPr>
              <w:t>6,109</w:t>
            </w:r>
          </w:p>
        </w:tc>
        <w:tc>
          <w:tcPr>
            <w:tcW w:w="180" w:type="dxa"/>
            <w:vAlign w:val="bottom"/>
          </w:tcPr>
          <w:p w14:paraId="0068D19F" w14:textId="77777777" w:rsidR="00FD5077" w:rsidRPr="00FD5077" w:rsidRDefault="00FD5077" w:rsidP="00FD5077">
            <w:pPr>
              <w:pStyle w:val="acctfourfigures"/>
              <w:tabs>
                <w:tab w:val="clear" w:pos="765"/>
                <w:tab w:val="decimal" w:pos="1017"/>
              </w:tabs>
              <w:spacing w:line="240" w:lineRule="atLeast"/>
              <w:ind w:left="-79" w:right="-79"/>
              <w:rPr>
                <w:sz w:val="20"/>
              </w:rPr>
            </w:pPr>
          </w:p>
        </w:tc>
        <w:tc>
          <w:tcPr>
            <w:tcW w:w="1217" w:type="dxa"/>
            <w:tcBorders>
              <w:bottom w:val="single" w:sz="4" w:space="0" w:color="auto"/>
            </w:tcBorders>
            <w:vAlign w:val="bottom"/>
          </w:tcPr>
          <w:p w14:paraId="503E6E51" w14:textId="3D98C62C" w:rsidR="00FD5077" w:rsidRPr="00FD5077" w:rsidRDefault="00FD5077" w:rsidP="00FD5077">
            <w:pPr>
              <w:pStyle w:val="acctfourfigures"/>
              <w:tabs>
                <w:tab w:val="clear" w:pos="765"/>
                <w:tab w:val="decimal" w:pos="1017"/>
              </w:tabs>
              <w:spacing w:line="240" w:lineRule="atLeast"/>
              <w:ind w:left="-79" w:right="-79"/>
              <w:rPr>
                <w:sz w:val="20"/>
              </w:rPr>
            </w:pPr>
            <w:r w:rsidRPr="00FD5077">
              <w:rPr>
                <w:sz w:val="20"/>
              </w:rPr>
              <w:t xml:space="preserve"> 81,863 </w:t>
            </w:r>
          </w:p>
        </w:tc>
        <w:tc>
          <w:tcPr>
            <w:tcW w:w="180" w:type="dxa"/>
            <w:vAlign w:val="bottom"/>
          </w:tcPr>
          <w:p w14:paraId="061B040E" w14:textId="77777777" w:rsidR="00FD5077" w:rsidRPr="00FD5077" w:rsidRDefault="00FD5077" w:rsidP="00FD5077">
            <w:pPr>
              <w:pStyle w:val="acctfourfigures"/>
              <w:tabs>
                <w:tab w:val="clear" w:pos="765"/>
                <w:tab w:val="decimal" w:pos="1017"/>
              </w:tabs>
              <w:spacing w:line="240" w:lineRule="atLeast"/>
              <w:ind w:left="-79" w:right="-79"/>
              <w:rPr>
                <w:sz w:val="20"/>
              </w:rPr>
            </w:pPr>
          </w:p>
        </w:tc>
        <w:tc>
          <w:tcPr>
            <w:tcW w:w="1190" w:type="dxa"/>
            <w:tcBorders>
              <w:bottom w:val="single" w:sz="4" w:space="0" w:color="auto"/>
            </w:tcBorders>
            <w:vAlign w:val="bottom"/>
          </w:tcPr>
          <w:p w14:paraId="55773ACB" w14:textId="22B17E4C" w:rsidR="00FD5077" w:rsidRPr="00FD5077" w:rsidRDefault="00FD5077" w:rsidP="00FD5077">
            <w:pPr>
              <w:pStyle w:val="acctfourfigures"/>
              <w:tabs>
                <w:tab w:val="clear" w:pos="765"/>
                <w:tab w:val="decimal" w:pos="1017"/>
              </w:tabs>
              <w:spacing w:line="240" w:lineRule="atLeast"/>
              <w:ind w:left="-79" w:right="-79"/>
              <w:rPr>
                <w:sz w:val="20"/>
              </w:rPr>
            </w:pPr>
            <w:r w:rsidRPr="00FD5077">
              <w:rPr>
                <w:sz w:val="20"/>
              </w:rPr>
              <w:t xml:space="preserve">  67,618 </w:t>
            </w:r>
          </w:p>
        </w:tc>
        <w:tc>
          <w:tcPr>
            <w:tcW w:w="180" w:type="dxa"/>
            <w:vAlign w:val="bottom"/>
          </w:tcPr>
          <w:p w14:paraId="5A174FF1" w14:textId="77777777" w:rsidR="00FD5077" w:rsidRPr="00FD5077" w:rsidRDefault="00FD5077" w:rsidP="00FD5077">
            <w:pPr>
              <w:pStyle w:val="acctfourfigures"/>
              <w:tabs>
                <w:tab w:val="clear" w:pos="765"/>
                <w:tab w:val="decimal" w:pos="1017"/>
              </w:tabs>
              <w:spacing w:line="240" w:lineRule="atLeast"/>
              <w:ind w:left="-79" w:right="-79"/>
              <w:rPr>
                <w:sz w:val="20"/>
              </w:rPr>
            </w:pPr>
          </w:p>
        </w:tc>
        <w:tc>
          <w:tcPr>
            <w:tcW w:w="1220" w:type="dxa"/>
            <w:tcBorders>
              <w:bottom w:val="single" w:sz="4" w:space="0" w:color="auto"/>
            </w:tcBorders>
            <w:vAlign w:val="bottom"/>
          </w:tcPr>
          <w:p w14:paraId="4B62B45B" w14:textId="1062CFCF" w:rsidR="00FD5077" w:rsidRPr="00FD5077" w:rsidRDefault="00FD5077" w:rsidP="00FD5077">
            <w:pPr>
              <w:pStyle w:val="acctfourfigures"/>
              <w:tabs>
                <w:tab w:val="clear" w:pos="765"/>
                <w:tab w:val="decimal" w:pos="1017"/>
              </w:tabs>
              <w:spacing w:line="240" w:lineRule="atLeast"/>
              <w:ind w:left="-79" w:right="-79"/>
              <w:rPr>
                <w:sz w:val="20"/>
              </w:rPr>
            </w:pPr>
            <w:r w:rsidRPr="00FD5077">
              <w:rPr>
                <w:sz w:val="20"/>
              </w:rPr>
              <w:t xml:space="preserve"> (88,534)</w:t>
            </w:r>
          </w:p>
        </w:tc>
        <w:tc>
          <w:tcPr>
            <w:tcW w:w="180" w:type="dxa"/>
            <w:vAlign w:val="bottom"/>
          </w:tcPr>
          <w:p w14:paraId="24ADDECD" w14:textId="77777777" w:rsidR="00FD5077" w:rsidRPr="00FD5077" w:rsidRDefault="00FD5077" w:rsidP="00FD5077">
            <w:pPr>
              <w:pStyle w:val="acctfourfigures"/>
              <w:tabs>
                <w:tab w:val="clear" w:pos="765"/>
                <w:tab w:val="decimal" w:pos="1017"/>
              </w:tabs>
              <w:spacing w:line="240" w:lineRule="atLeast"/>
              <w:ind w:left="-79" w:right="-79"/>
              <w:rPr>
                <w:sz w:val="20"/>
              </w:rPr>
            </w:pPr>
          </w:p>
        </w:tc>
        <w:tc>
          <w:tcPr>
            <w:tcW w:w="1269" w:type="dxa"/>
            <w:tcBorders>
              <w:bottom w:val="single" w:sz="4" w:space="0" w:color="auto"/>
            </w:tcBorders>
            <w:vAlign w:val="bottom"/>
          </w:tcPr>
          <w:p w14:paraId="3D492CD9" w14:textId="04C3C665" w:rsidR="00FD5077" w:rsidRPr="00FD5077" w:rsidRDefault="00FD5077" w:rsidP="00FD5077">
            <w:pPr>
              <w:pStyle w:val="acctfourfigures"/>
              <w:tabs>
                <w:tab w:val="clear" w:pos="765"/>
                <w:tab w:val="decimal" w:pos="1017"/>
              </w:tabs>
              <w:spacing w:line="240" w:lineRule="atLeast"/>
              <w:ind w:left="-79" w:right="-79"/>
              <w:rPr>
                <w:sz w:val="20"/>
              </w:rPr>
            </w:pPr>
            <w:r w:rsidRPr="00FD5077">
              <w:rPr>
                <w:sz w:val="20"/>
              </w:rPr>
              <w:t>(73,727)</w:t>
            </w:r>
          </w:p>
        </w:tc>
        <w:tc>
          <w:tcPr>
            <w:tcW w:w="180" w:type="dxa"/>
            <w:vAlign w:val="bottom"/>
          </w:tcPr>
          <w:p w14:paraId="3B4A5A86" w14:textId="77777777" w:rsidR="00FD5077" w:rsidRPr="00FD5077" w:rsidRDefault="00FD5077" w:rsidP="00FD5077">
            <w:pPr>
              <w:pStyle w:val="acctfourfigures"/>
              <w:tabs>
                <w:tab w:val="clear" w:pos="765"/>
                <w:tab w:val="decimal" w:pos="1017"/>
              </w:tabs>
              <w:spacing w:line="240" w:lineRule="atLeast"/>
              <w:ind w:left="-79" w:right="-79"/>
              <w:rPr>
                <w:sz w:val="20"/>
              </w:rPr>
            </w:pPr>
          </w:p>
        </w:tc>
        <w:tc>
          <w:tcPr>
            <w:tcW w:w="1215" w:type="dxa"/>
            <w:tcBorders>
              <w:bottom w:val="single" w:sz="4" w:space="0" w:color="auto"/>
            </w:tcBorders>
            <w:vAlign w:val="bottom"/>
          </w:tcPr>
          <w:p w14:paraId="2E7F8A6B" w14:textId="5B42E416" w:rsidR="00FD5077" w:rsidRPr="00FD5077" w:rsidRDefault="00FD5077" w:rsidP="00FD5077">
            <w:pPr>
              <w:pStyle w:val="acctfourfigures"/>
              <w:tabs>
                <w:tab w:val="clear" w:pos="765"/>
                <w:tab w:val="decimal" w:pos="735"/>
              </w:tabs>
              <w:spacing w:line="240" w:lineRule="atLeast"/>
              <w:ind w:left="-79" w:right="-79"/>
              <w:rPr>
                <w:sz w:val="20"/>
              </w:rPr>
            </w:pPr>
            <w:r w:rsidRPr="00FD5077">
              <w:rPr>
                <w:sz w:val="20"/>
              </w:rPr>
              <w:t>-</w:t>
            </w:r>
          </w:p>
        </w:tc>
        <w:tc>
          <w:tcPr>
            <w:tcW w:w="195" w:type="dxa"/>
            <w:vAlign w:val="bottom"/>
          </w:tcPr>
          <w:p w14:paraId="6DEDE623" w14:textId="77777777" w:rsidR="00FD5077" w:rsidRPr="00FD5077" w:rsidRDefault="00FD5077" w:rsidP="00FD5077">
            <w:pPr>
              <w:pStyle w:val="acctfourfigures"/>
              <w:tabs>
                <w:tab w:val="clear" w:pos="765"/>
                <w:tab w:val="decimal" w:pos="799"/>
              </w:tabs>
              <w:spacing w:line="240" w:lineRule="atLeast"/>
              <w:ind w:left="-79" w:right="-79"/>
              <w:rPr>
                <w:sz w:val="20"/>
              </w:rPr>
            </w:pPr>
          </w:p>
        </w:tc>
        <w:tc>
          <w:tcPr>
            <w:tcW w:w="1227" w:type="dxa"/>
            <w:tcBorders>
              <w:bottom w:val="single" w:sz="4" w:space="0" w:color="auto"/>
            </w:tcBorders>
            <w:vAlign w:val="bottom"/>
          </w:tcPr>
          <w:p w14:paraId="5AA2C08D" w14:textId="0783D4B6" w:rsidR="00FD5077" w:rsidRPr="00FD5077" w:rsidRDefault="00FD5077" w:rsidP="00FD5077">
            <w:pPr>
              <w:pStyle w:val="acctfourfigures"/>
              <w:tabs>
                <w:tab w:val="clear" w:pos="765"/>
                <w:tab w:val="decimal" w:pos="735"/>
              </w:tabs>
              <w:spacing w:line="240" w:lineRule="atLeast"/>
              <w:ind w:left="-79" w:right="-79"/>
              <w:rPr>
                <w:sz w:val="20"/>
              </w:rPr>
            </w:pPr>
            <w:r w:rsidRPr="00FD5077">
              <w:rPr>
                <w:sz w:val="20"/>
              </w:rPr>
              <w:t>-</w:t>
            </w:r>
          </w:p>
        </w:tc>
      </w:tr>
      <w:tr w:rsidR="00FD5077" w:rsidRPr="00A459FD" w14:paraId="70382AC1" w14:textId="77777777" w:rsidTr="00FD5077">
        <w:trPr>
          <w:cantSplit/>
        </w:trPr>
        <w:tc>
          <w:tcPr>
            <w:tcW w:w="3780" w:type="dxa"/>
          </w:tcPr>
          <w:p w14:paraId="17E9702C" w14:textId="77777777" w:rsidR="00FD5077" w:rsidRPr="00FD5077" w:rsidRDefault="00FD5077" w:rsidP="00FD5077">
            <w:pPr>
              <w:spacing w:line="240" w:lineRule="atLeast"/>
              <w:ind w:left="180" w:right="-79" w:hanging="180"/>
              <w:rPr>
                <w:b/>
                <w:bCs/>
                <w:sz w:val="20"/>
              </w:rPr>
            </w:pPr>
            <w:r w:rsidRPr="00FD5077">
              <w:rPr>
                <w:b/>
                <w:bCs/>
                <w:sz w:val="20"/>
              </w:rPr>
              <w:t>Total segment revenue</w:t>
            </w:r>
          </w:p>
        </w:tc>
        <w:tc>
          <w:tcPr>
            <w:tcW w:w="1213" w:type="dxa"/>
            <w:tcBorders>
              <w:top w:val="single" w:sz="4" w:space="0" w:color="auto"/>
              <w:bottom w:val="double" w:sz="4" w:space="0" w:color="auto"/>
            </w:tcBorders>
            <w:vAlign w:val="bottom"/>
          </w:tcPr>
          <w:p w14:paraId="7180F683" w14:textId="67177771" w:rsidR="00FD5077" w:rsidRPr="00FD5077" w:rsidRDefault="00FD5077" w:rsidP="00FD5077">
            <w:pPr>
              <w:pStyle w:val="acctfourfigures"/>
              <w:tabs>
                <w:tab w:val="clear" w:pos="765"/>
                <w:tab w:val="decimal" w:pos="1017"/>
              </w:tabs>
              <w:spacing w:line="240" w:lineRule="atLeast"/>
              <w:ind w:left="-79" w:right="-79"/>
              <w:rPr>
                <w:b/>
                <w:bCs/>
                <w:sz w:val="20"/>
              </w:rPr>
            </w:pPr>
            <w:r w:rsidRPr="00FD5077">
              <w:rPr>
                <w:b/>
                <w:bCs/>
                <w:sz w:val="20"/>
              </w:rPr>
              <w:t xml:space="preserve"> 3,625,933 </w:t>
            </w:r>
          </w:p>
        </w:tc>
        <w:tc>
          <w:tcPr>
            <w:tcW w:w="180" w:type="dxa"/>
            <w:vAlign w:val="bottom"/>
          </w:tcPr>
          <w:p w14:paraId="7B7DF812" w14:textId="77777777" w:rsidR="00FD5077" w:rsidRPr="00FD5077" w:rsidRDefault="00FD5077" w:rsidP="00FD5077">
            <w:pPr>
              <w:pStyle w:val="acctfourfigures"/>
              <w:tabs>
                <w:tab w:val="clear" w:pos="765"/>
                <w:tab w:val="decimal" w:pos="1017"/>
              </w:tabs>
              <w:spacing w:line="240" w:lineRule="atLeast"/>
              <w:ind w:left="-79" w:right="-79"/>
              <w:rPr>
                <w:b/>
                <w:bCs/>
                <w:sz w:val="20"/>
              </w:rPr>
            </w:pPr>
          </w:p>
        </w:tc>
        <w:tc>
          <w:tcPr>
            <w:tcW w:w="1211" w:type="dxa"/>
            <w:tcBorders>
              <w:top w:val="single" w:sz="4" w:space="0" w:color="auto"/>
              <w:bottom w:val="double" w:sz="4" w:space="0" w:color="auto"/>
            </w:tcBorders>
            <w:vAlign w:val="bottom"/>
          </w:tcPr>
          <w:p w14:paraId="2AA2CDBD" w14:textId="16812801" w:rsidR="00FD5077" w:rsidRPr="00FD5077" w:rsidRDefault="00FD5077" w:rsidP="00FD5077">
            <w:pPr>
              <w:pStyle w:val="acctfourfigures"/>
              <w:tabs>
                <w:tab w:val="clear" w:pos="765"/>
                <w:tab w:val="decimal" w:pos="1017"/>
              </w:tabs>
              <w:spacing w:line="240" w:lineRule="atLeast"/>
              <w:ind w:left="-79" w:right="-79"/>
              <w:rPr>
                <w:b/>
                <w:bCs/>
                <w:sz w:val="20"/>
              </w:rPr>
            </w:pPr>
            <w:r w:rsidRPr="00FD5077">
              <w:rPr>
                <w:b/>
                <w:bCs/>
                <w:sz w:val="20"/>
              </w:rPr>
              <w:t>3,336,047</w:t>
            </w:r>
          </w:p>
        </w:tc>
        <w:tc>
          <w:tcPr>
            <w:tcW w:w="180" w:type="dxa"/>
            <w:vAlign w:val="bottom"/>
          </w:tcPr>
          <w:p w14:paraId="42BBA799" w14:textId="77777777" w:rsidR="00FD5077" w:rsidRPr="00FD5077" w:rsidRDefault="00FD5077" w:rsidP="00FD5077">
            <w:pPr>
              <w:pStyle w:val="acctfourfigures"/>
              <w:tabs>
                <w:tab w:val="clear" w:pos="765"/>
                <w:tab w:val="decimal" w:pos="1017"/>
              </w:tabs>
              <w:spacing w:line="240" w:lineRule="atLeast"/>
              <w:ind w:left="-79" w:right="-79"/>
              <w:rPr>
                <w:b/>
                <w:bCs/>
                <w:sz w:val="20"/>
              </w:rPr>
            </w:pPr>
          </w:p>
        </w:tc>
        <w:tc>
          <w:tcPr>
            <w:tcW w:w="1217" w:type="dxa"/>
            <w:tcBorders>
              <w:top w:val="single" w:sz="4" w:space="0" w:color="auto"/>
              <w:bottom w:val="double" w:sz="4" w:space="0" w:color="auto"/>
            </w:tcBorders>
            <w:vAlign w:val="bottom"/>
          </w:tcPr>
          <w:p w14:paraId="34196D8D" w14:textId="28F756D5" w:rsidR="00FD5077" w:rsidRPr="00FD5077" w:rsidRDefault="00FD5077" w:rsidP="00FD5077">
            <w:pPr>
              <w:pStyle w:val="acctfourfigures"/>
              <w:tabs>
                <w:tab w:val="clear" w:pos="765"/>
                <w:tab w:val="decimal" w:pos="1017"/>
              </w:tabs>
              <w:spacing w:line="240" w:lineRule="atLeast"/>
              <w:ind w:left="-79" w:right="-79"/>
              <w:rPr>
                <w:b/>
                <w:bCs/>
                <w:sz w:val="20"/>
              </w:rPr>
            </w:pPr>
            <w:r w:rsidRPr="00FD5077">
              <w:rPr>
                <w:b/>
                <w:bCs/>
                <w:sz w:val="20"/>
              </w:rPr>
              <w:t xml:space="preserve"> 1,012,721 </w:t>
            </w:r>
          </w:p>
        </w:tc>
        <w:tc>
          <w:tcPr>
            <w:tcW w:w="180" w:type="dxa"/>
            <w:vAlign w:val="bottom"/>
          </w:tcPr>
          <w:p w14:paraId="4E8C9350" w14:textId="77777777" w:rsidR="00FD5077" w:rsidRPr="00FD5077" w:rsidRDefault="00FD5077" w:rsidP="00FD5077">
            <w:pPr>
              <w:pStyle w:val="acctfourfigures"/>
              <w:tabs>
                <w:tab w:val="clear" w:pos="765"/>
                <w:tab w:val="decimal" w:pos="1017"/>
              </w:tabs>
              <w:spacing w:line="240" w:lineRule="atLeast"/>
              <w:ind w:left="-79" w:right="-79"/>
              <w:rPr>
                <w:b/>
                <w:bCs/>
                <w:sz w:val="20"/>
              </w:rPr>
            </w:pPr>
          </w:p>
        </w:tc>
        <w:tc>
          <w:tcPr>
            <w:tcW w:w="1190" w:type="dxa"/>
            <w:tcBorders>
              <w:top w:val="single" w:sz="4" w:space="0" w:color="auto"/>
              <w:bottom w:val="double" w:sz="4" w:space="0" w:color="auto"/>
            </w:tcBorders>
            <w:vAlign w:val="bottom"/>
          </w:tcPr>
          <w:p w14:paraId="01FC3CC8" w14:textId="7C40EAE0" w:rsidR="00FD5077" w:rsidRPr="00FD5077" w:rsidRDefault="00EB6010" w:rsidP="00FD5077">
            <w:pPr>
              <w:pStyle w:val="acctfourfigures"/>
              <w:tabs>
                <w:tab w:val="clear" w:pos="765"/>
                <w:tab w:val="decimal" w:pos="1017"/>
              </w:tabs>
              <w:spacing w:line="240" w:lineRule="atLeast"/>
              <w:ind w:left="-79" w:right="-79"/>
              <w:rPr>
                <w:b/>
                <w:bCs/>
                <w:sz w:val="20"/>
              </w:rPr>
            </w:pPr>
            <w:r w:rsidRPr="00EB6010">
              <w:rPr>
                <w:b/>
                <w:bCs/>
                <w:sz w:val="20"/>
              </w:rPr>
              <w:t>954,927</w:t>
            </w:r>
          </w:p>
        </w:tc>
        <w:tc>
          <w:tcPr>
            <w:tcW w:w="180" w:type="dxa"/>
            <w:vAlign w:val="bottom"/>
          </w:tcPr>
          <w:p w14:paraId="44B47A88" w14:textId="77777777" w:rsidR="00FD5077" w:rsidRPr="00FD5077" w:rsidRDefault="00FD5077" w:rsidP="00FD5077">
            <w:pPr>
              <w:pStyle w:val="acctfourfigures"/>
              <w:tabs>
                <w:tab w:val="clear" w:pos="765"/>
                <w:tab w:val="decimal" w:pos="1017"/>
              </w:tabs>
              <w:spacing w:line="240" w:lineRule="atLeast"/>
              <w:ind w:left="-79" w:right="-79"/>
              <w:rPr>
                <w:b/>
                <w:bCs/>
                <w:sz w:val="20"/>
              </w:rPr>
            </w:pPr>
          </w:p>
        </w:tc>
        <w:tc>
          <w:tcPr>
            <w:tcW w:w="1220" w:type="dxa"/>
            <w:tcBorders>
              <w:top w:val="single" w:sz="4" w:space="0" w:color="auto"/>
              <w:bottom w:val="double" w:sz="4" w:space="0" w:color="auto"/>
            </w:tcBorders>
            <w:vAlign w:val="bottom"/>
          </w:tcPr>
          <w:p w14:paraId="5ACD7DE3" w14:textId="39CAFEC8" w:rsidR="00FD5077" w:rsidRPr="00FD5077" w:rsidRDefault="00FD5077" w:rsidP="00FD5077">
            <w:pPr>
              <w:pStyle w:val="acctfourfigures"/>
              <w:tabs>
                <w:tab w:val="clear" w:pos="765"/>
                <w:tab w:val="decimal" w:pos="1017"/>
              </w:tabs>
              <w:spacing w:line="240" w:lineRule="atLeast"/>
              <w:ind w:left="-79" w:right="-79"/>
              <w:rPr>
                <w:b/>
                <w:bCs/>
                <w:sz w:val="20"/>
              </w:rPr>
            </w:pPr>
            <w:r w:rsidRPr="00FD5077">
              <w:rPr>
                <w:b/>
                <w:bCs/>
                <w:sz w:val="20"/>
              </w:rPr>
              <w:t xml:space="preserve"> (88,534)</w:t>
            </w:r>
          </w:p>
        </w:tc>
        <w:tc>
          <w:tcPr>
            <w:tcW w:w="180" w:type="dxa"/>
            <w:vAlign w:val="bottom"/>
          </w:tcPr>
          <w:p w14:paraId="18634D13" w14:textId="77777777" w:rsidR="00FD5077" w:rsidRPr="00FD5077" w:rsidRDefault="00FD5077" w:rsidP="00FD5077">
            <w:pPr>
              <w:pStyle w:val="acctfourfigures"/>
              <w:tabs>
                <w:tab w:val="clear" w:pos="765"/>
                <w:tab w:val="decimal" w:pos="1017"/>
              </w:tabs>
              <w:spacing w:line="240" w:lineRule="atLeast"/>
              <w:ind w:left="-79" w:right="-79"/>
              <w:rPr>
                <w:b/>
                <w:bCs/>
                <w:sz w:val="20"/>
              </w:rPr>
            </w:pPr>
          </w:p>
        </w:tc>
        <w:tc>
          <w:tcPr>
            <w:tcW w:w="1269" w:type="dxa"/>
            <w:tcBorders>
              <w:top w:val="single" w:sz="4" w:space="0" w:color="auto"/>
              <w:bottom w:val="double" w:sz="4" w:space="0" w:color="auto"/>
            </w:tcBorders>
            <w:vAlign w:val="bottom"/>
          </w:tcPr>
          <w:p w14:paraId="3490A30D" w14:textId="659EBB79" w:rsidR="00FD5077" w:rsidRPr="00FD5077" w:rsidRDefault="00FD5077" w:rsidP="00FD5077">
            <w:pPr>
              <w:pStyle w:val="acctfourfigures"/>
              <w:tabs>
                <w:tab w:val="clear" w:pos="765"/>
                <w:tab w:val="decimal" w:pos="1017"/>
              </w:tabs>
              <w:spacing w:line="240" w:lineRule="atLeast"/>
              <w:ind w:left="-79" w:right="-79"/>
              <w:rPr>
                <w:b/>
                <w:bCs/>
                <w:sz w:val="20"/>
              </w:rPr>
            </w:pPr>
            <w:r w:rsidRPr="00FD5077">
              <w:rPr>
                <w:b/>
                <w:bCs/>
                <w:sz w:val="20"/>
              </w:rPr>
              <w:t>(73,727)</w:t>
            </w:r>
          </w:p>
        </w:tc>
        <w:tc>
          <w:tcPr>
            <w:tcW w:w="180" w:type="dxa"/>
            <w:vAlign w:val="bottom"/>
          </w:tcPr>
          <w:p w14:paraId="2BCBF8B3" w14:textId="77777777" w:rsidR="00FD5077" w:rsidRPr="00FD5077" w:rsidRDefault="00FD5077" w:rsidP="00FD5077">
            <w:pPr>
              <w:pStyle w:val="acctfourfigures"/>
              <w:tabs>
                <w:tab w:val="clear" w:pos="765"/>
                <w:tab w:val="decimal" w:pos="1017"/>
              </w:tabs>
              <w:spacing w:line="240" w:lineRule="atLeast"/>
              <w:ind w:left="-79" w:right="-79"/>
              <w:rPr>
                <w:b/>
                <w:bCs/>
                <w:sz w:val="20"/>
              </w:rPr>
            </w:pPr>
          </w:p>
        </w:tc>
        <w:tc>
          <w:tcPr>
            <w:tcW w:w="1215" w:type="dxa"/>
            <w:tcBorders>
              <w:top w:val="single" w:sz="4" w:space="0" w:color="auto"/>
              <w:bottom w:val="double" w:sz="4" w:space="0" w:color="auto"/>
            </w:tcBorders>
            <w:vAlign w:val="bottom"/>
          </w:tcPr>
          <w:p w14:paraId="4B10AFBC" w14:textId="5C7F3AF3" w:rsidR="00FD5077" w:rsidRPr="00FD5077" w:rsidRDefault="00FD5077" w:rsidP="00FD5077">
            <w:pPr>
              <w:pStyle w:val="acctfourfigures"/>
              <w:tabs>
                <w:tab w:val="clear" w:pos="765"/>
                <w:tab w:val="decimal" w:pos="1017"/>
              </w:tabs>
              <w:spacing w:line="240" w:lineRule="atLeast"/>
              <w:ind w:left="-79" w:right="-79"/>
              <w:rPr>
                <w:b/>
                <w:bCs/>
                <w:sz w:val="20"/>
              </w:rPr>
            </w:pPr>
            <w:r w:rsidRPr="00FD5077">
              <w:rPr>
                <w:b/>
                <w:bCs/>
                <w:sz w:val="20"/>
              </w:rPr>
              <w:t xml:space="preserve"> 4,550,120 </w:t>
            </w:r>
          </w:p>
        </w:tc>
        <w:tc>
          <w:tcPr>
            <w:tcW w:w="195" w:type="dxa"/>
            <w:vAlign w:val="bottom"/>
          </w:tcPr>
          <w:p w14:paraId="5A32AECA" w14:textId="77777777" w:rsidR="00FD5077" w:rsidRPr="00FD5077" w:rsidRDefault="00FD5077" w:rsidP="00FD5077">
            <w:pPr>
              <w:pStyle w:val="acctfourfigures"/>
              <w:tabs>
                <w:tab w:val="clear" w:pos="765"/>
                <w:tab w:val="decimal" w:pos="1017"/>
              </w:tabs>
              <w:spacing w:line="240" w:lineRule="atLeast"/>
              <w:ind w:left="-79" w:right="-79"/>
              <w:rPr>
                <w:b/>
                <w:bCs/>
                <w:sz w:val="20"/>
              </w:rPr>
            </w:pPr>
          </w:p>
        </w:tc>
        <w:tc>
          <w:tcPr>
            <w:tcW w:w="1227" w:type="dxa"/>
            <w:tcBorders>
              <w:top w:val="single" w:sz="4" w:space="0" w:color="auto"/>
              <w:bottom w:val="double" w:sz="4" w:space="0" w:color="auto"/>
            </w:tcBorders>
            <w:vAlign w:val="bottom"/>
          </w:tcPr>
          <w:p w14:paraId="65686002" w14:textId="2872E6E6" w:rsidR="00FD5077" w:rsidRPr="00FD5077" w:rsidRDefault="005B7E40" w:rsidP="00FD5077">
            <w:pPr>
              <w:pStyle w:val="acctfourfigures"/>
              <w:tabs>
                <w:tab w:val="clear" w:pos="765"/>
                <w:tab w:val="decimal" w:pos="1017"/>
              </w:tabs>
              <w:spacing w:line="240" w:lineRule="atLeast"/>
              <w:ind w:left="-79" w:right="-79"/>
              <w:rPr>
                <w:b/>
                <w:bCs/>
                <w:sz w:val="20"/>
              </w:rPr>
            </w:pPr>
            <w:r w:rsidRPr="005B7E40">
              <w:rPr>
                <w:b/>
                <w:bCs/>
                <w:sz w:val="20"/>
              </w:rPr>
              <w:t>4,217,247</w:t>
            </w:r>
          </w:p>
        </w:tc>
      </w:tr>
      <w:tr w:rsidR="00FD5077" w:rsidRPr="00A459FD" w14:paraId="640F1E86" w14:textId="77777777" w:rsidTr="00FD5077">
        <w:trPr>
          <w:cantSplit/>
        </w:trPr>
        <w:tc>
          <w:tcPr>
            <w:tcW w:w="3780" w:type="dxa"/>
          </w:tcPr>
          <w:p w14:paraId="35CD1BE2" w14:textId="77777777" w:rsidR="00FD5077" w:rsidRPr="00FD5077" w:rsidRDefault="00FD5077" w:rsidP="00FD5077">
            <w:pPr>
              <w:spacing w:line="240" w:lineRule="atLeast"/>
              <w:ind w:left="180" w:right="-79" w:hanging="180"/>
              <w:rPr>
                <w:b/>
                <w:bCs/>
                <w:sz w:val="20"/>
              </w:rPr>
            </w:pPr>
          </w:p>
        </w:tc>
        <w:tc>
          <w:tcPr>
            <w:tcW w:w="1213" w:type="dxa"/>
            <w:tcBorders>
              <w:top w:val="single" w:sz="4" w:space="0" w:color="auto"/>
            </w:tcBorders>
            <w:vAlign w:val="bottom"/>
          </w:tcPr>
          <w:p w14:paraId="18B38AFD" w14:textId="77777777" w:rsidR="00FD5077" w:rsidRPr="00FD5077" w:rsidRDefault="00FD5077" w:rsidP="00FD5077">
            <w:pPr>
              <w:pStyle w:val="acctfourfigures"/>
              <w:tabs>
                <w:tab w:val="clear" w:pos="765"/>
                <w:tab w:val="decimal" w:pos="1017"/>
              </w:tabs>
              <w:spacing w:line="240" w:lineRule="atLeast"/>
              <w:ind w:left="-79" w:right="-79"/>
              <w:rPr>
                <w:sz w:val="20"/>
              </w:rPr>
            </w:pPr>
          </w:p>
        </w:tc>
        <w:tc>
          <w:tcPr>
            <w:tcW w:w="180" w:type="dxa"/>
            <w:vAlign w:val="bottom"/>
          </w:tcPr>
          <w:p w14:paraId="3AE7D63D" w14:textId="77777777" w:rsidR="00FD5077" w:rsidRPr="00FD5077" w:rsidRDefault="00FD5077" w:rsidP="00FD5077">
            <w:pPr>
              <w:pStyle w:val="acctfourfigures"/>
              <w:tabs>
                <w:tab w:val="clear" w:pos="765"/>
                <w:tab w:val="decimal" w:pos="1017"/>
              </w:tabs>
              <w:spacing w:line="240" w:lineRule="atLeast"/>
              <w:ind w:left="-79" w:right="-79"/>
              <w:rPr>
                <w:b/>
                <w:bCs/>
                <w:sz w:val="20"/>
              </w:rPr>
            </w:pPr>
          </w:p>
        </w:tc>
        <w:tc>
          <w:tcPr>
            <w:tcW w:w="1211" w:type="dxa"/>
            <w:tcBorders>
              <w:top w:val="single" w:sz="4" w:space="0" w:color="auto"/>
            </w:tcBorders>
            <w:vAlign w:val="bottom"/>
          </w:tcPr>
          <w:p w14:paraId="6B12C331" w14:textId="77777777" w:rsidR="00FD5077" w:rsidRPr="00FD5077" w:rsidRDefault="00FD5077" w:rsidP="00FD5077">
            <w:pPr>
              <w:pStyle w:val="acctfourfigures"/>
              <w:tabs>
                <w:tab w:val="clear" w:pos="765"/>
                <w:tab w:val="decimal" w:pos="1017"/>
              </w:tabs>
              <w:spacing w:line="240" w:lineRule="atLeast"/>
              <w:ind w:left="-79" w:right="-79"/>
              <w:rPr>
                <w:sz w:val="20"/>
              </w:rPr>
            </w:pPr>
          </w:p>
        </w:tc>
        <w:tc>
          <w:tcPr>
            <w:tcW w:w="180" w:type="dxa"/>
            <w:vAlign w:val="bottom"/>
          </w:tcPr>
          <w:p w14:paraId="49D71142" w14:textId="77777777" w:rsidR="00FD5077" w:rsidRPr="00FD5077" w:rsidRDefault="00FD5077" w:rsidP="00FD5077">
            <w:pPr>
              <w:pStyle w:val="acctfourfigures"/>
              <w:tabs>
                <w:tab w:val="clear" w:pos="765"/>
                <w:tab w:val="decimal" w:pos="1017"/>
              </w:tabs>
              <w:spacing w:line="240" w:lineRule="atLeast"/>
              <w:ind w:left="-79" w:right="-79"/>
              <w:rPr>
                <w:sz w:val="20"/>
              </w:rPr>
            </w:pPr>
          </w:p>
        </w:tc>
        <w:tc>
          <w:tcPr>
            <w:tcW w:w="1217" w:type="dxa"/>
            <w:tcBorders>
              <w:top w:val="single" w:sz="4" w:space="0" w:color="auto"/>
            </w:tcBorders>
            <w:vAlign w:val="bottom"/>
          </w:tcPr>
          <w:p w14:paraId="5ABDDE87" w14:textId="77777777" w:rsidR="00FD5077" w:rsidRPr="00FD5077" w:rsidRDefault="00FD5077" w:rsidP="00FD5077">
            <w:pPr>
              <w:pStyle w:val="acctfourfigures"/>
              <w:tabs>
                <w:tab w:val="clear" w:pos="765"/>
                <w:tab w:val="decimal" w:pos="1017"/>
              </w:tabs>
              <w:spacing w:line="240" w:lineRule="atLeast"/>
              <w:ind w:left="-79" w:right="-79"/>
              <w:rPr>
                <w:sz w:val="20"/>
              </w:rPr>
            </w:pPr>
          </w:p>
        </w:tc>
        <w:tc>
          <w:tcPr>
            <w:tcW w:w="180" w:type="dxa"/>
            <w:vAlign w:val="bottom"/>
          </w:tcPr>
          <w:p w14:paraId="410EBACF" w14:textId="77777777" w:rsidR="00FD5077" w:rsidRPr="00FD5077" w:rsidRDefault="00FD5077" w:rsidP="00FD5077">
            <w:pPr>
              <w:pStyle w:val="acctfourfigures"/>
              <w:tabs>
                <w:tab w:val="clear" w:pos="765"/>
                <w:tab w:val="decimal" w:pos="1017"/>
              </w:tabs>
              <w:spacing w:line="240" w:lineRule="atLeast"/>
              <w:ind w:left="-79" w:right="-79"/>
              <w:rPr>
                <w:sz w:val="20"/>
              </w:rPr>
            </w:pPr>
          </w:p>
        </w:tc>
        <w:tc>
          <w:tcPr>
            <w:tcW w:w="1190" w:type="dxa"/>
            <w:tcBorders>
              <w:top w:val="single" w:sz="4" w:space="0" w:color="auto"/>
            </w:tcBorders>
            <w:vAlign w:val="bottom"/>
          </w:tcPr>
          <w:p w14:paraId="6D2161E6" w14:textId="77777777" w:rsidR="00FD5077" w:rsidRPr="00FD5077" w:rsidRDefault="00FD5077" w:rsidP="00FD5077">
            <w:pPr>
              <w:pStyle w:val="acctfourfigures"/>
              <w:tabs>
                <w:tab w:val="clear" w:pos="765"/>
                <w:tab w:val="decimal" w:pos="1017"/>
              </w:tabs>
              <w:spacing w:line="240" w:lineRule="atLeast"/>
              <w:ind w:left="-79" w:right="-79"/>
              <w:rPr>
                <w:sz w:val="20"/>
              </w:rPr>
            </w:pPr>
          </w:p>
        </w:tc>
        <w:tc>
          <w:tcPr>
            <w:tcW w:w="180" w:type="dxa"/>
            <w:vAlign w:val="bottom"/>
          </w:tcPr>
          <w:p w14:paraId="34B5B86E" w14:textId="77777777" w:rsidR="00FD5077" w:rsidRPr="00FD5077" w:rsidRDefault="00FD5077" w:rsidP="00FD5077">
            <w:pPr>
              <w:pStyle w:val="acctfourfigures"/>
              <w:tabs>
                <w:tab w:val="clear" w:pos="765"/>
                <w:tab w:val="decimal" w:pos="1017"/>
              </w:tabs>
              <w:spacing w:line="240" w:lineRule="atLeast"/>
              <w:ind w:left="-79" w:right="-79"/>
              <w:rPr>
                <w:sz w:val="20"/>
              </w:rPr>
            </w:pPr>
          </w:p>
        </w:tc>
        <w:tc>
          <w:tcPr>
            <w:tcW w:w="1220" w:type="dxa"/>
            <w:tcBorders>
              <w:top w:val="single" w:sz="4" w:space="0" w:color="auto"/>
            </w:tcBorders>
            <w:vAlign w:val="bottom"/>
          </w:tcPr>
          <w:p w14:paraId="3A7121D0" w14:textId="77777777" w:rsidR="00FD5077" w:rsidRPr="00FD5077" w:rsidRDefault="00FD5077" w:rsidP="00FD5077">
            <w:pPr>
              <w:pStyle w:val="acctfourfigures"/>
              <w:tabs>
                <w:tab w:val="clear" w:pos="765"/>
                <w:tab w:val="decimal" w:pos="1017"/>
              </w:tabs>
              <w:spacing w:line="240" w:lineRule="atLeast"/>
              <w:ind w:left="-79" w:right="-79"/>
              <w:rPr>
                <w:sz w:val="20"/>
              </w:rPr>
            </w:pPr>
          </w:p>
        </w:tc>
        <w:tc>
          <w:tcPr>
            <w:tcW w:w="180" w:type="dxa"/>
            <w:vAlign w:val="bottom"/>
          </w:tcPr>
          <w:p w14:paraId="212AF7D7" w14:textId="77777777" w:rsidR="00FD5077" w:rsidRPr="00FD5077" w:rsidRDefault="00FD5077" w:rsidP="00FD5077">
            <w:pPr>
              <w:pStyle w:val="acctfourfigures"/>
              <w:tabs>
                <w:tab w:val="clear" w:pos="765"/>
                <w:tab w:val="decimal" w:pos="1017"/>
              </w:tabs>
              <w:spacing w:line="240" w:lineRule="atLeast"/>
              <w:ind w:left="-79" w:right="-79"/>
              <w:rPr>
                <w:sz w:val="20"/>
              </w:rPr>
            </w:pPr>
          </w:p>
        </w:tc>
        <w:tc>
          <w:tcPr>
            <w:tcW w:w="1269" w:type="dxa"/>
            <w:tcBorders>
              <w:top w:val="single" w:sz="4" w:space="0" w:color="auto"/>
            </w:tcBorders>
            <w:vAlign w:val="bottom"/>
          </w:tcPr>
          <w:p w14:paraId="0872AD54" w14:textId="77777777" w:rsidR="00FD5077" w:rsidRPr="00FD5077" w:rsidRDefault="00FD5077" w:rsidP="00FD5077">
            <w:pPr>
              <w:pStyle w:val="acctfourfigures"/>
              <w:tabs>
                <w:tab w:val="clear" w:pos="765"/>
                <w:tab w:val="decimal" w:pos="1017"/>
              </w:tabs>
              <w:spacing w:line="240" w:lineRule="atLeast"/>
              <w:ind w:left="-79" w:right="-79"/>
              <w:rPr>
                <w:sz w:val="20"/>
              </w:rPr>
            </w:pPr>
          </w:p>
        </w:tc>
        <w:tc>
          <w:tcPr>
            <w:tcW w:w="180" w:type="dxa"/>
            <w:vAlign w:val="bottom"/>
          </w:tcPr>
          <w:p w14:paraId="3270282A" w14:textId="77777777" w:rsidR="00FD5077" w:rsidRPr="00FD5077" w:rsidRDefault="00FD5077" w:rsidP="00FD5077">
            <w:pPr>
              <w:pStyle w:val="acctfourfigures"/>
              <w:tabs>
                <w:tab w:val="clear" w:pos="765"/>
                <w:tab w:val="decimal" w:pos="1017"/>
              </w:tabs>
              <w:spacing w:line="240" w:lineRule="atLeast"/>
              <w:ind w:left="-79" w:right="-79"/>
              <w:rPr>
                <w:sz w:val="20"/>
              </w:rPr>
            </w:pPr>
          </w:p>
        </w:tc>
        <w:tc>
          <w:tcPr>
            <w:tcW w:w="1215" w:type="dxa"/>
            <w:tcBorders>
              <w:top w:val="single" w:sz="4" w:space="0" w:color="auto"/>
            </w:tcBorders>
            <w:vAlign w:val="bottom"/>
          </w:tcPr>
          <w:p w14:paraId="13C19306" w14:textId="77777777" w:rsidR="00FD5077" w:rsidRPr="00FD5077" w:rsidRDefault="00FD5077" w:rsidP="00FD5077">
            <w:pPr>
              <w:pStyle w:val="acctfourfigures"/>
              <w:tabs>
                <w:tab w:val="clear" w:pos="765"/>
                <w:tab w:val="decimal" w:pos="1017"/>
              </w:tabs>
              <w:spacing w:line="240" w:lineRule="atLeast"/>
              <w:ind w:left="-79" w:right="-79"/>
              <w:rPr>
                <w:sz w:val="20"/>
              </w:rPr>
            </w:pPr>
          </w:p>
        </w:tc>
        <w:tc>
          <w:tcPr>
            <w:tcW w:w="195" w:type="dxa"/>
            <w:vAlign w:val="bottom"/>
          </w:tcPr>
          <w:p w14:paraId="043216C3" w14:textId="77777777" w:rsidR="00FD5077" w:rsidRPr="00FD5077" w:rsidRDefault="00FD5077" w:rsidP="00FD5077">
            <w:pPr>
              <w:pStyle w:val="acctfourfigures"/>
              <w:tabs>
                <w:tab w:val="clear" w:pos="765"/>
                <w:tab w:val="decimal" w:pos="1017"/>
              </w:tabs>
              <w:spacing w:line="240" w:lineRule="atLeast"/>
              <w:ind w:left="-79" w:right="-79"/>
              <w:rPr>
                <w:sz w:val="20"/>
              </w:rPr>
            </w:pPr>
          </w:p>
        </w:tc>
        <w:tc>
          <w:tcPr>
            <w:tcW w:w="1227" w:type="dxa"/>
            <w:tcBorders>
              <w:top w:val="single" w:sz="4" w:space="0" w:color="auto"/>
            </w:tcBorders>
            <w:vAlign w:val="bottom"/>
          </w:tcPr>
          <w:p w14:paraId="109FF88E" w14:textId="77777777" w:rsidR="00FD5077" w:rsidRPr="00FD5077" w:rsidRDefault="00FD5077" w:rsidP="00FD5077">
            <w:pPr>
              <w:pStyle w:val="acctfourfigures"/>
              <w:tabs>
                <w:tab w:val="clear" w:pos="765"/>
                <w:tab w:val="decimal" w:pos="1017"/>
              </w:tabs>
              <w:spacing w:line="240" w:lineRule="atLeast"/>
              <w:ind w:left="-79" w:right="-79"/>
              <w:rPr>
                <w:sz w:val="20"/>
              </w:rPr>
            </w:pPr>
          </w:p>
        </w:tc>
      </w:tr>
      <w:tr w:rsidR="00FD5077" w:rsidRPr="00A459FD" w14:paraId="4AADBB00" w14:textId="77777777" w:rsidTr="00FD5077">
        <w:trPr>
          <w:cantSplit/>
        </w:trPr>
        <w:tc>
          <w:tcPr>
            <w:tcW w:w="3780" w:type="dxa"/>
          </w:tcPr>
          <w:p w14:paraId="3312EAB3" w14:textId="77777777" w:rsidR="00FD5077" w:rsidRPr="00FD5077" w:rsidRDefault="00FD5077" w:rsidP="00FD5077">
            <w:pPr>
              <w:spacing w:line="240" w:lineRule="atLeast"/>
              <w:ind w:left="180" w:right="-79" w:hanging="180"/>
              <w:rPr>
                <w:sz w:val="20"/>
                <w:lang w:bidi="th-TH"/>
              </w:rPr>
            </w:pPr>
            <w:r w:rsidRPr="00FD5077">
              <w:rPr>
                <w:sz w:val="20"/>
                <w:lang w:bidi="th-TH"/>
              </w:rPr>
              <w:t>Interest income</w:t>
            </w:r>
          </w:p>
        </w:tc>
        <w:tc>
          <w:tcPr>
            <w:tcW w:w="1213" w:type="dxa"/>
            <w:vAlign w:val="bottom"/>
          </w:tcPr>
          <w:p w14:paraId="77C29DB4" w14:textId="2E359EA0" w:rsidR="00FD5077" w:rsidRPr="00FD5077" w:rsidRDefault="00FD5077" w:rsidP="00FD5077">
            <w:pPr>
              <w:pStyle w:val="acctfourfigures"/>
              <w:tabs>
                <w:tab w:val="clear" w:pos="765"/>
                <w:tab w:val="decimal" w:pos="1017"/>
              </w:tabs>
              <w:spacing w:line="240" w:lineRule="atLeast"/>
              <w:ind w:left="-79" w:right="-79"/>
              <w:rPr>
                <w:sz w:val="20"/>
              </w:rPr>
            </w:pPr>
            <w:r w:rsidRPr="00FD5077">
              <w:rPr>
                <w:sz w:val="20"/>
              </w:rPr>
              <w:t xml:space="preserve"> 5,263 </w:t>
            </w:r>
          </w:p>
        </w:tc>
        <w:tc>
          <w:tcPr>
            <w:tcW w:w="180" w:type="dxa"/>
            <w:vAlign w:val="bottom"/>
          </w:tcPr>
          <w:p w14:paraId="002909F1" w14:textId="77777777" w:rsidR="00FD5077" w:rsidRPr="00FD5077" w:rsidRDefault="00FD5077" w:rsidP="00FD5077">
            <w:pPr>
              <w:pStyle w:val="acctfourfigures"/>
              <w:tabs>
                <w:tab w:val="clear" w:pos="765"/>
                <w:tab w:val="decimal" w:pos="1017"/>
              </w:tabs>
              <w:spacing w:line="240" w:lineRule="atLeast"/>
              <w:ind w:left="-79" w:right="-79"/>
              <w:rPr>
                <w:sz w:val="20"/>
              </w:rPr>
            </w:pPr>
          </w:p>
        </w:tc>
        <w:tc>
          <w:tcPr>
            <w:tcW w:w="1211" w:type="dxa"/>
            <w:vAlign w:val="bottom"/>
          </w:tcPr>
          <w:p w14:paraId="416F064B" w14:textId="73E86CA0" w:rsidR="00FD5077" w:rsidRPr="00FD5077" w:rsidRDefault="00FD5077" w:rsidP="00FD5077">
            <w:pPr>
              <w:pStyle w:val="acctfourfigures"/>
              <w:tabs>
                <w:tab w:val="clear" w:pos="765"/>
                <w:tab w:val="decimal" w:pos="1017"/>
              </w:tabs>
              <w:spacing w:line="240" w:lineRule="atLeast"/>
              <w:ind w:left="-79" w:right="-79"/>
              <w:rPr>
                <w:sz w:val="20"/>
              </w:rPr>
            </w:pPr>
            <w:r w:rsidRPr="00FD5077">
              <w:rPr>
                <w:sz w:val="20"/>
              </w:rPr>
              <w:t>10,598</w:t>
            </w:r>
          </w:p>
        </w:tc>
        <w:tc>
          <w:tcPr>
            <w:tcW w:w="180" w:type="dxa"/>
            <w:vAlign w:val="bottom"/>
          </w:tcPr>
          <w:p w14:paraId="5B513760" w14:textId="77777777" w:rsidR="00FD5077" w:rsidRPr="00FD5077" w:rsidRDefault="00FD5077" w:rsidP="00FD5077">
            <w:pPr>
              <w:pStyle w:val="acctfourfigures"/>
              <w:tabs>
                <w:tab w:val="clear" w:pos="765"/>
                <w:tab w:val="decimal" w:pos="1017"/>
              </w:tabs>
              <w:spacing w:line="240" w:lineRule="atLeast"/>
              <w:ind w:left="-79" w:right="-79"/>
              <w:rPr>
                <w:sz w:val="20"/>
              </w:rPr>
            </w:pPr>
          </w:p>
        </w:tc>
        <w:tc>
          <w:tcPr>
            <w:tcW w:w="1217" w:type="dxa"/>
            <w:vAlign w:val="bottom"/>
          </w:tcPr>
          <w:p w14:paraId="55C634B7" w14:textId="33CB02D8" w:rsidR="00FD5077" w:rsidRPr="00FD5077" w:rsidRDefault="00FD5077" w:rsidP="00FD5077">
            <w:pPr>
              <w:pStyle w:val="acctfourfigures"/>
              <w:tabs>
                <w:tab w:val="clear" w:pos="765"/>
                <w:tab w:val="decimal" w:pos="1017"/>
              </w:tabs>
              <w:spacing w:line="240" w:lineRule="atLeast"/>
              <w:ind w:left="-79" w:right="-79"/>
              <w:rPr>
                <w:sz w:val="20"/>
              </w:rPr>
            </w:pPr>
            <w:r w:rsidRPr="00FD5077">
              <w:rPr>
                <w:sz w:val="20"/>
              </w:rPr>
              <w:t xml:space="preserve"> 4,939 </w:t>
            </w:r>
          </w:p>
        </w:tc>
        <w:tc>
          <w:tcPr>
            <w:tcW w:w="180" w:type="dxa"/>
            <w:vAlign w:val="bottom"/>
          </w:tcPr>
          <w:p w14:paraId="2FE13E54" w14:textId="77777777" w:rsidR="00FD5077" w:rsidRPr="00FD5077" w:rsidRDefault="00FD5077" w:rsidP="00FD5077">
            <w:pPr>
              <w:pStyle w:val="acctfourfigures"/>
              <w:tabs>
                <w:tab w:val="clear" w:pos="765"/>
                <w:tab w:val="decimal" w:pos="1017"/>
              </w:tabs>
              <w:spacing w:line="240" w:lineRule="atLeast"/>
              <w:ind w:left="-79" w:right="-79"/>
              <w:rPr>
                <w:sz w:val="20"/>
              </w:rPr>
            </w:pPr>
          </w:p>
        </w:tc>
        <w:tc>
          <w:tcPr>
            <w:tcW w:w="1190" w:type="dxa"/>
            <w:vAlign w:val="bottom"/>
          </w:tcPr>
          <w:p w14:paraId="6F20DAEE" w14:textId="550E87F1" w:rsidR="00FD5077" w:rsidRPr="00FD5077" w:rsidRDefault="00FD5077" w:rsidP="00FD5077">
            <w:pPr>
              <w:pStyle w:val="acctfourfigures"/>
              <w:tabs>
                <w:tab w:val="clear" w:pos="765"/>
                <w:tab w:val="decimal" w:pos="1017"/>
              </w:tabs>
              <w:spacing w:line="240" w:lineRule="atLeast"/>
              <w:ind w:left="-79" w:right="-79"/>
              <w:rPr>
                <w:sz w:val="20"/>
              </w:rPr>
            </w:pPr>
            <w:r w:rsidRPr="00FD5077">
              <w:rPr>
                <w:sz w:val="20"/>
              </w:rPr>
              <w:t>7,402</w:t>
            </w:r>
          </w:p>
        </w:tc>
        <w:tc>
          <w:tcPr>
            <w:tcW w:w="180" w:type="dxa"/>
            <w:vAlign w:val="bottom"/>
          </w:tcPr>
          <w:p w14:paraId="5A7BC210" w14:textId="77777777" w:rsidR="00FD5077" w:rsidRPr="00FD5077" w:rsidRDefault="00FD5077" w:rsidP="00FD5077">
            <w:pPr>
              <w:pStyle w:val="acctfourfigures"/>
              <w:tabs>
                <w:tab w:val="clear" w:pos="765"/>
                <w:tab w:val="decimal" w:pos="1017"/>
              </w:tabs>
              <w:spacing w:line="240" w:lineRule="atLeast"/>
              <w:ind w:left="-79" w:right="-79"/>
              <w:rPr>
                <w:sz w:val="20"/>
              </w:rPr>
            </w:pPr>
          </w:p>
        </w:tc>
        <w:tc>
          <w:tcPr>
            <w:tcW w:w="1220" w:type="dxa"/>
            <w:vAlign w:val="bottom"/>
          </w:tcPr>
          <w:p w14:paraId="58D0C557" w14:textId="3B9D1C8B" w:rsidR="00FD5077" w:rsidRPr="00FD5077" w:rsidRDefault="00FD5077" w:rsidP="00FD5077">
            <w:pPr>
              <w:pStyle w:val="acctfourfigures"/>
              <w:tabs>
                <w:tab w:val="clear" w:pos="765"/>
                <w:tab w:val="decimal" w:pos="735"/>
              </w:tabs>
              <w:spacing w:line="240" w:lineRule="atLeast"/>
              <w:ind w:left="-79" w:right="-79"/>
              <w:rPr>
                <w:sz w:val="20"/>
              </w:rPr>
            </w:pPr>
            <w:r w:rsidRPr="00FD5077">
              <w:rPr>
                <w:sz w:val="20"/>
              </w:rPr>
              <w:t>-</w:t>
            </w:r>
          </w:p>
        </w:tc>
        <w:tc>
          <w:tcPr>
            <w:tcW w:w="180" w:type="dxa"/>
            <w:vAlign w:val="bottom"/>
          </w:tcPr>
          <w:p w14:paraId="5C2F792A" w14:textId="77777777" w:rsidR="00FD5077" w:rsidRPr="00FD5077" w:rsidRDefault="00FD5077" w:rsidP="00FD5077">
            <w:pPr>
              <w:pStyle w:val="acctfourfigures"/>
              <w:tabs>
                <w:tab w:val="clear" w:pos="765"/>
                <w:tab w:val="decimal" w:pos="1017"/>
              </w:tabs>
              <w:spacing w:line="240" w:lineRule="atLeast"/>
              <w:ind w:left="-79" w:right="-79"/>
              <w:rPr>
                <w:sz w:val="20"/>
              </w:rPr>
            </w:pPr>
          </w:p>
        </w:tc>
        <w:tc>
          <w:tcPr>
            <w:tcW w:w="1269" w:type="dxa"/>
            <w:vAlign w:val="bottom"/>
          </w:tcPr>
          <w:p w14:paraId="244822F1" w14:textId="158B064C" w:rsidR="00FD5077" w:rsidRPr="00FD5077" w:rsidRDefault="00FD5077" w:rsidP="00FD5077">
            <w:pPr>
              <w:pStyle w:val="acctfourfigures"/>
              <w:tabs>
                <w:tab w:val="clear" w:pos="765"/>
                <w:tab w:val="decimal" w:pos="735"/>
              </w:tabs>
              <w:spacing w:line="240" w:lineRule="atLeast"/>
              <w:ind w:left="-79" w:right="-79"/>
              <w:rPr>
                <w:sz w:val="20"/>
              </w:rPr>
            </w:pPr>
            <w:r w:rsidRPr="00FD5077">
              <w:rPr>
                <w:sz w:val="20"/>
              </w:rPr>
              <w:t>-</w:t>
            </w:r>
          </w:p>
        </w:tc>
        <w:tc>
          <w:tcPr>
            <w:tcW w:w="180" w:type="dxa"/>
            <w:vAlign w:val="bottom"/>
          </w:tcPr>
          <w:p w14:paraId="7E71337D" w14:textId="77777777" w:rsidR="00FD5077" w:rsidRPr="00FD5077" w:rsidRDefault="00FD5077" w:rsidP="00FD5077">
            <w:pPr>
              <w:pStyle w:val="acctfourfigures"/>
              <w:tabs>
                <w:tab w:val="clear" w:pos="765"/>
                <w:tab w:val="decimal" w:pos="1017"/>
              </w:tabs>
              <w:spacing w:line="240" w:lineRule="atLeast"/>
              <w:ind w:left="-79" w:right="-79"/>
              <w:rPr>
                <w:sz w:val="20"/>
              </w:rPr>
            </w:pPr>
          </w:p>
        </w:tc>
        <w:tc>
          <w:tcPr>
            <w:tcW w:w="1215" w:type="dxa"/>
            <w:vAlign w:val="bottom"/>
          </w:tcPr>
          <w:p w14:paraId="57D14E9A" w14:textId="18055ED0" w:rsidR="00FD5077" w:rsidRPr="00FD5077" w:rsidRDefault="00FD5077" w:rsidP="00FD5077">
            <w:pPr>
              <w:pStyle w:val="acctfourfigures"/>
              <w:tabs>
                <w:tab w:val="clear" w:pos="765"/>
                <w:tab w:val="decimal" w:pos="1017"/>
              </w:tabs>
              <w:spacing w:line="240" w:lineRule="atLeast"/>
              <w:ind w:left="-79" w:right="-79"/>
              <w:rPr>
                <w:sz w:val="20"/>
              </w:rPr>
            </w:pPr>
            <w:r w:rsidRPr="00FD5077">
              <w:rPr>
                <w:sz w:val="20"/>
              </w:rPr>
              <w:t xml:space="preserve"> 10,202 </w:t>
            </w:r>
          </w:p>
        </w:tc>
        <w:tc>
          <w:tcPr>
            <w:tcW w:w="195" w:type="dxa"/>
            <w:vAlign w:val="bottom"/>
          </w:tcPr>
          <w:p w14:paraId="13C13E18" w14:textId="77777777" w:rsidR="00FD5077" w:rsidRPr="00FD5077" w:rsidRDefault="00FD5077" w:rsidP="00FD5077">
            <w:pPr>
              <w:pStyle w:val="acctfourfigures"/>
              <w:tabs>
                <w:tab w:val="clear" w:pos="765"/>
                <w:tab w:val="decimal" w:pos="1017"/>
              </w:tabs>
              <w:spacing w:line="240" w:lineRule="atLeast"/>
              <w:ind w:left="-79" w:right="-79"/>
              <w:rPr>
                <w:sz w:val="20"/>
              </w:rPr>
            </w:pPr>
          </w:p>
        </w:tc>
        <w:tc>
          <w:tcPr>
            <w:tcW w:w="1227" w:type="dxa"/>
            <w:vAlign w:val="bottom"/>
          </w:tcPr>
          <w:p w14:paraId="7777D184" w14:textId="4F0611FC" w:rsidR="00FD5077" w:rsidRPr="00FD5077" w:rsidRDefault="00FD5077" w:rsidP="00FD5077">
            <w:pPr>
              <w:pStyle w:val="acctfourfigures"/>
              <w:tabs>
                <w:tab w:val="clear" w:pos="765"/>
                <w:tab w:val="decimal" w:pos="1017"/>
              </w:tabs>
              <w:spacing w:line="240" w:lineRule="atLeast"/>
              <w:ind w:left="-79" w:right="-79"/>
              <w:rPr>
                <w:sz w:val="20"/>
              </w:rPr>
            </w:pPr>
            <w:r w:rsidRPr="00FD5077">
              <w:rPr>
                <w:sz w:val="20"/>
              </w:rPr>
              <w:t>18,000</w:t>
            </w:r>
          </w:p>
        </w:tc>
      </w:tr>
      <w:tr w:rsidR="00FD5077" w:rsidRPr="00A459FD" w14:paraId="60FB1D08" w14:textId="77777777" w:rsidTr="00FD5077">
        <w:trPr>
          <w:cantSplit/>
        </w:trPr>
        <w:tc>
          <w:tcPr>
            <w:tcW w:w="3780" w:type="dxa"/>
          </w:tcPr>
          <w:p w14:paraId="05EBC732" w14:textId="77777777" w:rsidR="00FD5077" w:rsidRPr="00FD5077" w:rsidRDefault="00FD5077" w:rsidP="00FD5077">
            <w:pPr>
              <w:spacing w:line="240" w:lineRule="atLeast"/>
              <w:ind w:left="180" w:right="-79" w:hanging="180"/>
              <w:rPr>
                <w:sz w:val="20"/>
                <w:lang w:bidi="th-TH"/>
              </w:rPr>
            </w:pPr>
            <w:r w:rsidRPr="00FD5077">
              <w:rPr>
                <w:sz w:val="20"/>
                <w:lang w:bidi="th-TH"/>
              </w:rPr>
              <w:t>Other income</w:t>
            </w:r>
          </w:p>
        </w:tc>
        <w:tc>
          <w:tcPr>
            <w:tcW w:w="1213" w:type="dxa"/>
            <w:vAlign w:val="bottom"/>
          </w:tcPr>
          <w:p w14:paraId="4145749F" w14:textId="5A132A61" w:rsidR="00FD5077" w:rsidRPr="00FD5077" w:rsidRDefault="00FD5077" w:rsidP="00FD5077">
            <w:pPr>
              <w:pStyle w:val="acctfourfigures"/>
              <w:tabs>
                <w:tab w:val="clear" w:pos="765"/>
                <w:tab w:val="decimal" w:pos="1017"/>
              </w:tabs>
              <w:spacing w:line="240" w:lineRule="atLeast"/>
              <w:ind w:left="-79" w:right="-79"/>
              <w:rPr>
                <w:sz w:val="20"/>
              </w:rPr>
            </w:pPr>
            <w:r w:rsidRPr="00FD5077">
              <w:rPr>
                <w:sz w:val="20"/>
              </w:rPr>
              <w:t xml:space="preserve"> 26,422 </w:t>
            </w:r>
          </w:p>
        </w:tc>
        <w:tc>
          <w:tcPr>
            <w:tcW w:w="180" w:type="dxa"/>
            <w:vAlign w:val="bottom"/>
          </w:tcPr>
          <w:p w14:paraId="2097DF17" w14:textId="77777777" w:rsidR="00FD5077" w:rsidRPr="00FD5077" w:rsidRDefault="00FD5077" w:rsidP="00FD5077">
            <w:pPr>
              <w:pStyle w:val="acctfourfigures"/>
              <w:tabs>
                <w:tab w:val="clear" w:pos="765"/>
                <w:tab w:val="decimal" w:pos="1017"/>
              </w:tabs>
              <w:spacing w:line="240" w:lineRule="atLeast"/>
              <w:ind w:left="-79" w:right="-79"/>
              <w:rPr>
                <w:sz w:val="20"/>
              </w:rPr>
            </w:pPr>
          </w:p>
        </w:tc>
        <w:tc>
          <w:tcPr>
            <w:tcW w:w="1211" w:type="dxa"/>
            <w:vAlign w:val="bottom"/>
          </w:tcPr>
          <w:p w14:paraId="7D563B56" w14:textId="369C3428" w:rsidR="00FD5077" w:rsidRPr="00FD5077" w:rsidRDefault="00FD5077" w:rsidP="00FD5077">
            <w:pPr>
              <w:pStyle w:val="acctfourfigures"/>
              <w:tabs>
                <w:tab w:val="clear" w:pos="765"/>
                <w:tab w:val="decimal" w:pos="1017"/>
              </w:tabs>
              <w:spacing w:line="240" w:lineRule="atLeast"/>
              <w:ind w:left="-79" w:right="-79"/>
              <w:rPr>
                <w:sz w:val="20"/>
              </w:rPr>
            </w:pPr>
            <w:r w:rsidRPr="00FD5077">
              <w:rPr>
                <w:sz w:val="20"/>
              </w:rPr>
              <w:t>585</w:t>
            </w:r>
          </w:p>
        </w:tc>
        <w:tc>
          <w:tcPr>
            <w:tcW w:w="180" w:type="dxa"/>
            <w:vAlign w:val="bottom"/>
          </w:tcPr>
          <w:p w14:paraId="702F451B" w14:textId="77777777" w:rsidR="00FD5077" w:rsidRPr="00FD5077" w:rsidRDefault="00FD5077" w:rsidP="00FD5077">
            <w:pPr>
              <w:pStyle w:val="acctfourfigures"/>
              <w:tabs>
                <w:tab w:val="clear" w:pos="765"/>
                <w:tab w:val="decimal" w:pos="1017"/>
              </w:tabs>
              <w:spacing w:line="240" w:lineRule="atLeast"/>
              <w:ind w:left="-79" w:right="-79"/>
              <w:rPr>
                <w:sz w:val="20"/>
              </w:rPr>
            </w:pPr>
          </w:p>
        </w:tc>
        <w:tc>
          <w:tcPr>
            <w:tcW w:w="1217" w:type="dxa"/>
            <w:vAlign w:val="bottom"/>
          </w:tcPr>
          <w:p w14:paraId="607B082E" w14:textId="0E38EDAA" w:rsidR="00FD5077" w:rsidRPr="00FD5077" w:rsidRDefault="00FD5077" w:rsidP="00FD5077">
            <w:pPr>
              <w:pStyle w:val="acctfourfigures"/>
              <w:tabs>
                <w:tab w:val="clear" w:pos="765"/>
                <w:tab w:val="decimal" w:pos="1017"/>
              </w:tabs>
              <w:spacing w:line="240" w:lineRule="atLeast"/>
              <w:ind w:left="-79" w:right="-79"/>
              <w:rPr>
                <w:sz w:val="20"/>
              </w:rPr>
            </w:pPr>
            <w:r w:rsidRPr="00FD5077">
              <w:rPr>
                <w:sz w:val="20"/>
              </w:rPr>
              <w:t xml:space="preserve"> 14,835 </w:t>
            </w:r>
          </w:p>
        </w:tc>
        <w:tc>
          <w:tcPr>
            <w:tcW w:w="180" w:type="dxa"/>
            <w:vAlign w:val="bottom"/>
          </w:tcPr>
          <w:p w14:paraId="6AF5B1C9" w14:textId="77777777" w:rsidR="00FD5077" w:rsidRPr="00FD5077" w:rsidRDefault="00FD5077" w:rsidP="00FD5077">
            <w:pPr>
              <w:pStyle w:val="acctfourfigures"/>
              <w:tabs>
                <w:tab w:val="clear" w:pos="765"/>
                <w:tab w:val="decimal" w:pos="1017"/>
              </w:tabs>
              <w:spacing w:line="240" w:lineRule="atLeast"/>
              <w:ind w:left="-79" w:right="-79"/>
              <w:rPr>
                <w:sz w:val="20"/>
              </w:rPr>
            </w:pPr>
          </w:p>
        </w:tc>
        <w:tc>
          <w:tcPr>
            <w:tcW w:w="1190" w:type="dxa"/>
            <w:vAlign w:val="bottom"/>
          </w:tcPr>
          <w:p w14:paraId="6EB26D7E" w14:textId="4117709D" w:rsidR="00FD5077" w:rsidRPr="00FD5077" w:rsidRDefault="00FD5077" w:rsidP="00FD5077">
            <w:pPr>
              <w:pStyle w:val="acctfourfigures"/>
              <w:tabs>
                <w:tab w:val="clear" w:pos="765"/>
                <w:tab w:val="decimal" w:pos="1017"/>
              </w:tabs>
              <w:spacing w:line="240" w:lineRule="atLeast"/>
              <w:ind w:left="-79" w:right="-79"/>
              <w:rPr>
                <w:sz w:val="20"/>
              </w:rPr>
            </w:pPr>
            <w:r w:rsidRPr="00FD5077">
              <w:rPr>
                <w:sz w:val="20"/>
              </w:rPr>
              <w:t>3</w:t>
            </w:r>
            <w:r w:rsidR="00543C4B">
              <w:rPr>
                <w:sz w:val="20"/>
              </w:rPr>
              <w:t>4</w:t>
            </w:r>
            <w:r w:rsidRPr="00FD5077">
              <w:rPr>
                <w:sz w:val="20"/>
              </w:rPr>
              <w:t>,</w:t>
            </w:r>
            <w:r w:rsidR="00543C4B">
              <w:rPr>
                <w:sz w:val="20"/>
              </w:rPr>
              <w:t>088</w:t>
            </w:r>
          </w:p>
        </w:tc>
        <w:tc>
          <w:tcPr>
            <w:tcW w:w="180" w:type="dxa"/>
            <w:vAlign w:val="bottom"/>
          </w:tcPr>
          <w:p w14:paraId="4E1F762E" w14:textId="77777777" w:rsidR="00FD5077" w:rsidRPr="00FD5077" w:rsidRDefault="00FD5077" w:rsidP="00FD5077">
            <w:pPr>
              <w:pStyle w:val="acctfourfigures"/>
              <w:tabs>
                <w:tab w:val="clear" w:pos="765"/>
                <w:tab w:val="decimal" w:pos="1017"/>
              </w:tabs>
              <w:spacing w:line="240" w:lineRule="atLeast"/>
              <w:ind w:left="-79" w:right="-79"/>
              <w:rPr>
                <w:sz w:val="20"/>
              </w:rPr>
            </w:pPr>
          </w:p>
        </w:tc>
        <w:tc>
          <w:tcPr>
            <w:tcW w:w="1220" w:type="dxa"/>
            <w:vAlign w:val="bottom"/>
          </w:tcPr>
          <w:p w14:paraId="2805A2D9" w14:textId="155CCAD4" w:rsidR="00FD5077" w:rsidRPr="00FD5077" w:rsidRDefault="00FD5077" w:rsidP="00FD5077">
            <w:pPr>
              <w:pStyle w:val="acctfourfigures"/>
              <w:tabs>
                <w:tab w:val="clear" w:pos="765"/>
                <w:tab w:val="decimal" w:pos="1017"/>
              </w:tabs>
              <w:spacing w:line="240" w:lineRule="atLeast"/>
              <w:ind w:left="-79" w:right="-79"/>
              <w:rPr>
                <w:sz w:val="20"/>
              </w:rPr>
            </w:pPr>
            <w:r w:rsidRPr="00FD5077">
              <w:rPr>
                <w:sz w:val="20"/>
              </w:rPr>
              <w:t>(135)</w:t>
            </w:r>
          </w:p>
        </w:tc>
        <w:tc>
          <w:tcPr>
            <w:tcW w:w="180" w:type="dxa"/>
            <w:vAlign w:val="bottom"/>
          </w:tcPr>
          <w:p w14:paraId="7B451407" w14:textId="77777777" w:rsidR="00FD5077" w:rsidRPr="00FD5077" w:rsidRDefault="00FD5077" w:rsidP="00FD5077">
            <w:pPr>
              <w:pStyle w:val="acctfourfigures"/>
              <w:tabs>
                <w:tab w:val="clear" w:pos="765"/>
                <w:tab w:val="decimal" w:pos="1017"/>
              </w:tabs>
              <w:spacing w:line="240" w:lineRule="atLeast"/>
              <w:ind w:left="-79" w:right="-79"/>
              <w:rPr>
                <w:sz w:val="20"/>
              </w:rPr>
            </w:pPr>
          </w:p>
        </w:tc>
        <w:tc>
          <w:tcPr>
            <w:tcW w:w="1269" w:type="dxa"/>
            <w:vAlign w:val="bottom"/>
          </w:tcPr>
          <w:p w14:paraId="241E4F66" w14:textId="117D5652" w:rsidR="00FD5077" w:rsidRPr="00FD5077" w:rsidRDefault="00FD5077" w:rsidP="00FD5077">
            <w:pPr>
              <w:pStyle w:val="acctfourfigures"/>
              <w:tabs>
                <w:tab w:val="clear" w:pos="765"/>
                <w:tab w:val="decimal" w:pos="735"/>
              </w:tabs>
              <w:spacing w:line="240" w:lineRule="atLeast"/>
              <w:ind w:left="-79" w:right="-79"/>
              <w:rPr>
                <w:sz w:val="20"/>
              </w:rPr>
            </w:pPr>
            <w:r w:rsidRPr="00FD5077">
              <w:rPr>
                <w:sz w:val="20"/>
              </w:rPr>
              <w:t>-</w:t>
            </w:r>
          </w:p>
        </w:tc>
        <w:tc>
          <w:tcPr>
            <w:tcW w:w="180" w:type="dxa"/>
            <w:vAlign w:val="bottom"/>
          </w:tcPr>
          <w:p w14:paraId="39D8C376" w14:textId="77777777" w:rsidR="00FD5077" w:rsidRPr="00FD5077" w:rsidRDefault="00FD5077" w:rsidP="00FD5077">
            <w:pPr>
              <w:pStyle w:val="acctfourfigures"/>
              <w:tabs>
                <w:tab w:val="clear" w:pos="765"/>
                <w:tab w:val="decimal" w:pos="1017"/>
              </w:tabs>
              <w:spacing w:line="240" w:lineRule="atLeast"/>
              <w:ind w:left="-79" w:right="-79"/>
              <w:rPr>
                <w:sz w:val="20"/>
              </w:rPr>
            </w:pPr>
          </w:p>
        </w:tc>
        <w:tc>
          <w:tcPr>
            <w:tcW w:w="1215" w:type="dxa"/>
            <w:vAlign w:val="bottom"/>
          </w:tcPr>
          <w:p w14:paraId="4BCF63AD" w14:textId="2112FF92" w:rsidR="00FD5077" w:rsidRPr="00FD5077" w:rsidRDefault="00FD5077" w:rsidP="00FD5077">
            <w:pPr>
              <w:pStyle w:val="acctfourfigures"/>
              <w:tabs>
                <w:tab w:val="clear" w:pos="765"/>
                <w:tab w:val="decimal" w:pos="1017"/>
              </w:tabs>
              <w:spacing w:line="240" w:lineRule="atLeast"/>
              <w:ind w:left="-79" w:right="-79"/>
              <w:rPr>
                <w:sz w:val="20"/>
              </w:rPr>
            </w:pPr>
            <w:r w:rsidRPr="00FD5077">
              <w:rPr>
                <w:sz w:val="20"/>
              </w:rPr>
              <w:t xml:space="preserve"> 41,122 </w:t>
            </w:r>
          </w:p>
        </w:tc>
        <w:tc>
          <w:tcPr>
            <w:tcW w:w="195" w:type="dxa"/>
            <w:vAlign w:val="bottom"/>
          </w:tcPr>
          <w:p w14:paraId="6E2FCD92" w14:textId="77777777" w:rsidR="00FD5077" w:rsidRPr="00FD5077" w:rsidRDefault="00FD5077" w:rsidP="00FD5077">
            <w:pPr>
              <w:pStyle w:val="acctfourfigures"/>
              <w:tabs>
                <w:tab w:val="clear" w:pos="765"/>
                <w:tab w:val="decimal" w:pos="1017"/>
              </w:tabs>
              <w:spacing w:line="240" w:lineRule="atLeast"/>
              <w:ind w:left="-79" w:right="-79"/>
              <w:rPr>
                <w:sz w:val="20"/>
              </w:rPr>
            </w:pPr>
          </w:p>
        </w:tc>
        <w:tc>
          <w:tcPr>
            <w:tcW w:w="1227" w:type="dxa"/>
            <w:vAlign w:val="bottom"/>
          </w:tcPr>
          <w:p w14:paraId="3AEE3F31" w14:textId="0AA83186" w:rsidR="00FD5077" w:rsidRPr="00FD5077" w:rsidRDefault="00FD5077" w:rsidP="00FD5077">
            <w:pPr>
              <w:pStyle w:val="acctfourfigures"/>
              <w:tabs>
                <w:tab w:val="clear" w:pos="765"/>
                <w:tab w:val="decimal" w:pos="1017"/>
              </w:tabs>
              <w:spacing w:line="240" w:lineRule="atLeast"/>
              <w:ind w:left="-79" w:right="-79"/>
              <w:rPr>
                <w:sz w:val="20"/>
              </w:rPr>
            </w:pPr>
            <w:r w:rsidRPr="00FD5077">
              <w:rPr>
                <w:sz w:val="20"/>
              </w:rPr>
              <w:t>3</w:t>
            </w:r>
            <w:r w:rsidR="00543C4B">
              <w:rPr>
                <w:sz w:val="20"/>
              </w:rPr>
              <w:t>4</w:t>
            </w:r>
            <w:r w:rsidRPr="00FD5077">
              <w:rPr>
                <w:sz w:val="20"/>
              </w:rPr>
              <w:t>,</w:t>
            </w:r>
            <w:r w:rsidR="00543C4B">
              <w:rPr>
                <w:sz w:val="20"/>
              </w:rPr>
              <w:t>673</w:t>
            </w:r>
          </w:p>
        </w:tc>
      </w:tr>
      <w:tr w:rsidR="00FD5077" w:rsidRPr="00A459FD" w14:paraId="144B3502" w14:textId="77777777" w:rsidTr="00FD5077">
        <w:trPr>
          <w:cantSplit/>
        </w:trPr>
        <w:tc>
          <w:tcPr>
            <w:tcW w:w="3780" w:type="dxa"/>
          </w:tcPr>
          <w:p w14:paraId="1C959AC5" w14:textId="77777777" w:rsidR="00FD5077" w:rsidRPr="00FD5077" w:rsidRDefault="00FD5077" w:rsidP="00FD5077">
            <w:pPr>
              <w:spacing w:line="240" w:lineRule="atLeast"/>
              <w:ind w:left="180" w:right="-79" w:hanging="180"/>
              <w:rPr>
                <w:sz w:val="20"/>
                <w:lang w:bidi="th-TH"/>
              </w:rPr>
            </w:pPr>
            <w:r w:rsidRPr="00FD5077">
              <w:rPr>
                <w:sz w:val="20"/>
                <w:lang w:bidi="th-TH"/>
              </w:rPr>
              <w:t>Gains on changes in fair value of investment properties</w:t>
            </w:r>
          </w:p>
        </w:tc>
        <w:tc>
          <w:tcPr>
            <w:tcW w:w="1213" w:type="dxa"/>
            <w:vAlign w:val="bottom"/>
          </w:tcPr>
          <w:p w14:paraId="07C3D984" w14:textId="5D188CCE" w:rsidR="00FD5077" w:rsidRPr="00FD5077" w:rsidRDefault="00FD5077" w:rsidP="00FD5077">
            <w:pPr>
              <w:pStyle w:val="acctfourfigures"/>
              <w:tabs>
                <w:tab w:val="clear" w:pos="765"/>
                <w:tab w:val="decimal" w:pos="735"/>
              </w:tabs>
              <w:spacing w:line="240" w:lineRule="atLeast"/>
              <w:ind w:left="-79" w:right="-79"/>
              <w:rPr>
                <w:sz w:val="20"/>
              </w:rPr>
            </w:pPr>
            <w:r w:rsidRPr="00FD5077">
              <w:rPr>
                <w:sz w:val="20"/>
              </w:rPr>
              <w:t>-</w:t>
            </w:r>
          </w:p>
        </w:tc>
        <w:tc>
          <w:tcPr>
            <w:tcW w:w="180" w:type="dxa"/>
            <w:vAlign w:val="bottom"/>
          </w:tcPr>
          <w:p w14:paraId="7F7C5DEA" w14:textId="77777777" w:rsidR="00FD5077" w:rsidRPr="00FD5077" w:rsidRDefault="00FD5077" w:rsidP="00FD5077">
            <w:pPr>
              <w:pStyle w:val="acctfourfigures"/>
              <w:tabs>
                <w:tab w:val="clear" w:pos="765"/>
                <w:tab w:val="decimal" w:pos="1017"/>
              </w:tabs>
              <w:spacing w:line="240" w:lineRule="atLeast"/>
              <w:ind w:left="-79" w:right="-79"/>
              <w:rPr>
                <w:sz w:val="20"/>
              </w:rPr>
            </w:pPr>
          </w:p>
        </w:tc>
        <w:tc>
          <w:tcPr>
            <w:tcW w:w="1211" w:type="dxa"/>
            <w:vAlign w:val="bottom"/>
          </w:tcPr>
          <w:p w14:paraId="67655DB5" w14:textId="2189AA17" w:rsidR="00FD5077" w:rsidRPr="00FD5077" w:rsidRDefault="00FD5077" w:rsidP="00FD5077">
            <w:pPr>
              <w:pStyle w:val="acctfourfigures"/>
              <w:tabs>
                <w:tab w:val="clear" w:pos="765"/>
                <w:tab w:val="decimal" w:pos="735"/>
              </w:tabs>
              <w:spacing w:line="240" w:lineRule="atLeast"/>
              <w:ind w:left="-79" w:right="-79"/>
              <w:rPr>
                <w:sz w:val="20"/>
              </w:rPr>
            </w:pPr>
            <w:r w:rsidRPr="00FD5077">
              <w:rPr>
                <w:sz w:val="20"/>
              </w:rPr>
              <w:t>-</w:t>
            </w:r>
          </w:p>
        </w:tc>
        <w:tc>
          <w:tcPr>
            <w:tcW w:w="180" w:type="dxa"/>
            <w:vAlign w:val="bottom"/>
          </w:tcPr>
          <w:p w14:paraId="36C8E1FD" w14:textId="77777777" w:rsidR="00FD5077" w:rsidRPr="00FD5077" w:rsidRDefault="00FD5077" w:rsidP="00FD5077">
            <w:pPr>
              <w:pStyle w:val="acctfourfigures"/>
              <w:tabs>
                <w:tab w:val="clear" w:pos="765"/>
                <w:tab w:val="decimal" w:pos="1017"/>
              </w:tabs>
              <w:spacing w:line="240" w:lineRule="atLeast"/>
              <w:ind w:left="-79" w:right="-79"/>
              <w:rPr>
                <w:sz w:val="20"/>
              </w:rPr>
            </w:pPr>
          </w:p>
        </w:tc>
        <w:tc>
          <w:tcPr>
            <w:tcW w:w="1217" w:type="dxa"/>
            <w:vAlign w:val="bottom"/>
          </w:tcPr>
          <w:p w14:paraId="35C6DE68" w14:textId="34EC7A3F" w:rsidR="00FD5077" w:rsidRPr="00FD5077" w:rsidRDefault="00FD5077" w:rsidP="00FD5077">
            <w:pPr>
              <w:pStyle w:val="acctfourfigures"/>
              <w:tabs>
                <w:tab w:val="clear" w:pos="765"/>
                <w:tab w:val="decimal" w:pos="1017"/>
              </w:tabs>
              <w:spacing w:line="240" w:lineRule="atLeast"/>
              <w:ind w:left="-79" w:right="-79"/>
              <w:rPr>
                <w:sz w:val="20"/>
              </w:rPr>
            </w:pPr>
            <w:r w:rsidRPr="00FD5077">
              <w:rPr>
                <w:sz w:val="20"/>
              </w:rPr>
              <w:t>1,527,027</w:t>
            </w:r>
          </w:p>
        </w:tc>
        <w:tc>
          <w:tcPr>
            <w:tcW w:w="180" w:type="dxa"/>
            <w:vAlign w:val="bottom"/>
          </w:tcPr>
          <w:p w14:paraId="294F0D88" w14:textId="77777777" w:rsidR="00FD5077" w:rsidRPr="00FD5077" w:rsidRDefault="00FD5077" w:rsidP="00FD5077">
            <w:pPr>
              <w:pStyle w:val="acctfourfigures"/>
              <w:tabs>
                <w:tab w:val="clear" w:pos="765"/>
                <w:tab w:val="decimal" w:pos="1017"/>
              </w:tabs>
              <w:spacing w:line="240" w:lineRule="atLeast"/>
              <w:ind w:left="-79" w:right="-79"/>
              <w:rPr>
                <w:sz w:val="20"/>
              </w:rPr>
            </w:pPr>
          </w:p>
        </w:tc>
        <w:tc>
          <w:tcPr>
            <w:tcW w:w="1190" w:type="dxa"/>
            <w:vAlign w:val="bottom"/>
          </w:tcPr>
          <w:p w14:paraId="5ECF3D85" w14:textId="7AFEAF5E" w:rsidR="00FD5077" w:rsidRPr="00FD5077" w:rsidRDefault="00FD5077" w:rsidP="00FD5077">
            <w:pPr>
              <w:pStyle w:val="acctfourfigures"/>
              <w:tabs>
                <w:tab w:val="clear" w:pos="765"/>
                <w:tab w:val="decimal" w:pos="1017"/>
              </w:tabs>
              <w:spacing w:line="240" w:lineRule="atLeast"/>
              <w:ind w:left="-79" w:right="-79"/>
              <w:rPr>
                <w:sz w:val="20"/>
              </w:rPr>
            </w:pPr>
            <w:r w:rsidRPr="00FD5077">
              <w:rPr>
                <w:sz w:val="20"/>
              </w:rPr>
              <w:t>1,154,523</w:t>
            </w:r>
          </w:p>
        </w:tc>
        <w:tc>
          <w:tcPr>
            <w:tcW w:w="180" w:type="dxa"/>
            <w:vAlign w:val="bottom"/>
          </w:tcPr>
          <w:p w14:paraId="4F7809CE" w14:textId="77777777" w:rsidR="00FD5077" w:rsidRPr="00FD5077" w:rsidRDefault="00FD5077" w:rsidP="00FD5077">
            <w:pPr>
              <w:pStyle w:val="acctfourfigures"/>
              <w:tabs>
                <w:tab w:val="clear" w:pos="765"/>
                <w:tab w:val="decimal" w:pos="1017"/>
              </w:tabs>
              <w:spacing w:line="240" w:lineRule="atLeast"/>
              <w:ind w:left="-79" w:right="-79"/>
              <w:rPr>
                <w:sz w:val="20"/>
              </w:rPr>
            </w:pPr>
          </w:p>
        </w:tc>
        <w:tc>
          <w:tcPr>
            <w:tcW w:w="1220" w:type="dxa"/>
            <w:vAlign w:val="bottom"/>
          </w:tcPr>
          <w:p w14:paraId="3561834F" w14:textId="23DDE1B0" w:rsidR="00FD5077" w:rsidRPr="00FD5077" w:rsidRDefault="00FD5077" w:rsidP="00FD5077">
            <w:pPr>
              <w:pStyle w:val="acctfourfigures"/>
              <w:tabs>
                <w:tab w:val="clear" w:pos="765"/>
                <w:tab w:val="decimal" w:pos="735"/>
              </w:tabs>
              <w:spacing w:line="240" w:lineRule="atLeast"/>
              <w:ind w:left="-79" w:right="-79"/>
              <w:rPr>
                <w:sz w:val="20"/>
              </w:rPr>
            </w:pPr>
            <w:r w:rsidRPr="00FD5077">
              <w:rPr>
                <w:sz w:val="20"/>
              </w:rPr>
              <w:t>-</w:t>
            </w:r>
          </w:p>
        </w:tc>
        <w:tc>
          <w:tcPr>
            <w:tcW w:w="180" w:type="dxa"/>
            <w:vAlign w:val="bottom"/>
          </w:tcPr>
          <w:p w14:paraId="78F74417" w14:textId="77777777" w:rsidR="00FD5077" w:rsidRPr="00FD5077" w:rsidRDefault="00FD5077" w:rsidP="00FD5077">
            <w:pPr>
              <w:pStyle w:val="acctfourfigures"/>
              <w:tabs>
                <w:tab w:val="clear" w:pos="765"/>
                <w:tab w:val="decimal" w:pos="1017"/>
              </w:tabs>
              <w:spacing w:line="240" w:lineRule="atLeast"/>
              <w:ind w:left="-79" w:right="-79"/>
              <w:rPr>
                <w:sz w:val="20"/>
              </w:rPr>
            </w:pPr>
          </w:p>
        </w:tc>
        <w:tc>
          <w:tcPr>
            <w:tcW w:w="1269" w:type="dxa"/>
            <w:vAlign w:val="bottom"/>
          </w:tcPr>
          <w:p w14:paraId="211B9342" w14:textId="106550EC" w:rsidR="00FD5077" w:rsidRPr="00FD5077" w:rsidRDefault="00FD5077" w:rsidP="00FD5077">
            <w:pPr>
              <w:pStyle w:val="acctfourfigures"/>
              <w:tabs>
                <w:tab w:val="clear" w:pos="765"/>
                <w:tab w:val="decimal" w:pos="735"/>
              </w:tabs>
              <w:spacing w:line="240" w:lineRule="atLeast"/>
              <w:ind w:left="-79" w:right="-79"/>
              <w:rPr>
                <w:sz w:val="20"/>
              </w:rPr>
            </w:pPr>
            <w:r w:rsidRPr="00FD5077">
              <w:rPr>
                <w:sz w:val="20"/>
              </w:rPr>
              <w:t>-</w:t>
            </w:r>
          </w:p>
        </w:tc>
        <w:tc>
          <w:tcPr>
            <w:tcW w:w="180" w:type="dxa"/>
            <w:vAlign w:val="bottom"/>
          </w:tcPr>
          <w:p w14:paraId="39ED07F8" w14:textId="77777777" w:rsidR="00FD5077" w:rsidRPr="00FD5077" w:rsidRDefault="00FD5077" w:rsidP="00FD5077">
            <w:pPr>
              <w:pStyle w:val="acctfourfigures"/>
              <w:tabs>
                <w:tab w:val="clear" w:pos="765"/>
                <w:tab w:val="decimal" w:pos="1017"/>
              </w:tabs>
              <w:spacing w:line="240" w:lineRule="atLeast"/>
              <w:ind w:left="-79" w:right="-79"/>
              <w:rPr>
                <w:sz w:val="20"/>
              </w:rPr>
            </w:pPr>
          </w:p>
        </w:tc>
        <w:tc>
          <w:tcPr>
            <w:tcW w:w="1215" w:type="dxa"/>
            <w:vAlign w:val="bottom"/>
          </w:tcPr>
          <w:p w14:paraId="1A3E8212" w14:textId="4D0108CB" w:rsidR="00FD5077" w:rsidRPr="00FD5077" w:rsidRDefault="0057729E" w:rsidP="00FD5077">
            <w:pPr>
              <w:pStyle w:val="acctfourfigures"/>
              <w:tabs>
                <w:tab w:val="clear" w:pos="765"/>
                <w:tab w:val="decimal" w:pos="1017"/>
              </w:tabs>
              <w:spacing w:line="240" w:lineRule="atLeast"/>
              <w:ind w:left="-79" w:right="-79"/>
              <w:rPr>
                <w:sz w:val="20"/>
              </w:rPr>
            </w:pPr>
            <w:r w:rsidRPr="0057729E">
              <w:rPr>
                <w:sz w:val="20"/>
              </w:rPr>
              <w:t>1,527,027</w:t>
            </w:r>
          </w:p>
        </w:tc>
        <w:tc>
          <w:tcPr>
            <w:tcW w:w="195" w:type="dxa"/>
            <w:vAlign w:val="bottom"/>
          </w:tcPr>
          <w:p w14:paraId="6B109D9D" w14:textId="4E8FC5A6" w:rsidR="00FD5077" w:rsidRPr="00FD5077" w:rsidRDefault="00FD5077" w:rsidP="00FD5077">
            <w:pPr>
              <w:pStyle w:val="acctfourfigures"/>
              <w:tabs>
                <w:tab w:val="clear" w:pos="765"/>
                <w:tab w:val="decimal" w:pos="1017"/>
              </w:tabs>
              <w:spacing w:line="240" w:lineRule="atLeast"/>
              <w:ind w:left="-79" w:right="-79"/>
              <w:rPr>
                <w:sz w:val="20"/>
              </w:rPr>
            </w:pPr>
          </w:p>
        </w:tc>
        <w:tc>
          <w:tcPr>
            <w:tcW w:w="1227" w:type="dxa"/>
            <w:vAlign w:val="bottom"/>
          </w:tcPr>
          <w:p w14:paraId="5A33E7A9" w14:textId="33D27883" w:rsidR="00FD5077" w:rsidRPr="00FD5077" w:rsidRDefault="00FD5077" w:rsidP="00FD5077">
            <w:pPr>
              <w:pStyle w:val="acctfourfigures"/>
              <w:tabs>
                <w:tab w:val="clear" w:pos="765"/>
                <w:tab w:val="decimal" w:pos="1017"/>
              </w:tabs>
              <w:spacing w:line="240" w:lineRule="atLeast"/>
              <w:ind w:left="-79" w:right="-79"/>
              <w:rPr>
                <w:sz w:val="20"/>
              </w:rPr>
            </w:pPr>
            <w:r w:rsidRPr="00FD5077">
              <w:rPr>
                <w:sz w:val="20"/>
              </w:rPr>
              <w:t>1,154,523</w:t>
            </w:r>
          </w:p>
        </w:tc>
      </w:tr>
      <w:tr w:rsidR="00FD5077" w:rsidRPr="00A459FD" w14:paraId="50E2A3FB" w14:textId="77777777" w:rsidTr="00FD5077">
        <w:trPr>
          <w:cantSplit/>
        </w:trPr>
        <w:tc>
          <w:tcPr>
            <w:tcW w:w="3780" w:type="dxa"/>
          </w:tcPr>
          <w:p w14:paraId="243D55CF" w14:textId="77777777" w:rsidR="00FD5077" w:rsidRPr="00FD5077" w:rsidRDefault="00FD5077" w:rsidP="00FD5077">
            <w:pPr>
              <w:spacing w:line="240" w:lineRule="atLeast"/>
              <w:ind w:left="180" w:right="-79" w:hanging="180"/>
              <w:rPr>
                <w:b/>
                <w:bCs/>
                <w:sz w:val="20"/>
              </w:rPr>
            </w:pPr>
            <w:r w:rsidRPr="00FD5077">
              <w:rPr>
                <w:b/>
                <w:bCs/>
                <w:sz w:val="20"/>
              </w:rPr>
              <w:t xml:space="preserve">Total revenue and other income </w:t>
            </w:r>
          </w:p>
        </w:tc>
        <w:tc>
          <w:tcPr>
            <w:tcW w:w="1213" w:type="dxa"/>
            <w:tcBorders>
              <w:top w:val="single" w:sz="4" w:space="0" w:color="auto"/>
              <w:bottom w:val="double" w:sz="4" w:space="0" w:color="auto"/>
            </w:tcBorders>
            <w:vAlign w:val="bottom"/>
          </w:tcPr>
          <w:p w14:paraId="6011B5FF" w14:textId="6F244283" w:rsidR="00FD5077" w:rsidRPr="00FD5077" w:rsidRDefault="00FD5077" w:rsidP="00FD5077">
            <w:pPr>
              <w:pStyle w:val="acctfourfigures"/>
              <w:tabs>
                <w:tab w:val="clear" w:pos="765"/>
                <w:tab w:val="decimal" w:pos="1017"/>
              </w:tabs>
              <w:spacing w:line="240" w:lineRule="atLeast"/>
              <w:ind w:left="-79" w:right="-79"/>
              <w:rPr>
                <w:b/>
                <w:bCs/>
                <w:sz w:val="20"/>
              </w:rPr>
            </w:pPr>
            <w:r w:rsidRPr="00FD5077">
              <w:rPr>
                <w:b/>
                <w:bCs/>
                <w:sz w:val="20"/>
              </w:rPr>
              <w:t>3,657,618</w:t>
            </w:r>
          </w:p>
        </w:tc>
        <w:tc>
          <w:tcPr>
            <w:tcW w:w="180" w:type="dxa"/>
            <w:vAlign w:val="bottom"/>
          </w:tcPr>
          <w:p w14:paraId="227FE2A3" w14:textId="77777777" w:rsidR="00FD5077" w:rsidRPr="00FD5077" w:rsidRDefault="00FD5077" w:rsidP="00FD5077">
            <w:pPr>
              <w:pStyle w:val="acctfourfigures"/>
              <w:tabs>
                <w:tab w:val="clear" w:pos="765"/>
                <w:tab w:val="decimal" w:pos="1017"/>
              </w:tabs>
              <w:spacing w:line="240" w:lineRule="atLeast"/>
              <w:ind w:left="-79" w:right="-79"/>
              <w:rPr>
                <w:b/>
                <w:bCs/>
                <w:sz w:val="20"/>
              </w:rPr>
            </w:pPr>
          </w:p>
        </w:tc>
        <w:tc>
          <w:tcPr>
            <w:tcW w:w="1211" w:type="dxa"/>
            <w:tcBorders>
              <w:top w:val="single" w:sz="4" w:space="0" w:color="auto"/>
              <w:bottom w:val="double" w:sz="4" w:space="0" w:color="auto"/>
            </w:tcBorders>
            <w:vAlign w:val="bottom"/>
          </w:tcPr>
          <w:p w14:paraId="1F264961" w14:textId="394EF9BD" w:rsidR="00FD5077" w:rsidRPr="00FD5077" w:rsidRDefault="00FD5077" w:rsidP="00FD5077">
            <w:pPr>
              <w:pStyle w:val="acctfourfigures"/>
              <w:tabs>
                <w:tab w:val="clear" w:pos="765"/>
                <w:tab w:val="decimal" w:pos="1017"/>
              </w:tabs>
              <w:spacing w:line="240" w:lineRule="atLeast"/>
              <w:ind w:left="-79" w:right="-79"/>
              <w:rPr>
                <w:b/>
                <w:bCs/>
                <w:sz w:val="20"/>
              </w:rPr>
            </w:pPr>
            <w:r w:rsidRPr="00FD5077">
              <w:rPr>
                <w:b/>
                <w:bCs/>
                <w:sz w:val="20"/>
              </w:rPr>
              <w:t>3,347,230</w:t>
            </w:r>
          </w:p>
        </w:tc>
        <w:tc>
          <w:tcPr>
            <w:tcW w:w="180" w:type="dxa"/>
            <w:vAlign w:val="bottom"/>
          </w:tcPr>
          <w:p w14:paraId="1AD9D0A1" w14:textId="77777777" w:rsidR="00FD5077" w:rsidRPr="00FD5077" w:rsidRDefault="00FD5077" w:rsidP="00FD5077">
            <w:pPr>
              <w:pStyle w:val="acctfourfigures"/>
              <w:tabs>
                <w:tab w:val="clear" w:pos="765"/>
                <w:tab w:val="decimal" w:pos="1017"/>
              </w:tabs>
              <w:spacing w:line="240" w:lineRule="atLeast"/>
              <w:ind w:left="-79" w:right="-79"/>
              <w:rPr>
                <w:b/>
                <w:bCs/>
                <w:sz w:val="20"/>
              </w:rPr>
            </w:pPr>
          </w:p>
        </w:tc>
        <w:tc>
          <w:tcPr>
            <w:tcW w:w="1217" w:type="dxa"/>
            <w:tcBorders>
              <w:top w:val="single" w:sz="4" w:space="0" w:color="auto"/>
              <w:bottom w:val="double" w:sz="4" w:space="0" w:color="auto"/>
            </w:tcBorders>
            <w:vAlign w:val="bottom"/>
          </w:tcPr>
          <w:p w14:paraId="3125616B" w14:textId="6F1A8CD7" w:rsidR="00FD5077" w:rsidRPr="00FD5077" w:rsidRDefault="00FD5077" w:rsidP="00FD5077">
            <w:pPr>
              <w:pStyle w:val="acctfourfigures"/>
              <w:tabs>
                <w:tab w:val="clear" w:pos="765"/>
                <w:tab w:val="decimal" w:pos="1017"/>
              </w:tabs>
              <w:spacing w:line="240" w:lineRule="atLeast"/>
              <w:ind w:left="-79" w:right="-79"/>
              <w:rPr>
                <w:b/>
                <w:bCs/>
                <w:sz w:val="20"/>
              </w:rPr>
            </w:pPr>
            <w:r w:rsidRPr="00FD5077">
              <w:rPr>
                <w:b/>
                <w:bCs/>
                <w:sz w:val="20"/>
              </w:rPr>
              <w:t>2,559,522</w:t>
            </w:r>
          </w:p>
        </w:tc>
        <w:tc>
          <w:tcPr>
            <w:tcW w:w="180" w:type="dxa"/>
            <w:vAlign w:val="bottom"/>
          </w:tcPr>
          <w:p w14:paraId="021710CE" w14:textId="77777777" w:rsidR="00FD5077" w:rsidRPr="00FD5077" w:rsidRDefault="00FD5077" w:rsidP="00FD5077">
            <w:pPr>
              <w:pStyle w:val="acctfourfigures"/>
              <w:tabs>
                <w:tab w:val="clear" w:pos="765"/>
                <w:tab w:val="decimal" w:pos="1017"/>
              </w:tabs>
              <w:spacing w:line="240" w:lineRule="atLeast"/>
              <w:ind w:left="-79" w:right="-79"/>
              <w:rPr>
                <w:b/>
                <w:bCs/>
                <w:sz w:val="20"/>
              </w:rPr>
            </w:pPr>
          </w:p>
        </w:tc>
        <w:tc>
          <w:tcPr>
            <w:tcW w:w="1190" w:type="dxa"/>
            <w:tcBorders>
              <w:top w:val="single" w:sz="4" w:space="0" w:color="auto"/>
              <w:bottom w:val="double" w:sz="4" w:space="0" w:color="auto"/>
            </w:tcBorders>
            <w:vAlign w:val="bottom"/>
          </w:tcPr>
          <w:p w14:paraId="49EC5486" w14:textId="573C0526" w:rsidR="00FD5077" w:rsidRPr="00FD5077" w:rsidRDefault="00FA4C50" w:rsidP="00FD5077">
            <w:pPr>
              <w:pStyle w:val="acctfourfigures"/>
              <w:tabs>
                <w:tab w:val="clear" w:pos="765"/>
                <w:tab w:val="decimal" w:pos="1017"/>
              </w:tabs>
              <w:spacing w:line="240" w:lineRule="atLeast"/>
              <w:ind w:left="-79" w:right="-79"/>
              <w:rPr>
                <w:b/>
                <w:bCs/>
                <w:sz w:val="20"/>
              </w:rPr>
            </w:pPr>
            <w:r w:rsidRPr="00FA4C50">
              <w:rPr>
                <w:b/>
                <w:bCs/>
                <w:sz w:val="20"/>
              </w:rPr>
              <w:t>2,150,940</w:t>
            </w:r>
          </w:p>
        </w:tc>
        <w:tc>
          <w:tcPr>
            <w:tcW w:w="180" w:type="dxa"/>
            <w:vAlign w:val="bottom"/>
          </w:tcPr>
          <w:p w14:paraId="0A738089" w14:textId="77777777" w:rsidR="00FD5077" w:rsidRPr="00FD5077" w:rsidRDefault="00FD5077" w:rsidP="00FD5077">
            <w:pPr>
              <w:pStyle w:val="acctfourfigures"/>
              <w:tabs>
                <w:tab w:val="clear" w:pos="765"/>
                <w:tab w:val="decimal" w:pos="1017"/>
              </w:tabs>
              <w:spacing w:line="240" w:lineRule="atLeast"/>
              <w:ind w:left="-79" w:right="-79"/>
              <w:rPr>
                <w:b/>
                <w:bCs/>
                <w:sz w:val="20"/>
              </w:rPr>
            </w:pPr>
          </w:p>
        </w:tc>
        <w:tc>
          <w:tcPr>
            <w:tcW w:w="1220" w:type="dxa"/>
            <w:tcBorders>
              <w:top w:val="single" w:sz="4" w:space="0" w:color="auto"/>
              <w:bottom w:val="double" w:sz="4" w:space="0" w:color="auto"/>
            </w:tcBorders>
            <w:vAlign w:val="bottom"/>
          </w:tcPr>
          <w:p w14:paraId="0C16C8D0" w14:textId="1227D908" w:rsidR="00FD5077" w:rsidRPr="00FD5077" w:rsidRDefault="00FD5077" w:rsidP="00FD5077">
            <w:pPr>
              <w:pStyle w:val="acctfourfigures"/>
              <w:tabs>
                <w:tab w:val="clear" w:pos="765"/>
                <w:tab w:val="decimal" w:pos="1017"/>
              </w:tabs>
              <w:spacing w:line="240" w:lineRule="atLeast"/>
              <w:ind w:left="-79" w:right="-79"/>
              <w:rPr>
                <w:b/>
                <w:bCs/>
                <w:sz w:val="20"/>
              </w:rPr>
            </w:pPr>
            <w:r w:rsidRPr="00FD5077">
              <w:rPr>
                <w:b/>
                <w:bCs/>
                <w:sz w:val="20"/>
              </w:rPr>
              <w:t>(88,669)</w:t>
            </w:r>
          </w:p>
        </w:tc>
        <w:tc>
          <w:tcPr>
            <w:tcW w:w="180" w:type="dxa"/>
            <w:vAlign w:val="bottom"/>
          </w:tcPr>
          <w:p w14:paraId="61227A26" w14:textId="77777777" w:rsidR="00FD5077" w:rsidRPr="00FD5077" w:rsidRDefault="00FD5077" w:rsidP="00FD5077">
            <w:pPr>
              <w:pStyle w:val="acctfourfigures"/>
              <w:tabs>
                <w:tab w:val="clear" w:pos="765"/>
                <w:tab w:val="decimal" w:pos="1017"/>
              </w:tabs>
              <w:spacing w:line="240" w:lineRule="atLeast"/>
              <w:ind w:left="-79" w:right="-79"/>
              <w:rPr>
                <w:b/>
                <w:bCs/>
                <w:sz w:val="20"/>
              </w:rPr>
            </w:pPr>
          </w:p>
        </w:tc>
        <w:tc>
          <w:tcPr>
            <w:tcW w:w="1269" w:type="dxa"/>
            <w:tcBorders>
              <w:top w:val="single" w:sz="4" w:space="0" w:color="auto"/>
              <w:bottom w:val="double" w:sz="4" w:space="0" w:color="auto"/>
            </w:tcBorders>
            <w:vAlign w:val="bottom"/>
          </w:tcPr>
          <w:p w14:paraId="02B4F28E" w14:textId="19DE2C01" w:rsidR="00FD5077" w:rsidRPr="00FD5077" w:rsidRDefault="00FD5077" w:rsidP="00FD5077">
            <w:pPr>
              <w:pStyle w:val="acctfourfigures"/>
              <w:tabs>
                <w:tab w:val="clear" w:pos="765"/>
                <w:tab w:val="decimal" w:pos="1017"/>
              </w:tabs>
              <w:spacing w:line="240" w:lineRule="atLeast"/>
              <w:ind w:left="-79" w:right="-79"/>
              <w:rPr>
                <w:b/>
                <w:bCs/>
                <w:sz w:val="20"/>
              </w:rPr>
            </w:pPr>
            <w:r w:rsidRPr="00FD5077">
              <w:rPr>
                <w:b/>
                <w:bCs/>
                <w:sz w:val="20"/>
              </w:rPr>
              <w:t>(73,727)</w:t>
            </w:r>
          </w:p>
        </w:tc>
        <w:tc>
          <w:tcPr>
            <w:tcW w:w="180" w:type="dxa"/>
            <w:vAlign w:val="bottom"/>
          </w:tcPr>
          <w:p w14:paraId="72C9D087" w14:textId="77777777" w:rsidR="00FD5077" w:rsidRPr="00FD5077" w:rsidRDefault="00FD5077" w:rsidP="00FD5077">
            <w:pPr>
              <w:pStyle w:val="acctfourfigures"/>
              <w:tabs>
                <w:tab w:val="clear" w:pos="765"/>
                <w:tab w:val="decimal" w:pos="1017"/>
              </w:tabs>
              <w:spacing w:line="240" w:lineRule="atLeast"/>
              <w:ind w:left="-79" w:right="-79"/>
              <w:rPr>
                <w:b/>
                <w:bCs/>
                <w:sz w:val="20"/>
              </w:rPr>
            </w:pPr>
          </w:p>
        </w:tc>
        <w:tc>
          <w:tcPr>
            <w:tcW w:w="1215" w:type="dxa"/>
            <w:tcBorders>
              <w:top w:val="single" w:sz="4" w:space="0" w:color="auto"/>
              <w:bottom w:val="double" w:sz="4" w:space="0" w:color="auto"/>
            </w:tcBorders>
            <w:vAlign w:val="bottom"/>
          </w:tcPr>
          <w:p w14:paraId="4351CBEC" w14:textId="670934D7" w:rsidR="00FD5077" w:rsidRPr="00FD5077" w:rsidRDefault="006F50B7" w:rsidP="00FD5077">
            <w:pPr>
              <w:pStyle w:val="acctfourfigures"/>
              <w:tabs>
                <w:tab w:val="clear" w:pos="765"/>
                <w:tab w:val="decimal" w:pos="1017"/>
              </w:tabs>
              <w:spacing w:line="240" w:lineRule="atLeast"/>
              <w:ind w:left="-79" w:right="-79"/>
              <w:rPr>
                <w:b/>
                <w:bCs/>
                <w:sz w:val="20"/>
                <w:cs/>
                <w:lang w:bidi="th-TH"/>
              </w:rPr>
            </w:pPr>
            <w:r w:rsidRPr="006F50B7">
              <w:rPr>
                <w:b/>
                <w:bCs/>
                <w:sz w:val="20"/>
              </w:rPr>
              <w:t>6,128,471</w:t>
            </w:r>
          </w:p>
        </w:tc>
        <w:tc>
          <w:tcPr>
            <w:tcW w:w="195" w:type="dxa"/>
            <w:vAlign w:val="bottom"/>
          </w:tcPr>
          <w:p w14:paraId="3408F779" w14:textId="77777777" w:rsidR="00FD5077" w:rsidRPr="00FD5077" w:rsidRDefault="00FD5077" w:rsidP="00FD5077">
            <w:pPr>
              <w:pStyle w:val="acctfourfigures"/>
              <w:tabs>
                <w:tab w:val="clear" w:pos="765"/>
                <w:tab w:val="decimal" w:pos="1017"/>
              </w:tabs>
              <w:spacing w:line="240" w:lineRule="atLeast"/>
              <w:ind w:left="-79" w:right="-79"/>
              <w:rPr>
                <w:b/>
                <w:bCs/>
                <w:sz w:val="20"/>
              </w:rPr>
            </w:pPr>
          </w:p>
        </w:tc>
        <w:tc>
          <w:tcPr>
            <w:tcW w:w="1227" w:type="dxa"/>
            <w:tcBorders>
              <w:top w:val="single" w:sz="4" w:space="0" w:color="auto"/>
              <w:bottom w:val="double" w:sz="4" w:space="0" w:color="auto"/>
            </w:tcBorders>
            <w:vAlign w:val="bottom"/>
          </w:tcPr>
          <w:p w14:paraId="570AB585" w14:textId="45994F1D" w:rsidR="00FD5077" w:rsidRPr="00FD5077" w:rsidRDefault="00FD5077" w:rsidP="00FD5077">
            <w:pPr>
              <w:pStyle w:val="acctfourfigures"/>
              <w:tabs>
                <w:tab w:val="clear" w:pos="765"/>
                <w:tab w:val="decimal" w:pos="1017"/>
              </w:tabs>
              <w:spacing w:line="240" w:lineRule="atLeast"/>
              <w:ind w:left="-79" w:right="-79"/>
              <w:rPr>
                <w:b/>
                <w:bCs/>
                <w:sz w:val="20"/>
              </w:rPr>
            </w:pPr>
            <w:r w:rsidRPr="00FD5077">
              <w:rPr>
                <w:b/>
                <w:bCs/>
                <w:sz w:val="20"/>
              </w:rPr>
              <w:t>5,42</w:t>
            </w:r>
            <w:r w:rsidR="00543C4B">
              <w:rPr>
                <w:b/>
                <w:bCs/>
                <w:sz w:val="20"/>
              </w:rPr>
              <w:t>4</w:t>
            </w:r>
            <w:r w:rsidRPr="00FD5077">
              <w:rPr>
                <w:b/>
                <w:bCs/>
                <w:sz w:val="20"/>
              </w:rPr>
              <w:t>,</w:t>
            </w:r>
            <w:r w:rsidR="00543C4B">
              <w:rPr>
                <w:b/>
                <w:bCs/>
                <w:sz w:val="20"/>
              </w:rPr>
              <w:t>443</w:t>
            </w:r>
          </w:p>
        </w:tc>
      </w:tr>
      <w:tr w:rsidR="006A5E28" w:rsidRPr="00A459FD" w14:paraId="19B35BD8" w14:textId="77777777" w:rsidTr="00FD5077">
        <w:trPr>
          <w:cantSplit/>
        </w:trPr>
        <w:tc>
          <w:tcPr>
            <w:tcW w:w="3780" w:type="dxa"/>
          </w:tcPr>
          <w:p w14:paraId="21B9A6E8" w14:textId="77777777" w:rsidR="006A5E28" w:rsidRPr="00FD5077" w:rsidRDefault="006A5E28" w:rsidP="006A5E28">
            <w:pPr>
              <w:spacing w:line="240" w:lineRule="atLeast"/>
              <w:ind w:left="180" w:right="-79" w:hanging="180"/>
              <w:rPr>
                <w:sz w:val="20"/>
                <w:lang w:bidi="th-TH"/>
              </w:rPr>
            </w:pPr>
          </w:p>
        </w:tc>
        <w:tc>
          <w:tcPr>
            <w:tcW w:w="1213" w:type="dxa"/>
            <w:vAlign w:val="bottom"/>
          </w:tcPr>
          <w:p w14:paraId="6A44DA23" w14:textId="77777777" w:rsidR="006A5E28" w:rsidRPr="00FD5077" w:rsidRDefault="006A5E28" w:rsidP="00FD5077">
            <w:pPr>
              <w:pStyle w:val="acctfourfigures"/>
              <w:tabs>
                <w:tab w:val="clear" w:pos="765"/>
                <w:tab w:val="decimal" w:pos="1017"/>
              </w:tabs>
              <w:spacing w:line="240" w:lineRule="atLeast"/>
              <w:ind w:left="-79" w:right="-79"/>
              <w:rPr>
                <w:sz w:val="20"/>
              </w:rPr>
            </w:pPr>
          </w:p>
        </w:tc>
        <w:tc>
          <w:tcPr>
            <w:tcW w:w="180" w:type="dxa"/>
            <w:vAlign w:val="bottom"/>
          </w:tcPr>
          <w:p w14:paraId="6E7151F8" w14:textId="77777777" w:rsidR="006A5E28" w:rsidRPr="00FD5077" w:rsidRDefault="006A5E28" w:rsidP="00FD5077">
            <w:pPr>
              <w:pStyle w:val="acctfourfigures"/>
              <w:tabs>
                <w:tab w:val="clear" w:pos="765"/>
                <w:tab w:val="decimal" w:pos="1017"/>
              </w:tabs>
              <w:spacing w:line="240" w:lineRule="atLeast"/>
              <w:ind w:left="-79" w:right="-79"/>
              <w:rPr>
                <w:sz w:val="20"/>
              </w:rPr>
            </w:pPr>
          </w:p>
        </w:tc>
        <w:tc>
          <w:tcPr>
            <w:tcW w:w="1211" w:type="dxa"/>
            <w:vAlign w:val="bottom"/>
          </w:tcPr>
          <w:p w14:paraId="0C628E75" w14:textId="77777777" w:rsidR="006A5E28" w:rsidRPr="00FD5077" w:rsidRDefault="006A5E28" w:rsidP="00FD5077">
            <w:pPr>
              <w:pStyle w:val="acctfourfigures"/>
              <w:tabs>
                <w:tab w:val="clear" w:pos="765"/>
                <w:tab w:val="decimal" w:pos="1017"/>
              </w:tabs>
              <w:spacing w:line="240" w:lineRule="atLeast"/>
              <w:ind w:left="-79" w:right="-79"/>
              <w:rPr>
                <w:sz w:val="20"/>
              </w:rPr>
            </w:pPr>
          </w:p>
        </w:tc>
        <w:tc>
          <w:tcPr>
            <w:tcW w:w="180" w:type="dxa"/>
            <w:vAlign w:val="bottom"/>
          </w:tcPr>
          <w:p w14:paraId="3BFFDF9E" w14:textId="77777777" w:rsidR="006A5E28" w:rsidRPr="00FD5077" w:rsidRDefault="006A5E28" w:rsidP="00FD5077">
            <w:pPr>
              <w:pStyle w:val="acctfourfigures"/>
              <w:tabs>
                <w:tab w:val="clear" w:pos="765"/>
                <w:tab w:val="decimal" w:pos="1017"/>
              </w:tabs>
              <w:spacing w:line="240" w:lineRule="atLeast"/>
              <w:ind w:left="-79" w:right="-79"/>
              <w:rPr>
                <w:sz w:val="20"/>
              </w:rPr>
            </w:pPr>
          </w:p>
        </w:tc>
        <w:tc>
          <w:tcPr>
            <w:tcW w:w="1217" w:type="dxa"/>
            <w:vAlign w:val="bottom"/>
          </w:tcPr>
          <w:p w14:paraId="62328451" w14:textId="77777777" w:rsidR="006A5E28" w:rsidRPr="00FD5077" w:rsidRDefault="006A5E28" w:rsidP="00FD5077">
            <w:pPr>
              <w:pStyle w:val="acctfourfigures"/>
              <w:tabs>
                <w:tab w:val="clear" w:pos="765"/>
                <w:tab w:val="decimal" w:pos="1017"/>
              </w:tabs>
              <w:spacing w:line="240" w:lineRule="atLeast"/>
              <w:ind w:left="-79" w:right="-79"/>
              <w:rPr>
                <w:sz w:val="20"/>
              </w:rPr>
            </w:pPr>
          </w:p>
        </w:tc>
        <w:tc>
          <w:tcPr>
            <w:tcW w:w="180" w:type="dxa"/>
            <w:vAlign w:val="bottom"/>
          </w:tcPr>
          <w:p w14:paraId="470B020C" w14:textId="77777777" w:rsidR="006A5E28" w:rsidRPr="00FD5077" w:rsidRDefault="006A5E28" w:rsidP="00FD5077">
            <w:pPr>
              <w:pStyle w:val="acctfourfigures"/>
              <w:tabs>
                <w:tab w:val="clear" w:pos="765"/>
                <w:tab w:val="decimal" w:pos="1017"/>
              </w:tabs>
              <w:spacing w:line="240" w:lineRule="atLeast"/>
              <w:ind w:left="-79" w:right="-79"/>
              <w:rPr>
                <w:sz w:val="20"/>
              </w:rPr>
            </w:pPr>
          </w:p>
        </w:tc>
        <w:tc>
          <w:tcPr>
            <w:tcW w:w="1190" w:type="dxa"/>
            <w:vAlign w:val="bottom"/>
          </w:tcPr>
          <w:p w14:paraId="0C5A7269" w14:textId="77777777" w:rsidR="006A5E28" w:rsidRPr="00FD5077" w:rsidRDefault="006A5E28" w:rsidP="00FD5077">
            <w:pPr>
              <w:pStyle w:val="acctfourfigures"/>
              <w:tabs>
                <w:tab w:val="clear" w:pos="765"/>
                <w:tab w:val="decimal" w:pos="1017"/>
              </w:tabs>
              <w:spacing w:line="240" w:lineRule="atLeast"/>
              <w:ind w:left="-79" w:right="-79"/>
              <w:rPr>
                <w:sz w:val="20"/>
              </w:rPr>
            </w:pPr>
          </w:p>
        </w:tc>
        <w:tc>
          <w:tcPr>
            <w:tcW w:w="180" w:type="dxa"/>
            <w:vAlign w:val="bottom"/>
          </w:tcPr>
          <w:p w14:paraId="04E3D6C7" w14:textId="77777777" w:rsidR="006A5E28" w:rsidRPr="00FD5077" w:rsidRDefault="006A5E28" w:rsidP="00FD5077">
            <w:pPr>
              <w:pStyle w:val="acctfourfigures"/>
              <w:tabs>
                <w:tab w:val="clear" w:pos="765"/>
                <w:tab w:val="decimal" w:pos="1017"/>
              </w:tabs>
              <w:spacing w:line="240" w:lineRule="atLeast"/>
              <w:ind w:left="-79" w:right="-79"/>
              <w:rPr>
                <w:sz w:val="20"/>
              </w:rPr>
            </w:pPr>
          </w:p>
        </w:tc>
        <w:tc>
          <w:tcPr>
            <w:tcW w:w="1220" w:type="dxa"/>
            <w:vAlign w:val="bottom"/>
          </w:tcPr>
          <w:p w14:paraId="33B33F59" w14:textId="77777777" w:rsidR="006A5E28" w:rsidRPr="00FD5077" w:rsidRDefault="006A5E28" w:rsidP="00FD5077">
            <w:pPr>
              <w:pStyle w:val="acctfourfigures"/>
              <w:tabs>
                <w:tab w:val="clear" w:pos="765"/>
                <w:tab w:val="decimal" w:pos="1017"/>
              </w:tabs>
              <w:spacing w:line="240" w:lineRule="atLeast"/>
              <w:ind w:left="-79" w:right="-79"/>
              <w:rPr>
                <w:sz w:val="20"/>
              </w:rPr>
            </w:pPr>
          </w:p>
        </w:tc>
        <w:tc>
          <w:tcPr>
            <w:tcW w:w="180" w:type="dxa"/>
            <w:vAlign w:val="bottom"/>
          </w:tcPr>
          <w:p w14:paraId="7E9215DD" w14:textId="77777777" w:rsidR="006A5E28" w:rsidRPr="00FD5077" w:rsidRDefault="006A5E28" w:rsidP="00FD5077">
            <w:pPr>
              <w:pStyle w:val="acctfourfigures"/>
              <w:tabs>
                <w:tab w:val="clear" w:pos="765"/>
                <w:tab w:val="decimal" w:pos="1017"/>
              </w:tabs>
              <w:spacing w:line="240" w:lineRule="atLeast"/>
              <w:ind w:left="-79" w:right="-79"/>
              <w:rPr>
                <w:sz w:val="20"/>
              </w:rPr>
            </w:pPr>
          </w:p>
        </w:tc>
        <w:tc>
          <w:tcPr>
            <w:tcW w:w="1269" w:type="dxa"/>
            <w:vAlign w:val="bottom"/>
          </w:tcPr>
          <w:p w14:paraId="455DCC00" w14:textId="77777777" w:rsidR="006A5E28" w:rsidRPr="00FD5077" w:rsidRDefault="006A5E28" w:rsidP="00FD5077">
            <w:pPr>
              <w:pStyle w:val="acctfourfigures"/>
              <w:tabs>
                <w:tab w:val="clear" w:pos="765"/>
                <w:tab w:val="decimal" w:pos="1017"/>
              </w:tabs>
              <w:spacing w:line="240" w:lineRule="atLeast"/>
              <w:ind w:left="-79" w:right="-79"/>
              <w:rPr>
                <w:sz w:val="20"/>
              </w:rPr>
            </w:pPr>
          </w:p>
        </w:tc>
        <w:tc>
          <w:tcPr>
            <w:tcW w:w="180" w:type="dxa"/>
            <w:vAlign w:val="bottom"/>
          </w:tcPr>
          <w:p w14:paraId="3A67FAA3" w14:textId="77777777" w:rsidR="006A5E28" w:rsidRPr="00FD5077" w:rsidRDefault="006A5E28" w:rsidP="00FD5077">
            <w:pPr>
              <w:pStyle w:val="acctfourfigures"/>
              <w:tabs>
                <w:tab w:val="clear" w:pos="765"/>
                <w:tab w:val="decimal" w:pos="1017"/>
              </w:tabs>
              <w:spacing w:line="240" w:lineRule="atLeast"/>
              <w:ind w:left="-79" w:right="-79"/>
              <w:rPr>
                <w:sz w:val="20"/>
              </w:rPr>
            </w:pPr>
          </w:p>
        </w:tc>
        <w:tc>
          <w:tcPr>
            <w:tcW w:w="1215" w:type="dxa"/>
            <w:vAlign w:val="bottom"/>
          </w:tcPr>
          <w:p w14:paraId="42070280" w14:textId="77777777" w:rsidR="006A5E28" w:rsidRPr="00FD5077" w:rsidRDefault="006A5E28" w:rsidP="00FD5077">
            <w:pPr>
              <w:pStyle w:val="acctfourfigures"/>
              <w:tabs>
                <w:tab w:val="clear" w:pos="765"/>
                <w:tab w:val="decimal" w:pos="1017"/>
              </w:tabs>
              <w:spacing w:line="240" w:lineRule="atLeast"/>
              <w:ind w:left="-79" w:right="-79"/>
              <w:rPr>
                <w:sz w:val="20"/>
              </w:rPr>
            </w:pPr>
          </w:p>
        </w:tc>
        <w:tc>
          <w:tcPr>
            <w:tcW w:w="195" w:type="dxa"/>
            <w:vAlign w:val="bottom"/>
          </w:tcPr>
          <w:p w14:paraId="21F7C6B0" w14:textId="77777777" w:rsidR="006A5E28" w:rsidRPr="00FD5077" w:rsidRDefault="006A5E28" w:rsidP="00FD5077">
            <w:pPr>
              <w:pStyle w:val="acctfourfigures"/>
              <w:tabs>
                <w:tab w:val="clear" w:pos="765"/>
                <w:tab w:val="decimal" w:pos="1017"/>
              </w:tabs>
              <w:spacing w:line="240" w:lineRule="atLeast"/>
              <w:ind w:left="-79" w:right="-79"/>
              <w:rPr>
                <w:sz w:val="20"/>
              </w:rPr>
            </w:pPr>
          </w:p>
        </w:tc>
        <w:tc>
          <w:tcPr>
            <w:tcW w:w="1227" w:type="dxa"/>
            <w:vAlign w:val="bottom"/>
          </w:tcPr>
          <w:p w14:paraId="398E0DC7" w14:textId="77777777" w:rsidR="006A5E28" w:rsidRPr="00FD5077" w:rsidRDefault="006A5E28" w:rsidP="00FD5077">
            <w:pPr>
              <w:pStyle w:val="acctfourfigures"/>
              <w:tabs>
                <w:tab w:val="clear" w:pos="765"/>
                <w:tab w:val="decimal" w:pos="1017"/>
              </w:tabs>
              <w:spacing w:line="240" w:lineRule="atLeast"/>
              <w:ind w:left="-79" w:right="-79"/>
              <w:rPr>
                <w:sz w:val="20"/>
              </w:rPr>
            </w:pPr>
          </w:p>
        </w:tc>
      </w:tr>
      <w:tr w:rsidR="00FD5077" w:rsidRPr="00A459FD" w14:paraId="138841D1" w14:textId="77777777" w:rsidTr="00FD5077">
        <w:trPr>
          <w:cantSplit/>
        </w:trPr>
        <w:tc>
          <w:tcPr>
            <w:tcW w:w="3780" w:type="dxa"/>
          </w:tcPr>
          <w:p w14:paraId="10D72B10" w14:textId="72BB412E" w:rsidR="00FD5077" w:rsidRPr="00FD5077" w:rsidRDefault="00FD5077" w:rsidP="00FD5077">
            <w:pPr>
              <w:spacing w:line="240" w:lineRule="atLeast"/>
              <w:ind w:left="180" w:right="-79" w:hanging="180"/>
              <w:rPr>
                <w:sz w:val="20"/>
              </w:rPr>
            </w:pPr>
            <w:r w:rsidRPr="00FD5077">
              <w:rPr>
                <w:sz w:val="20"/>
                <w:lang w:bidi="th-TH"/>
              </w:rPr>
              <w:t>Segment profit before income tax</w:t>
            </w:r>
          </w:p>
        </w:tc>
        <w:tc>
          <w:tcPr>
            <w:tcW w:w="1213" w:type="dxa"/>
            <w:vAlign w:val="bottom"/>
          </w:tcPr>
          <w:p w14:paraId="299BC421" w14:textId="4A2679D1" w:rsidR="00FD5077" w:rsidRPr="00FD5077" w:rsidRDefault="00FD5077" w:rsidP="00FD5077">
            <w:pPr>
              <w:pStyle w:val="acctfourfigures"/>
              <w:tabs>
                <w:tab w:val="clear" w:pos="765"/>
                <w:tab w:val="decimal" w:pos="1017"/>
              </w:tabs>
              <w:spacing w:line="240" w:lineRule="atLeast"/>
              <w:ind w:left="-79" w:right="-79"/>
              <w:rPr>
                <w:sz w:val="20"/>
              </w:rPr>
            </w:pPr>
            <w:r w:rsidRPr="00FD5077">
              <w:rPr>
                <w:sz w:val="20"/>
              </w:rPr>
              <w:t>473,366</w:t>
            </w:r>
          </w:p>
        </w:tc>
        <w:tc>
          <w:tcPr>
            <w:tcW w:w="180" w:type="dxa"/>
            <w:vAlign w:val="bottom"/>
          </w:tcPr>
          <w:p w14:paraId="57BFEC1F" w14:textId="77777777" w:rsidR="00FD5077" w:rsidRPr="00FD5077" w:rsidRDefault="00FD5077" w:rsidP="00FD5077">
            <w:pPr>
              <w:pStyle w:val="acctfourfigures"/>
              <w:tabs>
                <w:tab w:val="clear" w:pos="765"/>
                <w:tab w:val="decimal" w:pos="1017"/>
              </w:tabs>
              <w:spacing w:line="240" w:lineRule="atLeast"/>
              <w:ind w:left="-79" w:right="-79"/>
              <w:rPr>
                <w:sz w:val="20"/>
              </w:rPr>
            </w:pPr>
          </w:p>
        </w:tc>
        <w:tc>
          <w:tcPr>
            <w:tcW w:w="1211" w:type="dxa"/>
            <w:vAlign w:val="bottom"/>
          </w:tcPr>
          <w:p w14:paraId="78D23BB2" w14:textId="0E97F4C9" w:rsidR="00FD5077" w:rsidRPr="00FD5077" w:rsidRDefault="00FD5077" w:rsidP="00FD5077">
            <w:pPr>
              <w:pStyle w:val="acctfourfigures"/>
              <w:tabs>
                <w:tab w:val="clear" w:pos="765"/>
                <w:tab w:val="decimal" w:pos="1017"/>
              </w:tabs>
              <w:spacing w:line="240" w:lineRule="atLeast"/>
              <w:ind w:left="-79" w:right="-79"/>
              <w:rPr>
                <w:sz w:val="20"/>
              </w:rPr>
            </w:pPr>
            <w:r w:rsidRPr="00FD5077">
              <w:rPr>
                <w:sz w:val="20"/>
              </w:rPr>
              <w:t>700,665</w:t>
            </w:r>
          </w:p>
        </w:tc>
        <w:tc>
          <w:tcPr>
            <w:tcW w:w="180" w:type="dxa"/>
            <w:vAlign w:val="bottom"/>
          </w:tcPr>
          <w:p w14:paraId="34492515" w14:textId="77777777" w:rsidR="00FD5077" w:rsidRPr="00FD5077" w:rsidRDefault="00FD5077" w:rsidP="00FD5077">
            <w:pPr>
              <w:pStyle w:val="acctfourfigures"/>
              <w:tabs>
                <w:tab w:val="clear" w:pos="765"/>
                <w:tab w:val="decimal" w:pos="1017"/>
              </w:tabs>
              <w:spacing w:line="240" w:lineRule="atLeast"/>
              <w:ind w:left="-79" w:right="-79"/>
              <w:rPr>
                <w:sz w:val="20"/>
              </w:rPr>
            </w:pPr>
          </w:p>
        </w:tc>
        <w:tc>
          <w:tcPr>
            <w:tcW w:w="1217" w:type="dxa"/>
            <w:vAlign w:val="bottom"/>
          </w:tcPr>
          <w:p w14:paraId="7520758F" w14:textId="5FE4DC41" w:rsidR="00FD5077" w:rsidRPr="00FD5077" w:rsidRDefault="00FD5077" w:rsidP="00FD5077">
            <w:pPr>
              <w:pStyle w:val="acctfourfigures"/>
              <w:tabs>
                <w:tab w:val="clear" w:pos="765"/>
                <w:tab w:val="decimal" w:pos="1017"/>
              </w:tabs>
              <w:spacing w:line="240" w:lineRule="atLeast"/>
              <w:ind w:left="-79" w:right="-79"/>
              <w:rPr>
                <w:sz w:val="20"/>
              </w:rPr>
            </w:pPr>
            <w:r w:rsidRPr="00FD5077">
              <w:rPr>
                <w:sz w:val="20"/>
              </w:rPr>
              <w:t>1,712,149</w:t>
            </w:r>
          </w:p>
        </w:tc>
        <w:tc>
          <w:tcPr>
            <w:tcW w:w="180" w:type="dxa"/>
            <w:vAlign w:val="bottom"/>
          </w:tcPr>
          <w:p w14:paraId="794AF478" w14:textId="77777777" w:rsidR="00FD5077" w:rsidRPr="00FD5077" w:rsidRDefault="00FD5077" w:rsidP="00FD5077">
            <w:pPr>
              <w:pStyle w:val="acctfourfigures"/>
              <w:tabs>
                <w:tab w:val="clear" w:pos="765"/>
                <w:tab w:val="decimal" w:pos="1017"/>
              </w:tabs>
              <w:spacing w:line="240" w:lineRule="atLeast"/>
              <w:ind w:left="-79" w:right="-79"/>
              <w:rPr>
                <w:sz w:val="20"/>
              </w:rPr>
            </w:pPr>
          </w:p>
        </w:tc>
        <w:tc>
          <w:tcPr>
            <w:tcW w:w="1190" w:type="dxa"/>
            <w:vAlign w:val="bottom"/>
          </w:tcPr>
          <w:p w14:paraId="4B9193CF" w14:textId="75DF2ED0" w:rsidR="00FD5077" w:rsidRPr="00FD5077" w:rsidRDefault="00FD5077" w:rsidP="00FD5077">
            <w:pPr>
              <w:pStyle w:val="acctfourfigures"/>
              <w:tabs>
                <w:tab w:val="clear" w:pos="765"/>
                <w:tab w:val="decimal" w:pos="1017"/>
              </w:tabs>
              <w:spacing w:line="240" w:lineRule="atLeast"/>
              <w:ind w:left="-79" w:right="-79"/>
              <w:rPr>
                <w:sz w:val="20"/>
              </w:rPr>
            </w:pPr>
            <w:r w:rsidRPr="00FD5077">
              <w:rPr>
                <w:sz w:val="20"/>
              </w:rPr>
              <w:t>1,348,050</w:t>
            </w:r>
          </w:p>
        </w:tc>
        <w:tc>
          <w:tcPr>
            <w:tcW w:w="180" w:type="dxa"/>
            <w:vAlign w:val="bottom"/>
          </w:tcPr>
          <w:p w14:paraId="2AE03B8D" w14:textId="77777777" w:rsidR="00FD5077" w:rsidRPr="00FD5077" w:rsidRDefault="00FD5077" w:rsidP="00FD5077">
            <w:pPr>
              <w:pStyle w:val="acctfourfigures"/>
              <w:tabs>
                <w:tab w:val="clear" w:pos="765"/>
                <w:tab w:val="decimal" w:pos="1017"/>
              </w:tabs>
              <w:spacing w:line="240" w:lineRule="atLeast"/>
              <w:ind w:left="-79" w:right="-79"/>
              <w:rPr>
                <w:sz w:val="20"/>
              </w:rPr>
            </w:pPr>
          </w:p>
        </w:tc>
        <w:tc>
          <w:tcPr>
            <w:tcW w:w="1220" w:type="dxa"/>
            <w:vAlign w:val="bottom"/>
          </w:tcPr>
          <w:p w14:paraId="77595168" w14:textId="51F9D499" w:rsidR="00FD5077" w:rsidRPr="00FD5077" w:rsidRDefault="00FD5077" w:rsidP="00FD5077">
            <w:pPr>
              <w:pStyle w:val="acctfourfigures"/>
              <w:tabs>
                <w:tab w:val="clear" w:pos="765"/>
                <w:tab w:val="decimal" w:pos="1017"/>
              </w:tabs>
              <w:spacing w:line="240" w:lineRule="atLeast"/>
              <w:ind w:left="-79" w:right="-79"/>
              <w:rPr>
                <w:sz w:val="20"/>
              </w:rPr>
            </w:pPr>
            <w:r w:rsidRPr="00FD5077">
              <w:rPr>
                <w:sz w:val="20"/>
              </w:rPr>
              <w:t>(19,930)</w:t>
            </w:r>
          </w:p>
        </w:tc>
        <w:tc>
          <w:tcPr>
            <w:tcW w:w="180" w:type="dxa"/>
            <w:vAlign w:val="bottom"/>
          </w:tcPr>
          <w:p w14:paraId="38950409" w14:textId="77777777" w:rsidR="00FD5077" w:rsidRPr="00FD5077" w:rsidRDefault="00FD5077" w:rsidP="00FD5077">
            <w:pPr>
              <w:pStyle w:val="acctfourfigures"/>
              <w:tabs>
                <w:tab w:val="clear" w:pos="765"/>
                <w:tab w:val="decimal" w:pos="1017"/>
              </w:tabs>
              <w:spacing w:line="240" w:lineRule="atLeast"/>
              <w:ind w:left="-79" w:right="-79"/>
              <w:rPr>
                <w:sz w:val="20"/>
              </w:rPr>
            </w:pPr>
          </w:p>
        </w:tc>
        <w:tc>
          <w:tcPr>
            <w:tcW w:w="1269" w:type="dxa"/>
            <w:vAlign w:val="bottom"/>
          </w:tcPr>
          <w:p w14:paraId="47C88D7C" w14:textId="3674BF56" w:rsidR="00FD5077" w:rsidRPr="00FD5077" w:rsidRDefault="00FD5077" w:rsidP="00FD5077">
            <w:pPr>
              <w:pStyle w:val="acctfourfigures"/>
              <w:tabs>
                <w:tab w:val="clear" w:pos="765"/>
                <w:tab w:val="decimal" w:pos="1017"/>
              </w:tabs>
              <w:spacing w:line="240" w:lineRule="atLeast"/>
              <w:ind w:left="-79" w:right="-79"/>
              <w:rPr>
                <w:sz w:val="20"/>
              </w:rPr>
            </w:pPr>
            <w:r w:rsidRPr="00FD5077">
              <w:rPr>
                <w:sz w:val="20"/>
              </w:rPr>
              <w:t>(29,473)</w:t>
            </w:r>
          </w:p>
        </w:tc>
        <w:tc>
          <w:tcPr>
            <w:tcW w:w="180" w:type="dxa"/>
            <w:vAlign w:val="bottom"/>
          </w:tcPr>
          <w:p w14:paraId="73E89B12" w14:textId="77777777" w:rsidR="00FD5077" w:rsidRPr="00FD5077" w:rsidRDefault="00FD5077" w:rsidP="00FD5077">
            <w:pPr>
              <w:pStyle w:val="acctfourfigures"/>
              <w:tabs>
                <w:tab w:val="clear" w:pos="765"/>
                <w:tab w:val="decimal" w:pos="1017"/>
              </w:tabs>
              <w:spacing w:line="240" w:lineRule="atLeast"/>
              <w:ind w:left="-79" w:right="-79"/>
              <w:rPr>
                <w:sz w:val="20"/>
              </w:rPr>
            </w:pPr>
          </w:p>
        </w:tc>
        <w:tc>
          <w:tcPr>
            <w:tcW w:w="1215" w:type="dxa"/>
            <w:vAlign w:val="bottom"/>
          </w:tcPr>
          <w:p w14:paraId="3D91F740" w14:textId="52A672A2" w:rsidR="00FD5077" w:rsidRPr="00FD5077" w:rsidRDefault="00FD5077" w:rsidP="00FD5077">
            <w:pPr>
              <w:pStyle w:val="acctfourfigures"/>
              <w:tabs>
                <w:tab w:val="clear" w:pos="765"/>
                <w:tab w:val="decimal" w:pos="1017"/>
              </w:tabs>
              <w:spacing w:line="240" w:lineRule="atLeast"/>
              <w:ind w:left="-79" w:right="-79"/>
              <w:rPr>
                <w:sz w:val="20"/>
              </w:rPr>
            </w:pPr>
            <w:r w:rsidRPr="00FD5077">
              <w:rPr>
                <w:sz w:val="20"/>
              </w:rPr>
              <w:t>2,165,585</w:t>
            </w:r>
          </w:p>
        </w:tc>
        <w:tc>
          <w:tcPr>
            <w:tcW w:w="195" w:type="dxa"/>
            <w:vAlign w:val="bottom"/>
          </w:tcPr>
          <w:p w14:paraId="23C739E1" w14:textId="77777777" w:rsidR="00FD5077" w:rsidRPr="00FD5077" w:rsidRDefault="00FD5077" w:rsidP="00FD5077">
            <w:pPr>
              <w:pStyle w:val="acctfourfigures"/>
              <w:tabs>
                <w:tab w:val="clear" w:pos="765"/>
                <w:tab w:val="decimal" w:pos="1017"/>
              </w:tabs>
              <w:spacing w:line="240" w:lineRule="atLeast"/>
              <w:ind w:left="-79" w:right="-79"/>
              <w:rPr>
                <w:sz w:val="20"/>
              </w:rPr>
            </w:pPr>
          </w:p>
        </w:tc>
        <w:tc>
          <w:tcPr>
            <w:tcW w:w="1227" w:type="dxa"/>
            <w:vAlign w:val="bottom"/>
          </w:tcPr>
          <w:p w14:paraId="2D04283C" w14:textId="60E857DA" w:rsidR="00FD5077" w:rsidRPr="00FD5077" w:rsidRDefault="00FD5077" w:rsidP="00FD5077">
            <w:pPr>
              <w:pStyle w:val="acctfourfigures"/>
              <w:tabs>
                <w:tab w:val="clear" w:pos="765"/>
                <w:tab w:val="decimal" w:pos="1017"/>
              </w:tabs>
              <w:spacing w:line="240" w:lineRule="atLeast"/>
              <w:ind w:left="-79" w:right="-79"/>
              <w:rPr>
                <w:sz w:val="20"/>
              </w:rPr>
            </w:pPr>
            <w:r w:rsidRPr="00FD5077">
              <w:rPr>
                <w:sz w:val="20"/>
              </w:rPr>
              <w:t>2,019,242</w:t>
            </w:r>
          </w:p>
        </w:tc>
      </w:tr>
      <w:tr w:rsidR="00FD5077" w:rsidRPr="00A459FD" w14:paraId="21B7875C" w14:textId="77777777" w:rsidTr="00FD5077">
        <w:trPr>
          <w:cantSplit/>
        </w:trPr>
        <w:tc>
          <w:tcPr>
            <w:tcW w:w="3780" w:type="dxa"/>
          </w:tcPr>
          <w:p w14:paraId="6D51B55B" w14:textId="77777777" w:rsidR="00FD5077" w:rsidRPr="00FD5077" w:rsidRDefault="00FD5077" w:rsidP="00FD5077">
            <w:pPr>
              <w:spacing w:line="240" w:lineRule="atLeast"/>
              <w:ind w:left="180" w:right="-79" w:hanging="180"/>
              <w:rPr>
                <w:sz w:val="20"/>
              </w:rPr>
            </w:pPr>
          </w:p>
        </w:tc>
        <w:tc>
          <w:tcPr>
            <w:tcW w:w="1213" w:type="dxa"/>
            <w:vAlign w:val="bottom"/>
          </w:tcPr>
          <w:p w14:paraId="72A75A5E" w14:textId="77777777" w:rsidR="00FD5077" w:rsidRPr="00FD5077" w:rsidRDefault="00FD5077" w:rsidP="00FD5077">
            <w:pPr>
              <w:pStyle w:val="acctfourfigures"/>
              <w:tabs>
                <w:tab w:val="clear" w:pos="765"/>
                <w:tab w:val="decimal" w:pos="1017"/>
              </w:tabs>
              <w:spacing w:line="240" w:lineRule="atLeast"/>
              <w:ind w:left="-79" w:right="-79"/>
              <w:rPr>
                <w:sz w:val="20"/>
              </w:rPr>
            </w:pPr>
          </w:p>
        </w:tc>
        <w:tc>
          <w:tcPr>
            <w:tcW w:w="180" w:type="dxa"/>
            <w:vAlign w:val="bottom"/>
          </w:tcPr>
          <w:p w14:paraId="1942C129" w14:textId="77777777" w:rsidR="00FD5077" w:rsidRPr="00FD5077" w:rsidRDefault="00FD5077" w:rsidP="00FD5077">
            <w:pPr>
              <w:pStyle w:val="acctfourfigures"/>
              <w:tabs>
                <w:tab w:val="clear" w:pos="765"/>
                <w:tab w:val="decimal" w:pos="1017"/>
              </w:tabs>
              <w:spacing w:line="240" w:lineRule="atLeast"/>
              <w:ind w:left="-79" w:right="-79"/>
              <w:rPr>
                <w:sz w:val="20"/>
              </w:rPr>
            </w:pPr>
          </w:p>
        </w:tc>
        <w:tc>
          <w:tcPr>
            <w:tcW w:w="1211" w:type="dxa"/>
            <w:vAlign w:val="bottom"/>
          </w:tcPr>
          <w:p w14:paraId="30F902DC" w14:textId="77777777" w:rsidR="00FD5077" w:rsidRPr="00FD5077" w:rsidRDefault="00FD5077" w:rsidP="00FD5077">
            <w:pPr>
              <w:pStyle w:val="acctfourfigures"/>
              <w:tabs>
                <w:tab w:val="clear" w:pos="765"/>
                <w:tab w:val="decimal" w:pos="1017"/>
              </w:tabs>
              <w:spacing w:line="240" w:lineRule="atLeast"/>
              <w:ind w:left="-79" w:right="-79"/>
              <w:rPr>
                <w:sz w:val="20"/>
              </w:rPr>
            </w:pPr>
          </w:p>
        </w:tc>
        <w:tc>
          <w:tcPr>
            <w:tcW w:w="180" w:type="dxa"/>
            <w:vAlign w:val="bottom"/>
          </w:tcPr>
          <w:p w14:paraId="5BEF77E7" w14:textId="77777777" w:rsidR="00FD5077" w:rsidRPr="00FD5077" w:rsidRDefault="00FD5077" w:rsidP="00FD5077">
            <w:pPr>
              <w:pStyle w:val="acctfourfigures"/>
              <w:tabs>
                <w:tab w:val="clear" w:pos="765"/>
                <w:tab w:val="decimal" w:pos="1017"/>
              </w:tabs>
              <w:spacing w:line="240" w:lineRule="atLeast"/>
              <w:ind w:left="-79" w:right="-79"/>
              <w:rPr>
                <w:sz w:val="20"/>
              </w:rPr>
            </w:pPr>
          </w:p>
        </w:tc>
        <w:tc>
          <w:tcPr>
            <w:tcW w:w="1217" w:type="dxa"/>
            <w:vAlign w:val="bottom"/>
          </w:tcPr>
          <w:p w14:paraId="0CD7CBC9" w14:textId="77777777" w:rsidR="00FD5077" w:rsidRPr="00FD5077" w:rsidRDefault="00FD5077" w:rsidP="00FD5077">
            <w:pPr>
              <w:pStyle w:val="acctfourfigures"/>
              <w:tabs>
                <w:tab w:val="clear" w:pos="765"/>
                <w:tab w:val="decimal" w:pos="1017"/>
              </w:tabs>
              <w:spacing w:line="240" w:lineRule="atLeast"/>
              <w:ind w:left="-79" w:right="-79"/>
              <w:rPr>
                <w:sz w:val="20"/>
              </w:rPr>
            </w:pPr>
          </w:p>
        </w:tc>
        <w:tc>
          <w:tcPr>
            <w:tcW w:w="180" w:type="dxa"/>
            <w:vAlign w:val="bottom"/>
          </w:tcPr>
          <w:p w14:paraId="4DB1A2F4" w14:textId="77777777" w:rsidR="00FD5077" w:rsidRPr="00FD5077" w:rsidRDefault="00FD5077" w:rsidP="00FD5077">
            <w:pPr>
              <w:pStyle w:val="acctfourfigures"/>
              <w:tabs>
                <w:tab w:val="clear" w:pos="765"/>
                <w:tab w:val="decimal" w:pos="1017"/>
              </w:tabs>
              <w:spacing w:line="240" w:lineRule="atLeast"/>
              <w:ind w:left="-79" w:right="-79"/>
              <w:rPr>
                <w:sz w:val="20"/>
              </w:rPr>
            </w:pPr>
          </w:p>
        </w:tc>
        <w:tc>
          <w:tcPr>
            <w:tcW w:w="1190" w:type="dxa"/>
            <w:vAlign w:val="bottom"/>
          </w:tcPr>
          <w:p w14:paraId="32C548AD" w14:textId="77777777" w:rsidR="00FD5077" w:rsidRPr="00FD5077" w:rsidRDefault="00FD5077" w:rsidP="00FD5077">
            <w:pPr>
              <w:pStyle w:val="acctfourfigures"/>
              <w:tabs>
                <w:tab w:val="clear" w:pos="765"/>
                <w:tab w:val="decimal" w:pos="1017"/>
              </w:tabs>
              <w:spacing w:line="240" w:lineRule="atLeast"/>
              <w:ind w:left="-79" w:right="-79"/>
              <w:rPr>
                <w:sz w:val="20"/>
              </w:rPr>
            </w:pPr>
          </w:p>
        </w:tc>
        <w:tc>
          <w:tcPr>
            <w:tcW w:w="180" w:type="dxa"/>
            <w:vAlign w:val="bottom"/>
          </w:tcPr>
          <w:p w14:paraId="5581ED1D" w14:textId="77777777" w:rsidR="00FD5077" w:rsidRPr="00FD5077" w:rsidRDefault="00FD5077" w:rsidP="00FD5077">
            <w:pPr>
              <w:pStyle w:val="acctfourfigures"/>
              <w:tabs>
                <w:tab w:val="clear" w:pos="765"/>
                <w:tab w:val="decimal" w:pos="1017"/>
              </w:tabs>
              <w:spacing w:line="240" w:lineRule="atLeast"/>
              <w:ind w:left="-79" w:right="-79"/>
              <w:rPr>
                <w:sz w:val="20"/>
              </w:rPr>
            </w:pPr>
          </w:p>
        </w:tc>
        <w:tc>
          <w:tcPr>
            <w:tcW w:w="1220" w:type="dxa"/>
            <w:vAlign w:val="bottom"/>
          </w:tcPr>
          <w:p w14:paraId="74724A53" w14:textId="77777777" w:rsidR="00FD5077" w:rsidRPr="00FD5077" w:rsidRDefault="00FD5077" w:rsidP="00FD5077">
            <w:pPr>
              <w:pStyle w:val="acctfourfigures"/>
              <w:tabs>
                <w:tab w:val="clear" w:pos="765"/>
                <w:tab w:val="decimal" w:pos="1017"/>
              </w:tabs>
              <w:spacing w:line="240" w:lineRule="atLeast"/>
              <w:ind w:left="-79" w:right="-79"/>
              <w:rPr>
                <w:sz w:val="20"/>
              </w:rPr>
            </w:pPr>
          </w:p>
        </w:tc>
        <w:tc>
          <w:tcPr>
            <w:tcW w:w="180" w:type="dxa"/>
            <w:vAlign w:val="bottom"/>
          </w:tcPr>
          <w:p w14:paraId="5F9A355B" w14:textId="77777777" w:rsidR="00FD5077" w:rsidRPr="00FD5077" w:rsidRDefault="00FD5077" w:rsidP="00FD5077">
            <w:pPr>
              <w:pStyle w:val="acctfourfigures"/>
              <w:tabs>
                <w:tab w:val="clear" w:pos="765"/>
                <w:tab w:val="decimal" w:pos="1017"/>
              </w:tabs>
              <w:spacing w:line="240" w:lineRule="atLeast"/>
              <w:ind w:left="-79" w:right="-79"/>
              <w:rPr>
                <w:sz w:val="20"/>
              </w:rPr>
            </w:pPr>
          </w:p>
        </w:tc>
        <w:tc>
          <w:tcPr>
            <w:tcW w:w="1269" w:type="dxa"/>
            <w:vAlign w:val="bottom"/>
          </w:tcPr>
          <w:p w14:paraId="39FDD0C8" w14:textId="77777777" w:rsidR="00FD5077" w:rsidRPr="00FD5077" w:rsidRDefault="00FD5077" w:rsidP="00FD5077">
            <w:pPr>
              <w:pStyle w:val="acctfourfigures"/>
              <w:tabs>
                <w:tab w:val="clear" w:pos="765"/>
                <w:tab w:val="decimal" w:pos="1017"/>
              </w:tabs>
              <w:spacing w:line="240" w:lineRule="atLeast"/>
              <w:ind w:left="-79" w:right="-79"/>
              <w:rPr>
                <w:sz w:val="20"/>
              </w:rPr>
            </w:pPr>
          </w:p>
        </w:tc>
        <w:tc>
          <w:tcPr>
            <w:tcW w:w="180" w:type="dxa"/>
            <w:vAlign w:val="bottom"/>
          </w:tcPr>
          <w:p w14:paraId="593F51A3" w14:textId="77777777" w:rsidR="00FD5077" w:rsidRPr="00FD5077" w:rsidRDefault="00FD5077" w:rsidP="00FD5077">
            <w:pPr>
              <w:pStyle w:val="acctfourfigures"/>
              <w:tabs>
                <w:tab w:val="clear" w:pos="765"/>
                <w:tab w:val="decimal" w:pos="1017"/>
              </w:tabs>
              <w:spacing w:line="240" w:lineRule="atLeast"/>
              <w:ind w:left="-79" w:right="-79"/>
              <w:rPr>
                <w:sz w:val="20"/>
              </w:rPr>
            </w:pPr>
          </w:p>
        </w:tc>
        <w:tc>
          <w:tcPr>
            <w:tcW w:w="1215" w:type="dxa"/>
            <w:vAlign w:val="bottom"/>
          </w:tcPr>
          <w:p w14:paraId="6D2BB0E8" w14:textId="77777777" w:rsidR="00FD5077" w:rsidRPr="00FD5077" w:rsidRDefault="00FD5077" w:rsidP="00FD5077">
            <w:pPr>
              <w:pStyle w:val="acctfourfigures"/>
              <w:tabs>
                <w:tab w:val="clear" w:pos="765"/>
                <w:tab w:val="decimal" w:pos="1017"/>
              </w:tabs>
              <w:spacing w:line="240" w:lineRule="atLeast"/>
              <w:ind w:left="-79" w:right="-79"/>
              <w:rPr>
                <w:sz w:val="20"/>
              </w:rPr>
            </w:pPr>
          </w:p>
        </w:tc>
        <w:tc>
          <w:tcPr>
            <w:tcW w:w="195" w:type="dxa"/>
            <w:vAlign w:val="bottom"/>
          </w:tcPr>
          <w:p w14:paraId="402E9431" w14:textId="77777777" w:rsidR="00FD5077" w:rsidRPr="00FD5077" w:rsidRDefault="00FD5077" w:rsidP="00FD5077">
            <w:pPr>
              <w:pStyle w:val="acctfourfigures"/>
              <w:tabs>
                <w:tab w:val="clear" w:pos="765"/>
                <w:tab w:val="decimal" w:pos="1017"/>
              </w:tabs>
              <w:spacing w:line="240" w:lineRule="atLeast"/>
              <w:ind w:left="-79" w:right="-79"/>
              <w:rPr>
                <w:sz w:val="20"/>
              </w:rPr>
            </w:pPr>
          </w:p>
        </w:tc>
        <w:tc>
          <w:tcPr>
            <w:tcW w:w="1227" w:type="dxa"/>
            <w:vAlign w:val="bottom"/>
          </w:tcPr>
          <w:p w14:paraId="55F7E275" w14:textId="77777777" w:rsidR="00FD5077" w:rsidRPr="00FD5077" w:rsidRDefault="00FD5077" w:rsidP="00FD5077">
            <w:pPr>
              <w:pStyle w:val="acctfourfigures"/>
              <w:tabs>
                <w:tab w:val="clear" w:pos="765"/>
                <w:tab w:val="decimal" w:pos="1017"/>
              </w:tabs>
              <w:spacing w:line="240" w:lineRule="atLeast"/>
              <w:ind w:left="-79" w:right="-79"/>
              <w:rPr>
                <w:sz w:val="20"/>
              </w:rPr>
            </w:pPr>
          </w:p>
        </w:tc>
      </w:tr>
      <w:tr w:rsidR="00FD5077" w:rsidRPr="00A459FD" w14:paraId="1B1B3022" w14:textId="77777777" w:rsidTr="00FD5077">
        <w:trPr>
          <w:cantSplit/>
          <w:trHeight w:val="100"/>
        </w:trPr>
        <w:tc>
          <w:tcPr>
            <w:tcW w:w="3780" w:type="dxa"/>
          </w:tcPr>
          <w:p w14:paraId="18D09AA2" w14:textId="77777777" w:rsidR="00FD5077" w:rsidRPr="00FD5077" w:rsidRDefault="00FD5077" w:rsidP="00FD5077">
            <w:pPr>
              <w:spacing w:line="240" w:lineRule="atLeast"/>
              <w:ind w:left="180" w:right="-79" w:hanging="180"/>
              <w:rPr>
                <w:sz w:val="20"/>
              </w:rPr>
            </w:pPr>
            <w:r w:rsidRPr="00FD5077">
              <w:rPr>
                <w:sz w:val="20"/>
              </w:rPr>
              <w:t xml:space="preserve">Segment </w:t>
            </w:r>
            <w:proofErr w:type="gramStart"/>
            <w:r w:rsidRPr="00FD5077">
              <w:rPr>
                <w:sz w:val="20"/>
              </w:rPr>
              <w:t>assets</w:t>
            </w:r>
            <w:proofErr w:type="gramEnd"/>
            <w:r w:rsidRPr="00FD5077">
              <w:rPr>
                <w:sz w:val="20"/>
              </w:rPr>
              <w:t xml:space="preserve"> </w:t>
            </w:r>
          </w:p>
          <w:p w14:paraId="15C8F3E6" w14:textId="20F4EC83" w:rsidR="00FD5077" w:rsidRPr="00FD5077" w:rsidRDefault="00FD5077" w:rsidP="00FD5077">
            <w:pPr>
              <w:spacing w:line="240" w:lineRule="atLeast"/>
              <w:ind w:left="180" w:right="-79" w:hanging="180"/>
              <w:rPr>
                <w:sz w:val="20"/>
              </w:rPr>
            </w:pPr>
            <w:r w:rsidRPr="00FD5077">
              <w:rPr>
                <w:sz w:val="20"/>
              </w:rPr>
              <w:t xml:space="preserve">   As </w:t>
            </w:r>
            <w:proofErr w:type="gramStart"/>
            <w:r w:rsidRPr="00FD5077">
              <w:rPr>
                <w:sz w:val="20"/>
              </w:rPr>
              <w:t>at</w:t>
            </w:r>
            <w:proofErr w:type="gramEnd"/>
            <w:r w:rsidRPr="00FD5077">
              <w:rPr>
                <w:sz w:val="20"/>
              </w:rPr>
              <w:t xml:space="preserve"> 31 March/ 31 December  </w:t>
            </w:r>
          </w:p>
        </w:tc>
        <w:tc>
          <w:tcPr>
            <w:tcW w:w="1213" w:type="dxa"/>
            <w:vAlign w:val="bottom"/>
          </w:tcPr>
          <w:p w14:paraId="3F83E5C9" w14:textId="4FD9873C" w:rsidR="00FD5077" w:rsidRPr="00FD5077" w:rsidRDefault="009D61BE" w:rsidP="00FD5077">
            <w:pPr>
              <w:pStyle w:val="acctfourfigures"/>
              <w:tabs>
                <w:tab w:val="clear" w:pos="765"/>
                <w:tab w:val="decimal" w:pos="1017"/>
              </w:tabs>
              <w:spacing w:line="240" w:lineRule="atLeast"/>
              <w:ind w:left="-79" w:right="-79"/>
              <w:rPr>
                <w:sz w:val="20"/>
              </w:rPr>
            </w:pPr>
            <w:r w:rsidRPr="009D61BE">
              <w:rPr>
                <w:sz w:val="20"/>
              </w:rPr>
              <w:t>93,194,096</w:t>
            </w:r>
          </w:p>
        </w:tc>
        <w:tc>
          <w:tcPr>
            <w:tcW w:w="180" w:type="dxa"/>
            <w:vAlign w:val="bottom"/>
          </w:tcPr>
          <w:p w14:paraId="42131DB8" w14:textId="77777777" w:rsidR="00FD5077" w:rsidRPr="00FD5077" w:rsidRDefault="00FD5077" w:rsidP="00FD5077">
            <w:pPr>
              <w:pStyle w:val="acctfourfigures"/>
              <w:tabs>
                <w:tab w:val="clear" w:pos="765"/>
                <w:tab w:val="decimal" w:pos="1017"/>
              </w:tabs>
              <w:spacing w:line="240" w:lineRule="atLeast"/>
              <w:ind w:left="-79" w:right="-79"/>
              <w:rPr>
                <w:sz w:val="20"/>
              </w:rPr>
            </w:pPr>
          </w:p>
        </w:tc>
        <w:tc>
          <w:tcPr>
            <w:tcW w:w="1211" w:type="dxa"/>
            <w:vAlign w:val="bottom"/>
          </w:tcPr>
          <w:p w14:paraId="1B5CD453" w14:textId="76968780" w:rsidR="00FD5077" w:rsidRPr="00FD5077" w:rsidRDefault="00FD5077" w:rsidP="00FD5077">
            <w:pPr>
              <w:pStyle w:val="acctfourfigures"/>
              <w:tabs>
                <w:tab w:val="clear" w:pos="765"/>
                <w:tab w:val="decimal" w:pos="1017"/>
              </w:tabs>
              <w:spacing w:line="240" w:lineRule="atLeast"/>
              <w:ind w:left="-79" w:right="-79"/>
              <w:rPr>
                <w:sz w:val="20"/>
              </w:rPr>
            </w:pPr>
            <w:r w:rsidRPr="00FD5077">
              <w:rPr>
                <w:sz w:val="20"/>
              </w:rPr>
              <w:t>89,496,768</w:t>
            </w:r>
          </w:p>
        </w:tc>
        <w:tc>
          <w:tcPr>
            <w:tcW w:w="180" w:type="dxa"/>
            <w:vAlign w:val="bottom"/>
          </w:tcPr>
          <w:p w14:paraId="534A2C1F" w14:textId="77777777" w:rsidR="00FD5077" w:rsidRPr="00FD5077" w:rsidRDefault="00FD5077" w:rsidP="00FD5077">
            <w:pPr>
              <w:pStyle w:val="acctfourfigures"/>
              <w:tabs>
                <w:tab w:val="clear" w:pos="765"/>
                <w:tab w:val="decimal" w:pos="1017"/>
              </w:tabs>
              <w:spacing w:line="240" w:lineRule="atLeast"/>
              <w:ind w:left="-79" w:right="-79"/>
              <w:rPr>
                <w:sz w:val="20"/>
              </w:rPr>
            </w:pPr>
          </w:p>
        </w:tc>
        <w:tc>
          <w:tcPr>
            <w:tcW w:w="1217" w:type="dxa"/>
            <w:vAlign w:val="bottom"/>
          </w:tcPr>
          <w:p w14:paraId="08EF58BA" w14:textId="69E29F66" w:rsidR="00FD5077" w:rsidRPr="00FD5077" w:rsidRDefault="00FD5077" w:rsidP="00FD5077">
            <w:pPr>
              <w:pStyle w:val="acctfourfigures"/>
              <w:tabs>
                <w:tab w:val="clear" w:pos="765"/>
                <w:tab w:val="decimal" w:pos="1017"/>
              </w:tabs>
              <w:spacing w:line="240" w:lineRule="atLeast"/>
              <w:ind w:left="-79" w:right="-79"/>
              <w:rPr>
                <w:sz w:val="20"/>
              </w:rPr>
            </w:pPr>
            <w:r w:rsidRPr="00FD5077">
              <w:rPr>
                <w:sz w:val="20"/>
              </w:rPr>
              <w:t>97,249,959</w:t>
            </w:r>
          </w:p>
        </w:tc>
        <w:tc>
          <w:tcPr>
            <w:tcW w:w="180" w:type="dxa"/>
            <w:vAlign w:val="bottom"/>
          </w:tcPr>
          <w:p w14:paraId="612B95E9" w14:textId="77777777" w:rsidR="00FD5077" w:rsidRPr="00FD5077" w:rsidRDefault="00FD5077" w:rsidP="00FD5077">
            <w:pPr>
              <w:pStyle w:val="acctfourfigures"/>
              <w:tabs>
                <w:tab w:val="clear" w:pos="765"/>
                <w:tab w:val="decimal" w:pos="1017"/>
              </w:tabs>
              <w:spacing w:line="240" w:lineRule="atLeast"/>
              <w:ind w:left="-79" w:right="-79"/>
              <w:rPr>
                <w:sz w:val="20"/>
              </w:rPr>
            </w:pPr>
          </w:p>
        </w:tc>
        <w:tc>
          <w:tcPr>
            <w:tcW w:w="1190" w:type="dxa"/>
            <w:vAlign w:val="bottom"/>
          </w:tcPr>
          <w:p w14:paraId="36828F71" w14:textId="0E13E1D8" w:rsidR="00FD5077" w:rsidRPr="00FD5077" w:rsidRDefault="00FD5077" w:rsidP="00FD5077">
            <w:pPr>
              <w:pStyle w:val="acctfourfigures"/>
              <w:tabs>
                <w:tab w:val="clear" w:pos="765"/>
                <w:tab w:val="decimal" w:pos="1017"/>
              </w:tabs>
              <w:spacing w:line="240" w:lineRule="atLeast"/>
              <w:ind w:left="-79" w:right="-79"/>
              <w:rPr>
                <w:sz w:val="20"/>
              </w:rPr>
            </w:pPr>
            <w:r w:rsidRPr="00FD5077">
              <w:rPr>
                <w:sz w:val="20"/>
              </w:rPr>
              <w:t>96,916,766</w:t>
            </w:r>
          </w:p>
        </w:tc>
        <w:tc>
          <w:tcPr>
            <w:tcW w:w="180" w:type="dxa"/>
            <w:vAlign w:val="bottom"/>
          </w:tcPr>
          <w:p w14:paraId="49C5C03C" w14:textId="77777777" w:rsidR="00FD5077" w:rsidRPr="00FD5077" w:rsidRDefault="00FD5077" w:rsidP="00FD5077">
            <w:pPr>
              <w:pStyle w:val="acctfourfigures"/>
              <w:tabs>
                <w:tab w:val="clear" w:pos="765"/>
                <w:tab w:val="decimal" w:pos="1017"/>
              </w:tabs>
              <w:spacing w:line="240" w:lineRule="atLeast"/>
              <w:ind w:left="-79" w:right="-79"/>
              <w:rPr>
                <w:sz w:val="20"/>
              </w:rPr>
            </w:pPr>
          </w:p>
        </w:tc>
        <w:tc>
          <w:tcPr>
            <w:tcW w:w="1220" w:type="dxa"/>
            <w:vAlign w:val="bottom"/>
          </w:tcPr>
          <w:p w14:paraId="5CDC648C" w14:textId="785DE5DE" w:rsidR="00FD5077" w:rsidRPr="00FD5077" w:rsidRDefault="00FD5077" w:rsidP="00FD5077">
            <w:pPr>
              <w:pStyle w:val="acctfourfigures"/>
              <w:tabs>
                <w:tab w:val="clear" w:pos="765"/>
                <w:tab w:val="decimal" w:pos="1017"/>
              </w:tabs>
              <w:spacing w:line="240" w:lineRule="atLeast"/>
              <w:ind w:left="-79" w:right="-79"/>
              <w:rPr>
                <w:sz w:val="20"/>
              </w:rPr>
            </w:pPr>
            <w:r w:rsidRPr="00FD5077">
              <w:rPr>
                <w:sz w:val="20"/>
              </w:rPr>
              <w:t>(565,669)</w:t>
            </w:r>
          </w:p>
        </w:tc>
        <w:tc>
          <w:tcPr>
            <w:tcW w:w="180" w:type="dxa"/>
            <w:vAlign w:val="bottom"/>
          </w:tcPr>
          <w:p w14:paraId="0E0A32D1" w14:textId="77777777" w:rsidR="00FD5077" w:rsidRPr="00FD5077" w:rsidRDefault="00FD5077" w:rsidP="00FD5077">
            <w:pPr>
              <w:pStyle w:val="acctfourfigures"/>
              <w:tabs>
                <w:tab w:val="clear" w:pos="765"/>
                <w:tab w:val="decimal" w:pos="1017"/>
              </w:tabs>
              <w:spacing w:line="240" w:lineRule="atLeast"/>
              <w:ind w:left="-79" w:right="-79"/>
              <w:rPr>
                <w:sz w:val="20"/>
              </w:rPr>
            </w:pPr>
          </w:p>
        </w:tc>
        <w:tc>
          <w:tcPr>
            <w:tcW w:w="1269" w:type="dxa"/>
            <w:vAlign w:val="bottom"/>
          </w:tcPr>
          <w:p w14:paraId="5F897FA8" w14:textId="37DD0D80" w:rsidR="00FD5077" w:rsidRPr="00FD5077" w:rsidRDefault="00FD5077" w:rsidP="00FD5077">
            <w:pPr>
              <w:pStyle w:val="acctfourfigures"/>
              <w:tabs>
                <w:tab w:val="clear" w:pos="765"/>
                <w:tab w:val="decimal" w:pos="1017"/>
              </w:tabs>
              <w:spacing w:line="240" w:lineRule="atLeast"/>
              <w:ind w:left="-79" w:right="-79"/>
              <w:rPr>
                <w:sz w:val="20"/>
              </w:rPr>
            </w:pPr>
            <w:r w:rsidRPr="00FD5077">
              <w:rPr>
                <w:sz w:val="20"/>
              </w:rPr>
              <w:t>(582,010)</w:t>
            </w:r>
          </w:p>
        </w:tc>
        <w:tc>
          <w:tcPr>
            <w:tcW w:w="180" w:type="dxa"/>
            <w:vAlign w:val="bottom"/>
          </w:tcPr>
          <w:p w14:paraId="38F32A78" w14:textId="77777777" w:rsidR="00FD5077" w:rsidRPr="00FD5077" w:rsidRDefault="00FD5077" w:rsidP="00FD5077">
            <w:pPr>
              <w:pStyle w:val="acctfourfigures"/>
              <w:tabs>
                <w:tab w:val="clear" w:pos="765"/>
                <w:tab w:val="decimal" w:pos="1017"/>
              </w:tabs>
              <w:spacing w:line="240" w:lineRule="atLeast"/>
              <w:ind w:left="-79" w:right="-79"/>
              <w:rPr>
                <w:sz w:val="20"/>
              </w:rPr>
            </w:pPr>
          </w:p>
        </w:tc>
        <w:tc>
          <w:tcPr>
            <w:tcW w:w="1215" w:type="dxa"/>
            <w:vAlign w:val="bottom"/>
          </w:tcPr>
          <w:p w14:paraId="1D3E5F17" w14:textId="79E880EE" w:rsidR="00FD5077" w:rsidRPr="00FD5077" w:rsidRDefault="009D61BE" w:rsidP="00FD5077">
            <w:pPr>
              <w:pStyle w:val="acctfourfigures"/>
              <w:tabs>
                <w:tab w:val="clear" w:pos="765"/>
                <w:tab w:val="decimal" w:pos="1017"/>
              </w:tabs>
              <w:spacing w:line="240" w:lineRule="atLeast"/>
              <w:ind w:left="-79" w:right="-79"/>
              <w:rPr>
                <w:sz w:val="20"/>
              </w:rPr>
            </w:pPr>
            <w:r w:rsidRPr="009D61BE">
              <w:rPr>
                <w:sz w:val="20"/>
              </w:rPr>
              <w:t>189,878,386</w:t>
            </w:r>
          </w:p>
        </w:tc>
        <w:tc>
          <w:tcPr>
            <w:tcW w:w="195" w:type="dxa"/>
            <w:vAlign w:val="bottom"/>
          </w:tcPr>
          <w:p w14:paraId="7CD2C693" w14:textId="77777777" w:rsidR="00FD5077" w:rsidRPr="00FD5077" w:rsidRDefault="00FD5077" w:rsidP="00FD5077">
            <w:pPr>
              <w:pStyle w:val="acctfourfigures"/>
              <w:tabs>
                <w:tab w:val="clear" w:pos="765"/>
                <w:tab w:val="decimal" w:pos="1017"/>
              </w:tabs>
              <w:spacing w:line="240" w:lineRule="atLeast"/>
              <w:ind w:left="-79" w:right="-79"/>
              <w:rPr>
                <w:sz w:val="20"/>
              </w:rPr>
            </w:pPr>
          </w:p>
        </w:tc>
        <w:tc>
          <w:tcPr>
            <w:tcW w:w="1227" w:type="dxa"/>
            <w:vAlign w:val="bottom"/>
          </w:tcPr>
          <w:p w14:paraId="00FD93C9" w14:textId="4C7F2654" w:rsidR="00FD5077" w:rsidRPr="00FD5077" w:rsidRDefault="00FD5077" w:rsidP="00FD5077">
            <w:pPr>
              <w:pStyle w:val="acctfourfigures"/>
              <w:tabs>
                <w:tab w:val="clear" w:pos="765"/>
                <w:tab w:val="decimal" w:pos="1017"/>
              </w:tabs>
              <w:spacing w:line="240" w:lineRule="atLeast"/>
              <w:ind w:left="-79" w:right="-79"/>
              <w:rPr>
                <w:sz w:val="20"/>
              </w:rPr>
            </w:pPr>
            <w:r w:rsidRPr="00FD5077">
              <w:rPr>
                <w:sz w:val="20"/>
              </w:rPr>
              <w:t>185,831,524</w:t>
            </w:r>
          </w:p>
        </w:tc>
      </w:tr>
      <w:tr w:rsidR="00FD5077" w:rsidRPr="00A459FD" w14:paraId="31B9665A" w14:textId="77777777" w:rsidTr="00FD5077">
        <w:trPr>
          <w:cantSplit/>
        </w:trPr>
        <w:tc>
          <w:tcPr>
            <w:tcW w:w="3780" w:type="dxa"/>
          </w:tcPr>
          <w:p w14:paraId="7D123EF9" w14:textId="77777777" w:rsidR="00FD5077" w:rsidRPr="00FD5077" w:rsidRDefault="00FD5077" w:rsidP="00FD5077">
            <w:pPr>
              <w:spacing w:line="240" w:lineRule="atLeast"/>
              <w:ind w:left="180" w:right="-79" w:hanging="180"/>
              <w:rPr>
                <w:sz w:val="20"/>
              </w:rPr>
            </w:pPr>
            <w:r w:rsidRPr="00FD5077">
              <w:rPr>
                <w:sz w:val="20"/>
              </w:rPr>
              <w:t xml:space="preserve">Segment </w:t>
            </w:r>
            <w:proofErr w:type="gramStart"/>
            <w:r w:rsidRPr="00FD5077">
              <w:rPr>
                <w:sz w:val="20"/>
              </w:rPr>
              <w:t>liabilities</w:t>
            </w:r>
            <w:proofErr w:type="gramEnd"/>
            <w:r w:rsidRPr="00FD5077">
              <w:rPr>
                <w:sz w:val="20"/>
              </w:rPr>
              <w:t xml:space="preserve"> </w:t>
            </w:r>
          </w:p>
          <w:p w14:paraId="4006CBC2" w14:textId="77997B04" w:rsidR="00FD5077" w:rsidRPr="00FD5077" w:rsidRDefault="00FD5077" w:rsidP="00FD5077">
            <w:pPr>
              <w:spacing w:line="240" w:lineRule="atLeast"/>
              <w:ind w:left="180" w:right="-79" w:hanging="180"/>
              <w:rPr>
                <w:sz w:val="20"/>
              </w:rPr>
            </w:pPr>
            <w:r w:rsidRPr="00FD5077">
              <w:rPr>
                <w:sz w:val="20"/>
              </w:rPr>
              <w:t xml:space="preserve">   As </w:t>
            </w:r>
            <w:proofErr w:type="gramStart"/>
            <w:r w:rsidRPr="00FD5077">
              <w:rPr>
                <w:sz w:val="20"/>
              </w:rPr>
              <w:t>at</w:t>
            </w:r>
            <w:proofErr w:type="gramEnd"/>
            <w:r w:rsidRPr="00FD5077">
              <w:rPr>
                <w:sz w:val="20"/>
              </w:rPr>
              <w:t xml:space="preserve"> 31 March/ 31 December  </w:t>
            </w:r>
          </w:p>
        </w:tc>
        <w:tc>
          <w:tcPr>
            <w:tcW w:w="1213" w:type="dxa"/>
            <w:vAlign w:val="bottom"/>
          </w:tcPr>
          <w:p w14:paraId="6FC11D68" w14:textId="63FDF1D2" w:rsidR="00FD5077" w:rsidRPr="00FD5077" w:rsidRDefault="009D61BE" w:rsidP="00FD5077">
            <w:pPr>
              <w:pStyle w:val="acctfourfigures"/>
              <w:tabs>
                <w:tab w:val="clear" w:pos="765"/>
                <w:tab w:val="decimal" w:pos="1017"/>
              </w:tabs>
              <w:spacing w:line="240" w:lineRule="atLeast"/>
              <w:ind w:left="-79" w:right="-79"/>
              <w:rPr>
                <w:sz w:val="20"/>
              </w:rPr>
            </w:pPr>
            <w:r w:rsidRPr="009D61BE">
              <w:rPr>
                <w:sz w:val="20"/>
              </w:rPr>
              <w:t>45,378,320</w:t>
            </w:r>
          </w:p>
        </w:tc>
        <w:tc>
          <w:tcPr>
            <w:tcW w:w="180" w:type="dxa"/>
            <w:vAlign w:val="bottom"/>
          </w:tcPr>
          <w:p w14:paraId="5E921458" w14:textId="77777777" w:rsidR="00FD5077" w:rsidRPr="00FD5077" w:rsidRDefault="00FD5077" w:rsidP="00FD5077">
            <w:pPr>
              <w:pStyle w:val="acctfourfigures"/>
              <w:tabs>
                <w:tab w:val="clear" w:pos="765"/>
                <w:tab w:val="decimal" w:pos="1017"/>
              </w:tabs>
              <w:spacing w:line="240" w:lineRule="atLeast"/>
              <w:ind w:left="-79" w:right="-79"/>
              <w:rPr>
                <w:sz w:val="20"/>
              </w:rPr>
            </w:pPr>
          </w:p>
        </w:tc>
        <w:tc>
          <w:tcPr>
            <w:tcW w:w="1211" w:type="dxa"/>
            <w:vAlign w:val="bottom"/>
          </w:tcPr>
          <w:p w14:paraId="56671021" w14:textId="07D93A75" w:rsidR="00FD5077" w:rsidRPr="00FD5077" w:rsidRDefault="00FD5077" w:rsidP="00FD5077">
            <w:pPr>
              <w:pStyle w:val="acctfourfigures"/>
              <w:tabs>
                <w:tab w:val="clear" w:pos="765"/>
                <w:tab w:val="decimal" w:pos="1017"/>
              </w:tabs>
              <w:spacing w:line="240" w:lineRule="atLeast"/>
              <w:ind w:left="-79" w:right="-79"/>
              <w:rPr>
                <w:sz w:val="20"/>
              </w:rPr>
            </w:pPr>
            <w:r w:rsidRPr="00FD5077">
              <w:rPr>
                <w:sz w:val="20"/>
              </w:rPr>
              <w:t>40,873,988</w:t>
            </w:r>
          </w:p>
        </w:tc>
        <w:tc>
          <w:tcPr>
            <w:tcW w:w="180" w:type="dxa"/>
            <w:vAlign w:val="bottom"/>
          </w:tcPr>
          <w:p w14:paraId="4AE2A39F" w14:textId="77777777" w:rsidR="00FD5077" w:rsidRPr="00FD5077" w:rsidRDefault="00FD5077" w:rsidP="00FD5077">
            <w:pPr>
              <w:pStyle w:val="acctfourfigures"/>
              <w:tabs>
                <w:tab w:val="clear" w:pos="765"/>
                <w:tab w:val="decimal" w:pos="1017"/>
              </w:tabs>
              <w:spacing w:line="240" w:lineRule="atLeast"/>
              <w:ind w:left="-79" w:right="-79"/>
              <w:rPr>
                <w:sz w:val="20"/>
              </w:rPr>
            </w:pPr>
          </w:p>
        </w:tc>
        <w:tc>
          <w:tcPr>
            <w:tcW w:w="1217" w:type="dxa"/>
            <w:vAlign w:val="bottom"/>
          </w:tcPr>
          <w:p w14:paraId="22936EF5" w14:textId="3609FA93" w:rsidR="00FD5077" w:rsidRPr="00FD5077" w:rsidRDefault="00FD5077" w:rsidP="00FD5077">
            <w:pPr>
              <w:pStyle w:val="acctfourfigures"/>
              <w:tabs>
                <w:tab w:val="clear" w:pos="765"/>
                <w:tab w:val="decimal" w:pos="1017"/>
              </w:tabs>
              <w:spacing w:line="240" w:lineRule="atLeast"/>
              <w:ind w:left="-79" w:right="-79"/>
              <w:rPr>
                <w:sz w:val="20"/>
              </w:rPr>
            </w:pPr>
            <w:r w:rsidRPr="00FD5077">
              <w:rPr>
                <w:sz w:val="20"/>
              </w:rPr>
              <w:t>37,862,625</w:t>
            </w:r>
          </w:p>
        </w:tc>
        <w:tc>
          <w:tcPr>
            <w:tcW w:w="180" w:type="dxa"/>
            <w:vAlign w:val="bottom"/>
          </w:tcPr>
          <w:p w14:paraId="0D147BE8" w14:textId="77777777" w:rsidR="00FD5077" w:rsidRPr="00FD5077" w:rsidRDefault="00FD5077" w:rsidP="00FD5077">
            <w:pPr>
              <w:pStyle w:val="acctfourfigures"/>
              <w:tabs>
                <w:tab w:val="clear" w:pos="765"/>
                <w:tab w:val="decimal" w:pos="1017"/>
              </w:tabs>
              <w:spacing w:line="240" w:lineRule="atLeast"/>
              <w:ind w:left="-79" w:right="-79"/>
              <w:rPr>
                <w:sz w:val="20"/>
              </w:rPr>
            </w:pPr>
          </w:p>
        </w:tc>
        <w:tc>
          <w:tcPr>
            <w:tcW w:w="1190" w:type="dxa"/>
            <w:vAlign w:val="bottom"/>
          </w:tcPr>
          <w:p w14:paraId="317F806F" w14:textId="2BCBCDBF" w:rsidR="00FD5077" w:rsidRPr="00FD5077" w:rsidRDefault="00FD5077" w:rsidP="00FD5077">
            <w:pPr>
              <w:pStyle w:val="acctfourfigures"/>
              <w:tabs>
                <w:tab w:val="clear" w:pos="765"/>
                <w:tab w:val="decimal" w:pos="1017"/>
              </w:tabs>
              <w:spacing w:line="240" w:lineRule="atLeast"/>
              <w:ind w:left="-79" w:right="-79"/>
              <w:rPr>
                <w:sz w:val="20"/>
                <w:cs/>
                <w:lang w:bidi="th-TH"/>
              </w:rPr>
            </w:pPr>
            <w:r w:rsidRPr="00FD5077">
              <w:rPr>
                <w:sz w:val="20"/>
              </w:rPr>
              <w:t>39,315,749</w:t>
            </w:r>
          </w:p>
        </w:tc>
        <w:tc>
          <w:tcPr>
            <w:tcW w:w="180" w:type="dxa"/>
            <w:vAlign w:val="bottom"/>
          </w:tcPr>
          <w:p w14:paraId="036EE038" w14:textId="77777777" w:rsidR="00FD5077" w:rsidRPr="00FD5077" w:rsidRDefault="00FD5077" w:rsidP="00FD5077">
            <w:pPr>
              <w:pStyle w:val="acctfourfigures"/>
              <w:tabs>
                <w:tab w:val="clear" w:pos="765"/>
                <w:tab w:val="decimal" w:pos="1017"/>
              </w:tabs>
              <w:spacing w:line="240" w:lineRule="atLeast"/>
              <w:ind w:left="-79" w:right="-79"/>
              <w:rPr>
                <w:sz w:val="20"/>
              </w:rPr>
            </w:pPr>
          </w:p>
        </w:tc>
        <w:tc>
          <w:tcPr>
            <w:tcW w:w="1220" w:type="dxa"/>
            <w:vAlign w:val="bottom"/>
          </w:tcPr>
          <w:p w14:paraId="40E142A2" w14:textId="45487241" w:rsidR="00FD5077" w:rsidRPr="00FD5077" w:rsidRDefault="00FD5077" w:rsidP="00FD5077">
            <w:pPr>
              <w:pStyle w:val="acctfourfigures"/>
              <w:tabs>
                <w:tab w:val="clear" w:pos="765"/>
                <w:tab w:val="decimal" w:pos="1017"/>
              </w:tabs>
              <w:spacing w:line="240" w:lineRule="atLeast"/>
              <w:ind w:left="-79" w:right="-79"/>
              <w:rPr>
                <w:sz w:val="20"/>
              </w:rPr>
            </w:pPr>
            <w:r w:rsidRPr="00FD5077">
              <w:rPr>
                <w:sz w:val="20"/>
              </w:rPr>
              <w:t>(61,628)</w:t>
            </w:r>
          </w:p>
        </w:tc>
        <w:tc>
          <w:tcPr>
            <w:tcW w:w="180" w:type="dxa"/>
            <w:vAlign w:val="bottom"/>
          </w:tcPr>
          <w:p w14:paraId="1CC61CCB" w14:textId="77777777" w:rsidR="00FD5077" w:rsidRPr="00FD5077" w:rsidRDefault="00FD5077" w:rsidP="00FD5077">
            <w:pPr>
              <w:pStyle w:val="acctfourfigures"/>
              <w:tabs>
                <w:tab w:val="clear" w:pos="765"/>
                <w:tab w:val="decimal" w:pos="1017"/>
              </w:tabs>
              <w:spacing w:line="240" w:lineRule="atLeast"/>
              <w:ind w:left="-79" w:right="-79"/>
              <w:rPr>
                <w:sz w:val="20"/>
              </w:rPr>
            </w:pPr>
          </w:p>
        </w:tc>
        <w:tc>
          <w:tcPr>
            <w:tcW w:w="1269" w:type="dxa"/>
            <w:vAlign w:val="bottom"/>
          </w:tcPr>
          <w:p w14:paraId="1DD6C3CA" w14:textId="365BB760" w:rsidR="00FD5077" w:rsidRPr="00FD5077" w:rsidRDefault="00FD5077" w:rsidP="00FD5077">
            <w:pPr>
              <w:pStyle w:val="acctfourfigures"/>
              <w:tabs>
                <w:tab w:val="clear" w:pos="765"/>
                <w:tab w:val="decimal" w:pos="1017"/>
              </w:tabs>
              <w:spacing w:line="240" w:lineRule="atLeast"/>
              <w:ind w:left="-79" w:right="-79"/>
              <w:rPr>
                <w:sz w:val="20"/>
              </w:rPr>
            </w:pPr>
            <w:r w:rsidRPr="00FD5077">
              <w:rPr>
                <w:sz w:val="20"/>
              </w:rPr>
              <w:t>(93,913)</w:t>
            </w:r>
          </w:p>
        </w:tc>
        <w:tc>
          <w:tcPr>
            <w:tcW w:w="180" w:type="dxa"/>
            <w:vAlign w:val="bottom"/>
          </w:tcPr>
          <w:p w14:paraId="5321CECF" w14:textId="77777777" w:rsidR="00FD5077" w:rsidRPr="00FD5077" w:rsidRDefault="00FD5077" w:rsidP="00FD5077">
            <w:pPr>
              <w:pStyle w:val="acctfourfigures"/>
              <w:tabs>
                <w:tab w:val="clear" w:pos="765"/>
                <w:tab w:val="decimal" w:pos="1017"/>
              </w:tabs>
              <w:spacing w:line="240" w:lineRule="atLeast"/>
              <w:ind w:left="-79" w:right="-79"/>
              <w:rPr>
                <w:sz w:val="20"/>
              </w:rPr>
            </w:pPr>
          </w:p>
        </w:tc>
        <w:tc>
          <w:tcPr>
            <w:tcW w:w="1215" w:type="dxa"/>
            <w:vAlign w:val="bottom"/>
          </w:tcPr>
          <w:p w14:paraId="6B206223" w14:textId="4DC523B9" w:rsidR="00FD5077" w:rsidRPr="00FD5077" w:rsidRDefault="009D61BE" w:rsidP="00FD5077">
            <w:pPr>
              <w:pStyle w:val="acctfourfigures"/>
              <w:tabs>
                <w:tab w:val="clear" w:pos="765"/>
                <w:tab w:val="decimal" w:pos="1017"/>
              </w:tabs>
              <w:spacing w:line="240" w:lineRule="atLeast"/>
              <w:ind w:left="-79" w:right="-79"/>
              <w:rPr>
                <w:sz w:val="20"/>
              </w:rPr>
            </w:pPr>
            <w:r w:rsidRPr="009D61BE">
              <w:rPr>
                <w:sz w:val="20"/>
              </w:rPr>
              <w:t>83,179,317</w:t>
            </w:r>
          </w:p>
        </w:tc>
        <w:tc>
          <w:tcPr>
            <w:tcW w:w="195" w:type="dxa"/>
            <w:vAlign w:val="bottom"/>
          </w:tcPr>
          <w:p w14:paraId="5461C80F" w14:textId="77777777" w:rsidR="00FD5077" w:rsidRPr="00FD5077" w:rsidRDefault="00FD5077" w:rsidP="00FD5077">
            <w:pPr>
              <w:pStyle w:val="acctfourfigures"/>
              <w:tabs>
                <w:tab w:val="clear" w:pos="765"/>
                <w:tab w:val="decimal" w:pos="1017"/>
              </w:tabs>
              <w:spacing w:line="240" w:lineRule="atLeast"/>
              <w:ind w:left="-79" w:right="-79"/>
              <w:rPr>
                <w:sz w:val="20"/>
              </w:rPr>
            </w:pPr>
          </w:p>
        </w:tc>
        <w:tc>
          <w:tcPr>
            <w:tcW w:w="1227" w:type="dxa"/>
            <w:vAlign w:val="bottom"/>
          </w:tcPr>
          <w:p w14:paraId="56450ABA" w14:textId="44EE4014" w:rsidR="00FD5077" w:rsidRPr="00FD5077" w:rsidRDefault="00FD5077" w:rsidP="00FD5077">
            <w:pPr>
              <w:pStyle w:val="acctfourfigures"/>
              <w:tabs>
                <w:tab w:val="clear" w:pos="765"/>
                <w:tab w:val="decimal" w:pos="1017"/>
              </w:tabs>
              <w:spacing w:line="240" w:lineRule="atLeast"/>
              <w:ind w:left="-79" w:right="-79"/>
              <w:rPr>
                <w:sz w:val="20"/>
              </w:rPr>
            </w:pPr>
            <w:r w:rsidRPr="00FD5077">
              <w:rPr>
                <w:sz w:val="20"/>
              </w:rPr>
              <w:t>80,095,824</w:t>
            </w:r>
          </w:p>
        </w:tc>
      </w:tr>
    </w:tbl>
    <w:p w14:paraId="5B11B0EA" w14:textId="50BCD8AC" w:rsidR="006632C4" w:rsidRPr="009426D0" w:rsidRDefault="006632C4" w:rsidP="00F566D4">
      <w:pPr>
        <w:ind w:firstLine="540"/>
        <w:rPr>
          <w:b/>
          <w:bCs/>
        </w:rPr>
      </w:pPr>
    </w:p>
    <w:p w14:paraId="5EE93C14" w14:textId="09242FD6" w:rsidR="00025E5E" w:rsidRPr="009426D0" w:rsidRDefault="00025E5E" w:rsidP="00025E5E">
      <w:pPr>
        <w:spacing w:line="240" w:lineRule="atLeast"/>
        <w:rPr>
          <w:szCs w:val="22"/>
          <w:lang w:val="en-AU" w:bidi="th-TH"/>
        </w:rPr>
        <w:sectPr w:rsidR="00025E5E" w:rsidRPr="009426D0" w:rsidSect="00F566D4">
          <w:headerReference w:type="default" r:id="rId19"/>
          <w:footerReference w:type="default" r:id="rId20"/>
          <w:pgSz w:w="16840" w:h="11907" w:orient="landscape" w:code="9"/>
          <w:pgMar w:top="691" w:right="1152" w:bottom="576" w:left="1152" w:header="720" w:footer="720" w:gutter="0"/>
          <w:cols w:space="720"/>
          <w:docGrid w:linePitch="299"/>
        </w:sectPr>
      </w:pPr>
    </w:p>
    <w:tbl>
      <w:tblPr>
        <w:tblW w:w="9211" w:type="dxa"/>
        <w:tblInd w:w="477" w:type="dxa"/>
        <w:tblLayout w:type="fixed"/>
        <w:tblCellMar>
          <w:left w:w="79" w:type="dxa"/>
          <w:right w:w="79" w:type="dxa"/>
        </w:tblCellMar>
        <w:tblLook w:val="0000" w:firstRow="0" w:lastRow="0" w:firstColumn="0" w:lastColumn="0" w:noHBand="0" w:noVBand="0"/>
      </w:tblPr>
      <w:tblGrid>
        <w:gridCol w:w="6265"/>
        <w:gridCol w:w="1358"/>
        <w:gridCol w:w="178"/>
        <w:gridCol w:w="33"/>
        <w:gridCol w:w="1371"/>
        <w:gridCol w:w="6"/>
      </w:tblGrid>
      <w:tr w:rsidR="00C3115A" w:rsidRPr="00693FA3" w14:paraId="7C74DF9A" w14:textId="77777777" w:rsidTr="00BA25F0">
        <w:trPr>
          <w:gridAfter w:val="1"/>
          <w:wAfter w:w="6" w:type="dxa"/>
          <w:cantSplit/>
          <w:tblHeader/>
        </w:trPr>
        <w:tc>
          <w:tcPr>
            <w:tcW w:w="6265" w:type="dxa"/>
          </w:tcPr>
          <w:p w14:paraId="007C2387" w14:textId="78274CA6" w:rsidR="00C3115A" w:rsidRPr="00693FA3" w:rsidRDefault="00213E48" w:rsidP="00E05B38">
            <w:pPr>
              <w:pStyle w:val="acctfourfigures"/>
              <w:tabs>
                <w:tab w:val="clear" w:pos="765"/>
              </w:tabs>
              <w:spacing w:line="216" w:lineRule="auto"/>
              <w:ind w:left="191" w:right="11" w:hanging="191"/>
              <w:rPr>
                <w:b/>
                <w:i/>
                <w:iCs/>
                <w:szCs w:val="22"/>
              </w:rPr>
            </w:pPr>
            <w:r w:rsidRPr="00693FA3">
              <w:rPr>
                <w:b/>
                <w:i/>
                <w:iCs/>
                <w:szCs w:val="22"/>
              </w:rPr>
              <w:t>Reconciliation of reportable segment profit or loss</w:t>
            </w:r>
            <w:r w:rsidR="00E05B38" w:rsidRPr="00693FA3">
              <w:rPr>
                <w:b/>
                <w:i/>
                <w:iCs/>
                <w:szCs w:val="22"/>
              </w:rPr>
              <w:br/>
              <w:t>for the three-month period ended 31 March</w:t>
            </w:r>
          </w:p>
        </w:tc>
        <w:tc>
          <w:tcPr>
            <w:tcW w:w="2940" w:type="dxa"/>
            <w:gridSpan w:val="4"/>
          </w:tcPr>
          <w:p w14:paraId="6765CB6A" w14:textId="77777777" w:rsidR="000D2952" w:rsidRPr="00693FA3" w:rsidRDefault="00C3115A" w:rsidP="00BA25F0">
            <w:pPr>
              <w:pStyle w:val="acctmergecolhdg"/>
              <w:spacing w:line="216" w:lineRule="auto"/>
              <w:rPr>
                <w:szCs w:val="22"/>
              </w:rPr>
            </w:pPr>
            <w:r w:rsidRPr="00693FA3">
              <w:rPr>
                <w:szCs w:val="22"/>
              </w:rPr>
              <w:t>Consolidated</w:t>
            </w:r>
          </w:p>
          <w:p w14:paraId="356B9D0E" w14:textId="4D44E72F" w:rsidR="00C3115A" w:rsidRPr="00693FA3" w:rsidRDefault="00C3115A" w:rsidP="00BA25F0">
            <w:pPr>
              <w:pStyle w:val="acctmergecolhdg"/>
              <w:spacing w:line="216" w:lineRule="auto"/>
              <w:rPr>
                <w:b w:val="0"/>
                <w:bCs/>
                <w:szCs w:val="22"/>
              </w:rPr>
            </w:pPr>
            <w:r w:rsidRPr="00693FA3">
              <w:rPr>
                <w:szCs w:val="22"/>
              </w:rPr>
              <w:t>financial statements</w:t>
            </w:r>
          </w:p>
        </w:tc>
      </w:tr>
      <w:tr w:rsidR="00C3115A" w:rsidRPr="007743B3" w14:paraId="792F7883" w14:textId="77777777" w:rsidTr="00BA25F0">
        <w:trPr>
          <w:cantSplit/>
          <w:tblHeader/>
        </w:trPr>
        <w:tc>
          <w:tcPr>
            <w:tcW w:w="6265" w:type="dxa"/>
          </w:tcPr>
          <w:p w14:paraId="2AB3011F" w14:textId="77777777" w:rsidR="00C3115A" w:rsidRPr="00693FA3" w:rsidRDefault="00C3115A" w:rsidP="00BA25F0">
            <w:pPr>
              <w:pStyle w:val="acctfourfigures"/>
              <w:spacing w:line="216" w:lineRule="auto"/>
              <w:rPr>
                <w:b/>
                <w:bCs/>
                <w:i/>
                <w:iCs/>
                <w:szCs w:val="22"/>
              </w:rPr>
            </w:pPr>
          </w:p>
        </w:tc>
        <w:tc>
          <w:tcPr>
            <w:tcW w:w="1358" w:type="dxa"/>
          </w:tcPr>
          <w:p w14:paraId="303EC493" w14:textId="2E1A6880" w:rsidR="00C3115A" w:rsidRPr="00693FA3" w:rsidRDefault="00C3115A" w:rsidP="00BA25F0">
            <w:pPr>
              <w:pStyle w:val="acctmergecolhdg"/>
              <w:spacing w:line="216" w:lineRule="auto"/>
              <w:rPr>
                <w:b w:val="0"/>
                <w:bCs/>
                <w:szCs w:val="22"/>
              </w:rPr>
            </w:pPr>
            <w:r w:rsidRPr="00693FA3">
              <w:rPr>
                <w:b w:val="0"/>
                <w:bCs/>
                <w:szCs w:val="22"/>
                <w:lang w:bidi="th-TH"/>
              </w:rPr>
              <w:t>202</w:t>
            </w:r>
            <w:r w:rsidR="004B060D" w:rsidRPr="00693FA3">
              <w:rPr>
                <w:b w:val="0"/>
                <w:bCs/>
                <w:szCs w:val="22"/>
                <w:lang w:bidi="th-TH"/>
              </w:rPr>
              <w:t>5</w:t>
            </w:r>
          </w:p>
        </w:tc>
        <w:tc>
          <w:tcPr>
            <w:tcW w:w="211" w:type="dxa"/>
            <w:gridSpan w:val="2"/>
          </w:tcPr>
          <w:p w14:paraId="73080BB9" w14:textId="77777777" w:rsidR="00C3115A" w:rsidRPr="00693FA3" w:rsidRDefault="00C3115A" w:rsidP="00BA25F0">
            <w:pPr>
              <w:pStyle w:val="acctmergecolhdg"/>
              <w:spacing w:line="216" w:lineRule="auto"/>
              <w:rPr>
                <w:b w:val="0"/>
                <w:bCs/>
                <w:szCs w:val="22"/>
              </w:rPr>
            </w:pPr>
          </w:p>
        </w:tc>
        <w:tc>
          <w:tcPr>
            <w:tcW w:w="1377" w:type="dxa"/>
            <w:gridSpan w:val="2"/>
          </w:tcPr>
          <w:p w14:paraId="16B6AD9F" w14:textId="7BE9FF64" w:rsidR="00C3115A" w:rsidRPr="00693FA3" w:rsidRDefault="00C3115A" w:rsidP="00BA25F0">
            <w:pPr>
              <w:pStyle w:val="acctmergecolhdg"/>
              <w:spacing w:line="216" w:lineRule="auto"/>
              <w:rPr>
                <w:b w:val="0"/>
                <w:bCs/>
                <w:szCs w:val="22"/>
              </w:rPr>
            </w:pPr>
            <w:r w:rsidRPr="00693FA3">
              <w:rPr>
                <w:b w:val="0"/>
                <w:bCs/>
                <w:szCs w:val="22"/>
                <w:lang w:bidi="th-TH"/>
              </w:rPr>
              <w:t>202</w:t>
            </w:r>
            <w:r w:rsidR="004B060D" w:rsidRPr="00693FA3">
              <w:rPr>
                <w:b w:val="0"/>
                <w:bCs/>
                <w:szCs w:val="22"/>
                <w:lang w:bidi="th-TH"/>
              </w:rPr>
              <w:t>4</w:t>
            </w:r>
          </w:p>
        </w:tc>
      </w:tr>
      <w:tr w:rsidR="00C3115A" w:rsidRPr="007743B3" w14:paraId="67602791" w14:textId="77777777" w:rsidTr="00BA25F0">
        <w:trPr>
          <w:cantSplit/>
          <w:tblHeader/>
        </w:trPr>
        <w:tc>
          <w:tcPr>
            <w:tcW w:w="6265" w:type="dxa"/>
          </w:tcPr>
          <w:p w14:paraId="2D2F2BEF" w14:textId="77777777" w:rsidR="00C3115A" w:rsidRPr="00693FA3" w:rsidRDefault="00C3115A" w:rsidP="00BA25F0">
            <w:pPr>
              <w:pStyle w:val="acctfourfigures"/>
              <w:spacing w:line="216" w:lineRule="auto"/>
              <w:rPr>
                <w:b/>
                <w:bCs/>
                <w:i/>
                <w:iCs/>
                <w:szCs w:val="22"/>
              </w:rPr>
            </w:pPr>
          </w:p>
        </w:tc>
        <w:tc>
          <w:tcPr>
            <w:tcW w:w="1358" w:type="dxa"/>
          </w:tcPr>
          <w:p w14:paraId="05B52A7F" w14:textId="77777777" w:rsidR="00C3115A" w:rsidRPr="00693FA3" w:rsidRDefault="00C3115A" w:rsidP="00BA25F0">
            <w:pPr>
              <w:pStyle w:val="acctmergecolhdg"/>
              <w:spacing w:line="216" w:lineRule="auto"/>
              <w:rPr>
                <w:b w:val="0"/>
                <w:bCs/>
                <w:szCs w:val="22"/>
                <w:lang w:bidi="th-TH"/>
              </w:rPr>
            </w:pPr>
          </w:p>
        </w:tc>
        <w:tc>
          <w:tcPr>
            <w:tcW w:w="211" w:type="dxa"/>
            <w:gridSpan w:val="2"/>
          </w:tcPr>
          <w:p w14:paraId="122C063B" w14:textId="77777777" w:rsidR="00C3115A" w:rsidRPr="00693FA3" w:rsidRDefault="00C3115A" w:rsidP="00BA25F0">
            <w:pPr>
              <w:pStyle w:val="acctmergecolhdg"/>
              <w:spacing w:line="216" w:lineRule="auto"/>
              <w:rPr>
                <w:b w:val="0"/>
                <w:bCs/>
                <w:szCs w:val="22"/>
              </w:rPr>
            </w:pPr>
          </w:p>
        </w:tc>
        <w:tc>
          <w:tcPr>
            <w:tcW w:w="1377" w:type="dxa"/>
            <w:gridSpan w:val="2"/>
          </w:tcPr>
          <w:p w14:paraId="3DF7D2D6" w14:textId="77777777" w:rsidR="00C3115A" w:rsidRPr="00693FA3" w:rsidRDefault="00C3115A" w:rsidP="00BA25F0">
            <w:pPr>
              <w:pStyle w:val="acctmergecolhdg"/>
              <w:spacing w:line="216" w:lineRule="auto"/>
              <w:rPr>
                <w:b w:val="0"/>
                <w:bCs/>
                <w:szCs w:val="22"/>
                <w:lang w:bidi="th-TH"/>
              </w:rPr>
            </w:pPr>
            <w:r w:rsidRPr="00693FA3">
              <w:rPr>
                <w:b w:val="0"/>
                <w:bCs/>
                <w:szCs w:val="22"/>
                <w:lang w:bidi="th-TH"/>
              </w:rPr>
              <w:t>(Restated)</w:t>
            </w:r>
          </w:p>
        </w:tc>
      </w:tr>
      <w:tr w:rsidR="00C3115A" w:rsidRPr="00693FA3" w14:paraId="41FB19BE" w14:textId="77777777" w:rsidTr="00BA25F0">
        <w:trPr>
          <w:gridAfter w:val="1"/>
          <w:wAfter w:w="6" w:type="dxa"/>
          <w:cantSplit/>
        </w:trPr>
        <w:tc>
          <w:tcPr>
            <w:tcW w:w="6265" w:type="dxa"/>
          </w:tcPr>
          <w:p w14:paraId="6EDADEFB" w14:textId="77777777" w:rsidR="00C3115A" w:rsidRPr="00693FA3" w:rsidRDefault="00C3115A" w:rsidP="00BA25F0">
            <w:pPr>
              <w:spacing w:line="216" w:lineRule="auto"/>
              <w:rPr>
                <w:szCs w:val="22"/>
              </w:rPr>
            </w:pPr>
          </w:p>
        </w:tc>
        <w:tc>
          <w:tcPr>
            <w:tcW w:w="2940" w:type="dxa"/>
            <w:gridSpan w:val="4"/>
            <w:vAlign w:val="bottom"/>
          </w:tcPr>
          <w:p w14:paraId="5DA9464E" w14:textId="77777777" w:rsidR="00C3115A" w:rsidRPr="00693FA3" w:rsidRDefault="00C3115A" w:rsidP="00BA25F0">
            <w:pPr>
              <w:pStyle w:val="acctfourfigures"/>
              <w:tabs>
                <w:tab w:val="clear" w:pos="765"/>
                <w:tab w:val="decimal" w:pos="731"/>
              </w:tabs>
              <w:spacing w:line="216" w:lineRule="auto"/>
              <w:ind w:right="11"/>
              <w:jc w:val="center"/>
              <w:rPr>
                <w:szCs w:val="22"/>
              </w:rPr>
            </w:pPr>
            <w:r w:rsidRPr="00693FA3">
              <w:rPr>
                <w:i/>
                <w:iCs/>
                <w:szCs w:val="22"/>
              </w:rPr>
              <w:t>(in thousand Baht)</w:t>
            </w:r>
          </w:p>
        </w:tc>
      </w:tr>
      <w:tr w:rsidR="00C3115A" w:rsidRPr="007743B3" w14:paraId="0F7FD8C1" w14:textId="77777777" w:rsidTr="00BA25F0">
        <w:trPr>
          <w:cantSplit/>
        </w:trPr>
        <w:tc>
          <w:tcPr>
            <w:tcW w:w="6265" w:type="dxa"/>
          </w:tcPr>
          <w:p w14:paraId="59176E15" w14:textId="77777777" w:rsidR="00C3115A" w:rsidRPr="00693FA3" w:rsidRDefault="00C3115A" w:rsidP="00BA25F0">
            <w:pPr>
              <w:spacing w:line="216" w:lineRule="auto"/>
              <w:rPr>
                <w:b/>
                <w:bCs/>
                <w:szCs w:val="22"/>
              </w:rPr>
            </w:pPr>
            <w:r w:rsidRPr="00693FA3">
              <w:rPr>
                <w:b/>
                <w:bCs/>
                <w:szCs w:val="22"/>
              </w:rPr>
              <w:t>Revenues</w:t>
            </w:r>
          </w:p>
        </w:tc>
        <w:tc>
          <w:tcPr>
            <w:tcW w:w="1358" w:type="dxa"/>
            <w:vAlign w:val="bottom"/>
          </w:tcPr>
          <w:p w14:paraId="72E6F038" w14:textId="77777777" w:rsidR="00C3115A" w:rsidRPr="00693FA3" w:rsidRDefault="00C3115A" w:rsidP="00BA25F0">
            <w:pPr>
              <w:pStyle w:val="acctfourfigures"/>
              <w:tabs>
                <w:tab w:val="clear" w:pos="765"/>
                <w:tab w:val="decimal" w:pos="731"/>
              </w:tabs>
              <w:spacing w:line="216" w:lineRule="auto"/>
              <w:ind w:right="11"/>
              <w:rPr>
                <w:szCs w:val="22"/>
              </w:rPr>
            </w:pPr>
          </w:p>
        </w:tc>
        <w:tc>
          <w:tcPr>
            <w:tcW w:w="178" w:type="dxa"/>
            <w:vAlign w:val="bottom"/>
          </w:tcPr>
          <w:p w14:paraId="209A9752" w14:textId="77777777" w:rsidR="00C3115A" w:rsidRPr="00693FA3" w:rsidRDefault="00C3115A" w:rsidP="00BA25F0">
            <w:pPr>
              <w:pStyle w:val="acctfourfigures"/>
              <w:spacing w:line="216" w:lineRule="auto"/>
              <w:rPr>
                <w:szCs w:val="22"/>
              </w:rPr>
            </w:pPr>
          </w:p>
        </w:tc>
        <w:tc>
          <w:tcPr>
            <w:tcW w:w="1410" w:type="dxa"/>
            <w:gridSpan w:val="3"/>
            <w:vAlign w:val="bottom"/>
          </w:tcPr>
          <w:p w14:paraId="65ABEBBF" w14:textId="77777777" w:rsidR="00C3115A" w:rsidRPr="00693FA3" w:rsidRDefault="00C3115A" w:rsidP="00BA25F0">
            <w:pPr>
              <w:pStyle w:val="acctfourfigures"/>
              <w:tabs>
                <w:tab w:val="clear" w:pos="765"/>
                <w:tab w:val="decimal" w:pos="731"/>
              </w:tabs>
              <w:spacing w:line="216" w:lineRule="auto"/>
              <w:ind w:right="11"/>
              <w:rPr>
                <w:szCs w:val="22"/>
              </w:rPr>
            </w:pPr>
          </w:p>
        </w:tc>
      </w:tr>
      <w:tr w:rsidR="00693FA3" w:rsidRPr="007743B3" w14:paraId="45B98F0C" w14:textId="77777777" w:rsidTr="00693FA3">
        <w:trPr>
          <w:cantSplit/>
          <w:trHeight w:val="60"/>
        </w:trPr>
        <w:tc>
          <w:tcPr>
            <w:tcW w:w="6265" w:type="dxa"/>
          </w:tcPr>
          <w:p w14:paraId="36AB19D6" w14:textId="77777777" w:rsidR="00693FA3" w:rsidRPr="00693FA3" w:rsidRDefault="00693FA3" w:rsidP="00693FA3">
            <w:pPr>
              <w:spacing w:line="216" w:lineRule="auto"/>
              <w:rPr>
                <w:szCs w:val="22"/>
              </w:rPr>
            </w:pPr>
            <w:r w:rsidRPr="00693FA3">
              <w:rPr>
                <w:szCs w:val="22"/>
              </w:rPr>
              <w:t xml:space="preserve">Total revenue and other income from reportable segments </w:t>
            </w:r>
          </w:p>
        </w:tc>
        <w:tc>
          <w:tcPr>
            <w:tcW w:w="1358" w:type="dxa"/>
            <w:vAlign w:val="bottom"/>
          </w:tcPr>
          <w:p w14:paraId="5D0B09A5" w14:textId="14364664" w:rsidR="00693FA3" w:rsidRPr="00693FA3" w:rsidRDefault="00693FA3" w:rsidP="00693FA3">
            <w:pPr>
              <w:tabs>
                <w:tab w:val="decimal" w:pos="1095"/>
              </w:tabs>
              <w:spacing w:line="216" w:lineRule="auto"/>
              <w:ind w:right="15"/>
              <w:rPr>
                <w:szCs w:val="22"/>
                <w:highlight w:val="yellow"/>
              </w:rPr>
            </w:pPr>
            <w:r w:rsidRPr="00693FA3">
              <w:rPr>
                <w:szCs w:val="22"/>
              </w:rPr>
              <w:t xml:space="preserve"> 6,128,471 </w:t>
            </w:r>
          </w:p>
        </w:tc>
        <w:tc>
          <w:tcPr>
            <w:tcW w:w="178" w:type="dxa"/>
            <w:vAlign w:val="bottom"/>
          </w:tcPr>
          <w:p w14:paraId="0B7DF628" w14:textId="77777777" w:rsidR="00693FA3" w:rsidRPr="00693FA3" w:rsidRDefault="00693FA3" w:rsidP="00693FA3">
            <w:pPr>
              <w:tabs>
                <w:tab w:val="decimal" w:pos="1095"/>
              </w:tabs>
              <w:spacing w:line="216" w:lineRule="auto"/>
              <w:ind w:right="15"/>
              <w:rPr>
                <w:szCs w:val="22"/>
                <w:highlight w:val="yellow"/>
              </w:rPr>
            </w:pPr>
          </w:p>
        </w:tc>
        <w:tc>
          <w:tcPr>
            <w:tcW w:w="1410" w:type="dxa"/>
            <w:gridSpan w:val="3"/>
            <w:vAlign w:val="bottom"/>
          </w:tcPr>
          <w:p w14:paraId="7A590FA1" w14:textId="221280AA" w:rsidR="00693FA3" w:rsidRPr="00693FA3" w:rsidRDefault="000729B7" w:rsidP="00693FA3">
            <w:pPr>
              <w:tabs>
                <w:tab w:val="decimal" w:pos="1185"/>
              </w:tabs>
              <w:spacing w:line="216" w:lineRule="auto"/>
              <w:ind w:right="15"/>
              <w:rPr>
                <w:szCs w:val="22"/>
                <w:highlight w:val="yellow"/>
                <w:lang w:bidi="th-TH"/>
              </w:rPr>
            </w:pPr>
            <w:r w:rsidRPr="000729B7">
              <w:rPr>
                <w:szCs w:val="22"/>
              </w:rPr>
              <w:t>5,424,443</w:t>
            </w:r>
          </w:p>
        </w:tc>
      </w:tr>
      <w:tr w:rsidR="00693FA3" w:rsidRPr="007743B3" w14:paraId="03CA4F0B" w14:textId="77777777" w:rsidTr="00693FA3">
        <w:trPr>
          <w:cantSplit/>
        </w:trPr>
        <w:tc>
          <w:tcPr>
            <w:tcW w:w="6265" w:type="dxa"/>
          </w:tcPr>
          <w:p w14:paraId="7AB18710" w14:textId="77777777" w:rsidR="00693FA3" w:rsidRPr="00693FA3" w:rsidRDefault="00693FA3" w:rsidP="00693FA3">
            <w:pPr>
              <w:spacing w:line="216" w:lineRule="auto"/>
              <w:rPr>
                <w:szCs w:val="22"/>
                <w:lang w:val="en-US"/>
              </w:rPr>
            </w:pPr>
            <w:r w:rsidRPr="00693FA3">
              <w:rPr>
                <w:szCs w:val="22"/>
              </w:rPr>
              <w:t xml:space="preserve">Total revenue and other income from other segments </w:t>
            </w:r>
          </w:p>
        </w:tc>
        <w:tc>
          <w:tcPr>
            <w:tcW w:w="1358" w:type="dxa"/>
            <w:tcBorders>
              <w:bottom w:val="single" w:sz="4" w:space="0" w:color="auto"/>
            </w:tcBorders>
            <w:vAlign w:val="bottom"/>
          </w:tcPr>
          <w:p w14:paraId="07976A80" w14:textId="01372D8B" w:rsidR="00693FA3" w:rsidRPr="00693FA3" w:rsidRDefault="00693FA3" w:rsidP="00693FA3">
            <w:pPr>
              <w:tabs>
                <w:tab w:val="decimal" w:pos="1095"/>
              </w:tabs>
              <w:spacing w:line="216" w:lineRule="auto"/>
              <w:ind w:right="15"/>
              <w:rPr>
                <w:szCs w:val="22"/>
                <w:highlight w:val="yellow"/>
              </w:rPr>
            </w:pPr>
            <w:r w:rsidRPr="00693FA3">
              <w:rPr>
                <w:szCs w:val="22"/>
              </w:rPr>
              <w:t xml:space="preserve"> 1,834,442 </w:t>
            </w:r>
          </w:p>
        </w:tc>
        <w:tc>
          <w:tcPr>
            <w:tcW w:w="178" w:type="dxa"/>
            <w:vAlign w:val="bottom"/>
          </w:tcPr>
          <w:p w14:paraId="56DD6360" w14:textId="77777777" w:rsidR="00693FA3" w:rsidRPr="00693FA3" w:rsidRDefault="00693FA3" w:rsidP="00693FA3">
            <w:pPr>
              <w:tabs>
                <w:tab w:val="decimal" w:pos="1095"/>
              </w:tabs>
              <w:spacing w:line="216" w:lineRule="auto"/>
              <w:ind w:right="15"/>
              <w:rPr>
                <w:szCs w:val="22"/>
                <w:highlight w:val="yellow"/>
              </w:rPr>
            </w:pPr>
          </w:p>
        </w:tc>
        <w:tc>
          <w:tcPr>
            <w:tcW w:w="1410" w:type="dxa"/>
            <w:gridSpan w:val="3"/>
            <w:tcBorders>
              <w:bottom w:val="single" w:sz="4" w:space="0" w:color="auto"/>
            </w:tcBorders>
            <w:vAlign w:val="bottom"/>
          </w:tcPr>
          <w:p w14:paraId="063A4088" w14:textId="4EE25845" w:rsidR="00693FA3" w:rsidRPr="00693FA3" w:rsidRDefault="00693FA3" w:rsidP="00693FA3">
            <w:pPr>
              <w:tabs>
                <w:tab w:val="decimal" w:pos="1185"/>
              </w:tabs>
              <w:spacing w:line="216" w:lineRule="auto"/>
              <w:ind w:right="15"/>
              <w:rPr>
                <w:szCs w:val="22"/>
                <w:highlight w:val="yellow"/>
                <w:lang w:val="en-US" w:bidi="th-TH"/>
              </w:rPr>
            </w:pPr>
            <w:r w:rsidRPr="00693FA3">
              <w:rPr>
                <w:szCs w:val="22"/>
              </w:rPr>
              <w:t>1,119,013</w:t>
            </w:r>
          </w:p>
        </w:tc>
      </w:tr>
      <w:tr w:rsidR="00693FA3" w:rsidRPr="007743B3" w14:paraId="7DE897D3" w14:textId="77777777" w:rsidTr="00693FA3">
        <w:trPr>
          <w:cantSplit/>
        </w:trPr>
        <w:tc>
          <w:tcPr>
            <w:tcW w:w="6265" w:type="dxa"/>
          </w:tcPr>
          <w:p w14:paraId="0346FDDD" w14:textId="77777777" w:rsidR="00693FA3" w:rsidRPr="00693FA3" w:rsidRDefault="00693FA3" w:rsidP="00693FA3">
            <w:pPr>
              <w:spacing w:line="216" w:lineRule="auto"/>
              <w:rPr>
                <w:b/>
                <w:bCs/>
                <w:color w:val="0000FF"/>
                <w:szCs w:val="22"/>
              </w:rPr>
            </w:pPr>
          </w:p>
        </w:tc>
        <w:tc>
          <w:tcPr>
            <w:tcW w:w="1358" w:type="dxa"/>
            <w:tcBorders>
              <w:top w:val="single" w:sz="4" w:space="0" w:color="auto"/>
            </w:tcBorders>
            <w:vAlign w:val="bottom"/>
          </w:tcPr>
          <w:p w14:paraId="5585C8D9" w14:textId="3CDADE5A" w:rsidR="00693FA3" w:rsidRPr="00693FA3" w:rsidRDefault="00693FA3" w:rsidP="00693FA3">
            <w:pPr>
              <w:tabs>
                <w:tab w:val="decimal" w:pos="1095"/>
              </w:tabs>
              <w:spacing w:line="216" w:lineRule="auto"/>
              <w:ind w:right="15"/>
              <w:rPr>
                <w:szCs w:val="22"/>
                <w:highlight w:val="yellow"/>
                <w:cs/>
                <w:lang w:bidi="th-TH"/>
              </w:rPr>
            </w:pPr>
            <w:r w:rsidRPr="00693FA3">
              <w:rPr>
                <w:szCs w:val="22"/>
              </w:rPr>
              <w:t xml:space="preserve"> 7,962,913 </w:t>
            </w:r>
          </w:p>
        </w:tc>
        <w:tc>
          <w:tcPr>
            <w:tcW w:w="178" w:type="dxa"/>
            <w:vAlign w:val="bottom"/>
          </w:tcPr>
          <w:p w14:paraId="08770434" w14:textId="77777777" w:rsidR="00693FA3" w:rsidRPr="00693FA3" w:rsidRDefault="00693FA3" w:rsidP="00693FA3">
            <w:pPr>
              <w:tabs>
                <w:tab w:val="decimal" w:pos="1095"/>
              </w:tabs>
              <w:spacing w:line="216" w:lineRule="auto"/>
              <w:ind w:right="15"/>
              <w:rPr>
                <w:szCs w:val="22"/>
                <w:highlight w:val="yellow"/>
              </w:rPr>
            </w:pPr>
          </w:p>
        </w:tc>
        <w:tc>
          <w:tcPr>
            <w:tcW w:w="1410" w:type="dxa"/>
            <w:gridSpan w:val="3"/>
            <w:tcBorders>
              <w:top w:val="single" w:sz="4" w:space="0" w:color="auto"/>
            </w:tcBorders>
            <w:vAlign w:val="bottom"/>
          </w:tcPr>
          <w:p w14:paraId="58E9016D" w14:textId="4BEC7409" w:rsidR="00693FA3" w:rsidRPr="00693FA3" w:rsidRDefault="009E038B" w:rsidP="00693FA3">
            <w:pPr>
              <w:tabs>
                <w:tab w:val="decimal" w:pos="1185"/>
              </w:tabs>
              <w:spacing w:line="216" w:lineRule="auto"/>
              <w:ind w:right="15"/>
              <w:rPr>
                <w:szCs w:val="22"/>
                <w:highlight w:val="yellow"/>
              </w:rPr>
            </w:pPr>
            <w:r w:rsidRPr="009E038B">
              <w:rPr>
                <w:szCs w:val="22"/>
              </w:rPr>
              <w:t>6,543,456</w:t>
            </w:r>
          </w:p>
        </w:tc>
      </w:tr>
      <w:tr w:rsidR="00693FA3" w:rsidRPr="007743B3" w14:paraId="1C3892F4" w14:textId="77777777" w:rsidTr="00693FA3">
        <w:trPr>
          <w:cantSplit/>
        </w:trPr>
        <w:tc>
          <w:tcPr>
            <w:tcW w:w="6265" w:type="dxa"/>
          </w:tcPr>
          <w:p w14:paraId="5F1562B3" w14:textId="77777777" w:rsidR="00693FA3" w:rsidRPr="00693FA3" w:rsidRDefault="00693FA3" w:rsidP="00693FA3">
            <w:pPr>
              <w:spacing w:line="216" w:lineRule="auto"/>
              <w:ind w:left="180" w:hanging="180"/>
              <w:rPr>
                <w:bCs/>
                <w:szCs w:val="22"/>
                <w:lang w:val="en-US" w:bidi="th-TH"/>
              </w:rPr>
            </w:pPr>
            <w:r w:rsidRPr="00693FA3">
              <w:rPr>
                <w:bCs/>
                <w:szCs w:val="22"/>
                <w:lang w:val="en-US" w:bidi="th-TH"/>
              </w:rPr>
              <w:t>Elimination revenue of inter-segment transactions</w:t>
            </w:r>
          </w:p>
        </w:tc>
        <w:tc>
          <w:tcPr>
            <w:tcW w:w="1358" w:type="dxa"/>
            <w:tcBorders>
              <w:bottom w:val="single" w:sz="4" w:space="0" w:color="auto"/>
            </w:tcBorders>
            <w:vAlign w:val="bottom"/>
          </w:tcPr>
          <w:p w14:paraId="52786057" w14:textId="3390E6A8" w:rsidR="00693FA3" w:rsidRPr="00693FA3" w:rsidRDefault="00693FA3" w:rsidP="00693FA3">
            <w:pPr>
              <w:tabs>
                <w:tab w:val="decimal" w:pos="1095"/>
              </w:tabs>
              <w:spacing w:line="216" w:lineRule="auto"/>
              <w:ind w:right="15"/>
              <w:rPr>
                <w:szCs w:val="22"/>
                <w:highlight w:val="yellow"/>
                <w:lang w:val="en-US"/>
              </w:rPr>
            </w:pPr>
            <w:r w:rsidRPr="00693FA3">
              <w:rPr>
                <w:szCs w:val="22"/>
              </w:rPr>
              <w:t xml:space="preserve"> (1,772,327)</w:t>
            </w:r>
          </w:p>
        </w:tc>
        <w:tc>
          <w:tcPr>
            <w:tcW w:w="178" w:type="dxa"/>
            <w:vAlign w:val="bottom"/>
          </w:tcPr>
          <w:p w14:paraId="6F14D859" w14:textId="77777777" w:rsidR="00693FA3" w:rsidRPr="00693FA3" w:rsidRDefault="00693FA3" w:rsidP="00693FA3">
            <w:pPr>
              <w:tabs>
                <w:tab w:val="decimal" w:pos="1095"/>
              </w:tabs>
              <w:spacing w:line="216" w:lineRule="auto"/>
              <w:ind w:right="15"/>
              <w:rPr>
                <w:szCs w:val="22"/>
                <w:highlight w:val="yellow"/>
              </w:rPr>
            </w:pPr>
          </w:p>
        </w:tc>
        <w:tc>
          <w:tcPr>
            <w:tcW w:w="1410" w:type="dxa"/>
            <w:gridSpan w:val="3"/>
            <w:tcBorders>
              <w:bottom w:val="single" w:sz="4" w:space="0" w:color="auto"/>
            </w:tcBorders>
            <w:vAlign w:val="bottom"/>
          </w:tcPr>
          <w:p w14:paraId="0DBCBA02" w14:textId="638E9CEF" w:rsidR="00693FA3" w:rsidRPr="00693FA3" w:rsidRDefault="00693FA3" w:rsidP="00693FA3">
            <w:pPr>
              <w:tabs>
                <w:tab w:val="decimal" w:pos="1185"/>
              </w:tabs>
              <w:spacing w:line="216" w:lineRule="auto"/>
              <w:ind w:right="15"/>
              <w:rPr>
                <w:szCs w:val="22"/>
                <w:highlight w:val="yellow"/>
              </w:rPr>
            </w:pPr>
            <w:r w:rsidRPr="00693FA3">
              <w:rPr>
                <w:szCs w:val="22"/>
              </w:rPr>
              <w:t>(1,100,668)</w:t>
            </w:r>
          </w:p>
        </w:tc>
      </w:tr>
      <w:tr w:rsidR="00693FA3" w:rsidRPr="007743B3" w14:paraId="70701C35" w14:textId="77777777" w:rsidTr="00693FA3">
        <w:trPr>
          <w:cantSplit/>
        </w:trPr>
        <w:tc>
          <w:tcPr>
            <w:tcW w:w="6265" w:type="dxa"/>
          </w:tcPr>
          <w:p w14:paraId="416A6545" w14:textId="77777777" w:rsidR="00693FA3" w:rsidRPr="00693FA3" w:rsidRDefault="00693FA3" w:rsidP="00693FA3">
            <w:pPr>
              <w:spacing w:line="216" w:lineRule="auto"/>
              <w:ind w:left="180" w:hanging="180"/>
              <w:rPr>
                <w:szCs w:val="22"/>
              </w:rPr>
            </w:pPr>
            <w:r w:rsidRPr="00693FA3">
              <w:rPr>
                <w:b/>
                <w:bCs/>
                <w:szCs w:val="22"/>
              </w:rPr>
              <w:t>Total revenue</w:t>
            </w:r>
          </w:p>
        </w:tc>
        <w:tc>
          <w:tcPr>
            <w:tcW w:w="1358" w:type="dxa"/>
            <w:tcBorders>
              <w:top w:val="single" w:sz="4" w:space="0" w:color="auto"/>
              <w:bottom w:val="double" w:sz="4" w:space="0" w:color="auto"/>
            </w:tcBorders>
            <w:vAlign w:val="bottom"/>
          </w:tcPr>
          <w:p w14:paraId="29BBDE9C" w14:textId="58ED96AB" w:rsidR="00693FA3" w:rsidRPr="00693FA3" w:rsidRDefault="00693FA3" w:rsidP="00693FA3">
            <w:pPr>
              <w:tabs>
                <w:tab w:val="decimal" w:pos="1095"/>
              </w:tabs>
              <w:spacing w:line="216" w:lineRule="auto"/>
              <w:ind w:right="15"/>
              <w:rPr>
                <w:b/>
                <w:bCs/>
                <w:szCs w:val="22"/>
                <w:highlight w:val="yellow"/>
              </w:rPr>
            </w:pPr>
            <w:r w:rsidRPr="00693FA3">
              <w:rPr>
                <w:b/>
                <w:bCs/>
                <w:szCs w:val="22"/>
              </w:rPr>
              <w:t xml:space="preserve"> 6,190,586 </w:t>
            </w:r>
          </w:p>
        </w:tc>
        <w:tc>
          <w:tcPr>
            <w:tcW w:w="178" w:type="dxa"/>
            <w:vAlign w:val="bottom"/>
          </w:tcPr>
          <w:p w14:paraId="2757D8A5" w14:textId="77777777" w:rsidR="00693FA3" w:rsidRPr="00693FA3" w:rsidRDefault="00693FA3" w:rsidP="00693FA3">
            <w:pPr>
              <w:tabs>
                <w:tab w:val="decimal" w:pos="1095"/>
              </w:tabs>
              <w:spacing w:line="216" w:lineRule="auto"/>
              <w:ind w:right="15"/>
              <w:rPr>
                <w:b/>
                <w:bCs/>
                <w:szCs w:val="22"/>
                <w:highlight w:val="yellow"/>
              </w:rPr>
            </w:pPr>
          </w:p>
        </w:tc>
        <w:tc>
          <w:tcPr>
            <w:tcW w:w="1410" w:type="dxa"/>
            <w:gridSpan w:val="3"/>
            <w:tcBorders>
              <w:top w:val="single" w:sz="4" w:space="0" w:color="auto"/>
              <w:bottom w:val="double" w:sz="4" w:space="0" w:color="auto"/>
            </w:tcBorders>
            <w:vAlign w:val="bottom"/>
          </w:tcPr>
          <w:p w14:paraId="701F00D7" w14:textId="554B80C6" w:rsidR="00693FA3" w:rsidRPr="00693FA3" w:rsidRDefault="00766F23" w:rsidP="00693FA3">
            <w:pPr>
              <w:tabs>
                <w:tab w:val="decimal" w:pos="1185"/>
              </w:tabs>
              <w:spacing w:line="216" w:lineRule="auto"/>
              <w:ind w:right="15"/>
              <w:rPr>
                <w:b/>
                <w:bCs/>
                <w:szCs w:val="22"/>
              </w:rPr>
            </w:pPr>
            <w:r w:rsidRPr="00766F23">
              <w:rPr>
                <w:b/>
                <w:bCs/>
                <w:szCs w:val="22"/>
              </w:rPr>
              <w:t>5,442,788</w:t>
            </w:r>
          </w:p>
        </w:tc>
      </w:tr>
      <w:tr w:rsidR="00693FA3" w:rsidRPr="007743B3" w14:paraId="28D2283F" w14:textId="77777777" w:rsidTr="00693FA3">
        <w:trPr>
          <w:cantSplit/>
        </w:trPr>
        <w:tc>
          <w:tcPr>
            <w:tcW w:w="6265" w:type="dxa"/>
          </w:tcPr>
          <w:p w14:paraId="17F710DF" w14:textId="77777777" w:rsidR="00693FA3" w:rsidRPr="00693FA3" w:rsidRDefault="00693FA3" w:rsidP="00693FA3">
            <w:pPr>
              <w:spacing w:line="216" w:lineRule="auto"/>
              <w:ind w:left="180" w:hanging="180"/>
              <w:rPr>
                <w:b/>
                <w:szCs w:val="22"/>
              </w:rPr>
            </w:pPr>
          </w:p>
        </w:tc>
        <w:tc>
          <w:tcPr>
            <w:tcW w:w="1358" w:type="dxa"/>
            <w:tcBorders>
              <w:top w:val="double" w:sz="4" w:space="0" w:color="auto"/>
            </w:tcBorders>
            <w:vAlign w:val="bottom"/>
          </w:tcPr>
          <w:p w14:paraId="7C4EF8F9" w14:textId="77777777" w:rsidR="00693FA3" w:rsidRPr="00693FA3" w:rsidRDefault="00693FA3" w:rsidP="00693FA3">
            <w:pPr>
              <w:tabs>
                <w:tab w:val="decimal" w:pos="1095"/>
              </w:tabs>
              <w:spacing w:line="216" w:lineRule="auto"/>
              <w:ind w:right="15"/>
              <w:rPr>
                <w:szCs w:val="22"/>
                <w:highlight w:val="yellow"/>
              </w:rPr>
            </w:pPr>
          </w:p>
        </w:tc>
        <w:tc>
          <w:tcPr>
            <w:tcW w:w="178" w:type="dxa"/>
            <w:vAlign w:val="bottom"/>
          </w:tcPr>
          <w:p w14:paraId="7CB270F9" w14:textId="77777777" w:rsidR="00693FA3" w:rsidRPr="00693FA3" w:rsidRDefault="00693FA3" w:rsidP="00693FA3">
            <w:pPr>
              <w:tabs>
                <w:tab w:val="decimal" w:pos="1095"/>
              </w:tabs>
              <w:spacing w:line="216" w:lineRule="auto"/>
              <w:ind w:right="15"/>
              <w:rPr>
                <w:szCs w:val="22"/>
                <w:highlight w:val="yellow"/>
              </w:rPr>
            </w:pPr>
          </w:p>
        </w:tc>
        <w:tc>
          <w:tcPr>
            <w:tcW w:w="1410" w:type="dxa"/>
            <w:gridSpan w:val="3"/>
            <w:tcBorders>
              <w:top w:val="double" w:sz="4" w:space="0" w:color="auto"/>
            </w:tcBorders>
            <w:vAlign w:val="bottom"/>
          </w:tcPr>
          <w:p w14:paraId="64A4FEDC" w14:textId="77777777" w:rsidR="00693FA3" w:rsidRPr="00693FA3" w:rsidRDefault="00693FA3" w:rsidP="00693FA3">
            <w:pPr>
              <w:tabs>
                <w:tab w:val="decimal" w:pos="1185"/>
              </w:tabs>
              <w:spacing w:line="216" w:lineRule="auto"/>
              <w:ind w:right="15"/>
              <w:rPr>
                <w:szCs w:val="22"/>
                <w:highlight w:val="yellow"/>
              </w:rPr>
            </w:pPr>
          </w:p>
        </w:tc>
      </w:tr>
      <w:tr w:rsidR="00693FA3" w:rsidRPr="007743B3" w14:paraId="52BAA7F3" w14:textId="77777777" w:rsidTr="00693FA3">
        <w:trPr>
          <w:cantSplit/>
        </w:trPr>
        <w:tc>
          <w:tcPr>
            <w:tcW w:w="6265" w:type="dxa"/>
          </w:tcPr>
          <w:p w14:paraId="215EC910" w14:textId="5509E78B" w:rsidR="00693FA3" w:rsidRPr="00693FA3" w:rsidRDefault="00693FA3" w:rsidP="00693FA3">
            <w:pPr>
              <w:spacing w:line="216" w:lineRule="auto"/>
              <w:ind w:left="180" w:hanging="180"/>
              <w:rPr>
                <w:b/>
                <w:szCs w:val="22"/>
              </w:rPr>
            </w:pPr>
            <w:r w:rsidRPr="00693FA3">
              <w:rPr>
                <w:b/>
                <w:szCs w:val="22"/>
              </w:rPr>
              <w:t>Profit</w:t>
            </w:r>
            <w:r>
              <w:rPr>
                <w:b/>
                <w:szCs w:val="22"/>
              </w:rPr>
              <w:t xml:space="preserve"> or loss</w:t>
            </w:r>
          </w:p>
        </w:tc>
        <w:tc>
          <w:tcPr>
            <w:tcW w:w="1358" w:type="dxa"/>
            <w:vAlign w:val="bottom"/>
          </w:tcPr>
          <w:p w14:paraId="4C542BED" w14:textId="77777777" w:rsidR="00693FA3" w:rsidRPr="00693FA3" w:rsidRDefault="00693FA3" w:rsidP="00693FA3">
            <w:pPr>
              <w:tabs>
                <w:tab w:val="decimal" w:pos="1095"/>
              </w:tabs>
              <w:spacing w:line="216" w:lineRule="auto"/>
              <w:ind w:right="15"/>
              <w:rPr>
                <w:szCs w:val="22"/>
                <w:highlight w:val="yellow"/>
              </w:rPr>
            </w:pPr>
          </w:p>
        </w:tc>
        <w:tc>
          <w:tcPr>
            <w:tcW w:w="178" w:type="dxa"/>
            <w:vAlign w:val="bottom"/>
          </w:tcPr>
          <w:p w14:paraId="5425F704" w14:textId="77777777" w:rsidR="00693FA3" w:rsidRPr="00693FA3" w:rsidRDefault="00693FA3" w:rsidP="00693FA3">
            <w:pPr>
              <w:tabs>
                <w:tab w:val="decimal" w:pos="1095"/>
              </w:tabs>
              <w:spacing w:line="216" w:lineRule="auto"/>
              <w:ind w:right="15"/>
              <w:rPr>
                <w:szCs w:val="22"/>
                <w:highlight w:val="yellow"/>
              </w:rPr>
            </w:pPr>
          </w:p>
        </w:tc>
        <w:tc>
          <w:tcPr>
            <w:tcW w:w="1410" w:type="dxa"/>
            <w:gridSpan w:val="3"/>
            <w:vAlign w:val="bottom"/>
          </w:tcPr>
          <w:p w14:paraId="4F823F13" w14:textId="77777777" w:rsidR="00693FA3" w:rsidRPr="00693FA3" w:rsidRDefault="00693FA3" w:rsidP="00693FA3">
            <w:pPr>
              <w:tabs>
                <w:tab w:val="decimal" w:pos="1185"/>
              </w:tabs>
              <w:spacing w:line="216" w:lineRule="auto"/>
              <w:ind w:right="15"/>
              <w:rPr>
                <w:szCs w:val="22"/>
                <w:highlight w:val="yellow"/>
              </w:rPr>
            </w:pPr>
          </w:p>
        </w:tc>
      </w:tr>
      <w:tr w:rsidR="00693FA3" w:rsidRPr="007743B3" w14:paraId="3845A02B" w14:textId="77777777" w:rsidTr="00693FA3">
        <w:trPr>
          <w:cantSplit/>
        </w:trPr>
        <w:tc>
          <w:tcPr>
            <w:tcW w:w="6265" w:type="dxa"/>
          </w:tcPr>
          <w:p w14:paraId="5DC9EC45" w14:textId="77777777" w:rsidR="00693FA3" w:rsidRPr="00693FA3" w:rsidRDefault="00693FA3" w:rsidP="00693FA3">
            <w:pPr>
              <w:spacing w:line="216" w:lineRule="auto"/>
              <w:ind w:left="180" w:hanging="180"/>
              <w:rPr>
                <w:szCs w:val="22"/>
              </w:rPr>
            </w:pPr>
            <w:r w:rsidRPr="00693FA3">
              <w:rPr>
                <w:szCs w:val="22"/>
              </w:rPr>
              <w:t xml:space="preserve">Total </w:t>
            </w:r>
            <w:r w:rsidRPr="00693FA3">
              <w:rPr>
                <w:szCs w:val="22"/>
                <w:lang w:val="en-US" w:bidi="th-TH"/>
              </w:rPr>
              <w:t>profit</w:t>
            </w:r>
            <w:r w:rsidRPr="00693FA3">
              <w:rPr>
                <w:szCs w:val="22"/>
                <w:cs/>
                <w:lang w:bidi="th-TH"/>
              </w:rPr>
              <w:t xml:space="preserve"> </w:t>
            </w:r>
            <w:r w:rsidRPr="00693FA3">
              <w:rPr>
                <w:szCs w:val="22"/>
              </w:rPr>
              <w:t>before income tax from reportable segments</w:t>
            </w:r>
          </w:p>
        </w:tc>
        <w:tc>
          <w:tcPr>
            <w:tcW w:w="1358" w:type="dxa"/>
            <w:vAlign w:val="bottom"/>
          </w:tcPr>
          <w:p w14:paraId="2679E87D" w14:textId="2DB9FD95" w:rsidR="00693FA3" w:rsidRPr="00693FA3" w:rsidRDefault="00693FA3" w:rsidP="00693FA3">
            <w:pPr>
              <w:tabs>
                <w:tab w:val="decimal" w:pos="1095"/>
              </w:tabs>
              <w:spacing w:line="216" w:lineRule="auto"/>
              <w:ind w:right="15"/>
              <w:rPr>
                <w:szCs w:val="22"/>
                <w:highlight w:val="yellow"/>
              </w:rPr>
            </w:pPr>
            <w:r w:rsidRPr="00693FA3">
              <w:rPr>
                <w:szCs w:val="22"/>
              </w:rPr>
              <w:t>2,165,585</w:t>
            </w:r>
          </w:p>
        </w:tc>
        <w:tc>
          <w:tcPr>
            <w:tcW w:w="178" w:type="dxa"/>
            <w:vAlign w:val="bottom"/>
          </w:tcPr>
          <w:p w14:paraId="2DD8B996" w14:textId="77777777" w:rsidR="00693FA3" w:rsidRPr="00693FA3" w:rsidRDefault="00693FA3" w:rsidP="00693FA3">
            <w:pPr>
              <w:tabs>
                <w:tab w:val="decimal" w:pos="1095"/>
              </w:tabs>
              <w:spacing w:line="216" w:lineRule="auto"/>
              <w:ind w:right="15"/>
              <w:rPr>
                <w:szCs w:val="22"/>
                <w:highlight w:val="yellow"/>
              </w:rPr>
            </w:pPr>
          </w:p>
        </w:tc>
        <w:tc>
          <w:tcPr>
            <w:tcW w:w="1410" w:type="dxa"/>
            <w:gridSpan w:val="3"/>
            <w:vAlign w:val="bottom"/>
          </w:tcPr>
          <w:p w14:paraId="6E546F7A" w14:textId="06DC2D64" w:rsidR="00693FA3" w:rsidRPr="00693FA3" w:rsidRDefault="00693FA3" w:rsidP="00693FA3">
            <w:pPr>
              <w:tabs>
                <w:tab w:val="decimal" w:pos="1185"/>
              </w:tabs>
              <w:spacing w:line="216" w:lineRule="auto"/>
              <w:ind w:right="15"/>
              <w:rPr>
                <w:szCs w:val="22"/>
                <w:highlight w:val="yellow"/>
              </w:rPr>
            </w:pPr>
            <w:r w:rsidRPr="00693FA3">
              <w:rPr>
                <w:szCs w:val="22"/>
              </w:rPr>
              <w:t>2,019,242</w:t>
            </w:r>
          </w:p>
        </w:tc>
      </w:tr>
      <w:tr w:rsidR="00693FA3" w:rsidRPr="007743B3" w14:paraId="5E7C63A1" w14:textId="77777777" w:rsidTr="00693FA3">
        <w:trPr>
          <w:cantSplit/>
        </w:trPr>
        <w:tc>
          <w:tcPr>
            <w:tcW w:w="6265" w:type="dxa"/>
          </w:tcPr>
          <w:p w14:paraId="621E6D68" w14:textId="39780C65" w:rsidR="00693FA3" w:rsidRPr="00693FA3" w:rsidRDefault="00693FA3" w:rsidP="00693FA3">
            <w:pPr>
              <w:pStyle w:val="acctfourfigures"/>
              <w:tabs>
                <w:tab w:val="clear" w:pos="765"/>
              </w:tabs>
              <w:spacing w:line="216" w:lineRule="auto"/>
              <w:ind w:right="11"/>
              <w:rPr>
                <w:bCs/>
                <w:szCs w:val="22"/>
                <w:lang w:val="en-US" w:bidi="th-TH"/>
              </w:rPr>
            </w:pPr>
            <w:r w:rsidRPr="00693FA3">
              <w:rPr>
                <w:bCs/>
                <w:szCs w:val="22"/>
                <w:lang w:val="en-US" w:bidi="th-TH"/>
              </w:rPr>
              <w:t>Profit (loss) before income tax from other segments</w:t>
            </w:r>
          </w:p>
        </w:tc>
        <w:tc>
          <w:tcPr>
            <w:tcW w:w="1358" w:type="dxa"/>
            <w:vAlign w:val="bottom"/>
          </w:tcPr>
          <w:p w14:paraId="44581C2D" w14:textId="53420057" w:rsidR="00693FA3" w:rsidRPr="00693FA3" w:rsidRDefault="00693FA3" w:rsidP="00693FA3">
            <w:pPr>
              <w:tabs>
                <w:tab w:val="decimal" w:pos="1095"/>
              </w:tabs>
              <w:spacing w:line="216" w:lineRule="auto"/>
              <w:ind w:right="15"/>
              <w:rPr>
                <w:szCs w:val="22"/>
                <w:highlight w:val="yellow"/>
              </w:rPr>
            </w:pPr>
            <w:r w:rsidRPr="00693FA3">
              <w:rPr>
                <w:szCs w:val="22"/>
              </w:rPr>
              <w:t>291,536</w:t>
            </w:r>
          </w:p>
        </w:tc>
        <w:tc>
          <w:tcPr>
            <w:tcW w:w="178" w:type="dxa"/>
            <w:vAlign w:val="bottom"/>
          </w:tcPr>
          <w:p w14:paraId="033DCBAF" w14:textId="77777777" w:rsidR="00693FA3" w:rsidRPr="00693FA3" w:rsidRDefault="00693FA3" w:rsidP="00693FA3">
            <w:pPr>
              <w:pStyle w:val="acctfourfigures"/>
              <w:tabs>
                <w:tab w:val="decimal" w:pos="1095"/>
              </w:tabs>
              <w:spacing w:line="216" w:lineRule="auto"/>
              <w:ind w:right="15"/>
              <w:rPr>
                <w:b/>
                <w:bCs/>
                <w:szCs w:val="22"/>
                <w:highlight w:val="yellow"/>
              </w:rPr>
            </w:pPr>
          </w:p>
        </w:tc>
        <w:tc>
          <w:tcPr>
            <w:tcW w:w="1410" w:type="dxa"/>
            <w:gridSpan w:val="3"/>
            <w:vAlign w:val="bottom"/>
          </w:tcPr>
          <w:p w14:paraId="74BBAA2D" w14:textId="47C618FD" w:rsidR="00693FA3" w:rsidRPr="00693FA3" w:rsidRDefault="00693FA3" w:rsidP="00693FA3">
            <w:pPr>
              <w:tabs>
                <w:tab w:val="decimal" w:pos="1185"/>
              </w:tabs>
              <w:spacing w:line="216" w:lineRule="auto"/>
              <w:ind w:right="15"/>
              <w:rPr>
                <w:szCs w:val="22"/>
                <w:highlight w:val="yellow"/>
              </w:rPr>
            </w:pPr>
            <w:r w:rsidRPr="00693FA3">
              <w:rPr>
                <w:szCs w:val="22"/>
              </w:rPr>
              <w:t>(27,133)</w:t>
            </w:r>
          </w:p>
        </w:tc>
      </w:tr>
      <w:tr w:rsidR="00693FA3" w:rsidRPr="007743B3" w14:paraId="4D91EF12" w14:textId="77777777" w:rsidTr="00693FA3">
        <w:trPr>
          <w:cantSplit/>
        </w:trPr>
        <w:tc>
          <w:tcPr>
            <w:tcW w:w="6265" w:type="dxa"/>
          </w:tcPr>
          <w:p w14:paraId="6506FBD1" w14:textId="6B211BC7" w:rsidR="00693FA3" w:rsidRPr="00693FA3" w:rsidRDefault="00693FA3" w:rsidP="00693FA3">
            <w:pPr>
              <w:pStyle w:val="acctfourfigures"/>
              <w:tabs>
                <w:tab w:val="clear" w:pos="765"/>
              </w:tabs>
              <w:spacing w:line="216" w:lineRule="auto"/>
              <w:ind w:left="191" w:right="11" w:hanging="191"/>
              <w:rPr>
                <w:bCs/>
                <w:szCs w:val="22"/>
              </w:rPr>
            </w:pPr>
            <w:r w:rsidRPr="00693FA3">
              <w:rPr>
                <w:bCs/>
                <w:szCs w:val="22"/>
              </w:rPr>
              <w:t xml:space="preserve">Share of </w:t>
            </w:r>
            <w:r w:rsidR="007B7612">
              <w:rPr>
                <w:bCs/>
                <w:szCs w:val="22"/>
              </w:rPr>
              <w:t>profit</w:t>
            </w:r>
            <w:r w:rsidRPr="00693FA3">
              <w:rPr>
                <w:bCs/>
                <w:szCs w:val="22"/>
              </w:rPr>
              <w:t xml:space="preserve"> of investments in joint ventures accounted for using equity method</w:t>
            </w:r>
          </w:p>
        </w:tc>
        <w:tc>
          <w:tcPr>
            <w:tcW w:w="1358" w:type="dxa"/>
            <w:vAlign w:val="bottom"/>
          </w:tcPr>
          <w:p w14:paraId="48A0F485" w14:textId="2613E0D3" w:rsidR="00693FA3" w:rsidRPr="00693FA3" w:rsidRDefault="00693FA3" w:rsidP="00693FA3">
            <w:pPr>
              <w:tabs>
                <w:tab w:val="decimal" w:pos="1095"/>
              </w:tabs>
              <w:spacing w:line="216" w:lineRule="auto"/>
              <w:ind w:right="15"/>
              <w:rPr>
                <w:szCs w:val="22"/>
                <w:highlight w:val="yellow"/>
              </w:rPr>
            </w:pPr>
            <w:r w:rsidRPr="00693FA3">
              <w:rPr>
                <w:szCs w:val="22"/>
              </w:rPr>
              <w:t>382</w:t>
            </w:r>
          </w:p>
        </w:tc>
        <w:tc>
          <w:tcPr>
            <w:tcW w:w="178" w:type="dxa"/>
            <w:vAlign w:val="bottom"/>
          </w:tcPr>
          <w:p w14:paraId="61D16EA0" w14:textId="77777777" w:rsidR="00693FA3" w:rsidRPr="00693FA3" w:rsidRDefault="00693FA3" w:rsidP="00693FA3">
            <w:pPr>
              <w:tabs>
                <w:tab w:val="decimal" w:pos="1095"/>
              </w:tabs>
              <w:spacing w:line="216" w:lineRule="auto"/>
              <w:ind w:right="15"/>
              <w:rPr>
                <w:szCs w:val="22"/>
                <w:highlight w:val="yellow"/>
              </w:rPr>
            </w:pPr>
          </w:p>
        </w:tc>
        <w:tc>
          <w:tcPr>
            <w:tcW w:w="1410" w:type="dxa"/>
            <w:gridSpan w:val="3"/>
            <w:vAlign w:val="bottom"/>
          </w:tcPr>
          <w:p w14:paraId="7107A6AB" w14:textId="578F4BFE" w:rsidR="00693FA3" w:rsidRPr="00693FA3" w:rsidRDefault="00693FA3" w:rsidP="00693FA3">
            <w:pPr>
              <w:tabs>
                <w:tab w:val="decimal" w:pos="1185"/>
              </w:tabs>
              <w:spacing w:line="216" w:lineRule="auto"/>
              <w:ind w:right="15"/>
              <w:rPr>
                <w:szCs w:val="22"/>
              </w:rPr>
            </w:pPr>
            <w:r w:rsidRPr="00693FA3">
              <w:rPr>
                <w:szCs w:val="22"/>
              </w:rPr>
              <w:t>44,260</w:t>
            </w:r>
          </w:p>
        </w:tc>
      </w:tr>
      <w:tr w:rsidR="00693FA3" w:rsidRPr="007743B3" w14:paraId="42840047" w14:textId="77777777" w:rsidTr="00693FA3">
        <w:trPr>
          <w:cantSplit/>
          <w:trHeight w:val="136"/>
        </w:trPr>
        <w:tc>
          <w:tcPr>
            <w:tcW w:w="6265" w:type="dxa"/>
          </w:tcPr>
          <w:p w14:paraId="728D769A" w14:textId="77777777" w:rsidR="00693FA3" w:rsidRPr="00693FA3" w:rsidRDefault="00693FA3" w:rsidP="00693FA3">
            <w:pPr>
              <w:pStyle w:val="acctmergecolhdg"/>
              <w:spacing w:line="216" w:lineRule="auto"/>
              <w:jc w:val="left"/>
              <w:rPr>
                <w:bCs/>
                <w:szCs w:val="22"/>
              </w:rPr>
            </w:pPr>
            <w:r w:rsidRPr="00693FA3">
              <w:rPr>
                <w:bCs/>
                <w:szCs w:val="22"/>
              </w:rPr>
              <w:t>Total profit before income tax expense</w:t>
            </w:r>
          </w:p>
        </w:tc>
        <w:tc>
          <w:tcPr>
            <w:tcW w:w="1358" w:type="dxa"/>
            <w:tcBorders>
              <w:top w:val="single" w:sz="4" w:space="0" w:color="auto"/>
              <w:bottom w:val="double" w:sz="4" w:space="0" w:color="auto"/>
            </w:tcBorders>
            <w:vAlign w:val="bottom"/>
          </w:tcPr>
          <w:p w14:paraId="380BF5D2" w14:textId="63A4C29C" w:rsidR="00693FA3" w:rsidRPr="00693FA3" w:rsidRDefault="00693FA3" w:rsidP="00693FA3">
            <w:pPr>
              <w:tabs>
                <w:tab w:val="decimal" w:pos="1095"/>
              </w:tabs>
              <w:spacing w:line="216" w:lineRule="auto"/>
              <w:ind w:right="15"/>
              <w:rPr>
                <w:b/>
                <w:bCs/>
                <w:szCs w:val="22"/>
                <w:highlight w:val="yellow"/>
              </w:rPr>
            </w:pPr>
            <w:r w:rsidRPr="00693FA3">
              <w:rPr>
                <w:b/>
                <w:bCs/>
                <w:szCs w:val="22"/>
              </w:rPr>
              <w:t>2,457,503</w:t>
            </w:r>
          </w:p>
        </w:tc>
        <w:tc>
          <w:tcPr>
            <w:tcW w:w="178" w:type="dxa"/>
            <w:vAlign w:val="bottom"/>
          </w:tcPr>
          <w:p w14:paraId="3DE24724" w14:textId="77777777" w:rsidR="00693FA3" w:rsidRPr="00693FA3" w:rsidRDefault="00693FA3" w:rsidP="00693FA3">
            <w:pPr>
              <w:tabs>
                <w:tab w:val="decimal" w:pos="1095"/>
              </w:tabs>
              <w:spacing w:line="216" w:lineRule="auto"/>
              <w:ind w:right="15"/>
              <w:rPr>
                <w:b/>
                <w:bCs/>
                <w:szCs w:val="22"/>
                <w:highlight w:val="yellow"/>
              </w:rPr>
            </w:pPr>
          </w:p>
        </w:tc>
        <w:tc>
          <w:tcPr>
            <w:tcW w:w="1410" w:type="dxa"/>
            <w:gridSpan w:val="3"/>
            <w:tcBorders>
              <w:top w:val="single" w:sz="4" w:space="0" w:color="auto"/>
              <w:bottom w:val="double" w:sz="4" w:space="0" w:color="auto"/>
            </w:tcBorders>
            <w:vAlign w:val="bottom"/>
          </w:tcPr>
          <w:p w14:paraId="2CCFFF5B" w14:textId="788AAFA2" w:rsidR="00693FA3" w:rsidRPr="00693FA3" w:rsidRDefault="00693FA3" w:rsidP="00693FA3">
            <w:pPr>
              <w:tabs>
                <w:tab w:val="decimal" w:pos="1185"/>
              </w:tabs>
              <w:spacing w:line="216" w:lineRule="auto"/>
              <w:ind w:right="15"/>
              <w:rPr>
                <w:b/>
                <w:bCs/>
                <w:szCs w:val="22"/>
                <w:highlight w:val="yellow"/>
                <w:cs/>
                <w:lang w:bidi="th-TH"/>
              </w:rPr>
            </w:pPr>
            <w:r w:rsidRPr="00693FA3">
              <w:rPr>
                <w:b/>
                <w:bCs/>
                <w:szCs w:val="22"/>
                <w:lang w:bidi="th-TH"/>
              </w:rPr>
              <w:t>2,036,369</w:t>
            </w:r>
          </w:p>
        </w:tc>
      </w:tr>
    </w:tbl>
    <w:p w14:paraId="1944D3C0" w14:textId="77777777" w:rsidR="00C3115A" w:rsidRPr="00A940B8" w:rsidRDefault="00C3115A" w:rsidP="00382511">
      <w:pPr>
        <w:pStyle w:val="BodyText"/>
        <w:spacing w:after="0"/>
        <w:rPr>
          <w:szCs w:val="22"/>
          <w:lang w:val="en-GB"/>
        </w:rPr>
      </w:pPr>
    </w:p>
    <w:p w14:paraId="1162332B" w14:textId="77777777" w:rsidR="005523A9" w:rsidRPr="007743B3" w:rsidRDefault="005523A9" w:rsidP="005523A9">
      <w:pPr>
        <w:ind w:left="562" w:right="108"/>
        <w:jc w:val="thaiDistribute"/>
        <w:rPr>
          <w:rFonts w:cstheme="minorBidi"/>
          <w:lang w:val="en-US" w:bidi="th-TH"/>
        </w:rPr>
      </w:pPr>
      <w:r w:rsidRPr="007743B3">
        <w:rPr>
          <w:spacing w:val="-4"/>
          <w:szCs w:val="22"/>
        </w:rPr>
        <w:t>Unallocated transactions represent income and expenditure of the holding company principally consisting of management income, dividend income, interest income, cost of management services and finance costs.</w:t>
      </w:r>
      <w:r w:rsidRPr="007743B3">
        <w:t xml:space="preserve"> </w:t>
      </w:r>
    </w:p>
    <w:p w14:paraId="7F51B622" w14:textId="77777777" w:rsidR="005523A9" w:rsidRPr="00A940B8" w:rsidRDefault="005523A9" w:rsidP="005523A9">
      <w:pPr>
        <w:pStyle w:val="BodyText"/>
        <w:spacing w:after="0"/>
        <w:rPr>
          <w:szCs w:val="22"/>
          <w:lang w:val="en-GB"/>
        </w:rPr>
      </w:pPr>
      <w:r w:rsidRPr="00A940B8">
        <w:rPr>
          <w:szCs w:val="22"/>
          <w:rtl/>
          <w:cs/>
          <w:lang w:val="en-GB"/>
        </w:rPr>
        <w:t xml:space="preserve"> </w:t>
      </w:r>
    </w:p>
    <w:p w14:paraId="7E4437B3" w14:textId="77777777" w:rsidR="00C3115A" w:rsidRPr="007743B3" w:rsidRDefault="00C3115A" w:rsidP="00C3115A">
      <w:pPr>
        <w:pStyle w:val="BodyText"/>
        <w:spacing w:after="0"/>
        <w:ind w:left="540"/>
        <w:rPr>
          <w:b/>
          <w:bCs/>
        </w:rPr>
      </w:pPr>
      <w:r w:rsidRPr="007743B3">
        <w:rPr>
          <w:b/>
          <w:bCs/>
        </w:rPr>
        <w:t>Geographical segments and major customer</w:t>
      </w:r>
    </w:p>
    <w:p w14:paraId="1A19CBE9" w14:textId="77777777" w:rsidR="00C3115A" w:rsidRPr="00A940B8" w:rsidRDefault="00C3115A" w:rsidP="00C3115A">
      <w:pPr>
        <w:pStyle w:val="BodyText"/>
        <w:spacing w:after="0"/>
        <w:rPr>
          <w:szCs w:val="22"/>
          <w:lang w:val="en-GB"/>
        </w:rPr>
      </w:pPr>
    </w:p>
    <w:p w14:paraId="6AB0631D" w14:textId="197A8FCE" w:rsidR="00C3115A" w:rsidRPr="009426D0" w:rsidRDefault="005523A9" w:rsidP="00C3115A">
      <w:pPr>
        <w:spacing w:line="240" w:lineRule="exact"/>
        <w:ind w:left="540" w:right="108"/>
        <w:jc w:val="both"/>
        <w:rPr>
          <w:rFonts w:cstheme="minorBidi"/>
          <w:lang w:val="en-US" w:bidi="th-TH"/>
        </w:rPr>
      </w:pPr>
      <w:r>
        <w:t>Except for investment in oversea joint venture, t</w:t>
      </w:r>
      <w:r w:rsidRPr="009426D0">
        <w:t>he Group is managed and operates principally in Thailand. There are no material revenues derived from, or assets located in, foreign countries.</w:t>
      </w:r>
      <w:r w:rsidRPr="009426D0">
        <w:rPr>
          <w:rFonts w:cstheme="minorBidi" w:hint="cs"/>
          <w:cs/>
          <w:lang w:bidi="th-TH"/>
        </w:rPr>
        <w:t xml:space="preserve"> </w:t>
      </w:r>
      <w:r w:rsidRPr="009426D0">
        <w:rPr>
          <w:rFonts w:cstheme="minorBidi"/>
          <w:lang w:val="en-US" w:bidi="th-TH"/>
        </w:rPr>
        <w:t>There is no customer whose revenue individually represented 10% or more of the Group’s total revenue</w:t>
      </w:r>
      <w:r w:rsidR="00C3115A" w:rsidRPr="009426D0">
        <w:rPr>
          <w:rFonts w:cstheme="minorBidi"/>
          <w:lang w:val="en-US" w:bidi="th-TH"/>
        </w:rPr>
        <w:t>.</w:t>
      </w:r>
    </w:p>
    <w:p w14:paraId="7CA67F92" w14:textId="77777777" w:rsidR="00220DA4" w:rsidRPr="00A940B8" w:rsidRDefault="00220DA4" w:rsidP="00A940B8">
      <w:pPr>
        <w:pStyle w:val="BodyText"/>
        <w:spacing w:after="0"/>
        <w:rPr>
          <w:szCs w:val="22"/>
          <w:lang w:val="en-GB"/>
        </w:rPr>
      </w:pPr>
    </w:p>
    <w:p w14:paraId="229630F7" w14:textId="23FEF2F7" w:rsidR="00382511" w:rsidRPr="009426D0" w:rsidRDefault="00382511" w:rsidP="00220DA4">
      <w:pPr>
        <w:pStyle w:val="Heading1"/>
        <w:spacing w:before="0" w:after="0" w:line="240" w:lineRule="atLeast"/>
        <w:ind w:left="540" w:hanging="540"/>
        <w:rPr>
          <w:szCs w:val="24"/>
        </w:rPr>
      </w:pPr>
      <w:r w:rsidRPr="009426D0">
        <w:rPr>
          <w:szCs w:val="24"/>
        </w:rPr>
        <w:t>Income tax</w:t>
      </w:r>
    </w:p>
    <w:p w14:paraId="76E13211" w14:textId="77777777" w:rsidR="00382511" w:rsidRPr="00A940B8" w:rsidRDefault="00382511" w:rsidP="00A940B8">
      <w:pPr>
        <w:pStyle w:val="BodyText"/>
        <w:spacing w:after="0"/>
        <w:rPr>
          <w:szCs w:val="22"/>
          <w:lang w:val="en-GB"/>
        </w:rPr>
      </w:pPr>
    </w:p>
    <w:p w14:paraId="2E6E3A1E" w14:textId="5AF03A9C" w:rsidR="00B8531A" w:rsidRDefault="00A72A79" w:rsidP="00B8531A">
      <w:pPr>
        <w:spacing w:line="240" w:lineRule="atLeast"/>
        <w:ind w:left="540" w:right="18"/>
        <w:jc w:val="both"/>
        <w:rPr>
          <w:szCs w:val="22"/>
        </w:rPr>
      </w:pPr>
      <w:bookmarkStart w:id="3" w:name="_Hlk8252271"/>
      <w:r w:rsidRPr="009426D0">
        <w:t xml:space="preserve">The </w:t>
      </w:r>
      <w:r w:rsidRPr="00BE0D71">
        <w:t xml:space="preserve">Group and the Company’s effective tax rate in respect of continuing operations for </w:t>
      </w:r>
      <w:r w:rsidR="00B8531A" w:rsidRPr="00BE0D71">
        <w:t xml:space="preserve">the </w:t>
      </w:r>
      <w:r w:rsidR="00B8531A" w:rsidRPr="00BE0D71">
        <w:rPr>
          <w:shd w:val="clear" w:color="auto" w:fill="FFFFFF"/>
        </w:rPr>
        <w:t>three-month period ended</w:t>
      </w:r>
      <w:r w:rsidR="00B8531A" w:rsidRPr="00BE0D71">
        <w:t xml:space="preserve"> </w:t>
      </w:r>
      <w:r w:rsidR="008F4B1E">
        <w:t>31 March 2025</w:t>
      </w:r>
      <w:r w:rsidR="00B8531A" w:rsidRPr="00BE0D71">
        <w:t xml:space="preserve"> </w:t>
      </w:r>
      <w:r w:rsidR="00B8531A" w:rsidRPr="00BE1096">
        <w:t xml:space="preserve">were </w:t>
      </w:r>
      <w:r w:rsidR="00F52B36">
        <w:rPr>
          <w:rFonts w:cstheme="minorBidi"/>
          <w:lang w:bidi="th-TH"/>
        </w:rPr>
        <w:t>19.86</w:t>
      </w:r>
      <w:r w:rsidR="006B1B83" w:rsidRPr="00BE1096">
        <w:t>%</w:t>
      </w:r>
      <w:r w:rsidR="00B8531A" w:rsidRPr="00BE1096">
        <w:t xml:space="preserve"> and </w:t>
      </w:r>
      <w:r w:rsidR="00F52B36">
        <w:t>7.03%</w:t>
      </w:r>
      <w:r w:rsidR="00543C4B">
        <w:t>,</w:t>
      </w:r>
      <w:r w:rsidR="00F52B36">
        <w:t xml:space="preserve"> </w:t>
      </w:r>
      <w:r w:rsidR="00B8531A" w:rsidRPr="00BE0D71">
        <w:t xml:space="preserve">respectively </w:t>
      </w:r>
      <w:r w:rsidR="00B8531A" w:rsidRPr="00BE0D71">
        <w:rPr>
          <w:i/>
          <w:iCs/>
        </w:rPr>
        <w:t>(202</w:t>
      </w:r>
      <w:r w:rsidR="004B060D">
        <w:rPr>
          <w:i/>
          <w:iCs/>
        </w:rPr>
        <w:t>4</w:t>
      </w:r>
      <w:r w:rsidR="00B8531A" w:rsidRPr="00BE0D71">
        <w:rPr>
          <w:i/>
          <w:iCs/>
        </w:rPr>
        <w:t xml:space="preserve">: </w:t>
      </w:r>
      <w:r w:rsidR="004B060D">
        <w:rPr>
          <w:i/>
          <w:iCs/>
        </w:rPr>
        <w:t>21.2</w:t>
      </w:r>
      <w:r w:rsidR="00F52B36">
        <w:rPr>
          <w:i/>
          <w:iCs/>
        </w:rPr>
        <w:t>0</w:t>
      </w:r>
      <w:r w:rsidR="005523A9" w:rsidRPr="005523A9">
        <w:rPr>
          <w:i/>
          <w:iCs/>
        </w:rPr>
        <w:t xml:space="preserve">% and </w:t>
      </w:r>
      <w:r w:rsidR="004B060D">
        <w:rPr>
          <w:i/>
          <w:iCs/>
        </w:rPr>
        <w:t>10.20</w:t>
      </w:r>
      <w:r w:rsidR="005523A9" w:rsidRPr="005523A9">
        <w:rPr>
          <w:i/>
          <w:iCs/>
        </w:rPr>
        <w:t>%</w:t>
      </w:r>
      <w:r w:rsidR="005523A9">
        <w:rPr>
          <w:i/>
          <w:iCs/>
        </w:rPr>
        <w:t>,</w:t>
      </w:r>
      <w:r w:rsidR="00B8531A" w:rsidRPr="00BE0D71">
        <w:rPr>
          <w:i/>
          <w:iCs/>
        </w:rPr>
        <w:t xml:space="preserve"> respectively)</w:t>
      </w:r>
      <w:r w:rsidR="004B060D">
        <w:rPr>
          <w:shd w:val="clear" w:color="auto" w:fill="FFFFFF"/>
        </w:rPr>
        <w:t>.</w:t>
      </w:r>
    </w:p>
    <w:p w14:paraId="0992B8F8" w14:textId="77777777" w:rsidR="00E5304E" w:rsidRDefault="00E5304E" w:rsidP="008F546F">
      <w:pPr>
        <w:spacing w:line="240" w:lineRule="auto"/>
        <w:ind w:left="540"/>
        <w:jc w:val="thaiDistribute"/>
        <w:rPr>
          <w:rFonts w:cstheme="minorBidi"/>
          <w:lang w:bidi="th-TH"/>
        </w:rPr>
      </w:pPr>
    </w:p>
    <w:p w14:paraId="1E92DC74" w14:textId="79E5F323" w:rsidR="00E0377B" w:rsidRPr="00E0377B" w:rsidRDefault="00E0377B" w:rsidP="008F546F">
      <w:pPr>
        <w:spacing w:line="240" w:lineRule="auto"/>
        <w:ind w:left="540"/>
        <w:jc w:val="thaiDistribute"/>
        <w:rPr>
          <w:rFonts w:cstheme="minorBidi"/>
          <w:i/>
          <w:iCs/>
          <w:cs/>
          <w:lang w:bidi="th-TH"/>
        </w:rPr>
      </w:pPr>
      <w:r>
        <w:rPr>
          <w:rFonts w:cstheme="minorBidi"/>
          <w:i/>
          <w:iCs/>
          <w:lang w:bidi="th-TH"/>
        </w:rPr>
        <w:t xml:space="preserve">Tax </w:t>
      </w:r>
      <w:proofErr w:type="gramStart"/>
      <w:r w:rsidR="007B7612">
        <w:rPr>
          <w:rFonts w:cstheme="minorBidi"/>
          <w:i/>
          <w:iCs/>
          <w:lang w:bidi="th-TH"/>
        </w:rPr>
        <w:t>p</w:t>
      </w:r>
      <w:r w:rsidR="00543C4B">
        <w:rPr>
          <w:rFonts w:cstheme="minorBidi"/>
          <w:i/>
          <w:iCs/>
          <w:lang w:bidi="th-TH"/>
        </w:rPr>
        <w:t>rivileges</w:t>
      </w:r>
      <w:proofErr w:type="gramEnd"/>
    </w:p>
    <w:p w14:paraId="00CABAF8" w14:textId="77777777" w:rsidR="00E0377B" w:rsidRPr="00E0377B" w:rsidRDefault="00E0377B" w:rsidP="008F546F">
      <w:pPr>
        <w:spacing w:line="240" w:lineRule="auto"/>
        <w:ind w:left="540"/>
        <w:jc w:val="thaiDistribute"/>
        <w:rPr>
          <w:rFonts w:cstheme="minorBidi"/>
          <w:lang w:bidi="th-TH"/>
        </w:rPr>
      </w:pPr>
    </w:p>
    <w:p w14:paraId="5BAD5FC6" w14:textId="630F1961" w:rsidR="00AA5244" w:rsidRDefault="008F546F" w:rsidP="008F546F">
      <w:pPr>
        <w:spacing w:line="240" w:lineRule="auto"/>
        <w:ind w:left="540"/>
        <w:jc w:val="thaiDistribute"/>
      </w:pPr>
      <w:r w:rsidRPr="008F546F">
        <w:t xml:space="preserve">The Company has been approved by the Revenue Department to receive privileges according to the Royal Decree issued under the Revenue Code on Reduction and Exemption from Revenue Tax No. 674, B.E. </w:t>
      </w:r>
      <w:r w:rsidR="00F8106D">
        <w:t>2561 (</w:t>
      </w:r>
      <w:r w:rsidR="00646316">
        <w:t>2018</w:t>
      </w:r>
      <w:r w:rsidR="00F8106D">
        <w:t>)</w:t>
      </w:r>
      <w:r w:rsidRPr="008F546F">
        <w:t xml:space="preserve"> as an international business </w:t>
      </w:r>
      <w:proofErr w:type="spellStart"/>
      <w:r w:rsidRPr="008F546F">
        <w:t>center</w:t>
      </w:r>
      <w:proofErr w:type="spellEnd"/>
      <w:r w:rsidRPr="008F546F">
        <w:t xml:space="preserve">. Benefits include exemption from income tax earned from the related trade operations for a period of 15 years starting from </w:t>
      </w:r>
      <w:r w:rsidR="006C27F3">
        <w:rPr>
          <w:rFonts w:cs="Angsana New"/>
          <w:lang w:val="en-US" w:bidi="th-TH"/>
        </w:rPr>
        <w:t xml:space="preserve">1 </w:t>
      </w:r>
      <w:r w:rsidRPr="008F546F">
        <w:t>January 2023</w:t>
      </w:r>
      <w:r w:rsidR="00E556F7">
        <w:t xml:space="preserve">, </w:t>
      </w:r>
      <w:r w:rsidRPr="008F546F">
        <w:t>a tax-exempt business</w:t>
      </w:r>
      <w:r w:rsidR="00E556F7">
        <w:t>, t</w:t>
      </w:r>
      <w:r w:rsidRPr="008F546F">
        <w:t xml:space="preserve">he </w:t>
      </w:r>
      <w:r w:rsidR="00E556F7">
        <w:t>C</w:t>
      </w:r>
      <w:r w:rsidRPr="008F546F">
        <w:t xml:space="preserve">ompany must comply with the conditions and requirements related to being an international business </w:t>
      </w:r>
      <w:proofErr w:type="spellStart"/>
      <w:r w:rsidRPr="008F546F">
        <w:t>center</w:t>
      </w:r>
      <w:proofErr w:type="spellEnd"/>
      <w:r w:rsidRPr="008F546F">
        <w:t>.</w:t>
      </w:r>
    </w:p>
    <w:p w14:paraId="0F454DCA" w14:textId="77777777" w:rsidR="00C8519F" w:rsidRDefault="00C8519F" w:rsidP="008F546F">
      <w:pPr>
        <w:spacing w:line="240" w:lineRule="auto"/>
        <w:ind w:left="540"/>
        <w:jc w:val="thaiDistribute"/>
        <w:rPr>
          <w:rFonts w:cs="Angsana New"/>
          <w:b/>
          <w:sz w:val="18"/>
          <w:szCs w:val="22"/>
          <w:lang w:bidi="th-TH"/>
        </w:rPr>
      </w:pPr>
    </w:p>
    <w:p w14:paraId="406D23CA" w14:textId="77777777" w:rsidR="00A940B8" w:rsidRDefault="00A940B8">
      <w:pPr>
        <w:spacing w:line="240" w:lineRule="auto"/>
        <w:rPr>
          <w:b/>
          <w:sz w:val="24"/>
          <w:szCs w:val="24"/>
        </w:rPr>
      </w:pPr>
      <w:r>
        <w:rPr>
          <w:szCs w:val="24"/>
        </w:rPr>
        <w:br w:type="page"/>
      </w:r>
    </w:p>
    <w:p w14:paraId="3A0C3EF3" w14:textId="18380813" w:rsidR="006D4AFC" w:rsidRPr="009426D0" w:rsidRDefault="006D4AFC" w:rsidP="006D4AFC">
      <w:pPr>
        <w:pStyle w:val="Heading1"/>
        <w:spacing w:before="0" w:after="0" w:line="240" w:lineRule="atLeast"/>
        <w:ind w:left="540" w:hanging="540"/>
        <w:rPr>
          <w:szCs w:val="24"/>
        </w:rPr>
      </w:pPr>
      <w:r w:rsidRPr="009426D0">
        <w:rPr>
          <w:szCs w:val="24"/>
        </w:rPr>
        <w:t>Earnings</w:t>
      </w:r>
      <w:r w:rsidR="0059511B">
        <w:rPr>
          <w:szCs w:val="24"/>
        </w:rPr>
        <w:t xml:space="preserve"> </w:t>
      </w:r>
      <w:r w:rsidR="0027016E">
        <w:rPr>
          <w:rFonts w:cs="Angsana New"/>
          <w:szCs w:val="30"/>
          <w:lang w:val="en-US" w:bidi="th-TH"/>
        </w:rPr>
        <w:t xml:space="preserve">(losses) </w:t>
      </w:r>
      <w:r w:rsidRPr="009426D0">
        <w:rPr>
          <w:szCs w:val="24"/>
        </w:rPr>
        <w:t>per share</w:t>
      </w:r>
    </w:p>
    <w:p w14:paraId="2A9CFC24" w14:textId="5F6FF529" w:rsidR="006D4AFC" w:rsidRPr="00A940B8" w:rsidRDefault="006D4AFC" w:rsidP="00A940B8">
      <w:pPr>
        <w:pStyle w:val="BodyText"/>
        <w:spacing w:after="0"/>
        <w:rPr>
          <w:szCs w:val="22"/>
          <w:lang w:val="en-GB"/>
        </w:rPr>
      </w:pPr>
    </w:p>
    <w:p w14:paraId="651D1D1A" w14:textId="626B121B" w:rsidR="006D4AFC" w:rsidRPr="009426D0" w:rsidRDefault="002257DF" w:rsidP="002257DF">
      <w:pPr>
        <w:tabs>
          <w:tab w:val="left" w:pos="2127"/>
        </w:tabs>
        <w:spacing w:line="240" w:lineRule="auto"/>
        <w:ind w:left="540"/>
        <w:rPr>
          <w:b/>
          <w:bCs/>
          <w:i/>
          <w:iCs/>
        </w:rPr>
      </w:pPr>
      <w:r w:rsidRPr="009426D0">
        <w:rPr>
          <w:b/>
          <w:bCs/>
          <w:i/>
          <w:iCs/>
        </w:rPr>
        <w:t>Basic earnings</w:t>
      </w:r>
      <w:r w:rsidR="007E06A7">
        <w:rPr>
          <w:b/>
          <w:bCs/>
          <w:i/>
          <w:iCs/>
        </w:rPr>
        <w:t xml:space="preserve"> </w:t>
      </w:r>
      <w:r w:rsidR="0027016E">
        <w:rPr>
          <w:b/>
          <w:bCs/>
          <w:i/>
          <w:iCs/>
        </w:rPr>
        <w:t xml:space="preserve">(losses) </w:t>
      </w:r>
      <w:r w:rsidRPr="009426D0">
        <w:rPr>
          <w:b/>
          <w:bCs/>
          <w:i/>
          <w:iCs/>
        </w:rPr>
        <w:t>per share</w:t>
      </w:r>
    </w:p>
    <w:p w14:paraId="49BBF39F" w14:textId="0BCAA5CC" w:rsidR="002257DF" w:rsidRPr="00A940B8" w:rsidRDefault="002257DF" w:rsidP="00A940B8">
      <w:pPr>
        <w:pStyle w:val="BodyText"/>
        <w:spacing w:after="0"/>
        <w:rPr>
          <w:szCs w:val="22"/>
          <w:lang w:val="en-GB"/>
        </w:rPr>
      </w:pPr>
    </w:p>
    <w:p w14:paraId="29AC19B1" w14:textId="76628CBB" w:rsidR="002257DF" w:rsidRPr="009426D0" w:rsidRDefault="002257DF" w:rsidP="002257DF">
      <w:pPr>
        <w:spacing w:line="240" w:lineRule="atLeast"/>
        <w:ind w:left="540" w:right="45"/>
        <w:jc w:val="both"/>
      </w:pPr>
      <w:r w:rsidRPr="009426D0">
        <w:t>The calculations of basic earnings</w:t>
      </w:r>
      <w:r w:rsidR="0059511B">
        <w:t xml:space="preserve"> </w:t>
      </w:r>
      <w:r w:rsidR="0027016E">
        <w:t xml:space="preserve">(losses) </w:t>
      </w:r>
      <w:r w:rsidRPr="009426D0">
        <w:t xml:space="preserve">per share for the </w:t>
      </w:r>
      <w:r w:rsidR="00031E42">
        <w:t>three-month period ended 31 March 2025 and 2024</w:t>
      </w:r>
      <w:r w:rsidR="004B060D">
        <w:t xml:space="preserve"> </w:t>
      </w:r>
      <w:r w:rsidRPr="009426D0">
        <w:t>were based on the profit</w:t>
      </w:r>
      <w:r w:rsidR="0059511B">
        <w:t xml:space="preserve"> </w:t>
      </w:r>
      <w:r w:rsidR="0027016E">
        <w:t xml:space="preserve">(loss) </w:t>
      </w:r>
      <w:r w:rsidRPr="009426D0">
        <w:t xml:space="preserve">for the </w:t>
      </w:r>
      <w:r w:rsidRPr="009426D0">
        <w:rPr>
          <w:spacing w:val="-2"/>
        </w:rPr>
        <w:t>period</w:t>
      </w:r>
      <w:r w:rsidRPr="009426D0">
        <w:t xml:space="preserve"> attributable to </w:t>
      </w:r>
      <w:r w:rsidRPr="009426D0">
        <w:rPr>
          <w:shd w:val="clear" w:color="auto" w:fill="FFFFFF"/>
        </w:rPr>
        <w:t xml:space="preserve">ordinary </w:t>
      </w:r>
      <w:r w:rsidRPr="009426D0">
        <w:rPr>
          <w:spacing w:val="-2"/>
          <w:shd w:val="clear" w:color="auto" w:fill="FFFFFF"/>
        </w:rPr>
        <w:t xml:space="preserve">shareholders </w:t>
      </w:r>
      <w:r w:rsidRPr="009426D0">
        <w:rPr>
          <w:spacing w:val="-2"/>
        </w:rPr>
        <w:t xml:space="preserve">of the Company and the number of ordinary shares outstanding during the </w:t>
      </w:r>
      <w:r w:rsidR="00696F4C" w:rsidRPr="009426D0">
        <w:rPr>
          <w:spacing w:val="-2"/>
        </w:rPr>
        <w:t>period</w:t>
      </w:r>
      <w:r w:rsidRPr="009426D0">
        <w:rPr>
          <w:spacing w:val="-2"/>
        </w:rPr>
        <w:t xml:space="preserve"> as follows:</w:t>
      </w:r>
      <w:r w:rsidRPr="009426D0">
        <w:t xml:space="preserve"> </w:t>
      </w:r>
    </w:p>
    <w:p w14:paraId="6E28420C" w14:textId="030FF381" w:rsidR="00F22920" w:rsidRPr="00A940B8" w:rsidRDefault="00F22920" w:rsidP="00A940B8">
      <w:pPr>
        <w:pStyle w:val="BodyText"/>
        <w:spacing w:after="0"/>
        <w:rPr>
          <w:szCs w:val="22"/>
          <w:lang w:val="en-GB"/>
        </w:rPr>
      </w:pPr>
    </w:p>
    <w:tbl>
      <w:tblPr>
        <w:tblW w:w="9720" w:type="dxa"/>
        <w:tblInd w:w="450" w:type="dxa"/>
        <w:tblLayout w:type="fixed"/>
        <w:tblCellMar>
          <w:left w:w="79" w:type="dxa"/>
          <w:right w:w="79" w:type="dxa"/>
        </w:tblCellMar>
        <w:tblLook w:val="04A0" w:firstRow="1" w:lastRow="0" w:firstColumn="1" w:lastColumn="0" w:noHBand="0" w:noVBand="1"/>
      </w:tblPr>
      <w:tblGrid>
        <w:gridCol w:w="4140"/>
        <w:gridCol w:w="1260"/>
        <w:gridCol w:w="243"/>
        <w:gridCol w:w="27"/>
        <w:gridCol w:w="1170"/>
        <w:gridCol w:w="180"/>
        <w:gridCol w:w="56"/>
        <w:gridCol w:w="1204"/>
        <w:gridCol w:w="180"/>
        <w:gridCol w:w="61"/>
        <w:gridCol w:w="1199"/>
      </w:tblGrid>
      <w:tr w:rsidR="00433E4F" w:rsidRPr="009426D0" w14:paraId="68839DE7" w14:textId="77777777" w:rsidTr="007F3C7B">
        <w:trPr>
          <w:cantSplit/>
          <w:tblHeader/>
        </w:trPr>
        <w:tc>
          <w:tcPr>
            <w:tcW w:w="4140" w:type="dxa"/>
          </w:tcPr>
          <w:p w14:paraId="168FC430" w14:textId="77777777" w:rsidR="00433E4F" w:rsidRPr="009426D0" w:rsidRDefault="00433E4F" w:rsidP="007F3C7B">
            <w:pPr>
              <w:spacing w:line="228" w:lineRule="auto"/>
              <w:rPr>
                <w:i/>
                <w:iCs/>
                <w:color w:val="0000FF"/>
                <w:szCs w:val="22"/>
              </w:rPr>
            </w:pPr>
          </w:p>
        </w:tc>
        <w:tc>
          <w:tcPr>
            <w:tcW w:w="2700" w:type="dxa"/>
            <w:gridSpan w:val="4"/>
            <w:hideMark/>
          </w:tcPr>
          <w:p w14:paraId="2466323E" w14:textId="77777777" w:rsidR="00433E4F" w:rsidRPr="009426D0" w:rsidRDefault="00433E4F" w:rsidP="007F3C7B">
            <w:pPr>
              <w:pStyle w:val="acctmergecolhdg"/>
              <w:spacing w:line="228" w:lineRule="auto"/>
              <w:rPr>
                <w:szCs w:val="22"/>
              </w:rPr>
            </w:pPr>
            <w:r w:rsidRPr="009426D0">
              <w:rPr>
                <w:szCs w:val="22"/>
              </w:rPr>
              <w:t xml:space="preserve">Consolidated </w:t>
            </w:r>
          </w:p>
          <w:p w14:paraId="7FA22EF7" w14:textId="77777777" w:rsidR="00433E4F" w:rsidRPr="009426D0" w:rsidRDefault="00433E4F" w:rsidP="007F3C7B">
            <w:pPr>
              <w:pStyle w:val="acctmergecolhdg"/>
              <w:spacing w:line="228" w:lineRule="auto"/>
              <w:rPr>
                <w:szCs w:val="22"/>
              </w:rPr>
            </w:pPr>
            <w:r w:rsidRPr="009426D0">
              <w:rPr>
                <w:szCs w:val="22"/>
              </w:rPr>
              <w:t xml:space="preserve">financial statements </w:t>
            </w:r>
          </w:p>
        </w:tc>
        <w:tc>
          <w:tcPr>
            <w:tcW w:w="180" w:type="dxa"/>
          </w:tcPr>
          <w:p w14:paraId="0BF0ADA6" w14:textId="77777777" w:rsidR="00433E4F" w:rsidRPr="009426D0" w:rsidRDefault="00433E4F" w:rsidP="007F3C7B">
            <w:pPr>
              <w:pStyle w:val="acctmergecolhdg"/>
              <w:spacing w:line="228" w:lineRule="auto"/>
              <w:rPr>
                <w:szCs w:val="22"/>
              </w:rPr>
            </w:pPr>
          </w:p>
        </w:tc>
        <w:tc>
          <w:tcPr>
            <w:tcW w:w="2700" w:type="dxa"/>
            <w:gridSpan w:val="5"/>
            <w:hideMark/>
          </w:tcPr>
          <w:p w14:paraId="2B426CC8" w14:textId="77777777" w:rsidR="00433E4F" w:rsidRPr="009426D0" w:rsidRDefault="00433E4F" w:rsidP="007F3C7B">
            <w:pPr>
              <w:pStyle w:val="acctmergecolhdg"/>
              <w:spacing w:line="228" w:lineRule="auto"/>
              <w:rPr>
                <w:szCs w:val="22"/>
              </w:rPr>
            </w:pPr>
            <w:r w:rsidRPr="009426D0">
              <w:rPr>
                <w:szCs w:val="22"/>
              </w:rPr>
              <w:t xml:space="preserve">Separate </w:t>
            </w:r>
          </w:p>
          <w:p w14:paraId="2E540654" w14:textId="77777777" w:rsidR="00433E4F" w:rsidRPr="009426D0" w:rsidRDefault="00433E4F" w:rsidP="007F3C7B">
            <w:pPr>
              <w:pStyle w:val="acctmergecolhdg"/>
              <w:spacing w:line="228" w:lineRule="auto"/>
              <w:rPr>
                <w:szCs w:val="22"/>
              </w:rPr>
            </w:pPr>
            <w:r w:rsidRPr="009426D0">
              <w:rPr>
                <w:szCs w:val="22"/>
              </w:rPr>
              <w:t xml:space="preserve">financial statements </w:t>
            </w:r>
          </w:p>
        </w:tc>
      </w:tr>
      <w:tr w:rsidR="0086065B" w:rsidRPr="009426D0" w14:paraId="5A6AE441" w14:textId="77777777" w:rsidTr="007F3C7B">
        <w:trPr>
          <w:cantSplit/>
          <w:tblHeader/>
        </w:trPr>
        <w:tc>
          <w:tcPr>
            <w:tcW w:w="4140" w:type="dxa"/>
          </w:tcPr>
          <w:p w14:paraId="1C4D9B82" w14:textId="3DE2B9D3" w:rsidR="0086065B" w:rsidRPr="009426D0" w:rsidRDefault="004B060D" w:rsidP="0086065B">
            <w:pPr>
              <w:pStyle w:val="acctfourfigures"/>
              <w:tabs>
                <w:tab w:val="clear" w:pos="765"/>
              </w:tabs>
              <w:spacing w:line="230" w:lineRule="auto"/>
              <w:ind w:left="182" w:hanging="180"/>
              <w:rPr>
                <w:b/>
                <w:bCs/>
                <w:i/>
                <w:iCs/>
                <w:szCs w:val="22"/>
              </w:rPr>
            </w:pPr>
            <w:r>
              <w:rPr>
                <w:b/>
                <w:bCs/>
                <w:i/>
                <w:iCs/>
                <w:szCs w:val="22"/>
              </w:rPr>
              <w:t>Three</w:t>
            </w:r>
            <w:r w:rsidR="005523A9" w:rsidRPr="00D41B3B">
              <w:rPr>
                <w:b/>
                <w:bCs/>
                <w:i/>
                <w:iCs/>
                <w:szCs w:val="22"/>
              </w:rPr>
              <w:t>-month period ended</w:t>
            </w:r>
            <w:r w:rsidR="005523A9" w:rsidRPr="00D41B3B">
              <w:rPr>
                <w:rFonts w:cstheme="minorBidi" w:hint="cs"/>
                <w:b/>
                <w:bCs/>
                <w:i/>
                <w:iCs/>
                <w:szCs w:val="22"/>
                <w:cs/>
              </w:rPr>
              <w:t xml:space="preserve"> </w:t>
            </w:r>
            <w:r w:rsidR="005523A9">
              <w:rPr>
                <w:rFonts w:cstheme="minorBidi"/>
                <w:b/>
                <w:bCs/>
                <w:i/>
                <w:iCs/>
                <w:szCs w:val="22"/>
              </w:rPr>
              <w:t>3</w:t>
            </w:r>
            <w:r>
              <w:rPr>
                <w:rFonts w:cstheme="minorBidi"/>
                <w:b/>
                <w:bCs/>
                <w:i/>
                <w:iCs/>
                <w:szCs w:val="22"/>
              </w:rPr>
              <w:t>1 March</w:t>
            </w:r>
          </w:p>
        </w:tc>
        <w:tc>
          <w:tcPr>
            <w:tcW w:w="1260" w:type="dxa"/>
            <w:hideMark/>
          </w:tcPr>
          <w:p w14:paraId="685395FA" w14:textId="7DBF1782" w:rsidR="0086065B" w:rsidRPr="009426D0" w:rsidRDefault="0086065B" w:rsidP="0086065B">
            <w:pPr>
              <w:pStyle w:val="acctmergecolhdg"/>
              <w:spacing w:line="240" w:lineRule="atLeast"/>
              <w:rPr>
                <w:rFonts w:cstheme="minorBidi"/>
                <w:b w:val="0"/>
                <w:bCs/>
                <w:szCs w:val="22"/>
                <w:lang w:bidi="th-TH"/>
              </w:rPr>
            </w:pPr>
            <w:r w:rsidRPr="009426D0">
              <w:rPr>
                <w:b w:val="0"/>
                <w:bCs/>
                <w:szCs w:val="22"/>
              </w:rPr>
              <w:t>202</w:t>
            </w:r>
            <w:r w:rsidR="004B060D">
              <w:rPr>
                <w:b w:val="0"/>
                <w:bCs/>
                <w:szCs w:val="22"/>
              </w:rPr>
              <w:t>5</w:t>
            </w:r>
          </w:p>
        </w:tc>
        <w:tc>
          <w:tcPr>
            <w:tcW w:w="270" w:type="dxa"/>
            <w:gridSpan w:val="2"/>
          </w:tcPr>
          <w:p w14:paraId="69AD8A29" w14:textId="77777777" w:rsidR="0086065B" w:rsidRPr="009426D0" w:rsidRDefault="0086065B" w:rsidP="0086065B">
            <w:pPr>
              <w:pStyle w:val="acctmergecolhdg"/>
              <w:spacing w:line="240" w:lineRule="atLeast"/>
              <w:rPr>
                <w:b w:val="0"/>
                <w:bCs/>
                <w:szCs w:val="22"/>
              </w:rPr>
            </w:pPr>
          </w:p>
        </w:tc>
        <w:tc>
          <w:tcPr>
            <w:tcW w:w="1170" w:type="dxa"/>
            <w:hideMark/>
          </w:tcPr>
          <w:p w14:paraId="419A27C7" w14:textId="3E5E60A9" w:rsidR="0086065B" w:rsidRPr="009426D0" w:rsidRDefault="0086065B" w:rsidP="0086065B">
            <w:pPr>
              <w:pStyle w:val="acctmergecolhdg"/>
              <w:spacing w:line="240" w:lineRule="atLeast"/>
              <w:rPr>
                <w:rFonts w:cstheme="minorBidi"/>
                <w:b w:val="0"/>
                <w:bCs/>
                <w:szCs w:val="22"/>
                <w:lang w:bidi="th-TH"/>
              </w:rPr>
            </w:pPr>
            <w:r w:rsidRPr="009426D0">
              <w:rPr>
                <w:b w:val="0"/>
                <w:bCs/>
                <w:szCs w:val="22"/>
              </w:rPr>
              <w:t>202</w:t>
            </w:r>
            <w:r w:rsidR="004B060D">
              <w:rPr>
                <w:b w:val="0"/>
                <w:bCs/>
                <w:szCs w:val="22"/>
              </w:rPr>
              <w:t>4</w:t>
            </w:r>
          </w:p>
        </w:tc>
        <w:tc>
          <w:tcPr>
            <w:tcW w:w="180" w:type="dxa"/>
          </w:tcPr>
          <w:p w14:paraId="51F4D1D0" w14:textId="77777777" w:rsidR="0086065B" w:rsidRPr="009426D0" w:rsidRDefault="0086065B" w:rsidP="0086065B">
            <w:pPr>
              <w:pStyle w:val="acctmergecolhdg"/>
              <w:spacing w:line="228" w:lineRule="auto"/>
              <w:rPr>
                <w:b w:val="0"/>
                <w:bCs/>
                <w:szCs w:val="22"/>
              </w:rPr>
            </w:pPr>
          </w:p>
        </w:tc>
        <w:tc>
          <w:tcPr>
            <w:tcW w:w="1260" w:type="dxa"/>
            <w:gridSpan w:val="2"/>
            <w:hideMark/>
          </w:tcPr>
          <w:p w14:paraId="3821EE35" w14:textId="652604CA" w:rsidR="0086065B" w:rsidRPr="009426D0" w:rsidRDefault="0086065B" w:rsidP="0086065B">
            <w:pPr>
              <w:pStyle w:val="acctmergecolhdg"/>
              <w:spacing w:line="240" w:lineRule="atLeast"/>
              <w:rPr>
                <w:rFonts w:cstheme="minorBidi"/>
                <w:b w:val="0"/>
                <w:bCs/>
                <w:szCs w:val="22"/>
                <w:lang w:bidi="th-TH"/>
              </w:rPr>
            </w:pPr>
            <w:r w:rsidRPr="009426D0">
              <w:rPr>
                <w:b w:val="0"/>
                <w:bCs/>
                <w:szCs w:val="22"/>
              </w:rPr>
              <w:t>202</w:t>
            </w:r>
            <w:r w:rsidR="004B060D">
              <w:rPr>
                <w:b w:val="0"/>
                <w:bCs/>
                <w:szCs w:val="22"/>
              </w:rPr>
              <w:t>5</w:t>
            </w:r>
          </w:p>
        </w:tc>
        <w:tc>
          <w:tcPr>
            <w:tcW w:w="180" w:type="dxa"/>
          </w:tcPr>
          <w:p w14:paraId="08BC3256" w14:textId="77777777" w:rsidR="0086065B" w:rsidRPr="009426D0" w:rsidRDefault="0086065B" w:rsidP="0086065B">
            <w:pPr>
              <w:pStyle w:val="acctmergecolhdg"/>
              <w:spacing w:line="240" w:lineRule="atLeast"/>
              <w:rPr>
                <w:b w:val="0"/>
                <w:bCs/>
                <w:szCs w:val="22"/>
              </w:rPr>
            </w:pPr>
          </w:p>
        </w:tc>
        <w:tc>
          <w:tcPr>
            <w:tcW w:w="1260" w:type="dxa"/>
            <w:gridSpan w:val="2"/>
            <w:hideMark/>
          </w:tcPr>
          <w:p w14:paraId="36E3C0DE" w14:textId="5B1AC15D" w:rsidR="0086065B" w:rsidRPr="009426D0" w:rsidRDefault="0086065B" w:rsidP="0086065B">
            <w:pPr>
              <w:pStyle w:val="acctmergecolhdg"/>
              <w:spacing w:line="240" w:lineRule="atLeast"/>
              <w:rPr>
                <w:rFonts w:cstheme="minorBidi"/>
                <w:b w:val="0"/>
                <w:bCs/>
                <w:szCs w:val="22"/>
                <w:lang w:bidi="th-TH"/>
              </w:rPr>
            </w:pPr>
            <w:r w:rsidRPr="009426D0">
              <w:rPr>
                <w:b w:val="0"/>
                <w:bCs/>
                <w:szCs w:val="22"/>
              </w:rPr>
              <w:t>202</w:t>
            </w:r>
            <w:r w:rsidR="004B060D">
              <w:rPr>
                <w:b w:val="0"/>
                <w:bCs/>
                <w:szCs w:val="22"/>
              </w:rPr>
              <w:t>4</w:t>
            </w:r>
          </w:p>
        </w:tc>
      </w:tr>
      <w:tr w:rsidR="00D1515E" w:rsidRPr="009426D0" w14:paraId="3D58A4E8" w14:textId="77777777" w:rsidTr="007F3C7B">
        <w:trPr>
          <w:cantSplit/>
          <w:tblHeader/>
        </w:trPr>
        <w:tc>
          <w:tcPr>
            <w:tcW w:w="4140" w:type="dxa"/>
          </w:tcPr>
          <w:p w14:paraId="2FB25875" w14:textId="77777777" w:rsidR="00D1515E" w:rsidRPr="009426D0" w:rsidRDefault="00D1515E" w:rsidP="007F3C7B">
            <w:pPr>
              <w:pStyle w:val="acctfourfigures"/>
              <w:tabs>
                <w:tab w:val="clear" w:pos="765"/>
              </w:tabs>
              <w:spacing w:line="230" w:lineRule="auto"/>
              <w:ind w:left="182" w:hanging="180"/>
              <w:rPr>
                <w:b/>
                <w:bCs/>
                <w:i/>
                <w:iCs/>
                <w:szCs w:val="22"/>
              </w:rPr>
            </w:pPr>
          </w:p>
        </w:tc>
        <w:tc>
          <w:tcPr>
            <w:tcW w:w="1260" w:type="dxa"/>
          </w:tcPr>
          <w:p w14:paraId="67F85C70" w14:textId="77777777" w:rsidR="00D1515E" w:rsidRPr="009426D0" w:rsidRDefault="00D1515E" w:rsidP="007F3C7B">
            <w:pPr>
              <w:pStyle w:val="acctmergecolhdg"/>
              <w:spacing w:line="240" w:lineRule="atLeast"/>
              <w:rPr>
                <w:b w:val="0"/>
                <w:bCs/>
                <w:szCs w:val="22"/>
              </w:rPr>
            </w:pPr>
          </w:p>
        </w:tc>
        <w:tc>
          <w:tcPr>
            <w:tcW w:w="270" w:type="dxa"/>
            <w:gridSpan w:val="2"/>
          </w:tcPr>
          <w:p w14:paraId="3DFF3005" w14:textId="77777777" w:rsidR="00D1515E" w:rsidRPr="009426D0" w:rsidRDefault="00D1515E" w:rsidP="007F3C7B">
            <w:pPr>
              <w:pStyle w:val="acctmergecolhdg"/>
              <w:spacing w:line="240" w:lineRule="atLeast"/>
              <w:rPr>
                <w:b w:val="0"/>
                <w:bCs/>
                <w:szCs w:val="22"/>
              </w:rPr>
            </w:pPr>
          </w:p>
        </w:tc>
        <w:tc>
          <w:tcPr>
            <w:tcW w:w="1170" w:type="dxa"/>
          </w:tcPr>
          <w:p w14:paraId="01E208E9" w14:textId="4508D28E" w:rsidR="00D1515E" w:rsidRPr="009426D0" w:rsidRDefault="00D1515E" w:rsidP="007F3C7B">
            <w:pPr>
              <w:pStyle w:val="acctmergecolhdg"/>
              <w:spacing w:line="240" w:lineRule="atLeast"/>
              <w:rPr>
                <w:b w:val="0"/>
                <w:bCs/>
                <w:szCs w:val="22"/>
              </w:rPr>
            </w:pPr>
            <w:r>
              <w:rPr>
                <w:b w:val="0"/>
                <w:bCs/>
                <w:szCs w:val="22"/>
              </w:rPr>
              <w:t>(Restated)</w:t>
            </w:r>
          </w:p>
        </w:tc>
        <w:tc>
          <w:tcPr>
            <w:tcW w:w="180" w:type="dxa"/>
          </w:tcPr>
          <w:p w14:paraId="577C84FF" w14:textId="77777777" w:rsidR="00D1515E" w:rsidRPr="009426D0" w:rsidRDefault="00D1515E" w:rsidP="007F3C7B">
            <w:pPr>
              <w:pStyle w:val="acctmergecolhdg"/>
              <w:spacing w:line="228" w:lineRule="auto"/>
              <w:rPr>
                <w:b w:val="0"/>
                <w:bCs/>
                <w:szCs w:val="22"/>
              </w:rPr>
            </w:pPr>
          </w:p>
        </w:tc>
        <w:tc>
          <w:tcPr>
            <w:tcW w:w="1260" w:type="dxa"/>
            <w:gridSpan w:val="2"/>
          </w:tcPr>
          <w:p w14:paraId="5F0706E0" w14:textId="77777777" w:rsidR="00D1515E" w:rsidRPr="009426D0" w:rsidRDefault="00D1515E" w:rsidP="007F3C7B">
            <w:pPr>
              <w:pStyle w:val="acctmergecolhdg"/>
              <w:spacing w:line="240" w:lineRule="atLeast"/>
              <w:rPr>
                <w:b w:val="0"/>
                <w:bCs/>
                <w:szCs w:val="22"/>
              </w:rPr>
            </w:pPr>
          </w:p>
        </w:tc>
        <w:tc>
          <w:tcPr>
            <w:tcW w:w="180" w:type="dxa"/>
          </w:tcPr>
          <w:p w14:paraId="2B9FA0DC" w14:textId="77777777" w:rsidR="00D1515E" w:rsidRPr="009426D0" w:rsidRDefault="00D1515E" w:rsidP="007F3C7B">
            <w:pPr>
              <w:pStyle w:val="acctmergecolhdg"/>
              <w:spacing w:line="240" w:lineRule="atLeast"/>
              <w:rPr>
                <w:b w:val="0"/>
                <w:bCs/>
                <w:szCs w:val="22"/>
              </w:rPr>
            </w:pPr>
          </w:p>
        </w:tc>
        <w:tc>
          <w:tcPr>
            <w:tcW w:w="1260" w:type="dxa"/>
            <w:gridSpan w:val="2"/>
          </w:tcPr>
          <w:p w14:paraId="25EAD777" w14:textId="77777777" w:rsidR="00D1515E" w:rsidRPr="009426D0" w:rsidRDefault="00D1515E" w:rsidP="007F3C7B">
            <w:pPr>
              <w:pStyle w:val="acctmergecolhdg"/>
              <w:spacing w:line="240" w:lineRule="atLeast"/>
              <w:rPr>
                <w:b w:val="0"/>
                <w:bCs/>
                <w:szCs w:val="22"/>
              </w:rPr>
            </w:pPr>
          </w:p>
        </w:tc>
      </w:tr>
      <w:tr w:rsidR="00433E4F" w:rsidRPr="009426D0" w14:paraId="53105BA7" w14:textId="77777777" w:rsidTr="007F3C7B">
        <w:tblPrEx>
          <w:tblCellMar>
            <w:left w:w="108" w:type="dxa"/>
            <w:right w:w="108" w:type="dxa"/>
          </w:tblCellMar>
          <w:tblLook w:val="0000" w:firstRow="0" w:lastRow="0" w:firstColumn="0" w:lastColumn="0" w:noHBand="0" w:noVBand="0"/>
        </w:tblPrEx>
        <w:trPr>
          <w:cantSplit/>
          <w:trHeight w:val="20"/>
        </w:trPr>
        <w:tc>
          <w:tcPr>
            <w:tcW w:w="4140" w:type="dxa"/>
          </w:tcPr>
          <w:p w14:paraId="51C38920" w14:textId="77777777" w:rsidR="00433E4F" w:rsidRPr="009426D0" w:rsidRDefault="00433E4F" w:rsidP="007F3C7B">
            <w:pPr>
              <w:tabs>
                <w:tab w:val="left" w:pos="450"/>
                <w:tab w:val="left" w:pos="900"/>
                <w:tab w:val="left" w:pos="1440"/>
              </w:tabs>
              <w:spacing w:line="240" w:lineRule="exact"/>
              <w:ind w:right="45"/>
              <w:rPr>
                <w:szCs w:val="22"/>
              </w:rPr>
            </w:pPr>
          </w:p>
        </w:tc>
        <w:tc>
          <w:tcPr>
            <w:tcW w:w="5580" w:type="dxa"/>
            <w:gridSpan w:val="10"/>
            <w:vAlign w:val="bottom"/>
          </w:tcPr>
          <w:p w14:paraId="55705F99" w14:textId="77777777" w:rsidR="00433E4F" w:rsidRPr="009426D0" w:rsidRDefault="00433E4F" w:rsidP="007F3C7B">
            <w:pPr>
              <w:tabs>
                <w:tab w:val="left" w:pos="450"/>
              </w:tabs>
              <w:spacing w:line="240" w:lineRule="exact"/>
              <w:ind w:left="-108" w:right="-108"/>
              <w:jc w:val="center"/>
              <w:rPr>
                <w:i/>
                <w:iCs/>
                <w:szCs w:val="22"/>
              </w:rPr>
            </w:pPr>
            <w:r w:rsidRPr="009426D0">
              <w:rPr>
                <w:i/>
                <w:iCs/>
                <w:szCs w:val="22"/>
              </w:rPr>
              <w:t>(in thousand Baht / thousand shares)</w:t>
            </w:r>
          </w:p>
        </w:tc>
      </w:tr>
      <w:tr w:rsidR="00433E4F" w:rsidRPr="009426D0" w14:paraId="306080C2" w14:textId="77777777" w:rsidTr="007F3C7B">
        <w:tblPrEx>
          <w:tblCellMar>
            <w:left w:w="108" w:type="dxa"/>
            <w:right w:w="108" w:type="dxa"/>
          </w:tblCellMar>
          <w:tblLook w:val="0000" w:firstRow="0" w:lastRow="0" w:firstColumn="0" w:lastColumn="0" w:noHBand="0" w:noVBand="0"/>
        </w:tblPrEx>
        <w:trPr>
          <w:cantSplit/>
          <w:trHeight w:val="20"/>
        </w:trPr>
        <w:tc>
          <w:tcPr>
            <w:tcW w:w="4140" w:type="dxa"/>
          </w:tcPr>
          <w:p w14:paraId="3599052A" w14:textId="5DA3A68E" w:rsidR="00433E4F" w:rsidRPr="009426D0" w:rsidRDefault="00433E4F" w:rsidP="007F3C7B">
            <w:pPr>
              <w:tabs>
                <w:tab w:val="left" w:pos="450"/>
              </w:tabs>
              <w:spacing w:line="240" w:lineRule="atLeast"/>
              <w:ind w:right="-128"/>
              <w:rPr>
                <w:szCs w:val="22"/>
              </w:rPr>
            </w:pPr>
            <w:r w:rsidRPr="009426D0">
              <w:rPr>
                <w:szCs w:val="22"/>
              </w:rPr>
              <w:t xml:space="preserve">Profit </w:t>
            </w:r>
            <w:r w:rsidR="0027016E">
              <w:rPr>
                <w:szCs w:val="22"/>
              </w:rPr>
              <w:t xml:space="preserve">(loss) </w:t>
            </w:r>
            <w:r w:rsidRPr="009426D0">
              <w:rPr>
                <w:szCs w:val="22"/>
              </w:rPr>
              <w:t xml:space="preserve">attributable to ordinary </w:t>
            </w:r>
          </w:p>
        </w:tc>
        <w:tc>
          <w:tcPr>
            <w:tcW w:w="1260" w:type="dxa"/>
            <w:vAlign w:val="bottom"/>
          </w:tcPr>
          <w:p w14:paraId="4A67DA86" w14:textId="77777777" w:rsidR="00433E4F" w:rsidRPr="009426D0" w:rsidRDefault="00433E4F" w:rsidP="007F3C7B">
            <w:pPr>
              <w:tabs>
                <w:tab w:val="left" w:pos="450"/>
                <w:tab w:val="decimal" w:pos="774"/>
              </w:tabs>
              <w:spacing w:line="240" w:lineRule="atLeast"/>
              <w:ind w:left="-108"/>
              <w:rPr>
                <w:szCs w:val="22"/>
              </w:rPr>
            </w:pPr>
          </w:p>
        </w:tc>
        <w:tc>
          <w:tcPr>
            <w:tcW w:w="243" w:type="dxa"/>
            <w:vAlign w:val="bottom"/>
          </w:tcPr>
          <w:p w14:paraId="0D371E59" w14:textId="77777777" w:rsidR="00433E4F" w:rsidRPr="009426D0" w:rsidRDefault="00433E4F" w:rsidP="007F3C7B">
            <w:pPr>
              <w:tabs>
                <w:tab w:val="left" w:pos="450"/>
                <w:tab w:val="decimal" w:pos="774"/>
              </w:tabs>
              <w:spacing w:line="240" w:lineRule="atLeast"/>
              <w:ind w:left="-117"/>
              <w:rPr>
                <w:szCs w:val="22"/>
              </w:rPr>
            </w:pPr>
          </w:p>
        </w:tc>
        <w:tc>
          <w:tcPr>
            <w:tcW w:w="1197" w:type="dxa"/>
            <w:gridSpan w:val="2"/>
            <w:vAlign w:val="bottom"/>
          </w:tcPr>
          <w:p w14:paraId="169403BE" w14:textId="77777777" w:rsidR="00433E4F" w:rsidRPr="009426D0" w:rsidRDefault="00433E4F" w:rsidP="007F3C7B">
            <w:pPr>
              <w:tabs>
                <w:tab w:val="left" w:pos="450"/>
                <w:tab w:val="decimal" w:pos="774"/>
              </w:tabs>
              <w:spacing w:line="240" w:lineRule="atLeast"/>
              <w:ind w:left="-108"/>
              <w:rPr>
                <w:szCs w:val="22"/>
              </w:rPr>
            </w:pPr>
          </w:p>
        </w:tc>
        <w:tc>
          <w:tcPr>
            <w:tcW w:w="236" w:type="dxa"/>
            <w:gridSpan w:val="2"/>
            <w:vAlign w:val="bottom"/>
          </w:tcPr>
          <w:p w14:paraId="47604778" w14:textId="77777777" w:rsidR="00433E4F" w:rsidRPr="009426D0" w:rsidRDefault="00433E4F" w:rsidP="007F3C7B">
            <w:pPr>
              <w:tabs>
                <w:tab w:val="left" w:pos="450"/>
                <w:tab w:val="decimal" w:pos="774"/>
              </w:tabs>
              <w:spacing w:line="240" w:lineRule="atLeast"/>
              <w:ind w:left="-117"/>
              <w:rPr>
                <w:szCs w:val="22"/>
              </w:rPr>
            </w:pPr>
          </w:p>
        </w:tc>
        <w:tc>
          <w:tcPr>
            <w:tcW w:w="1204" w:type="dxa"/>
            <w:vAlign w:val="bottom"/>
          </w:tcPr>
          <w:p w14:paraId="53A2B051" w14:textId="77777777" w:rsidR="00433E4F" w:rsidRPr="009426D0" w:rsidRDefault="00433E4F" w:rsidP="007F3C7B">
            <w:pPr>
              <w:tabs>
                <w:tab w:val="left" w:pos="450"/>
                <w:tab w:val="decimal" w:pos="774"/>
              </w:tabs>
              <w:autoSpaceDE w:val="0"/>
              <w:autoSpaceDN w:val="0"/>
              <w:adjustRightInd w:val="0"/>
              <w:spacing w:line="240" w:lineRule="atLeast"/>
              <w:rPr>
                <w:szCs w:val="22"/>
              </w:rPr>
            </w:pPr>
          </w:p>
        </w:tc>
        <w:tc>
          <w:tcPr>
            <w:tcW w:w="241" w:type="dxa"/>
            <w:gridSpan w:val="2"/>
            <w:vAlign w:val="bottom"/>
          </w:tcPr>
          <w:p w14:paraId="2352F895" w14:textId="77777777" w:rsidR="00433E4F" w:rsidRPr="009426D0" w:rsidRDefault="00433E4F" w:rsidP="007F3C7B">
            <w:pPr>
              <w:tabs>
                <w:tab w:val="left" w:pos="450"/>
                <w:tab w:val="decimal" w:pos="774"/>
              </w:tabs>
              <w:spacing w:line="240" w:lineRule="atLeast"/>
              <w:ind w:left="-117"/>
              <w:rPr>
                <w:szCs w:val="22"/>
              </w:rPr>
            </w:pPr>
          </w:p>
        </w:tc>
        <w:tc>
          <w:tcPr>
            <w:tcW w:w="1199" w:type="dxa"/>
            <w:vAlign w:val="bottom"/>
          </w:tcPr>
          <w:p w14:paraId="411727D9" w14:textId="77777777" w:rsidR="00433E4F" w:rsidRPr="009426D0" w:rsidRDefault="00433E4F" w:rsidP="007F3C7B">
            <w:pPr>
              <w:tabs>
                <w:tab w:val="left" w:pos="450"/>
                <w:tab w:val="decimal" w:pos="774"/>
              </w:tabs>
              <w:autoSpaceDE w:val="0"/>
              <w:autoSpaceDN w:val="0"/>
              <w:adjustRightInd w:val="0"/>
              <w:spacing w:line="240" w:lineRule="atLeast"/>
              <w:rPr>
                <w:szCs w:val="22"/>
              </w:rPr>
            </w:pPr>
          </w:p>
        </w:tc>
      </w:tr>
      <w:tr w:rsidR="007001A2" w:rsidRPr="009426D0" w14:paraId="30559DC6" w14:textId="77777777" w:rsidTr="007001A2">
        <w:tblPrEx>
          <w:tblCellMar>
            <w:left w:w="108" w:type="dxa"/>
            <w:right w:w="108" w:type="dxa"/>
          </w:tblCellMar>
          <w:tblLook w:val="0000" w:firstRow="0" w:lastRow="0" w:firstColumn="0" w:lastColumn="0" w:noHBand="0" w:noVBand="0"/>
        </w:tblPrEx>
        <w:trPr>
          <w:cantSplit/>
          <w:trHeight w:val="20"/>
        </w:trPr>
        <w:tc>
          <w:tcPr>
            <w:tcW w:w="4140" w:type="dxa"/>
          </w:tcPr>
          <w:p w14:paraId="01384C8D" w14:textId="77777777" w:rsidR="007001A2" w:rsidRPr="009426D0" w:rsidRDefault="007001A2" w:rsidP="007001A2">
            <w:pPr>
              <w:tabs>
                <w:tab w:val="left" w:pos="450"/>
              </w:tabs>
              <w:spacing w:line="240" w:lineRule="atLeast"/>
              <w:rPr>
                <w:szCs w:val="22"/>
              </w:rPr>
            </w:pPr>
            <w:r w:rsidRPr="009426D0">
              <w:rPr>
                <w:szCs w:val="22"/>
              </w:rPr>
              <w:t xml:space="preserve">   shareholders of the Company (basic)</w:t>
            </w:r>
          </w:p>
        </w:tc>
        <w:tc>
          <w:tcPr>
            <w:tcW w:w="1260" w:type="dxa"/>
            <w:tcBorders>
              <w:bottom w:val="double" w:sz="4" w:space="0" w:color="auto"/>
            </w:tcBorders>
            <w:vAlign w:val="bottom"/>
          </w:tcPr>
          <w:p w14:paraId="67DD67EE" w14:textId="4C877376" w:rsidR="007001A2" w:rsidRPr="007001A2" w:rsidRDefault="007001A2" w:rsidP="007001A2">
            <w:pPr>
              <w:pStyle w:val="acctfourfigures"/>
              <w:tabs>
                <w:tab w:val="clear" w:pos="765"/>
                <w:tab w:val="decimal" w:pos="1042"/>
              </w:tabs>
              <w:spacing w:line="240" w:lineRule="atLeast"/>
              <w:ind w:right="-79"/>
              <w:rPr>
                <w:szCs w:val="22"/>
              </w:rPr>
            </w:pPr>
            <w:r w:rsidRPr="007001A2">
              <w:rPr>
                <w:szCs w:val="22"/>
              </w:rPr>
              <w:t>1,969,327</w:t>
            </w:r>
          </w:p>
        </w:tc>
        <w:tc>
          <w:tcPr>
            <w:tcW w:w="243" w:type="dxa"/>
            <w:vAlign w:val="bottom"/>
          </w:tcPr>
          <w:p w14:paraId="33E903D5" w14:textId="77777777" w:rsidR="007001A2" w:rsidRPr="007001A2" w:rsidRDefault="007001A2" w:rsidP="007001A2">
            <w:pPr>
              <w:pStyle w:val="acctfourfigures"/>
              <w:tabs>
                <w:tab w:val="clear" w:pos="765"/>
                <w:tab w:val="decimal" w:pos="1185"/>
              </w:tabs>
              <w:spacing w:line="240" w:lineRule="atLeast"/>
              <w:ind w:right="-79"/>
              <w:rPr>
                <w:szCs w:val="22"/>
              </w:rPr>
            </w:pPr>
          </w:p>
        </w:tc>
        <w:tc>
          <w:tcPr>
            <w:tcW w:w="1197" w:type="dxa"/>
            <w:gridSpan w:val="2"/>
            <w:tcBorders>
              <w:bottom w:val="double" w:sz="4" w:space="0" w:color="auto"/>
            </w:tcBorders>
            <w:vAlign w:val="bottom"/>
          </w:tcPr>
          <w:p w14:paraId="0D44D6AD" w14:textId="5254074C" w:rsidR="007001A2" w:rsidRPr="007001A2" w:rsidRDefault="007001A2" w:rsidP="007001A2">
            <w:pPr>
              <w:pStyle w:val="acctfourfigures"/>
              <w:tabs>
                <w:tab w:val="clear" w:pos="765"/>
                <w:tab w:val="decimal" w:pos="1185"/>
              </w:tabs>
              <w:spacing w:line="240" w:lineRule="atLeast"/>
              <w:ind w:right="-20"/>
              <w:rPr>
                <w:szCs w:val="22"/>
              </w:rPr>
            </w:pPr>
            <w:r w:rsidRPr="007001A2">
              <w:rPr>
                <w:szCs w:val="22"/>
              </w:rPr>
              <w:t>1,604,561</w:t>
            </w:r>
          </w:p>
        </w:tc>
        <w:tc>
          <w:tcPr>
            <w:tcW w:w="236" w:type="dxa"/>
            <w:gridSpan w:val="2"/>
            <w:vAlign w:val="bottom"/>
          </w:tcPr>
          <w:p w14:paraId="24EC6B96" w14:textId="791BED96" w:rsidR="007001A2" w:rsidRPr="007001A2" w:rsidRDefault="007001A2" w:rsidP="007001A2">
            <w:pPr>
              <w:pStyle w:val="acctfourfigures"/>
              <w:tabs>
                <w:tab w:val="clear" w:pos="765"/>
                <w:tab w:val="decimal" w:pos="1185"/>
              </w:tabs>
              <w:spacing w:line="240" w:lineRule="atLeast"/>
              <w:ind w:right="-79"/>
              <w:rPr>
                <w:szCs w:val="22"/>
              </w:rPr>
            </w:pPr>
          </w:p>
        </w:tc>
        <w:tc>
          <w:tcPr>
            <w:tcW w:w="1204" w:type="dxa"/>
            <w:tcBorders>
              <w:bottom w:val="double" w:sz="4" w:space="0" w:color="auto"/>
            </w:tcBorders>
            <w:vAlign w:val="bottom"/>
          </w:tcPr>
          <w:p w14:paraId="1CE830F0" w14:textId="08A5D18F" w:rsidR="007001A2" w:rsidRPr="007001A2" w:rsidRDefault="007001A2" w:rsidP="007001A2">
            <w:pPr>
              <w:pStyle w:val="acctfourfigures"/>
              <w:tabs>
                <w:tab w:val="clear" w:pos="765"/>
                <w:tab w:val="decimal" w:pos="982"/>
              </w:tabs>
              <w:spacing w:line="240" w:lineRule="atLeast"/>
              <w:ind w:right="-79"/>
              <w:rPr>
                <w:szCs w:val="22"/>
              </w:rPr>
            </w:pPr>
            <w:r w:rsidRPr="007001A2">
              <w:rPr>
                <w:szCs w:val="22"/>
              </w:rPr>
              <w:t>672,617</w:t>
            </w:r>
          </w:p>
        </w:tc>
        <w:tc>
          <w:tcPr>
            <w:tcW w:w="241" w:type="dxa"/>
            <w:gridSpan w:val="2"/>
            <w:vAlign w:val="bottom"/>
          </w:tcPr>
          <w:p w14:paraId="12AA19B1" w14:textId="77777777" w:rsidR="007001A2" w:rsidRPr="007001A2" w:rsidRDefault="007001A2" w:rsidP="007001A2">
            <w:pPr>
              <w:pStyle w:val="acctfourfigures"/>
              <w:tabs>
                <w:tab w:val="clear" w:pos="765"/>
                <w:tab w:val="decimal" w:pos="1185"/>
              </w:tabs>
              <w:spacing w:line="240" w:lineRule="atLeast"/>
              <w:ind w:right="-79"/>
              <w:rPr>
                <w:szCs w:val="22"/>
              </w:rPr>
            </w:pPr>
          </w:p>
        </w:tc>
        <w:tc>
          <w:tcPr>
            <w:tcW w:w="1199" w:type="dxa"/>
            <w:tcBorders>
              <w:bottom w:val="double" w:sz="4" w:space="0" w:color="auto"/>
            </w:tcBorders>
            <w:vAlign w:val="bottom"/>
          </w:tcPr>
          <w:p w14:paraId="22A85F1D" w14:textId="7018B9B5" w:rsidR="007001A2" w:rsidRPr="007001A2" w:rsidRDefault="007001A2" w:rsidP="00BB7288">
            <w:pPr>
              <w:pStyle w:val="acctfourfigures"/>
              <w:tabs>
                <w:tab w:val="clear" w:pos="765"/>
                <w:tab w:val="decimal" w:pos="1005"/>
              </w:tabs>
              <w:spacing w:line="240" w:lineRule="atLeast"/>
              <w:ind w:right="-105"/>
              <w:rPr>
                <w:szCs w:val="22"/>
              </w:rPr>
            </w:pPr>
            <w:r w:rsidRPr="007001A2">
              <w:rPr>
                <w:szCs w:val="22"/>
              </w:rPr>
              <w:t>(33,543)</w:t>
            </w:r>
          </w:p>
        </w:tc>
      </w:tr>
      <w:tr w:rsidR="007001A2" w:rsidRPr="009426D0" w14:paraId="3F544ACC" w14:textId="77777777" w:rsidTr="007001A2">
        <w:tblPrEx>
          <w:tblCellMar>
            <w:left w:w="108" w:type="dxa"/>
            <w:right w:w="108" w:type="dxa"/>
          </w:tblCellMar>
          <w:tblLook w:val="0000" w:firstRow="0" w:lastRow="0" w:firstColumn="0" w:lastColumn="0" w:noHBand="0" w:noVBand="0"/>
        </w:tblPrEx>
        <w:trPr>
          <w:cantSplit/>
          <w:trHeight w:val="20"/>
        </w:trPr>
        <w:tc>
          <w:tcPr>
            <w:tcW w:w="4140" w:type="dxa"/>
          </w:tcPr>
          <w:p w14:paraId="5F927E48" w14:textId="77777777" w:rsidR="007001A2" w:rsidRPr="009426D0" w:rsidRDefault="007001A2" w:rsidP="007001A2">
            <w:pPr>
              <w:tabs>
                <w:tab w:val="left" w:pos="450"/>
              </w:tabs>
              <w:spacing w:line="240" w:lineRule="atLeast"/>
              <w:rPr>
                <w:szCs w:val="22"/>
              </w:rPr>
            </w:pPr>
            <w:r w:rsidRPr="009426D0">
              <w:rPr>
                <w:szCs w:val="22"/>
              </w:rPr>
              <w:t xml:space="preserve">Number of ordinary shares outstanding </w:t>
            </w:r>
            <w:r w:rsidRPr="009426D0">
              <w:rPr>
                <w:szCs w:val="22"/>
              </w:rPr>
              <w:br/>
              <w:t xml:space="preserve">   issued and paid-up</w:t>
            </w:r>
          </w:p>
        </w:tc>
        <w:tc>
          <w:tcPr>
            <w:tcW w:w="1260" w:type="dxa"/>
            <w:tcBorders>
              <w:top w:val="double" w:sz="4" w:space="0" w:color="auto"/>
            </w:tcBorders>
            <w:vAlign w:val="bottom"/>
          </w:tcPr>
          <w:p w14:paraId="120389B1" w14:textId="62B22D46" w:rsidR="007001A2" w:rsidRPr="007001A2" w:rsidRDefault="007001A2" w:rsidP="007001A2">
            <w:pPr>
              <w:pStyle w:val="acctfourfigures"/>
              <w:tabs>
                <w:tab w:val="clear" w:pos="765"/>
                <w:tab w:val="decimal" w:pos="1042"/>
              </w:tabs>
              <w:spacing w:line="240" w:lineRule="atLeast"/>
              <w:ind w:right="-79"/>
              <w:rPr>
                <w:szCs w:val="22"/>
              </w:rPr>
            </w:pPr>
            <w:r w:rsidRPr="007001A2">
              <w:rPr>
                <w:szCs w:val="22"/>
              </w:rPr>
              <w:t>32,004,961</w:t>
            </w:r>
          </w:p>
        </w:tc>
        <w:tc>
          <w:tcPr>
            <w:tcW w:w="243" w:type="dxa"/>
            <w:vAlign w:val="bottom"/>
          </w:tcPr>
          <w:p w14:paraId="2CC6169B" w14:textId="77777777" w:rsidR="007001A2" w:rsidRPr="007001A2" w:rsidRDefault="007001A2" w:rsidP="007001A2">
            <w:pPr>
              <w:pStyle w:val="acctfourfigures"/>
              <w:tabs>
                <w:tab w:val="clear" w:pos="765"/>
                <w:tab w:val="decimal" w:pos="1185"/>
              </w:tabs>
              <w:spacing w:line="240" w:lineRule="atLeast"/>
              <w:ind w:right="-79"/>
              <w:rPr>
                <w:szCs w:val="22"/>
              </w:rPr>
            </w:pPr>
          </w:p>
        </w:tc>
        <w:tc>
          <w:tcPr>
            <w:tcW w:w="1197" w:type="dxa"/>
            <w:gridSpan w:val="2"/>
            <w:tcBorders>
              <w:top w:val="double" w:sz="4" w:space="0" w:color="auto"/>
            </w:tcBorders>
            <w:vAlign w:val="bottom"/>
          </w:tcPr>
          <w:p w14:paraId="465E00D7" w14:textId="02E1BEE3" w:rsidR="007001A2" w:rsidRPr="007001A2" w:rsidRDefault="007001A2" w:rsidP="007001A2">
            <w:pPr>
              <w:pStyle w:val="acctfourfigures"/>
              <w:tabs>
                <w:tab w:val="clear" w:pos="765"/>
                <w:tab w:val="decimal" w:pos="1185"/>
              </w:tabs>
              <w:spacing w:line="240" w:lineRule="atLeast"/>
              <w:ind w:right="-18"/>
              <w:rPr>
                <w:szCs w:val="22"/>
              </w:rPr>
            </w:pPr>
            <w:r w:rsidRPr="007001A2">
              <w:rPr>
                <w:szCs w:val="22"/>
              </w:rPr>
              <w:t>32,00</w:t>
            </w:r>
            <w:r w:rsidR="00543C4B">
              <w:rPr>
                <w:szCs w:val="22"/>
              </w:rPr>
              <w:t>4</w:t>
            </w:r>
            <w:r w:rsidRPr="007001A2">
              <w:rPr>
                <w:szCs w:val="22"/>
              </w:rPr>
              <w:t>,</w:t>
            </w:r>
            <w:r w:rsidR="00543C4B">
              <w:rPr>
                <w:szCs w:val="22"/>
              </w:rPr>
              <w:t>961</w:t>
            </w:r>
            <w:r w:rsidRPr="007001A2">
              <w:rPr>
                <w:szCs w:val="22"/>
              </w:rPr>
              <w:t xml:space="preserve"> </w:t>
            </w:r>
          </w:p>
        </w:tc>
        <w:tc>
          <w:tcPr>
            <w:tcW w:w="236" w:type="dxa"/>
            <w:gridSpan w:val="2"/>
            <w:vAlign w:val="bottom"/>
          </w:tcPr>
          <w:p w14:paraId="1F530B5A" w14:textId="77777777" w:rsidR="007001A2" w:rsidRPr="007001A2" w:rsidRDefault="007001A2" w:rsidP="007001A2">
            <w:pPr>
              <w:pStyle w:val="acctfourfigures"/>
              <w:tabs>
                <w:tab w:val="clear" w:pos="765"/>
                <w:tab w:val="decimal" w:pos="1185"/>
              </w:tabs>
              <w:spacing w:line="240" w:lineRule="atLeast"/>
              <w:ind w:right="-79"/>
              <w:rPr>
                <w:szCs w:val="22"/>
              </w:rPr>
            </w:pPr>
          </w:p>
        </w:tc>
        <w:tc>
          <w:tcPr>
            <w:tcW w:w="1204" w:type="dxa"/>
            <w:tcBorders>
              <w:top w:val="double" w:sz="4" w:space="0" w:color="auto"/>
            </w:tcBorders>
            <w:vAlign w:val="bottom"/>
          </w:tcPr>
          <w:p w14:paraId="4FE74DF7" w14:textId="5C6506B5" w:rsidR="007001A2" w:rsidRPr="007001A2" w:rsidRDefault="007001A2" w:rsidP="007001A2">
            <w:pPr>
              <w:pStyle w:val="acctfourfigures"/>
              <w:tabs>
                <w:tab w:val="clear" w:pos="765"/>
                <w:tab w:val="left" w:pos="290"/>
              </w:tabs>
              <w:spacing w:line="240" w:lineRule="atLeast"/>
              <w:ind w:right="-79"/>
              <w:rPr>
                <w:szCs w:val="22"/>
              </w:rPr>
            </w:pPr>
            <w:r w:rsidRPr="007001A2">
              <w:rPr>
                <w:szCs w:val="22"/>
              </w:rPr>
              <w:t>32,004,961</w:t>
            </w:r>
          </w:p>
        </w:tc>
        <w:tc>
          <w:tcPr>
            <w:tcW w:w="241" w:type="dxa"/>
            <w:gridSpan w:val="2"/>
            <w:vAlign w:val="bottom"/>
          </w:tcPr>
          <w:p w14:paraId="77A6E780" w14:textId="77777777" w:rsidR="007001A2" w:rsidRPr="007001A2" w:rsidRDefault="007001A2" w:rsidP="007001A2">
            <w:pPr>
              <w:pStyle w:val="acctfourfigures"/>
              <w:tabs>
                <w:tab w:val="clear" w:pos="765"/>
                <w:tab w:val="decimal" w:pos="1185"/>
              </w:tabs>
              <w:spacing w:line="240" w:lineRule="atLeast"/>
              <w:ind w:right="-79"/>
              <w:rPr>
                <w:szCs w:val="22"/>
              </w:rPr>
            </w:pPr>
          </w:p>
        </w:tc>
        <w:tc>
          <w:tcPr>
            <w:tcW w:w="1199" w:type="dxa"/>
            <w:tcBorders>
              <w:top w:val="double" w:sz="4" w:space="0" w:color="auto"/>
            </w:tcBorders>
            <w:vAlign w:val="bottom"/>
          </w:tcPr>
          <w:p w14:paraId="590C137B" w14:textId="53379031" w:rsidR="007001A2" w:rsidRPr="007001A2" w:rsidRDefault="00543C4B" w:rsidP="007001A2">
            <w:pPr>
              <w:pStyle w:val="acctfourfigures"/>
              <w:tabs>
                <w:tab w:val="clear" w:pos="765"/>
                <w:tab w:val="decimal" w:pos="1005"/>
              </w:tabs>
              <w:spacing w:line="240" w:lineRule="atLeast"/>
              <w:ind w:right="-15"/>
              <w:rPr>
                <w:szCs w:val="22"/>
              </w:rPr>
            </w:pPr>
            <w:r w:rsidRPr="007001A2">
              <w:rPr>
                <w:szCs w:val="22"/>
              </w:rPr>
              <w:t>32,00</w:t>
            </w:r>
            <w:r>
              <w:rPr>
                <w:szCs w:val="22"/>
              </w:rPr>
              <w:t>4</w:t>
            </w:r>
            <w:r w:rsidRPr="007001A2">
              <w:rPr>
                <w:szCs w:val="22"/>
              </w:rPr>
              <w:t>,</w:t>
            </w:r>
            <w:r>
              <w:rPr>
                <w:szCs w:val="22"/>
              </w:rPr>
              <w:t>961</w:t>
            </w:r>
          </w:p>
        </w:tc>
      </w:tr>
      <w:tr w:rsidR="007001A2" w:rsidRPr="009426D0" w14:paraId="1EDAAD87" w14:textId="77777777" w:rsidTr="007001A2">
        <w:tblPrEx>
          <w:tblCellMar>
            <w:left w:w="108" w:type="dxa"/>
            <w:right w:w="108" w:type="dxa"/>
          </w:tblCellMar>
          <w:tblLook w:val="0000" w:firstRow="0" w:lastRow="0" w:firstColumn="0" w:lastColumn="0" w:noHBand="0" w:noVBand="0"/>
        </w:tblPrEx>
        <w:trPr>
          <w:cantSplit/>
          <w:trHeight w:val="20"/>
        </w:trPr>
        <w:tc>
          <w:tcPr>
            <w:tcW w:w="4140" w:type="dxa"/>
          </w:tcPr>
          <w:p w14:paraId="1FC64A47" w14:textId="77777777" w:rsidR="007001A2" w:rsidRPr="009426D0" w:rsidRDefault="007001A2" w:rsidP="007001A2">
            <w:pPr>
              <w:tabs>
                <w:tab w:val="left" w:pos="450"/>
              </w:tabs>
              <w:spacing w:line="240" w:lineRule="atLeast"/>
              <w:rPr>
                <w:szCs w:val="22"/>
              </w:rPr>
            </w:pPr>
            <w:r w:rsidRPr="009426D0">
              <w:rPr>
                <w:szCs w:val="22"/>
              </w:rPr>
              <w:t>Effect of share issued</w:t>
            </w:r>
          </w:p>
        </w:tc>
        <w:tc>
          <w:tcPr>
            <w:tcW w:w="1260" w:type="dxa"/>
            <w:tcBorders>
              <w:bottom w:val="single" w:sz="4" w:space="0" w:color="auto"/>
            </w:tcBorders>
            <w:vAlign w:val="bottom"/>
          </w:tcPr>
          <w:p w14:paraId="151C5B4A" w14:textId="09F8466F" w:rsidR="007001A2" w:rsidRPr="007001A2" w:rsidRDefault="007001A2" w:rsidP="007001A2">
            <w:pPr>
              <w:pStyle w:val="acctfourfigures"/>
              <w:tabs>
                <w:tab w:val="clear" w:pos="765"/>
                <w:tab w:val="decimal" w:pos="1042"/>
              </w:tabs>
              <w:spacing w:line="240" w:lineRule="atLeast"/>
              <w:ind w:right="-79"/>
              <w:rPr>
                <w:szCs w:val="22"/>
              </w:rPr>
            </w:pPr>
            <w:r w:rsidRPr="007001A2">
              <w:rPr>
                <w:szCs w:val="22"/>
              </w:rPr>
              <w:t>8,010</w:t>
            </w:r>
          </w:p>
        </w:tc>
        <w:tc>
          <w:tcPr>
            <w:tcW w:w="243" w:type="dxa"/>
            <w:vAlign w:val="bottom"/>
          </w:tcPr>
          <w:p w14:paraId="7BE6E305" w14:textId="77777777" w:rsidR="007001A2" w:rsidRPr="007001A2" w:rsidRDefault="007001A2" w:rsidP="007001A2">
            <w:pPr>
              <w:pStyle w:val="acctfourfigures"/>
              <w:tabs>
                <w:tab w:val="clear" w:pos="765"/>
                <w:tab w:val="decimal" w:pos="1185"/>
              </w:tabs>
              <w:spacing w:line="240" w:lineRule="atLeast"/>
              <w:ind w:right="-79"/>
              <w:rPr>
                <w:szCs w:val="22"/>
              </w:rPr>
            </w:pPr>
          </w:p>
        </w:tc>
        <w:tc>
          <w:tcPr>
            <w:tcW w:w="1197" w:type="dxa"/>
            <w:gridSpan w:val="2"/>
            <w:tcBorders>
              <w:bottom w:val="single" w:sz="4" w:space="0" w:color="auto"/>
            </w:tcBorders>
            <w:vAlign w:val="bottom"/>
          </w:tcPr>
          <w:p w14:paraId="63A03F69" w14:textId="05B21E2E" w:rsidR="007001A2" w:rsidRPr="007001A2" w:rsidRDefault="00564B66" w:rsidP="007001A2">
            <w:pPr>
              <w:pStyle w:val="acctfourfigures"/>
              <w:tabs>
                <w:tab w:val="clear" w:pos="765"/>
                <w:tab w:val="decimal" w:pos="1185"/>
              </w:tabs>
              <w:spacing w:line="240" w:lineRule="atLeast"/>
              <w:ind w:right="-18"/>
              <w:rPr>
                <w:szCs w:val="22"/>
              </w:rPr>
            </w:pPr>
            <w:r w:rsidRPr="00564B66">
              <w:rPr>
                <w:szCs w:val="22"/>
              </w:rPr>
              <w:t>8,010</w:t>
            </w:r>
          </w:p>
        </w:tc>
        <w:tc>
          <w:tcPr>
            <w:tcW w:w="236" w:type="dxa"/>
            <w:gridSpan w:val="2"/>
            <w:vAlign w:val="bottom"/>
          </w:tcPr>
          <w:p w14:paraId="15AD7E15" w14:textId="77777777" w:rsidR="007001A2" w:rsidRPr="007001A2" w:rsidRDefault="007001A2" w:rsidP="007001A2">
            <w:pPr>
              <w:pStyle w:val="acctfourfigures"/>
              <w:tabs>
                <w:tab w:val="clear" w:pos="765"/>
                <w:tab w:val="decimal" w:pos="1185"/>
              </w:tabs>
              <w:spacing w:line="240" w:lineRule="atLeast"/>
              <w:ind w:right="-79"/>
              <w:rPr>
                <w:szCs w:val="22"/>
              </w:rPr>
            </w:pPr>
          </w:p>
        </w:tc>
        <w:tc>
          <w:tcPr>
            <w:tcW w:w="1204" w:type="dxa"/>
            <w:tcBorders>
              <w:bottom w:val="single" w:sz="4" w:space="0" w:color="auto"/>
            </w:tcBorders>
            <w:vAlign w:val="bottom"/>
          </w:tcPr>
          <w:p w14:paraId="3BCAA46D" w14:textId="2ABF2A97" w:rsidR="007001A2" w:rsidRPr="007001A2" w:rsidRDefault="007001A2" w:rsidP="007001A2">
            <w:pPr>
              <w:pStyle w:val="acctfourfigures"/>
              <w:tabs>
                <w:tab w:val="clear" w:pos="765"/>
                <w:tab w:val="decimal" w:pos="982"/>
              </w:tabs>
              <w:spacing w:line="240" w:lineRule="atLeast"/>
              <w:ind w:right="-15"/>
              <w:rPr>
                <w:szCs w:val="22"/>
              </w:rPr>
            </w:pPr>
            <w:r w:rsidRPr="007001A2">
              <w:rPr>
                <w:szCs w:val="22"/>
              </w:rPr>
              <w:t>8,010</w:t>
            </w:r>
          </w:p>
        </w:tc>
        <w:tc>
          <w:tcPr>
            <w:tcW w:w="241" w:type="dxa"/>
            <w:gridSpan w:val="2"/>
            <w:vAlign w:val="bottom"/>
          </w:tcPr>
          <w:p w14:paraId="6812B74C" w14:textId="77777777" w:rsidR="007001A2" w:rsidRPr="007001A2" w:rsidRDefault="007001A2" w:rsidP="007001A2">
            <w:pPr>
              <w:pStyle w:val="acctfourfigures"/>
              <w:tabs>
                <w:tab w:val="clear" w:pos="765"/>
                <w:tab w:val="decimal" w:pos="1185"/>
              </w:tabs>
              <w:spacing w:line="240" w:lineRule="atLeast"/>
              <w:ind w:right="-79"/>
              <w:rPr>
                <w:szCs w:val="22"/>
              </w:rPr>
            </w:pPr>
          </w:p>
        </w:tc>
        <w:tc>
          <w:tcPr>
            <w:tcW w:w="1199" w:type="dxa"/>
            <w:tcBorders>
              <w:bottom w:val="single" w:sz="4" w:space="0" w:color="auto"/>
            </w:tcBorders>
            <w:vAlign w:val="bottom"/>
          </w:tcPr>
          <w:p w14:paraId="310EC650" w14:textId="711F6E52" w:rsidR="007001A2" w:rsidRPr="007001A2" w:rsidRDefault="00564B66" w:rsidP="007001A2">
            <w:pPr>
              <w:pStyle w:val="acctfourfigures"/>
              <w:tabs>
                <w:tab w:val="clear" w:pos="765"/>
                <w:tab w:val="decimal" w:pos="1005"/>
              </w:tabs>
              <w:spacing w:line="240" w:lineRule="atLeast"/>
              <w:ind w:right="-15"/>
              <w:rPr>
                <w:szCs w:val="22"/>
              </w:rPr>
            </w:pPr>
            <w:r w:rsidRPr="00564B66">
              <w:rPr>
                <w:szCs w:val="22"/>
              </w:rPr>
              <w:t>8,010</w:t>
            </w:r>
          </w:p>
        </w:tc>
      </w:tr>
      <w:tr w:rsidR="007001A2" w:rsidRPr="009426D0" w14:paraId="3FDFF2F1" w14:textId="77777777" w:rsidTr="007001A2">
        <w:tblPrEx>
          <w:tblCellMar>
            <w:left w:w="108" w:type="dxa"/>
            <w:right w:w="108" w:type="dxa"/>
          </w:tblCellMar>
          <w:tblLook w:val="0000" w:firstRow="0" w:lastRow="0" w:firstColumn="0" w:lastColumn="0" w:noHBand="0" w:noVBand="0"/>
        </w:tblPrEx>
        <w:trPr>
          <w:cantSplit/>
          <w:trHeight w:val="20"/>
        </w:trPr>
        <w:tc>
          <w:tcPr>
            <w:tcW w:w="4140" w:type="dxa"/>
          </w:tcPr>
          <w:p w14:paraId="463FCBF0" w14:textId="77777777" w:rsidR="007001A2" w:rsidRPr="009426D0" w:rsidRDefault="007001A2" w:rsidP="007001A2">
            <w:pPr>
              <w:tabs>
                <w:tab w:val="left" w:pos="450"/>
              </w:tabs>
              <w:spacing w:line="240" w:lineRule="atLeast"/>
              <w:rPr>
                <w:b/>
                <w:bCs/>
                <w:szCs w:val="22"/>
              </w:rPr>
            </w:pPr>
            <w:r w:rsidRPr="009426D0">
              <w:rPr>
                <w:b/>
                <w:bCs/>
                <w:szCs w:val="22"/>
              </w:rPr>
              <w:t xml:space="preserve">Weighted average number of </w:t>
            </w:r>
            <w:proofErr w:type="gramStart"/>
            <w:r w:rsidRPr="009426D0">
              <w:rPr>
                <w:b/>
                <w:bCs/>
                <w:szCs w:val="22"/>
              </w:rPr>
              <w:t>ordinary</w:t>
            </w:r>
            <w:proofErr w:type="gramEnd"/>
            <w:r w:rsidRPr="009426D0">
              <w:rPr>
                <w:b/>
                <w:bCs/>
                <w:szCs w:val="22"/>
              </w:rPr>
              <w:t xml:space="preserve"> </w:t>
            </w:r>
          </w:p>
          <w:p w14:paraId="187FA35C" w14:textId="77777777" w:rsidR="007001A2" w:rsidRPr="009426D0" w:rsidRDefault="007001A2" w:rsidP="007001A2">
            <w:pPr>
              <w:tabs>
                <w:tab w:val="left" w:pos="450"/>
              </w:tabs>
              <w:spacing w:line="240" w:lineRule="atLeast"/>
              <w:rPr>
                <w:b/>
                <w:bCs/>
                <w:szCs w:val="22"/>
              </w:rPr>
            </w:pPr>
            <w:r w:rsidRPr="009426D0">
              <w:rPr>
                <w:b/>
                <w:bCs/>
                <w:szCs w:val="22"/>
              </w:rPr>
              <w:t xml:space="preserve">   shares outstanding (basic)</w:t>
            </w:r>
          </w:p>
        </w:tc>
        <w:tc>
          <w:tcPr>
            <w:tcW w:w="1260" w:type="dxa"/>
            <w:tcBorders>
              <w:top w:val="single" w:sz="4" w:space="0" w:color="auto"/>
              <w:bottom w:val="single" w:sz="4" w:space="0" w:color="auto"/>
            </w:tcBorders>
            <w:vAlign w:val="bottom"/>
          </w:tcPr>
          <w:p w14:paraId="73AACCD9" w14:textId="2A3673D3" w:rsidR="007001A2" w:rsidRPr="007001A2" w:rsidRDefault="007001A2" w:rsidP="007001A2">
            <w:pPr>
              <w:pStyle w:val="acctfourfigures"/>
              <w:tabs>
                <w:tab w:val="clear" w:pos="765"/>
                <w:tab w:val="decimal" w:pos="1042"/>
              </w:tabs>
              <w:spacing w:line="240" w:lineRule="atLeast"/>
              <w:ind w:right="-79"/>
              <w:rPr>
                <w:b/>
                <w:bCs/>
                <w:szCs w:val="22"/>
              </w:rPr>
            </w:pPr>
            <w:r w:rsidRPr="007001A2">
              <w:rPr>
                <w:b/>
                <w:bCs/>
                <w:szCs w:val="22"/>
              </w:rPr>
              <w:t>32,012,971</w:t>
            </w:r>
          </w:p>
        </w:tc>
        <w:tc>
          <w:tcPr>
            <w:tcW w:w="243" w:type="dxa"/>
            <w:vAlign w:val="bottom"/>
          </w:tcPr>
          <w:p w14:paraId="7A818528" w14:textId="77777777" w:rsidR="007001A2" w:rsidRPr="007001A2" w:rsidRDefault="007001A2" w:rsidP="007001A2">
            <w:pPr>
              <w:pStyle w:val="acctfourfigures"/>
              <w:tabs>
                <w:tab w:val="clear" w:pos="765"/>
                <w:tab w:val="decimal" w:pos="1185"/>
              </w:tabs>
              <w:spacing w:line="240" w:lineRule="atLeast"/>
              <w:ind w:right="-79"/>
              <w:rPr>
                <w:b/>
                <w:bCs/>
                <w:szCs w:val="22"/>
              </w:rPr>
            </w:pPr>
          </w:p>
        </w:tc>
        <w:tc>
          <w:tcPr>
            <w:tcW w:w="1197" w:type="dxa"/>
            <w:gridSpan w:val="2"/>
            <w:tcBorders>
              <w:top w:val="single" w:sz="4" w:space="0" w:color="auto"/>
              <w:bottom w:val="single" w:sz="4" w:space="0" w:color="auto"/>
            </w:tcBorders>
            <w:vAlign w:val="bottom"/>
          </w:tcPr>
          <w:p w14:paraId="55DE5820" w14:textId="1AE9B737" w:rsidR="007001A2" w:rsidRPr="007001A2" w:rsidRDefault="00E82C1E" w:rsidP="007001A2">
            <w:pPr>
              <w:pStyle w:val="acctfourfigures"/>
              <w:tabs>
                <w:tab w:val="clear" w:pos="765"/>
                <w:tab w:val="decimal" w:pos="1185"/>
              </w:tabs>
              <w:spacing w:line="240" w:lineRule="atLeast"/>
              <w:ind w:right="-18"/>
              <w:rPr>
                <w:b/>
                <w:bCs/>
                <w:szCs w:val="22"/>
              </w:rPr>
            </w:pPr>
            <w:r w:rsidRPr="00E82C1E">
              <w:rPr>
                <w:b/>
                <w:bCs/>
                <w:szCs w:val="22"/>
              </w:rPr>
              <w:t>32,012,971</w:t>
            </w:r>
          </w:p>
        </w:tc>
        <w:tc>
          <w:tcPr>
            <w:tcW w:w="236" w:type="dxa"/>
            <w:gridSpan w:val="2"/>
            <w:vAlign w:val="bottom"/>
          </w:tcPr>
          <w:p w14:paraId="4DE7A28F" w14:textId="77777777" w:rsidR="007001A2" w:rsidRPr="007001A2" w:rsidRDefault="007001A2" w:rsidP="007001A2">
            <w:pPr>
              <w:pStyle w:val="acctfourfigures"/>
              <w:tabs>
                <w:tab w:val="clear" w:pos="765"/>
                <w:tab w:val="decimal" w:pos="1185"/>
              </w:tabs>
              <w:spacing w:line="240" w:lineRule="atLeast"/>
              <w:ind w:right="-79"/>
              <w:rPr>
                <w:b/>
                <w:bCs/>
                <w:szCs w:val="22"/>
              </w:rPr>
            </w:pPr>
          </w:p>
        </w:tc>
        <w:tc>
          <w:tcPr>
            <w:tcW w:w="1204" w:type="dxa"/>
            <w:tcBorders>
              <w:top w:val="single" w:sz="4" w:space="0" w:color="auto"/>
              <w:bottom w:val="single" w:sz="4" w:space="0" w:color="auto"/>
            </w:tcBorders>
            <w:vAlign w:val="bottom"/>
          </w:tcPr>
          <w:p w14:paraId="4A54271C" w14:textId="438E66D8" w:rsidR="007001A2" w:rsidRPr="007001A2" w:rsidRDefault="007001A2" w:rsidP="007001A2">
            <w:pPr>
              <w:pStyle w:val="acctfourfigures"/>
              <w:tabs>
                <w:tab w:val="clear" w:pos="765"/>
                <w:tab w:val="left" w:pos="290"/>
              </w:tabs>
              <w:spacing w:line="240" w:lineRule="atLeast"/>
              <w:ind w:right="-79"/>
              <w:rPr>
                <w:b/>
                <w:bCs/>
                <w:szCs w:val="22"/>
              </w:rPr>
            </w:pPr>
            <w:r w:rsidRPr="007001A2">
              <w:rPr>
                <w:b/>
                <w:bCs/>
                <w:szCs w:val="22"/>
              </w:rPr>
              <w:t>32,012,971</w:t>
            </w:r>
          </w:p>
        </w:tc>
        <w:tc>
          <w:tcPr>
            <w:tcW w:w="241" w:type="dxa"/>
            <w:gridSpan w:val="2"/>
            <w:vAlign w:val="bottom"/>
          </w:tcPr>
          <w:p w14:paraId="196D2AE0" w14:textId="77777777" w:rsidR="007001A2" w:rsidRPr="007001A2" w:rsidRDefault="007001A2" w:rsidP="007001A2">
            <w:pPr>
              <w:pStyle w:val="acctfourfigures"/>
              <w:tabs>
                <w:tab w:val="clear" w:pos="765"/>
                <w:tab w:val="decimal" w:pos="1185"/>
              </w:tabs>
              <w:spacing w:line="240" w:lineRule="atLeast"/>
              <w:ind w:right="-79"/>
              <w:rPr>
                <w:b/>
                <w:bCs/>
                <w:szCs w:val="22"/>
              </w:rPr>
            </w:pPr>
          </w:p>
        </w:tc>
        <w:tc>
          <w:tcPr>
            <w:tcW w:w="1199" w:type="dxa"/>
            <w:tcBorders>
              <w:top w:val="single" w:sz="4" w:space="0" w:color="auto"/>
              <w:bottom w:val="single" w:sz="4" w:space="0" w:color="auto"/>
            </w:tcBorders>
            <w:vAlign w:val="bottom"/>
          </w:tcPr>
          <w:p w14:paraId="0C1294B7" w14:textId="3866D23B" w:rsidR="007001A2" w:rsidRPr="007001A2" w:rsidRDefault="00E82C1E" w:rsidP="007001A2">
            <w:pPr>
              <w:pStyle w:val="acctfourfigures"/>
              <w:tabs>
                <w:tab w:val="clear" w:pos="765"/>
                <w:tab w:val="decimal" w:pos="1005"/>
              </w:tabs>
              <w:spacing w:line="240" w:lineRule="atLeast"/>
              <w:ind w:right="-15"/>
              <w:rPr>
                <w:b/>
                <w:bCs/>
                <w:szCs w:val="22"/>
              </w:rPr>
            </w:pPr>
            <w:r w:rsidRPr="00E82C1E">
              <w:rPr>
                <w:b/>
                <w:bCs/>
                <w:szCs w:val="22"/>
              </w:rPr>
              <w:t>32,012,971</w:t>
            </w:r>
          </w:p>
        </w:tc>
      </w:tr>
      <w:tr w:rsidR="007001A2" w:rsidRPr="009426D0" w14:paraId="2BB60209" w14:textId="77777777" w:rsidTr="007001A2">
        <w:tblPrEx>
          <w:tblCellMar>
            <w:left w:w="108" w:type="dxa"/>
            <w:right w:w="108" w:type="dxa"/>
          </w:tblCellMar>
          <w:tblLook w:val="0000" w:firstRow="0" w:lastRow="0" w:firstColumn="0" w:lastColumn="0" w:noHBand="0" w:noVBand="0"/>
        </w:tblPrEx>
        <w:trPr>
          <w:cantSplit/>
          <w:trHeight w:val="20"/>
        </w:trPr>
        <w:tc>
          <w:tcPr>
            <w:tcW w:w="4140" w:type="dxa"/>
          </w:tcPr>
          <w:p w14:paraId="0D77E5D0" w14:textId="5E282DCE" w:rsidR="007001A2" w:rsidRPr="0027016E" w:rsidRDefault="007001A2" w:rsidP="007001A2">
            <w:pPr>
              <w:tabs>
                <w:tab w:val="left" w:pos="450"/>
              </w:tabs>
              <w:spacing w:line="240" w:lineRule="atLeast"/>
              <w:rPr>
                <w:b/>
                <w:bCs/>
                <w:spacing w:val="-4"/>
                <w:szCs w:val="22"/>
              </w:rPr>
            </w:pPr>
            <w:r w:rsidRPr="0027016E">
              <w:rPr>
                <w:b/>
                <w:bCs/>
                <w:spacing w:val="-4"/>
                <w:szCs w:val="22"/>
              </w:rPr>
              <w:t xml:space="preserve">Earnings (losses) per share (basic) </w:t>
            </w:r>
            <w:r w:rsidRPr="0027016E">
              <w:rPr>
                <w:b/>
                <w:bCs/>
                <w:i/>
                <w:iCs/>
                <w:spacing w:val="-4"/>
                <w:szCs w:val="22"/>
              </w:rPr>
              <w:t>(in Baht)</w:t>
            </w:r>
          </w:p>
        </w:tc>
        <w:tc>
          <w:tcPr>
            <w:tcW w:w="1260" w:type="dxa"/>
            <w:tcBorders>
              <w:top w:val="single" w:sz="4" w:space="0" w:color="auto"/>
              <w:bottom w:val="double" w:sz="4" w:space="0" w:color="auto"/>
            </w:tcBorders>
            <w:vAlign w:val="bottom"/>
          </w:tcPr>
          <w:p w14:paraId="4BB8235F" w14:textId="384E7B7D" w:rsidR="007001A2" w:rsidRPr="007001A2" w:rsidRDefault="007001A2" w:rsidP="007001A2">
            <w:pPr>
              <w:pStyle w:val="acctfourfigures"/>
              <w:tabs>
                <w:tab w:val="clear" w:pos="765"/>
                <w:tab w:val="decimal" w:pos="1050"/>
              </w:tabs>
              <w:spacing w:line="240" w:lineRule="atLeast"/>
              <w:ind w:right="-10"/>
              <w:rPr>
                <w:b/>
                <w:bCs/>
                <w:szCs w:val="22"/>
                <w:lang w:val="en-US" w:bidi="th-TH"/>
              </w:rPr>
            </w:pPr>
            <w:r w:rsidRPr="007001A2">
              <w:rPr>
                <w:b/>
                <w:bCs/>
                <w:szCs w:val="22"/>
              </w:rPr>
              <w:t>0.0615</w:t>
            </w:r>
          </w:p>
        </w:tc>
        <w:tc>
          <w:tcPr>
            <w:tcW w:w="243" w:type="dxa"/>
            <w:vAlign w:val="bottom"/>
          </w:tcPr>
          <w:p w14:paraId="7231BFF0" w14:textId="77777777" w:rsidR="007001A2" w:rsidRPr="007001A2" w:rsidRDefault="007001A2" w:rsidP="007001A2">
            <w:pPr>
              <w:pStyle w:val="acctfourfigures"/>
              <w:tabs>
                <w:tab w:val="clear" w:pos="765"/>
                <w:tab w:val="decimal" w:pos="1185"/>
              </w:tabs>
              <w:spacing w:line="240" w:lineRule="atLeast"/>
              <w:ind w:right="-79"/>
              <w:rPr>
                <w:b/>
                <w:bCs/>
                <w:szCs w:val="22"/>
              </w:rPr>
            </w:pPr>
          </w:p>
        </w:tc>
        <w:tc>
          <w:tcPr>
            <w:tcW w:w="1197" w:type="dxa"/>
            <w:gridSpan w:val="2"/>
            <w:tcBorders>
              <w:top w:val="single" w:sz="4" w:space="0" w:color="auto"/>
              <w:bottom w:val="double" w:sz="4" w:space="0" w:color="auto"/>
            </w:tcBorders>
            <w:vAlign w:val="bottom"/>
          </w:tcPr>
          <w:p w14:paraId="799D3E83" w14:textId="35295E93" w:rsidR="007001A2" w:rsidRPr="007001A2" w:rsidRDefault="007001A2" w:rsidP="007001A2">
            <w:pPr>
              <w:pStyle w:val="acctfourfigures"/>
              <w:tabs>
                <w:tab w:val="clear" w:pos="765"/>
                <w:tab w:val="decimal" w:pos="1185"/>
              </w:tabs>
              <w:spacing w:line="240" w:lineRule="atLeast"/>
              <w:ind w:right="-20"/>
              <w:rPr>
                <w:b/>
                <w:bCs/>
                <w:szCs w:val="22"/>
              </w:rPr>
            </w:pPr>
            <w:r w:rsidRPr="007001A2">
              <w:rPr>
                <w:b/>
                <w:bCs/>
                <w:szCs w:val="22"/>
              </w:rPr>
              <w:t>0.0501</w:t>
            </w:r>
          </w:p>
        </w:tc>
        <w:tc>
          <w:tcPr>
            <w:tcW w:w="236" w:type="dxa"/>
            <w:gridSpan w:val="2"/>
            <w:vAlign w:val="bottom"/>
          </w:tcPr>
          <w:p w14:paraId="20743030" w14:textId="77777777" w:rsidR="007001A2" w:rsidRPr="007001A2" w:rsidRDefault="007001A2" w:rsidP="007001A2">
            <w:pPr>
              <w:pStyle w:val="acctfourfigures"/>
              <w:tabs>
                <w:tab w:val="clear" w:pos="765"/>
                <w:tab w:val="decimal" w:pos="1185"/>
              </w:tabs>
              <w:spacing w:line="240" w:lineRule="atLeast"/>
              <w:ind w:right="-79"/>
              <w:rPr>
                <w:b/>
                <w:bCs/>
                <w:szCs w:val="22"/>
              </w:rPr>
            </w:pPr>
          </w:p>
        </w:tc>
        <w:tc>
          <w:tcPr>
            <w:tcW w:w="1204" w:type="dxa"/>
            <w:tcBorders>
              <w:top w:val="single" w:sz="4" w:space="0" w:color="auto"/>
              <w:bottom w:val="double" w:sz="4" w:space="0" w:color="auto"/>
            </w:tcBorders>
            <w:vAlign w:val="bottom"/>
          </w:tcPr>
          <w:p w14:paraId="24695A03" w14:textId="490C49AF" w:rsidR="007001A2" w:rsidRPr="007001A2" w:rsidRDefault="007001A2" w:rsidP="007001A2">
            <w:pPr>
              <w:pStyle w:val="acctfourfigures"/>
              <w:tabs>
                <w:tab w:val="clear" w:pos="765"/>
                <w:tab w:val="decimal" w:pos="990"/>
              </w:tabs>
              <w:spacing w:line="240" w:lineRule="atLeast"/>
              <w:rPr>
                <w:b/>
                <w:bCs/>
                <w:szCs w:val="22"/>
              </w:rPr>
            </w:pPr>
            <w:r w:rsidRPr="007001A2">
              <w:rPr>
                <w:b/>
                <w:bCs/>
                <w:szCs w:val="22"/>
              </w:rPr>
              <w:t>0.0210</w:t>
            </w:r>
          </w:p>
        </w:tc>
        <w:tc>
          <w:tcPr>
            <w:tcW w:w="241" w:type="dxa"/>
            <w:gridSpan w:val="2"/>
            <w:vAlign w:val="bottom"/>
          </w:tcPr>
          <w:p w14:paraId="78AEDDE2" w14:textId="77777777" w:rsidR="007001A2" w:rsidRPr="007001A2" w:rsidRDefault="007001A2" w:rsidP="007001A2">
            <w:pPr>
              <w:pStyle w:val="acctfourfigures"/>
              <w:tabs>
                <w:tab w:val="clear" w:pos="765"/>
                <w:tab w:val="decimal" w:pos="1185"/>
              </w:tabs>
              <w:spacing w:line="240" w:lineRule="atLeast"/>
              <w:ind w:right="-79"/>
              <w:rPr>
                <w:b/>
                <w:bCs/>
                <w:szCs w:val="22"/>
              </w:rPr>
            </w:pPr>
          </w:p>
        </w:tc>
        <w:tc>
          <w:tcPr>
            <w:tcW w:w="1199" w:type="dxa"/>
            <w:tcBorders>
              <w:top w:val="single" w:sz="4" w:space="0" w:color="auto"/>
              <w:bottom w:val="double" w:sz="4" w:space="0" w:color="auto"/>
            </w:tcBorders>
            <w:vAlign w:val="bottom"/>
          </w:tcPr>
          <w:p w14:paraId="67831B2A" w14:textId="557ACCC9" w:rsidR="007001A2" w:rsidRPr="00BB7288" w:rsidRDefault="007001A2" w:rsidP="00BB7288">
            <w:pPr>
              <w:pStyle w:val="acctfourfigures"/>
              <w:tabs>
                <w:tab w:val="clear" w:pos="765"/>
                <w:tab w:val="decimal" w:pos="518"/>
              </w:tabs>
              <w:spacing w:line="240" w:lineRule="atLeast"/>
              <w:ind w:right="-105"/>
              <w:rPr>
                <w:b/>
                <w:bCs/>
                <w:szCs w:val="22"/>
              </w:rPr>
            </w:pPr>
            <w:r w:rsidRPr="00BB7288">
              <w:rPr>
                <w:b/>
                <w:bCs/>
                <w:szCs w:val="22"/>
              </w:rPr>
              <w:t>(0.0010)</w:t>
            </w:r>
          </w:p>
        </w:tc>
      </w:tr>
    </w:tbl>
    <w:p w14:paraId="7B01FE90" w14:textId="77777777" w:rsidR="00433E4F" w:rsidRPr="00A940B8" w:rsidRDefault="00433E4F" w:rsidP="00A940B8">
      <w:pPr>
        <w:pStyle w:val="BodyText"/>
        <w:spacing w:after="0"/>
        <w:rPr>
          <w:szCs w:val="22"/>
          <w:lang w:val="en-GB"/>
        </w:rPr>
      </w:pPr>
    </w:p>
    <w:p w14:paraId="47D550B7" w14:textId="0E080CC6" w:rsidR="00E32191" w:rsidRPr="009426D0" w:rsidRDefault="00E32191" w:rsidP="00E32191">
      <w:pPr>
        <w:ind w:left="540"/>
        <w:jc w:val="both"/>
        <w:rPr>
          <w:b/>
          <w:bCs/>
          <w:i/>
          <w:iCs/>
          <w:szCs w:val="28"/>
          <w:shd w:val="clear" w:color="auto" w:fill="FFFFFF"/>
        </w:rPr>
      </w:pPr>
      <w:r w:rsidRPr="009426D0">
        <w:rPr>
          <w:b/>
          <w:bCs/>
          <w:i/>
          <w:iCs/>
        </w:rPr>
        <w:t>Diluted earnings</w:t>
      </w:r>
      <w:r w:rsidR="00BB7288">
        <w:rPr>
          <w:b/>
          <w:bCs/>
          <w:i/>
          <w:iCs/>
        </w:rPr>
        <w:t xml:space="preserve"> (losses)</w:t>
      </w:r>
      <w:r w:rsidR="0059511B">
        <w:rPr>
          <w:b/>
          <w:bCs/>
          <w:i/>
          <w:iCs/>
        </w:rPr>
        <w:t xml:space="preserve"> </w:t>
      </w:r>
      <w:r w:rsidRPr="009426D0">
        <w:rPr>
          <w:b/>
          <w:bCs/>
          <w:i/>
          <w:iCs/>
        </w:rPr>
        <w:t>per share</w:t>
      </w:r>
    </w:p>
    <w:p w14:paraId="5D8647A2" w14:textId="77777777" w:rsidR="00E32191" w:rsidRPr="00A940B8" w:rsidRDefault="00E32191" w:rsidP="00A940B8">
      <w:pPr>
        <w:pStyle w:val="BodyText"/>
        <w:spacing w:after="0"/>
        <w:rPr>
          <w:szCs w:val="22"/>
          <w:lang w:val="en-GB"/>
        </w:rPr>
      </w:pPr>
    </w:p>
    <w:p w14:paraId="0376F2D0" w14:textId="0ED3A6AE" w:rsidR="00E32191" w:rsidRPr="009426D0" w:rsidRDefault="00E32191" w:rsidP="00E32191">
      <w:pPr>
        <w:ind w:left="550"/>
        <w:jc w:val="thaiDistribute"/>
        <w:rPr>
          <w:shd w:val="clear" w:color="auto" w:fill="FFFFFF"/>
        </w:rPr>
      </w:pPr>
      <w:r w:rsidRPr="009426D0">
        <w:rPr>
          <w:shd w:val="clear" w:color="auto" w:fill="FFFFFF"/>
        </w:rPr>
        <w:t xml:space="preserve">The </w:t>
      </w:r>
      <w:r w:rsidRPr="009426D0">
        <w:t>calculations</w:t>
      </w:r>
      <w:r w:rsidRPr="009426D0">
        <w:rPr>
          <w:shd w:val="clear" w:color="auto" w:fill="FFFFFF"/>
        </w:rPr>
        <w:t xml:space="preserve"> of diluted earnings </w:t>
      </w:r>
      <w:r w:rsidR="00BB7288">
        <w:rPr>
          <w:shd w:val="clear" w:color="auto" w:fill="FFFFFF"/>
        </w:rPr>
        <w:t xml:space="preserve">(losses) </w:t>
      </w:r>
      <w:r w:rsidRPr="009426D0">
        <w:rPr>
          <w:shd w:val="clear" w:color="auto" w:fill="FFFFFF"/>
        </w:rPr>
        <w:t xml:space="preserve">per share </w:t>
      </w:r>
      <w:r w:rsidR="00696F4C" w:rsidRPr="009426D0">
        <w:t xml:space="preserve">for the </w:t>
      </w:r>
      <w:r w:rsidR="00031E42">
        <w:t>three-month period ended 31 March 2025 and 2024</w:t>
      </w:r>
      <w:r w:rsidR="004B060D">
        <w:t xml:space="preserve"> </w:t>
      </w:r>
      <w:r w:rsidRPr="009426D0">
        <w:t>were</w:t>
      </w:r>
      <w:r w:rsidRPr="009426D0">
        <w:rPr>
          <w:shd w:val="clear" w:color="auto" w:fill="FFFFFF"/>
        </w:rPr>
        <w:t xml:space="preserve"> based on </w:t>
      </w:r>
      <w:r w:rsidRPr="009426D0">
        <w:t xml:space="preserve">the profit </w:t>
      </w:r>
      <w:r w:rsidR="00320825">
        <w:t xml:space="preserve">(loss) </w:t>
      </w:r>
      <w:r w:rsidRPr="009426D0">
        <w:t>for</w:t>
      </w:r>
      <w:r w:rsidRPr="009426D0">
        <w:rPr>
          <w:shd w:val="clear" w:color="auto" w:fill="FFFFFF"/>
        </w:rPr>
        <w:t xml:space="preserve"> the </w:t>
      </w:r>
      <w:r w:rsidR="00487403" w:rsidRPr="009426D0">
        <w:rPr>
          <w:rFonts w:cs="Angsana New"/>
          <w:spacing w:val="-2"/>
          <w:lang w:val="en-US" w:bidi="th-TH"/>
        </w:rPr>
        <w:t xml:space="preserve">period </w:t>
      </w:r>
      <w:r w:rsidRPr="009426D0">
        <w:rPr>
          <w:shd w:val="clear" w:color="auto" w:fill="FFFFFF"/>
        </w:rPr>
        <w:t xml:space="preserve">attributable </w:t>
      </w:r>
      <w:r w:rsidRPr="009426D0">
        <w:t>to ordinary shareholders of the Company and</w:t>
      </w:r>
      <w:r w:rsidRPr="009426D0">
        <w:rPr>
          <w:shd w:val="clear" w:color="auto" w:fill="FFFFFF"/>
        </w:rPr>
        <w:t xml:space="preserve"> the number </w:t>
      </w:r>
      <w:r w:rsidRPr="009426D0">
        <w:t xml:space="preserve">of ordinary shares outstanding during the </w:t>
      </w:r>
      <w:r w:rsidR="00696F4C" w:rsidRPr="009426D0">
        <w:rPr>
          <w:spacing w:val="-2"/>
        </w:rPr>
        <w:t>period</w:t>
      </w:r>
      <w:r w:rsidRPr="009426D0">
        <w:t xml:space="preserve"> after adjusting for the effects of all dilutive potential ordinary shares as</w:t>
      </w:r>
      <w:r w:rsidRPr="009426D0">
        <w:rPr>
          <w:shd w:val="clear" w:color="auto" w:fill="FFFFFF"/>
        </w:rPr>
        <w:t xml:space="preserve"> follows:</w:t>
      </w:r>
    </w:p>
    <w:p w14:paraId="2D02ABB5" w14:textId="77777777" w:rsidR="002D0CCC" w:rsidRPr="00A940B8" w:rsidRDefault="002D0CCC" w:rsidP="00A940B8">
      <w:pPr>
        <w:pStyle w:val="BodyText"/>
        <w:spacing w:after="0"/>
        <w:rPr>
          <w:szCs w:val="22"/>
          <w:lang w:val="en-GB"/>
        </w:rPr>
      </w:pPr>
    </w:p>
    <w:tbl>
      <w:tblPr>
        <w:tblW w:w="9729" w:type="dxa"/>
        <w:tblInd w:w="450" w:type="dxa"/>
        <w:tblLayout w:type="fixed"/>
        <w:tblCellMar>
          <w:left w:w="79" w:type="dxa"/>
          <w:right w:w="79" w:type="dxa"/>
        </w:tblCellMar>
        <w:tblLook w:val="04A0" w:firstRow="1" w:lastRow="0" w:firstColumn="1" w:lastColumn="0" w:noHBand="0" w:noVBand="1"/>
      </w:tblPr>
      <w:tblGrid>
        <w:gridCol w:w="4140"/>
        <w:gridCol w:w="1260"/>
        <w:gridCol w:w="245"/>
        <w:gridCol w:w="1195"/>
        <w:gridCol w:w="7"/>
        <w:gridCol w:w="223"/>
        <w:gridCol w:w="7"/>
        <w:gridCol w:w="1203"/>
        <w:gridCol w:w="7"/>
        <w:gridCol w:w="238"/>
        <w:gridCol w:w="7"/>
        <w:gridCol w:w="1197"/>
      </w:tblGrid>
      <w:tr w:rsidR="00696F4C" w:rsidRPr="009426D0" w14:paraId="1E6E0AE7" w14:textId="77777777" w:rsidTr="00354EA2">
        <w:trPr>
          <w:cantSplit/>
          <w:tblHeader/>
        </w:trPr>
        <w:tc>
          <w:tcPr>
            <w:tcW w:w="4140" w:type="dxa"/>
          </w:tcPr>
          <w:p w14:paraId="54FB500C" w14:textId="77777777" w:rsidR="00696F4C" w:rsidRPr="009426D0" w:rsidRDefault="00696F4C" w:rsidP="00E66C3B">
            <w:pPr>
              <w:spacing w:line="228" w:lineRule="auto"/>
              <w:rPr>
                <w:i/>
                <w:iCs/>
                <w:color w:val="0000FF"/>
                <w:szCs w:val="22"/>
              </w:rPr>
            </w:pPr>
          </w:p>
        </w:tc>
        <w:tc>
          <w:tcPr>
            <w:tcW w:w="2707" w:type="dxa"/>
            <w:gridSpan w:val="4"/>
            <w:hideMark/>
          </w:tcPr>
          <w:p w14:paraId="483AAF4E" w14:textId="77777777" w:rsidR="00696F4C" w:rsidRPr="009426D0" w:rsidRDefault="00696F4C" w:rsidP="00E66C3B">
            <w:pPr>
              <w:pStyle w:val="acctmergecolhdg"/>
              <w:spacing w:line="228" w:lineRule="auto"/>
              <w:rPr>
                <w:szCs w:val="22"/>
              </w:rPr>
            </w:pPr>
            <w:r w:rsidRPr="009426D0">
              <w:rPr>
                <w:szCs w:val="22"/>
              </w:rPr>
              <w:t xml:space="preserve">Consolidated </w:t>
            </w:r>
          </w:p>
          <w:p w14:paraId="0E64201A" w14:textId="77777777" w:rsidR="00696F4C" w:rsidRPr="009426D0" w:rsidRDefault="00696F4C" w:rsidP="00E66C3B">
            <w:pPr>
              <w:pStyle w:val="acctmergecolhdg"/>
              <w:spacing w:line="228" w:lineRule="auto"/>
              <w:rPr>
                <w:szCs w:val="22"/>
              </w:rPr>
            </w:pPr>
            <w:r w:rsidRPr="009426D0">
              <w:rPr>
                <w:szCs w:val="22"/>
              </w:rPr>
              <w:t xml:space="preserve">financial statements </w:t>
            </w:r>
          </w:p>
        </w:tc>
        <w:tc>
          <w:tcPr>
            <w:tcW w:w="230" w:type="dxa"/>
            <w:gridSpan w:val="2"/>
          </w:tcPr>
          <w:p w14:paraId="323033FA" w14:textId="77777777" w:rsidR="00696F4C" w:rsidRPr="009426D0" w:rsidRDefault="00696F4C" w:rsidP="00E66C3B">
            <w:pPr>
              <w:pStyle w:val="acctmergecolhdg"/>
              <w:spacing w:line="228" w:lineRule="auto"/>
              <w:rPr>
                <w:szCs w:val="22"/>
              </w:rPr>
            </w:pPr>
          </w:p>
        </w:tc>
        <w:tc>
          <w:tcPr>
            <w:tcW w:w="2652" w:type="dxa"/>
            <w:gridSpan w:val="5"/>
            <w:hideMark/>
          </w:tcPr>
          <w:p w14:paraId="7E46CFF0" w14:textId="77777777" w:rsidR="00696F4C" w:rsidRPr="009426D0" w:rsidRDefault="00696F4C" w:rsidP="00E66C3B">
            <w:pPr>
              <w:pStyle w:val="acctmergecolhdg"/>
              <w:spacing w:line="228" w:lineRule="auto"/>
              <w:rPr>
                <w:szCs w:val="22"/>
              </w:rPr>
            </w:pPr>
            <w:r w:rsidRPr="009426D0">
              <w:rPr>
                <w:szCs w:val="22"/>
              </w:rPr>
              <w:t xml:space="preserve">Separate </w:t>
            </w:r>
          </w:p>
          <w:p w14:paraId="7DA42D62" w14:textId="77777777" w:rsidR="00696F4C" w:rsidRPr="009426D0" w:rsidRDefault="00696F4C" w:rsidP="00E66C3B">
            <w:pPr>
              <w:pStyle w:val="acctmergecolhdg"/>
              <w:spacing w:line="228" w:lineRule="auto"/>
              <w:rPr>
                <w:szCs w:val="22"/>
              </w:rPr>
            </w:pPr>
            <w:r w:rsidRPr="009426D0">
              <w:rPr>
                <w:szCs w:val="22"/>
              </w:rPr>
              <w:t xml:space="preserve">financial statements </w:t>
            </w:r>
          </w:p>
        </w:tc>
      </w:tr>
      <w:tr w:rsidR="0086065B" w:rsidRPr="009426D0" w14:paraId="32FDB4D5" w14:textId="77777777" w:rsidTr="00354EA2">
        <w:trPr>
          <w:cantSplit/>
          <w:tblHeader/>
        </w:trPr>
        <w:tc>
          <w:tcPr>
            <w:tcW w:w="4140" w:type="dxa"/>
          </w:tcPr>
          <w:p w14:paraId="7EA514F5" w14:textId="72305C5A" w:rsidR="0086065B" w:rsidRPr="009426D0" w:rsidRDefault="001F7BD3" w:rsidP="0086065B">
            <w:pPr>
              <w:pStyle w:val="acctfourfigures"/>
              <w:tabs>
                <w:tab w:val="clear" w:pos="765"/>
              </w:tabs>
              <w:spacing w:line="230" w:lineRule="auto"/>
              <w:ind w:left="182" w:hanging="180"/>
              <w:rPr>
                <w:b/>
                <w:bCs/>
                <w:i/>
                <w:iCs/>
                <w:szCs w:val="22"/>
              </w:rPr>
            </w:pPr>
            <w:r>
              <w:rPr>
                <w:b/>
                <w:bCs/>
                <w:i/>
                <w:iCs/>
                <w:szCs w:val="22"/>
              </w:rPr>
              <w:t>Three</w:t>
            </w:r>
            <w:r w:rsidR="00455EA1" w:rsidRPr="00D41B3B">
              <w:rPr>
                <w:b/>
                <w:bCs/>
                <w:i/>
                <w:iCs/>
                <w:szCs w:val="22"/>
              </w:rPr>
              <w:t>-month period ended</w:t>
            </w:r>
            <w:r w:rsidR="00455EA1" w:rsidRPr="00D41B3B">
              <w:rPr>
                <w:rFonts w:cstheme="minorBidi" w:hint="cs"/>
                <w:b/>
                <w:bCs/>
                <w:i/>
                <w:iCs/>
                <w:szCs w:val="22"/>
                <w:cs/>
              </w:rPr>
              <w:t xml:space="preserve"> </w:t>
            </w:r>
            <w:r w:rsidR="00455EA1">
              <w:rPr>
                <w:rFonts w:cstheme="minorBidi"/>
                <w:b/>
                <w:bCs/>
                <w:i/>
                <w:iCs/>
                <w:szCs w:val="22"/>
              </w:rPr>
              <w:t>3</w:t>
            </w:r>
            <w:r>
              <w:rPr>
                <w:rFonts w:cstheme="minorBidi"/>
                <w:b/>
                <w:bCs/>
                <w:i/>
                <w:iCs/>
                <w:szCs w:val="22"/>
              </w:rPr>
              <w:t>1</w:t>
            </w:r>
            <w:r w:rsidR="00455EA1">
              <w:rPr>
                <w:rFonts w:cstheme="minorBidi"/>
                <w:b/>
                <w:bCs/>
                <w:i/>
                <w:iCs/>
                <w:szCs w:val="22"/>
              </w:rPr>
              <w:t xml:space="preserve"> </w:t>
            </w:r>
            <w:r>
              <w:rPr>
                <w:rFonts w:cstheme="minorBidi"/>
                <w:b/>
                <w:bCs/>
                <w:i/>
                <w:iCs/>
                <w:szCs w:val="22"/>
              </w:rPr>
              <w:t>March</w:t>
            </w:r>
          </w:p>
        </w:tc>
        <w:tc>
          <w:tcPr>
            <w:tcW w:w="1260" w:type="dxa"/>
            <w:hideMark/>
          </w:tcPr>
          <w:p w14:paraId="1E22016D" w14:textId="609C4293" w:rsidR="0086065B" w:rsidRPr="009426D0" w:rsidRDefault="0086065B" w:rsidP="0086065B">
            <w:pPr>
              <w:pStyle w:val="acctmergecolhdg"/>
              <w:spacing w:line="240" w:lineRule="atLeast"/>
              <w:rPr>
                <w:rFonts w:cstheme="minorBidi"/>
                <w:b w:val="0"/>
                <w:bCs/>
                <w:lang w:bidi="th-TH"/>
              </w:rPr>
            </w:pPr>
            <w:r w:rsidRPr="009426D0">
              <w:rPr>
                <w:b w:val="0"/>
                <w:bCs/>
                <w:szCs w:val="22"/>
              </w:rPr>
              <w:t>202</w:t>
            </w:r>
            <w:r w:rsidR="001F7BD3">
              <w:rPr>
                <w:b w:val="0"/>
                <w:bCs/>
                <w:szCs w:val="22"/>
              </w:rPr>
              <w:t>5</w:t>
            </w:r>
          </w:p>
        </w:tc>
        <w:tc>
          <w:tcPr>
            <w:tcW w:w="245" w:type="dxa"/>
          </w:tcPr>
          <w:p w14:paraId="199D8758" w14:textId="77777777" w:rsidR="0086065B" w:rsidRPr="009426D0" w:rsidRDefault="0086065B" w:rsidP="0086065B">
            <w:pPr>
              <w:pStyle w:val="acctmergecolhdg"/>
              <w:spacing w:line="240" w:lineRule="atLeast"/>
              <w:rPr>
                <w:b w:val="0"/>
                <w:bCs/>
                <w:szCs w:val="22"/>
              </w:rPr>
            </w:pPr>
          </w:p>
        </w:tc>
        <w:tc>
          <w:tcPr>
            <w:tcW w:w="1195" w:type="dxa"/>
            <w:hideMark/>
          </w:tcPr>
          <w:p w14:paraId="4B5DFF27" w14:textId="1D3DA0E8" w:rsidR="0086065B" w:rsidRPr="009426D0" w:rsidRDefault="0086065B" w:rsidP="0086065B">
            <w:pPr>
              <w:pStyle w:val="acctmergecolhdg"/>
              <w:spacing w:line="240" w:lineRule="atLeast"/>
              <w:rPr>
                <w:rFonts w:cstheme="minorBidi"/>
                <w:b w:val="0"/>
                <w:bCs/>
                <w:lang w:bidi="th-TH"/>
              </w:rPr>
            </w:pPr>
            <w:r w:rsidRPr="009426D0">
              <w:rPr>
                <w:b w:val="0"/>
                <w:bCs/>
                <w:szCs w:val="22"/>
              </w:rPr>
              <w:t>202</w:t>
            </w:r>
            <w:r w:rsidR="001F7BD3">
              <w:rPr>
                <w:b w:val="0"/>
                <w:bCs/>
                <w:szCs w:val="22"/>
              </w:rPr>
              <w:t>4</w:t>
            </w:r>
          </w:p>
        </w:tc>
        <w:tc>
          <w:tcPr>
            <w:tcW w:w="230" w:type="dxa"/>
            <w:gridSpan w:val="2"/>
          </w:tcPr>
          <w:p w14:paraId="7012603E" w14:textId="77777777" w:rsidR="0086065B" w:rsidRPr="009426D0" w:rsidRDefault="0086065B" w:rsidP="0086065B">
            <w:pPr>
              <w:pStyle w:val="acctmergecolhdg"/>
              <w:spacing w:line="228" w:lineRule="auto"/>
              <w:rPr>
                <w:b w:val="0"/>
                <w:bCs/>
                <w:szCs w:val="22"/>
              </w:rPr>
            </w:pPr>
          </w:p>
        </w:tc>
        <w:tc>
          <w:tcPr>
            <w:tcW w:w="1210" w:type="dxa"/>
            <w:gridSpan w:val="2"/>
            <w:hideMark/>
          </w:tcPr>
          <w:p w14:paraId="0C032C01" w14:textId="6088661D" w:rsidR="0086065B" w:rsidRPr="009426D0" w:rsidRDefault="0086065B" w:rsidP="0086065B">
            <w:pPr>
              <w:pStyle w:val="acctmergecolhdg"/>
              <w:spacing w:line="240" w:lineRule="atLeast"/>
              <w:rPr>
                <w:rFonts w:cstheme="minorBidi"/>
                <w:b w:val="0"/>
                <w:bCs/>
                <w:lang w:bidi="th-TH"/>
              </w:rPr>
            </w:pPr>
            <w:r w:rsidRPr="009426D0">
              <w:rPr>
                <w:b w:val="0"/>
                <w:bCs/>
                <w:szCs w:val="22"/>
              </w:rPr>
              <w:t>202</w:t>
            </w:r>
            <w:r w:rsidR="001F7BD3">
              <w:rPr>
                <w:b w:val="0"/>
                <w:bCs/>
                <w:szCs w:val="22"/>
              </w:rPr>
              <w:t>5</w:t>
            </w:r>
          </w:p>
        </w:tc>
        <w:tc>
          <w:tcPr>
            <w:tcW w:w="245" w:type="dxa"/>
            <w:gridSpan w:val="2"/>
          </w:tcPr>
          <w:p w14:paraId="70BBD10A" w14:textId="77777777" w:rsidR="0086065B" w:rsidRPr="009426D0" w:rsidRDefault="0086065B" w:rsidP="0086065B">
            <w:pPr>
              <w:pStyle w:val="acctmergecolhdg"/>
              <w:spacing w:line="240" w:lineRule="atLeast"/>
              <w:rPr>
                <w:b w:val="0"/>
                <w:bCs/>
                <w:szCs w:val="22"/>
              </w:rPr>
            </w:pPr>
          </w:p>
        </w:tc>
        <w:tc>
          <w:tcPr>
            <w:tcW w:w="1204" w:type="dxa"/>
            <w:gridSpan w:val="2"/>
            <w:hideMark/>
          </w:tcPr>
          <w:p w14:paraId="704F730D" w14:textId="19B5EBD0" w:rsidR="0086065B" w:rsidRPr="009426D0" w:rsidRDefault="0086065B" w:rsidP="0086065B">
            <w:pPr>
              <w:pStyle w:val="acctmergecolhdg"/>
              <w:spacing w:line="240" w:lineRule="atLeast"/>
              <w:rPr>
                <w:rFonts w:cstheme="minorBidi"/>
                <w:b w:val="0"/>
                <w:bCs/>
                <w:lang w:bidi="th-TH"/>
              </w:rPr>
            </w:pPr>
            <w:r w:rsidRPr="009426D0">
              <w:rPr>
                <w:b w:val="0"/>
                <w:bCs/>
                <w:szCs w:val="22"/>
              </w:rPr>
              <w:t>202</w:t>
            </w:r>
            <w:r w:rsidR="001F7BD3">
              <w:rPr>
                <w:b w:val="0"/>
                <w:bCs/>
                <w:szCs w:val="22"/>
              </w:rPr>
              <w:t>4</w:t>
            </w:r>
          </w:p>
        </w:tc>
      </w:tr>
      <w:tr w:rsidR="00D1515E" w:rsidRPr="009426D0" w14:paraId="2948AF78" w14:textId="77777777" w:rsidTr="00354EA2">
        <w:trPr>
          <w:cantSplit/>
          <w:tblHeader/>
        </w:trPr>
        <w:tc>
          <w:tcPr>
            <w:tcW w:w="4140" w:type="dxa"/>
          </w:tcPr>
          <w:p w14:paraId="5F4D973D" w14:textId="77777777" w:rsidR="00D1515E" w:rsidRPr="009426D0" w:rsidRDefault="00D1515E" w:rsidP="00D1515E">
            <w:pPr>
              <w:pStyle w:val="acctfourfigures"/>
              <w:tabs>
                <w:tab w:val="clear" w:pos="765"/>
              </w:tabs>
              <w:spacing w:line="230" w:lineRule="auto"/>
              <w:ind w:left="182" w:hanging="180"/>
              <w:rPr>
                <w:b/>
                <w:bCs/>
                <w:i/>
                <w:iCs/>
                <w:szCs w:val="22"/>
              </w:rPr>
            </w:pPr>
          </w:p>
        </w:tc>
        <w:tc>
          <w:tcPr>
            <w:tcW w:w="1260" w:type="dxa"/>
          </w:tcPr>
          <w:p w14:paraId="3EAFE331" w14:textId="77777777" w:rsidR="00D1515E" w:rsidRPr="009426D0" w:rsidRDefault="00D1515E" w:rsidP="00D1515E">
            <w:pPr>
              <w:pStyle w:val="acctmergecolhdg"/>
              <w:spacing w:line="240" w:lineRule="atLeast"/>
              <w:rPr>
                <w:b w:val="0"/>
                <w:bCs/>
                <w:szCs w:val="22"/>
              </w:rPr>
            </w:pPr>
          </w:p>
        </w:tc>
        <w:tc>
          <w:tcPr>
            <w:tcW w:w="245" w:type="dxa"/>
          </w:tcPr>
          <w:p w14:paraId="7CAB9515" w14:textId="77777777" w:rsidR="00D1515E" w:rsidRPr="009426D0" w:rsidRDefault="00D1515E" w:rsidP="00D1515E">
            <w:pPr>
              <w:pStyle w:val="acctmergecolhdg"/>
              <w:spacing w:line="240" w:lineRule="atLeast"/>
              <w:rPr>
                <w:b w:val="0"/>
                <w:bCs/>
                <w:szCs w:val="22"/>
              </w:rPr>
            </w:pPr>
          </w:p>
        </w:tc>
        <w:tc>
          <w:tcPr>
            <w:tcW w:w="1195" w:type="dxa"/>
          </w:tcPr>
          <w:p w14:paraId="5D832F01" w14:textId="7D282AF8" w:rsidR="00D1515E" w:rsidRPr="009426D0" w:rsidRDefault="00D1515E" w:rsidP="00D1515E">
            <w:pPr>
              <w:pStyle w:val="acctmergecolhdg"/>
              <w:spacing w:line="240" w:lineRule="atLeast"/>
              <w:rPr>
                <w:b w:val="0"/>
                <w:bCs/>
                <w:szCs w:val="22"/>
              </w:rPr>
            </w:pPr>
            <w:r>
              <w:rPr>
                <w:b w:val="0"/>
                <w:bCs/>
                <w:szCs w:val="22"/>
              </w:rPr>
              <w:t>(Restated)</w:t>
            </w:r>
          </w:p>
        </w:tc>
        <w:tc>
          <w:tcPr>
            <w:tcW w:w="230" w:type="dxa"/>
            <w:gridSpan w:val="2"/>
          </w:tcPr>
          <w:p w14:paraId="0CAF1441" w14:textId="77777777" w:rsidR="00D1515E" w:rsidRPr="009426D0" w:rsidRDefault="00D1515E" w:rsidP="00D1515E">
            <w:pPr>
              <w:pStyle w:val="acctmergecolhdg"/>
              <w:spacing w:line="228" w:lineRule="auto"/>
              <w:rPr>
                <w:b w:val="0"/>
                <w:bCs/>
                <w:szCs w:val="22"/>
              </w:rPr>
            </w:pPr>
          </w:p>
        </w:tc>
        <w:tc>
          <w:tcPr>
            <w:tcW w:w="1210" w:type="dxa"/>
            <w:gridSpan w:val="2"/>
          </w:tcPr>
          <w:p w14:paraId="33A8C1C1" w14:textId="77777777" w:rsidR="00D1515E" w:rsidRPr="009426D0" w:rsidRDefault="00D1515E" w:rsidP="00D1515E">
            <w:pPr>
              <w:pStyle w:val="acctmergecolhdg"/>
              <w:spacing w:line="240" w:lineRule="atLeast"/>
              <w:rPr>
                <w:b w:val="0"/>
                <w:bCs/>
                <w:szCs w:val="22"/>
              </w:rPr>
            </w:pPr>
          </w:p>
        </w:tc>
        <w:tc>
          <w:tcPr>
            <w:tcW w:w="245" w:type="dxa"/>
            <w:gridSpan w:val="2"/>
          </w:tcPr>
          <w:p w14:paraId="6C1DCF2B" w14:textId="77777777" w:rsidR="00D1515E" w:rsidRPr="009426D0" w:rsidRDefault="00D1515E" w:rsidP="00D1515E">
            <w:pPr>
              <w:pStyle w:val="acctmergecolhdg"/>
              <w:spacing w:line="240" w:lineRule="atLeast"/>
              <w:rPr>
                <w:b w:val="0"/>
                <w:bCs/>
                <w:szCs w:val="22"/>
              </w:rPr>
            </w:pPr>
          </w:p>
        </w:tc>
        <w:tc>
          <w:tcPr>
            <w:tcW w:w="1204" w:type="dxa"/>
            <w:gridSpan w:val="2"/>
          </w:tcPr>
          <w:p w14:paraId="4EA19E74" w14:textId="77777777" w:rsidR="00D1515E" w:rsidRPr="009426D0" w:rsidRDefault="00D1515E" w:rsidP="00D1515E">
            <w:pPr>
              <w:pStyle w:val="acctmergecolhdg"/>
              <w:spacing w:line="240" w:lineRule="atLeast"/>
              <w:rPr>
                <w:b w:val="0"/>
                <w:bCs/>
                <w:szCs w:val="22"/>
              </w:rPr>
            </w:pPr>
          </w:p>
        </w:tc>
      </w:tr>
      <w:tr w:rsidR="00696F4C" w:rsidRPr="009426D0" w14:paraId="76BB2154" w14:textId="77777777" w:rsidTr="00354EA2">
        <w:tblPrEx>
          <w:tblCellMar>
            <w:left w:w="108" w:type="dxa"/>
            <w:right w:w="108" w:type="dxa"/>
          </w:tblCellMar>
          <w:tblLook w:val="0000" w:firstRow="0" w:lastRow="0" w:firstColumn="0" w:lastColumn="0" w:noHBand="0" w:noVBand="0"/>
        </w:tblPrEx>
        <w:trPr>
          <w:cantSplit/>
          <w:trHeight w:val="20"/>
        </w:trPr>
        <w:tc>
          <w:tcPr>
            <w:tcW w:w="4140" w:type="dxa"/>
          </w:tcPr>
          <w:p w14:paraId="4A0F13A3" w14:textId="77777777" w:rsidR="00696F4C" w:rsidRPr="009426D0" w:rsidRDefault="00696F4C" w:rsidP="00E66C3B">
            <w:pPr>
              <w:tabs>
                <w:tab w:val="left" w:pos="450"/>
                <w:tab w:val="left" w:pos="900"/>
                <w:tab w:val="left" w:pos="1440"/>
              </w:tabs>
              <w:spacing w:line="240" w:lineRule="exact"/>
              <w:ind w:right="45"/>
            </w:pPr>
          </w:p>
        </w:tc>
        <w:tc>
          <w:tcPr>
            <w:tcW w:w="5589" w:type="dxa"/>
            <w:gridSpan w:val="11"/>
            <w:vAlign w:val="bottom"/>
          </w:tcPr>
          <w:p w14:paraId="3F714043" w14:textId="075E04DB" w:rsidR="00696F4C" w:rsidRPr="009426D0" w:rsidRDefault="00D143C0" w:rsidP="00E66C3B">
            <w:pPr>
              <w:tabs>
                <w:tab w:val="left" w:pos="450"/>
              </w:tabs>
              <w:spacing w:line="240" w:lineRule="exact"/>
              <w:ind w:left="-108" w:right="-108"/>
              <w:jc w:val="center"/>
              <w:rPr>
                <w:i/>
                <w:iCs/>
              </w:rPr>
            </w:pPr>
            <w:r w:rsidRPr="009426D0">
              <w:rPr>
                <w:i/>
                <w:iCs/>
              </w:rPr>
              <w:t>(in thousand Baht / thousand shares)</w:t>
            </w:r>
          </w:p>
        </w:tc>
      </w:tr>
      <w:tr w:rsidR="00696F4C" w:rsidRPr="009426D0" w14:paraId="60D40375" w14:textId="77777777" w:rsidTr="00354EA2">
        <w:tblPrEx>
          <w:tblCellMar>
            <w:left w:w="108" w:type="dxa"/>
            <w:right w:w="108" w:type="dxa"/>
          </w:tblCellMar>
          <w:tblLook w:val="0000" w:firstRow="0" w:lastRow="0" w:firstColumn="0" w:lastColumn="0" w:noHBand="0" w:noVBand="0"/>
        </w:tblPrEx>
        <w:trPr>
          <w:cantSplit/>
          <w:trHeight w:val="20"/>
        </w:trPr>
        <w:tc>
          <w:tcPr>
            <w:tcW w:w="4140" w:type="dxa"/>
          </w:tcPr>
          <w:p w14:paraId="03FA8F4D" w14:textId="1DC56F8E" w:rsidR="00696F4C" w:rsidRPr="009426D0" w:rsidRDefault="00696F4C" w:rsidP="00696F4C">
            <w:pPr>
              <w:tabs>
                <w:tab w:val="left" w:pos="450"/>
              </w:tabs>
              <w:spacing w:line="240" w:lineRule="atLeast"/>
              <w:ind w:right="-128"/>
            </w:pPr>
            <w:r w:rsidRPr="009426D0">
              <w:t>Profit</w:t>
            </w:r>
            <w:r w:rsidR="0059511B">
              <w:t xml:space="preserve"> </w:t>
            </w:r>
            <w:r w:rsidR="00320825">
              <w:t xml:space="preserve">(loss) </w:t>
            </w:r>
            <w:r w:rsidRPr="009426D0">
              <w:t xml:space="preserve">attributable to ordinary </w:t>
            </w:r>
          </w:p>
        </w:tc>
        <w:tc>
          <w:tcPr>
            <w:tcW w:w="1260" w:type="dxa"/>
            <w:vAlign w:val="bottom"/>
          </w:tcPr>
          <w:p w14:paraId="3E583325" w14:textId="77777777" w:rsidR="00696F4C" w:rsidRPr="009426D0" w:rsidRDefault="00696F4C" w:rsidP="00696F4C">
            <w:pPr>
              <w:tabs>
                <w:tab w:val="left" w:pos="450"/>
                <w:tab w:val="decimal" w:pos="774"/>
              </w:tabs>
              <w:spacing w:line="240" w:lineRule="atLeast"/>
              <w:ind w:left="-108"/>
            </w:pPr>
          </w:p>
        </w:tc>
        <w:tc>
          <w:tcPr>
            <w:tcW w:w="245" w:type="dxa"/>
            <w:vAlign w:val="bottom"/>
          </w:tcPr>
          <w:p w14:paraId="58AEF8CB" w14:textId="77777777" w:rsidR="00696F4C" w:rsidRPr="009426D0" w:rsidRDefault="00696F4C" w:rsidP="00696F4C">
            <w:pPr>
              <w:tabs>
                <w:tab w:val="left" w:pos="450"/>
                <w:tab w:val="decimal" w:pos="774"/>
              </w:tabs>
              <w:spacing w:line="240" w:lineRule="atLeast"/>
              <w:ind w:left="-117"/>
            </w:pPr>
          </w:p>
        </w:tc>
        <w:tc>
          <w:tcPr>
            <w:tcW w:w="1195" w:type="dxa"/>
            <w:vAlign w:val="bottom"/>
          </w:tcPr>
          <w:p w14:paraId="4B8B623B" w14:textId="77777777" w:rsidR="00696F4C" w:rsidRPr="009426D0" w:rsidRDefault="00696F4C" w:rsidP="00696F4C">
            <w:pPr>
              <w:tabs>
                <w:tab w:val="left" w:pos="450"/>
                <w:tab w:val="decimal" w:pos="774"/>
              </w:tabs>
              <w:spacing w:line="240" w:lineRule="atLeast"/>
              <w:ind w:left="-108"/>
            </w:pPr>
          </w:p>
        </w:tc>
        <w:tc>
          <w:tcPr>
            <w:tcW w:w="237" w:type="dxa"/>
            <w:gridSpan w:val="3"/>
            <w:vAlign w:val="bottom"/>
          </w:tcPr>
          <w:p w14:paraId="3D444D25" w14:textId="77777777" w:rsidR="00696F4C" w:rsidRPr="009426D0" w:rsidRDefault="00696F4C" w:rsidP="00696F4C">
            <w:pPr>
              <w:tabs>
                <w:tab w:val="left" w:pos="450"/>
                <w:tab w:val="decimal" w:pos="774"/>
              </w:tabs>
              <w:spacing w:line="240" w:lineRule="atLeast"/>
              <w:ind w:left="-117"/>
            </w:pPr>
          </w:p>
        </w:tc>
        <w:tc>
          <w:tcPr>
            <w:tcW w:w="1210" w:type="dxa"/>
            <w:gridSpan w:val="2"/>
            <w:vAlign w:val="bottom"/>
          </w:tcPr>
          <w:p w14:paraId="00506ADF" w14:textId="77777777" w:rsidR="00696F4C" w:rsidRPr="009426D0" w:rsidRDefault="00696F4C" w:rsidP="00696F4C">
            <w:pPr>
              <w:tabs>
                <w:tab w:val="left" w:pos="450"/>
                <w:tab w:val="decimal" w:pos="774"/>
              </w:tabs>
              <w:autoSpaceDE w:val="0"/>
              <w:autoSpaceDN w:val="0"/>
              <w:adjustRightInd w:val="0"/>
              <w:spacing w:line="240" w:lineRule="atLeast"/>
            </w:pPr>
          </w:p>
        </w:tc>
        <w:tc>
          <w:tcPr>
            <w:tcW w:w="245" w:type="dxa"/>
            <w:gridSpan w:val="2"/>
            <w:vAlign w:val="bottom"/>
          </w:tcPr>
          <w:p w14:paraId="2820AC1A" w14:textId="77777777" w:rsidR="00696F4C" w:rsidRPr="009426D0" w:rsidRDefault="00696F4C" w:rsidP="00696F4C">
            <w:pPr>
              <w:tabs>
                <w:tab w:val="left" w:pos="450"/>
                <w:tab w:val="decimal" w:pos="774"/>
              </w:tabs>
              <w:spacing w:line="240" w:lineRule="atLeast"/>
              <w:ind w:left="-117"/>
            </w:pPr>
          </w:p>
        </w:tc>
        <w:tc>
          <w:tcPr>
            <w:tcW w:w="1197" w:type="dxa"/>
            <w:vAlign w:val="bottom"/>
          </w:tcPr>
          <w:p w14:paraId="0877390B" w14:textId="77777777" w:rsidR="00696F4C" w:rsidRPr="009426D0" w:rsidRDefault="00696F4C" w:rsidP="00696F4C">
            <w:pPr>
              <w:tabs>
                <w:tab w:val="left" w:pos="450"/>
                <w:tab w:val="decimal" w:pos="774"/>
              </w:tabs>
              <w:autoSpaceDE w:val="0"/>
              <w:autoSpaceDN w:val="0"/>
              <w:adjustRightInd w:val="0"/>
              <w:spacing w:line="240" w:lineRule="atLeast"/>
            </w:pPr>
          </w:p>
        </w:tc>
      </w:tr>
      <w:tr w:rsidR="00BF5162" w:rsidRPr="009426D0" w14:paraId="31FDD3E0" w14:textId="77777777" w:rsidTr="00BF5162">
        <w:tblPrEx>
          <w:tblCellMar>
            <w:left w:w="108" w:type="dxa"/>
            <w:right w:w="108" w:type="dxa"/>
          </w:tblCellMar>
          <w:tblLook w:val="0000" w:firstRow="0" w:lastRow="0" w:firstColumn="0" w:lastColumn="0" w:noHBand="0" w:noVBand="0"/>
        </w:tblPrEx>
        <w:trPr>
          <w:cantSplit/>
          <w:trHeight w:val="20"/>
        </w:trPr>
        <w:tc>
          <w:tcPr>
            <w:tcW w:w="4140" w:type="dxa"/>
          </w:tcPr>
          <w:p w14:paraId="40957CA4" w14:textId="349DF177" w:rsidR="00BF5162" w:rsidRPr="009426D0" w:rsidRDefault="00BF5162" w:rsidP="00BF5162">
            <w:pPr>
              <w:tabs>
                <w:tab w:val="left" w:pos="450"/>
              </w:tabs>
              <w:spacing w:line="240" w:lineRule="atLeast"/>
            </w:pPr>
            <w:r w:rsidRPr="009426D0">
              <w:t xml:space="preserve">   shareholders of the Company (diluted)</w:t>
            </w:r>
          </w:p>
        </w:tc>
        <w:tc>
          <w:tcPr>
            <w:tcW w:w="1260" w:type="dxa"/>
            <w:tcBorders>
              <w:bottom w:val="double" w:sz="4" w:space="0" w:color="auto"/>
            </w:tcBorders>
            <w:vAlign w:val="bottom"/>
          </w:tcPr>
          <w:p w14:paraId="41DB70F3" w14:textId="38DA3B86" w:rsidR="00BF5162" w:rsidRPr="00BF5162" w:rsidRDefault="00BF5162" w:rsidP="00BF5162">
            <w:pPr>
              <w:pStyle w:val="acctfourfigures"/>
              <w:tabs>
                <w:tab w:val="clear" w:pos="765"/>
                <w:tab w:val="decimal" w:pos="1042"/>
              </w:tabs>
              <w:spacing w:line="240" w:lineRule="atLeast"/>
              <w:ind w:right="-79"/>
              <w:rPr>
                <w:szCs w:val="22"/>
              </w:rPr>
            </w:pPr>
            <w:r w:rsidRPr="00BF5162">
              <w:rPr>
                <w:szCs w:val="22"/>
              </w:rPr>
              <w:t>1,969,327</w:t>
            </w:r>
          </w:p>
        </w:tc>
        <w:tc>
          <w:tcPr>
            <w:tcW w:w="245" w:type="dxa"/>
            <w:vAlign w:val="bottom"/>
          </w:tcPr>
          <w:p w14:paraId="1A88FE29" w14:textId="77777777" w:rsidR="00BF5162" w:rsidRPr="00BF5162" w:rsidRDefault="00BF5162" w:rsidP="00BF5162">
            <w:pPr>
              <w:tabs>
                <w:tab w:val="left" w:pos="450"/>
              </w:tabs>
              <w:spacing w:line="240" w:lineRule="atLeast"/>
              <w:ind w:left="-117"/>
              <w:rPr>
                <w:szCs w:val="22"/>
              </w:rPr>
            </w:pPr>
          </w:p>
        </w:tc>
        <w:tc>
          <w:tcPr>
            <w:tcW w:w="1195" w:type="dxa"/>
            <w:tcBorders>
              <w:bottom w:val="double" w:sz="4" w:space="0" w:color="auto"/>
            </w:tcBorders>
            <w:vAlign w:val="bottom"/>
          </w:tcPr>
          <w:p w14:paraId="148B233E" w14:textId="4BFD1BFB" w:rsidR="00BF5162" w:rsidRPr="00BF5162" w:rsidRDefault="00BF5162" w:rsidP="00BF5162">
            <w:pPr>
              <w:pStyle w:val="acctfourfigures"/>
              <w:tabs>
                <w:tab w:val="clear" w:pos="765"/>
                <w:tab w:val="decimal" w:pos="1185"/>
              </w:tabs>
              <w:spacing w:line="240" w:lineRule="atLeast"/>
              <w:ind w:right="-18"/>
              <w:rPr>
                <w:szCs w:val="22"/>
              </w:rPr>
            </w:pPr>
            <w:r w:rsidRPr="00BF5162">
              <w:rPr>
                <w:szCs w:val="22"/>
              </w:rPr>
              <w:t>1,604,561</w:t>
            </w:r>
          </w:p>
        </w:tc>
        <w:tc>
          <w:tcPr>
            <w:tcW w:w="237" w:type="dxa"/>
            <w:gridSpan w:val="3"/>
            <w:vAlign w:val="bottom"/>
          </w:tcPr>
          <w:p w14:paraId="38D3CBC7" w14:textId="77777777" w:rsidR="00BF5162" w:rsidRPr="00BF5162" w:rsidRDefault="00BF5162" w:rsidP="00BF5162">
            <w:pPr>
              <w:tabs>
                <w:tab w:val="left" w:pos="450"/>
              </w:tabs>
              <w:spacing w:line="240" w:lineRule="atLeast"/>
              <w:ind w:left="-117"/>
              <w:rPr>
                <w:szCs w:val="22"/>
              </w:rPr>
            </w:pPr>
          </w:p>
        </w:tc>
        <w:tc>
          <w:tcPr>
            <w:tcW w:w="1210" w:type="dxa"/>
            <w:gridSpan w:val="2"/>
            <w:tcBorders>
              <w:bottom w:val="double" w:sz="4" w:space="0" w:color="auto"/>
            </w:tcBorders>
            <w:vAlign w:val="bottom"/>
          </w:tcPr>
          <w:p w14:paraId="303D6B5C" w14:textId="282FB27D" w:rsidR="00BF5162" w:rsidRPr="00BF5162" w:rsidRDefault="00BF5162" w:rsidP="00BF5162">
            <w:pPr>
              <w:pStyle w:val="acctfourfigures"/>
              <w:tabs>
                <w:tab w:val="clear" w:pos="765"/>
                <w:tab w:val="decimal" w:pos="1005"/>
              </w:tabs>
              <w:spacing w:line="240" w:lineRule="atLeast"/>
              <w:ind w:right="-79"/>
              <w:rPr>
                <w:szCs w:val="22"/>
              </w:rPr>
            </w:pPr>
            <w:r w:rsidRPr="00BF5162">
              <w:rPr>
                <w:szCs w:val="22"/>
              </w:rPr>
              <w:t>672,617</w:t>
            </w:r>
          </w:p>
        </w:tc>
        <w:tc>
          <w:tcPr>
            <w:tcW w:w="245" w:type="dxa"/>
            <w:gridSpan w:val="2"/>
            <w:vAlign w:val="bottom"/>
          </w:tcPr>
          <w:p w14:paraId="3F4C68A3" w14:textId="77777777" w:rsidR="00BF5162" w:rsidRPr="00BF5162" w:rsidRDefault="00BF5162" w:rsidP="00BF5162">
            <w:pPr>
              <w:tabs>
                <w:tab w:val="left" w:pos="450"/>
              </w:tabs>
              <w:spacing w:line="240" w:lineRule="atLeast"/>
              <w:ind w:left="-117"/>
              <w:rPr>
                <w:szCs w:val="22"/>
              </w:rPr>
            </w:pPr>
          </w:p>
        </w:tc>
        <w:tc>
          <w:tcPr>
            <w:tcW w:w="1197" w:type="dxa"/>
            <w:tcBorders>
              <w:bottom w:val="double" w:sz="4" w:space="0" w:color="auto"/>
            </w:tcBorders>
            <w:vAlign w:val="bottom"/>
          </w:tcPr>
          <w:p w14:paraId="7157023D" w14:textId="48274FEA" w:rsidR="00BF5162" w:rsidRPr="00BF5162" w:rsidRDefault="00BF5162" w:rsidP="00BF5162">
            <w:pPr>
              <w:pStyle w:val="acctfourfigures"/>
              <w:tabs>
                <w:tab w:val="clear" w:pos="765"/>
                <w:tab w:val="decimal" w:pos="982"/>
              </w:tabs>
              <w:spacing w:line="240" w:lineRule="atLeast"/>
              <w:ind w:right="-105"/>
              <w:rPr>
                <w:szCs w:val="22"/>
              </w:rPr>
            </w:pPr>
            <w:r w:rsidRPr="00BF5162">
              <w:rPr>
                <w:szCs w:val="22"/>
              </w:rPr>
              <w:t>(33,543)</w:t>
            </w:r>
          </w:p>
        </w:tc>
      </w:tr>
      <w:tr w:rsidR="00BF5162" w:rsidRPr="009426D0" w14:paraId="1692F68B" w14:textId="77777777" w:rsidTr="00BF5162">
        <w:tblPrEx>
          <w:tblCellMar>
            <w:left w:w="108" w:type="dxa"/>
            <w:right w:w="108" w:type="dxa"/>
          </w:tblCellMar>
          <w:tblLook w:val="0000" w:firstRow="0" w:lastRow="0" w:firstColumn="0" w:lastColumn="0" w:noHBand="0" w:noVBand="0"/>
        </w:tblPrEx>
        <w:trPr>
          <w:cantSplit/>
          <w:trHeight w:val="20"/>
        </w:trPr>
        <w:tc>
          <w:tcPr>
            <w:tcW w:w="4140" w:type="dxa"/>
          </w:tcPr>
          <w:p w14:paraId="3DC508B6" w14:textId="77777777" w:rsidR="00BF5162" w:rsidRPr="009426D0" w:rsidRDefault="00BF5162" w:rsidP="00BF5162">
            <w:pPr>
              <w:spacing w:line="240" w:lineRule="exact"/>
              <w:ind w:right="-288"/>
            </w:pPr>
            <w:r w:rsidRPr="009426D0">
              <w:t xml:space="preserve">Number of ordinary shares outstanding </w:t>
            </w:r>
          </w:p>
          <w:p w14:paraId="71B5F9A3" w14:textId="4AEBFEAA" w:rsidR="00BF5162" w:rsidRPr="009426D0" w:rsidRDefault="00BF5162" w:rsidP="00BF5162">
            <w:pPr>
              <w:tabs>
                <w:tab w:val="left" w:pos="450"/>
              </w:tabs>
              <w:spacing w:line="240" w:lineRule="atLeast"/>
            </w:pPr>
            <w:r w:rsidRPr="009426D0">
              <w:t xml:space="preserve">   (basic)</w:t>
            </w:r>
          </w:p>
        </w:tc>
        <w:tc>
          <w:tcPr>
            <w:tcW w:w="1260" w:type="dxa"/>
            <w:tcBorders>
              <w:top w:val="double" w:sz="4" w:space="0" w:color="auto"/>
            </w:tcBorders>
            <w:vAlign w:val="bottom"/>
          </w:tcPr>
          <w:p w14:paraId="6D36C412" w14:textId="272A5CD9" w:rsidR="00BF5162" w:rsidRPr="00BF5162" w:rsidRDefault="00BF5162" w:rsidP="00BF5162">
            <w:pPr>
              <w:pStyle w:val="acctfourfigures"/>
              <w:tabs>
                <w:tab w:val="clear" w:pos="765"/>
                <w:tab w:val="decimal" w:pos="1042"/>
              </w:tabs>
              <w:spacing w:line="240" w:lineRule="atLeast"/>
              <w:ind w:right="-79"/>
              <w:rPr>
                <w:szCs w:val="22"/>
              </w:rPr>
            </w:pPr>
            <w:r w:rsidRPr="00BF5162">
              <w:rPr>
                <w:szCs w:val="22"/>
              </w:rPr>
              <w:t>32,012,971</w:t>
            </w:r>
          </w:p>
        </w:tc>
        <w:tc>
          <w:tcPr>
            <w:tcW w:w="245" w:type="dxa"/>
            <w:vAlign w:val="bottom"/>
          </w:tcPr>
          <w:p w14:paraId="690CC911" w14:textId="77777777" w:rsidR="00BF5162" w:rsidRPr="00BF5162" w:rsidRDefault="00BF5162" w:rsidP="00BF5162">
            <w:pPr>
              <w:pStyle w:val="acctfourfigures"/>
              <w:tabs>
                <w:tab w:val="clear" w:pos="765"/>
                <w:tab w:val="decimal" w:pos="1185"/>
              </w:tabs>
              <w:spacing w:line="240" w:lineRule="atLeast"/>
              <w:ind w:right="-79"/>
              <w:rPr>
                <w:szCs w:val="22"/>
              </w:rPr>
            </w:pPr>
          </w:p>
        </w:tc>
        <w:tc>
          <w:tcPr>
            <w:tcW w:w="1195" w:type="dxa"/>
            <w:tcBorders>
              <w:top w:val="double" w:sz="4" w:space="0" w:color="auto"/>
            </w:tcBorders>
            <w:vAlign w:val="bottom"/>
          </w:tcPr>
          <w:p w14:paraId="2A8A8BFC" w14:textId="378559CE" w:rsidR="00BF5162" w:rsidRPr="00BF5162" w:rsidRDefault="00515D70" w:rsidP="00BF5162">
            <w:pPr>
              <w:pStyle w:val="acctfourfigures"/>
              <w:tabs>
                <w:tab w:val="clear" w:pos="765"/>
                <w:tab w:val="decimal" w:pos="1185"/>
              </w:tabs>
              <w:spacing w:line="240" w:lineRule="atLeast"/>
              <w:ind w:right="-18"/>
              <w:rPr>
                <w:szCs w:val="22"/>
              </w:rPr>
            </w:pPr>
            <w:r w:rsidRPr="00515D70">
              <w:rPr>
                <w:szCs w:val="22"/>
              </w:rPr>
              <w:t>32,012,971</w:t>
            </w:r>
          </w:p>
        </w:tc>
        <w:tc>
          <w:tcPr>
            <w:tcW w:w="237" w:type="dxa"/>
            <w:gridSpan w:val="3"/>
            <w:vAlign w:val="bottom"/>
          </w:tcPr>
          <w:p w14:paraId="20291139" w14:textId="77777777" w:rsidR="00BF5162" w:rsidRPr="00BF5162" w:rsidRDefault="00BF5162" w:rsidP="00BF5162">
            <w:pPr>
              <w:pStyle w:val="acctfourfigures"/>
              <w:tabs>
                <w:tab w:val="clear" w:pos="765"/>
                <w:tab w:val="decimal" w:pos="1185"/>
              </w:tabs>
              <w:spacing w:line="240" w:lineRule="atLeast"/>
              <w:ind w:right="-79"/>
              <w:rPr>
                <w:szCs w:val="22"/>
              </w:rPr>
            </w:pPr>
          </w:p>
        </w:tc>
        <w:tc>
          <w:tcPr>
            <w:tcW w:w="1210" w:type="dxa"/>
            <w:gridSpan w:val="2"/>
            <w:tcBorders>
              <w:top w:val="double" w:sz="4" w:space="0" w:color="auto"/>
            </w:tcBorders>
            <w:vAlign w:val="bottom"/>
          </w:tcPr>
          <w:p w14:paraId="628686E8" w14:textId="48DF1B0F" w:rsidR="00BF5162" w:rsidRPr="00BF5162" w:rsidRDefault="00BF5162" w:rsidP="00BF5162">
            <w:pPr>
              <w:pStyle w:val="acctfourfigures"/>
              <w:tabs>
                <w:tab w:val="clear" w:pos="765"/>
                <w:tab w:val="decimal" w:pos="982"/>
              </w:tabs>
              <w:spacing w:line="240" w:lineRule="atLeast"/>
              <w:ind w:right="-79"/>
              <w:rPr>
                <w:szCs w:val="22"/>
              </w:rPr>
            </w:pPr>
            <w:r w:rsidRPr="00BF5162">
              <w:rPr>
                <w:szCs w:val="22"/>
              </w:rPr>
              <w:t>32,012,971</w:t>
            </w:r>
          </w:p>
        </w:tc>
        <w:tc>
          <w:tcPr>
            <w:tcW w:w="245" w:type="dxa"/>
            <w:gridSpan w:val="2"/>
            <w:vAlign w:val="bottom"/>
          </w:tcPr>
          <w:p w14:paraId="5DF24BE5" w14:textId="77777777" w:rsidR="00BF5162" w:rsidRPr="00BF5162" w:rsidRDefault="00BF5162" w:rsidP="00BF5162">
            <w:pPr>
              <w:pStyle w:val="acctfourfigures"/>
              <w:tabs>
                <w:tab w:val="clear" w:pos="765"/>
                <w:tab w:val="decimal" w:pos="1185"/>
              </w:tabs>
              <w:spacing w:line="240" w:lineRule="atLeast"/>
              <w:ind w:right="-79"/>
              <w:rPr>
                <w:szCs w:val="22"/>
              </w:rPr>
            </w:pPr>
          </w:p>
        </w:tc>
        <w:tc>
          <w:tcPr>
            <w:tcW w:w="1197" w:type="dxa"/>
            <w:tcBorders>
              <w:top w:val="double" w:sz="4" w:space="0" w:color="auto"/>
            </w:tcBorders>
            <w:vAlign w:val="bottom"/>
          </w:tcPr>
          <w:p w14:paraId="33567353" w14:textId="76BEA066" w:rsidR="00BF5162" w:rsidRPr="00BF5162" w:rsidRDefault="00515D70" w:rsidP="00BF5162">
            <w:pPr>
              <w:pStyle w:val="acctfourfigures"/>
              <w:tabs>
                <w:tab w:val="clear" w:pos="765"/>
                <w:tab w:val="decimal" w:pos="982"/>
              </w:tabs>
              <w:spacing w:line="240" w:lineRule="atLeast"/>
              <w:ind w:right="-105"/>
              <w:rPr>
                <w:szCs w:val="22"/>
              </w:rPr>
            </w:pPr>
            <w:r w:rsidRPr="00515D70">
              <w:rPr>
                <w:szCs w:val="22"/>
              </w:rPr>
              <w:t>32,012,971</w:t>
            </w:r>
          </w:p>
        </w:tc>
      </w:tr>
      <w:tr w:rsidR="00BF5162" w:rsidRPr="009426D0" w14:paraId="1B597CE2" w14:textId="77777777" w:rsidTr="00BF5162">
        <w:tblPrEx>
          <w:tblCellMar>
            <w:left w:w="108" w:type="dxa"/>
            <w:right w:w="108" w:type="dxa"/>
          </w:tblCellMar>
          <w:tblLook w:val="0000" w:firstRow="0" w:lastRow="0" w:firstColumn="0" w:lastColumn="0" w:noHBand="0" w:noVBand="0"/>
        </w:tblPrEx>
        <w:trPr>
          <w:cantSplit/>
          <w:trHeight w:val="70"/>
        </w:trPr>
        <w:tc>
          <w:tcPr>
            <w:tcW w:w="4140" w:type="dxa"/>
          </w:tcPr>
          <w:p w14:paraId="1F08FF9A" w14:textId="39B662CC" w:rsidR="00BF5162" w:rsidRPr="009426D0" w:rsidRDefault="00BF5162" w:rsidP="00BF5162">
            <w:pPr>
              <w:tabs>
                <w:tab w:val="left" w:pos="450"/>
              </w:tabs>
              <w:spacing w:line="240" w:lineRule="atLeast"/>
            </w:pPr>
            <w:r w:rsidRPr="009426D0">
              <w:t>Effect of long-term incentive plan</w:t>
            </w:r>
          </w:p>
        </w:tc>
        <w:tc>
          <w:tcPr>
            <w:tcW w:w="1260" w:type="dxa"/>
            <w:tcBorders>
              <w:bottom w:val="single" w:sz="4" w:space="0" w:color="auto"/>
            </w:tcBorders>
            <w:vAlign w:val="bottom"/>
          </w:tcPr>
          <w:p w14:paraId="374266E6" w14:textId="6EBE5172" w:rsidR="00BF5162" w:rsidRPr="00BF5162" w:rsidRDefault="00BF5162" w:rsidP="00BF5162">
            <w:pPr>
              <w:pStyle w:val="acctfourfigures"/>
              <w:tabs>
                <w:tab w:val="clear" w:pos="765"/>
                <w:tab w:val="decimal" w:pos="1042"/>
              </w:tabs>
              <w:spacing w:line="240" w:lineRule="atLeast"/>
              <w:ind w:right="-79"/>
              <w:rPr>
                <w:szCs w:val="22"/>
              </w:rPr>
            </w:pPr>
            <w:r w:rsidRPr="00BF5162">
              <w:rPr>
                <w:szCs w:val="22"/>
              </w:rPr>
              <w:t>27,581</w:t>
            </w:r>
          </w:p>
        </w:tc>
        <w:tc>
          <w:tcPr>
            <w:tcW w:w="245" w:type="dxa"/>
            <w:vAlign w:val="bottom"/>
          </w:tcPr>
          <w:p w14:paraId="097268FD" w14:textId="77777777" w:rsidR="00BF5162" w:rsidRPr="00BF5162" w:rsidRDefault="00BF5162" w:rsidP="00BF5162">
            <w:pPr>
              <w:tabs>
                <w:tab w:val="left" w:pos="450"/>
                <w:tab w:val="decimal" w:pos="774"/>
              </w:tabs>
              <w:spacing w:line="240" w:lineRule="atLeast"/>
              <w:ind w:left="-117"/>
              <w:rPr>
                <w:szCs w:val="22"/>
              </w:rPr>
            </w:pPr>
          </w:p>
        </w:tc>
        <w:tc>
          <w:tcPr>
            <w:tcW w:w="1195" w:type="dxa"/>
            <w:tcBorders>
              <w:bottom w:val="single" w:sz="4" w:space="0" w:color="auto"/>
            </w:tcBorders>
            <w:vAlign w:val="bottom"/>
          </w:tcPr>
          <w:p w14:paraId="053266D0" w14:textId="17E3541B" w:rsidR="00BF5162" w:rsidRPr="00BF5162" w:rsidRDefault="00BF5162" w:rsidP="00BF5162">
            <w:pPr>
              <w:pStyle w:val="acctfourfigures"/>
              <w:tabs>
                <w:tab w:val="clear" w:pos="765"/>
                <w:tab w:val="decimal" w:pos="1185"/>
              </w:tabs>
              <w:spacing w:line="240" w:lineRule="atLeast"/>
              <w:ind w:right="-18"/>
              <w:rPr>
                <w:szCs w:val="22"/>
              </w:rPr>
            </w:pPr>
            <w:r w:rsidRPr="00BF5162">
              <w:rPr>
                <w:szCs w:val="22"/>
              </w:rPr>
              <w:t>23,265</w:t>
            </w:r>
          </w:p>
        </w:tc>
        <w:tc>
          <w:tcPr>
            <w:tcW w:w="237" w:type="dxa"/>
            <w:gridSpan w:val="3"/>
            <w:vAlign w:val="bottom"/>
          </w:tcPr>
          <w:p w14:paraId="799EF62D" w14:textId="77777777" w:rsidR="00BF5162" w:rsidRPr="00BF5162" w:rsidRDefault="00BF5162" w:rsidP="00BF5162">
            <w:pPr>
              <w:tabs>
                <w:tab w:val="left" w:pos="450"/>
                <w:tab w:val="decimal" w:pos="774"/>
              </w:tabs>
              <w:spacing w:line="240" w:lineRule="atLeast"/>
              <w:ind w:left="-117"/>
              <w:rPr>
                <w:szCs w:val="22"/>
              </w:rPr>
            </w:pPr>
          </w:p>
        </w:tc>
        <w:tc>
          <w:tcPr>
            <w:tcW w:w="1210" w:type="dxa"/>
            <w:gridSpan w:val="2"/>
            <w:tcBorders>
              <w:bottom w:val="single" w:sz="4" w:space="0" w:color="auto"/>
            </w:tcBorders>
            <w:vAlign w:val="bottom"/>
          </w:tcPr>
          <w:p w14:paraId="62571A86" w14:textId="12FB3779" w:rsidR="00BF5162" w:rsidRPr="00BF5162" w:rsidRDefault="00BF5162" w:rsidP="00BF5162">
            <w:pPr>
              <w:pStyle w:val="acctfourfigures"/>
              <w:tabs>
                <w:tab w:val="clear" w:pos="765"/>
                <w:tab w:val="decimal" w:pos="982"/>
              </w:tabs>
              <w:spacing w:line="240" w:lineRule="atLeast"/>
              <w:ind w:right="-79"/>
              <w:rPr>
                <w:szCs w:val="22"/>
              </w:rPr>
            </w:pPr>
            <w:r w:rsidRPr="00BF5162">
              <w:rPr>
                <w:szCs w:val="22"/>
              </w:rPr>
              <w:t>27,581</w:t>
            </w:r>
          </w:p>
        </w:tc>
        <w:tc>
          <w:tcPr>
            <w:tcW w:w="245" w:type="dxa"/>
            <w:gridSpan w:val="2"/>
            <w:vAlign w:val="bottom"/>
          </w:tcPr>
          <w:p w14:paraId="42A18263" w14:textId="77777777" w:rsidR="00BF5162" w:rsidRPr="00BF5162" w:rsidRDefault="00BF5162" w:rsidP="00BF5162">
            <w:pPr>
              <w:tabs>
                <w:tab w:val="left" w:pos="450"/>
                <w:tab w:val="decimal" w:pos="774"/>
              </w:tabs>
              <w:spacing w:line="240" w:lineRule="atLeast"/>
              <w:ind w:left="-117"/>
              <w:rPr>
                <w:szCs w:val="22"/>
              </w:rPr>
            </w:pPr>
          </w:p>
        </w:tc>
        <w:tc>
          <w:tcPr>
            <w:tcW w:w="1197" w:type="dxa"/>
            <w:tcBorders>
              <w:bottom w:val="single" w:sz="4" w:space="0" w:color="auto"/>
            </w:tcBorders>
            <w:vAlign w:val="bottom"/>
          </w:tcPr>
          <w:p w14:paraId="4913E588" w14:textId="071E3ECB" w:rsidR="00BF5162" w:rsidRPr="00BF5162" w:rsidRDefault="00BF5162" w:rsidP="00BF5162">
            <w:pPr>
              <w:pStyle w:val="acctfourfigures"/>
              <w:tabs>
                <w:tab w:val="clear" w:pos="765"/>
                <w:tab w:val="decimal" w:pos="982"/>
              </w:tabs>
              <w:spacing w:line="240" w:lineRule="atLeast"/>
              <w:ind w:right="-105"/>
              <w:rPr>
                <w:szCs w:val="22"/>
              </w:rPr>
            </w:pPr>
            <w:r w:rsidRPr="00BF5162">
              <w:rPr>
                <w:szCs w:val="22"/>
              </w:rPr>
              <w:t>23,265</w:t>
            </w:r>
          </w:p>
        </w:tc>
      </w:tr>
      <w:tr w:rsidR="00BF5162" w:rsidRPr="009426D0" w14:paraId="39292D59" w14:textId="77777777" w:rsidTr="00BF5162">
        <w:tblPrEx>
          <w:tblCellMar>
            <w:left w:w="108" w:type="dxa"/>
            <w:right w:w="108" w:type="dxa"/>
          </w:tblCellMar>
          <w:tblLook w:val="0000" w:firstRow="0" w:lastRow="0" w:firstColumn="0" w:lastColumn="0" w:noHBand="0" w:noVBand="0"/>
        </w:tblPrEx>
        <w:trPr>
          <w:cantSplit/>
          <w:trHeight w:val="20"/>
        </w:trPr>
        <w:tc>
          <w:tcPr>
            <w:tcW w:w="4140" w:type="dxa"/>
          </w:tcPr>
          <w:p w14:paraId="7D720EF5" w14:textId="77777777" w:rsidR="00BF5162" w:rsidRPr="009426D0" w:rsidRDefault="00BF5162" w:rsidP="00BF5162">
            <w:pPr>
              <w:spacing w:line="240" w:lineRule="exact"/>
              <w:ind w:right="-288"/>
              <w:rPr>
                <w:b/>
                <w:bCs/>
              </w:rPr>
            </w:pPr>
            <w:r w:rsidRPr="009426D0">
              <w:rPr>
                <w:b/>
                <w:bCs/>
              </w:rPr>
              <w:t xml:space="preserve">Number of ordinary shares </w:t>
            </w:r>
          </w:p>
          <w:p w14:paraId="7305E110" w14:textId="1BB4D66D" w:rsidR="00BF5162" w:rsidRPr="009426D0" w:rsidRDefault="00BF5162" w:rsidP="00BF5162">
            <w:pPr>
              <w:tabs>
                <w:tab w:val="left" w:pos="450"/>
              </w:tabs>
              <w:spacing w:line="240" w:lineRule="atLeast"/>
              <w:rPr>
                <w:b/>
                <w:bCs/>
              </w:rPr>
            </w:pPr>
            <w:r w:rsidRPr="009426D0">
              <w:rPr>
                <w:b/>
                <w:bCs/>
              </w:rPr>
              <w:t xml:space="preserve">   outstanding (diluted)</w:t>
            </w:r>
          </w:p>
        </w:tc>
        <w:tc>
          <w:tcPr>
            <w:tcW w:w="1260" w:type="dxa"/>
            <w:tcBorders>
              <w:top w:val="single" w:sz="4" w:space="0" w:color="auto"/>
              <w:bottom w:val="single" w:sz="4" w:space="0" w:color="auto"/>
            </w:tcBorders>
            <w:vAlign w:val="bottom"/>
          </w:tcPr>
          <w:p w14:paraId="43981DD8" w14:textId="1647720F" w:rsidR="00BF5162" w:rsidRPr="00BF5162" w:rsidRDefault="00BF5162" w:rsidP="00BF5162">
            <w:pPr>
              <w:pStyle w:val="acctfourfigures"/>
              <w:tabs>
                <w:tab w:val="clear" w:pos="765"/>
                <w:tab w:val="decimal" w:pos="1042"/>
              </w:tabs>
              <w:spacing w:line="240" w:lineRule="atLeast"/>
              <w:ind w:right="-79"/>
              <w:rPr>
                <w:b/>
                <w:bCs/>
                <w:szCs w:val="22"/>
              </w:rPr>
            </w:pPr>
            <w:r w:rsidRPr="00BF5162">
              <w:rPr>
                <w:b/>
                <w:bCs/>
                <w:szCs w:val="22"/>
              </w:rPr>
              <w:t>32,040,552</w:t>
            </w:r>
          </w:p>
        </w:tc>
        <w:tc>
          <w:tcPr>
            <w:tcW w:w="245" w:type="dxa"/>
            <w:vAlign w:val="bottom"/>
          </w:tcPr>
          <w:p w14:paraId="3DBDCB33" w14:textId="77777777" w:rsidR="00BF5162" w:rsidRPr="00BF5162" w:rsidRDefault="00BF5162" w:rsidP="00BF5162">
            <w:pPr>
              <w:pStyle w:val="acctfourfigures"/>
              <w:tabs>
                <w:tab w:val="clear" w:pos="765"/>
                <w:tab w:val="decimal" w:pos="1185"/>
              </w:tabs>
              <w:spacing w:line="240" w:lineRule="atLeast"/>
              <w:ind w:right="-79"/>
              <w:rPr>
                <w:b/>
                <w:bCs/>
                <w:szCs w:val="22"/>
              </w:rPr>
            </w:pPr>
          </w:p>
        </w:tc>
        <w:tc>
          <w:tcPr>
            <w:tcW w:w="1195" w:type="dxa"/>
            <w:tcBorders>
              <w:top w:val="single" w:sz="4" w:space="0" w:color="auto"/>
              <w:bottom w:val="single" w:sz="4" w:space="0" w:color="auto"/>
            </w:tcBorders>
            <w:vAlign w:val="bottom"/>
          </w:tcPr>
          <w:p w14:paraId="3529344D" w14:textId="394D698D" w:rsidR="00BF5162" w:rsidRPr="00BF5162" w:rsidRDefault="00543C4B" w:rsidP="00BF5162">
            <w:pPr>
              <w:pStyle w:val="acctfourfigures"/>
              <w:tabs>
                <w:tab w:val="clear" w:pos="765"/>
                <w:tab w:val="decimal" w:pos="1185"/>
              </w:tabs>
              <w:spacing w:line="240" w:lineRule="atLeast"/>
              <w:ind w:right="-18"/>
              <w:rPr>
                <w:b/>
                <w:bCs/>
                <w:szCs w:val="22"/>
              </w:rPr>
            </w:pPr>
            <w:r w:rsidRPr="00543C4B">
              <w:rPr>
                <w:b/>
                <w:bCs/>
                <w:szCs w:val="22"/>
              </w:rPr>
              <w:t>32,036,236</w:t>
            </w:r>
          </w:p>
        </w:tc>
        <w:tc>
          <w:tcPr>
            <w:tcW w:w="237" w:type="dxa"/>
            <w:gridSpan w:val="3"/>
            <w:vAlign w:val="bottom"/>
          </w:tcPr>
          <w:p w14:paraId="08C84079" w14:textId="77777777" w:rsidR="00BF5162" w:rsidRPr="00BF5162" w:rsidRDefault="00BF5162" w:rsidP="00BF5162">
            <w:pPr>
              <w:pStyle w:val="acctfourfigures"/>
              <w:tabs>
                <w:tab w:val="clear" w:pos="765"/>
                <w:tab w:val="decimal" w:pos="1185"/>
              </w:tabs>
              <w:spacing w:line="240" w:lineRule="atLeast"/>
              <w:ind w:right="-79"/>
              <w:rPr>
                <w:b/>
                <w:bCs/>
                <w:szCs w:val="22"/>
              </w:rPr>
            </w:pPr>
          </w:p>
        </w:tc>
        <w:tc>
          <w:tcPr>
            <w:tcW w:w="1210" w:type="dxa"/>
            <w:gridSpan w:val="2"/>
            <w:tcBorders>
              <w:top w:val="single" w:sz="4" w:space="0" w:color="auto"/>
              <w:bottom w:val="single" w:sz="4" w:space="0" w:color="auto"/>
            </w:tcBorders>
            <w:vAlign w:val="bottom"/>
          </w:tcPr>
          <w:p w14:paraId="055E14EA" w14:textId="4A8BE676" w:rsidR="00BF5162" w:rsidRPr="00BF5162" w:rsidRDefault="00BF5162" w:rsidP="00BF5162">
            <w:pPr>
              <w:pStyle w:val="acctfourfigures"/>
              <w:tabs>
                <w:tab w:val="clear" w:pos="765"/>
                <w:tab w:val="decimal" w:pos="982"/>
              </w:tabs>
              <w:spacing w:line="240" w:lineRule="atLeast"/>
              <w:ind w:right="-79"/>
              <w:rPr>
                <w:b/>
                <w:bCs/>
                <w:szCs w:val="22"/>
              </w:rPr>
            </w:pPr>
            <w:r w:rsidRPr="00BF5162">
              <w:rPr>
                <w:b/>
                <w:bCs/>
                <w:szCs w:val="22"/>
              </w:rPr>
              <w:t>32,040,552</w:t>
            </w:r>
          </w:p>
        </w:tc>
        <w:tc>
          <w:tcPr>
            <w:tcW w:w="245" w:type="dxa"/>
            <w:gridSpan w:val="2"/>
            <w:vAlign w:val="bottom"/>
          </w:tcPr>
          <w:p w14:paraId="0554F5E8" w14:textId="77777777" w:rsidR="00BF5162" w:rsidRPr="00BF5162" w:rsidRDefault="00BF5162" w:rsidP="00BF5162">
            <w:pPr>
              <w:pStyle w:val="acctfourfigures"/>
              <w:tabs>
                <w:tab w:val="clear" w:pos="765"/>
                <w:tab w:val="decimal" w:pos="1185"/>
              </w:tabs>
              <w:spacing w:line="240" w:lineRule="atLeast"/>
              <w:ind w:right="-79"/>
              <w:rPr>
                <w:b/>
                <w:bCs/>
                <w:szCs w:val="22"/>
              </w:rPr>
            </w:pPr>
          </w:p>
        </w:tc>
        <w:tc>
          <w:tcPr>
            <w:tcW w:w="1197" w:type="dxa"/>
            <w:tcBorders>
              <w:top w:val="single" w:sz="4" w:space="0" w:color="auto"/>
              <w:bottom w:val="single" w:sz="4" w:space="0" w:color="auto"/>
            </w:tcBorders>
            <w:vAlign w:val="bottom"/>
          </w:tcPr>
          <w:p w14:paraId="276A6ECB" w14:textId="25CFBC6D" w:rsidR="00BF5162" w:rsidRPr="00BF5162" w:rsidRDefault="00543C4B" w:rsidP="00BF5162">
            <w:pPr>
              <w:pStyle w:val="acctfourfigures"/>
              <w:tabs>
                <w:tab w:val="clear" w:pos="765"/>
                <w:tab w:val="decimal" w:pos="982"/>
              </w:tabs>
              <w:spacing w:line="240" w:lineRule="atLeast"/>
              <w:ind w:right="-105"/>
              <w:rPr>
                <w:b/>
                <w:bCs/>
                <w:szCs w:val="22"/>
              </w:rPr>
            </w:pPr>
            <w:r w:rsidRPr="00543C4B">
              <w:rPr>
                <w:b/>
                <w:bCs/>
                <w:szCs w:val="22"/>
              </w:rPr>
              <w:t>32,036,236</w:t>
            </w:r>
          </w:p>
        </w:tc>
      </w:tr>
      <w:tr w:rsidR="00BF5162" w:rsidRPr="009426D0" w14:paraId="16867ABF" w14:textId="77777777" w:rsidTr="00BF5162">
        <w:tblPrEx>
          <w:tblCellMar>
            <w:left w:w="108" w:type="dxa"/>
            <w:right w:w="108" w:type="dxa"/>
          </w:tblCellMar>
          <w:tblLook w:val="0000" w:firstRow="0" w:lastRow="0" w:firstColumn="0" w:lastColumn="0" w:noHBand="0" w:noVBand="0"/>
        </w:tblPrEx>
        <w:trPr>
          <w:cantSplit/>
          <w:trHeight w:val="20"/>
        </w:trPr>
        <w:tc>
          <w:tcPr>
            <w:tcW w:w="4140" w:type="dxa"/>
          </w:tcPr>
          <w:p w14:paraId="7BBD93BC" w14:textId="2C22B40C" w:rsidR="00BF5162" w:rsidRPr="00320825" w:rsidRDefault="00BF5162" w:rsidP="00BF5162">
            <w:pPr>
              <w:tabs>
                <w:tab w:val="left" w:pos="450"/>
              </w:tabs>
              <w:spacing w:line="240" w:lineRule="atLeast"/>
              <w:rPr>
                <w:b/>
                <w:bCs/>
                <w:spacing w:val="-8"/>
                <w:szCs w:val="22"/>
              </w:rPr>
            </w:pPr>
            <w:r w:rsidRPr="00320825">
              <w:rPr>
                <w:b/>
                <w:bCs/>
                <w:spacing w:val="-8"/>
                <w:szCs w:val="22"/>
              </w:rPr>
              <w:t xml:space="preserve">Earnings (losses) per share (diluted) </w:t>
            </w:r>
            <w:r w:rsidRPr="00320825">
              <w:rPr>
                <w:b/>
                <w:bCs/>
                <w:i/>
                <w:iCs/>
                <w:spacing w:val="-8"/>
                <w:szCs w:val="22"/>
              </w:rPr>
              <w:t>(in Baht)</w:t>
            </w:r>
          </w:p>
        </w:tc>
        <w:tc>
          <w:tcPr>
            <w:tcW w:w="1260" w:type="dxa"/>
            <w:tcBorders>
              <w:top w:val="single" w:sz="4" w:space="0" w:color="auto"/>
              <w:bottom w:val="double" w:sz="4" w:space="0" w:color="auto"/>
            </w:tcBorders>
            <w:vAlign w:val="bottom"/>
          </w:tcPr>
          <w:p w14:paraId="32D97C6C" w14:textId="4DEF75CD" w:rsidR="00BF5162" w:rsidRPr="00BF5162" w:rsidRDefault="00BF5162" w:rsidP="00BF5162">
            <w:pPr>
              <w:pStyle w:val="acctfourfigures"/>
              <w:tabs>
                <w:tab w:val="clear" w:pos="765"/>
                <w:tab w:val="decimal" w:pos="602"/>
              </w:tabs>
              <w:spacing w:line="240" w:lineRule="atLeast"/>
              <w:ind w:right="-10"/>
              <w:rPr>
                <w:b/>
                <w:bCs/>
                <w:szCs w:val="22"/>
              </w:rPr>
            </w:pPr>
            <w:r w:rsidRPr="00BF5162">
              <w:rPr>
                <w:b/>
                <w:bCs/>
                <w:szCs w:val="22"/>
              </w:rPr>
              <w:t>0.0615</w:t>
            </w:r>
          </w:p>
        </w:tc>
        <w:tc>
          <w:tcPr>
            <w:tcW w:w="245" w:type="dxa"/>
            <w:vAlign w:val="bottom"/>
          </w:tcPr>
          <w:p w14:paraId="5C870F14" w14:textId="77777777" w:rsidR="00BF5162" w:rsidRPr="00BF5162" w:rsidRDefault="00BF5162" w:rsidP="00BF5162">
            <w:pPr>
              <w:pStyle w:val="acctfourfigures"/>
              <w:tabs>
                <w:tab w:val="clear" w:pos="765"/>
                <w:tab w:val="decimal" w:pos="1185"/>
              </w:tabs>
              <w:spacing w:line="240" w:lineRule="atLeast"/>
              <w:ind w:right="-79"/>
              <w:rPr>
                <w:b/>
                <w:bCs/>
                <w:szCs w:val="22"/>
              </w:rPr>
            </w:pPr>
          </w:p>
        </w:tc>
        <w:tc>
          <w:tcPr>
            <w:tcW w:w="1195" w:type="dxa"/>
            <w:tcBorders>
              <w:top w:val="single" w:sz="4" w:space="0" w:color="auto"/>
              <w:bottom w:val="double" w:sz="4" w:space="0" w:color="auto"/>
            </w:tcBorders>
            <w:vAlign w:val="bottom"/>
          </w:tcPr>
          <w:p w14:paraId="445A55EC" w14:textId="613EA7C6" w:rsidR="00BF5162" w:rsidRPr="00BF5162" w:rsidRDefault="00BF5162" w:rsidP="00BF5162">
            <w:pPr>
              <w:pStyle w:val="acctfourfigures"/>
              <w:tabs>
                <w:tab w:val="clear" w:pos="765"/>
                <w:tab w:val="decimal" w:pos="1185"/>
              </w:tabs>
              <w:spacing w:line="240" w:lineRule="atLeast"/>
              <w:ind w:right="-18"/>
              <w:rPr>
                <w:b/>
                <w:bCs/>
                <w:szCs w:val="22"/>
              </w:rPr>
            </w:pPr>
            <w:r w:rsidRPr="00BF5162">
              <w:rPr>
                <w:b/>
                <w:bCs/>
                <w:szCs w:val="22"/>
              </w:rPr>
              <w:t>0.0501</w:t>
            </w:r>
          </w:p>
        </w:tc>
        <w:tc>
          <w:tcPr>
            <w:tcW w:w="237" w:type="dxa"/>
            <w:gridSpan w:val="3"/>
            <w:vAlign w:val="bottom"/>
          </w:tcPr>
          <w:p w14:paraId="589F088A" w14:textId="77777777" w:rsidR="00BF5162" w:rsidRPr="00BF5162" w:rsidRDefault="00BF5162" w:rsidP="00BF5162">
            <w:pPr>
              <w:pStyle w:val="acctfourfigures"/>
              <w:tabs>
                <w:tab w:val="clear" w:pos="765"/>
                <w:tab w:val="decimal" w:pos="1185"/>
              </w:tabs>
              <w:spacing w:line="240" w:lineRule="atLeast"/>
              <w:ind w:right="-79"/>
              <w:rPr>
                <w:b/>
                <w:bCs/>
                <w:szCs w:val="22"/>
              </w:rPr>
            </w:pPr>
          </w:p>
        </w:tc>
        <w:tc>
          <w:tcPr>
            <w:tcW w:w="1210" w:type="dxa"/>
            <w:gridSpan w:val="2"/>
            <w:tcBorders>
              <w:top w:val="single" w:sz="4" w:space="0" w:color="auto"/>
              <w:bottom w:val="double" w:sz="4" w:space="0" w:color="auto"/>
            </w:tcBorders>
            <w:vAlign w:val="bottom"/>
          </w:tcPr>
          <w:p w14:paraId="68176CBF" w14:textId="74151DF9" w:rsidR="00BF5162" w:rsidRPr="00BF5162" w:rsidRDefault="00BF5162" w:rsidP="00BF5162">
            <w:pPr>
              <w:pStyle w:val="acctfourfigures"/>
              <w:tabs>
                <w:tab w:val="clear" w:pos="765"/>
                <w:tab w:val="decimal" w:pos="825"/>
              </w:tabs>
              <w:spacing w:line="240" w:lineRule="atLeast"/>
              <w:rPr>
                <w:b/>
                <w:bCs/>
                <w:szCs w:val="22"/>
              </w:rPr>
            </w:pPr>
            <w:r w:rsidRPr="00BF5162">
              <w:rPr>
                <w:b/>
                <w:bCs/>
                <w:szCs w:val="22"/>
              </w:rPr>
              <w:t>0.0210</w:t>
            </w:r>
          </w:p>
        </w:tc>
        <w:tc>
          <w:tcPr>
            <w:tcW w:w="245" w:type="dxa"/>
            <w:gridSpan w:val="2"/>
            <w:vAlign w:val="bottom"/>
          </w:tcPr>
          <w:p w14:paraId="65B3DAB0" w14:textId="77777777" w:rsidR="00BF5162" w:rsidRPr="00BF5162" w:rsidRDefault="00BF5162" w:rsidP="00BF5162">
            <w:pPr>
              <w:pStyle w:val="acctfourfigures"/>
              <w:tabs>
                <w:tab w:val="clear" w:pos="765"/>
                <w:tab w:val="decimal" w:pos="1185"/>
              </w:tabs>
              <w:spacing w:line="240" w:lineRule="atLeast"/>
              <w:ind w:right="-79"/>
              <w:rPr>
                <w:b/>
                <w:bCs/>
                <w:szCs w:val="22"/>
              </w:rPr>
            </w:pPr>
          </w:p>
        </w:tc>
        <w:tc>
          <w:tcPr>
            <w:tcW w:w="1197" w:type="dxa"/>
            <w:tcBorders>
              <w:top w:val="single" w:sz="4" w:space="0" w:color="auto"/>
              <w:bottom w:val="double" w:sz="4" w:space="0" w:color="auto"/>
            </w:tcBorders>
            <w:vAlign w:val="bottom"/>
          </w:tcPr>
          <w:p w14:paraId="3FD98314" w14:textId="3BB734AA" w:rsidR="00BF5162" w:rsidRPr="00BF5162" w:rsidRDefault="00BF5162" w:rsidP="00C90EFA">
            <w:pPr>
              <w:pStyle w:val="acctfourfigures"/>
              <w:tabs>
                <w:tab w:val="clear" w:pos="765"/>
                <w:tab w:val="decimal" w:pos="518"/>
              </w:tabs>
              <w:spacing w:line="240" w:lineRule="atLeast"/>
              <w:ind w:right="-78"/>
              <w:rPr>
                <w:b/>
                <w:bCs/>
                <w:szCs w:val="22"/>
              </w:rPr>
            </w:pPr>
            <w:r w:rsidRPr="00BF5162">
              <w:rPr>
                <w:b/>
                <w:bCs/>
                <w:szCs w:val="22"/>
              </w:rPr>
              <w:t>(0.0010)</w:t>
            </w:r>
          </w:p>
        </w:tc>
      </w:tr>
    </w:tbl>
    <w:p w14:paraId="20FFFBCD" w14:textId="72024DB5" w:rsidR="00A94582" w:rsidRDefault="00A94582">
      <w:pPr>
        <w:spacing w:line="240" w:lineRule="auto"/>
        <w:rPr>
          <w:rFonts w:cs="Angsana New"/>
          <w:b/>
          <w:sz w:val="20"/>
          <w:szCs w:val="24"/>
          <w:lang w:bidi="th-TH"/>
        </w:rPr>
      </w:pPr>
    </w:p>
    <w:p w14:paraId="40186893" w14:textId="0EDB7827" w:rsidR="00025E5E" w:rsidRPr="008D346E" w:rsidRDefault="00025E5E" w:rsidP="008D346E">
      <w:pPr>
        <w:pStyle w:val="Heading1"/>
        <w:spacing w:before="0" w:after="0" w:line="240" w:lineRule="atLeast"/>
        <w:ind w:left="540" w:hanging="540"/>
        <w:rPr>
          <w:szCs w:val="24"/>
        </w:rPr>
      </w:pPr>
      <w:r w:rsidRPr="008D346E">
        <w:rPr>
          <w:szCs w:val="24"/>
        </w:rPr>
        <w:t>Financial instruments</w:t>
      </w:r>
    </w:p>
    <w:bookmarkEnd w:id="3"/>
    <w:p w14:paraId="0370AF3D" w14:textId="77777777" w:rsidR="00025E5E" w:rsidRPr="00A94582" w:rsidRDefault="00025E5E" w:rsidP="00A94582">
      <w:pPr>
        <w:tabs>
          <w:tab w:val="left" w:pos="2127"/>
        </w:tabs>
        <w:spacing w:line="240" w:lineRule="auto"/>
        <w:rPr>
          <w:rFonts w:cs="Angsana New"/>
          <w:bCs/>
          <w:szCs w:val="22"/>
          <w:lang w:bidi="th-TH"/>
        </w:rPr>
      </w:pPr>
    </w:p>
    <w:p w14:paraId="14FF76DA" w14:textId="29AD4183" w:rsidR="00025E5E" w:rsidRPr="009426D0" w:rsidRDefault="00025E5E" w:rsidP="00A459FD">
      <w:pPr>
        <w:tabs>
          <w:tab w:val="left" w:pos="900"/>
          <w:tab w:val="left" w:pos="990"/>
        </w:tabs>
        <w:spacing w:line="240" w:lineRule="atLeast"/>
        <w:ind w:left="540"/>
        <w:jc w:val="thaiDistribute"/>
        <w:rPr>
          <w:b/>
          <w:bCs/>
          <w:i/>
          <w:iCs/>
          <w:szCs w:val="22"/>
        </w:rPr>
      </w:pPr>
      <w:r w:rsidRPr="009426D0">
        <w:rPr>
          <w:b/>
          <w:bCs/>
          <w:i/>
          <w:iCs/>
          <w:lang w:val="en-US"/>
        </w:rPr>
        <w:t xml:space="preserve">Carrying amount and fair values </w:t>
      </w:r>
    </w:p>
    <w:p w14:paraId="277F4BCF" w14:textId="77777777" w:rsidR="006A04C9" w:rsidRPr="00A94582" w:rsidRDefault="006A04C9" w:rsidP="00A94582">
      <w:pPr>
        <w:tabs>
          <w:tab w:val="left" w:pos="2127"/>
        </w:tabs>
        <w:spacing w:line="240" w:lineRule="auto"/>
        <w:rPr>
          <w:rFonts w:cs="Angsana New"/>
          <w:bCs/>
          <w:szCs w:val="22"/>
          <w:cs/>
          <w:lang w:bidi="th-TH"/>
        </w:rPr>
      </w:pPr>
    </w:p>
    <w:p w14:paraId="2E6797B0" w14:textId="77777777" w:rsidR="004F6980" w:rsidRPr="009426D0" w:rsidRDefault="00407E0E" w:rsidP="00A459FD">
      <w:pPr>
        <w:autoSpaceDE w:val="0"/>
        <w:autoSpaceDN w:val="0"/>
        <w:adjustRightInd w:val="0"/>
        <w:spacing w:line="240" w:lineRule="auto"/>
        <w:ind w:left="540"/>
        <w:jc w:val="both"/>
        <w:rPr>
          <w:szCs w:val="22"/>
          <w:lang w:bidi="th-TH"/>
        </w:rPr>
        <w:sectPr w:rsidR="004F6980" w:rsidRPr="009426D0" w:rsidSect="00733BD4">
          <w:headerReference w:type="default" r:id="rId21"/>
          <w:footerReference w:type="default" r:id="rId22"/>
          <w:pgSz w:w="11907" w:h="16840" w:code="9"/>
          <w:pgMar w:top="691" w:right="927" w:bottom="576" w:left="1152" w:header="720" w:footer="720" w:gutter="0"/>
          <w:cols w:space="720"/>
          <w:docGrid w:linePitch="299"/>
        </w:sectPr>
      </w:pPr>
      <w:r w:rsidRPr="009426D0">
        <w:rPr>
          <w:szCs w:val="22"/>
          <w:lang w:bidi="th-TH"/>
        </w:rPr>
        <w:t xml:space="preserve">The following table shows the carrying amounts and fair values of financial assets and financial liabilities, including their levels in the fair value hierarchy. It does not include fair value information for financial assets and financial liabilities </w:t>
      </w:r>
      <w:r w:rsidRPr="009426D0">
        <w:rPr>
          <w:szCs w:val="22"/>
          <w:lang w:val="en-US"/>
        </w:rPr>
        <w:t xml:space="preserve">measured at </w:t>
      </w:r>
      <w:proofErr w:type="spellStart"/>
      <w:r w:rsidRPr="009426D0">
        <w:rPr>
          <w:szCs w:val="22"/>
          <w:lang w:val="en-US"/>
        </w:rPr>
        <w:t>amortised</w:t>
      </w:r>
      <w:proofErr w:type="spellEnd"/>
      <w:r w:rsidRPr="009426D0">
        <w:rPr>
          <w:szCs w:val="22"/>
          <w:lang w:val="en-US"/>
        </w:rPr>
        <w:t xml:space="preserve"> cost </w:t>
      </w:r>
      <w:r w:rsidRPr="009426D0">
        <w:rPr>
          <w:szCs w:val="22"/>
          <w:lang w:bidi="th-TH"/>
        </w:rPr>
        <w:t>if the carrying amount is a reasonable approximation of fair value.</w:t>
      </w:r>
    </w:p>
    <w:tbl>
      <w:tblPr>
        <w:tblW w:w="15047" w:type="dxa"/>
        <w:tblInd w:w="540" w:type="dxa"/>
        <w:tblLayout w:type="fixed"/>
        <w:tblLook w:val="04A0" w:firstRow="1" w:lastRow="0" w:firstColumn="1" w:lastColumn="0" w:noHBand="0" w:noVBand="1"/>
      </w:tblPr>
      <w:tblGrid>
        <w:gridCol w:w="2340"/>
        <w:gridCol w:w="1260"/>
        <w:gridCol w:w="2250"/>
        <w:gridCol w:w="2430"/>
        <w:gridCol w:w="1350"/>
        <w:gridCol w:w="275"/>
        <w:gridCol w:w="270"/>
        <w:gridCol w:w="901"/>
        <w:gridCol w:w="271"/>
        <w:gridCol w:w="900"/>
        <w:gridCol w:w="270"/>
        <w:gridCol w:w="1167"/>
        <w:gridCol w:w="236"/>
        <w:gridCol w:w="1109"/>
        <w:gridCol w:w="18"/>
      </w:tblGrid>
      <w:tr w:rsidR="004F6980" w:rsidRPr="00532E14" w14:paraId="1B2B6135" w14:textId="77777777" w:rsidTr="005C0399">
        <w:trPr>
          <w:gridAfter w:val="1"/>
          <w:wAfter w:w="18" w:type="dxa"/>
          <w:trHeight w:val="20"/>
        </w:trPr>
        <w:tc>
          <w:tcPr>
            <w:tcW w:w="2340" w:type="dxa"/>
            <w:shd w:val="clear" w:color="auto" w:fill="auto"/>
            <w:vAlign w:val="bottom"/>
          </w:tcPr>
          <w:p w14:paraId="56F8EE05" w14:textId="77777777" w:rsidR="004F6980" w:rsidRPr="00532E14" w:rsidRDefault="004F6980" w:rsidP="00D83F85">
            <w:pPr>
              <w:spacing w:line="240" w:lineRule="auto"/>
              <w:ind w:left="73" w:right="-90"/>
              <w:jc w:val="center"/>
              <w:rPr>
                <w:sz w:val="20"/>
              </w:rPr>
            </w:pPr>
            <w:bookmarkStart w:id="4" w:name="_Hlk174034396"/>
          </w:p>
        </w:tc>
        <w:tc>
          <w:tcPr>
            <w:tcW w:w="12689" w:type="dxa"/>
            <w:gridSpan w:val="13"/>
          </w:tcPr>
          <w:p w14:paraId="26D02BC1" w14:textId="77777777" w:rsidR="004F6980" w:rsidRPr="00532E14" w:rsidRDefault="004F6980" w:rsidP="00D83F85">
            <w:pPr>
              <w:pStyle w:val="acctmergecolhdg"/>
              <w:spacing w:line="230" w:lineRule="auto"/>
              <w:rPr>
                <w:sz w:val="20"/>
                <w:cs/>
                <w:lang w:bidi="th-TH"/>
              </w:rPr>
            </w:pPr>
            <w:r w:rsidRPr="00532E14">
              <w:rPr>
                <w:sz w:val="20"/>
              </w:rPr>
              <w:t xml:space="preserve">Consolidated financial statements </w:t>
            </w:r>
          </w:p>
        </w:tc>
      </w:tr>
      <w:tr w:rsidR="004F6980" w:rsidRPr="00532E14" w14:paraId="508A8993" w14:textId="77777777" w:rsidTr="005C0399">
        <w:trPr>
          <w:trHeight w:val="20"/>
        </w:trPr>
        <w:tc>
          <w:tcPr>
            <w:tcW w:w="2340" w:type="dxa"/>
            <w:shd w:val="clear" w:color="auto" w:fill="auto"/>
            <w:vAlign w:val="bottom"/>
          </w:tcPr>
          <w:p w14:paraId="6A3CFCC7" w14:textId="77777777" w:rsidR="004F6980" w:rsidRPr="00532E14" w:rsidRDefault="004F6980" w:rsidP="00D83F85">
            <w:pPr>
              <w:spacing w:line="240" w:lineRule="auto"/>
              <w:ind w:left="73" w:right="-90"/>
              <w:jc w:val="center"/>
              <w:rPr>
                <w:sz w:val="20"/>
              </w:rPr>
            </w:pPr>
          </w:p>
        </w:tc>
        <w:tc>
          <w:tcPr>
            <w:tcW w:w="7565" w:type="dxa"/>
            <w:gridSpan w:val="5"/>
          </w:tcPr>
          <w:p w14:paraId="40BA45EB" w14:textId="77777777" w:rsidR="004F6980" w:rsidRPr="00532E14" w:rsidRDefault="004F6980" w:rsidP="00D83F85">
            <w:pPr>
              <w:pStyle w:val="acctfourfigures"/>
              <w:tabs>
                <w:tab w:val="clear" w:pos="765"/>
              </w:tabs>
              <w:spacing w:line="240" w:lineRule="auto"/>
              <w:ind w:left="-43" w:right="-86"/>
              <w:jc w:val="center"/>
              <w:rPr>
                <w:b/>
                <w:bCs/>
                <w:sz w:val="20"/>
                <w:cs/>
                <w:lang w:bidi="th-TH"/>
              </w:rPr>
            </w:pPr>
            <w:r w:rsidRPr="00532E14">
              <w:rPr>
                <w:b/>
                <w:bCs/>
                <w:sz w:val="20"/>
                <w:lang w:bidi="th-TH"/>
              </w:rPr>
              <w:t>Carrying amount</w:t>
            </w:r>
          </w:p>
        </w:tc>
        <w:tc>
          <w:tcPr>
            <w:tcW w:w="270" w:type="dxa"/>
          </w:tcPr>
          <w:p w14:paraId="45192A3A" w14:textId="77777777" w:rsidR="004F6980" w:rsidRPr="00532E14" w:rsidRDefault="004F6980" w:rsidP="00D83F85">
            <w:pPr>
              <w:pStyle w:val="acctfourfigures"/>
              <w:tabs>
                <w:tab w:val="clear" w:pos="765"/>
              </w:tabs>
              <w:spacing w:line="240" w:lineRule="auto"/>
              <w:ind w:left="-43" w:right="-86"/>
              <w:jc w:val="center"/>
              <w:rPr>
                <w:b/>
                <w:bCs/>
                <w:sz w:val="20"/>
                <w:cs/>
                <w:lang w:bidi="th-TH"/>
              </w:rPr>
            </w:pPr>
          </w:p>
        </w:tc>
        <w:tc>
          <w:tcPr>
            <w:tcW w:w="4872" w:type="dxa"/>
            <w:gridSpan w:val="8"/>
            <w:tcBorders>
              <w:bottom w:val="single" w:sz="4" w:space="0" w:color="auto"/>
            </w:tcBorders>
            <w:vAlign w:val="bottom"/>
          </w:tcPr>
          <w:p w14:paraId="7175D573" w14:textId="77777777" w:rsidR="004F6980" w:rsidRPr="00532E14" w:rsidRDefault="004F6980" w:rsidP="00D83F85">
            <w:pPr>
              <w:pStyle w:val="acctfourfigures"/>
              <w:tabs>
                <w:tab w:val="clear" w:pos="765"/>
              </w:tabs>
              <w:spacing w:line="240" w:lineRule="auto"/>
              <w:ind w:left="-43" w:right="-86"/>
              <w:jc w:val="center"/>
              <w:rPr>
                <w:b/>
                <w:bCs/>
                <w:sz w:val="20"/>
                <w:cs/>
                <w:lang w:bidi="th-TH"/>
              </w:rPr>
            </w:pPr>
            <w:r w:rsidRPr="00532E14">
              <w:rPr>
                <w:b/>
                <w:bCs/>
                <w:sz w:val="20"/>
                <w:lang w:bidi="th-TH"/>
              </w:rPr>
              <w:t>Fair value</w:t>
            </w:r>
          </w:p>
        </w:tc>
      </w:tr>
      <w:tr w:rsidR="0053499A" w:rsidRPr="00532E14" w14:paraId="4656BE97" w14:textId="77777777" w:rsidTr="00F635D5">
        <w:trPr>
          <w:trHeight w:val="227"/>
        </w:trPr>
        <w:tc>
          <w:tcPr>
            <w:tcW w:w="2340" w:type="dxa"/>
            <w:shd w:val="clear" w:color="auto" w:fill="auto"/>
            <w:vAlign w:val="bottom"/>
          </w:tcPr>
          <w:p w14:paraId="6DCC9C59" w14:textId="48E4FB5E" w:rsidR="0053499A" w:rsidRPr="00532E14" w:rsidRDefault="0053499A" w:rsidP="0053499A">
            <w:pPr>
              <w:spacing w:line="240" w:lineRule="auto"/>
              <w:ind w:left="-19" w:right="-90"/>
              <w:rPr>
                <w:b/>
                <w:bCs/>
                <w:i/>
                <w:iCs/>
                <w:sz w:val="20"/>
              </w:rPr>
            </w:pPr>
          </w:p>
        </w:tc>
        <w:tc>
          <w:tcPr>
            <w:tcW w:w="1260" w:type="dxa"/>
            <w:tcBorders>
              <w:top w:val="single" w:sz="4" w:space="0" w:color="auto"/>
            </w:tcBorders>
            <w:shd w:val="clear" w:color="auto" w:fill="auto"/>
            <w:vAlign w:val="bottom"/>
          </w:tcPr>
          <w:p w14:paraId="5D96FB44" w14:textId="5114C159" w:rsidR="0053499A" w:rsidRPr="00532E14" w:rsidRDefault="0053499A" w:rsidP="0053499A">
            <w:pPr>
              <w:pStyle w:val="acctfourfigures"/>
              <w:tabs>
                <w:tab w:val="clear" w:pos="765"/>
              </w:tabs>
              <w:spacing w:line="240" w:lineRule="auto"/>
              <w:ind w:left="-43" w:right="-86"/>
              <w:jc w:val="center"/>
              <w:rPr>
                <w:sz w:val="20"/>
                <w:lang w:bidi="th-TH"/>
              </w:rPr>
            </w:pPr>
            <w:r w:rsidRPr="00532E14">
              <w:rPr>
                <w:sz w:val="20"/>
                <w:lang w:bidi="th-TH"/>
              </w:rPr>
              <w:t>Fair value - hedging instruments</w:t>
            </w:r>
          </w:p>
        </w:tc>
        <w:tc>
          <w:tcPr>
            <w:tcW w:w="2250" w:type="dxa"/>
            <w:tcBorders>
              <w:top w:val="single" w:sz="4" w:space="0" w:color="auto"/>
            </w:tcBorders>
            <w:shd w:val="clear" w:color="auto" w:fill="auto"/>
            <w:vAlign w:val="bottom"/>
          </w:tcPr>
          <w:p w14:paraId="04324024" w14:textId="2D3AC300" w:rsidR="0053499A" w:rsidRPr="00532E14" w:rsidRDefault="004D51F8" w:rsidP="0053499A">
            <w:pPr>
              <w:pStyle w:val="acctfourfigures"/>
              <w:tabs>
                <w:tab w:val="clear" w:pos="765"/>
              </w:tabs>
              <w:spacing w:line="240" w:lineRule="auto"/>
              <w:ind w:left="-43" w:right="-86"/>
              <w:jc w:val="center"/>
              <w:rPr>
                <w:sz w:val="20"/>
                <w:lang w:bidi="th-TH"/>
              </w:rPr>
            </w:pPr>
            <w:r w:rsidRPr="00532E14">
              <w:rPr>
                <w:sz w:val="20"/>
                <w:lang w:bidi="th-TH"/>
              </w:rPr>
              <w:t>Financial instruments measured at FVTPL</w:t>
            </w:r>
          </w:p>
        </w:tc>
        <w:tc>
          <w:tcPr>
            <w:tcW w:w="2430" w:type="dxa"/>
            <w:tcBorders>
              <w:top w:val="single" w:sz="4" w:space="0" w:color="auto"/>
            </w:tcBorders>
          </w:tcPr>
          <w:p w14:paraId="60500627" w14:textId="77777777" w:rsidR="002705B8" w:rsidRPr="00532E14" w:rsidRDefault="002705B8" w:rsidP="002705B8">
            <w:pPr>
              <w:pStyle w:val="acctfourfigures"/>
              <w:tabs>
                <w:tab w:val="clear" w:pos="765"/>
              </w:tabs>
              <w:spacing w:line="240" w:lineRule="auto"/>
              <w:ind w:left="-43" w:right="-86"/>
              <w:jc w:val="center"/>
              <w:rPr>
                <w:sz w:val="20"/>
                <w:lang w:bidi="th-TH"/>
              </w:rPr>
            </w:pPr>
          </w:p>
          <w:p w14:paraId="6644D5C8" w14:textId="66160C6C" w:rsidR="0053499A" w:rsidRPr="00532E14" w:rsidRDefault="00401BDF" w:rsidP="0053499A">
            <w:pPr>
              <w:pStyle w:val="acctfourfigures"/>
              <w:tabs>
                <w:tab w:val="clear" w:pos="765"/>
              </w:tabs>
              <w:spacing w:line="240" w:lineRule="auto"/>
              <w:ind w:left="-43" w:right="-86"/>
              <w:jc w:val="center"/>
              <w:rPr>
                <w:sz w:val="20"/>
                <w:lang w:bidi="th-TH"/>
              </w:rPr>
            </w:pPr>
            <w:r w:rsidRPr="00532E14">
              <w:rPr>
                <w:sz w:val="20"/>
                <w:lang w:bidi="th-TH"/>
              </w:rPr>
              <w:t>Financial instruments measured at</w:t>
            </w:r>
            <w:r w:rsidR="008930F1" w:rsidRPr="00532E14">
              <w:rPr>
                <w:sz w:val="20"/>
                <w:lang w:bidi="th-TH"/>
              </w:rPr>
              <w:t xml:space="preserve"> </w:t>
            </w:r>
            <w:r w:rsidR="002705B8" w:rsidRPr="00532E14">
              <w:rPr>
                <w:sz w:val="20"/>
                <w:lang w:bidi="th-TH"/>
              </w:rPr>
              <w:t>a</w:t>
            </w:r>
            <w:r w:rsidR="002705B8" w:rsidRPr="00532E14">
              <w:rPr>
                <w:sz w:val="20"/>
              </w:rPr>
              <w:t>mortised cost</w:t>
            </w:r>
          </w:p>
        </w:tc>
        <w:tc>
          <w:tcPr>
            <w:tcW w:w="1350" w:type="dxa"/>
            <w:tcBorders>
              <w:top w:val="single" w:sz="4" w:space="0" w:color="auto"/>
            </w:tcBorders>
            <w:vAlign w:val="bottom"/>
          </w:tcPr>
          <w:p w14:paraId="5A075FFA" w14:textId="76E76751" w:rsidR="0053499A" w:rsidRPr="00532E14" w:rsidRDefault="002705B8" w:rsidP="0053499A">
            <w:pPr>
              <w:pStyle w:val="acctfourfigures"/>
              <w:tabs>
                <w:tab w:val="clear" w:pos="765"/>
              </w:tabs>
              <w:spacing w:line="240" w:lineRule="auto"/>
              <w:ind w:left="-43" w:right="-86"/>
              <w:jc w:val="center"/>
              <w:rPr>
                <w:sz w:val="20"/>
                <w:lang w:bidi="th-TH"/>
              </w:rPr>
            </w:pPr>
            <w:r w:rsidRPr="00532E14">
              <w:rPr>
                <w:sz w:val="20"/>
                <w:lang w:bidi="th-TH"/>
              </w:rPr>
              <w:t>Total</w:t>
            </w:r>
          </w:p>
        </w:tc>
        <w:tc>
          <w:tcPr>
            <w:tcW w:w="275" w:type="dxa"/>
            <w:tcBorders>
              <w:top w:val="single" w:sz="4" w:space="0" w:color="auto"/>
            </w:tcBorders>
            <w:shd w:val="clear" w:color="auto" w:fill="auto"/>
            <w:vAlign w:val="bottom"/>
          </w:tcPr>
          <w:p w14:paraId="16D34FCA" w14:textId="35157995" w:rsidR="0053499A" w:rsidRPr="00532E14" w:rsidRDefault="0053499A" w:rsidP="0053499A">
            <w:pPr>
              <w:pStyle w:val="acctfourfigures"/>
              <w:tabs>
                <w:tab w:val="clear" w:pos="765"/>
              </w:tabs>
              <w:spacing w:line="240" w:lineRule="auto"/>
              <w:ind w:left="-43" w:right="-86"/>
              <w:jc w:val="center"/>
              <w:rPr>
                <w:sz w:val="20"/>
                <w:lang w:bidi="th-TH"/>
              </w:rPr>
            </w:pPr>
          </w:p>
        </w:tc>
        <w:tc>
          <w:tcPr>
            <w:tcW w:w="270" w:type="dxa"/>
          </w:tcPr>
          <w:p w14:paraId="43A8C064" w14:textId="77777777" w:rsidR="0053499A" w:rsidRPr="00532E14" w:rsidRDefault="0053499A" w:rsidP="0053499A">
            <w:pPr>
              <w:pStyle w:val="acctfourfigures"/>
              <w:tabs>
                <w:tab w:val="clear" w:pos="765"/>
              </w:tabs>
              <w:spacing w:line="240" w:lineRule="auto"/>
              <w:ind w:left="-43" w:right="-86"/>
              <w:jc w:val="center"/>
              <w:rPr>
                <w:sz w:val="20"/>
                <w:cs/>
                <w:lang w:bidi="th-TH"/>
              </w:rPr>
            </w:pPr>
          </w:p>
        </w:tc>
        <w:tc>
          <w:tcPr>
            <w:tcW w:w="901" w:type="dxa"/>
            <w:vAlign w:val="bottom"/>
          </w:tcPr>
          <w:p w14:paraId="3BE98529" w14:textId="77777777" w:rsidR="0053499A" w:rsidRPr="00532E14" w:rsidRDefault="0053499A" w:rsidP="0053499A">
            <w:pPr>
              <w:pStyle w:val="acctfourfigures"/>
              <w:tabs>
                <w:tab w:val="clear" w:pos="765"/>
              </w:tabs>
              <w:spacing w:line="240" w:lineRule="auto"/>
              <w:ind w:left="-43" w:right="-86"/>
              <w:jc w:val="center"/>
              <w:rPr>
                <w:sz w:val="20"/>
              </w:rPr>
            </w:pPr>
            <w:r w:rsidRPr="00532E14">
              <w:rPr>
                <w:sz w:val="20"/>
                <w:lang w:bidi="th-TH"/>
              </w:rPr>
              <w:t>Level 1</w:t>
            </w:r>
          </w:p>
        </w:tc>
        <w:tc>
          <w:tcPr>
            <w:tcW w:w="271" w:type="dxa"/>
          </w:tcPr>
          <w:p w14:paraId="08A63EA7" w14:textId="77777777" w:rsidR="0053499A" w:rsidRPr="00532E14" w:rsidRDefault="0053499A" w:rsidP="0053499A">
            <w:pPr>
              <w:pStyle w:val="acctfourfigures"/>
              <w:tabs>
                <w:tab w:val="clear" w:pos="765"/>
              </w:tabs>
              <w:spacing w:line="240" w:lineRule="auto"/>
              <w:ind w:left="-43" w:right="-86"/>
              <w:jc w:val="center"/>
              <w:rPr>
                <w:sz w:val="20"/>
                <w:cs/>
                <w:lang w:bidi="th-TH"/>
              </w:rPr>
            </w:pPr>
          </w:p>
        </w:tc>
        <w:tc>
          <w:tcPr>
            <w:tcW w:w="900" w:type="dxa"/>
            <w:vAlign w:val="bottom"/>
          </w:tcPr>
          <w:p w14:paraId="6CBE4E74" w14:textId="77777777" w:rsidR="0053499A" w:rsidRPr="00532E14" w:rsidRDefault="0053499A" w:rsidP="0053499A">
            <w:pPr>
              <w:pStyle w:val="acctfourfigures"/>
              <w:tabs>
                <w:tab w:val="clear" w:pos="765"/>
              </w:tabs>
              <w:spacing w:line="240" w:lineRule="auto"/>
              <w:ind w:left="-43" w:right="-86"/>
              <w:jc w:val="center"/>
              <w:rPr>
                <w:sz w:val="20"/>
              </w:rPr>
            </w:pPr>
            <w:r w:rsidRPr="00532E14">
              <w:rPr>
                <w:sz w:val="20"/>
                <w:lang w:bidi="th-TH"/>
              </w:rPr>
              <w:t>Level 2</w:t>
            </w:r>
          </w:p>
        </w:tc>
        <w:tc>
          <w:tcPr>
            <w:tcW w:w="270" w:type="dxa"/>
          </w:tcPr>
          <w:p w14:paraId="5BD4A469" w14:textId="77777777" w:rsidR="0053499A" w:rsidRPr="00532E14" w:rsidRDefault="0053499A" w:rsidP="0053499A">
            <w:pPr>
              <w:spacing w:line="240" w:lineRule="auto"/>
              <w:ind w:left="-43" w:right="-86"/>
              <w:jc w:val="center"/>
              <w:rPr>
                <w:sz w:val="20"/>
                <w:cs/>
              </w:rPr>
            </w:pPr>
          </w:p>
        </w:tc>
        <w:tc>
          <w:tcPr>
            <w:tcW w:w="1167" w:type="dxa"/>
            <w:vAlign w:val="bottom"/>
          </w:tcPr>
          <w:p w14:paraId="07B43C1F" w14:textId="77777777" w:rsidR="0053499A" w:rsidRPr="00532E14" w:rsidRDefault="0053499A" w:rsidP="0053499A">
            <w:pPr>
              <w:spacing w:line="240" w:lineRule="auto"/>
              <w:ind w:left="-43" w:right="-86"/>
              <w:jc w:val="center"/>
              <w:rPr>
                <w:sz w:val="20"/>
              </w:rPr>
            </w:pPr>
            <w:r w:rsidRPr="00532E14">
              <w:rPr>
                <w:sz w:val="20"/>
              </w:rPr>
              <w:t>Level 3</w:t>
            </w:r>
          </w:p>
        </w:tc>
        <w:tc>
          <w:tcPr>
            <w:tcW w:w="236" w:type="dxa"/>
          </w:tcPr>
          <w:p w14:paraId="28731AEC" w14:textId="77777777" w:rsidR="0053499A" w:rsidRPr="00532E14" w:rsidRDefault="0053499A" w:rsidP="0053499A">
            <w:pPr>
              <w:pStyle w:val="acctfourfigures"/>
              <w:tabs>
                <w:tab w:val="clear" w:pos="765"/>
              </w:tabs>
              <w:spacing w:line="240" w:lineRule="auto"/>
              <w:ind w:left="-43" w:right="-86"/>
              <w:jc w:val="center"/>
              <w:rPr>
                <w:sz w:val="20"/>
                <w:cs/>
                <w:lang w:bidi="th-TH"/>
              </w:rPr>
            </w:pPr>
          </w:p>
        </w:tc>
        <w:tc>
          <w:tcPr>
            <w:tcW w:w="1127" w:type="dxa"/>
            <w:gridSpan w:val="2"/>
            <w:shd w:val="clear" w:color="auto" w:fill="auto"/>
            <w:vAlign w:val="bottom"/>
          </w:tcPr>
          <w:p w14:paraId="62DCA946" w14:textId="77777777" w:rsidR="0053499A" w:rsidRPr="00532E14" w:rsidRDefault="0053499A" w:rsidP="0053499A">
            <w:pPr>
              <w:pStyle w:val="acctfourfigures"/>
              <w:tabs>
                <w:tab w:val="clear" w:pos="765"/>
              </w:tabs>
              <w:spacing w:line="240" w:lineRule="auto"/>
              <w:ind w:left="-43" w:right="-86"/>
              <w:jc w:val="center"/>
              <w:rPr>
                <w:sz w:val="20"/>
                <w:lang w:bidi="th-TH"/>
              </w:rPr>
            </w:pPr>
            <w:r w:rsidRPr="00532E14">
              <w:rPr>
                <w:sz w:val="20"/>
                <w:lang w:bidi="th-TH"/>
              </w:rPr>
              <w:t>Total</w:t>
            </w:r>
          </w:p>
        </w:tc>
      </w:tr>
      <w:bookmarkEnd w:id="4"/>
      <w:tr w:rsidR="004F6980" w:rsidRPr="00532E14" w14:paraId="4811873C" w14:textId="77777777" w:rsidTr="005C0399">
        <w:trPr>
          <w:gridAfter w:val="1"/>
          <w:wAfter w:w="18" w:type="dxa"/>
          <w:trHeight w:val="20"/>
        </w:trPr>
        <w:tc>
          <w:tcPr>
            <w:tcW w:w="2340" w:type="dxa"/>
            <w:shd w:val="clear" w:color="auto" w:fill="auto"/>
            <w:vAlign w:val="bottom"/>
          </w:tcPr>
          <w:p w14:paraId="08DA90BC" w14:textId="5D3B3ECF" w:rsidR="004F6980" w:rsidRPr="00543C4B" w:rsidRDefault="004F6980" w:rsidP="00D83F85">
            <w:pPr>
              <w:spacing w:line="240" w:lineRule="auto"/>
              <w:ind w:left="-19" w:right="-90"/>
              <w:rPr>
                <w:rFonts w:cstheme="minorBidi"/>
                <w:b/>
                <w:bCs/>
                <w:i/>
                <w:iCs/>
                <w:sz w:val="20"/>
                <w:cs/>
              </w:rPr>
            </w:pPr>
          </w:p>
        </w:tc>
        <w:tc>
          <w:tcPr>
            <w:tcW w:w="12689" w:type="dxa"/>
            <w:gridSpan w:val="13"/>
          </w:tcPr>
          <w:p w14:paraId="43EF22A9" w14:textId="77777777" w:rsidR="004F6980" w:rsidRPr="00532E14" w:rsidRDefault="004F6980" w:rsidP="00D83F85">
            <w:pPr>
              <w:pStyle w:val="acctfourfigures"/>
              <w:tabs>
                <w:tab w:val="clear" w:pos="765"/>
              </w:tabs>
              <w:spacing w:line="240" w:lineRule="auto"/>
              <w:ind w:left="-43" w:right="-86"/>
              <w:jc w:val="center"/>
              <w:rPr>
                <w:sz w:val="20"/>
                <w:lang w:bidi="th-TH"/>
              </w:rPr>
            </w:pPr>
            <w:r w:rsidRPr="00532E14">
              <w:rPr>
                <w:i/>
                <w:iCs/>
                <w:sz w:val="20"/>
                <w:lang w:bidi="th-TH"/>
              </w:rPr>
              <w:t>(in thousand Baht)</w:t>
            </w:r>
          </w:p>
        </w:tc>
      </w:tr>
      <w:tr w:rsidR="00543C4B" w:rsidRPr="00532E14" w14:paraId="2E3339DA" w14:textId="77777777" w:rsidTr="005C0399">
        <w:trPr>
          <w:gridAfter w:val="1"/>
          <w:wAfter w:w="18" w:type="dxa"/>
          <w:trHeight w:val="20"/>
        </w:trPr>
        <w:tc>
          <w:tcPr>
            <w:tcW w:w="2340" w:type="dxa"/>
            <w:shd w:val="clear" w:color="auto" w:fill="auto"/>
            <w:vAlign w:val="bottom"/>
          </w:tcPr>
          <w:p w14:paraId="039B1527" w14:textId="19904AB3" w:rsidR="00543C4B" w:rsidRPr="00532E14" w:rsidRDefault="00543C4B" w:rsidP="00D83F85">
            <w:pPr>
              <w:spacing w:line="240" w:lineRule="auto"/>
              <w:ind w:left="-19" w:right="-90"/>
              <w:rPr>
                <w:b/>
                <w:bCs/>
                <w:i/>
                <w:iCs/>
                <w:sz w:val="20"/>
              </w:rPr>
            </w:pPr>
            <w:proofErr w:type="gramStart"/>
            <w:r w:rsidRPr="00532E14">
              <w:rPr>
                <w:b/>
                <w:bCs/>
                <w:i/>
                <w:iCs/>
                <w:sz w:val="20"/>
              </w:rPr>
              <w:t>At</w:t>
            </w:r>
            <w:proofErr w:type="gramEnd"/>
            <w:r w:rsidRPr="00532E14">
              <w:rPr>
                <w:b/>
                <w:bCs/>
                <w:i/>
                <w:iCs/>
                <w:sz w:val="20"/>
              </w:rPr>
              <w:t xml:space="preserve"> </w:t>
            </w:r>
            <w:r w:rsidRPr="00532E14">
              <w:rPr>
                <w:b/>
                <w:bCs/>
                <w:i/>
                <w:iCs/>
                <w:sz w:val="20"/>
                <w:lang w:val="en-US" w:bidi="th-TH"/>
              </w:rPr>
              <w:t>31 March 2025</w:t>
            </w:r>
          </w:p>
        </w:tc>
        <w:tc>
          <w:tcPr>
            <w:tcW w:w="12689" w:type="dxa"/>
            <w:gridSpan w:val="13"/>
          </w:tcPr>
          <w:p w14:paraId="6F872214" w14:textId="77777777" w:rsidR="00543C4B" w:rsidRPr="00532E14" w:rsidRDefault="00543C4B" w:rsidP="00D83F85">
            <w:pPr>
              <w:pStyle w:val="acctfourfigures"/>
              <w:tabs>
                <w:tab w:val="clear" w:pos="765"/>
              </w:tabs>
              <w:spacing w:line="240" w:lineRule="auto"/>
              <w:ind w:left="-43" w:right="-86"/>
              <w:jc w:val="center"/>
              <w:rPr>
                <w:i/>
                <w:iCs/>
                <w:sz w:val="20"/>
                <w:lang w:bidi="th-TH"/>
              </w:rPr>
            </w:pPr>
          </w:p>
        </w:tc>
      </w:tr>
      <w:tr w:rsidR="004F6980" w:rsidRPr="00532E14" w14:paraId="3DEDCB7E" w14:textId="77777777" w:rsidTr="00F635D5">
        <w:trPr>
          <w:trHeight w:val="20"/>
        </w:trPr>
        <w:tc>
          <w:tcPr>
            <w:tcW w:w="2340" w:type="dxa"/>
            <w:shd w:val="clear" w:color="auto" w:fill="auto"/>
          </w:tcPr>
          <w:p w14:paraId="637DDA78" w14:textId="1E87390C" w:rsidR="004F6980" w:rsidRPr="00532E14" w:rsidRDefault="004F6980" w:rsidP="00D83F85">
            <w:pPr>
              <w:spacing w:line="240" w:lineRule="auto"/>
              <w:ind w:left="160" w:right="-90" w:hanging="180"/>
              <w:rPr>
                <w:b/>
                <w:bCs/>
                <w:i/>
                <w:iCs/>
                <w:sz w:val="20"/>
              </w:rPr>
            </w:pPr>
            <w:r w:rsidRPr="00532E14">
              <w:rPr>
                <w:b/>
                <w:bCs/>
                <w:i/>
                <w:iCs/>
                <w:sz w:val="20"/>
              </w:rPr>
              <w:t xml:space="preserve">Financial </w:t>
            </w:r>
            <w:r w:rsidR="009D6497" w:rsidRPr="00532E14">
              <w:rPr>
                <w:b/>
                <w:bCs/>
                <w:i/>
                <w:iCs/>
                <w:sz w:val="20"/>
              </w:rPr>
              <w:t>assets</w:t>
            </w:r>
          </w:p>
        </w:tc>
        <w:tc>
          <w:tcPr>
            <w:tcW w:w="1260" w:type="dxa"/>
            <w:shd w:val="clear" w:color="auto" w:fill="auto"/>
          </w:tcPr>
          <w:p w14:paraId="6E3306FB" w14:textId="77777777" w:rsidR="004F6980" w:rsidRPr="00532E14" w:rsidRDefault="004F6980" w:rsidP="00D83F85">
            <w:pPr>
              <w:pStyle w:val="acctfourfigures"/>
              <w:tabs>
                <w:tab w:val="clear" w:pos="765"/>
                <w:tab w:val="decimal" w:pos="796"/>
              </w:tabs>
              <w:spacing w:line="240" w:lineRule="auto"/>
              <w:ind w:left="-43" w:right="-86"/>
              <w:rPr>
                <w:sz w:val="20"/>
              </w:rPr>
            </w:pPr>
          </w:p>
        </w:tc>
        <w:tc>
          <w:tcPr>
            <w:tcW w:w="2250" w:type="dxa"/>
            <w:shd w:val="clear" w:color="auto" w:fill="auto"/>
          </w:tcPr>
          <w:p w14:paraId="369FBFC6" w14:textId="77777777" w:rsidR="004F6980" w:rsidRPr="00532E14" w:rsidRDefault="004F6980" w:rsidP="00D83F85">
            <w:pPr>
              <w:pStyle w:val="acctfourfigures"/>
              <w:tabs>
                <w:tab w:val="clear" w:pos="765"/>
                <w:tab w:val="decimal" w:pos="699"/>
              </w:tabs>
              <w:spacing w:line="240" w:lineRule="auto"/>
              <w:ind w:left="-43" w:right="-86"/>
              <w:rPr>
                <w:sz w:val="20"/>
              </w:rPr>
            </w:pPr>
          </w:p>
        </w:tc>
        <w:tc>
          <w:tcPr>
            <w:tcW w:w="2430" w:type="dxa"/>
          </w:tcPr>
          <w:p w14:paraId="36D6A9F3" w14:textId="77777777" w:rsidR="004F6980" w:rsidRPr="00532E14" w:rsidRDefault="004F6980" w:rsidP="00D83F85">
            <w:pPr>
              <w:pStyle w:val="acctfourfigures"/>
              <w:tabs>
                <w:tab w:val="clear" w:pos="765"/>
                <w:tab w:val="decimal" w:pos="595"/>
              </w:tabs>
              <w:spacing w:line="240" w:lineRule="auto"/>
              <w:ind w:left="-43" w:right="-86"/>
              <w:rPr>
                <w:sz w:val="20"/>
              </w:rPr>
            </w:pPr>
          </w:p>
        </w:tc>
        <w:tc>
          <w:tcPr>
            <w:tcW w:w="1350" w:type="dxa"/>
          </w:tcPr>
          <w:p w14:paraId="244E6781" w14:textId="70C0FDD4" w:rsidR="004F6980" w:rsidRPr="00532E14" w:rsidRDefault="004F6980" w:rsidP="00D83F85">
            <w:pPr>
              <w:pStyle w:val="acctfourfigures"/>
              <w:tabs>
                <w:tab w:val="clear" w:pos="765"/>
                <w:tab w:val="decimal" w:pos="595"/>
              </w:tabs>
              <w:spacing w:line="240" w:lineRule="auto"/>
              <w:ind w:left="-43" w:right="-86"/>
              <w:rPr>
                <w:sz w:val="20"/>
              </w:rPr>
            </w:pPr>
          </w:p>
        </w:tc>
        <w:tc>
          <w:tcPr>
            <w:tcW w:w="275" w:type="dxa"/>
            <w:shd w:val="clear" w:color="auto" w:fill="auto"/>
          </w:tcPr>
          <w:p w14:paraId="298CDAAF" w14:textId="77777777" w:rsidR="004F6980" w:rsidRPr="00532E14" w:rsidRDefault="004F6980" w:rsidP="00D83F85">
            <w:pPr>
              <w:pStyle w:val="acctfourfigures"/>
              <w:tabs>
                <w:tab w:val="clear" w:pos="765"/>
                <w:tab w:val="decimal" w:pos="595"/>
              </w:tabs>
              <w:spacing w:line="240" w:lineRule="auto"/>
              <w:ind w:left="-43" w:right="-86"/>
              <w:rPr>
                <w:sz w:val="20"/>
              </w:rPr>
            </w:pPr>
          </w:p>
        </w:tc>
        <w:tc>
          <w:tcPr>
            <w:tcW w:w="270" w:type="dxa"/>
          </w:tcPr>
          <w:p w14:paraId="1BAE378E" w14:textId="77777777" w:rsidR="004F6980" w:rsidRPr="00532E14" w:rsidRDefault="004F6980" w:rsidP="00D83F85">
            <w:pPr>
              <w:pStyle w:val="acctfourfigures"/>
              <w:tabs>
                <w:tab w:val="clear" w:pos="765"/>
                <w:tab w:val="decimal" w:pos="595"/>
              </w:tabs>
              <w:spacing w:line="240" w:lineRule="auto"/>
              <w:ind w:left="-43" w:right="-86"/>
              <w:rPr>
                <w:sz w:val="20"/>
              </w:rPr>
            </w:pPr>
          </w:p>
        </w:tc>
        <w:tc>
          <w:tcPr>
            <w:tcW w:w="901" w:type="dxa"/>
          </w:tcPr>
          <w:p w14:paraId="0595FD1C" w14:textId="77777777" w:rsidR="004F6980" w:rsidRPr="00532E14" w:rsidRDefault="004F6980" w:rsidP="00D83F85">
            <w:pPr>
              <w:pStyle w:val="acctfourfigures"/>
              <w:tabs>
                <w:tab w:val="clear" w:pos="765"/>
                <w:tab w:val="decimal" w:pos="658"/>
              </w:tabs>
              <w:spacing w:line="240" w:lineRule="auto"/>
              <w:ind w:left="-43" w:right="-86"/>
              <w:rPr>
                <w:sz w:val="20"/>
              </w:rPr>
            </w:pPr>
          </w:p>
        </w:tc>
        <w:tc>
          <w:tcPr>
            <w:tcW w:w="271" w:type="dxa"/>
          </w:tcPr>
          <w:p w14:paraId="661BC953" w14:textId="77777777" w:rsidR="004F6980" w:rsidRPr="00532E14" w:rsidRDefault="004F6980" w:rsidP="00D83F85">
            <w:pPr>
              <w:pStyle w:val="acctfourfigures"/>
              <w:tabs>
                <w:tab w:val="clear" w:pos="765"/>
                <w:tab w:val="decimal" w:pos="595"/>
              </w:tabs>
              <w:spacing w:line="240" w:lineRule="auto"/>
              <w:ind w:left="-43" w:right="-86"/>
              <w:rPr>
                <w:sz w:val="20"/>
              </w:rPr>
            </w:pPr>
          </w:p>
        </w:tc>
        <w:tc>
          <w:tcPr>
            <w:tcW w:w="900" w:type="dxa"/>
          </w:tcPr>
          <w:p w14:paraId="53077128" w14:textId="77777777" w:rsidR="004F6980" w:rsidRPr="00532E14" w:rsidRDefault="004F6980" w:rsidP="00D83F85">
            <w:pPr>
              <w:pStyle w:val="acctfourfigures"/>
              <w:tabs>
                <w:tab w:val="clear" w:pos="765"/>
                <w:tab w:val="decimal" w:pos="658"/>
              </w:tabs>
              <w:spacing w:line="240" w:lineRule="auto"/>
              <w:ind w:left="-43" w:right="-86"/>
              <w:rPr>
                <w:sz w:val="20"/>
              </w:rPr>
            </w:pPr>
          </w:p>
        </w:tc>
        <w:tc>
          <w:tcPr>
            <w:tcW w:w="270" w:type="dxa"/>
          </w:tcPr>
          <w:p w14:paraId="5F8CFCF9" w14:textId="77777777" w:rsidR="004F6980" w:rsidRPr="00532E14" w:rsidRDefault="004F6980" w:rsidP="00D83F85">
            <w:pPr>
              <w:tabs>
                <w:tab w:val="decimal" w:pos="595"/>
              </w:tabs>
              <w:spacing w:line="240" w:lineRule="auto"/>
              <w:ind w:left="-43" w:right="-86"/>
              <w:rPr>
                <w:sz w:val="20"/>
              </w:rPr>
            </w:pPr>
          </w:p>
        </w:tc>
        <w:tc>
          <w:tcPr>
            <w:tcW w:w="1167" w:type="dxa"/>
          </w:tcPr>
          <w:p w14:paraId="3ED1B672" w14:textId="77777777" w:rsidR="004F6980" w:rsidRPr="00532E14" w:rsidRDefault="004F6980" w:rsidP="00D83F85">
            <w:pPr>
              <w:tabs>
                <w:tab w:val="decimal" w:pos="595"/>
              </w:tabs>
              <w:spacing w:line="240" w:lineRule="auto"/>
              <w:ind w:left="-43" w:right="-86"/>
              <w:rPr>
                <w:sz w:val="20"/>
              </w:rPr>
            </w:pPr>
          </w:p>
        </w:tc>
        <w:tc>
          <w:tcPr>
            <w:tcW w:w="236" w:type="dxa"/>
          </w:tcPr>
          <w:p w14:paraId="0E511307" w14:textId="77777777" w:rsidR="004F6980" w:rsidRPr="00532E14" w:rsidRDefault="004F6980" w:rsidP="00D83F85">
            <w:pPr>
              <w:pStyle w:val="acctfourfigures"/>
              <w:tabs>
                <w:tab w:val="clear" w:pos="765"/>
                <w:tab w:val="decimal" w:pos="595"/>
              </w:tabs>
              <w:spacing w:line="240" w:lineRule="auto"/>
              <w:ind w:left="-43" w:right="-86"/>
              <w:rPr>
                <w:sz w:val="20"/>
              </w:rPr>
            </w:pPr>
          </w:p>
        </w:tc>
        <w:tc>
          <w:tcPr>
            <w:tcW w:w="1127" w:type="dxa"/>
            <w:gridSpan w:val="2"/>
            <w:shd w:val="clear" w:color="auto" w:fill="auto"/>
          </w:tcPr>
          <w:p w14:paraId="57539E53" w14:textId="77777777" w:rsidR="004F6980" w:rsidRPr="00532E14" w:rsidRDefault="004F6980" w:rsidP="00D83F85">
            <w:pPr>
              <w:pStyle w:val="acctfourfigures"/>
              <w:tabs>
                <w:tab w:val="clear" w:pos="765"/>
                <w:tab w:val="decimal" w:pos="595"/>
              </w:tabs>
              <w:spacing w:line="240" w:lineRule="auto"/>
              <w:ind w:left="-43" w:right="-86"/>
              <w:rPr>
                <w:sz w:val="20"/>
              </w:rPr>
            </w:pPr>
          </w:p>
        </w:tc>
      </w:tr>
      <w:tr w:rsidR="001B3EB9" w:rsidRPr="00532E14" w14:paraId="066D1664" w14:textId="77777777" w:rsidTr="00532E14">
        <w:trPr>
          <w:trHeight w:val="20"/>
        </w:trPr>
        <w:tc>
          <w:tcPr>
            <w:tcW w:w="2340" w:type="dxa"/>
            <w:shd w:val="clear" w:color="auto" w:fill="auto"/>
          </w:tcPr>
          <w:p w14:paraId="59E85DDA" w14:textId="1DFD7581" w:rsidR="001B3EB9" w:rsidRPr="00532E14" w:rsidRDefault="001B3EB9" w:rsidP="001B3EB9">
            <w:pPr>
              <w:spacing w:line="240" w:lineRule="auto"/>
              <w:ind w:left="160" w:right="-90" w:hanging="180"/>
              <w:rPr>
                <w:b/>
                <w:bCs/>
                <w:i/>
                <w:iCs/>
                <w:spacing w:val="-6"/>
                <w:sz w:val="20"/>
              </w:rPr>
            </w:pPr>
            <w:r w:rsidRPr="00532E14">
              <w:rPr>
                <w:spacing w:val="-6"/>
                <w:sz w:val="20"/>
                <w:lang w:val="en-US" w:bidi="th-TH"/>
              </w:rPr>
              <w:t xml:space="preserve">Short-term derivative asset - </w:t>
            </w:r>
            <w:r w:rsidR="00862D92">
              <w:rPr>
                <w:spacing w:val="-6"/>
                <w:sz w:val="20"/>
              </w:rPr>
              <w:t>f</w:t>
            </w:r>
            <w:r w:rsidRPr="00532E14">
              <w:rPr>
                <w:spacing w:val="-6"/>
                <w:sz w:val="20"/>
              </w:rPr>
              <w:t>orward exchange contract</w:t>
            </w:r>
            <w:r w:rsidR="00347FA1">
              <w:rPr>
                <w:spacing w:val="-6"/>
                <w:sz w:val="20"/>
              </w:rPr>
              <w:t xml:space="preserve"> and interest rate swap</w:t>
            </w:r>
          </w:p>
        </w:tc>
        <w:tc>
          <w:tcPr>
            <w:tcW w:w="1260" w:type="dxa"/>
            <w:shd w:val="clear" w:color="auto" w:fill="auto"/>
            <w:vAlign w:val="bottom"/>
          </w:tcPr>
          <w:p w14:paraId="42654724" w14:textId="42904B2E" w:rsidR="001B3EB9" w:rsidRPr="00532E14" w:rsidRDefault="00532E14" w:rsidP="00BF7794">
            <w:pPr>
              <w:pStyle w:val="acctfourfigures"/>
              <w:tabs>
                <w:tab w:val="clear" w:pos="765"/>
                <w:tab w:val="decimal" w:pos="974"/>
              </w:tabs>
              <w:spacing w:line="240" w:lineRule="auto"/>
              <w:ind w:left="-43" w:right="-86"/>
              <w:rPr>
                <w:sz w:val="20"/>
                <w:lang w:val="en-US" w:eastAsia="zh-CN"/>
              </w:rPr>
            </w:pPr>
            <w:r w:rsidRPr="00532E14">
              <w:rPr>
                <w:sz w:val="20"/>
                <w:lang w:val="en-US" w:eastAsia="zh-CN"/>
              </w:rPr>
              <w:t>25,094</w:t>
            </w:r>
          </w:p>
        </w:tc>
        <w:tc>
          <w:tcPr>
            <w:tcW w:w="2250" w:type="dxa"/>
            <w:shd w:val="clear" w:color="auto" w:fill="auto"/>
            <w:vAlign w:val="bottom"/>
          </w:tcPr>
          <w:p w14:paraId="42670CD7" w14:textId="0B226EEB" w:rsidR="001B3EB9" w:rsidRPr="00532E14" w:rsidRDefault="00BF7794" w:rsidP="004237AA">
            <w:pPr>
              <w:pStyle w:val="acctfourfigures"/>
              <w:tabs>
                <w:tab w:val="clear" w:pos="765"/>
                <w:tab w:val="decimal" w:pos="1695"/>
              </w:tabs>
              <w:spacing w:line="240" w:lineRule="auto"/>
              <w:ind w:left="-43" w:right="-105"/>
              <w:rPr>
                <w:sz w:val="20"/>
              </w:rPr>
            </w:pPr>
            <w:r w:rsidRPr="00BF7794">
              <w:rPr>
                <w:sz w:val="20"/>
              </w:rPr>
              <w:t>-</w:t>
            </w:r>
          </w:p>
        </w:tc>
        <w:tc>
          <w:tcPr>
            <w:tcW w:w="2430" w:type="dxa"/>
            <w:vAlign w:val="bottom"/>
          </w:tcPr>
          <w:p w14:paraId="06646901" w14:textId="3F6B4D09" w:rsidR="001B3EB9" w:rsidRPr="00532E14" w:rsidRDefault="00BF7794" w:rsidP="004237AA">
            <w:pPr>
              <w:pStyle w:val="acctfourfigures"/>
              <w:tabs>
                <w:tab w:val="clear" w:pos="765"/>
                <w:tab w:val="decimal" w:pos="1695"/>
              </w:tabs>
              <w:spacing w:line="240" w:lineRule="auto"/>
              <w:ind w:left="-43" w:right="-105"/>
              <w:rPr>
                <w:sz w:val="20"/>
              </w:rPr>
            </w:pPr>
            <w:r w:rsidRPr="00BF7794">
              <w:rPr>
                <w:sz w:val="20"/>
              </w:rPr>
              <w:t>-</w:t>
            </w:r>
          </w:p>
        </w:tc>
        <w:tc>
          <w:tcPr>
            <w:tcW w:w="1350" w:type="dxa"/>
            <w:vAlign w:val="bottom"/>
          </w:tcPr>
          <w:p w14:paraId="551CF71F" w14:textId="50969C1C" w:rsidR="001B3EB9" w:rsidRPr="00532E14" w:rsidRDefault="00532E14" w:rsidP="004237AA">
            <w:pPr>
              <w:pStyle w:val="acctfourfigures"/>
              <w:tabs>
                <w:tab w:val="clear" w:pos="765"/>
                <w:tab w:val="decimal" w:pos="1065"/>
              </w:tabs>
              <w:spacing w:line="240" w:lineRule="auto"/>
              <w:ind w:left="-43" w:right="-105"/>
              <w:rPr>
                <w:sz w:val="20"/>
              </w:rPr>
            </w:pPr>
            <w:r w:rsidRPr="00532E14">
              <w:rPr>
                <w:sz w:val="20"/>
              </w:rPr>
              <w:t>25,094</w:t>
            </w:r>
          </w:p>
        </w:tc>
        <w:tc>
          <w:tcPr>
            <w:tcW w:w="275" w:type="dxa"/>
            <w:shd w:val="clear" w:color="auto" w:fill="auto"/>
            <w:vAlign w:val="bottom"/>
          </w:tcPr>
          <w:p w14:paraId="53413D19" w14:textId="77777777" w:rsidR="001B3EB9" w:rsidRPr="00532E14" w:rsidRDefault="001B3EB9" w:rsidP="00532E14">
            <w:pPr>
              <w:pStyle w:val="acctfourfigures"/>
              <w:tabs>
                <w:tab w:val="clear" w:pos="765"/>
                <w:tab w:val="decimal" w:pos="595"/>
              </w:tabs>
              <w:spacing w:line="240" w:lineRule="auto"/>
              <w:ind w:left="-43" w:right="-86"/>
              <w:rPr>
                <w:sz w:val="20"/>
              </w:rPr>
            </w:pPr>
          </w:p>
        </w:tc>
        <w:tc>
          <w:tcPr>
            <w:tcW w:w="270" w:type="dxa"/>
            <w:vAlign w:val="bottom"/>
          </w:tcPr>
          <w:p w14:paraId="08D1C3F3" w14:textId="2C3500E8" w:rsidR="001B3EB9" w:rsidRPr="00532E14" w:rsidRDefault="001B3EB9" w:rsidP="00532E14">
            <w:pPr>
              <w:pStyle w:val="acctfourfigures"/>
              <w:tabs>
                <w:tab w:val="clear" w:pos="765"/>
                <w:tab w:val="decimal" w:pos="595"/>
              </w:tabs>
              <w:spacing w:line="240" w:lineRule="auto"/>
              <w:ind w:left="-43" w:right="-86"/>
              <w:rPr>
                <w:sz w:val="20"/>
              </w:rPr>
            </w:pPr>
          </w:p>
        </w:tc>
        <w:tc>
          <w:tcPr>
            <w:tcW w:w="901" w:type="dxa"/>
            <w:vAlign w:val="bottom"/>
          </w:tcPr>
          <w:p w14:paraId="7256E8E9" w14:textId="0DE18638" w:rsidR="001B3EB9" w:rsidRPr="00532E14" w:rsidRDefault="00BF7794" w:rsidP="00532E14">
            <w:pPr>
              <w:pStyle w:val="acctfourfigures"/>
              <w:tabs>
                <w:tab w:val="clear" w:pos="765"/>
                <w:tab w:val="decimal" w:pos="430"/>
              </w:tabs>
              <w:spacing w:line="240" w:lineRule="auto"/>
              <w:ind w:left="-43" w:right="-86"/>
              <w:rPr>
                <w:sz w:val="20"/>
              </w:rPr>
            </w:pPr>
            <w:r w:rsidRPr="00BF7794">
              <w:rPr>
                <w:sz w:val="20"/>
              </w:rPr>
              <w:t>-</w:t>
            </w:r>
          </w:p>
        </w:tc>
        <w:tc>
          <w:tcPr>
            <w:tcW w:w="271" w:type="dxa"/>
            <w:vAlign w:val="bottom"/>
          </w:tcPr>
          <w:p w14:paraId="0B323639" w14:textId="35191952" w:rsidR="001B3EB9" w:rsidRPr="00532E14" w:rsidRDefault="001B3EB9" w:rsidP="00532E14">
            <w:pPr>
              <w:pStyle w:val="acctfourfigures"/>
              <w:tabs>
                <w:tab w:val="clear" w:pos="765"/>
                <w:tab w:val="decimal" w:pos="595"/>
              </w:tabs>
              <w:spacing w:line="240" w:lineRule="auto"/>
              <w:ind w:left="-43" w:right="-86"/>
              <w:rPr>
                <w:sz w:val="20"/>
              </w:rPr>
            </w:pPr>
          </w:p>
        </w:tc>
        <w:tc>
          <w:tcPr>
            <w:tcW w:w="900" w:type="dxa"/>
            <w:vAlign w:val="bottom"/>
          </w:tcPr>
          <w:p w14:paraId="2056DAB0" w14:textId="18FD59F3" w:rsidR="001B3EB9" w:rsidRPr="00532E14" w:rsidRDefault="00BF7794" w:rsidP="004237AA">
            <w:pPr>
              <w:pStyle w:val="acctfourfigures"/>
              <w:tabs>
                <w:tab w:val="clear" w:pos="765"/>
                <w:tab w:val="decimal" w:pos="675"/>
              </w:tabs>
              <w:spacing w:line="240" w:lineRule="auto"/>
              <w:ind w:left="-43" w:right="-105"/>
              <w:rPr>
                <w:sz w:val="20"/>
              </w:rPr>
            </w:pPr>
            <w:r w:rsidRPr="00BF7794">
              <w:rPr>
                <w:sz w:val="20"/>
              </w:rPr>
              <w:t>25,094</w:t>
            </w:r>
          </w:p>
        </w:tc>
        <w:tc>
          <w:tcPr>
            <w:tcW w:w="270" w:type="dxa"/>
            <w:vAlign w:val="bottom"/>
          </w:tcPr>
          <w:p w14:paraId="3F104B55" w14:textId="77A5E88B" w:rsidR="001B3EB9" w:rsidRPr="00532E14" w:rsidRDefault="001B3EB9" w:rsidP="00532E14">
            <w:pPr>
              <w:tabs>
                <w:tab w:val="decimal" w:pos="595"/>
              </w:tabs>
              <w:spacing w:line="240" w:lineRule="auto"/>
              <w:ind w:left="-43" w:right="-86"/>
              <w:rPr>
                <w:sz w:val="20"/>
              </w:rPr>
            </w:pPr>
          </w:p>
        </w:tc>
        <w:tc>
          <w:tcPr>
            <w:tcW w:w="1167" w:type="dxa"/>
            <w:vAlign w:val="bottom"/>
          </w:tcPr>
          <w:p w14:paraId="6F26DAF6" w14:textId="433FB9E8" w:rsidR="001B3EB9" w:rsidRPr="004237AA" w:rsidRDefault="00BF7794" w:rsidP="004237AA">
            <w:pPr>
              <w:pStyle w:val="acctfourfigures"/>
              <w:tabs>
                <w:tab w:val="clear" w:pos="765"/>
                <w:tab w:val="decimal" w:pos="677"/>
              </w:tabs>
              <w:spacing w:line="240" w:lineRule="auto"/>
              <w:ind w:left="-43" w:right="-105"/>
              <w:rPr>
                <w:sz w:val="20"/>
              </w:rPr>
            </w:pPr>
            <w:r w:rsidRPr="004237AA">
              <w:rPr>
                <w:sz w:val="20"/>
              </w:rPr>
              <w:t>-</w:t>
            </w:r>
          </w:p>
        </w:tc>
        <w:tc>
          <w:tcPr>
            <w:tcW w:w="236" w:type="dxa"/>
            <w:vAlign w:val="bottom"/>
          </w:tcPr>
          <w:p w14:paraId="40AAFC77" w14:textId="5C435001" w:rsidR="001B3EB9" w:rsidRPr="00532E14" w:rsidRDefault="001B3EB9" w:rsidP="00532E14">
            <w:pPr>
              <w:pStyle w:val="acctfourfigures"/>
              <w:tabs>
                <w:tab w:val="clear" w:pos="765"/>
                <w:tab w:val="decimal" w:pos="595"/>
              </w:tabs>
              <w:spacing w:line="240" w:lineRule="auto"/>
              <w:ind w:left="-43" w:right="-86"/>
              <w:rPr>
                <w:sz w:val="20"/>
              </w:rPr>
            </w:pPr>
          </w:p>
        </w:tc>
        <w:tc>
          <w:tcPr>
            <w:tcW w:w="1127" w:type="dxa"/>
            <w:gridSpan w:val="2"/>
            <w:shd w:val="clear" w:color="auto" w:fill="auto"/>
            <w:vAlign w:val="bottom"/>
          </w:tcPr>
          <w:p w14:paraId="7AA426B0" w14:textId="697E0581" w:rsidR="001B3EB9" w:rsidRPr="00532E14" w:rsidRDefault="00BF7794" w:rsidP="004237AA">
            <w:pPr>
              <w:pStyle w:val="acctfourfigures"/>
              <w:tabs>
                <w:tab w:val="clear" w:pos="765"/>
                <w:tab w:val="decimal" w:pos="883"/>
              </w:tabs>
              <w:spacing w:line="240" w:lineRule="auto"/>
              <w:ind w:left="-43" w:right="-86"/>
              <w:rPr>
                <w:sz w:val="20"/>
              </w:rPr>
            </w:pPr>
            <w:r w:rsidRPr="00BF7794">
              <w:rPr>
                <w:sz w:val="20"/>
              </w:rPr>
              <w:t>25,094</w:t>
            </w:r>
          </w:p>
        </w:tc>
      </w:tr>
      <w:tr w:rsidR="001B3EB9" w:rsidRPr="00532E14" w14:paraId="3DAA77F4" w14:textId="77777777" w:rsidTr="00532E14">
        <w:trPr>
          <w:trHeight w:val="20"/>
        </w:trPr>
        <w:tc>
          <w:tcPr>
            <w:tcW w:w="2340" w:type="dxa"/>
            <w:shd w:val="clear" w:color="auto" w:fill="auto"/>
          </w:tcPr>
          <w:p w14:paraId="40F05B70" w14:textId="16EDA29E" w:rsidR="001B3EB9" w:rsidRPr="00532E14" w:rsidRDefault="001B3EB9" w:rsidP="001B3EB9">
            <w:pPr>
              <w:spacing w:line="240" w:lineRule="auto"/>
              <w:ind w:left="160" w:right="-90" w:hanging="180"/>
              <w:rPr>
                <w:b/>
                <w:bCs/>
                <w:i/>
                <w:iCs/>
                <w:sz w:val="20"/>
              </w:rPr>
            </w:pPr>
            <w:r w:rsidRPr="00532E14">
              <w:rPr>
                <w:sz w:val="20"/>
                <w:lang w:val="en-US" w:bidi="th-TH"/>
              </w:rPr>
              <w:t>Lo</w:t>
            </w:r>
            <w:r w:rsidRPr="00532E14">
              <w:rPr>
                <w:sz w:val="20"/>
              </w:rPr>
              <w:t>ng-term loans to related parties</w:t>
            </w:r>
          </w:p>
        </w:tc>
        <w:tc>
          <w:tcPr>
            <w:tcW w:w="1260" w:type="dxa"/>
            <w:shd w:val="clear" w:color="auto" w:fill="auto"/>
            <w:vAlign w:val="bottom"/>
          </w:tcPr>
          <w:p w14:paraId="5FF0A47D" w14:textId="41BB5C7B" w:rsidR="001B3EB9" w:rsidRPr="004237AA" w:rsidRDefault="00BF7794" w:rsidP="004237AA">
            <w:pPr>
              <w:pStyle w:val="acctfourfigures"/>
              <w:tabs>
                <w:tab w:val="clear" w:pos="765"/>
                <w:tab w:val="decimal" w:pos="705"/>
              </w:tabs>
              <w:spacing w:line="240" w:lineRule="auto"/>
              <w:ind w:right="-86"/>
              <w:rPr>
                <w:sz w:val="20"/>
                <w:lang w:val="en-US" w:bidi="th-TH"/>
              </w:rPr>
            </w:pPr>
            <w:r w:rsidRPr="004237AA">
              <w:rPr>
                <w:sz w:val="20"/>
                <w:lang w:val="en-US" w:bidi="th-TH"/>
              </w:rPr>
              <w:t>-</w:t>
            </w:r>
          </w:p>
        </w:tc>
        <w:tc>
          <w:tcPr>
            <w:tcW w:w="2250" w:type="dxa"/>
            <w:shd w:val="clear" w:color="auto" w:fill="auto"/>
            <w:vAlign w:val="bottom"/>
          </w:tcPr>
          <w:p w14:paraId="2DE33038" w14:textId="47A62628" w:rsidR="001B3EB9" w:rsidRPr="00532E14" w:rsidRDefault="00BF7794" w:rsidP="004237AA">
            <w:pPr>
              <w:pStyle w:val="acctfourfigures"/>
              <w:tabs>
                <w:tab w:val="clear" w:pos="765"/>
                <w:tab w:val="decimal" w:pos="1695"/>
              </w:tabs>
              <w:spacing w:line="240" w:lineRule="auto"/>
              <w:ind w:left="-43" w:right="-105"/>
              <w:rPr>
                <w:sz w:val="20"/>
              </w:rPr>
            </w:pPr>
            <w:r w:rsidRPr="00BF7794">
              <w:rPr>
                <w:sz w:val="20"/>
              </w:rPr>
              <w:t>-</w:t>
            </w:r>
          </w:p>
        </w:tc>
        <w:tc>
          <w:tcPr>
            <w:tcW w:w="2430" w:type="dxa"/>
            <w:vAlign w:val="bottom"/>
          </w:tcPr>
          <w:p w14:paraId="7FBDA1E4" w14:textId="4DBEE029" w:rsidR="001B3EB9" w:rsidRPr="00532E14" w:rsidRDefault="00532E14" w:rsidP="004237AA">
            <w:pPr>
              <w:pStyle w:val="acctfourfigures"/>
              <w:tabs>
                <w:tab w:val="clear" w:pos="765"/>
                <w:tab w:val="decimal" w:pos="1965"/>
              </w:tabs>
              <w:spacing w:line="240" w:lineRule="auto"/>
              <w:ind w:left="-43" w:right="-105"/>
              <w:rPr>
                <w:sz w:val="20"/>
              </w:rPr>
            </w:pPr>
            <w:r w:rsidRPr="00532E14">
              <w:rPr>
                <w:sz w:val="20"/>
              </w:rPr>
              <w:t>589,598</w:t>
            </w:r>
          </w:p>
        </w:tc>
        <w:tc>
          <w:tcPr>
            <w:tcW w:w="1350" w:type="dxa"/>
            <w:vAlign w:val="bottom"/>
          </w:tcPr>
          <w:p w14:paraId="28F8A7F5" w14:textId="410E81C9" w:rsidR="001B3EB9" w:rsidRPr="00532E14" w:rsidRDefault="00532E14" w:rsidP="004237AA">
            <w:pPr>
              <w:pStyle w:val="acctfourfigures"/>
              <w:tabs>
                <w:tab w:val="clear" w:pos="765"/>
                <w:tab w:val="decimal" w:pos="1060"/>
              </w:tabs>
              <w:spacing w:line="240" w:lineRule="auto"/>
              <w:ind w:left="-43" w:right="-105"/>
              <w:rPr>
                <w:sz w:val="20"/>
              </w:rPr>
            </w:pPr>
            <w:r w:rsidRPr="00532E14">
              <w:rPr>
                <w:sz w:val="20"/>
              </w:rPr>
              <w:t>589,598</w:t>
            </w:r>
          </w:p>
        </w:tc>
        <w:tc>
          <w:tcPr>
            <w:tcW w:w="275" w:type="dxa"/>
            <w:shd w:val="clear" w:color="auto" w:fill="auto"/>
            <w:vAlign w:val="bottom"/>
          </w:tcPr>
          <w:p w14:paraId="66502CDB" w14:textId="77777777" w:rsidR="001B3EB9" w:rsidRPr="00532E14" w:rsidRDefault="001B3EB9" w:rsidP="00532E14">
            <w:pPr>
              <w:pStyle w:val="acctfourfigures"/>
              <w:tabs>
                <w:tab w:val="clear" w:pos="765"/>
                <w:tab w:val="decimal" w:pos="595"/>
              </w:tabs>
              <w:spacing w:line="240" w:lineRule="auto"/>
              <w:ind w:left="-43" w:right="-86"/>
              <w:rPr>
                <w:sz w:val="20"/>
              </w:rPr>
            </w:pPr>
          </w:p>
        </w:tc>
        <w:tc>
          <w:tcPr>
            <w:tcW w:w="270" w:type="dxa"/>
            <w:vAlign w:val="bottom"/>
          </w:tcPr>
          <w:p w14:paraId="2CD5B902" w14:textId="4BBFC350" w:rsidR="001B3EB9" w:rsidRPr="00532E14" w:rsidRDefault="001B3EB9" w:rsidP="00532E14">
            <w:pPr>
              <w:pStyle w:val="Index1"/>
              <w:jc w:val="left"/>
              <w:rPr>
                <w:rFonts w:ascii="Times New Roman" w:hAnsi="Times New Roman" w:cs="Times New Roman"/>
                <w:sz w:val="20"/>
                <w:szCs w:val="20"/>
              </w:rPr>
            </w:pPr>
          </w:p>
        </w:tc>
        <w:tc>
          <w:tcPr>
            <w:tcW w:w="901" w:type="dxa"/>
            <w:vAlign w:val="bottom"/>
          </w:tcPr>
          <w:p w14:paraId="1E274756" w14:textId="5DFED653" w:rsidR="001B3EB9" w:rsidRPr="00532E14" w:rsidRDefault="00BF7794" w:rsidP="00532E14">
            <w:pPr>
              <w:pStyle w:val="acctfourfigures"/>
              <w:tabs>
                <w:tab w:val="clear" w:pos="765"/>
                <w:tab w:val="decimal" w:pos="430"/>
              </w:tabs>
              <w:spacing w:line="240" w:lineRule="auto"/>
              <w:ind w:left="-43" w:right="-86"/>
              <w:rPr>
                <w:sz w:val="20"/>
                <w:lang w:val="en-US" w:eastAsia="zh-CN" w:bidi="th-TH"/>
              </w:rPr>
            </w:pPr>
            <w:r w:rsidRPr="00BF7794">
              <w:rPr>
                <w:sz w:val="20"/>
                <w:lang w:val="en-US" w:eastAsia="zh-CN" w:bidi="th-TH"/>
              </w:rPr>
              <w:t>-</w:t>
            </w:r>
          </w:p>
        </w:tc>
        <w:tc>
          <w:tcPr>
            <w:tcW w:w="271" w:type="dxa"/>
            <w:vAlign w:val="bottom"/>
          </w:tcPr>
          <w:p w14:paraId="63E87E44" w14:textId="245E47FA" w:rsidR="001B3EB9" w:rsidRPr="00532E14" w:rsidRDefault="001B3EB9" w:rsidP="00532E14">
            <w:pPr>
              <w:pStyle w:val="Index1"/>
              <w:jc w:val="left"/>
              <w:rPr>
                <w:rFonts w:ascii="Times New Roman" w:hAnsi="Times New Roman" w:cs="Times New Roman"/>
                <w:sz w:val="20"/>
                <w:szCs w:val="20"/>
              </w:rPr>
            </w:pPr>
          </w:p>
        </w:tc>
        <w:tc>
          <w:tcPr>
            <w:tcW w:w="900" w:type="dxa"/>
            <w:vAlign w:val="bottom"/>
          </w:tcPr>
          <w:p w14:paraId="6940D03E" w14:textId="457A4938" w:rsidR="001B3EB9" w:rsidRPr="004237AA" w:rsidRDefault="00BF7794" w:rsidP="004237AA">
            <w:pPr>
              <w:pStyle w:val="acctfourfigures"/>
              <w:tabs>
                <w:tab w:val="clear" w:pos="765"/>
                <w:tab w:val="decimal" w:pos="403"/>
              </w:tabs>
              <w:spacing w:line="240" w:lineRule="auto"/>
              <w:ind w:left="-43" w:right="-105"/>
              <w:rPr>
                <w:sz w:val="20"/>
              </w:rPr>
            </w:pPr>
            <w:r w:rsidRPr="004237AA">
              <w:rPr>
                <w:sz w:val="20"/>
              </w:rPr>
              <w:t>-</w:t>
            </w:r>
          </w:p>
        </w:tc>
        <w:tc>
          <w:tcPr>
            <w:tcW w:w="270" w:type="dxa"/>
            <w:vAlign w:val="bottom"/>
          </w:tcPr>
          <w:p w14:paraId="7681B6AF" w14:textId="21D19D66" w:rsidR="001B3EB9" w:rsidRPr="00532E14" w:rsidRDefault="001B3EB9" w:rsidP="00532E14">
            <w:pPr>
              <w:tabs>
                <w:tab w:val="decimal" w:pos="595"/>
              </w:tabs>
              <w:spacing w:line="240" w:lineRule="auto"/>
              <w:ind w:left="-43" w:right="-86"/>
              <w:rPr>
                <w:sz w:val="20"/>
              </w:rPr>
            </w:pPr>
          </w:p>
        </w:tc>
        <w:tc>
          <w:tcPr>
            <w:tcW w:w="1167" w:type="dxa"/>
            <w:vAlign w:val="bottom"/>
          </w:tcPr>
          <w:p w14:paraId="694A4172" w14:textId="070E1B73" w:rsidR="001B3EB9" w:rsidRPr="00532E14" w:rsidRDefault="00BF7794" w:rsidP="004237AA">
            <w:pPr>
              <w:pStyle w:val="acctfourfigures"/>
              <w:tabs>
                <w:tab w:val="clear" w:pos="765"/>
                <w:tab w:val="decimal" w:pos="945"/>
              </w:tabs>
              <w:spacing w:line="240" w:lineRule="auto"/>
              <w:ind w:left="-43" w:right="-105"/>
              <w:rPr>
                <w:sz w:val="20"/>
              </w:rPr>
            </w:pPr>
            <w:r w:rsidRPr="00BF7794">
              <w:rPr>
                <w:sz w:val="20"/>
              </w:rPr>
              <w:t>618,801</w:t>
            </w:r>
          </w:p>
        </w:tc>
        <w:tc>
          <w:tcPr>
            <w:tcW w:w="236" w:type="dxa"/>
            <w:vAlign w:val="bottom"/>
          </w:tcPr>
          <w:p w14:paraId="60BDA594" w14:textId="40D3C869" w:rsidR="001B3EB9" w:rsidRPr="00532E14" w:rsidRDefault="001B3EB9" w:rsidP="00532E14">
            <w:pPr>
              <w:pStyle w:val="acctfourfigures"/>
              <w:tabs>
                <w:tab w:val="clear" w:pos="765"/>
                <w:tab w:val="decimal" w:pos="595"/>
              </w:tabs>
              <w:spacing w:line="240" w:lineRule="auto"/>
              <w:ind w:left="-43" w:right="-86"/>
              <w:rPr>
                <w:sz w:val="20"/>
              </w:rPr>
            </w:pPr>
          </w:p>
        </w:tc>
        <w:tc>
          <w:tcPr>
            <w:tcW w:w="1127" w:type="dxa"/>
            <w:gridSpan w:val="2"/>
            <w:shd w:val="clear" w:color="auto" w:fill="auto"/>
            <w:vAlign w:val="bottom"/>
          </w:tcPr>
          <w:p w14:paraId="6685FF92" w14:textId="76BB42A9" w:rsidR="001B3EB9" w:rsidRPr="00532E14" w:rsidRDefault="00BF7794" w:rsidP="004237AA">
            <w:pPr>
              <w:pStyle w:val="acctfourfigures"/>
              <w:tabs>
                <w:tab w:val="clear" w:pos="765"/>
                <w:tab w:val="decimal" w:pos="883"/>
              </w:tabs>
              <w:spacing w:line="240" w:lineRule="auto"/>
              <w:ind w:left="-43" w:right="-86"/>
              <w:rPr>
                <w:sz w:val="20"/>
              </w:rPr>
            </w:pPr>
            <w:r w:rsidRPr="00BF7794">
              <w:rPr>
                <w:sz w:val="20"/>
              </w:rPr>
              <w:t>618,801</w:t>
            </w:r>
          </w:p>
        </w:tc>
      </w:tr>
      <w:tr w:rsidR="001B3EB9" w:rsidRPr="00532E14" w14:paraId="104375BA" w14:textId="77777777" w:rsidTr="00532E14">
        <w:trPr>
          <w:trHeight w:val="20"/>
        </w:trPr>
        <w:tc>
          <w:tcPr>
            <w:tcW w:w="2340" w:type="dxa"/>
            <w:shd w:val="clear" w:color="auto" w:fill="auto"/>
          </w:tcPr>
          <w:p w14:paraId="73DFF427" w14:textId="0A27FD7E" w:rsidR="001B3EB9" w:rsidRPr="00532E14" w:rsidRDefault="001B3EB9" w:rsidP="001B3EB9">
            <w:pPr>
              <w:spacing w:line="240" w:lineRule="auto"/>
              <w:ind w:left="160" w:right="-90" w:hanging="270"/>
              <w:rPr>
                <w:sz w:val="20"/>
              </w:rPr>
            </w:pPr>
            <w:r w:rsidRPr="00532E14">
              <w:rPr>
                <w:sz w:val="20"/>
              </w:rPr>
              <w:t xml:space="preserve">  Derivative assets - interest rate swap</w:t>
            </w:r>
          </w:p>
        </w:tc>
        <w:tc>
          <w:tcPr>
            <w:tcW w:w="1260" w:type="dxa"/>
            <w:shd w:val="clear" w:color="auto" w:fill="auto"/>
            <w:vAlign w:val="bottom"/>
          </w:tcPr>
          <w:p w14:paraId="71A682E3" w14:textId="3839084A" w:rsidR="001B3EB9" w:rsidRPr="00532E14" w:rsidRDefault="00CD70AE" w:rsidP="00BF7794">
            <w:pPr>
              <w:pStyle w:val="acctfourfigures"/>
              <w:tabs>
                <w:tab w:val="clear" w:pos="765"/>
                <w:tab w:val="decimal" w:pos="974"/>
              </w:tabs>
              <w:spacing w:line="240" w:lineRule="auto"/>
              <w:ind w:left="-43" w:right="-86"/>
              <w:rPr>
                <w:sz w:val="20"/>
              </w:rPr>
            </w:pPr>
            <w:r w:rsidRPr="00CD70AE">
              <w:rPr>
                <w:sz w:val="20"/>
              </w:rPr>
              <w:t>79,747</w:t>
            </w:r>
          </w:p>
        </w:tc>
        <w:tc>
          <w:tcPr>
            <w:tcW w:w="2250" w:type="dxa"/>
            <w:shd w:val="clear" w:color="auto" w:fill="auto"/>
            <w:vAlign w:val="bottom"/>
          </w:tcPr>
          <w:p w14:paraId="1BF82F16" w14:textId="465D34F1" w:rsidR="001B3EB9" w:rsidRPr="00532E14" w:rsidRDefault="00BF7794" w:rsidP="004237AA">
            <w:pPr>
              <w:pStyle w:val="acctfourfigures"/>
              <w:tabs>
                <w:tab w:val="clear" w:pos="765"/>
                <w:tab w:val="decimal" w:pos="1695"/>
              </w:tabs>
              <w:spacing w:line="240" w:lineRule="auto"/>
              <w:ind w:left="-43" w:right="-105"/>
              <w:rPr>
                <w:sz w:val="20"/>
              </w:rPr>
            </w:pPr>
            <w:r w:rsidRPr="00BF7794">
              <w:rPr>
                <w:sz w:val="20"/>
              </w:rPr>
              <w:t>-</w:t>
            </w:r>
          </w:p>
        </w:tc>
        <w:tc>
          <w:tcPr>
            <w:tcW w:w="2430" w:type="dxa"/>
            <w:vAlign w:val="bottom"/>
          </w:tcPr>
          <w:p w14:paraId="1B3312C5" w14:textId="573B20C5" w:rsidR="001B3EB9" w:rsidRPr="00532E14" w:rsidRDefault="00BF7794" w:rsidP="004237AA">
            <w:pPr>
              <w:pStyle w:val="acctfourfigures"/>
              <w:tabs>
                <w:tab w:val="clear" w:pos="765"/>
                <w:tab w:val="decimal" w:pos="1695"/>
              </w:tabs>
              <w:spacing w:line="240" w:lineRule="auto"/>
              <w:ind w:left="-43" w:right="-105"/>
              <w:rPr>
                <w:sz w:val="20"/>
              </w:rPr>
            </w:pPr>
            <w:r w:rsidRPr="00BF7794">
              <w:rPr>
                <w:sz w:val="20"/>
              </w:rPr>
              <w:t>-</w:t>
            </w:r>
          </w:p>
        </w:tc>
        <w:tc>
          <w:tcPr>
            <w:tcW w:w="1350" w:type="dxa"/>
            <w:vAlign w:val="bottom"/>
          </w:tcPr>
          <w:p w14:paraId="1163D6C0" w14:textId="222947CF" w:rsidR="001B3EB9" w:rsidRPr="00532E14" w:rsidRDefault="00CD70AE" w:rsidP="004237AA">
            <w:pPr>
              <w:pStyle w:val="acctfourfigures"/>
              <w:tabs>
                <w:tab w:val="clear" w:pos="765"/>
                <w:tab w:val="decimal" w:pos="1060"/>
              </w:tabs>
              <w:spacing w:line="240" w:lineRule="auto"/>
              <w:ind w:left="-43" w:right="-105"/>
              <w:rPr>
                <w:sz w:val="20"/>
              </w:rPr>
            </w:pPr>
            <w:r w:rsidRPr="00CD70AE">
              <w:rPr>
                <w:sz w:val="20"/>
              </w:rPr>
              <w:t>79,747</w:t>
            </w:r>
          </w:p>
        </w:tc>
        <w:tc>
          <w:tcPr>
            <w:tcW w:w="275" w:type="dxa"/>
            <w:shd w:val="clear" w:color="auto" w:fill="auto"/>
            <w:vAlign w:val="bottom"/>
          </w:tcPr>
          <w:p w14:paraId="3E324CA8" w14:textId="77777777" w:rsidR="001B3EB9" w:rsidRPr="00532E14" w:rsidRDefault="001B3EB9" w:rsidP="00532E14">
            <w:pPr>
              <w:pStyle w:val="Index1"/>
              <w:jc w:val="left"/>
              <w:rPr>
                <w:rFonts w:ascii="Times New Roman" w:hAnsi="Times New Roman" w:cs="Times New Roman"/>
                <w:sz w:val="20"/>
                <w:szCs w:val="20"/>
              </w:rPr>
            </w:pPr>
          </w:p>
        </w:tc>
        <w:tc>
          <w:tcPr>
            <w:tcW w:w="270" w:type="dxa"/>
            <w:vAlign w:val="bottom"/>
          </w:tcPr>
          <w:p w14:paraId="2AB398C2" w14:textId="524DCCCB" w:rsidR="001B3EB9" w:rsidRPr="00532E14" w:rsidRDefault="001B3EB9" w:rsidP="00532E14">
            <w:pPr>
              <w:pStyle w:val="acctfourfigures"/>
              <w:tabs>
                <w:tab w:val="clear" w:pos="765"/>
                <w:tab w:val="decimal" w:pos="595"/>
              </w:tabs>
              <w:spacing w:line="240" w:lineRule="auto"/>
              <w:ind w:left="-43" w:right="-86"/>
              <w:rPr>
                <w:sz w:val="20"/>
              </w:rPr>
            </w:pPr>
          </w:p>
        </w:tc>
        <w:tc>
          <w:tcPr>
            <w:tcW w:w="901" w:type="dxa"/>
            <w:vAlign w:val="bottom"/>
          </w:tcPr>
          <w:p w14:paraId="46F80824" w14:textId="6F25585B" w:rsidR="001B3EB9" w:rsidRPr="00532E14" w:rsidRDefault="00BF7794" w:rsidP="00532E14">
            <w:pPr>
              <w:pStyle w:val="acctfourfigures"/>
              <w:tabs>
                <w:tab w:val="clear" w:pos="765"/>
                <w:tab w:val="decimal" w:pos="430"/>
              </w:tabs>
              <w:spacing w:line="240" w:lineRule="auto"/>
              <w:ind w:left="-43" w:right="-86"/>
              <w:rPr>
                <w:sz w:val="20"/>
                <w:lang w:val="en-US" w:eastAsia="zh-CN" w:bidi="th-TH"/>
              </w:rPr>
            </w:pPr>
            <w:r w:rsidRPr="00BF7794">
              <w:rPr>
                <w:sz w:val="20"/>
                <w:lang w:val="en-US" w:eastAsia="zh-CN" w:bidi="th-TH"/>
              </w:rPr>
              <w:t>-</w:t>
            </w:r>
          </w:p>
        </w:tc>
        <w:tc>
          <w:tcPr>
            <w:tcW w:w="271" w:type="dxa"/>
            <w:vAlign w:val="bottom"/>
          </w:tcPr>
          <w:p w14:paraId="345D39BA" w14:textId="3E8D8096" w:rsidR="001B3EB9" w:rsidRPr="00532E14" w:rsidRDefault="001B3EB9" w:rsidP="00532E14">
            <w:pPr>
              <w:pStyle w:val="Index1"/>
              <w:jc w:val="left"/>
              <w:rPr>
                <w:rFonts w:ascii="Times New Roman" w:hAnsi="Times New Roman" w:cs="Times New Roman"/>
                <w:sz w:val="20"/>
                <w:szCs w:val="20"/>
              </w:rPr>
            </w:pPr>
          </w:p>
        </w:tc>
        <w:tc>
          <w:tcPr>
            <w:tcW w:w="900" w:type="dxa"/>
            <w:vAlign w:val="bottom"/>
          </w:tcPr>
          <w:p w14:paraId="777C5694" w14:textId="7DBC0E59" w:rsidR="001B3EB9" w:rsidRPr="004237AA" w:rsidRDefault="00BF7794" w:rsidP="004237AA">
            <w:pPr>
              <w:pStyle w:val="acctfourfigures"/>
              <w:tabs>
                <w:tab w:val="clear" w:pos="765"/>
                <w:tab w:val="decimal" w:pos="675"/>
              </w:tabs>
              <w:spacing w:line="240" w:lineRule="auto"/>
              <w:ind w:left="-43" w:right="-105"/>
              <w:rPr>
                <w:sz w:val="20"/>
              </w:rPr>
            </w:pPr>
            <w:r w:rsidRPr="004237AA">
              <w:rPr>
                <w:sz w:val="20"/>
              </w:rPr>
              <w:t>79,747</w:t>
            </w:r>
          </w:p>
        </w:tc>
        <w:tc>
          <w:tcPr>
            <w:tcW w:w="270" w:type="dxa"/>
            <w:vAlign w:val="bottom"/>
          </w:tcPr>
          <w:p w14:paraId="78126CF0" w14:textId="0B19512D" w:rsidR="001B3EB9" w:rsidRPr="00532E14" w:rsidRDefault="001B3EB9" w:rsidP="00532E14">
            <w:pPr>
              <w:tabs>
                <w:tab w:val="decimal" w:pos="595"/>
              </w:tabs>
              <w:spacing w:line="240" w:lineRule="auto"/>
              <w:ind w:left="-43" w:right="-86"/>
              <w:rPr>
                <w:sz w:val="20"/>
              </w:rPr>
            </w:pPr>
          </w:p>
        </w:tc>
        <w:tc>
          <w:tcPr>
            <w:tcW w:w="1167" w:type="dxa"/>
            <w:vAlign w:val="bottom"/>
          </w:tcPr>
          <w:p w14:paraId="75EA3915" w14:textId="5028B6EC" w:rsidR="001B3EB9" w:rsidRPr="004237AA" w:rsidRDefault="00BF7794" w:rsidP="004237AA">
            <w:pPr>
              <w:pStyle w:val="acctfourfigures"/>
              <w:tabs>
                <w:tab w:val="clear" w:pos="765"/>
                <w:tab w:val="decimal" w:pos="677"/>
              </w:tabs>
              <w:spacing w:line="240" w:lineRule="auto"/>
              <w:ind w:left="-43" w:right="-105"/>
              <w:rPr>
                <w:sz w:val="20"/>
              </w:rPr>
            </w:pPr>
            <w:r w:rsidRPr="004237AA">
              <w:rPr>
                <w:sz w:val="20"/>
              </w:rPr>
              <w:t>-</w:t>
            </w:r>
          </w:p>
        </w:tc>
        <w:tc>
          <w:tcPr>
            <w:tcW w:w="236" w:type="dxa"/>
            <w:vAlign w:val="bottom"/>
          </w:tcPr>
          <w:p w14:paraId="359CCB3F" w14:textId="5F903ADA" w:rsidR="001B3EB9" w:rsidRPr="00532E14" w:rsidRDefault="001B3EB9" w:rsidP="00532E14">
            <w:pPr>
              <w:pStyle w:val="acctfourfigures"/>
              <w:tabs>
                <w:tab w:val="clear" w:pos="765"/>
                <w:tab w:val="decimal" w:pos="595"/>
              </w:tabs>
              <w:spacing w:line="240" w:lineRule="auto"/>
              <w:ind w:left="-43" w:right="-86"/>
              <w:rPr>
                <w:sz w:val="20"/>
              </w:rPr>
            </w:pPr>
          </w:p>
        </w:tc>
        <w:tc>
          <w:tcPr>
            <w:tcW w:w="1127" w:type="dxa"/>
            <w:gridSpan w:val="2"/>
            <w:shd w:val="clear" w:color="auto" w:fill="auto"/>
            <w:vAlign w:val="bottom"/>
          </w:tcPr>
          <w:p w14:paraId="5B2E0A06" w14:textId="1C7EEA3E" w:rsidR="001B3EB9" w:rsidRPr="00532E14" w:rsidRDefault="00BF7794" w:rsidP="004237AA">
            <w:pPr>
              <w:pStyle w:val="acctfourfigures"/>
              <w:tabs>
                <w:tab w:val="clear" w:pos="765"/>
                <w:tab w:val="decimal" w:pos="883"/>
              </w:tabs>
              <w:spacing w:line="240" w:lineRule="auto"/>
              <w:ind w:left="-43" w:right="-86"/>
              <w:rPr>
                <w:sz w:val="20"/>
                <w:lang w:val="en-US"/>
              </w:rPr>
            </w:pPr>
            <w:r w:rsidRPr="00BF7794">
              <w:rPr>
                <w:sz w:val="20"/>
                <w:lang w:val="en-US"/>
              </w:rPr>
              <w:t>79,747</w:t>
            </w:r>
          </w:p>
        </w:tc>
      </w:tr>
      <w:tr w:rsidR="001B3EB9" w:rsidRPr="00532E14" w14:paraId="3887E69C" w14:textId="77777777" w:rsidTr="00532E14">
        <w:trPr>
          <w:trHeight w:val="20"/>
        </w:trPr>
        <w:tc>
          <w:tcPr>
            <w:tcW w:w="2340" w:type="dxa"/>
            <w:shd w:val="clear" w:color="auto" w:fill="auto"/>
          </w:tcPr>
          <w:p w14:paraId="78561E94" w14:textId="77777777" w:rsidR="001B3EB9" w:rsidRPr="00532E14" w:rsidRDefault="001B3EB9" w:rsidP="001B3EB9">
            <w:pPr>
              <w:spacing w:line="240" w:lineRule="auto"/>
              <w:ind w:left="160" w:right="-90" w:hanging="180"/>
              <w:rPr>
                <w:b/>
                <w:bCs/>
                <w:i/>
                <w:iCs/>
                <w:sz w:val="20"/>
              </w:rPr>
            </w:pPr>
          </w:p>
        </w:tc>
        <w:tc>
          <w:tcPr>
            <w:tcW w:w="1260" w:type="dxa"/>
            <w:shd w:val="clear" w:color="auto" w:fill="auto"/>
            <w:vAlign w:val="bottom"/>
          </w:tcPr>
          <w:p w14:paraId="1AE0080F" w14:textId="77777777" w:rsidR="001B3EB9" w:rsidRPr="00532E14" w:rsidRDefault="001B3EB9" w:rsidP="00BF7794">
            <w:pPr>
              <w:pStyle w:val="acctfourfigures"/>
              <w:tabs>
                <w:tab w:val="clear" w:pos="765"/>
                <w:tab w:val="decimal" w:pos="796"/>
                <w:tab w:val="decimal" w:pos="974"/>
              </w:tabs>
              <w:spacing w:line="240" w:lineRule="auto"/>
              <w:ind w:left="-43" w:right="-86"/>
              <w:rPr>
                <w:sz w:val="20"/>
              </w:rPr>
            </w:pPr>
          </w:p>
        </w:tc>
        <w:tc>
          <w:tcPr>
            <w:tcW w:w="2250" w:type="dxa"/>
            <w:shd w:val="clear" w:color="auto" w:fill="auto"/>
            <w:vAlign w:val="bottom"/>
          </w:tcPr>
          <w:p w14:paraId="1FA1D755" w14:textId="77777777" w:rsidR="001B3EB9" w:rsidRPr="00532E14" w:rsidRDefault="001B3EB9" w:rsidP="004237AA">
            <w:pPr>
              <w:pStyle w:val="acctfourfigures"/>
              <w:tabs>
                <w:tab w:val="clear" w:pos="765"/>
                <w:tab w:val="decimal" w:pos="699"/>
                <w:tab w:val="decimal" w:pos="1965"/>
              </w:tabs>
              <w:spacing w:line="240" w:lineRule="auto"/>
              <w:ind w:left="-43" w:right="-105"/>
              <w:rPr>
                <w:sz w:val="20"/>
              </w:rPr>
            </w:pPr>
          </w:p>
        </w:tc>
        <w:tc>
          <w:tcPr>
            <w:tcW w:w="2430" w:type="dxa"/>
            <w:vAlign w:val="bottom"/>
          </w:tcPr>
          <w:p w14:paraId="1ECE8DFB" w14:textId="77777777" w:rsidR="001B3EB9" w:rsidRPr="00532E14" w:rsidRDefault="001B3EB9" w:rsidP="00532E14">
            <w:pPr>
              <w:pStyle w:val="acctfourfigures"/>
              <w:tabs>
                <w:tab w:val="clear" w:pos="765"/>
                <w:tab w:val="decimal" w:pos="595"/>
              </w:tabs>
              <w:spacing w:line="240" w:lineRule="auto"/>
              <w:ind w:left="-43" w:right="-86"/>
              <w:rPr>
                <w:sz w:val="20"/>
              </w:rPr>
            </w:pPr>
          </w:p>
        </w:tc>
        <w:tc>
          <w:tcPr>
            <w:tcW w:w="1350" w:type="dxa"/>
            <w:vAlign w:val="bottom"/>
          </w:tcPr>
          <w:p w14:paraId="75298F33" w14:textId="77777777" w:rsidR="001B3EB9" w:rsidRPr="00532E14" w:rsidRDefault="001B3EB9" w:rsidP="004237AA">
            <w:pPr>
              <w:pStyle w:val="acctfourfigures"/>
              <w:tabs>
                <w:tab w:val="clear" w:pos="765"/>
                <w:tab w:val="decimal" w:pos="1065"/>
              </w:tabs>
              <w:spacing w:line="240" w:lineRule="auto"/>
              <w:ind w:left="-43" w:right="-105"/>
              <w:rPr>
                <w:sz w:val="20"/>
              </w:rPr>
            </w:pPr>
          </w:p>
        </w:tc>
        <w:tc>
          <w:tcPr>
            <w:tcW w:w="275" w:type="dxa"/>
            <w:shd w:val="clear" w:color="auto" w:fill="auto"/>
            <w:vAlign w:val="bottom"/>
          </w:tcPr>
          <w:p w14:paraId="5667A07F" w14:textId="77777777" w:rsidR="001B3EB9" w:rsidRPr="00532E14" w:rsidRDefault="001B3EB9" w:rsidP="00532E14">
            <w:pPr>
              <w:pStyle w:val="acctfourfigures"/>
              <w:tabs>
                <w:tab w:val="clear" w:pos="765"/>
                <w:tab w:val="decimal" w:pos="595"/>
              </w:tabs>
              <w:spacing w:line="240" w:lineRule="auto"/>
              <w:ind w:left="-43" w:right="-86"/>
              <w:rPr>
                <w:sz w:val="20"/>
              </w:rPr>
            </w:pPr>
          </w:p>
        </w:tc>
        <w:tc>
          <w:tcPr>
            <w:tcW w:w="270" w:type="dxa"/>
            <w:vAlign w:val="bottom"/>
          </w:tcPr>
          <w:p w14:paraId="60850379" w14:textId="77777777" w:rsidR="001B3EB9" w:rsidRPr="00532E14" w:rsidRDefault="001B3EB9" w:rsidP="00532E14">
            <w:pPr>
              <w:pStyle w:val="acctfourfigures"/>
              <w:tabs>
                <w:tab w:val="clear" w:pos="765"/>
                <w:tab w:val="decimal" w:pos="595"/>
              </w:tabs>
              <w:spacing w:line="240" w:lineRule="auto"/>
              <w:ind w:left="-43" w:right="-86"/>
              <w:rPr>
                <w:sz w:val="20"/>
              </w:rPr>
            </w:pPr>
          </w:p>
        </w:tc>
        <w:tc>
          <w:tcPr>
            <w:tcW w:w="901" w:type="dxa"/>
            <w:vAlign w:val="bottom"/>
          </w:tcPr>
          <w:p w14:paraId="69E322E7" w14:textId="77777777" w:rsidR="001B3EB9" w:rsidRPr="00532E14" w:rsidRDefault="001B3EB9" w:rsidP="00532E14">
            <w:pPr>
              <w:pStyle w:val="acctfourfigures"/>
              <w:tabs>
                <w:tab w:val="clear" w:pos="765"/>
                <w:tab w:val="decimal" w:pos="658"/>
              </w:tabs>
              <w:spacing w:line="240" w:lineRule="auto"/>
              <w:ind w:left="-43" w:right="-86"/>
              <w:rPr>
                <w:sz w:val="20"/>
              </w:rPr>
            </w:pPr>
          </w:p>
        </w:tc>
        <w:tc>
          <w:tcPr>
            <w:tcW w:w="271" w:type="dxa"/>
            <w:vAlign w:val="bottom"/>
          </w:tcPr>
          <w:p w14:paraId="49BEF1FA" w14:textId="77777777" w:rsidR="001B3EB9" w:rsidRPr="00532E14" w:rsidRDefault="001B3EB9" w:rsidP="00532E14">
            <w:pPr>
              <w:pStyle w:val="acctfourfigures"/>
              <w:tabs>
                <w:tab w:val="clear" w:pos="765"/>
                <w:tab w:val="decimal" w:pos="595"/>
              </w:tabs>
              <w:spacing w:line="240" w:lineRule="auto"/>
              <w:ind w:left="-43" w:right="-86"/>
              <w:rPr>
                <w:sz w:val="20"/>
              </w:rPr>
            </w:pPr>
          </w:p>
        </w:tc>
        <w:tc>
          <w:tcPr>
            <w:tcW w:w="900" w:type="dxa"/>
            <w:vAlign w:val="bottom"/>
          </w:tcPr>
          <w:p w14:paraId="3D55D98A" w14:textId="77777777" w:rsidR="001B3EB9" w:rsidRPr="00532E14" w:rsidRDefault="001B3EB9" w:rsidP="004237AA">
            <w:pPr>
              <w:pStyle w:val="acctfourfigures"/>
              <w:tabs>
                <w:tab w:val="clear" w:pos="765"/>
                <w:tab w:val="decimal" w:pos="675"/>
              </w:tabs>
              <w:spacing w:line="240" w:lineRule="auto"/>
              <w:ind w:left="-43" w:right="-105"/>
              <w:rPr>
                <w:sz w:val="20"/>
              </w:rPr>
            </w:pPr>
          </w:p>
        </w:tc>
        <w:tc>
          <w:tcPr>
            <w:tcW w:w="270" w:type="dxa"/>
            <w:vAlign w:val="bottom"/>
          </w:tcPr>
          <w:p w14:paraId="2187552E" w14:textId="77777777" w:rsidR="001B3EB9" w:rsidRPr="00532E14" w:rsidRDefault="001B3EB9" w:rsidP="00532E14">
            <w:pPr>
              <w:tabs>
                <w:tab w:val="decimal" w:pos="595"/>
              </w:tabs>
              <w:spacing w:line="240" w:lineRule="auto"/>
              <w:ind w:left="-43" w:right="-86"/>
              <w:rPr>
                <w:sz w:val="20"/>
              </w:rPr>
            </w:pPr>
          </w:p>
        </w:tc>
        <w:tc>
          <w:tcPr>
            <w:tcW w:w="1167" w:type="dxa"/>
            <w:vAlign w:val="bottom"/>
          </w:tcPr>
          <w:p w14:paraId="5FDB9B94" w14:textId="77777777" w:rsidR="001B3EB9" w:rsidRPr="00532E14" w:rsidRDefault="001B3EB9" w:rsidP="004237AA">
            <w:pPr>
              <w:pStyle w:val="acctfourfigures"/>
              <w:tabs>
                <w:tab w:val="clear" w:pos="765"/>
                <w:tab w:val="decimal" w:pos="945"/>
              </w:tabs>
              <w:spacing w:line="240" w:lineRule="auto"/>
              <w:ind w:left="-43" w:right="-105"/>
              <w:rPr>
                <w:sz w:val="20"/>
              </w:rPr>
            </w:pPr>
          </w:p>
        </w:tc>
        <w:tc>
          <w:tcPr>
            <w:tcW w:w="236" w:type="dxa"/>
            <w:vAlign w:val="bottom"/>
          </w:tcPr>
          <w:p w14:paraId="06EC5CC1" w14:textId="77777777" w:rsidR="001B3EB9" w:rsidRPr="00532E14" w:rsidRDefault="001B3EB9" w:rsidP="00532E14">
            <w:pPr>
              <w:pStyle w:val="acctfourfigures"/>
              <w:tabs>
                <w:tab w:val="clear" w:pos="765"/>
                <w:tab w:val="decimal" w:pos="595"/>
              </w:tabs>
              <w:spacing w:line="240" w:lineRule="auto"/>
              <w:ind w:left="-43" w:right="-86"/>
              <w:rPr>
                <w:sz w:val="20"/>
              </w:rPr>
            </w:pPr>
          </w:p>
        </w:tc>
        <w:tc>
          <w:tcPr>
            <w:tcW w:w="1127" w:type="dxa"/>
            <w:gridSpan w:val="2"/>
            <w:shd w:val="clear" w:color="auto" w:fill="auto"/>
            <w:vAlign w:val="bottom"/>
          </w:tcPr>
          <w:p w14:paraId="34AEFF60" w14:textId="77777777" w:rsidR="001B3EB9" w:rsidRPr="00532E14" w:rsidRDefault="001B3EB9" w:rsidP="004237AA">
            <w:pPr>
              <w:pStyle w:val="acctfourfigures"/>
              <w:tabs>
                <w:tab w:val="clear" w:pos="765"/>
                <w:tab w:val="decimal" w:pos="595"/>
                <w:tab w:val="decimal" w:pos="883"/>
              </w:tabs>
              <w:spacing w:line="240" w:lineRule="auto"/>
              <w:ind w:left="-43" w:right="-86"/>
              <w:rPr>
                <w:sz w:val="20"/>
              </w:rPr>
            </w:pPr>
          </w:p>
        </w:tc>
      </w:tr>
      <w:tr w:rsidR="001B3EB9" w:rsidRPr="00532E14" w14:paraId="6417C82B" w14:textId="77777777" w:rsidTr="00532E14">
        <w:trPr>
          <w:trHeight w:val="20"/>
        </w:trPr>
        <w:tc>
          <w:tcPr>
            <w:tcW w:w="2340" w:type="dxa"/>
            <w:shd w:val="clear" w:color="auto" w:fill="auto"/>
          </w:tcPr>
          <w:p w14:paraId="27C390BC" w14:textId="650EE0B5" w:rsidR="001B3EB9" w:rsidRPr="00532E14" w:rsidRDefault="001B3EB9" w:rsidP="001B3EB9">
            <w:pPr>
              <w:spacing w:line="240" w:lineRule="auto"/>
              <w:ind w:right="-90"/>
              <w:rPr>
                <w:b/>
                <w:bCs/>
                <w:i/>
                <w:iCs/>
                <w:sz w:val="20"/>
              </w:rPr>
            </w:pPr>
            <w:r w:rsidRPr="00532E14">
              <w:rPr>
                <w:b/>
                <w:bCs/>
                <w:i/>
                <w:iCs/>
                <w:sz w:val="20"/>
              </w:rPr>
              <w:t>Financial liabilities</w:t>
            </w:r>
          </w:p>
        </w:tc>
        <w:tc>
          <w:tcPr>
            <w:tcW w:w="1260" w:type="dxa"/>
            <w:shd w:val="clear" w:color="auto" w:fill="auto"/>
            <w:vAlign w:val="bottom"/>
          </w:tcPr>
          <w:p w14:paraId="14945371" w14:textId="77777777" w:rsidR="001B3EB9" w:rsidRPr="00532E14" w:rsidRDefault="001B3EB9" w:rsidP="00BF7794">
            <w:pPr>
              <w:pStyle w:val="acctfourfigures"/>
              <w:tabs>
                <w:tab w:val="clear" w:pos="765"/>
                <w:tab w:val="decimal" w:pos="796"/>
                <w:tab w:val="decimal" w:pos="974"/>
              </w:tabs>
              <w:spacing w:line="240" w:lineRule="auto"/>
              <w:ind w:left="-43" w:right="-86"/>
              <w:rPr>
                <w:sz w:val="20"/>
              </w:rPr>
            </w:pPr>
          </w:p>
        </w:tc>
        <w:tc>
          <w:tcPr>
            <w:tcW w:w="2250" w:type="dxa"/>
            <w:shd w:val="clear" w:color="auto" w:fill="auto"/>
            <w:vAlign w:val="bottom"/>
          </w:tcPr>
          <w:p w14:paraId="1951D30C" w14:textId="77777777" w:rsidR="001B3EB9" w:rsidRPr="00532E14" w:rsidRDefault="001B3EB9" w:rsidP="004237AA">
            <w:pPr>
              <w:pStyle w:val="acctfourfigures"/>
              <w:tabs>
                <w:tab w:val="clear" w:pos="765"/>
                <w:tab w:val="decimal" w:pos="699"/>
                <w:tab w:val="decimal" w:pos="1965"/>
              </w:tabs>
              <w:spacing w:line="240" w:lineRule="auto"/>
              <w:ind w:left="-43" w:right="-105"/>
              <w:rPr>
                <w:sz w:val="20"/>
              </w:rPr>
            </w:pPr>
          </w:p>
        </w:tc>
        <w:tc>
          <w:tcPr>
            <w:tcW w:w="2430" w:type="dxa"/>
            <w:vAlign w:val="bottom"/>
          </w:tcPr>
          <w:p w14:paraId="731A214A" w14:textId="77777777" w:rsidR="001B3EB9" w:rsidRPr="00532E14" w:rsidRDefault="001B3EB9" w:rsidP="00532E14">
            <w:pPr>
              <w:pStyle w:val="acctfourfigures"/>
              <w:tabs>
                <w:tab w:val="clear" w:pos="765"/>
                <w:tab w:val="decimal" w:pos="595"/>
              </w:tabs>
              <w:spacing w:line="240" w:lineRule="auto"/>
              <w:ind w:left="-43" w:right="-86"/>
              <w:rPr>
                <w:sz w:val="20"/>
              </w:rPr>
            </w:pPr>
          </w:p>
        </w:tc>
        <w:tc>
          <w:tcPr>
            <w:tcW w:w="1350" w:type="dxa"/>
            <w:vAlign w:val="bottom"/>
          </w:tcPr>
          <w:p w14:paraId="4C7BFAFC" w14:textId="77777777" w:rsidR="001B3EB9" w:rsidRPr="00532E14" w:rsidRDefault="001B3EB9" w:rsidP="004237AA">
            <w:pPr>
              <w:pStyle w:val="acctfourfigures"/>
              <w:tabs>
                <w:tab w:val="clear" w:pos="765"/>
                <w:tab w:val="decimal" w:pos="1065"/>
              </w:tabs>
              <w:spacing w:line="240" w:lineRule="auto"/>
              <w:ind w:left="-43" w:right="-105"/>
              <w:rPr>
                <w:sz w:val="20"/>
              </w:rPr>
            </w:pPr>
          </w:p>
        </w:tc>
        <w:tc>
          <w:tcPr>
            <w:tcW w:w="275" w:type="dxa"/>
            <w:shd w:val="clear" w:color="auto" w:fill="auto"/>
            <w:vAlign w:val="bottom"/>
          </w:tcPr>
          <w:p w14:paraId="4B586CFD" w14:textId="77777777" w:rsidR="001B3EB9" w:rsidRPr="00532E14" w:rsidRDefault="001B3EB9" w:rsidP="00532E14">
            <w:pPr>
              <w:pStyle w:val="acctfourfigures"/>
              <w:tabs>
                <w:tab w:val="clear" w:pos="765"/>
                <w:tab w:val="decimal" w:pos="595"/>
              </w:tabs>
              <w:spacing w:line="240" w:lineRule="auto"/>
              <w:ind w:left="-43" w:right="-86"/>
              <w:rPr>
                <w:sz w:val="20"/>
              </w:rPr>
            </w:pPr>
          </w:p>
        </w:tc>
        <w:tc>
          <w:tcPr>
            <w:tcW w:w="270" w:type="dxa"/>
            <w:vAlign w:val="bottom"/>
          </w:tcPr>
          <w:p w14:paraId="1A59FEC7" w14:textId="77777777" w:rsidR="001B3EB9" w:rsidRPr="00532E14" w:rsidRDefault="001B3EB9" w:rsidP="00532E14">
            <w:pPr>
              <w:pStyle w:val="acctfourfigures"/>
              <w:tabs>
                <w:tab w:val="clear" w:pos="765"/>
                <w:tab w:val="decimal" w:pos="595"/>
              </w:tabs>
              <w:spacing w:line="240" w:lineRule="auto"/>
              <w:ind w:left="-43" w:right="-86"/>
              <w:rPr>
                <w:sz w:val="20"/>
              </w:rPr>
            </w:pPr>
          </w:p>
        </w:tc>
        <w:tc>
          <w:tcPr>
            <w:tcW w:w="901" w:type="dxa"/>
            <w:vAlign w:val="bottom"/>
          </w:tcPr>
          <w:p w14:paraId="098FDC1B" w14:textId="77777777" w:rsidR="001B3EB9" w:rsidRPr="00532E14" w:rsidRDefault="001B3EB9" w:rsidP="00532E14">
            <w:pPr>
              <w:pStyle w:val="acctfourfigures"/>
              <w:tabs>
                <w:tab w:val="clear" w:pos="765"/>
                <w:tab w:val="decimal" w:pos="658"/>
              </w:tabs>
              <w:spacing w:line="240" w:lineRule="auto"/>
              <w:ind w:left="-43" w:right="-86"/>
              <w:rPr>
                <w:sz w:val="20"/>
              </w:rPr>
            </w:pPr>
          </w:p>
        </w:tc>
        <w:tc>
          <w:tcPr>
            <w:tcW w:w="271" w:type="dxa"/>
            <w:vAlign w:val="bottom"/>
          </w:tcPr>
          <w:p w14:paraId="6EFBBA0B" w14:textId="77777777" w:rsidR="001B3EB9" w:rsidRPr="00532E14" w:rsidRDefault="001B3EB9" w:rsidP="00532E14">
            <w:pPr>
              <w:pStyle w:val="acctfourfigures"/>
              <w:tabs>
                <w:tab w:val="clear" w:pos="765"/>
                <w:tab w:val="decimal" w:pos="595"/>
              </w:tabs>
              <w:spacing w:line="240" w:lineRule="auto"/>
              <w:ind w:left="-43" w:right="-86"/>
              <w:rPr>
                <w:sz w:val="20"/>
              </w:rPr>
            </w:pPr>
          </w:p>
        </w:tc>
        <w:tc>
          <w:tcPr>
            <w:tcW w:w="900" w:type="dxa"/>
            <w:vAlign w:val="bottom"/>
          </w:tcPr>
          <w:p w14:paraId="4A1D27B7" w14:textId="77777777" w:rsidR="001B3EB9" w:rsidRPr="00532E14" w:rsidRDefault="001B3EB9" w:rsidP="004237AA">
            <w:pPr>
              <w:pStyle w:val="acctfourfigures"/>
              <w:tabs>
                <w:tab w:val="clear" w:pos="765"/>
                <w:tab w:val="decimal" w:pos="675"/>
              </w:tabs>
              <w:spacing w:line="240" w:lineRule="auto"/>
              <w:ind w:left="-43" w:right="-105"/>
              <w:rPr>
                <w:sz w:val="20"/>
              </w:rPr>
            </w:pPr>
          </w:p>
        </w:tc>
        <w:tc>
          <w:tcPr>
            <w:tcW w:w="270" w:type="dxa"/>
            <w:vAlign w:val="bottom"/>
          </w:tcPr>
          <w:p w14:paraId="5B896AB9" w14:textId="77777777" w:rsidR="001B3EB9" w:rsidRPr="00532E14" w:rsidRDefault="001B3EB9" w:rsidP="00532E14">
            <w:pPr>
              <w:tabs>
                <w:tab w:val="decimal" w:pos="595"/>
              </w:tabs>
              <w:spacing w:line="240" w:lineRule="auto"/>
              <w:ind w:left="-43" w:right="-86"/>
              <w:rPr>
                <w:sz w:val="20"/>
              </w:rPr>
            </w:pPr>
          </w:p>
        </w:tc>
        <w:tc>
          <w:tcPr>
            <w:tcW w:w="1167" w:type="dxa"/>
            <w:vAlign w:val="bottom"/>
          </w:tcPr>
          <w:p w14:paraId="41D033D7" w14:textId="77777777" w:rsidR="001B3EB9" w:rsidRPr="00532E14" w:rsidRDefault="001B3EB9" w:rsidP="004237AA">
            <w:pPr>
              <w:pStyle w:val="acctfourfigures"/>
              <w:tabs>
                <w:tab w:val="clear" w:pos="765"/>
                <w:tab w:val="decimal" w:pos="945"/>
              </w:tabs>
              <w:spacing w:line="240" w:lineRule="auto"/>
              <w:ind w:left="-43" w:right="-105"/>
              <w:rPr>
                <w:sz w:val="20"/>
              </w:rPr>
            </w:pPr>
          </w:p>
        </w:tc>
        <w:tc>
          <w:tcPr>
            <w:tcW w:w="236" w:type="dxa"/>
            <w:vAlign w:val="bottom"/>
          </w:tcPr>
          <w:p w14:paraId="6B61A9E0" w14:textId="77777777" w:rsidR="001B3EB9" w:rsidRPr="00532E14" w:rsidRDefault="001B3EB9" w:rsidP="00532E14">
            <w:pPr>
              <w:pStyle w:val="acctfourfigures"/>
              <w:tabs>
                <w:tab w:val="clear" w:pos="765"/>
                <w:tab w:val="decimal" w:pos="595"/>
              </w:tabs>
              <w:spacing w:line="240" w:lineRule="auto"/>
              <w:ind w:left="-43" w:right="-86"/>
              <w:rPr>
                <w:sz w:val="20"/>
              </w:rPr>
            </w:pPr>
          </w:p>
        </w:tc>
        <w:tc>
          <w:tcPr>
            <w:tcW w:w="1127" w:type="dxa"/>
            <w:gridSpan w:val="2"/>
            <w:shd w:val="clear" w:color="auto" w:fill="auto"/>
            <w:vAlign w:val="bottom"/>
          </w:tcPr>
          <w:p w14:paraId="1CBEF05C" w14:textId="77777777" w:rsidR="001B3EB9" w:rsidRPr="00532E14" w:rsidRDefault="001B3EB9" w:rsidP="004237AA">
            <w:pPr>
              <w:pStyle w:val="acctfourfigures"/>
              <w:tabs>
                <w:tab w:val="clear" w:pos="765"/>
                <w:tab w:val="decimal" w:pos="595"/>
                <w:tab w:val="decimal" w:pos="883"/>
              </w:tabs>
              <w:spacing w:line="240" w:lineRule="auto"/>
              <w:ind w:left="-43" w:right="-86"/>
              <w:rPr>
                <w:sz w:val="20"/>
              </w:rPr>
            </w:pPr>
          </w:p>
        </w:tc>
      </w:tr>
      <w:tr w:rsidR="001B3EB9" w:rsidRPr="00532E14" w14:paraId="480655B2" w14:textId="77777777" w:rsidTr="00532E14">
        <w:trPr>
          <w:trHeight w:val="20"/>
        </w:trPr>
        <w:tc>
          <w:tcPr>
            <w:tcW w:w="2340" w:type="dxa"/>
            <w:shd w:val="clear" w:color="auto" w:fill="auto"/>
          </w:tcPr>
          <w:p w14:paraId="106589F3" w14:textId="6A3C04AD" w:rsidR="001B3EB9" w:rsidRPr="00532E14" w:rsidRDefault="001B3EB9" w:rsidP="001B3EB9">
            <w:pPr>
              <w:spacing w:line="240" w:lineRule="auto"/>
              <w:ind w:left="160" w:right="-90" w:hanging="180"/>
              <w:rPr>
                <w:b/>
                <w:bCs/>
                <w:i/>
                <w:iCs/>
                <w:sz w:val="20"/>
              </w:rPr>
            </w:pPr>
            <w:r w:rsidRPr="00532E14">
              <w:rPr>
                <w:sz w:val="20"/>
                <w:lang w:val="en-US" w:bidi="th-TH"/>
              </w:rPr>
              <w:t>Current portion of lo</w:t>
            </w:r>
            <w:r w:rsidRPr="00532E14">
              <w:rPr>
                <w:sz w:val="20"/>
              </w:rPr>
              <w:t>ng-term loans from financial institution</w:t>
            </w:r>
          </w:p>
        </w:tc>
        <w:tc>
          <w:tcPr>
            <w:tcW w:w="1260" w:type="dxa"/>
            <w:shd w:val="clear" w:color="auto" w:fill="auto"/>
            <w:vAlign w:val="bottom"/>
          </w:tcPr>
          <w:p w14:paraId="2269DCC3" w14:textId="0F38785F" w:rsidR="001B3EB9" w:rsidRPr="00532E14" w:rsidRDefault="00BF7794" w:rsidP="004237AA">
            <w:pPr>
              <w:pStyle w:val="acctfourfigures"/>
              <w:tabs>
                <w:tab w:val="clear" w:pos="765"/>
                <w:tab w:val="decimal" w:pos="700"/>
              </w:tabs>
              <w:spacing w:line="240" w:lineRule="auto"/>
              <w:ind w:right="-86"/>
              <w:rPr>
                <w:sz w:val="20"/>
                <w:lang w:val="en-US" w:eastAsia="zh-CN" w:bidi="th-TH"/>
              </w:rPr>
            </w:pPr>
            <w:r w:rsidRPr="00BF7794">
              <w:rPr>
                <w:sz w:val="20"/>
                <w:lang w:val="en-US" w:eastAsia="zh-CN" w:bidi="th-TH"/>
              </w:rPr>
              <w:t>-</w:t>
            </w:r>
          </w:p>
        </w:tc>
        <w:tc>
          <w:tcPr>
            <w:tcW w:w="2250" w:type="dxa"/>
            <w:shd w:val="clear" w:color="auto" w:fill="auto"/>
            <w:vAlign w:val="bottom"/>
          </w:tcPr>
          <w:p w14:paraId="5246E221" w14:textId="24C78E48" w:rsidR="001B3EB9" w:rsidRPr="00532E14" w:rsidRDefault="001F1AE8" w:rsidP="004237AA">
            <w:pPr>
              <w:pStyle w:val="acctfourfigures"/>
              <w:tabs>
                <w:tab w:val="clear" w:pos="765"/>
                <w:tab w:val="decimal" w:pos="1965"/>
              </w:tabs>
              <w:spacing w:line="240" w:lineRule="auto"/>
              <w:ind w:left="-43" w:right="-105"/>
              <w:rPr>
                <w:sz w:val="20"/>
              </w:rPr>
            </w:pPr>
            <w:r w:rsidRPr="001F1AE8">
              <w:rPr>
                <w:sz w:val="20"/>
              </w:rPr>
              <w:t>7,427</w:t>
            </w:r>
          </w:p>
        </w:tc>
        <w:tc>
          <w:tcPr>
            <w:tcW w:w="2430" w:type="dxa"/>
            <w:vAlign w:val="bottom"/>
          </w:tcPr>
          <w:p w14:paraId="7579BEC9" w14:textId="4347B32F" w:rsidR="001B3EB9" w:rsidRPr="00532E14" w:rsidRDefault="0026126F" w:rsidP="004237AA">
            <w:pPr>
              <w:pStyle w:val="acctfourfigures"/>
              <w:tabs>
                <w:tab w:val="clear" w:pos="765"/>
                <w:tab w:val="decimal" w:pos="1965"/>
              </w:tabs>
              <w:spacing w:line="240" w:lineRule="auto"/>
              <w:ind w:left="-43" w:right="-105"/>
              <w:rPr>
                <w:sz w:val="20"/>
              </w:rPr>
            </w:pPr>
            <w:r w:rsidRPr="0026126F">
              <w:rPr>
                <w:sz w:val="20"/>
              </w:rPr>
              <w:t>30,058,651</w:t>
            </w:r>
          </w:p>
        </w:tc>
        <w:tc>
          <w:tcPr>
            <w:tcW w:w="1350" w:type="dxa"/>
            <w:vAlign w:val="bottom"/>
          </w:tcPr>
          <w:p w14:paraId="6404CB61" w14:textId="318628DD" w:rsidR="001B3EB9" w:rsidRPr="00532E14" w:rsidRDefault="0026126F" w:rsidP="004237AA">
            <w:pPr>
              <w:pStyle w:val="acctfourfigures"/>
              <w:tabs>
                <w:tab w:val="clear" w:pos="765"/>
                <w:tab w:val="decimal" w:pos="1060"/>
              </w:tabs>
              <w:spacing w:line="240" w:lineRule="auto"/>
              <w:ind w:left="-43" w:right="-105"/>
              <w:rPr>
                <w:sz w:val="20"/>
              </w:rPr>
            </w:pPr>
            <w:r w:rsidRPr="0026126F">
              <w:rPr>
                <w:sz w:val="20"/>
              </w:rPr>
              <w:t>30,066,078</w:t>
            </w:r>
          </w:p>
        </w:tc>
        <w:tc>
          <w:tcPr>
            <w:tcW w:w="275" w:type="dxa"/>
            <w:shd w:val="clear" w:color="auto" w:fill="auto"/>
            <w:vAlign w:val="bottom"/>
          </w:tcPr>
          <w:p w14:paraId="045DFC29" w14:textId="7F6A238A" w:rsidR="001B3EB9" w:rsidRPr="00532E14" w:rsidRDefault="001B3EB9" w:rsidP="00532E14">
            <w:pPr>
              <w:pStyle w:val="acctfourfigures"/>
              <w:tabs>
                <w:tab w:val="clear" w:pos="765"/>
                <w:tab w:val="decimal" w:pos="595"/>
              </w:tabs>
              <w:spacing w:line="240" w:lineRule="auto"/>
              <w:ind w:left="-43" w:right="-86"/>
              <w:rPr>
                <w:sz w:val="20"/>
              </w:rPr>
            </w:pPr>
          </w:p>
        </w:tc>
        <w:tc>
          <w:tcPr>
            <w:tcW w:w="270" w:type="dxa"/>
            <w:vAlign w:val="bottom"/>
          </w:tcPr>
          <w:p w14:paraId="249F6126" w14:textId="3299D8C2" w:rsidR="001B3EB9" w:rsidRPr="00532E14" w:rsidRDefault="001B3EB9" w:rsidP="00532E14">
            <w:pPr>
              <w:pStyle w:val="acctfourfigures"/>
              <w:tabs>
                <w:tab w:val="clear" w:pos="765"/>
                <w:tab w:val="decimal" w:pos="595"/>
              </w:tabs>
              <w:spacing w:line="240" w:lineRule="auto"/>
              <w:ind w:left="-43" w:right="-86"/>
              <w:rPr>
                <w:sz w:val="20"/>
              </w:rPr>
            </w:pPr>
          </w:p>
        </w:tc>
        <w:tc>
          <w:tcPr>
            <w:tcW w:w="901" w:type="dxa"/>
            <w:vAlign w:val="bottom"/>
          </w:tcPr>
          <w:p w14:paraId="115EC7BF" w14:textId="36585299" w:rsidR="001B3EB9" w:rsidRPr="00532E14" w:rsidRDefault="00BF7794" w:rsidP="00532E14">
            <w:pPr>
              <w:pStyle w:val="acctfourfigures"/>
              <w:tabs>
                <w:tab w:val="clear" w:pos="765"/>
                <w:tab w:val="decimal" w:pos="430"/>
              </w:tabs>
              <w:spacing w:line="240" w:lineRule="auto"/>
              <w:ind w:left="-43" w:right="-86"/>
              <w:rPr>
                <w:sz w:val="20"/>
                <w:lang w:val="en-US" w:eastAsia="zh-CN" w:bidi="th-TH"/>
              </w:rPr>
            </w:pPr>
            <w:r w:rsidRPr="00BF7794">
              <w:rPr>
                <w:sz w:val="20"/>
                <w:lang w:val="en-US" w:eastAsia="zh-CN" w:bidi="th-TH"/>
              </w:rPr>
              <w:t>-</w:t>
            </w:r>
          </w:p>
        </w:tc>
        <w:tc>
          <w:tcPr>
            <w:tcW w:w="271" w:type="dxa"/>
            <w:vAlign w:val="bottom"/>
          </w:tcPr>
          <w:p w14:paraId="7C21B529" w14:textId="683737AA" w:rsidR="001B3EB9" w:rsidRPr="00532E14" w:rsidRDefault="001B3EB9" w:rsidP="00532E14">
            <w:pPr>
              <w:pStyle w:val="acctfourfigures"/>
              <w:tabs>
                <w:tab w:val="clear" w:pos="765"/>
                <w:tab w:val="decimal" w:pos="595"/>
              </w:tabs>
              <w:spacing w:line="240" w:lineRule="auto"/>
              <w:ind w:left="-43" w:right="-86"/>
              <w:rPr>
                <w:sz w:val="20"/>
              </w:rPr>
            </w:pPr>
          </w:p>
        </w:tc>
        <w:tc>
          <w:tcPr>
            <w:tcW w:w="900" w:type="dxa"/>
            <w:vAlign w:val="bottom"/>
          </w:tcPr>
          <w:p w14:paraId="342FF0BD" w14:textId="27741A11" w:rsidR="001B3EB9" w:rsidRPr="00532E14" w:rsidRDefault="00BF7794" w:rsidP="004237AA">
            <w:pPr>
              <w:pStyle w:val="acctfourfigures"/>
              <w:tabs>
                <w:tab w:val="clear" w:pos="765"/>
                <w:tab w:val="decimal" w:pos="403"/>
              </w:tabs>
              <w:spacing w:line="240" w:lineRule="auto"/>
              <w:ind w:left="-43" w:right="-105"/>
              <w:rPr>
                <w:sz w:val="20"/>
              </w:rPr>
            </w:pPr>
            <w:r w:rsidRPr="00BF7794">
              <w:rPr>
                <w:sz w:val="20"/>
              </w:rPr>
              <w:t>-</w:t>
            </w:r>
          </w:p>
        </w:tc>
        <w:tc>
          <w:tcPr>
            <w:tcW w:w="270" w:type="dxa"/>
            <w:vAlign w:val="bottom"/>
          </w:tcPr>
          <w:p w14:paraId="2E334C77" w14:textId="67A60C6A" w:rsidR="001B3EB9" w:rsidRPr="00532E14" w:rsidRDefault="001B3EB9" w:rsidP="00532E14">
            <w:pPr>
              <w:tabs>
                <w:tab w:val="decimal" w:pos="595"/>
              </w:tabs>
              <w:spacing w:line="240" w:lineRule="auto"/>
              <w:ind w:left="-43" w:right="-86"/>
              <w:rPr>
                <w:sz w:val="20"/>
              </w:rPr>
            </w:pPr>
          </w:p>
        </w:tc>
        <w:tc>
          <w:tcPr>
            <w:tcW w:w="1167" w:type="dxa"/>
            <w:vAlign w:val="bottom"/>
          </w:tcPr>
          <w:p w14:paraId="010947DA" w14:textId="4ED0F553" w:rsidR="001B3EB9" w:rsidRPr="00532E14" w:rsidRDefault="0026126F" w:rsidP="004237AA">
            <w:pPr>
              <w:pStyle w:val="acctfourfigures"/>
              <w:tabs>
                <w:tab w:val="clear" w:pos="765"/>
                <w:tab w:val="decimal" w:pos="945"/>
              </w:tabs>
              <w:spacing w:line="240" w:lineRule="auto"/>
              <w:ind w:left="-43" w:right="-105"/>
              <w:rPr>
                <w:sz w:val="20"/>
              </w:rPr>
            </w:pPr>
            <w:r w:rsidRPr="0026126F">
              <w:rPr>
                <w:sz w:val="20"/>
              </w:rPr>
              <w:t>30,301,297</w:t>
            </w:r>
          </w:p>
        </w:tc>
        <w:tc>
          <w:tcPr>
            <w:tcW w:w="236" w:type="dxa"/>
            <w:vAlign w:val="bottom"/>
          </w:tcPr>
          <w:p w14:paraId="5C1628C5" w14:textId="493A903E" w:rsidR="001B3EB9" w:rsidRPr="00532E14" w:rsidRDefault="001B3EB9" w:rsidP="00532E14">
            <w:pPr>
              <w:pStyle w:val="acctfourfigures"/>
              <w:tabs>
                <w:tab w:val="clear" w:pos="765"/>
                <w:tab w:val="decimal" w:pos="595"/>
              </w:tabs>
              <w:spacing w:line="240" w:lineRule="auto"/>
              <w:ind w:left="-43" w:right="-86"/>
              <w:rPr>
                <w:sz w:val="20"/>
              </w:rPr>
            </w:pPr>
          </w:p>
        </w:tc>
        <w:tc>
          <w:tcPr>
            <w:tcW w:w="1127" w:type="dxa"/>
            <w:gridSpan w:val="2"/>
            <w:shd w:val="clear" w:color="auto" w:fill="auto"/>
            <w:vAlign w:val="bottom"/>
          </w:tcPr>
          <w:p w14:paraId="5926FEB5" w14:textId="41C943AB" w:rsidR="001B3EB9" w:rsidRPr="00532E14" w:rsidRDefault="0026126F" w:rsidP="004237AA">
            <w:pPr>
              <w:pStyle w:val="acctfourfigures"/>
              <w:tabs>
                <w:tab w:val="clear" w:pos="765"/>
                <w:tab w:val="decimal" w:pos="883"/>
              </w:tabs>
              <w:spacing w:line="240" w:lineRule="auto"/>
              <w:ind w:left="-43" w:right="-86"/>
              <w:rPr>
                <w:sz w:val="20"/>
              </w:rPr>
            </w:pPr>
            <w:r w:rsidRPr="0026126F">
              <w:rPr>
                <w:sz w:val="20"/>
              </w:rPr>
              <w:t>30,301,297</w:t>
            </w:r>
          </w:p>
        </w:tc>
      </w:tr>
      <w:tr w:rsidR="001B3EB9" w:rsidRPr="00532E14" w14:paraId="2587435B" w14:textId="77777777" w:rsidTr="00532E14">
        <w:trPr>
          <w:trHeight w:val="20"/>
        </w:trPr>
        <w:tc>
          <w:tcPr>
            <w:tcW w:w="2340" w:type="dxa"/>
            <w:shd w:val="clear" w:color="auto" w:fill="auto"/>
          </w:tcPr>
          <w:p w14:paraId="4CE8830C" w14:textId="728DE265" w:rsidR="001B3EB9" w:rsidRPr="00532E14" w:rsidRDefault="00CD70AE" w:rsidP="001B3EB9">
            <w:pPr>
              <w:spacing w:line="240" w:lineRule="auto"/>
              <w:ind w:left="160" w:right="-90" w:hanging="180"/>
              <w:rPr>
                <w:sz w:val="20"/>
              </w:rPr>
            </w:pPr>
            <w:r w:rsidRPr="00532E14">
              <w:rPr>
                <w:sz w:val="20"/>
              </w:rPr>
              <w:t xml:space="preserve">Long-term loans from financial institutions </w:t>
            </w:r>
          </w:p>
        </w:tc>
        <w:tc>
          <w:tcPr>
            <w:tcW w:w="1260" w:type="dxa"/>
            <w:shd w:val="clear" w:color="auto" w:fill="auto"/>
            <w:vAlign w:val="bottom"/>
          </w:tcPr>
          <w:p w14:paraId="0EF840B9" w14:textId="1CB6A147" w:rsidR="001B3EB9" w:rsidRPr="00532E14" w:rsidRDefault="00BF7794" w:rsidP="004237AA">
            <w:pPr>
              <w:pStyle w:val="acctfourfigures"/>
              <w:tabs>
                <w:tab w:val="clear" w:pos="765"/>
                <w:tab w:val="decimal" w:pos="700"/>
              </w:tabs>
              <w:spacing w:line="240" w:lineRule="auto"/>
              <w:ind w:right="-86"/>
              <w:rPr>
                <w:sz w:val="20"/>
                <w:lang w:val="en-US" w:bidi="th-TH"/>
              </w:rPr>
            </w:pPr>
            <w:r w:rsidRPr="00BF7794">
              <w:rPr>
                <w:sz w:val="20"/>
                <w:lang w:val="en-US" w:bidi="th-TH"/>
              </w:rPr>
              <w:t>-</w:t>
            </w:r>
          </w:p>
        </w:tc>
        <w:tc>
          <w:tcPr>
            <w:tcW w:w="2250" w:type="dxa"/>
            <w:shd w:val="clear" w:color="auto" w:fill="auto"/>
            <w:vAlign w:val="bottom"/>
          </w:tcPr>
          <w:p w14:paraId="64D7B91E" w14:textId="6068C3A4" w:rsidR="001B3EB9" w:rsidRPr="00532E14" w:rsidRDefault="001F1AE8" w:rsidP="004237AA">
            <w:pPr>
              <w:pStyle w:val="acctfourfigures"/>
              <w:tabs>
                <w:tab w:val="clear" w:pos="765"/>
                <w:tab w:val="decimal" w:pos="1965"/>
              </w:tabs>
              <w:spacing w:line="240" w:lineRule="auto"/>
              <w:ind w:left="-43" w:right="-105"/>
              <w:rPr>
                <w:sz w:val="20"/>
              </w:rPr>
            </w:pPr>
            <w:r w:rsidRPr="001F1AE8">
              <w:rPr>
                <w:sz w:val="20"/>
              </w:rPr>
              <w:t>79,747</w:t>
            </w:r>
          </w:p>
        </w:tc>
        <w:tc>
          <w:tcPr>
            <w:tcW w:w="2430" w:type="dxa"/>
            <w:vAlign w:val="bottom"/>
          </w:tcPr>
          <w:p w14:paraId="42E5B1C7" w14:textId="55192E29" w:rsidR="001B3EB9" w:rsidRPr="004237AA" w:rsidRDefault="0026126F" w:rsidP="004237AA">
            <w:pPr>
              <w:pStyle w:val="acctfourfigures"/>
              <w:tabs>
                <w:tab w:val="clear" w:pos="765"/>
                <w:tab w:val="decimal" w:pos="1965"/>
              </w:tabs>
              <w:spacing w:line="240" w:lineRule="auto"/>
              <w:ind w:left="-43" w:right="-105"/>
              <w:rPr>
                <w:sz w:val="20"/>
              </w:rPr>
            </w:pPr>
            <w:r w:rsidRPr="004237AA">
              <w:rPr>
                <w:sz w:val="20"/>
              </w:rPr>
              <w:t>41,350,162</w:t>
            </w:r>
          </w:p>
        </w:tc>
        <w:tc>
          <w:tcPr>
            <w:tcW w:w="1350" w:type="dxa"/>
            <w:vAlign w:val="bottom"/>
          </w:tcPr>
          <w:p w14:paraId="00E1FF21" w14:textId="2E7989ED" w:rsidR="001B3EB9" w:rsidRPr="004237AA" w:rsidRDefault="0026126F" w:rsidP="004237AA">
            <w:pPr>
              <w:pStyle w:val="acctfourfigures"/>
              <w:tabs>
                <w:tab w:val="clear" w:pos="765"/>
                <w:tab w:val="decimal" w:pos="1060"/>
              </w:tabs>
              <w:spacing w:line="240" w:lineRule="auto"/>
              <w:ind w:left="-43" w:right="-105"/>
              <w:rPr>
                <w:sz w:val="20"/>
              </w:rPr>
            </w:pPr>
            <w:r w:rsidRPr="004237AA">
              <w:rPr>
                <w:sz w:val="20"/>
              </w:rPr>
              <w:t>41,429,909</w:t>
            </w:r>
          </w:p>
        </w:tc>
        <w:tc>
          <w:tcPr>
            <w:tcW w:w="275" w:type="dxa"/>
            <w:shd w:val="clear" w:color="auto" w:fill="auto"/>
            <w:vAlign w:val="bottom"/>
          </w:tcPr>
          <w:p w14:paraId="790554AD" w14:textId="77777777" w:rsidR="001B3EB9" w:rsidRPr="00532E14" w:rsidRDefault="001B3EB9" w:rsidP="00532E14">
            <w:pPr>
              <w:pStyle w:val="acctfourfigures"/>
              <w:tabs>
                <w:tab w:val="clear" w:pos="765"/>
                <w:tab w:val="decimal" w:pos="864"/>
              </w:tabs>
              <w:spacing w:line="240" w:lineRule="auto"/>
              <w:ind w:left="-43" w:right="-86"/>
              <w:rPr>
                <w:sz w:val="20"/>
                <w:lang w:val="en-US" w:bidi="th-TH"/>
              </w:rPr>
            </w:pPr>
          </w:p>
        </w:tc>
        <w:tc>
          <w:tcPr>
            <w:tcW w:w="270" w:type="dxa"/>
            <w:vAlign w:val="bottom"/>
          </w:tcPr>
          <w:p w14:paraId="5C8E59D2" w14:textId="77777777" w:rsidR="001B3EB9" w:rsidRPr="00532E14" w:rsidRDefault="001B3EB9" w:rsidP="00532E14">
            <w:pPr>
              <w:pStyle w:val="acctfourfigures"/>
              <w:tabs>
                <w:tab w:val="clear" w:pos="765"/>
                <w:tab w:val="decimal" w:pos="595"/>
              </w:tabs>
              <w:spacing w:line="240" w:lineRule="auto"/>
              <w:ind w:left="-43" w:right="-86"/>
              <w:rPr>
                <w:sz w:val="20"/>
                <w:lang w:val="en-US" w:bidi="th-TH"/>
              </w:rPr>
            </w:pPr>
          </w:p>
        </w:tc>
        <w:tc>
          <w:tcPr>
            <w:tcW w:w="901" w:type="dxa"/>
            <w:vAlign w:val="bottom"/>
          </w:tcPr>
          <w:p w14:paraId="5C18C519" w14:textId="00352B17" w:rsidR="001B3EB9" w:rsidRPr="00532E14" w:rsidRDefault="00BF7794" w:rsidP="00532E14">
            <w:pPr>
              <w:pStyle w:val="acctfourfigures"/>
              <w:tabs>
                <w:tab w:val="clear" w:pos="765"/>
                <w:tab w:val="decimal" w:pos="430"/>
              </w:tabs>
              <w:spacing w:line="240" w:lineRule="auto"/>
              <w:ind w:left="-43" w:right="-86"/>
              <w:rPr>
                <w:sz w:val="20"/>
                <w:lang w:val="en-US" w:eastAsia="zh-CN" w:bidi="th-TH"/>
              </w:rPr>
            </w:pPr>
            <w:r w:rsidRPr="00BF7794">
              <w:rPr>
                <w:sz w:val="20"/>
                <w:lang w:val="en-US" w:eastAsia="zh-CN" w:bidi="th-TH"/>
              </w:rPr>
              <w:t>-</w:t>
            </w:r>
          </w:p>
        </w:tc>
        <w:tc>
          <w:tcPr>
            <w:tcW w:w="271" w:type="dxa"/>
            <w:vAlign w:val="bottom"/>
          </w:tcPr>
          <w:p w14:paraId="3D4E3AEE" w14:textId="77777777" w:rsidR="001B3EB9" w:rsidRPr="00532E14" w:rsidRDefault="001B3EB9" w:rsidP="00532E14">
            <w:pPr>
              <w:pStyle w:val="acctfourfigures"/>
              <w:tabs>
                <w:tab w:val="clear" w:pos="765"/>
                <w:tab w:val="decimal" w:pos="595"/>
              </w:tabs>
              <w:spacing w:line="240" w:lineRule="auto"/>
              <w:ind w:left="-43" w:right="-86"/>
              <w:rPr>
                <w:sz w:val="20"/>
                <w:lang w:val="en-US" w:bidi="th-TH"/>
              </w:rPr>
            </w:pPr>
          </w:p>
        </w:tc>
        <w:tc>
          <w:tcPr>
            <w:tcW w:w="900" w:type="dxa"/>
            <w:vAlign w:val="bottom"/>
          </w:tcPr>
          <w:p w14:paraId="7D37970C" w14:textId="7EAE214B" w:rsidR="001B3EB9" w:rsidRPr="004237AA" w:rsidRDefault="00BF7794" w:rsidP="004237AA">
            <w:pPr>
              <w:pStyle w:val="acctfourfigures"/>
              <w:tabs>
                <w:tab w:val="clear" w:pos="765"/>
                <w:tab w:val="decimal" w:pos="403"/>
              </w:tabs>
              <w:spacing w:line="240" w:lineRule="auto"/>
              <w:ind w:left="-43" w:right="-105"/>
              <w:rPr>
                <w:sz w:val="20"/>
              </w:rPr>
            </w:pPr>
            <w:r w:rsidRPr="004237AA">
              <w:rPr>
                <w:sz w:val="20"/>
              </w:rPr>
              <w:t>-</w:t>
            </w:r>
          </w:p>
        </w:tc>
        <w:tc>
          <w:tcPr>
            <w:tcW w:w="270" w:type="dxa"/>
            <w:vAlign w:val="bottom"/>
          </w:tcPr>
          <w:p w14:paraId="58AA985A" w14:textId="77777777" w:rsidR="001B3EB9" w:rsidRPr="00532E14" w:rsidRDefault="001B3EB9" w:rsidP="00532E14">
            <w:pPr>
              <w:tabs>
                <w:tab w:val="decimal" w:pos="595"/>
              </w:tabs>
              <w:spacing w:line="240" w:lineRule="auto"/>
              <w:ind w:left="-43" w:right="-86"/>
              <w:rPr>
                <w:sz w:val="20"/>
                <w:lang w:val="en-US" w:bidi="th-TH"/>
              </w:rPr>
            </w:pPr>
          </w:p>
        </w:tc>
        <w:tc>
          <w:tcPr>
            <w:tcW w:w="1167" w:type="dxa"/>
            <w:vAlign w:val="bottom"/>
          </w:tcPr>
          <w:p w14:paraId="23A38B3D" w14:textId="2E2EF8C8" w:rsidR="001B3EB9" w:rsidRPr="004237AA" w:rsidRDefault="00BF7794" w:rsidP="004237AA">
            <w:pPr>
              <w:pStyle w:val="acctfourfigures"/>
              <w:tabs>
                <w:tab w:val="clear" w:pos="765"/>
                <w:tab w:val="decimal" w:pos="945"/>
              </w:tabs>
              <w:spacing w:line="240" w:lineRule="auto"/>
              <w:ind w:left="-43" w:right="-105"/>
              <w:rPr>
                <w:sz w:val="20"/>
              </w:rPr>
            </w:pPr>
            <w:r w:rsidRPr="004237AA">
              <w:rPr>
                <w:sz w:val="20"/>
              </w:rPr>
              <w:t>42,057,480</w:t>
            </w:r>
          </w:p>
        </w:tc>
        <w:tc>
          <w:tcPr>
            <w:tcW w:w="236" w:type="dxa"/>
            <w:vAlign w:val="bottom"/>
          </w:tcPr>
          <w:p w14:paraId="54217521" w14:textId="77777777" w:rsidR="001B3EB9" w:rsidRPr="00532E14" w:rsidRDefault="001B3EB9" w:rsidP="00532E14">
            <w:pPr>
              <w:pStyle w:val="acctfourfigures"/>
              <w:tabs>
                <w:tab w:val="clear" w:pos="765"/>
                <w:tab w:val="decimal" w:pos="595"/>
              </w:tabs>
              <w:spacing w:line="240" w:lineRule="auto"/>
              <w:ind w:left="-43" w:right="-86"/>
              <w:rPr>
                <w:sz w:val="20"/>
                <w:lang w:val="en-US" w:bidi="th-TH"/>
              </w:rPr>
            </w:pPr>
          </w:p>
        </w:tc>
        <w:tc>
          <w:tcPr>
            <w:tcW w:w="1127" w:type="dxa"/>
            <w:gridSpan w:val="2"/>
            <w:shd w:val="clear" w:color="auto" w:fill="auto"/>
            <w:vAlign w:val="bottom"/>
          </w:tcPr>
          <w:p w14:paraId="22976841" w14:textId="5DF45658" w:rsidR="001B3EB9" w:rsidRPr="00532E14" w:rsidRDefault="00BF7794" w:rsidP="004237AA">
            <w:pPr>
              <w:pStyle w:val="acctfourfigures"/>
              <w:tabs>
                <w:tab w:val="clear" w:pos="765"/>
                <w:tab w:val="decimal" w:pos="883"/>
              </w:tabs>
              <w:spacing w:line="228" w:lineRule="auto"/>
              <w:ind w:left="-43" w:right="-86"/>
              <w:rPr>
                <w:sz w:val="20"/>
                <w:lang w:val="en-US" w:bidi="th-TH"/>
              </w:rPr>
            </w:pPr>
            <w:r w:rsidRPr="00BF7794">
              <w:rPr>
                <w:sz w:val="20"/>
                <w:lang w:val="en-US" w:bidi="th-TH"/>
              </w:rPr>
              <w:t>42,057,480</w:t>
            </w:r>
          </w:p>
        </w:tc>
      </w:tr>
      <w:tr w:rsidR="001B3EB9" w:rsidRPr="00532E14" w14:paraId="1F7817BB" w14:textId="77777777" w:rsidTr="00532E14">
        <w:trPr>
          <w:trHeight w:val="20"/>
        </w:trPr>
        <w:tc>
          <w:tcPr>
            <w:tcW w:w="2340" w:type="dxa"/>
            <w:shd w:val="clear" w:color="auto" w:fill="auto"/>
          </w:tcPr>
          <w:p w14:paraId="4D0D180C" w14:textId="31081D76" w:rsidR="001B3EB9" w:rsidRPr="00532E14" w:rsidRDefault="001F1AE8" w:rsidP="001B3EB9">
            <w:pPr>
              <w:spacing w:line="240" w:lineRule="auto"/>
              <w:ind w:left="160" w:right="-90" w:hanging="180"/>
              <w:rPr>
                <w:b/>
                <w:bCs/>
                <w:i/>
                <w:iCs/>
                <w:sz w:val="20"/>
              </w:rPr>
            </w:pPr>
            <w:r>
              <w:rPr>
                <w:sz w:val="20"/>
              </w:rPr>
              <w:t>D</w:t>
            </w:r>
            <w:r w:rsidR="00CD70AE" w:rsidRPr="00532E14">
              <w:rPr>
                <w:sz w:val="20"/>
              </w:rPr>
              <w:t xml:space="preserve">erivative liabilities </w:t>
            </w:r>
            <w:r w:rsidR="00862D92">
              <w:rPr>
                <w:sz w:val="20"/>
              </w:rPr>
              <w:t>-</w:t>
            </w:r>
            <w:r w:rsidR="00862D92">
              <w:rPr>
                <w:sz w:val="20"/>
              </w:rPr>
              <w:br/>
            </w:r>
            <w:r w:rsidR="00A5533B">
              <w:rPr>
                <w:sz w:val="20"/>
              </w:rPr>
              <w:t xml:space="preserve">cross currency </w:t>
            </w:r>
            <w:r w:rsidR="00862D92">
              <w:rPr>
                <w:sz w:val="20"/>
              </w:rPr>
              <w:t xml:space="preserve">and </w:t>
            </w:r>
            <w:r w:rsidR="00CD70AE" w:rsidRPr="00532E14">
              <w:rPr>
                <w:sz w:val="20"/>
              </w:rPr>
              <w:t>interest rate swap</w:t>
            </w:r>
          </w:p>
        </w:tc>
        <w:tc>
          <w:tcPr>
            <w:tcW w:w="1260" w:type="dxa"/>
            <w:shd w:val="clear" w:color="auto" w:fill="auto"/>
            <w:vAlign w:val="bottom"/>
          </w:tcPr>
          <w:p w14:paraId="0A60664B" w14:textId="51595237" w:rsidR="001B3EB9" w:rsidRPr="00532E14" w:rsidRDefault="001F1AE8" w:rsidP="004237AA">
            <w:pPr>
              <w:pStyle w:val="acctfourfigures"/>
              <w:tabs>
                <w:tab w:val="clear" w:pos="765"/>
                <w:tab w:val="decimal" w:pos="974"/>
              </w:tabs>
              <w:spacing w:line="240" w:lineRule="auto"/>
              <w:ind w:left="-43" w:right="-86"/>
              <w:rPr>
                <w:sz w:val="20"/>
              </w:rPr>
            </w:pPr>
            <w:r w:rsidRPr="001F1AE8">
              <w:rPr>
                <w:sz w:val="20"/>
              </w:rPr>
              <w:t>79,352</w:t>
            </w:r>
          </w:p>
        </w:tc>
        <w:tc>
          <w:tcPr>
            <w:tcW w:w="2250" w:type="dxa"/>
            <w:shd w:val="clear" w:color="auto" w:fill="auto"/>
            <w:vAlign w:val="bottom"/>
          </w:tcPr>
          <w:p w14:paraId="2F410E3C" w14:textId="3B19F4FD" w:rsidR="001B3EB9" w:rsidRPr="00532E14" w:rsidRDefault="00BF7794" w:rsidP="004237AA">
            <w:pPr>
              <w:pStyle w:val="acctfourfigures"/>
              <w:tabs>
                <w:tab w:val="clear" w:pos="765"/>
                <w:tab w:val="decimal" w:pos="1695"/>
              </w:tabs>
              <w:spacing w:line="240" w:lineRule="auto"/>
              <w:ind w:left="-43" w:right="-105"/>
              <w:rPr>
                <w:sz w:val="20"/>
              </w:rPr>
            </w:pPr>
            <w:r w:rsidRPr="00BF7794">
              <w:rPr>
                <w:sz w:val="20"/>
              </w:rPr>
              <w:t>-</w:t>
            </w:r>
          </w:p>
        </w:tc>
        <w:tc>
          <w:tcPr>
            <w:tcW w:w="2430" w:type="dxa"/>
            <w:vAlign w:val="bottom"/>
          </w:tcPr>
          <w:p w14:paraId="7F3C2EE6" w14:textId="31511C85" w:rsidR="001B3EB9" w:rsidRPr="00532E14" w:rsidRDefault="00BF7794" w:rsidP="004237AA">
            <w:pPr>
              <w:pStyle w:val="acctfourfigures"/>
              <w:tabs>
                <w:tab w:val="clear" w:pos="765"/>
                <w:tab w:val="decimal" w:pos="1695"/>
              </w:tabs>
              <w:spacing w:line="240" w:lineRule="auto"/>
              <w:ind w:left="-43" w:right="-105"/>
              <w:rPr>
                <w:sz w:val="20"/>
              </w:rPr>
            </w:pPr>
            <w:r w:rsidRPr="00BF7794">
              <w:rPr>
                <w:sz w:val="20"/>
              </w:rPr>
              <w:t>-</w:t>
            </w:r>
          </w:p>
        </w:tc>
        <w:tc>
          <w:tcPr>
            <w:tcW w:w="1350" w:type="dxa"/>
            <w:vAlign w:val="bottom"/>
          </w:tcPr>
          <w:p w14:paraId="41B2F4FA" w14:textId="4F47B1F6" w:rsidR="001B3EB9" w:rsidRPr="00532E14" w:rsidRDefault="0026126F" w:rsidP="004237AA">
            <w:pPr>
              <w:pStyle w:val="acctfourfigures"/>
              <w:tabs>
                <w:tab w:val="clear" w:pos="765"/>
                <w:tab w:val="decimal" w:pos="1060"/>
              </w:tabs>
              <w:spacing w:line="240" w:lineRule="auto"/>
              <w:ind w:left="-43" w:right="-105"/>
              <w:rPr>
                <w:sz w:val="20"/>
              </w:rPr>
            </w:pPr>
            <w:r w:rsidRPr="0026126F">
              <w:rPr>
                <w:sz w:val="20"/>
              </w:rPr>
              <w:t>79,352</w:t>
            </w:r>
          </w:p>
        </w:tc>
        <w:tc>
          <w:tcPr>
            <w:tcW w:w="275" w:type="dxa"/>
            <w:shd w:val="clear" w:color="auto" w:fill="auto"/>
            <w:vAlign w:val="bottom"/>
          </w:tcPr>
          <w:p w14:paraId="6DCBD61B" w14:textId="4B9B96CF" w:rsidR="001B3EB9" w:rsidRPr="00532E14" w:rsidRDefault="001B3EB9" w:rsidP="00532E14">
            <w:pPr>
              <w:pStyle w:val="acctfourfigures"/>
              <w:tabs>
                <w:tab w:val="clear" w:pos="765"/>
                <w:tab w:val="decimal" w:pos="864"/>
              </w:tabs>
              <w:spacing w:line="240" w:lineRule="auto"/>
              <w:ind w:left="-43" w:right="-86"/>
              <w:rPr>
                <w:sz w:val="20"/>
                <w:lang w:bidi="th-TH"/>
              </w:rPr>
            </w:pPr>
          </w:p>
        </w:tc>
        <w:tc>
          <w:tcPr>
            <w:tcW w:w="270" w:type="dxa"/>
            <w:vAlign w:val="bottom"/>
          </w:tcPr>
          <w:p w14:paraId="3FE1C07F" w14:textId="77777777" w:rsidR="001B3EB9" w:rsidRPr="00532E14" w:rsidRDefault="001B3EB9" w:rsidP="00532E14">
            <w:pPr>
              <w:pStyle w:val="acctfourfigures"/>
              <w:tabs>
                <w:tab w:val="clear" w:pos="765"/>
                <w:tab w:val="decimal" w:pos="595"/>
              </w:tabs>
              <w:spacing w:line="240" w:lineRule="auto"/>
              <w:ind w:left="-43" w:right="-86"/>
              <w:rPr>
                <w:sz w:val="20"/>
              </w:rPr>
            </w:pPr>
          </w:p>
        </w:tc>
        <w:tc>
          <w:tcPr>
            <w:tcW w:w="901" w:type="dxa"/>
            <w:vAlign w:val="bottom"/>
          </w:tcPr>
          <w:p w14:paraId="52A2972F" w14:textId="448E685E" w:rsidR="001B3EB9" w:rsidRPr="00532E14" w:rsidRDefault="00BF7794" w:rsidP="00532E14">
            <w:pPr>
              <w:pStyle w:val="acctfourfigures"/>
              <w:tabs>
                <w:tab w:val="clear" w:pos="765"/>
                <w:tab w:val="decimal" w:pos="430"/>
              </w:tabs>
              <w:spacing w:line="240" w:lineRule="auto"/>
              <w:ind w:left="-43" w:right="-86"/>
              <w:rPr>
                <w:sz w:val="20"/>
                <w:lang w:val="en-US" w:eastAsia="zh-CN" w:bidi="th-TH"/>
              </w:rPr>
            </w:pPr>
            <w:r w:rsidRPr="00BF7794">
              <w:rPr>
                <w:sz w:val="20"/>
                <w:lang w:val="en-US" w:eastAsia="zh-CN" w:bidi="th-TH"/>
              </w:rPr>
              <w:t>-</w:t>
            </w:r>
          </w:p>
        </w:tc>
        <w:tc>
          <w:tcPr>
            <w:tcW w:w="271" w:type="dxa"/>
            <w:vAlign w:val="bottom"/>
          </w:tcPr>
          <w:p w14:paraId="428ED81E" w14:textId="77777777" w:rsidR="001B3EB9" w:rsidRPr="00532E14" w:rsidRDefault="001B3EB9" w:rsidP="00532E14">
            <w:pPr>
              <w:pStyle w:val="acctfourfigures"/>
              <w:tabs>
                <w:tab w:val="clear" w:pos="765"/>
                <w:tab w:val="decimal" w:pos="595"/>
              </w:tabs>
              <w:spacing w:line="240" w:lineRule="auto"/>
              <w:ind w:left="-43" w:right="-86"/>
              <w:rPr>
                <w:sz w:val="20"/>
              </w:rPr>
            </w:pPr>
          </w:p>
        </w:tc>
        <w:tc>
          <w:tcPr>
            <w:tcW w:w="900" w:type="dxa"/>
            <w:vAlign w:val="bottom"/>
          </w:tcPr>
          <w:p w14:paraId="7D05BBE7" w14:textId="2B8682E7" w:rsidR="001B3EB9" w:rsidRPr="00532E14" w:rsidRDefault="0026126F" w:rsidP="004237AA">
            <w:pPr>
              <w:pStyle w:val="acctfourfigures"/>
              <w:tabs>
                <w:tab w:val="clear" w:pos="765"/>
                <w:tab w:val="decimal" w:pos="675"/>
              </w:tabs>
              <w:spacing w:line="240" w:lineRule="auto"/>
              <w:ind w:left="-43" w:right="-105"/>
              <w:rPr>
                <w:sz w:val="20"/>
              </w:rPr>
            </w:pPr>
            <w:r w:rsidRPr="0026126F">
              <w:rPr>
                <w:sz w:val="20"/>
              </w:rPr>
              <w:t>79,352</w:t>
            </w:r>
          </w:p>
        </w:tc>
        <w:tc>
          <w:tcPr>
            <w:tcW w:w="270" w:type="dxa"/>
            <w:vAlign w:val="bottom"/>
          </w:tcPr>
          <w:p w14:paraId="60069848" w14:textId="77777777" w:rsidR="001B3EB9" w:rsidRPr="00532E14" w:rsidRDefault="001B3EB9" w:rsidP="00532E14">
            <w:pPr>
              <w:tabs>
                <w:tab w:val="decimal" w:pos="595"/>
              </w:tabs>
              <w:spacing w:line="240" w:lineRule="auto"/>
              <w:ind w:left="-43" w:right="-86"/>
              <w:rPr>
                <w:sz w:val="20"/>
              </w:rPr>
            </w:pPr>
          </w:p>
        </w:tc>
        <w:tc>
          <w:tcPr>
            <w:tcW w:w="1167" w:type="dxa"/>
            <w:vAlign w:val="bottom"/>
          </w:tcPr>
          <w:p w14:paraId="780CFCA9" w14:textId="4F287F84" w:rsidR="001B3EB9" w:rsidRPr="00532E14" w:rsidRDefault="00BF7794" w:rsidP="004237AA">
            <w:pPr>
              <w:pStyle w:val="acctfourfigures"/>
              <w:tabs>
                <w:tab w:val="clear" w:pos="765"/>
                <w:tab w:val="decimal" w:pos="677"/>
              </w:tabs>
              <w:spacing w:line="240" w:lineRule="auto"/>
              <w:ind w:left="-43" w:right="-105"/>
              <w:rPr>
                <w:sz w:val="20"/>
              </w:rPr>
            </w:pPr>
            <w:r w:rsidRPr="00BF7794">
              <w:rPr>
                <w:sz w:val="20"/>
              </w:rPr>
              <w:t>-</w:t>
            </w:r>
          </w:p>
        </w:tc>
        <w:tc>
          <w:tcPr>
            <w:tcW w:w="236" w:type="dxa"/>
            <w:vAlign w:val="bottom"/>
          </w:tcPr>
          <w:p w14:paraId="2545DEED" w14:textId="77777777" w:rsidR="001B3EB9" w:rsidRPr="00532E14" w:rsidRDefault="001B3EB9" w:rsidP="00532E14">
            <w:pPr>
              <w:pStyle w:val="acctfourfigures"/>
              <w:tabs>
                <w:tab w:val="clear" w:pos="765"/>
                <w:tab w:val="decimal" w:pos="595"/>
              </w:tabs>
              <w:spacing w:line="240" w:lineRule="auto"/>
              <w:ind w:left="-43" w:right="-86"/>
              <w:rPr>
                <w:sz w:val="20"/>
              </w:rPr>
            </w:pPr>
          </w:p>
        </w:tc>
        <w:tc>
          <w:tcPr>
            <w:tcW w:w="1127" w:type="dxa"/>
            <w:gridSpan w:val="2"/>
            <w:shd w:val="clear" w:color="auto" w:fill="auto"/>
            <w:vAlign w:val="bottom"/>
          </w:tcPr>
          <w:p w14:paraId="0485E392" w14:textId="4A370923" w:rsidR="001B3EB9" w:rsidRPr="00532E14" w:rsidRDefault="0026126F" w:rsidP="004237AA">
            <w:pPr>
              <w:pStyle w:val="acctfourfigures"/>
              <w:tabs>
                <w:tab w:val="clear" w:pos="765"/>
                <w:tab w:val="decimal" w:pos="883"/>
              </w:tabs>
              <w:spacing w:line="240" w:lineRule="auto"/>
              <w:ind w:left="-43" w:right="-86"/>
              <w:rPr>
                <w:sz w:val="20"/>
              </w:rPr>
            </w:pPr>
            <w:r w:rsidRPr="0026126F">
              <w:rPr>
                <w:sz w:val="20"/>
              </w:rPr>
              <w:t>79,352</w:t>
            </w:r>
          </w:p>
        </w:tc>
      </w:tr>
      <w:tr w:rsidR="001B3EB9" w:rsidRPr="00532E14" w14:paraId="79D33248" w14:textId="77777777" w:rsidTr="00532E14">
        <w:trPr>
          <w:trHeight w:val="20"/>
        </w:trPr>
        <w:tc>
          <w:tcPr>
            <w:tcW w:w="2340" w:type="dxa"/>
            <w:shd w:val="clear" w:color="auto" w:fill="auto"/>
          </w:tcPr>
          <w:p w14:paraId="1F68772A" w14:textId="77777777" w:rsidR="001B3EB9" w:rsidRPr="00532E14" w:rsidRDefault="001B3EB9" w:rsidP="001B3EB9">
            <w:pPr>
              <w:spacing w:line="240" w:lineRule="auto"/>
              <w:ind w:left="160" w:right="-90" w:hanging="180"/>
              <w:rPr>
                <w:b/>
                <w:bCs/>
                <w:i/>
                <w:iCs/>
                <w:sz w:val="20"/>
              </w:rPr>
            </w:pPr>
          </w:p>
        </w:tc>
        <w:tc>
          <w:tcPr>
            <w:tcW w:w="1260" w:type="dxa"/>
            <w:shd w:val="clear" w:color="auto" w:fill="auto"/>
            <w:vAlign w:val="bottom"/>
          </w:tcPr>
          <w:p w14:paraId="05B045BA" w14:textId="77777777" w:rsidR="001B3EB9" w:rsidRPr="00532E14" w:rsidRDefault="001B3EB9" w:rsidP="00532E14">
            <w:pPr>
              <w:pStyle w:val="acctfourfigures"/>
              <w:tabs>
                <w:tab w:val="clear" w:pos="765"/>
                <w:tab w:val="decimal" w:pos="796"/>
              </w:tabs>
              <w:spacing w:line="240" w:lineRule="auto"/>
              <w:ind w:left="-43" w:right="-86"/>
              <w:rPr>
                <w:sz w:val="20"/>
              </w:rPr>
            </w:pPr>
          </w:p>
        </w:tc>
        <w:tc>
          <w:tcPr>
            <w:tcW w:w="2250" w:type="dxa"/>
            <w:shd w:val="clear" w:color="auto" w:fill="auto"/>
            <w:vAlign w:val="bottom"/>
          </w:tcPr>
          <w:p w14:paraId="566F9E47" w14:textId="77777777" w:rsidR="001B3EB9" w:rsidRPr="00532E14" w:rsidRDefault="001B3EB9" w:rsidP="004237AA">
            <w:pPr>
              <w:pStyle w:val="Index1"/>
              <w:tabs>
                <w:tab w:val="decimal" w:pos="1965"/>
              </w:tabs>
              <w:ind w:right="-105"/>
              <w:jc w:val="left"/>
              <w:rPr>
                <w:rFonts w:ascii="Times New Roman" w:hAnsi="Times New Roman" w:cs="Times New Roman"/>
                <w:sz w:val="20"/>
                <w:szCs w:val="20"/>
              </w:rPr>
            </w:pPr>
          </w:p>
        </w:tc>
        <w:tc>
          <w:tcPr>
            <w:tcW w:w="2430" w:type="dxa"/>
            <w:vAlign w:val="bottom"/>
          </w:tcPr>
          <w:p w14:paraId="43589D90" w14:textId="77777777" w:rsidR="001B3EB9" w:rsidRPr="00532E14" w:rsidRDefault="001B3EB9" w:rsidP="00532E14">
            <w:pPr>
              <w:pStyle w:val="acctfourfigures"/>
              <w:tabs>
                <w:tab w:val="clear" w:pos="765"/>
                <w:tab w:val="decimal" w:pos="595"/>
              </w:tabs>
              <w:spacing w:line="240" w:lineRule="auto"/>
              <w:ind w:left="-43" w:right="-86"/>
              <w:rPr>
                <w:sz w:val="20"/>
              </w:rPr>
            </w:pPr>
          </w:p>
        </w:tc>
        <w:tc>
          <w:tcPr>
            <w:tcW w:w="1350" w:type="dxa"/>
            <w:vAlign w:val="bottom"/>
          </w:tcPr>
          <w:p w14:paraId="1130C0DE" w14:textId="3B3D8D0A" w:rsidR="001B3EB9" w:rsidRPr="00532E14" w:rsidRDefault="001B3EB9" w:rsidP="00532E14">
            <w:pPr>
              <w:pStyle w:val="acctfourfigures"/>
              <w:tabs>
                <w:tab w:val="clear" w:pos="765"/>
                <w:tab w:val="decimal" w:pos="595"/>
              </w:tabs>
              <w:spacing w:line="240" w:lineRule="auto"/>
              <w:ind w:left="-43" w:right="-86"/>
              <w:rPr>
                <w:sz w:val="20"/>
              </w:rPr>
            </w:pPr>
          </w:p>
        </w:tc>
        <w:tc>
          <w:tcPr>
            <w:tcW w:w="275" w:type="dxa"/>
            <w:shd w:val="clear" w:color="auto" w:fill="auto"/>
            <w:vAlign w:val="bottom"/>
          </w:tcPr>
          <w:p w14:paraId="1317DBFE" w14:textId="77777777" w:rsidR="001B3EB9" w:rsidRPr="00532E14" w:rsidRDefault="001B3EB9" w:rsidP="00532E14">
            <w:pPr>
              <w:pStyle w:val="acctfourfigures"/>
              <w:tabs>
                <w:tab w:val="clear" w:pos="765"/>
                <w:tab w:val="decimal" w:pos="595"/>
              </w:tabs>
              <w:spacing w:line="240" w:lineRule="auto"/>
              <w:ind w:left="-43" w:right="-86"/>
              <w:rPr>
                <w:sz w:val="20"/>
              </w:rPr>
            </w:pPr>
          </w:p>
        </w:tc>
        <w:tc>
          <w:tcPr>
            <w:tcW w:w="270" w:type="dxa"/>
            <w:vAlign w:val="bottom"/>
          </w:tcPr>
          <w:p w14:paraId="155F5CB8" w14:textId="77777777" w:rsidR="001B3EB9" w:rsidRPr="00532E14" w:rsidRDefault="001B3EB9" w:rsidP="00532E14">
            <w:pPr>
              <w:pStyle w:val="acctfourfigures"/>
              <w:tabs>
                <w:tab w:val="clear" w:pos="765"/>
                <w:tab w:val="decimal" w:pos="595"/>
              </w:tabs>
              <w:spacing w:line="240" w:lineRule="auto"/>
              <w:ind w:left="-43" w:right="-86"/>
              <w:rPr>
                <w:sz w:val="20"/>
              </w:rPr>
            </w:pPr>
          </w:p>
        </w:tc>
        <w:tc>
          <w:tcPr>
            <w:tcW w:w="901" w:type="dxa"/>
            <w:vAlign w:val="bottom"/>
          </w:tcPr>
          <w:p w14:paraId="0674B03A" w14:textId="77777777" w:rsidR="001B3EB9" w:rsidRPr="00532E14" w:rsidRDefault="001B3EB9" w:rsidP="00532E14">
            <w:pPr>
              <w:pStyle w:val="acctfourfigures"/>
              <w:tabs>
                <w:tab w:val="clear" w:pos="765"/>
                <w:tab w:val="decimal" w:pos="430"/>
              </w:tabs>
              <w:spacing w:line="240" w:lineRule="auto"/>
              <w:ind w:left="-43" w:right="-86"/>
              <w:rPr>
                <w:sz w:val="20"/>
                <w:lang w:val="en-US" w:eastAsia="zh-CN" w:bidi="th-TH"/>
              </w:rPr>
            </w:pPr>
          </w:p>
        </w:tc>
        <w:tc>
          <w:tcPr>
            <w:tcW w:w="271" w:type="dxa"/>
            <w:vAlign w:val="bottom"/>
          </w:tcPr>
          <w:p w14:paraId="45994915" w14:textId="77777777" w:rsidR="001B3EB9" w:rsidRPr="00532E14" w:rsidRDefault="001B3EB9" w:rsidP="00532E14">
            <w:pPr>
              <w:pStyle w:val="acctfourfigures"/>
              <w:tabs>
                <w:tab w:val="clear" w:pos="765"/>
                <w:tab w:val="decimal" w:pos="595"/>
              </w:tabs>
              <w:spacing w:line="240" w:lineRule="auto"/>
              <w:ind w:left="-43" w:right="-86"/>
              <w:rPr>
                <w:sz w:val="20"/>
              </w:rPr>
            </w:pPr>
          </w:p>
        </w:tc>
        <w:tc>
          <w:tcPr>
            <w:tcW w:w="900" w:type="dxa"/>
            <w:vAlign w:val="bottom"/>
          </w:tcPr>
          <w:p w14:paraId="24958452" w14:textId="77777777" w:rsidR="001B3EB9" w:rsidRPr="00532E14" w:rsidRDefault="001B3EB9" w:rsidP="00532E14">
            <w:pPr>
              <w:pStyle w:val="acctfourfigures"/>
              <w:tabs>
                <w:tab w:val="clear" w:pos="765"/>
                <w:tab w:val="decimal" w:pos="658"/>
              </w:tabs>
              <w:spacing w:line="240" w:lineRule="auto"/>
              <w:ind w:left="-43" w:right="-86"/>
              <w:rPr>
                <w:sz w:val="20"/>
              </w:rPr>
            </w:pPr>
          </w:p>
        </w:tc>
        <w:tc>
          <w:tcPr>
            <w:tcW w:w="270" w:type="dxa"/>
            <w:vAlign w:val="bottom"/>
          </w:tcPr>
          <w:p w14:paraId="17020187" w14:textId="77777777" w:rsidR="001B3EB9" w:rsidRPr="00532E14" w:rsidRDefault="001B3EB9" w:rsidP="00532E14">
            <w:pPr>
              <w:tabs>
                <w:tab w:val="decimal" w:pos="595"/>
              </w:tabs>
              <w:spacing w:line="240" w:lineRule="auto"/>
              <w:ind w:left="-43" w:right="-86"/>
              <w:rPr>
                <w:sz w:val="20"/>
              </w:rPr>
            </w:pPr>
          </w:p>
        </w:tc>
        <w:tc>
          <w:tcPr>
            <w:tcW w:w="1167" w:type="dxa"/>
            <w:vAlign w:val="bottom"/>
          </w:tcPr>
          <w:p w14:paraId="43015350" w14:textId="77777777" w:rsidR="001B3EB9" w:rsidRPr="00532E14" w:rsidRDefault="001B3EB9" w:rsidP="00532E14">
            <w:pPr>
              <w:tabs>
                <w:tab w:val="decimal" w:pos="595"/>
              </w:tabs>
              <w:spacing w:line="240" w:lineRule="auto"/>
              <w:ind w:left="-43" w:right="-86"/>
              <w:rPr>
                <w:sz w:val="20"/>
              </w:rPr>
            </w:pPr>
          </w:p>
        </w:tc>
        <w:tc>
          <w:tcPr>
            <w:tcW w:w="236" w:type="dxa"/>
            <w:vAlign w:val="bottom"/>
          </w:tcPr>
          <w:p w14:paraId="24E5F18A" w14:textId="77777777" w:rsidR="001B3EB9" w:rsidRPr="00532E14" w:rsidRDefault="001B3EB9" w:rsidP="00532E14">
            <w:pPr>
              <w:pStyle w:val="acctfourfigures"/>
              <w:tabs>
                <w:tab w:val="clear" w:pos="765"/>
                <w:tab w:val="decimal" w:pos="595"/>
              </w:tabs>
              <w:spacing w:line="240" w:lineRule="auto"/>
              <w:ind w:left="-43" w:right="-86"/>
              <w:rPr>
                <w:sz w:val="20"/>
              </w:rPr>
            </w:pPr>
          </w:p>
        </w:tc>
        <w:tc>
          <w:tcPr>
            <w:tcW w:w="1127" w:type="dxa"/>
            <w:gridSpan w:val="2"/>
            <w:shd w:val="clear" w:color="auto" w:fill="auto"/>
            <w:vAlign w:val="bottom"/>
          </w:tcPr>
          <w:p w14:paraId="24700DEE" w14:textId="77777777" w:rsidR="001B3EB9" w:rsidRPr="00532E14" w:rsidRDefault="001B3EB9" w:rsidP="00532E14">
            <w:pPr>
              <w:pStyle w:val="acctfourfigures"/>
              <w:tabs>
                <w:tab w:val="clear" w:pos="765"/>
                <w:tab w:val="decimal" w:pos="595"/>
              </w:tabs>
              <w:spacing w:line="240" w:lineRule="auto"/>
              <w:ind w:left="-43" w:right="-86"/>
              <w:rPr>
                <w:sz w:val="20"/>
              </w:rPr>
            </w:pPr>
          </w:p>
        </w:tc>
      </w:tr>
    </w:tbl>
    <w:p w14:paraId="167C858B" w14:textId="77777777" w:rsidR="00070BAC" w:rsidRDefault="00070BAC"/>
    <w:p w14:paraId="3B1F8B73" w14:textId="77777777" w:rsidR="001F1AE8" w:rsidRDefault="001F1AE8"/>
    <w:p w14:paraId="42932C4B" w14:textId="77777777" w:rsidR="00070BAC" w:rsidRDefault="00070BAC"/>
    <w:p w14:paraId="445B8629" w14:textId="77777777" w:rsidR="00070BAC" w:rsidRDefault="00070BAC"/>
    <w:p w14:paraId="7976A683" w14:textId="77777777" w:rsidR="00070BAC" w:rsidRDefault="00070BAC"/>
    <w:p w14:paraId="1B3B179B" w14:textId="77777777" w:rsidR="00070BAC" w:rsidRDefault="00070BAC"/>
    <w:p w14:paraId="79DC9520" w14:textId="77777777" w:rsidR="00070BAC" w:rsidRDefault="00070BAC"/>
    <w:p w14:paraId="44C9D749" w14:textId="77777777" w:rsidR="00070BAC" w:rsidRPr="00543C4B" w:rsidRDefault="00070BAC">
      <w:pPr>
        <w:rPr>
          <w:sz w:val="24"/>
          <w:szCs w:val="22"/>
        </w:rPr>
      </w:pPr>
    </w:p>
    <w:p w14:paraId="6C2BD25B" w14:textId="77777777" w:rsidR="00070BAC" w:rsidRDefault="00070BAC"/>
    <w:p w14:paraId="5C2BEEBF" w14:textId="77777777" w:rsidR="00070BAC" w:rsidRDefault="00070BAC">
      <w:pPr>
        <w:rPr>
          <w:rFonts w:cstheme="minorBidi"/>
          <w:sz w:val="24"/>
          <w:szCs w:val="22"/>
          <w:lang w:bidi="th-TH"/>
        </w:rPr>
      </w:pPr>
    </w:p>
    <w:p w14:paraId="2CFCA453" w14:textId="77777777" w:rsidR="00543C4B" w:rsidRPr="00543C4B" w:rsidRDefault="00543C4B">
      <w:pPr>
        <w:rPr>
          <w:rFonts w:cstheme="minorBidi"/>
          <w:sz w:val="24"/>
          <w:szCs w:val="22"/>
          <w:lang w:bidi="th-TH"/>
        </w:rPr>
      </w:pPr>
    </w:p>
    <w:tbl>
      <w:tblPr>
        <w:tblW w:w="15047" w:type="dxa"/>
        <w:tblInd w:w="540" w:type="dxa"/>
        <w:tblLayout w:type="fixed"/>
        <w:tblLook w:val="04A0" w:firstRow="1" w:lastRow="0" w:firstColumn="1" w:lastColumn="0" w:noHBand="0" w:noVBand="1"/>
      </w:tblPr>
      <w:tblGrid>
        <w:gridCol w:w="2340"/>
        <w:gridCol w:w="1260"/>
        <w:gridCol w:w="2250"/>
        <w:gridCol w:w="2430"/>
        <w:gridCol w:w="1350"/>
        <w:gridCol w:w="275"/>
        <w:gridCol w:w="270"/>
        <w:gridCol w:w="901"/>
        <w:gridCol w:w="271"/>
        <w:gridCol w:w="900"/>
        <w:gridCol w:w="270"/>
        <w:gridCol w:w="1167"/>
        <w:gridCol w:w="236"/>
        <w:gridCol w:w="1109"/>
        <w:gridCol w:w="18"/>
      </w:tblGrid>
      <w:tr w:rsidR="001B3EB9" w:rsidRPr="00532E14" w14:paraId="00178A7B" w14:textId="77777777" w:rsidTr="005D5939">
        <w:trPr>
          <w:gridAfter w:val="1"/>
          <w:wAfter w:w="18" w:type="dxa"/>
          <w:trHeight w:val="20"/>
        </w:trPr>
        <w:tc>
          <w:tcPr>
            <w:tcW w:w="2340" w:type="dxa"/>
            <w:shd w:val="clear" w:color="auto" w:fill="auto"/>
            <w:vAlign w:val="bottom"/>
          </w:tcPr>
          <w:p w14:paraId="4208950E" w14:textId="77777777" w:rsidR="001B3EB9" w:rsidRPr="00543C4B" w:rsidRDefault="001B3EB9" w:rsidP="001B3EB9">
            <w:pPr>
              <w:spacing w:line="240" w:lineRule="auto"/>
              <w:ind w:left="73" w:right="-90"/>
              <w:jc w:val="center"/>
              <w:rPr>
                <w:rFonts w:cstheme="minorBidi"/>
                <w:sz w:val="20"/>
                <w:szCs w:val="25"/>
                <w:lang w:bidi="th-TH"/>
              </w:rPr>
            </w:pPr>
          </w:p>
        </w:tc>
        <w:tc>
          <w:tcPr>
            <w:tcW w:w="12689" w:type="dxa"/>
            <w:gridSpan w:val="13"/>
          </w:tcPr>
          <w:p w14:paraId="5E4B0BFB" w14:textId="77777777" w:rsidR="001B3EB9" w:rsidRPr="00532E14" w:rsidRDefault="001B3EB9" w:rsidP="001B3EB9">
            <w:pPr>
              <w:pStyle w:val="acctmergecolhdg"/>
              <w:spacing w:line="230" w:lineRule="auto"/>
              <w:rPr>
                <w:sz w:val="20"/>
                <w:cs/>
                <w:lang w:bidi="th-TH"/>
              </w:rPr>
            </w:pPr>
            <w:r w:rsidRPr="00532E14">
              <w:rPr>
                <w:sz w:val="20"/>
              </w:rPr>
              <w:t xml:space="preserve">Consolidated financial statements </w:t>
            </w:r>
          </w:p>
        </w:tc>
      </w:tr>
      <w:tr w:rsidR="001B3EB9" w:rsidRPr="00532E14" w14:paraId="06F421FE" w14:textId="77777777" w:rsidTr="00D75124">
        <w:trPr>
          <w:trHeight w:val="20"/>
        </w:trPr>
        <w:tc>
          <w:tcPr>
            <w:tcW w:w="2340" w:type="dxa"/>
            <w:shd w:val="clear" w:color="auto" w:fill="auto"/>
            <w:vAlign w:val="bottom"/>
          </w:tcPr>
          <w:p w14:paraId="2228528C" w14:textId="77777777" w:rsidR="001B3EB9" w:rsidRPr="00532E14" w:rsidRDefault="001B3EB9" w:rsidP="001B3EB9">
            <w:pPr>
              <w:spacing w:line="240" w:lineRule="auto"/>
              <w:ind w:left="73" w:right="-90"/>
              <w:jc w:val="center"/>
              <w:rPr>
                <w:sz w:val="20"/>
              </w:rPr>
            </w:pPr>
          </w:p>
        </w:tc>
        <w:tc>
          <w:tcPr>
            <w:tcW w:w="7565" w:type="dxa"/>
            <w:gridSpan w:val="5"/>
            <w:tcBorders>
              <w:bottom w:val="single" w:sz="4" w:space="0" w:color="auto"/>
            </w:tcBorders>
          </w:tcPr>
          <w:p w14:paraId="7FF391BC" w14:textId="77777777" w:rsidR="001B3EB9" w:rsidRPr="00532E14" w:rsidRDefault="001B3EB9" w:rsidP="001B3EB9">
            <w:pPr>
              <w:pStyle w:val="acctfourfigures"/>
              <w:tabs>
                <w:tab w:val="clear" w:pos="765"/>
              </w:tabs>
              <w:spacing w:line="240" w:lineRule="auto"/>
              <w:ind w:left="-43" w:right="-86"/>
              <w:jc w:val="center"/>
              <w:rPr>
                <w:b/>
                <w:bCs/>
                <w:sz w:val="20"/>
                <w:cs/>
                <w:lang w:bidi="th-TH"/>
              </w:rPr>
            </w:pPr>
            <w:r w:rsidRPr="00532E14">
              <w:rPr>
                <w:b/>
                <w:bCs/>
                <w:sz w:val="20"/>
                <w:lang w:bidi="th-TH"/>
              </w:rPr>
              <w:t>Carrying amount</w:t>
            </w:r>
          </w:p>
        </w:tc>
        <w:tc>
          <w:tcPr>
            <w:tcW w:w="270" w:type="dxa"/>
          </w:tcPr>
          <w:p w14:paraId="3E2ACEB6" w14:textId="77777777" w:rsidR="001B3EB9" w:rsidRPr="00532E14" w:rsidRDefault="001B3EB9" w:rsidP="001B3EB9">
            <w:pPr>
              <w:pStyle w:val="acctfourfigures"/>
              <w:tabs>
                <w:tab w:val="clear" w:pos="765"/>
              </w:tabs>
              <w:spacing w:line="240" w:lineRule="auto"/>
              <w:ind w:left="-43" w:right="-86"/>
              <w:jc w:val="center"/>
              <w:rPr>
                <w:b/>
                <w:bCs/>
                <w:sz w:val="20"/>
                <w:cs/>
                <w:lang w:bidi="th-TH"/>
              </w:rPr>
            </w:pPr>
          </w:p>
        </w:tc>
        <w:tc>
          <w:tcPr>
            <w:tcW w:w="4872" w:type="dxa"/>
            <w:gridSpan w:val="8"/>
            <w:tcBorders>
              <w:bottom w:val="single" w:sz="4" w:space="0" w:color="auto"/>
            </w:tcBorders>
            <w:vAlign w:val="bottom"/>
          </w:tcPr>
          <w:p w14:paraId="0B48E7E0" w14:textId="77777777" w:rsidR="001B3EB9" w:rsidRPr="00532E14" w:rsidRDefault="001B3EB9" w:rsidP="001B3EB9">
            <w:pPr>
              <w:pStyle w:val="acctfourfigures"/>
              <w:tabs>
                <w:tab w:val="clear" w:pos="765"/>
              </w:tabs>
              <w:spacing w:line="240" w:lineRule="auto"/>
              <w:ind w:left="-43" w:right="-86"/>
              <w:jc w:val="center"/>
              <w:rPr>
                <w:b/>
                <w:bCs/>
                <w:sz w:val="20"/>
                <w:cs/>
                <w:lang w:bidi="th-TH"/>
              </w:rPr>
            </w:pPr>
            <w:r w:rsidRPr="00532E14">
              <w:rPr>
                <w:b/>
                <w:bCs/>
                <w:sz w:val="20"/>
                <w:lang w:bidi="th-TH"/>
              </w:rPr>
              <w:t>Fair value</w:t>
            </w:r>
          </w:p>
        </w:tc>
      </w:tr>
      <w:tr w:rsidR="001B3EB9" w:rsidRPr="00532E14" w14:paraId="6BFCC0C6" w14:textId="77777777" w:rsidTr="00F635D5">
        <w:trPr>
          <w:trHeight w:val="227"/>
        </w:trPr>
        <w:tc>
          <w:tcPr>
            <w:tcW w:w="2340" w:type="dxa"/>
            <w:shd w:val="clear" w:color="auto" w:fill="auto"/>
            <w:vAlign w:val="bottom"/>
          </w:tcPr>
          <w:p w14:paraId="5EC8C7CA" w14:textId="24F355C2" w:rsidR="001B3EB9" w:rsidRPr="00532E14" w:rsidRDefault="001B3EB9" w:rsidP="001B3EB9">
            <w:pPr>
              <w:spacing w:line="240" w:lineRule="auto"/>
              <w:ind w:left="-19" w:right="-90"/>
              <w:rPr>
                <w:b/>
                <w:bCs/>
                <w:i/>
                <w:iCs/>
                <w:sz w:val="20"/>
              </w:rPr>
            </w:pPr>
          </w:p>
        </w:tc>
        <w:tc>
          <w:tcPr>
            <w:tcW w:w="1260" w:type="dxa"/>
            <w:tcBorders>
              <w:top w:val="single" w:sz="4" w:space="0" w:color="auto"/>
            </w:tcBorders>
            <w:shd w:val="clear" w:color="auto" w:fill="auto"/>
            <w:vAlign w:val="bottom"/>
          </w:tcPr>
          <w:p w14:paraId="57A58B44" w14:textId="77777777" w:rsidR="001B3EB9" w:rsidRPr="00532E14" w:rsidRDefault="001B3EB9" w:rsidP="001B3EB9">
            <w:pPr>
              <w:pStyle w:val="acctfourfigures"/>
              <w:tabs>
                <w:tab w:val="clear" w:pos="765"/>
              </w:tabs>
              <w:spacing w:line="240" w:lineRule="auto"/>
              <w:ind w:left="-43" w:right="-86"/>
              <w:jc w:val="center"/>
              <w:rPr>
                <w:sz w:val="20"/>
                <w:lang w:bidi="th-TH"/>
              </w:rPr>
            </w:pPr>
            <w:r w:rsidRPr="00532E14">
              <w:rPr>
                <w:sz w:val="20"/>
                <w:lang w:bidi="th-TH"/>
              </w:rPr>
              <w:t>Fair value - hedging instruments</w:t>
            </w:r>
          </w:p>
        </w:tc>
        <w:tc>
          <w:tcPr>
            <w:tcW w:w="2250" w:type="dxa"/>
            <w:tcBorders>
              <w:top w:val="single" w:sz="4" w:space="0" w:color="auto"/>
            </w:tcBorders>
            <w:shd w:val="clear" w:color="auto" w:fill="auto"/>
            <w:vAlign w:val="bottom"/>
          </w:tcPr>
          <w:p w14:paraId="04DC855A" w14:textId="77777777" w:rsidR="001B3EB9" w:rsidRPr="00532E14" w:rsidRDefault="001B3EB9" w:rsidP="001B3EB9">
            <w:pPr>
              <w:pStyle w:val="acctfourfigures"/>
              <w:tabs>
                <w:tab w:val="clear" w:pos="765"/>
              </w:tabs>
              <w:spacing w:line="240" w:lineRule="auto"/>
              <w:ind w:left="-43" w:right="-86"/>
              <w:jc w:val="center"/>
              <w:rPr>
                <w:sz w:val="20"/>
                <w:lang w:bidi="th-TH"/>
              </w:rPr>
            </w:pPr>
            <w:r w:rsidRPr="00532E14">
              <w:rPr>
                <w:sz w:val="20"/>
                <w:lang w:bidi="th-TH"/>
              </w:rPr>
              <w:t>Financial instruments measured at FVTPL</w:t>
            </w:r>
          </w:p>
        </w:tc>
        <w:tc>
          <w:tcPr>
            <w:tcW w:w="2430" w:type="dxa"/>
            <w:tcBorders>
              <w:top w:val="single" w:sz="4" w:space="0" w:color="auto"/>
            </w:tcBorders>
          </w:tcPr>
          <w:p w14:paraId="1AF4726A" w14:textId="77777777" w:rsidR="001B3EB9" w:rsidRPr="00532E14" w:rsidRDefault="001B3EB9" w:rsidP="001B3EB9">
            <w:pPr>
              <w:pStyle w:val="acctfourfigures"/>
              <w:tabs>
                <w:tab w:val="clear" w:pos="765"/>
              </w:tabs>
              <w:spacing w:line="240" w:lineRule="auto"/>
              <w:ind w:left="-43" w:right="-86"/>
              <w:jc w:val="center"/>
              <w:rPr>
                <w:sz w:val="20"/>
                <w:lang w:bidi="th-TH"/>
              </w:rPr>
            </w:pPr>
          </w:p>
          <w:p w14:paraId="2ED60023" w14:textId="77777777" w:rsidR="001B3EB9" w:rsidRPr="00532E14" w:rsidRDefault="001B3EB9" w:rsidP="001B3EB9">
            <w:pPr>
              <w:pStyle w:val="acctfourfigures"/>
              <w:tabs>
                <w:tab w:val="clear" w:pos="765"/>
              </w:tabs>
              <w:spacing w:line="240" w:lineRule="auto"/>
              <w:ind w:left="-43" w:right="-86"/>
              <w:jc w:val="center"/>
              <w:rPr>
                <w:sz w:val="20"/>
                <w:lang w:bidi="th-TH"/>
              </w:rPr>
            </w:pPr>
            <w:r w:rsidRPr="00532E14">
              <w:rPr>
                <w:sz w:val="20"/>
                <w:lang w:bidi="th-TH"/>
              </w:rPr>
              <w:t>Financial instruments measured at a</w:t>
            </w:r>
            <w:r w:rsidRPr="00532E14">
              <w:rPr>
                <w:sz w:val="20"/>
              </w:rPr>
              <w:t>mortised cost</w:t>
            </w:r>
          </w:p>
        </w:tc>
        <w:tc>
          <w:tcPr>
            <w:tcW w:w="1350" w:type="dxa"/>
            <w:tcBorders>
              <w:top w:val="single" w:sz="4" w:space="0" w:color="auto"/>
            </w:tcBorders>
            <w:vAlign w:val="bottom"/>
          </w:tcPr>
          <w:p w14:paraId="62CFF7F5" w14:textId="77777777" w:rsidR="001B3EB9" w:rsidRPr="00532E14" w:rsidRDefault="001B3EB9" w:rsidP="001B3EB9">
            <w:pPr>
              <w:pStyle w:val="acctfourfigures"/>
              <w:tabs>
                <w:tab w:val="clear" w:pos="765"/>
              </w:tabs>
              <w:spacing w:line="240" w:lineRule="auto"/>
              <w:ind w:left="-43" w:right="-86"/>
              <w:jc w:val="center"/>
              <w:rPr>
                <w:sz w:val="20"/>
                <w:lang w:bidi="th-TH"/>
              </w:rPr>
            </w:pPr>
            <w:r w:rsidRPr="00532E14">
              <w:rPr>
                <w:sz w:val="20"/>
                <w:lang w:bidi="th-TH"/>
              </w:rPr>
              <w:t>Total</w:t>
            </w:r>
          </w:p>
        </w:tc>
        <w:tc>
          <w:tcPr>
            <w:tcW w:w="275" w:type="dxa"/>
            <w:tcBorders>
              <w:top w:val="single" w:sz="4" w:space="0" w:color="auto"/>
            </w:tcBorders>
            <w:shd w:val="clear" w:color="auto" w:fill="auto"/>
            <w:vAlign w:val="bottom"/>
          </w:tcPr>
          <w:p w14:paraId="5F686983" w14:textId="77777777" w:rsidR="001B3EB9" w:rsidRPr="00532E14" w:rsidRDefault="001B3EB9" w:rsidP="001B3EB9">
            <w:pPr>
              <w:pStyle w:val="acctfourfigures"/>
              <w:tabs>
                <w:tab w:val="clear" w:pos="765"/>
              </w:tabs>
              <w:spacing w:line="240" w:lineRule="auto"/>
              <w:ind w:left="-43" w:right="-86"/>
              <w:jc w:val="center"/>
              <w:rPr>
                <w:sz w:val="20"/>
                <w:lang w:bidi="th-TH"/>
              </w:rPr>
            </w:pPr>
          </w:p>
        </w:tc>
        <w:tc>
          <w:tcPr>
            <w:tcW w:w="270" w:type="dxa"/>
          </w:tcPr>
          <w:p w14:paraId="43A4BBED" w14:textId="77777777" w:rsidR="001B3EB9" w:rsidRPr="00532E14" w:rsidRDefault="001B3EB9" w:rsidP="001B3EB9">
            <w:pPr>
              <w:pStyle w:val="acctfourfigures"/>
              <w:tabs>
                <w:tab w:val="clear" w:pos="765"/>
              </w:tabs>
              <w:spacing w:line="240" w:lineRule="auto"/>
              <w:ind w:left="-43" w:right="-86"/>
              <w:jc w:val="center"/>
              <w:rPr>
                <w:sz w:val="20"/>
                <w:cs/>
                <w:lang w:bidi="th-TH"/>
              </w:rPr>
            </w:pPr>
          </w:p>
        </w:tc>
        <w:tc>
          <w:tcPr>
            <w:tcW w:w="901" w:type="dxa"/>
            <w:vAlign w:val="bottom"/>
          </w:tcPr>
          <w:p w14:paraId="21CA5E2C" w14:textId="77777777" w:rsidR="001B3EB9" w:rsidRPr="00532E14" w:rsidRDefault="001B3EB9" w:rsidP="001B3EB9">
            <w:pPr>
              <w:pStyle w:val="acctfourfigures"/>
              <w:tabs>
                <w:tab w:val="clear" w:pos="765"/>
              </w:tabs>
              <w:spacing w:line="240" w:lineRule="auto"/>
              <w:ind w:left="-43" w:right="-86"/>
              <w:jc w:val="center"/>
              <w:rPr>
                <w:sz w:val="20"/>
              </w:rPr>
            </w:pPr>
            <w:r w:rsidRPr="00532E14">
              <w:rPr>
                <w:sz w:val="20"/>
                <w:lang w:bidi="th-TH"/>
              </w:rPr>
              <w:t>Level 1</w:t>
            </w:r>
          </w:p>
        </w:tc>
        <w:tc>
          <w:tcPr>
            <w:tcW w:w="271" w:type="dxa"/>
          </w:tcPr>
          <w:p w14:paraId="6B8B871D" w14:textId="77777777" w:rsidR="001B3EB9" w:rsidRPr="00532E14" w:rsidRDefault="001B3EB9" w:rsidP="001B3EB9">
            <w:pPr>
              <w:pStyle w:val="acctfourfigures"/>
              <w:tabs>
                <w:tab w:val="clear" w:pos="765"/>
              </w:tabs>
              <w:spacing w:line="240" w:lineRule="auto"/>
              <w:ind w:left="-43" w:right="-86"/>
              <w:jc w:val="center"/>
              <w:rPr>
                <w:sz w:val="20"/>
                <w:cs/>
                <w:lang w:bidi="th-TH"/>
              </w:rPr>
            </w:pPr>
          </w:p>
        </w:tc>
        <w:tc>
          <w:tcPr>
            <w:tcW w:w="900" w:type="dxa"/>
            <w:vAlign w:val="bottom"/>
          </w:tcPr>
          <w:p w14:paraId="62CB4829" w14:textId="77777777" w:rsidR="001B3EB9" w:rsidRPr="00532E14" w:rsidRDefault="001B3EB9" w:rsidP="001B3EB9">
            <w:pPr>
              <w:pStyle w:val="acctfourfigures"/>
              <w:tabs>
                <w:tab w:val="clear" w:pos="765"/>
              </w:tabs>
              <w:spacing w:line="240" w:lineRule="auto"/>
              <w:ind w:left="-43" w:right="-86"/>
              <w:jc w:val="center"/>
              <w:rPr>
                <w:sz w:val="20"/>
              </w:rPr>
            </w:pPr>
            <w:r w:rsidRPr="00532E14">
              <w:rPr>
                <w:sz w:val="20"/>
                <w:lang w:bidi="th-TH"/>
              </w:rPr>
              <w:t>Level 2</w:t>
            </w:r>
          </w:p>
        </w:tc>
        <w:tc>
          <w:tcPr>
            <w:tcW w:w="270" w:type="dxa"/>
          </w:tcPr>
          <w:p w14:paraId="2B9C4B00" w14:textId="77777777" w:rsidR="001B3EB9" w:rsidRPr="00532E14" w:rsidRDefault="001B3EB9" w:rsidP="001B3EB9">
            <w:pPr>
              <w:spacing w:line="240" w:lineRule="auto"/>
              <w:ind w:left="-43" w:right="-86"/>
              <w:jc w:val="center"/>
              <w:rPr>
                <w:sz w:val="20"/>
                <w:cs/>
              </w:rPr>
            </w:pPr>
          </w:p>
        </w:tc>
        <w:tc>
          <w:tcPr>
            <w:tcW w:w="1167" w:type="dxa"/>
            <w:vAlign w:val="bottom"/>
          </w:tcPr>
          <w:p w14:paraId="25F60D60" w14:textId="77777777" w:rsidR="001B3EB9" w:rsidRPr="00532E14" w:rsidRDefault="001B3EB9" w:rsidP="001B3EB9">
            <w:pPr>
              <w:spacing w:line="240" w:lineRule="auto"/>
              <w:ind w:left="-43" w:right="-86"/>
              <w:jc w:val="center"/>
              <w:rPr>
                <w:sz w:val="20"/>
              </w:rPr>
            </w:pPr>
            <w:r w:rsidRPr="00532E14">
              <w:rPr>
                <w:sz w:val="20"/>
              </w:rPr>
              <w:t>Level 3</w:t>
            </w:r>
          </w:p>
        </w:tc>
        <w:tc>
          <w:tcPr>
            <w:tcW w:w="236" w:type="dxa"/>
          </w:tcPr>
          <w:p w14:paraId="6B6BF590" w14:textId="77777777" w:rsidR="001B3EB9" w:rsidRPr="00532E14" w:rsidRDefault="001B3EB9" w:rsidP="001B3EB9">
            <w:pPr>
              <w:pStyle w:val="acctfourfigures"/>
              <w:tabs>
                <w:tab w:val="clear" w:pos="765"/>
              </w:tabs>
              <w:spacing w:line="240" w:lineRule="auto"/>
              <w:ind w:left="-43" w:right="-86"/>
              <w:jc w:val="center"/>
              <w:rPr>
                <w:sz w:val="20"/>
                <w:cs/>
                <w:lang w:bidi="th-TH"/>
              </w:rPr>
            </w:pPr>
          </w:p>
        </w:tc>
        <w:tc>
          <w:tcPr>
            <w:tcW w:w="1127" w:type="dxa"/>
            <w:gridSpan w:val="2"/>
            <w:shd w:val="clear" w:color="auto" w:fill="auto"/>
            <w:vAlign w:val="bottom"/>
          </w:tcPr>
          <w:p w14:paraId="27B87F6A" w14:textId="77777777" w:rsidR="001B3EB9" w:rsidRPr="00532E14" w:rsidRDefault="001B3EB9" w:rsidP="001B3EB9">
            <w:pPr>
              <w:pStyle w:val="acctfourfigures"/>
              <w:tabs>
                <w:tab w:val="clear" w:pos="765"/>
              </w:tabs>
              <w:spacing w:line="240" w:lineRule="auto"/>
              <w:ind w:left="-43" w:right="-86"/>
              <w:jc w:val="center"/>
              <w:rPr>
                <w:sz w:val="20"/>
                <w:lang w:bidi="th-TH"/>
              </w:rPr>
            </w:pPr>
            <w:r w:rsidRPr="00532E14">
              <w:rPr>
                <w:sz w:val="20"/>
                <w:lang w:bidi="th-TH"/>
              </w:rPr>
              <w:t>Total</w:t>
            </w:r>
          </w:p>
        </w:tc>
      </w:tr>
      <w:tr w:rsidR="001B3EB9" w:rsidRPr="00532E14" w14:paraId="1422F0E3" w14:textId="77777777" w:rsidTr="00D75124">
        <w:trPr>
          <w:trHeight w:val="227"/>
        </w:trPr>
        <w:tc>
          <w:tcPr>
            <w:tcW w:w="2340" w:type="dxa"/>
            <w:shd w:val="clear" w:color="auto" w:fill="auto"/>
            <w:vAlign w:val="bottom"/>
          </w:tcPr>
          <w:p w14:paraId="19830AD3" w14:textId="64932BEA" w:rsidR="001B3EB9" w:rsidRPr="00532E14" w:rsidRDefault="001B3EB9" w:rsidP="001B3EB9">
            <w:pPr>
              <w:spacing w:line="240" w:lineRule="auto"/>
              <w:ind w:left="-19" w:right="-90"/>
              <w:rPr>
                <w:b/>
                <w:bCs/>
                <w:i/>
                <w:iCs/>
                <w:sz w:val="20"/>
              </w:rPr>
            </w:pPr>
          </w:p>
        </w:tc>
        <w:tc>
          <w:tcPr>
            <w:tcW w:w="12707" w:type="dxa"/>
            <w:gridSpan w:val="14"/>
            <w:shd w:val="clear" w:color="auto" w:fill="auto"/>
          </w:tcPr>
          <w:p w14:paraId="0922B914" w14:textId="78742730" w:rsidR="001B3EB9" w:rsidRPr="00532E14" w:rsidRDefault="001B3EB9" w:rsidP="001B3EB9">
            <w:pPr>
              <w:pStyle w:val="acctfourfigures"/>
              <w:tabs>
                <w:tab w:val="clear" w:pos="765"/>
              </w:tabs>
              <w:spacing w:line="240" w:lineRule="auto"/>
              <w:ind w:left="-43" w:right="-86"/>
              <w:jc w:val="center"/>
              <w:rPr>
                <w:sz w:val="20"/>
                <w:lang w:bidi="th-TH"/>
              </w:rPr>
            </w:pPr>
            <w:r w:rsidRPr="00532E14">
              <w:rPr>
                <w:i/>
                <w:iCs/>
                <w:sz w:val="20"/>
                <w:lang w:bidi="th-TH"/>
              </w:rPr>
              <w:t>(in thousand Baht)</w:t>
            </w:r>
          </w:p>
        </w:tc>
      </w:tr>
      <w:tr w:rsidR="00543C4B" w:rsidRPr="00532E14" w14:paraId="053D7B8B" w14:textId="77777777" w:rsidTr="00D75124">
        <w:trPr>
          <w:trHeight w:val="227"/>
        </w:trPr>
        <w:tc>
          <w:tcPr>
            <w:tcW w:w="2340" w:type="dxa"/>
            <w:shd w:val="clear" w:color="auto" w:fill="auto"/>
            <w:vAlign w:val="bottom"/>
          </w:tcPr>
          <w:p w14:paraId="41608927" w14:textId="7D089A8D" w:rsidR="00543C4B" w:rsidRPr="00532E14" w:rsidRDefault="00543C4B" w:rsidP="001B3EB9">
            <w:pPr>
              <w:spacing w:line="240" w:lineRule="auto"/>
              <w:ind w:left="-19" w:right="-90"/>
              <w:rPr>
                <w:b/>
                <w:bCs/>
                <w:i/>
                <w:iCs/>
                <w:sz w:val="20"/>
              </w:rPr>
            </w:pPr>
            <w:proofErr w:type="gramStart"/>
            <w:r w:rsidRPr="00532E14">
              <w:rPr>
                <w:b/>
                <w:bCs/>
                <w:i/>
                <w:iCs/>
                <w:sz w:val="20"/>
              </w:rPr>
              <w:t>At</w:t>
            </w:r>
            <w:proofErr w:type="gramEnd"/>
            <w:r w:rsidRPr="00532E14">
              <w:rPr>
                <w:b/>
                <w:bCs/>
                <w:i/>
                <w:iCs/>
                <w:sz w:val="20"/>
              </w:rPr>
              <w:t xml:space="preserve"> 31 December 2024</w:t>
            </w:r>
          </w:p>
        </w:tc>
        <w:tc>
          <w:tcPr>
            <w:tcW w:w="12707" w:type="dxa"/>
            <w:gridSpan w:val="14"/>
            <w:shd w:val="clear" w:color="auto" w:fill="auto"/>
          </w:tcPr>
          <w:p w14:paraId="2F7A633A" w14:textId="77777777" w:rsidR="00543C4B" w:rsidRPr="00532E14" w:rsidRDefault="00543C4B" w:rsidP="001B3EB9">
            <w:pPr>
              <w:pStyle w:val="acctfourfigures"/>
              <w:tabs>
                <w:tab w:val="clear" w:pos="765"/>
              </w:tabs>
              <w:spacing w:line="240" w:lineRule="auto"/>
              <w:ind w:left="-43" w:right="-86"/>
              <w:jc w:val="center"/>
              <w:rPr>
                <w:i/>
                <w:iCs/>
                <w:sz w:val="20"/>
                <w:lang w:bidi="th-TH"/>
              </w:rPr>
            </w:pPr>
          </w:p>
        </w:tc>
      </w:tr>
      <w:tr w:rsidR="00070BAC" w:rsidRPr="00532E14" w14:paraId="25582F54" w14:textId="77777777" w:rsidTr="00AF0CAB">
        <w:trPr>
          <w:trHeight w:val="20"/>
        </w:trPr>
        <w:tc>
          <w:tcPr>
            <w:tcW w:w="2340" w:type="dxa"/>
            <w:shd w:val="clear" w:color="auto" w:fill="auto"/>
          </w:tcPr>
          <w:p w14:paraId="698E7AAB" w14:textId="77777777" w:rsidR="00070BAC" w:rsidRPr="00532E14" w:rsidRDefault="00070BAC" w:rsidP="00AF0CAB">
            <w:pPr>
              <w:spacing w:line="240" w:lineRule="auto"/>
              <w:ind w:left="160" w:right="-90" w:hanging="180"/>
              <w:rPr>
                <w:b/>
                <w:bCs/>
                <w:i/>
                <w:iCs/>
                <w:sz w:val="20"/>
              </w:rPr>
            </w:pPr>
            <w:r w:rsidRPr="00532E14">
              <w:rPr>
                <w:b/>
                <w:bCs/>
                <w:i/>
                <w:iCs/>
                <w:sz w:val="20"/>
              </w:rPr>
              <w:t>Financial assets</w:t>
            </w:r>
          </w:p>
        </w:tc>
        <w:tc>
          <w:tcPr>
            <w:tcW w:w="1260" w:type="dxa"/>
            <w:shd w:val="clear" w:color="auto" w:fill="auto"/>
          </w:tcPr>
          <w:p w14:paraId="1A04D27B" w14:textId="77777777" w:rsidR="00070BAC" w:rsidRPr="00532E14" w:rsidRDefault="00070BAC" w:rsidP="00AF0CAB">
            <w:pPr>
              <w:pStyle w:val="acctfourfigures"/>
              <w:tabs>
                <w:tab w:val="clear" w:pos="765"/>
                <w:tab w:val="decimal" w:pos="796"/>
              </w:tabs>
              <w:spacing w:line="240" w:lineRule="auto"/>
              <w:ind w:left="-43" w:right="-86"/>
              <w:rPr>
                <w:sz w:val="20"/>
              </w:rPr>
            </w:pPr>
          </w:p>
        </w:tc>
        <w:tc>
          <w:tcPr>
            <w:tcW w:w="2250" w:type="dxa"/>
            <w:shd w:val="clear" w:color="auto" w:fill="auto"/>
          </w:tcPr>
          <w:p w14:paraId="460B82CA" w14:textId="77777777" w:rsidR="00070BAC" w:rsidRPr="00532E14" w:rsidRDefault="00070BAC" w:rsidP="00AF0CAB">
            <w:pPr>
              <w:pStyle w:val="Index1"/>
              <w:tabs>
                <w:tab w:val="decimal" w:pos="595"/>
              </w:tabs>
              <w:ind w:right="970"/>
              <w:jc w:val="right"/>
              <w:rPr>
                <w:rFonts w:ascii="Times New Roman" w:hAnsi="Times New Roman" w:cs="Times New Roman"/>
                <w:sz w:val="20"/>
                <w:szCs w:val="20"/>
              </w:rPr>
            </w:pPr>
          </w:p>
        </w:tc>
        <w:tc>
          <w:tcPr>
            <w:tcW w:w="2430" w:type="dxa"/>
          </w:tcPr>
          <w:p w14:paraId="42A54B83" w14:textId="77777777" w:rsidR="00070BAC" w:rsidRPr="00532E14" w:rsidRDefault="00070BAC" w:rsidP="00AF0CAB">
            <w:pPr>
              <w:pStyle w:val="acctfourfigures"/>
              <w:tabs>
                <w:tab w:val="clear" w:pos="765"/>
                <w:tab w:val="decimal" w:pos="595"/>
              </w:tabs>
              <w:spacing w:line="240" w:lineRule="auto"/>
              <w:ind w:left="-43" w:right="-86"/>
              <w:rPr>
                <w:sz w:val="20"/>
              </w:rPr>
            </w:pPr>
          </w:p>
        </w:tc>
        <w:tc>
          <w:tcPr>
            <w:tcW w:w="1350" w:type="dxa"/>
          </w:tcPr>
          <w:p w14:paraId="5A4EA90B" w14:textId="77777777" w:rsidR="00070BAC" w:rsidRPr="00532E14" w:rsidRDefault="00070BAC" w:rsidP="00AF0CAB">
            <w:pPr>
              <w:pStyle w:val="acctfourfigures"/>
              <w:tabs>
                <w:tab w:val="clear" w:pos="765"/>
                <w:tab w:val="decimal" w:pos="595"/>
              </w:tabs>
              <w:spacing w:line="240" w:lineRule="auto"/>
              <w:ind w:left="-43" w:right="-86"/>
              <w:rPr>
                <w:sz w:val="20"/>
              </w:rPr>
            </w:pPr>
          </w:p>
        </w:tc>
        <w:tc>
          <w:tcPr>
            <w:tcW w:w="275" w:type="dxa"/>
            <w:shd w:val="clear" w:color="auto" w:fill="auto"/>
          </w:tcPr>
          <w:p w14:paraId="16B7FDA4" w14:textId="77777777" w:rsidR="00070BAC" w:rsidRPr="00532E14" w:rsidRDefault="00070BAC" w:rsidP="00AF0CAB">
            <w:pPr>
              <w:pStyle w:val="acctfourfigures"/>
              <w:tabs>
                <w:tab w:val="clear" w:pos="765"/>
                <w:tab w:val="decimal" w:pos="595"/>
              </w:tabs>
              <w:spacing w:line="240" w:lineRule="auto"/>
              <w:ind w:left="-43" w:right="-86"/>
              <w:rPr>
                <w:sz w:val="20"/>
              </w:rPr>
            </w:pPr>
          </w:p>
        </w:tc>
        <w:tc>
          <w:tcPr>
            <w:tcW w:w="270" w:type="dxa"/>
          </w:tcPr>
          <w:p w14:paraId="2B8A2C9C" w14:textId="77777777" w:rsidR="00070BAC" w:rsidRPr="00532E14" w:rsidRDefault="00070BAC" w:rsidP="00AF0CAB">
            <w:pPr>
              <w:pStyle w:val="acctfourfigures"/>
              <w:tabs>
                <w:tab w:val="clear" w:pos="765"/>
                <w:tab w:val="decimal" w:pos="595"/>
              </w:tabs>
              <w:spacing w:line="240" w:lineRule="auto"/>
              <w:ind w:left="-43" w:right="-86"/>
              <w:rPr>
                <w:sz w:val="20"/>
              </w:rPr>
            </w:pPr>
          </w:p>
        </w:tc>
        <w:tc>
          <w:tcPr>
            <w:tcW w:w="901" w:type="dxa"/>
          </w:tcPr>
          <w:p w14:paraId="6EDE20B4" w14:textId="77777777" w:rsidR="00070BAC" w:rsidRPr="00532E14" w:rsidRDefault="00070BAC" w:rsidP="00AF0CAB">
            <w:pPr>
              <w:pStyle w:val="acctfourfigures"/>
              <w:tabs>
                <w:tab w:val="clear" w:pos="765"/>
                <w:tab w:val="decimal" w:pos="430"/>
              </w:tabs>
              <w:spacing w:line="240" w:lineRule="auto"/>
              <w:ind w:left="-43" w:right="-86"/>
              <w:rPr>
                <w:sz w:val="20"/>
                <w:lang w:val="en-US" w:eastAsia="zh-CN" w:bidi="th-TH"/>
              </w:rPr>
            </w:pPr>
          </w:p>
        </w:tc>
        <w:tc>
          <w:tcPr>
            <w:tcW w:w="271" w:type="dxa"/>
          </w:tcPr>
          <w:p w14:paraId="5A9996E5" w14:textId="77777777" w:rsidR="00070BAC" w:rsidRPr="00532E14" w:rsidRDefault="00070BAC" w:rsidP="00AF0CAB">
            <w:pPr>
              <w:pStyle w:val="acctfourfigures"/>
              <w:tabs>
                <w:tab w:val="clear" w:pos="765"/>
                <w:tab w:val="decimal" w:pos="595"/>
              </w:tabs>
              <w:spacing w:line="240" w:lineRule="auto"/>
              <w:ind w:left="-43" w:right="-86"/>
              <w:rPr>
                <w:sz w:val="20"/>
              </w:rPr>
            </w:pPr>
          </w:p>
        </w:tc>
        <w:tc>
          <w:tcPr>
            <w:tcW w:w="900" w:type="dxa"/>
          </w:tcPr>
          <w:p w14:paraId="513EB29F" w14:textId="77777777" w:rsidR="00070BAC" w:rsidRPr="00532E14" w:rsidRDefault="00070BAC" w:rsidP="00AF0CAB">
            <w:pPr>
              <w:pStyle w:val="acctfourfigures"/>
              <w:tabs>
                <w:tab w:val="clear" w:pos="765"/>
                <w:tab w:val="decimal" w:pos="658"/>
              </w:tabs>
              <w:spacing w:line="240" w:lineRule="auto"/>
              <w:ind w:left="-43" w:right="-86"/>
              <w:rPr>
                <w:sz w:val="20"/>
              </w:rPr>
            </w:pPr>
          </w:p>
        </w:tc>
        <w:tc>
          <w:tcPr>
            <w:tcW w:w="270" w:type="dxa"/>
          </w:tcPr>
          <w:p w14:paraId="6D575906" w14:textId="77777777" w:rsidR="00070BAC" w:rsidRPr="00532E14" w:rsidRDefault="00070BAC" w:rsidP="00AF0CAB">
            <w:pPr>
              <w:tabs>
                <w:tab w:val="decimal" w:pos="595"/>
              </w:tabs>
              <w:spacing w:line="240" w:lineRule="auto"/>
              <w:ind w:left="-43" w:right="-86"/>
              <w:rPr>
                <w:sz w:val="20"/>
              </w:rPr>
            </w:pPr>
          </w:p>
        </w:tc>
        <w:tc>
          <w:tcPr>
            <w:tcW w:w="1167" w:type="dxa"/>
          </w:tcPr>
          <w:p w14:paraId="4AFF1E29" w14:textId="77777777" w:rsidR="00070BAC" w:rsidRPr="00532E14" w:rsidRDefault="00070BAC" w:rsidP="00AF0CAB">
            <w:pPr>
              <w:tabs>
                <w:tab w:val="decimal" w:pos="595"/>
              </w:tabs>
              <w:spacing w:line="240" w:lineRule="auto"/>
              <w:ind w:left="-43" w:right="-86"/>
              <w:rPr>
                <w:sz w:val="20"/>
              </w:rPr>
            </w:pPr>
          </w:p>
        </w:tc>
        <w:tc>
          <w:tcPr>
            <w:tcW w:w="236" w:type="dxa"/>
          </w:tcPr>
          <w:p w14:paraId="3834E2C9" w14:textId="77777777" w:rsidR="00070BAC" w:rsidRPr="00532E14" w:rsidRDefault="00070BAC" w:rsidP="00AF0CAB">
            <w:pPr>
              <w:pStyle w:val="acctfourfigures"/>
              <w:tabs>
                <w:tab w:val="clear" w:pos="765"/>
                <w:tab w:val="decimal" w:pos="595"/>
              </w:tabs>
              <w:spacing w:line="240" w:lineRule="auto"/>
              <w:ind w:left="-43" w:right="-86"/>
              <w:rPr>
                <w:sz w:val="20"/>
              </w:rPr>
            </w:pPr>
          </w:p>
        </w:tc>
        <w:tc>
          <w:tcPr>
            <w:tcW w:w="1127" w:type="dxa"/>
            <w:gridSpan w:val="2"/>
            <w:shd w:val="clear" w:color="auto" w:fill="auto"/>
          </w:tcPr>
          <w:p w14:paraId="5FED1554" w14:textId="77777777" w:rsidR="00070BAC" w:rsidRPr="00532E14" w:rsidRDefault="00070BAC" w:rsidP="00AF0CAB">
            <w:pPr>
              <w:pStyle w:val="acctfourfigures"/>
              <w:tabs>
                <w:tab w:val="clear" w:pos="765"/>
                <w:tab w:val="decimal" w:pos="595"/>
              </w:tabs>
              <w:spacing w:line="240" w:lineRule="auto"/>
              <w:ind w:left="-43" w:right="-86"/>
              <w:rPr>
                <w:sz w:val="20"/>
              </w:rPr>
            </w:pPr>
          </w:p>
        </w:tc>
      </w:tr>
      <w:tr w:rsidR="00070BAC" w:rsidRPr="00532E14" w14:paraId="6DEA5432" w14:textId="77777777" w:rsidTr="00532E14">
        <w:trPr>
          <w:trHeight w:val="20"/>
        </w:trPr>
        <w:tc>
          <w:tcPr>
            <w:tcW w:w="2340" w:type="dxa"/>
            <w:shd w:val="clear" w:color="auto" w:fill="auto"/>
          </w:tcPr>
          <w:p w14:paraId="431C6E00" w14:textId="6FD6670E" w:rsidR="00070BAC" w:rsidRPr="00532E14" w:rsidRDefault="00070BAC" w:rsidP="00AF0CAB">
            <w:pPr>
              <w:spacing w:line="240" w:lineRule="auto"/>
              <w:ind w:left="160" w:right="-90" w:hanging="180"/>
              <w:rPr>
                <w:b/>
                <w:bCs/>
                <w:i/>
                <w:iCs/>
                <w:sz w:val="20"/>
              </w:rPr>
            </w:pPr>
            <w:r w:rsidRPr="00532E14">
              <w:rPr>
                <w:sz w:val="20"/>
              </w:rPr>
              <w:t xml:space="preserve">Short-term </w:t>
            </w:r>
            <w:r w:rsidR="00A243F1">
              <w:rPr>
                <w:sz w:val="20"/>
              </w:rPr>
              <w:t>d</w:t>
            </w:r>
            <w:r w:rsidRPr="00532E14">
              <w:rPr>
                <w:sz w:val="20"/>
              </w:rPr>
              <w:t>erivative assets - interest rate swap</w:t>
            </w:r>
          </w:p>
        </w:tc>
        <w:tc>
          <w:tcPr>
            <w:tcW w:w="1260" w:type="dxa"/>
            <w:shd w:val="clear" w:color="auto" w:fill="auto"/>
            <w:vAlign w:val="bottom"/>
          </w:tcPr>
          <w:p w14:paraId="34B4D097" w14:textId="77777777" w:rsidR="00070BAC" w:rsidRPr="00532E14" w:rsidRDefault="00070BAC" w:rsidP="004237AA">
            <w:pPr>
              <w:pStyle w:val="acctfourfigures"/>
              <w:tabs>
                <w:tab w:val="clear" w:pos="765"/>
                <w:tab w:val="decimal" w:pos="974"/>
              </w:tabs>
              <w:spacing w:line="240" w:lineRule="auto"/>
              <w:ind w:left="-43" w:right="-86"/>
              <w:rPr>
                <w:sz w:val="20"/>
              </w:rPr>
            </w:pPr>
            <w:r w:rsidRPr="00532E14">
              <w:rPr>
                <w:sz w:val="20"/>
              </w:rPr>
              <w:t>7,179</w:t>
            </w:r>
          </w:p>
        </w:tc>
        <w:tc>
          <w:tcPr>
            <w:tcW w:w="2250" w:type="dxa"/>
            <w:shd w:val="clear" w:color="auto" w:fill="auto"/>
            <w:vAlign w:val="bottom"/>
          </w:tcPr>
          <w:p w14:paraId="17B2FB7D" w14:textId="77777777" w:rsidR="00070BAC" w:rsidRPr="00532E14" w:rsidRDefault="00070BAC" w:rsidP="004237AA">
            <w:pPr>
              <w:pStyle w:val="acctfourfigures"/>
              <w:tabs>
                <w:tab w:val="clear" w:pos="765"/>
                <w:tab w:val="decimal" w:pos="1695"/>
              </w:tabs>
              <w:spacing w:line="240" w:lineRule="auto"/>
              <w:ind w:left="-43" w:right="-105"/>
              <w:rPr>
                <w:sz w:val="20"/>
              </w:rPr>
            </w:pPr>
            <w:r w:rsidRPr="00532E14">
              <w:rPr>
                <w:sz w:val="20"/>
              </w:rPr>
              <w:t>-</w:t>
            </w:r>
          </w:p>
        </w:tc>
        <w:tc>
          <w:tcPr>
            <w:tcW w:w="2430" w:type="dxa"/>
            <w:vAlign w:val="bottom"/>
          </w:tcPr>
          <w:p w14:paraId="48669A97" w14:textId="77777777" w:rsidR="00070BAC" w:rsidRPr="00532E14" w:rsidRDefault="00070BAC" w:rsidP="004237AA">
            <w:pPr>
              <w:pStyle w:val="acctfourfigures"/>
              <w:tabs>
                <w:tab w:val="clear" w:pos="765"/>
                <w:tab w:val="decimal" w:pos="1695"/>
              </w:tabs>
              <w:spacing w:line="240" w:lineRule="auto"/>
              <w:ind w:left="-43" w:right="-105"/>
              <w:rPr>
                <w:sz w:val="20"/>
              </w:rPr>
            </w:pPr>
            <w:r w:rsidRPr="00532E14">
              <w:rPr>
                <w:sz w:val="20"/>
              </w:rPr>
              <w:t>-</w:t>
            </w:r>
          </w:p>
        </w:tc>
        <w:tc>
          <w:tcPr>
            <w:tcW w:w="1350" w:type="dxa"/>
            <w:vAlign w:val="bottom"/>
          </w:tcPr>
          <w:p w14:paraId="234564D4" w14:textId="77777777" w:rsidR="00070BAC" w:rsidRPr="00532E14" w:rsidRDefault="00070BAC" w:rsidP="004237AA">
            <w:pPr>
              <w:pStyle w:val="acctfourfigures"/>
              <w:tabs>
                <w:tab w:val="clear" w:pos="765"/>
                <w:tab w:val="decimal" w:pos="1060"/>
              </w:tabs>
              <w:spacing w:line="240" w:lineRule="auto"/>
              <w:ind w:left="-43" w:right="-105"/>
              <w:rPr>
                <w:sz w:val="20"/>
              </w:rPr>
            </w:pPr>
            <w:r w:rsidRPr="00532E14">
              <w:rPr>
                <w:sz w:val="20"/>
              </w:rPr>
              <w:t>7,179</w:t>
            </w:r>
          </w:p>
        </w:tc>
        <w:tc>
          <w:tcPr>
            <w:tcW w:w="275" w:type="dxa"/>
            <w:shd w:val="clear" w:color="auto" w:fill="auto"/>
            <w:vAlign w:val="bottom"/>
          </w:tcPr>
          <w:p w14:paraId="3839E7EA" w14:textId="77777777" w:rsidR="00070BAC" w:rsidRPr="00532E14" w:rsidRDefault="00070BAC" w:rsidP="00532E14">
            <w:pPr>
              <w:pStyle w:val="acctfourfigures"/>
              <w:tabs>
                <w:tab w:val="clear" w:pos="765"/>
                <w:tab w:val="decimal" w:pos="595"/>
              </w:tabs>
              <w:spacing w:line="240" w:lineRule="auto"/>
              <w:ind w:left="-43" w:right="-86"/>
              <w:rPr>
                <w:sz w:val="20"/>
              </w:rPr>
            </w:pPr>
          </w:p>
        </w:tc>
        <w:tc>
          <w:tcPr>
            <w:tcW w:w="270" w:type="dxa"/>
            <w:vAlign w:val="bottom"/>
          </w:tcPr>
          <w:p w14:paraId="2082E01D" w14:textId="77777777" w:rsidR="00070BAC" w:rsidRPr="00532E14" w:rsidRDefault="00070BAC" w:rsidP="00532E14">
            <w:pPr>
              <w:pStyle w:val="Index1"/>
              <w:jc w:val="left"/>
              <w:rPr>
                <w:rFonts w:ascii="Times New Roman" w:hAnsi="Times New Roman" w:cs="Times New Roman"/>
                <w:sz w:val="20"/>
                <w:szCs w:val="20"/>
              </w:rPr>
            </w:pPr>
          </w:p>
        </w:tc>
        <w:tc>
          <w:tcPr>
            <w:tcW w:w="901" w:type="dxa"/>
            <w:vAlign w:val="bottom"/>
          </w:tcPr>
          <w:p w14:paraId="57DC85C9" w14:textId="77777777" w:rsidR="00070BAC" w:rsidRPr="004237AA" w:rsidRDefault="00070BAC" w:rsidP="004237AA">
            <w:pPr>
              <w:pStyle w:val="acctfourfigures"/>
              <w:tabs>
                <w:tab w:val="clear" w:pos="765"/>
                <w:tab w:val="decimal" w:pos="430"/>
              </w:tabs>
              <w:spacing w:line="240" w:lineRule="auto"/>
              <w:ind w:left="-43" w:right="-86"/>
              <w:rPr>
                <w:sz w:val="20"/>
                <w:lang w:val="en-US" w:eastAsia="zh-CN" w:bidi="th-TH"/>
              </w:rPr>
            </w:pPr>
            <w:r w:rsidRPr="004237AA">
              <w:rPr>
                <w:sz w:val="20"/>
                <w:lang w:val="en-US" w:eastAsia="zh-CN" w:bidi="th-TH"/>
              </w:rPr>
              <w:t>-</w:t>
            </w:r>
          </w:p>
        </w:tc>
        <w:tc>
          <w:tcPr>
            <w:tcW w:w="271" w:type="dxa"/>
            <w:vAlign w:val="bottom"/>
          </w:tcPr>
          <w:p w14:paraId="42055446" w14:textId="77777777" w:rsidR="00070BAC" w:rsidRPr="00532E14" w:rsidRDefault="00070BAC" w:rsidP="00532E14">
            <w:pPr>
              <w:pStyle w:val="Index1"/>
              <w:tabs>
                <w:tab w:val="decimal" w:pos="970"/>
                <w:tab w:val="decimal" w:pos="1519"/>
              </w:tabs>
              <w:jc w:val="left"/>
              <w:rPr>
                <w:rFonts w:ascii="Times New Roman" w:hAnsi="Times New Roman" w:cs="Times New Roman"/>
                <w:sz w:val="20"/>
                <w:szCs w:val="20"/>
                <w:lang w:val="en-GB" w:bidi="ar-SA"/>
              </w:rPr>
            </w:pPr>
          </w:p>
        </w:tc>
        <w:tc>
          <w:tcPr>
            <w:tcW w:w="900" w:type="dxa"/>
            <w:vAlign w:val="bottom"/>
          </w:tcPr>
          <w:p w14:paraId="617EDC9E" w14:textId="77777777" w:rsidR="00070BAC" w:rsidRPr="00532E14" w:rsidRDefault="00070BAC" w:rsidP="004237AA">
            <w:pPr>
              <w:pStyle w:val="acctfourfigures"/>
              <w:tabs>
                <w:tab w:val="clear" w:pos="765"/>
                <w:tab w:val="decimal" w:pos="675"/>
              </w:tabs>
              <w:spacing w:line="240" w:lineRule="auto"/>
              <w:ind w:left="-43" w:right="-105"/>
              <w:rPr>
                <w:sz w:val="20"/>
              </w:rPr>
            </w:pPr>
            <w:r w:rsidRPr="00532E14">
              <w:rPr>
                <w:sz w:val="20"/>
              </w:rPr>
              <w:t>7,179</w:t>
            </w:r>
          </w:p>
        </w:tc>
        <w:tc>
          <w:tcPr>
            <w:tcW w:w="270" w:type="dxa"/>
            <w:vAlign w:val="bottom"/>
          </w:tcPr>
          <w:p w14:paraId="5AE27569" w14:textId="77777777" w:rsidR="00070BAC" w:rsidRPr="00532E14" w:rsidRDefault="00070BAC" w:rsidP="00532E14">
            <w:pPr>
              <w:tabs>
                <w:tab w:val="decimal" w:pos="595"/>
                <w:tab w:val="decimal" w:pos="970"/>
                <w:tab w:val="decimal" w:pos="1519"/>
              </w:tabs>
              <w:spacing w:line="240" w:lineRule="auto"/>
              <w:ind w:left="-43" w:right="-86"/>
              <w:rPr>
                <w:sz w:val="20"/>
              </w:rPr>
            </w:pPr>
          </w:p>
        </w:tc>
        <w:tc>
          <w:tcPr>
            <w:tcW w:w="1167" w:type="dxa"/>
            <w:vAlign w:val="bottom"/>
          </w:tcPr>
          <w:p w14:paraId="3CBF1915" w14:textId="77777777" w:rsidR="00070BAC" w:rsidRPr="00532E14" w:rsidRDefault="00070BAC" w:rsidP="004237AA">
            <w:pPr>
              <w:pStyle w:val="acctfourfigures"/>
              <w:tabs>
                <w:tab w:val="clear" w:pos="765"/>
                <w:tab w:val="decimal" w:pos="677"/>
              </w:tabs>
              <w:spacing w:line="240" w:lineRule="auto"/>
              <w:ind w:left="-43" w:right="-105"/>
              <w:rPr>
                <w:sz w:val="20"/>
              </w:rPr>
            </w:pPr>
            <w:r w:rsidRPr="00532E14">
              <w:rPr>
                <w:sz w:val="20"/>
              </w:rPr>
              <w:t>-</w:t>
            </w:r>
          </w:p>
        </w:tc>
        <w:tc>
          <w:tcPr>
            <w:tcW w:w="236" w:type="dxa"/>
            <w:vAlign w:val="bottom"/>
          </w:tcPr>
          <w:p w14:paraId="0A320F9A" w14:textId="77777777" w:rsidR="00070BAC" w:rsidRPr="00532E14" w:rsidRDefault="00070BAC" w:rsidP="00532E14">
            <w:pPr>
              <w:pStyle w:val="acctfourfigures"/>
              <w:tabs>
                <w:tab w:val="clear" w:pos="765"/>
                <w:tab w:val="decimal" w:pos="595"/>
                <w:tab w:val="decimal" w:pos="970"/>
                <w:tab w:val="decimal" w:pos="1519"/>
              </w:tabs>
              <w:spacing w:line="240" w:lineRule="auto"/>
              <w:ind w:left="-43" w:right="-86"/>
              <w:rPr>
                <w:sz w:val="20"/>
              </w:rPr>
            </w:pPr>
          </w:p>
        </w:tc>
        <w:tc>
          <w:tcPr>
            <w:tcW w:w="1127" w:type="dxa"/>
            <w:gridSpan w:val="2"/>
            <w:shd w:val="clear" w:color="auto" w:fill="auto"/>
            <w:vAlign w:val="bottom"/>
          </w:tcPr>
          <w:p w14:paraId="3D8D39AC" w14:textId="77777777" w:rsidR="00070BAC" w:rsidRPr="00532E14" w:rsidRDefault="00070BAC" w:rsidP="004237AA">
            <w:pPr>
              <w:pStyle w:val="acctfourfigures"/>
              <w:tabs>
                <w:tab w:val="clear" w:pos="765"/>
                <w:tab w:val="decimal" w:pos="883"/>
              </w:tabs>
              <w:spacing w:line="240" w:lineRule="auto"/>
              <w:ind w:left="-43" w:right="-86"/>
              <w:rPr>
                <w:sz w:val="20"/>
              </w:rPr>
            </w:pPr>
            <w:r w:rsidRPr="00532E14">
              <w:rPr>
                <w:sz w:val="20"/>
              </w:rPr>
              <w:t>7,179</w:t>
            </w:r>
          </w:p>
        </w:tc>
      </w:tr>
      <w:tr w:rsidR="00070BAC" w:rsidRPr="00532E14" w14:paraId="47528FEF" w14:textId="77777777" w:rsidTr="00532E14">
        <w:trPr>
          <w:trHeight w:val="20"/>
        </w:trPr>
        <w:tc>
          <w:tcPr>
            <w:tcW w:w="2340" w:type="dxa"/>
            <w:shd w:val="clear" w:color="auto" w:fill="auto"/>
          </w:tcPr>
          <w:p w14:paraId="51AD04C3" w14:textId="77777777" w:rsidR="00070BAC" w:rsidRPr="00532E14" w:rsidRDefault="00070BAC" w:rsidP="00AF0CAB">
            <w:pPr>
              <w:spacing w:line="240" w:lineRule="auto"/>
              <w:ind w:left="160" w:right="-90" w:hanging="180"/>
              <w:rPr>
                <w:sz w:val="20"/>
                <w:lang w:val="en-US" w:bidi="th-TH"/>
              </w:rPr>
            </w:pPr>
            <w:r w:rsidRPr="00532E14">
              <w:rPr>
                <w:sz w:val="20"/>
                <w:lang w:val="en-US" w:bidi="th-TH"/>
              </w:rPr>
              <w:t>Lo</w:t>
            </w:r>
            <w:r w:rsidRPr="00532E14">
              <w:rPr>
                <w:sz w:val="20"/>
              </w:rPr>
              <w:t>ng-term loans to related parties</w:t>
            </w:r>
          </w:p>
        </w:tc>
        <w:tc>
          <w:tcPr>
            <w:tcW w:w="1260" w:type="dxa"/>
            <w:shd w:val="clear" w:color="auto" w:fill="auto"/>
            <w:vAlign w:val="bottom"/>
          </w:tcPr>
          <w:p w14:paraId="759C9DC1" w14:textId="77777777" w:rsidR="00070BAC" w:rsidRPr="00532E14" w:rsidRDefault="00070BAC" w:rsidP="004237AA">
            <w:pPr>
              <w:pStyle w:val="acctfourfigures"/>
              <w:tabs>
                <w:tab w:val="clear" w:pos="765"/>
                <w:tab w:val="decimal" w:pos="700"/>
              </w:tabs>
              <w:spacing w:line="240" w:lineRule="auto"/>
              <w:ind w:right="-86"/>
              <w:rPr>
                <w:sz w:val="20"/>
              </w:rPr>
            </w:pPr>
            <w:r w:rsidRPr="00532E14">
              <w:rPr>
                <w:sz w:val="20"/>
              </w:rPr>
              <w:t>-</w:t>
            </w:r>
          </w:p>
        </w:tc>
        <w:tc>
          <w:tcPr>
            <w:tcW w:w="2250" w:type="dxa"/>
            <w:shd w:val="clear" w:color="auto" w:fill="auto"/>
            <w:vAlign w:val="bottom"/>
          </w:tcPr>
          <w:p w14:paraId="145CEB0E" w14:textId="77777777" w:rsidR="00070BAC" w:rsidRPr="00532E14" w:rsidRDefault="00070BAC" w:rsidP="004237AA">
            <w:pPr>
              <w:pStyle w:val="acctfourfigures"/>
              <w:tabs>
                <w:tab w:val="clear" w:pos="765"/>
                <w:tab w:val="decimal" w:pos="1695"/>
              </w:tabs>
              <w:spacing w:line="240" w:lineRule="auto"/>
              <w:ind w:left="-43" w:right="-105"/>
              <w:rPr>
                <w:sz w:val="20"/>
              </w:rPr>
            </w:pPr>
            <w:r w:rsidRPr="00532E14">
              <w:rPr>
                <w:sz w:val="20"/>
              </w:rPr>
              <w:t>-</w:t>
            </w:r>
          </w:p>
        </w:tc>
        <w:tc>
          <w:tcPr>
            <w:tcW w:w="2430" w:type="dxa"/>
            <w:vAlign w:val="bottom"/>
          </w:tcPr>
          <w:p w14:paraId="4BB227F7" w14:textId="77777777" w:rsidR="00070BAC" w:rsidRPr="00532E14" w:rsidRDefault="00070BAC" w:rsidP="004237AA">
            <w:pPr>
              <w:pStyle w:val="acctfourfigures"/>
              <w:tabs>
                <w:tab w:val="clear" w:pos="765"/>
                <w:tab w:val="decimal" w:pos="1965"/>
              </w:tabs>
              <w:spacing w:line="240" w:lineRule="auto"/>
              <w:ind w:left="-43" w:right="-105"/>
              <w:rPr>
                <w:sz w:val="20"/>
              </w:rPr>
            </w:pPr>
            <w:r w:rsidRPr="00532E14">
              <w:rPr>
                <w:sz w:val="20"/>
              </w:rPr>
              <w:t>62,414</w:t>
            </w:r>
          </w:p>
        </w:tc>
        <w:tc>
          <w:tcPr>
            <w:tcW w:w="1350" w:type="dxa"/>
            <w:vAlign w:val="bottom"/>
          </w:tcPr>
          <w:p w14:paraId="0CB40B32" w14:textId="77777777" w:rsidR="00070BAC" w:rsidRPr="00532E14" w:rsidRDefault="00070BAC" w:rsidP="004237AA">
            <w:pPr>
              <w:pStyle w:val="acctfourfigures"/>
              <w:tabs>
                <w:tab w:val="clear" w:pos="765"/>
                <w:tab w:val="decimal" w:pos="1060"/>
              </w:tabs>
              <w:spacing w:line="240" w:lineRule="auto"/>
              <w:ind w:left="-43" w:right="-105"/>
              <w:rPr>
                <w:sz w:val="20"/>
              </w:rPr>
            </w:pPr>
            <w:r w:rsidRPr="00532E14">
              <w:rPr>
                <w:sz w:val="20"/>
              </w:rPr>
              <w:t>62,414</w:t>
            </w:r>
          </w:p>
        </w:tc>
        <w:tc>
          <w:tcPr>
            <w:tcW w:w="275" w:type="dxa"/>
            <w:shd w:val="clear" w:color="auto" w:fill="auto"/>
            <w:vAlign w:val="bottom"/>
          </w:tcPr>
          <w:p w14:paraId="721E362F" w14:textId="77777777" w:rsidR="00070BAC" w:rsidRPr="00532E14" w:rsidRDefault="00070BAC" w:rsidP="00532E14">
            <w:pPr>
              <w:pStyle w:val="acctfourfigures"/>
              <w:tabs>
                <w:tab w:val="clear" w:pos="765"/>
                <w:tab w:val="decimal" w:pos="595"/>
              </w:tabs>
              <w:spacing w:line="240" w:lineRule="auto"/>
              <w:ind w:left="-43" w:right="-86"/>
              <w:rPr>
                <w:sz w:val="20"/>
              </w:rPr>
            </w:pPr>
          </w:p>
        </w:tc>
        <w:tc>
          <w:tcPr>
            <w:tcW w:w="270" w:type="dxa"/>
            <w:vAlign w:val="bottom"/>
          </w:tcPr>
          <w:p w14:paraId="0C118BAF" w14:textId="77777777" w:rsidR="00070BAC" w:rsidRPr="00532E14" w:rsidRDefault="00070BAC" w:rsidP="00532E14">
            <w:pPr>
              <w:pStyle w:val="Index1"/>
              <w:jc w:val="left"/>
              <w:rPr>
                <w:rFonts w:ascii="Times New Roman" w:hAnsi="Times New Roman" w:cs="Times New Roman"/>
                <w:sz w:val="20"/>
                <w:szCs w:val="20"/>
              </w:rPr>
            </w:pPr>
          </w:p>
        </w:tc>
        <w:tc>
          <w:tcPr>
            <w:tcW w:w="901" w:type="dxa"/>
            <w:vAlign w:val="bottom"/>
          </w:tcPr>
          <w:p w14:paraId="18286D8D" w14:textId="77777777" w:rsidR="00070BAC" w:rsidRPr="004237AA" w:rsidRDefault="00070BAC" w:rsidP="004237AA">
            <w:pPr>
              <w:pStyle w:val="acctfourfigures"/>
              <w:tabs>
                <w:tab w:val="clear" w:pos="765"/>
                <w:tab w:val="decimal" w:pos="430"/>
              </w:tabs>
              <w:spacing w:line="240" w:lineRule="auto"/>
              <w:ind w:left="-43" w:right="-86"/>
              <w:rPr>
                <w:sz w:val="20"/>
                <w:lang w:val="en-US" w:eastAsia="zh-CN" w:bidi="th-TH"/>
              </w:rPr>
            </w:pPr>
            <w:r w:rsidRPr="004237AA">
              <w:rPr>
                <w:sz w:val="20"/>
                <w:lang w:val="en-US" w:eastAsia="zh-CN" w:bidi="th-TH"/>
              </w:rPr>
              <w:t>-</w:t>
            </w:r>
          </w:p>
        </w:tc>
        <w:tc>
          <w:tcPr>
            <w:tcW w:w="271" w:type="dxa"/>
            <w:vAlign w:val="bottom"/>
          </w:tcPr>
          <w:p w14:paraId="61FF7DCE" w14:textId="77777777" w:rsidR="00070BAC" w:rsidRPr="00532E14" w:rsidRDefault="00070BAC" w:rsidP="00532E14">
            <w:pPr>
              <w:pStyle w:val="Index1"/>
              <w:tabs>
                <w:tab w:val="decimal" w:pos="970"/>
                <w:tab w:val="decimal" w:pos="1519"/>
              </w:tabs>
              <w:jc w:val="left"/>
              <w:rPr>
                <w:rFonts w:ascii="Times New Roman" w:hAnsi="Times New Roman" w:cs="Times New Roman"/>
                <w:sz w:val="20"/>
                <w:szCs w:val="20"/>
                <w:lang w:val="en-GB" w:bidi="ar-SA"/>
              </w:rPr>
            </w:pPr>
          </w:p>
        </w:tc>
        <w:tc>
          <w:tcPr>
            <w:tcW w:w="900" w:type="dxa"/>
            <w:vAlign w:val="bottom"/>
          </w:tcPr>
          <w:p w14:paraId="218A41E5" w14:textId="77777777" w:rsidR="00070BAC" w:rsidRPr="00532E14" w:rsidRDefault="00070BAC" w:rsidP="004237AA">
            <w:pPr>
              <w:pStyle w:val="acctfourfigures"/>
              <w:tabs>
                <w:tab w:val="clear" w:pos="765"/>
                <w:tab w:val="decimal" w:pos="403"/>
              </w:tabs>
              <w:spacing w:line="240" w:lineRule="auto"/>
              <w:ind w:left="-43" w:right="-105"/>
              <w:rPr>
                <w:sz w:val="20"/>
              </w:rPr>
            </w:pPr>
            <w:r w:rsidRPr="00532E14">
              <w:rPr>
                <w:sz w:val="20"/>
              </w:rPr>
              <w:t>-</w:t>
            </w:r>
          </w:p>
        </w:tc>
        <w:tc>
          <w:tcPr>
            <w:tcW w:w="270" w:type="dxa"/>
            <w:vAlign w:val="bottom"/>
          </w:tcPr>
          <w:p w14:paraId="500EC3E9" w14:textId="77777777" w:rsidR="00070BAC" w:rsidRPr="00532E14" w:rsidRDefault="00070BAC" w:rsidP="00532E14">
            <w:pPr>
              <w:tabs>
                <w:tab w:val="decimal" w:pos="595"/>
                <w:tab w:val="decimal" w:pos="970"/>
                <w:tab w:val="decimal" w:pos="1519"/>
              </w:tabs>
              <w:spacing w:line="240" w:lineRule="auto"/>
              <w:ind w:left="-43" w:right="-86"/>
              <w:rPr>
                <w:sz w:val="20"/>
              </w:rPr>
            </w:pPr>
          </w:p>
        </w:tc>
        <w:tc>
          <w:tcPr>
            <w:tcW w:w="1167" w:type="dxa"/>
            <w:vAlign w:val="bottom"/>
          </w:tcPr>
          <w:p w14:paraId="617E93B0" w14:textId="77777777" w:rsidR="00070BAC" w:rsidRPr="00532E14" w:rsidRDefault="00070BAC" w:rsidP="004237AA">
            <w:pPr>
              <w:pStyle w:val="acctfourfigures"/>
              <w:tabs>
                <w:tab w:val="clear" w:pos="765"/>
                <w:tab w:val="decimal" w:pos="945"/>
              </w:tabs>
              <w:spacing w:line="240" w:lineRule="auto"/>
              <w:ind w:left="-43" w:right="-105"/>
              <w:rPr>
                <w:sz w:val="20"/>
              </w:rPr>
            </w:pPr>
            <w:r w:rsidRPr="00532E14">
              <w:rPr>
                <w:sz w:val="20"/>
              </w:rPr>
              <w:t>64,049</w:t>
            </w:r>
          </w:p>
        </w:tc>
        <w:tc>
          <w:tcPr>
            <w:tcW w:w="236" w:type="dxa"/>
            <w:vAlign w:val="bottom"/>
          </w:tcPr>
          <w:p w14:paraId="4FF4C32B" w14:textId="77777777" w:rsidR="00070BAC" w:rsidRPr="00532E14" w:rsidRDefault="00070BAC" w:rsidP="00532E14">
            <w:pPr>
              <w:pStyle w:val="acctfourfigures"/>
              <w:tabs>
                <w:tab w:val="clear" w:pos="765"/>
                <w:tab w:val="decimal" w:pos="595"/>
                <w:tab w:val="decimal" w:pos="970"/>
                <w:tab w:val="decimal" w:pos="1519"/>
              </w:tabs>
              <w:spacing w:line="240" w:lineRule="auto"/>
              <w:ind w:left="-43" w:right="-86"/>
              <w:rPr>
                <w:sz w:val="20"/>
              </w:rPr>
            </w:pPr>
          </w:p>
        </w:tc>
        <w:tc>
          <w:tcPr>
            <w:tcW w:w="1127" w:type="dxa"/>
            <w:gridSpan w:val="2"/>
            <w:shd w:val="clear" w:color="auto" w:fill="auto"/>
            <w:vAlign w:val="bottom"/>
          </w:tcPr>
          <w:p w14:paraId="7BF0289A" w14:textId="77777777" w:rsidR="00070BAC" w:rsidRPr="00532E14" w:rsidRDefault="00070BAC" w:rsidP="004237AA">
            <w:pPr>
              <w:pStyle w:val="acctfourfigures"/>
              <w:tabs>
                <w:tab w:val="clear" w:pos="765"/>
                <w:tab w:val="decimal" w:pos="883"/>
              </w:tabs>
              <w:spacing w:line="240" w:lineRule="auto"/>
              <w:ind w:left="-43" w:right="-86"/>
              <w:rPr>
                <w:sz w:val="20"/>
              </w:rPr>
            </w:pPr>
            <w:r w:rsidRPr="00532E14">
              <w:rPr>
                <w:sz w:val="20"/>
              </w:rPr>
              <w:t>64,049</w:t>
            </w:r>
          </w:p>
        </w:tc>
      </w:tr>
      <w:tr w:rsidR="00070BAC" w:rsidRPr="00532E14" w14:paraId="6F8F3106" w14:textId="77777777" w:rsidTr="00532E14">
        <w:trPr>
          <w:trHeight w:val="20"/>
        </w:trPr>
        <w:tc>
          <w:tcPr>
            <w:tcW w:w="2340" w:type="dxa"/>
            <w:shd w:val="clear" w:color="auto" w:fill="auto"/>
          </w:tcPr>
          <w:p w14:paraId="4568A48E" w14:textId="77777777" w:rsidR="00070BAC" w:rsidRPr="00532E14" w:rsidRDefault="00070BAC" w:rsidP="00AF0CAB">
            <w:pPr>
              <w:spacing w:line="240" w:lineRule="auto"/>
              <w:ind w:left="160" w:right="-90" w:hanging="270"/>
              <w:rPr>
                <w:sz w:val="20"/>
              </w:rPr>
            </w:pPr>
            <w:r w:rsidRPr="00532E14">
              <w:rPr>
                <w:sz w:val="20"/>
              </w:rPr>
              <w:t xml:space="preserve">  Derivative assets - interest rate swap</w:t>
            </w:r>
          </w:p>
        </w:tc>
        <w:tc>
          <w:tcPr>
            <w:tcW w:w="1260" w:type="dxa"/>
            <w:shd w:val="clear" w:color="auto" w:fill="auto"/>
            <w:vAlign w:val="bottom"/>
          </w:tcPr>
          <w:p w14:paraId="5A7DC888" w14:textId="77777777" w:rsidR="00070BAC" w:rsidRPr="00532E14" w:rsidRDefault="00070BAC" w:rsidP="004237AA">
            <w:pPr>
              <w:pStyle w:val="acctfourfigures"/>
              <w:tabs>
                <w:tab w:val="clear" w:pos="765"/>
                <w:tab w:val="decimal" w:pos="974"/>
              </w:tabs>
              <w:spacing w:line="240" w:lineRule="auto"/>
              <w:ind w:left="-43" w:right="-86"/>
              <w:rPr>
                <w:sz w:val="20"/>
              </w:rPr>
            </w:pPr>
            <w:r w:rsidRPr="00532E14">
              <w:rPr>
                <w:sz w:val="20"/>
              </w:rPr>
              <w:t>38,855</w:t>
            </w:r>
          </w:p>
        </w:tc>
        <w:tc>
          <w:tcPr>
            <w:tcW w:w="2250" w:type="dxa"/>
            <w:shd w:val="clear" w:color="auto" w:fill="auto"/>
            <w:vAlign w:val="bottom"/>
          </w:tcPr>
          <w:p w14:paraId="2682E74B" w14:textId="77777777" w:rsidR="00070BAC" w:rsidRPr="00532E14" w:rsidRDefault="00070BAC" w:rsidP="004237AA">
            <w:pPr>
              <w:pStyle w:val="acctfourfigures"/>
              <w:tabs>
                <w:tab w:val="clear" w:pos="765"/>
                <w:tab w:val="decimal" w:pos="1695"/>
              </w:tabs>
              <w:spacing w:line="240" w:lineRule="auto"/>
              <w:ind w:left="-43" w:right="-105"/>
              <w:rPr>
                <w:sz w:val="20"/>
              </w:rPr>
            </w:pPr>
            <w:r w:rsidRPr="00532E14">
              <w:rPr>
                <w:sz w:val="20"/>
              </w:rPr>
              <w:t>-</w:t>
            </w:r>
          </w:p>
        </w:tc>
        <w:tc>
          <w:tcPr>
            <w:tcW w:w="2430" w:type="dxa"/>
            <w:vAlign w:val="bottom"/>
          </w:tcPr>
          <w:p w14:paraId="06EFF294" w14:textId="77777777" w:rsidR="00070BAC" w:rsidRPr="00532E14" w:rsidRDefault="00070BAC" w:rsidP="004237AA">
            <w:pPr>
              <w:pStyle w:val="acctfourfigures"/>
              <w:tabs>
                <w:tab w:val="clear" w:pos="765"/>
                <w:tab w:val="decimal" w:pos="1695"/>
              </w:tabs>
              <w:spacing w:line="240" w:lineRule="auto"/>
              <w:ind w:left="-43" w:right="-105"/>
              <w:rPr>
                <w:sz w:val="20"/>
              </w:rPr>
            </w:pPr>
            <w:r w:rsidRPr="00532E14">
              <w:rPr>
                <w:sz w:val="20"/>
              </w:rPr>
              <w:t>-</w:t>
            </w:r>
          </w:p>
        </w:tc>
        <w:tc>
          <w:tcPr>
            <w:tcW w:w="1350" w:type="dxa"/>
            <w:vAlign w:val="bottom"/>
          </w:tcPr>
          <w:p w14:paraId="3E39D26F" w14:textId="77777777" w:rsidR="00070BAC" w:rsidRPr="00532E14" w:rsidRDefault="00070BAC" w:rsidP="004237AA">
            <w:pPr>
              <w:pStyle w:val="acctfourfigures"/>
              <w:tabs>
                <w:tab w:val="clear" w:pos="765"/>
                <w:tab w:val="decimal" w:pos="1060"/>
              </w:tabs>
              <w:spacing w:line="240" w:lineRule="auto"/>
              <w:ind w:left="-43" w:right="-105"/>
              <w:rPr>
                <w:sz w:val="20"/>
              </w:rPr>
            </w:pPr>
            <w:r w:rsidRPr="00532E14">
              <w:rPr>
                <w:sz w:val="20"/>
              </w:rPr>
              <w:t>38,855</w:t>
            </w:r>
          </w:p>
        </w:tc>
        <w:tc>
          <w:tcPr>
            <w:tcW w:w="275" w:type="dxa"/>
            <w:shd w:val="clear" w:color="auto" w:fill="auto"/>
            <w:vAlign w:val="bottom"/>
          </w:tcPr>
          <w:p w14:paraId="4B4ACEC8" w14:textId="77777777" w:rsidR="00070BAC" w:rsidRPr="00532E14" w:rsidRDefault="00070BAC" w:rsidP="00532E14">
            <w:pPr>
              <w:pStyle w:val="Index1"/>
              <w:jc w:val="left"/>
              <w:rPr>
                <w:rFonts w:ascii="Times New Roman" w:hAnsi="Times New Roman" w:cs="Times New Roman"/>
                <w:sz w:val="20"/>
                <w:szCs w:val="20"/>
              </w:rPr>
            </w:pPr>
          </w:p>
        </w:tc>
        <w:tc>
          <w:tcPr>
            <w:tcW w:w="270" w:type="dxa"/>
            <w:vAlign w:val="bottom"/>
          </w:tcPr>
          <w:p w14:paraId="0FEB9C0F" w14:textId="77777777" w:rsidR="00070BAC" w:rsidRPr="00532E14" w:rsidRDefault="00070BAC" w:rsidP="00532E14">
            <w:pPr>
              <w:pStyle w:val="acctfourfigures"/>
              <w:tabs>
                <w:tab w:val="clear" w:pos="765"/>
                <w:tab w:val="decimal" w:pos="595"/>
              </w:tabs>
              <w:spacing w:line="240" w:lineRule="auto"/>
              <w:ind w:left="-43" w:right="-86"/>
              <w:rPr>
                <w:sz w:val="20"/>
              </w:rPr>
            </w:pPr>
          </w:p>
        </w:tc>
        <w:tc>
          <w:tcPr>
            <w:tcW w:w="901" w:type="dxa"/>
            <w:vAlign w:val="bottom"/>
          </w:tcPr>
          <w:p w14:paraId="5CCEB746" w14:textId="77777777" w:rsidR="00070BAC" w:rsidRPr="004237AA" w:rsidRDefault="00070BAC" w:rsidP="004237AA">
            <w:pPr>
              <w:pStyle w:val="acctfourfigures"/>
              <w:tabs>
                <w:tab w:val="clear" w:pos="765"/>
                <w:tab w:val="decimal" w:pos="430"/>
              </w:tabs>
              <w:spacing w:line="240" w:lineRule="auto"/>
              <w:ind w:left="-43" w:right="-86"/>
              <w:rPr>
                <w:sz w:val="20"/>
                <w:lang w:val="en-US" w:eastAsia="zh-CN" w:bidi="th-TH"/>
              </w:rPr>
            </w:pPr>
            <w:r w:rsidRPr="004237AA">
              <w:rPr>
                <w:sz w:val="20"/>
                <w:lang w:val="en-US" w:eastAsia="zh-CN" w:bidi="th-TH"/>
              </w:rPr>
              <w:t>-</w:t>
            </w:r>
          </w:p>
        </w:tc>
        <w:tc>
          <w:tcPr>
            <w:tcW w:w="271" w:type="dxa"/>
            <w:vAlign w:val="bottom"/>
          </w:tcPr>
          <w:p w14:paraId="0159F1BE" w14:textId="77777777" w:rsidR="00070BAC" w:rsidRPr="00532E14" w:rsidRDefault="00070BAC" w:rsidP="00532E14">
            <w:pPr>
              <w:pStyle w:val="Index1"/>
              <w:tabs>
                <w:tab w:val="decimal" w:pos="970"/>
                <w:tab w:val="decimal" w:pos="1519"/>
              </w:tabs>
              <w:jc w:val="left"/>
              <w:rPr>
                <w:rFonts w:ascii="Times New Roman" w:hAnsi="Times New Roman" w:cs="Times New Roman"/>
                <w:sz w:val="20"/>
                <w:szCs w:val="20"/>
                <w:lang w:val="en-GB" w:bidi="ar-SA"/>
              </w:rPr>
            </w:pPr>
          </w:p>
        </w:tc>
        <w:tc>
          <w:tcPr>
            <w:tcW w:w="900" w:type="dxa"/>
            <w:vAlign w:val="bottom"/>
          </w:tcPr>
          <w:p w14:paraId="729BBC6B" w14:textId="77777777" w:rsidR="00070BAC" w:rsidRPr="00532E14" w:rsidRDefault="00070BAC" w:rsidP="004237AA">
            <w:pPr>
              <w:pStyle w:val="acctfourfigures"/>
              <w:tabs>
                <w:tab w:val="clear" w:pos="765"/>
                <w:tab w:val="decimal" w:pos="675"/>
              </w:tabs>
              <w:spacing w:line="240" w:lineRule="auto"/>
              <w:ind w:left="-43" w:right="-105"/>
              <w:rPr>
                <w:sz w:val="20"/>
              </w:rPr>
            </w:pPr>
            <w:r w:rsidRPr="00532E14">
              <w:rPr>
                <w:sz w:val="20"/>
              </w:rPr>
              <w:t>38,855</w:t>
            </w:r>
          </w:p>
        </w:tc>
        <w:tc>
          <w:tcPr>
            <w:tcW w:w="270" w:type="dxa"/>
            <w:vAlign w:val="bottom"/>
          </w:tcPr>
          <w:p w14:paraId="5B985021" w14:textId="77777777" w:rsidR="00070BAC" w:rsidRPr="00532E14" w:rsidRDefault="00070BAC" w:rsidP="00532E14">
            <w:pPr>
              <w:tabs>
                <w:tab w:val="decimal" w:pos="595"/>
                <w:tab w:val="decimal" w:pos="970"/>
                <w:tab w:val="decimal" w:pos="1519"/>
              </w:tabs>
              <w:spacing w:line="240" w:lineRule="auto"/>
              <w:ind w:left="-43" w:right="-86"/>
              <w:rPr>
                <w:sz w:val="20"/>
              </w:rPr>
            </w:pPr>
          </w:p>
        </w:tc>
        <w:tc>
          <w:tcPr>
            <w:tcW w:w="1167" w:type="dxa"/>
            <w:vAlign w:val="bottom"/>
          </w:tcPr>
          <w:p w14:paraId="7D46DFB8" w14:textId="77777777" w:rsidR="00070BAC" w:rsidRPr="00532E14" w:rsidRDefault="00070BAC" w:rsidP="004237AA">
            <w:pPr>
              <w:pStyle w:val="acctfourfigures"/>
              <w:tabs>
                <w:tab w:val="clear" w:pos="765"/>
                <w:tab w:val="decimal" w:pos="677"/>
              </w:tabs>
              <w:spacing w:line="240" w:lineRule="auto"/>
              <w:ind w:left="-43" w:right="-105"/>
              <w:rPr>
                <w:sz w:val="20"/>
              </w:rPr>
            </w:pPr>
            <w:r w:rsidRPr="00532E14">
              <w:rPr>
                <w:sz w:val="20"/>
              </w:rPr>
              <w:t>-</w:t>
            </w:r>
          </w:p>
        </w:tc>
        <w:tc>
          <w:tcPr>
            <w:tcW w:w="236" w:type="dxa"/>
            <w:vAlign w:val="bottom"/>
          </w:tcPr>
          <w:p w14:paraId="23019EF7" w14:textId="77777777" w:rsidR="00070BAC" w:rsidRPr="00532E14" w:rsidRDefault="00070BAC" w:rsidP="00532E14">
            <w:pPr>
              <w:pStyle w:val="acctfourfigures"/>
              <w:tabs>
                <w:tab w:val="clear" w:pos="765"/>
                <w:tab w:val="decimal" w:pos="595"/>
                <w:tab w:val="decimal" w:pos="970"/>
                <w:tab w:val="decimal" w:pos="1519"/>
              </w:tabs>
              <w:spacing w:line="240" w:lineRule="auto"/>
              <w:ind w:left="-43" w:right="-86"/>
              <w:rPr>
                <w:sz w:val="20"/>
              </w:rPr>
            </w:pPr>
          </w:p>
        </w:tc>
        <w:tc>
          <w:tcPr>
            <w:tcW w:w="1127" w:type="dxa"/>
            <w:gridSpan w:val="2"/>
            <w:shd w:val="clear" w:color="auto" w:fill="auto"/>
            <w:vAlign w:val="bottom"/>
          </w:tcPr>
          <w:p w14:paraId="103C2CCB" w14:textId="77777777" w:rsidR="00070BAC" w:rsidRPr="00532E14" w:rsidRDefault="00070BAC" w:rsidP="004237AA">
            <w:pPr>
              <w:pStyle w:val="acctfourfigures"/>
              <w:tabs>
                <w:tab w:val="clear" w:pos="765"/>
                <w:tab w:val="decimal" w:pos="883"/>
              </w:tabs>
              <w:spacing w:line="240" w:lineRule="auto"/>
              <w:ind w:left="-43" w:right="-86"/>
              <w:rPr>
                <w:sz w:val="20"/>
              </w:rPr>
            </w:pPr>
            <w:r w:rsidRPr="00532E14">
              <w:rPr>
                <w:sz w:val="20"/>
              </w:rPr>
              <w:t>38,855</w:t>
            </w:r>
          </w:p>
        </w:tc>
      </w:tr>
      <w:tr w:rsidR="00070BAC" w:rsidRPr="00532E14" w14:paraId="01F8E639" w14:textId="77777777" w:rsidTr="00532E14">
        <w:trPr>
          <w:trHeight w:val="227"/>
        </w:trPr>
        <w:tc>
          <w:tcPr>
            <w:tcW w:w="2340" w:type="dxa"/>
            <w:shd w:val="clear" w:color="auto" w:fill="auto"/>
            <w:vAlign w:val="bottom"/>
          </w:tcPr>
          <w:p w14:paraId="7B0252A4" w14:textId="77777777" w:rsidR="00070BAC" w:rsidRPr="00532E14" w:rsidRDefault="00070BAC" w:rsidP="001B3EB9">
            <w:pPr>
              <w:spacing w:line="240" w:lineRule="auto"/>
              <w:ind w:left="-19" w:right="-90"/>
              <w:rPr>
                <w:b/>
                <w:bCs/>
                <w:i/>
                <w:iCs/>
                <w:sz w:val="20"/>
              </w:rPr>
            </w:pPr>
          </w:p>
        </w:tc>
        <w:tc>
          <w:tcPr>
            <w:tcW w:w="12707" w:type="dxa"/>
            <w:gridSpan w:val="14"/>
            <w:shd w:val="clear" w:color="auto" w:fill="auto"/>
            <w:vAlign w:val="bottom"/>
          </w:tcPr>
          <w:p w14:paraId="23294997" w14:textId="77777777" w:rsidR="00070BAC" w:rsidRPr="004237AA" w:rsidRDefault="00070BAC" w:rsidP="004237AA">
            <w:pPr>
              <w:pStyle w:val="acctfourfigures"/>
              <w:tabs>
                <w:tab w:val="clear" w:pos="765"/>
                <w:tab w:val="decimal" w:pos="883"/>
              </w:tabs>
              <w:spacing w:line="240" w:lineRule="auto"/>
              <w:ind w:left="-43" w:right="-86"/>
              <w:rPr>
                <w:sz w:val="20"/>
              </w:rPr>
            </w:pPr>
          </w:p>
        </w:tc>
      </w:tr>
      <w:tr w:rsidR="001B3EB9" w:rsidRPr="00532E14" w14:paraId="3539A46C" w14:textId="77777777" w:rsidTr="00532E14">
        <w:trPr>
          <w:trHeight w:val="20"/>
        </w:trPr>
        <w:tc>
          <w:tcPr>
            <w:tcW w:w="2340" w:type="dxa"/>
            <w:shd w:val="clear" w:color="auto" w:fill="auto"/>
          </w:tcPr>
          <w:p w14:paraId="3399F381" w14:textId="08A2011F" w:rsidR="001B3EB9" w:rsidRPr="00532E14" w:rsidRDefault="001B3EB9" w:rsidP="001B3EB9">
            <w:pPr>
              <w:spacing w:line="240" w:lineRule="auto"/>
              <w:ind w:left="160" w:right="-90" w:hanging="180"/>
              <w:rPr>
                <w:sz w:val="20"/>
              </w:rPr>
            </w:pPr>
            <w:r w:rsidRPr="00532E14">
              <w:rPr>
                <w:b/>
                <w:bCs/>
                <w:i/>
                <w:iCs/>
                <w:sz w:val="20"/>
              </w:rPr>
              <w:t>Financial liabilities</w:t>
            </w:r>
          </w:p>
        </w:tc>
        <w:tc>
          <w:tcPr>
            <w:tcW w:w="1260" w:type="dxa"/>
            <w:shd w:val="clear" w:color="auto" w:fill="auto"/>
            <w:vAlign w:val="bottom"/>
          </w:tcPr>
          <w:p w14:paraId="341F679E" w14:textId="77777777" w:rsidR="001B3EB9" w:rsidRPr="00532E14" w:rsidRDefault="001B3EB9" w:rsidP="00532E14">
            <w:pPr>
              <w:pStyle w:val="acctfourfigures"/>
              <w:tabs>
                <w:tab w:val="clear" w:pos="765"/>
                <w:tab w:val="decimal" w:pos="610"/>
              </w:tabs>
              <w:spacing w:line="240" w:lineRule="auto"/>
              <w:ind w:left="-43" w:right="-86"/>
              <w:rPr>
                <w:sz w:val="20"/>
              </w:rPr>
            </w:pPr>
          </w:p>
        </w:tc>
        <w:tc>
          <w:tcPr>
            <w:tcW w:w="2250" w:type="dxa"/>
            <w:shd w:val="clear" w:color="auto" w:fill="auto"/>
            <w:vAlign w:val="bottom"/>
          </w:tcPr>
          <w:p w14:paraId="33D6E460" w14:textId="77777777" w:rsidR="001B3EB9" w:rsidRPr="00532E14" w:rsidRDefault="001B3EB9" w:rsidP="00532E14">
            <w:pPr>
              <w:pStyle w:val="acctfourfigures"/>
              <w:tabs>
                <w:tab w:val="clear" w:pos="765"/>
                <w:tab w:val="left" w:pos="712"/>
                <w:tab w:val="left" w:pos="1279"/>
                <w:tab w:val="decimal" w:pos="1785"/>
              </w:tabs>
              <w:spacing w:line="240" w:lineRule="auto"/>
              <w:ind w:right="-86"/>
              <w:rPr>
                <w:sz w:val="20"/>
              </w:rPr>
            </w:pPr>
          </w:p>
        </w:tc>
        <w:tc>
          <w:tcPr>
            <w:tcW w:w="2430" w:type="dxa"/>
            <w:vAlign w:val="bottom"/>
          </w:tcPr>
          <w:p w14:paraId="560417C2" w14:textId="77777777" w:rsidR="001B3EB9" w:rsidRPr="00532E14" w:rsidRDefault="001B3EB9" w:rsidP="00532E14">
            <w:pPr>
              <w:pStyle w:val="acctfourfigures"/>
              <w:tabs>
                <w:tab w:val="clear" w:pos="765"/>
                <w:tab w:val="decimal" w:pos="1692"/>
              </w:tabs>
              <w:spacing w:line="240" w:lineRule="auto"/>
              <w:ind w:left="-43" w:right="-86"/>
              <w:rPr>
                <w:sz w:val="20"/>
              </w:rPr>
            </w:pPr>
          </w:p>
        </w:tc>
        <w:tc>
          <w:tcPr>
            <w:tcW w:w="1350" w:type="dxa"/>
            <w:vAlign w:val="bottom"/>
          </w:tcPr>
          <w:p w14:paraId="761041FE" w14:textId="77777777" w:rsidR="001B3EB9" w:rsidRPr="00532E14" w:rsidRDefault="001B3EB9" w:rsidP="004237AA">
            <w:pPr>
              <w:pStyle w:val="acctfourfigures"/>
              <w:tabs>
                <w:tab w:val="clear" w:pos="765"/>
                <w:tab w:val="decimal" w:pos="1060"/>
              </w:tabs>
              <w:spacing w:line="240" w:lineRule="auto"/>
              <w:ind w:left="-43" w:right="-105"/>
              <w:rPr>
                <w:sz w:val="20"/>
              </w:rPr>
            </w:pPr>
          </w:p>
        </w:tc>
        <w:tc>
          <w:tcPr>
            <w:tcW w:w="275" w:type="dxa"/>
            <w:shd w:val="clear" w:color="auto" w:fill="auto"/>
            <w:vAlign w:val="bottom"/>
          </w:tcPr>
          <w:p w14:paraId="68C0A947" w14:textId="77777777" w:rsidR="001B3EB9" w:rsidRPr="00532E14" w:rsidRDefault="001B3EB9" w:rsidP="00532E14">
            <w:pPr>
              <w:pStyle w:val="acctfourfigures"/>
              <w:tabs>
                <w:tab w:val="clear" w:pos="765"/>
                <w:tab w:val="decimal" w:pos="864"/>
              </w:tabs>
              <w:spacing w:line="240" w:lineRule="auto"/>
              <w:ind w:left="-43" w:right="-86"/>
              <w:rPr>
                <w:sz w:val="20"/>
                <w:lang w:bidi="th-TH"/>
              </w:rPr>
            </w:pPr>
          </w:p>
        </w:tc>
        <w:tc>
          <w:tcPr>
            <w:tcW w:w="270" w:type="dxa"/>
            <w:vAlign w:val="bottom"/>
          </w:tcPr>
          <w:p w14:paraId="422AFA4F" w14:textId="77777777" w:rsidR="001B3EB9" w:rsidRPr="00532E14" w:rsidRDefault="001B3EB9" w:rsidP="00532E14">
            <w:pPr>
              <w:pStyle w:val="acctfourfigures"/>
              <w:tabs>
                <w:tab w:val="clear" w:pos="765"/>
                <w:tab w:val="decimal" w:pos="595"/>
              </w:tabs>
              <w:spacing w:line="240" w:lineRule="auto"/>
              <w:ind w:left="-43" w:right="-86"/>
              <w:rPr>
                <w:sz w:val="20"/>
              </w:rPr>
            </w:pPr>
          </w:p>
        </w:tc>
        <w:tc>
          <w:tcPr>
            <w:tcW w:w="901" w:type="dxa"/>
            <w:vAlign w:val="bottom"/>
          </w:tcPr>
          <w:p w14:paraId="05D189A9" w14:textId="77777777" w:rsidR="001B3EB9" w:rsidRPr="00532E14" w:rsidRDefault="001B3EB9" w:rsidP="00532E14">
            <w:pPr>
              <w:pStyle w:val="acctfourfigures"/>
              <w:tabs>
                <w:tab w:val="clear" w:pos="765"/>
                <w:tab w:val="decimal" w:pos="430"/>
              </w:tabs>
              <w:spacing w:line="240" w:lineRule="auto"/>
              <w:ind w:right="-86"/>
              <w:rPr>
                <w:sz w:val="20"/>
              </w:rPr>
            </w:pPr>
          </w:p>
        </w:tc>
        <w:tc>
          <w:tcPr>
            <w:tcW w:w="271" w:type="dxa"/>
            <w:vAlign w:val="bottom"/>
          </w:tcPr>
          <w:p w14:paraId="529ACD85" w14:textId="77777777" w:rsidR="001B3EB9" w:rsidRPr="00532E14" w:rsidRDefault="001B3EB9" w:rsidP="00532E14">
            <w:pPr>
              <w:pStyle w:val="acctfourfigures"/>
              <w:tabs>
                <w:tab w:val="clear" w:pos="765"/>
                <w:tab w:val="decimal" w:pos="595"/>
              </w:tabs>
              <w:spacing w:line="240" w:lineRule="auto"/>
              <w:ind w:left="-43" w:right="-86"/>
              <w:rPr>
                <w:sz w:val="20"/>
              </w:rPr>
            </w:pPr>
          </w:p>
        </w:tc>
        <w:tc>
          <w:tcPr>
            <w:tcW w:w="900" w:type="dxa"/>
            <w:vAlign w:val="bottom"/>
          </w:tcPr>
          <w:p w14:paraId="17CB38D7" w14:textId="77777777" w:rsidR="001B3EB9" w:rsidRPr="00532E14" w:rsidRDefault="001B3EB9" w:rsidP="00532E14">
            <w:pPr>
              <w:pStyle w:val="acctfourfigures"/>
              <w:tabs>
                <w:tab w:val="clear" w:pos="765"/>
                <w:tab w:val="decimal" w:pos="430"/>
              </w:tabs>
              <w:spacing w:line="240" w:lineRule="auto"/>
              <w:ind w:right="-198"/>
              <w:rPr>
                <w:sz w:val="20"/>
              </w:rPr>
            </w:pPr>
          </w:p>
        </w:tc>
        <w:tc>
          <w:tcPr>
            <w:tcW w:w="270" w:type="dxa"/>
            <w:vAlign w:val="bottom"/>
          </w:tcPr>
          <w:p w14:paraId="6A505B8E" w14:textId="77777777" w:rsidR="001B3EB9" w:rsidRPr="00532E14" w:rsidRDefault="001B3EB9" w:rsidP="00532E14">
            <w:pPr>
              <w:tabs>
                <w:tab w:val="decimal" w:pos="595"/>
              </w:tabs>
              <w:spacing w:line="240" w:lineRule="auto"/>
              <w:ind w:left="-43" w:right="-86"/>
              <w:rPr>
                <w:sz w:val="20"/>
              </w:rPr>
            </w:pPr>
          </w:p>
        </w:tc>
        <w:tc>
          <w:tcPr>
            <w:tcW w:w="1167" w:type="dxa"/>
            <w:vAlign w:val="bottom"/>
          </w:tcPr>
          <w:p w14:paraId="27D5536B" w14:textId="77777777" w:rsidR="001B3EB9" w:rsidRPr="00532E14" w:rsidRDefault="001B3EB9" w:rsidP="00532E14">
            <w:pPr>
              <w:tabs>
                <w:tab w:val="decimal" w:pos="880"/>
              </w:tabs>
              <w:spacing w:line="240" w:lineRule="auto"/>
              <w:ind w:right="-86"/>
              <w:rPr>
                <w:sz w:val="20"/>
              </w:rPr>
            </w:pPr>
          </w:p>
        </w:tc>
        <w:tc>
          <w:tcPr>
            <w:tcW w:w="236" w:type="dxa"/>
            <w:vAlign w:val="bottom"/>
          </w:tcPr>
          <w:p w14:paraId="3DEDFAE0" w14:textId="77777777" w:rsidR="001B3EB9" w:rsidRPr="00532E14" w:rsidRDefault="001B3EB9" w:rsidP="00532E14">
            <w:pPr>
              <w:pStyle w:val="acctfourfigures"/>
              <w:tabs>
                <w:tab w:val="clear" w:pos="765"/>
                <w:tab w:val="decimal" w:pos="595"/>
              </w:tabs>
              <w:spacing w:line="240" w:lineRule="auto"/>
              <w:ind w:left="-43" w:right="-86"/>
              <w:rPr>
                <w:sz w:val="20"/>
              </w:rPr>
            </w:pPr>
          </w:p>
        </w:tc>
        <w:tc>
          <w:tcPr>
            <w:tcW w:w="1127" w:type="dxa"/>
            <w:gridSpan w:val="2"/>
            <w:shd w:val="clear" w:color="auto" w:fill="auto"/>
            <w:vAlign w:val="bottom"/>
          </w:tcPr>
          <w:p w14:paraId="6DBE3665" w14:textId="77777777" w:rsidR="001B3EB9" w:rsidRPr="00532E14" w:rsidRDefault="001B3EB9" w:rsidP="004237AA">
            <w:pPr>
              <w:pStyle w:val="acctfourfigures"/>
              <w:tabs>
                <w:tab w:val="clear" w:pos="765"/>
                <w:tab w:val="decimal" w:pos="876"/>
              </w:tabs>
              <w:spacing w:line="240" w:lineRule="auto"/>
              <w:ind w:left="-43" w:right="-86"/>
              <w:rPr>
                <w:sz w:val="20"/>
              </w:rPr>
            </w:pPr>
          </w:p>
        </w:tc>
      </w:tr>
      <w:tr w:rsidR="00F635D5" w:rsidRPr="00532E14" w14:paraId="1FFF2F00" w14:textId="77777777" w:rsidTr="00532E14">
        <w:trPr>
          <w:trHeight w:val="20"/>
        </w:trPr>
        <w:tc>
          <w:tcPr>
            <w:tcW w:w="2340" w:type="dxa"/>
            <w:shd w:val="clear" w:color="auto" w:fill="auto"/>
          </w:tcPr>
          <w:p w14:paraId="78C14650" w14:textId="4A11BB82" w:rsidR="00F635D5" w:rsidRPr="00532E14" w:rsidRDefault="00F635D5" w:rsidP="00F635D5">
            <w:pPr>
              <w:spacing w:line="240" w:lineRule="auto"/>
              <w:ind w:left="160" w:right="-90" w:hanging="180"/>
              <w:rPr>
                <w:sz w:val="20"/>
              </w:rPr>
            </w:pPr>
            <w:r w:rsidRPr="00532E14">
              <w:rPr>
                <w:sz w:val="20"/>
                <w:lang w:val="en-US" w:bidi="th-TH"/>
              </w:rPr>
              <w:t>Current portion of lo</w:t>
            </w:r>
            <w:r w:rsidRPr="00532E14">
              <w:rPr>
                <w:sz w:val="20"/>
              </w:rPr>
              <w:t>ng-term loans from financial institution</w:t>
            </w:r>
          </w:p>
        </w:tc>
        <w:tc>
          <w:tcPr>
            <w:tcW w:w="1260" w:type="dxa"/>
            <w:shd w:val="clear" w:color="auto" w:fill="auto"/>
            <w:vAlign w:val="bottom"/>
          </w:tcPr>
          <w:p w14:paraId="29B36A38" w14:textId="11CA6721" w:rsidR="00F635D5" w:rsidRPr="00532E14" w:rsidRDefault="00F635D5" w:rsidP="004237AA">
            <w:pPr>
              <w:pStyle w:val="acctfourfigures"/>
              <w:tabs>
                <w:tab w:val="clear" w:pos="765"/>
                <w:tab w:val="decimal" w:pos="700"/>
              </w:tabs>
              <w:spacing w:line="240" w:lineRule="auto"/>
              <w:ind w:right="-86"/>
              <w:rPr>
                <w:sz w:val="20"/>
              </w:rPr>
            </w:pPr>
            <w:r w:rsidRPr="00532E14">
              <w:rPr>
                <w:sz w:val="20"/>
              </w:rPr>
              <w:t>-</w:t>
            </w:r>
          </w:p>
        </w:tc>
        <w:tc>
          <w:tcPr>
            <w:tcW w:w="2250" w:type="dxa"/>
            <w:shd w:val="clear" w:color="auto" w:fill="auto"/>
            <w:vAlign w:val="bottom"/>
          </w:tcPr>
          <w:p w14:paraId="62FEA342" w14:textId="1CE31B1B" w:rsidR="00F635D5" w:rsidRPr="00532E14" w:rsidRDefault="00F635D5" w:rsidP="004237AA">
            <w:pPr>
              <w:pStyle w:val="acctfourfigures"/>
              <w:tabs>
                <w:tab w:val="clear" w:pos="765"/>
                <w:tab w:val="decimal" w:pos="1965"/>
              </w:tabs>
              <w:spacing w:line="240" w:lineRule="auto"/>
              <w:ind w:left="-43" w:right="-105"/>
              <w:rPr>
                <w:sz w:val="20"/>
              </w:rPr>
            </w:pPr>
            <w:r w:rsidRPr="00532E14">
              <w:rPr>
                <w:sz w:val="20"/>
              </w:rPr>
              <w:t>(2,671)</w:t>
            </w:r>
          </w:p>
        </w:tc>
        <w:tc>
          <w:tcPr>
            <w:tcW w:w="2430" w:type="dxa"/>
            <w:vAlign w:val="bottom"/>
          </w:tcPr>
          <w:p w14:paraId="5DCA0EAA" w14:textId="4F93A48A" w:rsidR="00F635D5" w:rsidRPr="00532E14" w:rsidRDefault="00F635D5" w:rsidP="004237AA">
            <w:pPr>
              <w:pStyle w:val="acctfourfigures"/>
              <w:tabs>
                <w:tab w:val="clear" w:pos="765"/>
                <w:tab w:val="decimal" w:pos="1965"/>
              </w:tabs>
              <w:spacing w:line="240" w:lineRule="auto"/>
              <w:ind w:left="-43" w:right="-105"/>
              <w:rPr>
                <w:sz w:val="20"/>
              </w:rPr>
            </w:pPr>
            <w:r w:rsidRPr="00532E14">
              <w:rPr>
                <w:sz w:val="20"/>
              </w:rPr>
              <w:t>31,264,343</w:t>
            </w:r>
          </w:p>
        </w:tc>
        <w:tc>
          <w:tcPr>
            <w:tcW w:w="1350" w:type="dxa"/>
            <w:vAlign w:val="bottom"/>
          </w:tcPr>
          <w:p w14:paraId="2BA17AFB" w14:textId="6E1C11C7" w:rsidR="00F635D5" w:rsidRPr="00532E14" w:rsidRDefault="00F635D5" w:rsidP="004237AA">
            <w:pPr>
              <w:pStyle w:val="acctfourfigures"/>
              <w:tabs>
                <w:tab w:val="clear" w:pos="765"/>
                <w:tab w:val="decimal" w:pos="1060"/>
              </w:tabs>
              <w:spacing w:line="240" w:lineRule="auto"/>
              <w:ind w:left="-43" w:right="-105"/>
              <w:rPr>
                <w:sz w:val="20"/>
              </w:rPr>
            </w:pPr>
            <w:r w:rsidRPr="00532E14">
              <w:rPr>
                <w:sz w:val="20"/>
              </w:rPr>
              <w:t>31,261,672</w:t>
            </w:r>
          </w:p>
        </w:tc>
        <w:tc>
          <w:tcPr>
            <w:tcW w:w="275" w:type="dxa"/>
            <w:shd w:val="clear" w:color="auto" w:fill="auto"/>
            <w:vAlign w:val="bottom"/>
          </w:tcPr>
          <w:p w14:paraId="6CF7C63F" w14:textId="77777777" w:rsidR="00F635D5" w:rsidRPr="00532E14" w:rsidRDefault="00F635D5" w:rsidP="00532E14">
            <w:pPr>
              <w:pStyle w:val="acctfourfigures"/>
              <w:tabs>
                <w:tab w:val="clear" w:pos="765"/>
                <w:tab w:val="decimal" w:pos="864"/>
                <w:tab w:val="decimal" w:pos="1519"/>
              </w:tabs>
              <w:spacing w:line="240" w:lineRule="auto"/>
              <w:ind w:left="-43"/>
              <w:rPr>
                <w:sz w:val="20"/>
              </w:rPr>
            </w:pPr>
          </w:p>
        </w:tc>
        <w:tc>
          <w:tcPr>
            <w:tcW w:w="270" w:type="dxa"/>
            <w:vAlign w:val="bottom"/>
          </w:tcPr>
          <w:p w14:paraId="787D61A2" w14:textId="77777777" w:rsidR="00F635D5" w:rsidRPr="00532E14" w:rsidRDefault="00F635D5" w:rsidP="00532E14">
            <w:pPr>
              <w:pStyle w:val="acctfourfigures"/>
              <w:tabs>
                <w:tab w:val="clear" w:pos="765"/>
                <w:tab w:val="decimal" w:pos="1519"/>
              </w:tabs>
              <w:spacing w:line="240" w:lineRule="auto"/>
              <w:ind w:left="-43"/>
              <w:rPr>
                <w:sz w:val="20"/>
              </w:rPr>
            </w:pPr>
          </w:p>
        </w:tc>
        <w:tc>
          <w:tcPr>
            <w:tcW w:w="901" w:type="dxa"/>
            <w:vAlign w:val="bottom"/>
          </w:tcPr>
          <w:p w14:paraId="7D1782B4" w14:textId="0A33E111" w:rsidR="00F635D5" w:rsidRPr="004237AA" w:rsidRDefault="00F635D5" w:rsidP="004237AA">
            <w:pPr>
              <w:pStyle w:val="acctfourfigures"/>
              <w:tabs>
                <w:tab w:val="clear" w:pos="765"/>
                <w:tab w:val="decimal" w:pos="430"/>
              </w:tabs>
              <w:spacing w:line="240" w:lineRule="auto"/>
              <w:ind w:left="-43" w:right="-86"/>
              <w:rPr>
                <w:sz w:val="20"/>
                <w:lang w:val="en-US" w:eastAsia="zh-CN" w:bidi="th-TH"/>
              </w:rPr>
            </w:pPr>
            <w:r w:rsidRPr="004237AA">
              <w:rPr>
                <w:sz w:val="20"/>
                <w:lang w:val="en-US" w:eastAsia="zh-CN" w:bidi="th-TH"/>
              </w:rPr>
              <w:t>-</w:t>
            </w:r>
          </w:p>
        </w:tc>
        <w:tc>
          <w:tcPr>
            <w:tcW w:w="271" w:type="dxa"/>
            <w:vAlign w:val="bottom"/>
          </w:tcPr>
          <w:p w14:paraId="09FE212A" w14:textId="77777777" w:rsidR="00F635D5" w:rsidRPr="00532E14" w:rsidRDefault="00F635D5" w:rsidP="00532E14">
            <w:pPr>
              <w:pStyle w:val="acctfourfigures"/>
              <w:tabs>
                <w:tab w:val="clear" w:pos="765"/>
                <w:tab w:val="decimal" w:pos="1519"/>
              </w:tabs>
              <w:spacing w:line="240" w:lineRule="auto"/>
              <w:ind w:left="-43"/>
              <w:rPr>
                <w:sz w:val="20"/>
              </w:rPr>
            </w:pPr>
          </w:p>
        </w:tc>
        <w:tc>
          <w:tcPr>
            <w:tcW w:w="900" w:type="dxa"/>
            <w:vAlign w:val="bottom"/>
          </w:tcPr>
          <w:p w14:paraId="754AFFC7" w14:textId="034DF8C2" w:rsidR="00F635D5" w:rsidRPr="00532E14" w:rsidRDefault="00F635D5" w:rsidP="004237AA">
            <w:pPr>
              <w:pStyle w:val="acctfourfigures"/>
              <w:tabs>
                <w:tab w:val="clear" w:pos="765"/>
                <w:tab w:val="decimal" w:pos="403"/>
              </w:tabs>
              <w:spacing w:line="240" w:lineRule="auto"/>
              <w:ind w:left="-43" w:right="-105"/>
              <w:rPr>
                <w:sz w:val="20"/>
              </w:rPr>
            </w:pPr>
            <w:r w:rsidRPr="00532E14">
              <w:rPr>
                <w:sz w:val="20"/>
              </w:rPr>
              <w:t>-</w:t>
            </w:r>
          </w:p>
        </w:tc>
        <w:tc>
          <w:tcPr>
            <w:tcW w:w="270" w:type="dxa"/>
            <w:vAlign w:val="bottom"/>
          </w:tcPr>
          <w:p w14:paraId="594365FC" w14:textId="77777777" w:rsidR="00F635D5" w:rsidRPr="00532E14" w:rsidRDefault="00F635D5" w:rsidP="00532E14">
            <w:pPr>
              <w:tabs>
                <w:tab w:val="decimal" w:pos="1519"/>
              </w:tabs>
              <w:spacing w:line="240" w:lineRule="auto"/>
              <w:ind w:left="-43"/>
              <w:rPr>
                <w:sz w:val="20"/>
              </w:rPr>
            </w:pPr>
          </w:p>
        </w:tc>
        <w:tc>
          <w:tcPr>
            <w:tcW w:w="1167" w:type="dxa"/>
            <w:vAlign w:val="bottom"/>
          </w:tcPr>
          <w:p w14:paraId="09AC5595" w14:textId="614CEB10" w:rsidR="00F635D5" w:rsidRPr="00532E14" w:rsidRDefault="00F635D5" w:rsidP="004237AA">
            <w:pPr>
              <w:pStyle w:val="acctfourfigures"/>
              <w:tabs>
                <w:tab w:val="clear" w:pos="765"/>
                <w:tab w:val="decimal" w:pos="945"/>
              </w:tabs>
              <w:spacing w:line="240" w:lineRule="auto"/>
              <w:ind w:left="-43" w:right="-105"/>
              <w:rPr>
                <w:sz w:val="20"/>
              </w:rPr>
            </w:pPr>
            <w:r w:rsidRPr="00532E14">
              <w:rPr>
                <w:sz w:val="20"/>
              </w:rPr>
              <w:t>31,636,229</w:t>
            </w:r>
          </w:p>
        </w:tc>
        <w:tc>
          <w:tcPr>
            <w:tcW w:w="236" w:type="dxa"/>
            <w:vAlign w:val="bottom"/>
          </w:tcPr>
          <w:p w14:paraId="335BF139" w14:textId="77777777" w:rsidR="00F635D5" w:rsidRPr="00532E14" w:rsidRDefault="00F635D5" w:rsidP="00532E14">
            <w:pPr>
              <w:pStyle w:val="acctfourfigures"/>
              <w:tabs>
                <w:tab w:val="clear" w:pos="765"/>
                <w:tab w:val="decimal" w:pos="1519"/>
              </w:tabs>
              <w:spacing w:line="240" w:lineRule="auto"/>
              <w:ind w:left="-43"/>
              <w:rPr>
                <w:sz w:val="20"/>
              </w:rPr>
            </w:pPr>
          </w:p>
        </w:tc>
        <w:tc>
          <w:tcPr>
            <w:tcW w:w="1127" w:type="dxa"/>
            <w:gridSpan w:val="2"/>
            <w:shd w:val="clear" w:color="auto" w:fill="auto"/>
            <w:vAlign w:val="bottom"/>
          </w:tcPr>
          <w:p w14:paraId="6941E51B" w14:textId="5EE2B4AE" w:rsidR="00F635D5" w:rsidRPr="00532E14" w:rsidRDefault="00F635D5" w:rsidP="004237AA">
            <w:pPr>
              <w:pStyle w:val="acctfourfigures"/>
              <w:tabs>
                <w:tab w:val="clear" w:pos="765"/>
                <w:tab w:val="decimal" w:pos="876"/>
              </w:tabs>
              <w:spacing w:line="240" w:lineRule="auto"/>
              <w:ind w:left="-43" w:right="-86"/>
              <w:rPr>
                <w:sz w:val="20"/>
              </w:rPr>
            </w:pPr>
            <w:r w:rsidRPr="00532E14">
              <w:rPr>
                <w:sz w:val="20"/>
              </w:rPr>
              <w:t>31,636,229</w:t>
            </w:r>
          </w:p>
        </w:tc>
      </w:tr>
      <w:tr w:rsidR="00F635D5" w:rsidRPr="00532E14" w14:paraId="2FE8F733" w14:textId="77777777" w:rsidTr="00532E14">
        <w:trPr>
          <w:trHeight w:val="20"/>
        </w:trPr>
        <w:tc>
          <w:tcPr>
            <w:tcW w:w="2340" w:type="dxa"/>
            <w:shd w:val="clear" w:color="auto" w:fill="auto"/>
          </w:tcPr>
          <w:p w14:paraId="5FCE9F51" w14:textId="6A3DD397" w:rsidR="00F635D5" w:rsidRPr="00532E14" w:rsidRDefault="00072CC1" w:rsidP="00F635D5">
            <w:pPr>
              <w:spacing w:line="240" w:lineRule="auto"/>
              <w:ind w:left="160" w:right="-90" w:hanging="180"/>
              <w:rPr>
                <w:sz w:val="20"/>
              </w:rPr>
            </w:pPr>
            <w:r>
              <w:rPr>
                <w:sz w:val="20"/>
              </w:rPr>
              <w:t>Short-term d</w:t>
            </w:r>
            <w:r w:rsidRPr="00532E14">
              <w:rPr>
                <w:sz w:val="20"/>
              </w:rPr>
              <w:t>erivative</w:t>
            </w:r>
            <w:r w:rsidR="004A00E2">
              <w:rPr>
                <w:sz w:val="20"/>
              </w:rPr>
              <w:t xml:space="preserve"> </w:t>
            </w:r>
            <w:r w:rsidR="004A00E2" w:rsidRPr="00532E14">
              <w:rPr>
                <w:sz w:val="20"/>
              </w:rPr>
              <w:t>liabilities</w:t>
            </w:r>
            <w:r w:rsidR="004A00E2">
              <w:rPr>
                <w:sz w:val="20"/>
              </w:rPr>
              <w:t xml:space="preserve"> - </w:t>
            </w:r>
            <w:r w:rsidR="004A00E2" w:rsidRPr="00532E14">
              <w:rPr>
                <w:sz w:val="20"/>
              </w:rPr>
              <w:t>interest rate swap</w:t>
            </w:r>
          </w:p>
        </w:tc>
        <w:tc>
          <w:tcPr>
            <w:tcW w:w="1260" w:type="dxa"/>
            <w:shd w:val="clear" w:color="auto" w:fill="auto"/>
            <w:vAlign w:val="bottom"/>
          </w:tcPr>
          <w:p w14:paraId="14C2BF38" w14:textId="01C940E8" w:rsidR="00F635D5" w:rsidRPr="00532E14" w:rsidRDefault="00F635D5" w:rsidP="004237AA">
            <w:pPr>
              <w:pStyle w:val="acctfourfigures"/>
              <w:tabs>
                <w:tab w:val="clear" w:pos="765"/>
                <w:tab w:val="decimal" w:pos="974"/>
              </w:tabs>
              <w:spacing w:line="240" w:lineRule="auto"/>
              <w:ind w:left="-43" w:right="-86"/>
              <w:rPr>
                <w:sz w:val="20"/>
              </w:rPr>
            </w:pPr>
            <w:r w:rsidRPr="00532E14">
              <w:rPr>
                <w:sz w:val="20"/>
              </w:rPr>
              <w:t>2,671</w:t>
            </w:r>
          </w:p>
        </w:tc>
        <w:tc>
          <w:tcPr>
            <w:tcW w:w="2250" w:type="dxa"/>
            <w:shd w:val="clear" w:color="auto" w:fill="auto"/>
            <w:vAlign w:val="bottom"/>
          </w:tcPr>
          <w:p w14:paraId="0E2E8430" w14:textId="20CBC685" w:rsidR="00F635D5" w:rsidRPr="00532E14" w:rsidRDefault="00F635D5" w:rsidP="004237AA">
            <w:pPr>
              <w:pStyle w:val="acctfourfigures"/>
              <w:tabs>
                <w:tab w:val="clear" w:pos="765"/>
                <w:tab w:val="decimal" w:pos="1695"/>
              </w:tabs>
              <w:spacing w:line="240" w:lineRule="auto"/>
              <w:ind w:left="-43" w:right="-105"/>
              <w:rPr>
                <w:sz w:val="20"/>
              </w:rPr>
            </w:pPr>
            <w:r w:rsidRPr="00532E14">
              <w:rPr>
                <w:sz w:val="20"/>
              </w:rPr>
              <w:t>-</w:t>
            </w:r>
          </w:p>
        </w:tc>
        <w:tc>
          <w:tcPr>
            <w:tcW w:w="2430" w:type="dxa"/>
            <w:vAlign w:val="bottom"/>
          </w:tcPr>
          <w:p w14:paraId="2991EBCC" w14:textId="448BA5AC" w:rsidR="00F635D5" w:rsidRPr="00532E14" w:rsidRDefault="00F635D5" w:rsidP="004237AA">
            <w:pPr>
              <w:pStyle w:val="acctfourfigures"/>
              <w:tabs>
                <w:tab w:val="clear" w:pos="765"/>
                <w:tab w:val="decimal" w:pos="1695"/>
              </w:tabs>
              <w:spacing w:line="240" w:lineRule="auto"/>
              <w:ind w:left="-43" w:right="-105"/>
              <w:rPr>
                <w:sz w:val="20"/>
              </w:rPr>
            </w:pPr>
            <w:r w:rsidRPr="00532E14">
              <w:rPr>
                <w:sz w:val="20"/>
              </w:rPr>
              <w:t>-</w:t>
            </w:r>
          </w:p>
        </w:tc>
        <w:tc>
          <w:tcPr>
            <w:tcW w:w="1350" w:type="dxa"/>
            <w:vAlign w:val="bottom"/>
          </w:tcPr>
          <w:p w14:paraId="5E0FBA17" w14:textId="3C5FA1A9" w:rsidR="00F635D5" w:rsidRPr="00532E14" w:rsidRDefault="00F635D5" w:rsidP="004237AA">
            <w:pPr>
              <w:pStyle w:val="acctfourfigures"/>
              <w:tabs>
                <w:tab w:val="clear" w:pos="765"/>
                <w:tab w:val="decimal" w:pos="1060"/>
              </w:tabs>
              <w:spacing w:line="240" w:lineRule="auto"/>
              <w:ind w:left="-43" w:right="-105"/>
              <w:rPr>
                <w:sz w:val="20"/>
              </w:rPr>
            </w:pPr>
            <w:r w:rsidRPr="00532E14">
              <w:rPr>
                <w:sz w:val="20"/>
              </w:rPr>
              <w:t>2,671</w:t>
            </w:r>
          </w:p>
        </w:tc>
        <w:tc>
          <w:tcPr>
            <w:tcW w:w="275" w:type="dxa"/>
            <w:shd w:val="clear" w:color="auto" w:fill="auto"/>
            <w:vAlign w:val="bottom"/>
          </w:tcPr>
          <w:p w14:paraId="1C62DB0D" w14:textId="77777777" w:rsidR="00F635D5" w:rsidRPr="00532E14" w:rsidRDefault="00F635D5" w:rsidP="00532E14">
            <w:pPr>
              <w:pStyle w:val="acctfourfigures"/>
              <w:tabs>
                <w:tab w:val="clear" w:pos="765"/>
                <w:tab w:val="decimal" w:pos="864"/>
                <w:tab w:val="decimal" w:pos="1519"/>
              </w:tabs>
              <w:spacing w:line="240" w:lineRule="auto"/>
              <w:ind w:left="-43"/>
              <w:rPr>
                <w:sz w:val="20"/>
              </w:rPr>
            </w:pPr>
          </w:p>
        </w:tc>
        <w:tc>
          <w:tcPr>
            <w:tcW w:w="270" w:type="dxa"/>
            <w:vAlign w:val="bottom"/>
          </w:tcPr>
          <w:p w14:paraId="177A3B45" w14:textId="77777777" w:rsidR="00F635D5" w:rsidRPr="00532E14" w:rsidRDefault="00F635D5" w:rsidP="00532E14">
            <w:pPr>
              <w:pStyle w:val="acctfourfigures"/>
              <w:tabs>
                <w:tab w:val="clear" w:pos="765"/>
                <w:tab w:val="decimal" w:pos="1519"/>
              </w:tabs>
              <w:spacing w:line="240" w:lineRule="auto"/>
              <w:ind w:left="-43"/>
              <w:rPr>
                <w:sz w:val="20"/>
              </w:rPr>
            </w:pPr>
          </w:p>
        </w:tc>
        <w:tc>
          <w:tcPr>
            <w:tcW w:w="901" w:type="dxa"/>
            <w:vAlign w:val="bottom"/>
          </w:tcPr>
          <w:p w14:paraId="47408CB9" w14:textId="220D51D8" w:rsidR="00F635D5" w:rsidRPr="004237AA" w:rsidRDefault="00F635D5" w:rsidP="004237AA">
            <w:pPr>
              <w:pStyle w:val="acctfourfigures"/>
              <w:tabs>
                <w:tab w:val="clear" w:pos="765"/>
                <w:tab w:val="decimal" w:pos="430"/>
              </w:tabs>
              <w:spacing w:line="240" w:lineRule="auto"/>
              <w:ind w:left="-43" w:right="-86"/>
              <w:rPr>
                <w:sz w:val="20"/>
                <w:lang w:val="en-US" w:eastAsia="zh-CN" w:bidi="th-TH"/>
              </w:rPr>
            </w:pPr>
            <w:r w:rsidRPr="004237AA">
              <w:rPr>
                <w:sz w:val="20"/>
                <w:lang w:val="en-US" w:eastAsia="zh-CN" w:bidi="th-TH"/>
              </w:rPr>
              <w:t>-</w:t>
            </w:r>
          </w:p>
        </w:tc>
        <w:tc>
          <w:tcPr>
            <w:tcW w:w="271" w:type="dxa"/>
            <w:vAlign w:val="bottom"/>
          </w:tcPr>
          <w:p w14:paraId="12637A10" w14:textId="77777777" w:rsidR="00F635D5" w:rsidRPr="00532E14" w:rsidRDefault="00F635D5" w:rsidP="00532E14">
            <w:pPr>
              <w:pStyle w:val="acctfourfigures"/>
              <w:tabs>
                <w:tab w:val="clear" w:pos="765"/>
                <w:tab w:val="decimal" w:pos="1519"/>
              </w:tabs>
              <w:spacing w:line="240" w:lineRule="auto"/>
              <w:ind w:left="-43"/>
              <w:rPr>
                <w:sz w:val="20"/>
              </w:rPr>
            </w:pPr>
          </w:p>
        </w:tc>
        <w:tc>
          <w:tcPr>
            <w:tcW w:w="900" w:type="dxa"/>
            <w:vAlign w:val="bottom"/>
          </w:tcPr>
          <w:p w14:paraId="0D4E7E06" w14:textId="74099366" w:rsidR="00F635D5" w:rsidRPr="00532E14" w:rsidRDefault="00F635D5" w:rsidP="004237AA">
            <w:pPr>
              <w:pStyle w:val="acctfourfigures"/>
              <w:tabs>
                <w:tab w:val="clear" w:pos="765"/>
                <w:tab w:val="decimal" w:pos="675"/>
              </w:tabs>
              <w:spacing w:line="240" w:lineRule="auto"/>
              <w:ind w:left="-43" w:right="-105"/>
              <w:rPr>
                <w:sz w:val="20"/>
              </w:rPr>
            </w:pPr>
            <w:r w:rsidRPr="00532E14">
              <w:rPr>
                <w:sz w:val="20"/>
              </w:rPr>
              <w:t>2,671</w:t>
            </w:r>
          </w:p>
        </w:tc>
        <w:tc>
          <w:tcPr>
            <w:tcW w:w="270" w:type="dxa"/>
            <w:vAlign w:val="bottom"/>
          </w:tcPr>
          <w:p w14:paraId="1745673A" w14:textId="77777777" w:rsidR="00F635D5" w:rsidRPr="00532E14" w:rsidRDefault="00F635D5" w:rsidP="00532E14">
            <w:pPr>
              <w:tabs>
                <w:tab w:val="decimal" w:pos="1519"/>
              </w:tabs>
              <w:spacing w:line="240" w:lineRule="auto"/>
              <w:ind w:left="-43"/>
              <w:rPr>
                <w:sz w:val="20"/>
              </w:rPr>
            </w:pPr>
          </w:p>
        </w:tc>
        <w:tc>
          <w:tcPr>
            <w:tcW w:w="1167" w:type="dxa"/>
            <w:vAlign w:val="bottom"/>
          </w:tcPr>
          <w:p w14:paraId="5C95D4A4" w14:textId="2E689848" w:rsidR="00F635D5" w:rsidRPr="00532E14" w:rsidRDefault="00F635D5" w:rsidP="004237AA">
            <w:pPr>
              <w:pStyle w:val="acctfourfigures"/>
              <w:tabs>
                <w:tab w:val="clear" w:pos="765"/>
                <w:tab w:val="decimal" w:pos="677"/>
              </w:tabs>
              <w:spacing w:line="240" w:lineRule="auto"/>
              <w:ind w:left="-43" w:right="-105"/>
              <w:rPr>
                <w:sz w:val="20"/>
              </w:rPr>
            </w:pPr>
            <w:r w:rsidRPr="00532E14">
              <w:rPr>
                <w:sz w:val="20"/>
              </w:rPr>
              <w:t>-</w:t>
            </w:r>
          </w:p>
        </w:tc>
        <w:tc>
          <w:tcPr>
            <w:tcW w:w="236" w:type="dxa"/>
            <w:vAlign w:val="bottom"/>
          </w:tcPr>
          <w:p w14:paraId="7B0B76BC" w14:textId="77777777" w:rsidR="00F635D5" w:rsidRPr="00532E14" w:rsidRDefault="00F635D5" w:rsidP="00532E14">
            <w:pPr>
              <w:pStyle w:val="acctfourfigures"/>
              <w:tabs>
                <w:tab w:val="clear" w:pos="765"/>
                <w:tab w:val="decimal" w:pos="1519"/>
              </w:tabs>
              <w:spacing w:line="240" w:lineRule="auto"/>
              <w:ind w:left="-43"/>
              <w:rPr>
                <w:sz w:val="20"/>
              </w:rPr>
            </w:pPr>
          </w:p>
        </w:tc>
        <w:tc>
          <w:tcPr>
            <w:tcW w:w="1127" w:type="dxa"/>
            <w:gridSpan w:val="2"/>
            <w:shd w:val="clear" w:color="auto" w:fill="auto"/>
            <w:vAlign w:val="bottom"/>
          </w:tcPr>
          <w:p w14:paraId="01D6FE5D" w14:textId="7DA6CF1B" w:rsidR="00F635D5" w:rsidRPr="00532E14" w:rsidRDefault="00F635D5" w:rsidP="004237AA">
            <w:pPr>
              <w:pStyle w:val="acctfourfigures"/>
              <w:tabs>
                <w:tab w:val="clear" w:pos="765"/>
                <w:tab w:val="decimal" w:pos="876"/>
              </w:tabs>
              <w:spacing w:line="240" w:lineRule="auto"/>
              <w:ind w:left="-43" w:right="-86"/>
              <w:rPr>
                <w:sz w:val="20"/>
              </w:rPr>
            </w:pPr>
            <w:r w:rsidRPr="00532E14">
              <w:rPr>
                <w:sz w:val="20"/>
              </w:rPr>
              <w:t>2,671</w:t>
            </w:r>
          </w:p>
        </w:tc>
      </w:tr>
      <w:tr w:rsidR="00F635D5" w:rsidRPr="00532E14" w14:paraId="482DEC04" w14:textId="77777777" w:rsidTr="00532E14">
        <w:trPr>
          <w:trHeight w:val="20"/>
        </w:trPr>
        <w:tc>
          <w:tcPr>
            <w:tcW w:w="2340" w:type="dxa"/>
            <w:shd w:val="clear" w:color="auto" w:fill="auto"/>
          </w:tcPr>
          <w:p w14:paraId="3C417221" w14:textId="003D9D70" w:rsidR="00F635D5" w:rsidRPr="00532E14" w:rsidRDefault="00F635D5" w:rsidP="00F635D5">
            <w:pPr>
              <w:spacing w:line="240" w:lineRule="auto"/>
              <w:ind w:left="160" w:right="-90" w:hanging="180"/>
              <w:rPr>
                <w:sz w:val="20"/>
              </w:rPr>
            </w:pPr>
            <w:r w:rsidRPr="00532E14">
              <w:rPr>
                <w:sz w:val="20"/>
              </w:rPr>
              <w:t xml:space="preserve">Long-term loans from </w:t>
            </w:r>
            <w:r w:rsidR="00072CC1" w:rsidRPr="00532E14">
              <w:rPr>
                <w:sz w:val="20"/>
              </w:rPr>
              <w:t>financial institutions</w:t>
            </w:r>
          </w:p>
        </w:tc>
        <w:tc>
          <w:tcPr>
            <w:tcW w:w="1260" w:type="dxa"/>
            <w:shd w:val="clear" w:color="auto" w:fill="auto"/>
            <w:vAlign w:val="bottom"/>
          </w:tcPr>
          <w:p w14:paraId="35C4251F" w14:textId="5D03B758" w:rsidR="00F635D5" w:rsidRPr="00532E14" w:rsidRDefault="00F635D5" w:rsidP="004237AA">
            <w:pPr>
              <w:pStyle w:val="acctfourfigures"/>
              <w:tabs>
                <w:tab w:val="clear" w:pos="765"/>
                <w:tab w:val="decimal" w:pos="700"/>
              </w:tabs>
              <w:spacing w:line="240" w:lineRule="auto"/>
              <w:ind w:right="-86"/>
              <w:rPr>
                <w:sz w:val="20"/>
              </w:rPr>
            </w:pPr>
            <w:r w:rsidRPr="00532E14">
              <w:rPr>
                <w:sz w:val="20"/>
              </w:rPr>
              <w:t>-</w:t>
            </w:r>
          </w:p>
        </w:tc>
        <w:tc>
          <w:tcPr>
            <w:tcW w:w="2250" w:type="dxa"/>
            <w:shd w:val="clear" w:color="auto" w:fill="auto"/>
            <w:vAlign w:val="bottom"/>
          </w:tcPr>
          <w:p w14:paraId="40D0D487" w14:textId="729D8A5A" w:rsidR="00F635D5" w:rsidRPr="00532E14" w:rsidRDefault="00F635D5" w:rsidP="004237AA">
            <w:pPr>
              <w:pStyle w:val="acctfourfigures"/>
              <w:tabs>
                <w:tab w:val="clear" w:pos="765"/>
                <w:tab w:val="decimal" w:pos="1965"/>
              </w:tabs>
              <w:spacing w:line="240" w:lineRule="auto"/>
              <w:ind w:left="-43" w:right="-105"/>
              <w:rPr>
                <w:sz w:val="20"/>
              </w:rPr>
            </w:pPr>
            <w:r w:rsidRPr="00532E14">
              <w:rPr>
                <w:sz w:val="20"/>
              </w:rPr>
              <w:t>37,805</w:t>
            </w:r>
          </w:p>
        </w:tc>
        <w:tc>
          <w:tcPr>
            <w:tcW w:w="2430" w:type="dxa"/>
            <w:vAlign w:val="bottom"/>
          </w:tcPr>
          <w:p w14:paraId="267616B6" w14:textId="20D1814E" w:rsidR="00F635D5" w:rsidRPr="00532E14" w:rsidRDefault="00F635D5" w:rsidP="004237AA">
            <w:pPr>
              <w:pStyle w:val="acctfourfigures"/>
              <w:tabs>
                <w:tab w:val="clear" w:pos="765"/>
                <w:tab w:val="decimal" w:pos="1965"/>
              </w:tabs>
              <w:spacing w:line="240" w:lineRule="auto"/>
              <w:ind w:left="-43" w:right="-105"/>
              <w:rPr>
                <w:sz w:val="20"/>
              </w:rPr>
            </w:pPr>
            <w:r w:rsidRPr="00532E14">
              <w:rPr>
                <w:sz w:val="20"/>
              </w:rPr>
              <w:t>34,257,386</w:t>
            </w:r>
          </w:p>
        </w:tc>
        <w:tc>
          <w:tcPr>
            <w:tcW w:w="1350" w:type="dxa"/>
            <w:vAlign w:val="bottom"/>
          </w:tcPr>
          <w:p w14:paraId="1B520B87" w14:textId="205A4250" w:rsidR="00F635D5" w:rsidRPr="00532E14" w:rsidRDefault="00F635D5" w:rsidP="004237AA">
            <w:pPr>
              <w:pStyle w:val="acctfourfigures"/>
              <w:tabs>
                <w:tab w:val="clear" w:pos="765"/>
                <w:tab w:val="decimal" w:pos="1060"/>
              </w:tabs>
              <w:spacing w:line="240" w:lineRule="auto"/>
              <w:ind w:left="-43" w:right="-105"/>
              <w:rPr>
                <w:sz w:val="20"/>
              </w:rPr>
            </w:pPr>
            <w:r w:rsidRPr="00532E14">
              <w:rPr>
                <w:sz w:val="20"/>
              </w:rPr>
              <w:t>34,295,191</w:t>
            </w:r>
          </w:p>
        </w:tc>
        <w:tc>
          <w:tcPr>
            <w:tcW w:w="275" w:type="dxa"/>
            <w:shd w:val="clear" w:color="auto" w:fill="auto"/>
            <w:vAlign w:val="bottom"/>
          </w:tcPr>
          <w:p w14:paraId="3590F17E" w14:textId="77777777" w:rsidR="00F635D5" w:rsidRPr="00532E14" w:rsidRDefault="00F635D5" w:rsidP="00532E14">
            <w:pPr>
              <w:pStyle w:val="acctfourfigures"/>
              <w:tabs>
                <w:tab w:val="clear" w:pos="765"/>
                <w:tab w:val="decimal" w:pos="864"/>
                <w:tab w:val="decimal" w:pos="1519"/>
              </w:tabs>
              <w:spacing w:line="240" w:lineRule="auto"/>
              <w:ind w:left="-43"/>
              <w:rPr>
                <w:sz w:val="20"/>
              </w:rPr>
            </w:pPr>
          </w:p>
        </w:tc>
        <w:tc>
          <w:tcPr>
            <w:tcW w:w="270" w:type="dxa"/>
            <w:vAlign w:val="bottom"/>
          </w:tcPr>
          <w:p w14:paraId="148D3223" w14:textId="77777777" w:rsidR="00F635D5" w:rsidRPr="00532E14" w:rsidRDefault="00F635D5" w:rsidP="00532E14">
            <w:pPr>
              <w:pStyle w:val="acctfourfigures"/>
              <w:tabs>
                <w:tab w:val="clear" w:pos="765"/>
                <w:tab w:val="decimal" w:pos="1519"/>
              </w:tabs>
              <w:spacing w:line="240" w:lineRule="auto"/>
              <w:ind w:left="-43"/>
              <w:rPr>
                <w:sz w:val="20"/>
              </w:rPr>
            </w:pPr>
          </w:p>
        </w:tc>
        <w:tc>
          <w:tcPr>
            <w:tcW w:w="901" w:type="dxa"/>
            <w:vAlign w:val="bottom"/>
          </w:tcPr>
          <w:p w14:paraId="07C92782" w14:textId="66478367" w:rsidR="00F635D5" w:rsidRPr="004237AA" w:rsidRDefault="00F635D5" w:rsidP="004237AA">
            <w:pPr>
              <w:pStyle w:val="acctfourfigures"/>
              <w:tabs>
                <w:tab w:val="clear" w:pos="765"/>
                <w:tab w:val="decimal" w:pos="430"/>
              </w:tabs>
              <w:spacing w:line="240" w:lineRule="auto"/>
              <w:ind w:left="-43" w:right="-86"/>
              <w:rPr>
                <w:sz w:val="20"/>
                <w:lang w:val="en-US" w:eastAsia="zh-CN" w:bidi="th-TH"/>
              </w:rPr>
            </w:pPr>
            <w:r w:rsidRPr="004237AA">
              <w:rPr>
                <w:sz w:val="20"/>
                <w:lang w:val="en-US" w:eastAsia="zh-CN" w:bidi="th-TH"/>
              </w:rPr>
              <w:t>-</w:t>
            </w:r>
          </w:p>
        </w:tc>
        <w:tc>
          <w:tcPr>
            <w:tcW w:w="271" w:type="dxa"/>
            <w:vAlign w:val="bottom"/>
          </w:tcPr>
          <w:p w14:paraId="4AFD61F2" w14:textId="77777777" w:rsidR="00F635D5" w:rsidRPr="00532E14" w:rsidRDefault="00F635D5" w:rsidP="00532E14">
            <w:pPr>
              <w:pStyle w:val="acctfourfigures"/>
              <w:tabs>
                <w:tab w:val="clear" w:pos="765"/>
                <w:tab w:val="decimal" w:pos="1519"/>
              </w:tabs>
              <w:spacing w:line="240" w:lineRule="auto"/>
              <w:ind w:left="-43"/>
              <w:rPr>
                <w:sz w:val="20"/>
              </w:rPr>
            </w:pPr>
          </w:p>
        </w:tc>
        <w:tc>
          <w:tcPr>
            <w:tcW w:w="900" w:type="dxa"/>
            <w:vAlign w:val="bottom"/>
          </w:tcPr>
          <w:p w14:paraId="75A351D5" w14:textId="6088E4D3" w:rsidR="00F635D5" w:rsidRPr="00532E14" w:rsidRDefault="00F635D5" w:rsidP="004237AA">
            <w:pPr>
              <w:pStyle w:val="acctfourfigures"/>
              <w:tabs>
                <w:tab w:val="clear" w:pos="765"/>
                <w:tab w:val="decimal" w:pos="403"/>
              </w:tabs>
              <w:spacing w:line="240" w:lineRule="auto"/>
              <w:ind w:left="-43" w:right="-105"/>
              <w:rPr>
                <w:sz w:val="20"/>
              </w:rPr>
            </w:pPr>
            <w:r w:rsidRPr="00532E14">
              <w:rPr>
                <w:sz w:val="20"/>
              </w:rPr>
              <w:t>-</w:t>
            </w:r>
          </w:p>
        </w:tc>
        <w:tc>
          <w:tcPr>
            <w:tcW w:w="270" w:type="dxa"/>
            <w:vAlign w:val="bottom"/>
          </w:tcPr>
          <w:p w14:paraId="15875F2E" w14:textId="77777777" w:rsidR="00F635D5" w:rsidRPr="00532E14" w:rsidRDefault="00F635D5" w:rsidP="00532E14">
            <w:pPr>
              <w:tabs>
                <w:tab w:val="decimal" w:pos="1519"/>
              </w:tabs>
              <w:spacing w:line="240" w:lineRule="auto"/>
              <w:ind w:left="-43"/>
              <w:rPr>
                <w:sz w:val="20"/>
              </w:rPr>
            </w:pPr>
          </w:p>
        </w:tc>
        <w:tc>
          <w:tcPr>
            <w:tcW w:w="1167" w:type="dxa"/>
            <w:vAlign w:val="bottom"/>
          </w:tcPr>
          <w:p w14:paraId="055B1280" w14:textId="7EBF6DC2" w:rsidR="00F635D5" w:rsidRPr="00532E14" w:rsidRDefault="00F635D5" w:rsidP="004237AA">
            <w:pPr>
              <w:pStyle w:val="acctfourfigures"/>
              <w:tabs>
                <w:tab w:val="clear" w:pos="765"/>
                <w:tab w:val="decimal" w:pos="945"/>
              </w:tabs>
              <w:spacing w:line="240" w:lineRule="auto"/>
              <w:ind w:left="-43" w:right="-105"/>
              <w:rPr>
                <w:sz w:val="20"/>
              </w:rPr>
            </w:pPr>
            <w:r w:rsidRPr="00532E14">
              <w:rPr>
                <w:sz w:val="20"/>
              </w:rPr>
              <w:t>34,741,480</w:t>
            </w:r>
          </w:p>
        </w:tc>
        <w:tc>
          <w:tcPr>
            <w:tcW w:w="236" w:type="dxa"/>
            <w:vAlign w:val="bottom"/>
          </w:tcPr>
          <w:p w14:paraId="11E1611D" w14:textId="77777777" w:rsidR="00F635D5" w:rsidRPr="00532E14" w:rsidRDefault="00F635D5" w:rsidP="00532E14">
            <w:pPr>
              <w:pStyle w:val="acctfourfigures"/>
              <w:tabs>
                <w:tab w:val="clear" w:pos="765"/>
                <w:tab w:val="decimal" w:pos="1519"/>
              </w:tabs>
              <w:spacing w:line="240" w:lineRule="auto"/>
              <w:ind w:left="-43"/>
              <w:rPr>
                <w:sz w:val="20"/>
              </w:rPr>
            </w:pPr>
          </w:p>
        </w:tc>
        <w:tc>
          <w:tcPr>
            <w:tcW w:w="1127" w:type="dxa"/>
            <w:gridSpan w:val="2"/>
            <w:shd w:val="clear" w:color="auto" w:fill="auto"/>
            <w:vAlign w:val="bottom"/>
          </w:tcPr>
          <w:p w14:paraId="0E575A3F" w14:textId="10E29607" w:rsidR="00F635D5" w:rsidRPr="00532E14" w:rsidRDefault="00F635D5" w:rsidP="004237AA">
            <w:pPr>
              <w:pStyle w:val="acctfourfigures"/>
              <w:tabs>
                <w:tab w:val="clear" w:pos="765"/>
                <w:tab w:val="decimal" w:pos="876"/>
              </w:tabs>
              <w:spacing w:line="240" w:lineRule="auto"/>
              <w:ind w:left="-43" w:right="-86"/>
              <w:rPr>
                <w:sz w:val="20"/>
              </w:rPr>
            </w:pPr>
            <w:r w:rsidRPr="00532E14">
              <w:rPr>
                <w:sz w:val="20"/>
              </w:rPr>
              <w:t>34,741,480</w:t>
            </w:r>
          </w:p>
        </w:tc>
      </w:tr>
      <w:tr w:rsidR="00F635D5" w:rsidRPr="00532E14" w14:paraId="5BE698D5" w14:textId="77777777" w:rsidTr="00532E14">
        <w:trPr>
          <w:trHeight w:val="20"/>
        </w:trPr>
        <w:tc>
          <w:tcPr>
            <w:tcW w:w="2340" w:type="dxa"/>
            <w:shd w:val="clear" w:color="auto" w:fill="auto"/>
          </w:tcPr>
          <w:p w14:paraId="177FEFE4" w14:textId="44719391" w:rsidR="00F635D5" w:rsidRPr="00532E14" w:rsidRDefault="00F635D5" w:rsidP="00F635D5">
            <w:pPr>
              <w:spacing w:line="240" w:lineRule="auto"/>
              <w:ind w:left="160" w:right="-90" w:hanging="180"/>
              <w:rPr>
                <w:sz w:val="20"/>
              </w:rPr>
            </w:pPr>
            <w:r w:rsidRPr="00532E14">
              <w:rPr>
                <w:sz w:val="20"/>
              </w:rPr>
              <w:t xml:space="preserve">Derivative liabilities - </w:t>
            </w:r>
            <w:r w:rsidR="000678C4">
              <w:rPr>
                <w:sz w:val="20"/>
              </w:rPr>
              <w:br/>
            </w:r>
            <w:r w:rsidR="00862D92">
              <w:rPr>
                <w:sz w:val="20"/>
              </w:rPr>
              <w:t xml:space="preserve">cross currency and </w:t>
            </w:r>
            <w:r w:rsidR="00862D92" w:rsidRPr="00532E14">
              <w:rPr>
                <w:sz w:val="20"/>
              </w:rPr>
              <w:t>interest rate swap</w:t>
            </w:r>
          </w:p>
        </w:tc>
        <w:tc>
          <w:tcPr>
            <w:tcW w:w="1260" w:type="dxa"/>
            <w:shd w:val="clear" w:color="auto" w:fill="auto"/>
            <w:vAlign w:val="bottom"/>
          </w:tcPr>
          <w:p w14:paraId="2222C397" w14:textId="4E44A064" w:rsidR="00F635D5" w:rsidRPr="00532E14" w:rsidRDefault="00F635D5" w:rsidP="004237AA">
            <w:pPr>
              <w:pStyle w:val="acctfourfigures"/>
              <w:tabs>
                <w:tab w:val="clear" w:pos="765"/>
                <w:tab w:val="decimal" w:pos="974"/>
              </w:tabs>
              <w:spacing w:line="240" w:lineRule="auto"/>
              <w:ind w:left="-43" w:right="-86"/>
              <w:rPr>
                <w:sz w:val="20"/>
              </w:rPr>
            </w:pPr>
            <w:r w:rsidRPr="00532E14">
              <w:rPr>
                <w:sz w:val="20"/>
              </w:rPr>
              <w:t>21,699</w:t>
            </w:r>
          </w:p>
        </w:tc>
        <w:tc>
          <w:tcPr>
            <w:tcW w:w="2250" w:type="dxa"/>
            <w:shd w:val="clear" w:color="auto" w:fill="auto"/>
            <w:vAlign w:val="bottom"/>
          </w:tcPr>
          <w:p w14:paraId="2A474671" w14:textId="39C9EC0D" w:rsidR="00F635D5" w:rsidRPr="00532E14" w:rsidRDefault="00F635D5" w:rsidP="004237AA">
            <w:pPr>
              <w:pStyle w:val="acctfourfigures"/>
              <w:tabs>
                <w:tab w:val="clear" w:pos="765"/>
                <w:tab w:val="decimal" w:pos="1695"/>
              </w:tabs>
              <w:spacing w:line="240" w:lineRule="auto"/>
              <w:ind w:left="-43" w:right="-105"/>
              <w:rPr>
                <w:sz w:val="20"/>
              </w:rPr>
            </w:pPr>
            <w:r w:rsidRPr="00532E14">
              <w:rPr>
                <w:sz w:val="20"/>
              </w:rPr>
              <w:t>-</w:t>
            </w:r>
          </w:p>
        </w:tc>
        <w:tc>
          <w:tcPr>
            <w:tcW w:w="2430" w:type="dxa"/>
            <w:vAlign w:val="bottom"/>
          </w:tcPr>
          <w:p w14:paraId="660AB769" w14:textId="127192C1" w:rsidR="00F635D5" w:rsidRPr="00532E14" w:rsidRDefault="00F635D5" w:rsidP="004237AA">
            <w:pPr>
              <w:pStyle w:val="acctfourfigures"/>
              <w:tabs>
                <w:tab w:val="clear" w:pos="765"/>
                <w:tab w:val="decimal" w:pos="1695"/>
              </w:tabs>
              <w:spacing w:line="240" w:lineRule="auto"/>
              <w:ind w:left="-43" w:right="-105"/>
              <w:rPr>
                <w:sz w:val="20"/>
              </w:rPr>
            </w:pPr>
            <w:r w:rsidRPr="00532E14">
              <w:rPr>
                <w:sz w:val="20"/>
              </w:rPr>
              <w:t>-</w:t>
            </w:r>
          </w:p>
        </w:tc>
        <w:tc>
          <w:tcPr>
            <w:tcW w:w="1350" w:type="dxa"/>
            <w:vAlign w:val="bottom"/>
          </w:tcPr>
          <w:p w14:paraId="4692DE8D" w14:textId="2A17BC66" w:rsidR="00F635D5" w:rsidRPr="00532E14" w:rsidRDefault="00F635D5" w:rsidP="004237AA">
            <w:pPr>
              <w:pStyle w:val="acctfourfigures"/>
              <w:tabs>
                <w:tab w:val="clear" w:pos="765"/>
                <w:tab w:val="decimal" w:pos="1060"/>
              </w:tabs>
              <w:spacing w:line="240" w:lineRule="auto"/>
              <w:ind w:left="-43" w:right="-105"/>
              <w:rPr>
                <w:sz w:val="20"/>
              </w:rPr>
            </w:pPr>
            <w:r w:rsidRPr="00532E14">
              <w:rPr>
                <w:sz w:val="20"/>
              </w:rPr>
              <w:t>21,699</w:t>
            </w:r>
          </w:p>
        </w:tc>
        <w:tc>
          <w:tcPr>
            <w:tcW w:w="275" w:type="dxa"/>
            <w:shd w:val="clear" w:color="auto" w:fill="auto"/>
            <w:vAlign w:val="bottom"/>
          </w:tcPr>
          <w:p w14:paraId="0B709C0C" w14:textId="77777777" w:rsidR="00F635D5" w:rsidRPr="00532E14" w:rsidRDefault="00F635D5" w:rsidP="00532E14">
            <w:pPr>
              <w:pStyle w:val="acctfourfigures"/>
              <w:tabs>
                <w:tab w:val="clear" w:pos="765"/>
                <w:tab w:val="decimal" w:pos="1519"/>
              </w:tabs>
              <w:spacing w:line="240" w:lineRule="auto"/>
              <w:ind w:left="-43"/>
              <w:rPr>
                <w:sz w:val="20"/>
              </w:rPr>
            </w:pPr>
          </w:p>
        </w:tc>
        <w:tc>
          <w:tcPr>
            <w:tcW w:w="270" w:type="dxa"/>
            <w:vAlign w:val="bottom"/>
          </w:tcPr>
          <w:p w14:paraId="7A1F1D25" w14:textId="77777777" w:rsidR="00F635D5" w:rsidRPr="00532E14" w:rsidRDefault="00F635D5" w:rsidP="00532E14">
            <w:pPr>
              <w:pStyle w:val="acctfourfigures"/>
              <w:tabs>
                <w:tab w:val="clear" w:pos="765"/>
                <w:tab w:val="decimal" w:pos="595"/>
                <w:tab w:val="decimal" w:pos="1519"/>
              </w:tabs>
              <w:spacing w:line="240" w:lineRule="auto"/>
              <w:ind w:left="-43"/>
              <w:rPr>
                <w:sz w:val="20"/>
              </w:rPr>
            </w:pPr>
          </w:p>
        </w:tc>
        <w:tc>
          <w:tcPr>
            <w:tcW w:w="901" w:type="dxa"/>
            <w:vAlign w:val="bottom"/>
          </w:tcPr>
          <w:p w14:paraId="16AE1BC4" w14:textId="0FE154A8" w:rsidR="00F635D5" w:rsidRPr="004237AA" w:rsidRDefault="00F635D5" w:rsidP="004237AA">
            <w:pPr>
              <w:pStyle w:val="acctfourfigures"/>
              <w:tabs>
                <w:tab w:val="clear" w:pos="765"/>
                <w:tab w:val="decimal" w:pos="430"/>
              </w:tabs>
              <w:spacing w:line="240" w:lineRule="auto"/>
              <w:ind w:left="-43" w:right="-86"/>
              <w:rPr>
                <w:sz w:val="20"/>
                <w:lang w:val="en-US" w:eastAsia="zh-CN" w:bidi="th-TH"/>
              </w:rPr>
            </w:pPr>
            <w:r w:rsidRPr="004237AA">
              <w:rPr>
                <w:sz w:val="20"/>
                <w:lang w:val="en-US" w:eastAsia="zh-CN" w:bidi="th-TH"/>
              </w:rPr>
              <w:t>-</w:t>
            </w:r>
          </w:p>
        </w:tc>
        <w:tc>
          <w:tcPr>
            <w:tcW w:w="271" w:type="dxa"/>
            <w:vAlign w:val="bottom"/>
          </w:tcPr>
          <w:p w14:paraId="306BE37A" w14:textId="77777777" w:rsidR="00F635D5" w:rsidRPr="00532E14" w:rsidRDefault="00F635D5" w:rsidP="00532E14">
            <w:pPr>
              <w:pStyle w:val="acctfourfigures"/>
              <w:tabs>
                <w:tab w:val="clear" w:pos="765"/>
                <w:tab w:val="decimal" w:pos="595"/>
                <w:tab w:val="decimal" w:pos="1519"/>
              </w:tabs>
              <w:spacing w:line="240" w:lineRule="auto"/>
              <w:ind w:left="-43"/>
              <w:rPr>
                <w:sz w:val="20"/>
              </w:rPr>
            </w:pPr>
          </w:p>
        </w:tc>
        <w:tc>
          <w:tcPr>
            <w:tcW w:w="900" w:type="dxa"/>
            <w:vAlign w:val="bottom"/>
          </w:tcPr>
          <w:p w14:paraId="36029EC8" w14:textId="5279670E" w:rsidR="00F635D5" w:rsidRPr="00532E14" w:rsidRDefault="00F635D5" w:rsidP="004237AA">
            <w:pPr>
              <w:pStyle w:val="acctfourfigures"/>
              <w:tabs>
                <w:tab w:val="clear" w:pos="765"/>
                <w:tab w:val="decimal" w:pos="658"/>
              </w:tabs>
              <w:spacing w:line="240" w:lineRule="auto"/>
              <w:ind w:left="-43" w:right="-105"/>
              <w:rPr>
                <w:sz w:val="20"/>
              </w:rPr>
            </w:pPr>
            <w:r w:rsidRPr="00532E14">
              <w:rPr>
                <w:sz w:val="20"/>
              </w:rPr>
              <w:t>21,699</w:t>
            </w:r>
          </w:p>
        </w:tc>
        <w:tc>
          <w:tcPr>
            <w:tcW w:w="270" w:type="dxa"/>
            <w:vAlign w:val="bottom"/>
          </w:tcPr>
          <w:p w14:paraId="1D9221DF" w14:textId="77777777" w:rsidR="00F635D5" w:rsidRPr="00532E14" w:rsidRDefault="00F635D5" w:rsidP="00532E14">
            <w:pPr>
              <w:tabs>
                <w:tab w:val="decimal" w:pos="595"/>
                <w:tab w:val="decimal" w:pos="1519"/>
              </w:tabs>
              <w:spacing w:line="240" w:lineRule="auto"/>
              <w:ind w:left="-43"/>
              <w:rPr>
                <w:sz w:val="20"/>
              </w:rPr>
            </w:pPr>
          </w:p>
        </w:tc>
        <w:tc>
          <w:tcPr>
            <w:tcW w:w="1167" w:type="dxa"/>
            <w:vAlign w:val="bottom"/>
          </w:tcPr>
          <w:p w14:paraId="0A2A18DE" w14:textId="16735C81" w:rsidR="00F635D5" w:rsidRPr="00532E14" w:rsidRDefault="00F635D5" w:rsidP="004237AA">
            <w:pPr>
              <w:pStyle w:val="acctfourfigures"/>
              <w:tabs>
                <w:tab w:val="clear" w:pos="765"/>
                <w:tab w:val="decimal" w:pos="677"/>
              </w:tabs>
              <w:spacing w:line="240" w:lineRule="auto"/>
              <w:ind w:left="-43" w:right="-105"/>
              <w:rPr>
                <w:sz w:val="20"/>
              </w:rPr>
            </w:pPr>
            <w:r w:rsidRPr="00532E14">
              <w:rPr>
                <w:sz w:val="20"/>
              </w:rPr>
              <w:t>-</w:t>
            </w:r>
          </w:p>
        </w:tc>
        <w:tc>
          <w:tcPr>
            <w:tcW w:w="236" w:type="dxa"/>
            <w:vAlign w:val="bottom"/>
          </w:tcPr>
          <w:p w14:paraId="0C08C09D" w14:textId="77777777" w:rsidR="00F635D5" w:rsidRPr="00532E14" w:rsidRDefault="00F635D5" w:rsidP="00532E14">
            <w:pPr>
              <w:pStyle w:val="acctfourfigures"/>
              <w:tabs>
                <w:tab w:val="clear" w:pos="765"/>
                <w:tab w:val="decimal" w:pos="595"/>
                <w:tab w:val="decimal" w:pos="1519"/>
              </w:tabs>
              <w:spacing w:line="240" w:lineRule="auto"/>
              <w:ind w:left="-43"/>
              <w:rPr>
                <w:sz w:val="20"/>
              </w:rPr>
            </w:pPr>
          </w:p>
        </w:tc>
        <w:tc>
          <w:tcPr>
            <w:tcW w:w="1127" w:type="dxa"/>
            <w:gridSpan w:val="2"/>
            <w:shd w:val="clear" w:color="auto" w:fill="auto"/>
            <w:vAlign w:val="bottom"/>
          </w:tcPr>
          <w:p w14:paraId="7F1175F1" w14:textId="62B0813A" w:rsidR="00F635D5" w:rsidRPr="00532E14" w:rsidRDefault="00F635D5" w:rsidP="004237AA">
            <w:pPr>
              <w:pStyle w:val="acctfourfigures"/>
              <w:tabs>
                <w:tab w:val="clear" w:pos="765"/>
                <w:tab w:val="decimal" w:pos="883"/>
              </w:tabs>
              <w:spacing w:line="240" w:lineRule="auto"/>
              <w:ind w:left="-43" w:right="-86"/>
              <w:rPr>
                <w:sz w:val="20"/>
              </w:rPr>
            </w:pPr>
            <w:r w:rsidRPr="00532E14">
              <w:rPr>
                <w:sz w:val="20"/>
              </w:rPr>
              <w:t>21,699</w:t>
            </w:r>
          </w:p>
        </w:tc>
      </w:tr>
    </w:tbl>
    <w:p w14:paraId="7AC75007" w14:textId="50DFE68D" w:rsidR="00070BAC" w:rsidRDefault="00070BAC" w:rsidP="003E5F88">
      <w:pPr>
        <w:spacing w:line="240" w:lineRule="atLeast"/>
        <w:ind w:left="540" w:right="18"/>
        <w:jc w:val="both"/>
        <w:rPr>
          <w:sz w:val="24"/>
          <w:szCs w:val="24"/>
          <w:shd w:val="clear" w:color="auto" w:fill="FFFFFF"/>
        </w:rPr>
      </w:pPr>
    </w:p>
    <w:p w14:paraId="590FDEB7" w14:textId="352CC63C" w:rsidR="008E7DEE" w:rsidRPr="00F635D5" w:rsidRDefault="00070BAC" w:rsidP="00070BAC">
      <w:pPr>
        <w:spacing w:line="240" w:lineRule="auto"/>
        <w:rPr>
          <w:sz w:val="24"/>
          <w:szCs w:val="24"/>
          <w:shd w:val="clear" w:color="auto" w:fill="FFFFFF"/>
        </w:rPr>
      </w:pPr>
      <w:r>
        <w:rPr>
          <w:sz w:val="24"/>
          <w:szCs w:val="24"/>
          <w:shd w:val="clear" w:color="auto" w:fill="FFFFFF"/>
        </w:rPr>
        <w:br w:type="page"/>
      </w:r>
    </w:p>
    <w:tbl>
      <w:tblPr>
        <w:tblW w:w="15131" w:type="dxa"/>
        <w:tblInd w:w="540" w:type="dxa"/>
        <w:tblLayout w:type="fixed"/>
        <w:tblLook w:val="04A0" w:firstRow="1" w:lastRow="0" w:firstColumn="1" w:lastColumn="0" w:noHBand="0" w:noVBand="1"/>
      </w:tblPr>
      <w:tblGrid>
        <w:gridCol w:w="2337"/>
        <w:gridCol w:w="1348"/>
        <w:gridCol w:w="2249"/>
        <w:gridCol w:w="2338"/>
        <w:gridCol w:w="1349"/>
        <w:gridCol w:w="279"/>
        <w:gridCol w:w="270"/>
        <w:gridCol w:w="809"/>
        <w:gridCol w:w="270"/>
        <w:gridCol w:w="1078"/>
        <w:gridCol w:w="236"/>
        <w:gridCol w:w="1118"/>
        <w:gridCol w:w="270"/>
        <w:gridCol w:w="1180"/>
      </w:tblGrid>
      <w:tr w:rsidR="00642D90" w:rsidRPr="00532E14" w14:paraId="5900D917" w14:textId="77777777" w:rsidTr="00B50135">
        <w:trPr>
          <w:trHeight w:val="20"/>
          <w:tblHeader/>
        </w:trPr>
        <w:tc>
          <w:tcPr>
            <w:tcW w:w="2337" w:type="dxa"/>
            <w:shd w:val="clear" w:color="auto" w:fill="auto"/>
            <w:vAlign w:val="bottom"/>
          </w:tcPr>
          <w:p w14:paraId="3F39726B" w14:textId="77777777" w:rsidR="00642D90" w:rsidRPr="00532E14" w:rsidRDefault="00642D90" w:rsidP="00D83F85">
            <w:pPr>
              <w:spacing w:line="240" w:lineRule="auto"/>
              <w:ind w:left="73" w:right="-90"/>
              <w:jc w:val="center"/>
              <w:rPr>
                <w:sz w:val="20"/>
              </w:rPr>
            </w:pPr>
          </w:p>
        </w:tc>
        <w:tc>
          <w:tcPr>
            <w:tcW w:w="12794" w:type="dxa"/>
            <w:gridSpan w:val="13"/>
          </w:tcPr>
          <w:p w14:paraId="19E749A4" w14:textId="35D9942D" w:rsidR="00642D90" w:rsidRPr="00532E14" w:rsidRDefault="00642D90" w:rsidP="00D83F85">
            <w:pPr>
              <w:pStyle w:val="acctmergecolhdg"/>
              <w:spacing w:line="230" w:lineRule="auto"/>
              <w:rPr>
                <w:sz w:val="20"/>
                <w:cs/>
              </w:rPr>
            </w:pPr>
            <w:r w:rsidRPr="00532E14">
              <w:rPr>
                <w:sz w:val="20"/>
              </w:rPr>
              <w:t>Separate financial statements</w:t>
            </w:r>
          </w:p>
        </w:tc>
      </w:tr>
      <w:tr w:rsidR="00642D90" w:rsidRPr="00532E14" w14:paraId="4DF89FB0" w14:textId="77777777" w:rsidTr="00B50135">
        <w:trPr>
          <w:trHeight w:val="20"/>
          <w:tblHeader/>
        </w:trPr>
        <w:tc>
          <w:tcPr>
            <w:tcW w:w="2337" w:type="dxa"/>
            <w:shd w:val="clear" w:color="auto" w:fill="auto"/>
            <w:vAlign w:val="bottom"/>
          </w:tcPr>
          <w:p w14:paraId="10953042" w14:textId="77777777" w:rsidR="00642D90" w:rsidRPr="00532E14" w:rsidRDefault="00642D90" w:rsidP="00D83F85">
            <w:pPr>
              <w:spacing w:line="240" w:lineRule="auto"/>
              <w:ind w:left="73" w:right="-90"/>
              <w:jc w:val="center"/>
              <w:rPr>
                <w:sz w:val="20"/>
              </w:rPr>
            </w:pPr>
          </w:p>
        </w:tc>
        <w:tc>
          <w:tcPr>
            <w:tcW w:w="7563" w:type="dxa"/>
            <w:gridSpan w:val="5"/>
          </w:tcPr>
          <w:p w14:paraId="466912D7" w14:textId="0270A402" w:rsidR="00642D90" w:rsidRPr="00532E14" w:rsidRDefault="00642D90" w:rsidP="00D83F85">
            <w:pPr>
              <w:pStyle w:val="acctfourfigures"/>
              <w:tabs>
                <w:tab w:val="clear" w:pos="765"/>
              </w:tabs>
              <w:spacing w:line="240" w:lineRule="auto"/>
              <w:ind w:left="-43" w:right="-86"/>
              <w:jc w:val="center"/>
              <w:rPr>
                <w:b/>
                <w:bCs/>
                <w:sz w:val="20"/>
                <w:cs/>
                <w:lang w:bidi="th-TH"/>
              </w:rPr>
            </w:pPr>
            <w:r w:rsidRPr="00532E14">
              <w:rPr>
                <w:b/>
                <w:bCs/>
                <w:sz w:val="20"/>
                <w:lang w:bidi="th-TH"/>
              </w:rPr>
              <w:t>Carrying amount</w:t>
            </w:r>
          </w:p>
        </w:tc>
        <w:tc>
          <w:tcPr>
            <w:tcW w:w="270" w:type="dxa"/>
          </w:tcPr>
          <w:p w14:paraId="4804AB28" w14:textId="77777777" w:rsidR="00642D90" w:rsidRPr="00532E14" w:rsidRDefault="00642D90" w:rsidP="00D83F85">
            <w:pPr>
              <w:pStyle w:val="acctfourfigures"/>
              <w:tabs>
                <w:tab w:val="clear" w:pos="765"/>
              </w:tabs>
              <w:spacing w:line="240" w:lineRule="auto"/>
              <w:ind w:left="-43" w:right="-86"/>
              <w:jc w:val="center"/>
              <w:rPr>
                <w:b/>
                <w:bCs/>
                <w:sz w:val="20"/>
                <w:cs/>
                <w:lang w:bidi="th-TH"/>
              </w:rPr>
            </w:pPr>
          </w:p>
        </w:tc>
        <w:tc>
          <w:tcPr>
            <w:tcW w:w="4961" w:type="dxa"/>
            <w:gridSpan w:val="7"/>
            <w:tcBorders>
              <w:bottom w:val="single" w:sz="4" w:space="0" w:color="auto"/>
            </w:tcBorders>
            <w:vAlign w:val="bottom"/>
          </w:tcPr>
          <w:p w14:paraId="7626EA54" w14:textId="77777777" w:rsidR="00642D90" w:rsidRPr="00532E14" w:rsidRDefault="00642D90" w:rsidP="00D83F85">
            <w:pPr>
              <w:pStyle w:val="acctfourfigures"/>
              <w:tabs>
                <w:tab w:val="clear" w:pos="765"/>
              </w:tabs>
              <w:spacing w:line="240" w:lineRule="auto"/>
              <w:ind w:left="-43" w:right="-86"/>
              <w:jc w:val="center"/>
              <w:rPr>
                <w:b/>
                <w:bCs/>
                <w:sz w:val="20"/>
                <w:cs/>
                <w:lang w:bidi="th-TH"/>
              </w:rPr>
            </w:pPr>
            <w:r w:rsidRPr="00532E14">
              <w:rPr>
                <w:b/>
                <w:bCs/>
                <w:sz w:val="20"/>
                <w:lang w:bidi="th-TH"/>
              </w:rPr>
              <w:t>Fair value</w:t>
            </w:r>
          </w:p>
        </w:tc>
      </w:tr>
      <w:tr w:rsidR="00BA7EE3" w:rsidRPr="00532E14" w14:paraId="52D1E7FA" w14:textId="77777777" w:rsidTr="004F6D96">
        <w:trPr>
          <w:trHeight w:val="20"/>
          <w:tblHeader/>
        </w:trPr>
        <w:tc>
          <w:tcPr>
            <w:tcW w:w="2337" w:type="dxa"/>
            <w:shd w:val="clear" w:color="auto" w:fill="auto"/>
            <w:vAlign w:val="bottom"/>
          </w:tcPr>
          <w:p w14:paraId="5612F07D" w14:textId="3FEBBD30" w:rsidR="00BA7EE3" w:rsidRPr="00532E14" w:rsidRDefault="00BA7EE3" w:rsidP="00BA7EE3">
            <w:pPr>
              <w:spacing w:line="240" w:lineRule="auto"/>
              <w:ind w:left="-19" w:right="-90"/>
              <w:rPr>
                <w:b/>
                <w:bCs/>
                <w:i/>
                <w:iCs/>
                <w:sz w:val="20"/>
              </w:rPr>
            </w:pPr>
          </w:p>
        </w:tc>
        <w:tc>
          <w:tcPr>
            <w:tcW w:w="1348" w:type="dxa"/>
            <w:tcBorders>
              <w:top w:val="single" w:sz="4" w:space="0" w:color="auto"/>
            </w:tcBorders>
            <w:shd w:val="clear" w:color="auto" w:fill="auto"/>
            <w:vAlign w:val="bottom"/>
          </w:tcPr>
          <w:p w14:paraId="2FA0C52D" w14:textId="709F753D" w:rsidR="00BA7EE3" w:rsidRPr="00532E14" w:rsidRDefault="00BA7EE3" w:rsidP="00BA7EE3">
            <w:pPr>
              <w:pStyle w:val="acctfourfigures"/>
              <w:tabs>
                <w:tab w:val="clear" w:pos="765"/>
              </w:tabs>
              <w:spacing w:line="240" w:lineRule="auto"/>
              <w:ind w:left="-43" w:right="-86"/>
              <w:jc w:val="center"/>
              <w:rPr>
                <w:sz w:val="20"/>
                <w:lang w:bidi="th-TH"/>
              </w:rPr>
            </w:pPr>
            <w:r w:rsidRPr="00532E14">
              <w:rPr>
                <w:sz w:val="20"/>
                <w:lang w:bidi="th-TH"/>
              </w:rPr>
              <w:t>Fair value - hedging instruments</w:t>
            </w:r>
          </w:p>
        </w:tc>
        <w:tc>
          <w:tcPr>
            <w:tcW w:w="2249" w:type="dxa"/>
            <w:tcBorders>
              <w:top w:val="single" w:sz="4" w:space="0" w:color="auto"/>
            </w:tcBorders>
            <w:shd w:val="clear" w:color="auto" w:fill="auto"/>
            <w:vAlign w:val="bottom"/>
          </w:tcPr>
          <w:p w14:paraId="45B91A0D" w14:textId="45B427C7" w:rsidR="00BA7EE3" w:rsidRPr="00532E14" w:rsidRDefault="00BA7EE3" w:rsidP="00BA7EE3">
            <w:pPr>
              <w:pStyle w:val="acctfourfigures"/>
              <w:tabs>
                <w:tab w:val="clear" w:pos="765"/>
              </w:tabs>
              <w:spacing w:line="240" w:lineRule="auto"/>
              <w:ind w:left="-43" w:right="-86"/>
              <w:jc w:val="center"/>
              <w:rPr>
                <w:sz w:val="20"/>
                <w:lang w:bidi="th-TH"/>
              </w:rPr>
            </w:pPr>
            <w:r w:rsidRPr="00532E14">
              <w:rPr>
                <w:sz w:val="20"/>
                <w:lang w:bidi="th-TH"/>
              </w:rPr>
              <w:t>Financial instruments measured at FV</w:t>
            </w:r>
            <w:r w:rsidR="004D51F8" w:rsidRPr="00532E14">
              <w:rPr>
                <w:sz w:val="20"/>
                <w:lang w:bidi="th-TH"/>
              </w:rPr>
              <w:t>T</w:t>
            </w:r>
            <w:r w:rsidRPr="00532E14">
              <w:rPr>
                <w:sz w:val="20"/>
                <w:lang w:bidi="th-TH"/>
              </w:rPr>
              <w:t>PL</w:t>
            </w:r>
          </w:p>
        </w:tc>
        <w:tc>
          <w:tcPr>
            <w:tcW w:w="2338" w:type="dxa"/>
            <w:tcBorders>
              <w:top w:val="single" w:sz="4" w:space="0" w:color="auto"/>
            </w:tcBorders>
          </w:tcPr>
          <w:p w14:paraId="1DD47035" w14:textId="77777777" w:rsidR="004D51F8" w:rsidRPr="00532E14" w:rsidRDefault="004D51F8" w:rsidP="00BA7EE3">
            <w:pPr>
              <w:pStyle w:val="acctfourfigures"/>
              <w:tabs>
                <w:tab w:val="clear" w:pos="765"/>
              </w:tabs>
              <w:spacing w:line="240" w:lineRule="auto"/>
              <w:ind w:left="-43" w:right="-86"/>
              <w:jc w:val="center"/>
              <w:rPr>
                <w:sz w:val="20"/>
                <w:lang w:bidi="th-TH"/>
              </w:rPr>
            </w:pPr>
          </w:p>
          <w:p w14:paraId="2E9E8232" w14:textId="14305909" w:rsidR="00BA7EE3" w:rsidRPr="00532E14" w:rsidRDefault="00BA7EE3" w:rsidP="00BA7EE3">
            <w:pPr>
              <w:pStyle w:val="acctfourfigures"/>
              <w:tabs>
                <w:tab w:val="clear" w:pos="765"/>
              </w:tabs>
              <w:spacing w:line="240" w:lineRule="auto"/>
              <w:ind w:left="-43" w:right="-86"/>
              <w:jc w:val="center"/>
              <w:rPr>
                <w:sz w:val="20"/>
                <w:lang w:bidi="th-TH"/>
              </w:rPr>
            </w:pPr>
            <w:r w:rsidRPr="00532E14">
              <w:rPr>
                <w:sz w:val="20"/>
                <w:lang w:bidi="th-TH"/>
              </w:rPr>
              <w:t xml:space="preserve">Financial instruments measured at </w:t>
            </w:r>
            <w:r w:rsidR="0025226B" w:rsidRPr="00532E14">
              <w:rPr>
                <w:sz w:val="20"/>
                <w:lang w:bidi="th-TH"/>
              </w:rPr>
              <w:t>a</w:t>
            </w:r>
            <w:r w:rsidR="0025226B" w:rsidRPr="00532E14">
              <w:rPr>
                <w:sz w:val="20"/>
              </w:rPr>
              <w:t>mortised cost</w:t>
            </w:r>
          </w:p>
        </w:tc>
        <w:tc>
          <w:tcPr>
            <w:tcW w:w="1349" w:type="dxa"/>
            <w:tcBorders>
              <w:top w:val="single" w:sz="4" w:space="0" w:color="auto"/>
            </w:tcBorders>
            <w:vAlign w:val="bottom"/>
          </w:tcPr>
          <w:p w14:paraId="7BA48409" w14:textId="15ECAD4D" w:rsidR="00BA7EE3" w:rsidRPr="00532E14" w:rsidRDefault="0025226B" w:rsidP="00BA7EE3">
            <w:pPr>
              <w:pStyle w:val="acctfourfigures"/>
              <w:tabs>
                <w:tab w:val="clear" w:pos="765"/>
              </w:tabs>
              <w:spacing w:line="240" w:lineRule="auto"/>
              <w:ind w:left="-43" w:right="-86"/>
              <w:jc w:val="center"/>
              <w:rPr>
                <w:sz w:val="20"/>
                <w:lang w:bidi="th-TH"/>
              </w:rPr>
            </w:pPr>
            <w:r w:rsidRPr="00532E14">
              <w:rPr>
                <w:sz w:val="20"/>
                <w:lang w:bidi="th-TH"/>
              </w:rPr>
              <w:t>Total</w:t>
            </w:r>
          </w:p>
        </w:tc>
        <w:tc>
          <w:tcPr>
            <w:tcW w:w="279" w:type="dxa"/>
            <w:tcBorders>
              <w:top w:val="single" w:sz="4" w:space="0" w:color="auto"/>
            </w:tcBorders>
            <w:shd w:val="clear" w:color="auto" w:fill="auto"/>
            <w:vAlign w:val="bottom"/>
          </w:tcPr>
          <w:p w14:paraId="6929423B" w14:textId="66D95E28" w:rsidR="00BA7EE3" w:rsidRPr="00532E14" w:rsidRDefault="00BA7EE3" w:rsidP="00BA7EE3">
            <w:pPr>
              <w:pStyle w:val="acctfourfigures"/>
              <w:tabs>
                <w:tab w:val="clear" w:pos="765"/>
              </w:tabs>
              <w:spacing w:line="240" w:lineRule="auto"/>
              <w:ind w:left="-43" w:right="-86"/>
              <w:jc w:val="center"/>
              <w:rPr>
                <w:sz w:val="20"/>
                <w:lang w:bidi="th-TH"/>
              </w:rPr>
            </w:pPr>
          </w:p>
        </w:tc>
        <w:tc>
          <w:tcPr>
            <w:tcW w:w="270" w:type="dxa"/>
          </w:tcPr>
          <w:p w14:paraId="6EDEC5A5" w14:textId="77777777" w:rsidR="00BA7EE3" w:rsidRPr="00532E14" w:rsidRDefault="00BA7EE3" w:rsidP="00BA7EE3">
            <w:pPr>
              <w:pStyle w:val="acctfourfigures"/>
              <w:tabs>
                <w:tab w:val="clear" w:pos="765"/>
              </w:tabs>
              <w:spacing w:line="240" w:lineRule="auto"/>
              <w:ind w:left="-43" w:right="-86"/>
              <w:jc w:val="center"/>
              <w:rPr>
                <w:sz w:val="20"/>
                <w:cs/>
                <w:lang w:bidi="th-TH"/>
              </w:rPr>
            </w:pPr>
          </w:p>
        </w:tc>
        <w:tc>
          <w:tcPr>
            <w:tcW w:w="809" w:type="dxa"/>
            <w:vAlign w:val="bottom"/>
          </w:tcPr>
          <w:p w14:paraId="73514093" w14:textId="77777777" w:rsidR="00BA7EE3" w:rsidRPr="00532E14" w:rsidRDefault="00BA7EE3" w:rsidP="00BA7EE3">
            <w:pPr>
              <w:pStyle w:val="acctfourfigures"/>
              <w:tabs>
                <w:tab w:val="clear" w:pos="765"/>
              </w:tabs>
              <w:spacing w:line="240" w:lineRule="auto"/>
              <w:ind w:left="-43" w:right="-86"/>
              <w:jc w:val="center"/>
              <w:rPr>
                <w:sz w:val="20"/>
              </w:rPr>
            </w:pPr>
            <w:r w:rsidRPr="00532E14">
              <w:rPr>
                <w:sz w:val="20"/>
                <w:lang w:bidi="th-TH"/>
              </w:rPr>
              <w:t>Level 1</w:t>
            </w:r>
          </w:p>
        </w:tc>
        <w:tc>
          <w:tcPr>
            <w:tcW w:w="270" w:type="dxa"/>
          </w:tcPr>
          <w:p w14:paraId="0F274E80" w14:textId="77777777" w:rsidR="00BA7EE3" w:rsidRPr="00532E14" w:rsidRDefault="00BA7EE3" w:rsidP="00BA7EE3">
            <w:pPr>
              <w:pStyle w:val="acctfourfigures"/>
              <w:tabs>
                <w:tab w:val="clear" w:pos="765"/>
              </w:tabs>
              <w:spacing w:line="240" w:lineRule="auto"/>
              <w:ind w:left="-43" w:right="-86"/>
              <w:jc w:val="center"/>
              <w:rPr>
                <w:sz w:val="20"/>
                <w:cs/>
                <w:lang w:bidi="th-TH"/>
              </w:rPr>
            </w:pPr>
          </w:p>
        </w:tc>
        <w:tc>
          <w:tcPr>
            <w:tcW w:w="1078" w:type="dxa"/>
            <w:vAlign w:val="bottom"/>
          </w:tcPr>
          <w:p w14:paraId="71FB4B28" w14:textId="77777777" w:rsidR="00BA7EE3" w:rsidRPr="00532E14" w:rsidRDefault="00BA7EE3" w:rsidP="00BA7EE3">
            <w:pPr>
              <w:pStyle w:val="acctfourfigures"/>
              <w:tabs>
                <w:tab w:val="clear" w:pos="765"/>
              </w:tabs>
              <w:spacing w:line="240" w:lineRule="auto"/>
              <w:ind w:left="-43" w:right="-86"/>
              <w:jc w:val="center"/>
              <w:rPr>
                <w:sz w:val="20"/>
              </w:rPr>
            </w:pPr>
            <w:r w:rsidRPr="00532E14">
              <w:rPr>
                <w:sz w:val="20"/>
                <w:lang w:bidi="th-TH"/>
              </w:rPr>
              <w:t>Level 2</w:t>
            </w:r>
          </w:p>
        </w:tc>
        <w:tc>
          <w:tcPr>
            <w:tcW w:w="236" w:type="dxa"/>
          </w:tcPr>
          <w:p w14:paraId="507F2262" w14:textId="77777777" w:rsidR="00BA7EE3" w:rsidRPr="00532E14" w:rsidRDefault="00BA7EE3" w:rsidP="00BA7EE3">
            <w:pPr>
              <w:spacing w:line="240" w:lineRule="auto"/>
              <w:ind w:left="-43" w:right="-86"/>
              <w:jc w:val="center"/>
              <w:rPr>
                <w:sz w:val="20"/>
                <w:cs/>
              </w:rPr>
            </w:pPr>
          </w:p>
        </w:tc>
        <w:tc>
          <w:tcPr>
            <w:tcW w:w="1118" w:type="dxa"/>
            <w:vAlign w:val="bottom"/>
          </w:tcPr>
          <w:p w14:paraId="3856F653" w14:textId="77777777" w:rsidR="00BA7EE3" w:rsidRPr="00532E14" w:rsidRDefault="00BA7EE3" w:rsidP="00BA7EE3">
            <w:pPr>
              <w:spacing w:line="240" w:lineRule="auto"/>
              <w:ind w:left="-43" w:right="-86"/>
              <w:jc w:val="center"/>
              <w:rPr>
                <w:sz w:val="20"/>
              </w:rPr>
            </w:pPr>
            <w:r w:rsidRPr="00532E14">
              <w:rPr>
                <w:sz w:val="20"/>
              </w:rPr>
              <w:t>Level 3</w:t>
            </w:r>
          </w:p>
        </w:tc>
        <w:tc>
          <w:tcPr>
            <w:tcW w:w="270" w:type="dxa"/>
          </w:tcPr>
          <w:p w14:paraId="7B349721" w14:textId="77777777" w:rsidR="00BA7EE3" w:rsidRPr="00532E14" w:rsidRDefault="00BA7EE3" w:rsidP="00BA7EE3">
            <w:pPr>
              <w:pStyle w:val="acctfourfigures"/>
              <w:tabs>
                <w:tab w:val="clear" w:pos="765"/>
              </w:tabs>
              <w:spacing w:line="240" w:lineRule="auto"/>
              <w:ind w:left="-43" w:right="-86"/>
              <w:jc w:val="center"/>
              <w:rPr>
                <w:sz w:val="20"/>
                <w:cs/>
                <w:lang w:bidi="th-TH"/>
              </w:rPr>
            </w:pPr>
          </w:p>
        </w:tc>
        <w:tc>
          <w:tcPr>
            <w:tcW w:w="1180" w:type="dxa"/>
            <w:shd w:val="clear" w:color="auto" w:fill="auto"/>
            <w:vAlign w:val="bottom"/>
          </w:tcPr>
          <w:p w14:paraId="2B96CA0C" w14:textId="77777777" w:rsidR="00BA7EE3" w:rsidRPr="00532E14" w:rsidRDefault="00BA7EE3" w:rsidP="00BA7EE3">
            <w:pPr>
              <w:pStyle w:val="acctfourfigures"/>
              <w:tabs>
                <w:tab w:val="clear" w:pos="765"/>
              </w:tabs>
              <w:spacing w:line="240" w:lineRule="auto"/>
              <w:ind w:left="-43" w:right="-86"/>
              <w:jc w:val="center"/>
              <w:rPr>
                <w:sz w:val="20"/>
                <w:lang w:bidi="th-TH"/>
              </w:rPr>
            </w:pPr>
            <w:r w:rsidRPr="00532E14">
              <w:rPr>
                <w:sz w:val="20"/>
                <w:lang w:bidi="th-TH"/>
              </w:rPr>
              <w:t>Total</w:t>
            </w:r>
          </w:p>
        </w:tc>
      </w:tr>
      <w:tr w:rsidR="00642D90" w:rsidRPr="00532E14" w14:paraId="26898569" w14:textId="77777777" w:rsidTr="00B50135">
        <w:trPr>
          <w:trHeight w:val="20"/>
          <w:tblHeader/>
        </w:trPr>
        <w:tc>
          <w:tcPr>
            <w:tcW w:w="2337" w:type="dxa"/>
            <w:shd w:val="clear" w:color="auto" w:fill="auto"/>
            <w:vAlign w:val="bottom"/>
          </w:tcPr>
          <w:p w14:paraId="59BD55CF" w14:textId="1C6131EE" w:rsidR="00642D90" w:rsidRPr="00532E14" w:rsidRDefault="00642D90" w:rsidP="00D83F85">
            <w:pPr>
              <w:spacing w:line="240" w:lineRule="auto"/>
              <w:ind w:left="-19" w:right="-90"/>
              <w:rPr>
                <w:b/>
                <w:bCs/>
                <w:i/>
                <w:iCs/>
                <w:sz w:val="20"/>
              </w:rPr>
            </w:pPr>
          </w:p>
        </w:tc>
        <w:tc>
          <w:tcPr>
            <w:tcW w:w="12794" w:type="dxa"/>
            <w:gridSpan w:val="13"/>
          </w:tcPr>
          <w:p w14:paraId="4F91C6EE" w14:textId="01AEBF62" w:rsidR="00642D90" w:rsidRPr="00532E14" w:rsidRDefault="00642D90" w:rsidP="00D83F85">
            <w:pPr>
              <w:pStyle w:val="acctfourfigures"/>
              <w:tabs>
                <w:tab w:val="clear" w:pos="765"/>
              </w:tabs>
              <w:spacing w:line="240" w:lineRule="auto"/>
              <w:ind w:left="-43" w:right="-86"/>
              <w:jc w:val="center"/>
              <w:rPr>
                <w:sz w:val="20"/>
                <w:lang w:bidi="th-TH"/>
              </w:rPr>
            </w:pPr>
            <w:r w:rsidRPr="00532E14">
              <w:rPr>
                <w:i/>
                <w:iCs/>
                <w:sz w:val="20"/>
                <w:lang w:bidi="th-TH"/>
              </w:rPr>
              <w:t>(in thousand Baht)</w:t>
            </w:r>
          </w:p>
        </w:tc>
      </w:tr>
      <w:tr w:rsidR="00543C4B" w:rsidRPr="00532E14" w14:paraId="2C2A7AF8" w14:textId="77777777" w:rsidTr="00B50135">
        <w:trPr>
          <w:trHeight w:val="20"/>
          <w:tblHeader/>
        </w:trPr>
        <w:tc>
          <w:tcPr>
            <w:tcW w:w="2337" w:type="dxa"/>
            <w:shd w:val="clear" w:color="auto" w:fill="auto"/>
            <w:vAlign w:val="bottom"/>
          </w:tcPr>
          <w:p w14:paraId="191A0841" w14:textId="74BC4692" w:rsidR="00543C4B" w:rsidRPr="00532E14" w:rsidRDefault="00543C4B" w:rsidP="00D83F85">
            <w:pPr>
              <w:spacing w:line="240" w:lineRule="auto"/>
              <w:ind w:left="-19" w:right="-90"/>
              <w:rPr>
                <w:b/>
                <w:bCs/>
                <w:i/>
                <w:iCs/>
                <w:sz w:val="20"/>
              </w:rPr>
            </w:pPr>
            <w:proofErr w:type="gramStart"/>
            <w:r w:rsidRPr="00532E14">
              <w:rPr>
                <w:b/>
                <w:bCs/>
                <w:i/>
                <w:iCs/>
                <w:sz w:val="20"/>
              </w:rPr>
              <w:t>At</w:t>
            </w:r>
            <w:proofErr w:type="gramEnd"/>
            <w:r w:rsidRPr="00532E14">
              <w:rPr>
                <w:b/>
                <w:bCs/>
                <w:i/>
                <w:iCs/>
                <w:sz w:val="20"/>
              </w:rPr>
              <w:t xml:space="preserve"> </w:t>
            </w:r>
            <w:r w:rsidRPr="00532E14">
              <w:rPr>
                <w:b/>
                <w:bCs/>
                <w:i/>
                <w:iCs/>
                <w:sz w:val="20"/>
                <w:lang w:val="en-US" w:bidi="th-TH"/>
              </w:rPr>
              <w:t>31 March 2025</w:t>
            </w:r>
          </w:p>
        </w:tc>
        <w:tc>
          <w:tcPr>
            <w:tcW w:w="12794" w:type="dxa"/>
            <w:gridSpan w:val="13"/>
          </w:tcPr>
          <w:p w14:paraId="16BB57F8" w14:textId="77777777" w:rsidR="00543C4B" w:rsidRPr="00532E14" w:rsidRDefault="00543C4B" w:rsidP="00D83F85">
            <w:pPr>
              <w:pStyle w:val="acctfourfigures"/>
              <w:tabs>
                <w:tab w:val="clear" w:pos="765"/>
              </w:tabs>
              <w:spacing w:line="240" w:lineRule="auto"/>
              <w:ind w:left="-43" w:right="-86"/>
              <w:jc w:val="center"/>
              <w:rPr>
                <w:i/>
                <w:iCs/>
                <w:sz w:val="20"/>
                <w:lang w:bidi="th-TH"/>
              </w:rPr>
            </w:pPr>
          </w:p>
        </w:tc>
      </w:tr>
      <w:tr w:rsidR="00642D90" w:rsidRPr="00532E14" w14:paraId="0A183C8C" w14:textId="77777777" w:rsidTr="004F6D96">
        <w:trPr>
          <w:trHeight w:val="20"/>
        </w:trPr>
        <w:tc>
          <w:tcPr>
            <w:tcW w:w="2337" w:type="dxa"/>
            <w:shd w:val="clear" w:color="auto" w:fill="auto"/>
          </w:tcPr>
          <w:p w14:paraId="04CFC4AC" w14:textId="77777777" w:rsidR="00642D90" w:rsidRPr="00532E14" w:rsidRDefault="00642D90" w:rsidP="00D83F85">
            <w:pPr>
              <w:spacing w:line="240" w:lineRule="auto"/>
              <w:ind w:left="-14" w:right="-90" w:hanging="8"/>
              <w:rPr>
                <w:b/>
                <w:bCs/>
                <w:i/>
                <w:iCs/>
                <w:sz w:val="20"/>
              </w:rPr>
            </w:pPr>
            <w:r w:rsidRPr="00532E14">
              <w:rPr>
                <w:b/>
                <w:bCs/>
                <w:i/>
                <w:iCs/>
                <w:sz w:val="20"/>
              </w:rPr>
              <w:t>Financial assets</w:t>
            </w:r>
          </w:p>
        </w:tc>
        <w:tc>
          <w:tcPr>
            <w:tcW w:w="1348" w:type="dxa"/>
            <w:shd w:val="clear" w:color="auto" w:fill="auto"/>
          </w:tcPr>
          <w:p w14:paraId="31B89E73" w14:textId="77777777" w:rsidR="00642D90" w:rsidRPr="00532E14" w:rsidRDefault="00642D90" w:rsidP="00D83F85">
            <w:pPr>
              <w:pStyle w:val="acctfourfigures"/>
              <w:tabs>
                <w:tab w:val="clear" w:pos="765"/>
                <w:tab w:val="decimal" w:pos="796"/>
              </w:tabs>
              <w:spacing w:line="240" w:lineRule="auto"/>
              <w:ind w:left="-43" w:right="-86"/>
              <w:rPr>
                <w:sz w:val="20"/>
              </w:rPr>
            </w:pPr>
          </w:p>
        </w:tc>
        <w:tc>
          <w:tcPr>
            <w:tcW w:w="2249" w:type="dxa"/>
            <w:shd w:val="clear" w:color="auto" w:fill="auto"/>
          </w:tcPr>
          <w:p w14:paraId="12A382D0" w14:textId="77777777" w:rsidR="00642D90" w:rsidRPr="00532E14" w:rsidRDefault="00642D90" w:rsidP="00D83F85">
            <w:pPr>
              <w:pStyle w:val="acctfourfigures"/>
              <w:tabs>
                <w:tab w:val="clear" w:pos="765"/>
                <w:tab w:val="decimal" w:pos="595"/>
              </w:tabs>
              <w:spacing w:line="240" w:lineRule="auto"/>
              <w:ind w:left="-43" w:right="-86"/>
              <w:rPr>
                <w:sz w:val="20"/>
              </w:rPr>
            </w:pPr>
          </w:p>
        </w:tc>
        <w:tc>
          <w:tcPr>
            <w:tcW w:w="2338" w:type="dxa"/>
          </w:tcPr>
          <w:p w14:paraId="17092D60" w14:textId="77777777" w:rsidR="00642D90" w:rsidRPr="00532E14" w:rsidRDefault="00642D90" w:rsidP="00D83F85">
            <w:pPr>
              <w:pStyle w:val="acctfourfigures"/>
              <w:tabs>
                <w:tab w:val="clear" w:pos="765"/>
                <w:tab w:val="decimal" w:pos="595"/>
              </w:tabs>
              <w:spacing w:line="240" w:lineRule="auto"/>
              <w:ind w:left="-43" w:right="-86"/>
              <w:rPr>
                <w:sz w:val="20"/>
              </w:rPr>
            </w:pPr>
          </w:p>
        </w:tc>
        <w:tc>
          <w:tcPr>
            <w:tcW w:w="1349" w:type="dxa"/>
          </w:tcPr>
          <w:p w14:paraId="056211A0" w14:textId="793F9377" w:rsidR="00642D90" w:rsidRPr="00532E14" w:rsidRDefault="00642D90" w:rsidP="00D83F85">
            <w:pPr>
              <w:pStyle w:val="acctfourfigures"/>
              <w:tabs>
                <w:tab w:val="clear" w:pos="765"/>
                <w:tab w:val="decimal" w:pos="595"/>
              </w:tabs>
              <w:spacing w:line="240" w:lineRule="auto"/>
              <w:ind w:left="-43" w:right="-86"/>
              <w:rPr>
                <w:sz w:val="20"/>
              </w:rPr>
            </w:pPr>
          </w:p>
        </w:tc>
        <w:tc>
          <w:tcPr>
            <w:tcW w:w="279" w:type="dxa"/>
            <w:shd w:val="clear" w:color="auto" w:fill="auto"/>
          </w:tcPr>
          <w:p w14:paraId="25DE21A8" w14:textId="68EA739C" w:rsidR="00642D90" w:rsidRPr="00532E14" w:rsidRDefault="00642D90" w:rsidP="00D83F85">
            <w:pPr>
              <w:pStyle w:val="acctfourfigures"/>
              <w:tabs>
                <w:tab w:val="clear" w:pos="765"/>
                <w:tab w:val="decimal" w:pos="595"/>
              </w:tabs>
              <w:spacing w:line="240" w:lineRule="auto"/>
              <w:ind w:left="-43" w:right="-86"/>
              <w:rPr>
                <w:sz w:val="20"/>
              </w:rPr>
            </w:pPr>
          </w:p>
        </w:tc>
        <w:tc>
          <w:tcPr>
            <w:tcW w:w="270" w:type="dxa"/>
          </w:tcPr>
          <w:p w14:paraId="55BDF76E" w14:textId="77777777" w:rsidR="00642D90" w:rsidRPr="00532E14" w:rsidRDefault="00642D90" w:rsidP="00D83F85">
            <w:pPr>
              <w:pStyle w:val="acctfourfigures"/>
              <w:tabs>
                <w:tab w:val="clear" w:pos="765"/>
                <w:tab w:val="decimal" w:pos="595"/>
              </w:tabs>
              <w:spacing w:line="240" w:lineRule="auto"/>
              <w:ind w:left="-43" w:right="-86"/>
              <w:rPr>
                <w:sz w:val="20"/>
              </w:rPr>
            </w:pPr>
          </w:p>
        </w:tc>
        <w:tc>
          <w:tcPr>
            <w:tcW w:w="809" w:type="dxa"/>
          </w:tcPr>
          <w:p w14:paraId="73CA2926" w14:textId="77777777" w:rsidR="00642D90" w:rsidRPr="00532E14" w:rsidRDefault="00642D90" w:rsidP="00D83F85">
            <w:pPr>
              <w:pStyle w:val="acctfourfigures"/>
              <w:tabs>
                <w:tab w:val="clear" w:pos="765"/>
                <w:tab w:val="decimal" w:pos="595"/>
              </w:tabs>
              <w:spacing w:line="240" w:lineRule="auto"/>
              <w:ind w:left="-43" w:right="-86"/>
              <w:rPr>
                <w:sz w:val="20"/>
              </w:rPr>
            </w:pPr>
          </w:p>
        </w:tc>
        <w:tc>
          <w:tcPr>
            <w:tcW w:w="270" w:type="dxa"/>
          </w:tcPr>
          <w:p w14:paraId="2D99901D" w14:textId="77777777" w:rsidR="00642D90" w:rsidRPr="00532E14" w:rsidRDefault="00642D90" w:rsidP="00D83F85">
            <w:pPr>
              <w:pStyle w:val="acctfourfigures"/>
              <w:tabs>
                <w:tab w:val="clear" w:pos="765"/>
                <w:tab w:val="decimal" w:pos="595"/>
              </w:tabs>
              <w:spacing w:line="240" w:lineRule="auto"/>
              <w:ind w:left="-43" w:right="-86"/>
              <w:rPr>
                <w:sz w:val="20"/>
              </w:rPr>
            </w:pPr>
          </w:p>
        </w:tc>
        <w:tc>
          <w:tcPr>
            <w:tcW w:w="1078" w:type="dxa"/>
          </w:tcPr>
          <w:p w14:paraId="773A855E" w14:textId="77777777" w:rsidR="00642D90" w:rsidRPr="00532E14" w:rsidRDefault="00642D90" w:rsidP="00D83F85">
            <w:pPr>
              <w:pStyle w:val="acctfourfigures"/>
              <w:tabs>
                <w:tab w:val="clear" w:pos="765"/>
                <w:tab w:val="decimal" w:pos="595"/>
              </w:tabs>
              <w:spacing w:line="240" w:lineRule="auto"/>
              <w:ind w:left="-43" w:right="-86"/>
              <w:rPr>
                <w:sz w:val="20"/>
              </w:rPr>
            </w:pPr>
          </w:p>
        </w:tc>
        <w:tc>
          <w:tcPr>
            <w:tcW w:w="236" w:type="dxa"/>
          </w:tcPr>
          <w:p w14:paraId="1B1B6960" w14:textId="77777777" w:rsidR="00642D90" w:rsidRPr="00532E14" w:rsidRDefault="00642D90" w:rsidP="00D83F85">
            <w:pPr>
              <w:pStyle w:val="acctfourfigures"/>
              <w:tabs>
                <w:tab w:val="clear" w:pos="765"/>
                <w:tab w:val="decimal" w:pos="595"/>
              </w:tabs>
              <w:spacing w:line="240" w:lineRule="auto"/>
              <w:ind w:left="-43" w:right="-86"/>
              <w:rPr>
                <w:sz w:val="20"/>
              </w:rPr>
            </w:pPr>
          </w:p>
        </w:tc>
        <w:tc>
          <w:tcPr>
            <w:tcW w:w="1118" w:type="dxa"/>
          </w:tcPr>
          <w:p w14:paraId="05A65607" w14:textId="77777777" w:rsidR="00642D90" w:rsidRPr="00532E14" w:rsidRDefault="00642D90" w:rsidP="00D83F85">
            <w:pPr>
              <w:pStyle w:val="acctfourfigures"/>
              <w:tabs>
                <w:tab w:val="clear" w:pos="765"/>
                <w:tab w:val="decimal" w:pos="595"/>
              </w:tabs>
              <w:spacing w:line="240" w:lineRule="auto"/>
              <w:ind w:left="-43" w:right="-86"/>
              <w:rPr>
                <w:sz w:val="20"/>
              </w:rPr>
            </w:pPr>
          </w:p>
        </w:tc>
        <w:tc>
          <w:tcPr>
            <w:tcW w:w="270" w:type="dxa"/>
          </w:tcPr>
          <w:p w14:paraId="593F0F53" w14:textId="77777777" w:rsidR="00642D90" w:rsidRPr="00532E14" w:rsidRDefault="00642D90" w:rsidP="00D83F85">
            <w:pPr>
              <w:pStyle w:val="acctfourfigures"/>
              <w:tabs>
                <w:tab w:val="clear" w:pos="765"/>
                <w:tab w:val="decimal" w:pos="595"/>
              </w:tabs>
              <w:spacing w:line="240" w:lineRule="auto"/>
              <w:ind w:left="-43" w:right="-86"/>
              <w:rPr>
                <w:sz w:val="20"/>
              </w:rPr>
            </w:pPr>
          </w:p>
        </w:tc>
        <w:tc>
          <w:tcPr>
            <w:tcW w:w="1180" w:type="dxa"/>
            <w:shd w:val="clear" w:color="auto" w:fill="auto"/>
          </w:tcPr>
          <w:p w14:paraId="633BD99D" w14:textId="77777777" w:rsidR="00642D90" w:rsidRPr="00532E14" w:rsidRDefault="00642D90" w:rsidP="00D83F85">
            <w:pPr>
              <w:pStyle w:val="acctfourfigures"/>
              <w:tabs>
                <w:tab w:val="clear" w:pos="765"/>
                <w:tab w:val="decimal" w:pos="595"/>
              </w:tabs>
              <w:spacing w:line="240" w:lineRule="auto"/>
              <w:ind w:left="-43" w:right="-86"/>
              <w:rPr>
                <w:sz w:val="20"/>
              </w:rPr>
            </w:pPr>
          </w:p>
        </w:tc>
      </w:tr>
      <w:tr w:rsidR="00E0630E" w:rsidRPr="00532E14" w14:paraId="7D532BD9" w14:textId="77777777" w:rsidTr="00532E14">
        <w:trPr>
          <w:trHeight w:val="20"/>
        </w:trPr>
        <w:tc>
          <w:tcPr>
            <w:tcW w:w="2337" w:type="dxa"/>
            <w:shd w:val="clear" w:color="auto" w:fill="auto"/>
          </w:tcPr>
          <w:p w14:paraId="3F083106" w14:textId="0A6EA670" w:rsidR="00E0630E" w:rsidRPr="00532E14" w:rsidRDefault="00E0630E" w:rsidP="00E0630E">
            <w:pPr>
              <w:spacing w:line="240" w:lineRule="auto"/>
              <w:ind w:left="160" w:right="-90" w:hanging="180"/>
              <w:rPr>
                <w:b/>
                <w:bCs/>
                <w:i/>
                <w:iCs/>
                <w:sz w:val="20"/>
              </w:rPr>
            </w:pPr>
            <w:r w:rsidRPr="00532E14">
              <w:rPr>
                <w:spacing w:val="-6"/>
                <w:sz w:val="20"/>
                <w:lang w:val="en-US" w:bidi="th-TH"/>
              </w:rPr>
              <w:t xml:space="preserve">Short-term derivative asset - </w:t>
            </w:r>
            <w:r>
              <w:rPr>
                <w:spacing w:val="-6"/>
                <w:sz w:val="20"/>
              </w:rPr>
              <w:t>f</w:t>
            </w:r>
            <w:r w:rsidRPr="00532E14">
              <w:rPr>
                <w:spacing w:val="-6"/>
                <w:sz w:val="20"/>
              </w:rPr>
              <w:t>orward exchange contract</w:t>
            </w:r>
            <w:r>
              <w:rPr>
                <w:spacing w:val="-6"/>
                <w:sz w:val="20"/>
              </w:rPr>
              <w:t xml:space="preserve"> and interest rate swap</w:t>
            </w:r>
          </w:p>
        </w:tc>
        <w:tc>
          <w:tcPr>
            <w:tcW w:w="1348" w:type="dxa"/>
            <w:shd w:val="clear" w:color="auto" w:fill="auto"/>
            <w:vAlign w:val="bottom"/>
          </w:tcPr>
          <w:p w14:paraId="384D76D7" w14:textId="060BFA46" w:rsidR="00E0630E" w:rsidRPr="008D23F6" w:rsidRDefault="00E0630E" w:rsidP="008D23F6">
            <w:pPr>
              <w:pStyle w:val="acctfourfigures"/>
              <w:tabs>
                <w:tab w:val="clear" w:pos="765"/>
                <w:tab w:val="decimal" w:pos="974"/>
              </w:tabs>
              <w:spacing w:line="240" w:lineRule="auto"/>
              <w:ind w:left="-43" w:right="-86"/>
              <w:rPr>
                <w:sz w:val="20"/>
              </w:rPr>
            </w:pPr>
            <w:r w:rsidRPr="00C66E5C">
              <w:rPr>
                <w:sz w:val="20"/>
              </w:rPr>
              <w:t>25,094</w:t>
            </w:r>
          </w:p>
        </w:tc>
        <w:tc>
          <w:tcPr>
            <w:tcW w:w="2249" w:type="dxa"/>
            <w:shd w:val="clear" w:color="auto" w:fill="auto"/>
            <w:vAlign w:val="bottom"/>
          </w:tcPr>
          <w:p w14:paraId="0ED4F0C6" w14:textId="595613CD" w:rsidR="00E0630E" w:rsidRPr="00532E14" w:rsidRDefault="008D23F6" w:rsidP="008D23F6">
            <w:pPr>
              <w:pStyle w:val="acctfourfigures"/>
              <w:tabs>
                <w:tab w:val="clear" w:pos="765"/>
                <w:tab w:val="decimal" w:pos="1695"/>
              </w:tabs>
              <w:spacing w:line="240" w:lineRule="auto"/>
              <w:ind w:left="-43" w:right="-105"/>
              <w:rPr>
                <w:sz w:val="20"/>
              </w:rPr>
            </w:pPr>
            <w:r w:rsidRPr="008D23F6">
              <w:rPr>
                <w:sz w:val="20"/>
              </w:rPr>
              <w:t>-</w:t>
            </w:r>
          </w:p>
        </w:tc>
        <w:tc>
          <w:tcPr>
            <w:tcW w:w="2338" w:type="dxa"/>
            <w:vAlign w:val="bottom"/>
          </w:tcPr>
          <w:p w14:paraId="1A25872A" w14:textId="58A4AE64" w:rsidR="00E0630E" w:rsidRPr="008D23F6" w:rsidRDefault="008D23F6" w:rsidP="008D23F6">
            <w:pPr>
              <w:pStyle w:val="acctfourfigures"/>
              <w:tabs>
                <w:tab w:val="clear" w:pos="765"/>
                <w:tab w:val="decimal" w:pos="1695"/>
              </w:tabs>
              <w:spacing w:line="240" w:lineRule="auto"/>
              <w:ind w:left="-43" w:right="-105"/>
              <w:rPr>
                <w:sz w:val="20"/>
              </w:rPr>
            </w:pPr>
            <w:r w:rsidRPr="008D23F6">
              <w:rPr>
                <w:sz w:val="20"/>
              </w:rPr>
              <w:t>-</w:t>
            </w:r>
          </w:p>
        </w:tc>
        <w:tc>
          <w:tcPr>
            <w:tcW w:w="1349" w:type="dxa"/>
            <w:vAlign w:val="bottom"/>
          </w:tcPr>
          <w:p w14:paraId="2CBF28AE" w14:textId="6CB40F4E" w:rsidR="00E0630E" w:rsidRPr="008D23F6" w:rsidRDefault="00E0630E" w:rsidP="008D23F6">
            <w:pPr>
              <w:pStyle w:val="acctfourfigures"/>
              <w:tabs>
                <w:tab w:val="clear" w:pos="765"/>
                <w:tab w:val="decimal" w:pos="1060"/>
              </w:tabs>
              <w:spacing w:line="240" w:lineRule="auto"/>
              <w:ind w:left="-43" w:right="-105"/>
              <w:rPr>
                <w:sz w:val="20"/>
              </w:rPr>
            </w:pPr>
            <w:r w:rsidRPr="00C66E5C">
              <w:rPr>
                <w:sz w:val="20"/>
              </w:rPr>
              <w:t>25,094</w:t>
            </w:r>
          </w:p>
        </w:tc>
        <w:tc>
          <w:tcPr>
            <w:tcW w:w="279" w:type="dxa"/>
            <w:shd w:val="clear" w:color="auto" w:fill="auto"/>
            <w:vAlign w:val="bottom"/>
          </w:tcPr>
          <w:p w14:paraId="3C886D8F" w14:textId="77777777" w:rsidR="00E0630E" w:rsidRPr="00532E14" w:rsidRDefault="00E0630E" w:rsidP="00E0630E">
            <w:pPr>
              <w:pStyle w:val="acctfourfigures"/>
              <w:tabs>
                <w:tab w:val="clear" w:pos="765"/>
                <w:tab w:val="decimal" w:pos="595"/>
              </w:tabs>
              <w:spacing w:line="240" w:lineRule="auto"/>
              <w:ind w:left="-43" w:right="-86"/>
              <w:rPr>
                <w:sz w:val="20"/>
                <w:highlight w:val="yellow"/>
              </w:rPr>
            </w:pPr>
          </w:p>
        </w:tc>
        <w:tc>
          <w:tcPr>
            <w:tcW w:w="270" w:type="dxa"/>
            <w:vAlign w:val="bottom"/>
          </w:tcPr>
          <w:p w14:paraId="58DFD253" w14:textId="77777777" w:rsidR="00E0630E" w:rsidRPr="00532E14" w:rsidRDefault="00E0630E" w:rsidP="00E0630E">
            <w:pPr>
              <w:pStyle w:val="acctfourfigures"/>
              <w:tabs>
                <w:tab w:val="clear" w:pos="765"/>
                <w:tab w:val="decimal" w:pos="595"/>
              </w:tabs>
              <w:spacing w:line="240" w:lineRule="auto"/>
              <w:ind w:left="-43" w:right="-86"/>
              <w:rPr>
                <w:sz w:val="20"/>
                <w:highlight w:val="yellow"/>
              </w:rPr>
            </w:pPr>
          </w:p>
        </w:tc>
        <w:tc>
          <w:tcPr>
            <w:tcW w:w="809" w:type="dxa"/>
            <w:vAlign w:val="bottom"/>
          </w:tcPr>
          <w:p w14:paraId="1D94B004" w14:textId="188F6D7D" w:rsidR="00E0630E" w:rsidRPr="008D23F6" w:rsidRDefault="008D23F6" w:rsidP="00E0630E">
            <w:pPr>
              <w:pStyle w:val="acctfourfigures"/>
              <w:tabs>
                <w:tab w:val="clear" w:pos="765"/>
                <w:tab w:val="decimal" w:pos="435"/>
              </w:tabs>
              <w:spacing w:line="240" w:lineRule="auto"/>
              <w:ind w:left="-43" w:right="-86"/>
              <w:rPr>
                <w:sz w:val="20"/>
                <w:lang w:val="en-US" w:eastAsia="zh-CN" w:bidi="th-TH"/>
              </w:rPr>
            </w:pPr>
            <w:r w:rsidRPr="008D23F6">
              <w:rPr>
                <w:sz w:val="20"/>
                <w:lang w:val="en-US" w:eastAsia="zh-CN" w:bidi="th-TH"/>
              </w:rPr>
              <w:t>-</w:t>
            </w:r>
          </w:p>
        </w:tc>
        <w:tc>
          <w:tcPr>
            <w:tcW w:w="270" w:type="dxa"/>
            <w:vAlign w:val="bottom"/>
          </w:tcPr>
          <w:p w14:paraId="6C315893" w14:textId="77777777" w:rsidR="00E0630E" w:rsidRPr="00532E14" w:rsidRDefault="00E0630E" w:rsidP="00E0630E">
            <w:pPr>
              <w:pStyle w:val="acctfourfigures"/>
              <w:tabs>
                <w:tab w:val="clear" w:pos="765"/>
                <w:tab w:val="decimal" w:pos="595"/>
              </w:tabs>
              <w:spacing w:line="240" w:lineRule="auto"/>
              <w:ind w:left="-43" w:right="-86"/>
              <w:rPr>
                <w:sz w:val="20"/>
                <w:highlight w:val="yellow"/>
              </w:rPr>
            </w:pPr>
          </w:p>
        </w:tc>
        <w:tc>
          <w:tcPr>
            <w:tcW w:w="1078" w:type="dxa"/>
            <w:vAlign w:val="bottom"/>
          </w:tcPr>
          <w:p w14:paraId="3C1FF869" w14:textId="354C6BEF" w:rsidR="00E0630E" w:rsidRPr="00532E14" w:rsidRDefault="00BE54D6" w:rsidP="008D23F6">
            <w:pPr>
              <w:pStyle w:val="acctfourfigures"/>
              <w:tabs>
                <w:tab w:val="clear" w:pos="765"/>
                <w:tab w:val="decimal" w:pos="795"/>
              </w:tabs>
              <w:spacing w:line="240" w:lineRule="auto"/>
              <w:ind w:left="-43" w:right="-105"/>
              <w:rPr>
                <w:sz w:val="20"/>
              </w:rPr>
            </w:pPr>
            <w:r w:rsidRPr="00BE54D6">
              <w:rPr>
                <w:sz w:val="20"/>
              </w:rPr>
              <w:t>25,094</w:t>
            </w:r>
          </w:p>
        </w:tc>
        <w:tc>
          <w:tcPr>
            <w:tcW w:w="236" w:type="dxa"/>
            <w:vAlign w:val="bottom"/>
          </w:tcPr>
          <w:p w14:paraId="3189BB79" w14:textId="77777777" w:rsidR="00E0630E" w:rsidRPr="00532E14" w:rsidRDefault="00E0630E" w:rsidP="00E0630E">
            <w:pPr>
              <w:pStyle w:val="acctfourfigures"/>
              <w:tabs>
                <w:tab w:val="clear" w:pos="765"/>
                <w:tab w:val="decimal" w:pos="595"/>
              </w:tabs>
              <w:spacing w:line="240" w:lineRule="auto"/>
              <w:ind w:left="-43" w:right="-86"/>
              <w:rPr>
                <w:sz w:val="20"/>
                <w:highlight w:val="yellow"/>
              </w:rPr>
            </w:pPr>
          </w:p>
        </w:tc>
        <w:tc>
          <w:tcPr>
            <w:tcW w:w="1118" w:type="dxa"/>
            <w:vAlign w:val="bottom"/>
          </w:tcPr>
          <w:p w14:paraId="0BE9D6F2" w14:textId="146933C6" w:rsidR="00E0630E" w:rsidRPr="008D23F6" w:rsidRDefault="008D23F6" w:rsidP="008D23F6">
            <w:pPr>
              <w:pStyle w:val="acctfourfigures"/>
              <w:tabs>
                <w:tab w:val="clear" w:pos="765"/>
                <w:tab w:val="decimal" w:pos="677"/>
              </w:tabs>
              <w:spacing w:line="240" w:lineRule="auto"/>
              <w:ind w:left="-43" w:right="-105"/>
              <w:rPr>
                <w:sz w:val="20"/>
              </w:rPr>
            </w:pPr>
            <w:r w:rsidRPr="008D23F6">
              <w:rPr>
                <w:rFonts w:hint="cs"/>
                <w:sz w:val="20"/>
                <w:cs/>
                <w:lang w:bidi="th-TH"/>
              </w:rPr>
              <w:t>-</w:t>
            </w:r>
          </w:p>
        </w:tc>
        <w:tc>
          <w:tcPr>
            <w:tcW w:w="270" w:type="dxa"/>
            <w:vAlign w:val="bottom"/>
          </w:tcPr>
          <w:p w14:paraId="24E7A80E" w14:textId="77777777" w:rsidR="00E0630E" w:rsidRPr="00532E14" w:rsidRDefault="00E0630E" w:rsidP="00E0630E">
            <w:pPr>
              <w:pStyle w:val="acctfourfigures"/>
              <w:tabs>
                <w:tab w:val="clear" w:pos="765"/>
                <w:tab w:val="decimal" w:pos="595"/>
              </w:tabs>
              <w:spacing w:line="240" w:lineRule="auto"/>
              <w:ind w:left="-43" w:right="-86"/>
              <w:rPr>
                <w:sz w:val="20"/>
                <w:highlight w:val="yellow"/>
              </w:rPr>
            </w:pPr>
          </w:p>
        </w:tc>
        <w:tc>
          <w:tcPr>
            <w:tcW w:w="1180" w:type="dxa"/>
            <w:shd w:val="clear" w:color="auto" w:fill="auto"/>
            <w:vAlign w:val="bottom"/>
          </w:tcPr>
          <w:p w14:paraId="6626E605" w14:textId="66B4DA67" w:rsidR="00E0630E" w:rsidRPr="008D23F6" w:rsidRDefault="00BE54D6" w:rsidP="00E0630E">
            <w:pPr>
              <w:pStyle w:val="acctfourfigures"/>
              <w:tabs>
                <w:tab w:val="clear" w:pos="765"/>
                <w:tab w:val="decimal" w:pos="870"/>
              </w:tabs>
              <w:spacing w:line="240" w:lineRule="auto"/>
              <w:ind w:left="-43" w:right="-86"/>
              <w:rPr>
                <w:sz w:val="20"/>
              </w:rPr>
            </w:pPr>
            <w:r w:rsidRPr="00BE54D6">
              <w:rPr>
                <w:sz w:val="20"/>
              </w:rPr>
              <w:t>25,094</w:t>
            </w:r>
          </w:p>
        </w:tc>
      </w:tr>
      <w:tr w:rsidR="00E0630E" w:rsidRPr="00532E14" w14:paraId="2EB2DACC" w14:textId="77777777" w:rsidTr="00532E14">
        <w:trPr>
          <w:trHeight w:val="468"/>
        </w:trPr>
        <w:tc>
          <w:tcPr>
            <w:tcW w:w="2337" w:type="dxa"/>
            <w:shd w:val="clear" w:color="auto" w:fill="auto"/>
          </w:tcPr>
          <w:p w14:paraId="6DB35C87" w14:textId="6733C4FB" w:rsidR="00E0630E" w:rsidRPr="00532E14" w:rsidRDefault="00E0630E" w:rsidP="00E0630E">
            <w:pPr>
              <w:spacing w:line="240" w:lineRule="auto"/>
              <w:ind w:left="160" w:right="-90" w:hanging="180"/>
              <w:rPr>
                <w:b/>
                <w:bCs/>
                <w:i/>
                <w:iCs/>
                <w:sz w:val="20"/>
              </w:rPr>
            </w:pPr>
            <w:r w:rsidRPr="00532E14">
              <w:rPr>
                <w:sz w:val="20"/>
              </w:rPr>
              <w:t>Long-term</w:t>
            </w:r>
            <w:r w:rsidRPr="00532E14">
              <w:rPr>
                <w:sz w:val="20"/>
                <w:cs/>
                <w:lang w:bidi="th-TH"/>
              </w:rPr>
              <w:t xml:space="preserve"> </w:t>
            </w:r>
            <w:r w:rsidRPr="00532E14">
              <w:rPr>
                <w:sz w:val="20"/>
              </w:rPr>
              <w:t>loans to related parties</w:t>
            </w:r>
          </w:p>
        </w:tc>
        <w:tc>
          <w:tcPr>
            <w:tcW w:w="1348" w:type="dxa"/>
            <w:shd w:val="clear" w:color="auto" w:fill="auto"/>
            <w:vAlign w:val="bottom"/>
          </w:tcPr>
          <w:p w14:paraId="14F19ACF" w14:textId="42E974EC" w:rsidR="00E0630E" w:rsidRPr="008D23F6" w:rsidRDefault="008D23F6" w:rsidP="008D23F6">
            <w:pPr>
              <w:pStyle w:val="acctfourfigures"/>
              <w:tabs>
                <w:tab w:val="clear" w:pos="765"/>
                <w:tab w:val="decimal" w:pos="700"/>
              </w:tabs>
              <w:spacing w:line="240" w:lineRule="auto"/>
              <w:ind w:right="-86"/>
              <w:rPr>
                <w:sz w:val="20"/>
              </w:rPr>
            </w:pPr>
            <w:r w:rsidRPr="008D23F6">
              <w:rPr>
                <w:sz w:val="20"/>
              </w:rPr>
              <w:t>-</w:t>
            </w:r>
          </w:p>
        </w:tc>
        <w:tc>
          <w:tcPr>
            <w:tcW w:w="2249" w:type="dxa"/>
            <w:shd w:val="clear" w:color="auto" w:fill="auto"/>
            <w:vAlign w:val="bottom"/>
          </w:tcPr>
          <w:p w14:paraId="13CCC31B" w14:textId="4186E5E3" w:rsidR="00E0630E" w:rsidRPr="00532E14" w:rsidRDefault="008D23F6" w:rsidP="008D23F6">
            <w:pPr>
              <w:pStyle w:val="acctfourfigures"/>
              <w:tabs>
                <w:tab w:val="clear" w:pos="765"/>
                <w:tab w:val="decimal" w:pos="1695"/>
              </w:tabs>
              <w:spacing w:line="240" w:lineRule="auto"/>
              <w:ind w:left="-43" w:right="-105"/>
              <w:rPr>
                <w:sz w:val="20"/>
              </w:rPr>
            </w:pPr>
            <w:r w:rsidRPr="008D23F6">
              <w:rPr>
                <w:sz w:val="20"/>
              </w:rPr>
              <w:t>-</w:t>
            </w:r>
          </w:p>
        </w:tc>
        <w:tc>
          <w:tcPr>
            <w:tcW w:w="2338" w:type="dxa"/>
            <w:vAlign w:val="bottom"/>
          </w:tcPr>
          <w:p w14:paraId="25DED58F" w14:textId="25E39EC5" w:rsidR="00E0630E" w:rsidRPr="008D23F6" w:rsidRDefault="00E0630E" w:rsidP="008D23F6">
            <w:pPr>
              <w:pStyle w:val="acctfourfigures"/>
              <w:tabs>
                <w:tab w:val="clear" w:pos="765"/>
                <w:tab w:val="decimal" w:pos="1965"/>
              </w:tabs>
              <w:spacing w:line="240" w:lineRule="auto"/>
              <w:ind w:left="-43" w:right="-105"/>
              <w:rPr>
                <w:sz w:val="20"/>
              </w:rPr>
            </w:pPr>
            <w:r w:rsidRPr="00E0630E">
              <w:rPr>
                <w:sz w:val="20"/>
              </w:rPr>
              <w:t>83,591,448</w:t>
            </w:r>
          </w:p>
        </w:tc>
        <w:tc>
          <w:tcPr>
            <w:tcW w:w="1349" w:type="dxa"/>
            <w:vAlign w:val="bottom"/>
          </w:tcPr>
          <w:p w14:paraId="3EE81FFB" w14:textId="3C6F7D9C" w:rsidR="00E0630E" w:rsidRPr="008D23F6" w:rsidRDefault="00E0630E" w:rsidP="008D23F6">
            <w:pPr>
              <w:pStyle w:val="acctfourfigures"/>
              <w:tabs>
                <w:tab w:val="clear" w:pos="765"/>
                <w:tab w:val="decimal" w:pos="1056"/>
              </w:tabs>
              <w:spacing w:line="240" w:lineRule="auto"/>
              <w:ind w:left="-43" w:right="-105"/>
              <w:rPr>
                <w:sz w:val="20"/>
              </w:rPr>
            </w:pPr>
            <w:r w:rsidRPr="00E0630E">
              <w:rPr>
                <w:sz w:val="20"/>
              </w:rPr>
              <w:t>83,591,448</w:t>
            </w:r>
          </w:p>
        </w:tc>
        <w:tc>
          <w:tcPr>
            <w:tcW w:w="279" w:type="dxa"/>
            <w:shd w:val="clear" w:color="auto" w:fill="auto"/>
            <w:vAlign w:val="bottom"/>
          </w:tcPr>
          <w:p w14:paraId="3165965C" w14:textId="6C342A46" w:rsidR="00E0630E" w:rsidRPr="00532E14" w:rsidRDefault="00E0630E" w:rsidP="00E0630E">
            <w:pPr>
              <w:pStyle w:val="acctfourfigures"/>
              <w:tabs>
                <w:tab w:val="clear" w:pos="765"/>
                <w:tab w:val="decimal" w:pos="882"/>
              </w:tabs>
              <w:spacing w:line="240" w:lineRule="auto"/>
              <w:ind w:left="-43" w:right="-86"/>
              <w:rPr>
                <w:sz w:val="20"/>
                <w:highlight w:val="yellow"/>
              </w:rPr>
            </w:pPr>
          </w:p>
        </w:tc>
        <w:tc>
          <w:tcPr>
            <w:tcW w:w="270" w:type="dxa"/>
            <w:vAlign w:val="bottom"/>
          </w:tcPr>
          <w:p w14:paraId="21462010" w14:textId="5ECCEE76" w:rsidR="00E0630E" w:rsidRPr="00532E14" w:rsidRDefault="00E0630E" w:rsidP="00E0630E">
            <w:pPr>
              <w:pStyle w:val="acctfourfigures"/>
              <w:tabs>
                <w:tab w:val="clear" w:pos="765"/>
                <w:tab w:val="decimal" w:pos="595"/>
              </w:tabs>
              <w:spacing w:line="240" w:lineRule="auto"/>
              <w:ind w:left="-43" w:right="-86"/>
              <w:rPr>
                <w:sz w:val="20"/>
                <w:highlight w:val="yellow"/>
              </w:rPr>
            </w:pPr>
          </w:p>
        </w:tc>
        <w:tc>
          <w:tcPr>
            <w:tcW w:w="809" w:type="dxa"/>
            <w:vAlign w:val="bottom"/>
          </w:tcPr>
          <w:p w14:paraId="1A48DB15" w14:textId="0686226B" w:rsidR="00E0630E" w:rsidRPr="008D23F6" w:rsidRDefault="008D23F6" w:rsidP="00E0630E">
            <w:pPr>
              <w:pStyle w:val="acctfourfigures"/>
              <w:tabs>
                <w:tab w:val="clear" w:pos="765"/>
                <w:tab w:val="decimal" w:pos="430"/>
              </w:tabs>
              <w:spacing w:line="240" w:lineRule="auto"/>
              <w:ind w:left="-43" w:right="-86"/>
              <w:rPr>
                <w:sz w:val="20"/>
                <w:lang w:val="en-US" w:eastAsia="zh-CN" w:bidi="th-TH"/>
              </w:rPr>
            </w:pPr>
            <w:r w:rsidRPr="008D23F6">
              <w:rPr>
                <w:sz w:val="20"/>
                <w:cs/>
                <w:lang w:val="en-US" w:eastAsia="zh-CN" w:bidi="th-TH"/>
              </w:rPr>
              <w:t>-</w:t>
            </w:r>
          </w:p>
        </w:tc>
        <w:tc>
          <w:tcPr>
            <w:tcW w:w="270" w:type="dxa"/>
            <w:vAlign w:val="bottom"/>
          </w:tcPr>
          <w:p w14:paraId="7809833A" w14:textId="6FDF1403" w:rsidR="00E0630E" w:rsidRPr="00532E14" w:rsidRDefault="00E0630E" w:rsidP="00E0630E">
            <w:pPr>
              <w:pStyle w:val="acctfourfigures"/>
              <w:tabs>
                <w:tab w:val="clear" w:pos="765"/>
                <w:tab w:val="decimal" w:pos="595"/>
              </w:tabs>
              <w:spacing w:line="240" w:lineRule="auto"/>
              <w:ind w:left="-43" w:right="-86"/>
              <w:rPr>
                <w:sz w:val="20"/>
                <w:highlight w:val="yellow"/>
              </w:rPr>
            </w:pPr>
          </w:p>
        </w:tc>
        <w:tc>
          <w:tcPr>
            <w:tcW w:w="1078" w:type="dxa"/>
            <w:vAlign w:val="bottom"/>
          </w:tcPr>
          <w:p w14:paraId="1FFC36AB" w14:textId="3FD79CA7" w:rsidR="00E0630E" w:rsidRPr="008D23F6" w:rsidRDefault="008D23F6" w:rsidP="008D23F6">
            <w:pPr>
              <w:pStyle w:val="acctfourfigures"/>
              <w:tabs>
                <w:tab w:val="clear" w:pos="765"/>
                <w:tab w:val="decimal" w:pos="525"/>
              </w:tabs>
              <w:spacing w:line="240" w:lineRule="auto"/>
              <w:ind w:left="-43" w:right="-105"/>
              <w:rPr>
                <w:sz w:val="20"/>
              </w:rPr>
            </w:pPr>
            <w:r w:rsidRPr="008D23F6">
              <w:rPr>
                <w:sz w:val="20"/>
              </w:rPr>
              <w:t>-</w:t>
            </w:r>
          </w:p>
        </w:tc>
        <w:tc>
          <w:tcPr>
            <w:tcW w:w="236" w:type="dxa"/>
            <w:vAlign w:val="bottom"/>
          </w:tcPr>
          <w:p w14:paraId="29C9F57F" w14:textId="77777777" w:rsidR="00E0630E" w:rsidRPr="00532E14" w:rsidRDefault="00E0630E" w:rsidP="00E0630E">
            <w:pPr>
              <w:pStyle w:val="acctfourfigures"/>
              <w:tabs>
                <w:tab w:val="clear" w:pos="765"/>
                <w:tab w:val="decimal" w:pos="595"/>
              </w:tabs>
              <w:spacing w:line="240" w:lineRule="auto"/>
              <w:ind w:left="-43" w:right="-86"/>
              <w:rPr>
                <w:sz w:val="20"/>
                <w:highlight w:val="yellow"/>
              </w:rPr>
            </w:pPr>
          </w:p>
        </w:tc>
        <w:tc>
          <w:tcPr>
            <w:tcW w:w="1118" w:type="dxa"/>
            <w:vAlign w:val="bottom"/>
          </w:tcPr>
          <w:p w14:paraId="73AAA6BE" w14:textId="77777777" w:rsidR="00BE54D6" w:rsidRPr="00BE54D6" w:rsidRDefault="00BE54D6" w:rsidP="008D23F6">
            <w:pPr>
              <w:pStyle w:val="acctfourfigures"/>
              <w:tabs>
                <w:tab w:val="clear" w:pos="765"/>
                <w:tab w:val="decimal" w:pos="945"/>
              </w:tabs>
              <w:spacing w:line="240" w:lineRule="auto"/>
              <w:ind w:left="-43" w:right="-105"/>
              <w:rPr>
                <w:sz w:val="20"/>
              </w:rPr>
            </w:pPr>
          </w:p>
          <w:p w14:paraId="43DBC587" w14:textId="74CBA9A0" w:rsidR="00E0630E" w:rsidRPr="008D23F6" w:rsidRDefault="00BE54D6" w:rsidP="008D23F6">
            <w:pPr>
              <w:pStyle w:val="acctfourfigures"/>
              <w:tabs>
                <w:tab w:val="clear" w:pos="765"/>
                <w:tab w:val="decimal" w:pos="945"/>
              </w:tabs>
              <w:spacing w:line="240" w:lineRule="auto"/>
              <w:ind w:left="-43" w:right="-105"/>
              <w:rPr>
                <w:sz w:val="20"/>
              </w:rPr>
            </w:pPr>
            <w:r w:rsidRPr="00BE54D6">
              <w:rPr>
                <w:sz w:val="20"/>
              </w:rPr>
              <w:t>86,485,091</w:t>
            </w:r>
          </w:p>
        </w:tc>
        <w:tc>
          <w:tcPr>
            <w:tcW w:w="270" w:type="dxa"/>
            <w:vAlign w:val="bottom"/>
          </w:tcPr>
          <w:p w14:paraId="6135B551" w14:textId="0A9561C1" w:rsidR="00E0630E" w:rsidRPr="00532E14" w:rsidRDefault="00E0630E" w:rsidP="00E0630E">
            <w:pPr>
              <w:pStyle w:val="acctfourfigures"/>
              <w:tabs>
                <w:tab w:val="clear" w:pos="765"/>
                <w:tab w:val="decimal" w:pos="595"/>
              </w:tabs>
              <w:spacing w:line="240" w:lineRule="auto"/>
              <w:ind w:left="-43" w:right="-86"/>
              <w:rPr>
                <w:sz w:val="20"/>
                <w:highlight w:val="yellow"/>
              </w:rPr>
            </w:pPr>
          </w:p>
        </w:tc>
        <w:tc>
          <w:tcPr>
            <w:tcW w:w="1180" w:type="dxa"/>
            <w:shd w:val="clear" w:color="auto" w:fill="auto"/>
            <w:vAlign w:val="bottom"/>
          </w:tcPr>
          <w:p w14:paraId="1452CC84" w14:textId="77777777" w:rsidR="00BE54D6" w:rsidRPr="00BE54D6" w:rsidRDefault="00BE54D6" w:rsidP="008D23F6">
            <w:pPr>
              <w:pStyle w:val="acctfourfigures"/>
              <w:tabs>
                <w:tab w:val="clear" w:pos="765"/>
                <w:tab w:val="decimal" w:pos="870"/>
              </w:tabs>
              <w:spacing w:line="240" w:lineRule="auto"/>
              <w:ind w:left="-43" w:right="-86"/>
              <w:rPr>
                <w:sz w:val="20"/>
              </w:rPr>
            </w:pPr>
          </w:p>
          <w:p w14:paraId="6479C621" w14:textId="477C9A0D" w:rsidR="00E0630E" w:rsidRPr="008D23F6" w:rsidRDefault="00BE54D6" w:rsidP="008D23F6">
            <w:pPr>
              <w:pStyle w:val="acctfourfigures"/>
              <w:tabs>
                <w:tab w:val="clear" w:pos="765"/>
                <w:tab w:val="decimal" w:pos="870"/>
              </w:tabs>
              <w:spacing w:line="240" w:lineRule="auto"/>
              <w:ind w:left="-43" w:right="-86"/>
              <w:rPr>
                <w:sz w:val="20"/>
              </w:rPr>
            </w:pPr>
            <w:r w:rsidRPr="00BE54D6">
              <w:rPr>
                <w:sz w:val="20"/>
              </w:rPr>
              <w:t>86,485,091</w:t>
            </w:r>
          </w:p>
        </w:tc>
      </w:tr>
      <w:tr w:rsidR="00E0630E" w:rsidRPr="00532E14" w14:paraId="4FE90802" w14:textId="77777777" w:rsidTr="00532E14">
        <w:trPr>
          <w:trHeight w:val="20"/>
        </w:trPr>
        <w:tc>
          <w:tcPr>
            <w:tcW w:w="2337" w:type="dxa"/>
            <w:shd w:val="clear" w:color="auto" w:fill="auto"/>
          </w:tcPr>
          <w:p w14:paraId="1D99960A" w14:textId="3B3491BB" w:rsidR="00E0630E" w:rsidRPr="00532E14" w:rsidRDefault="00E0630E" w:rsidP="00E0630E">
            <w:pPr>
              <w:spacing w:line="240" w:lineRule="auto"/>
              <w:ind w:left="160" w:right="-90" w:hanging="180"/>
              <w:rPr>
                <w:sz w:val="20"/>
              </w:rPr>
            </w:pPr>
            <w:r w:rsidRPr="00532E14">
              <w:rPr>
                <w:sz w:val="20"/>
              </w:rPr>
              <w:t>Derivative assets - interest rate swap</w:t>
            </w:r>
          </w:p>
        </w:tc>
        <w:tc>
          <w:tcPr>
            <w:tcW w:w="1348" w:type="dxa"/>
            <w:shd w:val="clear" w:color="auto" w:fill="auto"/>
            <w:vAlign w:val="bottom"/>
          </w:tcPr>
          <w:p w14:paraId="281DC6B1" w14:textId="22116C62" w:rsidR="00E0630E" w:rsidRPr="008D23F6" w:rsidRDefault="00E0630E" w:rsidP="008D23F6">
            <w:pPr>
              <w:pStyle w:val="acctfourfigures"/>
              <w:tabs>
                <w:tab w:val="clear" w:pos="765"/>
                <w:tab w:val="decimal" w:pos="974"/>
              </w:tabs>
              <w:spacing w:line="240" w:lineRule="auto"/>
              <w:ind w:left="-43" w:right="-86"/>
              <w:rPr>
                <w:sz w:val="20"/>
              </w:rPr>
            </w:pPr>
            <w:r w:rsidRPr="002848A6">
              <w:rPr>
                <w:sz w:val="20"/>
              </w:rPr>
              <w:t>79,747</w:t>
            </w:r>
          </w:p>
        </w:tc>
        <w:tc>
          <w:tcPr>
            <w:tcW w:w="2249" w:type="dxa"/>
            <w:shd w:val="clear" w:color="auto" w:fill="auto"/>
            <w:vAlign w:val="bottom"/>
          </w:tcPr>
          <w:p w14:paraId="195C2B9A" w14:textId="6BA88DB5" w:rsidR="00E0630E" w:rsidRPr="00532E14" w:rsidRDefault="008D23F6" w:rsidP="008D23F6">
            <w:pPr>
              <w:pStyle w:val="acctfourfigures"/>
              <w:tabs>
                <w:tab w:val="clear" w:pos="765"/>
                <w:tab w:val="decimal" w:pos="1695"/>
              </w:tabs>
              <w:spacing w:line="240" w:lineRule="auto"/>
              <w:ind w:left="-43" w:right="-105"/>
              <w:rPr>
                <w:sz w:val="20"/>
              </w:rPr>
            </w:pPr>
            <w:r w:rsidRPr="008D23F6">
              <w:rPr>
                <w:sz w:val="20"/>
              </w:rPr>
              <w:t>-</w:t>
            </w:r>
          </w:p>
        </w:tc>
        <w:tc>
          <w:tcPr>
            <w:tcW w:w="2338" w:type="dxa"/>
            <w:vAlign w:val="bottom"/>
          </w:tcPr>
          <w:p w14:paraId="00016860" w14:textId="0ECA6C3B" w:rsidR="00E0630E" w:rsidRPr="008D23F6" w:rsidRDefault="008D23F6" w:rsidP="008D23F6">
            <w:pPr>
              <w:pStyle w:val="acctfourfigures"/>
              <w:tabs>
                <w:tab w:val="clear" w:pos="765"/>
                <w:tab w:val="decimal" w:pos="1695"/>
              </w:tabs>
              <w:spacing w:line="240" w:lineRule="auto"/>
              <w:ind w:left="-43" w:right="-105"/>
              <w:rPr>
                <w:sz w:val="20"/>
              </w:rPr>
            </w:pPr>
            <w:r w:rsidRPr="008D23F6">
              <w:rPr>
                <w:sz w:val="20"/>
              </w:rPr>
              <w:t>-</w:t>
            </w:r>
          </w:p>
        </w:tc>
        <w:tc>
          <w:tcPr>
            <w:tcW w:w="1349" w:type="dxa"/>
            <w:vAlign w:val="bottom"/>
          </w:tcPr>
          <w:p w14:paraId="510DCB8B" w14:textId="52BC02DE" w:rsidR="00E0630E" w:rsidRPr="008D23F6" w:rsidRDefault="00E0630E" w:rsidP="008D23F6">
            <w:pPr>
              <w:pStyle w:val="acctfourfigures"/>
              <w:tabs>
                <w:tab w:val="clear" w:pos="765"/>
                <w:tab w:val="decimal" w:pos="1056"/>
              </w:tabs>
              <w:spacing w:line="240" w:lineRule="auto"/>
              <w:ind w:left="-43" w:right="-105"/>
              <w:rPr>
                <w:sz w:val="20"/>
              </w:rPr>
            </w:pPr>
            <w:r w:rsidRPr="002848A6">
              <w:rPr>
                <w:sz w:val="20"/>
              </w:rPr>
              <w:t>79,747</w:t>
            </w:r>
          </w:p>
        </w:tc>
        <w:tc>
          <w:tcPr>
            <w:tcW w:w="279" w:type="dxa"/>
            <w:shd w:val="clear" w:color="auto" w:fill="auto"/>
            <w:vAlign w:val="bottom"/>
          </w:tcPr>
          <w:p w14:paraId="194674D5" w14:textId="77777777" w:rsidR="00E0630E" w:rsidRPr="00532E14" w:rsidRDefault="00E0630E" w:rsidP="00E0630E">
            <w:pPr>
              <w:pStyle w:val="acctfourfigures"/>
              <w:tabs>
                <w:tab w:val="clear" w:pos="765"/>
                <w:tab w:val="decimal" w:pos="882"/>
              </w:tabs>
              <w:spacing w:line="240" w:lineRule="auto"/>
              <w:ind w:left="-43" w:right="-86"/>
              <w:rPr>
                <w:sz w:val="20"/>
                <w:highlight w:val="yellow"/>
              </w:rPr>
            </w:pPr>
          </w:p>
        </w:tc>
        <w:tc>
          <w:tcPr>
            <w:tcW w:w="270" w:type="dxa"/>
            <w:vAlign w:val="bottom"/>
          </w:tcPr>
          <w:p w14:paraId="3EFCCED8" w14:textId="77777777" w:rsidR="00E0630E" w:rsidRPr="00532E14" w:rsidRDefault="00E0630E" w:rsidP="00E0630E">
            <w:pPr>
              <w:pStyle w:val="acctfourfigures"/>
              <w:tabs>
                <w:tab w:val="clear" w:pos="765"/>
                <w:tab w:val="decimal" w:pos="595"/>
              </w:tabs>
              <w:spacing w:line="240" w:lineRule="auto"/>
              <w:ind w:left="-43" w:right="-86"/>
              <w:rPr>
                <w:sz w:val="20"/>
                <w:highlight w:val="yellow"/>
              </w:rPr>
            </w:pPr>
          </w:p>
        </w:tc>
        <w:tc>
          <w:tcPr>
            <w:tcW w:w="809" w:type="dxa"/>
            <w:vAlign w:val="bottom"/>
          </w:tcPr>
          <w:p w14:paraId="0398088B" w14:textId="0EC0A9BA" w:rsidR="00E0630E" w:rsidRPr="008D23F6" w:rsidRDefault="008D23F6" w:rsidP="00E0630E">
            <w:pPr>
              <w:pStyle w:val="acctfourfigures"/>
              <w:tabs>
                <w:tab w:val="clear" w:pos="765"/>
                <w:tab w:val="decimal" w:pos="429"/>
              </w:tabs>
              <w:spacing w:line="240" w:lineRule="auto"/>
              <w:ind w:left="-43" w:right="-86"/>
              <w:rPr>
                <w:sz w:val="20"/>
                <w:lang w:val="en-US" w:eastAsia="zh-CN" w:bidi="th-TH"/>
              </w:rPr>
            </w:pPr>
            <w:r w:rsidRPr="008D23F6">
              <w:rPr>
                <w:sz w:val="20"/>
                <w:cs/>
                <w:lang w:val="en-US" w:eastAsia="zh-CN" w:bidi="th-TH"/>
              </w:rPr>
              <w:t>-</w:t>
            </w:r>
          </w:p>
        </w:tc>
        <w:tc>
          <w:tcPr>
            <w:tcW w:w="270" w:type="dxa"/>
            <w:vAlign w:val="bottom"/>
          </w:tcPr>
          <w:p w14:paraId="7A8C6853" w14:textId="77777777" w:rsidR="00E0630E" w:rsidRPr="00532E14" w:rsidRDefault="00E0630E" w:rsidP="00E0630E">
            <w:pPr>
              <w:pStyle w:val="acctfourfigures"/>
              <w:tabs>
                <w:tab w:val="clear" w:pos="765"/>
                <w:tab w:val="decimal" w:pos="595"/>
              </w:tabs>
              <w:spacing w:line="240" w:lineRule="auto"/>
              <w:ind w:left="-43" w:right="-86"/>
              <w:rPr>
                <w:sz w:val="20"/>
                <w:highlight w:val="yellow"/>
              </w:rPr>
            </w:pPr>
          </w:p>
        </w:tc>
        <w:tc>
          <w:tcPr>
            <w:tcW w:w="1078" w:type="dxa"/>
            <w:vAlign w:val="bottom"/>
          </w:tcPr>
          <w:p w14:paraId="778B4251" w14:textId="713D5959" w:rsidR="00E0630E" w:rsidRPr="008D23F6" w:rsidRDefault="00BE54D6" w:rsidP="008D23F6">
            <w:pPr>
              <w:pStyle w:val="acctfourfigures"/>
              <w:tabs>
                <w:tab w:val="clear" w:pos="765"/>
                <w:tab w:val="decimal" w:pos="795"/>
              </w:tabs>
              <w:spacing w:line="240" w:lineRule="auto"/>
              <w:ind w:left="-43" w:right="-105"/>
              <w:rPr>
                <w:sz w:val="20"/>
              </w:rPr>
            </w:pPr>
            <w:r w:rsidRPr="00BE54D6">
              <w:rPr>
                <w:sz w:val="20"/>
              </w:rPr>
              <w:t>79,747</w:t>
            </w:r>
          </w:p>
        </w:tc>
        <w:tc>
          <w:tcPr>
            <w:tcW w:w="236" w:type="dxa"/>
            <w:vAlign w:val="bottom"/>
          </w:tcPr>
          <w:p w14:paraId="347C1B88" w14:textId="6BACEF73" w:rsidR="00E0630E" w:rsidRPr="00532E14" w:rsidRDefault="00E0630E" w:rsidP="00E0630E">
            <w:pPr>
              <w:pStyle w:val="acctfourfigures"/>
              <w:tabs>
                <w:tab w:val="clear" w:pos="765"/>
                <w:tab w:val="decimal" w:pos="595"/>
              </w:tabs>
              <w:spacing w:line="240" w:lineRule="auto"/>
              <w:ind w:left="-43" w:right="-86"/>
              <w:rPr>
                <w:sz w:val="20"/>
                <w:highlight w:val="yellow"/>
              </w:rPr>
            </w:pPr>
          </w:p>
        </w:tc>
        <w:tc>
          <w:tcPr>
            <w:tcW w:w="1118" w:type="dxa"/>
            <w:vAlign w:val="bottom"/>
          </w:tcPr>
          <w:p w14:paraId="1838FEDC" w14:textId="673CC0AE" w:rsidR="00E0630E" w:rsidRPr="008D23F6" w:rsidRDefault="008D23F6" w:rsidP="008D23F6">
            <w:pPr>
              <w:pStyle w:val="acctfourfigures"/>
              <w:tabs>
                <w:tab w:val="clear" w:pos="765"/>
                <w:tab w:val="decimal" w:pos="677"/>
              </w:tabs>
              <w:spacing w:line="240" w:lineRule="auto"/>
              <w:ind w:left="-43" w:right="-105"/>
              <w:rPr>
                <w:sz w:val="20"/>
              </w:rPr>
            </w:pPr>
            <w:r w:rsidRPr="008D23F6">
              <w:rPr>
                <w:sz w:val="20"/>
              </w:rPr>
              <w:t>-</w:t>
            </w:r>
          </w:p>
        </w:tc>
        <w:tc>
          <w:tcPr>
            <w:tcW w:w="270" w:type="dxa"/>
            <w:vAlign w:val="bottom"/>
          </w:tcPr>
          <w:p w14:paraId="5D95F837" w14:textId="77777777" w:rsidR="00E0630E" w:rsidRPr="00532E14" w:rsidRDefault="00E0630E" w:rsidP="00E0630E">
            <w:pPr>
              <w:pStyle w:val="acctfourfigures"/>
              <w:tabs>
                <w:tab w:val="clear" w:pos="765"/>
                <w:tab w:val="decimal" w:pos="595"/>
              </w:tabs>
              <w:spacing w:line="240" w:lineRule="auto"/>
              <w:ind w:left="-43" w:right="-86"/>
              <w:rPr>
                <w:sz w:val="20"/>
                <w:highlight w:val="yellow"/>
              </w:rPr>
            </w:pPr>
          </w:p>
        </w:tc>
        <w:tc>
          <w:tcPr>
            <w:tcW w:w="1180" w:type="dxa"/>
            <w:shd w:val="clear" w:color="auto" w:fill="auto"/>
            <w:vAlign w:val="bottom"/>
          </w:tcPr>
          <w:p w14:paraId="5D603BF5" w14:textId="1A1A0634" w:rsidR="00E0630E" w:rsidRPr="008D23F6" w:rsidRDefault="00BE54D6" w:rsidP="00E0630E">
            <w:pPr>
              <w:pStyle w:val="acctfourfigures"/>
              <w:tabs>
                <w:tab w:val="clear" w:pos="765"/>
                <w:tab w:val="decimal" w:pos="870"/>
              </w:tabs>
              <w:spacing w:line="240" w:lineRule="auto"/>
              <w:ind w:left="-43" w:right="-86"/>
              <w:rPr>
                <w:sz w:val="20"/>
              </w:rPr>
            </w:pPr>
            <w:r w:rsidRPr="00BE54D6">
              <w:rPr>
                <w:sz w:val="20"/>
              </w:rPr>
              <w:t>79,747</w:t>
            </w:r>
          </w:p>
        </w:tc>
      </w:tr>
      <w:tr w:rsidR="00E0630E" w:rsidRPr="00532E14" w14:paraId="50B12473" w14:textId="77777777" w:rsidTr="00532E14">
        <w:trPr>
          <w:trHeight w:val="20"/>
        </w:trPr>
        <w:tc>
          <w:tcPr>
            <w:tcW w:w="2337" w:type="dxa"/>
            <w:shd w:val="clear" w:color="auto" w:fill="auto"/>
          </w:tcPr>
          <w:p w14:paraId="5664E57E" w14:textId="77777777" w:rsidR="00E0630E" w:rsidRPr="00532E14" w:rsidRDefault="00E0630E" w:rsidP="00E0630E">
            <w:pPr>
              <w:spacing w:line="240" w:lineRule="auto"/>
              <w:ind w:left="160" w:right="-90" w:hanging="180"/>
              <w:rPr>
                <w:sz w:val="20"/>
              </w:rPr>
            </w:pPr>
          </w:p>
        </w:tc>
        <w:tc>
          <w:tcPr>
            <w:tcW w:w="1348" w:type="dxa"/>
            <w:shd w:val="clear" w:color="auto" w:fill="auto"/>
            <w:vAlign w:val="bottom"/>
          </w:tcPr>
          <w:p w14:paraId="77C4ECFC" w14:textId="77777777" w:rsidR="00E0630E" w:rsidRPr="008D23F6" w:rsidRDefault="00E0630E" w:rsidP="008D23F6">
            <w:pPr>
              <w:pStyle w:val="acctfourfigures"/>
              <w:tabs>
                <w:tab w:val="clear" w:pos="765"/>
                <w:tab w:val="decimal" w:pos="974"/>
              </w:tabs>
              <w:spacing w:line="240" w:lineRule="auto"/>
              <w:ind w:left="-43" w:right="-86"/>
              <w:rPr>
                <w:sz w:val="20"/>
              </w:rPr>
            </w:pPr>
          </w:p>
        </w:tc>
        <w:tc>
          <w:tcPr>
            <w:tcW w:w="2249" w:type="dxa"/>
            <w:shd w:val="clear" w:color="auto" w:fill="auto"/>
            <w:vAlign w:val="bottom"/>
          </w:tcPr>
          <w:p w14:paraId="58C4740F" w14:textId="77777777" w:rsidR="00E0630E" w:rsidRPr="00532E14" w:rsidRDefault="00E0630E" w:rsidP="008D23F6">
            <w:pPr>
              <w:pStyle w:val="acctfourfigures"/>
              <w:tabs>
                <w:tab w:val="clear" w:pos="765"/>
                <w:tab w:val="decimal" w:pos="1965"/>
              </w:tabs>
              <w:spacing w:line="240" w:lineRule="auto"/>
              <w:ind w:left="-43" w:right="-105"/>
              <w:rPr>
                <w:sz w:val="20"/>
              </w:rPr>
            </w:pPr>
          </w:p>
        </w:tc>
        <w:tc>
          <w:tcPr>
            <w:tcW w:w="2338" w:type="dxa"/>
            <w:vAlign w:val="bottom"/>
          </w:tcPr>
          <w:p w14:paraId="03A54EAD" w14:textId="77777777" w:rsidR="00E0630E" w:rsidRPr="008D23F6" w:rsidRDefault="00E0630E" w:rsidP="008D23F6">
            <w:pPr>
              <w:pStyle w:val="acctfourfigures"/>
              <w:tabs>
                <w:tab w:val="clear" w:pos="765"/>
                <w:tab w:val="decimal" w:pos="1965"/>
              </w:tabs>
              <w:spacing w:line="240" w:lineRule="auto"/>
              <w:ind w:left="-43" w:right="-105"/>
              <w:rPr>
                <w:sz w:val="20"/>
              </w:rPr>
            </w:pPr>
          </w:p>
        </w:tc>
        <w:tc>
          <w:tcPr>
            <w:tcW w:w="1349" w:type="dxa"/>
            <w:vAlign w:val="bottom"/>
          </w:tcPr>
          <w:p w14:paraId="77C7F38C" w14:textId="77777777" w:rsidR="00E0630E" w:rsidRPr="008D23F6" w:rsidRDefault="00E0630E" w:rsidP="008D23F6">
            <w:pPr>
              <w:pStyle w:val="acctfourfigures"/>
              <w:tabs>
                <w:tab w:val="clear" w:pos="765"/>
                <w:tab w:val="decimal" w:pos="1060"/>
              </w:tabs>
              <w:spacing w:line="240" w:lineRule="auto"/>
              <w:ind w:left="-43" w:right="-105"/>
              <w:rPr>
                <w:sz w:val="20"/>
              </w:rPr>
            </w:pPr>
          </w:p>
        </w:tc>
        <w:tc>
          <w:tcPr>
            <w:tcW w:w="279" w:type="dxa"/>
            <w:shd w:val="clear" w:color="auto" w:fill="auto"/>
            <w:vAlign w:val="bottom"/>
          </w:tcPr>
          <w:p w14:paraId="4CD7449C" w14:textId="77777777" w:rsidR="00E0630E" w:rsidRPr="00532E14" w:rsidRDefault="00E0630E" w:rsidP="00E0630E">
            <w:pPr>
              <w:pStyle w:val="acctfourfigures"/>
              <w:tabs>
                <w:tab w:val="clear" w:pos="765"/>
                <w:tab w:val="decimal" w:pos="595"/>
              </w:tabs>
              <w:spacing w:line="240" w:lineRule="auto"/>
              <w:ind w:left="-43" w:right="-86"/>
              <w:rPr>
                <w:sz w:val="20"/>
                <w:highlight w:val="yellow"/>
              </w:rPr>
            </w:pPr>
          </w:p>
        </w:tc>
        <w:tc>
          <w:tcPr>
            <w:tcW w:w="270" w:type="dxa"/>
            <w:vAlign w:val="bottom"/>
          </w:tcPr>
          <w:p w14:paraId="796FED29" w14:textId="77777777" w:rsidR="00E0630E" w:rsidRPr="00532E14" w:rsidRDefault="00E0630E" w:rsidP="00E0630E">
            <w:pPr>
              <w:pStyle w:val="acctfourfigures"/>
              <w:tabs>
                <w:tab w:val="clear" w:pos="765"/>
                <w:tab w:val="decimal" w:pos="595"/>
              </w:tabs>
              <w:spacing w:line="240" w:lineRule="auto"/>
              <w:ind w:left="-43" w:right="-86"/>
              <w:rPr>
                <w:sz w:val="20"/>
                <w:highlight w:val="yellow"/>
              </w:rPr>
            </w:pPr>
          </w:p>
        </w:tc>
        <w:tc>
          <w:tcPr>
            <w:tcW w:w="809" w:type="dxa"/>
            <w:vAlign w:val="bottom"/>
          </w:tcPr>
          <w:p w14:paraId="55EA2B97" w14:textId="77777777" w:rsidR="00E0630E" w:rsidRPr="008D23F6" w:rsidRDefault="00E0630E" w:rsidP="008D23F6">
            <w:pPr>
              <w:pStyle w:val="acctfourfigures"/>
              <w:tabs>
                <w:tab w:val="clear" w:pos="765"/>
                <w:tab w:val="decimal" w:pos="430"/>
              </w:tabs>
              <w:spacing w:line="240" w:lineRule="auto"/>
              <w:ind w:left="-43" w:right="-86"/>
              <w:rPr>
                <w:sz w:val="20"/>
                <w:lang w:val="en-US" w:eastAsia="zh-CN" w:bidi="th-TH"/>
              </w:rPr>
            </w:pPr>
          </w:p>
        </w:tc>
        <w:tc>
          <w:tcPr>
            <w:tcW w:w="270" w:type="dxa"/>
            <w:vAlign w:val="bottom"/>
          </w:tcPr>
          <w:p w14:paraId="139716B3" w14:textId="77777777" w:rsidR="00E0630E" w:rsidRPr="00532E14" w:rsidRDefault="00E0630E" w:rsidP="00E0630E">
            <w:pPr>
              <w:pStyle w:val="acctfourfigures"/>
              <w:tabs>
                <w:tab w:val="clear" w:pos="765"/>
                <w:tab w:val="decimal" w:pos="595"/>
              </w:tabs>
              <w:spacing w:line="240" w:lineRule="auto"/>
              <w:ind w:left="-43" w:right="-86"/>
              <w:rPr>
                <w:sz w:val="20"/>
                <w:highlight w:val="yellow"/>
              </w:rPr>
            </w:pPr>
          </w:p>
        </w:tc>
        <w:tc>
          <w:tcPr>
            <w:tcW w:w="1078" w:type="dxa"/>
            <w:vAlign w:val="bottom"/>
          </w:tcPr>
          <w:p w14:paraId="264E9883" w14:textId="77777777" w:rsidR="00E0630E" w:rsidRPr="008D23F6" w:rsidRDefault="00E0630E" w:rsidP="008D23F6">
            <w:pPr>
              <w:pStyle w:val="acctfourfigures"/>
              <w:tabs>
                <w:tab w:val="clear" w:pos="765"/>
                <w:tab w:val="decimal" w:pos="795"/>
              </w:tabs>
              <w:spacing w:line="240" w:lineRule="auto"/>
              <w:ind w:left="-43" w:right="-105"/>
              <w:rPr>
                <w:sz w:val="20"/>
              </w:rPr>
            </w:pPr>
          </w:p>
        </w:tc>
        <w:tc>
          <w:tcPr>
            <w:tcW w:w="236" w:type="dxa"/>
            <w:vAlign w:val="bottom"/>
          </w:tcPr>
          <w:p w14:paraId="303D9802" w14:textId="77777777" w:rsidR="00E0630E" w:rsidRPr="00532E14" w:rsidRDefault="00E0630E" w:rsidP="00E0630E">
            <w:pPr>
              <w:pStyle w:val="acctfourfigures"/>
              <w:tabs>
                <w:tab w:val="clear" w:pos="765"/>
                <w:tab w:val="decimal" w:pos="595"/>
              </w:tabs>
              <w:spacing w:line="240" w:lineRule="auto"/>
              <w:ind w:left="-43" w:right="-86"/>
              <w:rPr>
                <w:sz w:val="20"/>
                <w:highlight w:val="yellow"/>
              </w:rPr>
            </w:pPr>
          </w:p>
        </w:tc>
        <w:tc>
          <w:tcPr>
            <w:tcW w:w="1118" w:type="dxa"/>
            <w:vAlign w:val="bottom"/>
          </w:tcPr>
          <w:p w14:paraId="45FD43F7" w14:textId="77777777" w:rsidR="00E0630E" w:rsidRPr="008D23F6" w:rsidRDefault="00E0630E" w:rsidP="008D23F6">
            <w:pPr>
              <w:pStyle w:val="acctfourfigures"/>
              <w:tabs>
                <w:tab w:val="clear" w:pos="765"/>
                <w:tab w:val="decimal" w:pos="945"/>
              </w:tabs>
              <w:spacing w:line="240" w:lineRule="auto"/>
              <w:ind w:left="-43" w:right="-105"/>
              <w:rPr>
                <w:sz w:val="20"/>
              </w:rPr>
            </w:pPr>
          </w:p>
        </w:tc>
        <w:tc>
          <w:tcPr>
            <w:tcW w:w="270" w:type="dxa"/>
            <w:vAlign w:val="bottom"/>
          </w:tcPr>
          <w:p w14:paraId="20254043" w14:textId="77777777" w:rsidR="00E0630E" w:rsidRPr="00532E14" w:rsidRDefault="00E0630E" w:rsidP="00E0630E">
            <w:pPr>
              <w:pStyle w:val="acctfourfigures"/>
              <w:tabs>
                <w:tab w:val="clear" w:pos="765"/>
                <w:tab w:val="decimal" w:pos="595"/>
              </w:tabs>
              <w:spacing w:line="240" w:lineRule="auto"/>
              <w:ind w:left="-43" w:right="-86"/>
              <w:rPr>
                <w:sz w:val="20"/>
                <w:highlight w:val="yellow"/>
              </w:rPr>
            </w:pPr>
          </w:p>
        </w:tc>
        <w:tc>
          <w:tcPr>
            <w:tcW w:w="1180" w:type="dxa"/>
            <w:shd w:val="clear" w:color="auto" w:fill="auto"/>
            <w:vAlign w:val="bottom"/>
          </w:tcPr>
          <w:p w14:paraId="501F0289" w14:textId="77777777" w:rsidR="00E0630E" w:rsidRPr="008D23F6" w:rsidRDefault="00E0630E" w:rsidP="008D23F6">
            <w:pPr>
              <w:pStyle w:val="acctfourfigures"/>
              <w:tabs>
                <w:tab w:val="clear" w:pos="765"/>
                <w:tab w:val="decimal" w:pos="876"/>
              </w:tabs>
              <w:spacing w:line="240" w:lineRule="auto"/>
              <w:ind w:left="-43" w:right="-86"/>
              <w:rPr>
                <w:sz w:val="20"/>
              </w:rPr>
            </w:pPr>
          </w:p>
        </w:tc>
      </w:tr>
      <w:tr w:rsidR="00E0630E" w:rsidRPr="00532E14" w14:paraId="54E537FC" w14:textId="77777777" w:rsidTr="00532E14">
        <w:trPr>
          <w:trHeight w:val="20"/>
        </w:trPr>
        <w:tc>
          <w:tcPr>
            <w:tcW w:w="2337" w:type="dxa"/>
            <w:shd w:val="clear" w:color="auto" w:fill="auto"/>
          </w:tcPr>
          <w:p w14:paraId="16BF0F4F" w14:textId="77777777" w:rsidR="00E0630E" w:rsidRPr="00532E14" w:rsidRDefault="00E0630E" w:rsidP="00E0630E">
            <w:pPr>
              <w:spacing w:line="240" w:lineRule="auto"/>
              <w:ind w:left="158" w:right="-90" w:hanging="180"/>
              <w:rPr>
                <w:b/>
                <w:bCs/>
                <w:i/>
                <w:iCs/>
                <w:sz w:val="20"/>
              </w:rPr>
            </w:pPr>
            <w:r w:rsidRPr="00532E14">
              <w:rPr>
                <w:b/>
                <w:bCs/>
                <w:i/>
                <w:iCs/>
                <w:sz w:val="20"/>
              </w:rPr>
              <w:t>Financial liabilities</w:t>
            </w:r>
          </w:p>
        </w:tc>
        <w:tc>
          <w:tcPr>
            <w:tcW w:w="1348" w:type="dxa"/>
            <w:shd w:val="clear" w:color="auto" w:fill="auto"/>
            <w:vAlign w:val="bottom"/>
          </w:tcPr>
          <w:p w14:paraId="3ABB069E" w14:textId="77777777" w:rsidR="00E0630E" w:rsidRPr="008D23F6" w:rsidRDefault="00E0630E" w:rsidP="008D23F6">
            <w:pPr>
              <w:pStyle w:val="acctfourfigures"/>
              <w:tabs>
                <w:tab w:val="clear" w:pos="765"/>
                <w:tab w:val="decimal" w:pos="974"/>
              </w:tabs>
              <w:spacing w:line="240" w:lineRule="auto"/>
              <w:ind w:left="-43" w:right="-86"/>
              <w:rPr>
                <w:sz w:val="20"/>
              </w:rPr>
            </w:pPr>
          </w:p>
        </w:tc>
        <w:tc>
          <w:tcPr>
            <w:tcW w:w="2249" w:type="dxa"/>
            <w:shd w:val="clear" w:color="auto" w:fill="auto"/>
            <w:vAlign w:val="bottom"/>
          </w:tcPr>
          <w:p w14:paraId="33F9A8BA" w14:textId="77777777" w:rsidR="00E0630E" w:rsidRPr="008D23F6" w:rsidRDefault="00E0630E" w:rsidP="008D23F6">
            <w:pPr>
              <w:pStyle w:val="acctfourfigures"/>
              <w:tabs>
                <w:tab w:val="clear" w:pos="765"/>
                <w:tab w:val="decimal" w:pos="1965"/>
              </w:tabs>
              <w:spacing w:line="240" w:lineRule="auto"/>
              <w:ind w:left="-43" w:right="-105"/>
              <w:rPr>
                <w:sz w:val="20"/>
              </w:rPr>
            </w:pPr>
          </w:p>
        </w:tc>
        <w:tc>
          <w:tcPr>
            <w:tcW w:w="2338" w:type="dxa"/>
            <w:vAlign w:val="bottom"/>
          </w:tcPr>
          <w:p w14:paraId="63313CDB" w14:textId="77777777" w:rsidR="00E0630E" w:rsidRPr="008D23F6" w:rsidRDefault="00E0630E" w:rsidP="008D23F6">
            <w:pPr>
              <w:pStyle w:val="acctfourfigures"/>
              <w:tabs>
                <w:tab w:val="clear" w:pos="765"/>
                <w:tab w:val="decimal" w:pos="1965"/>
              </w:tabs>
              <w:spacing w:line="240" w:lineRule="auto"/>
              <w:ind w:left="-43" w:right="-105"/>
              <w:rPr>
                <w:sz w:val="20"/>
              </w:rPr>
            </w:pPr>
          </w:p>
        </w:tc>
        <w:tc>
          <w:tcPr>
            <w:tcW w:w="1349" w:type="dxa"/>
            <w:vAlign w:val="bottom"/>
          </w:tcPr>
          <w:p w14:paraId="5CF7AD97" w14:textId="20652460" w:rsidR="00E0630E" w:rsidRPr="008D23F6" w:rsidRDefault="00E0630E" w:rsidP="008D23F6">
            <w:pPr>
              <w:pStyle w:val="acctfourfigures"/>
              <w:tabs>
                <w:tab w:val="clear" w:pos="765"/>
                <w:tab w:val="decimal" w:pos="1060"/>
              </w:tabs>
              <w:spacing w:line="240" w:lineRule="auto"/>
              <w:ind w:left="-43" w:right="-105"/>
              <w:rPr>
                <w:sz w:val="20"/>
              </w:rPr>
            </w:pPr>
          </w:p>
        </w:tc>
        <w:tc>
          <w:tcPr>
            <w:tcW w:w="279" w:type="dxa"/>
            <w:shd w:val="clear" w:color="auto" w:fill="auto"/>
            <w:vAlign w:val="bottom"/>
          </w:tcPr>
          <w:p w14:paraId="0BCAAC6F" w14:textId="29D49F80" w:rsidR="00E0630E" w:rsidRPr="00532E14" w:rsidRDefault="00E0630E" w:rsidP="00E0630E">
            <w:pPr>
              <w:pStyle w:val="acctfourfigures"/>
              <w:tabs>
                <w:tab w:val="clear" w:pos="765"/>
                <w:tab w:val="decimal" w:pos="595"/>
              </w:tabs>
              <w:spacing w:line="240" w:lineRule="auto"/>
              <w:ind w:left="-43" w:right="-86"/>
              <w:rPr>
                <w:sz w:val="20"/>
                <w:highlight w:val="yellow"/>
              </w:rPr>
            </w:pPr>
          </w:p>
        </w:tc>
        <w:tc>
          <w:tcPr>
            <w:tcW w:w="270" w:type="dxa"/>
            <w:vAlign w:val="bottom"/>
          </w:tcPr>
          <w:p w14:paraId="7945CF06" w14:textId="77777777" w:rsidR="00E0630E" w:rsidRPr="00532E14" w:rsidRDefault="00E0630E" w:rsidP="00E0630E">
            <w:pPr>
              <w:pStyle w:val="acctfourfigures"/>
              <w:tabs>
                <w:tab w:val="clear" w:pos="765"/>
                <w:tab w:val="decimal" w:pos="595"/>
              </w:tabs>
              <w:spacing w:line="240" w:lineRule="auto"/>
              <w:ind w:left="-43" w:right="-86"/>
              <w:rPr>
                <w:sz w:val="20"/>
                <w:highlight w:val="yellow"/>
              </w:rPr>
            </w:pPr>
          </w:p>
        </w:tc>
        <w:tc>
          <w:tcPr>
            <w:tcW w:w="809" w:type="dxa"/>
            <w:vAlign w:val="bottom"/>
          </w:tcPr>
          <w:p w14:paraId="06241BEF" w14:textId="77777777" w:rsidR="00E0630E" w:rsidRPr="008D23F6" w:rsidRDefault="00E0630E" w:rsidP="00E0630E">
            <w:pPr>
              <w:pStyle w:val="acctfourfigures"/>
              <w:tabs>
                <w:tab w:val="clear" w:pos="765"/>
                <w:tab w:val="decimal" w:pos="435"/>
              </w:tabs>
              <w:spacing w:line="240" w:lineRule="auto"/>
              <w:ind w:left="-43" w:right="-86"/>
              <w:rPr>
                <w:sz w:val="20"/>
                <w:lang w:val="en-US" w:eastAsia="zh-CN" w:bidi="th-TH"/>
              </w:rPr>
            </w:pPr>
          </w:p>
        </w:tc>
        <w:tc>
          <w:tcPr>
            <w:tcW w:w="270" w:type="dxa"/>
            <w:vAlign w:val="bottom"/>
          </w:tcPr>
          <w:p w14:paraId="325051F4" w14:textId="77777777" w:rsidR="00E0630E" w:rsidRPr="00532E14" w:rsidRDefault="00E0630E" w:rsidP="00E0630E">
            <w:pPr>
              <w:pStyle w:val="acctfourfigures"/>
              <w:tabs>
                <w:tab w:val="clear" w:pos="765"/>
                <w:tab w:val="decimal" w:pos="595"/>
              </w:tabs>
              <w:spacing w:line="240" w:lineRule="auto"/>
              <w:ind w:left="-43" w:right="-86"/>
              <w:rPr>
                <w:sz w:val="20"/>
                <w:highlight w:val="yellow"/>
              </w:rPr>
            </w:pPr>
          </w:p>
        </w:tc>
        <w:tc>
          <w:tcPr>
            <w:tcW w:w="1078" w:type="dxa"/>
            <w:vAlign w:val="bottom"/>
          </w:tcPr>
          <w:p w14:paraId="4E64C4F9" w14:textId="77777777" w:rsidR="00E0630E" w:rsidRPr="008D23F6" w:rsidRDefault="00E0630E" w:rsidP="008D23F6">
            <w:pPr>
              <w:pStyle w:val="acctfourfigures"/>
              <w:tabs>
                <w:tab w:val="clear" w:pos="765"/>
                <w:tab w:val="decimal" w:pos="795"/>
              </w:tabs>
              <w:spacing w:line="240" w:lineRule="auto"/>
              <w:ind w:left="-43" w:right="-105"/>
              <w:rPr>
                <w:sz w:val="20"/>
              </w:rPr>
            </w:pPr>
          </w:p>
        </w:tc>
        <w:tc>
          <w:tcPr>
            <w:tcW w:w="236" w:type="dxa"/>
            <w:vAlign w:val="bottom"/>
          </w:tcPr>
          <w:p w14:paraId="0AE55B4D" w14:textId="77777777" w:rsidR="00E0630E" w:rsidRPr="00532E14" w:rsidRDefault="00E0630E" w:rsidP="00E0630E">
            <w:pPr>
              <w:tabs>
                <w:tab w:val="decimal" w:pos="595"/>
              </w:tabs>
              <w:spacing w:line="240" w:lineRule="auto"/>
              <w:ind w:left="-43" w:right="-86"/>
              <w:rPr>
                <w:sz w:val="20"/>
                <w:highlight w:val="yellow"/>
              </w:rPr>
            </w:pPr>
          </w:p>
        </w:tc>
        <w:tc>
          <w:tcPr>
            <w:tcW w:w="1118" w:type="dxa"/>
            <w:vAlign w:val="bottom"/>
          </w:tcPr>
          <w:p w14:paraId="1BEC6075" w14:textId="77777777" w:rsidR="00E0630E" w:rsidRPr="008D23F6" w:rsidRDefault="00E0630E" w:rsidP="008D23F6">
            <w:pPr>
              <w:pStyle w:val="acctfourfigures"/>
              <w:tabs>
                <w:tab w:val="clear" w:pos="765"/>
                <w:tab w:val="decimal" w:pos="945"/>
              </w:tabs>
              <w:spacing w:line="240" w:lineRule="auto"/>
              <w:ind w:left="-43" w:right="-105"/>
              <w:rPr>
                <w:sz w:val="20"/>
              </w:rPr>
            </w:pPr>
          </w:p>
        </w:tc>
        <w:tc>
          <w:tcPr>
            <w:tcW w:w="270" w:type="dxa"/>
            <w:vAlign w:val="bottom"/>
          </w:tcPr>
          <w:p w14:paraId="563D26EB" w14:textId="77777777" w:rsidR="00E0630E" w:rsidRPr="00532E14" w:rsidRDefault="00E0630E" w:rsidP="00E0630E">
            <w:pPr>
              <w:pStyle w:val="acctfourfigures"/>
              <w:tabs>
                <w:tab w:val="clear" w:pos="765"/>
                <w:tab w:val="decimal" w:pos="595"/>
              </w:tabs>
              <w:spacing w:line="240" w:lineRule="auto"/>
              <w:ind w:left="-43" w:right="-86"/>
              <w:rPr>
                <w:sz w:val="20"/>
                <w:highlight w:val="yellow"/>
              </w:rPr>
            </w:pPr>
          </w:p>
        </w:tc>
        <w:tc>
          <w:tcPr>
            <w:tcW w:w="1180" w:type="dxa"/>
            <w:shd w:val="clear" w:color="auto" w:fill="auto"/>
            <w:vAlign w:val="bottom"/>
          </w:tcPr>
          <w:p w14:paraId="030AEAFA" w14:textId="77777777" w:rsidR="00E0630E" w:rsidRPr="008D23F6" w:rsidRDefault="00E0630E" w:rsidP="008D23F6">
            <w:pPr>
              <w:pStyle w:val="acctfourfigures"/>
              <w:tabs>
                <w:tab w:val="clear" w:pos="765"/>
                <w:tab w:val="decimal" w:pos="876"/>
              </w:tabs>
              <w:spacing w:line="240" w:lineRule="auto"/>
              <w:ind w:left="-43" w:right="-86"/>
              <w:rPr>
                <w:sz w:val="20"/>
              </w:rPr>
            </w:pPr>
          </w:p>
        </w:tc>
      </w:tr>
      <w:tr w:rsidR="00E0630E" w:rsidRPr="00532E14" w14:paraId="4EF74B2E" w14:textId="77777777" w:rsidTr="00532E14">
        <w:trPr>
          <w:trHeight w:val="20"/>
        </w:trPr>
        <w:tc>
          <w:tcPr>
            <w:tcW w:w="2337" w:type="dxa"/>
            <w:shd w:val="clear" w:color="auto" w:fill="auto"/>
          </w:tcPr>
          <w:p w14:paraId="408A81E1" w14:textId="4FDE83A8" w:rsidR="00E0630E" w:rsidRPr="00532E14" w:rsidRDefault="00E0630E" w:rsidP="00E0630E">
            <w:pPr>
              <w:spacing w:line="240" w:lineRule="auto"/>
              <w:ind w:left="158" w:right="-90" w:hanging="180"/>
              <w:rPr>
                <w:b/>
                <w:bCs/>
                <w:i/>
                <w:iCs/>
                <w:sz w:val="20"/>
              </w:rPr>
            </w:pPr>
            <w:r w:rsidRPr="00532E14">
              <w:rPr>
                <w:sz w:val="20"/>
                <w:lang w:val="en-US" w:bidi="th-TH"/>
              </w:rPr>
              <w:t>Current portion of lo</w:t>
            </w:r>
            <w:r w:rsidRPr="00532E14">
              <w:rPr>
                <w:sz w:val="20"/>
              </w:rPr>
              <w:t>ng-term loans from financial institution</w:t>
            </w:r>
          </w:p>
        </w:tc>
        <w:tc>
          <w:tcPr>
            <w:tcW w:w="1348" w:type="dxa"/>
            <w:shd w:val="clear" w:color="auto" w:fill="auto"/>
            <w:vAlign w:val="bottom"/>
          </w:tcPr>
          <w:p w14:paraId="1CA5788C" w14:textId="6BE5B8BE" w:rsidR="00E0630E" w:rsidRPr="008D23F6" w:rsidRDefault="008D23F6" w:rsidP="008D23F6">
            <w:pPr>
              <w:pStyle w:val="acctfourfigures"/>
              <w:tabs>
                <w:tab w:val="clear" w:pos="765"/>
                <w:tab w:val="decimal" w:pos="700"/>
              </w:tabs>
              <w:spacing w:line="240" w:lineRule="auto"/>
              <w:ind w:right="-86"/>
              <w:rPr>
                <w:sz w:val="20"/>
              </w:rPr>
            </w:pPr>
            <w:r w:rsidRPr="008D23F6">
              <w:rPr>
                <w:sz w:val="20"/>
              </w:rPr>
              <w:t>-</w:t>
            </w:r>
          </w:p>
        </w:tc>
        <w:tc>
          <w:tcPr>
            <w:tcW w:w="2249" w:type="dxa"/>
            <w:shd w:val="clear" w:color="auto" w:fill="auto"/>
            <w:vAlign w:val="bottom"/>
          </w:tcPr>
          <w:p w14:paraId="130E443D" w14:textId="0EA856B0" w:rsidR="00E0630E" w:rsidRPr="00532E14" w:rsidRDefault="00E0630E" w:rsidP="008D23F6">
            <w:pPr>
              <w:pStyle w:val="acctfourfigures"/>
              <w:tabs>
                <w:tab w:val="clear" w:pos="765"/>
                <w:tab w:val="decimal" w:pos="1965"/>
              </w:tabs>
              <w:spacing w:line="240" w:lineRule="auto"/>
              <w:ind w:left="-43" w:right="-105"/>
              <w:rPr>
                <w:sz w:val="20"/>
              </w:rPr>
            </w:pPr>
            <w:r w:rsidRPr="00E0630E">
              <w:rPr>
                <w:sz w:val="20"/>
              </w:rPr>
              <w:t>7,427</w:t>
            </w:r>
          </w:p>
        </w:tc>
        <w:tc>
          <w:tcPr>
            <w:tcW w:w="2338" w:type="dxa"/>
            <w:vAlign w:val="bottom"/>
          </w:tcPr>
          <w:p w14:paraId="255CA689" w14:textId="0B97C8A2" w:rsidR="00E0630E" w:rsidRPr="008D23F6" w:rsidRDefault="00A87CC0" w:rsidP="008D23F6">
            <w:pPr>
              <w:pStyle w:val="acctfourfigures"/>
              <w:tabs>
                <w:tab w:val="clear" w:pos="765"/>
                <w:tab w:val="decimal" w:pos="1965"/>
              </w:tabs>
              <w:spacing w:line="240" w:lineRule="auto"/>
              <w:ind w:left="-43" w:right="-105"/>
              <w:rPr>
                <w:sz w:val="20"/>
              </w:rPr>
            </w:pPr>
            <w:r w:rsidRPr="00A87CC0">
              <w:rPr>
                <w:sz w:val="20"/>
              </w:rPr>
              <w:t>30,058,651</w:t>
            </w:r>
          </w:p>
        </w:tc>
        <w:tc>
          <w:tcPr>
            <w:tcW w:w="1349" w:type="dxa"/>
            <w:vAlign w:val="bottom"/>
          </w:tcPr>
          <w:p w14:paraId="6E6DAF75" w14:textId="0A8657A1" w:rsidR="00E0630E" w:rsidRPr="008D23F6" w:rsidRDefault="00BE54D6" w:rsidP="008D23F6">
            <w:pPr>
              <w:pStyle w:val="acctfourfigures"/>
              <w:tabs>
                <w:tab w:val="clear" w:pos="765"/>
                <w:tab w:val="decimal" w:pos="1060"/>
              </w:tabs>
              <w:spacing w:line="240" w:lineRule="auto"/>
              <w:ind w:left="-43" w:right="-105"/>
              <w:rPr>
                <w:sz w:val="20"/>
              </w:rPr>
            </w:pPr>
            <w:r w:rsidRPr="00BE54D6">
              <w:rPr>
                <w:sz w:val="20"/>
              </w:rPr>
              <w:t>30,066,078</w:t>
            </w:r>
          </w:p>
        </w:tc>
        <w:tc>
          <w:tcPr>
            <w:tcW w:w="279" w:type="dxa"/>
            <w:shd w:val="clear" w:color="auto" w:fill="auto"/>
            <w:vAlign w:val="bottom"/>
          </w:tcPr>
          <w:p w14:paraId="00F1059B" w14:textId="77777777" w:rsidR="00E0630E" w:rsidRPr="00532E14" w:rsidRDefault="00E0630E" w:rsidP="00E0630E">
            <w:pPr>
              <w:pStyle w:val="acctfourfigures"/>
              <w:tabs>
                <w:tab w:val="clear" w:pos="765"/>
                <w:tab w:val="decimal" w:pos="595"/>
              </w:tabs>
              <w:spacing w:line="240" w:lineRule="auto"/>
              <w:ind w:left="-43" w:right="-86"/>
              <w:rPr>
                <w:sz w:val="20"/>
                <w:highlight w:val="yellow"/>
              </w:rPr>
            </w:pPr>
          </w:p>
        </w:tc>
        <w:tc>
          <w:tcPr>
            <w:tcW w:w="270" w:type="dxa"/>
            <w:vAlign w:val="bottom"/>
          </w:tcPr>
          <w:p w14:paraId="3970C694" w14:textId="77777777" w:rsidR="00E0630E" w:rsidRPr="00532E14" w:rsidRDefault="00E0630E" w:rsidP="00E0630E">
            <w:pPr>
              <w:pStyle w:val="acctfourfigures"/>
              <w:tabs>
                <w:tab w:val="clear" w:pos="765"/>
                <w:tab w:val="decimal" w:pos="595"/>
              </w:tabs>
              <w:spacing w:line="240" w:lineRule="auto"/>
              <w:ind w:left="-43" w:right="-86"/>
              <w:rPr>
                <w:sz w:val="20"/>
                <w:highlight w:val="yellow"/>
              </w:rPr>
            </w:pPr>
          </w:p>
        </w:tc>
        <w:tc>
          <w:tcPr>
            <w:tcW w:w="809" w:type="dxa"/>
            <w:vAlign w:val="bottom"/>
          </w:tcPr>
          <w:p w14:paraId="367EE93E" w14:textId="7C3DC4D7" w:rsidR="00E0630E" w:rsidRPr="008D23F6" w:rsidRDefault="008D23F6" w:rsidP="00E0630E">
            <w:pPr>
              <w:pStyle w:val="acctfourfigures"/>
              <w:tabs>
                <w:tab w:val="clear" w:pos="765"/>
                <w:tab w:val="decimal" w:pos="435"/>
              </w:tabs>
              <w:spacing w:line="240" w:lineRule="auto"/>
              <w:ind w:left="-43" w:right="-86"/>
              <w:rPr>
                <w:sz w:val="20"/>
                <w:lang w:val="en-US" w:eastAsia="zh-CN" w:bidi="th-TH"/>
              </w:rPr>
            </w:pPr>
            <w:r w:rsidRPr="008D23F6">
              <w:rPr>
                <w:sz w:val="20"/>
                <w:lang w:val="en-US" w:eastAsia="zh-CN" w:bidi="th-TH"/>
              </w:rPr>
              <w:t>-</w:t>
            </w:r>
          </w:p>
        </w:tc>
        <w:tc>
          <w:tcPr>
            <w:tcW w:w="270" w:type="dxa"/>
            <w:vAlign w:val="bottom"/>
          </w:tcPr>
          <w:p w14:paraId="3DC6CDC9" w14:textId="77777777" w:rsidR="00E0630E" w:rsidRPr="00532E14" w:rsidRDefault="00E0630E" w:rsidP="00E0630E">
            <w:pPr>
              <w:pStyle w:val="acctfourfigures"/>
              <w:tabs>
                <w:tab w:val="clear" w:pos="765"/>
                <w:tab w:val="decimal" w:pos="595"/>
              </w:tabs>
              <w:spacing w:line="240" w:lineRule="auto"/>
              <w:ind w:left="-43" w:right="-86"/>
              <w:rPr>
                <w:sz w:val="20"/>
                <w:highlight w:val="yellow"/>
              </w:rPr>
            </w:pPr>
          </w:p>
        </w:tc>
        <w:tc>
          <w:tcPr>
            <w:tcW w:w="1078" w:type="dxa"/>
            <w:vAlign w:val="bottom"/>
          </w:tcPr>
          <w:p w14:paraId="0ED15ED5" w14:textId="341087C6" w:rsidR="00E0630E" w:rsidRPr="008D23F6" w:rsidRDefault="008D23F6" w:rsidP="008D23F6">
            <w:pPr>
              <w:pStyle w:val="acctfourfigures"/>
              <w:tabs>
                <w:tab w:val="clear" w:pos="765"/>
                <w:tab w:val="decimal" w:pos="525"/>
              </w:tabs>
              <w:spacing w:line="240" w:lineRule="auto"/>
              <w:ind w:left="-43" w:right="-105"/>
              <w:rPr>
                <w:sz w:val="20"/>
              </w:rPr>
            </w:pPr>
            <w:r w:rsidRPr="008D23F6">
              <w:rPr>
                <w:sz w:val="20"/>
              </w:rPr>
              <w:t>-</w:t>
            </w:r>
          </w:p>
        </w:tc>
        <w:tc>
          <w:tcPr>
            <w:tcW w:w="236" w:type="dxa"/>
            <w:vAlign w:val="bottom"/>
          </w:tcPr>
          <w:p w14:paraId="112FB772" w14:textId="77777777" w:rsidR="00E0630E" w:rsidRPr="00532E14" w:rsidRDefault="00E0630E" w:rsidP="00E0630E">
            <w:pPr>
              <w:tabs>
                <w:tab w:val="decimal" w:pos="595"/>
              </w:tabs>
              <w:spacing w:line="240" w:lineRule="auto"/>
              <w:ind w:left="-43" w:right="-86"/>
              <w:rPr>
                <w:sz w:val="20"/>
                <w:highlight w:val="yellow"/>
              </w:rPr>
            </w:pPr>
          </w:p>
        </w:tc>
        <w:tc>
          <w:tcPr>
            <w:tcW w:w="1118" w:type="dxa"/>
            <w:vAlign w:val="bottom"/>
          </w:tcPr>
          <w:p w14:paraId="6E9D4E61" w14:textId="6E44A252" w:rsidR="00E0630E" w:rsidRPr="008D23F6" w:rsidRDefault="00BE54D6" w:rsidP="008D23F6">
            <w:pPr>
              <w:pStyle w:val="acctfourfigures"/>
              <w:tabs>
                <w:tab w:val="clear" w:pos="765"/>
                <w:tab w:val="decimal" w:pos="945"/>
              </w:tabs>
              <w:spacing w:line="240" w:lineRule="auto"/>
              <w:ind w:left="-43" w:right="-105"/>
              <w:rPr>
                <w:sz w:val="20"/>
              </w:rPr>
            </w:pPr>
            <w:r w:rsidRPr="00BE54D6">
              <w:rPr>
                <w:sz w:val="20"/>
              </w:rPr>
              <w:t>30,301,297</w:t>
            </w:r>
          </w:p>
        </w:tc>
        <w:tc>
          <w:tcPr>
            <w:tcW w:w="270" w:type="dxa"/>
            <w:vAlign w:val="bottom"/>
          </w:tcPr>
          <w:p w14:paraId="23D4C165" w14:textId="77777777" w:rsidR="00E0630E" w:rsidRPr="00532E14" w:rsidRDefault="00E0630E" w:rsidP="00E0630E">
            <w:pPr>
              <w:pStyle w:val="acctfourfigures"/>
              <w:tabs>
                <w:tab w:val="clear" w:pos="765"/>
                <w:tab w:val="decimal" w:pos="595"/>
              </w:tabs>
              <w:spacing w:line="240" w:lineRule="auto"/>
              <w:ind w:left="-43" w:right="-86"/>
              <w:rPr>
                <w:sz w:val="20"/>
                <w:highlight w:val="yellow"/>
              </w:rPr>
            </w:pPr>
          </w:p>
        </w:tc>
        <w:tc>
          <w:tcPr>
            <w:tcW w:w="1180" w:type="dxa"/>
            <w:shd w:val="clear" w:color="auto" w:fill="auto"/>
            <w:vAlign w:val="bottom"/>
          </w:tcPr>
          <w:p w14:paraId="340C17BC" w14:textId="7D8822C0" w:rsidR="00E0630E" w:rsidRPr="008D23F6" w:rsidRDefault="00BE54D6" w:rsidP="008D23F6">
            <w:pPr>
              <w:pStyle w:val="acctfourfigures"/>
              <w:tabs>
                <w:tab w:val="clear" w:pos="765"/>
                <w:tab w:val="decimal" w:pos="876"/>
              </w:tabs>
              <w:spacing w:line="240" w:lineRule="auto"/>
              <w:ind w:left="-43" w:right="-86"/>
              <w:rPr>
                <w:sz w:val="20"/>
              </w:rPr>
            </w:pPr>
            <w:r w:rsidRPr="00BE54D6">
              <w:rPr>
                <w:sz w:val="20"/>
              </w:rPr>
              <w:t>30,301,297</w:t>
            </w:r>
          </w:p>
        </w:tc>
      </w:tr>
      <w:tr w:rsidR="00E0630E" w:rsidRPr="00532E14" w14:paraId="0F6FEDF5" w14:textId="77777777" w:rsidTr="00532E14">
        <w:trPr>
          <w:trHeight w:val="20"/>
        </w:trPr>
        <w:tc>
          <w:tcPr>
            <w:tcW w:w="2337" w:type="dxa"/>
            <w:shd w:val="clear" w:color="auto" w:fill="auto"/>
          </w:tcPr>
          <w:p w14:paraId="40111086" w14:textId="0CD99F89" w:rsidR="00E0630E" w:rsidRPr="00532E14" w:rsidRDefault="00E0630E" w:rsidP="00E0630E">
            <w:pPr>
              <w:spacing w:line="240" w:lineRule="auto"/>
              <w:ind w:left="160" w:right="-90" w:hanging="180"/>
              <w:rPr>
                <w:sz w:val="20"/>
                <w:lang w:val="en-US" w:bidi="th-TH"/>
              </w:rPr>
            </w:pPr>
            <w:r w:rsidRPr="00532E14">
              <w:rPr>
                <w:sz w:val="20"/>
                <w:lang w:val="en-US" w:bidi="th-TH"/>
              </w:rPr>
              <w:t>Lo</w:t>
            </w:r>
            <w:r w:rsidRPr="00532E14">
              <w:rPr>
                <w:sz w:val="20"/>
              </w:rPr>
              <w:t xml:space="preserve">ng-term loans from financial institutions </w:t>
            </w:r>
          </w:p>
        </w:tc>
        <w:tc>
          <w:tcPr>
            <w:tcW w:w="1348" w:type="dxa"/>
            <w:shd w:val="clear" w:color="auto" w:fill="auto"/>
            <w:vAlign w:val="bottom"/>
          </w:tcPr>
          <w:p w14:paraId="69B3AE1B" w14:textId="08442699" w:rsidR="00E0630E" w:rsidRPr="00532E14" w:rsidRDefault="008D23F6" w:rsidP="008D23F6">
            <w:pPr>
              <w:pStyle w:val="acctfourfigures"/>
              <w:tabs>
                <w:tab w:val="clear" w:pos="765"/>
                <w:tab w:val="decimal" w:pos="700"/>
              </w:tabs>
              <w:spacing w:line="240" w:lineRule="auto"/>
              <w:ind w:right="-86"/>
              <w:rPr>
                <w:sz w:val="20"/>
              </w:rPr>
            </w:pPr>
            <w:r w:rsidRPr="008D23F6">
              <w:rPr>
                <w:sz w:val="20"/>
                <w:cs/>
                <w:lang w:bidi="th-TH"/>
              </w:rPr>
              <w:t>-</w:t>
            </w:r>
          </w:p>
        </w:tc>
        <w:tc>
          <w:tcPr>
            <w:tcW w:w="2249" w:type="dxa"/>
            <w:shd w:val="clear" w:color="auto" w:fill="auto"/>
            <w:vAlign w:val="bottom"/>
          </w:tcPr>
          <w:p w14:paraId="2D2B4250" w14:textId="25722136" w:rsidR="00E0630E" w:rsidRPr="00532E14" w:rsidRDefault="00E0630E" w:rsidP="008D23F6">
            <w:pPr>
              <w:pStyle w:val="acctfourfigures"/>
              <w:tabs>
                <w:tab w:val="clear" w:pos="765"/>
                <w:tab w:val="decimal" w:pos="1965"/>
              </w:tabs>
              <w:spacing w:line="240" w:lineRule="auto"/>
              <w:ind w:left="-43" w:right="-105"/>
              <w:rPr>
                <w:sz w:val="20"/>
              </w:rPr>
            </w:pPr>
            <w:r w:rsidRPr="00E0630E">
              <w:rPr>
                <w:sz w:val="20"/>
              </w:rPr>
              <w:t>79,747</w:t>
            </w:r>
          </w:p>
        </w:tc>
        <w:tc>
          <w:tcPr>
            <w:tcW w:w="2338" w:type="dxa"/>
            <w:vAlign w:val="bottom"/>
          </w:tcPr>
          <w:p w14:paraId="6F9BBE3E" w14:textId="2747E5D3" w:rsidR="00E0630E" w:rsidRPr="008D23F6" w:rsidRDefault="00A87CC0" w:rsidP="008D23F6">
            <w:pPr>
              <w:pStyle w:val="acctfourfigures"/>
              <w:tabs>
                <w:tab w:val="clear" w:pos="765"/>
                <w:tab w:val="decimal" w:pos="1965"/>
              </w:tabs>
              <w:spacing w:line="240" w:lineRule="auto"/>
              <w:ind w:left="-43" w:right="-105"/>
              <w:rPr>
                <w:sz w:val="20"/>
                <w:cs/>
                <w:lang w:bidi="th-TH"/>
              </w:rPr>
            </w:pPr>
            <w:r w:rsidRPr="008D23F6">
              <w:rPr>
                <w:sz w:val="20"/>
              </w:rPr>
              <w:t>41,350,162</w:t>
            </w:r>
          </w:p>
        </w:tc>
        <w:tc>
          <w:tcPr>
            <w:tcW w:w="1349" w:type="dxa"/>
            <w:vAlign w:val="bottom"/>
          </w:tcPr>
          <w:p w14:paraId="44DE3FCB" w14:textId="3B041FF9" w:rsidR="00E0630E" w:rsidRPr="008D23F6" w:rsidRDefault="00BE54D6" w:rsidP="008D23F6">
            <w:pPr>
              <w:pStyle w:val="acctfourfigures"/>
              <w:tabs>
                <w:tab w:val="clear" w:pos="765"/>
                <w:tab w:val="decimal" w:pos="1060"/>
              </w:tabs>
              <w:spacing w:line="240" w:lineRule="auto"/>
              <w:ind w:left="-43" w:right="-105"/>
              <w:rPr>
                <w:sz w:val="20"/>
              </w:rPr>
            </w:pPr>
            <w:r w:rsidRPr="008D23F6">
              <w:rPr>
                <w:sz w:val="20"/>
              </w:rPr>
              <w:t>41,429,909</w:t>
            </w:r>
          </w:p>
        </w:tc>
        <w:tc>
          <w:tcPr>
            <w:tcW w:w="279" w:type="dxa"/>
            <w:shd w:val="clear" w:color="auto" w:fill="auto"/>
            <w:vAlign w:val="bottom"/>
          </w:tcPr>
          <w:p w14:paraId="1D421E8C" w14:textId="77777777" w:rsidR="00E0630E" w:rsidRPr="00532E14" w:rsidRDefault="00E0630E" w:rsidP="00E0630E">
            <w:pPr>
              <w:pStyle w:val="acctfourfigures"/>
              <w:tabs>
                <w:tab w:val="clear" w:pos="765"/>
                <w:tab w:val="decimal" w:pos="876"/>
              </w:tabs>
              <w:spacing w:line="240" w:lineRule="auto"/>
              <w:ind w:left="-43" w:right="-186"/>
              <w:rPr>
                <w:sz w:val="20"/>
                <w:highlight w:val="yellow"/>
              </w:rPr>
            </w:pPr>
          </w:p>
        </w:tc>
        <w:tc>
          <w:tcPr>
            <w:tcW w:w="270" w:type="dxa"/>
            <w:vAlign w:val="bottom"/>
          </w:tcPr>
          <w:p w14:paraId="0C9AA57F" w14:textId="77777777" w:rsidR="00E0630E" w:rsidRPr="00532E14" w:rsidRDefault="00E0630E" w:rsidP="00E0630E">
            <w:pPr>
              <w:pStyle w:val="acctfourfigures"/>
              <w:tabs>
                <w:tab w:val="clear" w:pos="765"/>
                <w:tab w:val="decimal" w:pos="595"/>
              </w:tabs>
              <w:spacing w:line="240" w:lineRule="auto"/>
              <w:ind w:left="-43" w:right="-86"/>
              <w:rPr>
                <w:sz w:val="20"/>
                <w:highlight w:val="yellow"/>
              </w:rPr>
            </w:pPr>
          </w:p>
        </w:tc>
        <w:tc>
          <w:tcPr>
            <w:tcW w:w="809" w:type="dxa"/>
            <w:vAlign w:val="bottom"/>
          </w:tcPr>
          <w:p w14:paraId="23CBBB4D" w14:textId="765022D7" w:rsidR="00E0630E" w:rsidRPr="00532E14" w:rsidRDefault="008D23F6" w:rsidP="00E0630E">
            <w:pPr>
              <w:pStyle w:val="acctfourfigures"/>
              <w:tabs>
                <w:tab w:val="clear" w:pos="765"/>
                <w:tab w:val="decimal" w:pos="435"/>
              </w:tabs>
              <w:spacing w:line="240" w:lineRule="auto"/>
              <w:ind w:left="-43" w:right="-86"/>
              <w:rPr>
                <w:sz w:val="20"/>
                <w:lang w:val="en-US" w:eastAsia="zh-CN" w:bidi="th-TH"/>
              </w:rPr>
            </w:pPr>
            <w:r w:rsidRPr="008D23F6">
              <w:rPr>
                <w:sz w:val="20"/>
                <w:cs/>
                <w:lang w:val="en-US" w:eastAsia="zh-CN" w:bidi="th-TH"/>
              </w:rPr>
              <w:t>-</w:t>
            </w:r>
          </w:p>
        </w:tc>
        <w:tc>
          <w:tcPr>
            <w:tcW w:w="270" w:type="dxa"/>
            <w:vAlign w:val="bottom"/>
          </w:tcPr>
          <w:p w14:paraId="59DD3B5C" w14:textId="77777777" w:rsidR="00E0630E" w:rsidRPr="00532E14" w:rsidRDefault="00E0630E" w:rsidP="00E0630E">
            <w:pPr>
              <w:pStyle w:val="acctfourfigures"/>
              <w:tabs>
                <w:tab w:val="clear" w:pos="765"/>
                <w:tab w:val="decimal" w:pos="595"/>
              </w:tabs>
              <w:spacing w:line="240" w:lineRule="auto"/>
              <w:ind w:left="-43" w:right="-86"/>
              <w:rPr>
                <w:sz w:val="20"/>
                <w:highlight w:val="yellow"/>
              </w:rPr>
            </w:pPr>
          </w:p>
        </w:tc>
        <w:tc>
          <w:tcPr>
            <w:tcW w:w="1078" w:type="dxa"/>
            <w:vAlign w:val="bottom"/>
          </w:tcPr>
          <w:p w14:paraId="173B0FB7" w14:textId="3075E1F1" w:rsidR="00E0630E" w:rsidRPr="008D23F6" w:rsidRDefault="008D23F6" w:rsidP="008D23F6">
            <w:pPr>
              <w:pStyle w:val="acctfourfigures"/>
              <w:tabs>
                <w:tab w:val="clear" w:pos="765"/>
                <w:tab w:val="decimal" w:pos="525"/>
              </w:tabs>
              <w:spacing w:line="240" w:lineRule="auto"/>
              <w:ind w:left="-43" w:right="-105"/>
              <w:rPr>
                <w:sz w:val="20"/>
              </w:rPr>
            </w:pPr>
            <w:r w:rsidRPr="008D23F6">
              <w:rPr>
                <w:sz w:val="20"/>
              </w:rPr>
              <w:t>-</w:t>
            </w:r>
          </w:p>
        </w:tc>
        <w:tc>
          <w:tcPr>
            <w:tcW w:w="236" w:type="dxa"/>
            <w:vAlign w:val="bottom"/>
          </w:tcPr>
          <w:p w14:paraId="4FD6AA68" w14:textId="77777777" w:rsidR="00E0630E" w:rsidRPr="00532E14" w:rsidRDefault="00E0630E" w:rsidP="00E0630E">
            <w:pPr>
              <w:tabs>
                <w:tab w:val="decimal" w:pos="595"/>
              </w:tabs>
              <w:spacing w:line="240" w:lineRule="auto"/>
              <w:ind w:left="-43" w:right="-86"/>
              <w:rPr>
                <w:sz w:val="20"/>
                <w:highlight w:val="yellow"/>
              </w:rPr>
            </w:pPr>
          </w:p>
        </w:tc>
        <w:tc>
          <w:tcPr>
            <w:tcW w:w="1118" w:type="dxa"/>
            <w:vAlign w:val="bottom"/>
          </w:tcPr>
          <w:p w14:paraId="79544A32" w14:textId="569EFAE4" w:rsidR="00E0630E" w:rsidRPr="00532E14" w:rsidRDefault="008D23F6" w:rsidP="008D23F6">
            <w:pPr>
              <w:pStyle w:val="acctfourfigures"/>
              <w:tabs>
                <w:tab w:val="clear" w:pos="765"/>
                <w:tab w:val="decimal" w:pos="945"/>
              </w:tabs>
              <w:spacing w:line="240" w:lineRule="auto"/>
              <w:ind w:left="-43" w:right="-105"/>
              <w:rPr>
                <w:sz w:val="20"/>
              </w:rPr>
            </w:pPr>
            <w:r w:rsidRPr="008D23F6">
              <w:rPr>
                <w:sz w:val="20"/>
              </w:rPr>
              <w:t>42,057,480</w:t>
            </w:r>
          </w:p>
        </w:tc>
        <w:tc>
          <w:tcPr>
            <w:tcW w:w="270" w:type="dxa"/>
            <w:vAlign w:val="bottom"/>
          </w:tcPr>
          <w:p w14:paraId="31AF4804" w14:textId="77777777" w:rsidR="00E0630E" w:rsidRPr="00532E14" w:rsidRDefault="00E0630E" w:rsidP="00E0630E">
            <w:pPr>
              <w:pStyle w:val="acctfourfigures"/>
              <w:tabs>
                <w:tab w:val="clear" w:pos="765"/>
                <w:tab w:val="decimal" w:pos="595"/>
              </w:tabs>
              <w:spacing w:line="240" w:lineRule="auto"/>
              <w:ind w:left="-43" w:right="-86"/>
              <w:rPr>
                <w:sz w:val="20"/>
                <w:highlight w:val="yellow"/>
              </w:rPr>
            </w:pPr>
          </w:p>
        </w:tc>
        <w:tc>
          <w:tcPr>
            <w:tcW w:w="1180" w:type="dxa"/>
            <w:shd w:val="clear" w:color="auto" w:fill="auto"/>
            <w:vAlign w:val="bottom"/>
          </w:tcPr>
          <w:p w14:paraId="2C6A9201" w14:textId="31669318" w:rsidR="00E0630E" w:rsidRPr="00532E14" w:rsidRDefault="008D23F6" w:rsidP="008D23F6">
            <w:pPr>
              <w:pStyle w:val="acctfourfigures"/>
              <w:tabs>
                <w:tab w:val="clear" w:pos="765"/>
                <w:tab w:val="decimal" w:pos="876"/>
              </w:tabs>
              <w:spacing w:line="240" w:lineRule="auto"/>
              <w:ind w:left="-43" w:right="-86"/>
              <w:rPr>
                <w:sz w:val="20"/>
              </w:rPr>
            </w:pPr>
            <w:r w:rsidRPr="008D23F6">
              <w:rPr>
                <w:sz w:val="20"/>
              </w:rPr>
              <w:t>42,057,480</w:t>
            </w:r>
          </w:p>
        </w:tc>
      </w:tr>
      <w:tr w:rsidR="00E0630E" w:rsidRPr="00532E14" w14:paraId="6287F1FF" w14:textId="77777777" w:rsidTr="00532E14">
        <w:trPr>
          <w:trHeight w:val="20"/>
        </w:trPr>
        <w:tc>
          <w:tcPr>
            <w:tcW w:w="2337" w:type="dxa"/>
            <w:shd w:val="clear" w:color="auto" w:fill="auto"/>
          </w:tcPr>
          <w:p w14:paraId="6C3BF5F8" w14:textId="43D69777" w:rsidR="00E0630E" w:rsidRPr="00532E14" w:rsidRDefault="00E0630E" w:rsidP="00E0630E">
            <w:pPr>
              <w:spacing w:line="240" w:lineRule="auto"/>
              <w:ind w:left="160" w:right="-90" w:hanging="180"/>
              <w:rPr>
                <w:sz w:val="20"/>
              </w:rPr>
            </w:pPr>
            <w:r w:rsidRPr="00532E14">
              <w:rPr>
                <w:sz w:val="20"/>
              </w:rPr>
              <w:t>Long-term loans from related parties</w:t>
            </w:r>
          </w:p>
        </w:tc>
        <w:tc>
          <w:tcPr>
            <w:tcW w:w="1348" w:type="dxa"/>
            <w:shd w:val="clear" w:color="auto" w:fill="auto"/>
            <w:vAlign w:val="bottom"/>
          </w:tcPr>
          <w:p w14:paraId="53582D8B" w14:textId="38831D76" w:rsidR="00E0630E" w:rsidRPr="008D23F6" w:rsidRDefault="008D23F6" w:rsidP="008D23F6">
            <w:pPr>
              <w:pStyle w:val="acctfourfigures"/>
              <w:tabs>
                <w:tab w:val="clear" w:pos="765"/>
                <w:tab w:val="decimal" w:pos="700"/>
              </w:tabs>
              <w:spacing w:line="240" w:lineRule="auto"/>
              <w:ind w:right="-86"/>
              <w:rPr>
                <w:sz w:val="20"/>
              </w:rPr>
            </w:pPr>
            <w:r w:rsidRPr="008D23F6">
              <w:rPr>
                <w:sz w:val="20"/>
              </w:rPr>
              <w:t>-</w:t>
            </w:r>
          </w:p>
        </w:tc>
        <w:tc>
          <w:tcPr>
            <w:tcW w:w="2249" w:type="dxa"/>
            <w:shd w:val="clear" w:color="auto" w:fill="auto"/>
            <w:vAlign w:val="bottom"/>
          </w:tcPr>
          <w:p w14:paraId="78D81079" w14:textId="421E4CE7" w:rsidR="00E0630E" w:rsidRPr="00532E14" w:rsidRDefault="008D23F6" w:rsidP="008D23F6">
            <w:pPr>
              <w:pStyle w:val="acctfourfigures"/>
              <w:tabs>
                <w:tab w:val="clear" w:pos="765"/>
                <w:tab w:val="decimal" w:pos="1695"/>
              </w:tabs>
              <w:spacing w:line="240" w:lineRule="auto"/>
              <w:ind w:left="-43" w:right="-105"/>
              <w:rPr>
                <w:sz w:val="20"/>
              </w:rPr>
            </w:pPr>
            <w:r w:rsidRPr="008D23F6">
              <w:rPr>
                <w:sz w:val="20"/>
              </w:rPr>
              <w:t>-</w:t>
            </w:r>
          </w:p>
        </w:tc>
        <w:tc>
          <w:tcPr>
            <w:tcW w:w="2338" w:type="dxa"/>
            <w:vAlign w:val="bottom"/>
          </w:tcPr>
          <w:p w14:paraId="30F1E451" w14:textId="1D9E2D83" w:rsidR="00E0630E" w:rsidRPr="008D23F6" w:rsidRDefault="004F1F63" w:rsidP="008D23F6">
            <w:pPr>
              <w:pStyle w:val="acctfourfigures"/>
              <w:tabs>
                <w:tab w:val="clear" w:pos="765"/>
                <w:tab w:val="decimal" w:pos="1965"/>
              </w:tabs>
              <w:spacing w:line="240" w:lineRule="auto"/>
              <w:ind w:left="-43" w:right="-105"/>
              <w:rPr>
                <w:sz w:val="20"/>
              </w:rPr>
            </w:pPr>
            <w:r w:rsidRPr="004F1F63">
              <w:rPr>
                <w:sz w:val="20"/>
              </w:rPr>
              <w:t>964,178</w:t>
            </w:r>
          </w:p>
        </w:tc>
        <w:tc>
          <w:tcPr>
            <w:tcW w:w="1349" w:type="dxa"/>
            <w:vAlign w:val="bottom"/>
          </w:tcPr>
          <w:p w14:paraId="3063543C" w14:textId="39459617" w:rsidR="00E0630E" w:rsidRPr="008D23F6" w:rsidRDefault="004F1F63" w:rsidP="008D23F6">
            <w:pPr>
              <w:pStyle w:val="acctfourfigures"/>
              <w:tabs>
                <w:tab w:val="clear" w:pos="765"/>
                <w:tab w:val="decimal" w:pos="1056"/>
              </w:tabs>
              <w:spacing w:line="240" w:lineRule="auto"/>
              <w:ind w:left="-43" w:right="-105"/>
              <w:rPr>
                <w:sz w:val="20"/>
              </w:rPr>
            </w:pPr>
            <w:r w:rsidRPr="004F1F63">
              <w:rPr>
                <w:sz w:val="20"/>
              </w:rPr>
              <w:t>964,178</w:t>
            </w:r>
          </w:p>
        </w:tc>
        <w:tc>
          <w:tcPr>
            <w:tcW w:w="279" w:type="dxa"/>
            <w:shd w:val="clear" w:color="auto" w:fill="auto"/>
            <w:vAlign w:val="bottom"/>
          </w:tcPr>
          <w:p w14:paraId="13FCF024" w14:textId="068B59C2" w:rsidR="00E0630E" w:rsidRPr="00532E14" w:rsidRDefault="00E0630E" w:rsidP="00E0630E">
            <w:pPr>
              <w:pStyle w:val="acctfourfigures"/>
              <w:tabs>
                <w:tab w:val="clear" w:pos="765"/>
                <w:tab w:val="decimal" w:pos="876"/>
              </w:tabs>
              <w:spacing w:line="240" w:lineRule="auto"/>
              <w:ind w:left="-43" w:right="-186"/>
              <w:rPr>
                <w:sz w:val="20"/>
                <w:highlight w:val="yellow"/>
              </w:rPr>
            </w:pPr>
          </w:p>
        </w:tc>
        <w:tc>
          <w:tcPr>
            <w:tcW w:w="270" w:type="dxa"/>
            <w:vAlign w:val="bottom"/>
          </w:tcPr>
          <w:p w14:paraId="6995440E" w14:textId="77777777" w:rsidR="00E0630E" w:rsidRPr="00532E14" w:rsidRDefault="00E0630E" w:rsidP="00E0630E">
            <w:pPr>
              <w:pStyle w:val="acctfourfigures"/>
              <w:tabs>
                <w:tab w:val="clear" w:pos="765"/>
                <w:tab w:val="decimal" w:pos="595"/>
              </w:tabs>
              <w:spacing w:line="240" w:lineRule="auto"/>
              <w:ind w:left="-43" w:right="-86"/>
              <w:rPr>
                <w:sz w:val="20"/>
                <w:highlight w:val="yellow"/>
              </w:rPr>
            </w:pPr>
          </w:p>
        </w:tc>
        <w:tc>
          <w:tcPr>
            <w:tcW w:w="809" w:type="dxa"/>
            <w:vAlign w:val="bottom"/>
          </w:tcPr>
          <w:p w14:paraId="1E60C905" w14:textId="688B3AE8" w:rsidR="00E0630E" w:rsidRPr="008D23F6" w:rsidRDefault="008D23F6" w:rsidP="00E0630E">
            <w:pPr>
              <w:pStyle w:val="acctfourfigures"/>
              <w:tabs>
                <w:tab w:val="clear" w:pos="765"/>
                <w:tab w:val="decimal" w:pos="435"/>
              </w:tabs>
              <w:spacing w:line="240" w:lineRule="auto"/>
              <w:ind w:left="-43" w:right="-86"/>
              <w:rPr>
                <w:sz w:val="20"/>
                <w:lang w:val="en-US" w:eastAsia="zh-CN" w:bidi="th-TH"/>
              </w:rPr>
            </w:pPr>
            <w:r w:rsidRPr="008D23F6">
              <w:rPr>
                <w:sz w:val="20"/>
                <w:lang w:val="en-US" w:eastAsia="zh-CN" w:bidi="th-TH"/>
              </w:rPr>
              <w:t>-</w:t>
            </w:r>
          </w:p>
        </w:tc>
        <w:tc>
          <w:tcPr>
            <w:tcW w:w="270" w:type="dxa"/>
            <w:vAlign w:val="bottom"/>
          </w:tcPr>
          <w:p w14:paraId="020C88EE" w14:textId="77777777" w:rsidR="00E0630E" w:rsidRPr="00532E14" w:rsidRDefault="00E0630E" w:rsidP="00E0630E">
            <w:pPr>
              <w:pStyle w:val="acctfourfigures"/>
              <w:tabs>
                <w:tab w:val="clear" w:pos="765"/>
                <w:tab w:val="decimal" w:pos="595"/>
              </w:tabs>
              <w:spacing w:line="240" w:lineRule="auto"/>
              <w:ind w:left="-43" w:right="-86"/>
              <w:rPr>
                <w:sz w:val="20"/>
                <w:highlight w:val="yellow"/>
              </w:rPr>
            </w:pPr>
          </w:p>
        </w:tc>
        <w:tc>
          <w:tcPr>
            <w:tcW w:w="1078" w:type="dxa"/>
            <w:vAlign w:val="bottom"/>
          </w:tcPr>
          <w:p w14:paraId="35EDCA35" w14:textId="1ADB17C8" w:rsidR="00E0630E" w:rsidRPr="008D23F6" w:rsidRDefault="008D23F6" w:rsidP="008D23F6">
            <w:pPr>
              <w:pStyle w:val="acctfourfigures"/>
              <w:tabs>
                <w:tab w:val="clear" w:pos="765"/>
                <w:tab w:val="decimal" w:pos="525"/>
              </w:tabs>
              <w:spacing w:line="240" w:lineRule="auto"/>
              <w:ind w:left="-43" w:right="-105"/>
              <w:rPr>
                <w:sz w:val="20"/>
              </w:rPr>
            </w:pPr>
            <w:r w:rsidRPr="008D23F6">
              <w:rPr>
                <w:sz w:val="20"/>
              </w:rPr>
              <w:t>-</w:t>
            </w:r>
          </w:p>
        </w:tc>
        <w:tc>
          <w:tcPr>
            <w:tcW w:w="236" w:type="dxa"/>
            <w:vAlign w:val="bottom"/>
          </w:tcPr>
          <w:p w14:paraId="7E73327D" w14:textId="77777777" w:rsidR="00E0630E" w:rsidRPr="00532E14" w:rsidRDefault="00E0630E" w:rsidP="00E0630E">
            <w:pPr>
              <w:tabs>
                <w:tab w:val="decimal" w:pos="595"/>
              </w:tabs>
              <w:spacing w:line="240" w:lineRule="auto"/>
              <w:ind w:left="-43" w:right="-86"/>
              <w:rPr>
                <w:sz w:val="20"/>
                <w:highlight w:val="yellow"/>
              </w:rPr>
            </w:pPr>
          </w:p>
        </w:tc>
        <w:tc>
          <w:tcPr>
            <w:tcW w:w="1118" w:type="dxa"/>
            <w:vAlign w:val="bottom"/>
          </w:tcPr>
          <w:p w14:paraId="2464D116" w14:textId="7885A60C" w:rsidR="00E0630E" w:rsidRPr="008D23F6" w:rsidRDefault="008D23F6" w:rsidP="008D23F6">
            <w:pPr>
              <w:pStyle w:val="acctfourfigures"/>
              <w:tabs>
                <w:tab w:val="clear" w:pos="765"/>
                <w:tab w:val="decimal" w:pos="945"/>
              </w:tabs>
              <w:spacing w:line="240" w:lineRule="auto"/>
              <w:ind w:left="-43" w:right="-105"/>
              <w:rPr>
                <w:sz w:val="20"/>
              </w:rPr>
            </w:pPr>
            <w:r w:rsidRPr="008D23F6">
              <w:rPr>
                <w:sz w:val="20"/>
              </w:rPr>
              <w:t>957,209</w:t>
            </w:r>
          </w:p>
        </w:tc>
        <w:tc>
          <w:tcPr>
            <w:tcW w:w="270" w:type="dxa"/>
            <w:vAlign w:val="bottom"/>
          </w:tcPr>
          <w:p w14:paraId="4AB5ED38" w14:textId="77777777" w:rsidR="00E0630E" w:rsidRPr="00532E14" w:rsidRDefault="00E0630E" w:rsidP="00E0630E">
            <w:pPr>
              <w:pStyle w:val="acctfourfigures"/>
              <w:tabs>
                <w:tab w:val="clear" w:pos="765"/>
                <w:tab w:val="decimal" w:pos="595"/>
              </w:tabs>
              <w:spacing w:line="240" w:lineRule="auto"/>
              <w:ind w:left="-43" w:right="-86"/>
              <w:rPr>
                <w:sz w:val="20"/>
                <w:highlight w:val="yellow"/>
              </w:rPr>
            </w:pPr>
          </w:p>
        </w:tc>
        <w:tc>
          <w:tcPr>
            <w:tcW w:w="1180" w:type="dxa"/>
            <w:shd w:val="clear" w:color="auto" w:fill="auto"/>
            <w:vAlign w:val="bottom"/>
          </w:tcPr>
          <w:p w14:paraId="405A47F9" w14:textId="53B04185" w:rsidR="00E0630E" w:rsidRPr="008D23F6" w:rsidRDefault="008D23F6" w:rsidP="008D23F6">
            <w:pPr>
              <w:pStyle w:val="acctfourfigures"/>
              <w:tabs>
                <w:tab w:val="clear" w:pos="765"/>
                <w:tab w:val="decimal" w:pos="876"/>
              </w:tabs>
              <w:spacing w:line="240" w:lineRule="auto"/>
              <w:ind w:left="-43" w:right="-86"/>
              <w:rPr>
                <w:sz w:val="20"/>
              </w:rPr>
            </w:pPr>
            <w:r w:rsidRPr="008D23F6">
              <w:rPr>
                <w:sz w:val="20"/>
              </w:rPr>
              <w:t>957,209</w:t>
            </w:r>
          </w:p>
        </w:tc>
      </w:tr>
      <w:tr w:rsidR="00E0630E" w:rsidRPr="00532E14" w14:paraId="08670466" w14:textId="77777777" w:rsidTr="00532E14">
        <w:trPr>
          <w:trHeight w:val="20"/>
        </w:trPr>
        <w:tc>
          <w:tcPr>
            <w:tcW w:w="2337" w:type="dxa"/>
            <w:shd w:val="clear" w:color="auto" w:fill="auto"/>
          </w:tcPr>
          <w:p w14:paraId="48A1A9DE" w14:textId="7F621D4A" w:rsidR="00E0630E" w:rsidRPr="00532E14" w:rsidRDefault="00E0630E" w:rsidP="00E0630E">
            <w:pPr>
              <w:spacing w:line="240" w:lineRule="auto"/>
              <w:ind w:left="160" w:right="-90" w:hanging="180"/>
              <w:rPr>
                <w:sz w:val="20"/>
                <w:lang w:val="en-US" w:bidi="th-TH"/>
              </w:rPr>
            </w:pPr>
            <w:r w:rsidRPr="00532E14">
              <w:rPr>
                <w:sz w:val="20"/>
              </w:rPr>
              <w:t xml:space="preserve">Derivative liabilities - </w:t>
            </w:r>
            <w:r>
              <w:rPr>
                <w:sz w:val="20"/>
              </w:rPr>
              <w:br/>
              <w:t xml:space="preserve">cross currency and </w:t>
            </w:r>
            <w:r w:rsidRPr="00532E14">
              <w:rPr>
                <w:sz w:val="20"/>
              </w:rPr>
              <w:t>interest rate swap</w:t>
            </w:r>
          </w:p>
        </w:tc>
        <w:tc>
          <w:tcPr>
            <w:tcW w:w="1348" w:type="dxa"/>
            <w:shd w:val="clear" w:color="auto" w:fill="auto"/>
            <w:vAlign w:val="bottom"/>
          </w:tcPr>
          <w:p w14:paraId="7CFE9431" w14:textId="5D19D206" w:rsidR="00E0630E" w:rsidRPr="00532E14" w:rsidRDefault="00E0630E" w:rsidP="008D23F6">
            <w:pPr>
              <w:pStyle w:val="acctfourfigures"/>
              <w:tabs>
                <w:tab w:val="clear" w:pos="765"/>
                <w:tab w:val="decimal" w:pos="974"/>
              </w:tabs>
              <w:spacing w:line="240" w:lineRule="auto"/>
              <w:ind w:left="-43" w:right="-86"/>
              <w:rPr>
                <w:sz w:val="20"/>
              </w:rPr>
            </w:pPr>
            <w:r w:rsidRPr="00E0630E">
              <w:rPr>
                <w:sz w:val="20"/>
              </w:rPr>
              <w:t>79,352</w:t>
            </w:r>
          </w:p>
        </w:tc>
        <w:tc>
          <w:tcPr>
            <w:tcW w:w="2249" w:type="dxa"/>
            <w:shd w:val="clear" w:color="auto" w:fill="auto"/>
            <w:vAlign w:val="bottom"/>
          </w:tcPr>
          <w:p w14:paraId="4D88273E" w14:textId="26738E32" w:rsidR="00E0630E" w:rsidRPr="00532E14" w:rsidRDefault="008D23F6" w:rsidP="008D23F6">
            <w:pPr>
              <w:pStyle w:val="acctfourfigures"/>
              <w:tabs>
                <w:tab w:val="clear" w:pos="765"/>
                <w:tab w:val="decimal" w:pos="1695"/>
              </w:tabs>
              <w:spacing w:line="240" w:lineRule="auto"/>
              <w:ind w:left="-43" w:right="-105"/>
              <w:rPr>
                <w:sz w:val="20"/>
                <w:cs/>
                <w:lang w:bidi="th-TH"/>
              </w:rPr>
            </w:pPr>
            <w:r w:rsidRPr="008D23F6">
              <w:rPr>
                <w:sz w:val="20"/>
                <w:cs/>
                <w:lang w:bidi="th-TH"/>
              </w:rPr>
              <w:t>-</w:t>
            </w:r>
          </w:p>
        </w:tc>
        <w:tc>
          <w:tcPr>
            <w:tcW w:w="2338" w:type="dxa"/>
            <w:vAlign w:val="bottom"/>
          </w:tcPr>
          <w:p w14:paraId="7B5650B5" w14:textId="72A17160" w:rsidR="00E0630E" w:rsidRPr="00532E14" w:rsidRDefault="008D23F6" w:rsidP="008D23F6">
            <w:pPr>
              <w:pStyle w:val="acctfourfigures"/>
              <w:tabs>
                <w:tab w:val="clear" w:pos="765"/>
                <w:tab w:val="decimal" w:pos="1695"/>
              </w:tabs>
              <w:spacing w:line="240" w:lineRule="auto"/>
              <w:ind w:left="-43" w:right="-105"/>
              <w:rPr>
                <w:sz w:val="20"/>
              </w:rPr>
            </w:pPr>
            <w:r w:rsidRPr="008D23F6">
              <w:rPr>
                <w:sz w:val="20"/>
              </w:rPr>
              <w:t>-</w:t>
            </w:r>
          </w:p>
        </w:tc>
        <w:tc>
          <w:tcPr>
            <w:tcW w:w="1349" w:type="dxa"/>
            <w:vAlign w:val="bottom"/>
          </w:tcPr>
          <w:p w14:paraId="39633221" w14:textId="11C6EF45" w:rsidR="00E0630E" w:rsidRPr="008D23F6" w:rsidRDefault="00E0630E" w:rsidP="008D23F6">
            <w:pPr>
              <w:pStyle w:val="acctfourfigures"/>
              <w:tabs>
                <w:tab w:val="clear" w:pos="765"/>
                <w:tab w:val="decimal" w:pos="1056"/>
              </w:tabs>
              <w:spacing w:line="240" w:lineRule="auto"/>
              <w:ind w:left="-43" w:right="-105"/>
              <w:rPr>
                <w:sz w:val="20"/>
              </w:rPr>
            </w:pPr>
            <w:r w:rsidRPr="00E0630E">
              <w:rPr>
                <w:sz w:val="20"/>
              </w:rPr>
              <w:t>79,352</w:t>
            </w:r>
          </w:p>
        </w:tc>
        <w:tc>
          <w:tcPr>
            <w:tcW w:w="279" w:type="dxa"/>
            <w:shd w:val="clear" w:color="auto" w:fill="auto"/>
            <w:vAlign w:val="bottom"/>
          </w:tcPr>
          <w:p w14:paraId="2D86F7ED" w14:textId="77777777" w:rsidR="00E0630E" w:rsidRPr="00532E14" w:rsidRDefault="00E0630E" w:rsidP="00E0630E">
            <w:pPr>
              <w:pStyle w:val="acctfourfigures"/>
              <w:tabs>
                <w:tab w:val="clear" w:pos="765"/>
                <w:tab w:val="decimal" w:pos="876"/>
              </w:tabs>
              <w:spacing w:line="240" w:lineRule="auto"/>
              <w:ind w:left="-43" w:right="-186"/>
              <w:rPr>
                <w:sz w:val="20"/>
                <w:highlight w:val="yellow"/>
              </w:rPr>
            </w:pPr>
          </w:p>
        </w:tc>
        <w:tc>
          <w:tcPr>
            <w:tcW w:w="270" w:type="dxa"/>
            <w:vAlign w:val="bottom"/>
          </w:tcPr>
          <w:p w14:paraId="2DE21411" w14:textId="77777777" w:rsidR="00E0630E" w:rsidRPr="00532E14" w:rsidRDefault="00E0630E" w:rsidP="00E0630E">
            <w:pPr>
              <w:pStyle w:val="acctfourfigures"/>
              <w:tabs>
                <w:tab w:val="clear" w:pos="765"/>
                <w:tab w:val="decimal" w:pos="595"/>
              </w:tabs>
              <w:spacing w:line="240" w:lineRule="auto"/>
              <w:ind w:left="-43" w:right="-86"/>
              <w:rPr>
                <w:sz w:val="20"/>
                <w:highlight w:val="yellow"/>
              </w:rPr>
            </w:pPr>
          </w:p>
        </w:tc>
        <w:tc>
          <w:tcPr>
            <w:tcW w:w="809" w:type="dxa"/>
            <w:vAlign w:val="bottom"/>
          </w:tcPr>
          <w:p w14:paraId="5528A944" w14:textId="647D6A84" w:rsidR="00E0630E" w:rsidRPr="00532E14" w:rsidRDefault="008D23F6" w:rsidP="008D23F6">
            <w:pPr>
              <w:pStyle w:val="acctfourfigures"/>
              <w:tabs>
                <w:tab w:val="clear" w:pos="765"/>
                <w:tab w:val="decimal" w:pos="428"/>
              </w:tabs>
              <w:spacing w:line="240" w:lineRule="auto"/>
              <w:ind w:left="-43" w:right="-86"/>
              <w:rPr>
                <w:sz w:val="20"/>
                <w:lang w:val="en-US" w:eastAsia="zh-CN" w:bidi="th-TH"/>
              </w:rPr>
            </w:pPr>
            <w:r w:rsidRPr="008D23F6">
              <w:rPr>
                <w:sz w:val="20"/>
                <w:cs/>
                <w:lang w:val="en-US" w:eastAsia="zh-CN" w:bidi="th-TH"/>
              </w:rPr>
              <w:t>-</w:t>
            </w:r>
          </w:p>
        </w:tc>
        <w:tc>
          <w:tcPr>
            <w:tcW w:w="270" w:type="dxa"/>
            <w:vAlign w:val="bottom"/>
          </w:tcPr>
          <w:p w14:paraId="13F26E6C" w14:textId="77777777" w:rsidR="00E0630E" w:rsidRPr="00532E14" w:rsidRDefault="00E0630E" w:rsidP="00E0630E">
            <w:pPr>
              <w:pStyle w:val="acctfourfigures"/>
              <w:tabs>
                <w:tab w:val="clear" w:pos="765"/>
                <w:tab w:val="decimal" w:pos="595"/>
              </w:tabs>
              <w:spacing w:line="240" w:lineRule="auto"/>
              <w:ind w:left="-43" w:right="-86"/>
              <w:rPr>
                <w:sz w:val="20"/>
                <w:highlight w:val="yellow"/>
              </w:rPr>
            </w:pPr>
          </w:p>
        </w:tc>
        <w:tc>
          <w:tcPr>
            <w:tcW w:w="1078" w:type="dxa"/>
            <w:vAlign w:val="bottom"/>
          </w:tcPr>
          <w:p w14:paraId="5682DB1B" w14:textId="63DAD32D" w:rsidR="00E0630E" w:rsidRPr="00532E14" w:rsidRDefault="008D23F6" w:rsidP="008D23F6">
            <w:pPr>
              <w:pStyle w:val="acctfourfigures"/>
              <w:tabs>
                <w:tab w:val="clear" w:pos="765"/>
                <w:tab w:val="decimal" w:pos="795"/>
              </w:tabs>
              <w:spacing w:line="240" w:lineRule="auto"/>
              <w:ind w:left="-43" w:right="-105"/>
              <w:rPr>
                <w:sz w:val="20"/>
              </w:rPr>
            </w:pPr>
            <w:r w:rsidRPr="008D23F6">
              <w:rPr>
                <w:sz w:val="20"/>
              </w:rPr>
              <w:t>79,352</w:t>
            </w:r>
          </w:p>
        </w:tc>
        <w:tc>
          <w:tcPr>
            <w:tcW w:w="236" w:type="dxa"/>
            <w:vAlign w:val="bottom"/>
          </w:tcPr>
          <w:p w14:paraId="751C8BA6" w14:textId="77777777" w:rsidR="00E0630E" w:rsidRPr="00532E14" w:rsidRDefault="00E0630E" w:rsidP="00E0630E">
            <w:pPr>
              <w:tabs>
                <w:tab w:val="decimal" w:pos="595"/>
              </w:tabs>
              <w:spacing w:line="240" w:lineRule="auto"/>
              <w:ind w:left="-43" w:right="-86"/>
              <w:rPr>
                <w:sz w:val="20"/>
                <w:highlight w:val="yellow"/>
              </w:rPr>
            </w:pPr>
          </w:p>
        </w:tc>
        <w:tc>
          <w:tcPr>
            <w:tcW w:w="1118" w:type="dxa"/>
            <w:vAlign w:val="bottom"/>
          </w:tcPr>
          <w:p w14:paraId="63264E46" w14:textId="596FFC9E" w:rsidR="00E0630E" w:rsidRPr="00532E14" w:rsidRDefault="008D23F6" w:rsidP="008D23F6">
            <w:pPr>
              <w:pStyle w:val="acctfourfigures"/>
              <w:tabs>
                <w:tab w:val="clear" w:pos="765"/>
                <w:tab w:val="decimal" w:pos="677"/>
              </w:tabs>
              <w:spacing w:line="240" w:lineRule="auto"/>
              <w:ind w:left="-43" w:right="-105"/>
              <w:rPr>
                <w:sz w:val="20"/>
              </w:rPr>
            </w:pPr>
            <w:r w:rsidRPr="008D23F6">
              <w:rPr>
                <w:sz w:val="20"/>
              </w:rPr>
              <w:t>-</w:t>
            </w:r>
          </w:p>
        </w:tc>
        <w:tc>
          <w:tcPr>
            <w:tcW w:w="270" w:type="dxa"/>
            <w:vAlign w:val="bottom"/>
          </w:tcPr>
          <w:p w14:paraId="4F95ADB8" w14:textId="77777777" w:rsidR="00E0630E" w:rsidRPr="00532E14" w:rsidRDefault="00E0630E" w:rsidP="00E0630E">
            <w:pPr>
              <w:pStyle w:val="acctfourfigures"/>
              <w:tabs>
                <w:tab w:val="clear" w:pos="765"/>
                <w:tab w:val="decimal" w:pos="595"/>
              </w:tabs>
              <w:spacing w:line="240" w:lineRule="auto"/>
              <w:ind w:left="-43" w:right="-86"/>
              <w:rPr>
                <w:sz w:val="20"/>
                <w:highlight w:val="yellow"/>
              </w:rPr>
            </w:pPr>
          </w:p>
        </w:tc>
        <w:tc>
          <w:tcPr>
            <w:tcW w:w="1180" w:type="dxa"/>
            <w:shd w:val="clear" w:color="auto" w:fill="auto"/>
            <w:vAlign w:val="bottom"/>
          </w:tcPr>
          <w:p w14:paraId="3C3640F6" w14:textId="607C1CC9" w:rsidR="00E0630E" w:rsidRPr="00532E14" w:rsidRDefault="008D23F6" w:rsidP="008D23F6">
            <w:pPr>
              <w:pStyle w:val="acctfourfigures"/>
              <w:tabs>
                <w:tab w:val="clear" w:pos="765"/>
                <w:tab w:val="decimal" w:pos="876"/>
              </w:tabs>
              <w:spacing w:line="240" w:lineRule="auto"/>
              <w:ind w:left="-43" w:right="-86"/>
              <w:rPr>
                <w:sz w:val="20"/>
              </w:rPr>
            </w:pPr>
            <w:r w:rsidRPr="008D23F6">
              <w:rPr>
                <w:sz w:val="20"/>
              </w:rPr>
              <w:t>79,352</w:t>
            </w:r>
          </w:p>
        </w:tc>
      </w:tr>
    </w:tbl>
    <w:p w14:paraId="19CBDD17" w14:textId="30F8C2E5" w:rsidR="00070BAC" w:rsidRDefault="00070BAC"/>
    <w:p w14:paraId="52598E40" w14:textId="02684966" w:rsidR="00070BAC" w:rsidRDefault="00070BAC">
      <w:pPr>
        <w:spacing w:line="240" w:lineRule="auto"/>
      </w:pPr>
      <w:r>
        <w:br w:type="page"/>
      </w:r>
    </w:p>
    <w:tbl>
      <w:tblPr>
        <w:tblW w:w="15131" w:type="dxa"/>
        <w:tblInd w:w="540" w:type="dxa"/>
        <w:tblLayout w:type="fixed"/>
        <w:tblLook w:val="04A0" w:firstRow="1" w:lastRow="0" w:firstColumn="1" w:lastColumn="0" w:noHBand="0" w:noVBand="1"/>
      </w:tblPr>
      <w:tblGrid>
        <w:gridCol w:w="2337"/>
        <w:gridCol w:w="1348"/>
        <w:gridCol w:w="2249"/>
        <w:gridCol w:w="2338"/>
        <w:gridCol w:w="1349"/>
        <w:gridCol w:w="279"/>
        <w:gridCol w:w="270"/>
        <w:gridCol w:w="809"/>
        <w:gridCol w:w="270"/>
        <w:gridCol w:w="1078"/>
        <w:gridCol w:w="236"/>
        <w:gridCol w:w="1118"/>
        <w:gridCol w:w="270"/>
        <w:gridCol w:w="1169"/>
        <w:gridCol w:w="11"/>
      </w:tblGrid>
      <w:tr w:rsidR="00070BAC" w:rsidRPr="00532E14" w14:paraId="3B573803" w14:textId="77777777" w:rsidTr="00AF0CAB">
        <w:trPr>
          <w:trHeight w:val="20"/>
          <w:tblHeader/>
        </w:trPr>
        <w:tc>
          <w:tcPr>
            <w:tcW w:w="2337" w:type="dxa"/>
            <w:shd w:val="clear" w:color="auto" w:fill="auto"/>
            <w:vAlign w:val="bottom"/>
          </w:tcPr>
          <w:p w14:paraId="20A2EFE6" w14:textId="77777777" w:rsidR="00070BAC" w:rsidRPr="00532E14" w:rsidRDefault="00070BAC" w:rsidP="00AF0CAB">
            <w:pPr>
              <w:spacing w:line="240" w:lineRule="auto"/>
              <w:ind w:left="73" w:right="-90"/>
              <w:jc w:val="center"/>
              <w:rPr>
                <w:sz w:val="20"/>
              </w:rPr>
            </w:pPr>
          </w:p>
        </w:tc>
        <w:tc>
          <w:tcPr>
            <w:tcW w:w="12794" w:type="dxa"/>
            <w:gridSpan w:val="14"/>
          </w:tcPr>
          <w:p w14:paraId="25DA1B54" w14:textId="77777777" w:rsidR="00070BAC" w:rsidRPr="00532E14" w:rsidRDefault="00070BAC" w:rsidP="00AF0CAB">
            <w:pPr>
              <w:pStyle w:val="acctmergecolhdg"/>
              <w:spacing w:line="230" w:lineRule="auto"/>
              <w:rPr>
                <w:sz w:val="20"/>
                <w:cs/>
              </w:rPr>
            </w:pPr>
            <w:r w:rsidRPr="00532E14">
              <w:rPr>
                <w:sz w:val="20"/>
              </w:rPr>
              <w:t>Separate financial statements</w:t>
            </w:r>
          </w:p>
        </w:tc>
      </w:tr>
      <w:tr w:rsidR="00070BAC" w:rsidRPr="00532E14" w14:paraId="535CD36B" w14:textId="77777777" w:rsidTr="00AF0CAB">
        <w:trPr>
          <w:trHeight w:val="20"/>
          <w:tblHeader/>
        </w:trPr>
        <w:tc>
          <w:tcPr>
            <w:tcW w:w="2337" w:type="dxa"/>
            <w:shd w:val="clear" w:color="auto" w:fill="auto"/>
            <w:vAlign w:val="bottom"/>
          </w:tcPr>
          <w:p w14:paraId="1C0CA468" w14:textId="77777777" w:rsidR="00070BAC" w:rsidRPr="00532E14" w:rsidRDefault="00070BAC" w:rsidP="00AF0CAB">
            <w:pPr>
              <w:spacing w:line="240" w:lineRule="auto"/>
              <w:ind w:left="73" w:right="-90"/>
              <w:jc w:val="center"/>
              <w:rPr>
                <w:sz w:val="20"/>
              </w:rPr>
            </w:pPr>
          </w:p>
        </w:tc>
        <w:tc>
          <w:tcPr>
            <w:tcW w:w="7563" w:type="dxa"/>
            <w:gridSpan w:val="5"/>
          </w:tcPr>
          <w:p w14:paraId="2C0BF10A" w14:textId="77777777" w:rsidR="00070BAC" w:rsidRPr="00532E14" w:rsidRDefault="00070BAC" w:rsidP="00AF0CAB">
            <w:pPr>
              <w:pStyle w:val="acctfourfigures"/>
              <w:tabs>
                <w:tab w:val="clear" w:pos="765"/>
              </w:tabs>
              <w:spacing w:line="240" w:lineRule="auto"/>
              <w:ind w:left="-43" w:right="-86"/>
              <w:jc w:val="center"/>
              <w:rPr>
                <w:b/>
                <w:bCs/>
                <w:sz w:val="20"/>
                <w:cs/>
                <w:lang w:bidi="th-TH"/>
              </w:rPr>
            </w:pPr>
            <w:r w:rsidRPr="00532E14">
              <w:rPr>
                <w:b/>
                <w:bCs/>
                <w:sz w:val="20"/>
                <w:lang w:bidi="th-TH"/>
              </w:rPr>
              <w:t>Carrying amount</w:t>
            </w:r>
          </w:p>
        </w:tc>
        <w:tc>
          <w:tcPr>
            <w:tcW w:w="270" w:type="dxa"/>
          </w:tcPr>
          <w:p w14:paraId="612ADC81" w14:textId="77777777" w:rsidR="00070BAC" w:rsidRPr="00532E14" w:rsidRDefault="00070BAC" w:rsidP="00AF0CAB">
            <w:pPr>
              <w:pStyle w:val="acctfourfigures"/>
              <w:tabs>
                <w:tab w:val="clear" w:pos="765"/>
              </w:tabs>
              <w:spacing w:line="240" w:lineRule="auto"/>
              <w:ind w:left="-43" w:right="-86"/>
              <w:jc w:val="center"/>
              <w:rPr>
                <w:b/>
                <w:bCs/>
                <w:sz w:val="20"/>
                <w:cs/>
                <w:lang w:bidi="th-TH"/>
              </w:rPr>
            </w:pPr>
          </w:p>
        </w:tc>
        <w:tc>
          <w:tcPr>
            <w:tcW w:w="4961" w:type="dxa"/>
            <w:gridSpan w:val="8"/>
            <w:tcBorders>
              <w:bottom w:val="single" w:sz="4" w:space="0" w:color="auto"/>
            </w:tcBorders>
            <w:vAlign w:val="bottom"/>
          </w:tcPr>
          <w:p w14:paraId="445A32D4" w14:textId="77777777" w:rsidR="00070BAC" w:rsidRPr="00532E14" w:rsidRDefault="00070BAC" w:rsidP="00AF0CAB">
            <w:pPr>
              <w:pStyle w:val="acctfourfigures"/>
              <w:tabs>
                <w:tab w:val="clear" w:pos="765"/>
              </w:tabs>
              <w:spacing w:line="240" w:lineRule="auto"/>
              <w:ind w:left="-43" w:right="-86"/>
              <w:jc w:val="center"/>
              <w:rPr>
                <w:b/>
                <w:bCs/>
                <w:sz w:val="20"/>
                <w:cs/>
                <w:lang w:bidi="th-TH"/>
              </w:rPr>
            </w:pPr>
            <w:r w:rsidRPr="00532E14">
              <w:rPr>
                <w:b/>
                <w:bCs/>
                <w:sz w:val="20"/>
                <w:lang w:bidi="th-TH"/>
              </w:rPr>
              <w:t>Fair value</w:t>
            </w:r>
          </w:p>
        </w:tc>
      </w:tr>
      <w:tr w:rsidR="00070BAC" w:rsidRPr="00532E14" w14:paraId="6472A44A" w14:textId="77777777" w:rsidTr="00AF0CAB">
        <w:trPr>
          <w:trHeight w:val="20"/>
          <w:tblHeader/>
        </w:trPr>
        <w:tc>
          <w:tcPr>
            <w:tcW w:w="2337" w:type="dxa"/>
            <w:shd w:val="clear" w:color="auto" w:fill="auto"/>
            <w:vAlign w:val="bottom"/>
          </w:tcPr>
          <w:p w14:paraId="2B2798FF" w14:textId="243D7846" w:rsidR="00070BAC" w:rsidRPr="00532E14" w:rsidRDefault="00070BAC" w:rsidP="00AF0CAB">
            <w:pPr>
              <w:spacing w:line="240" w:lineRule="auto"/>
              <w:ind w:left="-19" w:right="-90"/>
              <w:rPr>
                <w:b/>
                <w:bCs/>
                <w:i/>
                <w:iCs/>
                <w:sz w:val="20"/>
              </w:rPr>
            </w:pPr>
          </w:p>
        </w:tc>
        <w:tc>
          <w:tcPr>
            <w:tcW w:w="1348" w:type="dxa"/>
            <w:tcBorders>
              <w:top w:val="single" w:sz="4" w:space="0" w:color="auto"/>
            </w:tcBorders>
            <w:shd w:val="clear" w:color="auto" w:fill="auto"/>
            <w:vAlign w:val="bottom"/>
          </w:tcPr>
          <w:p w14:paraId="29254269" w14:textId="77777777" w:rsidR="00070BAC" w:rsidRPr="00532E14" w:rsidRDefault="00070BAC" w:rsidP="00AF0CAB">
            <w:pPr>
              <w:pStyle w:val="acctfourfigures"/>
              <w:tabs>
                <w:tab w:val="clear" w:pos="765"/>
              </w:tabs>
              <w:spacing w:line="240" w:lineRule="auto"/>
              <w:ind w:left="-43" w:right="-86"/>
              <w:jc w:val="center"/>
              <w:rPr>
                <w:sz w:val="20"/>
                <w:lang w:bidi="th-TH"/>
              </w:rPr>
            </w:pPr>
            <w:r w:rsidRPr="00532E14">
              <w:rPr>
                <w:sz w:val="20"/>
                <w:lang w:bidi="th-TH"/>
              </w:rPr>
              <w:t>Fair value - hedging instruments</w:t>
            </w:r>
          </w:p>
        </w:tc>
        <w:tc>
          <w:tcPr>
            <w:tcW w:w="2249" w:type="dxa"/>
            <w:tcBorders>
              <w:top w:val="single" w:sz="4" w:space="0" w:color="auto"/>
            </w:tcBorders>
            <w:shd w:val="clear" w:color="auto" w:fill="auto"/>
            <w:vAlign w:val="bottom"/>
          </w:tcPr>
          <w:p w14:paraId="15716C78" w14:textId="77777777" w:rsidR="00070BAC" w:rsidRPr="00532E14" w:rsidRDefault="00070BAC" w:rsidP="00AF0CAB">
            <w:pPr>
              <w:pStyle w:val="acctfourfigures"/>
              <w:tabs>
                <w:tab w:val="clear" w:pos="765"/>
              </w:tabs>
              <w:spacing w:line="240" w:lineRule="auto"/>
              <w:ind w:left="-43" w:right="-86"/>
              <w:jc w:val="center"/>
              <w:rPr>
                <w:sz w:val="20"/>
                <w:lang w:bidi="th-TH"/>
              </w:rPr>
            </w:pPr>
            <w:r w:rsidRPr="00532E14">
              <w:rPr>
                <w:sz w:val="20"/>
                <w:lang w:bidi="th-TH"/>
              </w:rPr>
              <w:t>Financial instruments measured at FVTPL</w:t>
            </w:r>
          </w:p>
        </w:tc>
        <w:tc>
          <w:tcPr>
            <w:tcW w:w="2338" w:type="dxa"/>
            <w:tcBorders>
              <w:top w:val="single" w:sz="4" w:space="0" w:color="auto"/>
            </w:tcBorders>
          </w:tcPr>
          <w:p w14:paraId="3B5B0585" w14:textId="77777777" w:rsidR="00070BAC" w:rsidRPr="00532E14" w:rsidRDefault="00070BAC" w:rsidP="00AF0CAB">
            <w:pPr>
              <w:pStyle w:val="acctfourfigures"/>
              <w:tabs>
                <w:tab w:val="clear" w:pos="765"/>
              </w:tabs>
              <w:spacing w:line="240" w:lineRule="auto"/>
              <w:ind w:left="-43" w:right="-86"/>
              <w:jc w:val="center"/>
              <w:rPr>
                <w:sz w:val="20"/>
                <w:lang w:bidi="th-TH"/>
              </w:rPr>
            </w:pPr>
          </w:p>
          <w:p w14:paraId="2DEF958F" w14:textId="77777777" w:rsidR="00070BAC" w:rsidRPr="00532E14" w:rsidRDefault="00070BAC" w:rsidP="00AF0CAB">
            <w:pPr>
              <w:pStyle w:val="acctfourfigures"/>
              <w:tabs>
                <w:tab w:val="clear" w:pos="765"/>
              </w:tabs>
              <w:spacing w:line="240" w:lineRule="auto"/>
              <w:ind w:left="-43" w:right="-86"/>
              <w:jc w:val="center"/>
              <w:rPr>
                <w:sz w:val="20"/>
                <w:lang w:bidi="th-TH"/>
              </w:rPr>
            </w:pPr>
            <w:r w:rsidRPr="00532E14">
              <w:rPr>
                <w:sz w:val="20"/>
                <w:lang w:bidi="th-TH"/>
              </w:rPr>
              <w:t>Financial instruments measured at a</w:t>
            </w:r>
            <w:r w:rsidRPr="00532E14">
              <w:rPr>
                <w:sz w:val="20"/>
              </w:rPr>
              <w:t>mortised cost</w:t>
            </w:r>
          </w:p>
        </w:tc>
        <w:tc>
          <w:tcPr>
            <w:tcW w:w="1349" w:type="dxa"/>
            <w:tcBorders>
              <w:top w:val="single" w:sz="4" w:space="0" w:color="auto"/>
            </w:tcBorders>
            <w:vAlign w:val="bottom"/>
          </w:tcPr>
          <w:p w14:paraId="5B496B69" w14:textId="77777777" w:rsidR="00070BAC" w:rsidRPr="00532E14" w:rsidRDefault="00070BAC" w:rsidP="00AF0CAB">
            <w:pPr>
              <w:pStyle w:val="acctfourfigures"/>
              <w:tabs>
                <w:tab w:val="clear" w:pos="765"/>
              </w:tabs>
              <w:spacing w:line="240" w:lineRule="auto"/>
              <w:ind w:left="-43" w:right="-86"/>
              <w:jc w:val="center"/>
              <w:rPr>
                <w:sz w:val="20"/>
                <w:lang w:bidi="th-TH"/>
              </w:rPr>
            </w:pPr>
            <w:r w:rsidRPr="00532E14">
              <w:rPr>
                <w:sz w:val="20"/>
                <w:lang w:bidi="th-TH"/>
              </w:rPr>
              <w:t>Total</w:t>
            </w:r>
          </w:p>
        </w:tc>
        <w:tc>
          <w:tcPr>
            <w:tcW w:w="279" w:type="dxa"/>
            <w:tcBorders>
              <w:top w:val="single" w:sz="4" w:space="0" w:color="auto"/>
            </w:tcBorders>
            <w:shd w:val="clear" w:color="auto" w:fill="auto"/>
            <w:vAlign w:val="bottom"/>
          </w:tcPr>
          <w:p w14:paraId="2AAA7A88" w14:textId="77777777" w:rsidR="00070BAC" w:rsidRPr="00532E14" w:rsidRDefault="00070BAC" w:rsidP="00AF0CAB">
            <w:pPr>
              <w:pStyle w:val="acctfourfigures"/>
              <w:tabs>
                <w:tab w:val="clear" w:pos="765"/>
              </w:tabs>
              <w:spacing w:line="240" w:lineRule="auto"/>
              <w:ind w:left="-43" w:right="-86"/>
              <w:jc w:val="center"/>
              <w:rPr>
                <w:sz w:val="20"/>
                <w:lang w:bidi="th-TH"/>
              </w:rPr>
            </w:pPr>
          </w:p>
        </w:tc>
        <w:tc>
          <w:tcPr>
            <w:tcW w:w="270" w:type="dxa"/>
          </w:tcPr>
          <w:p w14:paraId="692B6FA5" w14:textId="77777777" w:rsidR="00070BAC" w:rsidRPr="00532E14" w:rsidRDefault="00070BAC" w:rsidP="00AF0CAB">
            <w:pPr>
              <w:pStyle w:val="acctfourfigures"/>
              <w:tabs>
                <w:tab w:val="clear" w:pos="765"/>
              </w:tabs>
              <w:spacing w:line="240" w:lineRule="auto"/>
              <w:ind w:left="-43" w:right="-86"/>
              <w:jc w:val="center"/>
              <w:rPr>
                <w:sz w:val="20"/>
                <w:cs/>
                <w:lang w:bidi="th-TH"/>
              </w:rPr>
            </w:pPr>
          </w:p>
        </w:tc>
        <w:tc>
          <w:tcPr>
            <w:tcW w:w="809" w:type="dxa"/>
            <w:vAlign w:val="bottom"/>
          </w:tcPr>
          <w:p w14:paraId="42670EA4" w14:textId="77777777" w:rsidR="00070BAC" w:rsidRPr="00532E14" w:rsidRDefault="00070BAC" w:rsidP="00AF0CAB">
            <w:pPr>
              <w:pStyle w:val="acctfourfigures"/>
              <w:tabs>
                <w:tab w:val="clear" w:pos="765"/>
              </w:tabs>
              <w:spacing w:line="240" w:lineRule="auto"/>
              <w:ind w:left="-43" w:right="-86"/>
              <w:jc w:val="center"/>
              <w:rPr>
                <w:sz w:val="20"/>
              </w:rPr>
            </w:pPr>
            <w:r w:rsidRPr="00532E14">
              <w:rPr>
                <w:sz w:val="20"/>
                <w:lang w:bidi="th-TH"/>
              </w:rPr>
              <w:t>Level 1</w:t>
            </w:r>
          </w:p>
        </w:tc>
        <w:tc>
          <w:tcPr>
            <w:tcW w:w="270" w:type="dxa"/>
          </w:tcPr>
          <w:p w14:paraId="06A99388" w14:textId="77777777" w:rsidR="00070BAC" w:rsidRPr="00532E14" w:rsidRDefault="00070BAC" w:rsidP="00AF0CAB">
            <w:pPr>
              <w:pStyle w:val="acctfourfigures"/>
              <w:tabs>
                <w:tab w:val="clear" w:pos="765"/>
              </w:tabs>
              <w:spacing w:line="240" w:lineRule="auto"/>
              <w:ind w:left="-43" w:right="-86"/>
              <w:jc w:val="center"/>
              <w:rPr>
                <w:sz w:val="20"/>
                <w:cs/>
                <w:lang w:bidi="th-TH"/>
              </w:rPr>
            </w:pPr>
          </w:p>
        </w:tc>
        <w:tc>
          <w:tcPr>
            <w:tcW w:w="1078" w:type="dxa"/>
            <w:vAlign w:val="bottom"/>
          </w:tcPr>
          <w:p w14:paraId="328D75BD" w14:textId="77777777" w:rsidR="00070BAC" w:rsidRPr="00532E14" w:rsidRDefault="00070BAC" w:rsidP="00AF0CAB">
            <w:pPr>
              <w:pStyle w:val="acctfourfigures"/>
              <w:tabs>
                <w:tab w:val="clear" w:pos="765"/>
              </w:tabs>
              <w:spacing w:line="240" w:lineRule="auto"/>
              <w:ind w:left="-43" w:right="-86"/>
              <w:jc w:val="center"/>
              <w:rPr>
                <w:sz w:val="20"/>
              </w:rPr>
            </w:pPr>
            <w:r w:rsidRPr="00532E14">
              <w:rPr>
                <w:sz w:val="20"/>
                <w:lang w:bidi="th-TH"/>
              </w:rPr>
              <w:t>Level 2</w:t>
            </w:r>
          </w:p>
        </w:tc>
        <w:tc>
          <w:tcPr>
            <w:tcW w:w="236" w:type="dxa"/>
          </w:tcPr>
          <w:p w14:paraId="77EAA960" w14:textId="77777777" w:rsidR="00070BAC" w:rsidRPr="00532E14" w:rsidRDefault="00070BAC" w:rsidP="00AF0CAB">
            <w:pPr>
              <w:spacing w:line="240" w:lineRule="auto"/>
              <w:ind w:left="-43" w:right="-86"/>
              <w:jc w:val="center"/>
              <w:rPr>
                <w:sz w:val="20"/>
                <w:cs/>
              </w:rPr>
            </w:pPr>
          </w:p>
        </w:tc>
        <w:tc>
          <w:tcPr>
            <w:tcW w:w="1118" w:type="dxa"/>
            <w:vAlign w:val="bottom"/>
          </w:tcPr>
          <w:p w14:paraId="0070C04A" w14:textId="77777777" w:rsidR="00070BAC" w:rsidRPr="00532E14" w:rsidRDefault="00070BAC" w:rsidP="00AF0CAB">
            <w:pPr>
              <w:spacing w:line="240" w:lineRule="auto"/>
              <w:ind w:left="-43" w:right="-86"/>
              <w:jc w:val="center"/>
              <w:rPr>
                <w:sz w:val="20"/>
              </w:rPr>
            </w:pPr>
            <w:r w:rsidRPr="00532E14">
              <w:rPr>
                <w:sz w:val="20"/>
              </w:rPr>
              <w:t>Level 3</w:t>
            </w:r>
          </w:p>
        </w:tc>
        <w:tc>
          <w:tcPr>
            <w:tcW w:w="270" w:type="dxa"/>
          </w:tcPr>
          <w:p w14:paraId="008D8677" w14:textId="77777777" w:rsidR="00070BAC" w:rsidRPr="00532E14" w:rsidRDefault="00070BAC" w:rsidP="00AF0CAB">
            <w:pPr>
              <w:pStyle w:val="acctfourfigures"/>
              <w:tabs>
                <w:tab w:val="clear" w:pos="765"/>
              </w:tabs>
              <w:spacing w:line="240" w:lineRule="auto"/>
              <w:ind w:left="-43" w:right="-86"/>
              <w:jc w:val="center"/>
              <w:rPr>
                <w:sz w:val="20"/>
                <w:cs/>
                <w:lang w:bidi="th-TH"/>
              </w:rPr>
            </w:pPr>
          </w:p>
        </w:tc>
        <w:tc>
          <w:tcPr>
            <w:tcW w:w="1180" w:type="dxa"/>
            <w:gridSpan w:val="2"/>
            <w:shd w:val="clear" w:color="auto" w:fill="auto"/>
            <w:vAlign w:val="bottom"/>
          </w:tcPr>
          <w:p w14:paraId="506C43D2" w14:textId="77777777" w:rsidR="00070BAC" w:rsidRPr="00532E14" w:rsidRDefault="00070BAC" w:rsidP="00AF0CAB">
            <w:pPr>
              <w:pStyle w:val="acctfourfigures"/>
              <w:tabs>
                <w:tab w:val="clear" w:pos="765"/>
              </w:tabs>
              <w:spacing w:line="240" w:lineRule="auto"/>
              <w:ind w:left="-43" w:right="-86"/>
              <w:jc w:val="center"/>
              <w:rPr>
                <w:sz w:val="20"/>
                <w:lang w:bidi="th-TH"/>
              </w:rPr>
            </w:pPr>
            <w:r w:rsidRPr="00532E14">
              <w:rPr>
                <w:sz w:val="20"/>
                <w:lang w:bidi="th-TH"/>
              </w:rPr>
              <w:t>Total</w:t>
            </w:r>
          </w:p>
        </w:tc>
      </w:tr>
      <w:tr w:rsidR="00070BAC" w:rsidRPr="00532E14" w14:paraId="062D7AC7" w14:textId="77777777" w:rsidTr="00AF0CAB">
        <w:trPr>
          <w:trHeight w:val="20"/>
          <w:tblHeader/>
        </w:trPr>
        <w:tc>
          <w:tcPr>
            <w:tcW w:w="2337" w:type="dxa"/>
            <w:shd w:val="clear" w:color="auto" w:fill="auto"/>
            <w:vAlign w:val="bottom"/>
          </w:tcPr>
          <w:p w14:paraId="50975C17" w14:textId="77777777" w:rsidR="00070BAC" w:rsidRPr="00532E14" w:rsidRDefault="00070BAC" w:rsidP="00AF0CAB">
            <w:pPr>
              <w:spacing w:line="240" w:lineRule="auto"/>
              <w:ind w:left="-19" w:right="-90"/>
              <w:rPr>
                <w:b/>
                <w:bCs/>
                <w:i/>
                <w:iCs/>
                <w:sz w:val="20"/>
              </w:rPr>
            </w:pPr>
          </w:p>
        </w:tc>
        <w:tc>
          <w:tcPr>
            <w:tcW w:w="12794" w:type="dxa"/>
            <w:gridSpan w:val="14"/>
          </w:tcPr>
          <w:p w14:paraId="59B4BFC3" w14:textId="77777777" w:rsidR="00070BAC" w:rsidRPr="00532E14" w:rsidRDefault="00070BAC" w:rsidP="00AF0CAB">
            <w:pPr>
              <w:pStyle w:val="acctfourfigures"/>
              <w:tabs>
                <w:tab w:val="clear" w:pos="765"/>
              </w:tabs>
              <w:spacing w:line="240" w:lineRule="auto"/>
              <w:ind w:left="-43" w:right="-86"/>
              <w:jc w:val="center"/>
              <w:rPr>
                <w:sz w:val="20"/>
                <w:lang w:bidi="th-TH"/>
              </w:rPr>
            </w:pPr>
            <w:r w:rsidRPr="00532E14">
              <w:rPr>
                <w:i/>
                <w:iCs/>
                <w:sz w:val="20"/>
                <w:lang w:bidi="th-TH"/>
              </w:rPr>
              <w:t>(in thousand Baht)</w:t>
            </w:r>
          </w:p>
        </w:tc>
      </w:tr>
      <w:tr w:rsidR="00543C4B" w:rsidRPr="00532E14" w14:paraId="4DF4448B" w14:textId="77777777" w:rsidTr="00AF0CAB">
        <w:trPr>
          <w:trHeight w:val="20"/>
          <w:tblHeader/>
        </w:trPr>
        <w:tc>
          <w:tcPr>
            <w:tcW w:w="2337" w:type="dxa"/>
            <w:shd w:val="clear" w:color="auto" w:fill="auto"/>
            <w:vAlign w:val="bottom"/>
          </w:tcPr>
          <w:p w14:paraId="24E147A6" w14:textId="653BC8AE" w:rsidR="00543C4B" w:rsidRPr="00532E14" w:rsidRDefault="00543C4B" w:rsidP="00AF0CAB">
            <w:pPr>
              <w:spacing w:line="240" w:lineRule="auto"/>
              <w:ind w:left="-19" w:right="-90"/>
              <w:rPr>
                <w:b/>
                <w:bCs/>
                <w:i/>
                <w:iCs/>
                <w:sz w:val="20"/>
              </w:rPr>
            </w:pPr>
            <w:proofErr w:type="gramStart"/>
            <w:r w:rsidRPr="00532E14">
              <w:rPr>
                <w:b/>
                <w:bCs/>
                <w:i/>
                <w:iCs/>
                <w:sz w:val="20"/>
              </w:rPr>
              <w:t>At</w:t>
            </w:r>
            <w:proofErr w:type="gramEnd"/>
            <w:r w:rsidRPr="00532E14">
              <w:rPr>
                <w:b/>
                <w:bCs/>
                <w:i/>
                <w:iCs/>
                <w:sz w:val="20"/>
              </w:rPr>
              <w:t xml:space="preserve"> 31 December 202</w:t>
            </w:r>
            <w:r w:rsidRPr="00532E14">
              <w:rPr>
                <w:b/>
                <w:bCs/>
                <w:i/>
                <w:iCs/>
                <w:sz w:val="20"/>
                <w:lang w:val="en-US" w:bidi="th-TH"/>
              </w:rPr>
              <w:t>4</w:t>
            </w:r>
          </w:p>
        </w:tc>
        <w:tc>
          <w:tcPr>
            <w:tcW w:w="12794" w:type="dxa"/>
            <w:gridSpan w:val="14"/>
          </w:tcPr>
          <w:p w14:paraId="718672F0" w14:textId="77777777" w:rsidR="00543C4B" w:rsidRPr="00532E14" w:rsidRDefault="00543C4B" w:rsidP="00AF0CAB">
            <w:pPr>
              <w:pStyle w:val="acctfourfigures"/>
              <w:tabs>
                <w:tab w:val="clear" w:pos="765"/>
              </w:tabs>
              <w:spacing w:line="240" w:lineRule="auto"/>
              <w:ind w:left="-43" w:right="-86"/>
              <w:jc w:val="center"/>
              <w:rPr>
                <w:i/>
                <w:iCs/>
                <w:sz w:val="20"/>
                <w:lang w:bidi="th-TH"/>
              </w:rPr>
            </w:pPr>
          </w:p>
        </w:tc>
      </w:tr>
      <w:tr w:rsidR="00455EA1" w:rsidRPr="00532E14" w14:paraId="37800180" w14:textId="77777777" w:rsidTr="004F6D96">
        <w:trPr>
          <w:gridAfter w:val="1"/>
          <w:wAfter w:w="11" w:type="dxa"/>
          <w:trHeight w:val="20"/>
        </w:trPr>
        <w:tc>
          <w:tcPr>
            <w:tcW w:w="2337" w:type="dxa"/>
            <w:shd w:val="clear" w:color="auto" w:fill="auto"/>
          </w:tcPr>
          <w:p w14:paraId="06BF39A7" w14:textId="77777777" w:rsidR="00455EA1" w:rsidRPr="00532E14" w:rsidRDefault="00455EA1" w:rsidP="00BA25F0">
            <w:pPr>
              <w:spacing w:line="240" w:lineRule="auto"/>
              <w:ind w:left="-14" w:right="-90" w:hanging="8"/>
              <w:rPr>
                <w:b/>
                <w:bCs/>
                <w:i/>
                <w:iCs/>
                <w:sz w:val="20"/>
              </w:rPr>
            </w:pPr>
            <w:r w:rsidRPr="00532E14">
              <w:rPr>
                <w:b/>
                <w:bCs/>
                <w:i/>
                <w:iCs/>
                <w:sz w:val="20"/>
              </w:rPr>
              <w:t>Financial assets</w:t>
            </w:r>
          </w:p>
        </w:tc>
        <w:tc>
          <w:tcPr>
            <w:tcW w:w="1348" w:type="dxa"/>
            <w:shd w:val="clear" w:color="auto" w:fill="auto"/>
            <w:vAlign w:val="bottom"/>
          </w:tcPr>
          <w:p w14:paraId="71137968" w14:textId="77777777" w:rsidR="00455EA1" w:rsidRPr="00532E14" w:rsidRDefault="00455EA1" w:rsidP="00BA25F0">
            <w:pPr>
              <w:pStyle w:val="acctfourfigures"/>
              <w:tabs>
                <w:tab w:val="clear" w:pos="765"/>
                <w:tab w:val="decimal" w:pos="796"/>
              </w:tabs>
              <w:spacing w:line="240" w:lineRule="auto"/>
              <w:ind w:left="-43" w:right="-86"/>
              <w:rPr>
                <w:sz w:val="20"/>
              </w:rPr>
            </w:pPr>
          </w:p>
        </w:tc>
        <w:tc>
          <w:tcPr>
            <w:tcW w:w="2249" w:type="dxa"/>
            <w:shd w:val="clear" w:color="auto" w:fill="auto"/>
            <w:vAlign w:val="bottom"/>
          </w:tcPr>
          <w:p w14:paraId="13257E66" w14:textId="77777777" w:rsidR="00455EA1" w:rsidRPr="00532E14" w:rsidRDefault="00455EA1" w:rsidP="00BA25F0">
            <w:pPr>
              <w:pStyle w:val="acctfourfigures"/>
              <w:tabs>
                <w:tab w:val="clear" w:pos="765"/>
                <w:tab w:val="decimal" w:pos="595"/>
              </w:tabs>
              <w:spacing w:line="240" w:lineRule="auto"/>
              <w:ind w:left="-43" w:right="-86"/>
              <w:rPr>
                <w:sz w:val="20"/>
              </w:rPr>
            </w:pPr>
          </w:p>
        </w:tc>
        <w:tc>
          <w:tcPr>
            <w:tcW w:w="2338" w:type="dxa"/>
            <w:vAlign w:val="bottom"/>
          </w:tcPr>
          <w:p w14:paraId="206ECD06" w14:textId="77777777" w:rsidR="00455EA1" w:rsidRPr="00532E14" w:rsidRDefault="00455EA1" w:rsidP="00BA25F0">
            <w:pPr>
              <w:pStyle w:val="acctfourfigures"/>
              <w:tabs>
                <w:tab w:val="clear" w:pos="765"/>
                <w:tab w:val="decimal" w:pos="595"/>
              </w:tabs>
              <w:spacing w:line="240" w:lineRule="auto"/>
              <w:ind w:left="-43" w:right="-86"/>
              <w:rPr>
                <w:sz w:val="20"/>
              </w:rPr>
            </w:pPr>
          </w:p>
        </w:tc>
        <w:tc>
          <w:tcPr>
            <w:tcW w:w="1349" w:type="dxa"/>
            <w:vAlign w:val="bottom"/>
          </w:tcPr>
          <w:p w14:paraId="55BC1AF9" w14:textId="77777777" w:rsidR="00455EA1" w:rsidRPr="00532E14" w:rsidRDefault="00455EA1" w:rsidP="00BA25F0">
            <w:pPr>
              <w:pStyle w:val="acctfourfigures"/>
              <w:tabs>
                <w:tab w:val="clear" w:pos="765"/>
                <w:tab w:val="decimal" w:pos="595"/>
              </w:tabs>
              <w:spacing w:line="240" w:lineRule="auto"/>
              <w:ind w:left="-43" w:right="-86"/>
              <w:rPr>
                <w:sz w:val="20"/>
              </w:rPr>
            </w:pPr>
          </w:p>
        </w:tc>
        <w:tc>
          <w:tcPr>
            <w:tcW w:w="279" w:type="dxa"/>
            <w:shd w:val="clear" w:color="auto" w:fill="auto"/>
            <w:vAlign w:val="bottom"/>
          </w:tcPr>
          <w:p w14:paraId="2C639A59" w14:textId="77777777" w:rsidR="00455EA1" w:rsidRPr="00532E14" w:rsidRDefault="00455EA1" w:rsidP="00BA25F0">
            <w:pPr>
              <w:pStyle w:val="acctfourfigures"/>
              <w:tabs>
                <w:tab w:val="clear" w:pos="765"/>
                <w:tab w:val="decimal" w:pos="595"/>
              </w:tabs>
              <w:spacing w:line="240" w:lineRule="auto"/>
              <w:ind w:left="-43" w:right="-86"/>
              <w:rPr>
                <w:sz w:val="20"/>
              </w:rPr>
            </w:pPr>
          </w:p>
        </w:tc>
        <w:tc>
          <w:tcPr>
            <w:tcW w:w="270" w:type="dxa"/>
            <w:vAlign w:val="bottom"/>
          </w:tcPr>
          <w:p w14:paraId="042524A6" w14:textId="77777777" w:rsidR="00455EA1" w:rsidRPr="00532E14" w:rsidRDefault="00455EA1" w:rsidP="00BA25F0">
            <w:pPr>
              <w:pStyle w:val="acctfourfigures"/>
              <w:tabs>
                <w:tab w:val="clear" w:pos="765"/>
                <w:tab w:val="decimal" w:pos="595"/>
              </w:tabs>
              <w:spacing w:line="240" w:lineRule="auto"/>
              <w:ind w:left="-43" w:right="-86"/>
              <w:rPr>
                <w:sz w:val="20"/>
              </w:rPr>
            </w:pPr>
          </w:p>
        </w:tc>
        <w:tc>
          <w:tcPr>
            <w:tcW w:w="809" w:type="dxa"/>
            <w:vAlign w:val="bottom"/>
          </w:tcPr>
          <w:p w14:paraId="1FFB9F64" w14:textId="77777777" w:rsidR="00455EA1" w:rsidRPr="00532E14" w:rsidRDefault="00455EA1" w:rsidP="00BA25F0">
            <w:pPr>
              <w:pStyle w:val="acctfourfigures"/>
              <w:tabs>
                <w:tab w:val="clear" w:pos="765"/>
                <w:tab w:val="decimal" w:pos="595"/>
              </w:tabs>
              <w:spacing w:line="240" w:lineRule="auto"/>
              <w:ind w:left="-43" w:right="-86"/>
              <w:rPr>
                <w:sz w:val="20"/>
              </w:rPr>
            </w:pPr>
          </w:p>
        </w:tc>
        <w:tc>
          <w:tcPr>
            <w:tcW w:w="270" w:type="dxa"/>
            <w:vAlign w:val="bottom"/>
          </w:tcPr>
          <w:p w14:paraId="131E83D1" w14:textId="77777777" w:rsidR="00455EA1" w:rsidRPr="00532E14" w:rsidRDefault="00455EA1" w:rsidP="00BA25F0">
            <w:pPr>
              <w:pStyle w:val="acctfourfigures"/>
              <w:tabs>
                <w:tab w:val="clear" w:pos="765"/>
                <w:tab w:val="decimal" w:pos="595"/>
              </w:tabs>
              <w:spacing w:line="240" w:lineRule="auto"/>
              <w:ind w:left="-43" w:right="-86"/>
              <w:rPr>
                <w:sz w:val="20"/>
              </w:rPr>
            </w:pPr>
          </w:p>
        </w:tc>
        <w:tc>
          <w:tcPr>
            <w:tcW w:w="1078" w:type="dxa"/>
            <w:vAlign w:val="bottom"/>
          </w:tcPr>
          <w:p w14:paraId="14B39D27" w14:textId="77777777" w:rsidR="00455EA1" w:rsidRPr="00532E14" w:rsidRDefault="00455EA1" w:rsidP="00BA25F0">
            <w:pPr>
              <w:pStyle w:val="acctfourfigures"/>
              <w:tabs>
                <w:tab w:val="clear" w:pos="765"/>
                <w:tab w:val="decimal" w:pos="595"/>
              </w:tabs>
              <w:spacing w:line="240" w:lineRule="auto"/>
              <w:ind w:left="-43" w:right="-86"/>
              <w:rPr>
                <w:sz w:val="20"/>
              </w:rPr>
            </w:pPr>
          </w:p>
        </w:tc>
        <w:tc>
          <w:tcPr>
            <w:tcW w:w="236" w:type="dxa"/>
            <w:vAlign w:val="bottom"/>
          </w:tcPr>
          <w:p w14:paraId="49A0ABCC" w14:textId="77777777" w:rsidR="00455EA1" w:rsidRPr="00532E14" w:rsidRDefault="00455EA1" w:rsidP="00BA25F0">
            <w:pPr>
              <w:pStyle w:val="acctfourfigures"/>
              <w:tabs>
                <w:tab w:val="clear" w:pos="765"/>
                <w:tab w:val="decimal" w:pos="595"/>
              </w:tabs>
              <w:spacing w:line="240" w:lineRule="auto"/>
              <w:ind w:left="-43" w:right="-86"/>
              <w:rPr>
                <w:sz w:val="20"/>
              </w:rPr>
            </w:pPr>
          </w:p>
        </w:tc>
        <w:tc>
          <w:tcPr>
            <w:tcW w:w="1118" w:type="dxa"/>
            <w:vAlign w:val="bottom"/>
          </w:tcPr>
          <w:p w14:paraId="33EB87A7" w14:textId="77777777" w:rsidR="00455EA1" w:rsidRPr="00532E14" w:rsidRDefault="00455EA1" w:rsidP="00BA25F0">
            <w:pPr>
              <w:pStyle w:val="acctfourfigures"/>
              <w:tabs>
                <w:tab w:val="clear" w:pos="765"/>
                <w:tab w:val="decimal" w:pos="595"/>
              </w:tabs>
              <w:spacing w:line="240" w:lineRule="auto"/>
              <w:ind w:left="-43" w:right="-86"/>
              <w:rPr>
                <w:sz w:val="20"/>
              </w:rPr>
            </w:pPr>
          </w:p>
        </w:tc>
        <w:tc>
          <w:tcPr>
            <w:tcW w:w="270" w:type="dxa"/>
            <w:vAlign w:val="bottom"/>
          </w:tcPr>
          <w:p w14:paraId="6DBFE3A3" w14:textId="77777777" w:rsidR="00455EA1" w:rsidRPr="00532E14" w:rsidRDefault="00455EA1" w:rsidP="00BA25F0">
            <w:pPr>
              <w:pStyle w:val="acctfourfigures"/>
              <w:tabs>
                <w:tab w:val="clear" w:pos="765"/>
                <w:tab w:val="decimal" w:pos="595"/>
              </w:tabs>
              <w:spacing w:line="240" w:lineRule="auto"/>
              <w:ind w:left="-43" w:right="-86"/>
              <w:rPr>
                <w:sz w:val="20"/>
              </w:rPr>
            </w:pPr>
          </w:p>
        </w:tc>
        <w:tc>
          <w:tcPr>
            <w:tcW w:w="1169" w:type="dxa"/>
            <w:shd w:val="clear" w:color="auto" w:fill="auto"/>
            <w:vAlign w:val="bottom"/>
          </w:tcPr>
          <w:p w14:paraId="758CD97A" w14:textId="77777777" w:rsidR="00455EA1" w:rsidRPr="00532E14" w:rsidRDefault="00455EA1" w:rsidP="00BA25F0">
            <w:pPr>
              <w:pStyle w:val="acctfourfigures"/>
              <w:tabs>
                <w:tab w:val="clear" w:pos="765"/>
                <w:tab w:val="decimal" w:pos="595"/>
              </w:tabs>
              <w:spacing w:line="240" w:lineRule="auto"/>
              <w:ind w:left="-43" w:right="-86"/>
              <w:rPr>
                <w:sz w:val="20"/>
              </w:rPr>
            </w:pPr>
          </w:p>
        </w:tc>
      </w:tr>
      <w:tr w:rsidR="004F6D96" w:rsidRPr="00532E14" w14:paraId="35C1EB10" w14:textId="77777777" w:rsidTr="00532E14">
        <w:trPr>
          <w:gridAfter w:val="1"/>
          <w:wAfter w:w="11" w:type="dxa"/>
          <w:trHeight w:val="468"/>
        </w:trPr>
        <w:tc>
          <w:tcPr>
            <w:tcW w:w="2337" w:type="dxa"/>
            <w:shd w:val="clear" w:color="auto" w:fill="auto"/>
          </w:tcPr>
          <w:p w14:paraId="0955D5DA" w14:textId="50B52D12" w:rsidR="004F6D96" w:rsidRPr="00532E14" w:rsidRDefault="004F6D96" w:rsidP="00733FD6">
            <w:pPr>
              <w:spacing w:line="240" w:lineRule="auto"/>
              <w:ind w:left="160" w:right="-90" w:hanging="180"/>
              <w:rPr>
                <w:b/>
                <w:bCs/>
                <w:i/>
                <w:iCs/>
                <w:sz w:val="20"/>
              </w:rPr>
            </w:pPr>
            <w:r w:rsidRPr="00EA6A88">
              <w:rPr>
                <w:spacing w:val="-2"/>
                <w:sz w:val="20"/>
              </w:rPr>
              <w:t xml:space="preserve">Short-term </w:t>
            </w:r>
            <w:r w:rsidR="00EA6A88" w:rsidRPr="00EA6A88">
              <w:rPr>
                <w:spacing w:val="-2"/>
                <w:sz w:val="20"/>
              </w:rPr>
              <w:t>d</w:t>
            </w:r>
            <w:r w:rsidRPr="00EA6A88">
              <w:rPr>
                <w:spacing w:val="-2"/>
                <w:sz w:val="20"/>
              </w:rPr>
              <w:t>erivative assets</w:t>
            </w:r>
            <w:r w:rsidRPr="00532E14">
              <w:rPr>
                <w:sz w:val="20"/>
              </w:rPr>
              <w:t xml:space="preserve"> - interest rate swap</w:t>
            </w:r>
          </w:p>
        </w:tc>
        <w:tc>
          <w:tcPr>
            <w:tcW w:w="1348" w:type="dxa"/>
            <w:shd w:val="clear" w:color="auto" w:fill="auto"/>
            <w:vAlign w:val="bottom"/>
          </w:tcPr>
          <w:p w14:paraId="3CF9BD46" w14:textId="383155E5" w:rsidR="004F6D96" w:rsidRPr="00532E14" w:rsidRDefault="004F6D96" w:rsidP="008D23F6">
            <w:pPr>
              <w:pStyle w:val="acctfourfigures"/>
              <w:tabs>
                <w:tab w:val="clear" w:pos="765"/>
                <w:tab w:val="decimal" w:pos="974"/>
              </w:tabs>
              <w:spacing w:line="240" w:lineRule="auto"/>
              <w:ind w:left="-43" w:right="-86"/>
              <w:rPr>
                <w:sz w:val="20"/>
              </w:rPr>
            </w:pPr>
            <w:r w:rsidRPr="00532E14">
              <w:rPr>
                <w:sz w:val="20"/>
              </w:rPr>
              <w:t>7,179</w:t>
            </w:r>
          </w:p>
        </w:tc>
        <w:tc>
          <w:tcPr>
            <w:tcW w:w="2249" w:type="dxa"/>
            <w:shd w:val="clear" w:color="auto" w:fill="auto"/>
            <w:vAlign w:val="bottom"/>
          </w:tcPr>
          <w:p w14:paraId="53DEFF4B" w14:textId="57B8FD6B" w:rsidR="004F6D96" w:rsidRPr="00532E14" w:rsidRDefault="004F6D96" w:rsidP="008D23F6">
            <w:pPr>
              <w:pStyle w:val="acctfourfigures"/>
              <w:tabs>
                <w:tab w:val="clear" w:pos="765"/>
                <w:tab w:val="decimal" w:pos="1695"/>
              </w:tabs>
              <w:spacing w:line="240" w:lineRule="auto"/>
              <w:ind w:left="-43" w:right="-105"/>
              <w:rPr>
                <w:sz w:val="20"/>
                <w:lang w:bidi="th-TH"/>
              </w:rPr>
            </w:pPr>
            <w:r w:rsidRPr="00532E14">
              <w:rPr>
                <w:sz w:val="20"/>
                <w:lang w:bidi="th-TH"/>
              </w:rPr>
              <w:t>-</w:t>
            </w:r>
          </w:p>
        </w:tc>
        <w:tc>
          <w:tcPr>
            <w:tcW w:w="2338" w:type="dxa"/>
            <w:vAlign w:val="bottom"/>
          </w:tcPr>
          <w:p w14:paraId="2CF4CA6C" w14:textId="6EDED9CB" w:rsidR="004F6D96" w:rsidRPr="00532E14" w:rsidRDefault="004F6D96" w:rsidP="008D23F6">
            <w:pPr>
              <w:pStyle w:val="acctfourfigures"/>
              <w:tabs>
                <w:tab w:val="clear" w:pos="765"/>
                <w:tab w:val="decimal" w:pos="1695"/>
              </w:tabs>
              <w:spacing w:line="240" w:lineRule="auto"/>
              <w:ind w:left="-43" w:right="-105"/>
              <w:rPr>
                <w:sz w:val="20"/>
              </w:rPr>
            </w:pPr>
            <w:r w:rsidRPr="00532E14">
              <w:rPr>
                <w:sz w:val="20"/>
              </w:rPr>
              <w:t>-</w:t>
            </w:r>
          </w:p>
        </w:tc>
        <w:tc>
          <w:tcPr>
            <w:tcW w:w="1349" w:type="dxa"/>
            <w:vAlign w:val="bottom"/>
          </w:tcPr>
          <w:p w14:paraId="46065379" w14:textId="76563E79" w:rsidR="004F6D96" w:rsidRPr="00532E14" w:rsidRDefault="004F6D96" w:rsidP="008D23F6">
            <w:pPr>
              <w:pStyle w:val="acctfourfigures"/>
              <w:tabs>
                <w:tab w:val="clear" w:pos="765"/>
                <w:tab w:val="decimal" w:pos="1056"/>
              </w:tabs>
              <w:spacing w:line="240" w:lineRule="auto"/>
              <w:ind w:left="-43" w:right="-105"/>
              <w:rPr>
                <w:sz w:val="20"/>
              </w:rPr>
            </w:pPr>
            <w:r w:rsidRPr="00532E14">
              <w:rPr>
                <w:sz w:val="20"/>
              </w:rPr>
              <w:t>7,179</w:t>
            </w:r>
          </w:p>
        </w:tc>
        <w:tc>
          <w:tcPr>
            <w:tcW w:w="279" w:type="dxa"/>
            <w:shd w:val="clear" w:color="auto" w:fill="auto"/>
            <w:vAlign w:val="bottom"/>
          </w:tcPr>
          <w:p w14:paraId="7BBD124F" w14:textId="77777777" w:rsidR="004F6D96" w:rsidRPr="00532E14" w:rsidRDefault="004F6D96" w:rsidP="00532E14">
            <w:pPr>
              <w:pStyle w:val="acctfourfigures"/>
              <w:tabs>
                <w:tab w:val="clear" w:pos="765"/>
                <w:tab w:val="decimal" w:pos="620"/>
                <w:tab w:val="decimal" w:pos="882"/>
              </w:tabs>
              <w:spacing w:line="240" w:lineRule="auto"/>
              <w:ind w:left="-43"/>
              <w:rPr>
                <w:sz w:val="20"/>
              </w:rPr>
            </w:pPr>
          </w:p>
        </w:tc>
        <w:tc>
          <w:tcPr>
            <w:tcW w:w="270" w:type="dxa"/>
            <w:vAlign w:val="bottom"/>
          </w:tcPr>
          <w:p w14:paraId="1F745A3C" w14:textId="77777777" w:rsidR="004F6D96" w:rsidRPr="00532E14" w:rsidRDefault="004F6D96" w:rsidP="00532E14">
            <w:pPr>
              <w:pStyle w:val="acctfourfigures"/>
              <w:tabs>
                <w:tab w:val="clear" w:pos="765"/>
                <w:tab w:val="decimal" w:pos="620"/>
              </w:tabs>
              <w:spacing w:line="240" w:lineRule="auto"/>
              <w:ind w:left="-43"/>
              <w:rPr>
                <w:sz w:val="20"/>
              </w:rPr>
            </w:pPr>
          </w:p>
        </w:tc>
        <w:tc>
          <w:tcPr>
            <w:tcW w:w="809" w:type="dxa"/>
            <w:vAlign w:val="bottom"/>
          </w:tcPr>
          <w:p w14:paraId="4DB67B40" w14:textId="67A560B0" w:rsidR="004F6D96" w:rsidRPr="008D23F6" w:rsidRDefault="004F6D96" w:rsidP="008D23F6">
            <w:pPr>
              <w:pStyle w:val="acctfourfigures"/>
              <w:tabs>
                <w:tab w:val="clear" w:pos="765"/>
                <w:tab w:val="decimal" w:pos="435"/>
              </w:tabs>
              <w:spacing w:line="240" w:lineRule="auto"/>
              <w:ind w:left="-43" w:right="-86"/>
              <w:rPr>
                <w:sz w:val="20"/>
                <w:lang w:val="en-US" w:eastAsia="zh-CN" w:bidi="th-TH"/>
              </w:rPr>
            </w:pPr>
            <w:r w:rsidRPr="008D23F6">
              <w:rPr>
                <w:sz w:val="20"/>
                <w:lang w:val="en-US" w:eastAsia="zh-CN" w:bidi="th-TH"/>
              </w:rPr>
              <w:t>-</w:t>
            </w:r>
          </w:p>
        </w:tc>
        <w:tc>
          <w:tcPr>
            <w:tcW w:w="270" w:type="dxa"/>
            <w:vAlign w:val="bottom"/>
          </w:tcPr>
          <w:p w14:paraId="6CA31CB7" w14:textId="77777777" w:rsidR="004F6D96" w:rsidRPr="00532E14" w:rsidRDefault="004F6D96" w:rsidP="00532E14">
            <w:pPr>
              <w:pStyle w:val="acctfourfigures"/>
              <w:tabs>
                <w:tab w:val="clear" w:pos="765"/>
                <w:tab w:val="decimal" w:pos="620"/>
              </w:tabs>
              <w:spacing w:line="240" w:lineRule="auto"/>
              <w:ind w:left="-43"/>
              <w:rPr>
                <w:sz w:val="20"/>
              </w:rPr>
            </w:pPr>
          </w:p>
        </w:tc>
        <w:tc>
          <w:tcPr>
            <w:tcW w:w="1078" w:type="dxa"/>
            <w:vAlign w:val="bottom"/>
          </w:tcPr>
          <w:p w14:paraId="489189D9" w14:textId="4E7B3F64" w:rsidR="004F6D96" w:rsidRPr="00532E14" w:rsidRDefault="004F6D96" w:rsidP="008D23F6">
            <w:pPr>
              <w:pStyle w:val="acctfourfigures"/>
              <w:tabs>
                <w:tab w:val="clear" w:pos="765"/>
                <w:tab w:val="decimal" w:pos="795"/>
              </w:tabs>
              <w:spacing w:line="240" w:lineRule="auto"/>
              <w:ind w:left="-43" w:right="-105"/>
              <w:rPr>
                <w:sz w:val="20"/>
              </w:rPr>
            </w:pPr>
            <w:r w:rsidRPr="00532E14">
              <w:rPr>
                <w:sz w:val="20"/>
              </w:rPr>
              <w:t>7,179</w:t>
            </w:r>
          </w:p>
        </w:tc>
        <w:tc>
          <w:tcPr>
            <w:tcW w:w="236" w:type="dxa"/>
            <w:vAlign w:val="bottom"/>
          </w:tcPr>
          <w:p w14:paraId="12621CEE" w14:textId="77777777" w:rsidR="004F6D96" w:rsidRPr="00532E14" w:rsidRDefault="004F6D96" w:rsidP="00532E14">
            <w:pPr>
              <w:pStyle w:val="acctfourfigures"/>
              <w:tabs>
                <w:tab w:val="clear" w:pos="765"/>
                <w:tab w:val="decimal" w:pos="620"/>
              </w:tabs>
              <w:spacing w:line="240" w:lineRule="auto"/>
              <w:ind w:left="-43"/>
              <w:rPr>
                <w:sz w:val="20"/>
              </w:rPr>
            </w:pPr>
          </w:p>
        </w:tc>
        <w:tc>
          <w:tcPr>
            <w:tcW w:w="1118" w:type="dxa"/>
            <w:vAlign w:val="bottom"/>
          </w:tcPr>
          <w:p w14:paraId="58FC9ACB" w14:textId="693BB80B" w:rsidR="004F6D96" w:rsidRPr="00532E14" w:rsidRDefault="004F6D96" w:rsidP="008D23F6">
            <w:pPr>
              <w:pStyle w:val="acctfourfigures"/>
              <w:tabs>
                <w:tab w:val="clear" w:pos="765"/>
                <w:tab w:val="decimal" w:pos="677"/>
              </w:tabs>
              <w:spacing w:line="240" w:lineRule="auto"/>
              <w:ind w:left="-43" w:right="-105"/>
              <w:rPr>
                <w:sz w:val="20"/>
              </w:rPr>
            </w:pPr>
            <w:r w:rsidRPr="00532E14">
              <w:rPr>
                <w:sz w:val="20"/>
              </w:rPr>
              <w:t>-</w:t>
            </w:r>
          </w:p>
        </w:tc>
        <w:tc>
          <w:tcPr>
            <w:tcW w:w="270" w:type="dxa"/>
            <w:vAlign w:val="bottom"/>
          </w:tcPr>
          <w:p w14:paraId="6DCB50C2" w14:textId="77777777" w:rsidR="004F6D96" w:rsidRPr="00532E14" w:rsidRDefault="004F6D96" w:rsidP="00532E14">
            <w:pPr>
              <w:pStyle w:val="acctfourfigures"/>
              <w:tabs>
                <w:tab w:val="clear" w:pos="765"/>
                <w:tab w:val="decimal" w:pos="620"/>
              </w:tabs>
              <w:spacing w:line="240" w:lineRule="auto"/>
              <w:ind w:left="-43"/>
              <w:rPr>
                <w:sz w:val="20"/>
              </w:rPr>
            </w:pPr>
          </w:p>
        </w:tc>
        <w:tc>
          <w:tcPr>
            <w:tcW w:w="1169" w:type="dxa"/>
            <w:shd w:val="clear" w:color="auto" w:fill="auto"/>
            <w:vAlign w:val="bottom"/>
          </w:tcPr>
          <w:p w14:paraId="2BE61BB6" w14:textId="33105A3C" w:rsidR="004F6D96" w:rsidRPr="00532E14" w:rsidRDefault="004F6D96" w:rsidP="008D23F6">
            <w:pPr>
              <w:pStyle w:val="acctfourfigures"/>
              <w:tabs>
                <w:tab w:val="clear" w:pos="765"/>
                <w:tab w:val="decimal" w:pos="876"/>
              </w:tabs>
              <w:spacing w:line="240" w:lineRule="auto"/>
              <w:ind w:left="-43" w:right="-86"/>
              <w:rPr>
                <w:sz w:val="20"/>
              </w:rPr>
            </w:pPr>
            <w:r w:rsidRPr="00532E14">
              <w:rPr>
                <w:sz w:val="20"/>
              </w:rPr>
              <w:t>7,179</w:t>
            </w:r>
          </w:p>
        </w:tc>
      </w:tr>
      <w:tr w:rsidR="004F6D96" w:rsidRPr="00532E14" w14:paraId="0DEF59F0" w14:textId="77777777" w:rsidTr="00532E14">
        <w:trPr>
          <w:gridAfter w:val="1"/>
          <w:wAfter w:w="11" w:type="dxa"/>
          <w:trHeight w:val="468"/>
        </w:trPr>
        <w:tc>
          <w:tcPr>
            <w:tcW w:w="2337" w:type="dxa"/>
            <w:shd w:val="clear" w:color="auto" w:fill="auto"/>
          </w:tcPr>
          <w:p w14:paraId="48169F6E" w14:textId="44E5EA67" w:rsidR="004F6D96" w:rsidRPr="00532E14" w:rsidRDefault="004F6D96" w:rsidP="00733FD6">
            <w:pPr>
              <w:spacing w:line="240" w:lineRule="auto"/>
              <w:ind w:left="160" w:right="-90" w:hanging="180"/>
              <w:rPr>
                <w:sz w:val="20"/>
              </w:rPr>
            </w:pPr>
            <w:r w:rsidRPr="00532E14">
              <w:rPr>
                <w:sz w:val="20"/>
              </w:rPr>
              <w:t>Long-term</w:t>
            </w:r>
            <w:r w:rsidRPr="00532E14">
              <w:rPr>
                <w:sz w:val="20"/>
                <w:cs/>
                <w:lang w:bidi="th-TH"/>
              </w:rPr>
              <w:t xml:space="preserve"> </w:t>
            </w:r>
            <w:r w:rsidR="00733FD6">
              <w:rPr>
                <w:sz w:val="20"/>
                <w:lang w:val="en-US" w:bidi="th-TH"/>
              </w:rPr>
              <w:t xml:space="preserve">loans </w:t>
            </w:r>
            <w:r w:rsidRPr="00532E14">
              <w:rPr>
                <w:sz w:val="20"/>
              </w:rPr>
              <w:t>to related parties</w:t>
            </w:r>
          </w:p>
        </w:tc>
        <w:tc>
          <w:tcPr>
            <w:tcW w:w="1348" w:type="dxa"/>
            <w:shd w:val="clear" w:color="auto" w:fill="auto"/>
            <w:vAlign w:val="bottom"/>
          </w:tcPr>
          <w:p w14:paraId="26EF1129" w14:textId="520EA0CC" w:rsidR="004F6D96" w:rsidRPr="00532E14" w:rsidRDefault="004F6D96" w:rsidP="008D23F6">
            <w:pPr>
              <w:pStyle w:val="acctfourfigures"/>
              <w:tabs>
                <w:tab w:val="clear" w:pos="765"/>
                <w:tab w:val="decimal" w:pos="700"/>
              </w:tabs>
              <w:spacing w:line="240" w:lineRule="auto"/>
              <w:ind w:right="-86"/>
              <w:rPr>
                <w:sz w:val="20"/>
              </w:rPr>
            </w:pPr>
            <w:r w:rsidRPr="00532E14">
              <w:rPr>
                <w:sz w:val="20"/>
              </w:rPr>
              <w:t>-</w:t>
            </w:r>
          </w:p>
        </w:tc>
        <w:tc>
          <w:tcPr>
            <w:tcW w:w="2249" w:type="dxa"/>
            <w:shd w:val="clear" w:color="auto" w:fill="auto"/>
            <w:vAlign w:val="bottom"/>
          </w:tcPr>
          <w:p w14:paraId="3C720F56" w14:textId="163B96AB" w:rsidR="004F6D96" w:rsidRPr="00532E14" w:rsidRDefault="004F6D96" w:rsidP="008D23F6">
            <w:pPr>
              <w:pStyle w:val="acctfourfigures"/>
              <w:tabs>
                <w:tab w:val="clear" w:pos="765"/>
                <w:tab w:val="decimal" w:pos="1695"/>
              </w:tabs>
              <w:spacing w:line="240" w:lineRule="auto"/>
              <w:ind w:left="-43" w:right="-105"/>
              <w:rPr>
                <w:sz w:val="20"/>
                <w:lang w:bidi="th-TH"/>
              </w:rPr>
            </w:pPr>
            <w:r w:rsidRPr="00532E14">
              <w:rPr>
                <w:sz w:val="20"/>
                <w:lang w:bidi="th-TH"/>
              </w:rPr>
              <w:t>-</w:t>
            </w:r>
          </w:p>
        </w:tc>
        <w:tc>
          <w:tcPr>
            <w:tcW w:w="2338" w:type="dxa"/>
            <w:vAlign w:val="bottom"/>
          </w:tcPr>
          <w:p w14:paraId="7EC32DFB" w14:textId="070FC876" w:rsidR="004F6D96" w:rsidRPr="00532E14" w:rsidRDefault="004F6D96" w:rsidP="008D23F6">
            <w:pPr>
              <w:pStyle w:val="acctfourfigures"/>
              <w:tabs>
                <w:tab w:val="clear" w:pos="765"/>
                <w:tab w:val="decimal" w:pos="1965"/>
              </w:tabs>
              <w:spacing w:line="240" w:lineRule="auto"/>
              <w:ind w:left="-43" w:right="-105"/>
              <w:rPr>
                <w:sz w:val="20"/>
              </w:rPr>
            </w:pPr>
            <w:r w:rsidRPr="00532E14">
              <w:rPr>
                <w:sz w:val="20"/>
              </w:rPr>
              <w:t>54,268,424</w:t>
            </w:r>
          </w:p>
        </w:tc>
        <w:tc>
          <w:tcPr>
            <w:tcW w:w="1349" w:type="dxa"/>
            <w:vAlign w:val="bottom"/>
          </w:tcPr>
          <w:p w14:paraId="20C7EAED" w14:textId="0389FC09" w:rsidR="004F6D96" w:rsidRPr="00532E14" w:rsidRDefault="004F6D96" w:rsidP="008D23F6">
            <w:pPr>
              <w:pStyle w:val="acctfourfigures"/>
              <w:tabs>
                <w:tab w:val="clear" w:pos="765"/>
                <w:tab w:val="decimal" w:pos="1056"/>
              </w:tabs>
              <w:spacing w:line="240" w:lineRule="auto"/>
              <w:ind w:left="-43" w:right="-105"/>
              <w:rPr>
                <w:sz w:val="20"/>
              </w:rPr>
            </w:pPr>
            <w:r w:rsidRPr="00532E14">
              <w:rPr>
                <w:sz w:val="20"/>
              </w:rPr>
              <w:t>54,268,424</w:t>
            </w:r>
          </w:p>
        </w:tc>
        <w:tc>
          <w:tcPr>
            <w:tcW w:w="279" w:type="dxa"/>
            <w:shd w:val="clear" w:color="auto" w:fill="auto"/>
            <w:vAlign w:val="bottom"/>
          </w:tcPr>
          <w:p w14:paraId="308C3993" w14:textId="77777777" w:rsidR="004F6D96" w:rsidRPr="00532E14" w:rsidRDefault="004F6D96" w:rsidP="00532E14">
            <w:pPr>
              <w:pStyle w:val="acctfourfigures"/>
              <w:tabs>
                <w:tab w:val="clear" w:pos="765"/>
                <w:tab w:val="decimal" w:pos="620"/>
                <w:tab w:val="decimal" w:pos="882"/>
              </w:tabs>
              <w:spacing w:line="240" w:lineRule="auto"/>
              <w:ind w:left="-43"/>
              <w:rPr>
                <w:sz w:val="20"/>
              </w:rPr>
            </w:pPr>
          </w:p>
        </w:tc>
        <w:tc>
          <w:tcPr>
            <w:tcW w:w="270" w:type="dxa"/>
            <w:vAlign w:val="bottom"/>
          </w:tcPr>
          <w:p w14:paraId="0E898E14" w14:textId="77777777" w:rsidR="004F6D96" w:rsidRPr="00532E14" w:rsidRDefault="004F6D96" w:rsidP="00532E14">
            <w:pPr>
              <w:pStyle w:val="acctfourfigures"/>
              <w:tabs>
                <w:tab w:val="clear" w:pos="765"/>
                <w:tab w:val="decimal" w:pos="620"/>
              </w:tabs>
              <w:spacing w:line="240" w:lineRule="auto"/>
              <w:ind w:left="-43"/>
              <w:rPr>
                <w:sz w:val="20"/>
              </w:rPr>
            </w:pPr>
          </w:p>
        </w:tc>
        <w:tc>
          <w:tcPr>
            <w:tcW w:w="809" w:type="dxa"/>
            <w:vAlign w:val="bottom"/>
          </w:tcPr>
          <w:p w14:paraId="4E1C484B" w14:textId="018CE3BA" w:rsidR="004F6D96" w:rsidRPr="008D23F6" w:rsidRDefault="004F6D96" w:rsidP="008D23F6">
            <w:pPr>
              <w:pStyle w:val="acctfourfigures"/>
              <w:tabs>
                <w:tab w:val="clear" w:pos="765"/>
                <w:tab w:val="decimal" w:pos="435"/>
              </w:tabs>
              <w:spacing w:line="240" w:lineRule="auto"/>
              <w:ind w:left="-43" w:right="-86"/>
              <w:rPr>
                <w:sz w:val="20"/>
                <w:lang w:val="en-US" w:eastAsia="zh-CN" w:bidi="th-TH"/>
              </w:rPr>
            </w:pPr>
            <w:r w:rsidRPr="008D23F6">
              <w:rPr>
                <w:sz w:val="20"/>
                <w:lang w:val="en-US" w:eastAsia="zh-CN" w:bidi="th-TH"/>
              </w:rPr>
              <w:t>-</w:t>
            </w:r>
          </w:p>
        </w:tc>
        <w:tc>
          <w:tcPr>
            <w:tcW w:w="270" w:type="dxa"/>
            <w:vAlign w:val="bottom"/>
          </w:tcPr>
          <w:p w14:paraId="2E0E3379" w14:textId="77777777" w:rsidR="004F6D96" w:rsidRPr="00532E14" w:rsidRDefault="004F6D96" w:rsidP="00532E14">
            <w:pPr>
              <w:pStyle w:val="acctfourfigures"/>
              <w:tabs>
                <w:tab w:val="clear" w:pos="765"/>
                <w:tab w:val="decimal" w:pos="620"/>
              </w:tabs>
              <w:spacing w:line="240" w:lineRule="auto"/>
              <w:ind w:left="-43"/>
              <w:rPr>
                <w:sz w:val="20"/>
              </w:rPr>
            </w:pPr>
          </w:p>
        </w:tc>
        <w:tc>
          <w:tcPr>
            <w:tcW w:w="1078" w:type="dxa"/>
            <w:vAlign w:val="bottom"/>
          </w:tcPr>
          <w:p w14:paraId="71D974B5" w14:textId="15090867" w:rsidR="004F6D96" w:rsidRPr="00532E14" w:rsidRDefault="004F6D96" w:rsidP="008D23F6">
            <w:pPr>
              <w:pStyle w:val="acctfourfigures"/>
              <w:tabs>
                <w:tab w:val="clear" w:pos="765"/>
                <w:tab w:val="decimal" w:pos="525"/>
              </w:tabs>
              <w:spacing w:line="240" w:lineRule="auto"/>
              <w:ind w:left="-43" w:right="-105"/>
              <w:rPr>
                <w:sz w:val="20"/>
              </w:rPr>
            </w:pPr>
            <w:r w:rsidRPr="00532E14">
              <w:rPr>
                <w:sz w:val="20"/>
              </w:rPr>
              <w:t>-</w:t>
            </w:r>
          </w:p>
        </w:tc>
        <w:tc>
          <w:tcPr>
            <w:tcW w:w="236" w:type="dxa"/>
            <w:vAlign w:val="bottom"/>
          </w:tcPr>
          <w:p w14:paraId="3E5F3618" w14:textId="77777777" w:rsidR="004F6D96" w:rsidRPr="00532E14" w:rsidRDefault="004F6D96" w:rsidP="00532E14">
            <w:pPr>
              <w:pStyle w:val="acctfourfigures"/>
              <w:tabs>
                <w:tab w:val="clear" w:pos="765"/>
                <w:tab w:val="decimal" w:pos="620"/>
              </w:tabs>
              <w:spacing w:line="240" w:lineRule="auto"/>
              <w:ind w:left="-43"/>
              <w:rPr>
                <w:sz w:val="20"/>
              </w:rPr>
            </w:pPr>
          </w:p>
        </w:tc>
        <w:tc>
          <w:tcPr>
            <w:tcW w:w="1118" w:type="dxa"/>
            <w:vAlign w:val="bottom"/>
          </w:tcPr>
          <w:p w14:paraId="65AB17C0" w14:textId="169402E1" w:rsidR="004F6D96" w:rsidRPr="00532E14" w:rsidRDefault="004F6D96" w:rsidP="008D23F6">
            <w:pPr>
              <w:pStyle w:val="acctfourfigures"/>
              <w:tabs>
                <w:tab w:val="clear" w:pos="765"/>
                <w:tab w:val="decimal" w:pos="945"/>
              </w:tabs>
              <w:spacing w:line="240" w:lineRule="auto"/>
              <w:ind w:left="-43" w:right="-105"/>
              <w:rPr>
                <w:sz w:val="20"/>
              </w:rPr>
            </w:pPr>
            <w:r w:rsidRPr="00532E14">
              <w:rPr>
                <w:sz w:val="20"/>
              </w:rPr>
              <w:t>56,257,425</w:t>
            </w:r>
          </w:p>
        </w:tc>
        <w:tc>
          <w:tcPr>
            <w:tcW w:w="270" w:type="dxa"/>
            <w:vAlign w:val="bottom"/>
          </w:tcPr>
          <w:p w14:paraId="6FBB0334" w14:textId="77777777" w:rsidR="004F6D96" w:rsidRPr="00532E14" w:rsidRDefault="004F6D96" w:rsidP="00532E14">
            <w:pPr>
              <w:pStyle w:val="acctfourfigures"/>
              <w:tabs>
                <w:tab w:val="clear" w:pos="765"/>
                <w:tab w:val="decimal" w:pos="620"/>
              </w:tabs>
              <w:spacing w:line="240" w:lineRule="auto"/>
              <w:ind w:left="-43"/>
              <w:rPr>
                <w:sz w:val="20"/>
              </w:rPr>
            </w:pPr>
          </w:p>
        </w:tc>
        <w:tc>
          <w:tcPr>
            <w:tcW w:w="1169" w:type="dxa"/>
            <w:shd w:val="clear" w:color="auto" w:fill="auto"/>
            <w:vAlign w:val="bottom"/>
          </w:tcPr>
          <w:p w14:paraId="7476D5A7" w14:textId="473F3E34" w:rsidR="004F6D96" w:rsidRPr="00532E14" w:rsidRDefault="004F6D96" w:rsidP="008D23F6">
            <w:pPr>
              <w:pStyle w:val="acctfourfigures"/>
              <w:tabs>
                <w:tab w:val="clear" w:pos="765"/>
                <w:tab w:val="decimal" w:pos="876"/>
              </w:tabs>
              <w:spacing w:line="240" w:lineRule="auto"/>
              <w:ind w:left="-43" w:right="-86"/>
              <w:rPr>
                <w:sz w:val="20"/>
              </w:rPr>
            </w:pPr>
            <w:r w:rsidRPr="00532E14">
              <w:rPr>
                <w:sz w:val="20"/>
              </w:rPr>
              <w:t>56,257,425</w:t>
            </w:r>
          </w:p>
        </w:tc>
      </w:tr>
      <w:tr w:rsidR="004F6D96" w:rsidRPr="00532E14" w14:paraId="6A3502D9" w14:textId="77777777" w:rsidTr="00532E14">
        <w:trPr>
          <w:gridAfter w:val="1"/>
          <w:wAfter w:w="11" w:type="dxa"/>
          <w:trHeight w:val="20"/>
        </w:trPr>
        <w:tc>
          <w:tcPr>
            <w:tcW w:w="2337" w:type="dxa"/>
            <w:shd w:val="clear" w:color="auto" w:fill="auto"/>
          </w:tcPr>
          <w:p w14:paraId="6B638566" w14:textId="77777777" w:rsidR="004F6D96" w:rsidRPr="00532E14" w:rsidRDefault="004F6D96" w:rsidP="004F6D96">
            <w:pPr>
              <w:spacing w:line="240" w:lineRule="auto"/>
              <w:ind w:left="160" w:right="-90" w:hanging="180"/>
              <w:rPr>
                <w:sz w:val="20"/>
              </w:rPr>
            </w:pPr>
            <w:r w:rsidRPr="00532E14">
              <w:rPr>
                <w:sz w:val="20"/>
              </w:rPr>
              <w:t>Derivative assets - interest rate swap</w:t>
            </w:r>
          </w:p>
        </w:tc>
        <w:tc>
          <w:tcPr>
            <w:tcW w:w="1348" w:type="dxa"/>
            <w:shd w:val="clear" w:color="auto" w:fill="auto"/>
            <w:vAlign w:val="bottom"/>
          </w:tcPr>
          <w:p w14:paraId="640189EC" w14:textId="208BF377" w:rsidR="004F6D96" w:rsidRPr="00532E14" w:rsidRDefault="004F6D96" w:rsidP="008D23F6">
            <w:pPr>
              <w:pStyle w:val="acctfourfigures"/>
              <w:tabs>
                <w:tab w:val="clear" w:pos="765"/>
                <w:tab w:val="decimal" w:pos="974"/>
              </w:tabs>
              <w:spacing w:line="240" w:lineRule="auto"/>
              <w:ind w:left="-43" w:right="-86"/>
              <w:rPr>
                <w:sz w:val="20"/>
              </w:rPr>
            </w:pPr>
            <w:r w:rsidRPr="00532E14">
              <w:rPr>
                <w:sz w:val="20"/>
              </w:rPr>
              <w:t>38,855</w:t>
            </w:r>
          </w:p>
        </w:tc>
        <w:tc>
          <w:tcPr>
            <w:tcW w:w="2249" w:type="dxa"/>
            <w:shd w:val="clear" w:color="auto" w:fill="auto"/>
            <w:vAlign w:val="bottom"/>
          </w:tcPr>
          <w:p w14:paraId="2A1503EB" w14:textId="3407D28E" w:rsidR="004F6D96" w:rsidRPr="00532E14" w:rsidRDefault="004F6D96" w:rsidP="008D23F6">
            <w:pPr>
              <w:pStyle w:val="acctfourfigures"/>
              <w:tabs>
                <w:tab w:val="clear" w:pos="765"/>
                <w:tab w:val="decimal" w:pos="1695"/>
              </w:tabs>
              <w:spacing w:line="240" w:lineRule="auto"/>
              <w:ind w:left="-43" w:right="-105"/>
              <w:rPr>
                <w:sz w:val="20"/>
                <w:lang w:bidi="th-TH"/>
              </w:rPr>
            </w:pPr>
            <w:r w:rsidRPr="00532E14">
              <w:rPr>
                <w:sz w:val="20"/>
                <w:lang w:bidi="th-TH"/>
              </w:rPr>
              <w:t>-</w:t>
            </w:r>
          </w:p>
        </w:tc>
        <w:tc>
          <w:tcPr>
            <w:tcW w:w="2338" w:type="dxa"/>
            <w:vAlign w:val="bottom"/>
          </w:tcPr>
          <w:p w14:paraId="03441867" w14:textId="2B255F83" w:rsidR="004F6D96" w:rsidRPr="00532E14" w:rsidRDefault="004F6D96" w:rsidP="008D23F6">
            <w:pPr>
              <w:pStyle w:val="acctfourfigures"/>
              <w:tabs>
                <w:tab w:val="clear" w:pos="765"/>
                <w:tab w:val="decimal" w:pos="1695"/>
              </w:tabs>
              <w:spacing w:line="240" w:lineRule="auto"/>
              <w:ind w:left="-43" w:right="-105"/>
              <w:rPr>
                <w:sz w:val="20"/>
              </w:rPr>
            </w:pPr>
            <w:r w:rsidRPr="00532E14">
              <w:rPr>
                <w:sz w:val="20"/>
              </w:rPr>
              <w:t>-</w:t>
            </w:r>
          </w:p>
        </w:tc>
        <w:tc>
          <w:tcPr>
            <w:tcW w:w="1349" w:type="dxa"/>
            <w:vAlign w:val="bottom"/>
          </w:tcPr>
          <w:p w14:paraId="6668EC93" w14:textId="53CDFAD5" w:rsidR="004F6D96" w:rsidRPr="00532E14" w:rsidRDefault="004F6D96" w:rsidP="008D23F6">
            <w:pPr>
              <w:pStyle w:val="acctfourfigures"/>
              <w:tabs>
                <w:tab w:val="clear" w:pos="765"/>
                <w:tab w:val="decimal" w:pos="1056"/>
              </w:tabs>
              <w:spacing w:line="240" w:lineRule="auto"/>
              <w:ind w:left="-43" w:right="-105"/>
              <w:rPr>
                <w:sz w:val="20"/>
              </w:rPr>
            </w:pPr>
            <w:r w:rsidRPr="00532E14">
              <w:rPr>
                <w:sz w:val="20"/>
              </w:rPr>
              <w:t>38,855</w:t>
            </w:r>
          </w:p>
        </w:tc>
        <w:tc>
          <w:tcPr>
            <w:tcW w:w="279" w:type="dxa"/>
            <w:shd w:val="clear" w:color="auto" w:fill="auto"/>
            <w:vAlign w:val="bottom"/>
          </w:tcPr>
          <w:p w14:paraId="6248B658" w14:textId="77777777" w:rsidR="004F6D96" w:rsidRPr="00532E14" w:rsidRDefault="004F6D96" w:rsidP="00532E14">
            <w:pPr>
              <w:pStyle w:val="acctfourfigures"/>
              <w:tabs>
                <w:tab w:val="clear" w:pos="765"/>
                <w:tab w:val="decimal" w:pos="620"/>
                <w:tab w:val="decimal" w:pos="882"/>
              </w:tabs>
              <w:spacing w:line="240" w:lineRule="auto"/>
              <w:ind w:left="-43"/>
              <w:rPr>
                <w:sz w:val="20"/>
              </w:rPr>
            </w:pPr>
          </w:p>
        </w:tc>
        <w:tc>
          <w:tcPr>
            <w:tcW w:w="270" w:type="dxa"/>
            <w:vAlign w:val="bottom"/>
          </w:tcPr>
          <w:p w14:paraId="1A8830E0" w14:textId="77777777" w:rsidR="004F6D96" w:rsidRPr="00532E14" w:rsidRDefault="004F6D96" w:rsidP="00532E14">
            <w:pPr>
              <w:pStyle w:val="acctfourfigures"/>
              <w:tabs>
                <w:tab w:val="clear" w:pos="765"/>
                <w:tab w:val="decimal" w:pos="620"/>
              </w:tabs>
              <w:spacing w:line="240" w:lineRule="auto"/>
              <w:ind w:left="-43"/>
              <w:rPr>
                <w:sz w:val="20"/>
              </w:rPr>
            </w:pPr>
          </w:p>
        </w:tc>
        <w:tc>
          <w:tcPr>
            <w:tcW w:w="809" w:type="dxa"/>
            <w:vAlign w:val="bottom"/>
          </w:tcPr>
          <w:p w14:paraId="75C7D238" w14:textId="34662113" w:rsidR="004F6D96" w:rsidRPr="008D23F6" w:rsidRDefault="004F6D96" w:rsidP="008D23F6">
            <w:pPr>
              <w:pStyle w:val="acctfourfigures"/>
              <w:tabs>
                <w:tab w:val="clear" w:pos="765"/>
                <w:tab w:val="decimal" w:pos="435"/>
              </w:tabs>
              <w:spacing w:line="240" w:lineRule="auto"/>
              <w:ind w:left="-43" w:right="-86"/>
              <w:rPr>
                <w:sz w:val="20"/>
                <w:lang w:val="en-US" w:eastAsia="zh-CN" w:bidi="th-TH"/>
              </w:rPr>
            </w:pPr>
            <w:r w:rsidRPr="008D23F6">
              <w:rPr>
                <w:sz w:val="20"/>
                <w:lang w:val="en-US" w:eastAsia="zh-CN" w:bidi="th-TH"/>
              </w:rPr>
              <w:t>-</w:t>
            </w:r>
          </w:p>
        </w:tc>
        <w:tc>
          <w:tcPr>
            <w:tcW w:w="270" w:type="dxa"/>
            <w:vAlign w:val="bottom"/>
          </w:tcPr>
          <w:p w14:paraId="0DD8AE2D" w14:textId="77777777" w:rsidR="004F6D96" w:rsidRPr="00532E14" w:rsidRDefault="004F6D96" w:rsidP="00532E14">
            <w:pPr>
              <w:pStyle w:val="acctfourfigures"/>
              <w:tabs>
                <w:tab w:val="clear" w:pos="765"/>
                <w:tab w:val="decimal" w:pos="620"/>
              </w:tabs>
              <w:spacing w:line="240" w:lineRule="auto"/>
              <w:ind w:left="-43"/>
              <w:rPr>
                <w:sz w:val="20"/>
              </w:rPr>
            </w:pPr>
          </w:p>
        </w:tc>
        <w:tc>
          <w:tcPr>
            <w:tcW w:w="1078" w:type="dxa"/>
            <w:vAlign w:val="bottom"/>
          </w:tcPr>
          <w:p w14:paraId="4C9EA354" w14:textId="4D0F9331" w:rsidR="004F6D96" w:rsidRPr="00532E14" w:rsidRDefault="004F6D96" w:rsidP="008D23F6">
            <w:pPr>
              <w:pStyle w:val="acctfourfigures"/>
              <w:tabs>
                <w:tab w:val="clear" w:pos="765"/>
                <w:tab w:val="decimal" w:pos="786"/>
              </w:tabs>
              <w:spacing w:line="240" w:lineRule="auto"/>
              <w:ind w:left="-43" w:right="-105"/>
              <w:rPr>
                <w:sz w:val="20"/>
              </w:rPr>
            </w:pPr>
            <w:r w:rsidRPr="00532E14">
              <w:rPr>
                <w:sz w:val="20"/>
              </w:rPr>
              <w:t>38,855</w:t>
            </w:r>
          </w:p>
        </w:tc>
        <w:tc>
          <w:tcPr>
            <w:tcW w:w="236" w:type="dxa"/>
            <w:vAlign w:val="bottom"/>
          </w:tcPr>
          <w:p w14:paraId="7CECA315" w14:textId="77777777" w:rsidR="004F6D96" w:rsidRPr="00532E14" w:rsidRDefault="004F6D96" w:rsidP="00532E14">
            <w:pPr>
              <w:pStyle w:val="acctfourfigures"/>
              <w:tabs>
                <w:tab w:val="clear" w:pos="765"/>
                <w:tab w:val="decimal" w:pos="620"/>
              </w:tabs>
              <w:spacing w:line="240" w:lineRule="auto"/>
              <w:ind w:left="-43"/>
              <w:rPr>
                <w:sz w:val="20"/>
              </w:rPr>
            </w:pPr>
          </w:p>
        </w:tc>
        <w:tc>
          <w:tcPr>
            <w:tcW w:w="1118" w:type="dxa"/>
            <w:vAlign w:val="bottom"/>
          </w:tcPr>
          <w:p w14:paraId="1D39471B" w14:textId="698EAEF7" w:rsidR="004F6D96" w:rsidRPr="00532E14" w:rsidRDefault="004F6D96" w:rsidP="008D23F6">
            <w:pPr>
              <w:pStyle w:val="acctfourfigures"/>
              <w:tabs>
                <w:tab w:val="clear" w:pos="765"/>
                <w:tab w:val="decimal" w:pos="677"/>
              </w:tabs>
              <w:spacing w:line="240" w:lineRule="auto"/>
              <w:ind w:left="-43" w:right="-105"/>
              <w:rPr>
                <w:sz w:val="20"/>
              </w:rPr>
            </w:pPr>
            <w:r w:rsidRPr="00532E14">
              <w:rPr>
                <w:sz w:val="20"/>
              </w:rPr>
              <w:t>-</w:t>
            </w:r>
          </w:p>
        </w:tc>
        <w:tc>
          <w:tcPr>
            <w:tcW w:w="270" w:type="dxa"/>
            <w:vAlign w:val="bottom"/>
          </w:tcPr>
          <w:p w14:paraId="39698EA2" w14:textId="77777777" w:rsidR="004F6D96" w:rsidRPr="00532E14" w:rsidRDefault="004F6D96" w:rsidP="00532E14">
            <w:pPr>
              <w:pStyle w:val="acctfourfigures"/>
              <w:tabs>
                <w:tab w:val="clear" w:pos="765"/>
                <w:tab w:val="decimal" w:pos="620"/>
              </w:tabs>
              <w:spacing w:line="240" w:lineRule="auto"/>
              <w:ind w:left="-43"/>
              <w:rPr>
                <w:sz w:val="20"/>
              </w:rPr>
            </w:pPr>
          </w:p>
        </w:tc>
        <w:tc>
          <w:tcPr>
            <w:tcW w:w="1169" w:type="dxa"/>
            <w:shd w:val="clear" w:color="auto" w:fill="auto"/>
            <w:vAlign w:val="bottom"/>
          </w:tcPr>
          <w:p w14:paraId="21919CB1" w14:textId="21DB36B7" w:rsidR="004F6D96" w:rsidRPr="00532E14" w:rsidRDefault="004F6D96" w:rsidP="008D23F6">
            <w:pPr>
              <w:pStyle w:val="acctfourfigures"/>
              <w:tabs>
                <w:tab w:val="clear" w:pos="765"/>
                <w:tab w:val="decimal" w:pos="876"/>
              </w:tabs>
              <w:spacing w:line="240" w:lineRule="auto"/>
              <w:ind w:left="-43" w:right="-86"/>
              <w:rPr>
                <w:sz w:val="20"/>
              </w:rPr>
            </w:pPr>
            <w:r w:rsidRPr="00532E14">
              <w:rPr>
                <w:sz w:val="20"/>
              </w:rPr>
              <w:t>38,855</w:t>
            </w:r>
          </w:p>
        </w:tc>
      </w:tr>
      <w:tr w:rsidR="00455EA1" w:rsidRPr="00532E14" w14:paraId="68EFBD57" w14:textId="77777777" w:rsidTr="00532E14">
        <w:trPr>
          <w:gridAfter w:val="1"/>
          <w:wAfter w:w="11" w:type="dxa"/>
          <w:trHeight w:val="20"/>
        </w:trPr>
        <w:tc>
          <w:tcPr>
            <w:tcW w:w="2337" w:type="dxa"/>
            <w:shd w:val="clear" w:color="auto" w:fill="auto"/>
          </w:tcPr>
          <w:p w14:paraId="0EBB22CA" w14:textId="77777777" w:rsidR="00455EA1" w:rsidRPr="00532E14" w:rsidRDefault="00455EA1" w:rsidP="00BA25F0">
            <w:pPr>
              <w:spacing w:line="240" w:lineRule="auto"/>
              <w:ind w:left="160" w:right="-90" w:hanging="180"/>
              <w:rPr>
                <w:sz w:val="20"/>
              </w:rPr>
            </w:pPr>
          </w:p>
        </w:tc>
        <w:tc>
          <w:tcPr>
            <w:tcW w:w="1348" w:type="dxa"/>
            <w:shd w:val="clear" w:color="auto" w:fill="auto"/>
            <w:vAlign w:val="bottom"/>
          </w:tcPr>
          <w:p w14:paraId="3C325EB3" w14:textId="77777777" w:rsidR="00455EA1" w:rsidRPr="00532E14" w:rsidRDefault="00455EA1" w:rsidP="00532E14">
            <w:pPr>
              <w:pStyle w:val="acctfourfigures"/>
              <w:tabs>
                <w:tab w:val="clear" w:pos="765"/>
                <w:tab w:val="decimal" w:pos="620"/>
              </w:tabs>
              <w:spacing w:line="240" w:lineRule="auto"/>
              <w:rPr>
                <w:sz w:val="20"/>
              </w:rPr>
            </w:pPr>
          </w:p>
        </w:tc>
        <w:tc>
          <w:tcPr>
            <w:tcW w:w="2249" w:type="dxa"/>
            <w:shd w:val="clear" w:color="auto" w:fill="auto"/>
            <w:vAlign w:val="bottom"/>
          </w:tcPr>
          <w:p w14:paraId="7367BF28" w14:textId="77777777" w:rsidR="00455EA1" w:rsidRPr="00532E14" w:rsidRDefault="00455EA1" w:rsidP="00532E14">
            <w:pPr>
              <w:pStyle w:val="acctfourfigures"/>
              <w:tabs>
                <w:tab w:val="clear" w:pos="765"/>
                <w:tab w:val="decimal" w:pos="620"/>
              </w:tabs>
              <w:spacing w:line="240" w:lineRule="auto"/>
              <w:rPr>
                <w:sz w:val="20"/>
              </w:rPr>
            </w:pPr>
          </w:p>
        </w:tc>
        <w:tc>
          <w:tcPr>
            <w:tcW w:w="2338" w:type="dxa"/>
            <w:vAlign w:val="bottom"/>
          </w:tcPr>
          <w:p w14:paraId="6E1D6255" w14:textId="77777777" w:rsidR="00455EA1" w:rsidRPr="00532E14" w:rsidRDefault="00455EA1" w:rsidP="008D23F6">
            <w:pPr>
              <w:pStyle w:val="acctfourfigures"/>
              <w:tabs>
                <w:tab w:val="clear" w:pos="765"/>
                <w:tab w:val="decimal" w:pos="1965"/>
              </w:tabs>
              <w:spacing w:line="240" w:lineRule="auto"/>
              <w:ind w:left="-43" w:right="-105"/>
              <w:rPr>
                <w:sz w:val="20"/>
              </w:rPr>
            </w:pPr>
          </w:p>
        </w:tc>
        <w:tc>
          <w:tcPr>
            <w:tcW w:w="1349" w:type="dxa"/>
            <w:vAlign w:val="bottom"/>
          </w:tcPr>
          <w:p w14:paraId="78523A02" w14:textId="77777777" w:rsidR="00455EA1" w:rsidRPr="00532E14" w:rsidRDefault="00455EA1" w:rsidP="008D23F6">
            <w:pPr>
              <w:pStyle w:val="acctfourfigures"/>
              <w:tabs>
                <w:tab w:val="clear" w:pos="765"/>
                <w:tab w:val="decimal" w:pos="1056"/>
              </w:tabs>
              <w:spacing w:line="240" w:lineRule="auto"/>
              <w:ind w:left="-43" w:right="-105"/>
              <w:rPr>
                <w:sz w:val="20"/>
              </w:rPr>
            </w:pPr>
          </w:p>
        </w:tc>
        <w:tc>
          <w:tcPr>
            <w:tcW w:w="279" w:type="dxa"/>
            <w:shd w:val="clear" w:color="auto" w:fill="auto"/>
            <w:vAlign w:val="bottom"/>
          </w:tcPr>
          <w:p w14:paraId="0588448F" w14:textId="77777777" w:rsidR="00455EA1" w:rsidRPr="00532E14" w:rsidRDefault="00455EA1" w:rsidP="00532E14">
            <w:pPr>
              <w:pStyle w:val="acctfourfigures"/>
              <w:tabs>
                <w:tab w:val="clear" w:pos="765"/>
                <w:tab w:val="decimal" w:pos="620"/>
              </w:tabs>
              <w:spacing w:line="240" w:lineRule="auto"/>
              <w:rPr>
                <w:sz w:val="20"/>
              </w:rPr>
            </w:pPr>
          </w:p>
        </w:tc>
        <w:tc>
          <w:tcPr>
            <w:tcW w:w="270" w:type="dxa"/>
            <w:vAlign w:val="bottom"/>
          </w:tcPr>
          <w:p w14:paraId="57BACFBB" w14:textId="77777777" w:rsidR="00455EA1" w:rsidRPr="00532E14" w:rsidRDefault="00455EA1" w:rsidP="00532E14">
            <w:pPr>
              <w:pStyle w:val="acctfourfigures"/>
              <w:tabs>
                <w:tab w:val="clear" w:pos="765"/>
                <w:tab w:val="decimal" w:pos="620"/>
              </w:tabs>
              <w:spacing w:line="240" w:lineRule="auto"/>
              <w:rPr>
                <w:sz w:val="20"/>
              </w:rPr>
            </w:pPr>
          </w:p>
        </w:tc>
        <w:tc>
          <w:tcPr>
            <w:tcW w:w="809" w:type="dxa"/>
            <w:vAlign w:val="bottom"/>
          </w:tcPr>
          <w:p w14:paraId="34C01219" w14:textId="77777777" w:rsidR="00455EA1" w:rsidRPr="008D23F6" w:rsidRDefault="00455EA1" w:rsidP="008D23F6">
            <w:pPr>
              <w:pStyle w:val="acctfourfigures"/>
              <w:tabs>
                <w:tab w:val="clear" w:pos="765"/>
                <w:tab w:val="decimal" w:pos="435"/>
              </w:tabs>
              <w:spacing w:line="240" w:lineRule="auto"/>
              <w:ind w:left="-43" w:right="-86"/>
              <w:rPr>
                <w:sz w:val="20"/>
                <w:lang w:val="en-US" w:eastAsia="zh-CN" w:bidi="th-TH"/>
              </w:rPr>
            </w:pPr>
          </w:p>
        </w:tc>
        <w:tc>
          <w:tcPr>
            <w:tcW w:w="270" w:type="dxa"/>
            <w:vAlign w:val="bottom"/>
          </w:tcPr>
          <w:p w14:paraId="478328C4" w14:textId="77777777" w:rsidR="00455EA1" w:rsidRPr="00532E14" w:rsidRDefault="00455EA1" w:rsidP="00532E14">
            <w:pPr>
              <w:pStyle w:val="acctfourfigures"/>
              <w:tabs>
                <w:tab w:val="clear" w:pos="765"/>
                <w:tab w:val="decimal" w:pos="620"/>
              </w:tabs>
              <w:spacing w:line="240" w:lineRule="auto"/>
              <w:rPr>
                <w:sz w:val="20"/>
              </w:rPr>
            </w:pPr>
          </w:p>
        </w:tc>
        <w:tc>
          <w:tcPr>
            <w:tcW w:w="1078" w:type="dxa"/>
            <w:vAlign w:val="bottom"/>
          </w:tcPr>
          <w:p w14:paraId="0DBFBF52" w14:textId="77777777" w:rsidR="00455EA1" w:rsidRPr="00532E14" w:rsidRDefault="00455EA1" w:rsidP="008D23F6">
            <w:pPr>
              <w:pStyle w:val="acctfourfigures"/>
              <w:tabs>
                <w:tab w:val="clear" w:pos="765"/>
                <w:tab w:val="decimal" w:pos="795"/>
              </w:tabs>
              <w:spacing w:line="240" w:lineRule="auto"/>
              <w:ind w:left="-43" w:right="-105"/>
              <w:rPr>
                <w:sz w:val="20"/>
              </w:rPr>
            </w:pPr>
          </w:p>
        </w:tc>
        <w:tc>
          <w:tcPr>
            <w:tcW w:w="236" w:type="dxa"/>
            <w:vAlign w:val="bottom"/>
          </w:tcPr>
          <w:p w14:paraId="101B77A5" w14:textId="77777777" w:rsidR="00455EA1" w:rsidRPr="00532E14" w:rsidRDefault="00455EA1" w:rsidP="00532E14">
            <w:pPr>
              <w:pStyle w:val="acctfourfigures"/>
              <w:tabs>
                <w:tab w:val="clear" w:pos="765"/>
                <w:tab w:val="decimal" w:pos="620"/>
              </w:tabs>
              <w:spacing w:line="240" w:lineRule="auto"/>
              <w:rPr>
                <w:sz w:val="20"/>
              </w:rPr>
            </w:pPr>
          </w:p>
        </w:tc>
        <w:tc>
          <w:tcPr>
            <w:tcW w:w="1118" w:type="dxa"/>
            <w:vAlign w:val="bottom"/>
          </w:tcPr>
          <w:p w14:paraId="08C9BA07" w14:textId="77777777" w:rsidR="00455EA1" w:rsidRPr="00532E14" w:rsidRDefault="00455EA1" w:rsidP="008D23F6">
            <w:pPr>
              <w:pStyle w:val="acctfourfigures"/>
              <w:tabs>
                <w:tab w:val="clear" w:pos="765"/>
                <w:tab w:val="decimal" w:pos="945"/>
              </w:tabs>
              <w:spacing w:line="240" w:lineRule="auto"/>
              <w:ind w:left="-43" w:right="-105"/>
              <w:rPr>
                <w:sz w:val="20"/>
              </w:rPr>
            </w:pPr>
          </w:p>
        </w:tc>
        <w:tc>
          <w:tcPr>
            <w:tcW w:w="270" w:type="dxa"/>
            <w:vAlign w:val="bottom"/>
          </w:tcPr>
          <w:p w14:paraId="3DF26427" w14:textId="77777777" w:rsidR="00455EA1" w:rsidRPr="00532E14" w:rsidRDefault="00455EA1" w:rsidP="00532E14">
            <w:pPr>
              <w:pStyle w:val="acctfourfigures"/>
              <w:tabs>
                <w:tab w:val="clear" w:pos="765"/>
                <w:tab w:val="decimal" w:pos="620"/>
              </w:tabs>
              <w:spacing w:line="240" w:lineRule="auto"/>
              <w:rPr>
                <w:sz w:val="20"/>
              </w:rPr>
            </w:pPr>
          </w:p>
        </w:tc>
        <w:tc>
          <w:tcPr>
            <w:tcW w:w="1169" w:type="dxa"/>
            <w:shd w:val="clear" w:color="auto" w:fill="auto"/>
            <w:vAlign w:val="bottom"/>
          </w:tcPr>
          <w:p w14:paraId="16F8FC32" w14:textId="77777777" w:rsidR="00455EA1" w:rsidRPr="00532E14" w:rsidRDefault="00455EA1" w:rsidP="008D23F6">
            <w:pPr>
              <w:pStyle w:val="acctfourfigures"/>
              <w:tabs>
                <w:tab w:val="clear" w:pos="765"/>
                <w:tab w:val="decimal" w:pos="876"/>
              </w:tabs>
              <w:spacing w:line="240" w:lineRule="auto"/>
              <w:ind w:left="-43" w:right="-86"/>
              <w:rPr>
                <w:sz w:val="20"/>
              </w:rPr>
            </w:pPr>
          </w:p>
        </w:tc>
      </w:tr>
      <w:tr w:rsidR="00455EA1" w:rsidRPr="00532E14" w14:paraId="7A008143" w14:textId="77777777" w:rsidTr="00532E14">
        <w:trPr>
          <w:gridAfter w:val="1"/>
          <w:wAfter w:w="11" w:type="dxa"/>
          <w:trHeight w:val="20"/>
        </w:trPr>
        <w:tc>
          <w:tcPr>
            <w:tcW w:w="2337" w:type="dxa"/>
            <w:shd w:val="clear" w:color="auto" w:fill="auto"/>
          </w:tcPr>
          <w:p w14:paraId="503F8EC4" w14:textId="77777777" w:rsidR="00455EA1" w:rsidRPr="00532E14" w:rsidRDefault="00455EA1" w:rsidP="00BA25F0">
            <w:pPr>
              <w:spacing w:line="240" w:lineRule="auto"/>
              <w:ind w:left="160" w:right="-90" w:hanging="180"/>
              <w:rPr>
                <w:sz w:val="20"/>
              </w:rPr>
            </w:pPr>
            <w:r w:rsidRPr="00532E14">
              <w:rPr>
                <w:b/>
                <w:bCs/>
                <w:i/>
                <w:iCs/>
                <w:sz w:val="20"/>
              </w:rPr>
              <w:t>Financial liabilities</w:t>
            </w:r>
          </w:p>
        </w:tc>
        <w:tc>
          <w:tcPr>
            <w:tcW w:w="1348" w:type="dxa"/>
            <w:shd w:val="clear" w:color="auto" w:fill="auto"/>
            <w:vAlign w:val="bottom"/>
          </w:tcPr>
          <w:p w14:paraId="3154DF14" w14:textId="77777777" w:rsidR="00455EA1" w:rsidRPr="00532E14" w:rsidRDefault="00455EA1" w:rsidP="00532E14">
            <w:pPr>
              <w:pStyle w:val="acctfourfigures"/>
              <w:tabs>
                <w:tab w:val="clear" w:pos="765"/>
                <w:tab w:val="decimal" w:pos="620"/>
              </w:tabs>
              <w:spacing w:line="240" w:lineRule="auto"/>
              <w:rPr>
                <w:sz w:val="20"/>
              </w:rPr>
            </w:pPr>
          </w:p>
        </w:tc>
        <w:tc>
          <w:tcPr>
            <w:tcW w:w="2249" w:type="dxa"/>
            <w:shd w:val="clear" w:color="auto" w:fill="auto"/>
            <w:vAlign w:val="bottom"/>
          </w:tcPr>
          <w:p w14:paraId="1FFECEFF" w14:textId="77777777" w:rsidR="00455EA1" w:rsidRPr="00532E14" w:rsidRDefault="00455EA1" w:rsidP="00532E14">
            <w:pPr>
              <w:pStyle w:val="acctfourfigures"/>
              <w:tabs>
                <w:tab w:val="clear" w:pos="765"/>
                <w:tab w:val="decimal" w:pos="620"/>
              </w:tabs>
              <w:spacing w:line="240" w:lineRule="auto"/>
              <w:rPr>
                <w:sz w:val="20"/>
              </w:rPr>
            </w:pPr>
          </w:p>
        </w:tc>
        <w:tc>
          <w:tcPr>
            <w:tcW w:w="2338" w:type="dxa"/>
            <w:vAlign w:val="bottom"/>
          </w:tcPr>
          <w:p w14:paraId="0D57C01E" w14:textId="77777777" w:rsidR="00455EA1" w:rsidRPr="00532E14" w:rsidRDefault="00455EA1" w:rsidP="008D23F6">
            <w:pPr>
              <w:pStyle w:val="acctfourfigures"/>
              <w:tabs>
                <w:tab w:val="clear" w:pos="765"/>
                <w:tab w:val="decimal" w:pos="1965"/>
              </w:tabs>
              <w:spacing w:line="240" w:lineRule="auto"/>
              <w:ind w:left="-43" w:right="-105"/>
              <w:rPr>
                <w:sz w:val="20"/>
              </w:rPr>
            </w:pPr>
          </w:p>
        </w:tc>
        <w:tc>
          <w:tcPr>
            <w:tcW w:w="1349" w:type="dxa"/>
            <w:vAlign w:val="bottom"/>
          </w:tcPr>
          <w:p w14:paraId="7A71EA34" w14:textId="77777777" w:rsidR="00455EA1" w:rsidRPr="00532E14" w:rsidRDefault="00455EA1" w:rsidP="008D23F6">
            <w:pPr>
              <w:pStyle w:val="acctfourfigures"/>
              <w:tabs>
                <w:tab w:val="clear" w:pos="765"/>
                <w:tab w:val="decimal" w:pos="1056"/>
              </w:tabs>
              <w:spacing w:line="240" w:lineRule="auto"/>
              <w:ind w:left="-43" w:right="-105"/>
              <w:rPr>
                <w:sz w:val="20"/>
              </w:rPr>
            </w:pPr>
          </w:p>
        </w:tc>
        <w:tc>
          <w:tcPr>
            <w:tcW w:w="279" w:type="dxa"/>
            <w:shd w:val="clear" w:color="auto" w:fill="auto"/>
            <w:vAlign w:val="bottom"/>
          </w:tcPr>
          <w:p w14:paraId="7F32CCA4" w14:textId="77777777" w:rsidR="00455EA1" w:rsidRPr="00532E14" w:rsidRDefault="00455EA1" w:rsidP="00532E14">
            <w:pPr>
              <w:pStyle w:val="acctfourfigures"/>
              <w:tabs>
                <w:tab w:val="clear" w:pos="765"/>
                <w:tab w:val="decimal" w:pos="620"/>
              </w:tabs>
              <w:spacing w:line="240" w:lineRule="auto"/>
              <w:rPr>
                <w:sz w:val="20"/>
              </w:rPr>
            </w:pPr>
          </w:p>
        </w:tc>
        <w:tc>
          <w:tcPr>
            <w:tcW w:w="270" w:type="dxa"/>
            <w:vAlign w:val="bottom"/>
          </w:tcPr>
          <w:p w14:paraId="5AE1A43D" w14:textId="77777777" w:rsidR="00455EA1" w:rsidRPr="00532E14" w:rsidRDefault="00455EA1" w:rsidP="00532E14">
            <w:pPr>
              <w:pStyle w:val="acctfourfigures"/>
              <w:tabs>
                <w:tab w:val="clear" w:pos="765"/>
                <w:tab w:val="decimal" w:pos="620"/>
              </w:tabs>
              <w:spacing w:line="240" w:lineRule="auto"/>
              <w:rPr>
                <w:sz w:val="20"/>
              </w:rPr>
            </w:pPr>
          </w:p>
        </w:tc>
        <w:tc>
          <w:tcPr>
            <w:tcW w:w="809" w:type="dxa"/>
            <w:vAlign w:val="bottom"/>
          </w:tcPr>
          <w:p w14:paraId="1D66B152" w14:textId="77777777" w:rsidR="00455EA1" w:rsidRPr="008D23F6" w:rsidRDefault="00455EA1" w:rsidP="008D23F6">
            <w:pPr>
              <w:pStyle w:val="acctfourfigures"/>
              <w:tabs>
                <w:tab w:val="clear" w:pos="765"/>
                <w:tab w:val="decimal" w:pos="435"/>
              </w:tabs>
              <w:spacing w:line="240" w:lineRule="auto"/>
              <w:ind w:left="-43" w:right="-86"/>
              <w:rPr>
                <w:sz w:val="20"/>
                <w:lang w:val="en-US" w:eastAsia="zh-CN" w:bidi="th-TH"/>
              </w:rPr>
            </w:pPr>
          </w:p>
        </w:tc>
        <w:tc>
          <w:tcPr>
            <w:tcW w:w="270" w:type="dxa"/>
            <w:vAlign w:val="bottom"/>
          </w:tcPr>
          <w:p w14:paraId="07AD659E" w14:textId="77777777" w:rsidR="00455EA1" w:rsidRPr="00532E14" w:rsidRDefault="00455EA1" w:rsidP="00532E14">
            <w:pPr>
              <w:pStyle w:val="acctfourfigures"/>
              <w:tabs>
                <w:tab w:val="clear" w:pos="765"/>
                <w:tab w:val="decimal" w:pos="620"/>
              </w:tabs>
              <w:spacing w:line="240" w:lineRule="auto"/>
              <w:rPr>
                <w:sz w:val="20"/>
              </w:rPr>
            </w:pPr>
          </w:p>
        </w:tc>
        <w:tc>
          <w:tcPr>
            <w:tcW w:w="1078" w:type="dxa"/>
            <w:vAlign w:val="bottom"/>
          </w:tcPr>
          <w:p w14:paraId="2220152C" w14:textId="77777777" w:rsidR="00455EA1" w:rsidRPr="00532E14" w:rsidRDefault="00455EA1" w:rsidP="008D23F6">
            <w:pPr>
              <w:pStyle w:val="acctfourfigures"/>
              <w:tabs>
                <w:tab w:val="clear" w:pos="765"/>
                <w:tab w:val="decimal" w:pos="795"/>
              </w:tabs>
              <w:spacing w:line="240" w:lineRule="auto"/>
              <w:ind w:left="-43" w:right="-105"/>
              <w:rPr>
                <w:sz w:val="20"/>
              </w:rPr>
            </w:pPr>
          </w:p>
        </w:tc>
        <w:tc>
          <w:tcPr>
            <w:tcW w:w="236" w:type="dxa"/>
            <w:vAlign w:val="bottom"/>
          </w:tcPr>
          <w:p w14:paraId="43D90A5B" w14:textId="77777777" w:rsidR="00455EA1" w:rsidRPr="00532E14" w:rsidRDefault="00455EA1" w:rsidP="00532E14">
            <w:pPr>
              <w:pStyle w:val="acctfourfigures"/>
              <w:tabs>
                <w:tab w:val="clear" w:pos="765"/>
                <w:tab w:val="decimal" w:pos="620"/>
              </w:tabs>
              <w:spacing w:line="240" w:lineRule="auto"/>
              <w:rPr>
                <w:sz w:val="20"/>
              </w:rPr>
            </w:pPr>
          </w:p>
        </w:tc>
        <w:tc>
          <w:tcPr>
            <w:tcW w:w="1118" w:type="dxa"/>
            <w:vAlign w:val="bottom"/>
          </w:tcPr>
          <w:p w14:paraId="786F28EF" w14:textId="77777777" w:rsidR="00455EA1" w:rsidRPr="00532E14" w:rsidRDefault="00455EA1" w:rsidP="008D23F6">
            <w:pPr>
              <w:pStyle w:val="acctfourfigures"/>
              <w:tabs>
                <w:tab w:val="clear" w:pos="765"/>
                <w:tab w:val="decimal" w:pos="945"/>
              </w:tabs>
              <w:spacing w:line="240" w:lineRule="auto"/>
              <w:ind w:left="-43" w:right="-105"/>
              <w:rPr>
                <w:sz w:val="20"/>
              </w:rPr>
            </w:pPr>
          </w:p>
        </w:tc>
        <w:tc>
          <w:tcPr>
            <w:tcW w:w="270" w:type="dxa"/>
            <w:vAlign w:val="bottom"/>
          </w:tcPr>
          <w:p w14:paraId="5B825DE5" w14:textId="77777777" w:rsidR="00455EA1" w:rsidRPr="00532E14" w:rsidRDefault="00455EA1" w:rsidP="00532E14">
            <w:pPr>
              <w:pStyle w:val="acctfourfigures"/>
              <w:tabs>
                <w:tab w:val="clear" w:pos="765"/>
                <w:tab w:val="decimal" w:pos="620"/>
              </w:tabs>
              <w:spacing w:line="240" w:lineRule="auto"/>
              <w:rPr>
                <w:sz w:val="20"/>
              </w:rPr>
            </w:pPr>
          </w:p>
        </w:tc>
        <w:tc>
          <w:tcPr>
            <w:tcW w:w="1169" w:type="dxa"/>
            <w:shd w:val="clear" w:color="auto" w:fill="auto"/>
            <w:vAlign w:val="bottom"/>
          </w:tcPr>
          <w:p w14:paraId="33590ACF" w14:textId="77777777" w:rsidR="00455EA1" w:rsidRPr="00532E14" w:rsidRDefault="00455EA1" w:rsidP="008D23F6">
            <w:pPr>
              <w:pStyle w:val="acctfourfigures"/>
              <w:tabs>
                <w:tab w:val="clear" w:pos="765"/>
                <w:tab w:val="decimal" w:pos="876"/>
              </w:tabs>
              <w:spacing w:line="240" w:lineRule="auto"/>
              <w:ind w:left="-43" w:right="-86"/>
              <w:rPr>
                <w:sz w:val="20"/>
              </w:rPr>
            </w:pPr>
          </w:p>
        </w:tc>
      </w:tr>
      <w:tr w:rsidR="004F6D96" w:rsidRPr="00532E14" w14:paraId="3EF0927A" w14:textId="77777777" w:rsidTr="00532E14">
        <w:trPr>
          <w:gridAfter w:val="1"/>
          <w:wAfter w:w="11" w:type="dxa"/>
          <w:trHeight w:val="20"/>
        </w:trPr>
        <w:tc>
          <w:tcPr>
            <w:tcW w:w="2337" w:type="dxa"/>
            <w:shd w:val="clear" w:color="auto" w:fill="auto"/>
          </w:tcPr>
          <w:p w14:paraId="006BCDEC" w14:textId="77777777" w:rsidR="004F6D96" w:rsidRPr="00532E14" w:rsidRDefault="004F6D96" w:rsidP="004F6D96">
            <w:pPr>
              <w:spacing w:line="240" w:lineRule="auto"/>
              <w:ind w:left="160" w:right="-90" w:hanging="180"/>
              <w:rPr>
                <w:sz w:val="20"/>
              </w:rPr>
            </w:pPr>
            <w:r w:rsidRPr="00532E14">
              <w:rPr>
                <w:sz w:val="20"/>
                <w:lang w:val="en-US" w:bidi="th-TH"/>
              </w:rPr>
              <w:t>Current portion of lo</w:t>
            </w:r>
            <w:r w:rsidRPr="00532E14">
              <w:rPr>
                <w:sz w:val="20"/>
              </w:rPr>
              <w:t>ng-term loans from financial institution</w:t>
            </w:r>
          </w:p>
        </w:tc>
        <w:tc>
          <w:tcPr>
            <w:tcW w:w="1348" w:type="dxa"/>
            <w:shd w:val="clear" w:color="auto" w:fill="auto"/>
            <w:vAlign w:val="bottom"/>
          </w:tcPr>
          <w:p w14:paraId="42C77D79" w14:textId="4910B0D5" w:rsidR="004F6D96" w:rsidRPr="00532E14" w:rsidRDefault="004F6D96" w:rsidP="008D23F6">
            <w:pPr>
              <w:pStyle w:val="acctfourfigures"/>
              <w:tabs>
                <w:tab w:val="clear" w:pos="765"/>
                <w:tab w:val="decimal" w:pos="700"/>
              </w:tabs>
              <w:spacing w:line="240" w:lineRule="auto"/>
              <w:ind w:right="-86"/>
              <w:rPr>
                <w:sz w:val="20"/>
              </w:rPr>
            </w:pPr>
            <w:r w:rsidRPr="00532E14">
              <w:rPr>
                <w:sz w:val="20"/>
              </w:rPr>
              <w:t>-</w:t>
            </w:r>
          </w:p>
        </w:tc>
        <w:tc>
          <w:tcPr>
            <w:tcW w:w="2249" w:type="dxa"/>
            <w:shd w:val="clear" w:color="auto" w:fill="auto"/>
            <w:vAlign w:val="bottom"/>
          </w:tcPr>
          <w:p w14:paraId="7A256146" w14:textId="205CB90B" w:rsidR="004F6D96" w:rsidRPr="00532E14" w:rsidRDefault="004F6D96" w:rsidP="008D23F6">
            <w:pPr>
              <w:pStyle w:val="acctfourfigures"/>
              <w:tabs>
                <w:tab w:val="clear" w:pos="765"/>
                <w:tab w:val="decimal" w:pos="1965"/>
              </w:tabs>
              <w:spacing w:line="240" w:lineRule="auto"/>
              <w:ind w:left="-43" w:right="-105"/>
              <w:rPr>
                <w:sz w:val="20"/>
              </w:rPr>
            </w:pPr>
            <w:r w:rsidRPr="00532E14">
              <w:rPr>
                <w:sz w:val="20"/>
              </w:rPr>
              <w:t>(2,671)</w:t>
            </w:r>
          </w:p>
        </w:tc>
        <w:tc>
          <w:tcPr>
            <w:tcW w:w="2338" w:type="dxa"/>
            <w:vAlign w:val="bottom"/>
          </w:tcPr>
          <w:p w14:paraId="0711A954" w14:textId="2033906C" w:rsidR="004F6D96" w:rsidRPr="00532E14" w:rsidRDefault="004F6D96" w:rsidP="008D23F6">
            <w:pPr>
              <w:pStyle w:val="acctfourfigures"/>
              <w:tabs>
                <w:tab w:val="clear" w:pos="765"/>
                <w:tab w:val="decimal" w:pos="1965"/>
              </w:tabs>
              <w:spacing w:line="240" w:lineRule="auto"/>
              <w:ind w:left="-43" w:right="-105"/>
              <w:rPr>
                <w:sz w:val="20"/>
              </w:rPr>
            </w:pPr>
            <w:r w:rsidRPr="00532E14">
              <w:rPr>
                <w:sz w:val="20"/>
              </w:rPr>
              <w:t>31,264,343</w:t>
            </w:r>
          </w:p>
        </w:tc>
        <w:tc>
          <w:tcPr>
            <w:tcW w:w="1349" w:type="dxa"/>
            <w:vAlign w:val="bottom"/>
          </w:tcPr>
          <w:p w14:paraId="4B99A866" w14:textId="75384643" w:rsidR="004F6D96" w:rsidRPr="00532E14" w:rsidRDefault="004F6D96" w:rsidP="008D23F6">
            <w:pPr>
              <w:pStyle w:val="acctfourfigures"/>
              <w:tabs>
                <w:tab w:val="clear" w:pos="765"/>
                <w:tab w:val="decimal" w:pos="1070"/>
              </w:tabs>
              <w:spacing w:line="240" w:lineRule="auto"/>
              <w:ind w:left="-43" w:right="-105"/>
              <w:rPr>
                <w:sz w:val="20"/>
              </w:rPr>
            </w:pPr>
            <w:r w:rsidRPr="00532E14">
              <w:rPr>
                <w:sz w:val="20"/>
              </w:rPr>
              <w:t>31,261,672</w:t>
            </w:r>
          </w:p>
        </w:tc>
        <w:tc>
          <w:tcPr>
            <w:tcW w:w="279" w:type="dxa"/>
            <w:shd w:val="clear" w:color="auto" w:fill="auto"/>
            <w:vAlign w:val="bottom"/>
          </w:tcPr>
          <w:p w14:paraId="60DE2353" w14:textId="77777777" w:rsidR="004F6D96" w:rsidRPr="00532E14" w:rsidRDefault="004F6D96" w:rsidP="00532E14">
            <w:pPr>
              <w:pStyle w:val="acctfourfigures"/>
              <w:tabs>
                <w:tab w:val="clear" w:pos="765"/>
                <w:tab w:val="decimal" w:pos="620"/>
              </w:tabs>
              <w:spacing w:line="240" w:lineRule="auto"/>
              <w:ind w:left="-43"/>
              <w:rPr>
                <w:sz w:val="20"/>
              </w:rPr>
            </w:pPr>
          </w:p>
        </w:tc>
        <w:tc>
          <w:tcPr>
            <w:tcW w:w="270" w:type="dxa"/>
            <w:vAlign w:val="bottom"/>
          </w:tcPr>
          <w:p w14:paraId="44FE11ED" w14:textId="77777777" w:rsidR="004F6D96" w:rsidRPr="00532E14" w:rsidRDefault="004F6D96" w:rsidP="00532E14">
            <w:pPr>
              <w:pStyle w:val="acctfourfigures"/>
              <w:tabs>
                <w:tab w:val="clear" w:pos="765"/>
                <w:tab w:val="decimal" w:pos="620"/>
              </w:tabs>
              <w:spacing w:line="240" w:lineRule="auto"/>
              <w:ind w:left="-43"/>
              <w:rPr>
                <w:sz w:val="20"/>
              </w:rPr>
            </w:pPr>
          </w:p>
        </w:tc>
        <w:tc>
          <w:tcPr>
            <w:tcW w:w="809" w:type="dxa"/>
            <w:vAlign w:val="bottom"/>
          </w:tcPr>
          <w:p w14:paraId="620284B7" w14:textId="2EF88D73" w:rsidR="004F6D96" w:rsidRPr="008D23F6" w:rsidRDefault="004F6D96" w:rsidP="008D23F6">
            <w:pPr>
              <w:pStyle w:val="acctfourfigures"/>
              <w:tabs>
                <w:tab w:val="clear" w:pos="765"/>
                <w:tab w:val="decimal" w:pos="435"/>
              </w:tabs>
              <w:spacing w:line="240" w:lineRule="auto"/>
              <w:ind w:left="-43" w:right="-86"/>
              <w:rPr>
                <w:sz w:val="20"/>
                <w:lang w:val="en-US" w:eastAsia="zh-CN" w:bidi="th-TH"/>
              </w:rPr>
            </w:pPr>
            <w:r w:rsidRPr="008D23F6">
              <w:rPr>
                <w:sz w:val="20"/>
                <w:lang w:val="en-US" w:eastAsia="zh-CN" w:bidi="th-TH"/>
              </w:rPr>
              <w:t>-</w:t>
            </w:r>
          </w:p>
        </w:tc>
        <w:tc>
          <w:tcPr>
            <w:tcW w:w="270" w:type="dxa"/>
            <w:vAlign w:val="bottom"/>
          </w:tcPr>
          <w:p w14:paraId="15AA5599" w14:textId="77777777" w:rsidR="004F6D96" w:rsidRPr="00532E14" w:rsidRDefault="004F6D96" w:rsidP="00532E14">
            <w:pPr>
              <w:pStyle w:val="acctfourfigures"/>
              <w:tabs>
                <w:tab w:val="clear" w:pos="765"/>
                <w:tab w:val="decimal" w:pos="620"/>
              </w:tabs>
              <w:spacing w:line="240" w:lineRule="auto"/>
              <w:ind w:left="-43"/>
              <w:rPr>
                <w:sz w:val="20"/>
              </w:rPr>
            </w:pPr>
          </w:p>
        </w:tc>
        <w:tc>
          <w:tcPr>
            <w:tcW w:w="1078" w:type="dxa"/>
            <w:vAlign w:val="bottom"/>
          </w:tcPr>
          <w:p w14:paraId="42A27E63" w14:textId="105742C8" w:rsidR="004F6D96" w:rsidRPr="00532E14" w:rsidRDefault="004F6D96" w:rsidP="008D23F6">
            <w:pPr>
              <w:pStyle w:val="acctfourfigures"/>
              <w:tabs>
                <w:tab w:val="clear" w:pos="765"/>
                <w:tab w:val="decimal" w:pos="525"/>
              </w:tabs>
              <w:spacing w:line="240" w:lineRule="auto"/>
              <w:ind w:left="-43" w:right="-105"/>
              <w:rPr>
                <w:sz w:val="20"/>
              </w:rPr>
            </w:pPr>
            <w:r w:rsidRPr="00532E14">
              <w:rPr>
                <w:sz w:val="20"/>
              </w:rPr>
              <w:t>-</w:t>
            </w:r>
          </w:p>
        </w:tc>
        <w:tc>
          <w:tcPr>
            <w:tcW w:w="236" w:type="dxa"/>
            <w:vAlign w:val="bottom"/>
          </w:tcPr>
          <w:p w14:paraId="6ED77175" w14:textId="77777777" w:rsidR="004F6D96" w:rsidRPr="00532E14" w:rsidRDefault="004F6D96" w:rsidP="00532E14">
            <w:pPr>
              <w:pStyle w:val="acctfourfigures"/>
              <w:tabs>
                <w:tab w:val="clear" w:pos="765"/>
                <w:tab w:val="decimal" w:pos="620"/>
              </w:tabs>
              <w:spacing w:line="240" w:lineRule="auto"/>
              <w:ind w:left="-43"/>
              <w:rPr>
                <w:sz w:val="20"/>
              </w:rPr>
            </w:pPr>
          </w:p>
        </w:tc>
        <w:tc>
          <w:tcPr>
            <w:tcW w:w="1118" w:type="dxa"/>
            <w:vAlign w:val="bottom"/>
          </w:tcPr>
          <w:p w14:paraId="5A287902" w14:textId="7EA9A980" w:rsidR="004F6D96" w:rsidRPr="00532E14" w:rsidRDefault="004F6D96" w:rsidP="008D23F6">
            <w:pPr>
              <w:pStyle w:val="acctfourfigures"/>
              <w:tabs>
                <w:tab w:val="clear" w:pos="765"/>
                <w:tab w:val="decimal" w:pos="945"/>
              </w:tabs>
              <w:spacing w:line="240" w:lineRule="auto"/>
              <w:ind w:left="-43" w:right="-105"/>
              <w:rPr>
                <w:sz w:val="20"/>
              </w:rPr>
            </w:pPr>
            <w:r w:rsidRPr="00532E14">
              <w:rPr>
                <w:sz w:val="20"/>
              </w:rPr>
              <w:t>31,636,229</w:t>
            </w:r>
          </w:p>
        </w:tc>
        <w:tc>
          <w:tcPr>
            <w:tcW w:w="270" w:type="dxa"/>
            <w:vAlign w:val="bottom"/>
          </w:tcPr>
          <w:p w14:paraId="5DB723F5" w14:textId="77777777" w:rsidR="004F6D96" w:rsidRPr="00532E14" w:rsidRDefault="004F6D96" w:rsidP="00532E14">
            <w:pPr>
              <w:pStyle w:val="acctfourfigures"/>
              <w:tabs>
                <w:tab w:val="clear" w:pos="765"/>
                <w:tab w:val="decimal" w:pos="620"/>
              </w:tabs>
              <w:spacing w:line="240" w:lineRule="auto"/>
              <w:ind w:left="-43"/>
              <w:rPr>
                <w:sz w:val="20"/>
              </w:rPr>
            </w:pPr>
          </w:p>
        </w:tc>
        <w:tc>
          <w:tcPr>
            <w:tcW w:w="1169" w:type="dxa"/>
            <w:shd w:val="clear" w:color="auto" w:fill="auto"/>
            <w:vAlign w:val="bottom"/>
          </w:tcPr>
          <w:p w14:paraId="55EB4CDD" w14:textId="4DD89234" w:rsidR="004F6D96" w:rsidRPr="00532E14" w:rsidRDefault="004F6D96" w:rsidP="008D23F6">
            <w:pPr>
              <w:pStyle w:val="acctfourfigures"/>
              <w:tabs>
                <w:tab w:val="clear" w:pos="765"/>
                <w:tab w:val="decimal" w:pos="876"/>
              </w:tabs>
              <w:spacing w:line="240" w:lineRule="auto"/>
              <w:ind w:left="-43" w:right="-86"/>
              <w:rPr>
                <w:sz w:val="20"/>
              </w:rPr>
            </w:pPr>
            <w:r w:rsidRPr="00532E14">
              <w:rPr>
                <w:sz w:val="20"/>
              </w:rPr>
              <w:t>31,636,229</w:t>
            </w:r>
          </w:p>
        </w:tc>
      </w:tr>
      <w:tr w:rsidR="004F6D96" w:rsidRPr="00532E14" w14:paraId="537803A4" w14:textId="77777777" w:rsidTr="00532E14">
        <w:trPr>
          <w:gridAfter w:val="1"/>
          <w:wAfter w:w="11" w:type="dxa"/>
          <w:trHeight w:val="20"/>
        </w:trPr>
        <w:tc>
          <w:tcPr>
            <w:tcW w:w="2337" w:type="dxa"/>
            <w:shd w:val="clear" w:color="auto" w:fill="auto"/>
          </w:tcPr>
          <w:p w14:paraId="4A06F858" w14:textId="77777777" w:rsidR="00070BAC" w:rsidRPr="00532E14" w:rsidRDefault="00070BAC" w:rsidP="00070BAC">
            <w:pPr>
              <w:spacing w:line="240" w:lineRule="auto"/>
              <w:ind w:left="337" w:right="-90" w:hanging="330"/>
              <w:rPr>
                <w:sz w:val="20"/>
                <w:lang w:val="en-US" w:bidi="th-TH"/>
              </w:rPr>
            </w:pPr>
            <w:r w:rsidRPr="00532E14">
              <w:rPr>
                <w:sz w:val="20"/>
                <w:lang w:val="en-US" w:bidi="th-TH"/>
              </w:rPr>
              <w:t xml:space="preserve">Short-term derivative </w:t>
            </w:r>
          </w:p>
          <w:p w14:paraId="087217C5" w14:textId="77777777" w:rsidR="00070BAC" w:rsidRPr="00532E14" w:rsidRDefault="00070BAC" w:rsidP="00070BAC">
            <w:pPr>
              <w:spacing w:line="240" w:lineRule="auto"/>
              <w:ind w:left="337" w:right="-90" w:hanging="180"/>
              <w:rPr>
                <w:sz w:val="20"/>
                <w:lang w:val="en-US" w:bidi="th-TH"/>
              </w:rPr>
            </w:pPr>
            <w:r w:rsidRPr="00532E14">
              <w:rPr>
                <w:sz w:val="20"/>
                <w:lang w:val="en-US" w:bidi="th-TH"/>
              </w:rPr>
              <w:t xml:space="preserve">liabilities - interest rate </w:t>
            </w:r>
          </w:p>
          <w:p w14:paraId="2E302425" w14:textId="1C06A534" w:rsidR="004F6D96" w:rsidRPr="00532E14" w:rsidRDefault="00070BAC" w:rsidP="00070BAC">
            <w:pPr>
              <w:spacing w:line="240" w:lineRule="auto"/>
              <w:ind w:left="337" w:right="-90" w:hanging="180"/>
              <w:rPr>
                <w:sz w:val="20"/>
                <w:lang w:val="en-US" w:bidi="th-TH"/>
              </w:rPr>
            </w:pPr>
            <w:r w:rsidRPr="00532E14">
              <w:rPr>
                <w:sz w:val="20"/>
                <w:lang w:val="en-US" w:bidi="th-TH"/>
              </w:rPr>
              <w:t>swap</w:t>
            </w:r>
          </w:p>
        </w:tc>
        <w:tc>
          <w:tcPr>
            <w:tcW w:w="1348" w:type="dxa"/>
            <w:shd w:val="clear" w:color="auto" w:fill="auto"/>
            <w:vAlign w:val="bottom"/>
          </w:tcPr>
          <w:p w14:paraId="07E76068" w14:textId="0F851CDD" w:rsidR="004F6D96" w:rsidRPr="00532E14" w:rsidRDefault="004F6D96" w:rsidP="008D23F6">
            <w:pPr>
              <w:pStyle w:val="acctfourfigures"/>
              <w:tabs>
                <w:tab w:val="clear" w:pos="765"/>
                <w:tab w:val="decimal" w:pos="974"/>
              </w:tabs>
              <w:spacing w:line="240" w:lineRule="auto"/>
              <w:ind w:left="-43" w:right="-86"/>
              <w:rPr>
                <w:sz w:val="20"/>
              </w:rPr>
            </w:pPr>
            <w:r w:rsidRPr="00532E14">
              <w:rPr>
                <w:sz w:val="20"/>
              </w:rPr>
              <w:t>2,671</w:t>
            </w:r>
          </w:p>
        </w:tc>
        <w:tc>
          <w:tcPr>
            <w:tcW w:w="2249" w:type="dxa"/>
            <w:shd w:val="clear" w:color="auto" w:fill="auto"/>
            <w:vAlign w:val="bottom"/>
          </w:tcPr>
          <w:p w14:paraId="526A3BC3" w14:textId="00B0FCDE" w:rsidR="004F6D96" w:rsidRPr="00532E14" w:rsidRDefault="004F6D96" w:rsidP="008D23F6">
            <w:pPr>
              <w:pStyle w:val="acctfourfigures"/>
              <w:tabs>
                <w:tab w:val="clear" w:pos="765"/>
                <w:tab w:val="decimal" w:pos="1695"/>
              </w:tabs>
              <w:spacing w:line="240" w:lineRule="auto"/>
              <w:ind w:left="-43" w:right="-105"/>
              <w:rPr>
                <w:sz w:val="20"/>
              </w:rPr>
            </w:pPr>
            <w:r w:rsidRPr="00532E14">
              <w:rPr>
                <w:sz w:val="20"/>
              </w:rPr>
              <w:t>-</w:t>
            </w:r>
          </w:p>
        </w:tc>
        <w:tc>
          <w:tcPr>
            <w:tcW w:w="2338" w:type="dxa"/>
            <w:vAlign w:val="bottom"/>
          </w:tcPr>
          <w:p w14:paraId="50839AB4" w14:textId="20E17511" w:rsidR="004F6D96" w:rsidRPr="00532E14" w:rsidRDefault="004F6D96" w:rsidP="008D23F6">
            <w:pPr>
              <w:pStyle w:val="acctfourfigures"/>
              <w:tabs>
                <w:tab w:val="clear" w:pos="765"/>
                <w:tab w:val="decimal" w:pos="1695"/>
              </w:tabs>
              <w:spacing w:line="240" w:lineRule="auto"/>
              <w:ind w:left="-43" w:right="-105"/>
              <w:rPr>
                <w:sz w:val="20"/>
              </w:rPr>
            </w:pPr>
            <w:r w:rsidRPr="00532E14">
              <w:rPr>
                <w:sz w:val="20"/>
              </w:rPr>
              <w:t>-</w:t>
            </w:r>
          </w:p>
        </w:tc>
        <w:tc>
          <w:tcPr>
            <w:tcW w:w="1349" w:type="dxa"/>
            <w:vAlign w:val="bottom"/>
          </w:tcPr>
          <w:p w14:paraId="63D2D6B0" w14:textId="0454CB4C" w:rsidR="004F6D96" w:rsidRPr="00532E14" w:rsidRDefault="004F6D96" w:rsidP="008D23F6">
            <w:pPr>
              <w:pStyle w:val="acctfourfigures"/>
              <w:tabs>
                <w:tab w:val="clear" w:pos="765"/>
                <w:tab w:val="decimal" w:pos="1070"/>
              </w:tabs>
              <w:spacing w:line="240" w:lineRule="auto"/>
              <w:ind w:left="-43" w:right="-105"/>
              <w:rPr>
                <w:sz w:val="20"/>
              </w:rPr>
            </w:pPr>
            <w:r w:rsidRPr="00532E14">
              <w:rPr>
                <w:sz w:val="20"/>
              </w:rPr>
              <w:t>2,671</w:t>
            </w:r>
          </w:p>
        </w:tc>
        <w:tc>
          <w:tcPr>
            <w:tcW w:w="279" w:type="dxa"/>
            <w:shd w:val="clear" w:color="auto" w:fill="auto"/>
            <w:vAlign w:val="bottom"/>
          </w:tcPr>
          <w:p w14:paraId="2A82FBF9" w14:textId="77777777" w:rsidR="004F6D96" w:rsidRPr="00532E14" w:rsidRDefault="004F6D96" w:rsidP="00532E14">
            <w:pPr>
              <w:pStyle w:val="acctfourfigures"/>
              <w:tabs>
                <w:tab w:val="clear" w:pos="765"/>
                <w:tab w:val="decimal" w:pos="620"/>
              </w:tabs>
              <w:spacing w:line="240" w:lineRule="auto"/>
              <w:rPr>
                <w:sz w:val="20"/>
              </w:rPr>
            </w:pPr>
          </w:p>
        </w:tc>
        <w:tc>
          <w:tcPr>
            <w:tcW w:w="270" w:type="dxa"/>
            <w:vAlign w:val="bottom"/>
          </w:tcPr>
          <w:p w14:paraId="7E0957B8" w14:textId="77777777" w:rsidR="004F6D96" w:rsidRPr="00532E14" w:rsidRDefault="004F6D96" w:rsidP="00532E14">
            <w:pPr>
              <w:pStyle w:val="acctfourfigures"/>
              <w:tabs>
                <w:tab w:val="clear" w:pos="765"/>
                <w:tab w:val="decimal" w:pos="620"/>
              </w:tabs>
              <w:spacing w:line="240" w:lineRule="auto"/>
              <w:rPr>
                <w:sz w:val="20"/>
              </w:rPr>
            </w:pPr>
          </w:p>
        </w:tc>
        <w:tc>
          <w:tcPr>
            <w:tcW w:w="809" w:type="dxa"/>
            <w:vAlign w:val="bottom"/>
          </w:tcPr>
          <w:p w14:paraId="47772CFF" w14:textId="525CFAF5" w:rsidR="004F6D96" w:rsidRPr="008D23F6" w:rsidRDefault="004F6D96" w:rsidP="008D23F6">
            <w:pPr>
              <w:pStyle w:val="acctfourfigures"/>
              <w:tabs>
                <w:tab w:val="clear" w:pos="765"/>
                <w:tab w:val="decimal" w:pos="435"/>
              </w:tabs>
              <w:spacing w:line="240" w:lineRule="auto"/>
              <w:ind w:left="-43" w:right="-86"/>
              <w:rPr>
                <w:sz w:val="20"/>
                <w:lang w:val="en-US" w:eastAsia="zh-CN" w:bidi="th-TH"/>
              </w:rPr>
            </w:pPr>
            <w:r w:rsidRPr="008D23F6">
              <w:rPr>
                <w:sz w:val="20"/>
                <w:lang w:val="en-US" w:eastAsia="zh-CN" w:bidi="th-TH"/>
              </w:rPr>
              <w:t>-</w:t>
            </w:r>
          </w:p>
        </w:tc>
        <w:tc>
          <w:tcPr>
            <w:tcW w:w="270" w:type="dxa"/>
            <w:vAlign w:val="bottom"/>
          </w:tcPr>
          <w:p w14:paraId="420615EB" w14:textId="77777777" w:rsidR="004F6D96" w:rsidRPr="00532E14" w:rsidRDefault="004F6D96" w:rsidP="00532E14">
            <w:pPr>
              <w:pStyle w:val="acctfourfigures"/>
              <w:tabs>
                <w:tab w:val="clear" w:pos="765"/>
                <w:tab w:val="decimal" w:pos="620"/>
              </w:tabs>
              <w:spacing w:line="240" w:lineRule="auto"/>
              <w:rPr>
                <w:sz w:val="20"/>
              </w:rPr>
            </w:pPr>
          </w:p>
        </w:tc>
        <w:tc>
          <w:tcPr>
            <w:tcW w:w="1078" w:type="dxa"/>
            <w:vAlign w:val="bottom"/>
          </w:tcPr>
          <w:p w14:paraId="7E83A5B2" w14:textId="54146C48" w:rsidR="004F6D96" w:rsidRPr="00532E14" w:rsidRDefault="004F6D96" w:rsidP="008D23F6">
            <w:pPr>
              <w:pStyle w:val="acctfourfigures"/>
              <w:tabs>
                <w:tab w:val="clear" w:pos="765"/>
                <w:tab w:val="decimal" w:pos="795"/>
              </w:tabs>
              <w:spacing w:line="240" w:lineRule="auto"/>
              <w:ind w:left="-43" w:right="-105"/>
              <w:rPr>
                <w:sz w:val="20"/>
              </w:rPr>
            </w:pPr>
            <w:r w:rsidRPr="00532E14">
              <w:rPr>
                <w:sz w:val="20"/>
              </w:rPr>
              <w:t>2,671</w:t>
            </w:r>
          </w:p>
        </w:tc>
        <w:tc>
          <w:tcPr>
            <w:tcW w:w="236" w:type="dxa"/>
            <w:vAlign w:val="bottom"/>
          </w:tcPr>
          <w:p w14:paraId="1B7888E4" w14:textId="77777777" w:rsidR="004F6D96" w:rsidRPr="00532E14" w:rsidRDefault="004F6D96" w:rsidP="00532E14">
            <w:pPr>
              <w:pStyle w:val="acctfourfigures"/>
              <w:tabs>
                <w:tab w:val="clear" w:pos="765"/>
                <w:tab w:val="decimal" w:pos="620"/>
              </w:tabs>
              <w:spacing w:line="240" w:lineRule="auto"/>
              <w:rPr>
                <w:sz w:val="20"/>
              </w:rPr>
            </w:pPr>
          </w:p>
        </w:tc>
        <w:tc>
          <w:tcPr>
            <w:tcW w:w="1118" w:type="dxa"/>
            <w:vAlign w:val="bottom"/>
          </w:tcPr>
          <w:p w14:paraId="7A28439A" w14:textId="2E8AF9D9" w:rsidR="004F6D96" w:rsidRPr="00532E14" w:rsidRDefault="004F6D96" w:rsidP="008D23F6">
            <w:pPr>
              <w:pStyle w:val="acctfourfigures"/>
              <w:tabs>
                <w:tab w:val="clear" w:pos="765"/>
                <w:tab w:val="decimal" w:pos="677"/>
              </w:tabs>
              <w:spacing w:line="240" w:lineRule="auto"/>
              <w:ind w:left="-43" w:right="-105"/>
              <w:rPr>
                <w:sz w:val="20"/>
              </w:rPr>
            </w:pPr>
            <w:r w:rsidRPr="00532E14">
              <w:rPr>
                <w:sz w:val="20"/>
              </w:rPr>
              <w:t>-</w:t>
            </w:r>
          </w:p>
        </w:tc>
        <w:tc>
          <w:tcPr>
            <w:tcW w:w="270" w:type="dxa"/>
            <w:vAlign w:val="bottom"/>
          </w:tcPr>
          <w:p w14:paraId="75B674A9" w14:textId="77777777" w:rsidR="004F6D96" w:rsidRPr="00532E14" w:rsidRDefault="004F6D96" w:rsidP="00532E14">
            <w:pPr>
              <w:pStyle w:val="acctfourfigures"/>
              <w:tabs>
                <w:tab w:val="clear" w:pos="765"/>
                <w:tab w:val="decimal" w:pos="620"/>
              </w:tabs>
              <w:spacing w:line="240" w:lineRule="auto"/>
              <w:rPr>
                <w:sz w:val="20"/>
              </w:rPr>
            </w:pPr>
          </w:p>
        </w:tc>
        <w:tc>
          <w:tcPr>
            <w:tcW w:w="1169" w:type="dxa"/>
            <w:shd w:val="clear" w:color="auto" w:fill="auto"/>
            <w:vAlign w:val="bottom"/>
          </w:tcPr>
          <w:p w14:paraId="73A67233" w14:textId="249FBEB1" w:rsidR="004F6D96" w:rsidRPr="00532E14" w:rsidRDefault="004F6D96" w:rsidP="008D23F6">
            <w:pPr>
              <w:pStyle w:val="acctfourfigures"/>
              <w:tabs>
                <w:tab w:val="clear" w:pos="765"/>
                <w:tab w:val="decimal" w:pos="876"/>
              </w:tabs>
              <w:spacing w:line="240" w:lineRule="auto"/>
              <w:ind w:left="-43" w:right="-86"/>
              <w:rPr>
                <w:sz w:val="20"/>
              </w:rPr>
            </w:pPr>
            <w:r w:rsidRPr="00532E14">
              <w:rPr>
                <w:sz w:val="20"/>
              </w:rPr>
              <w:t>2,671</w:t>
            </w:r>
          </w:p>
        </w:tc>
      </w:tr>
      <w:tr w:rsidR="00070BAC" w:rsidRPr="00532E14" w14:paraId="6B96D6EB" w14:textId="77777777" w:rsidTr="00532E14">
        <w:trPr>
          <w:gridAfter w:val="1"/>
          <w:wAfter w:w="11" w:type="dxa"/>
          <w:trHeight w:val="20"/>
        </w:trPr>
        <w:tc>
          <w:tcPr>
            <w:tcW w:w="2337" w:type="dxa"/>
            <w:shd w:val="clear" w:color="auto" w:fill="auto"/>
          </w:tcPr>
          <w:p w14:paraId="3E3080D2" w14:textId="2B2F2B81" w:rsidR="00070BAC" w:rsidRPr="00532E14" w:rsidRDefault="00070BAC" w:rsidP="00070BAC">
            <w:pPr>
              <w:spacing w:line="240" w:lineRule="auto"/>
              <w:ind w:left="160" w:right="-90" w:hanging="180"/>
              <w:rPr>
                <w:sz w:val="20"/>
              </w:rPr>
            </w:pPr>
            <w:r w:rsidRPr="00532E14">
              <w:rPr>
                <w:sz w:val="20"/>
                <w:lang w:val="en-US" w:bidi="th-TH"/>
              </w:rPr>
              <w:t>Lo</w:t>
            </w:r>
            <w:r w:rsidRPr="00532E14">
              <w:rPr>
                <w:sz w:val="20"/>
              </w:rPr>
              <w:t>ng-term loans from financial institutions</w:t>
            </w:r>
          </w:p>
        </w:tc>
        <w:tc>
          <w:tcPr>
            <w:tcW w:w="1348" w:type="dxa"/>
            <w:shd w:val="clear" w:color="auto" w:fill="auto"/>
            <w:vAlign w:val="bottom"/>
          </w:tcPr>
          <w:p w14:paraId="65CAD4C0" w14:textId="0CB0AA0A" w:rsidR="00070BAC" w:rsidRPr="00532E14" w:rsidRDefault="00070BAC" w:rsidP="008D23F6">
            <w:pPr>
              <w:pStyle w:val="acctfourfigures"/>
              <w:tabs>
                <w:tab w:val="clear" w:pos="765"/>
                <w:tab w:val="decimal" w:pos="700"/>
              </w:tabs>
              <w:spacing w:line="240" w:lineRule="auto"/>
              <w:ind w:right="-86"/>
              <w:rPr>
                <w:sz w:val="20"/>
              </w:rPr>
            </w:pPr>
            <w:r w:rsidRPr="00532E14">
              <w:rPr>
                <w:sz w:val="20"/>
              </w:rPr>
              <w:t>-</w:t>
            </w:r>
          </w:p>
        </w:tc>
        <w:tc>
          <w:tcPr>
            <w:tcW w:w="2249" w:type="dxa"/>
            <w:shd w:val="clear" w:color="auto" w:fill="auto"/>
            <w:vAlign w:val="bottom"/>
          </w:tcPr>
          <w:p w14:paraId="3150A923" w14:textId="70780BA9" w:rsidR="00070BAC" w:rsidRPr="00532E14" w:rsidRDefault="00070BAC" w:rsidP="008D23F6">
            <w:pPr>
              <w:pStyle w:val="acctfourfigures"/>
              <w:tabs>
                <w:tab w:val="clear" w:pos="765"/>
                <w:tab w:val="decimal" w:pos="1965"/>
              </w:tabs>
              <w:spacing w:line="240" w:lineRule="auto"/>
              <w:ind w:left="-43" w:right="-105"/>
              <w:rPr>
                <w:sz w:val="20"/>
              </w:rPr>
            </w:pPr>
            <w:r w:rsidRPr="00532E14">
              <w:rPr>
                <w:sz w:val="20"/>
              </w:rPr>
              <w:t>37,805</w:t>
            </w:r>
          </w:p>
        </w:tc>
        <w:tc>
          <w:tcPr>
            <w:tcW w:w="2338" w:type="dxa"/>
            <w:vAlign w:val="bottom"/>
          </w:tcPr>
          <w:p w14:paraId="7E755FF4" w14:textId="48643DEB" w:rsidR="00070BAC" w:rsidRPr="00532E14" w:rsidRDefault="00070BAC" w:rsidP="008D23F6">
            <w:pPr>
              <w:pStyle w:val="acctfourfigures"/>
              <w:tabs>
                <w:tab w:val="clear" w:pos="765"/>
                <w:tab w:val="decimal" w:pos="1965"/>
              </w:tabs>
              <w:spacing w:line="240" w:lineRule="auto"/>
              <w:ind w:left="-43" w:right="-105"/>
              <w:rPr>
                <w:sz w:val="20"/>
              </w:rPr>
            </w:pPr>
            <w:r w:rsidRPr="00532E14">
              <w:rPr>
                <w:sz w:val="20"/>
              </w:rPr>
              <w:t>34,257,386</w:t>
            </w:r>
          </w:p>
        </w:tc>
        <w:tc>
          <w:tcPr>
            <w:tcW w:w="1349" w:type="dxa"/>
            <w:vAlign w:val="bottom"/>
          </w:tcPr>
          <w:p w14:paraId="77EF1557" w14:textId="48A82D06" w:rsidR="00070BAC" w:rsidRPr="00532E14" w:rsidRDefault="00070BAC" w:rsidP="008D23F6">
            <w:pPr>
              <w:pStyle w:val="acctfourfigures"/>
              <w:tabs>
                <w:tab w:val="clear" w:pos="765"/>
                <w:tab w:val="decimal" w:pos="1070"/>
              </w:tabs>
              <w:spacing w:line="240" w:lineRule="auto"/>
              <w:ind w:left="-43" w:right="-105"/>
              <w:rPr>
                <w:sz w:val="20"/>
              </w:rPr>
            </w:pPr>
            <w:r w:rsidRPr="00532E14">
              <w:rPr>
                <w:sz w:val="20"/>
              </w:rPr>
              <w:t>34,295,191</w:t>
            </w:r>
          </w:p>
        </w:tc>
        <w:tc>
          <w:tcPr>
            <w:tcW w:w="279" w:type="dxa"/>
            <w:shd w:val="clear" w:color="auto" w:fill="auto"/>
            <w:vAlign w:val="bottom"/>
          </w:tcPr>
          <w:p w14:paraId="2A1294A1" w14:textId="77777777" w:rsidR="00070BAC" w:rsidRPr="00532E14" w:rsidRDefault="00070BAC" w:rsidP="00532E14">
            <w:pPr>
              <w:pStyle w:val="acctfourfigures"/>
              <w:tabs>
                <w:tab w:val="clear" w:pos="765"/>
                <w:tab w:val="decimal" w:pos="620"/>
              </w:tabs>
              <w:spacing w:line="240" w:lineRule="auto"/>
              <w:ind w:left="-43"/>
              <w:rPr>
                <w:sz w:val="20"/>
              </w:rPr>
            </w:pPr>
          </w:p>
        </w:tc>
        <w:tc>
          <w:tcPr>
            <w:tcW w:w="270" w:type="dxa"/>
            <w:vAlign w:val="bottom"/>
          </w:tcPr>
          <w:p w14:paraId="25DCBF3A" w14:textId="77777777" w:rsidR="00070BAC" w:rsidRPr="00532E14" w:rsidRDefault="00070BAC" w:rsidP="00532E14">
            <w:pPr>
              <w:pStyle w:val="acctfourfigures"/>
              <w:tabs>
                <w:tab w:val="clear" w:pos="765"/>
                <w:tab w:val="decimal" w:pos="620"/>
              </w:tabs>
              <w:spacing w:line="240" w:lineRule="auto"/>
              <w:ind w:left="-43"/>
              <w:rPr>
                <w:sz w:val="20"/>
              </w:rPr>
            </w:pPr>
          </w:p>
        </w:tc>
        <w:tc>
          <w:tcPr>
            <w:tcW w:w="809" w:type="dxa"/>
            <w:vAlign w:val="bottom"/>
          </w:tcPr>
          <w:p w14:paraId="20A0ECA3" w14:textId="6BDEC294" w:rsidR="00070BAC" w:rsidRPr="008D23F6" w:rsidRDefault="00070BAC" w:rsidP="008D23F6">
            <w:pPr>
              <w:pStyle w:val="acctfourfigures"/>
              <w:tabs>
                <w:tab w:val="clear" w:pos="765"/>
                <w:tab w:val="decimal" w:pos="435"/>
              </w:tabs>
              <w:spacing w:line="240" w:lineRule="auto"/>
              <w:ind w:left="-43" w:right="-86"/>
              <w:rPr>
                <w:sz w:val="20"/>
                <w:lang w:val="en-US" w:eastAsia="zh-CN" w:bidi="th-TH"/>
              </w:rPr>
            </w:pPr>
            <w:r w:rsidRPr="008D23F6">
              <w:rPr>
                <w:sz w:val="20"/>
                <w:lang w:val="en-US" w:eastAsia="zh-CN" w:bidi="th-TH"/>
              </w:rPr>
              <w:t>-</w:t>
            </w:r>
          </w:p>
        </w:tc>
        <w:tc>
          <w:tcPr>
            <w:tcW w:w="270" w:type="dxa"/>
            <w:vAlign w:val="bottom"/>
          </w:tcPr>
          <w:p w14:paraId="58A2F784" w14:textId="77777777" w:rsidR="00070BAC" w:rsidRPr="00532E14" w:rsidRDefault="00070BAC" w:rsidP="00532E14">
            <w:pPr>
              <w:pStyle w:val="acctfourfigures"/>
              <w:tabs>
                <w:tab w:val="clear" w:pos="765"/>
                <w:tab w:val="decimal" w:pos="620"/>
              </w:tabs>
              <w:spacing w:line="240" w:lineRule="auto"/>
              <w:ind w:left="-43"/>
              <w:rPr>
                <w:sz w:val="20"/>
              </w:rPr>
            </w:pPr>
          </w:p>
        </w:tc>
        <w:tc>
          <w:tcPr>
            <w:tcW w:w="1078" w:type="dxa"/>
            <w:vAlign w:val="bottom"/>
          </w:tcPr>
          <w:p w14:paraId="7EFE55AC" w14:textId="5BDB98FB" w:rsidR="00070BAC" w:rsidRPr="00532E14" w:rsidRDefault="00070BAC" w:rsidP="008D23F6">
            <w:pPr>
              <w:pStyle w:val="acctfourfigures"/>
              <w:tabs>
                <w:tab w:val="clear" w:pos="765"/>
                <w:tab w:val="decimal" w:pos="525"/>
              </w:tabs>
              <w:spacing w:line="240" w:lineRule="auto"/>
              <w:ind w:left="-43" w:right="-105"/>
              <w:rPr>
                <w:sz w:val="20"/>
              </w:rPr>
            </w:pPr>
            <w:r w:rsidRPr="00532E14">
              <w:rPr>
                <w:sz w:val="20"/>
              </w:rPr>
              <w:t>-</w:t>
            </w:r>
          </w:p>
        </w:tc>
        <w:tc>
          <w:tcPr>
            <w:tcW w:w="236" w:type="dxa"/>
            <w:vAlign w:val="bottom"/>
          </w:tcPr>
          <w:p w14:paraId="7E2995B3" w14:textId="77777777" w:rsidR="00070BAC" w:rsidRPr="00532E14" w:rsidRDefault="00070BAC" w:rsidP="00532E14">
            <w:pPr>
              <w:pStyle w:val="acctfourfigures"/>
              <w:tabs>
                <w:tab w:val="clear" w:pos="765"/>
                <w:tab w:val="decimal" w:pos="620"/>
              </w:tabs>
              <w:spacing w:line="240" w:lineRule="auto"/>
              <w:ind w:left="-43"/>
              <w:rPr>
                <w:sz w:val="20"/>
              </w:rPr>
            </w:pPr>
          </w:p>
        </w:tc>
        <w:tc>
          <w:tcPr>
            <w:tcW w:w="1118" w:type="dxa"/>
            <w:vAlign w:val="bottom"/>
          </w:tcPr>
          <w:p w14:paraId="1C60FBBA" w14:textId="1288C0B5" w:rsidR="00070BAC" w:rsidRPr="00532E14" w:rsidRDefault="00070BAC" w:rsidP="008D23F6">
            <w:pPr>
              <w:pStyle w:val="acctfourfigures"/>
              <w:tabs>
                <w:tab w:val="clear" w:pos="765"/>
                <w:tab w:val="decimal" w:pos="945"/>
              </w:tabs>
              <w:spacing w:line="240" w:lineRule="auto"/>
              <w:ind w:left="-43" w:right="-105"/>
              <w:rPr>
                <w:sz w:val="20"/>
              </w:rPr>
            </w:pPr>
            <w:r w:rsidRPr="00532E14">
              <w:rPr>
                <w:sz w:val="20"/>
              </w:rPr>
              <w:t>34,741,480</w:t>
            </w:r>
          </w:p>
        </w:tc>
        <w:tc>
          <w:tcPr>
            <w:tcW w:w="270" w:type="dxa"/>
            <w:vAlign w:val="bottom"/>
          </w:tcPr>
          <w:p w14:paraId="4FA5C03F" w14:textId="77777777" w:rsidR="00070BAC" w:rsidRPr="00532E14" w:rsidRDefault="00070BAC" w:rsidP="00532E14">
            <w:pPr>
              <w:pStyle w:val="acctfourfigures"/>
              <w:tabs>
                <w:tab w:val="clear" w:pos="765"/>
                <w:tab w:val="decimal" w:pos="620"/>
              </w:tabs>
              <w:spacing w:line="240" w:lineRule="auto"/>
              <w:ind w:left="-43"/>
              <w:rPr>
                <w:sz w:val="20"/>
              </w:rPr>
            </w:pPr>
          </w:p>
        </w:tc>
        <w:tc>
          <w:tcPr>
            <w:tcW w:w="1169" w:type="dxa"/>
            <w:shd w:val="clear" w:color="auto" w:fill="auto"/>
            <w:vAlign w:val="bottom"/>
          </w:tcPr>
          <w:p w14:paraId="24CD1B23" w14:textId="2355AC55" w:rsidR="00070BAC" w:rsidRPr="00532E14" w:rsidRDefault="00070BAC" w:rsidP="008D23F6">
            <w:pPr>
              <w:pStyle w:val="acctfourfigures"/>
              <w:tabs>
                <w:tab w:val="clear" w:pos="765"/>
                <w:tab w:val="decimal" w:pos="876"/>
              </w:tabs>
              <w:spacing w:line="240" w:lineRule="auto"/>
              <w:ind w:left="-43" w:right="-86"/>
              <w:rPr>
                <w:sz w:val="20"/>
              </w:rPr>
            </w:pPr>
            <w:r w:rsidRPr="00532E14">
              <w:rPr>
                <w:sz w:val="20"/>
              </w:rPr>
              <w:t>34,741,480</w:t>
            </w:r>
          </w:p>
        </w:tc>
      </w:tr>
      <w:tr w:rsidR="00070BAC" w:rsidRPr="00532E14" w14:paraId="3B782E2E" w14:textId="77777777" w:rsidTr="00532E14">
        <w:trPr>
          <w:gridAfter w:val="1"/>
          <w:wAfter w:w="11" w:type="dxa"/>
          <w:trHeight w:val="20"/>
        </w:trPr>
        <w:tc>
          <w:tcPr>
            <w:tcW w:w="2337" w:type="dxa"/>
            <w:shd w:val="clear" w:color="auto" w:fill="auto"/>
          </w:tcPr>
          <w:p w14:paraId="14BFE0F9" w14:textId="0CCD600F" w:rsidR="00070BAC" w:rsidRPr="00532E14" w:rsidRDefault="00070BAC" w:rsidP="00070BAC">
            <w:pPr>
              <w:spacing w:line="240" w:lineRule="auto"/>
              <w:ind w:left="160" w:right="-90" w:hanging="180"/>
              <w:rPr>
                <w:sz w:val="20"/>
              </w:rPr>
            </w:pPr>
            <w:r w:rsidRPr="00532E14">
              <w:rPr>
                <w:sz w:val="20"/>
              </w:rPr>
              <w:t>Long-term loans from related parties</w:t>
            </w:r>
          </w:p>
        </w:tc>
        <w:tc>
          <w:tcPr>
            <w:tcW w:w="1348" w:type="dxa"/>
            <w:shd w:val="clear" w:color="auto" w:fill="auto"/>
            <w:vAlign w:val="bottom"/>
          </w:tcPr>
          <w:p w14:paraId="20265DA4" w14:textId="3EF47C46" w:rsidR="00070BAC" w:rsidRPr="00532E14" w:rsidRDefault="00070BAC" w:rsidP="008D23F6">
            <w:pPr>
              <w:pStyle w:val="acctfourfigures"/>
              <w:tabs>
                <w:tab w:val="clear" w:pos="765"/>
                <w:tab w:val="decimal" w:pos="700"/>
              </w:tabs>
              <w:spacing w:line="240" w:lineRule="auto"/>
              <w:ind w:right="-86"/>
              <w:rPr>
                <w:sz w:val="20"/>
              </w:rPr>
            </w:pPr>
            <w:r w:rsidRPr="00532E14">
              <w:rPr>
                <w:sz w:val="20"/>
              </w:rPr>
              <w:t>-</w:t>
            </w:r>
          </w:p>
        </w:tc>
        <w:tc>
          <w:tcPr>
            <w:tcW w:w="2249" w:type="dxa"/>
            <w:shd w:val="clear" w:color="auto" w:fill="auto"/>
            <w:vAlign w:val="bottom"/>
          </w:tcPr>
          <w:p w14:paraId="7AE3245B" w14:textId="445063B8" w:rsidR="00070BAC" w:rsidRPr="00532E14" w:rsidRDefault="00070BAC" w:rsidP="008D23F6">
            <w:pPr>
              <w:pStyle w:val="acctfourfigures"/>
              <w:tabs>
                <w:tab w:val="clear" w:pos="765"/>
                <w:tab w:val="decimal" w:pos="1695"/>
              </w:tabs>
              <w:spacing w:line="240" w:lineRule="auto"/>
              <w:ind w:left="-43" w:right="-105"/>
              <w:rPr>
                <w:sz w:val="20"/>
              </w:rPr>
            </w:pPr>
            <w:r w:rsidRPr="00532E14">
              <w:rPr>
                <w:sz w:val="20"/>
              </w:rPr>
              <w:t>-</w:t>
            </w:r>
          </w:p>
        </w:tc>
        <w:tc>
          <w:tcPr>
            <w:tcW w:w="2338" w:type="dxa"/>
            <w:vAlign w:val="bottom"/>
          </w:tcPr>
          <w:p w14:paraId="76F6B7B5" w14:textId="5B0E5EF6" w:rsidR="00070BAC" w:rsidRPr="00532E14" w:rsidRDefault="00070BAC" w:rsidP="008D23F6">
            <w:pPr>
              <w:pStyle w:val="acctfourfigures"/>
              <w:tabs>
                <w:tab w:val="clear" w:pos="765"/>
                <w:tab w:val="decimal" w:pos="1965"/>
              </w:tabs>
              <w:spacing w:line="240" w:lineRule="auto"/>
              <w:ind w:left="-43" w:right="-105"/>
              <w:rPr>
                <w:sz w:val="20"/>
              </w:rPr>
            </w:pPr>
            <w:r w:rsidRPr="00532E14">
              <w:rPr>
                <w:sz w:val="20"/>
              </w:rPr>
              <w:t>3,851,029</w:t>
            </w:r>
          </w:p>
        </w:tc>
        <w:tc>
          <w:tcPr>
            <w:tcW w:w="1349" w:type="dxa"/>
            <w:vAlign w:val="bottom"/>
          </w:tcPr>
          <w:p w14:paraId="71F2964F" w14:textId="515DEA65" w:rsidR="00070BAC" w:rsidRPr="00532E14" w:rsidRDefault="00070BAC" w:rsidP="008D23F6">
            <w:pPr>
              <w:pStyle w:val="acctfourfigures"/>
              <w:tabs>
                <w:tab w:val="clear" w:pos="765"/>
                <w:tab w:val="decimal" w:pos="1070"/>
              </w:tabs>
              <w:spacing w:line="240" w:lineRule="auto"/>
              <w:ind w:left="-43" w:right="-105"/>
              <w:rPr>
                <w:sz w:val="20"/>
              </w:rPr>
            </w:pPr>
            <w:r w:rsidRPr="00532E14">
              <w:rPr>
                <w:sz w:val="20"/>
              </w:rPr>
              <w:t>3,851,029</w:t>
            </w:r>
          </w:p>
        </w:tc>
        <w:tc>
          <w:tcPr>
            <w:tcW w:w="279" w:type="dxa"/>
            <w:shd w:val="clear" w:color="auto" w:fill="auto"/>
            <w:vAlign w:val="bottom"/>
          </w:tcPr>
          <w:p w14:paraId="027D42C6" w14:textId="77777777" w:rsidR="00070BAC" w:rsidRPr="00532E14" w:rsidRDefault="00070BAC" w:rsidP="00532E14">
            <w:pPr>
              <w:pStyle w:val="acctfourfigures"/>
              <w:tabs>
                <w:tab w:val="clear" w:pos="765"/>
                <w:tab w:val="decimal" w:pos="620"/>
              </w:tabs>
              <w:spacing w:line="240" w:lineRule="auto"/>
              <w:ind w:left="-43"/>
              <w:rPr>
                <w:sz w:val="20"/>
              </w:rPr>
            </w:pPr>
          </w:p>
        </w:tc>
        <w:tc>
          <w:tcPr>
            <w:tcW w:w="270" w:type="dxa"/>
            <w:vAlign w:val="bottom"/>
          </w:tcPr>
          <w:p w14:paraId="1A7752F7" w14:textId="77777777" w:rsidR="00070BAC" w:rsidRPr="00532E14" w:rsidRDefault="00070BAC" w:rsidP="00532E14">
            <w:pPr>
              <w:pStyle w:val="acctfourfigures"/>
              <w:tabs>
                <w:tab w:val="clear" w:pos="765"/>
                <w:tab w:val="decimal" w:pos="620"/>
              </w:tabs>
              <w:spacing w:line="240" w:lineRule="auto"/>
              <w:ind w:left="-43"/>
              <w:rPr>
                <w:sz w:val="20"/>
              </w:rPr>
            </w:pPr>
          </w:p>
        </w:tc>
        <w:tc>
          <w:tcPr>
            <w:tcW w:w="809" w:type="dxa"/>
            <w:vAlign w:val="bottom"/>
          </w:tcPr>
          <w:p w14:paraId="6EB68793" w14:textId="2964DA8B" w:rsidR="00070BAC" w:rsidRPr="008D23F6" w:rsidRDefault="00070BAC" w:rsidP="008D23F6">
            <w:pPr>
              <w:pStyle w:val="acctfourfigures"/>
              <w:tabs>
                <w:tab w:val="clear" w:pos="765"/>
                <w:tab w:val="decimal" w:pos="435"/>
              </w:tabs>
              <w:spacing w:line="240" w:lineRule="auto"/>
              <w:ind w:left="-43" w:right="-86"/>
              <w:rPr>
                <w:sz w:val="20"/>
                <w:lang w:val="en-US" w:eastAsia="zh-CN" w:bidi="th-TH"/>
              </w:rPr>
            </w:pPr>
            <w:r w:rsidRPr="008D23F6">
              <w:rPr>
                <w:sz w:val="20"/>
                <w:lang w:val="en-US" w:eastAsia="zh-CN" w:bidi="th-TH"/>
              </w:rPr>
              <w:t>-</w:t>
            </w:r>
          </w:p>
        </w:tc>
        <w:tc>
          <w:tcPr>
            <w:tcW w:w="270" w:type="dxa"/>
            <w:vAlign w:val="bottom"/>
          </w:tcPr>
          <w:p w14:paraId="6B7C0BEF" w14:textId="77777777" w:rsidR="00070BAC" w:rsidRPr="00532E14" w:rsidRDefault="00070BAC" w:rsidP="00532E14">
            <w:pPr>
              <w:pStyle w:val="acctfourfigures"/>
              <w:tabs>
                <w:tab w:val="clear" w:pos="765"/>
                <w:tab w:val="decimal" w:pos="620"/>
              </w:tabs>
              <w:spacing w:line="240" w:lineRule="auto"/>
              <w:ind w:left="-43"/>
              <w:rPr>
                <w:sz w:val="20"/>
              </w:rPr>
            </w:pPr>
          </w:p>
        </w:tc>
        <w:tc>
          <w:tcPr>
            <w:tcW w:w="1078" w:type="dxa"/>
            <w:vAlign w:val="bottom"/>
          </w:tcPr>
          <w:p w14:paraId="10E2C1A5" w14:textId="1D20CD02" w:rsidR="00070BAC" w:rsidRPr="00532E14" w:rsidRDefault="00070BAC" w:rsidP="008D23F6">
            <w:pPr>
              <w:pStyle w:val="acctfourfigures"/>
              <w:tabs>
                <w:tab w:val="clear" w:pos="765"/>
                <w:tab w:val="decimal" w:pos="525"/>
              </w:tabs>
              <w:spacing w:line="240" w:lineRule="auto"/>
              <w:ind w:left="-43" w:right="-105"/>
              <w:rPr>
                <w:sz w:val="20"/>
              </w:rPr>
            </w:pPr>
            <w:r w:rsidRPr="00532E14">
              <w:rPr>
                <w:sz w:val="20"/>
              </w:rPr>
              <w:t>-</w:t>
            </w:r>
          </w:p>
        </w:tc>
        <w:tc>
          <w:tcPr>
            <w:tcW w:w="236" w:type="dxa"/>
            <w:vAlign w:val="bottom"/>
          </w:tcPr>
          <w:p w14:paraId="662B871E" w14:textId="77777777" w:rsidR="00070BAC" w:rsidRPr="00532E14" w:rsidRDefault="00070BAC" w:rsidP="00532E14">
            <w:pPr>
              <w:pStyle w:val="acctfourfigures"/>
              <w:tabs>
                <w:tab w:val="clear" w:pos="765"/>
                <w:tab w:val="decimal" w:pos="620"/>
              </w:tabs>
              <w:spacing w:line="240" w:lineRule="auto"/>
              <w:ind w:left="-43"/>
              <w:rPr>
                <w:sz w:val="20"/>
              </w:rPr>
            </w:pPr>
          </w:p>
        </w:tc>
        <w:tc>
          <w:tcPr>
            <w:tcW w:w="1118" w:type="dxa"/>
            <w:vAlign w:val="bottom"/>
          </w:tcPr>
          <w:p w14:paraId="2EEB823C" w14:textId="0E657649" w:rsidR="00070BAC" w:rsidRPr="00532E14" w:rsidRDefault="00070BAC" w:rsidP="008D23F6">
            <w:pPr>
              <w:pStyle w:val="acctfourfigures"/>
              <w:tabs>
                <w:tab w:val="clear" w:pos="765"/>
                <w:tab w:val="decimal" w:pos="945"/>
              </w:tabs>
              <w:spacing w:line="240" w:lineRule="auto"/>
              <w:ind w:left="-43" w:right="-105"/>
              <w:rPr>
                <w:sz w:val="20"/>
              </w:rPr>
            </w:pPr>
            <w:r w:rsidRPr="00532E14">
              <w:rPr>
                <w:sz w:val="20"/>
              </w:rPr>
              <w:t>3,809,790</w:t>
            </w:r>
          </w:p>
        </w:tc>
        <w:tc>
          <w:tcPr>
            <w:tcW w:w="270" w:type="dxa"/>
            <w:vAlign w:val="bottom"/>
          </w:tcPr>
          <w:p w14:paraId="1BF006B3" w14:textId="77777777" w:rsidR="00070BAC" w:rsidRPr="00532E14" w:rsidRDefault="00070BAC" w:rsidP="00532E14">
            <w:pPr>
              <w:pStyle w:val="acctfourfigures"/>
              <w:tabs>
                <w:tab w:val="clear" w:pos="765"/>
                <w:tab w:val="decimal" w:pos="620"/>
              </w:tabs>
              <w:spacing w:line="240" w:lineRule="auto"/>
              <w:ind w:left="-43"/>
              <w:rPr>
                <w:sz w:val="20"/>
              </w:rPr>
            </w:pPr>
          </w:p>
        </w:tc>
        <w:tc>
          <w:tcPr>
            <w:tcW w:w="1169" w:type="dxa"/>
            <w:shd w:val="clear" w:color="auto" w:fill="auto"/>
            <w:vAlign w:val="bottom"/>
          </w:tcPr>
          <w:p w14:paraId="75CC58D1" w14:textId="6577769B" w:rsidR="00070BAC" w:rsidRPr="00532E14" w:rsidRDefault="00070BAC" w:rsidP="008D23F6">
            <w:pPr>
              <w:pStyle w:val="acctfourfigures"/>
              <w:tabs>
                <w:tab w:val="clear" w:pos="765"/>
                <w:tab w:val="decimal" w:pos="876"/>
              </w:tabs>
              <w:spacing w:line="240" w:lineRule="auto"/>
              <w:ind w:left="-43" w:right="-86"/>
              <w:rPr>
                <w:sz w:val="20"/>
              </w:rPr>
            </w:pPr>
            <w:r w:rsidRPr="00532E14">
              <w:rPr>
                <w:sz w:val="20"/>
              </w:rPr>
              <w:t>3,809,790</w:t>
            </w:r>
          </w:p>
        </w:tc>
      </w:tr>
      <w:tr w:rsidR="00070BAC" w:rsidRPr="00532E14" w14:paraId="3F68BB21" w14:textId="77777777" w:rsidTr="00532E14">
        <w:trPr>
          <w:gridAfter w:val="1"/>
          <w:wAfter w:w="11" w:type="dxa"/>
          <w:trHeight w:val="20"/>
        </w:trPr>
        <w:tc>
          <w:tcPr>
            <w:tcW w:w="2337" w:type="dxa"/>
            <w:shd w:val="clear" w:color="auto" w:fill="auto"/>
          </w:tcPr>
          <w:p w14:paraId="0F03AE15" w14:textId="639BEEEA" w:rsidR="00070BAC" w:rsidRPr="00532E14" w:rsidRDefault="00345AD3" w:rsidP="00070BAC">
            <w:pPr>
              <w:spacing w:line="240" w:lineRule="auto"/>
              <w:ind w:left="160" w:right="-90" w:hanging="180"/>
              <w:rPr>
                <w:sz w:val="20"/>
              </w:rPr>
            </w:pPr>
            <w:r w:rsidRPr="00532E14">
              <w:rPr>
                <w:sz w:val="20"/>
              </w:rPr>
              <w:t xml:space="preserve">Derivative liabilities - </w:t>
            </w:r>
            <w:r>
              <w:rPr>
                <w:sz w:val="20"/>
              </w:rPr>
              <w:br/>
              <w:t xml:space="preserve">cross currency and </w:t>
            </w:r>
            <w:r w:rsidRPr="00532E14">
              <w:rPr>
                <w:sz w:val="20"/>
              </w:rPr>
              <w:t>interest rate swap</w:t>
            </w:r>
          </w:p>
        </w:tc>
        <w:tc>
          <w:tcPr>
            <w:tcW w:w="1348" w:type="dxa"/>
            <w:shd w:val="clear" w:color="auto" w:fill="auto"/>
            <w:vAlign w:val="bottom"/>
          </w:tcPr>
          <w:p w14:paraId="1B3A0F7B" w14:textId="56C095A5" w:rsidR="00070BAC" w:rsidRPr="00532E14" w:rsidRDefault="00070BAC" w:rsidP="008D23F6">
            <w:pPr>
              <w:pStyle w:val="acctfourfigures"/>
              <w:tabs>
                <w:tab w:val="clear" w:pos="765"/>
                <w:tab w:val="decimal" w:pos="974"/>
              </w:tabs>
              <w:spacing w:line="240" w:lineRule="auto"/>
              <w:ind w:left="-43" w:right="-86"/>
              <w:rPr>
                <w:sz w:val="20"/>
              </w:rPr>
            </w:pPr>
            <w:r w:rsidRPr="00532E14">
              <w:rPr>
                <w:sz w:val="20"/>
              </w:rPr>
              <w:t>21,699</w:t>
            </w:r>
          </w:p>
        </w:tc>
        <w:tc>
          <w:tcPr>
            <w:tcW w:w="2249" w:type="dxa"/>
            <w:shd w:val="clear" w:color="auto" w:fill="auto"/>
            <w:vAlign w:val="bottom"/>
          </w:tcPr>
          <w:p w14:paraId="1D70AFD6" w14:textId="605D3115" w:rsidR="00070BAC" w:rsidRPr="00532E14" w:rsidRDefault="00070BAC" w:rsidP="008D23F6">
            <w:pPr>
              <w:pStyle w:val="acctfourfigures"/>
              <w:tabs>
                <w:tab w:val="clear" w:pos="765"/>
                <w:tab w:val="decimal" w:pos="1695"/>
              </w:tabs>
              <w:spacing w:line="240" w:lineRule="auto"/>
              <w:ind w:left="-43" w:right="-105"/>
              <w:rPr>
                <w:sz w:val="20"/>
              </w:rPr>
            </w:pPr>
            <w:r w:rsidRPr="00532E14">
              <w:rPr>
                <w:sz w:val="20"/>
              </w:rPr>
              <w:t>-</w:t>
            </w:r>
          </w:p>
        </w:tc>
        <w:tc>
          <w:tcPr>
            <w:tcW w:w="2338" w:type="dxa"/>
            <w:vAlign w:val="bottom"/>
          </w:tcPr>
          <w:p w14:paraId="07166988" w14:textId="7230CE43" w:rsidR="00070BAC" w:rsidRPr="00532E14" w:rsidRDefault="00070BAC" w:rsidP="008D23F6">
            <w:pPr>
              <w:pStyle w:val="acctfourfigures"/>
              <w:tabs>
                <w:tab w:val="clear" w:pos="765"/>
                <w:tab w:val="decimal" w:pos="1695"/>
              </w:tabs>
              <w:spacing w:line="240" w:lineRule="auto"/>
              <w:ind w:left="-43" w:right="-105"/>
              <w:rPr>
                <w:sz w:val="20"/>
              </w:rPr>
            </w:pPr>
            <w:r w:rsidRPr="00532E14">
              <w:rPr>
                <w:sz w:val="20"/>
              </w:rPr>
              <w:t>-</w:t>
            </w:r>
          </w:p>
        </w:tc>
        <w:tc>
          <w:tcPr>
            <w:tcW w:w="1349" w:type="dxa"/>
            <w:vAlign w:val="bottom"/>
          </w:tcPr>
          <w:p w14:paraId="01DB3025" w14:textId="4B4A1FA5" w:rsidR="00070BAC" w:rsidRPr="00532E14" w:rsidRDefault="00070BAC" w:rsidP="008D23F6">
            <w:pPr>
              <w:pStyle w:val="acctfourfigures"/>
              <w:tabs>
                <w:tab w:val="clear" w:pos="765"/>
                <w:tab w:val="decimal" w:pos="1056"/>
              </w:tabs>
              <w:spacing w:line="240" w:lineRule="auto"/>
              <w:ind w:left="-43" w:right="-105"/>
              <w:rPr>
                <w:sz w:val="20"/>
              </w:rPr>
            </w:pPr>
            <w:r w:rsidRPr="00532E14">
              <w:rPr>
                <w:sz w:val="20"/>
              </w:rPr>
              <w:t>21,699</w:t>
            </w:r>
          </w:p>
        </w:tc>
        <w:tc>
          <w:tcPr>
            <w:tcW w:w="279" w:type="dxa"/>
            <w:shd w:val="clear" w:color="auto" w:fill="auto"/>
            <w:vAlign w:val="bottom"/>
          </w:tcPr>
          <w:p w14:paraId="50D2B596" w14:textId="77777777" w:rsidR="00070BAC" w:rsidRPr="00532E14" w:rsidRDefault="00070BAC" w:rsidP="00532E14">
            <w:pPr>
              <w:pStyle w:val="acctfourfigures"/>
              <w:tabs>
                <w:tab w:val="clear" w:pos="765"/>
                <w:tab w:val="decimal" w:pos="620"/>
              </w:tabs>
              <w:spacing w:line="240" w:lineRule="auto"/>
              <w:ind w:left="-43"/>
              <w:rPr>
                <w:sz w:val="20"/>
              </w:rPr>
            </w:pPr>
          </w:p>
        </w:tc>
        <w:tc>
          <w:tcPr>
            <w:tcW w:w="270" w:type="dxa"/>
            <w:vAlign w:val="bottom"/>
          </w:tcPr>
          <w:p w14:paraId="3E8D1389" w14:textId="77777777" w:rsidR="00070BAC" w:rsidRPr="00532E14" w:rsidRDefault="00070BAC" w:rsidP="00532E14">
            <w:pPr>
              <w:pStyle w:val="acctfourfigures"/>
              <w:tabs>
                <w:tab w:val="clear" w:pos="765"/>
                <w:tab w:val="decimal" w:pos="620"/>
              </w:tabs>
              <w:spacing w:line="240" w:lineRule="auto"/>
              <w:ind w:left="-43"/>
              <w:rPr>
                <w:sz w:val="20"/>
              </w:rPr>
            </w:pPr>
          </w:p>
        </w:tc>
        <w:tc>
          <w:tcPr>
            <w:tcW w:w="809" w:type="dxa"/>
            <w:vAlign w:val="bottom"/>
          </w:tcPr>
          <w:p w14:paraId="453349A8" w14:textId="75ACECF5" w:rsidR="00070BAC" w:rsidRPr="008D23F6" w:rsidRDefault="00070BAC" w:rsidP="008D23F6">
            <w:pPr>
              <w:pStyle w:val="acctfourfigures"/>
              <w:tabs>
                <w:tab w:val="clear" w:pos="765"/>
                <w:tab w:val="decimal" w:pos="435"/>
              </w:tabs>
              <w:spacing w:line="240" w:lineRule="auto"/>
              <w:ind w:left="-43" w:right="-86"/>
              <w:rPr>
                <w:sz w:val="20"/>
                <w:lang w:val="en-US" w:eastAsia="zh-CN" w:bidi="th-TH"/>
              </w:rPr>
            </w:pPr>
            <w:r w:rsidRPr="008D23F6">
              <w:rPr>
                <w:sz w:val="20"/>
                <w:lang w:val="en-US" w:eastAsia="zh-CN" w:bidi="th-TH"/>
              </w:rPr>
              <w:t>-</w:t>
            </w:r>
          </w:p>
        </w:tc>
        <w:tc>
          <w:tcPr>
            <w:tcW w:w="270" w:type="dxa"/>
            <w:vAlign w:val="bottom"/>
          </w:tcPr>
          <w:p w14:paraId="5B9D9888" w14:textId="77777777" w:rsidR="00070BAC" w:rsidRPr="00532E14" w:rsidRDefault="00070BAC" w:rsidP="00532E14">
            <w:pPr>
              <w:pStyle w:val="acctfourfigures"/>
              <w:tabs>
                <w:tab w:val="clear" w:pos="765"/>
                <w:tab w:val="decimal" w:pos="620"/>
              </w:tabs>
              <w:spacing w:line="240" w:lineRule="auto"/>
              <w:ind w:left="-43"/>
              <w:rPr>
                <w:sz w:val="20"/>
              </w:rPr>
            </w:pPr>
          </w:p>
        </w:tc>
        <w:tc>
          <w:tcPr>
            <w:tcW w:w="1078" w:type="dxa"/>
            <w:vAlign w:val="bottom"/>
          </w:tcPr>
          <w:p w14:paraId="47F185D4" w14:textId="57537B69" w:rsidR="00070BAC" w:rsidRPr="00532E14" w:rsidRDefault="00070BAC" w:rsidP="008D23F6">
            <w:pPr>
              <w:pStyle w:val="acctfourfigures"/>
              <w:tabs>
                <w:tab w:val="clear" w:pos="765"/>
                <w:tab w:val="decimal" w:pos="795"/>
              </w:tabs>
              <w:spacing w:line="240" w:lineRule="auto"/>
              <w:ind w:left="-43" w:right="-105"/>
              <w:rPr>
                <w:sz w:val="20"/>
              </w:rPr>
            </w:pPr>
            <w:r w:rsidRPr="00532E14">
              <w:rPr>
                <w:sz w:val="20"/>
              </w:rPr>
              <w:t>21,699</w:t>
            </w:r>
          </w:p>
        </w:tc>
        <w:tc>
          <w:tcPr>
            <w:tcW w:w="236" w:type="dxa"/>
            <w:vAlign w:val="bottom"/>
          </w:tcPr>
          <w:p w14:paraId="17A7E97D" w14:textId="77777777" w:rsidR="00070BAC" w:rsidRPr="00532E14" w:rsidRDefault="00070BAC" w:rsidP="00532E14">
            <w:pPr>
              <w:pStyle w:val="acctfourfigures"/>
              <w:tabs>
                <w:tab w:val="clear" w:pos="765"/>
                <w:tab w:val="decimal" w:pos="620"/>
              </w:tabs>
              <w:spacing w:line="240" w:lineRule="auto"/>
              <w:ind w:left="-43"/>
              <w:rPr>
                <w:sz w:val="20"/>
              </w:rPr>
            </w:pPr>
          </w:p>
        </w:tc>
        <w:tc>
          <w:tcPr>
            <w:tcW w:w="1118" w:type="dxa"/>
            <w:vAlign w:val="bottom"/>
          </w:tcPr>
          <w:p w14:paraId="1FB5213A" w14:textId="38B240B7" w:rsidR="00070BAC" w:rsidRPr="00532E14" w:rsidRDefault="00070BAC" w:rsidP="008D23F6">
            <w:pPr>
              <w:pStyle w:val="acctfourfigures"/>
              <w:tabs>
                <w:tab w:val="clear" w:pos="765"/>
                <w:tab w:val="decimal" w:pos="677"/>
              </w:tabs>
              <w:spacing w:line="240" w:lineRule="auto"/>
              <w:ind w:left="-43" w:right="-105"/>
              <w:rPr>
                <w:sz w:val="20"/>
              </w:rPr>
            </w:pPr>
            <w:r w:rsidRPr="00532E14">
              <w:rPr>
                <w:sz w:val="20"/>
              </w:rPr>
              <w:t>-</w:t>
            </w:r>
          </w:p>
        </w:tc>
        <w:tc>
          <w:tcPr>
            <w:tcW w:w="270" w:type="dxa"/>
            <w:vAlign w:val="bottom"/>
          </w:tcPr>
          <w:p w14:paraId="02C8661F" w14:textId="77777777" w:rsidR="00070BAC" w:rsidRPr="00532E14" w:rsidRDefault="00070BAC" w:rsidP="00532E14">
            <w:pPr>
              <w:pStyle w:val="acctfourfigures"/>
              <w:tabs>
                <w:tab w:val="clear" w:pos="765"/>
                <w:tab w:val="decimal" w:pos="620"/>
              </w:tabs>
              <w:spacing w:line="240" w:lineRule="auto"/>
              <w:ind w:left="-43"/>
              <w:rPr>
                <w:sz w:val="20"/>
              </w:rPr>
            </w:pPr>
          </w:p>
        </w:tc>
        <w:tc>
          <w:tcPr>
            <w:tcW w:w="1169" w:type="dxa"/>
            <w:shd w:val="clear" w:color="auto" w:fill="auto"/>
            <w:vAlign w:val="bottom"/>
          </w:tcPr>
          <w:p w14:paraId="5D0261A4" w14:textId="13499C6F" w:rsidR="00070BAC" w:rsidRPr="00532E14" w:rsidRDefault="00070BAC" w:rsidP="008D23F6">
            <w:pPr>
              <w:pStyle w:val="acctfourfigures"/>
              <w:tabs>
                <w:tab w:val="clear" w:pos="765"/>
                <w:tab w:val="decimal" w:pos="876"/>
              </w:tabs>
              <w:spacing w:line="240" w:lineRule="auto"/>
              <w:ind w:left="-43" w:right="-86"/>
              <w:rPr>
                <w:sz w:val="20"/>
              </w:rPr>
            </w:pPr>
            <w:r w:rsidRPr="00532E14">
              <w:rPr>
                <w:sz w:val="20"/>
              </w:rPr>
              <w:t>21,699</w:t>
            </w:r>
          </w:p>
        </w:tc>
      </w:tr>
    </w:tbl>
    <w:p w14:paraId="6E240C4E" w14:textId="77F8F934" w:rsidR="00D1515E" w:rsidRDefault="00D1515E"/>
    <w:p w14:paraId="3CD57078" w14:textId="3EAFD2A3" w:rsidR="003B16E8" w:rsidRPr="009426D0" w:rsidRDefault="003B16E8" w:rsidP="003B16E8">
      <w:pPr>
        <w:tabs>
          <w:tab w:val="left" w:pos="11040"/>
        </w:tabs>
        <w:rPr>
          <w:rFonts w:cstheme="minorBidi"/>
          <w:szCs w:val="22"/>
          <w:lang w:val="en-US" w:bidi="th-TH"/>
        </w:rPr>
        <w:sectPr w:rsidR="003B16E8" w:rsidRPr="009426D0" w:rsidSect="004F6980">
          <w:headerReference w:type="default" r:id="rId23"/>
          <w:footerReference w:type="default" r:id="rId24"/>
          <w:pgSz w:w="16840" w:h="11907" w:orient="landscape" w:code="9"/>
          <w:pgMar w:top="1152" w:right="691" w:bottom="927" w:left="576" w:header="720" w:footer="720" w:gutter="0"/>
          <w:cols w:space="720"/>
          <w:docGrid w:linePitch="299"/>
        </w:sectPr>
      </w:pPr>
    </w:p>
    <w:tbl>
      <w:tblPr>
        <w:tblStyle w:val="TableGrid"/>
        <w:tblW w:w="945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990"/>
        <w:gridCol w:w="270"/>
        <w:gridCol w:w="1080"/>
        <w:gridCol w:w="252"/>
        <w:gridCol w:w="1032"/>
        <w:gridCol w:w="239"/>
        <w:gridCol w:w="1006"/>
      </w:tblGrid>
      <w:tr w:rsidR="0079260A" w14:paraId="0C0A358E" w14:textId="77777777" w:rsidTr="0079260A">
        <w:tc>
          <w:tcPr>
            <w:tcW w:w="4590" w:type="dxa"/>
          </w:tcPr>
          <w:p w14:paraId="3FFD7FD5" w14:textId="129B4050" w:rsidR="002E6320" w:rsidRPr="002E6320" w:rsidRDefault="00455EA1" w:rsidP="0079260A">
            <w:pPr>
              <w:tabs>
                <w:tab w:val="left" w:pos="540"/>
              </w:tabs>
              <w:spacing w:line="240" w:lineRule="atLeast"/>
              <w:ind w:left="160" w:right="18" w:hanging="160"/>
              <w:rPr>
                <w:rFonts w:cstheme="minorBidi"/>
                <w:b/>
                <w:bCs/>
                <w:i/>
                <w:iCs/>
                <w:szCs w:val="22"/>
                <w:lang w:val="en-US" w:bidi="th-TH"/>
              </w:rPr>
            </w:pPr>
            <w:r w:rsidRPr="0079260A">
              <w:rPr>
                <w:b/>
                <w:bCs/>
                <w:i/>
                <w:iCs/>
                <w:spacing w:val="-10"/>
                <w:szCs w:val="22"/>
              </w:rPr>
              <w:t xml:space="preserve">Expected credit loss for the </w:t>
            </w:r>
            <w:r w:rsidR="001F7BD3">
              <w:rPr>
                <w:b/>
                <w:bCs/>
                <w:i/>
                <w:iCs/>
                <w:spacing w:val="-10"/>
                <w:szCs w:val="22"/>
              </w:rPr>
              <w:t>three</w:t>
            </w:r>
            <w:r w:rsidRPr="0079260A">
              <w:rPr>
                <w:b/>
                <w:bCs/>
                <w:i/>
                <w:iCs/>
                <w:spacing w:val="-10"/>
                <w:szCs w:val="22"/>
              </w:rPr>
              <w:t>-month period ended</w:t>
            </w:r>
            <w:r>
              <w:rPr>
                <w:b/>
                <w:bCs/>
                <w:i/>
                <w:iCs/>
                <w:szCs w:val="22"/>
              </w:rPr>
              <w:br/>
            </w:r>
            <w:r w:rsidR="008F4B1E">
              <w:rPr>
                <w:b/>
                <w:bCs/>
                <w:i/>
                <w:iCs/>
                <w:szCs w:val="22"/>
              </w:rPr>
              <w:t>31 March 2025</w:t>
            </w:r>
          </w:p>
        </w:tc>
        <w:tc>
          <w:tcPr>
            <w:tcW w:w="2340" w:type="dxa"/>
            <w:gridSpan w:val="3"/>
          </w:tcPr>
          <w:p w14:paraId="7E8A2A6E" w14:textId="6FA4D684" w:rsidR="002E6320" w:rsidRPr="002E6320" w:rsidRDefault="002E6320" w:rsidP="002E6320">
            <w:pPr>
              <w:pStyle w:val="acctmergecolhdg"/>
              <w:spacing w:line="240" w:lineRule="auto"/>
              <w:ind w:left="105" w:firstLine="4"/>
              <w:rPr>
                <w:rFonts w:cstheme="minorBidi"/>
                <w:bCs/>
                <w:i/>
                <w:iCs/>
                <w:szCs w:val="22"/>
                <w:lang w:val="en-US" w:bidi="th-TH"/>
              </w:rPr>
            </w:pPr>
            <w:r w:rsidRPr="002E6320">
              <w:rPr>
                <w:bCs/>
                <w:szCs w:val="22"/>
              </w:rPr>
              <w:t>Consolidated</w:t>
            </w:r>
            <w:r>
              <w:rPr>
                <w:bCs/>
                <w:szCs w:val="22"/>
              </w:rPr>
              <w:br/>
            </w:r>
            <w:r w:rsidRPr="002E6320">
              <w:rPr>
                <w:bCs/>
                <w:szCs w:val="22"/>
              </w:rPr>
              <w:t>financial</w:t>
            </w:r>
            <w:r>
              <w:rPr>
                <w:bCs/>
                <w:szCs w:val="22"/>
              </w:rPr>
              <w:t xml:space="preserve"> </w:t>
            </w:r>
            <w:r w:rsidRPr="002E6320">
              <w:rPr>
                <w:bCs/>
                <w:szCs w:val="22"/>
              </w:rPr>
              <w:t>statements</w:t>
            </w:r>
          </w:p>
        </w:tc>
        <w:tc>
          <w:tcPr>
            <w:tcW w:w="252" w:type="dxa"/>
          </w:tcPr>
          <w:p w14:paraId="158AB77F" w14:textId="77777777" w:rsidR="002E6320" w:rsidRDefault="002E6320" w:rsidP="002E6320">
            <w:pPr>
              <w:tabs>
                <w:tab w:val="left" w:pos="540"/>
              </w:tabs>
              <w:spacing w:line="240" w:lineRule="atLeast"/>
              <w:ind w:right="18"/>
              <w:jc w:val="thaiDistribute"/>
              <w:rPr>
                <w:rFonts w:cstheme="minorBidi"/>
                <w:b/>
                <w:bCs/>
                <w:i/>
                <w:iCs/>
                <w:szCs w:val="22"/>
                <w:lang w:val="en-US" w:bidi="th-TH"/>
              </w:rPr>
            </w:pPr>
          </w:p>
        </w:tc>
        <w:tc>
          <w:tcPr>
            <w:tcW w:w="2277" w:type="dxa"/>
            <w:gridSpan w:val="3"/>
            <w:vAlign w:val="bottom"/>
          </w:tcPr>
          <w:p w14:paraId="1216B429" w14:textId="701B147E" w:rsidR="002E6320" w:rsidRDefault="002E6320" w:rsidP="002E6320">
            <w:pPr>
              <w:pStyle w:val="acctmergecolhdg"/>
              <w:spacing w:line="240" w:lineRule="auto"/>
              <w:ind w:left="105" w:right="-79" w:firstLine="4"/>
              <w:rPr>
                <w:rFonts w:cstheme="minorBidi"/>
                <w:b w:val="0"/>
                <w:bCs/>
                <w:i/>
                <w:iCs/>
                <w:szCs w:val="22"/>
                <w:lang w:val="en-US" w:bidi="th-TH"/>
              </w:rPr>
            </w:pPr>
            <w:r w:rsidRPr="002E6320">
              <w:rPr>
                <w:szCs w:val="22"/>
              </w:rPr>
              <w:t>Separate</w:t>
            </w:r>
            <w:r>
              <w:rPr>
                <w:szCs w:val="22"/>
              </w:rPr>
              <w:br/>
            </w:r>
            <w:r w:rsidRPr="002E6320">
              <w:rPr>
                <w:szCs w:val="22"/>
              </w:rPr>
              <w:t>financial statements</w:t>
            </w:r>
          </w:p>
        </w:tc>
      </w:tr>
      <w:tr w:rsidR="0079260A" w14:paraId="60531392" w14:textId="77777777" w:rsidTr="0079260A">
        <w:tc>
          <w:tcPr>
            <w:tcW w:w="4590" w:type="dxa"/>
          </w:tcPr>
          <w:p w14:paraId="7EB545F3" w14:textId="77777777" w:rsidR="002E6320" w:rsidRDefault="002E6320" w:rsidP="002E6320">
            <w:pPr>
              <w:tabs>
                <w:tab w:val="left" w:pos="540"/>
              </w:tabs>
              <w:spacing w:line="240" w:lineRule="atLeast"/>
              <w:ind w:right="18"/>
              <w:jc w:val="thaiDistribute"/>
              <w:rPr>
                <w:rFonts w:cstheme="minorBidi"/>
                <w:b/>
                <w:bCs/>
                <w:i/>
                <w:iCs/>
                <w:szCs w:val="22"/>
                <w:lang w:val="en-US" w:bidi="th-TH"/>
              </w:rPr>
            </w:pPr>
          </w:p>
        </w:tc>
        <w:tc>
          <w:tcPr>
            <w:tcW w:w="990" w:type="dxa"/>
            <w:vAlign w:val="bottom"/>
          </w:tcPr>
          <w:p w14:paraId="0B49726B" w14:textId="361850B3" w:rsidR="002E6320" w:rsidRDefault="002E6320" w:rsidP="002E6320">
            <w:pPr>
              <w:tabs>
                <w:tab w:val="left" w:pos="540"/>
              </w:tabs>
              <w:spacing w:line="240" w:lineRule="atLeast"/>
              <w:ind w:right="18"/>
              <w:jc w:val="thaiDistribute"/>
              <w:rPr>
                <w:rFonts w:cstheme="minorBidi"/>
                <w:b/>
                <w:bCs/>
                <w:i/>
                <w:iCs/>
                <w:szCs w:val="22"/>
                <w:lang w:val="en-US" w:bidi="th-TH"/>
              </w:rPr>
            </w:pPr>
            <w:r w:rsidRPr="009426D0">
              <w:rPr>
                <w:szCs w:val="22"/>
                <w:lang w:eastAsia="en-GB"/>
              </w:rPr>
              <w:t>Increase</w:t>
            </w:r>
          </w:p>
        </w:tc>
        <w:tc>
          <w:tcPr>
            <w:tcW w:w="270" w:type="dxa"/>
            <w:vAlign w:val="bottom"/>
          </w:tcPr>
          <w:p w14:paraId="1BB71F28" w14:textId="77777777" w:rsidR="002E6320" w:rsidRDefault="002E6320" w:rsidP="002E6320">
            <w:pPr>
              <w:tabs>
                <w:tab w:val="left" w:pos="540"/>
              </w:tabs>
              <w:spacing w:line="240" w:lineRule="atLeast"/>
              <w:ind w:right="18"/>
              <w:jc w:val="thaiDistribute"/>
              <w:rPr>
                <w:rFonts w:cstheme="minorBidi"/>
                <w:b/>
                <w:bCs/>
                <w:i/>
                <w:iCs/>
                <w:szCs w:val="22"/>
                <w:lang w:val="en-US" w:bidi="th-TH"/>
              </w:rPr>
            </w:pPr>
          </w:p>
        </w:tc>
        <w:tc>
          <w:tcPr>
            <w:tcW w:w="1080" w:type="dxa"/>
            <w:vAlign w:val="bottom"/>
          </w:tcPr>
          <w:p w14:paraId="5B33026B" w14:textId="5DDCAF87" w:rsidR="002E6320" w:rsidRDefault="002E6320" w:rsidP="002E6320">
            <w:pPr>
              <w:tabs>
                <w:tab w:val="left" w:pos="540"/>
              </w:tabs>
              <w:spacing w:line="240" w:lineRule="atLeast"/>
              <w:ind w:right="18"/>
              <w:jc w:val="thaiDistribute"/>
              <w:rPr>
                <w:rFonts w:cstheme="minorBidi"/>
                <w:b/>
                <w:bCs/>
                <w:i/>
                <w:iCs/>
                <w:szCs w:val="22"/>
                <w:lang w:val="en-US" w:bidi="th-TH"/>
              </w:rPr>
            </w:pPr>
            <w:r w:rsidRPr="009426D0">
              <w:rPr>
                <w:szCs w:val="22"/>
                <w:lang w:eastAsia="en-GB"/>
              </w:rPr>
              <w:t>Reversal</w:t>
            </w:r>
          </w:p>
        </w:tc>
        <w:tc>
          <w:tcPr>
            <w:tcW w:w="252" w:type="dxa"/>
            <w:vAlign w:val="bottom"/>
          </w:tcPr>
          <w:p w14:paraId="4EF0A840" w14:textId="77777777" w:rsidR="002E6320" w:rsidRDefault="002E6320" w:rsidP="002E6320">
            <w:pPr>
              <w:tabs>
                <w:tab w:val="left" w:pos="540"/>
              </w:tabs>
              <w:spacing w:line="240" w:lineRule="atLeast"/>
              <w:ind w:right="18"/>
              <w:jc w:val="thaiDistribute"/>
              <w:rPr>
                <w:rFonts w:cstheme="minorBidi"/>
                <w:b/>
                <w:bCs/>
                <w:i/>
                <w:iCs/>
                <w:szCs w:val="22"/>
                <w:lang w:val="en-US" w:bidi="th-TH"/>
              </w:rPr>
            </w:pPr>
          </w:p>
        </w:tc>
        <w:tc>
          <w:tcPr>
            <w:tcW w:w="1032" w:type="dxa"/>
            <w:vAlign w:val="bottom"/>
          </w:tcPr>
          <w:p w14:paraId="01736FE1" w14:textId="7646B956" w:rsidR="002E6320" w:rsidRDefault="002E6320" w:rsidP="002E6320">
            <w:pPr>
              <w:tabs>
                <w:tab w:val="left" w:pos="540"/>
              </w:tabs>
              <w:spacing w:line="240" w:lineRule="atLeast"/>
              <w:ind w:right="18"/>
              <w:jc w:val="thaiDistribute"/>
              <w:rPr>
                <w:rFonts w:cstheme="minorBidi"/>
                <w:b/>
                <w:bCs/>
                <w:i/>
                <w:iCs/>
                <w:szCs w:val="22"/>
                <w:lang w:val="en-US" w:bidi="th-TH"/>
              </w:rPr>
            </w:pPr>
            <w:r w:rsidRPr="009426D0">
              <w:rPr>
                <w:bCs/>
                <w:szCs w:val="22"/>
                <w:lang w:eastAsia="en-GB"/>
              </w:rPr>
              <w:t>Increase</w:t>
            </w:r>
          </w:p>
        </w:tc>
        <w:tc>
          <w:tcPr>
            <w:tcW w:w="239" w:type="dxa"/>
            <w:vAlign w:val="bottom"/>
          </w:tcPr>
          <w:p w14:paraId="4497A8EF" w14:textId="77777777" w:rsidR="002E6320" w:rsidRDefault="002E6320" w:rsidP="002E6320">
            <w:pPr>
              <w:tabs>
                <w:tab w:val="left" w:pos="540"/>
              </w:tabs>
              <w:spacing w:line="240" w:lineRule="atLeast"/>
              <w:ind w:right="18"/>
              <w:jc w:val="thaiDistribute"/>
              <w:rPr>
                <w:rFonts w:cstheme="minorBidi"/>
                <w:b/>
                <w:bCs/>
                <w:i/>
                <w:iCs/>
                <w:szCs w:val="22"/>
                <w:lang w:val="en-US" w:bidi="th-TH"/>
              </w:rPr>
            </w:pPr>
          </w:p>
        </w:tc>
        <w:tc>
          <w:tcPr>
            <w:tcW w:w="1006" w:type="dxa"/>
            <w:vAlign w:val="bottom"/>
          </w:tcPr>
          <w:p w14:paraId="0938BA63" w14:textId="12411CA5" w:rsidR="002E6320" w:rsidRDefault="002E6320" w:rsidP="002E6320">
            <w:pPr>
              <w:tabs>
                <w:tab w:val="left" w:pos="540"/>
              </w:tabs>
              <w:spacing w:line="240" w:lineRule="atLeast"/>
              <w:ind w:right="18"/>
              <w:jc w:val="thaiDistribute"/>
              <w:rPr>
                <w:rFonts w:cstheme="minorBidi"/>
                <w:b/>
                <w:bCs/>
                <w:i/>
                <w:iCs/>
                <w:szCs w:val="22"/>
                <w:lang w:val="en-US" w:bidi="th-TH"/>
              </w:rPr>
            </w:pPr>
            <w:r w:rsidRPr="009426D0">
              <w:rPr>
                <w:bCs/>
                <w:szCs w:val="22"/>
                <w:lang w:eastAsia="en-GB"/>
              </w:rPr>
              <w:t>Reversal</w:t>
            </w:r>
          </w:p>
        </w:tc>
      </w:tr>
      <w:tr w:rsidR="0079260A" w14:paraId="090BE276" w14:textId="77777777" w:rsidTr="0079260A">
        <w:tc>
          <w:tcPr>
            <w:tcW w:w="4590" w:type="dxa"/>
          </w:tcPr>
          <w:p w14:paraId="178D57F8" w14:textId="77777777" w:rsidR="0079260A" w:rsidRDefault="0079260A" w:rsidP="0079260A">
            <w:pPr>
              <w:tabs>
                <w:tab w:val="left" w:pos="540"/>
              </w:tabs>
              <w:spacing w:line="240" w:lineRule="atLeast"/>
              <w:ind w:right="18"/>
              <w:jc w:val="thaiDistribute"/>
              <w:rPr>
                <w:rFonts w:cstheme="minorBidi"/>
                <w:b/>
                <w:bCs/>
                <w:i/>
                <w:iCs/>
                <w:szCs w:val="22"/>
                <w:lang w:val="en-US" w:bidi="th-TH"/>
              </w:rPr>
            </w:pPr>
          </w:p>
        </w:tc>
        <w:tc>
          <w:tcPr>
            <w:tcW w:w="4869" w:type="dxa"/>
            <w:gridSpan w:val="7"/>
            <w:vAlign w:val="bottom"/>
          </w:tcPr>
          <w:p w14:paraId="5DD32A55" w14:textId="4841231A" w:rsidR="0079260A" w:rsidRDefault="0079260A" w:rsidP="0079260A">
            <w:pPr>
              <w:tabs>
                <w:tab w:val="left" w:pos="540"/>
              </w:tabs>
              <w:spacing w:line="240" w:lineRule="atLeast"/>
              <w:ind w:right="18"/>
              <w:jc w:val="center"/>
              <w:rPr>
                <w:rFonts w:cstheme="minorBidi"/>
                <w:b/>
                <w:bCs/>
                <w:i/>
                <w:iCs/>
                <w:szCs w:val="22"/>
                <w:lang w:val="en-US" w:bidi="th-TH"/>
              </w:rPr>
            </w:pPr>
            <w:r w:rsidRPr="009426D0">
              <w:rPr>
                <w:bCs/>
                <w:i/>
                <w:iCs/>
                <w:szCs w:val="22"/>
              </w:rPr>
              <w:t>(in thousand Baht)</w:t>
            </w:r>
          </w:p>
        </w:tc>
      </w:tr>
      <w:tr w:rsidR="00BA322A" w14:paraId="2B10DBDF" w14:textId="77777777" w:rsidTr="0079260A">
        <w:tc>
          <w:tcPr>
            <w:tcW w:w="4590" w:type="dxa"/>
          </w:tcPr>
          <w:p w14:paraId="6B6B1137" w14:textId="7ED05FD0" w:rsidR="00BA322A" w:rsidRDefault="00BA322A" w:rsidP="00BA322A">
            <w:pPr>
              <w:tabs>
                <w:tab w:val="left" w:pos="540"/>
              </w:tabs>
              <w:spacing w:line="240" w:lineRule="atLeast"/>
              <w:ind w:right="18"/>
              <w:jc w:val="thaiDistribute"/>
              <w:rPr>
                <w:rFonts w:cstheme="minorBidi"/>
                <w:b/>
                <w:bCs/>
                <w:i/>
                <w:iCs/>
                <w:szCs w:val="22"/>
                <w:lang w:val="en-US" w:bidi="th-TH"/>
              </w:rPr>
            </w:pPr>
            <w:r w:rsidRPr="009426D0">
              <w:t>Trade accounts receivables</w:t>
            </w:r>
          </w:p>
        </w:tc>
        <w:tc>
          <w:tcPr>
            <w:tcW w:w="990" w:type="dxa"/>
          </w:tcPr>
          <w:p w14:paraId="05805169" w14:textId="7F678035" w:rsidR="00BA322A" w:rsidRPr="00B638EB" w:rsidRDefault="00F16D5C" w:rsidP="00BA322A">
            <w:pPr>
              <w:pStyle w:val="acctfourfigures"/>
              <w:tabs>
                <w:tab w:val="clear" w:pos="765"/>
                <w:tab w:val="decimal" w:pos="610"/>
              </w:tabs>
              <w:spacing w:line="240" w:lineRule="auto"/>
              <w:ind w:left="-43" w:right="-86"/>
              <w:rPr>
                <w:szCs w:val="22"/>
                <w:lang w:val="en-US" w:bidi="th-TH"/>
              </w:rPr>
            </w:pPr>
            <w:r w:rsidRPr="00F16D5C">
              <w:rPr>
                <w:szCs w:val="22"/>
                <w:lang w:val="en-US" w:bidi="th-TH"/>
              </w:rPr>
              <w:t>5,241</w:t>
            </w:r>
          </w:p>
        </w:tc>
        <w:tc>
          <w:tcPr>
            <w:tcW w:w="270" w:type="dxa"/>
          </w:tcPr>
          <w:p w14:paraId="26BFE850" w14:textId="77777777" w:rsidR="00BA322A" w:rsidRPr="00B638EB" w:rsidRDefault="00BA322A" w:rsidP="00BA322A">
            <w:pPr>
              <w:tabs>
                <w:tab w:val="left" w:pos="540"/>
              </w:tabs>
              <w:spacing w:line="240" w:lineRule="atLeast"/>
              <w:ind w:right="18"/>
              <w:jc w:val="thaiDistribute"/>
              <w:rPr>
                <w:szCs w:val="22"/>
                <w:lang w:val="en-US" w:bidi="th-TH"/>
              </w:rPr>
            </w:pPr>
          </w:p>
        </w:tc>
        <w:tc>
          <w:tcPr>
            <w:tcW w:w="1080" w:type="dxa"/>
          </w:tcPr>
          <w:p w14:paraId="2B3FFD43" w14:textId="40AE6D69" w:rsidR="00BA322A" w:rsidRPr="00F16D5C" w:rsidRDefault="00F16D5C" w:rsidP="00BA322A">
            <w:pPr>
              <w:pStyle w:val="acctfourfigures"/>
              <w:tabs>
                <w:tab w:val="clear" w:pos="765"/>
                <w:tab w:val="decimal" w:pos="610"/>
              </w:tabs>
              <w:spacing w:line="240" w:lineRule="auto"/>
              <w:ind w:left="-43" w:right="-86"/>
              <w:rPr>
                <w:rFonts w:cstheme="minorBidi"/>
                <w:szCs w:val="22"/>
                <w:lang w:val="en-US" w:bidi="th-TH"/>
              </w:rPr>
            </w:pPr>
            <w:r>
              <w:rPr>
                <w:rFonts w:cstheme="minorBidi"/>
                <w:szCs w:val="22"/>
                <w:lang w:val="en-US" w:bidi="th-TH"/>
              </w:rPr>
              <w:t>-</w:t>
            </w:r>
          </w:p>
        </w:tc>
        <w:tc>
          <w:tcPr>
            <w:tcW w:w="252" w:type="dxa"/>
          </w:tcPr>
          <w:p w14:paraId="50E3AFA8" w14:textId="77777777" w:rsidR="00BA322A" w:rsidRPr="00B638EB" w:rsidRDefault="00BA322A" w:rsidP="00BA322A">
            <w:pPr>
              <w:tabs>
                <w:tab w:val="left" w:pos="540"/>
              </w:tabs>
              <w:spacing w:line="240" w:lineRule="atLeast"/>
              <w:ind w:right="18"/>
              <w:jc w:val="thaiDistribute"/>
              <w:rPr>
                <w:szCs w:val="22"/>
                <w:lang w:val="en-US" w:bidi="th-TH"/>
              </w:rPr>
            </w:pPr>
          </w:p>
        </w:tc>
        <w:tc>
          <w:tcPr>
            <w:tcW w:w="1032" w:type="dxa"/>
          </w:tcPr>
          <w:p w14:paraId="49D6A256" w14:textId="313CA326" w:rsidR="00BA322A" w:rsidRPr="00B638EB" w:rsidRDefault="00BA322A" w:rsidP="00BA322A">
            <w:pPr>
              <w:pStyle w:val="acctfourfigures"/>
              <w:tabs>
                <w:tab w:val="clear" w:pos="765"/>
                <w:tab w:val="decimal" w:pos="540"/>
              </w:tabs>
              <w:spacing w:line="240" w:lineRule="auto"/>
              <w:ind w:left="-43" w:right="-86"/>
              <w:rPr>
                <w:szCs w:val="22"/>
                <w:lang w:val="en-US" w:bidi="th-TH"/>
              </w:rPr>
            </w:pPr>
            <w:r w:rsidRPr="00B638EB">
              <w:rPr>
                <w:szCs w:val="22"/>
              </w:rPr>
              <w:t>-</w:t>
            </w:r>
          </w:p>
        </w:tc>
        <w:tc>
          <w:tcPr>
            <w:tcW w:w="239" w:type="dxa"/>
          </w:tcPr>
          <w:p w14:paraId="4A1EA312" w14:textId="77777777" w:rsidR="00BA322A" w:rsidRPr="00B638EB" w:rsidRDefault="00BA322A" w:rsidP="00BA322A">
            <w:pPr>
              <w:tabs>
                <w:tab w:val="left" w:pos="540"/>
              </w:tabs>
              <w:spacing w:line="240" w:lineRule="atLeast"/>
              <w:ind w:right="18"/>
              <w:jc w:val="thaiDistribute"/>
              <w:rPr>
                <w:szCs w:val="22"/>
                <w:lang w:val="en-US" w:bidi="th-TH"/>
              </w:rPr>
            </w:pPr>
          </w:p>
        </w:tc>
        <w:tc>
          <w:tcPr>
            <w:tcW w:w="1006" w:type="dxa"/>
          </w:tcPr>
          <w:p w14:paraId="1462BD9D" w14:textId="7E4BACFC" w:rsidR="00BA322A" w:rsidRPr="00B638EB" w:rsidRDefault="00BA322A" w:rsidP="00BA322A">
            <w:pPr>
              <w:pStyle w:val="acctfourfigures"/>
              <w:tabs>
                <w:tab w:val="clear" w:pos="765"/>
                <w:tab w:val="decimal" w:pos="530"/>
              </w:tabs>
              <w:spacing w:line="240" w:lineRule="auto"/>
              <w:ind w:left="-43" w:right="-86"/>
              <w:rPr>
                <w:szCs w:val="22"/>
                <w:lang w:val="en-US" w:bidi="th-TH"/>
              </w:rPr>
            </w:pPr>
            <w:r w:rsidRPr="00B638EB">
              <w:rPr>
                <w:szCs w:val="22"/>
              </w:rPr>
              <w:t>-</w:t>
            </w:r>
          </w:p>
        </w:tc>
      </w:tr>
    </w:tbl>
    <w:p w14:paraId="6D782A2D" w14:textId="77777777" w:rsidR="002E6320" w:rsidRPr="00EC5A30" w:rsidRDefault="002E6320" w:rsidP="00EC5A30">
      <w:pPr>
        <w:spacing w:line="240" w:lineRule="auto"/>
        <w:ind w:left="540"/>
        <w:jc w:val="thaiDistribute"/>
        <w:rPr>
          <w:rFonts w:cs="Angsana New"/>
          <w:snapToGrid w:val="0"/>
          <w:szCs w:val="22"/>
          <w:lang w:val="en-US" w:eastAsia="th-TH" w:bidi="th-TH"/>
        </w:rPr>
      </w:pPr>
    </w:p>
    <w:p w14:paraId="2E94A2F2" w14:textId="3162F663" w:rsidR="00D52043" w:rsidRPr="009426D0" w:rsidRDefault="00D52043" w:rsidP="00D52043">
      <w:pPr>
        <w:pStyle w:val="Heading1"/>
        <w:spacing w:before="0" w:after="0" w:line="240" w:lineRule="atLeast"/>
        <w:ind w:left="540" w:hanging="540"/>
        <w:rPr>
          <w:szCs w:val="24"/>
        </w:rPr>
      </w:pPr>
      <w:r w:rsidRPr="009426D0">
        <w:rPr>
          <w:szCs w:val="24"/>
        </w:rPr>
        <w:t>Commitments with non-related parties</w:t>
      </w:r>
    </w:p>
    <w:p w14:paraId="173BE15A" w14:textId="77777777" w:rsidR="00D52043" w:rsidRPr="00EC5A30" w:rsidRDefault="00D52043" w:rsidP="00EC5A30">
      <w:pPr>
        <w:spacing w:line="240" w:lineRule="auto"/>
        <w:ind w:left="540"/>
        <w:jc w:val="thaiDistribute"/>
        <w:rPr>
          <w:rFonts w:cs="Angsana New"/>
          <w:snapToGrid w:val="0"/>
          <w:szCs w:val="22"/>
          <w:lang w:val="en-US" w:eastAsia="th-TH" w:bidi="th-TH"/>
        </w:rPr>
      </w:pPr>
    </w:p>
    <w:tbl>
      <w:tblPr>
        <w:tblW w:w="9450" w:type="dxa"/>
        <w:tblInd w:w="450" w:type="dxa"/>
        <w:tblLayout w:type="fixed"/>
        <w:tblLook w:val="0000" w:firstRow="0" w:lastRow="0" w:firstColumn="0" w:lastColumn="0" w:noHBand="0" w:noVBand="0"/>
      </w:tblPr>
      <w:tblGrid>
        <w:gridCol w:w="5129"/>
        <w:gridCol w:w="2070"/>
        <w:gridCol w:w="268"/>
        <w:gridCol w:w="1983"/>
      </w:tblGrid>
      <w:tr w:rsidR="00D52043" w:rsidRPr="009426D0" w14:paraId="2849E45B" w14:textId="77777777" w:rsidTr="00B51451">
        <w:trPr>
          <w:trHeight w:val="173"/>
          <w:tblHeader/>
        </w:trPr>
        <w:tc>
          <w:tcPr>
            <w:tcW w:w="2714" w:type="pct"/>
            <w:shd w:val="clear" w:color="auto" w:fill="auto"/>
          </w:tcPr>
          <w:p w14:paraId="6F40FF73" w14:textId="77777777" w:rsidR="00D52043" w:rsidRPr="009426D0" w:rsidRDefault="00D52043" w:rsidP="00D83F85">
            <w:pPr>
              <w:spacing w:line="240" w:lineRule="atLeast"/>
              <w:rPr>
                <w:szCs w:val="22"/>
              </w:rPr>
            </w:pPr>
          </w:p>
          <w:p w14:paraId="09D92DE5" w14:textId="16232B29" w:rsidR="00D52043" w:rsidRPr="009426D0" w:rsidRDefault="00D52043" w:rsidP="00D83F85">
            <w:pPr>
              <w:spacing w:line="240" w:lineRule="atLeast"/>
              <w:rPr>
                <w:szCs w:val="22"/>
                <w:rtl/>
                <w:cs/>
              </w:rPr>
            </w:pPr>
            <w:proofErr w:type="gramStart"/>
            <w:r w:rsidRPr="009426D0">
              <w:rPr>
                <w:b/>
                <w:bCs/>
                <w:i/>
                <w:iCs/>
                <w:szCs w:val="22"/>
                <w:lang w:bidi="th-TH"/>
              </w:rPr>
              <w:t>At</w:t>
            </w:r>
            <w:proofErr w:type="gramEnd"/>
            <w:r w:rsidRPr="009426D0">
              <w:rPr>
                <w:b/>
                <w:bCs/>
                <w:i/>
                <w:iCs/>
                <w:szCs w:val="22"/>
                <w:lang w:bidi="th-TH"/>
              </w:rPr>
              <w:t xml:space="preserve"> </w:t>
            </w:r>
            <w:r w:rsidR="008F4B1E">
              <w:rPr>
                <w:b/>
                <w:bCs/>
                <w:i/>
                <w:iCs/>
                <w:szCs w:val="22"/>
                <w:lang w:bidi="th-TH"/>
              </w:rPr>
              <w:t>31 March 2025</w:t>
            </w:r>
          </w:p>
        </w:tc>
        <w:tc>
          <w:tcPr>
            <w:tcW w:w="1095" w:type="pct"/>
            <w:shd w:val="clear" w:color="auto" w:fill="auto"/>
          </w:tcPr>
          <w:p w14:paraId="6BC26EAC" w14:textId="77777777" w:rsidR="00D52043" w:rsidRPr="009426D0" w:rsidRDefault="00D52043" w:rsidP="00A26421">
            <w:pPr>
              <w:pStyle w:val="acctmergecolhdg"/>
              <w:spacing w:line="240" w:lineRule="atLeast"/>
              <w:rPr>
                <w:szCs w:val="22"/>
              </w:rPr>
            </w:pPr>
            <w:r w:rsidRPr="009426D0">
              <w:rPr>
                <w:szCs w:val="22"/>
              </w:rPr>
              <w:t>Consolidated</w:t>
            </w:r>
          </w:p>
          <w:p w14:paraId="1D1CBD70" w14:textId="77777777" w:rsidR="00D52043" w:rsidRPr="009426D0" w:rsidRDefault="00D52043" w:rsidP="00A26421">
            <w:pPr>
              <w:pStyle w:val="acctfourfigures"/>
              <w:tabs>
                <w:tab w:val="clear" w:pos="765"/>
              </w:tabs>
              <w:spacing w:line="240" w:lineRule="atLeast"/>
              <w:ind w:left="-125" w:right="-169"/>
              <w:jc w:val="center"/>
              <w:rPr>
                <w:szCs w:val="22"/>
              </w:rPr>
            </w:pPr>
            <w:r w:rsidRPr="009426D0">
              <w:rPr>
                <w:b/>
                <w:bCs/>
                <w:szCs w:val="22"/>
              </w:rPr>
              <w:t>financial statements</w:t>
            </w:r>
          </w:p>
        </w:tc>
        <w:tc>
          <w:tcPr>
            <w:tcW w:w="142" w:type="pct"/>
            <w:shd w:val="clear" w:color="auto" w:fill="auto"/>
          </w:tcPr>
          <w:p w14:paraId="729C3C63" w14:textId="77777777" w:rsidR="00D52043" w:rsidRPr="009426D0" w:rsidRDefault="00D52043" w:rsidP="00D83F85">
            <w:pPr>
              <w:pStyle w:val="acctfourfigures"/>
              <w:tabs>
                <w:tab w:val="clear" w:pos="765"/>
              </w:tabs>
              <w:spacing w:line="240" w:lineRule="atLeast"/>
              <w:jc w:val="center"/>
              <w:rPr>
                <w:szCs w:val="22"/>
              </w:rPr>
            </w:pPr>
          </w:p>
        </w:tc>
        <w:tc>
          <w:tcPr>
            <w:tcW w:w="1049" w:type="pct"/>
            <w:shd w:val="clear" w:color="auto" w:fill="auto"/>
          </w:tcPr>
          <w:p w14:paraId="6EC5A5D6" w14:textId="77777777" w:rsidR="00D52043" w:rsidRPr="009426D0" w:rsidRDefault="00D52043" w:rsidP="00D83F85">
            <w:pPr>
              <w:pStyle w:val="acctmergecolhdg"/>
              <w:spacing w:line="240" w:lineRule="atLeast"/>
              <w:rPr>
                <w:szCs w:val="22"/>
              </w:rPr>
            </w:pPr>
            <w:r w:rsidRPr="009426D0">
              <w:rPr>
                <w:szCs w:val="22"/>
              </w:rPr>
              <w:t xml:space="preserve">Separate </w:t>
            </w:r>
          </w:p>
          <w:p w14:paraId="2F77F6F5" w14:textId="77777777" w:rsidR="00D52043" w:rsidRPr="009426D0" w:rsidRDefault="00D52043" w:rsidP="00D83F85">
            <w:pPr>
              <w:pStyle w:val="acctfourfigures"/>
              <w:tabs>
                <w:tab w:val="clear" w:pos="765"/>
              </w:tabs>
              <w:spacing w:line="240" w:lineRule="atLeast"/>
              <w:ind w:left="-42" w:right="-91" w:hanging="90"/>
              <w:jc w:val="center"/>
              <w:rPr>
                <w:szCs w:val="22"/>
              </w:rPr>
            </w:pPr>
            <w:r w:rsidRPr="009426D0">
              <w:rPr>
                <w:b/>
                <w:bCs/>
                <w:szCs w:val="22"/>
              </w:rPr>
              <w:t>financial statements</w:t>
            </w:r>
          </w:p>
        </w:tc>
      </w:tr>
      <w:tr w:rsidR="00D52043" w:rsidRPr="009426D0" w14:paraId="1083C96F" w14:textId="77777777" w:rsidTr="00A26421">
        <w:trPr>
          <w:trHeight w:val="173"/>
          <w:tblHeader/>
        </w:trPr>
        <w:tc>
          <w:tcPr>
            <w:tcW w:w="2714" w:type="pct"/>
            <w:shd w:val="clear" w:color="auto" w:fill="auto"/>
          </w:tcPr>
          <w:p w14:paraId="35CA383F" w14:textId="77777777" w:rsidR="00D52043" w:rsidRPr="009426D0" w:rsidRDefault="00D52043" w:rsidP="00D83F85">
            <w:pPr>
              <w:spacing w:line="240" w:lineRule="atLeast"/>
              <w:rPr>
                <w:szCs w:val="22"/>
                <w:rtl/>
                <w:cs/>
              </w:rPr>
            </w:pPr>
          </w:p>
        </w:tc>
        <w:tc>
          <w:tcPr>
            <w:tcW w:w="2286" w:type="pct"/>
            <w:gridSpan w:val="3"/>
            <w:shd w:val="clear" w:color="auto" w:fill="auto"/>
          </w:tcPr>
          <w:p w14:paraId="29DCA3C7" w14:textId="77777777" w:rsidR="00D52043" w:rsidRPr="009426D0" w:rsidRDefault="00D52043" w:rsidP="00D83F85">
            <w:pPr>
              <w:pStyle w:val="acctfourfigures"/>
              <w:tabs>
                <w:tab w:val="clear" w:pos="765"/>
              </w:tabs>
              <w:spacing w:line="240" w:lineRule="atLeast"/>
              <w:ind w:left="-42" w:right="-91" w:hanging="90"/>
              <w:jc w:val="center"/>
              <w:rPr>
                <w:szCs w:val="22"/>
              </w:rPr>
            </w:pPr>
            <w:r w:rsidRPr="009426D0">
              <w:rPr>
                <w:i/>
                <w:iCs/>
                <w:szCs w:val="22"/>
              </w:rPr>
              <w:t>(in thousand Baht)</w:t>
            </w:r>
          </w:p>
        </w:tc>
      </w:tr>
      <w:tr w:rsidR="00D52043" w:rsidRPr="009426D0" w14:paraId="045A8E93" w14:textId="77777777" w:rsidTr="00A961AA">
        <w:trPr>
          <w:trHeight w:val="274"/>
        </w:trPr>
        <w:tc>
          <w:tcPr>
            <w:tcW w:w="2714" w:type="pct"/>
            <w:shd w:val="clear" w:color="auto" w:fill="auto"/>
          </w:tcPr>
          <w:p w14:paraId="2AD36D62" w14:textId="77777777" w:rsidR="00D52043" w:rsidRPr="009426D0" w:rsidRDefault="00D52043" w:rsidP="00FC56A3">
            <w:pPr>
              <w:pStyle w:val="BodyText"/>
              <w:spacing w:after="0" w:line="240" w:lineRule="atLeast"/>
              <w:ind w:right="-131"/>
              <w:rPr>
                <w:b/>
                <w:bCs/>
                <w:i/>
                <w:iCs/>
                <w:szCs w:val="22"/>
              </w:rPr>
            </w:pPr>
            <w:r w:rsidRPr="009426D0">
              <w:rPr>
                <w:b/>
                <w:bCs/>
                <w:i/>
                <w:iCs/>
                <w:szCs w:val="22"/>
              </w:rPr>
              <w:t>Capital commitments</w:t>
            </w:r>
          </w:p>
        </w:tc>
        <w:tc>
          <w:tcPr>
            <w:tcW w:w="1095" w:type="pct"/>
            <w:shd w:val="clear" w:color="auto" w:fill="auto"/>
          </w:tcPr>
          <w:p w14:paraId="0C181C13" w14:textId="77777777" w:rsidR="00D52043" w:rsidRPr="00A961AA" w:rsidRDefault="00D52043" w:rsidP="00A961AA">
            <w:pPr>
              <w:pStyle w:val="BodyText"/>
              <w:spacing w:after="0" w:line="240" w:lineRule="atLeast"/>
              <w:ind w:left="-108" w:right="-18"/>
              <w:jc w:val="right"/>
              <w:rPr>
                <w:szCs w:val="22"/>
                <w:cs/>
                <w:lang w:val="en-GB" w:bidi="th-TH"/>
              </w:rPr>
            </w:pPr>
          </w:p>
        </w:tc>
        <w:tc>
          <w:tcPr>
            <w:tcW w:w="142" w:type="pct"/>
            <w:shd w:val="clear" w:color="auto" w:fill="auto"/>
          </w:tcPr>
          <w:p w14:paraId="13F9C5B8" w14:textId="77777777" w:rsidR="00D52043" w:rsidRPr="009426D0" w:rsidRDefault="00D52043" w:rsidP="00D83F85">
            <w:pPr>
              <w:pStyle w:val="BodyText"/>
              <w:tabs>
                <w:tab w:val="decimal" w:pos="873"/>
              </w:tabs>
              <w:spacing w:after="0" w:line="240" w:lineRule="atLeast"/>
              <w:ind w:right="-131"/>
              <w:jc w:val="both"/>
              <w:rPr>
                <w:szCs w:val="22"/>
                <w:lang w:val="en-GB"/>
              </w:rPr>
            </w:pPr>
          </w:p>
        </w:tc>
        <w:tc>
          <w:tcPr>
            <w:tcW w:w="1049" w:type="pct"/>
            <w:shd w:val="clear" w:color="auto" w:fill="auto"/>
          </w:tcPr>
          <w:p w14:paraId="7022DBE3" w14:textId="77777777" w:rsidR="00D52043" w:rsidRPr="009426D0" w:rsidRDefault="00D52043" w:rsidP="00D83F85">
            <w:pPr>
              <w:pStyle w:val="BodyText"/>
              <w:spacing w:after="0" w:line="240" w:lineRule="atLeast"/>
              <w:ind w:left="-108" w:right="-18"/>
              <w:jc w:val="right"/>
              <w:rPr>
                <w:szCs w:val="22"/>
                <w:lang w:val="en-GB"/>
              </w:rPr>
            </w:pPr>
          </w:p>
        </w:tc>
      </w:tr>
      <w:tr w:rsidR="00D52043" w:rsidRPr="009426D0" w14:paraId="7E59500A" w14:textId="77777777" w:rsidTr="00B51451">
        <w:trPr>
          <w:trHeight w:val="227"/>
        </w:trPr>
        <w:tc>
          <w:tcPr>
            <w:tcW w:w="2714" w:type="pct"/>
            <w:shd w:val="clear" w:color="auto" w:fill="auto"/>
          </w:tcPr>
          <w:p w14:paraId="211C61AA" w14:textId="77777777" w:rsidR="00D52043" w:rsidRPr="009426D0" w:rsidRDefault="00D52043" w:rsidP="00D83F85">
            <w:pPr>
              <w:spacing w:line="240" w:lineRule="atLeast"/>
              <w:rPr>
                <w:szCs w:val="22"/>
              </w:rPr>
            </w:pPr>
            <w:r w:rsidRPr="009426D0">
              <w:rPr>
                <w:i/>
                <w:iCs/>
              </w:rPr>
              <w:t>Contracted but not provided for:</w:t>
            </w:r>
          </w:p>
        </w:tc>
        <w:tc>
          <w:tcPr>
            <w:tcW w:w="1095" w:type="pct"/>
            <w:shd w:val="clear" w:color="auto" w:fill="auto"/>
          </w:tcPr>
          <w:p w14:paraId="58DB7C71" w14:textId="77777777" w:rsidR="00D52043" w:rsidRPr="009426D0" w:rsidRDefault="00D52043" w:rsidP="00D83F85">
            <w:pPr>
              <w:pStyle w:val="BodyText"/>
              <w:spacing w:after="0" w:line="240" w:lineRule="atLeast"/>
              <w:ind w:left="-108"/>
              <w:jc w:val="right"/>
              <w:rPr>
                <w:szCs w:val="22"/>
                <w:lang w:val="en-GB"/>
              </w:rPr>
            </w:pPr>
          </w:p>
        </w:tc>
        <w:tc>
          <w:tcPr>
            <w:tcW w:w="142" w:type="pct"/>
            <w:shd w:val="clear" w:color="auto" w:fill="auto"/>
          </w:tcPr>
          <w:p w14:paraId="7741D20A" w14:textId="77777777" w:rsidR="00D52043" w:rsidRPr="009426D0" w:rsidRDefault="00D52043" w:rsidP="00D83F85">
            <w:pPr>
              <w:pStyle w:val="BodyText"/>
              <w:tabs>
                <w:tab w:val="decimal" w:pos="873"/>
              </w:tabs>
              <w:spacing w:after="0" w:line="240" w:lineRule="atLeast"/>
              <w:ind w:right="-131"/>
              <w:jc w:val="both"/>
              <w:rPr>
                <w:szCs w:val="22"/>
                <w:lang w:val="en-GB"/>
              </w:rPr>
            </w:pPr>
          </w:p>
        </w:tc>
        <w:tc>
          <w:tcPr>
            <w:tcW w:w="1049" w:type="pct"/>
            <w:shd w:val="clear" w:color="auto" w:fill="auto"/>
          </w:tcPr>
          <w:p w14:paraId="3323C56A" w14:textId="77777777" w:rsidR="00D52043" w:rsidRPr="009426D0" w:rsidRDefault="00D52043" w:rsidP="00D83F85">
            <w:pPr>
              <w:pStyle w:val="BodyText"/>
              <w:spacing w:after="0" w:line="240" w:lineRule="atLeast"/>
              <w:ind w:left="-108" w:right="-18"/>
              <w:jc w:val="right"/>
              <w:rPr>
                <w:szCs w:val="22"/>
                <w:lang w:val="en-GB"/>
              </w:rPr>
            </w:pPr>
          </w:p>
        </w:tc>
      </w:tr>
      <w:tr w:rsidR="00E43CE0" w:rsidRPr="009426D0" w14:paraId="7209925F" w14:textId="77777777" w:rsidTr="00B51451">
        <w:tc>
          <w:tcPr>
            <w:tcW w:w="2714" w:type="pct"/>
            <w:shd w:val="clear" w:color="auto" w:fill="auto"/>
          </w:tcPr>
          <w:p w14:paraId="655D4DE3" w14:textId="220AAC68" w:rsidR="00E43CE0" w:rsidRPr="009426D0" w:rsidRDefault="00E43CE0" w:rsidP="00E43CE0">
            <w:pPr>
              <w:spacing w:line="240" w:lineRule="atLeast"/>
            </w:pPr>
            <w:r w:rsidRPr="009426D0">
              <w:t>Buildings and other constructions</w:t>
            </w:r>
          </w:p>
        </w:tc>
        <w:tc>
          <w:tcPr>
            <w:tcW w:w="1095" w:type="pct"/>
            <w:shd w:val="clear" w:color="auto" w:fill="auto"/>
          </w:tcPr>
          <w:p w14:paraId="4781DE0C" w14:textId="66E66E4D" w:rsidR="00E43CE0" w:rsidRPr="00A94582" w:rsidRDefault="00E43CE0" w:rsidP="00E43CE0">
            <w:pPr>
              <w:pStyle w:val="BodyText"/>
              <w:tabs>
                <w:tab w:val="decimal" w:pos="1690"/>
              </w:tabs>
              <w:spacing w:after="0" w:line="240" w:lineRule="atLeast"/>
              <w:ind w:left="-108" w:right="-177"/>
              <w:rPr>
                <w:szCs w:val="22"/>
              </w:rPr>
            </w:pPr>
            <w:r w:rsidRPr="002C71B3">
              <w:t>1,655,123</w:t>
            </w:r>
          </w:p>
        </w:tc>
        <w:tc>
          <w:tcPr>
            <w:tcW w:w="142" w:type="pct"/>
            <w:shd w:val="clear" w:color="auto" w:fill="auto"/>
          </w:tcPr>
          <w:p w14:paraId="5C30515E" w14:textId="77777777" w:rsidR="00E43CE0" w:rsidRPr="001B6EE7" w:rsidRDefault="00E43CE0" w:rsidP="00E43CE0">
            <w:pPr>
              <w:pStyle w:val="BodyText"/>
              <w:tabs>
                <w:tab w:val="decimal" w:pos="788"/>
              </w:tabs>
              <w:spacing w:after="0" w:line="240" w:lineRule="atLeast"/>
              <w:ind w:right="-103"/>
              <w:rPr>
                <w:szCs w:val="22"/>
              </w:rPr>
            </w:pPr>
          </w:p>
        </w:tc>
        <w:tc>
          <w:tcPr>
            <w:tcW w:w="1049" w:type="pct"/>
          </w:tcPr>
          <w:p w14:paraId="44AE6947" w14:textId="4EBDBB11" w:rsidR="00E43CE0" w:rsidRPr="001B6EE7" w:rsidRDefault="00E43CE0" w:rsidP="00E43CE0">
            <w:pPr>
              <w:pStyle w:val="BodyText"/>
              <w:tabs>
                <w:tab w:val="decimal" w:pos="1690"/>
              </w:tabs>
              <w:spacing w:after="0" w:line="240" w:lineRule="atLeast"/>
              <w:ind w:left="-108" w:right="-177"/>
              <w:rPr>
                <w:szCs w:val="22"/>
              </w:rPr>
            </w:pPr>
            <w:r w:rsidRPr="00827993">
              <w:t>4,765</w:t>
            </w:r>
          </w:p>
        </w:tc>
      </w:tr>
      <w:tr w:rsidR="00E43CE0" w:rsidRPr="009426D0" w14:paraId="42B68061" w14:textId="77777777" w:rsidTr="00B51451">
        <w:tc>
          <w:tcPr>
            <w:tcW w:w="2714" w:type="pct"/>
            <w:shd w:val="clear" w:color="auto" w:fill="auto"/>
          </w:tcPr>
          <w:p w14:paraId="74412E96" w14:textId="66027961" w:rsidR="00E43CE0" w:rsidRPr="009426D0" w:rsidRDefault="00E43CE0" w:rsidP="00E43CE0">
            <w:pPr>
              <w:spacing w:line="240" w:lineRule="atLeast"/>
              <w:rPr>
                <w:szCs w:val="22"/>
              </w:rPr>
            </w:pPr>
            <w:r w:rsidRPr="009426D0">
              <w:rPr>
                <w:szCs w:val="22"/>
              </w:rPr>
              <w:t>Investment properties</w:t>
            </w:r>
          </w:p>
        </w:tc>
        <w:tc>
          <w:tcPr>
            <w:tcW w:w="1095" w:type="pct"/>
            <w:shd w:val="clear" w:color="auto" w:fill="auto"/>
          </w:tcPr>
          <w:p w14:paraId="03A515E0" w14:textId="104EF60B" w:rsidR="00E43CE0" w:rsidRPr="00A94582" w:rsidRDefault="00E43CE0" w:rsidP="00E43CE0">
            <w:pPr>
              <w:pStyle w:val="BodyText"/>
              <w:tabs>
                <w:tab w:val="decimal" w:pos="1690"/>
              </w:tabs>
              <w:spacing w:after="0" w:line="240" w:lineRule="atLeast"/>
              <w:ind w:left="-108" w:right="-177"/>
              <w:rPr>
                <w:szCs w:val="22"/>
              </w:rPr>
            </w:pPr>
            <w:r w:rsidRPr="002C71B3">
              <w:t>230,240</w:t>
            </w:r>
          </w:p>
        </w:tc>
        <w:tc>
          <w:tcPr>
            <w:tcW w:w="142" w:type="pct"/>
            <w:shd w:val="clear" w:color="auto" w:fill="auto"/>
          </w:tcPr>
          <w:p w14:paraId="6F44DCB5" w14:textId="77777777" w:rsidR="00E43CE0" w:rsidRPr="001B6EE7" w:rsidRDefault="00E43CE0" w:rsidP="00E43CE0">
            <w:pPr>
              <w:pStyle w:val="BodyText"/>
              <w:tabs>
                <w:tab w:val="decimal" w:pos="788"/>
              </w:tabs>
              <w:spacing w:after="0" w:line="240" w:lineRule="atLeast"/>
              <w:ind w:right="-103"/>
              <w:rPr>
                <w:szCs w:val="22"/>
              </w:rPr>
            </w:pPr>
          </w:p>
        </w:tc>
        <w:tc>
          <w:tcPr>
            <w:tcW w:w="1049" w:type="pct"/>
          </w:tcPr>
          <w:p w14:paraId="3FD3FDA5" w14:textId="5FBE4F18" w:rsidR="00E43CE0" w:rsidRPr="001B6EE7" w:rsidRDefault="00E43CE0" w:rsidP="00E43CE0">
            <w:pPr>
              <w:pStyle w:val="BodyText"/>
              <w:tabs>
                <w:tab w:val="decimal" w:pos="1382"/>
              </w:tabs>
              <w:spacing w:after="0" w:line="240" w:lineRule="atLeast"/>
              <w:ind w:left="-108" w:right="-177"/>
              <w:rPr>
                <w:szCs w:val="22"/>
              </w:rPr>
            </w:pPr>
            <w:r w:rsidRPr="00827993">
              <w:t>-</w:t>
            </w:r>
          </w:p>
        </w:tc>
      </w:tr>
      <w:tr w:rsidR="00E43CE0" w:rsidRPr="009426D0" w14:paraId="56E144CA" w14:textId="77777777" w:rsidTr="00B51451">
        <w:tc>
          <w:tcPr>
            <w:tcW w:w="2714" w:type="pct"/>
            <w:shd w:val="clear" w:color="auto" w:fill="auto"/>
          </w:tcPr>
          <w:p w14:paraId="5A64499A" w14:textId="21EAA933" w:rsidR="00E43CE0" w:rsidRPr="009426D0" w:rsidRDefault="00E43CE0" w:rsidP="00E43CE0">
            <w:pPr>
              <w:spacing w:line="240" w:lineRule="atLeast"/>
            </w:pPr>
            <w:r w:rsidRPr="009426D0">
              <w:rPr>
                <w:szCs w:val="22"/>
              </w:rPr>
              <w:t>Software</w:t>
            </w:r>
          </w:p>
        </w:tc>
        <w:tc>
          <w:tcPr>
            <w:tcW w:w="1095" w:type="pct"/>
            <w:shd w:val="clear" w:color="auto" w:fill="auto"/>
          </w:tcPr>
          <w:p w14:paraId="546879E7" w14:textId="376FC8DE" w:rsidR="00E43CE0" w:rsidRPr="00A94582" w:rsidRDefault="00E43CE0" w:rsidP="00E43CE0">
            <w:pPr>
              <w:pStyle w:val="BodyText"/>
              <w:tabs>
                <w:tab w:val="decimal" w:pos="1690"/>
              </w:tabs>
              <w:spacing w:after="0" w:line="240" w:lineRule="atLeast"/>
              <w:ind w:left="-108" w:right="-177"/>
              <w:rPr>
                <w:szCs w:val="22"/>
              </w:rPr>
            </w:pPr>
            <w:r w:rsidRPr="002C71B3">
              <w:t>25,239</w:t>
            </w:r>
          </w:p>
        </w:tc>
        <w:tc>
          <w:tcPr>
            <w:tcW w:w="142" w:type="pct"/>
            <w:shd w:val="clear" w:color="auto" w:fill="auto"/>
          </w:tcPr>
          <w:p w14:paraId="47196E68" w14:textId="77777777" w:rsidR="00E43CE0" w:rsidRPr="001B6EE7" w:rsidRDefault="00E43CE0" w:rsidP="00E43CE0">
            <w:pPr>
              <w:pStyle w:val="BodyText"/>
              <w:tabs>
                <w:tab w:val="decimal" w:pos="788"/>
              </w:tabs>
              <w:spacing w:after="0" w:line="240" w:lineRule="atLeast"/>
              <w:ind w:right="-103"/>
              <w:rPr>
                <w:szCs w:val="22"/>
              </w:rPr>
            </w:pPr>
          </w:p>
        </w:tc>
        <w:tc>
          <w:tcPr>
            <w:tcW w:w="1049" w:type="pct"/>
            <w:tcBorders>
              <w:bottom w:val="single" w:sz="4" w:space="0" w:color="auto"/>
            </w:tcBorders>
          </w:tcPr>
          <w:p w14:paraId="35AD5D4E" w14:textId="22ED3658" w:rsidR="00E43CE0" w:rsidRPr="001B6EE7" w:rsidRDefault="00E43CE0" w:rsidP="00E43CE0">
            <w:pPr>
              <w:pStyle w:val="BodyText"/>
              <w:tabs>
                <w:tab w:val="decimal" w:pos="1690"/>
              </w:tabs>
              <w:spacing w:after="0" w:line="240" w:lineRule="atLeast"/>
              <w:ind w:left="-108" w:right="-177"/>
              <w:rPr>
                <w:szCs w:val="22"/>
              </w:rPr>
            </w:pPr>
            <w:r w:rsidRPr="00827993">
              <w:t>9,092</w:t>
            </w:r>
          </w:p>
        </w:tc>
      </w:tr>
      <w:tr w:rsidR="00E43CE0" w:rsidRPr="009426D0" w14:paraId="3D534F90" w14:textId="77777777" w:rsidTr="00B51451">
        <w:tc>
          <w:tcPr>
            <w:tcW w:w="2714" w:type="pct"/>
            <w:shd w:val="clear" w:color="auto" w:fill="auto"/>
          </w:tcPr>
          <w:p w14:paraId="6E67D01E" w14:textId="77777777" w:rsidR="00E43CE0" w:rsidRPr="009426D0" w:rsidRDefault="00E43CE0" w:rsidP="00E43CE0">
            <w:pPr>
              <w:spacing w:line="240" w:lineRule="atLeast"/>
              <w:rPr>
                <w:b/>
                <w:bCs/>
                <w:szCs w:val="22"/>
              </w:rPr>
            </w:pPr>
            <w:r w:rsidRPr="009426D0">
              <w:rPr>
                <w:b/>
                <w:bCs/>
                <w:szCs w:val="22"/>
              </w:rPr>
              <w:t>Total</w:t>
            </w:r>
          </w:p>
        </w:tc>
        <w:tc>
          <w:tcPr>
            <w:tcW w:w="1095" w:type="pct"/>
            <w:tcBorders>
              <w:top w:val="single" w:sz="4" w:space="0" w:color="auto"/>
              <w:bottom w:val="double" w:sz="4" w:space="0" w:color="auto"/>
            </w:tcBorders>
            <w:shd w:val="clear" w:color="auto" w:fill="auto"/>
          </w:tcPr>
          <w:p w14:paraId="1FA808A9" w14:textId="1692D42D" w:rsidR="00E43CE0" w:rsidRPr="00E43CE0" w:rsidRDefault="00E43CE0" w:rsidP="00E43CE0">
            <w:pPr>
              <w:pStyle w:val="BodyText"/>
              <w:tabs>
                <w:tab w:val="decimal" w:pos="1690"/>
              </w:tabs>
              <w:spacing w:after="0" w:line="240" w:lineRule="atLeast"/>
              <w:ind w:left="-108" w:right="-177"/>
              <w:rPr>
                <w:b/>
                <w:bCs/>
                <w:szCs w:val="22"/>
              </w:rPr>
            </w:pPr>
            <w:r w:rsidRPr="00E43CE0">
              <w:rPr>
                <w:b/>
                <w:bCs/>
              </w:rPr>
              <w:t>1,910,602</w:t>
            </w:r>
          </w:p>
        </w:tc>
        <w:tc>
          <w:tcPr>
            <w:tcW w:w="142" w:type="pct"/>
            <w:shd w:val="clear" w:color="auto" w:fill="auto"/>
          </w:tcPr>
          <w:p w14:paraId="0C60F551" w14:textId="77777777" w:rsidR="00E43CE0" w:rsidRPr="00D93D0A" w:rsidRDefault="00E43CE0" w:rsidP="00E43CE0">
            <w:pPr>
              <w:pStyle w:val="BodyText"/>
              <w:tabs>
                <w:tab w:val="decimal" w:pos="1423"/>
              </w:tabs>
              <w:spacing w:after="0" w:line="240" w:lineRule="atLeast"/>
              <w:ind w:left="-108" w:right="-177"/>
              <w:rPr>
                <w:b/>
                <w:bCs/>
                <w:szCs w:val="22"/>
              </w:rPr>
            </w:pPr>
          </w:p>
        </w:tc>
        <w:tc>
          <w:tcPr>
            <w:tcW w:w="1049" w:type="pct"/>
            <w:tcBorders>
              <w:top w:val="single" w:sz="4" w:space="0" w:color="auto"/>
              <w:bottom w:val="double" w:sz="4" w:space="0" w:color="auto"/>
            </w:tcBorders>
          </w:tcPr>
          <w:p w14:paraId="7EAFE78F" w14:textId="014A93A8" w:rsidR="00E43CE0" w:rsidRPr="00D93D0A" w:rsidRDefault="00E43CE0" w:rsidP="00E43CE0">
            <w:pPr>
              <w:pStyle w:val="BodyText"/>
              <w:tabs>
                <w:tab w:val="decimal" w:pos="1690"/>
              </w:tabs>
              <w:spacing w:after="0" w:line="240" w:lineRule="atLeast"/>
              <w:ind w:left="-108" w:right="-177"/>
              <w:rPr>
                <w:b/>
                <w:bCs/>
                <w:szCs w:val="22"/>
              </w:rPr>
            </w:pPr>
            <w:r w:rsidRPr="00D93D0A">
              <w:rPr>
                <w:b/>
                <w:bCs/>
              </w:rPr>
              <w:t>13,857</w:t>
            </w:r>
          </w:p>
        </w:tc>
      </w:tr>
      <w:tr w:rsidR="00D93D0A" w:rsidRPr="009426D0" w14:paraId="2BFF8575" w14:textId="77777777" w:rsidTr="00B51451">
        <w:tc>
          <w:tcPr>
            <w:tcW w:w="2714" w:type="pct"/>
            <w:shd w:val="clear" w:color="auto" w:fill="auto"/>
          </w:tcPr>
          <w:p w14:paraId="40200F78" w14:textId="77777777" w:rsidR="00D93D0A" w:rsidRPr="009426D0" w:rsidRDefault="00D93D0A" w:rsidP="00D93D0A">
            <w:pPr>
              <w:pStyle w:val="BodyText"/>
              <w:spacing w:after="0" w:line="240" w:lineRule="atLeast"/>
              <w:ind w:right="-131"/>
              <w:rPr>
                <w:b/>
                <w:bCs/>
                <w:i/>
                <w:iCs/>
                <w:szCs w:val="22"/>
                <w:lang w:val="en-GB"/>
              </w:rPr>
            </w:pPr>
          </w:p>
        </w:tc>
        <w:tc>
          <w:tcPr>
            <w:tcW w:w="1095" w:type="pct"/>
            <w:shd w:val="clear" w:color="auto" w:fill="auto"/>
          </w:tcPr>
          <w:p w14:paraId="28FE455D" w14:textId="77777777" w:rsidR="00D93D0A" w:rsidRPr="00A94582" w:rsidRDefault="00D93D0A" w:rsidP="00D93D0A">
            <w:pPr>
              <w:pStyle w:val="BodyText"/>
              <w:tabs>
                <w:tab w:val="decimal" w:pos="1423"/>
              </w:tabs>
              <w:spacing w:after="0" w:line="240" w:lineRule="atLeast"/>
              <w:ind w:left="-108" w:right="-177"/>
              <w:rPr>
                <w:b/>
                <w:bCs/>
                <w:szCs w:val="22"/>
              </w:rPr>
            </w:pPr>
          </w:p>
        </w:tc>
        <w:tc>
          <w:tcPr>
            <w:tcW w:w="142" w:type="pct"/>
            <w:shd w:val="clear" w:color="auto" w:fill="auto"/>
          </w:tcPr>
          <w:p w14:paraId="3DB7C14D" w14:textId="77777777" w:rsidR="00D93D0A" w:rsidRPr="001B6EE7" w:rsidRDefault="00D93D0A" w:rsidP="00D93D0A">
            <w:pPr>
              <w:pStyle w:val="BodyText"/>
              <w:tabs>
                <w:tab w:val="decimal" w:pos="873"/>
              </w:tabs>
              <w:spacing w:after="0" w:line="240" w:lineRule="atLeast"/>
              <w:ind w:right="-177"/>
              <w:rPr>
                <w:b/>
                <w:bCs/>
                <w:szCs w:val="22"/>
              </w:rPr>
            </w:pPr>
          </w:p>
        </w:tc>
        <w:tc>
          <w:tcPr>
            <w:tcW w:w="1049" w:type="pct"/>
            <w:shd w:val="clear" w:color="auto" w:fill="auto"/>
          </w:tcPr>
          <w:p w14:paraId="4D7F6982" w14:textId="77777777" w:rsidR="00D93D0A" w:rsidRPr="001B6EE7" w:rsidRDefault="00D93D0A" w:rsidP="00D93D0A">
            <w:pPr>
              <w:pStyle w:val="BodyText"/>
              <w:tabs>
                <w:tab w:val="left" w:pos="1155"/>
                <w:tab w:val="left" w:pos="1560"/>
              </w:tabs>
              <w:spacing w:after="0" w:line="240" w:lineRule="atLeast"/>
              <w:ind w:left="-108" w:right="-177"/>
              <w:rPr>
                <w:b/>
                <w:bCs/>
                <w:szCs w:val="22"/>
              </w:rPr>
            </w:pPr>
          </w:p>
        </w:tc>
      </w:tr>
      <w:tr w:rsidR="00D93D0A" w:rsidRPr="009426D0" w14:paraId="7BCA2C85" w14:textId="77777777" w:rsidTr="00B51451">
        <w:tc>
          <w:tcPr>
            <w:tcW w:w="2714" w:type="pct"/>
            <w:shd w:val="clear" w:color="auto" w:fill="auto"/>
          </w:tcPr>
          <w:p w14:paraId="04AF9C32" w14:textId="77777777" w:rsidR="00D93D0A" w:rsidRPr="009426D0" w:rsidRDefault="00D93D0A" w:rsidP="00D93D0A">
            <w:pPr>
              <w:pStyle w:val="BodyText"/>
              <w:spacing w:after="0" w:line="240" w:lineRule="atLeast"/>
              <w:ind w:right="-131"/>
              <w:rPr>
                <w:b/>
                <w:bCs/>
                <w:i/>
                <w:iCs/>
                <w:szCs w:val="22"/>
                <w:lang w:val="en-GB"/>
              </w:rPr>
            </w:pPr>
            <w:r w:rsidRPr="009426D0">
              <w:rPr>
                <w:b/>
                <w:bCs/>
                <w:i/>
                <w:iCs/>
              </w:rPr>
              <w:t>Other commitments</w:t>
            </w:r>
          </w:p>
        </w:tc>
        <w:tc>
          <w:tcPr>
            <w:tcW w:w="1095" w:type="pct"/>
            <w:shd w:val="clear" w:color="auto" w:fill="auto"/>
          </w:tcPr>
          <w:p w14:paraId="6007D09A" w14:textId="77777777" w:rsidR="00D93D0A" w:rsidRPr="00A94582" w:rsidRDefault="00D93D0A" w:rsidP="00D93D0A">
            <w:pPr>
              <w:pStyle w:val="BodyText"/>
              <w:tabs>
                <w:tab w:val="decimal" w:pos="1423"/>
              </w:tabs>
              <w:spacing w:after="0" w:line="240" w:lineRule="atLeast"/>
              <w:ind w:left="-108" w:right="-177" w:hanging="274"/>
              <w:rPr>
                <w:szCs w:val="22"/>
              </w:rPr>
            </w:pPr>
          </w:p>
        </w:tc>
        <w:tc>
          <w:tcPr>
            <w:tcW w:w="142" w:type="pct"/>
            <w:shd w:val="clear" w:color="auto" w:fill="auto"/>
          </w:tcPr>
          <w:p w14:paraId="26DA84C1" w14:textId="77777777" w:rsidR="00D93D0A" w:rsidRPr="001B6EE7" w:rsidRDefault="00D93D0A" w:rsidP="00D93D0A">
            <w:pPr>
              <w:pStyle w:val="BodyText"/>
              <w:tabs>
                <w:tab w:val="decimal" w:pos="873"/>
              </w:tabs>
              <w:spacing w:after="0" w:line="240" w:lineRule="atLeast"/>
              <w:ind w:right="-177"/>
              <w:rPr>
                <w:szCs w:val="22"/>
              </w:rPr>
            </w:pPr>
          </w:p>
        </w:tc>
        <w:tc>
          <w:tcPr>
            <w:tcW w:w="1049" w:type="pct"/>
            <w:shd w:val="clear" w:color="auto" w:fill="auto"/>
          </w:tcPr>
          <w:p w14:paraId="2823ADAA" w14:textId="77777777" w:rsidR="00D93D0A" w:rsidRPr="001B6EE7" w:rsidRDefault="00D93D0A" w:rsidP="00D93D0A">
            <w:pPr>
              <w:pStyle w:val="BodyText"/>
              <w:tabs>
                <w:tab w:val="left" w:pos="1155"/>
              </w:tabs>
              <w:spacing w:after="0" w:line="240" w:lineRule="atLeast"/>
              <w:ind w:left="-108" w:right="-177"/>
              <w:rPr>
                <w:szCs w:val="22"/>
              </w:rPr>
            </w:pPr>
          </w:p>
        </w:tc>
      </w:tr>
      <w:tr w:rsidR="00E43CE0" w:rsidRPr="009426D0" w14:paraId="4C3A9633" w14:textId="77777777" w:rsidTr="00B51451">
        <w:tc>
          <w:tcPr>
            <w:tcW w:w="2714" w:type="pct"/>
            <w:shd w:val="clear" w:color="auto" w:fill="auto"/>
          </w:tcPr>
          <w:p w14:paraId="1AB4D819" w14:textId="0CBF8501" w:rsidR="00E43CE0" w:rsidRPr="009426D0" w:rsidRDefault="00E43CE0" w:rsidP="00E43CE0">
            <w:pPr>
              <w:pStyle w:val="BodyText"/>
              <w:spacing w:after="0" w:line="240" w:lineRule="atLeast"/>
              <w:ind w:right="-131"/>
            </w:pPr>
            <w:r w:rsidRPr="009426D0">
              <w:t>Design consultant agreements</w:t>
            </w:r>
          </w:p>
        </w:tc>
        <w:tc>
          <w:tcPr>
            <w:tcW w:w="1095" w:type="pct"/>
            <w:shd w:val="clear" w:color="auto" w:fill="auto"/>
          </w:tcPr>
          <w:p w14:paraId="26D2F593" w14:textId="44269BAB" w:rsidR="00E43CE0" w:rsidRPr="00A94582" w:rsidRDefault="00E43CE0" w:rsidP="00E43CE0">
            <w:pPr>
              <w:pStyle w:val="BodyText"/>
              <w:tabs>
                <w:tab w:val="decimal" w:pos="1690"/>
              </w:tabs>
              <w:spacing w:after="0" w:line="240" w:lineRule="atLeast"/>
              <w:ind w:left="-108" w:right="-177"/>
              <w:rPr>
                <w:szCs w:val="22"/>
              </w:rPr>
            </w:pPr>
            <w:r w:rsidRPr="00265546">
              <w:t>1,643,237</w:t>
            </w:r>
          </w:p>
        </w:tc>
        <w:tc>
          <w:tcPr>
            <w:tcW w:w="142" w:type="pct"/>
            <w:shd w:val="clear" w:color="auto" w:fill="auto"/>
          </w:tcPr>
          <w:p w14:paraId="0623CE9D" w14:textId="77777777" w:rsidR="00E43CE0" w:rsidRPr="001B6EE7" w:rsidRDefault="00E43CE0" w:rsidP="00E43CE0">
            <w:pPr>
              <w:pStyle w:val="BodyText"/>
              <w:tabs>
                <w:tab w:val="decimal" w:pos="873"/>
              </w:tabs>
              <w:spacing w:after="0" w:line="240" w:lineRule="atLeast"/>
              <w:ind w:right="-177"/>
              <w:rPr>
                <w:szCs w:val="22"/>
              </w:rPr>
            </w:pPr>
          </w:p>
        </w:tc>
        <w:tc>
          <w:tcPr>
            <w:tcW w:w="1049" w:type="pct"/>
            <w:shd w:val="clear" w:color="auto" w:fill="auto"/>
          </w:tcPr>
          <w:p w14:paraId="26BA1815" w14:textId="250F44A9" w:rsidR="00E43CE0" w:rsidRPr="001B6EE7" w:rsidRDefault="00E43CE0" w:rsidP="00E43CE0">
            <w:pPr>
              <w:pStyle w:val="BodyText"/>
              <w:tabs>
                <w:tab w:val="decimal" w:pos="1382"/>
              </w:tabs>
              <w:spacing w:after="0" w:line="240" w:lineRule="atLeast"/>
              <w:ind w:left="-108" w:right="-177"/>
              <w:rPr>
                <w:szCs w:val="22"/>
                <w:lang w:val="en-US"/>
              </w:rPr>
            </w:pPr>
            <w:r w:rsidRPr="00827993">
              <w:t>-</w:t>
            </w:r>
          </w:p>
        </w:tc>
      </w:tr>
      <w:tr w:rsidR="00E43CE0" w:rsidRPr="009426D0" w14:paraId="6E41233E" w14:textId="77777777" w:rsidTr="00B51451">
        <w:tc>
          <w:tcPr>
            <w:tcW w:w="2714" w:type="pct"/>
            <w:shd w:val="clear" w:color="auto" w:fill="auto"/>
          </w:tcPr>
          <w:p w14:paraId="4AAC5155" w14:textId="284458C1" w:rsidR="00E43CE0" w:rsidRPr="009426D0" w:rsidRDefault="00E43CE0" w:rsidP="00E43CE0">
            <w:pPr>
              <w:pStyle w:val="BodyText"/>
              <w:spacing w:after="0" w:line="240" w:lineRule="atLeast"/>
              <w:ind w:right="-131"/>
              <w:rPr>
                <w:b/>
                <w:bCs/>
                <w:i/>
                <w:iCs/>
              </w:rPr>
            </w:pPr>
            <w:r w:rsidRPr="009426D0">
              <w:rPr>
                <w:szCs w:val="22"/>
                <w:lang w:bidi="th-TH"/>
              </w:rPr>
              <w:t>Service agreements</w:t>
            </w:r>
          </w:p>
        </w:tc>
        <w:tc>
          <w:tcPr>
            <w:tcW w:w="1095" w:type="pct"/>
            <w:shd w:val="clear" w:color="auto" w:fill="auto"/>
          </w:tcPr>
          <w:p w14:paraId="4FB8FFAC" w14:textId="57CEC0CB" w:rsidR="00E43CE0" w:rsidRPr="00A94582" w:rsidRDefault="00E43CE0" w:rsidP="00E43CE0">
            <w:pPr>
              <w:pStyle w:val="BodyText"/>
              <w:tabs>
                <w:tab w:val="decimal" w:pos="1690"/>
              </w:tabs>
              <w:spacing w:after="0" w:line="240" w:lineRule="atLeast"/>
              <w:ind w:left="-108" w:right="-177"/>
              <w:rPr>
                <w:szCs w:val="22"/>
              </w:rPr>
            </w:pPr>
            <w:r w:rsidRPr="00265546">
              <w:t>540,556</w:t>
            </w:r>
          </w:p>
        </w:tc>
        <w:tc>
          <w:tcPr>
            <w:tcW w:w="142" w:type="pct"/>
            <w:shd w:val="clear" w:color="auto" w:fill="auto"/>
          </w:tcPr>
          <w:p w14:paraId="07354281" w14:textId="77777777" w:rsidR="00E43CE0" w:rsidRPr="001B6EE7" w:rsidRDefault="00E43CE0" w:rsidP="00E43CE0">
            <w:pPr>
              <w:pStyle w:val="BodyText"/>
              <w:tabs>
                <w:tab w:val="decimal" w:pos="873"/>
              </w:tabs>
              <w:spacing w:after="0" w:line="240" w:lineRule="atLeast"/>
              <w:ind w:right="-177"/>
              <w:rPr>
                <w:szCs w:val="22"/>
              </w:rPr>
            </w:pPr>
          </w:p>
        </w:tc>
        <w:tc>
          <w:tcPr>
            <w:tcW w:w="1049" w:type="pct"/>
            <w:shd w:val="clear" w:color="auto" w:fill="auto"/>
          </w:tcPr>
          <w:p w14:paraId="2144FA40" w14:textId="55C9DCD0" w:rsidR="00E43CE0" w:rsidRPr="001B6EE7" w:rsidRDefault="00E43CE0" w:rsidP="00E43CE0">
            <w:pPr>
              <w:pStyle w:val="BodyText"/>
              <w:tabs>
                <w:tab w:val="decimal" w:pos="1690"/>
              </w:tabs>
              <w:spacing w:after="0" w:line="240" w:lineRule="atLeast"/>
              <w:ind w:left="-108" w:right="-177"/>
              <w:rPr>
                <w:szCs w:val="22"/>
              </w:rPr>
            </w:pPr>
            <w:r w:rsidRPr="00827993">
              <w:t>6,725</w:t>
            </w:r>
          </w:p>
        </w:tc>
      </w:tr>
      <w:tr w:rsidR="00E43CE0" w:rsidRPr="009426D0" w14:paraId="542BA7F2" w14:textId="77777777" w:rsidTr="00B51451">
        <w:tc>
          <w:tcPr>
            <w:tcW w:w="2714" w:type="pct"/>
            <w:shd w:val="clear" w:color="auto" w:fill="auto"/>
          </w:tcPr>
          <w:p w14:paraId="161ADB63" w14:textId="13C0234F" w:rsidR="00E43CE0" w:rsidRPr="009426D0" w:rsidRDefault="00E43CE0" w:rsidP="00E43CE0">
            <w:pPr>
              <w:pStyle w:val="BodyText"/>
              <w:spacing w:after="0" w:line="240" w:lineRule="atLeast"/>
              <w:ind w:right="-131"/>
              <w:rPr>
                <w:b/>
                <w:bCs/>
                <w:i/>
                <w:iCs/>
                <w:szCs w:val="22"/>
                <w:lang w:val="en-US"/>
              </w:rPr>
            </w:pPr>
            <w:r w:rsidRPr="009426D0">
              <w:rPr>
                <w:szCs w:val="22"/>
                <w:lang w:bidi="th-TH"/>
              </w:rPr>
              <w:t>Guarantee agreements</w:t>
            </w:r>
          </w:p>
        </w:tc>
        <w:tc>
          <w:tcPr>
            <w:tcW w:w="1095" w:type="pct"/>
          </w:tcPr>
          <w:p w14:paraId="1F5F1C30" w14:textId="3E1F3B48" w:rsidR="00E43CE0" w:rsidRPr="00A94582" w:rsidRDefault="00E43CE0" w:rsidP="00E43CE0">
            <w:pPr>
              <w:pStyle w:val="BodyText"/>
              <w:tabs>
                <w:tab w:val="decimal" w:pos="1690"/>
              </w:tabs>
              <w:spacing w:after="0" w:line="240" w:lineRule="atLeast"/>
              <w:ind w:left="-108" w:right="-177"/>
              <w:rPr>
                <w:szCs w:val="22"/>
              </w:rPr>
            </w:pPr>
            <w:r w:rsidRPr="00265546">
              <w:t>299,099</w:t>
            </w:r>
          </w:p>
        </w:tc>
        <w:tc>
          <w:tcPr>
            <w:tcW w:w="142" w:type="pct"/>
          </w:tcPr>
          <w:p w14:paraId="1EC93242" w14:textId="77777777" w:rsidR="00E43CE0" w:rsidRPr="001B6EE7" w:rsidRDefault="00E43CE0" w:rsidP="00E43CE0">
            <w:pPr>
              <w:pStyle w:val="BodyText"/>
              <w:tabs>
                <w:tab w:val="decimal" w:pos="873"/>
              </w:tabs>
              <w:spacing w:after="0" w:line="240" w:lineRule="atLeast"/>
              <w:ind w:right="-131"/>
              <w:jc w:val="both"/>
              <w:rPr>
                <w:szCs w:val="22"/>
              </w:rPr>
            </w:pPr>
          </w:p>
        </w:tc>
        <w:tc>
          <w:tcPr>
            <w:tcW w:w="1049" w:type="pct"/>
          </w:tcPr>
          <w:p w14:paraId="2799D922" w14:textId="3C28FF9A" w:rsidR="00E43CE0" w:rsidRPr="001B6EE7" w:rsidRDefault="00E43CE0" w:rsidP="00E43CE0">
            <w:pPr>
              <w:pStyle w:val="BodyText"/>
              <w:tabs>
                <w:tab w:val="decimal" w:pos="1690"/>
              </w:tabs>
              <w:spacing w:after="0" w:line="240" w:lineRule="atLeast"/>
              <w:ind w:left="-108" w:right="-177"/>
              <w:rPr>
                <w:szCs w:val="22"/>
              </w:rPr>
            </w:pPr>
            <w:r w:rsidRPr="00827993">
              <w:t>127,000</w:t>
            </w:r>
          </w:p>
        </w:tc>
      </w:tr>
      <w:tr w:rsidR="00E43CE0" w:rsidRPr="009426D0" w14:paraId="63DA3174" w14:textId="77777777" w:rsidTr="00BA25F0">
        <w:tc>
          <w:tcPr>
            <w:tcW w:w="2714" w:type="pct"/>
            <w:shd w:val="clear" w:color="auto" w:fill="auto"/>
          </w:tcPr>
          <w:p w14:paraId="01994BA0" w14:textId="77777777" w:rsidR="00E43CE0" w:rsidRPr="009426D0" w:rsidRDefault="00E43CE0" w:rsidP="00E43CE0">
            <w:pPr>
              <w:pStyle w:val="BodyText"/>
              <w:spacing w:after="0" w:line="240" w:lineRule="atLeast"/>
              <w:ind w:right="-131"/>
              <w:rPr>
                <w:szCs w:val="22"/>
                <w:lang w:val="en-GB"/>
              </w:rPr>
            </w:pPr>
            <w:r w:rsidRPr="009426D0">
              <w:rPr>
                <w:szCs w:val="22"/>
                <w:lang w:bidi="th-TH"/>
              </w:rPr>
              <w:t>Other agreements</w:t>
            </w:r>
          </w:p>
        </w:tc>
        <w:tc>
          <w:tcPr>
            <w:tcW w:w="1095" w:type="pct"/>
            <w:shd w:val="clear" w:color="auto" w:fill="FFFFFF"/>
          </w:tcPr>
          <w:p w14:paraId="70F6F67D" w14:textId="4E299CA7" w:rsidR="00E43CE0" w:rsidRPr="00A94582" w:rsidRDefault="00E43CE0" w:rsidP="00E43CE0">
            <w:pPr>
              <w:pStyle w:val="BodyText"/>
              <w:tabs>
                <w:tab w:val="decimal" w:pos="1690"/>
              </w:tabs>
              <w:spacing w:after="0" w:line="240" w:lineRule="atLeast"/>
              <w:ind w:left="-108" w:right="-177"/>
              <w:rPr>
                <w:szCs w:val="22"/>
              </w:rPr>
            </w:pPr>
            <w:r w:rsidRPr="00265546">
              <w:t>16,672</w:t>
            </w:r>
          </w:p>
        </w:tc>
        <w:tc>
          <w:tcPr>
            <w:tcW w:w="142" w:type="pct"/>
          </w:tcPr>
          <w:p w14:paraId="4D5B108C" w14:textId="77777777" w:rsidR="00E43CE0" w:rsidRPr="001B6EE7" w:rsidRDefault="00E43CE0" w:rsidP="00E43CE0">
            <w:pPr>
              <w:pStyle w:val="BodyText"/>
              <w:tabs>
                <w:tab w:val="decimal" w:pos="873"/>
              </w:tabs>
              <w:spacing w:after="0" w:line="240" w:lineRule="atLeast"/>
              <w:ind w:right="-131"/>
              <w:jc w:val="both"/>
              <w:rPr>
                <w:szCs w:val="22"/>
              </w:rPr>
            </w:pPr>
          </w:p>
        </w:tc>
        <w:tc>
          <w:tcPr>
            <w:tcW w:w="1049" w:type="pct"/>
          </w:tcPr>
          <w:p w14:paraId="3996A8E5" w14:textId="0BE285A0" w:rsidR="00E43CE0" w:rsidRPr="001B6EE7" w:rsidRDefault="00E43CE0" w:rsidP="00E43CE0">
            <w:pPr>
              <w:pStyle w:val="BodyText"/>
              <w:tabs>
                <w:tab w:val="decimal" w:pos="1382"/>
              </w:tabs>
              <w:spacing w:after="0" w:line="240" w:lineRule="atLeast"/>
              <w:ind w:left="-108" w:right="-177"/>
              <w:rPr>
                <w:szCs w:val="22"/>
              </w:rPr>
            </w:pPr>
            <w:r w:rsidRPr="00827993">
              <w:t>-</w:t>
            </w:r>
          </w:p>
        </w:tc>
      </w:tr>
      <w:tr w:rsidR="00E43CE0" w:rsidRPr="009426D0" w14:paraId="52E3AD74" w14:textId="77777777" w:rsidTr="00BA25F0">
        <w:trPr>
          <w:trHeight w:val="154"/>
        </w:trPr>
        <w:tc>
          <w:tcPr>
            <w:tcW w:w="2714" w:type="pct"/>
            <w:shd w:val="clear" w:color="auto" w:fill="auto"/>
          </w:tcPr>
          <w:p w14:paraId="44A82E4B" w14:textId="77777777" w:rsidR="00E43CE0" w:rsidRPr="009426D0" w:rsidRDefault="00E43CE0" w:rsidP="00E43CE0">
            <w:pPr>
              <w:pStyle w:val="BodyText"/>
              <w:spacing w:after="0" w:line="240" w:lineRule="atLeast"/>
              <w:ind w:right="-131"/>
              <w:rPr>
                <w:b/>
                <w:bCs/>
                <w:szCs w:val="22"/>
                <w:rtl/>
                <w:cs/>
                <w:lang w:val="en-GB"/>
              </w:rPr>
            </w:pPr>
            <w:r w:rsidRPr="009426D0">
              <w:rPr>
                <w:b/>
                <w:bCs/>
                <w:szCs w:val="22"/>
                <w:lang w:val="en-GB"/>
              </w:rPr>
              <w:t>Total</w:t>
            </w:r>
          </w:p>
        </w:tc>
        <w:tc>
          <w:tcPr>
            <w:tcW w:w="1095" w:type="pct"/>
            <w:tcBorders>
              <w:top w:val="single" w:sz="4" w:space="0" w:color="auto"/>
              <w:bottom w:val="double" w:sz="4" w:space="0" w:color="auto"/>
            </w:tcBorders>
            <w:shd w:val="clear" w:color="auto" w:fill="FFFFFF"/>
          </w:tcPr>
          <w:p w14:paraId="0304D675" w14:textId="1552C25D" w:rsidR="00E43CE0" w:rsidRPr="00E43CE0" w:rsidRDefault="00E43CE0" w:rsidP="00E43CE0">
            <w:pPr>
              <w:pStyle w:val="BodyText"/>
              <w:tabs>
                <w:tab w:val="decimal" w:pos="1690"/>
              </w:tabs>
              <w:spacing w:after="0" w:line="240" w:lineRule="atLeast"/>
              <w:ind w:left="-108" w:right="-177"/>
              <w:rPr>
                <w:b/>
                <w:bCs/>
                <w:szCs w:val="22"/>
              </w:rPr>
            </w:pPr>
            <w:r w:rsidRPr="00E43CE0">
              <w:rPr>
                <w:b/>
                <w:bCs/>
              </w:rPr>
              <w:t>2,499,564</w:t>
            </w:r>
          </w:p>
        </w:tc>
        <w:tc>
          <w:tcPr>
            <w:tcW w:w="142" w:type="pct"/>
          </w:tcPr>
          <w:p w14:paraId="6BA3E67F" w14:textId="77777777" w:rsidR="00E43CE0" w:rsidRPr="00D93D0A" w:rsidRDefault="00E43CE0" w:rsidP="00E43CE0">
            <w:pPr>
              <w:pStyle w:val="BodyText"/>
              <w:tabs>
                <w:tab w:val="decimal" w:pos="788"/>
              </w:tabs>
              <w:spacing w:after="0" w:line="240" w:lineRule="atLeast"/>
              <w:ind w:right="-103"/>
              <w:rPr>
                <w:b/>
                <w:bCs/>
                <w:szCs w:val="22"/>
              </w:rPr>
            </w:pPr>
          </w:p>
        </w:tc>
        <w:tc>
          <w:tcPr>
            <w:tcW w:w="1049" w:type="pct"/>
            <w:tcBorders>
              <w:top w:val="single" w:sz="4" w:space="0" w:color="auto"/>
              <w:bottom w:val="double" w:sz="4" w:space="0" w:color="auto"/>
            </w:tcBorders>
          </w:tcPr>
          <w:p w14:paraId="09CE857C" w14:textId="0C2CF3F7" w:rsidR="00E43CE0" w:rsidRPr="00D93D0A" w:rsidRDefault="00E43CE0" w:rsidP="00E43CE0">
            <w:pPr>
              <w:pStyle w:val="BodyText"/>
              <w:tabs>
                <w:tab w:val="decimal" w:pos="1690"/>
              </w:tabs>
              <w:spacing w:after="0" w:line="240" w:lineRule="atLeast"/>
              <w:ind w:left="-108" w:right="-177"/>
              <w:rPr>
                <w:b/>
                <w:bCs/>
                <w:szCs w:val="22"/>
              </w:rPr>
            </w:pPr>
            <w:r w:rsidRPr="00D93D0A">
              <w:rPr>
                <w:b/>
                <w:bCs/>
              </w:rPr>
              <w:t>133,725</w:t>
            </w:r>
          </w:p>
        </w:tc>
      </w:tr>
    </w:tbl>
    <w:p w14:paraId="45C95740" w14:textId="77777777" w:rsidR="00D52043" w:rsidRPr="00EC5A30" w:rsidRDefault="00D52043" w:rsidP="00EC5A30">
      <w:pPr>
        <w:spacing w:line="240" w:lineRule="auto"/>
        <w:ind w:left="540"/>
        <w:jc w:val="thaiDistribute"/>
        <w:rPr>
          <w:rFonts w:cs="Angsana New"/>
          <w:snapToGrid w:val="0"/>
          <w:szCs w:val="22"/>
          <w:lang w:val="en-US" w:eastAsia="th-TH" w:bidi="th-TH"/>
        </w:rPr>
      </w:pPr>
    </w:p>
    <w:p w14:paraId="3089A4A8" w14:textId="77777777" w:rsidR="00455EA1" w:rsidRPr="001509D9" w:rsidRDefault="00455EA1" w:rsidP="00455EA1">
      <w:pPr>
        <w:spacing w:line="240" w:lineRule="auto"/>
        <w:ind w:left="540"/>
        <w:jc w:val="thaiDistribute"/>
        <w:rPr>
          <w:rFonts w:cs="Angsana New"/>
          <w:i/>
          <w:iCs/>
          <w:snapToGrid w:val="0"/>
          <w:szCs w:val="22"/>
          <w:cs/>
          <w:lang w:val="en-US" w:eastAsia="th-TH" w:bidi="th-TH"/>
        </w:rPr>
      </w:pPr>
      <w:r w:rsidRPr="001509D9">
        <w:rPr>
          <w:rFonts w:cs="Angsana New"/>
          <w:i/>
          <w:iCs/>
          <w:snapToGrid w:val="0"/>
          <w:szCs w:val="22"/>
          <w:lang w:val="en-US" w:eastAsia="th-TH" w:bidi="th-TH"/>
        </w:rPr>
        <w:t xml:space="preserve">Guarantee </w:t>
      </w:r>
      <w:proofErr w:type="gramStart"/>
      <w:r w:rsidRPr="001509D9">
        <w:rPr>
          <w:rFonts w:cs="Angsana New"/>
          <w:i/>
          <w:iCs/>
          <w:snapToGrid w:val="0"/>
          <w:szCs w:val="22"/>
          <w:lang w:val="en-US" w:eastAsia="th-TH" w:bidi="th-TH"/>
        </w:rPr>
        <w:t>agreements</w:t>
      </w:r>
      <w:proofErr w:type="gramEnd"/>
    </w:p>
    <w:p w14:paraId="2B7E9447" w14:textId="77777777" w:rsidR="00455EA1" w:rsidRPr="00EC5A30" w:rsidRDefault="00455EA1" w:rsidP="00EC5A30">
      <w:pPr>
        <w:spacing w:line="240" w:lineRule="auto"/>
        <w:ind w:left="540"/>
        <w:jc w:val="thaiDistribute"/>
        <w:rPr>
          <w:rFonts w:cs="Angsana New"/>
          <w:snapToGrid w:val="0"/>
          <w:szCs w:val="22"/>
          <w:lang w:val="en-US" w:eastAsia="th-TH" w:bidi="th-TH"/>
        </w:rPr>
      </w:pPr>
    </w:p>
    <w:p w14:paraId="320B3A11" w14:textId="343D4D56" w:rsidR="00455EA1" w:rsidRPr="001509D9" w:rsidRDefault="00455EA1" w:rsidP="00455EA1">
      <w:pPr>
        <w:spacing w:line="240" w:lineRule="auto"/>
        <w:ind w:left="540"/>
        <w:jc w:val="thaiDistribute"/>
        <w:rPr>
          <w:rFonts w:cs="Angsana New"/>
          <w:snapToGrid w:val="0"/>
          <w:szCs w:val="22"/>
          <w:lang w:val="en-US" w:eastAsia="th-TH" w:bidi="th-TH"/>
        </w:rPr>
      </w:pPr>
      <w:r w:rsidRPr="001509D9">
        <w:rPr>
          <w:rFonts w:cs="Angsana New"/>
          <w:snapToGrid w:val="0"/>
          <w:szCs w:val="22"/>
          <w:lang w:val="en-US" w:eastAsia="th-TH" w:bidi="th-TH"/>
        </w:rPr>
        <w:t xml:space="preserve">The Group entered into </w:t>
      </w:r>
      <w:proofErr w:type="gramStart"/>
      <w:r w:rsidRPr="001509D9">
        <w:rPr>
          <w:rFonts w:cs="Angsana New"/>
          <w:snapToGrid w:val="0"/>
          <w:szCs w:val="22"/>
          <w:lang w:val="en-US" w:eastAsia="th-TH" w:bidi="th-TH"/>
        </w:rPr>
        <w:t>guarantee</w:t>
      </w:r>
      <w:proofErr w:type="gramEnd"/>
      <w:r w:rsidRPr="001509D9">
        <w:rPr>
          <w:rFonts w:cs="Angsana New"/>
          <w:snapToGrid w:val="0"/>
          <w:szCs w:val="22"/>
          <w:lang w:val="en-US" w:eastAsia="th-TH" w:bidi="th-TH"/>
        </w:rPr>
        <w:t xml:space="preserve"> agreements with local financial institutions, totaling credit facilities amount of Baht </w:t>
      </w:r>
      <w:r w:rsidR="00D93D0A">
        <w:rPr>
          <w:rFonts w:cs="Angsana New"/>
          <w:snapToGrid w:val="0"/>
          <w:szCs w:val="22"/>
          <w:lang w:val="en-US" w:eastAsia="th-TH" w:bidi="th-TH"/>
        </w:rPr>
        <w:t>207.93</w:t>
      </w:r>
      <w:r w:rsidRPr="001509D9">
        <w:rPr>
          <w:rFonts w:cs="Angsana New"/>
          <w:snapToGrid w:val="0"/>
          <w:szCs w:val="22"/>
          <w:lang w:val="en-US" w:eastAsia="th-TH" w:bidi="th-TH"/>
        </w:rPr>
        <w:t xml:space="preserve"> million to be a guarantee for the electricity usage of the Group’s properties.</w:t>
      </w:r>
      <w:r w:rsidR="00CD65A7">
        <w:rPr>
          <w:rFonts w:cs="Angsana New"/>
          <w:snapToGrid w:val="0"/>
          <w:szCs w:val="22"/>
          <w:lang w:val="en-US" w:eastAsia="th-TH" w:bidi="th-TH"/>
        </w:rPr>
        <w:t xml:space="preserve"> </w:t>
      </w:r>
      <w:r w:rsidRPr="001509D9">
        <w:rPr>
          <w:rFonts w:cs="Angsana New"/>
          <w:snapToGrid w:val="0"/>
          <w:szCs w:val="22"/>
          <w:lang w:val="en-US" w:eastAsia="th-TH" w:bidi="th-TH"/>
        </w:rPr>
        <w:t xml:space="preserve">As </w:t>
      </w:r>
      <w:proofErr w:type="gramStart"/>
      <w:r w:rsidRPr="001509D9">
        <w:rPr>
          <w:rFonts w:cs="Angsana New"/>
          <w:snapToGrid w:val="0"/>
          <w:szCs w:val="22"/>
          <w:lang w:val="en-US" w:eastAsia="th-TH" w:bidi="th-TH"/>
        </w:rPr>
        <w:t>at</w:t>
      </w:r>
      <w:proofErr w:type="gramEnd"/>
      <w:r w:rsidRPr="001509D9">
        <w:rPr>
          <w:rFonts w:cs="Angsana New"/>
          <w:snapToGrid w:val="0"/>
          <w:szCs w:val="22"/>
          <w:lang w:val="en-US" w:eastAsia="th-TH" w:bidi="th-TH"/>
        </w:rPr>
        <w:t xml:space="preserve"> </w:t>
      </w:r>
      <w:r w:rsidR="008F4B1E">
        <w:rPr>
          <w:rFonts w:cs="Angsana New"/>
          <w:snapToGrid w:val="0"/>
          <w:szCs w:val="22"/>
          <w:lang w:val="en-US" w:eastAsia="th-TH" w:bidi="th-TH"/>
        </w:rPr>
        <w:t>31 March 2025</w:t>
      </w:r>
      <w:r w:rsidRPr="001509D9">
        <w:rPr>
          <w:rFonts w:cs="Angsana New"/>
          <w:snapToGrid w:val="0"/>
          <w:szCs w:val="22"/>
          <w:lang w:val="en-US" w:eastAsia="th-TH" w:bidi="th-TH"/>
        </w:rPr>
        <w:t xml:space="preserve">, the Group has commitments in respect of guarantee agreements amounting to Baht </w:t>
      </w:r>
      <w:r w:rsidR="00D93D0A">
        <w:rPr>
          <w:rFonts w:cs="Angsana New"/>
          <w:snapToGrid w:val="0"/>
          <w:szCs w:val="22"/>
          <w:lang w:val="en-US" w:eastAsia="th-TH" w:bidi="th-TH"/>
        </w:rPr>
        <w:t>170.03</w:t>
      </w:r>
      <w:r w:rsidRPr="001509D9">
        <w:rPr>
          <w:rFonts w:cs="Angsana New"/>
          <w:snapToGrid w:val="0"/>
          <w:szCs w:val="22"/>
          <w:lang w:val="en-US" w:eastAsia="th-TH" w:bidi="th-TH"/>
        </w:rPr>
        <w:t xml:space="preserve"> million.</w:t>
      </w:r>
    </w:p>
    <w:p w14:paraId="73BF6295" w14:textId="77777777" w:rsidR="00455EA1" w:rsidRPr="00EC5A30" w:rsidRDefault="00455EA1" w:rsidP="00EC5A30">
      <w:pPr>
        <w:spacing w:line="240" w:lineRule="auto"/>
        <w:ind w:left="540"/>
        <w:jc w:val="thaiDistribute"/>
        <w:rPr>
          <w:rFonts w:cs="Angsana New"/>
          <w:snapToGrid w:val="0"/>
          <w:szCs w:val="22"/>
          <w:lang w:val="en-US" w:eastAsia="th-TH" w:bidi="th-TH"/>
        </w:rPr>
      </w:pPr>
    </w:p>
    <w:p w14:paraId="1035E81E" w14:textId="33192832" w:rsidR="00455EA1" w:rsidRPr="001509D9" w:rsidRDefault="00455EA1" w:rsidP="00455EA1">
      <w:pPr>
        <w:spacing w:line="240" w:lineRule="auto"/>
        <w:ind w:left="540"/>
        <w:jc w:val="thaiDistribute"/>
        <w:rPr>
          <w:rFonts w:cs="Angsana New"/>
          <w:snapToGrid w:val="0"/>
          <w:szCs w:val="22"/>
          <w:lang w:val="en-US" w:eastAsia="th-TH" w:bidi="th-TH"/>
        </w:rPr>
      </w:pPr>
      <w:r w:rsidRPr="001509D9">
        <w:rPr>
          <w:rFonts w:cs="Angsana New"/>
          <w:snapToGrid w:val="0"/>
          <w:szCs w:val="22"/>
          <w:lang w:val="en-US" w:eastAsia="th-TH" w:bidi="th-TH"/>
        </w:rPr>
        <w:t xml:space="preserve">The Company entered into </w:t>
      </w:r>
      <w:proofErr w:type="gramStart"/>
      <w:r w:rsidRPr="001509D9">
        <w:rPr>
          <w:rFonts w:cs="Angsana New"/>
          <w:snapToGrid w:val="0"/>
          <w:szCs w:val="22"/>
          <w:lang w:val="en-US" w:eastAsia="th-TH" w:bidi="th-TH"/>
        </w:rPr>
        <w:t>guarantee</w:t>
      </w:r>
      <w:proofErr w:type="gramEnd"/>
      <w:r w:rsidRPr="001509D9">
        <w:rPr>
          <w:rFonts w:cs="Angsana New"/>
          <w:snapToGrid w:val="0"/>
          <w:szCs w:val="22"/>
          <w:lang w:val="en-US" w:eastAsia="th-TH" w:bidi="th-TH"/>
        </w:rPr>
        <w:t xml:space="preserve"> agreements with local financial institution, totaling credit facilities amount of Baht </w:t>
      </w:r>
      <w:r w:rsidR="00D93D0A">
        <w:rPr>
          <w:rFonts w:cs="Angsana New"/>
          <w:snapToGrid w:val="0"/>
          <w:szCs w:val="22"/>
          <w:lang w:val="en-US" w:eastAsia="th-TH" w:bidi="th-TH"/>
        </w:rPr>
        <w:t xml:space="preserve">150.00 </w:t>
      </w:r>
      <w:r w:rsidRPr="001509D9">
        <w:rPr>
          <w:rFonts w:cs="Angsana New"/>
          <w:snapToGrid w:val="0"/>
          <w:szCs w:val="22"/>
          <w:lang w:val="en-US" w:eastAsia="th-TH" w:bidi="th-TH"/>
        </w:rPr>
        <w:t xml:space="preserve">million to be a property guarantee for the building development. As </w:t>
      </w:r>
      <w:proofErr w:type="gramStart"/>
      <w:r w:rsidRPr="001509D9">
        <w:rPr>
          <w:rFonts w:cs="Angsana New"/>
          <w:snapToGrid w:val="0"/>
          <w:szCs w:val="22"/>
          <w:lang w:val="en-US" w:eastAsia="th-TH" w:bidi="th-TH"/>
        </w:rPr>
        <w:t>at</w:t>
      </w:r>
      <w:proofErr w:type="gramEnd"/>
      <w:r w:rsidRPr="001509D9">
        <w:rPr>
          <w:rFonts w:cs="Angsana New"/>
          <w:snapToGrid w:val="0"/>
          <w:szCs w:val="22"/>
          <w:lang w:val="en-US" w:eastAsia="th-TH" w:bidi="th-TH"/>
        </w:rPr>
        <w:t xml:space="preserve"> </w:t>
      </w:r>
      <w:r w:rsidR="008F4B1E">
        <w:rPr>
          <w:rFonts w:cs="Angsana New"/>
          <w:snapToGrid w:val="0"/>
          <w:szCs w:val="22"/>
          <w:lang w:val="en-US" w:eastAsia="th-TH" w:bidi="th-TH"/>
        </w:rPr>
        <w:t>31 March 2025</w:t>
      </w:r>
      <w:r w:rsidRPr="001509D9">
        <w:rPr>
          <w:rFonts w:cs="Angsana New"/>
          <w:snapToGrid w:val="0"/>
          <w:spacing w:val="-2"/>
          <w:szCs w:val="22"/>
          <w:lang w:val="en-US" w:eastAsia="th-TH" w:bidi="th-TH"/>
        </w:rPr>
        <w:t xml:space="preserve">, the Company has commitments in respect of guarantee agreements amounting to Baht </w:t>
      </w:r>
      <w:r w:rsidR="00D93D0A">
        <w:rPr>
          <w:rFonts w:cs="Angsana New"/>
          <w:snapToGrid w:val="0"/>
          <w:spacing w:val="-2"/>
          <w:szCs w:val="22"/>
          <w:lang w:val="en-US" w:eastAsia="th-TH" w:bidi="th-TH"/>
        </w:rPr>
        <w:t>127.00</w:t>
      </w:r>
      <w:r w:rsidRPr="001509D9">
        <w:rPr>
          <w:rFonts w:cs="Angsana New"/>
          <w:snapToGrid w:val="0"/>
          <w:spacing w:val="-2"/>
          <w:szCs w:val="22"/>
          <w:lang w:val="en-US" w:eastAsia="th-TH" w:bidi="th-TH"/>
        </w:rPr>
        <w:t xml:space="preserve"> million.</w:t>
      </w:r>
    </w:p>
    <w:p w14:paraId="7F166F48" w14:textId="77777777" w:rsidR="00455EA1" w:rsidRPr="00EC5A30" w:rsidRDefault="00455EA1" w:rsidP="00EC5A30">
      <w:pPr>
        <w:spacing w:line="240" w:lineRule="auto"/>
        <w:ind w:left="540"/>
        <w:jc w:val="thaiDistribute"/>
        <w:rPr>
          <w:rFonts w:cs="Angsana New"/>
          <w:snapToGrid w:val="0"/>
          <w:szCs w:val="22"/>
          <w:lang w:val="en-US" w:eastAsia="th-TH" w:bidi="th-TH"/>
        </w:rPr>
      </w:pPr>
    </w:p>
    <w:p w14:paraId="1AB819B1" w14:textId="77777777" w:rsidR="00455EA1" w:rsidRPr="00D93D0A" w:rsidRDefault="00455EA1" w:rsidP="00455EA1">
      <w:pPr>
        <w:spacing w:line="240" w:lineRule="auto"/>
        <w:ind w:left="540"/>
        <w:jc w:val="thaiDistribute"/>
        <w:rPr>
          <w:rFonts w:cs="Angsana New"/>
          <w:i/>
          <w:iCs/>
          <w:snapToGrid w:val="0"/>
          <w:szCs w:val="22"/>
          <w:lang w:val="en-US" w:eastAsia="th-TH" w:bidi="th-TH"/>
        </w:rPr>
      </w:pPr>
      <w:r w:rsidRPr="00D93D0A">
        <w:rPr>
          <w:rFonts w:cs="Angsana New"/>
          <w:i/>
          <w:iCs/>
          <w:snapToGrid w:val="0"/>
          <w:szCs w:val="22"/>
          <w:lang w:val="en-US" w:eastAsia="th-TH" w:bidi="th-TH"/>
        </w:rPr>
        <w:t xml:space="preserve">Service </w:t>
      </w:r>
      <w:proofErr w:type="gramStart"/>
      <w:r w:rsidRPr="00D93D0A">
        <w:rPr>
          <w:rFonts w:cs="Angsana New"/>
          <w:i/>
          <w:iCs/>
          <w:snapToGrid w:val="0"/>
          <w:szCs w:val="22"/>
          <w:lang w:val="en-US" w:eastAsia="th-TH" w:bidi="th-TH"/>
        </w:rPr>
        <w:t>agreements</w:t>
      </w:r>
      <w:proofErr w:type="gramEnd"/>
    </w:p>
    <w:p w14:paraId="23BE4A95" w14:textId="77777777" w:rsidR="00455EA1" w:rsidRPr="00D93D0A" w:rsidRDefault="00455EA1" w:rsidP="00EC5A30">
      <w:pPr>
        <w:spacing w:line="240" w:lineRule="auto"/>
        <w:ind w:left="540"/>
        <w:jc w:val="thaiDistribute"/>
        <w:rPr>
          <w:rFonts w:cs="Angsana New"/>
          <w:snapToGrid w:val="0"/>
          <w:szCs w:val="22"/>
          <w:lang w:val="en-US" w:eastAsia="th-TH" w:bidi="th-TH"/>
        </w:rPr>
      </w:pPr>
    </w:p>
    <w:p w14:paraId="56400135" w14:textId="22E5744F" w:rsidR="00455EA1" w:rsidRPr="00D93D0A" w:rsidRDefault="00455EA1" w:rsidP="00455EA1">
      <w:pPr>
        <w:spacing w:line="240" w:lineRule="auto"/>
        <w:ind w:left="540"/>
        <w:jc w:val="thaiDistribute"/>
        <w:rPr>
          <w:rFonts w:cs="Angsana New"/>
          <w:snapToGrid w:val="0"/>
          <w:szCs w:val="22"/>
          <w:lang w:val="en-US" w:eastAsia="th-TH" w:bidi="th-TH"/>
        </w:rPr>
      </w:pPr>
      <w:r w:rsidRPr="00D93D0A">
        <w:rPr>
          <w:rFonts w:cs="Angsana New"/>
          <w:snapToGrid w:val="0"/>
          <w:szCs w:val="22"/>
          <w:lang w:val="en-US" w:eastAsia="th-TH" w:bidi="th-TH"/>
        </w:rPr>
        <w:t xml:space="preserve">The Group entered into service agreements with other companies which commit to provide utility service. </w:t>
      </w:r>
      <w:r w:rsidR="00C84B1D" w:rsidRPr="00A836A6">
        <w:rPr>
          <w:rFonts w:cs="Angsana New"/>
          <w:snapToGrid w:val="0"/>
          <w:spacing w:val="-4"/>
          <w:szCs w:val="22"/>
          <w:lang w:val="en-US" w:eastAsia="th-TH" w:bidi="th-TH"/>
        </w:rPr>
        <w:t>P</w:t>
      </w:r>
      <w:r w:rsidRPr="00A836A6">
        <w:rPr>
          <w:rFonts w:cs="Angsana New"/>
          <w:snapToGrid w:val="0"/>
          <w:spacing w:val="-4"/>
          <w:szCs w:val="22"/>
          <w:lang w:val="en-US" w:eastAsia="th-TH" w:bidi="th-TH"/>
        </w:rPr>
        <w:t>eriod of the agreement is 1 to 5 years. The Group is obliged to pay service fee as specified in the agreements.</w:t>
      </w:r>
    </w:p>
    <w:p w14:paraId="707B283D" w14:textId="77777777" w:rsidR="00455EA1" w:rsidRPr="00D93D0A" w:rsidRDefault="00455EA1" w:rsidP="00EC5A30">
      <w:pPr>
        <w:spacing w:line="240" w:lineRule="auto"/>
        <w:ind w:left="540"/>
        <w:jc w:val="thaiDistribute"/>
        <w:rPr>
          <w:rFonts w:cs="Angsana New"/>
          <w:snapToGrid w:val="0"/>
          <w:szCs w:val="22"/>
          <w:lang w:val="en-US" w:eastAsia="th-TH" w:bidi="th-TH"/>
        </w:rPr>
      </w:pPr>
    </w:p>
    <w:p w14:paraId="3FC3B222" w14:textId="77777777" w:rsidR="00455EA1" w:rsidRPr="00D93D0A" w:rsidRDefault="00455EA1" w:rsidP="00455EA1">
      <w:pPr>
        <w:spacing w:line="240" w:lineRule="auto"/>
        <w:ind w:left="540"/>
        <w:jc w:val="thaiDistribute"/>
        <w:rPr>
          <w:rFonts w:cs="Angsana New"/>
          <w:i/>
          <w:iCs/>
          <w:snapToGrid w:val="0"/>
          <w:szCs w:val="22"/>
          <w:lang w:val="en-US" w:eastAsia="th-TH" w:bidi="th-TH"/>
        </w:rPr>
      </w:pPr>
      <w:r w:rsidRPr="00D93D0A">
        <w:rPr>
          <w:rFonts w:cs="Angsana New"/>
          <w:i/>
          <w:iCs/>
          <w:snapToGrid w:val="0"/>
          <w:szCs w:val="22"/>
          <w:lang w:val="en-US" w:eastAsia="th-TH" w:bidi="th-TH"/>
        </w:rPr>
        <w:t>Hotel management service agreements</w:t>
      </w:r>
    </w:p>
    <w:p w14:paraId="51959380" w14:textId="77777777" w:rsidR="00455EA1" w:rsidRPr="00D93D0A" w:rsidRDefault="00455EA1" w:rsidP="00EC5A30">
      <w:pPr>
        <w:spacing w:line="240" w:lineRule="auto"/>
        <w:ind w:left="540"/>
        <w:jc w:val="thaiDistribute"/>
        <w:rPr>
          <w:rFonts w:cs="Angsana New"/>
          <w:snapToGrid w:val="0"/>
          <w:szCs w:val="22"/>
          <w:lang w:val="en-US" w:eastAsia="th-TH" w:bidi="th-TH"/>
        </w:rPr>
      </w:pPr>
    </w:p>
    <w:p w14:paraId="72486479" w14:textId="77777777" w:rsidR="00455EA1" w:rsidRPr="00A11882" w:rsidRDefault="00455EA1" w:rsidP="00455EA1">
      <w:pPr>
        <w:spacing w:line="240" w:lineRule="auto"/>
        <w:ind w:left="540"/>
        <w:jc w:val="thaiDistribute"/>
        <w:rPr>
          <w:rFonts w:cs="Angsana New"/>
          <w:snapToGrid w:val="0"/>
          <w:szCs w:val="22"/>
          <w:lang w:val="en-US" w:eastAsia="th-TH" w:bidi="th-TH"/>
        </w:rPr>
      </w:pPr>
      <w:bookmarkStart w:id="5" w:name="_Hlk102179573"/>
      <w:r w:rsidRPr="00D93D0A">
        <w:rPr>
          <w:rFonts w:cs="Angsana New"/>
          <w:snapToGrid w:val="0"/>
          <w:szCs w:val="22"/>
          <w:lang w:val="en-US" w:eastAsia="th-TH" w:bidi="th-TH"/>
        </w:rPr>
        <w:t xml:space="preserve">Several subsidiaries </w:t>
      </w:r>
      <w:bookmarkEnd w:id="5"/>
      <w:r w:rsidRPr="00D93D0A">
        <w:rPr>
          <w:rFonts w:cs="Angsana New"/>
          <w:snapToGrid w:val="0"/>
          <w:szCs w:val="22"/>
          <w:lang w:val="en-US" w:eastAsia="th-TH" w:bidi="th-TH"/>
        </w:rPr>
        <w:t>entered into hotel management service agreements with hotel management companies which commit to provide operations management and marketing services to the subsidiary. Period of the agreement is 10 to 20 years and can be renewed as specified in the agreements. The subsidiaries are obliged to pay management and market share fees according to criteria specified in the agreements.</w:t>
      </w:r>
    </w:p>
    <w:p w14:paraId="5E436107" w14:textId="77777777" w:rsidR="00455EA1" w:rsidRPr="00EC5A30" w:rsidRDefault="00455EA1" w:rsidP="00EC5A30">
      <w:pPr>
        <w:spacing w:line="240" w:lineRule="auto"/>
        <w:ind w:left="540"/>
        <w:jc w:val="thaiDistribute"/>
        <w:rPr>
          <w:rFonts w:cs="Angsana New"/>
          <w:snapToGrid w:val="0"/>
          <w:szCs w:val="22"/>
          <w:lang w:val="en-US" w:eastAsia="th-TH" w:bidi="th-TH"/>
        </w:rPr>
      </w:pPr>
    </w:p>
    <w:p w14:paraId="5C27332A" w14:textId="77777777" w:rsidR="00066A94" w:rsidRDefault="00066A94">
      <w:pPr>
        <w:spacing w:line="240" w:lineRule="auto"/>
        <w:rPr>
          <w:rFonts w:cs="Angsana New"/>
          <w:i/>
          <w:iCs/>
          <w:snapToGrid w:val="0"/>
          <w:szCs w:val="22"/>
          <w:lang w:val="en-US" w:eastAsia="th-TH" w:bidi="th-TH"/>
        </w:rPr>
      </w:pPr>
      <w:r>
        <w:rPr>
          <w:rFonts w:cs="Angsana New"/>
          <w:i/>
          <w:iCs/>
          <w:snapToGrid w:val="0"/>
          <w:szCs w:val="22"/>
          <w:lang w:val="en-US" w:eastAsia="th-TH" w:bidi="th-TH"/>
        </w:rPr>
        <w:br w:type="page"/>
      </w:r>
    </w:p>
    <w:p w14:paraId="59EE391C" w14:textId="49B91353" w:rsidR="00455EA1" w:rsidRPr="00D93D0A" w:rsidRDefault="00455EA1" w:rsidP="00455EA1">
      <w:pPr>
        <w:spacing w:line="240" w:lineRule="auto"/>
        <w:ind w:left="540"/>
        <w:jc w:val="thaiDistribute"/>
        <w:rPr>
          <w:rFonts w:cs="Angsana New"/>
          <w:i/>
          <w:iCs/>
          <w:snapToGrid w:val="0"/>
          <w:szCs w:val="22"/>
          <w:lang w:val="en-US" w:eastAsia="th-TH" w:bidi="th-TH"/>
        </w:rPr>
      </w:pPr>
      <w:r w:rsidRPr="00D93D0A">
        <w:rPr>
          <w:rFonts w:cs="Angsana New"/>
          <w:i/>
          <w:iCs/>
          <w:snapToGrid w:val="0"/>
          <w:szCs w:val="22"/>
          <w:lang w:val="en-US" w:eastAsia="th-TH" w:bidi="th-TH"/>
        </w:rPr>
        <w:t xml:space="preserve">Design consultant </w:t>
      </w:r>
      <w:proofErr w:type="gramStart"/>
      <w:r w:rsidRPr="00D93D0A">
        <w:rPr>
          <w:rFonts w:cs="Angsana New"/>
          <w:i/>
          <w:iCs/>
          <w:snapToGrid w:val="0"/>
          <w:szCs w:val="22"/>
          <w:lang w:val="en-US" w:eastAsia="th-TH" w:bidi="th-TH"/>
        </w:rPr>
        <w:t>agreements</w:t>
      </w:r>
      <w:proofErr w:type="gramEnd"/>
    </w:p>
    <w:p w14:paraId="2311D2C5" w14:textId="77777777" w:rsidR="00455EA1" w:rsidRPr="00D93D0A" w:rsidRDefault="00455EA1" w:rsidP="00EC5A30">
      <w:pPr>
        <w:spacing w:line="240" w:lineRule="auto"/>
        <w:ind w:left="540"/>
        <w:jc w:val="thaiDistribute"/>
        <w:rPr>
          <w:rFonts w:cs="Angsana New"/>
          <w:snapToGrid w:val="0"/>
          <w:szCs w:val="22"/>
          <w:lang w:val="en-US" w:eastAsia="th-TH" w:bidi="th-TH"/>
        </w:rPr>
      </w:pPr>
    </w:p>
    <w:p w14:paraId="7DCFA31C" w14:textId="77777777" w:rsidR="00455EA1" w:rsidRPr="00D93D0A" w:rsidRDefault="00455EA1" w:rsidP="00455EA1">
      <w:pPr>
        <w:spacing w:line="240" w:lineRule="auto"/>
        <w:ind w:left="540"/>
        <w:jc w:val="thaiDistribute"/>
        <w:rPr>
          <w:snapToGrid w:val="0"/>
          <w:szCs w:val="22"/>
          <w:lang w:val="en-US" w:eastAsia="th-TH" w:bidi="th-TH"/>
        </w:rPr>
      </w:pPr>
      <w:r w:rsidRPr="00D93D0A">
        <w:rPr>
          <w:snapToGrid w:val="0"/>
          <w:szCs w:val="22"/>
          <w:lang w:eastAsia="th-TH"/>
        </w:rPr>
        <w:t>Several subsidiaries entered into</w:t>
      </w:r>
      <w:r w:rsidRPr="00D93D0A">
        <w:rPr>
          <w:snapToGrid w:val="0"/>
          <w:szCs w:val="22"/>
          <w:cs/>
          <w:lang w:eastAsia="th-TH" w:bidi="th-TH"/>
        </w:rPr>
        <w:t xml:space="preserve"> </w:t>
      </w:r>
      <w:r w:rsidRPr="00D93D0A">
        <w:rPr>
          <w:snapToGrid w:val="0"/>
          <w:szCs w:val="22"/>
          <w:lang w:val="en-US" w:eastAsia="th-TH" w:bidi="th-TH"/>
        </w:rPr>
        <w:t>design consultant agreements with local</w:t>
      </w:r>
      <w:r w:rsidRPr="00D93D0A">
        <w:rPr>
          <w:snapToGrid w:val="0"/>
          <w:szCs w:val="22"/>
          <w:cs/>
          <w:lang w:val="en-US" w:eastAsia="th-TH" w:bidi="th-TH"/>
        </w:rPr>
        <w:t xml:space="preserve"> </w:t>
      </w:r>
      <w:r w:rsidRPr="00D93D0A">
        <w:rPr>
          <w:snapToGrid w:val="0"/>
          <w:szCs w:val="22"/>
          <w:lang w:val="en-US" w:eastAsia="th-TH" w:bidi="th-TH"/>
        </w:rPr>
        <w:t xml:space="preserve">and oversea companies </w:t>
      </w:r>
      <w:r w:rsidRPr="00D93D0A">
        <w:rPr>
          <w:rFonts w:cs="Angsana New"/>
          <w:snapToGrid w:val="0"/>
          <w:szCs w:val="22"/>
          <w:lang w:val="en-US" w:eastAsia="th-TH" w:bidi="th-TH"/>
        </w:rPr>
        <w:t>which commit to provide</w:t>
      </w:r>
      <w:r w:rsidRPr="00D93D0A">
        <w:rPr>
          <w:snapToGrid w:val="0"/>
          <w:szCs w:val="22"/>
          <w:lang w:val="en-US" w:eastAsia="th-TH" w:bidi="th-TH"/>
        </w:rPr>
        <w:t xml:space="preserve"> architectural design for hotels. The subsidiaries are obliged to pay design consultant fees according to rate and period specified in the agreements.</w:t>
      </w:r>
    </w:p>
    <w:p w14:paraId="4B258E8E" w14:textId="77777777" w:rsidR="00066A94" w:rsidRPr="00D93D0A" w:rsidRDefault="00066A94" w:rsidP="00455EA1">
      <w:pPr>
        <w:spacing w:line="240" w:lineRule="auto"/>
        <w:ind w:left="540"/>
        <w:jc w:val="thaiDistribute"/>
        <w:rPr>
          <w:rFonts w:cs="Angsana New"/>
          <w:i/>
          <w:iCs/>
          <w:lang w:val="en-US" w:bidi="th-TH"/>
        </w:rPr>
      </w:pPr>
    </w:p>
    <w:p w14:paraId="21B15752" w14:textId="20111A2A" w:rsidR="00455EA1" w:rsidRPr="00D93D0A" w:rsidRDefault="00455EA1" w:rsidP="00455EA1">
      <w:pPr>
        <w:spacing w:line="240" w:lineRule="auto"/>
        <w:ind w:left="540"/>
        <w:jc w:val="thaiDistribute"/>
        <w:rPr>
          <w:rFonts w:cs="Angsana New"/>
          <w:i/>
          <w:iCs/>
          <w:snapToGrid w:val="0"/>
          <w:szCs w:val="22"/>
          <w:lang w:val="en-US" w:eastAsia="th-TH" w:bidi="th-TH"/>
        </w:rPr>
      </w:pPr>
      <w:r w:rsidRPr="00D93D0A">
        <w:rPr>
          <w:rFonts w:cs="Angsana New"/>
          <w:i/>
          <w:iCs/>
          <w:lang w:val="en-US" w:bidi="th-TH"/>
        </w:rPr>
        <w:t xml:space="preserve">Construction, </w:t>
      </w:r>
      <w:r w:rsidRPr="00D93D0A">
        <w:rPr>
          <w:i/>
          <w:iCs/>
        </w:rPr>
        <w:t>improvement</w:t>
      </w:r>
      <w:r w:rsidRPr="00D93D0A">
        <w:rPr>
          <w:rFonts w:cstheme="minorBidi" w:hint="cs"/>
          <w:i/>
          <w:iCs/>
          <w:cs/>
          <w:lang w:bidi="th-TH"/>
        </w:rPr>
        <w:t xml:space="preserve"> </w:t>
      </w:r>
      <w:r w:rsidRPr="00D93D0A">
        <w:rPr>
          <w:rFonts w:cstheme="minorBidi"/>
          <w:i/>
          <w:iCs/>
          <w:lang w:val="en-US" w:bidi="th-TH"/>
        </w:rPr>
        <w:t>and</w:t>
      </w:r>
      <w:r w:rsidRPr="00D93D0A">
        <w:rPr>
          <w:i/>
          <w:iCs/>
        </w:rPr>
        <w:t xml:space="preserve"> </w:t>
      </w:r>
      <w:r w:rsidRPr="00D93D0A">
        <w:rPr>
          <w:rFonts w:cstheme="minorBidi"/>
          <w:i/>
          <w:iCs/>
          <w:lang w:val="en-US" w:bidi="th-TH"/>
        </w:rPr>
        <w:t>interior</w:t>
      </w:r>
      <w:r w:rsidRPr="00D93D0A">
        <w:rPr>
          <w:i/>
          <w:iCs/>
        </w:rPr>
        <w:t xml:space="preserve"> design of area and buildings </w:t>
      </w:r>
      <w:r w:rsidRPr="00D93D0A">
        <w:rPr>
          <w:rFonts w:cs="Angsana New"/>
          <w:i/>
          <w:iCs/>
          <w:snapToGrid w:val="0"/>
          <w:szCs w:val="22"/>
          <w:lang w:val="en-US" w:eastAsia="th-TH" w:bidi="th-TH"/>
        </w:rPr>
        <w:t>agreements</w:t>
      </w:r>
    </w:p>
    <w:p w14:paraId="2B6F98DE" w14:textId="77777777" w:rsidR="00455EA1" w:rsidRPr="00D93D0A" w:rsidRDefault="00455EA1" w:rsidP="00455EA1">
      <w:pPr>
        <w:spacing w:line="240" w:lineRule="auto"/>
        <w:ind w:left="540"/>
        <w:jc w:val="thaiDistribute"/>
        <w:rPr>
          <w:rFonts w:cs="Angsana New"/>
          <w:snapToGrid w:val="0"/>
          <w:szCs w:val="22"/>
          <w:lang w:val="en-US" w:eastAsia="th-TH" w:bidi="th-TH"/>
        </w:rPr>
      </w:pPr>
    </w:p>
    <w:p w14:paraId="73483956" w14:textId="77777777" w:rsidR="00455EA1" w:rsidRPr="00A11882" w:rsidRDefault="00455EA1" w:rsidP="00455EA1">
      <w:pPr>
        <w:spacing w:line="240" w:lineRule="auto"/>
        <w:ind w:left="540"/>
        <w:jc w:val="thaiDistribute"/>
        <w:rPr>
          <w:snapToGrid w:val="0"/>
          <w:szCs w:val="22"/>
          <w:lang w:val="en-US" w:eastAsia="th-TH" w:bidi="th-TH"/>
        </w:rPr>
      </w:pPr>
      <w:r w:rsidRPr="00D93D0A">
        <w:rPr>
          <w:snapToGrid w:val="0"/>
          <w:szCs w:val="22"/>
          <w:lang w:eastAsia="th-TH"/>
        </w:rPr>
        <w:t xml:space="preserve">Several subsidiaries </w:t>
      </w:r>
      <w:proofErr w:type="gramStart"/>
      <w:r w:rsidRPr="00D93D0A">
        <w:rPr>
          <w:snapToGrid w:val="0"/>
          <w:szCs w:val="22"/>
          <w:lang w:eastAsia="th-TH"/>
        </w:rPr>
        <w:t>entered into</w:t>
      </w:r>
      <w:proofErr w:type="gramEnd"/>
      <w:r w:rsidRPr="00D93D0A">
        <w:rPr>
          <w:snapToGrid w:val="0"/>
          <w:szCs w:val="22"/>
          <w:cs/>
          <w:lang w:eastAsia="th-TH" w:bidi="th-TH"/>
        </w:rPr>
        <w:t xml:space="preserve"> </w:t>
      </w:r>
      <w:r w:rsidRPr="00D93D0A">
        <w:rPr>
          <w:snapToGrid w:val="0"/>
          <w:szCs w:val="22"/>
          <w:lang w:val="en-US" w:eastAsia="th-TH" w:bidi="th-TH"/>
        </w:rPr>
        <w:t>construction, improvement, interior design of area and buildings agreements with local</w:t>
      </w:r>
      <w:r w:rsidRPr="00D93D0A">
        <w:rPr>
          <w:snapToGrid w:val="0"/>
          <w:szCs w:val="22"/>
          <w:cs/>
          <w:lang w:val="en-US" w:eastAsia="th-TH" w:bidi="th-TH"/>
        </w:rPr>
        <w:t xml:space="preserve"> </w:t>
      </w:r>
      <w:r w:rsidRPr="00D93D0A">
        <w:rPr>
          <w:snapToGrid w:val="0"/>
          <w:szCs w:val="22"/>
          <w:lang w:val="en-US" w:eastAsia="th-TH" w:bidi="th-TH"/>
        </w:rPr>
        <w:t>companies. The subsidiaries are obliged to pay service fees according to rate and period specified in the agreements.</w:t>
      </w:r>
    </w:p>
    <w:p w14:paraId="662DA4CB" w14:textId="77777777" w:rsidR="00455EA1" w:rsidRDefault="00455EA1" w:rsidP="00386645">
      <w:pPr>
        <w:spacing w:line="240" w:lineRule="auto"/>
        <w:jc w:val="thaiDistribute"/>
        <w:rPr>
          <w:snapToGrid w:val="0"/>
          <w:szCs w:val="22"/>
          <w:lang w:eastAsia="th-TH"/>
        </w:rPr>
      </w:pPr>
    </w:p>
    <w:p w14:paraId="0988474C" w14:textId="77777777" w:rsidR="00455EA1" w:rsidRDefault="00455EA1" w:rsidP="00455EA1">
      <w:pPr>
        <w:pStyle w:val="Heading1"/>
        <w:spacing w:before="0" w:after="0" w:line="240" w:lineRule="atLeast"/>
        <w:ind w:left="540" w:hanging="540"/>
        <w:rPr>
          <w:rFonts w:cs="Angsana New"/>
          <w:snapToGrid w:val="0"/>
          <w:szCs w:val="22"/>
          <w:lang w:val="en-US" w:eastAsia="th-TH" w:bidi="th-TH"/>
        </w:rPr>
      </w:pPr>
      <w:r>
        <w:rPr>
          <w:rFonts w:cs="Angsana New"/>
          <w:snapToGrid w:val="0"/>
          <w:szCs w:val="22"/>
          <w:lang w:val="en-US" w:eastAsia="th-TH" w:bidi="th-TH"/>
        </w:rPr>
        <w:t>Contingent liabilities</w:t>
      </w:r>
    </w:p>
    <w:p w14:paraId="4C23F56B" w14:textId="77777777" w:rsidR="00455EA1" w:rsidRDefault="00455EA1" w:rsidP="00455EA1">
      <w:pPr>
        <w:spacing w:line="240" w:lineRule="auto"/>
        <w:ind w:left="540"/>
        <w:jc w:val="thaiDistribute"/>
        <w:rPr>
          <w:lang w:val="en-US" w:eastAsia="th-TH" w:bidi="th-TH"/>
        </w:rPr>
      </w:pPr>
    </w:p>
    <w:p w14:paraId="1A8AED4B" w14:textId="0EA14AFB" w:rsidR="00455EA1" w:rsidRPr="009057F2" w:rsidRDefault="00455EA1" w:rsidP="00455EA1">
      <w:pPr>
        <w:spacing w:line="240" w:lineRule="auto"/>
        <w:ind w:left="540"/>
        <w:jc w:val="thaiDistribute"/>
        <w:rPr>
          <w:i/>
          <w:iCs/>
          <w:lang w:val="en-US" w:eastAsia="th-TH" w:bidi="th-TH"/>
        </w:rPr>
      </w:pPr>
      <w:r>
        <w:rPr>
          <w:lang w:val="en-US" w:eastAsia="th-TH" w:bidi="th-TH"/>
        </w:rPr>
        <w:t xml:space="preserve">As </w:t>
      </w:r>
      <w:proofErr w:type="gramStart"/>
      <w:r>
        <w:rPr>
          <w:lang w:val="en-US" w:eastAsia="th-TH" w:bidi="th-TH"/>
        </w:rPr>
        <w:t>at</w:t>
      </w:r>
      <w:proofErr w:type="gramEnd"/>
      <w:r>
        <w:rPr>
          <w:lang w:val="en-US" w:eastAsia="th-TH" w:bidi="th-TH"/>
        </w:rPr>
        <w:t xml:space="preserve"> </w:t>
      </w:r>
      <w:r w:rsidR="008F4B1E">
        <w:rPr>
          <w:lang w:val="en-US" w:eastAsia="th-TH" w:bidi="th-TH"/>
        </w:rPr>
        <w:t>31 March 2025</w:t>
      </w:r>
      <w:r>
        <w:rPr>
          <w:lang w:val="en-US" w:eastAsia="th-TH" w:bidi="th-TH"/>
        </w:rPr>
        <w:t xml:space="preserve">, </w:t>
      </w:r>
      <w:r w:rsidRPr="00F43E3B">
        <w:rPr>
          <w:lang w:val="en-US" w:eastAsia="th-TH" w:bidi="th-TH"/>
        </w:rPr>
        <w:t xml:space="preserve">joint loan facilities with joint ventures has been utilized amounting to USD </w:t>
      </w:r>
      <w:r w:rsidR="00BE343A">
        <w:rPr>
          <w:lang w:val="en-US" w:eastAsia="th-TH" w:bidi="th-TH"/>
        </w:rPr>
        <w:t>14.71</w:t>
      </w:r>
      <w:r w:rsidRPr="00F43E3B">
        <w:rPr>
          <w:lang w:val="en-US" w:eastAsia="th-TH" w:bidi="th-TH"/>
        </w:rPr>
        <w:t xml:space="preserve"> million or equivalent to Baht </w:t>
      </w:r>
      <w:r w:rsidR="00BE343A">
        <w:rPr>
          <w:lang w:val="en-US" w:eastAsia="th-TH" w:bidi="th-TH"/>
        </w:rPr>
        <w:t>501.24</w:t>
      </w:r>
      <w:r w:rsidRPr="00F43E3B">
        <w:rPr>
          <w:lang w:val="en-US" w:eastAsia="th-TH" w:bidi="th-TH"/>
        </w:rPr>
        <w:t xml:space="preserve"> million </w:t>
      </w:r>
      <w:r w:rsidRPr="00F43E3B">
        <w:rPr>
          <w:i/>
          <w:iCs/>
          <w:lang w:val="en-US" w:eastAsia="th-TH" w:bidi="th-TH"/>
        </w:rPr>
        <w:t>(202</w:t>
      </w:r>
      <w:r w:rsidR="00CD65A7">
        <w:rPr>
          <w:i/>
          <w:iCs/>
          <w:lang w:val="en-US" w:eastAsia="th-TH" w:bidi="th-TH"/>
        </w:rPr>
        <w:t>4</w:t>
      </w:r>
      <w:r w:rsidRPr="00F43E3B">
        <w:rPr>
          <w:i/>
          <w:iCs/>
          <w:lang w:val="en-US" w:eastAsia="th-TH" w:bidi="th-TH"/>
        </w:rPr>
        <w:t>: USD 1</w:t>
      </w:r>
      <w:r w:rsidR="00CD65A7">
        <w:rPr>
          <w:i/>
          <w:iCs/>
          <w:lang w:val="en-US" w:eastAsia="th-TH" w:bidi="th-TH"/>
        </w:rPr>
        <w:t>0.63</w:t>
      </w:r>
      <w:r w:rsidRPr="00F43E3B">
        <w:rPr>
          <w:i/>
          <w:iCs/>
          <w:lang w:val="en-US" w:eastAsia="th-TH" w:bidi="th-TH"/>
        </w:rPr>
        <w:t xml:space="preserve"> million or equivalent to Baht </w:t>
      </w:r>
      <w:r w:rsidR="00CD65A7">
        <w:rPr>
          <w:i/>
          <w:iCs/>
          <w:lang w:val="en-US" w:eastAsia="th-TH" w:bidi="th-TH"/>
        </w:rPr>
        <w:t>362.92</w:t>
      </w:r>
      <w:r w:rsidRPr="00F43E3B">
        <w:rPr>
          <w:i/>
          <w:iCs/>
          <w:lang w:val="en-US" w:eastAsia="th-TH" w:bidi="th-TH"/>
        </w:rPr>
        <w:t xml:space="preserve"> million).</w:t>
      </w:r>
    </w:p>
    <w:p w14:paraId="065A1C1C" w14:textId="57CE80F8" w:rsidR="00577097" w:rsidRPr="00455EA1" w:rsidRDefault="00577097">
      <w:pPr>
        <w:spacing w:line="240" w:lineRule="auto"/>
        <w:rPr>
          <w:rFonts w:cs="Angsana New"/>
          <w:snapToGrid w:val="0"/>
          <w:szCs w:val="22"/>
          <w:lang w:eastAsia="th-TH" w:bidi="th-TH"/>
        </w:rPr>
      </w:pPr>
    </w:p>
    <w:p w14:paraId="5CA4A6A5" w14:textId="46393516" w:rsidR="00EE32B8" w:rsidRPr="009426D0" w:rsidRDefault="00D52043" w:rsidP="00EE32B8">
      <w:pPr>
        <w:pStyle w:val="Heading1"/>
        <w:spacing w:before="0" w:after="0" w:line="240" w:lineRule="atLeast"/>
        <w:ind w:left="540" w:hanging="540"/>
      </w:pPr>
      <w:r w:rsidRPr="009426D0">
        <w:t>Event after the reporting period</w:t>
      </w:r>
    </w:p>
    <w:p w14:paraId="4C02D637" w14:textId="1324C1C8" w:rsidR="00673342" w:rsidRDefault="00673342" w:rsidP="006E6880">
      <w:pPr>
        <w:spacing w:line="240" w:lineRule="auto"/>
        <w:ind w:left="540"/>
        <w:jc w:val="thaiDistribute"/>
        <w:rPr>
          <w:color w:val="000000"/>
          <w:szCs w:val="22"/>
          <w:lang w:val="en-US" w:bidi="th-TH"/>
        </w:rPr>
      </w:pPr>
    </w:p>
    <w:p w14:paraId="58358E37" w14:textId="77777777" w:rsidR="00F80F35" w:rsidRPr="00F80F35" w:rsidRDefault="00F80F35" w:rsidP="00F80F35">
      <w:pPr>
        <w:spacing w:line="240" w:lineRule="auto"/>
        <w:ind w:left="540"/>
        <w:rPr>
          <w:i/>
          <w:iCs/>
          <w:color w:val="000000"/>
          <w:szCs w:val="22"/>
          <w:lang w:val="en-US" w:bidi="th-TH"/>
        </w:rPr>
      </w:pPr>
      <w:bookmarkStart w:id="6" w:name="_Hlk197530447"/>
      <w:r w:rsidRPr="00F80F35">
        <w:rPr>
          <w:i/>
          <w:iCs/>
          <w:color w:val="000000"/>
          <w:szCs w:val="22"/>
          <w:lang w:val="en-US" w:bidi="th-TH"/>
        </w:rPr>
        <w:t xml:space="preserve">Decrease in share capital in a </w:t>
      </w:r>
      <w:proofErr w:type="gramStart"/>
      <w:r w:rsidRPr="00F80F35">
        <w:rPr>
          <w:i/>
          <w:iCs/>
          <w:color w:val="000000"/>
          <w:szCs w:val="22"/>
          <w:lang w:val="en-US" w:bidi="th-TH"/>
        </w:rPr>
        <w:t>subsidiary</w:t>
      </w:r>
      <w:proofErr w:type="gramEnd"/>
    </w:p>
    <w:p w14:paraId="199DA74E" w14:textId="77777777" w:rsidR="00F80F35" w:rsidRPr="00F80F35" w:rsidRDefault="00F80F35" w:rsidP="00F80F35">
      <w:pPr>
        <w:spacing w:line="240" w:lineRule="auto"/>
        <w:ind w:left="540"/>
        <w:rPr>
          <w:color w:val="000000"/>
          <w:szCs w:val="22"/>
          <w:lang w:val="en-US" w:bidi="th-TH"/>
        </w:rPr>
      </w:pPr>
    </w:p>
    <w:p w14:paraId="61F6FBA8" w14:textId="6237DED4" w:rsidR="00F80F35" w:rsidRDefault="00F80F35" w:rsidP="00F80F35">
      <w:pPr>
        <w:spacing w:line="240" w:lineRule="auto"/>
        <w:ind w:left="540"/>
        <w:jc w:val="thaiDistribute"/>
        <w:rPr>
          <w:color w:val="000000"/>
          <w:szCs w:val="22"/>
          <w:lang w:val="en-US" w:bidi="th-TH"/>
        </w:rPr>
      </w:pPr>
      <w:r w:rsidRPr="00F80F35">
        <w:rPr>
          <w:color w:val="000000"/>
          <w:szCs w:val="22"/>
          <w:lang w:val="en-US" w:bidi="th-TH"/>
        </w:rPr>
        <w:t xml:space="preserve">On </w:t>
      </w:r>
      <w:r>
        <w:rPr>
          <w:color w:val="000000"/>
          <w:szCs w:val="22"/>
          <w:lang w:val="en-US" w:bidi="th-TH"/>
        </w:rPr>
        <w:t>24</w:t>
      </w:r>
      <w:r w:rsidRPr="00F80F35">
        <w:rPr>
          <w:color w:val="000000"/>
          <w:szCs w:val="22"/>
          <w:lang w:val="en-US" w:bidi="th-TH"/>
        </w:rPr>
        <w:t xml:space="preserve"> </w:t>
      </w:r>
      <w:r>
        <w:rPr>
          <w:color w:val="000000"/>
          <w:szCs w:val="22"/>
          <w:lang w:val="en-US" w:bidi="th-TH"/>
        </w:rPr>
        <w:t xml:space="preserve">April </w:t>
      </w:r>
      <w:r w:rsidRPr="00F80F35">
        <w:rPr>
          <w:color w:val="000000"/>
          <w:szCs w:val="22"/>
          <w:lang w:val="en-US" w:bidi="th-TH"/>
        </w:rPr>
        <w:t xml:space="preserve">2025, </w:t>
      </w:r>
      <w:proofErr w:type="spellStart"/>
      <w:r w:rsidRPr="00F80F35">
        <w:rPr>
          <w:color w:val="000000"/>
          <w:szCs w:val="22"/>
          <w:lang w:val="en-US" w:bidi="th-TH"/>
        </w:rPr>
        <w:t>Phenixbox</w:t>
      </w:r>
      <w:proofErr w:type="spellEnd"/>
      <w:r w:rsidRPr="00F80F35">
        <w:rPr>
          <w:color w:val="000000"/>
          <w:szCs w:val="22"/>
          <w:lang w:val="en-US" w:bidi="th-TH"/>
        </w:rPr>
        <w:t xml:space="preserve"> Company Limited registered the reduction of the issued and paid-up share capital from Baht </w:t>
      </w:r>
      <w:r>
        <w:rPr>
          <w:color w:val="000000"/>
          <w:szCs w:val="22"/>
          <w:lang w:val="en-US" w:bidi="th-TH"/>
        </w:rPr>
        <w:t>5</w:t>
      </w:r>
      <w:r w:rsidRPr="00F80F35">
        <w:rPr>
          <w:color w:val="000000"/>
          <w:szCs w:val="22"/>
          <w:lang w:val="en-US" w:bidi="th-TH"/>
        </w:rPr>
        <w:t>00 million (</w:t>
      </w:r>
      <w:r>
        <w:rPr>
          <w:color w:val="000000"/>
          <w:szCs w:val="22"/>
          <w:lang w:val="en-US" w:bidi="th-TH"/>
        </w:rPr>
        <w:t>5</w:t>
      </w:r>
      <w:r w:rsidRPr="00F80F35">
        <w:rPr>
          <w:color w:val="000000"/>
          <w:szCs w:val="22"/>
          <w:lang w:val="en-US" w:bidi="th-TH"/>
        </w:rPr>
        <w:t xml:space="preserve">0 million shares of Baht 10 par value) to Baht </w:t>
      </w:r>
      <w:r>
        <w:rPr>
          <w:color w:val="000000"/>
          <w:szCs w:val="22"/>
          <w:lang w:val="en-US" w:bidi="th-TH"/>
        </w:rPr>
        <w:t>24</w:t>
      </w:r>
      <w:r w:rsidRPr="00F80F35">
        <w:rPr>
          <w:color w:val="000000"/>
          <w:szCs w:val="22"/>
          <w:lang w:val="en-US" w:bidi="th-TH"/>
        </w:rPr>
        <w:t>0 million (</w:t>
      </w:r>
      <w:r>
        <w:rPr>
          <w:color w:val="000000"/>
          <w:szCs w:val="22"/>
          <w:lang w:val="en-US" w:bidi="th-TH"/>
        </w:rPr>
        <w:t>24</w:t>
      </w:r>
      <w:r w:rsidRPr="00F80F35">
        <w:rPr>
          <w:color w:val="000000"/>
          <w:szCs w:val="22"/>
          <w:lang w:val="en-US" w:bidi="th-TH"/>
        </w:rPr>
        <w:t xml:space="preserve"> million shares of Baht 10 par value) and return to the Company. The Company’s interest in the subsidiary </w:t>
      </w:r>
      <w:proofErr w:type="gramStart"/>
      <w:r w:rsidRPr="00F80F35">
        <w:rPr>
          <w:color w:val="000000"/>
          <w:szCs w:val="22"/>
          <w:lang w:val="en-US" w:bidi="th-TH"/>
        </w:rPr>
        <w:t>remain</w:t>
      </w:r>
      <w:proofErr w:type="gramEnd"/>
      <w:r w:rsidRPr="00F80F35">
        <w:rPr>
          <w:color w:val="000000"/>
          <w:szCs w:val="22"/>
          <w:lang w:val="en-US" w:bidi="th-TH"/>
        </w:rPr>
        <w:t xml:space="preserve"> the same and the Group’s interest in the subsidiary was still 100%</w:t>
      </w:r>
      <w:r>
        <w:rPr>
          <w:color w:val="000000"/>
          <w:szCs w:val="22"/>
          <w:lang w:val="en-US" w:bidi="th-TH"/>
        </w:rPr>
        <w:t>.</w:t>
      </w:r>
    </w:p>
    <w:p w14:paraId="715D270F" w14:textId="77777777" w:rsidR="00F80F35" w:rsidRDefault="00F80F35" w:rsidP="00F80F35">
      <w:pPr>
        <w:spacing w:line="240" w:lineRule="auto"/>
        <w:ind w:left="540"/>
        <w:jc w:val="thaiDistribute"/>
        <w:rPr>
          <w:color w:val="000000"/>
          <w:szCs w:val="22"/>
          <w:lang w:val="en-US" w:bidi="th-TH"/>
        </w:rPr>
      </w:pPr>
    </w:p>
    <w:p w14:paraId="63D8F587" w14:textId="719606C2" w:rsidR="00D10AEB" w:rsidRPr="006A4FE7" w:rsidRDefault="00D10AEB" w:rsidP="00340515">
      <w:pPr>
        <w:spacing w:line="240" w:lineRule="auto"/>
        <w:ind w:left="531"/>
        <w:jc w:val="thaiDistribute"/>
        <w:rPr>
          <w:rFonts w:cstheme="minorBidi"/>
          <w:szCs w:val="22"/>
          <w:lang w:val="en-US" w:bidi="th-TH"/>
        </w:rPr>
      </w:pPr>
      <w:r w:rsidRPr="006A4FE7">
        <w:rPr>
          <w:rFonts w:cstheme="minorBidi"/>
          <w:szCs w:val="22"/>
          <w:lang w:val="en-US" w:bidi="th-TH"/>
        </w:rPr>
        <w:t xml:space="preserve">At the </w:t>
      </w:r>
      <w:r w:rsidR="00F3219F">
        <w:rPr>
          <w:rFonts w:cstheme="minorBidi"/>
          <w:szCs w:val="22"/>
          <w:lang w:val="en-US" w:bidi="th-TH"/>
        </w:rPr>
        <w:t>Annual General</w:t>
      </w:r>
      <w:r w:rsidRPr="006A4FE7">
        <w:rPr>
          <w:rFonts w:cstheme="minorBidi"/>
          <w:szCs w:val="22"/>
          <w:lang w:val="en-US" w:bidi="th-TH"/>
        </w:rPr>
        <w:t xml:space="preserve"> </w:t>
      </w:r>
      <w:r w:rsidR="00F3219F">
        <w:rPr>
          <w:rFonts w:cstheme="minorBidi"/>
          <w:szCs w:val="22"/>
          <w:lang w:val="en-US" w:bidi="th-TH"/>
        </w:rPr>
        <w:t>M</w:t>
      </w:r>
      <w:r w:rsidRPr="006A4FE7">
        <w:rPr>
          <w:rFonts w:cstheme="minorBidi"/>
          <w:szCs w:val="22"/>
          <w:lang w:val="en-US" w:bidi="th-TH"/>
        </w:rPr>
        <w:t xml:space="preserve">eeting </w:t>
      </w:r>
      <w:r w:rsidR="00F3219F">
        <w:rPr>
          <w:rFonts w:cstheme="minorBidi"/>
          <w:szCs w:val="22"/>
          <w:lang w:val="en-US" w:bidi="th-TH"/>
        </w:rPr>
        <w:t>of Shareholder</w:t>
      </w:r>
      <w:r w:rsidR="00884967">
        <w:rPr>
          <w:rFonts w:cstheme="minorBidi"/>
          <w:szCs w:val="22"/>
          <w:lang w:val="en-US" w:bidi="th-TH"/>
        </w:rPr>
        <w:t xml:space="preserve">s </w:t>
      </w:r>
      <w:r w:rsidRPr="006A4FE7">
        <w:rPr>
          <w:rFonts w:cstheme="minorBidi"/>
          <w:szCs w:val="22"/>
          <w:lang w:val="en-US" w:bidi="th-TH"/>
        </w:rPr>
        <w:t>of the Company held on 2</w:t>
      </w:r>
      <w:r w:rsidR="00A842FC">
        <w:rPr>
          <w:rFonts w:cstheme="minorBidi"/>
          <w:szCs w:val="22"/>
          <w:lang w:val="en-US" w:bidi="th-TH"/>
        </w:rPr>
        <w:t>9</w:t>
      </w:r>
      <w:r w:rsidRPr="006A4FE7">
        <w:rPr>
          <w:rFonts w:cstheme="minorBidi"/>
          <w:szCs w:val="22"/>
          <w:lang w:val="en-US" w:bidi="th-TH"/>
        </w:rPr>
        <w:t xml:space="preserve"> </w:t>
      </w:r>
      <w:r w:rsidR="00A842FC">
        <w:rPr>
          <w:rFonts w:cstheme="minorBidi"/>
          <w:szCs w:val="22"/>
          <w:lang w:val="en-US" w:bidi="th-TH"/>
        </w:rPr>
        <w:t>April</w:t>
      </w:r>
      <w:r w:rsidRPr="006A4FE7">
        <w:rPr>
          <w:rFonts w:cstheme="minorBidi"/>
          <w:szCs w:val="22"/>
          <w:lang w:val="en-US" w:bidi="th-TH"/>
        </w:rPr>
        <w:t xml:space="preserve"> 2025, the </w:t>
      </w:r>
      <w:r w:rsidR="00A842FC">
        <w:rPr>
          <w:rFonts w:cstheme="minorBidi"/>
          <w:szCs w:val="22"/>
          <w:lang w:val="en-US" w:bidi="th-TH"/>
        </w:rPr>
        <w:t>shareholders</w:t>
      </w:r>
      <w:r w:rsidRPr="006A4FE7">
        <w:rPr>
          <w:rFonts w:cstheme="minorBidi"/>
          <w:szCs w:val="22"/>
          <w:lang w:val="en-US" w:bidi="th-TH"/>
        </w:rPr>
        <w:t xml:space="preserve"> resolve </w:t>
      </w:r>
      <w:r w:rsidR="00B04229">
        <w:rPr>
          <w:rFonts w:cstheme="minorBidi"/>
          <w:szCs w:val="22"/>
          <w:lang w:val="en-US" w:bidi="th-TH"/>
        </w:rPr>
        <w:t>to approve the</w:t>
      </w:r>
      <w:r w:rsidRPr="006A4FE7">
        <w:rPr>
          <w:rFonts w:cstheme="minorBidi"/>
          <w:szCs w:val="22"/>
          <w:lang w:val="en-US" w:bidi="th-TH"/>
        </w:rPr>
        <w:t xml:space="preserve"> follow</w:t>
      </w:r>
      <w:r w:rsidR="00B04229">
        <w:rPr>
          <w:rFonts w:cstheme="minorBidi"/>
          <w:szCs w:val="22"/>
          <w:lang w:val="en-US" w:bidi="th-TH"/>
        </w:rPr>
        <w:t xml:space="preserve">ing </w:t>
      </w:r>
      <w:proofErr w:type="gramStart"/>
      <w:r w:rsidR="00B04229">
        <w:rPr>
          <w:rFonts w:cstheme="minorBidi"/>
          <w:szCs w:val="22"/>
          <w:lang w:val="en-US" w:bidi="th-TH"/>
        </w:rPr>
        <w:t>m</w:t>
      </w:r>
      <w:r w:rsidR="00340515">
        <w:rPr>
          <w:rFonts w:cstheme="minorBidi"/>
          <w:szCs w:val="22"/>
          <w:lang w:val="en-US" w:bidi="th-TH"/>
        </w:rPr>
        <w:t>a</w:t>
      </w:r>
      <w:r w:rsidR="00B04229">
        <w:rPr>
          <w:rFonts w:cstheme="minorBidi"/>
          <w:szCs w:val="22"/>
          <w:lang w:val="en-US" w:bidi="th-TH"/>
        </w:rPr>
        <w:t>tters</w:t>
      </w:r>
      <w:r w:rsidRPr="006A4FE7">
        <w:rPr>
          <w:rFonts w:cstheme="minorBidi"/>
          <w:szCs w:val="22"/>
          <w:lang w:val="en-US" w:bidi="th-TH"/>
        </w:rPr>
        <w:t>;</w:t>
      </w:r>
      <w:proofErr w:type="gramEnd"/>
    </w:p>
    <w:p w14:paraId="10A8607F" w14:textId="77777777" w:rsidR="00F80F35" w:rsidRDefault="00F80F35" w:rsidP="00F80F35">
      <w:pPr>
        <w:spacing w:line="240" w:lineRule="auto"/>
        <w:ind w:left="540"/>
        <w:jc w:val="thaiDistribute"/>
        <w:rPr>
          <w:color w:val="000000"/>
          <w:szCs w:val="22"/>
          <w:lang w:val="en-US" w:bidi="th-TH"/>
        </w:rPr>
      </w:pPr>
    </w:p>
    <w:p w14:paraId="23DE1EC1" w14:textId="5D2289E3" w:rsidR="00340515" w:rsidRPr="00E460AC" w:rsidRDefault="00E460AC" w:rsidP="00F80F35">
      <w:pPr>
        <w:spacing w:line="240" w:lineRule="auto"/>
        <w:ind w:left="540"/>
        <w:jc w:val="thaiDistribute"/>
        <w:rPr>
          <w:i/>
          <w:iCs/>
          <w:color w:val="000000"/>
          <w:szCs w:val="22"/>
          <w:lang w:val="en-US" w:bidi="th-TH"/>
        </w:rPr>
      </w:pPr>
      <w:r>
        <w:rPr>
          <w:i/>
          <w:iCs/>
          <w:color w:val="000000"/>
          <w:szCs w:val="22"/>
          <w:lang w:val="en-US" w:bidi="th-TH"/>
        </w:rPr>
        <w:t>Approval of appropriate the profit as a legal reserve and dividend payment</w:t>
      </w:r>
    </w:p>
    <w:p w14:paraId="28A94540" w14:textId="77777777" w:rsidR="00A842FC" w:rsidRDefault="00A842FC" w:rsidP="00F80F35">
      <w:pPr>
        <w:spacing w:line="240" w:lineRule="auto"/>
        <w:ind w:left="540"/>
        <w:jc w:val="thaiDistribute"/>
        <w:rPr>
          <w:color w:val="000000"/>
          <w:szCs w:val="22"/>
          <w:lang w:val="en-US" w:bidi="th-TH"/>
        </w:rPr>
      </w:pPr>
    </w:p>
    <w:p w14:paraId="4B018335" w14:textId="11DE9CA2" w:rsidR="00E460AC" w:rsidRDefault="004F5618" w:rsidP="00F80F35">
      <w:pPr>
        <w:spacing w:line="240" w:lineRule="auto"/>
        <w:ind w:left="540"/>
        <w:jc w:val="thaiDistribute"/>
        <w:rPr>
          <w:color w:val="000000"/>
          <w:szCs w:val="22"/>
          <w:lang w:val="en-US" w:bidi="th-TH"/>
        </w:rPr>
      </w:pPr>
      <w:r w:rsidRPr="004F5618">
        <w:rPr>
          <w:color w:val="000000"/>
          <w:szCs w:val="22"/>
          <w:lang w:val="en-US" w:bidi="th-TH"/>
        </w:rPr>
        <w:t>Approved to appropriate the profit as a legal reserve of Baht 180</w:t>
      </w:r>
      <w:r>
        <w:rPr>
          <w:color w:val="000000"/>
          <w:szCs w:val="22"/>
          <w:lang w:val="en-US" w:bidi="th-TH"/>
        </w:rPr>
        <w:t>.03</w:t>
      </w:r>
      <w:r w:rsidRPr="004F5618">
        <w:rPr>
          <w:color w:val="000000"/>
          <w:szCs w:val="22"/>
          <w:lang w:val="en-US" w:bidi="th-TH"/>
        </w:rPr>
        <w:t xml:space="preserve"> million, or 5% of net profit of separate financial statements and </w:t>
      </w:r>
      <w:r w:rsidR="00A836A6">
        <w:rPr>
          <w:color w:val="000000"/>
          <w:szCs w:val="22"/>
          <w:lang w:val="en-US" w:bidi="th-TH"/>
        </w:rPr>
        <w:t>a</w:t>
      </w:r>
      <w:r w:rsidR="00A836A6" w:rsidRPr="00A836A6">
        <w:rPr>
          <w:color w:val="000000"/>
          <w:szCs w:val="22"/>
          <w:lang w:val="en-US" w:bidi="th-TH"/>
        </w:rPr>
        <w:t xml:space="preserve">pproved </w:t>
      </w:r>
      <w:r w:rsidRPr="004F5618">
        <w:rPr>
          <w:color w:val="000000"/>
          <w:szCs w:val="22"/>
          <w:lang w:val="en-US" w:bidi="th-TH"/>
        </w:rPr>
        <w:t>a dividend payment from net profit of consolidated financial statements for the year ended 31 December 2024 of Baht 0.075 per share, totaling approximately Baht 2,40</w:t>
      </w:r>
      <w:r>
        <w:rPr>
          <w:color w:val="000000"/>
          <w:szCs w:val="22"/>
          <w:lang w:val="en-US" w:bidi="th-TH"/>
        </w:rPr>
        <w:t>0.00</w:t>
      </w:r>
      <w:r w:rsidRPr="004F5618">
        <w:rPr>
          <w:color w:val="000000"/>
          <w:szCs w:val="22"/>
          <w:lang w:val="en-US" w:bidi="th-TH"/>
        </w:rPr>
        <w:t xml:space="preserve"> million.</w:t>
      </w:r>
    </w:p>
    <w:p w14:paraId="2AC7C830" w14:textId="77777777" w:rsidR="00A842FC" w:rsidRPr="00A842FC" w:rsidRDefault="00A842FC" w:rsidP="00A842FC">
      <w:pPr>
        <w:spacing w:line="240" w:lineRule="auto"/>
        <w:ind w:left="540"/>
        <w:jc w:val="thaiDistribute"/>
        <w:rPr>
          <w:color w:val="000000"/>
          <w:szCs w:val="22"/>
          <w:lang w:val="en-US" w:bidi="th-TH"/>
        </w:rPr>
      </w:pPr>
    </w:p>
    <w:p w14:paraId="3AA96510" w14:textId="13C058F0" w:rsidR="00094E6A" w:rsidRPr="005F1CD5" w:rsidRDefault="00094E6A" w:rsidP="00094E6A">
      <w:pPr>
        <w:spacing w:line="240" w:lineRule="auto"/>
        <w:ind w:left="531"/>
        <w:rPr>
          <w:rFonts w:cstheme="minorBidi"/>
          <w:i/>
          <w:iCs/>
          <w:szCs w:val="22"/>
          <w:lang w:val="en-US" w:bidi="th-TH"/>
        </w:rPr>
      </w:pPr>
      <w:r>
        <w:rPr>
          <w:rFonts w:cstheme="minorBidi"/>
          <w:i/>
          <w:iCs/>
          <w:szCs w:val="22"/>
          <w:lang w:val="en-US" w:bidi="th-TH"/>
        </w:rPr>
        <w:t>Approval of th</w:t>
      </w:r>
      <w:r w:rsidRPr="005F1CD5">
        <w:rPr>
          <w:rFonts w:cstheme="minorBidi"/>
          <w:i/>
          <w:iCs/>
          <w:szCs w:val="22"/>
          <w:lang w:val="en-US" w:bidi="th-TH"/>
        </w:rPr>
        <w:t xml:space="preserve">e bonus </w:t>
      </w:r>
      <w:r w:rsidR="00F62D0D">
        <w:rPr>
          <w:rFonts w:cstheme="minorBidi"/>
          <w:i/>
          <w:iCs/>
          <w:szCs w:val="22"/>
          <w:lang w:val="en-US" w:bidi="th-TH"/>
        </w:rPr>
        <w:t>scheme in the form of ordinary shares allocation to executives and employees</w:t>
      </w:r>
    </w:p>
    <w:p w14:paraId="0F96E198" w14:textId="77777777" w:rsidR="00094E6A" w:rsidRPr="005F1CD5" w:rsidRDefault="00094E6A" w:rsidP="00094E6A">
      <w:pPr>
        <w:spacing w:line="240" w:lineRule="auto"/>
        <w:ind w:left="531"/>
        <w:rPr>
          <w:rFonts w:cstheme="minorBidi"/>
          <w:szCs w:val="22"/>
          <w:lang w:val="en-US" w:bidi="th-TH"/>
        </w:rPr>
      </w:pPr>
    </w:p>
    <w:p w14:paraId="2257B1C3" w14:textId="1112C769" w:rsidR="00A842FC" w:rsidRDefault="00094E6A" w:rsidP="002F4B32">
      <w:pPr>
        <w:spacing w:line="240" w:lineRule="auto"/>
        <w:ind w:left="540"/>
        <w:jc w:val="thaiDistribute"/>
        <w:rPr>
          <w:rFonts w:cstheme="minorBidi"/>
          <w:szCs w:val="22"/>
          <w:lang w:val="en-US" w:bidi="th-TH"/>
        </w:rPr>
      </w:pPr>
      <w:r>
        <w:rPr>
          <w:rFonts w:cstheme="minorBidi"/>
          <w:szCs w:val="22"/>
          <w:lang w:val="en-US" w:bidi="th-TH"/>
        </w:rPr>
        <w:t>A</w:t>
      </w:r>
      <w:r w:rsidRPr="005F1CD5">
        <w:rPr>
          <w:rFonts w:cstheme="minorBidi"/>
          <w:szCs w:val="22"/>
          <w:lang w:val="en-US" w:bidi="th-TH"/>
        </w:rPr>
        <w:t xml:space="preserve">pproved </w:t>
      </w:r>
      <w:r w:rsidR="002F4B32" w:rsidRPr="002F4B32">
        <w:rPr>
          <w:rFonts w:cstheme="minorBidi"/>
          <w:szCs w:val="22"/>
          <w:lang w:val="en-US" w:bidi="th-TH"/>
        </w:rPr>
        <w:t xml:space="preserve">the bonus scheme in the form of ordinary shares allocation to executives and employees </w:t>
      </w:r>
      <w:r w:rsidRPr="005F1CD5">
        <w:rPr>
          <w:rFonts w:cstheme="minorBidi"/>
          <w:szCs w:val="22"/>
          <w:lang w:val="en-US" w:bidi="th-TH"/>
        </w:rPr>
        <w:t>of the Group</w:t>
      </w:r>
      <w:r>
        <w:rPr>
          <w:rFonts w:cstheme="minorBidi" w:hint="cs"/>
          <w:szCs w:val="22"/>
          <w:cs/>
          <w:lang w:val="en-US" w:bidi="th-TH"/>
        </w:rPr>
        <w:t xml:space="preserve"> </w:t>
      </w:r>
      <w:r>
        <w:rPr>
          <w:rFonts w:cstheme="minorBidi"/>
          <w:szCs w:val="22"/>
          <w:lang w:val="en-US" w:bidi="th-TH"/>
        </w:rPr>
        <w:t>(AWC Shares Plan 2025)</w:t>
      </w:r>
      <w:r w:rsidRPr="005F1CD5">
        <w:rPr>
          <w:rFonts w:cstheme="minorBidi"/>
          <w:szCs w:val="22"/>
          <w:lang w:val="en-US" w:bidi="th-TH"/>
        </w:rPr>
        <w:t xml:space="preserve"> </w:t>
      </w:r>
      <w:r w:rsidR="002F4B32">
        <w:rPr>
          <w:rFonts w:cstheme="minorBidi"/>
          <w:szCs w:val="22"/>
          <w:lang w:val="en-US" w:bidi="th-TH"/>
        </w:rPr>
        <w:t>in the amount of not exceeding</w:t>
      </w:r>
      <w:r>
        <w:rPr>
          <w:rFonts w:cstheme="minorBidi"/>
          <w:szCs w:val="22"/>
          <w:lang w:val="en-US" w:bidi="th-TH"/>
        </w:rPr>
        <w:t xml:space="preserve"> 13</w:t>
      </w:r>
      <w:r w:rsidR="00E313D1">
        <w:rPr>
          <w:rFonts w:cstheme="minorBidi"/>
          <w:szCs w:val="22"/>
          <w:lang w:val="en-US" w:bidi="th-TH"/>
        </w:rPr>
        <w:t>6</w:t>
      </w:r>
      <w:r w:rsidRPr="005F1CD5">
        <w:rPr>
          <w:rFonts w:cstheme="minorBidi"/>
          <w:szCs w:val="22"/>
          <w:lang w:val="en-US" w:bidi="th-TH"/>
        </w:rPr>
        <w:t xml:space="preserve"> </w:t>
      </w:r>
      <w:r w:rsidRPr="002F4B32">
        <w:rPr>
          <w:color w:val="000000"/>
          <w:szCs w:val="22"/>
          <w:lang w:val="en-US" w:bidi="th-TH"/>
        </w:rPr>
        <w:t>million</w:t>
      </w:r>
      <w:r w:rsidRPr="005F1CD5">
        <w:rPr>
          <w:rFonts w:cstheme="minorBidi"/>
          <w:szCs w:val="22"/>
          <w:lang w:val="en-US" w:bidi="th-TH"/>
        </w:rPr>
        <w:t xml:space="preserve"> shares</w:t>
      </w:r>
      <w:r w:rsidR="002F4B32">
        <w:rPr>
          <w:rFonts w:cstheme="minorBidi"/>
          <w:szCs w:val="22"/>
          <w:lang w:val="en-US" w:bidi="th-TH"/>
        </w:rPr>
        <w:t xml:space="preserve">, representing approximately </w:t>
      </w:r>
      <w:r w:rsidRPr="005F1CD5">
        <w:rPr>
          <w:rFonts w:cstheme="minorBidi"/>
          <w:szCs w:val="22"/>
          <w:lang w:val="en-US" w:bidi="th-TH"/>
        </w:rPr>
        <w:t>0.</w:t>
      </w:r>
      <w:r>
        <w:rPr>
          <w:rFonts w:cstheme="minorBidi"/>
          <w:szCs w:val="22"/>
          <w:lang w:val="en-US" w:bidi="th-TH"/>
        </w:rPr>
        <w:t>42</w:t>
      </w:r>
      <w:r w:rsidRPr="005F1CD5">
        <w:rPr>
          <w:rFonts w:cstheme="minorBidi"/>
          <w:szCs w:val="22"/>
          <w:lang w:val="en-US" w:bidi="th-TH"/>
        </w:rPr>
        <w:t xml:space="preserve">% of </w:t>
      </w:r>
      <w:r w:rsidR="00836F8C">
        <w:rPr>
          <w:rFonts w:cstheme="minorBidi"/>
          <w:szCs w:val="22"/>
          <w:lang w:val="en-US" w:bidi="th-TH"/>
        </w:rPr>
        <w:t xml:space="preserve">the total </w:t>
      </w:r>
      <w:r w:rsidRPr="005F1CD5">
        <w:rPr>
          <w:rFonts w:cstheme="minorBidi"/>
          <w:szCs w:val="22"/>
          <w:lang w:val="en-US" w:bidi="th-TH"/>
        </w:rPr>
        <w:t>issued and paid-up share capital of the Company</w:t>
      </w:r>
      <w:r w:rsidR="00E4500B">
        <w:rPr>
          <w:rFonts w:cstheme="minorBidi"/>
          <w:szCs w:val="22"/>
          <w:lang w:val="en-US" w:bidi="th-TH"/>
        </w:rPr>
        <w:t>,</w:t>
      </w:r>
      <w:r w:rsidR="00695438">
        <w:rPr>
          <w:rFonts w:cstheme="minorBidi"/>
          <w:szCs w:val="22"/>
          <w:lang w:val="en-US" w:bidi="th-TH"/>
        </w:rPr>
        <w:t xml:space="preserve"> term of scheme are </w:t>
      </w:r>
      <w:r w:rsidR="00B07E7E">
        <w:rPr>
          <w:rFonts w:cstheme="minorBidi"/>
          <w:szCs w:val="22"/>
          <w:lang w:val="en-US" w:bidi="th-TH"/>
        </w:rPr>
        <w:br/>
      </w:r>
      <w:r w:rsidR="00695438">
        <w:rPr>
          <w:rFonts w:cstheme="minorBidi"/>
          <w:szCs w:val="22"/>
          <w:lang w:val="en-US" w:bidi="th-TH"/>
        </w:rPr>
        <w:t>5 years</w:t>
      </w:r>
      <w:r w:rsidR="00B07E7E">
        <w:rPr>
          <w:rFonts w:cstheme="minorBidi"/>
          <w:szCs w:val="22"/>
          <w:lang w:val="en-US" w:bidi="th-TH"/>
        </w:rPr>
        <w:t>,</w:t>
      </w:r>
      <w:r w:rsidR="00E4500B">
        <w:rPr>
          <w:rFonts w:cstheme="minorBidi"/>
          <w:szCs w:val="22"/>
          <w:lang w:val="en-US" w:bidi="th-TH"/>
        </w:rPr>
        <w:t xml:space="preserve"> as well as</w:t>
      </w:r>
      <w:r w:rsidR="00EC345C">
        <w:rPr>
          <w:rFonts w:cstheme="minorBidi"/>
          <w:szCs w:val="22"/>
          <w:lang w:val="en-US" w:bidi="th-TH"/>
        </w:rPr>
        <w:t xml:space="preserve"> approved the amendment to the purpose of </w:t>
      </w:r>
      <w:r w:rsidR="00932FF6">
        <w:rPr>
          <w:rFonts w:cstheme="minorBidi"/>
          <w:szCs w:val="22"/>
          <w:lang w:val="en-US" w:bidi="th-TH"/>
        </w:rPr>
        <w:t xml:space="preserve">the allocation of 136 million </w:t>
      </w:r>
      <w:r w:rsidR="008173B1">
        <w:rPr>
          <w:rFonts w:cstheme="minorBidi"/>
          <w:szCs w:val="22"/>
          <w:lang w:val="en-US" w:bidi="th-TH"/>
        </w:rPr>
        <w:t xml:space="preserve">newly </w:t>
      </w:r>
      <w:r w:rsidR="00B07E7E">
        <w:rPr>
          <w:rFonts w:cstheme="minorBidi"/>
          <w:szCs w:val="22"/>
          <w:lang w:val="en-US" w:bidi="th-TH"/>
        </w:rPr>
        <w:br/>
      </w:r>
      <w:r w:rsidR="008173B1">
        <w:rPr>
          <w:rFonts w:cstheme="minorBidi"/>
          <w:szCs w:val="22"/>
          <w:lang w:val="en-US" w:bidi="th-TH"/>
        </w:rPr>
        <w:t>issued ordinary shares</w:t>
      </w:r>
      <w:r w:rsidR="00871DB4">
        <w:rPr>
          <w:rFonts w:cstheme="minorBidi"/>
          <w:szCs w:val="22"/>
          <w:lang w:val="en-US" w:bidi="th-TH"/>
        </w:rPr>
        <w:t xml:space="preserve">, from the original </w:t>
      </w:r>
      <w:r w:rsidR="00C54240">
        <w:rPr>
          <w:rFonts w:cstheme="minorBidi"/>
          <w:szCs w:val="22"/>
          <w:lang w:val="en-US" w:bidi="th-TH"/>
        </w:rPr>
        <w:t xml:space="preserve">share plan, which reserved these shares for the bonus share plan </w:t>
      </w:r>
      <w:r w:rsidR="00B310F4" w:rsidRPr="005F1CD5">
        <w:rPr>
          <w:rFonts w:cstheme="minorBidi"/>
          <w:szCs w:val="22"/>
          <w:lang w:val="en-US" w:bidi="th-TH"/>
        </w:rPr>
        <w:t xml:space="preserve">for </w:t>
      </w:r>
      <w:r w:rsidR="00B310F4" w:rsidRPr="00D37087">
        <w:rPr>
          <w:rFonts w:cstheme="minorBidi"/>
          <w:szCs w:val="22"/>
          <w:lang w:val="en-US" w:bidi="th-TH"/>
        </w:rPr>
        <w:t>executives</w:t>
      </w:r>
      <w:r w:rsidR="00B310F4" w:rsidRPr="005F1CD5">
        <w:rPr>
          <w:rFonts w:cstheme="minorBidi"/>
          <w:szCs w:val="22"/>
          <w:lang w:val="en-US" w:bidi="th-TH"/>
        </w:rPr>
        <w:t xml:space="preserve"> and employees of the Group</w:t>
      </w:r>
      <w:r w:rsidR="00B310F4">
        <w:rPr>
          <w:rFonts w:cstheme="minorBidi" w:hint="cs"/>
          <w:szCs w:val="22"/>
          <w:cs/>
          <w:lang w:val="en-US" w:bidi="th-TH"/>
        </w:rPr>
        <w:t xml:space="preserve"> </w:t>
      </w:r>
      <w:r w:rsidR="00B310F4">
        <w:rPr>
          <w:rFonts w:cstheme="minorBidi"/>
          <w:szCs w:val="22"/>
          <w:lang w:val="en-US" w:bidi="th-TH"/>
        </w:rPr>
        <w:t>(AWC Shares Plan 2020), to n</w:t>
      </w:r>
      <w:r w:rsidR="0083578E">
        <w:rPr>
          <w:rFonts w:cstheme="minorBidi"/>
          <w:szCs w:val="22"/>
          <w:lang w:val="en-US" w:bidi="th-TH"/>
        </w:rPr>
        <w:t xml:space="preserve">ow reserve them for both </w:t>
      </w:r>
      <w:r w:rsidR="00B07E7E">
        <w:rPr>
          <w:rFonts w:cstheme="minorBidi"/>
          <w:szCs w:val="22"/>
          <w:lang w:val="en-US" w:bidi="th-TH"/>
        </w:rPr>
        <w:br/>
      </w:r>
      <w:r w:rsidR="0083578E">
        <w:rPr>
          <w:rFonts w:cstheme="minorBidi"/>
          <w:szCs w:val="22"/>
          <w:lang w:val="en-US" w:bidi="th-TH"/>
        </w:rPr>
        <w:t xml:space="preserve">AWC Shares Plan 2020 and </w:t>
      </w:r>
      <w:r w:rsidR="00B603A5">
        <w:rPr>
          <w:rFonts w:cstheme="minorBidi"/>
          <w:szCs w:val="22"/>
          <w:lang w:val="en-US" w:bidi="th-TH"/>
        </w:rPr>
        <w:t>AWC Shares Plan 2025.</w:t>
      </w:r>
    </w:p>
    <w:p w14:paraId="777E7B7C" w14:textId="77777777" w:rsidR="00EC211C" w:rsidRDefault="00EC211C" w:rsidP="002F4B32">
      <w:pPr>
        <w:spacing w:line="240" w:lineRule="auto"/>
        <w:ind w:left="540"/>
        <w:jc w:val="thaiDistribute"/>
        <w:rPr>
          <w:rFonts w:cstheme="minorBidi"/>
          <w:szCs w:val="22"/>
          <w:lang w:val="en-US" w:bidi="th-TH"/>
        </w:rPr>
      </w:pPr>
    </w:p>
    <w:p w14:paraId="1F240D7B" w14:textId="2B4AF954" w:rsidR="00EC211C" w:rsidRDefault="00EC211C" w:rsidP="002F4B32">
      <w:pPr>
        <w:spacing w:line="240" w:lineRule="auto"/>
        <w:ind w:left="540"/>
        <w:jc w:val="thaiDistribute"/>
        <w:rPr>
          <w:rFonts w:cstheme="minorBidi"/>
          <w:i/>
          <w:iCs/>
          <w:szCs w:val="22"/>
          <w:lang w:val="en-US" w:bidi="th-TH"/>
        </w:rPr>
      </w:pPr>
      <w:r>
        <w:rPr>
          <w:rFonts w:cstheme="minorBidi"/>
          <w:i/>
          <w:iCs/>
          <w:szCs w:val="22"/>
          <w:lang w:val="en-US" w:bidi="th-TH"/>
        </w:rPr>
        <w:t xml:space="preserve">Changing the name of </w:t>
      </w:r>
      <w:r w:rsidR="009D5359" w:rsidRPr="009D5359">
        <w:rPr>
          <w:rFonts w:cstheme="minorBidi"/>
          <w:i/>
          <w:iCs/>
          <w:szCs w:val="22"/>
          <w:lang w:val="en-US" w:bidi="th-TH"/>
        </w:rPr>
        <w:t>subsidiaries</w:t>
      </w:r>
    </w:p>
    <w:p w14:paraId="61CE09DE" w14:textId="77777777" w:rsidR="00EC211C" w:rsidRDefault="00EC211C" w:rsidP="002F4B32">
      <w:pPr>
        <w:spacing w:line="240" w:lineRule="auto"/>
        <w:ind w:left="540"/>
        <w:jc w:val="thaiDistribute"/>
        <w:rPr>
          <w:rFonts w:cstheme="minorBidi"/>
          <w:i/>
          <w:iCs/>
          <w:szCs w:val="22"/>
          <w:lang w:val="en-US" w:bidi="th-TH"/>
        </w:rPr>
      </w:pPr>
    </w:p>
    <w:p w14:paraId="71C723B1" w14:textId="4A05575F" w:rsidR="00EC211C" w:rsidRDefault="00EC211C" w:rsidP="002F4B32">
      <w:pPr>
        <w:spacing w:line="240" w:lineRule="auto"/>
        <w:ind w:left="540"/>
        <w:jc w:val="thaiDistribute"/>
        <w:rPr>
          <w:rFonts w:cstheme="minorBidi"/>
          <w:szCs w:val="22"/>
          <w:lang w:val="en-US" w:bidi="th-TH"/>
        </w:rPr>
      </w:pPr>
      <w:r>
        <w:rPr>
          <w:rFonts w:cstheme="minorBidi"/>
          <w:szCs w:val="22"/>
          <w:lang w:val="en-US" w:bidi="th-TH"/>
        </w:rPr>
        <w:t>On 2 May 2025, Le Concorde Hotel Co., Ltd., a subsidiary</w:t>
      </w:r>
      <w:r w:rsidR="00D82C6A">
        <w:rPr>
          <w:rFonts w:cstheme="minorBidi"/>
          <w:szCs w:val="22"/>
          <w:lang w:val="en-US" w:bidi="th-TH"/>
        </w:rPr>
        <w:t xml:space="preserve">, has registered to change the name of the Company to </w:t>
      </w:r>
      <w:r w:rsidR="00D82C6A" w:rsidRPr="00D82C6A">
        <w:rPr>
          <w:rFonts w:cstheme="minorBidi"/>
          <w:szCs w:val="22"/>
          <w:lang w:val="en-US" w:bidi="th-TH"/>
        </w:rPr>
        <w:t>AWC Lifestyle Property Ratchada Co., Ltd.</w:t>
      </w:r>
      <w:r w:rsidR="003E3597">
        <w:rPr>
          <w:rFonts w:cstheme="minorBidi"/>
          <w:szCs w:val="22"/>
          <w:lang w:val="en-US" w:bidi="th-TH"/>
        </w:rPr>
        <w:t xml:space="preserve"> with the Ministry of Commerce.</w:t>
      </w:r>
    </w:p>
    <w:p w14:paraId="6178FEF2" w14:textId="77777777" w:rsidR="00967444" w:rsidRDefault="00967444" w:rsidP="002F4B32">
      <w:pPr>
        <w:spacing w:line="240" w:lineRule="auto"/>
        <w:ind w:left="540"/>
        <w:jc w:val="thaiDistribute"/>
        <w:rPr>
          <w:rFonts w:cstheme="minorBidi"/>
          <w:szCs w:val="22"/>
          <w:lang w:val="en-US" w:bidi="th-TH"/>
        </w:rPr>
      </w:pPr>
    </w:p>
    <w:p w14:paraId="20A1E445" w14:textId="230687F1" w:rsidR="001932C1" w:rsidRPr="00EC211C" w:rsidRDefault="00967444" w:rsidP="009D5359">
      <w:pPr>
        <w:spacing w:line="240" w:lineRule="auto"/>
        <w:ind w:left="540"/>
        <w:jc w:val="thaiDistribute"/>
        <w:rPr>
          <w:rFonts w:cstheme="minorBidi"/>
          <w:szCs w:val="22"/>
          <w:lang w:val="en-US" w:bidi="th-TH"/>
        </w:rPr>
      </w:pPr>
      <w:bookmarkStart w:id="7" w:name="_Hlk197545162"/>
      <w:r w:rsidRPr="00CE156C">
        <w:rPr>
          <w:rFonts w:cstheme="minorBidi"/>
          <w:szCs w:val="22"/>
          <w:lang w:val="en-US" w:bidi="th-TH"/>
        </w:rPr>
        <w:t xml:space="preserve">On </w:t>
      </w:r>
      <w:r>
        <w:rPr>
          <w:rFonts w:cs="Cordia New"/>
          <w:szCs w:val="22"/>
          <w:lang w:val="en-US" w:bidi="th-TH"/>
        </w:rPr>
        <w:t>7</w:t>
      </w:r>
      <w:r w:rsidRPr="00CE156C">
        <w:rPr>
          <w:rFonts w:cs="Cordia New"/>
          <w:szCs w:val="22"/>
          <w:cs/>
          <w:lang w:val="en-US" w:bidi="th-TH"/>
        </w:rPr>
        <w:t xml:space="preserve"> </w:t>
      </w:r>
      <w:r w:rsidRPr="00CE156C">
        <w:rPr>
          <w:rFonts w:cstheme="minorBidi"/>
          <w:szCs w:val="22"/>
          <w:lang w:val="en-US" w:bidi="th-TH"/>
        </w:rPr>
        <w:t xml:space="preserve">May </w:t>
      </w:r>
      <w:r>
        <w:rPr>
          <w:rFonts w:cs="Cordia New"/>
          <w:szCs w:val="22"/>
          <w:lang w:val="en-US" w:bidi="th-TH"/>
        </w:rPr>
        <w:t>2025</w:t>
      </w:r>
      <w:r w:rsidRPr="00CE156C">
        <w:rPr>
          <w:rFonts w:cstheme="minorBidi"/>
          <w:szCs w:val="22"/>
          <w:lang w:val="en-US" w:bidi="th-TH"/>
        </w:rPr>
        <w:t xml:space="preserve">, AWC Hospitality Development </w:t>
      </w:r>
      <w:r>
        <w:rPr>
          <w:rFonts w:cs="Cordia New"/>
          <w:szCs w:val="22"/>
          <w:lang w:val="en-US" w:bidi="th-TH"/>
        </w:rPr>
        <w:t>99</w:t>
      </w:r>
      <w:r w:rsidRPr="00CE156C">
        <w:rPr>
          <w:rFonts w:cs="Cordia New"/>
          <w:szCs w:val="22"/>
          <w:cs/>
          <w:lang w:val="en-US" w:bidi="th-TH"/>
        </w:rPr>
        <w:t xml:space="preserve"> </w:t>
      </w:r>
      <w:r w:rsidRPr="00CE156C">
        <w:rPr>
          <w:rFonts w:cstheme="minorBidi"/>
          <w:szCs w:val="22"/>
          <w:lang w:val="en-US" w:bidi="th-TH"/>
        </w:rPr>
        <w:t xml:space="preserve">Co., Ltd., a subsidiary, has registered to </w:t>
      </w:r>
      <w:bookmarkStart w:id="8" w:name="_Hlk197545012"/>
      <w:r w:rsidRPr="00CE156C">
        <w:rPr>
          <w:rFonts w:cstheme="minorBidi"/>
          <w:szCs w:val="22"/>
          <w:lang w:val="en-US" w:bidi="th-TH"/>
        </w:rPr>
        <w:t>change the name of</w:t>
      </w:r>
      <w:bookmarkEnd w:id="8"/>
      <w:r w:rsidRPr="00CE156C">
        <w:rPr>
          <w:rFonts w:cstheme="minorBidi"/>
          <w:szCs w:val="22"/>
          <w:lang w:val="en-US" w:bidi="th-TH"/>
        </w:rPr>
        <w:t xml:space="preserve"> the Company to AWC Retail Co., Ltd. with the Ministry of Commerce.</w:t>
      </w:r>
      <w:bookmarkEnd w:id="7"/>
      <w:bookmarkEnd w:id="6"/>
    </w:p>
    <w:sectPr w:rsidR="001932C1" w:rsidRPr="00EC211C" w:rsidSect="00BE6274">
      <w:headerReference w:type="default" r:id="rId25"/>
      <w:footerReference w:type="default" r:id="rId26"/>
      <w:pgSz w:w="11907" w:h="16840" w:code="9"/>
      <w:pgMar w:top="691" w:right="927"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25268" w14:textId="77777777" w:rsidR="002B7F14" w:rsidRDefault="002B7F14">
      <w:r>
        <w:separator/>
      </w:r>
    </w:p>
  </w:endnote>
  <w:endnote w:type="continuationSeparator" w:id="0">
    <w:p w14:paraId="045E0C8F" w14:textId="77777777" w:rsidR="002B7F14" w:rsidRDefault="002B7F14">
      <w:r>
        <w:continuationSeparator/>
      </w:r>
    </w:p>
  </w:endnote>
  <w:endnote w:type="continuationNotice" w:id="1">
    <w:p w14:paraId="5944A2F3" w14:textId="77777777" w:rsidR="002B7F14" w:rsidRDefault="002B7F1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55">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AngsanaNew">
    <w:altName w:val="Microsoft JhengHei"/>
    <w:panose1 w:val="00000000000000000000"/>
    <w:charset w:val="88"/>
    <w:family w:val="auto"/>
    <w:notTrueType/>
    <w:pitch w:val="default"/>
    <w:sig w:usb0="00000003" w:usb1="08080000" w:usb2="00000010"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A4549" w14:textId="77777777" w:rsidR="006156F0" w:rsidRPr="0070792F" w:rsidRDefault="006156F0">
    <w:pPr>
      <w:pStyle w:val="Footer"/>
      <w:jc w:val="center"/>
      <w:rPr>
        <w:rFonts w:cs="Angsana New"/>
        <w:i w:val="0"/>
        <w:iCs w:val="0"/>
        <w:color w:val="auto"/>
        <w:sz w:val="22"/>
        <w:szCs w:val="28"/>
        <w:lang w:val="en-US" w:bidi="th-TH"/>
      </w:rPr>
    </w:pPr>
    <w:r w:rsidRPr="00C11896">
      <w:rPr>
        <w:i w:val="0"/>
        <w:iCs w:val="0"/>
        <w:color w:val="auto"/>
        <w:sz w:val="22"/>
        <w:szCs w:val="22"/>
      </w:rPr>
      <w:fldChar w:fldCharType="begin"/>
    </w:r>
    <w:r w:rsidRPr="00C11896">
      <w:rPr>
        <w:i w:val="0"/>
        <w:iCs w:val="0"/>
        <w:color w:val="auto"/>
        <w:sz w:val="22"/>
        <w:szCs w:val="22"/>
      </w:rPr>
      <w:instrText xml:space="preserve"> PAGE   \* MERGEFORMAT </w:instrText>
    </w:r>
    <w:r w:rsidRPr="00C11896">
      <w:rPr>
        <w:i w:val="0"/>
        <w:iCs w:val="0"/>
        <w:color w:val="auto"/>
        <w:sz w:val="22"/>
        <w:szCs w:val="22"/>
      </w:rPr>
      <w:fldChar w:fldCharType="separate"/>
    </w:r>
    <w:r>
      <w:rPr>
        <w:i w:val="0"/>
        <w:iCs w:val="0"/>
        <w:noProof/>
        <w:color w:val="auto"/>
        <w:sz w:val="22"/>
        <w:szCs w:val="22"/>
      </w:rPr>
      <w:t>12</w:t>
    </w:r>
    <w:r w:rsidRPr="00C11896">
      <w:rPr>
        <w:i w:val="0"/>
        <w:iCs w:val="0"/>
        <w:color w:val="auto"/>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1417A" w14:textId="77777777" w:rsidR="00E31FCE" w:rsidRPr="0070792F" w:rsidRDefault="00E31FCE">
    <w:pPr>
      <w:pStyle w:val="Footer"/>
      <w:jc w:val="center"/>
      <w:rPr>
        <w:rFonts w:cs="Angsana New"/>
        <w:i w:val="0"/>
        <w:iCs w:val="0"/>
        <w:color w:val="auto"/>
        <w:sz w:val="22"/>
        <w:szCs w:val="28"/>
        <w:lang w:val="en-US" w:bidi="th-TH"/>
      </w:rPr>
    </w:pPr>
    <w:r w:rsidRPr="00C11896">
      <w:rPr>
        <w:i w:val="0"/>
        <w:iCs w:val="0"/>
        <w:color w:val="auto"/>
        <w:sz w:val="22"/>
        <w:szCs w:val="22"/>
      </w:rPr>
      <w:fldChar w:fldCharType="begin"/>
    </w:r>
    <w:r w:rsidRPr="00C11896">
      <w:rPr>
        <w:i w:val="0"/>
        <w:iCs w:val="0"/>
        <w:color w:val="auto"/>
        <w:sz w:val="22"/>
        <w:szCs w:val="22"/>
      </w:rPr>
      <w:instrText xml:space="preserve"> PAGE   \* MERGEFORMAT </w:instrText>
    </w:r>
    <w:r w:rsidRPr="00C11896">
      <w:rPr>
        <w:i w:val="0"/>
        <w:iCs w:val="0"/>
        <w:color w:val="auto"/>
        <w:sz w:val="22"/>
        <w:szCs w:val="22"/>
      </w:rPr>
      <w:fldChar w:fldCharType="separate"/>
    </w:r>
    <w:r>
      <w:rPr>
        <w:i w:val="0"/>
        <w:iCs w:val="0"/>
        <w:noProof/>
        <w:color w:val="auto"/>
        <w:sz w:val="22"/>
        <w:szCs w:val="22"/>
      </w:rPr>
      <w:t>12</w:t>
    </w:r>
    <w:r w:rsidRPr="00C11896">
      <w:rPr>
        <w:i w:val="0"/>
        <w:iCs w:val="0"/>
        <w:color w:val="auto"/>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BCA2A" w14:textId="77777777" w:rsidR="00E31FCE" w:rsidRPr="0070792F" w:rsidRDefault="00E31FCE">
    <w:pPr>
      <w:pStyle w:val="Footer"/>
      <w:jc w:val="center"/>
      <w:rPr>
        <w:rFonts w:cs="Angsana New"/>
        <w:i w:val="0"/>
        <w:iCs w:val="0"/>
        <w:color w:val="auto"/>
        <w:sz w:val="22"/>
        <w:szCs w:val="28"/>
        <w:lang w:val="en-US" w:bidi="th-TH"/>
      </w:rPr>
    </w:pPr>
    <w:r w:rsidRPr="00C11896">
      <w:rPr>
        <w:i w:val="0"/>
        <w:iCs w:val="0"/>
        <w:color w:val="auto"/>
        <w:sz w:val="22"/>
        <w:szCs w:val="22"/>
      </w:rPr>
      <w:fldChar w:fldCharType="begin"/>
    </w:r>
    <w:r w:rsidRPr="00C11896">
      <w:rPr>
        <w:i w:val="0"/>
        <w:iCs w:val="0"/>
        <w:color w:val="auto"/>
        <w:sz w:val="22"/>
        <w:szCs w:val="22"/>
      </w:rPr>
      <w:instrText xml:space="preserve"> PAGE   \* MERGEFORMAT </w:instrText>
    </w:r>
    <w:r w:rsidRPr="00C11896">
      <w:rPr>
        <w:i w:val="0"/>
        <w:iCs w:val="0"/>
        <w:color w:val="auto"/>
        <w:sz w:val="22"/>
        <w:szCs w:val="22"/>
      </w:rPr>
      <w:fldChar w:fldCharType="separate"/>
    </w:r>
    <w:r>
      <w:rPr>
        <w:i w:val="0"/>
        <w:iCs w:val="0"/>
        <w:noProof/>
        <w:color w:val="auto"/>
        <w:sz w:val="22"/>
        <w:szCs w:val="22"/>
      </w:rPr>
      <w:t>12</w:t>
    </w:r>
    <w:r w:rsidRPr="00C11896">
      <w:rPr>
        <w:i w:val="0"/>
        <w:iCs w:val="0"/>
        <w:color w:val="auto"/>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C8A32" w14:textId="77777777" w:rsidR="00E31FCE" w:rsidRPr="0070792F" w:rsidRDefault="00E31FCE">
    <w:pPr>
      <w:pStyle w:val="Footer"/>
      <w:jc w:val="center"/>
      <w:rPr>
        <w:rFonts w:cs="Angsana New"/>
        <w:i w:val="0"/>
        <w:iCs w:val="0"/>
        <w:color w:val="auto"/>
        <w:sz w:val="22"/>
        <w:szCs w:val="28"/>
        <w:lang w:val="en-US" w:bidi="th-TH"/>
      </w:rPr>
    </w:pPr>
    <w:r w:rsidRPr="00C11896">
      <w:rPr>
        <w:i w:val="0"/>
        <w:iCs w:val="0"/>
        <w:color w:val="auto"/>
        <w:sz w:val="22"/>
        <w:szCs w:val="22"/>
      </w:rPr>
      <w:fldChar w:fldCharType="begin"/>
    </w:r>
    <w:r w:rsidRPr="00C11896">
      <w:rPr>
        <w:i w:val="0"/>
        <w:iCs w:val="0"/>
        <w:color w:val="auto"/>
        <w:sz w:val="22"/>
        <w:szCs w:val="22"/>
      </w:rPr>
      <w:instrText xml:space="preserve"> PAGE   \* MERGEFORMAT </w:instrText>
    </w:r>
    <w:r w:rsidRPr="00C11896">
      <w:rPr>
        <w:i w:val="0"/>
        <w:iCs w:val="0"/>
        <w:color w:val="auto"/>
        <w:sz w:val="22"/>
        <w:szCs w:val="22"/>
      </w:rPr>
      <w:fldChar w:fldCharType="separate"/>
    </w:r>
    <w:r>
      <w:rPr>
        <w:i w:val="0"/>
        <w:iCs w:val="0"/>
        <w:noProof/>
        <w:color w:val="auto"/>
        <w:sz w:val="22"/>
        <w:szCs w:val="22"/>
      </w:rPr>
      <w:t>12</w:t>
    </w:r>
    <w:r w:rsidRPr="00C11896">
      <w:rPr>
        <w:i w:val="0"/>
        <w:iCs w:val="0"/>
        <w:color w:val="auto"/>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2CAE2" w14:textId="77777777" w:rsidR="00E31FCE" w:rsidRPr="0070792F" w:rsidRDefault="00E31FCE">
    <w:pPr>
      <w:pStyle w:val="Footer"/>
      <w:jc w:val="center"/>
      <w:rPr>
        <w:rFonts w:cs="Angsana New"/>
        <w:i w:val="0"/>
        <w:iCs w:val="0"/>
        <w:color w:val="auto"/>
        <w:sz w:val="22"/>
        <w:szCs w:val="28"/>
        <w:lang w:val="en-US" w:bidi="th-TH"/>
      </w:rPr>
    </w:pPr>
    <w:r w:rsidRPr="00C11896">
      <w:rPr>
        <w:i w:val="0"/>
        <w:iCs w:val="0"/>
        <w:color w:val="auto"/>
        <w:sz w:val="22"/>
        <w:szCs w:val="22"/>
      </w:rPr>
      <w:fldChar w:fldCharType="begin"/>
    </w:r>
    <w:r w:rsidRPr="00C11896">
      <w:rPr>
        <w:i w:val="0"/>
        <w:iCs w:val="0"/>
        <w:color w:val="auto"/>
        <w:sz w:val="22"/>
        <w:szCs w:val="22"/>
      </w:rPr>
      <w:instrText xml:space="preserve"> PAGE   \* MERGEFORMAT </w:instrText>
    </w:r>
    <w:r w:rsidRPr="00C11896">
      <w:rPr>
        <w:i w:val="0"/>
        <w:iCs w:val="0"/>
        <w:color w:val="auto"/>
        <w:sz w:val="22"/>
        <w:szCs w:val="22"/>
      </w:rPr>
      <w:fldChar w:fldCharType="separate"/>
    </w:r>
    <w:r>
      <w:rPr>
        <w:i w:val="0"/>
        <w:iCs w:val="0"/>
        <w:noProof/>
        <w:color w:val="auto"/>
        <w:sz w:val="22"/>
        <w:szCs w:val="22"/>
      </w:rPr>
      <w:t>12</w:t>
    </w:r>
    <w:r w:rsidRPr="00C11896">
      <w:rPr>
        <w:i w:val="0"/>
        <w:iCs w:val="0"/>
        <w:color w:val="auto"/>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8E4B6" w14:textId="77777777" w:rsidR="00E31FCE" w:rsidRPr="0070792F" w:rsidRDefault="00E31FCE">
    <w:pPr>
      <w:pStyle w:val="Footer"/>
      <w:jc w:val="center"/>
      <w:rPr>
        <w:rFonts w:cs="Angsana New"/>
        <w:i w:val="0"/>
        <w:iCs w:val="0"/>
        <w:color w:val="auto"/>
        <w:sz w:val="22"/>
        <w:szCs w:val="28"/>
        <w:lang w:val="en-US" w:bidi="th-TH"/>
      </w:rPr>
    </w:pPr>
    <w:r w:rsidRPr="00C11896">
      <w:rPr>
        <w:i w:val="0"/>
        <w:iCs w:val="0"/>
        <w:color w:val="auto"/>
        <w:sz w:val="22"/>
        <w:szCs w:val="22"/>
      </w:rPr>
      <w:fldChar w:fldCharType="begin"/>
    </w:r>
    <w:r w:rsidRPr="00C11896">
      <w:rPr>
        <w:i w:val="0"/>
        <w:iCs w:val="0"/>
        <w:color w:val="auto"/>
        <w:sz w:val="22"/>
        <w:szCs w:val="22"/>
      </w:rPr>
      <w:instrText xml:space="preserve"> PAGE   \* MERGEFORMAT </w:instrText>
    </w:r>
    <w:r w:rsidRPr="00C11896">
      <w:rPr>
        <w:i w:val="0"/>
        <w:iCs w:val="0"/>
        <w:color w:val="auto"/>
        <w:sz w:val="22"/>
        <w:szCs w:val="22"/>
      </w:rPr>
      <w:fldChar w:fldCharType="separate"/>
    </w:r>
    <w:r>
      <w:rPr>
        <w:i w:val="0"/>
        <w:iCs w:val="0"/>
        <w:noProof/>
        <w:color w:val="auto"/>
        <w:sz w:val="22"/>
        <w:szCs w:val="22"/>
      </w:rPr>
      <w:t>12</w:t>
    </w:r>
    <w:r w:rsidRPr="00C11896">
      <w:rPr>
        <w:i w:val="0"/>
        <w:iCs w:val="0"/>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6993C" w14:textId="77777777" w:rsidR="002B7F14" w:rsidRDefault="002B7F14">
      <w:r>
        <w:separator/>
      </w:r>
    </w:p>
  </w:footnote>
  <w:footnote w:type="continuationSeparator" w:id="0">
    <w:p w14:paraId="65661048" w14:textId="77777777" w:rsidR="002B7F14" w:rsidRDefault="002B7F14">
      <w:r>
        <w:continuationSeparator/>
      </w:r>
    </w:p>
  </w:footnote>
  <w:footnote w:type="continuationNotice" w:id="1">
    <w:p w14:paraId="60127F96" w14:textId="77777777" w:rsidR="002B7F14" w:rsidRDefault="002B7F1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6D86C" w14:textId="77777777" w:rsidR="006156F0" w:rsidRDefault="006156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9ED40" w14:textId="77777777" w:rsidR="006156F0" w:rsidRDefault="006156F0" w:rsidP="00C75043">
    <w:pPr>
      <w:pStyle w:val="acctmainheading"/>
      <w:tabs>
        <w:tab w:val="left" w:pos="450"/>
        <w:tab w:val="left" w:pos="7810"/>
      </w:tabs>
      <w:spacing w:after="0" w:line="240" w:lineRule="atLeast"/>
    </w:pPr>
    <w:r>
      <w:t>Asset World Corp</w:t>
    </w:r>
    <w:r w:rsidRPr="00F954A8">
      <w:t xml:space="preserve"> </w:t>
    </w:r>
    <w:r>
      <w:t>Public Company Limited and its S</w:t>
    </w:r>
    <w:r w:rsidRPr="00F954A8">
      <w:t>ubsidiaries</w:t>
    </w:r>
  </w:p>
  <w:p w14:paraId="2AFB5481" w14:textId="77777777" w:rsidR="00C75043" w:rsidRPr="00C75043" w:rsidRDefault="00C75043" w:rsidP="00C75043">
    <w:pPr>
      <w:pStyle w:val="acctmainheading"/>
      <w:spacing w:after="0" w:line="240" w:lineRule="atLeast"/>
      <w:rPr>
        <w:sz w:val="24"/>
        <w:szCs w:val="24"/>
      </w:rPr>
    </w:pPr>
    <w:r w:rsidRPr="00C75043">
      <w:rPr>
        <w:sz w:val="24"/>
        <w:szCs w:val="24"/>
      </w:rPr>
      <w:t>Notes to the condensed interim financial statements</w:t>
    </w:r>
  </w:p>
  <w:p w14:paraId="3C39A9DF" w14:textId="4C98EE0F" w:rsidR="00484F3C" w:rsidRDefault="005462A0" w:rsidP="00484F3C">
    <w:pPr>
      <w:pStyle w:val="acctmainheading"/>
      <w:spacing w:after="0" w:line="240" w:lineRule="atLeast"/>
      <w:rPr>
        <w:sz w:val="24"/>
        <w:szCs w:val="24"/>
      </w:rPr>
    </w:pPr>
    <w:r w:rsidRPr="005462A0">
      <w:rPr>
        <w:sz w:val="24"/>
        <w:szCs w:val="24"/>
      </w:rPr>
      <w:t xml:space="preserve">For the three-month period ended 31 March 2025 </w:t>
    </w:r>
    <w:r w:rsidR="00484F3C">
      <w:rPr>
        <w:sz w:val="24"/>
        <w:szCs w:val="24"/>
      </w:rPr>
      <w:t>(Unaudited)</w:t>
    </w:r>
  </w:p>
  <w:p w14:paraId="67895AC5" w14:textId="77777777" w:rsidR="00C75043" w:rsidRPr="00C75043" w:rsidRDefault="00C75043" w:rsidP="00C75043">
    <w:pPr>
      <w:pStyle w:val="Header"/>
      <w:spacing w:line="240" w:lineRule="atLeast"/>
      <w:jc w:val="left"/>
      <w:rPr>
        <w:rFonts w:cs="Angsana New"/>
        <w:b/>
        <w:i w:val="0"/>
        <w:sz w:val="24"/>
        <w:szCs w:val="24"/>
        <w:lang w:bidi="th-TH"/>
      </w:rPr>
    </w:pPr>
  </w:p>
  <w:p w14:paraId="69644666" w14:textId="77777777" w:rsidR="006156F0" w:rsidRPr="00C75043" w:rsidRDefault="006156F0" w:rsidP="00C75043">
    <w:pPr>
      <w:pStyle w:val="Header"/>
      <w:spacing w:line="240" w:lineRule="atLeast"/>
      <w:jc w:val="lef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FDD5D" w14:textId="77777777" w:rsidR="006156F0" w:rsidRDefault="006156F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9514C" w14:textId="77777777" w:rsidR="00C86722" w:rsidRDefault="00C86722" w:rsidP="00C86722">
    <w:pPr>
      <w:pStyle w:val="acctmainheading"/>
      <w:tabs>
        <w:tab w:val="left" w:pos="7810"/>
      </w:tabs>
      <w:spacing w:after="0" w:line="240" w:lineRule="atLeast"/>
    </w:pPr>
    <w:r>
      <w:t>Asset World Corp</w:t>
    </w:r>
    <w:r w:rsidRPr="00F954A8">
      <w:t xml:space="preserve"> </w:t>
    </w:r>
    <w:r>
      <w:t>Public Company Limited and its S</w:t>
    </w:r>
    <w:r w:rsidRPr="00F954A8">
      <w:t>ubsidiaries</w:t>
    </w:r>
  </w:p>
  <w:p w14:paraId="00708B6F" w14:textId="77777777" w:rsidR="00C86722" w:rsidRDefault="00C86722" w:rsidP="00C86722">
    <w:pPr>
      <w:pStyle w:val="acctmainheading"/>
      <w:spacing w:after="0" w:line="240" w:lineRule="atLeast"/>
      <w:rPr>
        <w:sz w:val="24"/>
        <w:szCs w:val="24"/>
      </w:rPr>
    </w:pPr>
    <w:r>
      <w:rPr>
        <w:sz w:val="24"/>
        <w:szCs w:val="24"/>
      </w:rPr>
      <w:t>Notes to the condensed interim financial statements</w:t>
    </w:r>
  </w:p>
  <w:p w14:paraId="78A1C4FD" w14:textId="284BE24F" w:rsidR="00C86722" w:rsidRDefault="006973E9" w:rsidP="00C86722">
    <w:pPr>
      <w:pStyle w:val="acctmainheading"/>
      <w:spacing w:after="0" w:line="240" w:lineRule="atLeast"/>
      <w:rPr>
        <w:sz w:val="24"/>
        <w:szCs w:val="24"/>
      </w:rPr>
    </w:pPr>
    <w:r w:rsidRPr="006973E9">
      <w:rPr>
        <w:sz w:val="24"/>
        <w:szCs w:val="24"/>
      </w:rPr>
      <w:t>For the three-month period ended 31 March 2025 (Unaudited)</w:t>
    </w:r>
  </w:p>
  <w:p w14:paraId="710F096E" w14:textId="77777777" w:rsidR="00C86722" w:rsidRDefault="00C86722" w:rsidP="005471B4">
    <w:pPr>
      <w:pStyle w:val="Header"/>
      <w:jc w:val="left"/>
      <w:rPr>
        <w:rFonts w:cs="Angsana New"/>
        <w:sz w:val="24"/>
        <w:szCs w:val="24"/>
        <w:lang w:bidi="th-TH"/>
      </w:rPr>
    </w:pPr>
  </w:p>
  <w:p w14:paraId="68E9BF83" w14:textId="77777777" w:rsidR="00C86722" w:rsidRPr="00AC7739" w:rsidRDefault="00C86722" w:rsidP="005471B4">
    <w:pPr>
      <w:pStyle w:val="Header"/>
      <w:jc w:val="left"/>
      <w:rPr>
        <w:rFonts w:cs="Angsana New"/>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9B183" w14:textId="77777777" w:rsidR="00DC3B6D" w:rsidRDefault="00DC3B6D" w:rsidP="00DC3B6D">
    <w:pPr>
      <w:pStyle w:val="acctmainheading"/>
      <w:tabs>
        <w:tab w:val="left" w:pos="450"/>
        <w:tab w:val="left" w:pos="7810"/>
      </w:tabs>
      <w:spacing w:after="0" w:line="240" w:lineRule="atLeast"/>
    </w:pPr>
    <w:r>
      <w:t>Asset World Corp</w:t>
    </w:r>
    <w:r w:rsidRPr="00F954A8">
      <w:t xml:space="preserve"> </w:t>
    </w:r>
    <w:r>
      <w:t>Public Company Limited and its S</w:t>
    </w:r>
    <w:r w:rsidRPr="00F954A8">
      <w:t>ubsidiaries</w:t>
    </w:r>
  </w:p>
  <w:p w14:paraId="166BBC38" w14:textId="77777777" w:rsidR="00DC3B6D" w:rsidRPr="00C75043" w:rsidRDefault="00DC3B6D" w:rsidP="00DC3B6D">
    <w:pPr>
      <w:pStyle w:val="acctmainheading"/>
      <w:spacing w:after="0" w:line="240" w:lineRule="atLeast"/>
      <w:rPr>
        <w:sz w:val="24"/>
        <w:szCs w:val="24"/>
      </w:rPr>
    </w:pPr>
    <w:r w:rsidRPr="00C75043">
      <w:rPr>
        <w:sz w:val="24"/>
        <w:szCs w:val="24"/>
      </w:rPr>
      <w:t>Notes to the condensed interim financial statements</w:t>
    </w:r>
  </w:p>
  <w:p w14:paraId="29B3B463" w14:textId="0CEE382D" w:rsidR="00256EA6" w:rsidRDefault="004B060D" w:rsidP="00256EA6">
    <w:pPr>
      <w:pStyle w:val="acctmainheading"/>
      <w:spacing w:after="0" w:line="240" w:lineRule="atLeast"/>
      <w:rPr>
        <w:sz w:val="24"/>
        <w:szCs w:val="24"/>
      </w:rPr>
    </w:pPr>
    <w:r w:rsidRPr="004B060D">
      <w:rPr>
        <w:sz w:val="24"/>
        <w:szCs w:val="24"/>
      </w:rPr>
      <w:t>For the three-month period ended 31 March 2025 (Unaudited)</w:t>
    </w:r>
  </w:p>
  <w:p w14:paraId="283931B3" w14:textId="77777777" w:rsidR="006156F0" w:rsidRPr="00256EA6" w:rsidRDefault="006156F0" w:rsidP="005471B4">
    <w:pPr>
      <w:pStyle w:val="Header"/>
      <w:jc w:val="left"/>
      <w:rPr>
        <w:rFonts w:cs="Angsana New"/>
        <w:sz w:val="24"/>
        <w:szCs w:val="24"/>
        <w:lang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D874B" w14:textId="77777777" w:rsidR="00DC3B6D" w:rsidRDefault="00DC3B6D" w:rsidP="00AC0B48">
    <w:pPr>
      <w:pStyle w:val="acctmainheading"/>
      <w:tabs>
        <w:tab w:val="left" w:pos="450"/>
        <w:tab w:val="left" w:pos="7810"/>
      </w:tabs>
      <w:spacing w:after="0" w:line="240" w:lineRule="atLeast"/>
    </w:pPr>
    <w:r>
      <w:t>Asset World Corp</w:t>
    </w:r>
    <w:r w:rsidRPr="00F954A8">
      <w:t xml:space="preserve"> </w:t>
    </w:r>
    <w:r>
      <w:t>Public Company Limited and its S</w:t>
    </w:r>
    <w:r w:rsidRPr="00F954A8">
      <w:t>ubsidiaries</w:t>
    </w:r>
  </w:p>
  <w:p w14:paraId="79AC3869" w14:textId="77777777" w:rsidR="00DC3B6D" w:rsidRPr="00C75043" w:rsidRDefault="00DC3B6D" w:rsidP="00AC0B48">
    <w:pPr>
      <w:pStyle w:val="acctmainheading"/>
      <w:spacing w:after="0" w:line="240" w:lineRule="atLeast"/>
      <w:rPr>
        <w:sz w:val="24"/>
        <w:szCs w:val="24"/>
      </w:rPr>
    </w:pPr>
    <w:r w:rsidRPr="00C75043">
      <w:rPr>
        <w:sz w:val="24"/>
        <w:szCs w:val="24"/>
      </w:rPr>
      <w:t>Notes to the condensed interim financial statements</w:t>
    </w:r>
  </w:p>
  <w:p w14:paraId="6E1BF05C" w14:textId="1C783AF5" w:rsidR="00256EA6" w:rsidRDefault="004B060D" w:rsidP="00256EA6">
    <w:pPr>
      <w:pStyle w:val="acctmainheading"/>
      <w:spacing w:after="0" w:line="240" w:lineRule="atLeast"/>
      <w:rPr>
        <w:sz w:val="24"/>
        <w:szCs w:val="24"/>
      </w:rPr>
    </w:pPr>
    <w:r w:rsidRPr="004B060D">
      <w:rPr>
        <w:sz w:val="24"/>
        <w:szCs w:val="24"/>
      </w:rPr>
      <w:t>For the three-month period ended 31 March 2025 (Unaudited)</w:t>
    </w:r>
  </w:p>
  <w:p w14:paraId="10B2FDBC" w14:textId="77777777" w:rsidR="006156F0" w:rsidRPr="00256EA6" w:rsidRDefault="006156F0" w:rsidP="00B9497F">
    <w:pPr>
      <w:pStyle w:val="Header"/>
      <w:ind w:left="630"/>
      <w:jc w:val="left"/>
      <w:rPr>
        <w:rFonts w:cs="Angsana New"/>
        <w:b/>
        <w:bCs/>
        <w:i w:val="0"/>
        <w:iCs/>
        <w:sz w:val="24"/>
        <w:szCs w:val="24"/>
        <w:lang w:bidi="th-TH"/>
      </w:rPr>
    </w:pPr>
  </w:p>
  <w:p w14:paraId="3DBCD210" w14:textId="77777777" w:rsidR="006156F0" w:rsidRPr="005778F6" w:rsidRDefault="006156F0" w:rsidP="00B9497F">
    <w:pPr>
      <w:pStyle w:val="Header"/>
      <w:ind w:left="630"/>
      <w:jc w:val="left"/>
      <w:rPr>
        <w:rFonts w:cs="Angsana New"/>
        <w:b/>
        <w:bCs/>
        <w:i w:val="0"/>
        <w:iCs/>
        <w:sz w:val="24"/>
        <w:szCs w:val="24"/>
        <w:lang w:bidi="th-T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FD6B7" w14:textId="77777777" w:rsidR="00AC0B48" w:rsidRDefault="00AC0B48" w:rsidP="00AC0B48">
    <w:pPr>
      <w:pStyle w:val="acctmainheading"/>
      <w:tabs>
        <w:tab w:val="left" w:pos="2520"/>
        <w:tab w:val="left" w:pos="7810"/>
      </w:tabs>
      <w:spacing w:after="0" w:line="240" w:lineRule="atLeast"/>
      <w:ind w:left="450"/>
    </w:pPr>
    <w:r>
      <w:t>Asset World Corp</w:t>
    </w:r>
    <w:r w:rsidRPr="00F954A8">
      <w:t xml:space="preserve"> </w:t>
    </w:r>
    <w:r>
      <w:t>Public Company Limited and its S</w:t>
    </w:r>
    <w:r w:rsidRPr="00F954A8">
      <w:t>ubsidiaries</w:t>
    </w:r>
  </w:p>
  <w:p w14:paraId="44FD0777" w14:textId="064D9C0E" w:rsidR="00AC0B48" w:rsidRDefault="00AC0B48" w:rsidP="00AC0B48">
    <w:pPr>
      <w:pStyle w:val="acctmainheading"/>
      <w:tabs>
        <w:tab w:val="left" w:pos="2520"/>
      </w:tabs>
      <w:spacing w:after="0" w:line="240" w:lineRule="atLeast"/>
      <w:ind w:left="450"/>
      <w:rPr>
        <w:sz w:val="24"/>
        <w:szCs w:val="24"/>
      </w:rPr>
    </w:pPr>
    <w:r w:rsidRPr="00C75043">
      <w:rPr>
        <w:sz w:val="24"/>
        <w:szCs w:val="24"/>
      </w:rPr>
      <w:t>Notes to the condensed interim financial statements</w:t>
    </w:r>
  </w:p>
  <w:p w14:paraId="32077BC4" w14:textId="280B3E18" w:rsidR="000804C3" w:rsidRDefault="00F635D5" w:rsidP="006C27F3">
    <w:pPr>
      <w:pStyle w:val="acctmainheading"/>
      <w:tabs>
        <w:tab w:val="left" w:pos="2520"/>
      </w:tabs>
      <w:spacing w:after="0" w:line="240" w:lineRule="atLeast"/>
      <w:ind w:left="450"/>
      <w:rPr>
        <w:sz w:val="24"/>
        <w:szCs w:val="24"/>
      </w:rPr>
    </w:pPr>
    <w:r w:rsidRPr="00F635D5">
      <w:rPr>
        <w:sz w:val="24"/>
        <w:szCs w:val="24"/>
      </w:rPr>
      <w:t>For the three-month period ended 31 March 2025 (Unaudited)</w:t>
    </w:r>
  </w:p>
  <w:p w14:paraId="3768DAAA" w14:textId="77777777" w:rsidR="00AC0B48" w:rsidRPr="00256EA6" w:rsidRDefault="00AC0B48" w:rsidP="00B9497F">
    <w:pPr>
      <w:pStyle w:val="Header"/>
      <w:ind w:left="630"/>
      <w:jc w:val="left"/>
      <w:rPr>
        <w:rFonts w:cs="Angsana New"/>
        <w:b/>
        <w:bCs/>
        <w:i w:val="0"/>
        <w:iCs/>
        <w:sz w:val="24"/>
        <w:szCs w:val="24"/>
        <w:lang w:bidi="th-TH"/>
      </w:rPr>
    </w:pPr>
  </w:p>
  <w:p w14:paraId="4C9989B8" w14:textId="77777777" w:rsidR="00AC0B48" w:rsidRPr="005778F6" w:rsidRDefault="00AC0B48" w:rsidP="00B9497F">
    <w:pPr>
      <w:pStyle w:val="Header"/>
      <w:ind w:left="630"/>
      <w:jc w:val="left"/>
      <w:rPr>
        <w:rFonts w:cs="Angsana New"/>
        <w:b/>
        <w:bCs/>
        <w:i w:val="0"/>
        <w:iCs/>
        <w:sz w:val="24"/>
        <w:szCs w:val="24"/>
        <w:lang w:bidi="th-TH"/>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69399" w14:textId="77777777" w:rsidR="00AC0B48" w:rsidRDefault="00AC0B48" w:rsidP="00AC0B48">
    <w:pPr>
      <w:pStyle w:val="acctmainheading"/>
      <w:tabs>
        <w:tab w:val="left" w:pos="450"/>
        <w:tab w:val="left" w:pos="7810"/>
      </w:tabs>
      <w:spacing w:after="0" w:line="240" w:lineRule="atLeast"/>
    </w:pPr>
    <w:r>
      <w:t>Asset World Corp</w:t>
    </w:r>
    <w:r w:rsidRPr="00F954A8">
      <w:t xml:space="preserve"> </w:t>
    </w:r>
    <w:r>
      <w:t>Public Company Limited and its S</w:t>
    </w:r>
    <w:r w:rsidRPr="00F954A8">
      <w:t>ubsidiaries</w:t>
    </w:r>
  </w:p>
  <w:p w14:paraId="6A9936D0" w14:textId="77777777" w:rsidR="00AC0B48" w:rsidRPr="00C75043" w:rsidRDefault="00AC0B48" w:rsidP="00AC0B48">
    <w:pPr>
      <w:pStyle w:val="acctmainheading"/>
      <w:spacing w:after="0" w:line="240" w:lineRule="atLeast"/>
      <w:rPr>
        <w:sz w:val="24"/>
        <w:szCs w:val="24"/>
      </w:rPr>
    </w:pPr>
    <w:r w:rsidRPr="00C75043">
      <w:rPr>
        <w:sz w:val="24"/>
        <w:szCs w:val="24"/>
      </w:rPr>
      <w:t>Notes to the condensed interim financial statements</w:t>
    </w:r>
  </w:p>
  <w:p w14:paraId="57B3F64D" w14:textId="3AF2F3E6" w:rsidR="00256EA6" w:rsidRDefault="00F635D5" w:rsidP="00256EA6">
    <w:pPr>
      <w:pStyle w:val="acctmainheading"/>
      <w:spacing w:after="0" w:line="240" w:lineRule="atLeast"/>
      <w:rPr>
        <w:sz w:val="24"/>
        <w:szCs w:val="24"/>
      </w:rPr>
    </w:pPr>
    <w:r w:rsidRPr="00F635D5">
      <w:rPr>
        <w:sz w:val="24"/>
        <w:szCs w:val="24"/>
      </w:rPr>
      <w:t>For the three-month period ended 31 March 2025 (Unaudited)</w:t>
    </w:r>
  </w:p>
  <w:p w14:paraId="1CC4EF4C" w14:textId="77777777" w:rsidR="00AC0B48" w:rsidRPr="00256EA6" w:rsidRDefault="00AC0B48" w:rsidP="00B9497F">
    <w:pPr>
      <w:pStyle w:val="Header"/>
      <w:ind w:left="630"/>
      <w:jc w:val="left"/>
      <w:rPr>
        <w:rFonts w:cs="Angsana New"/>
        <w:b/>
        <w:bCs/>
        <w:i w:val="0"/>
        <w:iCs/>
        <w:sz w:val="24"/>
        <w:szCs w:val="24"/>
        <w:lang w:bidi="th-TH"/>
      </w:rPr>
    </w:pPr>
  </w:p>
  <w:p w14:paraId="4A1D044F" w14:textId="77777777" w:rsidR="00AC0B48" w:rsidRPr="005778F6" w:rsidRDefault="00AC0B48" w:rsidP="00B9497F">
    <w:pPr>
      <w:pStyle w:val="Header"/>
      <w:ind w:left="630"/>
      <w:jc w:val="left"/>
      <w:rPr>
        <w:rFonts w:cs="Angsana New"/>
        <w:b/>
        <w:bCs/>
        <w:i w:val="0"/>
        <w:iCs/>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1136B58"/>
    <w:multiLevelType w:val="hybridMultilevel"/>
    <w:tmpl w:val="5F34D22A"/>
    <w:lvl w:ilvl="0" w:tplc="CECE664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02551B51"/>
    <w:multiLevelType w:val="hybridMultilevel"/>
    <w:tmpl w:val="42DA29D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02563EE5"/>
    <w:multiLevelType w:val="hybridMultilevel"/>
    <w:tmpl w:val="F4701AC6"/>
    <w:lvl w:ilvl="0" w:tplc="4A5AB8DA">
      <w:start w:val="1"/>
      <w:numFmt w:val="decimal"/>
      <w:lvlText w:val="%1)"/>
      <w:lvlJc w:val="left"/>
      <w:pPr>
        <w:ind w:left="900" w:hanging="360"/>
      </w:pPr>
      <w:rPr>
        <w:rFonts w:eastAsia="MS Mincho" w:hint="default"/>
        <w:color w:val="0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5CE5DFD"/>
    <w:multiLevelType w:val="hybridMultilevel"/>
    <w:tmpl w:val="CB5AD250"/>
    <w:lvl w:ilvl="0" w:tplc="AAAE86BE">
      <w:start w:val="12"/>
      <w:numFmt w:val="bullet"/>
      <w:lvlText w:val="-"/>
      <w:lvlJc w:val="left"/>
      <w:pPr>
        <w:ind w:left="907" w:hanging="360"/>
      </w:pPr>
      <w:rPr>
        <w:rFonts w:ascii="Angsana New" w:eastAsiaTheme="minorEastAsia" w:hAnsi="Angsana New" w:cs="Angsana New" w:hint="default"/>
        <w:sz w:val="28"/>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5"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6" w15:restartNumberingAfterBreak="0">
    <w:nsid w:val="0ECA05FC"/>
    <w:multiLevelType w:val="hybridMultilevel"/>
    <w:tmpl w:val="20D03F6E"/>
    <w:lvl w:ilvl="0" w:tplc="0D3E582C">
      <w:start w:val="2"/>
      <w:numFmt w:val="bullet"/>
      <w:lvlText w:val="-"/>
      <w:lvlJc w:val="left"/>
      <w:pPr>
        <w:ind w:left="891" w:hanging="360"/>
      </w:pPr>
      <w:rPr>
        <w:rFonts w:ascii="Times New Roman" w:eastAsiaTheme="minorEastAsia" w:hAnsi="Times New Roman" w:cs="Times New Roman" w:hint="default"/>
      </w:rPr>
    </w:lvl>
    <w:lvl w:ilvl="1" w:tplc="04090003" w:tentative="1">
      <w:start w:val="1"/>
      <w:numFmt w:val="bullet"/>
      <w:lvlText w:val="o"/>
      <w:lvlJc w:val="left"/>
      <w:pPr>
        <w:ind w:left="1611" w:hanging="360"/>
      </w:pPr>
      <w:rPr>
        <w:rFonts w:ascii="Courier New" w:hAnsi="Courier New" w:cs="Courier New" w:hint="default"/>
      </w:rPr>
    </w:lvl>
    <w:lvl w:ilvl="2" w:tplc="04090005" w:tentative="1">
      <w:start w:val="1"/>
      <w:numFmt w:val="bullet"/>
      <w:lvlText w:val=""/>
      <w:lvlJc w:val="left"/>
      <w:pPr>
        <w:ind w:left="2331" w:hanging="360"/>
      </w:pPr>
      <w:rPr>
        <w:rFonts w:ascii="Wingdings" w:hAnsi="Wingdings" w:hint="default"/>
      </w:rPr>
    </w:lvl>
    <w:lvl w:ilvl="3" w:tplc="04090001" w:tentative="1">
      <w:start w:val="1"/>
      <w:numFmt w:val="bullet"/>
      <w:lvlText w:val=""/>
      <w:lvlJc w:val="left"/>
      <w:pPr>
        <w:ind w:left="3051" w:hanging="360"/>
      </w:pPr>
      <w:rPr>
        <w:rFonts w:ascii="Symbol" w:hAnsi="Symbol" w:hint="default"/>
      </w:rPr>
    </w:lvl>
    <w:lvl w:ilvl="4" w:tplc="04090003" w:tentative="1">
      <w:start w:val="1"/>
      <w:numFmt w:val="bullet"/>
      <w:lvlText w:val="o"/>
      <w:lvlJc w:val="left"/>
      <w:pPr>
        <w:ind w:left="3771" w:hanging="360"/>
      </w:pPr>
      <w:rPr>
        <w:rFonts w:ascii="Courier New" w:hAnsi="Courier New" w:cs="Courier New" w:hint="default"/>
      </w:rPr>
    </w:lvl>
    <w:lvl w:ilvl="5" w:tplc="04090005" w:tentative="1">
      <w:start w:val="1"/>
      <w:numFmt w:val="bullet"/>
      <w:lvlText w:val=""/>
      <w:lvlJc w:val="left"/>
      <w:pPr>
        <w:ind w:left="4491" w:hanging="360"/>
      </w:pPr>
      <w:rPr>
        <w:rFonts w:ascii="Wingdings" w:hAnsi="Wingdings" w:hint="default"/>
      </w:rPr>
    </w:lvl>
    <w:lvl w:ilvl="6" w:tplc="04090001" w:tentative="1">
      <w:start w:val="1"/>
      <w:numFmt w:val="bullet"/>
      <w:lvlText w:val=""/>
      <w:lvlJc w:val="left"/>
      <w:pPr>
        <w:ind w:left="5211" w:hanging="360"/>
      </w:pPr>
      <w:rPr>
        <w:rFonts w:ascii="Symbol" w:hAnsi="Symbol" w:hint="default"/>
      </w:rPr>
    </w:lvl>
    <w:lvl w:ilvl="7" w:tplc="04090003" w:tentative="1">
      <w:start w:val="1"/>
      <w:numFmt w:val="bullet"/>
      <w:lvlText w:val="o"/>
      <w:lvlJc w:val="left"/>
      <w:pPr>
        <w:ind w:left="5931" w:hanging="360"/>
      </w:pPr>
      <w:rPr>
        <w:rFonts w:ascii="Courier New" w:hAnsi="Courier New" w:cs="Courier New" w:hint="default"/>
      </w:rPr>
    </w:lvl>
    <w:lvl w:ilvl="8" w:tplc="04090005" w:tentative="1">
      <w:start w:val="1"/>
      <w:numFmt w:val="bullet"/>
      <w:lvlText w:val=""/>
      <w:lvlJc w:val="left"/>
      <w:pPr>
        <w:ind w:left="6651" w:hanging="360"/>
      </w:pPr>
      <w:rPr>
        <w:rFonts w:ascii="Wingdings" w:hAnsi="Wingdings" w:hint="default"/>
      </w:rPr>
    </w:lvl>
  </w:abstractNum>
  <w:abstractNum w:abstractNumId="7" w15:restartNumberingAfterBreak="0">
    <w:nsid w:val="10A40B2A"/>
    <w:multiLevelType w:val="multilevel"/>
    <w:tmpl w:val="B24479D0"/>
    <w:lvl w:ilvl="0">
      <w:start w:val="1"/>
      <w:numFmt w:val="decimal"/>
      <w:lvlText w:val="%1"/>
      <w:lvlJc w:val="left"/>
      <w:pPr>
        <w:tabs>
          <w:tab w:val="num" w:pos="340"/>
        </w:tabs>
        <w:ind w:left="340" w:hanging="340"/>
      </w:pPr>
      <w:rPr>
        <w:rFonts w:ascii="Angsana New" w:hAnsi="Angsana New" w:cs="Angsana New" w:hint="default"/>
        <w:b w:val="0"/>
        <w:bCs/>
        <w:sz w:val="30"/>
        <w:szCs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decimal"/>
      <w:lvlText w:val="%4)"/>
      <w:lvlJc w:val="left"/>
      <w:pPr>
        <w:tabs>
          <w:tab w:val="num" w:pos="1361"/>
        </w:tabs>
        <w:ind w:left="1361" w:hanging="341"/>
      </w:pPr>
      <w:rPr>
        <w:rFonts w:ascii="Angsana New" w:eastAsia="MS Mincho" w:hAnsi="Angsana New" w:cs="Angsana New"/>
        <w:sz w:val="30"/>
        <w:szCs w:val="30"/>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5D41BDA"/>
    <w:multiLevelType w:val="multilevel"/>
    <w:tmpl w:val="065E7EDE"/>
    <w:lvl w:ilvl="0">
      <w:start w:val="2"/>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360"/>
        </w:tabs>
        <w:ind w:left="360" w:firstLine="0"/>
      </w:pPr>
      <w:rPr>
        <w:rFonts w:hint="default"/>
        <w:b/>
        <w:bCs/>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B09617F"/>
    <w:multiLevelType w:val="hybridMultilevel"/>
    <w:tmpl w:val="FFA6195A"/>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4F92774"/>
    <w:multiLevelType w:val="singleLevel"/>
    <w:tmpl w:val="4240EA96"/>
    <w:lvl w:ilvl="0">
      <w:start w:val="1"/>
      <w:numFmt w:val="bullet"/>
      <w:lvlText w:val=""/>
      <w:lvlJc w:val="center"/>
      <w:pPr>
        <w:ind w:left="360" w:hanging="360"/>
      </w:pPr>
      <w:rPr>
        <w:rFonts w:ascii="Symbol" w:hAnsi="Symbol" w:hint="default"/>
        <w:color w:val="auto"/>
        <w:sz w:val="20"/>
      </w:rPr>
    </w:lvl>
  </w:abstractNum>
  <w:abstractNum w:abstractNumId="13" w15:restartNumberingAfterBreak="0">
    <w:nsid w:val="397924F7"/>
    <w:multiLevelType w:val="hybridMultilevel"/>
    <w:tmpl w:val="81A29AC4"/>
    <w:lvl w:ilvl="0" w:tplc="AAAE86BE">
      <w:start w:val="12"/>
      <w:numFmt w:val="bullet"/>
      <w:lvlText w:val="-"/>
      <w:lvlJc w:val="left"/>
      <w:pPr>
        <w:ind w:left="900" w:hanging="360"/>
      </w:pPr>
      <w:rPr>
        <w:rFonts w:ascii="Angsana New" w:eastAsiaTheme="minorEastAsia" w:hAnsi="Angsana New" w:cs="Angsana New" w:hint="default"/>
        <w:sz w:val="28"/>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3F2944DC"/>
    <w:multiLevelType w:val="hybridMultilevel"/>
    <w:tmpl w:val="47284846"/>
    <w:lvl w:ilvl="0" w:tplc="FD2885FA">
      <w:start w:val="14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4E597E"/>
    <w:multiLevelType w:val="hybridMultilevel"/>
    <w:tmpl w:val="45C4C7B4"/>
    <w:lvl w:ilvl="0" w:tplc="F6CEF44C">
      <w:start w:val="1"/>
      <w:numFmt w:val="lowerLetter"/>
      <w:lvlText w:val="(%1)"/>
      <w:lvlJc w:val="left"/>
      <w:pPr>
        <w:ind w:left="1267" w:hanging="360"/>
      </w:pPr>
      <w:rPr>
        <w:rFonts w:cs="Times New Roman" w:hint="default"/>
        <w:b w:val="0"/>
        <w:bCs w:val="0"/>
        <w:i/>
        <w:iCs/>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18" w15:restartNumberingAfterBreak="0">
    <w:nsid w:val="5B743652"/>
    <w:multiLevelType w:val="hybridMultilevel"/>
    <w:tmpl w:val="14683514"/>
    <w:lvl w:ilvl="0" w:tplc="01D2370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5FE814B1"/>
    <w:multiLevelType w:val="hybridMultilevel"/>
    <w:tmpl w:val="76761C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3170A1"/>
    <w:multiLevelType w:val="hybridMultilevel"/>
    <w:tmpl w:val="1CB81452"/>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608B799B"/>
    <w:multiLevelType w:val="hybridMultilevel"/>
    <w:tmpl w:val="6DCEE4FC"/>
    <w:lvl w:ilvl="0" w:tplc="5580695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62133ADE"/>
    <w:multiLevelType w:val="hybridMultilevel"/>
    <w:tmpl w:val="42180830"/>
    <w:lvl w:ilvl="0" w:tplc="5716643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1B5DC7"/>
    <w:multiLevelType w:val="hybridMultilevel"/>
    <w:tmpl w:val="AFCEEF0C"/>
    <w:lvl w:ilvl="0" w:tplc="AAAE86BE">
      <w:start w:val="12"/>
      <w:numFmt w:val="bullet"/>
      <w:lvlText w:val="-"/>
      <w:lvlJc w:val="left"/>
      <w:pPr>
        <w:ind w:left="1251" w:hanging="360"/>
      </w:pPr>
      <w:rPr>
        <w:rFonts w:ascii="Angsana New" w:eastAsiaTheme="minorEastAsia" w:hAnsi="Angsana New" w:cs="Angsana New" w:hint="default"/>
        <w:sz w:val="28"/>
      </w:rPr>
    </w:lvl>
    <w:lvl w:ilvl="1" w:tplc="04090003" w:tentative="1">
      <w:start w:val="1"/>
      <w:numFmt w:val="bullet"/>
      <w:lvlText w:val="o"/>
      <w:lvlJc w:val="left"/>
      <w:pPr>
        <w:ind w:left="1971" w:hanging="360"/>
      </w:pPr>
      <w:rPr>
        <w:rFonts w:ascii="Courier New" w:hAnsi="Courier New" w:cs="Courier New" w:hint="default"/>
      </w:rPr>
    </w:lvl>
    <w:lvl w:ilvl="2" w:tplc="04090005" w:tentative="1">
      <w:start w:val="1"/>
      <w:numFmt w:val="bullet"/>
      <w:lvlText w:val=""/>
      <w:lvlJc w:val="left"/>
      <w:pPr>
        <w:ind w:left="2691" w:hanging="360"/>
      </w:pPr>
      <w:rPr>
        <w:rFonts w:ascii="Wingdings" w:hAnsi="Wingdings" w:hint="default"/>
      </w:rPr>
    </w:lvl>
    <w:lvl w:ilvl="3" w:tplc="04090001" w:tentative="1">
      <w:start w:val="1"/>
      <w:numFmt w:val="bullet"/>
      <w:lvlText w:val=""/>
      <w:lvlJc w:val="left"/>
      <w:pPr>
        <w:ind w:left="3411" w:hanging="360"/>
      </w:pPr>
      <w:rPr>
        <w:rFonts w:ascii="Symbol" w:hAnsi="Symbol" w:hint="default"/>
      </w:rPr>
    </w:lvl>
    <w:lvl w:ilvl="4" w:tplc="04090003" w:tentative="1">
      <w:start w:val="1"/>
      <w:numFmt w:val="bullet"/>
      <w:lvlText w:val="o"/>
      <w:lvlJc w:val="left"/>
      <w:pPr>
        <w:ind w:left="4131" w:hanging="360"/>
      </w:pPr>
      <w:rPr>
        <w:rFonts w:ascii="Courier New" w:hAnsi="Courier New" w:cs="Courier New" w:hint="default"/>
      </w:rPr>
    </w:lvl>
    <w:lvl w:ilvl="5" w:tplc="04090005" w:tentative="1">
      <w:start w:val="1"/>
      <w:numFmt w:val="bullet"/>
      <w:lvlText w:val=""/>
      <w:lvlJc w:val="left"/>
      <w:pPr>
        <w:ind w:left="4851" w:hanging="360"/>
      </w:pPr>
      <w:rPr>
        <w:rFonts w:ascii="Wingdings" w:hAnsi="Wingdings" w:hint="default"/>
      </w:rPr>
    </w:lvl>
    <w:lvl w:ilvl="6" w:tplc="04090001" w:tentative="1">
      <w:start w:val="1"/>
      <w:numFmt w:val="bullet"/>
      <w:lvlText w:val=""/>
      <w:lvlJc w:val="left"/>
      <w:pPr>
        <w:ind w:left="5571" w:hanging="360"/>
      </w:pPr>
      <w:rPr>
        <w:rFonts w:ascii="Symbol" w:hAnsi="Symbol" w:hint="default"/>
      </w:rPr>
    </w:lvl>
    <w:lvl w:ilvl="7" w:tplc="04090003" w:tentative="1">
      <w:start w:val="1"/>
      <w:numFmt w:val="bullet"/>
      <w:lvlText w:val="o"/>
      <w:lvlJc w:val="left"/>
      <w:pPr>
        <w:ind w:left="6291" w:hanging="360"/>
      </w:pPr>
      <w:rPr>
        <w:rFonts w:ascii="Courier New" w:hAnsi="Courier New" w:cs="Courier New" w:hint="default"/>
      </w:rPr>
    </w:lvl>
    <w:lvl w:ilvl="8" w:tplc="04090005" w:tentative="1">
      <w:start w:val="1"/>
      <w:numFmt w:val="bullet"/>
      <w:lvlText w:val=""/>
      <w:lvlJc w:val="left"/>
      <w:pPr>
        <w:ind w:left="7011" w:hanging="360"/>
      </w:pPr>
      <w:rPr>
        <w:rFonts w:ascii="Wingdings" w:hAnsi="Wingdings" w:hint="default"/>
      </w:rPr>
    </w:lvl>
  </w:abstractNum>
  <w:abstractNum w:abstractNumId="24" w15:restartNumberingAfterBreak="0">
    <w:nsid w:val="6D7502B0"/>
    <w:multiLevelType w:val="hybridMultilevel"/>
    <w:tmpl w:val="F93E8C58"/>
    <w:lvl w:ilvl="0" w:tplc="8A3809D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1079AF"/>
    <w:multiLevelType w:val="hybridMultilevel"/>
    <w:tmpl w:val="273C80A4"/>
    <w:lvl w:ilvl="0" w:tplc="AAAE86BE">
      <w:start w:val="12"/>
      <w:numFmt w:val="bullet"/>
      <w:lvlText w:val="-"/>
      <w:lvlJc w:val="left"/>
      <w:pPr>
        <w:ind w:left="1260" w:hanging="360"/>
      </w:pPr>
      <w:rPr>
        <w:rFonts w:ascii="Angsana New" w:eastAsiaTheme="minorEastAsia" w:hAnsi="Angsana New" w:cs="Angsana New" w:hint="default"/>
        <w:sz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59F2266"/>
    <w:multiLevelType w:val="hybridMultilevel"/>
    <w:tmpl w:val="2424C192"/>
    <w:lvl w:ilvl="0" w:tplc="04090011">
      <w:start w:val="1"/>
      <w:numFmt w:val="decimal"/>
      <w:lvlText w:val="%1)"/>
      <w:lvlJc w:val="left"/>
      <w:pPr>
        <w:ind w:left="886" w:hanging="360"/>
      </w:pPr>
      <w:rPr>
        <w:rFonts w:hint="default"/>
      </w:rPr>
    </w:lvl>
    <w:lvl w:ilvl="1" w:tplc="04090019">
      <w:start w:val="1"/>
      <w:numFmt w:val="lowerLetter"/>
      <w:lvlText w:val="%2."/>
      <w:lvlJc w:val="left"/>
      <w:pPr>
        <w:ind w:left="1606" w:hanging="360"/>
      </w:pPr>
    </w:lvl>
    <w:lvl w:ilvl="2" w:tplc="0409001B" w:tentative="1">
      <w:start w:val="1"/>
      <w:numFmt w:val="lowerRoman"/>
      <w:lvlText w:val="%3."/>
      <w:lvlJc w:val="right"/>
      <w:pPr>
        <w:ind w:left="2326" w:hanging="180"/>
      </w:pPr>
    </w:lvl>
    <w:lvl w:ilvl="3" w:tplc="0409000F" w:tentative="1">
      <w:start w:val="1"/>
      <w:numFmt w:val="decimal"/>
      <w:lvlText w:val="%4."/>
      <w:lvlJc w:val="left"/>
      <w:pPr>
        <w:ind w:left="3046" w:hanging="360"/>
      </w:pPr>
    </w:lvl>
    <w:lvl w:ilvl="4" w:tplc="04090019" w:tentative="1">
      <w:start w:val="1"/>
      <w:numFmt w:val="lowerLetter"/>
      <w:lvlText w:val="%5."/>
      <w:lvlJc w:val="left"/>
      <w:pPr>
        <w:ind w:left="3766" w:hanging="360"/>
      </w:pPr>
    </w:lvl>
    <w:lvl w:ilvl="5" w:tplc="0409001B" w:tentative="1">
      <w:start w:val="1"/>
      <w:numFmt w:val="lowerRoman"/>
      <w:lvlText w:val="%6."/>
      <w:lvlJc w:val="right"/>
      <w:pPr>
        <w:ind w:left="4486" w:hanging="180"/>
      </w:pPr>
    </w:lvl>
    <w:lvl w:ilvl="6" w:tplc="0409000F" w:tentative="1">
      <w:start w:val="1"/>
      <w:numFmt w:val="decimal"/>
      <w:lvlText w:val="%7."/>
      <w:lvlJc w:val="left"/>
      <w:pPr>
        <w:ind w:left="5206" w:hanging="360"/>
      </w:pPr>
    </w:lvl>
    <w:lvl w:ilvl="7" w:tplc="04090019" w:tentative="1">
      <w:start w:val="1"/>
      <w:numFmt w:val="lowerLetter"/>
      <w:lvlText w:val="%8."/>
      <w:lvlJc w:val="left"/>
      <w:pPr>
        <w:ind w:left="5926" w:hanging="360"/>
      </w:pPr>
    </w:lvl>
    <w:lvl w:ilvl="8" w:tplc="0409001B" w:tentative="1">
      <w:start w:val="1"/>
      <w:numFmt w:val="lowerRoman"/>
      <w:lvlText w:val="%9."/>
      <w:lvlJc w:val="right"/>
      <w:pPr>
        <w:ind w:left="6646" w:hanging="180"/>
      </w:pPr>
    </w:lvl>
  </w:abstractNum>
  <w:abstractNum w:abstractNumId="29"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E432245"/>
    <w:multiLevelType w:val="hybridMultilevel"/>
    <w:tmpl w:val="F41A3F2C"/>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2778967">
    <w:abstractNumId w:val="0"/>
  </w:num>
  <w:num w:numId="2" w16cid:durableId="1255631739">
    <w:abstractNumId w:val="11"/>
  </w:num>
  <w:num w:numId="3" w16cid:durableId="213002148">
    <w:abstractNumId w:val="5"/>
  </w:num>
  <w:num w:numId="4" w16cid:durableId="1099789688">
    <w:abstractNumId w:val="27"/>
  </w:num>
  <w:num w:numId="5" w16cid:durableId="611983457">
    <w:abstractNumId w:val="10"/>
  </w:num>
  <w:num w:numId="6" w16cid:durableId="1085223795">
    <w:abstractNumId w:val="29"/>
  </w:num>
  <w:num w:numId="7" w16cid:durableId="903031832">
    <w:abstractNumId w:val="8"/>
  </w:num>
  <w:num w:numId="8" w16cid:durableId="566260819">
    <w:abstractNumId w:val="25"/>
  </w:num>
  <w:num w:numId="9" w16cid:durableId="675808018">
    <w:abstractNumId w:val="30"/>
  </w:num>
  <w:num w:numId="10" w16cid:durableId="803936692">
    <w:abstractNumId w:val="16"/>
  </w:num>
  <w:num w:numId="11" w16cid:durableId="1169980049">
    <w:abstractNumId w:val="31"/>
  </w:num>
  <w:num w:numId="12" w16cid:durableId="901257022">
    <w:abstractNumId w:val="14"/>
  </w:num>
  <w:num w:numId="13" w16cid:durableId="1588343108">
    <w:abstractNumId w:val="15"/>
  </w:num>
  <w:num w:numId="14" w16cid:durableId="3769793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40079569">
    <w:abstractNumId w:val="3"/>
  </w:num>
  <w:num w:numId="16" w16cid:durableId="1712654721">
    <w:abstractNumId w:val="19"/>
  </w:num>
  <w:num w:numId="17" w16cid:durableId="1543321147">
    <w:abstractNumId w:val="17"/>
  </w:num>
  <w:num w:numId="18" w16cid:durableId="951594742">
    <w:abstractNumId w:val="12"/>
  </w:num>
  <w:num w:numId="19" w16cid:durableId="1717729366">
    <w:abstractNumId w:val="8"/>
  </w:num>
  <w:num w:numId="20" w16cid:durableId="24915119">
    <w:abstractNumId w:val="8"/>
  </w:num>
  <w:num w:numId="21" w16cid:durableId="1193499421">
    <w:abstractNumId w:val="8"/>
  </w:num>
  <w:num w:numId="22" w16cid:durableId="1412654416">
    <w:abstractNumId w:val="8"/>
    <w:lvlOverride w:ilvl="0">
      <w:startOverride w:val="16"/>
    </w:lvlOverride>
  </w:num>
  <w:num w:numId="23" w16cid:durableId="1735464037">
    <w:abstractNumId w:val="8"/>
  </w:num>
  <w:num w:numId="24" w16cid:durableId="1167596733">
    <w:abstractNumId w:val="8"/>
  </w:num>
  <w:num w:numId="25" w16cid:durableId="261571327">
    <w:abstractNumId w:val="8"/>
  </w:num>
  <w:num w:numId="26" w16cid:durableId="126319107">
    <w:abstractNumId w:val="8"/>
  </w:num>
  <w:num w:numId="27" w16cid:durableId="1761902131">
    <w:abstractNumId w:val="8"/>
  </w:num>
  <w:num w:numId="28" w16cid:durableId="1660496990">
    <w:abstractNumId w:val="8"/>
  </w:num>
  <w:num w:numId="29" w16cid:durableId="1519587700">
    <w:abstractNumId w:val="24"/>
  </w:num>
  <w:num w:numId="30" w16cid:durableId="861747479">
    <w:abstractNumId w:val="4"/>
  </w:num>
  <w:num w:numId="31" w16cid:durableId="1651396594">
    <w:abstractNumId w:val="21"/>
  </w:num>
  <w:num w:numId="32" w16cid:durableId="938372560">
    <w:abstractNumId w:val="13"/>
  </w:num>
  <w:num w:numId="33" w16cid:durableId="732850051">
    <w:abstractNumId w:val="20"/>
  </w:num>
  <w:num w:numId="34" w16cid:durableId="1791363188">
    <w:abstractNumId w:val="8"/>
  </w:num>
  <w:num w:numId="35" w16cid:durableId="2061131806">
    <w:abstractNumId w:val="9"/>
  </w:num>
  <w:num w:numId="36" w16cid:durableId="1061902931">
    <w:abstractNumId w:val="23"/>
  </w:num>
  <w:num w:numId="37" w16cid:durableId="422999003">
    <w:abstractNumId w:val="26"/>
  </w:num>
  <w:num w:numId="38" w16cid:durableId="106777253">
    <w:abstractNumId w:val="8"/>
  </w:num>
  <w:num w:numId="39" w16cid:durableId="192156821">
    <w:abstractNumId w:val="8"/>
  </w:num>
  <w:num w:numId="40" w16cid:durableId="208076833">
    <w:abstractNumId w:val="22"/>
  </w:num>
  <w:num w:numId="41" w16cid:durableId="1163012650">
    <w:abstractNumId w:val="18"/>
  </w:num>
  <w:num w:numId="42" w16cid:durableId="588543950">
    <w:abstractNumId w:val="1"/>
  </w:num>
  <w:num w:numId="43" w16cid:durableId="658508029">
    <w:abstractNumId w:val="2"/>
  </w:num>
  <w:num w:numId="44" w16cid:durableId="728387432">
    <w:abstractNumId w:val="7"/>
    <w:lvlOverride w:ilvl="0">
      <w:startOverride w:val="1"/>
    </w:lvlOverride>
    <w:lvlOverride w:ilvl="1"/>
    <w:lvlOverride w:ilvl="2"/>
    <w:lvlOverride w:ilvl="3">
      <w:startOverride w:val="1"/>
    </w:lvlOverride>
    <w:lvlOverride w:ilvl="4"/>
    <w:lvlOverride w:ilvl="5"/>
    <w:lvlOverride w:ilvl="6"/>
    <w:lvlOverride w:ilvl="7"/>
    <w:lvlOverride w:ilvl="8"/>
  </w:num>
  <w:num w:numId="45" w16cid:durableId="1748846760">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o:colormru v:ext="edit" colors="#ffffa3,#cfffa3,#ddff61,#eaff9b"/>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3D4"/>
    <w:rsid w:val="000003F5"/>
    <w:rsid w:val="000006D0"/>
    <w:rsid w:val="000009D9"/>
    <w:rsid w:val="00000C82"/>
    <w:rsid w:val="00000E5C"/>
    <w:rsid w:val="00000EB5"/>
    <w:rsid w:val="00001088"/>
    <w:rsid w:val="000012F4"/>
    <w:rsid w:val="00001364"/>
    <w:rsid w:val="000015E1"/>
    <w:rsid w:val="00001622"/>
    <w:rsid w:val="00001676"/>
    <w:rsid w:val="000016B7"/>
    <w:rsid w:val="000018D9"/>
    <w:rsid w:val="000019F8"/>
    <w:rsid w:val="00001A22"/>
    <w:rsid w:val="00001BE7"/>
    <w:rsid w:val="00001CB1"/>
    <w:rsid w:val="00001D57"/>
    <w:rsid w:val="00001E29"/>
    <w:rsid w:val="00002599"/>
    <w:rsid w:val="000026A8"/>
    <w:rsid w:val="000027B2"/>
    <w:rsid w:val="00002870"/>
    <w:rsid w:val="00002964"/>
    <w:rsid w:val="00003060"/>
    <w:rsid w:val="00003101"/>
    <w:rsid w:val="00003118"/>
    <w:rsid w:val="0000317C"/>
    <w:rsid w:val="00003217"/>
    <w:rsid w:val="00003239"/>
    <w:rsid w:val="00003329"/>
    <w:rsid w:val="0000353E"/>
    <w:rsid w:val="00003911"/>
    <w:rsid w:val="00003931"/>
    <w:rsid w:val="0000399F"/>
    <w:rsid w:val="00003A9B"/>
    <w:rsid w:val="00003AEA"/>
    <w:rsid w:val="00003BC8"/>
    <w:rsid w:val="00003BE9"/>
    <w:rsid w:val="00003E01"/>
    <w:rsid w:val="00003EBC"/>
    <w:rsid w:val="0000422B"/>
    <w:rsid w:val="00004281"/>
    <w:rsid w:val="0000462E"/>
    <w:rsid w:val="0000472B"/>
    <w:rsid w:val="00004992"/>
    <w:rsid w:val="00004AA4"/>
    <w:rsid w:val="00004B3C"/>
    <w:rsid w:val="00004CCF"/>
    <w:rsid w:val="00004D8A"/>
    <w:rsid w:val="00004DD8"/>
    <w:rsid w:val="00004DF6"/>
    <w:rsid w:val="00005126"/>
    <w:rsid w:val="000058DB"/>
    <w:rsid w:val="000059DE"/>
    <w:rsid w:val="00005BBE"/>
    <w:rsid w:val="00005C74"/>
    <w:rsid w:val="00005CB3"/>
    <w:rsid w:val="00005E7C"/>
    <w:rsid w:val="00005F6E"/>
    <w:rsid w:val="0000603C"/>
    <w:rsid w:val="000060C7"/>
    <w:rsid w:val="000065F9"/>
    <w:rsid w:val="00006697"/>
    <w:rsid w:val="00006F51"/>
    <w:rsid w:val="0000753C"/>
    <w:rsid w:val="0000769F"/>
    <w:rsid w:val="0000790F"/>
    <w:rsid w:val="00007E38"/>
    <w:rsid w:val="00007FD5"/>
    <w:rsid w:val="00010266"/>
    <w:rsid w:val="00010551"/>
    <w:rsid w:val="00010753"/>
    <w:rsid w:val="00010767"/>
    <w:rsid w:val="000107E9"/>
    <w:rsid w:val="00010DBF"/>
    <w:rsid w:val="00010E15"/>
    <w:rsid w:val="00010E4E"/>
    <w:rsid w:val="00011247"/>
    <w:rsid w:val="0001134F"/>
    <w:rsid w:val="0001135B"/>
    <w:rsid w:val="000118A9"/>
    <w:rsid w:val="00011AF5"/>
    <w:rsid w:val="00011B8E"/>
    <w:rsid w:val="00011C39"/>
    <w:rsid w:val="00011E2B"/>
    <w:rsid w:val="000121EB"/>
    <w:rsid w:val="000122EC"/>
    <w:rsid w:val="00012586"/>
    <w:rsid w:val="0001260E"/>
    <w:rsid w:val="0001263F"/>
    <w:rsid w:val="0001274D"/>
    <w:rsid w:val="000127BD"/>
    <w:rsid w:val="00012A8C"/>
    <w:rsid w:val="00012CC6"/>
    <w:rsid w:val="00012DD1"/>
    <w:rsid w:val="00013097"/>
    <w:rsid w:val="00013117"/>
    <w:rsid w:val="00013695"/>
    <w:rsid w:val="00013705"/>
    <w:rsid w:val="0001378B"/>
    <w:rsid w:val="000137C4"/>
    <w:rsid w:val="0001381E"/>
    <w:rsid w:val="00013912"/>
    <w:rsid w:val="000139E9"/>
    <w:rsid w:val="00013ACC"/>
    <w:rsid w:val="00013DA3"/>
    <w:rsid w:val="000140BF"/>
    <w:rsid w:val="000145B7"/>
    <w:rsid w:val="000145D1"/>
    <w:rsid w:val="000147FD"/>
    <w:rsid w:val="0001491A"/>
    <w:rsid w:val="00014B31"/>
    <w:rsid w:val="00014E34"/>
    <w:rsid w:val="00014F21"/>
    <w:rsid w:val="0001509E"/>
    <w:rsid w:val="000154BC"/>
    <w:rsid w:val="00015579"/>
    <w:rsid w:val="000155F9"/>
    <w:rsid w:val="00015C56"/>
    <w:rsid w:val="00015D44"/>
    <w:rsid w:val="00015D4C"/>
    <w:rsid w:val="00015F73"/>
    <w:rsid w:val="00016197"/>
    <w:rsid w:val="000163EA"/>
    <w:rsid w:val="00016441"/>
    <w:rsid w:val="00016593"/>
    <w:rsid w:val="000166E1"/>
    <w:rsid w:val="00016934"/>
    <w:rsid w:val="00016943"/>
    <w:rsid w:val="00016A0D"/>
    <w:rsid w:val="00016A4C"/>
    <w:rsid w:val="00016BCB"/>
    <w:rsid w:val="00016E23"/>
    <w:rsid w:val="00017008"/>
    <w:rsid w:val="00017165"/>
    <w:rsid w:val="000174BD"/>
    <w:rsid w:val="00017700"/>
    <w:rsid w:val="00017995"/>
    <w:rsid w:val="00017DF1"/>
    <w:rsid w:val="00017EF8"/>
    <w:rsid w:val="00017EFE"/>
    <w:rsid w:val="00020021"/>
    <w:rsid w:val="0002009C"/>
    <w:rsid w:val="00020403"/>
    <w:rsid w:val="000204F7"/>
    <w:rsid w:val="00020703"/>
    <w:rsid w:val="0002095D"/>
    <w:rsid w:val="000209D4"/>
    <w:rsid w:val="00020EB4"/>
    <w:rsid w:val="0002113A"/>
    <w:rsid w:val="0002124D"/>
    <w:rsid w:val="000213DB"/>
    <w:rsid w:val="00021513"/>
    <w:rsid w:val="000216E2"/>
    <w:rsid w:val="00021999"/>
    <w:rsid w:val="00021A66"/>
    <w:rsid w:val="00021B70"/>
    <w:rsid w:val="00022033"/>
    <w:rsid w:val="000222FF"/>
    <w:rsid w:val="0002260C"/>
    <w:rsid w:val="0002264F"/>
    <w:rsid w:val="000229B1"/>
    <w:rsid w:val="000229EC"/>
    <w:rsid w:val="00022AA9"/>
    <w:rsid w:val="00022B00"/>
    <w:rsid w:val="00022B98"/>
    <w:rsid w:val="00022F6C"/>
    <w:rsid w:val="00023088"/>
    <w:rsid w:val="0002310B"/>
    <w:rsid w:val="000234F3"/>
    <w:rsid w:val="00023710"/>
    <w:rsid w:val="00023815"/>
    <w:rsid w:val="000239D7"/>
    <w:rsid w:val="00023A37"/>
    <w:rsid w:val="00023ABE"/>
    <w:rsid w:val="00023C4A"/>
    <w:rsid w:val="00023C63"/>
    <w:rsid w:val="00023D98"/>
    <w:rsid w:val="00023E54"/>
    <w:rsid w:val="0002412C"/>
    <w:rsid w:val="000243E9"/>
    <w:rsid w:val="000243F0"/>
    <w:rsid w:val="0002458E"/>
    <w:rsid w:val="00024956"/>
    <w:rsid w:val="00024A0E"/>
    <w:rsid w:val="00024A4B"/>
    <w:rsid w:val="00024C6E"/>
    <w:rsid w:val="00024ECC"/>
    <w:rsid w:val="00024FC0"/>
    <w:rsid w:val="000251D6"/>
    <w:rsid w:val="0002534B"/>
    <w:rsid w:val="0002536A"/>
    <w:rsid w:val="0002545D"/>
    <w:rsid w:val="0002557E"/>
    <w:rsid w:val="0002558F"/>
    <w:rsid w:val="000255CC"/>
    <w:rsid w:val="00025699"/>
    <w:rsid w:val="0002583F"/>
    <w:rsid w:val="00025996"/>
    <w:rsid w:val="00025A97"/>
    <w:rsid w:val="00025AC4"/>
    <w:rsid w:val="00025C88"/>
    <w:rsid w:val="00025E5E"/>
    <w:rsid w:val="00025EE4"/>
    <w:rsid w:val="00025FEB"/>
    <w:rsid w:val="000266DE"/>
    <w:rsid w:val="00026D8D"/>
    <w:rsid w:val="00026DDD"/>
    <w:rsid w:val="00026F1A"/>
    <w:rsid w:val="000270BF"/>
    <w:rsid w:val="0002724D"/>
    <w:rsid w:val="000274E3"/>
    <w:rsid w:val="0002761D"/>
    <w:rsid w:val="0002763E"/>
    <w:rsid w:val="000277C4"/>
    <w:rsid w:val="0002789D"/>
    <w:rsid w:val="00027927"/>
    <w:rsid w:val="00027BC6"/>
    <w:rsid w:val="00027CA6"/>
    <w:rsid w:val="00027CF3"/>
    <w:rsid w:val="000300AE"/>
    <w:rsid w:val="000303C9"/>
    <w:rsid w:val="0003066E"/>
    <w:rsid w:val="000306FA"/>
    <w:rsid w:val="000307DE"/>
    <w:rsid w:val="0003088C"/>
    <w:rsid w:val="000309A6"/>
    <w:rsid w:val="00030B4C"/>
    <w:rsid w:val="00030BAA"/>
    <w:rsid w:val="00030D48"/>
    <w:rsid w:val="000312D7"/>
    <w:rsid w:val="00031372"/>
    <w:rsid w:val="000313CE"/>
    <w:rsid w:val="00031567"/>
    <w:rsid w:val="00031614"/>
    <w:rsid w:val="000316AC"/>
    <w:rsid w:val="00031E34"/>
    <w:rsid w:val="00031E42"/>
    <w:rsid w:val="00031F16"/>
    <w:rsid w:val="00031F37"/>
    <w:rsid w:val="00032079"/>
    <w:rsid w:val="000320AA"/>
    <w:rsid w:val="00032266"/>
    <w:rsid w:val="000325B0"/>
    <w:rsid w:val="00032972"/>
    <w:rsid w:val="000331BE"/>
    <w:rsid w:val="0003338D"/>
    <w:rsid w:val="0003348B"/>
    <w:rsid w:val="000335FA"/>
    <w:rsid w:val="000337C3"/>
    <w:rsid w:val="000338BC"/>
    <w:rsid w:val="0003397D"/>
    <w:rsid w:val="000341C6"/>
    <w:rsid w:val="0003456B"/>
    <w:rsid w:val="000345FC"/>
    <w:rsid w:val="0003469A"/>
    <w:rsid w:val="00034A6B"/>
    <w:rsid w:val="000350DB"/>
    <w:rsid w:val="00035422"/>
    <w:rsid w:val="00035BFC"/>
    <w:rsid w:val="00035E8C"/>
    <w:rsid w:val="00035FB0"/>
    <w:rsid w:val="0003626A"/>
    <w:rsid w:val="000363B2"/>
    <w:rsid w:val="000368A8"/>
    <w:rsid w:val="000369A7"/>
    <w:rsid w:val="00036CDB"/>
    <w:rsid w:val="00036CEF"/>
    <w:rsid w:val="00036E00"/>
    <w:rsid w:val="000373EE"/>
    <w:rsid w:val="00037438"/>
    <w:rsid w:val="000375C9"/>
    <w:rsid w:val="000375ED"/>
    <w:rsid w:val="000376CA"/>
    <w:rsid w:val="000377C8"/>
    <w:rsid w:val="00037B64"/>
    <w:rsid w:val="00037DFA"/>
    <w:rsid w:val="00040311"/>
    <w:rsid w:val="00040336"/>
    <w:rsid w:val="00040340"/>
    <w:rsid w:val="000404A7"/>
    <w:rsid w:val="000409DA"/>
    <w:rsid w:val="000409EE"/>
    <w:rsid w:val="00040AF3"/>
    <w:rsid w:val="00040D7E"/>
    <w:rsid w:val="000410DF"/>
    <w:rsid w:val="00041166"/>
    <w:rsid w:val="00041176"/>
    <w:rsid w:val="000411E2"/>
    <w:rsid w:val="00041272"/>
    <w:rsid w:val="000418B0"/>
    <w:rsid w:val="00041C1D"/>
    <w:rsid w:val="00041F07"/>
    <w:rsid w:val="00041F20"/>
    <w:rsid w:val="00041FF8"/>
    <w:rsid w:val="0004249A"/>
    <w:rsid w:val="00042733"/>
    <w:rsid w:val="000427DD"/>
    <w:rsid w:val="00042857"/>
    <w:rsid w:val="00042B1F"/>
    <w:rsid w:val="00042BBD"/>
    <w:rsid w:val="00042D03"/>
    <w:rsid w:val="00043630"/>
    <w:rsid w:val="0004428F"/>
    <w:rsid w:val="000444F5"/>
    <w:rsid w:val="000447B9"/>
    <w:rsid w:val="0004490E"/>
    <w:rsid w:val="00044A7D"/>
    <w:rsid w:val="00044CBE"/>
    <w:rsid w:val="000450E7"/>
    <w:rsid w:val="000450F9"/>
    <w:rsid w:val="00045168"/>
    <w:rsid w:val="0004533E"/>
    <w:rsid w:val="0004589C"/>
    <w:rsid w:val="00045D6A"/>
    <w:rsid w:val="00045EEB"/>
    <w:rsid w:val="00045F96"/>
    <w:rsid w:val="00046087"/>
    <w:rsid w:val="0004622A"/>
    <w:rsid w:val="00046246"/>
    <w:rsid w:val="00046845"/>
    <w:rsid w:val="000469F5"/>
    <w:rsid w:val="00046C16"/>
    <w:rsid w:val="000470E9"/>
    <w:rsid w:val="0004711B"/>
    <w:rsid w:val="000471AE"/>
    <w:rsid w:val="0004734A"/>
    <w:rsid w:val="00047465"/>
    <w:rsid w:val="00047A4E"/>
    <w:rsid w:val="00047ADF"/>
    <w:rsid w:val="00047B0C"/>
    <w:rsid w:val="00047B9E"/>
    <w:rsid w:val="00047C08"/>
    <w:rsid w:val="00047C99"/>
    <w:rsid w:val="00047F4E"/>
    <w:rsid w:val="00047FF0"/>
    <w:rsid w:val="000503AD"/>
    <w:rsid w:val="000505F5"/>
    <w:rsid w:val="00050629"/>
    <w:rsid w:val="00050987"/>
    <w:rsid w:val="00050B38"/>
    <w:rsid w:val="00050C28"/>
    <w:rsid w:val="00050D18"/>
    <w:rsid w:val="00050D9E"/>
    <w:rsid w:val="00050E22"/>
    <w:rsid w:val="000510A7"/>
    <w:rsid w:val="000510CB"/>
    <w:rsid w:val="00051145"/>
    <w:rsid w:val="000512EE"/>
    <w:rsid w:val="00051531"/>
    <w:rsid w:val="00051895"/>
    <w:rsid w:val="000518A0"/>
    <w:rsid w:val="000518C6"/>
    <w:rsid w:val="000518F7"/>
    <w:rsid w:val="00051959"/>
    <w:rsid w:val="000519AD"/>
    <w:rsid w:val="00051EBA"/>
    <w:rsid w:val="00052064"/>
    <w:rsid w:val="00052123"/>
    <w:rsid w:val="000521BD"/>
    <w:rsid w:val="000523F9"/>
    <w:rsid w:val="00052C09"/>
    <w:rsid w:val="000531B3"/>
    <w:rsid w:val="000531D4"/>
    <w:rsid w:val="00053573"/>
    <w:rsid w:val="000535D2"/>
    <w:rsid w:val="00053634"/>
    <w:rsid w:val="00053A04"/>
    <w:rsid w:val="00053CEF"/>
    <w:rsid w:val="00053D09"/>
    <w:rsid w:val="00053F8D"/>
    <w:rsid w:val="00054042"/>
    <w:rsid w:val="0005405E"/>
    <w:rsid w:val="000540AB"/>
    <w:rsid w:val="0005450A"/>
    <w:rsid w:val="000545C0"/>
    <w:rsid w:val="00054BCD"/>
    <w:rsid w:val="00055048"/>
    <w:rsid w:val="00055289"/>
    <w:rsid w:val="00055954"/>
    <w:rsid w:val="00055A96"/>
    <w:rsid w:val="00055BD1"/>
    <w:rsid w:val="00055C13"/>
    <w:rsid w:val="00055E10"/>
    <w:rsid w:val="00056456"/>
    <w:rsid w:val="00056605"/>
    <w:rsid w:val="000567EA"/>
    <w:rsid w:val="000568F7"/>
    <w:rsid w:val="00056C08"/>
    <w:rsid w:val="00056F54"/>
    <w:rsid w:val="00057170"/>
    <w:rsid w:val="00057484"/>
    <w:rsid w:val="00057512"/>
    <w:rsid w:val="00057CC8"/>
    <w:rsid w:val="00057CF0"/>
    <w:rsid w:val="00057E42"/>
    <w:rsid w:val="000600BD"/>
    <w:rsid w:val="000601D5"/>
    <w:rsid w:val="00060410"/>
    <w:rsid w:val="000606A1"/>
    <w:rsid w:val="00060D4F"/>
    <w:rsid w:val="000610AF"/>
    <w:rsid w:val="0006115A"/>
    <w:rsid w:val="0006124E"/>
    <w:rsid w:val="0006130B"/>
    <w:rsid w:val="0006137C"/>
    <w:rsid w:val="000614F9"/>
    <w:rsid w:val="000616AF"/>
    <w:rsid w:val="0006192A"/>
    <w:rsid w:val="00061AD7"/>
    <w:rsid w:val="00061B90"/>
    <w:rsid w:val="00061C34"/>
    <w:rsid w:val="00061EB9"/>
    <w:rsid w:val="000622CD"/>
    <w:rsid w:val="00062456"/>
    <w:rsid w:val="00062572"/>
    <w:rsid w:val="000625C2"/>
    <w:rsid w:val="0006277D"/>
    <w:rsid w:val="000627BF"/>
    <w:rsid w:val="00062A0E"/>
    <w:rsid w:val="00062AE7"/>
    <w:rsid w:val="00062C75"/>
    <w:rsid w:val="00062DBB"/>
    <w:rsid w:val="00062ECB"/>
    <w:rsid w:val="00062EE2"/>
    <w:rsid w:val="00062EEF"/>
    <w:rsid w:val="000630E9"/>
    <w:rsid w:val="000631C2"/>
    <w:rsid w:val="0006335E"/>
    <w:rsid w:val="00063536"/>
    <w:rsid w:val="000635EF"/>
    <w:rsid w:val="0006376A"/>
    <w:rsid w:val="00063900"/>
    <w:rsid w:val="00063C39"/>
    <w:rsid w:val="00063C70"/>
    <w:rsid w:val="00063DD4"/>
    <w:rsid w:val="00063DE8"/>
    <w:rsid w:val="000643A9"/>
    <w:rsid w:val="000646AC"/>
    <w:rsid w:val="000646D9"/>
    <w:rsid w:val="00064AAF"/>
    <w:rsid w:val="00064CF4"/>
    <w:rsid w:val="00064FD7"/>
    <w:rsid w:val="0006504C"/>
    <w:rsid w:val="0006568B"/>
    <w:rsid w:val="0006571C"/>
    <w:rsid w:val="000658FD"/>
    <w:rsid w:val="00065971"/>
    <w:rsid w:val="000659DC"/>
    <w:rsid w:val="00065C43"/>
    <w:rsid w:val="00065E5A"/>
    <w:rsid w:val="00065F5B"/>
    <w:rsid w:val="000660F5"/>
    <w:rsid w:val="00066271"/>
    <w:rsid w:val="0006637A"/>
    <w:rsid w:val="00066791"/>
    <w:rsid w:val="0006681D"/>
    <w:rsid w:val="000668E1"/>
    <w:rsid w:val="00066A94"/>
    <w:rsid w:val="00066BDB"/>
    <w:rsid w:val="00066C99"/>
    <w:rsid w:val="00066CD4"/>
    <w:rsid w:val="00066E9B"/>
    <w:rsid w:val="00066F89"/>
    <w:rsid w:val="00066F93"/>
    <w:rsid w:val="0006731A"/>
    <w:rsid w:val="0006759B"/>
    <w:rsid w:val="00067848"/>
    <w:rsid w:val="000678C4"/>
    <w:rsid w:val="00067A2E"/>
    <w:rsid w:val="00067A38"/>
    <w:rsid w:val="00067A41"/>
    <w:rsid w:val="00067A69"/>
    <w:rsid w:val="00067CC5"/>
    <w:rsid w:val="0007008F"/>
    <w:rsid w:val="000704EA"/>
    <w:rsid w:val="0007063B"/>
    <w:rsid w:val="00070BAC"/>
    <w:rsid w:val="00070BC5"/>
    <w:rsid w:val="00070C90"/>
    <w:rsid w:val="0007127D"/>
    <w:rsid w:val="000712B9"/>
    <w:rsid w:val="0007165A"/>
    <w:rsid w:val="000716B1"/>
    <w:rsid w:val="000716DB"/>
    <w:rsid w:val="00071BD3"/>
    <w:rsid w:val="00072171"/>
    <w:rsid w:val="000722BB"/>
    <w:rsid w:val="000723D2"/>
    <w:rsid w:val="00072533"/>
    <w:rsid w:val="000726AE"/>
    <w:rsid w:val="00072945"/>
    <w:rsid w:val="000729B7"/>
    <w:rsid w:val="00072A20"/>
    <w:rsid w:val="00072CC1"/>
    <w:rsid w:val="00072CE0"/>
    <w:rsid w:val="00073048"/>
    <w:rsid w:val="000734C3"/>
    <w:rsid w:val="0007359F"/>
    <w:rsid w:val="000738FD"/>
    <w:rsid w:val="000739B2"/>
    <w:rsid w:val="000739D9"/>
    <w:rsid w:val="00073AAA"/>
    <w:rsid w:val="00073BD7"/>
    <w:rsid w:val="00073D9E"/>
    <w:rsid w:val="0007409E"/>
    <w:rsid w:val="00074101"/>
    <w:rsid w:val="000742B8"/>
    <w:rsid w:val="000742F0"/>
    <w:rsid w:val="000745E0"/>
    <w:rsid w:val="0007495F"/>
    <w:rsid w:val="00074BCA"/>
    <w:rsid w:val="00074D72"/>
    <w:rsid w:val="00075268"/>
    <w:rsid w:val="00075360"/>
    <w:rsid w:val="00075411"/>
    <w:rsid w:val="000754DC"/>
    <w:rsid w:val="00075BB3"/>
    <w:rsid w:val="00075BC6"/>
    <w:rsid w:val="0007629B"/>
    <w:rsid w:val="000764E8"/>
    <w:rsid w:val="0007660D"/>
    <w:rsid w:val="00076A6D"/>
    <w:rsid w:val="00076BF9"/>
    <w:rsid w:val="00076FC0"/>
    <w:rsid w:val="0007706A"/>
    <w:rsid w:val="00077529"/>
    <w:rsid w:val="00077884"/>
    <w:rsid w:val="000778A3"/>
    <w:rsid w:val="00077EC3"/>
    <w:rsid w:val="00080140"/>
    <w:rsid w:val="00080283"/>
    <w:rsid w:val="000802B2"/>
    <w:rsid w:val="0008039E"/>
    <w:rsid w:val="00080408"/>
    <w:rsid w:val="00080412"/>
    <w:rsid w:val="000804C3"/>
    <w:rsid w:val="00080853"/>
    <w:rsid w:val="00080B4A"/>
    <w:rsid w:val="00080B53"/>
    <w:rsid w:val="00080B9D"/>
    <w:rsid w:val="00080E04"/>
    <w:rsid w:val="00080E60"/>
    <w:rsid w:val="00080EE7"/>
    <w:rsid w:val="00080EF0"/>
    <w:rsid w:val="00081167"/>
    <w:rsid w:val="0008131A"/>
    <w:rsid w:val="0008196E"/>
    <w:rsid w:val="000819B4"/>
    <w:rsid w:val="000819DA"/>
    <w:rsid w:val="00081A17"/>
    <w:rsid w:val="00081A49"/>
    <w:rsid w:val="00081ACB"/>
    <w:rsid w:val="00081B67"/>
    <w:rsid w:val="00081BBE"/>
    <w:rsid w:val="00081C6A"/>
    <w:rsid w:val="00082084"/>
    <w:rsid w:val="0008211F"/>
    <w:rsid w:val="0008220C"/>
    <w:rsid w:val="0008277D"/>
    <w:rsid w:val="000827A3"/>
    <w:rsid w:val="000827C7"/>
    <w:rsid w:val="000828C6"/>
    <w:rsid w:val="00082CE7"/>
    <w:rsid w:val="00082F73"/>
    <w:rsid w:val="0008319C"/>
    <w:rsid w:val="00083295"/>
    <w:rsid w:val="00083320"/>
    <w:rsid w:val="00083B2F"/>
    <w:rsid w:val="00083DE6"/>
    <w:rsid w:val="00083E73"/>
    <w:rsid w:val="00083F24"/>
    <w:rsid w:val="00083F26"/>
    <w:rsid w:val="00083F73"/>
    <w:rsid w:val="00084185"/>
    <w:rsid w:val="000842C2"/>
    <w:rsid w:val="00084A9A"/>
    <w:rsid w:val="00084C15"/>
    <w:rsid w:val="00084D46"/>
    <w:rsid w:val="00084D8D"/>
    <w:rsid w:val="000852EA"/>
    <w:rsid w:val="000856E0"/>
    <w:rsid w:val="00085A06"/>
    <w:rsid w:val="00085DF2"/>
    <w:rsid w:val="00085F5A"/>
    <w:rsid w:val="000861C9"/>
    <w:rsid w:val="00086205"/>
    <w:rsid w:val="00086511"/>
    <w:rsid w:val="000868F6"/>
    <w:rsid w:val="00086CD7"/>
    <w:rsid w:val="00086D62"/>
    <w:rsid w:val="00086DCB"/>
    <w:rsid w:val="00086EFB"/>
    <w:rsid w:val="00087153"/>
    <w:rsid w:val="00087465"/>
    <w:rsid w:val="00087487"/>
    <w:rsid w:val="00087691"/>
    <w:rsid w:val="00087720"/>
    <w:rsid w:val="00087764"/>
    <w:rsid w:val="00087AC0"/>
    <w:rsid w:val="0009007C"/>
    <w:rsid w:val="00090135"/>
    <w:rsid w:val="00090259"/>
    <w:rsid w:val="000904C3"/>
    <w:rsid w:val="00090708"/>
    <w:rsid w:val="000907E5"/>
    <w:rsid w:val="00090906"/>
    <w:rsid w:val="00090C4B"/>
    <w:rsid w:val="00090DD5"/>
    <w:rsid w:val="00091244"/>
    <w:rsid w:val="000912BF"/>
    <w:rsid w:val="00091377"/>
    <w:rsid w:val="0009137B"/>
    <w:rsid w:val="000913F5"/>
    <w:rsid w:val="000913FE"/>
    <w:rsid w:val="00091513"/>
    <w:rsid w:val="0009174C"/>
    <w:rsid w:val="000917FD"/>
    <w:rsid w:val="00091839"/>
    <w:rsid w:val="00091902"/>
    <w:rsid w:val="00091996"/>
    <w:rsid w:val="00091A37"/>
    <w:rsid w:val="00091A72"/>
    <w:rsid w:val="00091BDF"/>
    <w:rsid w:val="00091CC9"/>
    <w:rsid w:val="00091D37"/>
    <w:rsid w:val="00091D93"/>
    <w:rsid w:val="00091E4B"/>
    <w:rsid w:val="00091F23"/>
    <w:rsid w:val="00092312"/>
    <w:rsid w:val="00092332"/>
    <w:rsid w:val="000923DC"/>
    <w:rsid w:val="00092477"/>
    <w:rsid w:val="00092535"/>
    <w:rsid w:val="00092561"/>
    <w:rsid w:val="00092621"/>
    <w:rsid w:val="0009280D"/>
    <w:rsid w:val="00092855"/>
    <w:rsid w:val="00092BFC"/>
    <w:rsid w:val="00092DA0"/>
    <w:rsid w:val="000933A2"/>
    <w:rsid w:val="0009354F"/>
    <w:rsid w:val="000935B0"/>
    <w:rsid w:val="000935F4"/>
    <w:rsid w:val="0009360C"/>
    <w:rsid w:val="00093622"/>
    <w:rsid w:val="0009378C"/>
    <w:rsid w:val="00093A86"/>
    <w:rsid w:val="00093AD7"/>
    <w:rsid w:val="00093CFB"/>
    <w:rsid w:val="00093D2F"/>
    <w:rsid w:val="00093E1D"/>
    <w:rsid w:val="00094132"/>
    <w:rsid w:val="00094183"/>
    <w:rsid w:val="000942E4"/>
    <w:rsid w:val="000945F7"/>
    <w:rsid w:val="00094636"/>
    <w:rsid w:val="00094B25"/>
    <w:rsid w:val="00094BB3"/>
    <w:rsid w:val="00094BF9"/>
    <w:rsid w:val="00094C4E"/>
    <w:rsid w:val="00094E6A"/>
    <w:rsid w:val="00095446"/>
    <w:rsid w:val="000958BB"/>
    <w:rsid w:val="0009594C"/>
    <w:rsid w:val="00095AE8"/>
    <w:rsid w:val="00096002"/>
    <w:rsid w:val="00096103"/>
    <w:rsid w:val="00096304"/>
    <w:rsid w:val="0009647A"/>
    <w:rsid w:val="000964D0"/>
    <w:rsid w:val="00096659"/>
    <w:rsid w:val="00096687"/>
    <w:rsid w:val="000967C5"/>
    <w:rsid w:val="00096AD3"/>
    <w:rsid w:val="00096FA5"/>
    <w:rsid w:val="00097429"/>
    <w:rsid w:val="000975E4"/>
    <w:rsid w:val="00097668"/>
    <w:rsid w:val="000977C8"/>
    <w:rsid w:val="00097D3B"/>
    <w:rsid w:val="000A04BC"/>
    <w:rsid w:val="000A059F"/>
    <w:rsid w:val="000A0651"/>
    <w:rsid w:val="000A0684"/>
    <w:rsid w:val="000A06B4"/>
    <w:rsid w:val="000A0A5E"/>
    <w:rsid w:val="000A0AE1"/>
    <w:rsid w:val="000A1207"/>
    <w:rsid w:val="000A1424"/>
    <w:rsid w:val="000A1608"/>
    <w:rsid w:val="000A1731"/>
    <w:rsid w:val="000A1A35"/>
    <w:rsid w:val="000A1A52"/>
    <w:rsid w:val="000A1EED"/>
    <w:rsid w:val="000A2010"/>
    <w:rsid w:val="000A20E2"/>
    <w:rsid w:val="000A2129"/>
    <w:rsid w:val="000A2170"/>
    <w:rsid w:val="000A247C"/>
    <w:rsid w:val="000A2800"/>
    <w:rsid w:val="000A2CA0"/>
    <w:rsid w:val="000A2E70"/>
    <w:rsid w:val="000A2F91"/>
    <w:rsid w:val="000A304B"/>
    <w:rsid w:val="000A3253"/>
    <w:rsid w:val="000A33AC"/>
    <w:rsid w:val="000A356C"/>
    <w:rsid w:val="000A3702"/>
    <w:rsid w:val="000A388B"/>
    <w:rsid w:val="000A3915"/>
    <w:rsid w:val="000A3B58"/>
    <w:rsid w:val="000A3F4B"/>
    <w:rsid w:val="000A3F56"/>
    <w:rsid w:val="000A45AE"/>
    <w:rsid w:val="000A47BE"/>
    <w:rsid w:val="000A47EE"/>
    <w:rsid w:val="000A493F"/>
    <w:rsid w:val="000A4AA1"/>
    <w:rsid w:val="000A4CDB"/>
    <w:rsid w:val="000A4CF2"/>
    <w:rsid w:val="000A4DEE"/>
    <w:rsid w:val="000A4E49"/>
    <w:rsid w:val="000A4F90"/>
    <w:rsid w:val="000A5289"/>
    <w:rsid w:val="000A5290"/>
    <w:rsid w:val="000A52D5"/>
    <w:rsid w:val="000A5443"/>
    <w:rsid w:val="000A592A"/>
    <w:rsid w:val="000A5CEB"/>
    <w:rsid w:val="000A5E0B"/>
    <w:rsid w:val="000A5F57"/>
    <w:rsid w:val="000A5FBE"/>
    <w:rsid w:val="000A6039"/>
    <w:rsid w:val="000A6060"/>
    <w:rsid w:val="000A619A"/>
    <w:rsid w:val="000A62E6"/>
    <w:rsid w:val="000A64F9"/>
    <w:rsid w:val="000A656E"/>
    <w:rsid w:val="000A67AE"/>
    <w:rsid w:val="000A6940"/>
    <w:rsid w:val="000A69E4"/>
    <w:rsid w:val="000A6EAA"/>
    <w:rsid w:val="000A6F4D"/>
    <w:rsid w:val="000A7646"/>
    <w:rsid w:val="000A789C"/>
    <w:rsid w:val="000A7914"/>
    <w:rsid w:val="000A7B65"/>
    <w:rsid w:val="000A7C33"/>
    <w:rsid w:val="000B0066"/>
    <w:rsid w:val="000B013F"/>
    <w:rsid w:val="000B0296"/>
    <w:rsid w:val="000B0BF4"/>
    <w:rsid w:val="000B0C5C"/>
    <w:rsid w:val="000B0CA6"/>
    <w:rsid w:val="000B1042"/>
    <w:rsid w:val="000B1092"/>
    <w:rsid w:val="000B1113"/>
    <w:rsid w:val="000B115B"/>
    <w:rsid w:val="000B1259"/>
    <w:rsid w:val="000B1294"/>
    <w:rsid w:val="000B15A1"/>
    <w:rsid w:val="000B219E"/>
    <w:rsid w:val="000B21B2"/>
    <w:rsid w:val="000B2397"/>
    <w:rsid w:val="000B2446"/>
    <w:rsid w:val="000B24E8"/>
    <w:rsid w:val="000B264A"/>
    <w:rsid w:val="000B2673"/>
    <w:rsid w:val="000B296F"/>
    <w:rsid w:val="000B2BCE"/>
    <w:rsid w:val="000B2CFE"/>
    <w:rsid w:val="000B2E0F"/>
    <w:rsid w:val="000B2E62"/>
    <w:rsid w:val="000B2E6D"/>
    <w:rsid w:val="000B335E"/>
    <w:rsid w:val="000B33D7"/>
    <w:rsid w:val="000B33E6"/>
    <w:rsid w:val="000B3550"/>
    <w:rsid w:val="000B36D8"/>
    <w:rsid w:val="000B3894"/>
    <w:rsid w:val="000B3CF9"/>
    <w:rsid w:val="000B3D94"/>
    <w:rsid w:val="000B3E9F"/>
    <w:rsid w:val="000B423D"/>
    <w:rsid w:val="000B425B"/>
    <w:rsid w:val="000B43E6"/>
    <w:rsid w:val="000B44E0"/>
    <w:rsid w:val="000B460E"/>
    <w:rsid w:val="000B4946"/>
    <w:rsid w:val="000B49CD"/>
    <w:rsid w:val="000B4B4C"/>
    <w:rsid w:val="000B4CD4"/>
    <w:rsid w:val="000B4D27"/>
    <w:rsid w:val="000B50A7"/>
    <w:rsid w:val="000B548D"/>
    <w:rsid w:val="000B5856"/>
    <w:rsid w:val="000B5900"/>
    <w:rsid w:val="000B593F"/>
    <w:rsid w:val="000B5983"/>
    <w:rsid w:val="000B5B84"/>
    <w:rsid w:val="000B5B87"/>
    <w:rsid w:val="000B5D71"/>
    <w:rsid w:val="000B63A8"/>
    <w:rsid w:val="000B651F"/>
    <w:rsid w:val="000B6C0D"/>
    <w:rsid w:val="000B6D0E"/>
    <w:rsid w:val="000B730D"/>
    <w:rsid w:val="000B7316"/>
    <w:rsid w:val="000B752C"/>
    <w:rsid w:val="000B76C7"/>
    <w:rsid w:val="000B7774"/>
    <w:rsid w:val="000B78F3"/>
    <w:rsid w:val="000B7A67"/>
    <w:rsid w:val="000B7C54"/>
    <w:rsid w:val="000B7D49"/>
    <w:rsid w:val="000B7EE6"/>
    <w:rsid w:val="000C00D8"/>
    <w:rsid w:val="000C00EA"/>
    <w:rsid w:val="000C021C"/>
    <w:rsid w:val="000C0271"/>
    <w:rsid w:val="000C036C"/>
    <w:rsid w:val="000C05D7"/>
    <w:rsid w:val="000C06B2"/>
    <w:rsid w:val="000C07EF"/>
    <w:rsid w:val="000C07FC"/>
    <w:rsid w:val="000C10A6"/>
    <w:rsid w:val="000C141B"/>
    <w:rsid w:val="000C1433"/>
    <w:rsid w:val="000C16C7"/>
    <w:rsid w:val="000C176C"/>
    <w:rsid w:val="000C1806"/>
    <w:rsid w:val="000C1D3F"/>
    <w:rsid w:val="000C1E39"/>
    <w:rsid w:val="000C1FEE"/>
    <w:rsid w:val="000C21BB"/>
    <w:rsid w:val="000C2778"/>
    <w:rsid w:val="000C29FA"/>
    <w:rsid w:val="000C2A0F"/>
    <w:rsid w:val="000C2BE6"/>
    <w:rsid w:val="000C2CD9"/>
    <w:rsid w:val="000C2E86"/>
    <w:rsid w:val="000C3830"/>
    <w:rsid w:val="000C3897"/>
    <w:rsid w:val="000C3900"/>
    <w:rsid w:val="000C39C0"/>
    <w:rsid w:val="000C3AE3"/>
    <w:rsid w:val="000C3B8F"/>
    <w:rsid w:val="000C3EA1"/>
    <w:rsid w:val="000C4020"/>
    <w:rsid w:val="000C40E5"/>
    <w:rsid w:val="000C41F5"/>
    <w:rsid w:val="000C420A"/>
    <w:rsid w:val="000C4603"/>
    <w:rsid w:val="000C4723"/>
    <w:rsid w:val="000C4B25"/>
    <w:rsid w:val="000C4BEA"/>
    <w:rsid w:val="000C4CC9"/>
    <w:rsid w:val="000C4DE3"/>
    <w:rsid w:val="000C5125"/>
    <w:rsid w:val="000C5175"/>
    <w:rsid w:val="000C52DC"/>
    <w:rsid w:val="000C542A"/>
    <w:rsid w:val="000C5DAD"/>
    <w:rsid w:val="000C643C"/>
    <w:rsid w:val="000C65EA"/>
    <w:rsid w:val="000C67C5"/>
    <w:rsid w:val="000C6860"/>
    <w:rsid w:val="000C6870"/>
    <w:rsid w:val="000C69A7"/>
    <w:rsid w:val="000C69E2"/>
    <w:rsid w:val="000C6AF3"/>
    <w:rsid w:val="000C6C61"/>
    <w:rsid w:val="000C6C76"/>
    <w:rsid w:val="000C712C"/>
    <w:rsid w:val="000C7280"/>
    <w:rsid w:val="000C7378"/>
    <w:rsid w:val="000C74A8"/>
    <w:rsid w:val="000C753C"/>
    <w:rsid w:val="000C7738"/>
    <w:rsid w:val="000C7945"/>
    <w:rsid w:val="000C79FE"/>
    <w:rsid w:val="000C7AD8"/>
    <w:rsid w:val="000C7BE8"/>
    <w:rsid w:val="000C7CCD"/>
    <w:rsid w:val="000D0008"/>
    <w:rsid w:val="000D01AD"/>
    <w:rsid w:val="000D01DF"/>
    <w:rsid w:val="000D0362"/>
    <w:rsid w:val="000D05DA"/>
    <w:rsid w:val="000D0645"/>
    <w:rsid w:val="000D0665"/>
    <w:rsid w:val="000D06F4"/>
    <w:rsid w:val="000D0746"/>
    <w:rsid w:val="000D0B74"/>
    <w:rsid w:val="000D0C73"/>
    <w:rsid w:val="000D162C"/>
    <w:rsid w:val="000D173F"/>
    <w:rsid w:val="000D17D4"/>
    <w:rsid w:val="000D1AC6"/>
    <w:rsid w:val="000D1C19"/>
    <w:rsid w:val="000D1C5B"/>
    <w:rsid w:val="000D202E"/>
    <w:rsid w:val="000D20F3"/>
    <w:rsid w:val="000D23A3"/>
    <w:rsid w:val="000D2747"/>
    <w:rsid w:val="000D2952"/>
    <w:rsid w:val="000D2F8E"/>
    <w:rsid w:val="000D3132"/>
    <w:rsid w:val="000D3326"/>
    <w:rsid w:val="000D34CD"/>
    <w:rsid w:val="000D34F1"/>
    <w:rsid w:val="000D35F1"/>
    <w:rsid w:val="000D36D0"/>
    <w:rsid w:val="000D3713"/>
    <w:rsid w:val="000D38FC"/>
    <w:rsid w:val="000D3A37"/>
    <w:rsid w:val="000D3B58"/>
    <w:rsid w:val="000D46AE"/>
    <w:rsid w:val="000D46B3"/>
    <w:rsid w:val="000D46E7"/>
    <w:rsid w:val="000D4B81"/>
    <w:rsid w:val="000D4FBD"/>
    <w:rsid w:val="000D5032"/>
    <w:rsid w:val="000D51B5"/>
    <w:rsid w:val="000D5294"/>
    <w:rsid w:val="000D5483"/>
    <w:rsid w:val="000D551F"/>
    <w:rsid w:val="000D5523"/>
    <w:rsid w:val="000D5558"/>
    <w:rsid w:val="000D5713"/>
    <w:rsid w:val="000D59CA"/>
    <w:rsid w:val="000D5AC8"/>
    <w:rsid w:val="000D5BDC"/>
    <w:rsid w:val="000D6041"/>
    <w:rsid w:val="000D620F"/>
    <w:rsid w:val="000D6338"/>
    <w:rsid w:val="000D6496"/>
    <w:rsid w:val="000D667B"/>
    <w:rsid w:val="000D66CD"/>
    <w:rsid w:val="000D67AD"/>
    <w:rsid w:val="000D6BBD"/>
    <w:rsid w:val="000D6BC0"/>
    <w:rsid w:val="000D6D20"/>
    <w:rsid w:val="000D7005"/>
    <w:rsid w:val="000D70B7"/>
    <w:rsid w:val="000D7450"/>
    <w:rsid w:val="000D7495"/>
    <w:rsid w:val="000D749A"/>
    <w:rsid w:val="000D74D4"/>
    <w:rsid w:val="000D7699"/>
    <w:rsid w:val="000D77A3"/>
    <w:rsid w:val="000D782D"/>
    <w:rsid w:val="000D7BAB"/>
    <w:rsid w:val="000D7C17"/>
    <w:rsid w:val="000D7E2A"/>
    <w:rsid w:val="000E0220"/>
    <w:rsid w:val="000E0295"/>
    <w:rsid w:val="000E03E6"/>
    <w:rsid w:val="000E0887"/>
    <w:rsid w:val="000E0E58"/>
    <w:rsid w:val="000E0F28"/>
    <w:rsid w:val="000E112E"/>
    <w:rsid w:val="000E1238"/>
    <w:rsid w:val="000E1683"/>
    <w:rsid w:val="000E16CB"/>
    <w:rsid w:val="000E194B"/>
    <w:rsid w:val="000E1BE2"/>
    <w:rsid w:val="000E1CFC"/>
    <w:rsid w:val="000E1D30"/>
    <w:rsid w:val="000E1E3C"/>
    <w:rsid w:val="000E1F6C"/>
    <w:rsid w:val="000E213D"/>
    <w:rsid w:val="000E21C7"/>
    <w:rsid w:val="000E237D"/>
    <w:rsid w:val="000E23A8"/>
    <w:rsid w:val="000E24D2"/>
    <w:rsid w:val="000E2C0A"/>
    <w:rsid w:val="000E2C93"/>
    <w:rsid w:val="000E2FA4"/>
    <w:rsid w:val="000E30E3"/>
    <w:rsid w:val="000E35FB"/>
    <w:rsid w:val="000E36CD"/>
    <w:rsid w:val="000E3739"/>
    <w:rsid w:val="000E3983"/>
    <w:rsid w:val="000E3E68"/>
    <w:rsid w:val="000E3F9C"/>
    <w:rsid w:val="000E40F7"/>
    <w:rsid w:val="000E4289"/>
    <w:rsid w:val="000E4305"/>
    <w:rsid w:val="000E4378"/>
    <w:rsid w:val="000E44E6"/>
    <w:rsid w:val="000E49FA"/>
    <w:rsid w:val="000E4CD3"/>
    <w:rsid w:val="000E5035"/>
    <w:rsid w:val="000E56E6"/>
    <w:rsid w:val="000E5A02"/>
    <w:rsid w:val="000E5A5E"/>
    <w:rsid w:val="000E5A63"/>
    <w:rsid w:val="000E5A6A"/>
    <w:rsid w:val="000E5D05"/>
    <w:rsid w:val="000E5FE5"/>
    <w:rsid w:val="000E5FF5"/>
    <w:rsid w:val="000E60F1"/>
    <w:rsid w:val="000E6163"/>
    <w:rsid w:val="000E61E0"/>
    <w:rsid w:val="000E626E"/>
    <w:rsid w:val="000E63EF"/>
    <w:rsid w:val="000E676E"/>
    <w:rsid w:val="000E68FA"/>
    <w:rsid w:val="000E7027"/>
    <w:rsid w:val="000E71AE"/>
    <w:rsid w:val="000E783C"/>
    <w:rsid w:val="000E78FF"/>
    <w:rsid w:val="000E7A10"/>
    <w:rsid w:val="000E7AB9"/>
    <w:rsid w:val="000E7B8D"/>
    <w:rsid w:val="000E7DE8"/>
    <w:rsid w:val="000E7E5C"/>
    <w:rsid w:val="000F0085"/>
    <w:rsid w:val="000F0198"/>
    <w:rsid w:val="000F01F7"/>
    <w:rsid w:val="000F03DE"/>
    <w:rsid w:val="000F03E8"/>
    <w:rsid w:val="000F04B6"/>
    <w:rsid w:val="000F05EC"/>
    <w:rsid w:val="000F0711"/>
    <w:rsid w:val="000F079A"/>
    <w:rsid w:val="000F07B3"/>
    <w:rsid w:val="000F0CB6"/>
    <w:rsid w:val="000F103C"/>
    <w:rsid w:val="000F1176"/>
    <w:rsid w:val="000F12B4"/>
    <w:rsid w:val="000F1666"/>
    <w:rsid w:val="000F1743"/>
    <w:rsid w:val="000F1A1A"/>
    <w:rsid w:val="000F1BB7"/>
    <w:rsid w:val="000F1BD9"/>
    <w:rsid w:val="000F1CAB"/>
    <w:rsid w:val="000F24B6"/>
    <w:rsid w:val="000F2592"/>
    <w:rsid w:val="000F2763"/>
    <w:rsid w:val="000F29FB"/>
    <w:rsid w:val="000F2ABF"/>
    <w:rsid w:val="000F2C3A"/>
    <w:rsid w:val="000F2E75"/>
    <w:rsid w:val="000F3087"/>
    <w:rsid w:val="000F328A"/>
    <w:rsid w:val="000F32C1"/>
    <w:rsid w:val="000F3338"/>
    <w:rsid w:val="000F3662"/>
    <w:rsid w:val="000F38FE"/>
    <w:rsid w:val="000F39C5"/>
    <w:rsid w:val="000F39D3"/>
    <w:rsid w:val="000F3A11"/>
    <w:rsid w:val="000F3A37"/>
    <w:rsid w:val="000F3A5B"/>
    <w:rsid w:val="000F4072"/>
    <w:rsid w:val="000F41A2"/>
    <w:rsid w:val="000F455C"/>
    <w:rsid w:val="000F46BF"/>
    <w:rsid w:val="000F49C8"/>
    <w:rsid w:val="000F4AFB"/>
    <w:rsid w:val="000F4BFD"/>
    <w:rsid w:val="000F4E12"/>
    <w:rsid w:val="000F4FE9"/>
    <w:rsid w:val="000F5571"/>
    <w:rsid w:val="000F55BE"/>
    <w:rsid w:val="000F5AB9"/>
    <w:rsid w:val="000F5DAD"/>
    <w:rsid w:val="000F5DC5"/>
    <w:rsid w:val="000F5F95"/>
    <w:rsid w:val="000F632F"/>
    <w:rsid w:val="000F637E"/>
    <w:rsid w:val="000F671F"/>
    <w:rsid w:val="000F6734"/>
    <w:rsid w:val="000F67C3"/>
    <w:rsid w:val="000F67FB"/>
    <w:rsid w:val="000F6B80"/>
    <w:rsid w:val="000F6C38"/>
    <w:rsid w:val="000F6D57"/>
    <w:rsid w:val="000F6E7E"/>
    <w:rsid w:val="000F6E8D"/>
    <w:rsid w:val="000F6E9F"/>
    <w:rsid w:val="000F72BC"/>
    <w:rsid w:val="000F7335"/>
    <w:rsid w:val="000F76C8"/>
    <w:rsid w:val="000F7B01"/>
    <w:rsid w:val="000F7CA4"/>
    <w:rsid w:val="000F7DC2"/>
    <w:rsid w:val="000F7E08"/>
    <w:rsid w:val="000F7EE5"/>
    <w:rsid w:val="0010008C"/>
    <w:rsid w:val="0010020E"/>
    <w:rsid w:val="0010023D"/>
    <w:rsid w:val="001004FF"/>
    <w:rsid w:val="0010051C"/>
    <w:rsid w:val="00100603"/>
    <w:rsid w:val="00100869"/>
    <w:rsid w:val="001009AF"/>
    <w:rsid w:val="00100A93"/>
    <w:rsid w:val="00100D4E"/>
    <w:rsid w:val="00100E91"/>
    <w:rsid w:val="00100EA6"/>
    <w:rsid w:val="00100F78"/>
    <w:rsid w:val="00101393"/>
    <w:rsid w:val="00101440"/>
    <w:rsid w:val="00101A63"/>
    <w:rsid w:val="00101AE9"/>
    <w:rsid w:val="00101E00"/>
    <w:rsid w:val="00101EAC"/>
    <w:rsid w:val="00102036"/>
    <w:rsid w:val="001022BE"/>
    <w:rsid w:val="00102324"/>
    <w:rsid w:val="001024C3"/>
    <w:rsid w:val="00102689"/>
    <w:rsid w:val="0010273A"/>
    <w:rsid w:val="00102B64"/>
    <w:rsid w:val="0010301C"/>
    <w:rsid w:val="00103206"/>
    <w:rsid w:val="001033D0"/>
    <w:rsid w:val="0010355E"/>
    <w:rsid w:val="0010369D"/>
    <w:rsid w:val="00103908"/>
    <w:rsid w:val="001039BD"/>
    <w:rsid w:val="00103A6B"/>
    <w:rsid w:val="00103BF3"/>
    <w:rsid w:val="00103FB8"/>
    <w:rsid w:val="001042A6"/>
    <w:rsid w:val="001043D8"/>
    <w:rsid w:val="001044D5"/>
    <w:rsid w:val="00104A82"/>
    <w:rsid w:val="00105028"/>
    <w:rsid w:val="00105AFF"/>
    <w:rsid w:val="00105C94"/>
    <w:rsid w:val="00105DA6"/>
    <w:rsid w:val="00105DEC"/>
    <w:rsid w:val="00105F42"/>
    <w:rsid w:val="0010608C"/>
    <w:rsid w:val="001061E0"/>
    <w:rsid w:val="001064E3"/>
    <w:rsid w:val="00106540"/>
    <w:rsid w:val="0010684B"/>
    <w:rsid w:val="0010697C"/>
    <w:rsid w:val="001069AD"/>
    <w:rsid w:val="00106A98"/>
    <w:rsid w:val="00106B38"/>
    <w:rsid w:val="00106B6A"/>
    <w:rsid w:val="00106D44"/>
    <w:rsid w:val="00106DAB"/>
    <w:rsid w:val="001070AA"/>
    <w:rsid w:val="0010730F"/>
    <w:rsid w:val="001075ED"/>
    <w:rsid w:val="0010765D"/>
    <w:rsid w:val="001076DC"/>
    <w:rsid w:val="00107940"/>
    <w:rsid w:val="00107B29"/>
    <w:rsid w:val="00107E75"/>
    <w:rsid w:val="00107EE4"/>
    <w:rsid w:val="00107FD4"/>
    <w:rsid w:val="0011008A"/>
    <w:rsid w:val="001100C8"/>
    <w:rsid w:val="001100F7"/>
    <w:rsid w:val="00110695"/>
    <w:rsid w:val="00110921"/>
    <w:rsid w:val="00110A25"/>
    <w:rsid w:val="00110C8D"/>
    <w:rsid w:val="00111020"/>
    <w:rsid w:val="00111048"/>
    <w:rsid w:val="0011107E"/>
    <w:rsid w:val="00111094"/>
    <w:rsid w:val="0011125E"/>
    <w:rsid w:val="001119F5"/>
    <w:rsid w:val="00111F13"/>
    <w:rsid w:val="00111F87"/>
    <w:rsid w:val="00112175"/>
    <w:rsid w:val="001121C6"/>
    <w:rsid w:val="001122B8"/>
    <w:rsid w:val="0011232B"/>
    <w:rsid w:val="001125EA"/>
    <w:rsid w:val="0011268C"/>
    <w:rsid w:val="00112ABE"/>
    <w:rsid w:val="00112B39"/>
    <w:rsid w:val="00112D79"/>
    <w:rsid w:val="00112E14"/>
    <w:rsid w:val="00112E5C"/>
    <w:rsid w:val="001131C5"/>
    <w:rsid w:val="0011331D"/>
    <w:rsid w:val="001135CB"/>
    <w:rsid w:val="00113698"/>
    <w:rsid w:val="0011371D"/>
    <w:rsid w:val="001137BF"/>
    <w:rsid w:val="00113972"/>
    <w:rsid w:val="00113B95"/>
    <w:rsid w:val="00113BBF"/>
    <w:rsid w:val="00113C74"/>
    <w:rsid w:val="00113D88"/>
    <w:rsid w:val="001144A7"/>
    <w:rsid w:val="0011453E"/>
    <w:rsid w:val="001145E9"/>
    <w:rsid w:val="00114889"/>
    <w:rsid w:val="0011490F"/>
    <w:rsid w:val="0011499E"/>
    <w:rsid w:val="00114A3A"/>
    <w:rsid w:val="00114FF2"/>
    <w:rsid w:val="001151C5"/>
    <w:rsid w:val="001153A7"/>
    <w:rsid w:val="001155B2"/>
    <w:rsid w:val="00115915"/>
    <w:rsid w:val="00115E9E"/>
    <w:rsid w:val="00116071"/>
    <w:rsid w:val="001162C8"/>
    <w:rsid w:val="00116639"/>
    <w:rsid w:val="00116D53"/>
    <w:rsid w:val="00117164"/>
    <w:rsid w:val="001172C6"/>
    <w:rsid w:val="0011730A"/>
    <w:rsid w:val="0011736A"/>
    <w:rsid w:val="00117477"/>
    <w:rsid w:val="001179CA"/>
    <w:rsid w:val="00117B66"/>
    <w:rsid w:val="00117B7B"/>
    <w:rsid w:val="00117CF2"/>
    <w:rsid w:val="00117D68"/>
    <w:rsid w:val="00117EE5"/>
    <w:rsid w:val="00120092"/>
    <w:rsid w:val="0012038F"/>
    <w:rsid w:val="00120399"/>
    <w:rsid w:val="00120514"/>
    <w:rsid w:val="0012054C"/>
    <w:rsid w:val="0012076E"/>
    <w:rsid w:val="001207F4"/>
    <w:rsid w:val="0012098A"/>
    <w:rsid w:val="001209F5"/>
    <w:rsid w:val="00120B0C"/>
    <w:rsid w:val="00121383"/>
    <w:rsid w:val="001214F1"/>
    <w:rsid w:val="0012178E"/>
    <w:rsid w:val="00121942"/>
    <w:rsid w:val="00121989"/>
    <w:rsid w:val="00121CFD"/>
    <w:rsid w:val="00121E46"/>
    <w:rsid w:val="00121E8A"/>
    <w:rsid w:val="00122123"/>
    <w:rsid w:val="00122216"/>
    <w:rsid w:val="001224FD"/>
    <w:rsid w:val="0012251A"/>
    <w:rsid w:val="00122573"/>
    <w:rsid w:val="001225F0"/>
    <w:rsid w:val="00122CAE"/>
    <w:rsid w:val="00122EEB"/>
    <w:rsid w:val="00122F6B"/>
    <w:rsid w:val="00123054"/>
    <w:rsid w:val="0012343C"/>
    <w:rsid w:val="00123463"/>
    <w:rsid w:val="00123547"/>
    <w:rsid w:val="00123671"/>
    <w:rsid w:val="0012373A"/>
    <w:rsid w:val="001238AD"/>
    <w:rsid w:val="001239C8"/>
    <w:rsid w:val="00123B78"/>
    <w:rsid w:val="00123C05"/>
    <w:rsid w:val="00123E4B"/>
    <w:rsid w:val="001241D7"/>
    <w:rsid w:val="001245E3"/>
    <w:rsid w:val="00124BB4"/>
    <w:rsid w:val="00124E20"/>
    <w:rsid w:val="00124F78"/>
    <w:rsid w:val="00125049"/>
    <w:rsid w:val="0012549F"/>
    <w:rsid w:val="00125A34"/>
    <w:rsid w:val="00125F92"/>
    <w:rsid w:val="001261D2"/>
    <w:rsid w:val="00126284"/>
    <w:rsid w:val="001262BD"/>
    <w:rsid w:val="0012636C"/>
    <w:rsid w:val="00126506"/>
    <w:rsid w:val="001265FB"/>
    <w:rsid w:val="00126641"/>
    <w:rsid w:val="0012668C"/>
    <w:rsid w:val="00126735"/>
    <w:rsid w:val="001267E1"/>
    <w:rsid w:val="00126856"/>
    <w:rsid w:val="001269B8"/>
    <w:rsid w:val="00126B32"/>
    <w:rsid w:val="00126BF8"/>
    <w:rsid w:val="0012721E"/>
    <w:rsid w:val="0012734F"/>
    <w:rsid w:val="001274C1"/>
    <w:rsid w:val="001275E3"/>
    <w:rsid w:val="0012760A"/>
    <w:rsid w:val="0012770B"/>
    <w:rsid w:val="001278DD"/>
    <w:rsid w:val="001279B7"/>
    <w:rsid w:val="00127B10"/>
    <w:rsid w:val="00127CB7"/>
    <w:rsid w:val="00127FF4"/>
    <w:rsid w:val="00130073"/>
    <w:rsid w:val="001301D1"/>
    <w:rsid w:val="00130225"/>
    <w:rsid w:val="0013048E"/>
    <w:rsid w:val="001304B2"/>
    <w:rsid w:val="00130544"/>
    <w:rsid w:val="001305F9"/>
    <w:rsid w:val="001306CB"/>
    <w:rsid w:val="0013083A"/>
    <w:rsid w:val="00130914"/>
    <w:rsid w:val="00130DFE"/>
    <w:rsid w:val="00130E3D"/>
    <w:rsid w:val="00130E67"/>
    <w:rsid w:val="00131008"/>
    <w:rsid w:val="00131452"/>
    <w:rsid w:val="0013158D"/>
    <w:rsid w:val="0013164A"/>
    <w:rsid w:val="001317A5"/>
    <w:rsid w:val="00131A77"/>
    <w:rsid w:val="00131C80"/>
    <w:rsid w:val="00131CCF"/>
    <w:rsid w:val="0013225C"/>
    <w:rsid w:val="00132677"/>
    <w:rsid w:val="001327FF"/>
    <w:rsid w:val="00132896"/>
    <w:rsid w:val="00132FCB"/>
    <w:rsid w:val="0013300B"/>
    <w:rsid w:val="0013336C"/>
    <w:rsid w:val="0013370A"/>
    <w:rsid w:val="001338C9"/>
    <w:rsid w:val="00133CE8"/>
    <w:rsid w:val="00133DDE"/>
    <w:rsid w:val="00133E74"/>
    <w:rsid w:val="00133EE0"/>
    <w:rsid w:val="00133F0E"/>
    <w:rsid w:val="00133F27"/>
    <w:rsid w:val="0013409D"/>
    <w:rsid w:val="00134190"/>
    <w:rsid w:val="001341DC"/>
    <w:rsid w:val="00134289"/>
    <w:rsid w:val="001343E2"/>
    <w:rsid w:val="001349C9"/>
    <w:rsid w:val="00134B23"/>
    <w:rsid w:val="00134E17"/>
    <w:rsid w:val="00134EA7"/>
    <w:rsid w:val="00134EAC"/>
    <w:rsid w:val="0013512B"/>
    <w:rsid w:val="001352AC"/>
    <w:rsid w:val="0013535C"/>
    <w:rsid w:val="00135367"/>
    <w:rsid w:val="001353DC"/>
    <w:rsid w:val="00135550"/>
    <w:rsid w:val="001355D4"/>
    <w:rsid w:val="00135601"/>
    <w:rsid w:val="00135DCE"/>
    <w:rsid w:val="00135FDD"/>
    <w:rsid w:val="00136068"/>
    <w:rsid w:val="001361B8"/>
    <w:rsid w:val="00136440"/>
    <w:rsid w:val="00136563"/>
    <w:rsid w:val="00136734"/>
    <w:rsid w:val="00136904"/>
    <w:rsid w:val="00136ACF"/>
    <w:rsid w:val="00136B9F"/>
    <w:rsid w:val="00136C38"/>
    <w:rsid w:val="00136CC1"/>
    <w:rsid w:val="00136DAC"/>
    <w:rsid w:val="0013764F"/>
    <w:rsid w:val="00137797"/>
    <w:rsid w:val="001377CD"/>
    <w:rsid w:val="001378AA"/>
    <w:rsid w:val="00137C4A"/>
    <w:rsid w:val="00140513"/>
    <w:rsid w:val="001409BF"/>
    <w:rsid w:val="00140EE5"/>
    <w:rsid w:val="001410E9"/>
    <w:rsid w:val="001414CD"/>
    <w:rsid w:val="00141590"/>
    <w:rsid w:val="00141593"/>
    <w:rsid w:val="0014172D"/>
    <w:rsid w:val="00141910"/>
    <w:rsid w:val="00141995"/>
    <w:rsid w:val="00141DFC"/>
    <w:rsid w:val="00141E57"/>
    <w:rsid w:val="00141FBE"/>
    <w:rsid w:val="00142078"/>
    <w:rsid w:val="0014240A"/>
    <w:rsid w:val="0014243F"/>
    <w:rsid w:val="001427BE"/>
    <w:rsid w:val="00142917"/>
    <w:rsid w:val="001429EB"/>
    <w:rsid w:val="00142BA0"/>
    <w:rsid w:val="00142BD4"/>
    <w:rsid w:val="00142C35"/>
    <w:rsid w:val="00142D95"/>
    <w:rsid w:val="00142DF2"/>
    <w:rsid w:val="00142F4E"/>
    <w:rsid w:val="00143078"/>
    <w:rsid w:val="001437B8"/>
    <w:rsid w:val="0014384E"/>
    <w:rsid w:val="00143AA4"/>
    <w:rsid w:val="00143B65"/>
    <w:rsid w:val="00143C24"/>
    <w:rsid w:val="00143E7B"/>
    <w:rsid w:val="00143F7E"/>
    <w:rsid w:val="0014442A"/>
    <w:rsid w:val="001448B9"/>
    <w:rsid w:val="00144A99"/>
    <w:rsid w:val="00144B82"/>
    <w:rsid w:val="00144E35"/>
    <w:rsid w:val="00144EAB"/>
    <w:rsid w:val="00144FBB"/>
    <w:rsid w:val="0014526D"/>
    <w:rsid w:val="001452D8"/>
    <w:rsid w:val="0014537F"/>
    <w:rsid w:val="001456C0"/>
    <w:rsid w:val="001457A7"/>
    <w:rsid w:val="00145A8D"/>
    <w:rsid w:val="00145F4A"/>
    <w:rsid w:val="00145FD7"/>
    <w:rsid w:val="001462CE"/>
    <w:rsid w:val="0014636A"/>
    <w:rsid w:val="00146406"/>
    <w:rsid w:val="00146564"/>
    <w:rsid w:val="00146647"/>
    <w:rsid w:val="00146965"/>
    <w:rsid w:val="0014696A"/>
    <w:rsid w:val="00146BFE"/>
    <w:rsid w:val="00146DEB"/>
    <w:rsid w:val="00146E0B"/>
    <w:rsid w:val="00147101"/>
    <w:rsid w:val="0014717C"/>
    <w:rsid w:val="001471EB"/>
    <w:rsid w:val="001474DB"/>
    <w:rsid w:val="001474E0"/>
    <w:rsid w:val="001476A9"/>
    <w:rsid w:val="001477EE"/>
    <w:rsid w:val="00147B6F"/>
    <w:rsid w:val="00147C34"/>
    <w:rsid w:val="00147FB9"/>
    <w:rsid w:val="001500BC"/>
    <w:rsid w:val="00150536"/>
    <w:rsid w:val="00150641"/>
    <w:rsid w:val="001507FF"/>
    <w:rsid w:val="001509D9"/>
    <w:rsid w:val="00150A07"/>
    <w:rsid w:val="00150D2D"/>
    <w:rsid w:val="0015133F"/>
    <w:rsid w:val="001515CC"/>
    <w:rsid w:val="00151ADB"/>
    <w:rsid w:val="00151B26"/>
    <w:rsid w:val="00151B9F"/>
    <w:rsid w:val="00151C84"/>
    <w:rsid w:val="00151E3B"/>
    <w:rsid w:val="0015219F"/>
    <w:rsid w:val="0015221A"/>
    <w:rsid w:val="0015221B"/>
    <w:rsid w:val="00152422"/>
    <w:rsid w:val="00152461"/>
    <w:rsid w:val="00152509"/>
    <w:rsid w:val="001527A7"/>
    <w:rsid w:val="00152C49"/>
    <w:rsid w:val="00152D32"/>
    <w:rsid w:val="00152D72"/>
    <w:rsid w:val="00152F69"/>
    <w:rsid w:val="001536BC"/>
    <w:rsid w:val="001536FD"/>
    <w:rsid w:val="001538E5"/>
    <w:rsid w:val="00153E8D"/>
    <w:rsid w:val="00153F9A"/>
    <w:rsid w:val="0015432A"/>
    <w:rsid w:val="001543E1"/>
    <w:rsid w:val="0015456D"/>
    <w:rsid w:val="00154658"/>
    <w:rsid w:val="001546D4"/>
    <w:rsid w:val="0015485B"/>
    <w:rsid w:val="00154B70"/>
    <w:rsid w:val="00154DB8"/>
    <w:rsid w:val="00154E0E"/>
    <w:rsid w:val="00154FA2"/>
    <w:rsid w:val="001551E7"/>
    <w:rsid w:val="0015550A"/>
    <w:rsid w:val="001557D4"/>
    <w:rsid w:val="00155BAC"/>
    <w:rsid w:val="00155BC6"/>
    <w:rsid w:val="00155BEA"/>
    <w:rsid w:val="00155C04"/>
    <w:rsid w:val="00155C54"/>
    <w:rsid w:val="00155D52"/>
    <w:rsid w:val="00155D68"/>
    <w:rsid w:val="00156308"/>
    <w:rsid w:val="001566A0"/>
    <w:rsid w:val="001568A5"/>
    <w:rsid w:val="0015697C"/>
    <w:rsid w:val="00156D9C"/>
    <w:rsid w:val="00156EC4"/>
    <w:rsid w:val="00156FC2"/>
    <w:rsid w:val="00157087"/>
    <w:rsid w:val="00157222"/>
    <w:rsid w:val="001573C8"/>
    <w:rsid w:val="00157475"/>
    <w:rsid w:val="001574DC"/>
    <w:rsid w:val="0015751F"/>
    <w:rsid w:val="00157572"/>
    <w:rsid w:val="0015795D"/>
    <w:rsid w:val="00157A6B"/>
    <w:rsid w:val="00157D83"/>
    <w:rsid w:val="00157FC5"/>
    <w:rsid w:val="00157FE5"/>
    <w:rsid w:val="0016011F"/>
    <w:rsid w:val="00160416"/>
    <w:rsid w:val="0016047A"/>
    <w:rsid w:val="001604A3"/>
    <w:rsid w:val="0016064A"/>
    <w:rsid w:val="001606C6"/>
    <w:rsid w:val="001606E0"/>
    <w:rsid w:val="00160871"/>
    <w:rsid w:val="001609A9"/>
    <w:rsid w:val="00160FF4"/>
    <w:rsid w:val="001610B2"/>
    <w:rsid w:val="00161136"/>
    <w:rsid w:val="001612B1"/>
    <w:rsid w:val="0016158E"/>
    <w:rsid w:val="001615DF"/>
    <w:rsid w:val="00161A27"/>
    <w:rsid w:val="00161AFD"/>
    <w:rsid w:val="00161BC7"/>
    <w:rsid w:val="00161C5C"/>
    <w:rsid w:val="00161CCC"/>
    <w:rsid w:val="00161E86"/>
    <w:rsid w:val="0016220A"/>
    <w:rsid w:val="00162257"/>
    <w:rsid w:val="00162517"/>
    <w:rsid w:val="00162724"/>
    <w:rsid w:val="00162BDC"/>
    <w:rsid w:val="00162C19"/>
    <w:rsid w:val="00162CC2"/>
    <w:rsid w:val="00162D73"/>
    <w:rsid w:val="00163037"/>
    <w:rsid w:val="0016314A"/>
    <w:rsid w:val="00163569"/>
    <w:rsid w:val="001635AD"/>
    <w:rsid w:val="001636DB"/>
    <w:rsid w:val="0016371F"/>
    <w:rsid w:val="0016378F"/>
    <w:rsid w:val="001638BB"/>
    <w:rsid w:val="00163C2F"/>
    <w:rsid w:val="00163EB2"/>
    <w:rsid w:val="001640FD"/>
    <w:rsid w:val="00164202"/>
    <w:rsid w:val="00164656"/>
    <w:rsid w:val="00164685"/>
    <w:rsid w:val="0016478B"/>
    <w:rsid w:val="0016483C"/>
    <w:rsid w:val="0016501A"/>
    <w:rsid w:val="001650C1"/>
    <w:rsid w:val="00165117"/>
    <w:rsid w:val="00165185"/>
    <w:rsid w:val="001651A5"/>
    <w:rsid w:val="00165241"/>
    <w:rsid w:val="00165414"/>
    <w:rsid w:val="001655EE"/>
    <w:rsid w:val="00165852"/>
    <w:rsid w:val="0016586D"/>
    <w:rsid w:val="0016589B"/>
    <w:rsid w:val="001658AE"/>
    <w:rsid w:val="00165916"/>
    <w:rsid w:val="00165B13"/>
    <w:rsid w:val="00165BCE"/>
    <w:rsid w:val="00165CFB"/>
    <w:rsid w:val="00165E1A"/>
    <w:rsid w:val="00165EB5"/>
    <w:rsid w:val="00165EF5"/>
    <w:rsid w:val="00165FEE"/>
    <w:rsid w:val="001661CD"/>
    <w:rsid w:val="00166293"/>
    <w:rsid w:val="001663DC"/>
    <w:rsid w:val="0016656E"/>
    <w:rsid w:val="001665CC"/>
    <w:rsid w:val="00166637"/>
    <w:rsid w:val="00166699"/>
    <w:rsid w:val="0016674B"/>
    <w:rsid w:val="00166801"/>
    <w:rsid w:val="0016689C"/>
    <w:rsid w:val="00166D06"/>
    <w:rsid w:val="001674F9"/>
    <w:rsid w:val="001675E1"/>
    <w:rsid w:val="001675E7"/>
    <w:rsid w:val="001677CF"/>
    <w:rsid w:val="00167836"/>
    <w:rsid w:val="001678A2"/>
    <w:rsid w:val="00167E06"/>
    <w:rsid w:val="00170015"/>
    <w:rsid w:val="00170024"/>
    <w:rsid w:val="00170A31"/>
    <w:rsid w:val="00170A5F"/>
    <w:rsid w:val="00170A70"/>
    <w:rsid w:val="00170CDD"/>
    <w:rsid w:val="00170D2F"/>
    <w:rsid w:val="00171220"/>
    <w:rsid w:val="001716C8"/>
    <w:rsid w:val="00171748"/>
    <w:rsid w:val="0017182A"/>
    <w:rsid w:val="00171875"/>
    <w:rsid w:val="00171A55"/>
    <w:rsid w:val="00171ADC"/>
    <w:rsid w:val="00171E16"/>
    <w:rsid w:val="00171F20"/>
    <w:rsid w:val="00172387"/>
    <w:rsid w:val="0017244B"/>
    <w:rsid w:val="001724EC"/>
    <w:rsid w:val="00172514"/>
    <w:rsid w:val="001725BC"/>
    <w:rsid w:val="00172919"/>
    <w:rsid w:val="00172D9F"/>
    <w:rsid w:val="00173129"/>
    <w:rsid w:val="00173308"/>
    <w:rsid w:val="00173465"/>
    <w:rsid w:val="001734B4"/>
    <w:rsid w:val="0017354F"/>
    <w:rsid w:val="00173591"/>
    <w:rsid w:val="001735DF"/>
    <w:rsid w:val="00173878"/>
    <w:rsid w:val="00173909"/>
    <w:rsid w:val="00173A1A"/>
    <w:rsid w:val="00173C82"/>
    <w:rsid w:val="00173D24"/>
    <w:rsid w:val="001743B9"/>
    <w:rsid w:val="00174528"/>
    <w:rsid w:val="0017488C"/>
    <w:rsid w:val="001749B9"/>
    <w:rsid w:val="00174D27"/>
    <w:rsid w:val="00174E2E"/>
    <w:rsid w:val="0017545E"/>
    <w:rsid w:val="001754BB"/>
    <w:rsid w:val="0017565E"/>
    <w:rsid w:val="001756F7"/>
    <w:rsid w:val="00175BDC"/>
    <w:rsid w:val="00175DBA"/>
    <w:rsid w:val="00175ECB"/>
    <w:rsid w:val="00175F57"/>
    <w:rsid w:val="001761DC"/>
    <w:rsid w:val="0017620A"/>
    <w:rsid w:val="001763F4"/>
    <w:rsid w:val="001765CB"/>
    <w:rsid w:val="00176722"/>
    <w:rsid w:val="00176EC1"/>
    <w:rsid w:val="001773A7"/>
    <w:rsid w:val="001777D6"/>
    <w:rsid w:val="00177BBA"/>
    <w:rsid w:val="00177F9A"/>
    <w:rsid w:val="001803FB"/>
    <w:rsid w:val="001804A5"/>
    <w:rsid w:val="001804E2"/>
    <w:rsid w:val="00180D12"/>
    <w:rsid w:val="00180D44"/>
    <w:rsid w:val="00180E67"/>
    <w:rsid w:val="00181153"/>
    <w:rsid w:val="0018123B"/>
    <w:rsid w:val="00181280"/>
    <w:rsid w:val="00181372"/>
    <w:rsid w:val="001818E2"/>
    <w:rsid w:val="00181915"/>
    <w:rsid w:val="00181B02"/>
    <w:rsid w:val="00181E9E"/>
    <w:rsid w:val="001825DE"/>
    <w:rsid w:val="00182AAB"/>
    <w:rsid w:val="00182CCD"/>
    <w:rsid w:val="00182D93"/>
    <w:rsid w:val="00182FEA"/>
    <w:rsid w:val="001830E1"/>
    <w:rsid w:val="001831DC"/>
    <w:rsid w:val="00183390"/>
    <w:rsid w:val="001833AD"/>
    <w:rsid w:val="00183813"/>
    <w:rsid w:val="00183B39"/>
    <w:rsid w:val="00183C3C"/>
    <w:rsid w:val="00183D75"/>
    <w:rsid w:val="00183FCE"/>
    <w:rsid w:val="00184382"/>
    <w:rsid w:val="001846B0"/>
    <w:rsid w:val="00184776"/>
    <w:rsid w:val="001849BD"/>
    <w:rsid w:val="00184C1F"/>
    <w:rsid w:val="00184CAB"/>
    <w:rsid w:val="00184D24"/>
    <w:rsid w:val="00185691"/>
    <w:rsid w:val="00185708"/>
    <w:rsid w:val="00185844"/>
    <w:rsid w:val="001858B2"/>
    <w:rsid w:val="001859BA"/>
    <w:rsid w:val="00185CE5"/>
    <w:rsid w:val="00185DB8"/>
    <w:rsid w:val="00186482"/>
    <w:rsid w:val="00186651"/>
    <w:rsid w:val="00186DC5"/>
    <w:rsid w:val="001872EA"/>
    <w:rsid w:val="00187697"/>
    <w:rsid w:val="00187886"/>
    <w:rsid w:val="00187924"/>
    <w:rsid w:val="00187AB9"/>
    <w:rsid w:val="00187B0A"/>
    <w:rsid w:val="00187D06"/>
    <w:rsid w:val="00187D14"/>
    <w:rsid w:val="0019080C"/>
    <w:rsid w:val="00190A23"/>
    <w:rsid w:val="00190A79"/>
    <w:rsid w:val="00190B52"/>
    <w:rsid w:val="00190B96"/>
    <w:rsid w:val="00190C5F"/>
    <w:rsid w:val="00190CE2"/>
    <w:rsid w:val="00190EF9"/>
    <w:rsid w:val="00190EFA"/>
    <w:rsid w:val="00190F51"/>
    <w:rsid w:val="00190FAA"/>
    <w:rsid w:val="0019122B"/>
    <w:rsid w:val="001914E1"/>
    <w:rsid w:val="00191691"/>
    <w:rsid w:val="001917B0"/>
    <w:rsid w:val="00191953"/>
    <w:rsid w:val="00191980"/>
    <w:rsid w:val="001920C1"/>
    <w:rsid w:val="00192102"/>
    <w:rsid w:val="001921DF"/>
    <w:rsid w:val="00192347"/>
    <w:rsid w:val="001926A2"/>
    <w:rsid w:val="001926EE"/>
    <w:rsid w:val="001928F1"/>
    <w:rsid w:val="00192904"/>
    <w:rsid w:val="00192F06"/>
    <w:rsid w:val="001930DB"/>
    <w:rsid w:val="00193282"/>
    <w:rsid w:val="001932A9"/>
    <w:rsid w:val="001932C1"/>
    <w:rsid w:val="0019337A"/>
    <w:rsid w:val="00193543"/>
    <w:rsid w:val="001935DD"/>
    <w:rsid w:val="001938B0"/>
    <w:rsid w:val="001939DB"/>
    <w:rsid w:val="00193A45"/>
    <w:rsid w:val="00193B18"/>
    <w:rsid w:val="00193B40"/>
    <w:rsid w:val="0019455E"/>
    <w:rsid w:val="00194654"/>
    <w:rsid w:val="001946FA"/>
    <w:rsid w:val="00194922"/>
    <w:rsid w:val="00194CAF"/>
    <w:rsid w:val="00194CED"/>
    <w:rsid w:val="00194DCE"/>
    <w:rsid w:val="00194DED"/>
    <w:rsid w:val="00194EDE"/>
    <w:rsid w:val="00195173"/>
    <w:rsid w:val="001955C6"/>
    <w:rsid w:val="00195707"/>
    <w:rsid w:val="0019577A"/>
    <w:rsid w:val="0019592F"/>
    <w:rsid w:val="00195B51"/>
    <w:rsid w:val="00195B5C"/>
    <w:rsid w:val="00195C5D"/>
    <w:rsid w:val="00195EF5"/>
    <w:rsid w:val="00195F2A"/>
    <w:rsid w:val="00195F5E"/>
    <w:rsid w:val="001960B2"/>
    <w:rsid w:val="00196341"/>
    <w:rsid w:val="001963E2"/>
    <w:rsid w:val="0019643F"/>
    <w:rsid w:val="0019670A"/>
    <w:rsid w:val="00196C3C"/>
    <w:rsid w:val="001971CE"/>
    <w:rsid w:val="001971F0"/>
    <w:rsid w:val="0019735E"/>
    <w:rsid w:val="00197395"/>
    <w:rsid w:val="001974B2"/>
    <w:rsid w:val="00197590"/>
    <w:rsid w:val="001975FF"/>
    <w:rsid w:val="0019760A"/>
    <w:rsid w:val="00197687"/>
    <w:rsid w:val="0019770C"/>
    <w:rsid w:val="001977FD"/>
    <w:rsid w:val="00197F30"/>
    <w:rsid w:val="00197FEF"/>
    <w:rsid w:val="001A025A"/>
    <w:rsid w:val="001A03A5"/>
    <w:rsid w:val="001A044D"/>
    <w:rsid w:val="001A0BE1"/>
    <w:rsid w:val="001A0C87"/>
    <w:rsid w:val="001A0FE5"/>
    <w:rsid w:val="001A115D"/>
    <w:rsid w:val="001A11F0"/>
    <w:rsid w:val="001A1411"/>
    <w:rsid w:val="001A149C"/>
    <w:rsid w:val="001A1A67"/>
    <w:rsid w:val="001A1AA7"/>
    <w:rsid w:val="001A1C77"/>
    <w:rsid w:val="001A1E04"/>
    <w:rsid w:val="001A1E52"/>
    <w:rsid w:val="001A1F48"/>
    <w:rsid w:val="001A1F5E"/>
    <w:rsid w:val="001A1FD9"/>
    <w:rsid w:val="001A20D7"/>
    <w:rsid w:val="001A279C"/>
    <w:rsid w:val="001A27F5"/>
    <w:rsid w:val="001A2834"/>
    <w:rsid w:val="001A2A0F"/>
    <w:rsid w:val="001A2B22"/>
    <w:rsid w:val="001A2E0D"/>
    <w:rsid w:val="001A30A5"/>
    <w:rsid w:val="001A3152"/>
    <w:rsid w:val="001A3607"/>
    <w:rsid w:val="001A3737"/>
    <w:rsid w:val="001A37E7"/>
    <w:rsid w:val="001A3A86"/>
    <w:rsid w:val="001A3CD9"/>
    <w:rsid w:val="001A3CFC"/>
    <w:rsid w:val="001A3DBC"/>
    <w:rsid w:val="001A3F87"/>
    <w:rsid w:val="001A456B"/>
    <w:rsid w:val="001A45E4"/>
    <w:rsid w:val="001A4FFE"/>
    <w:rsid w:val="001A5038"/>
    <w:rsid w:val="001A504D"/>
    <w:rsid w:val="001A5151"/>
    <w:rsid w:val="001A53FD"/>
    <w:rsid w:val="001A54C6"/>
    <w:rsid w:val="001A54CD"/>
    <w:rsid w:val="001A5536"/>
    <w:rsid w:val="001A55F1"/>
    <w:rsid w:val="001A562D"/>
    <w:rsid w:val="001A5697"/>
    <w:rsid w:val="001A5826"/>
    <w:rsid w:val="001A58BD"/>
    <w:rsid w:val="001A5A81"/>
    <w:rsid w:val="001A5B79"/>
    <w:rsid w:val="001A5BAB"/>
    <w:rsid w:val="001A5C9F"/>
    <w:rsid w:val="001A5F26"/>
    <w:rsid w:val="001A6050"/>
    <w:rsid w:val="001A607B"/>
    <w:rsid w:val="001A61CA"/>
    <w:rsid w:val="001A63A2"/>
    <w:rsid w:val="001A63BC"/>
    <w:rsid w:val="001A6462"/>
    <w:rsid w:val="001A6743"/>
    <w:rsid w:val="001A6978"/>
    <w:rsid w:val="001A6A4C"/>
    <w:rsid w:val="001A6AB2"/>
    <w:rsid w:val="001A6D21"/>
    <w:rsid w:val="001A6D60"/>
    <w:rsid w:val="001A6F53"/>
    <w:rsid w:val="001A71A3"/>
    <w:rsid w:val="001A72B0"/>
    <w:rsid w:val="001A72DB"/>
    <w:rsid w:val="001A7358"/>
    <w:rsid w:val="001A76A8"/>
    <w:rsid w:val="001A7C02"/>
    <w:rsid w:val="001A7C83"/>
    <w:rsid w:val="001A7D3A"/>
    <w:rsid w:val="001B003B"/>
    <w:rsid w:val="001B0337"/>
    <w:rsid w:val="001B0389"/>
    <w:rsid w:val="001B03A0"/>
    <w:rsid w:val="001B03E8"/>
    <w:rsid w:val="001B065C"/>
    <w:rsid w:val="001B06C7"/>
    <w:rsid w:val="001B08C0"/>
    <w:rsid w:val="001B0937"/>
    <w:rsid w:val="001B09BD"/>
    <w:rsid w:val="001B0D6A"/>
    <w:rsid w:val="001B13F9"/>
    <w:rsid w:val="001B17A2"/>
    <w:rsid w:val="001B17C0"/>
    <w:rsid w:val="001B17ED"/>
    <w:rsid w:val="001B1862"/>
    <w:rsid w:val="001B1BAB"/>
    <w:rsid w:val="001B1C6D"/>
    <w:rsid w:val="001B1F6A"/>
    <w:rsid w:val="001B2081"/>
    <w:rsid w:val="001B21C6"/>
    <w:rsid w:val="001B2215"/>
    <w:rsid w:val="001B23AA"/>
    <w:rsid w:val="001B23DD"/>
    <w:rsid w:val="001B2442"/>
    <w:rsid w:val="001B2705"/>
    <w:rsid w:val="001B2838"/>
    <w:rsid w:val="001B2B30"/>
    <w:rsid w:val="001B2D22"/>
    <w:rsid w:val="001B2E0D"/>
    <w:rsid w:val="001B2F40"/>
    <w:rsid w:val="001B309F"/>
    <w:rsid w:val="001B31C1"/>
    <w:rsid w:val="001B31C3"/>
    <w:rsid w:val="001B3328"/>
    <w:rsid w:val="001B3408"/>
    <w:rsid w:val="001B35DD"/>
    <w:rsid w:val="001B361B"/>
    <w:rsid w:val="001B3631"/>
    <w:rsid w:val="001B3729"/>
    <w:rsid w:val="001B3B7B"/>
    <w:rsid w:val="001B3B9B"/>
    <w:rsid w:val="001B3DF9"/>
    <w:rsid w:val="001B3EB9"/>
    <w:rsid w:val="001B3FFE"/>
    <w:rsid w:val="001B410B"/>
    <w:rsid w:val="001B43AE"/>
    <w:rsid w:val="001B458E"/>
    <w:rsid w:val="001B48AC"/>
    <w:rsid w:val="001B4966"/>
    <w:rsid w:val="001B49C3"/>
    <w:rsid w:val="001B4B85"/>
    <w:rsid w:val="001B4CCB"/>
    <w:rsid w:val="001B4D6B"/>
    <w:rsid w:val="001B4FC2"/>
    <w:rsid w:val="001B5115"/>
    <w:rsid w:val="001B525E"/>
    <w:rsid w:val="001B55A2"/>
    <w:rsid w:val="001B5813"/>
    <w:rsid w:val="001B5BB2"/>
    <w:rsid w:val="001B5EE7"/>
    <w:rsid w:val="001B63EC"/>
    <w:rsid w:val="001B68C0"/>
    <w:rsid w:val="001B6C43"/>
    <w:rsid w:val="001B6EE7"/>
    <w:rsid w:val="001B7298"/>
    <w:rsid w:val="001B7425"/>
    <w:rsid w:val="001B7564"/>
    <w:rsid w:val="001B78EA"/>
    <w:rsid w:val="001B7B59"/>
    <w:rsid w:val="001B7E42"/>
    <w:rsid w:val="001B7F7F"/>
    <w:rsid w:val="001C0238"/>
    <w:rsid w:val="001C02AE"/>
    <w:rsid w:val="001C0369"/>
    <w:rsid w:val="001C046B"/>
    <w:rsid w:val="001C07B0"/>
    <w:rsid w:val="001C0F6C"/>
    <w:rsid w:val="001C108C"/>
    <w:rsid w:val="001C1133"/>
    <w:rsid w:val="001C126B"/>
    <w:rsid w:val="001C127A"/>
    <w:rsid w:val="001C1510"/>
    <w:rsid w:val="001C1520"/>
    <w:rsid w:val="001C1723"/>
    <w:rsid w:val="001C17D8"/>
    <w:rsid w:val="001C19C2"/>
    <w:rsid w:val="001C1B57"/>
    <w:rsid w:val="001C1C3B"/>
    <w:rsid w:val="001C1C5A"/>
    <w:rsid w:val="001C234D"/>
    <w:rsid w:val="001C2468"/>
    <w:rsid w:val="001C279E"/>
    <w:rsid w:val="001C376A"/>
    <w:rsid w:val="001C3943"/>
    <w:rsid w:val="001C3B1E"/>
    <w:rsid w:val="001C3DAF"/>
    <w:rsid w:val="001C401A"/>
    <w:rsid w:val="001C4080"/>
    <w:rsid w:val="001C45C8"/>
    <w:rsid w:val="001C4657"/>
    <w:rsid w:val="001C4B99"/>
    <w:rsid w:val="001C4C3E"/>
    <w:rsid w:val="001C4F02"/>
    <w:rsid w:val="001C5071"/>
    <w:rsid w:val="001C507B"/>
    <w:rsid w:val="001C555E"/>
    <w:rsid w:val="001C55E1"/>
    <w:rsid w:val="001C5BD5"/>
    <w:rsid w:val="001C5D67"/>
    <w:rsid w:val="001C6247"/>
    <w:rsid w:val="001C6449"/>
    <w:rsid w:val="001C6473"/>
    <w:rsid w:val="001C6553"/>
    <w:rsid w:val="001C66AD"/>
    <w:rsid w:val="001C6758"/>
    <w:rsid w:val="001C6B8C"/>
    <w:rsid w:val="001C6D0A"/>
    <w:rsid w:val="001C70C8"/>
    <w:rsid w:val="001C7104"/>
    <w:rsid w:val="001C7298"/>
    <w:rsid w:val="001C7836"/>
    <w:rsid w:val="001C7D44"/>
    <w:rsid w:val="001D0419"/>
    <w:rsid w:val="001D0AE9"/>
    <w:rsid w:val="001D1289"/>
    <w:rsid w:val="001D1A0A"/>
    <w:rsid w:val="001D1BE9"/>
    <w:rsid w:val="001D1CF1"/>
    <w:rsid w:val="001D1D6A"/>
    <w:rsid w:val="001D1E07"/>
    <w:rsid w:val="001D203A"/>
    <w:rsid w:val="001D2564"/>
    <w:rsid w:val="001D2668"/>
    <w:rsid w:val="001D287B"/>
    <w:rsid w:val="001D28A0"/>
    <w:rsid w:val="001D29FD"/>
    <w:rsid w:val="001D2A33"/>
    <w:rsid w:val="001D2B2D"/>
    <w:rsid w:val="001D32BF"/>
    <w:rsid w:val="001D33D5"/>
    <w:rsid w:val="001D373F"/>
    <w:rsid w:val="001D38E1"/>
    <w:rsid w:val="001D3943"/>
    <w:rsid w:val="001D3A0E"/>
    <w:rsid w:val="001D3BA5"/>
    <w:rsid w:val="001D3D1D"/>
    <w:rsid w:val="001D4146"/>
    <w:rsid w:val="001D42F0"/>
    <w:rsid w:val="001D45ED"/>
    <w:rsid w:val="001D48A0"/>
    <w:rsid w:val="001D494C"/>
    <w:rsid w:val="001D4A8E"/>
    <w:rsid w:val="001D4B29"/>
    <w:rsid w:val="001D4BAF"/>
    <w:rsid w:val="001D4C1E"/>
    <w:rsid w:val="001D4C96"/>
    <w:rsid w:val="001D4C98"/>
    <w:rsid w:val="001D4D81"/>
    <w:rsid w:val="001D4F91"/>
    <w:rsid w:val="001D50D7"/>
    <w:rsid w:val="001D50EE"/>
    <w:rsid w:val="001D51E7"/>
    <w:rsid w:val="001D5753"/>
    <w:rsid w:val="001D5994"/>
    <w:rsid w:val="001D5AD5"/>
    <w:rsid w:val="001D5D5B"/>
    <w:rsid w:val="001D5DB3"/>
    <w:rsid w:val="001D5F5C"/>
    <w:rsid w:val="001D60A4"/>
    <w:rsid w:val="001D60BD"/>
    <w:rsid w:val="001D6199"/>
    <w:rsid w:val="001D6289"/>
    <w:rsid w:val="001D62F5"/>
    <w:rsid w:val="001D6859"/>
    <w:rsid w:val="001D6A60"/>
    <w:rsid w:val="001D6B7E"/>
    <w:rsid w:val="001D6BE1"/>
    <w:rsid w:val="001D7057"/>
    <w:rsid w:val="001D70D4"/>
    <w:rsid w:val="001D7150"/>
    <w:rsid w:val="001D7216"/>
    <w:rsid w:val="001D7248"/>
    <w:rsid w:val="001D7386"/>
    <w:rsid w:val="001D7648"/>
    <w:rsid w:val="001D771E"/>
    <w:rsid w:val="001D7843"/>
    <w:rsid w:val="001D787C"/>
    <w:rsid w:val="001D7A7C"/>
    <w:rsid w:val="001D7C65"/>
    <w:rsid w:val="001D7DC0"/>
    <w:rsid w:val="001D7EEF"/>
    <w:rsid w:val="001E026D"/>
    <w:rsid w:val="001E029C"/>
    <w:rsid w:val="001E0405"/>
    <w:rsid w:val="001E045E"/>
    <w:rsid w:val="001E051A"/>
    <w:rsid w:val="001E08CF"/>
    <w:rsid w:val="001E0A23"/>
    <w:rsid w:val="001E0D18"/>
    <w:rsid w:val="001E0EA5"/>
    <w:rsid w:val="001E0F48"/>
    <w:rsid w:val="001E106B"/>
    <w:rsid w:val="001E12F9"/>
    <w:rsid w:val="001E1564"/>
    <w:rsid w:val="001E163E"/>
    <w:rsid w:val="001E1829"/>
    <w:rsid w:val="001E18DF"/>
    <w:rsid w:val="001E1C2E"/>
    <w:rsid w:val="001E1D55"/>
    <w:rsid w:val="001E20D5"/>
    <w:rsid w:val="001E21E0"/>
    <w:rsid w:val="001E240D"/>
    <w:rsid w:val="001E26B3"/>
    <w:rsid w:val="001E27D1"/>
    <w:rsid w:val="001E28A9"/>
    <w:rsid w:val="001E2CE4"/>
    <w:rsid w:val="001E300A"/>
    <w:rsid w:val="001E308C"/>
    <w:rsid w:val="001E30CE"/>
    <w:rsid w:val="001E37C7"/>
    <w:rsid w:val="001E394A"/>
    <w:rsid w:val="001E3C7C"/>
    <w:rsid w:val="001E3F68"/>
    <w:rsid w:val="001E4075"/>
    <w:rsid w:val="001E454D"/>
    <w:rsid w:val="001E4A9C"/>
    <w:rsid w:val="001E4C6A"/>
    <w:rsid w:val="001E4DE3"/>
    <w:rsid w:val="001E4E4E"/>
    <w:rsid w:val="001E4F8D"/>
    <w:rsid w:val="001E4FDD"/>
    <w:rsid w:val="001E509C"/>
    <w:rsid w:val="001E50CC"/>
    <w:rsid w:val="001E50D0"/>
    <w:rsid w:val="001E523A"/>
    <w:rsid w:val="001E5366"/>
    <w:rsid w:val="001E5397"/>
    <w:rsid w:val="001E543A"/>
    <w:rsid w:val="001E5723"/>
    <w:rsid w:val="001E5A10"/>
    <w:rsid w:val="001E5A28"/>
    <w:rsid w:val="001E5A59"/>
    <w:rsid w:val="001E5AAE"/>
    <w:rsid w:val="001E5CFE"/>
    <w:rsid w:val="001E5E27"/>
    <w:rsid w:val="001E6101"/>
    <w:rsid w:val="001E613E"/>
    <w:rsid w:val="001E67FE"/>
    <w:rsid w:val="001E68D6"/>
    <w:rsid w:val="001E69D5"/>
    <w:rsid w:val="001E6AE1"/>
    <w:rsid w:val="001E6BB9"/>
    <w:rsid w:val="001E6C6A"/>
    <w:rsid w:val="001E7256"/>
    <w:rsid w:val="001E73D2"/>
    <w:rsid w:val="001E74BA"/>
    <w:rsid w:val="001E77F9"/>
    <w:rsid w:val="001E7920"/>
    <w:rsid w:val="001E7C8C"/>
    <w:rsid w:val="001E7CCF"/>
    <w:rsid w:val="001E7EDC"/>
    <w:rsid w:val="001E7F9D"/>
    <w:rsid w:val="001E7FB7"/>
    <w:rsid w:val="001F0337"/>
    <w:rsid w:val="001F05E8"/>
    <w:rsid w:val="001F0BC0"/>
    <w:rsid w:val="001F0CE9"/>
    <w:rsid w:val="001F0D0A"/>
    <w:rsid w:val="001F0F17"/>
    <w:rsid w:val="001F0F6F"/>
    <w:rsid w:val="001F1021"/>
    <w:rsid w:val="001F13B4"/>
    <w:rsid w:val="001F17AE"/>
    <w:rsid w:val="001F1801"/>
    <w:rsid w:val="001F1AE8"/>
    <w:rsid w:val="001F1F58"/>
    <w:rsid w:val="001F23AB"/>
    <w:rsid w:val="001F2412"/>
    <w:rsid w:val="001F24E1"/>
    <w:rsid w:val="001F2649"/>
    <w:rsid w:val="001F2947"/>
    <w:rsid w:val="001F2BBA"/>
    <w:rsid w:val="001F2D7C"/>
    <w:rsid w:val="001F31CD"/>
    <w:rsid w:val="001F3429"/>
    <w:rsid w:val="001F3854"/>
    <w:rsid w:val="001F3A28"/>
    <w:rsid w:val="001F3AC4"/>
    <w:rsid w:val="001F3BD3"/>
    <w:rsid w:val="001F3C65"/>
    <w:rsid w:val="001F3F4E"/>
    <w:rsid w:val="001F4406"/>
    <w:rsid w:val="001F445B"/>
    <w:rsid w:val="001F47BF"/>
    <w:rsid w:val="001F47E0"/>
    <w:rsid w:val="001F49C3"/>
    <w:rsid w:val="001F4CDF"/>
    <w:rsid w:val="001F551D"/>
    <w:rsid w:val="001F56D9"/>
    <w:rsid w:val="001F59F6"/>
    <w:rsid w:val="001F5A6C"/>
    <w:rsid w:val="001F5B11"/>
    <w:rsid w:val="001F5BC9"/>
    <w:rsid w:val="001F5C19"/>
    <w:rsid w:val="001F5D56"/>
    <w:rsid w:val="001F615D"/>
    <w:rsid w:val="001F63FE"/>
    <w:rsid w:val="001F6533"/>
    <w:rsid w:val="001F65AB"/>
    <w:rsid w:val="001F6618"/>
    <w:rsid w:val="001F67C1"/>
    <w:rsid w:val="001F6F64"/>
    <w:rsid w:val="001F70BC"/>
    <w:rsid w:val="001F70D2"/>
    <w:rsid w:val="001F7479"/>
    <w:rsid w:val="001F7896"/>
    <w:rsid w:val="001F7BD3"/>
    <w:rsid w:val="001F7BF4"/>
    <w:rsid w:val="002002AE"/>
    <w:rsid w:val="00200575"/>
    <w:rsid w:val="002006A4"/>
    <w:rsid w:val="0020075E"/>
    <w:rsid w:val="00200969"/>
    <w:rsid w:val="00200C43"/>
    <w:rsid w:val="00200DC7"/>
    <w:rsid w:val="002010CC"/>
    <w:rsid w:val="00201110"/>
    <w:rsid w:val="0020111E"/>
    <w:rsid w:val="002011C0"/>
    <w:rsid w:val="0020135F"/>
    <w:rsid w:val="00201385"/>
    <w:rsid w:val="0020159C"/>
    <w:rsid w:val="0020198E"/>
    <w:rsid w:val="00201C5D"/>
    <w:rsid w:val="00201DF3"/>
    <w:rsid w:val="00201EBD"/>
    <w:rsid w:val="00201ECB"/>
    <w:rsid w:val="00201F61"/>
    <w:rsid w:val="00202087"/>
    <w:rsid w:val="002020FE"/>
    <w:rsid w:val="002023BB"/>
    <w:rsid w:val="00202455"/>
    <w:rsid w:val="00202461"/>
    <w:rsid w:val="0020252A"/>
    <w:rsid w:val="00202708"/>
    <w:rsid w:val="0020277F"/>
    <w:rsid w:val="00202E24"/>
    <w:rsid w:val="00202EFF"/>
    <w:rsid w:val="00203505"/>
    <w:rsid w:val="00203630"/>
    <w:rsid w:val="00203665"/>
    <w:rsid w:val="00203A04"/>
    <w:rsid w:val="00203AA0"/>
    <w:rsid w:val="00203B9E"/>
    <w:rsid w:val="0020403C"/>
    <w:rsid w:val="0020460D"/>
    <w:rsid w:val="0020481C"/>
    <w:rsid w:val="002048A3"/>
    <w:rsid w:val="00204BA4"/>
    <w:rsid w:val="00204BDD"/>
    <w:rsid w:val="00204C50"/>
    <w:rsid w:val="00204DBF"/>
    <w:rsid w:val="002052CB"/>
    <w:rsid w:val="00205419"/>
    <w:rsid w:val="0020552D"/>
    <w:rsid w:val="002057FD"/>
    <w:rsid w:val="0020592E"/>
    <w:rsid w:val="00205D80"/>
    <w:rsid w:val="00205EDD"/>
    <w:rsid w:val="00205F78"/>
    <w:rsid w:val="00205FFE"/>
    <w:rsid w:val="0020602F"/>
    <w:rsid w:val="002066BD"/>
    <w:rsid w:val="0020673F"/>
    <w:rsid w:val="0020683C"/>
    <w:rsid w:val="00206C6C"/>
    <w:rsid w:val="00206C9A"/>
    <w:rsid w:val="00206C9B"/>
    <w:rsid w:val="00206D91"/>
    <w:rsid w:val="00206DB8"/>
    <w:rsid w:val="002070E1"/>
    <w:rsid w:val="00207111"/>
    <w:rsid w:val="0020745A"/>
    <w:rsid w:val="00207531"/>
    <w:rsid w:val="00207606"/>
    <w:rsid w:val="00207B45"/>
    <w:rsid w:val="00207BA6"/>
    <w:rsid w:val="00207EE8"/>
    <w:rsid w:val="00210015"/>
    <w:rsid w:val="00210207"/>
    <w:rsid w:val="0021025D"/>
    <w:rsid w:val="0021059D"/>
    <w:rsid w:val="00210D1E"/>
    <w:rsid w:val="00210E57"/>
    <w:rsid w:val="0021100C"/>
    <w:rsid w:val="002111A4"/>
    <w:rsid w:val="00211248"/>
    <w:rsid w:val="002112BB"/>
    <w:rsid w:val="00211465"/>
    <w:rsid w:val="002115B4"/>
    <w:rsid w:val="002118D4"/>
    <w:rsid w:val="00211A34"/>
    <w:rsid w:val="00211A91"/>
    <w:rsid w:val="00211B8A"/>
    <w:rsid w:val="00211BCA"/>
    <w:rsid w:val="00211D57"/>
    <w:rsid w:val="00211E91"/>
    <w:rsid w:val="00211F52"/>
    <w:rsid w:val="0021213B"/>
    <w:rsid w:val="002123BC"/>
    <w:rsid w:val="002123C1"/>
    <w:rsid w:val="002123DC"/>
    <w:rsid w:val="002124EE"/>
    <w:rsid w:val="0021250F"/>
    <w:rsid w:val="00212572"/>
    <w:rsid w:val="002125E9"/>
    <w:rsid w:val="00212897"/>
    <w:rsid w:val="002128C7"/>
    <w:rsid w:val="00212AC2"/>
    <w:rsid w:val="00212D10"/>
    <w:rsid w:val="00213060"/>
    <w:rsid w:val="002131B7"/>
    <w:rsid w:val="002134D3"/>
    <w:rsid w:val="00213CB7"/>
    <w:rsid w:val="00213E48"/>
    <w:rsid w:val="00213F04"/>
    <w:rsid w:val="0021410B"/>
    <w:rsid w:val="002147DB"/>
    <w:rsid w:val="00214914"/>
    <w:rsid w:val="0021495A"/>
    <w:rsid w:val="00214A2A"/>
    <w:rsid w:val="00214B55"/>
    <w:rsid w:val="00214BFE"/>
    <w:rsid w:val="00214D7E"/>
    <w:rsid w:val="00214E08"/>
    <w:rsid w:val="00215122"/>
    <w:rsid w:val="0021517E"/>
    <w:rsid w:val="00215187"/>
    <w:rsid w:val="00215253"/>
    <w:rsid w:val="0021532D"/>
    <w:rsid w:val="00215699"/>
    <w:rsid w:val="002156E1"/>
    <w:rsid w:val="0021573B"/>
    <w:rsid w:val="00215790"/>
    <w:rsid w:val="002157BC"/>
    <w:rsid w:val="00215953"/>
    <w:rsid w:val="00215B46"/>
    <w:rsid w:val="00215F66"/>
    <w:rsid w:val="002164BD"/>
    <w:rsid w:val="002164EF"/>
    <w:rsid w:val="002169E1"/>
    <w:rsid w:val="00216A07"/>
    <w:rsid w:val="0021700B"/>
    <w:rsid w:val="0021734A"/>
    <w:rsid w:val="00217409"/>
    <w:rsid w:val="00217449"/>
    <w:rsid w:val="00217531"/>
    <w:rsid w:val="00217A76"/>
    <w:rsid w:val="00217CD8"/>
    <w:rsid w:val="00217E5E"/>
    <w:rsid w:val="0022025A"/>
    <w:rsid w:val="002203BD"/>
    <w:rsid w:val="00220883"/>
    <w:rsid w:val="002208B6"/>
    <w:rsid w:val="00220DA4"/>
    <w:rsid w:val="00220EE2"/>
    <w:rsid w:val="002213FF"/>
    <w:rsid w:val="002214D5"/>
    <w:rsid w:val="0022183E"/>
    <w:rsid w:val="002219E3"/>
    <w:rsid w:val="00221A1D"/>
    <w:rsid w:val="00221A33"/>
    <w:rsid w:val="00221B7B"/>
    <w:rsid w:val="00221D7E"/>
    <w:rsid w:val="00222035"/>
    <w:rsid w:val="00222077"/>
    <w:rsid w:val="0022209E"/>
    <w:rsid w:val="0022217C"/>
    <w:rsid w:val="0022227C"/>
    <w:rsid w:val="002223B6"/>
    <w:rsid w:val="002224A4"/>
    <w:rsid w:val="002224C6"/>
    <w:rsid w:val="0022266E"/>
    <w:rsid w:val="00222BAE"/>
    <w:rsid w:val="00222BEC"/>
    <w:rsid w:val="00222D9E"/>
    <w:rsid w:val="00222E9E"/>
    <w:rsid w:val="00223422"/>
    <w:rsid w:val="002237DF"/>
    <w:rsid w:val="00223980"/>
    <w:rsid w:val="00223A95"/>
    <w:rsid w:val="00223B9F"/>
    <w:rsid w:val="00223BD4"/>
    <w:rsid w:val="00223C22"/>
    <w:rsid w:val="00223CC3"/>
    <w:rsid w:val="00223F92"/>
    <w:rsid w:val="00223FC6"/>
    <w:rsid w:val="002241B3"/>
    <w:rsid w:val="00224219"/>
    <w:rsid w:val="00224300"/>
    <w:rsid w:val="0022433E"/>
    <w:rsid w:val="002243E8"/>
    <w:rsid w:val="00224ADA"/>
    <w:rsid w:val="00224D2D"/>
    <w:rsid w:val="00225008"/>
    <w:rsid w:val="00225013"/>
    <w:rsid w:val="002250C1"/>
    <w:rsid w:val="002251C2"/>
    <w:rsid w:val="002251D8"/>
    <w:rsid w:val="002257DF"/>
    <w:rsid w:val="0022582C"/>
    <w:rsid w:val="0022593D"/>
    <w:rsid w:val="00225BAB"/>
    <w:rsid w:val="00225BDF"/>
    <w:rsid w:val="00225F62"/>
    <w:rsid w:val="002260BC"/>
    <w:rsid w:val="002261E4"/>
    <w:rsid w:val="002262B7"/>
    <w:rsid w:val="00226491"/>
    <w:rsid w:val="002267FE"/>
    <w:rsid w:val="0022684D"/>
    <w:rsid w:val="00226B1C"/>
    <w:rsid w:val="00226D49"/>
    <w:rsid w:val="002277D5"/>
    <w:rsid w:val="00227C9D"/>
    <w:rsid w:val="00227CC5"/>
    <w:rsid w:val="00227EE0"/>
    <w:rsid w:val="002300A8"/>
    <w:rsid w:val="002300C2"/>
    <w:rsid w:val="00230240"/>
    <w:rsid w:val="00230291"/>
    <w:rsid w:val="0023043C"/>
    <w:rsid w:val="00230519"/>
    <w:rsid w:val="0023057C"/>
    <w:rsid w:val="002305D0"/>
    <w:rsid w:val="00230774"/>
    <w:rsid w:val="0023120D"/>
    <w:rsid w:val="0023122B"/>
    <w:rsid w:val="00231442"/>
    <w:rsid w:val="002316F9"/>
    <w:rsid w:val="0023178E"/>
    <w:rsid w:val="00231AE6"/>
    <w:rsid w:val="00231B85"/>
    <w:rsid w:val="00231C77"/>
    <w:rsid w:val="00231DAF"/>
    <w:rsid w:val="00231E41"/>
    <w:rsid w:val="00231EC8"/>
    <w:rsid w:val="0023220E"/>
    <w:rsid w:val="00232557"/>
    <w:rsid w:val="00232727"/>
    <w:rsid w:val="002329A8"/>
    <w:rsid w:val="00232A2B"/>
    <w:rsid w:val="00233003"/>
    <w:rsid w:val="002330B8"/>
    <w:rsid w:val="00233391"/>
    <w:rsid w:val="00233950"/>
    <w:rsid w:val="002339D3"/>
    <w:rsid w:val="00233FF0"/>
    <w:rsid w:val="00234283"/>
    <w:rsid w:val="002342E9"/>
    <w:rsid w:val="002343F9"/>
    <w:rsid w:val="002345CE"/>
    <w:rsid w:val="0023472D"/>
    <w:rsid w:val="0023499B"/>
    <w:rsid w:val="00234E84"/>
    <w:rsid w:val="00234EEC"/>
    <w:rsid w:val="00235316"/>
    <w:rsid w:val="002353AA"/>
    <w:rsid w:val="002353B8"/>
    <w:rsid w:val="002356A7"/>
    <w:rsid w:val="00235AB9"/>
    <w:rsid w:val="00235BCF"/>
    <w:rsid w:val="00235C81"/>
    <w:rsid w:val="00235D0E"/>
    <w:rsid w:val="002362C7"/>
    <w:rsid w:val="0023637A"/>
    <w:rsid w:val="0023673E"/>
    <w:rsid w:val="00236B5F"/>
    <w:rsid w:val="00236E8D"/>
    <w:rsid w:val="00236F32"/>
    <w:rsid w:val="002370DD"/>
    <w:rsid w:val="002371EE"/>
    <w:rsid w:val="002377EA"/>
    <w:rsid w:val="00237843"/>
    <w:rsid w:val="00237EBB"/>
    <w:rsid w:val="00237F7B"/>
    <w:rsid w:val="00237FC7"/>
    <w:rsid w:val="0024028E"/>
    <w:rsid w:val="002409D7"/>
    <w:rsid w:val="002409EB"/>
    <w:rsid w:val="00240BD1"/>
    <w:rsid w:val="00240F9E"/>
    <w:rsid w:val="0024160C"/>
    <w:rsid w:val="0024181B"/>
    <w:rsid w:val="002418E0"/>
    <w:rsid w:val="00241D08"/>
    <w:rsid w:val="00242026"/>
    <w:rsid w:val="002420C0"/>
    <w:rsid w:val="002421DB"/>
    <w:rsid w:val="0024237C"/>
    <w:rsid w:val="00242687"/>
    <w:rsid w:val="00242DE3"/>
    <w:rsid w:val="00242E62"/>
    <w:rsid w:val="00243130"/>
    <w:rsid w:val="0024362B"/>
    <w:rsid w:val="00243883"/>
    <w:rsid w:val="0024389B"/>
    <w:rsid w:val="00243C44"/>
    <w:rsid w:val="00243D4A"/>
    <w:rsid w:val="00243DDC"/>
    <w:rsid w:val="00243EB4"/>
    <w:rsid w:val="00243FB0"/>
    <w:rsid w:val="00244099"/>
    <w:rsid w:val="00244122"/>
    <w:rsid w:val="00244250"/>
    <w:rsid w:val="002447F4"/>
    <w:rsid w:val="002448E8"/>
    <w:rsid w:val="00244911"/>
    <w:rsid w:val="00244937"/>
    <w:rsid w:val="00244C4A"/>
    <w:rsid w:val="00244CC1"/>
    <w:rsid w:val="002451BD"/>
    <w:rsid w:val="002451E0"/>
    <w:rsid w:val="002452A7"/>
    <w:rsid w:val="0024575D"/>
    <w:rsid w:val="00245A03"/>
    <w:rsid w:val="00245B0C"/>
    <w:rsid w:val="00245E09"/>
    <w:rsid w:val="00245E3B"/>
    <w:rsid w:val="00246174"/>
    <w:rsid w:val="00246418"/>
    <w:rsid w:val="00246543"/>
    <w:rsid w:val="00246AAD"/>
    <w:rsid w:val="00246C4A"/>
    <w:rsid w:val="00246D65"/>
    <w:rsid w:val="00246DE4"/>
    <w:rsid w:val="00247109"/>
    <w:rsid w:val="002471E9"/>
    <w:rsid w:val="002472E2"/>
    <w:rsid w:val="00247565"/>
    <w:rsid w:val="002475DC"/>
    <w:rsid w:val="0024761A"/>
    <w:rsid w:val="002477EA"/>
    <w:rsid w:val="00247A77"/>
    <w:rsid w:val="00247D09"/>
    <w:rsid w:val="00247F7A"/>
    <w:rsid w:val="00250043"/>
    <w:rsid w:val="00250283"/>
    <w:rsid w:val="0025051A"/>
    <w:rsid w:val="00250748"/>
    <w:rsid w:val="00250E0B"/>
    <w:rsid w:val="00250EE4"/>
    <w:rsid w:val="00250FA7"/>
    <w:rsid w:val="00251224"/>
    <w:rsid w:val="002513DA"/>
    <w:rsid w:val="00251747"/>
    <w:rsid w:val="00251773"/>
    <w:rsid w:val="0025177A"/>
    <w:rsid w:val="002518EA"/>
    <w:rsid w:val="00251B47"/>
    <w:rsid w:val="00251E48"/>
    <w:rsid w:val="0025203F"/>
    <w:rsid w:val="00252106"/>
    <w:rsid w:val="00252135"/>
    <w:rsid w:val="0025226B"/>
    <w:rsid w:val="00252415"/>
    <w:rsid w:val="0025241C"/>
    <w:rsid w:val="002524FC"/>
    <w:rsid w:val="0025259C"/>
    <w:rsid w:val="002527E9"/>
    <w:rsid w:val="0025291E"/>
    <w:rsid w:val="0025292B"/>
    <w:rsid w:val="00252B7B"/>
    <w:rsid w:val="00252BB0"/>
    <w:rsid w:val="00252C93"/>
    <w:rsid w:val="00252DC8"/>
    <w:rsid w:val="002535C7"/>
    <w:rsid w:val="00253707"/>
    <w:rsid w:val="00253930"/>
    <w:rsid w:val="00253B43"/>
    <w:rsid w:val="00253BAC"/>
    <w:rsid w:val="00253DDE"/>
    <w:rsid w:val="00254123"/>
    <w:rsid w:val="0025458F"/>
    <w:rsid w:val="002545FE"/>
    <w:rsid w:val="00254761"/>
    <w:rsid w:val="002548E7"/>
    <w:rsid w:val="00254B0B"/>
    <w:rsid w:val="00254EE6"/>
    <w:rsid w:val="00254F7E"/>
    <w:rsid w:val="00254F8E"/>
    <w:rsid w:val="00254F97"/>
    <w:rsid w:val="00254FD5"/>
    <w:rsid w:val="00255210"/>
    <w:rsid w:val="00255291"/>
    <w:rsid w:val="002553ED"/>
    <w:rsid w:val="00255433"/>
    <w:rsid w:val="002554A0"/>
    <w:rsid w:val="00255529"/>
    <w:rsid w:val="00255721"/>
    <w:rsid w:val="00255863"/>
    <w:rsid w:val="00255896"/>
    <w:rsid w:val="00255984"/>
    <w:rsid w:val="002559E3"/>
    <w:rsid w:val="00255A7B"/>
    <w:rsid w:val="00255AC8"/>
    <w:rsid w:val="00255E98"/>
    <w:rsid w:val="00256136"/>
    <w:rsid w:val="002561A9"/>
    <w:rsid w:val="00256210"/>
    <w:rsid w:val="002563A0"/>
    <w:rsid w:val="002563F6"/>
    <w:rsid w:val="00256644"/>
    <w:rsid w:val="002566F0"/>
    <w:rsid w:val="00256A9A"/>
    <w:rsid w:val="00256B56"/>
    <w:rsid w:val="00256EA6"/>
    <w:rsid w:val="002570E2"/>
    <w:rsid w:val="00257221"/>
    <w:rsid w:val="0025722D"/>
    <w:rsid w:val="00257305"/>
    <w:rsid w:val="00257518"/>
    <w:rsid w:val="0025771F"/>
    <w:rsid w:val="00257722"/>
    <w:rsid w:val="00257973"/>
    <w:rsid w:val="002579D3"/>
    <w:rsid w:val="00257A67"/>
    <w:rsid w:val="00257DAC"/>
    <w:rsid w:val="00257E01"/>
    <w:rsid w:val="00257EA3"/>
    <w:rsid w:val="0026025A"/>
    <w:rsid w:val="002608DD"/>
    <w:rsid w:val="00260B9B"/>
    <w:rsid w:val="00260CC0"/>
    <w:rsid w:val="00260D9A"/>
    <w:rsid w:val="00260DE3"/>
    <w:rsid w:val="00260E9D"/>
    <w:rsid w:val="00260FF9"/>
    <w:rsid w:val="002610BC"/>
    <w:rsid w:val="00261258"/>
    <w:rsid w:val="0026126F"/>
    <w:rsid w:val="002612CE"/>
    <w:rsid w:val="00261327"/>
    <w:rsid w:val="002614DD"/>
    <w:rsid w:val="0026151A"/>
    <w:rsid w:val="0026162C"/>
    <w:rsid w:val="002619A1"/>
    <w:rsid w:val="00261AE4"/>
    <w:rsid w:val="00261B2A"/>
    <w:rsid w:val="00261BBD"/>
    <w:rsid w:val="00261DCA"/>
    <w:rsid w:val="00261FA1"/>
    <w:rsid w:val="0026243C"/>
    <w:rsid w:val="00262816"/>
    <w:rsid w:val="002628E7"/>
    <w:rsid w:val="0026291A"/>
    <w:rsid w:val="00262A7A"/>
    <w:rsid w:val="00262C49"/>
    <w:rsid w:val="00263168"/>
    <w:rsid w:val="0026326F"/>
    <w:rsid w:val="00263312"/>
    <w:rsid w:val="002633B5"/>
    <w:rsid w:val="00263438"/>
    <w:rsid w:val="0026344E"/>
    <w:rsid w:val="00263547"/>
    <w:rsid w:val="002636D4"/>
    <w:rsid w:val="002638AC"/>
    <w:rsid w:val="002639F6"/>
    <w:rsid w:val="00263A61"/>
    <w:rsid w:val="00263BCF"/>
    <w:rsid w:val="00263C27"/>
    <w:rsid w:val="00263E0B"/>
    <w:rsid w:val="00264081"/>
    <w:rsid w:val="002642BF"/>
    <w:rsid w:val="00264380"/>
    <w:rsid w:val="00264577"/>
    <w:rsid w:val="00264585"/>
    <w:rsid w:val="002645C9"/>
    <w:rsid w:val="00264B44"/>
    <w:rsid w:val="00264BD9"/>
    <w:rsid w:val="00264BF6"/>
    <w:rsid w:val="00264CF9"/>
    <w:rsid w:val="002653BB"/>
    <w:rsid w:val="002656A3"/>
    <w:rsid w:val="0026582A"/>
    <w:rsid w:val="00265932"/>
    <w:rsid w:val="00265A69"/>
    <w:rsid w:val="00265BF2"/>
    <w:rsid w:val="002662D6"/>
    <w:rsid w:val="0026630F"/>
    <w:rsid w:val="002664D4"/>
    <w:rsid w:val="0026661C"/>
    <w:rsid w:val="00266669"/>
    <w:rsid w:val="002667A5"/>
    <w:rsid w:val="002668CC"/>
    <w:rsid w:val="00266B56"/>
    <w:rsid w:val="00266D2F"/>
    <w:rsid w:val="00266E07"/>
    <w:rsid w:val="00266F76"/>
    <w:rsid w:val="00266F84"/>
    <w:rsid w:val="00267177"/>
    <w:rsid w:val="002671CF"/>
    <w:rsid w:val="00267421"/>
    <w:rsid w:val="00267468"/>
    <w:rsid w:val="00267744"/>
    <w:rsid w:val="00267901"/>
    <w:rsid w:val="00267AB9"/>
    <w:rsid w:val="002700D2"/>
    <w:rsid w:val="0027016E"/>
    <w:rsid w:val="0027026B"/>
    <w:rsid w:val="0027053F"/>
    <w:rsid w:val="002705B8"/>
    <w:rsid w:val="002706CC"/>
    <w:rsid w:val="00270754"/>
    <w:rsid w:val="00270868"/>
    <w:rsid w:val="00270A1B"/>
    <w:rsid w:val="00270A2A"/>
    <w:rsid w:val="00270A69"/>
    <w:rsid w:val="00270F2B"/>
    <w:rsid w:val="00270FAF"/>
    <w:rsid w:val="00270FBE"/>
    <w:rsid w:val="002710D6"/>
    <w:rsid w:val="00271336"/>
    <w:rsid w:val="0027135D"/>
    <w:rsid w:val="002713B9"/>
    <w:rsid w:val="00271600"/>
    <w:rsid w:val="002716D4"/>
    <w:rsid w:val="00271A39"/>
    <w:rsid w:val="00271A9A"/>
    <w:rsid w:val="00271AEB"/>
    <w:rsid w:val="00271BB0"/>
    <w:rsid w:val="00271F4D"/>
    <w:rsid w:val="00272140"/>
    <w:rsid w:val="00272872"/>
    <w:rsid w:val="00272ABA"/>
    <w:rsid w:val="00272B18"/>
    <w:rsid w:val="00272BA9"/>
    <w:rsid w:val="00272DF1"/>
    <w:rsid w:val="00272E44"/>
    <w:rsid w:val="00272E77"/>
    <w:rsid w:val="00272F69"/>
    <w:rsid w:val="0027332D"/>
    <w:rsid w:val="002736A1"/>
    <w:rsid w:val="00273C76"/>
    <w:rsid w:val="00273D17"/>
    <w:rsid w:val="00273D2D"/>
    <w:rsid w:val="00273DDB"/>
    <w:rsid w:val="002741F4"/>
    <w:rsid w:val="0027423C"/>
    <w:rsid w:val="0027431F"/>
    <w:rsid w:val="00274440"/>
    <w:rsid w:val="002745B1"/>
    <w:rsid w:val="00274709"/>
    <w:rsid w:val="00274918"/>
    <w:rsid w:val="00274C7C"/>
    <w:rsid w:val="00274D23"/>
    <w:rsid w:val="00274E3C"/>
    <w:rsid w:val="00274EEC"/>
    <w:rsid w:val="00274F07"/>
    <w:rsid w:val="002752EB"/>
    <w:rsid w:val="0027538D"/>
    <w:rsid w:val="00275407"/>
    <w:rsid w:val="00275602"/>
    <w:rsid w:val="00275629"/>
    <w:rsid w:val="00275659"/>
    <w:rsid w:val="002756A7"/>
    <w:rsid w:val="0027579C"/>
    <w:rsid w:val="00275906"/>
    <w:rsid w:val="00275B4B"/>
    <w:rsid w:val="00275BD9"/>
    <w:rsid w:val="00275BFF"/>
    <w:rsid w:val="00275CE9"/>
    <w:rsid w:val="00275D47"/>
    <w:rsid w:val="00275D50"/>
    <w:rsid w:val="00275DF2"/>
    <w:rsid w:val="00275E96"/>
    <w:rsid w:val="00276019"/>
    <w:rsid w:val="0027613B"/>
    <w:rsid w:val="00276156"/>
    <w:rsid w:val="002761E5"/>
    <w:rsid w:val="00276384"/>
    <w:rsid w:val="00276982"/>
    <w:rsid w:val="00276C5D"/>
    <w:rsid w:val="00276CB0"/>
    <w:rsid w:val="00276DA5"/>
    <w:rsid w:val="00276DC7"/>
    <w:rsid w:val="00276E1A"/>
    <w:rsid w:val="00277531"/>
    <w:rsid w:val="002777DE"/>
    <w:rsid w:val="00277AEE"/>
    <w:rsid w:val="00277B8C"/>
    <w:rsid w:val="00277C13"/>
    <w:rsid w:val="00277C58"/>
    <w:rsid w:val="00277DB3"/>
    <w:rsid w:val="00277EB4"/>
    <w:rsid w:val="00280071"/>
    <w:rsid w:val="00280149"/>
    <w:rsid w:val="00280474"/>
    <w:rsid w:val="0028075B"/>
    <w:rsid w:val="00280A90"/>
    <w:rsid w:val="00280BFC"/>
    <w:rsid w:val="00280E7B"/>
    <w:rsid w:val="00280F22"/>
    <w:rsid w:val="00281149"/>
    <w:rsid w:val="0028114D"/>
    <w:rsid w:val="00281251"/>
    <w:rsid w:val="00281799"/>
    <w:rsid w:val="00281847"/>
    <w:rsid w:val="002819F1"/>
    <w:rsid w:val="00281ACC"/>
    <w:rsid w:val="00281C45"/>
    <w:rsid w:val="00281D57"/>
    <w:rsid w:val="00281E1F"/>
    <w:rsid w:val="00282259"/>
    <w:rsid w:val="002826D6"/>
    <w:rsid w:val="002829A7"/>
    <w:rsid w:val="00282D4A"/>
    <w:rsid w:val="00282D7B"/>
    <w:rsid w:val="00282E89"/>
    <w:rsid w:val="00282FB7"/>
    <w:rsid w:val="00283057"/>
    <w:rsid w:val="0028313A"/>
    <w:rsid w:val="00283154"/>
    <w:rsid w:val="00283160"/>
    <w:rsid w:val="002831EC"/>
    <w:rsid w:val="00283375"/>
    <w:rsid w:val="00283985"/>
    <w:rsid w:val="00283AD1"/>
    <w:rsid w:val="00283D1E"/>
    <w:rsid w:val="00283D54"/>
    <w:rsid w:val="00283D70"/>
    <w:rsid w:val="00283FDA"/>
    <w:rsid w:val="002842D1"/>
    <w:rsid w:val="00284476"/>
    <w:rsid w:val="00284794"/>
    <w:rsid w:val="002848A6"/>
    <w:rsid w:val="00284B4C"/>
    <w:rsid w:val="00284FBD"/>
    <w:rsid w:val="00285440"/>
    <w:rsid w:val="002854D6"/>
    <w:rsid w:val="002854D7"/>
    <w:rsid w:val="002854D8"/>
    <w:rsid w:val="0028556E"/>
    <w:rsid w:val="002856DF"/>
    <w:rsid w:val="002858BA"/>
    <w:rsid w:val="002859B4"/>
    <w:rsid w:val="00285AA9"/>
    <w:rsid w:val="00285ACF"/>
    <w:rsid w:val="00285BB1"/>
    <w:rsid w:val="00286189"/>
    <w:rsid w:val="002864B6"/>
    <w:rsid w:val="00286532"/>
    <w:rsid w:val="00286582"/>
    <w:rsid w:val="00286741"/>
    <w:rsid w:val="002868DB"/>
    <w:rsid w:val="00286AE5"/>
    <w:rsid w:val="002877C1"/>
    <w:rsid w:val="002878F2"/>
    <w:rsid w:val="0028793E"/>
    <w:rsid w:val="00287A3F"/>
    <w:rsid w:val="00287C74"/>
    <w:rsid w:val="00287E01"/>
    <w:rsid w:val="00287EA6"/>
    <w:rsid w:val="00287EBD"/>
    <w:rsid w:val="00287EEA"/>
    <w:rsid w:val="0029034E"/>
    <w:rsid w:val="00290471"/>
    <w:rsid w:val="002904F2"/>
    <w:rsid w:val="0029056D"/>
    <w:rsid w:val="00290963"/>
    <w:rsid w:val="00290F81"/>
    <w:rsid w:val="00291203"/>
    <w:rsid w:val="00291531"/>
    <w:rsid w:val="00291535"/>
    <w:rsid w:val="00291706"/>
    <w:rsid w:val="002917BE"/>
    <w:rsid w:val="00291857"/>
    <w:rsid w:val="00291898"/>
    <w:rsid w:val="002919AD"/>
    <w:rsid w:val="00291A57"/>
    <w:rsid w:val="00291BB8"/>
    <w:rsid w:val="00291C4E"/>
    <w:rsid w:val="00291FB6"/>
    <w:rsid w:val="00292175"/>
    <w:rsid w:val="0029238C"/>
    <w:rsid w:val="002927B7"/>
    <w:rsid w:val="00292E0C"/>
    <w:rsid w:val="0029309F"/>
    <w:rsid w:val="00293511"/>
    <w:rsid w:val="00293590"/>
    <w:rsid w:val="0029373D"/>
    <w:rsid w:val="0029378A"/>
    <w:rsid w:val="002937FA"/>
    <w:rsid w:val="00293824"/>
    <w:rsid w:val="002938FF"/>
    <w:rsid w:val="00293AE6"/>
    <w:rsid w:val="00293C46"/>
    <w:rsid w:val="00293E29"/>
    <w:rsid w:val="0029425D"/>
    <w:rsid w:val="00294409"/>
    <w:rsid w:val="0029458A"/>
    <w:rsid w:val="00294998"/>
    <w:rsid w:val="00294A69"/>
    <w:rsid w:val="00294E0F"/>
    <w:rsid w:val="0029525A"/>
    <w:rsid w:val="00295278"/>
    <w:rsid w:val="0029542C"/>
    <w:rsid w:val="00295799"/>
    <w:rsid w:val="00295807"/>
    <w:rsid w:val="00295C17"/>
    <w:rsid w:val="00295CCE"/>
    <w:rsid w:val="00295D80"/>
    <w:rsid w:val="00295EC0"/>
    <w:rsid w:val="002965CE"/>
    <w:rsid w:val="002966EC"/>
    <w:rsid w:val="00296759"/>
    <w:rsid w:val="00296848"/>
    <w:rsid w:val="002969F7"/>
    <w:rsid w:val="00296E52"/>
    <w:rsid w:val="00297033"/>
    <w:rsid w:val="00297298"/>
    <w:rsid w:val="00297762"/>
    <w:rsid w:val="00297875"/>
    <w:rsid w:val="002979A6"/>
    <w:rsid w:val="00297AB6"/>
    <w:rsid w:val="00297AD3"/>
    <w:rsid w:val="00297BD8"/>
    <w:rsid w:val="00297C7C"/>
    <w:rsid w:val="00297D39"/>
    <w:rsid w:val="00297EF0"/>
    <w:rsid w:val="00297F3F"/>
    <w:rsid w:val="00297FAC"/>
    <w:rsid w:val="002A000E"/>
    <w:rsid w:val="002A0097"/>
    <w:rsid w:val="002A0120"/>
    <w:rsid w:val="002A05F0"/>
    <w:rsid w:val="002A0634"/>
    <w:rsid w:val="002A07A3"/>
    <w:rsid w:val="002A095F"/>
    <w:rsid w:val="002A0A00"/>
    <w:rsid w:val="002A0A72"/>
    <w:rsid w:val="002A0D92"/>
    <w:rsid w:val="002A0E8F"/>
    <w:rsid w:val="002A0EEF"/>
    <w:rsid w:val="002A11C3"/>
    <w:rsid w:val="002A1307"/>
    <w:rsid w:val="002A1335"/>
    <w:rsid w:val="002A1906"/>
    <w:rsid w:val="002A2280"/>
    <w:rsid w:val="002A2345"/>
    <w:rsid w:val="002A23C2"/>
    <w:rsid w:val="002A241F"/>
    <w:rsid w:val="002A2CF3"/>
    <w:rsid w:val="002A3061"/>
    <w:rsid w:val="002A31B6"/>
    <w:rsid w:val="002A3409"/>
    <w:rsid w:val="002A34F2"/>
    <w:rsid w:val="002A35AB"/>
    <w:rsid w:val="002A3751"/>
    <w:rsid w:val="002A3776"/>
    <w:rsid w:val="002A382A"/>
    <w:rsid w:val="002A38C2"/>
    <w:rsid w:val="002A40FF"/>
    <w:rsid w:val="002A4330"/>
    <w:rsid w:val="002A451C"/>
    <w:rsid w:val="002A4747"/>
    <w:rsid w:val="002A4766"/>
    <w:rsid w:val="002A477A"/>
    <w:rsid w:val="002A4B34"/>
    <w:rsid w:val="002A4B4A"/>
    <w:rsid w:val="002A4B7B"/>
    <w:rsid w:val="002A4DF5"/>
    <w:rsid w:val="002A4EC5"/>
    <w:rsid w:val="002A5055"/>
    <w:rsid w:val="002A507A"/>
    <w:rsid w:val="002A51FE"/>
    <w:rsid w:val="002A5B0E"/>
    <w:rsid w:val="002A5D67"/>
    <w:rsid w:val="002A5E20"/>
    <w:rsid w:val="002A61FB"/>
    <w:rsid w:val="002A62A8"/>
    <w:rsid w:val="002A63CC"/>
    <w:rsid w:val="002A6489"/>
    <w:rsid w:val="002A6681"/>
    <w:rsid w:val="002A68EF"/>
    <w:rsid w:val="002A6987"/>
    <w:rsid w:val="002A69A5"/>
    <w:rsid w:val="002A6C1F"/>
    <w:rsid w:val="002A6E67"/>
    <w:rsid w:val="002A6EC0"/>
    <w:rsid w:val="002A70D0"/>
    <w:rsid w:val="002A7734"/>
    <w:rsid w:val="002A7856"/>
    <w:rsid w:val="002A7A52"/>
    <w:rsid w:val="002A7B9C"/>
    <w:rsid w:val="002A7BED"/>
    <w:rsid w:val="002A7C59"/>
    <w:rsid w:val="002A7CD3"/>
    <w:rsid w:val="002A7DC7"/>
    <w:rsid w:val="002A7F48"/>
    <w:rsid w:val="002A7F8D"/>
    <w:rsid w:val="002B0174"/>
    <w:rsid w:val="002B0209"/>
    <w:rsid w:val="002B034D"/>
    <w:rsid w:val="002B03F1"/>
    <w:rsid w:val="002B04BD"/>
    <w:rsid w:val="002B05EE"/>
    <w:rsid w:val="002B0874"/>
    <w:rsid w:val="002B1003"/>
    <w:rsid w:val="002B13A1"/>
    <w:rsid w:val="002B142D"/>
    <w:rsid w:val="002B150C"/>
    <w:rsid w:val="002B168C"/>
    <w:rsid w:val="002B19CD"/>
    <w:rsid w:val="002B1CF6"/>
    <w:rsid w:val="002B219A"/>
    <w:rsid w:val="002B21CF"/>
    <w:rsid w:val="002B23BD"/>
    <w:rsid w:val="002B2905"/>
    <w:rsid w:val="002B2958"/>
    <w:rsid w:val="002B2A6C"/>
    <w:rsid w:val="002B2C4D"/>
    <w:rsid w:val="002B2E0C"/>
    <w:rsid w:val="002B2F09"/>
    <w:rsid w:val="002B2F69"/>
    <w:rsid w:val="002B2FF0"/>
    <w:rsid w:val="002B3001"/>
    <w:rsid w:val="002B318E"/>
    <w:rsid w:val="002B3349"/>
    <w:rsid w:val="002B3403"/>
    <w:rsid w:val="002B3457"/>
    <w:rsid w:val="002B3761"/>
    <w:rsid w:val="002B3D6A"/>
    <w:rsid w:val="002B3FD1"/>
    <w:rsid w:val="002B4060"/>
    <w:rsid w:val="002B413B"/>
    <w:rsid w:val="002B4195"/>
    <w:rsid w:val="002B423E"/>
    <w:rsid w:val="002B424C"/>
    <w:rsid w:val="002B4396"/>
    <w:rsid w:val="002B447C"/>
    <w:rsid w:val="002B457B"/>
    <w:rsid w:val="002B45AB"/>
    <w:rsid w:val="002B45B6"/>
    <w:rsid w:val="002B45B8"/>
    <w:rsid w:val="002B47FC"/>
    <w:rsid w:val="002B497E"/>
    <w:rsid w:val="002B4DDB"/>
    <w:rsid w:val="002B51BD"/>
    <w:rsid w:val="002B5817"/>
    <w:rsid w:val="002B582D"/>
    <w:rsid w:val="002B587D"/>
    <w:rsid w:val="002B594D"/>
    <w:rsid w:val="002B5BF7"/>
    <w:rsid w:val="002B5EFB"/>
    <w:rsid w:val="002B6152"/>
    <w:rsid w:val="002B62F6"/>
    <w:rsid w:val="002B6764"/>
    <w:rsid w:val="002B6836"/>
    <w:rsid w:val="002B6964"/>
    <w:rsid w:val="002B69C4"/>
    <w:rsid w:val="002B6B5C"/>
    <w:rsid w:val="002B6C06"/>
    <w:rsid w:val="002B6D43"/>
    <w:rsid w:val="002B70B1"/>
    <w:rsid w:val="002B7178"/>
    <w:rsid w:val="002B723F"/>
    <w:rsid w:val="002B7326"/>
    <w:rsid w:val="002B7447"/>
    <w:rsid w:val="002B779B"/>
    <w:rsid w:val="002B7827"/>
    <w:rsid w:val="002B7975"/>
    <w:rsid w:val="002B7A5A"/>
    <w:rsid w:val="002B7AE2"/>
    <w:rsid w:val="002B7B06"/>
    <w:rsid w:val="002B7CE0"/>
    <w:rsid w:val="002B7F14"/>
    <w:rsid w:val="002B7FA9"/>
    <w:rsid w:val="002B7FF6"/>
    <w:rsid w:val="002C0033"/>
    <w:rsid w:val="002C0295"/>
    <w:rsid w:val="002C0342"/>
    <w:rsid w:val="002C0360"/>
    <w:rsid w:val="002C0A36"/>
    <w:rsid w:val="002C0BAB"/>
    <w:rsid w:val="002C0CFA"/>
    <w:rsid w:val="002C0D32"/>
    <w:rsid w:val="002C0D8D"/>
    <w:rsid w:val="002C0DB4"/>
    <w:rsid w:val="002C0FE2"/>
    <w:rsid w:val="002C1899"/>
    <w:rsid w:val="002C1A09"/>
    <w:rsid w:val="002C1B39"/>
    <w:rsid w:val="002C1B63"/>
    <w:rsid w:val="002C1D1B"/>
    <w:rsid w:val="002C2107"/>
    <w:rsid w:val="002C2272"/>
    <w:rsid w:val="002C272E"/>
    <w:rsid w:val="002C278F"/>
    <w:rsid w:val="002C287E"/>
    <w:rsid w:val="002C29B0"/>
    <w:rsid w:val="002C2B45"/>
    <w:rsid w:val="002C2B7E"/>
    <w:rsid w:val="002C2D70"/>
    <w:rsid w:val="002C3180"/>
    <w:rsid w:val="002C3201"/>
    <w:rsid w:val="002C3202"/>
    <w:rsid w:val="002C35D3"/>
    <w:rsid w:val="002C36E2"/>
    <w:rsid w:val="002C3F27"/>
    <w:rsid w:val="002C40F7"/>
    <w:rsid w:val="002C4294"/>
    <w:rsid w:val="002C42B7"/>
    <w:rsid w:val="002C4379"/>
    <w:rsid w:val="002C46BD"/>
    <w:rsid w:val="002C4767"/>
    <w:rsid w:val="002C4804"/>
    <w:rsid w:val="002C48DA"/>
    <w:rsid w:val="002C4F40"/>
    <w:rsid w:val="002C4F55"/>
    <w:rsid w:val="002C4F7F"/>
    <w:rsid w:val="002C504C"/>
    <w:rsid w:val="002C509C"/>
    <w:rsid w:val="002C52A6"/>
    <w:rsid w:val="002C52F2"/>
    <w:rsid w:val="002C5363"/>
    <w:rsid w:val="002C53AB"/>
    <w:rsid w:val="002C56EC"/>
    <w:rsid w:val="002C5817"/>
    <w:rsid w:val="002C5854"/>
    <w:rsid w:val="002C596A"/>
    <w:rsid w:val="002C5C14"/>
    <w:rsid w:val="002C5C18"/>
    <w:rsid w:val="002C6252"/>
    <w:rsid w:val="002C658F"/>
    <w:rsid w:val="002C65AE"/>
    <w:rsid w:val="002C66DB"/>
    <w:rsid w:val="002C6724"/>
    <w:rsid w:val="002C6800"/>
    <w:rsid w:val="002C6841"/>
    <w:rsid w:val="002C6A12"/>
    <w:rsid w:val="002C6F2A"/>
    <w:rsid w:val="002C7064"/>
    <w:rsid w:val="002C7313"/>
    <w:rsid w:val="002C75B8"/>
    <w:rsid w:val="002C75F8"/>
    <w:rsid w:val="002C7749"/>
    <w:rsid w:val="002C779C"/>
    <w:rsid w:val="002C7970"/>
    <w:rsid w:val="002C7A0A"/>
    <w:rsid w:val="002C7C95"/>
    <w:rsid w:val="002C7EBC"/>
    <w:rsid w:val="002C7F0E"/>
    <w:rsid w:val="002C7FAB"/>
    <w:rsid w:val="002D0637"/>
    <w:rsid w:val="002D0718"/>
    <w:rsid w:val="002D09DB"/>
    <w:rsid w:val="002D0AFA"/>
    <w:rsid w:val="002D0C5E"/>
    <w:rsid w:val="002D0CCC"/>
    <w:rsid w:val="002D0CD1"/>
    <w:rsid w:val="002D1591"/>
    <w:rsid w:val="002D17C3"/>
    <w:rsid w:val="002D18CF"/>
    <w:rsid w:val="002D1A41"/>
    <w:rsid w:val="002D1CAA"/>
    <w:rsid w:val="002D1D6F"/>
    <w:rsid w:val="002D1EEF"/>
    <w:rsid w:val="002D203C"/>
    <w:rsid w:val="002D213A"/>
    <w:rsid w:val="002D2353"/>
    <w:rsid w:val="002D25A7"/>
    <w:rsid w:val="002D270F"/>
    <w:rsid w:val="002D2B95"/>
    <w:rsid w:val="002D2BF0"/>
    <w:rsid w:val="002D2CD1"/>
    <w:rsid w:val="002D2E44"/>
    <w:rsid w:val="002D2E48"/>
    <w:rsid w:val="002D2F46"/>
    <w:rsid w:val="002D2FD4"/>
    <w:rsid w:val="002D31F3"/>
    <w:rsid w:val="002D31FA"/>
    <w:rsid w:val="002D3546"/>
    <w:rsid w:val="002D35C3"/>
    <w:rsid w:val="002D35FE"/>
    <w:rsid w:val="002D3668"/>
    <w:rsid w:val="002D3844"/>
    <w:rsid w:val="002D39C9"/>
    <w:rsid w:val="002D3D66"/>
    <w:rsid w:val="002D3DB8"/>
    <w:rsid w:val="002D3EB7"/>
    <w:rsid w:val="002D4113"/>
    <w:rsid w:val="002D4615"/>
    <w:rsid w:val="002D475A"/>
    <w:rsid w:val="002D477A"/>
    <w:rsid w:val="002D4CC2"/>
    <w:rsid w:val="002D4F3A"/>
    <w:rsid w:val="002D4F63"/>
    <w:rsid w:val="002D4F74"/>
    <w:rsid w:val="002D4F9C"/>
    <w:rsid w:val="002D4FAC"/>
    <w:rsid w:val="002D5187"/>
    <w:rsid w:val="002D52AD"/>
    <w:rsid w:val="002D5658"/>
    <w:rsid w:val="002D5A7D"/>
    <w:rsid w:val="002D5B4D"/>
    <w:rsid w:val="002D5B72"/>
    <w:rsid w:val="002D5D80"/>
    <w:rsid w:val="002D60CC"/>
    <w:rsid w:val="002D60DB"/>
    <w:rsid w:val="002D62CF"/>
    <w:rsid w:val="002D66E5"/>
    <w:rsid w:val="002D688D"/>
    <w:rsid w:val="002D6C98"/>
    <w:rsid w:val="002D6E6E"/>
    <w:rsid w:val="002D758A"/>
    <w:rsid w:val="002D7723"/>
    <w:rsid w:val="002D7787"/>
    <w:rsid w:val="002D7BE6"/>
    <w:rsid w:val="002D7CAA"/>
    <w:rsid w:val="002D7D7A"/>
    <w:rsid w:val="002E029E"/>
    <w:rsid w:val="002E0675"/>
    <w:rsid w:val="002E0722"/>
    <w:rsid w:val="002E0789"/>
    <w:rsid w:val="002E0954"/>
    <w:rsid w:val="002E097C"/>
    <w:rsid w:val="002E0F69"/>
    <w:rsid w:val="002E10E3"/>
    <w:rsid w:val="002E13F8"/>
    <w:rsid w:val="002E1508"/>
    <w:rsid w:val="002E177E"/>
    <w:rsid w:val="002E1950"/>
    <w:rsid w:val="002E19D8"/>
    <w:rsid w:val="002E1C10"/>
    <w:rsid w:val="002E1D3D"/>
    <w:rsid w:val="002E22BE"/>
    <w:rsid w:val="002E2385"/>
    <w:rsid w:val="002E29CD"/>
    <w:rsid w:val="002E2EF7"/>
    <w:rsid w:val="002E3543"/>
    <w:rsid w:val="002E3548"/>
    <w:rsid w:val="002E36D3"/>
    <w:rsid w:val="002E37B5"/>
    <w:rsid w:val="002E3817"/>
    <w:rsid w:val="002E4111"/>
    <w:rsid w:val="002E41EA"/>
    <w:rsid w:val="002E42B2"/>
    <w:rsid w:val="002E4709"/>
    <w:rsid w:val="002E4C5C"/>
    <w:rsid w:val="002E520E"/>
    <w:rsid w:val="002E5317"/>
    <w:rsid w:val="002E54FE"/>
    <w:rsid w:val="002E5567"/>
    <w:rsid w:val="002E583F"/>
    <w:rsid w:val="002E58F9"/>
    <w:rsid w:val="002E5BA5"/>
    <w:rsid w:val="002E5BEB"/>
    <w:rsid w:val="002E5C52"/>
    <w:rsid w:val="002E5C93"/>
    <w:rsid w:val="002E5CF9"/>
    <w:rsid w:val="002E6185"/>
    <w:rsid w:val="002E61DE"/>
    <w:rsid w:val="002E6223"/>
    <w:rsid w:val="002E6320"/>
    <w:rsid w:val="002E670A"/>
    <w:rsid w:val="002E6856"/>
    <w:rsid w:val="002E6A5D"/>
    <w:rsid w:val="002E6CC4"/>
    <w:rsid w:val="002E6D3D"/>
    <w:rsid w:val="002E6ECE"/>
    <w:rsid w:val="002E6F43"/>
    <w:rsid w:val="002E70B3"/>
    <w:rsid w:val="002E72D4"/>
    <w:rsid w:val="002E7523"/>
    <w:rsid w:val="002E7527"/>
    <w:rsid w:val="002E75AA"/>
    <w:rsid w:val="002E77E9"/>
    <w:rsid w:val="002E7D78"/>
    <w:rsid w:val="002E7F4C"/>
    <w:rsid w:val="002F004D"/>
    <w:rsid w:val="002F017B"/>
    <w:rsid w:val="002F01F1"/>
    <w:rsid w:val="002F079A"/>
    <w:rsid w:val="002F0991"/>
    <w:rsid w:val="002F09E0"/>
    <w:rsid w:val="002F0D3C"/>
    <w:rsid w:val="002F0F67"/>
    <w:rsid w:val="002F101B"/>
    <w:rsid w:val="002F1621"/>
    <w:rsid w:val="002F170F"/>
    <w:rsid w:val="002F1874"/>
    <w:rsid w:val="002F18FF"/>
    <w:rsid w:val="002F191A"/>
    <w:rsid w:val="002F1958"/>
    <w:rsid w:val="002F1A17"/>
    <w:rsid w:val="002F1C4D"/>
    <w:rsid w:val="002F1C89"/>
    <w:rsid w:val="002F1DF7"/>
    <w:rsid w:val="002F2049"/>
    <w:rsid w:val="002F209C"/>
    <w:rsid w:val="002F20E7"/>
    <w:rsid w:val="002F298A"/>
    <w:rsid w:val="002F29C8"/>
    <w:rsid w:val="002F29F7"/>
    <w:rsid w:val="002F3433"/>
    <w:rsid w:val="002F3439"/>
    <w:rsid w:val="002F349C"/>
    <w:rsid w:val="002F387D"/>
    <w:rsid w:val="002F3896"/>
    <w:rsid w:val="002F3A75"/>
    <w:rsid w:val="002F3B0A"/>
    <w:rsid w:val="002F3B7B"/>
    <w:rsid w:val="002F3CA2"/>
    <w:rsid w:val="002F3F77"/>
    <w:rsid w:val="002F3FB3"/>
    <w:rsid w:val="002F416A"/>
    <w:rsid w:val="002F41FA"/>
    <w:rsid w:val="002F439E"/>
    <w:rsid w:val="002F43E2"/>
    <w:rsid w:val="002F49A5"/>
    <w:rsid w:val="002F4A51"/>
    <w:rsid w:val="002F4A89"/>
    <w:rsid w:val="002F4AAC"/>
    <w:rsid w:val="002F4B32"/>
    <w:rsid w:val="002F4C25"/>
    <w:rsid w:val="002F5372"/>
    <w:rsid w:val="002F57A4"/>
    <w:rsid w:val="002F593E"/>
    <w:rsid w:val="002F5B35"/>
    <w:rsid w:val="002F5C0E"/>
    <w:rsid w:val="002F5EBD"/>
    <w:rsid w:val="002F60CB"/>
    <w:rsid w:val="002F6600"/>
    <w:rsid w:val="002F6809"/>
    <w:rsid w:val="002F6C02"/>
    <w:rsid w:val="002F6D51"/>
    <w:rsid w:val="002F710E"/>
    <w:rsid w:val="002F7B78"/>
    <w:rsid w:val="002F7BCF"/>
    <w:rsid w:val="002F7EE0"/>
    <w:rsid w:val="002F7F24"/>
    <w:rsid w:val="002F7F86"/>
    <w:rsid w:val="0030004B"/>
    <w:rsid w:val="003000F4"/>
    <w:rsid w:val="00300262"/>
    <w:rsid w:val="00300435"/>
    <w:rsid w:val="00300573"/>
    <w:rsid w:val="00300799"/>
    <w:rsid w:val="0030090E"/>
    <w:rsid w:val="00300AC6"/>
    <w:rsid w:val="00300BD4"/>
    <w:rsid w:val="00300CDC"/>
    <w:rsid w:val="00300EB1"/>
    <w:rsid w:val="00300FEA"/>
    <w:rsid w:val="00301166"/>
    <w:rsid w:val="003017A9"/>
    <w:rsid w:val="003018C5"/>
    <w:rsid w:val="00301953"/>
    <w:rsid w:val="00301966"/>
    <w:rsid w:val="00302084"/>
    <w:rsid w:val="00302094"/>
    <w:rsid w:val="003024F8"/>
    <w:rsid w:val="00302673"/>
    <w:rsid w:val="003026AC"/>
    <w:rsid w:val="00303218"/>
    <w:rsid w:val="0030353C"/>
    <w:rsid w:val="00303581"/>
    <w:rsid w:val="00303651"/>
    <w:rsid w:val="003037B6"/>
    <w:rsid w:val="00303940"/>
    <w:rsid w:val="00303A21"/>
    <w:rsid w:val="00303F21"/>
    <w:rsid w:val="00303F34"/>
    <w:rsid w:val="00303FC0"/>
    <w:rsid w:val="003040EB"/>
    <w:rsid w:val="00304146"/>
    <w:rsid w:val="00304247"/>
    <w:rsid w:val="003044A2"/>
    <w:rsid w:val="00304606"/>
    <w:rsid w:val="0030473E"/>
    <w:rsid w:val="00304839"/>
    <w:rsid w:val="00304854"/>
    <w:rsid w:val="003049B7"/>
    <w:rsid w:val="00304A46"/>
    <w:rsid w:val="00304B11"/>
    <w:rsid w:val="00304C51"/>
    <w:rsid w:val="00305017"/>
    <w:rsid w:val="0030516C"/>
    <w:rsid w:val="00305482"/>
    <w:rsid w:val="0030595C"/>
    <w:rsid w:val="00305A62"/>
    <w:rsid w:val="00305BE6"/>
    <w:rsid w:val="00305E67"/>
    <w:rsid w:val="00305FAA"/>
    <w:rsid w:val="00306215"/>
    <w:rsid w:val="00306323"/>
    <w:rsid w:val="003064D1"/>
    <w:rsid w:val="003069BB"/>
    <w:rsid w:val="00307538"/>
    <w:rsid w:val="00307644"/>
    <w:rsid w:val="00307699"/>
    <w:rsid w:val="0030769A"/>
    <w:rsid w:val="00307729"/>
    <w:rsid w:val="00307AC8"/>
    <w:rsid w:val="00307C00"/>
    <w:rsid w:val="00307F63"/>
    <w:rsid w:val="00310095"/>
    <w:rsid w:val="00310321"/>
    <w:rsid w:val="003105D5"/>
    <w:rsid w:val="003109A8"/>
    <w:rsid w:val="00310AFA"/>
    <w:rsid w:val="00310E22"/>
    <w:rsid w:val="0031132A"/>
    <w:rsid w:val="003114E8"/>
    <w:rsid w:val="00311523"/>
    <w:rsid w:val="0031153D"/>
    <w:rsid w:val="003116C7"/>
    <w:rsid w:val="0031191D"/>
    <w:rsid w:val="0031195D"/>
    <w:rsid w:val="00311A65"/>
    <w:rsid w:val="00311BE9"/>
    <w:rsid w:val="00311BF2"/>
    <w:rsid w:val="00311C25"/>
    <w:rsid w:val="00312107"/>
    <w:rsid w:val="00312309"/>
    <w:rsid w:val="003125FC"/>
    <w:rsid w:val="0031260E"/>
    <w:rsid w:val="00312744"/>
    <w:rsid w:val="00312826"/>
    <w:rsid w:val="00312D68"/>
    <w:rsid w:val="00312D81"/>
    <w:rsid w:val="00312D94"/>
    <w:rsid w:val="0031335A"/>
    <w:rsid w:val="00313674"/>
    <w:rsid w:val="003136D6"/>
    <w:rsid w:val="00313C5B"/>
    <w:rsid w:val="00313C6C"/>
    <w:rsid w:val="00314046"/>
    <w:rsid w:val="0031405F"/>
    <w:rsid w:val="0031419F"/>
    <w:rsid w:val="003142CB"/>
    <w:rsid w:val="00314695"/>
    <w:rsid w:val="003147C9"/>
    <w:rsid w:val="00314A60"/>
    <w:rsid w:val="00314B5F"/>
    <w:rsid w:val="00314B7C"/>
    <w:rsid w:val="00314C22"/>
    <w:rsid w:val="00314C4B"/>
    <w:rsid w:val="00314CAE"/>
    <w:rsid w:val="00314EC3"/>
    <w:rsid w:val="003150A9"/>
    <w:rsid w:val="00315115"/>
    <w:rsid w:val="0031512E"/>
    <w:rsid w:val="003153E9"/>
    <w:rsid w:val="003156CF"/>
    <w:rsid w:val="00315A0F"/>
    <w:rsid w:val="00315AA7"/>
    <w:rsid w:val="003160E6"/>
    <w:rsid w:val="00316470"/>
    <w:rsid w:val="00316741"/>
    <w:rsid w:val="00316876"/>
    <w:rsid w:val="00316B29"/>
    <w:rsid w:val="00316BAB"/>
    <w:rsid w:val="00317113"/>
    <w:rsid w:val="00317232"/>
    <w:rsid w:val="00317391"/>
    <w:rsid w:val="0031757C"/>
    <w:rsid w:val="00317679"/>
    <w:rsid w:val="003176D2"/>
    <w:rsid w:val="00317832"/>
    <w:rsid w:val="00317C89"/>
    <w:rsid w:val="00317D3B"/>
    <w:rsid w:val="0032077C"/>
    <w:rsid w:val="00320825"/>
    <w:rsid w:val="00320903"/>
    <w:rsid w:val="00320A32"/>
    <w:rsid w:val="00320A89"/>
    <w:rsid w:val="00320AD9"/>
    <w:rsid w:val="00320BC8"/>
    <w:rsid w:val="00320CA0"/>
    <w:rsid w:val="00320D79"/>
    <w:rsid w:val="00320DB9"/>
    <w:rsid w:val="0032171C"/>
    <w:rsid w:val="003218B6"/>
    <w:rsid w:val="00321922"/>
    <w:rsid w:val="0032199E"/>
    <w:rsid w:val="00321C7F"/>
    <w:rsid w:val="00322052"/>
    <w:rsid w:val="0032253A"/>
    <w:rsid w:val="00322550"/>
    <w:rsid w:val="003229B4"/>
    <w:rsid w:val="00322AF9"/>
    <w:rsid w:val="0032333C"/>
    <w:rsid w:val="00323756"/>
    <w:rsid w:val="003239B6"/>
    <w:rsid w:val="00323C6E"/>
    <w:rsid w:val="00323D4A"/>
    <w:rsid w:val="00323D7C"/>
    <w:rsid w:val="00323DCD"/>
    <w:rsid w:val="00323F12"/>
    <w:rsid w:val="003243E1"/>
    <w:rsid w:val="003244AA"/>
    <w:rsid w:val="003246DC"/>
    <w:rsid w:val="0032474C"/>
    <w:rsid w:val="00324A1E"/>
    <w:rsid w:val="00324A97"/>
    <w:rsid w:val="00324AAB"/>
    <w:rsid w:val="00324B02"/>
    <w:rsid w:val="00324E97"/>
    <w:rsid w:val="0032588E"/>
    <w:rsid w:val="00325FBC"/>
    <w:rsid w:val="00326068"/>
    <w:rsid w:val="003260D2"/>
    <w:rsid w:val="003261B9"/>
    <w:rsid w:val="00326325"/>
    <w:rsid w:val="00326500"/>
    <w:rsid w:val="00326594"/>
    <w:rsid w:val="0032664E"/>
    <w:rsid w:val="0032666D"/>
    <w:rsid w:val="003266AB"/>
    <w:rsid w:val="00326A87"/>
    <w:rsid w:val="00326D56"/>
    <w:rsid w:val="00326DF9"/>
    <w:rsid w:val="00326EB2"/>
    <w:rsid w:val="0032701C"/>
    <w:rsid w:val="00327257"/>
    <w:rsid w:val="0032728A"/>
    <w:rsid w:val="00327290"/>
    <w:rsid w:val="00327495"/>
    <w:rsid w:val="003275E9"/>
    <w:rsid w:val="00327774"/>
    <w:rsid w:val="003277AC"/>
    <w:rsid w:val="00327853"/>
    <w:rsid w:val="0032797A"/>
    <w:rsid w:val="00327AA5"/>
    <w:rsid w:val="0033011F"/>
    <w:rsid w:val="00330295"/>
    <w:rsid w:val="003303B5"/>
    <w:rsid w:val="00330406"/>
    <w:rsid w:val="003308D0"/>
    <w:rsid w:val="0033090D"/>
    <w:rsid w:val="00330AB9"/>
    <w:rsid w:val="00330F49"/>
    <w:rsid w:val="00331033"/>
    <w:rsid w:val="0033156A"/>
    <w:rsid w:val="00331813"/>
    <w:rsid w:val="003319BF"/>
    <w:rsid w:val="00331B16"/>
    <w:rsid w:val="00331D0B"/>
    <w:rsid w:val="003321FE"/>
    <w:rsid w:val="0033242A"/>
    <w:rsid w:val="00332888"/>
    <w:rsid w:val="0033295F"/>
    <w:rsid w:val="00332C34"/>
    <w:rsid w:val="00333067"/>
    <w:rsid w:val="0033319C"/>
    <w:rsid w:val="0033336E"/>
    <w:rsid w:val="003333C8"/>
    <w:rsid w:val="0033355A"/>
    <w:rsid w:val="00333700"/>
    <w:rsid w:val="00333A30"/>
    <w:rsid w:val="00333C8D"/>
    <w:rsid w:val="00333CF7"/>
    <w:rsid w:val="00333FCC"/>
    <w:rsid w:val="003341F0"/>
    <w:rsid w:val="00334450"/>
    <w:rsid w:val="003344B6"/>
    <w:rsid w:val="003344E0"/>
    <w:rsid w:val="00334623"/>
    <w:rsid w:val="00334C74"/>
    <w:rsid w:val="00334E8F"/>
    <w:rsid w:val="00334EA9"/>
    <w:rsid w:val="00334F40"/>
    <w:rsid w:val="0033507A"/>
    <w:rsid w:val="00335189"/>
    <w:rsid w:val="00335559"/>
    <w:rsid w:val="003356AB"/>
    <w:rsid w:val="003357E8"/>
    <w:rsid w:val="00335AFC"/>
    <w:rsid w:val="00335B7A"/>
    <w:rsid w:val="00335EF0"/>
    <w:rsid w:val="00335FF4"/>
    <w:rsid w:val="00336454"/>
    <w:rsid w:val="0033645C"/>
    <w:rsid w:val="00336546"/>
    <w:rsid w:val="00336B93"/>
    <w:rsid w:val="00336C4C"/>
    <w:rsid w:val="00336DEC"/>
    <w:rsid w:val="0033719E"/>
    <w:rsid w:val="003371C0"/>
    <w:rsid w:val="0033720B"/>
    <w:rsid w:val="00337225"/>
    <w:rsid w:val="003372C2"/>
    <w:rsid w:val="00337906"/>
    <w:rsid w:val="003379D7"/>
    <w:rsid w:val="00337DEE"/>
    <w:rsid w:val="00337FF1"/>
    <w:rsid w:val="00340062"/>
    <w:rsid w:val="0034006D"/>
    <w:rsid w:val="0034023B"/>
    <w:rsid w:val="0034031B"/>
    <w:rsid w:val="0034036D"/>
    <w:rsid w:val="00340515"/>
    <w:rsid w:val="00340773"/>
    <w:rsid w:val="00340C51"/>
    <w:rsid w:val="00340D69"/>
    <w:rsid w:val="00340D82"/>
    <w:rsid w:val="00341273"/>
    <w:rsid w:val="00341377"/>
    <w:rsid w:val="00341896"/>
    <w:rsid w:val="00341A56"/>
    <w:rsid w:val="00341BDB"/>
    <w:rsid w:val="00341CBE"/>
    <w:rsid w:val="00341D45"/>
    <w:rsid w:val="00341EB1"/>
    <w:rsid w:val="00341EEB"/>
    <w:rsid w:val="0034205D"/>
    <w:rsid w:val="0034225A"/>
    <w:rsid w:val="0034228D"/>
    <w:rsid w:val="003423E3"/>
    <w:rsid w:val="0034250C"/>
    <w:rsid w:val="0034252E"/>
    <w:rsid w:val="00342550"/>
    <w:rsid w:val="003426BF"/>
    <w:rsid w:val="003426C9"/>
    <w:rsid w:val="00342ABE"/>
    <w:rsid w:val="00342B5F"/>
    <w:rsid w:val="00342E14"/>
    <w:rsid w:val="00342E8C"/>
    <w:rsid w:val="00342E9F"/>
    <w:rsid w:val="00342F64"/>
    <w:rsid w:val="00342FD3"/>
    <w:rsid w:val="0034301C"/>
    <w:rsid w:val="00343A05"/>
    <w:rsid w:val="00343D40"/>
    <w:rsid w:val="00344062"/>
    <w:rsid w:val="0034422B"/>
    <w:rsid w:val="003443F4"/>
    <w:rsid w:val="003446AF"/>
    <w:rsid w:val="00344B48"/>
    <w:rsid w:val="00344C34"/>
    <w:rsid w:val="00344D94"/>
    <w:rsid w:val="00344DE9"/>
    <w:rsid w:val="003450C8"/>
    <w:rsid w:val="003452BA"/>
    <w:rsid w:val="003452D3"/>
    <w:rsid w:val="00345AD3"/>
    <w:rsid w:val="00345D0D"/>
    <w:rsid w:val="00345E85"/>
    <w:rsid w:val="00345ED9"/>
    <w:rsid w:val="00345FAC"/>
    <w:rsid w:val="003461F9"/>
    <w:rsid w:val="0034623D"/>
    <w:rsid w:val="00346475"/>
    <w:rsid w:val="00346535"/>
    <w:rsid w:val="00346A0F"/>
    <w:rsid w:val="00346DCD"/>
    <w:rsid w:val="00346DF1"/>
    <w:rsid w:val="0034724D"/>
    <w:rsid w:val="003473BE"/>
    <w:rsid w:val="0034745B"/>
    <w:rsid w:val="003477B0"/>
    <w:rsid w:val="00347A06"/>
    <w:rsid w:val="00347C63"/>
    <w:rsid w:val="00347CF6"/>
    <w:rsid w:val="00347FA1"/>
    <w:rsid w:val="00347FE7"/>
    <w:rsid w:val="00350331"/>
    <w:rsid w:val="0035059A"/>
    <w:rsid w:val="00350602"/>
    <w:rsid w:val="00350A0E"/>
    <w:rsid w:val="00350E87"/>
    <w:rsid w:val="00350ED5"/>
    <w:rsid w:val="00350F96"/>
    <w:rsid w:val="00351169"/>
    <w:rsid w:val="003511BB"/>
    <w:rsid w:val="003515A0"/>
    <w:rsid w:val="003516CE"/>
    <w:rsid w:val="003516E8"/>
    <w:rsid w:val="00351703"/>
    <w:rsid w:val="00351742"/>
    <w:rsid w:val="0035192E"/>
    <w:rsid w:val="00351D85"/>
    <w:rsid w:val="00351FF7"/>
    <w:rsid w:val="00352028"/>
    <w:rsid w:val="00352163"/>
    <w:rsid w:val="0035218F"/>
    <w:rsid w:val="00352599"/>
    <w:rsid w:val="00352673"/>
    <w:rsid w:val="003527B0"/>
    <w:rsid w:val="0035288F"/>
    <w:rsid w:val="00353095"/>
    <w:rsid w:val="0035311E"/>
    <w:rsid w:val="0035315F"/>
    <w:rsid w:val="00353428"/>
    <w:rsid w:val="00353908"/>
    <w:rsid w:val="00353A17"/>
    <w:rsid w:val="00353CC7"/>
    <w:rsid w:val="00353CFE"/>
    <w:rsid w:val="00353FE7"/>
    <w:rsid w:val="003543C3"/>
    <w:rsid w:val="0035471A"/>
    <w:rsid w:val="00354755"/>
    <w:rsid w:val="00354AAA"/>
    <w:rsid w:val="00354EA2"/>
    <w:rsid w:val="00354F4E"/>
    <w:rsid w:val="00355237"/>
    <w:rsid w:val="003552C4"/>
    <w:rsid w:val="003553AC"/>
    <w:rsid w:val="003555CD"/>
    <w:rsid w:val="003557CD"/>
    <w:rsid w:val="0035586A"/>
    <w:rsid w:val="003558F7"/>
    <w:rsid w:val="00355966"/>
    <w:rsid w:val="00355AD8"/>
    <w:rsid w:val="00355B12"/>
    <w:rsid w:val="00355E62"/>
    <w:rsid w:val="00355F2D"/>
    <w:rsid w:val="0035614E"/>
    <w:rsid w:val="00356424"/>
    <w:rsid w:val="003568F6"/>
    <w:rsid w:val="00356CF4"/>
    <w:rsid w:val="00356D5C"/>
    <w:rsid w:val="00356E4C"/>
    <w:rsid w:val="0035722A"/>
    <w:rsid w:val="0035724B"/>
    <w:rsid w:val="003572E9"/>
    <w:rsid w:val="003573F8"/>
    <w:rsid w:val="00357670"/>
    <w:rsid w:val="0035778F"/>
    <w:rsid w:val="003578E4"/>
    <w:rsid w:val="00357BBB"/>
    <w:rsid w:val="00357DC6"/>
    <w:rsid w:val="00357EB3"/>
    <w:rsid w:val="0036002C"/>
    <w:rsid w:val="003601C3"/>
    <w:rsid w:val="003607C5"/>
    <w:rsid w:val="003608B9"/>
    <w:rsid w:val="003609E2"/>
    <w:rsid w:val="00360AC2"/>
    <w:rsid w:val="00360DCB"/>
    <w:rsid w:val="00360E4B"/>
    <w:rsid w:val="00361594"/>
    <w:rsid w:val="00361683"/>
    <w:rsid w:val="0036176A"/>
    <w:rsid w:val="0036177A"/>
    <w:rsid w:val="00361E65"/>
    <w:rsid w:val="0036200B"/>
    <w:rsid w:val="003626B3"/>
    <w:rsid w:val="003628B5"/>
    <w:rsid w:val="0036293C"/>
    <w:rsid w:val="003629A5"/>
    <w:rsid w:val="00362B2A"/>
    <w:rsid w:val="00362D2A"/>
    <w:rsid w:val="0036322F"/>
    <w:rsid w:val="003635CB"/>
    <w:rsid w:val="00363972"/>
    <w:rsid w:val="003639A7"/>
    <w:rsid w:val="003639E2"/>
    <w:rsid w:val="00363A07"/>
    <w:rsid w:val="00363BC9"/>
    <w:rsid w:val="00363DE4"/>
    <w:rsid w:val="00363E74"/>
    <w:rsid w:val="00363EC3"/>
    <w:rsid w:val="003642A7"/>
    <w:rsid w:val="00364497"/>
    <w:rsid w:val="003644F0"/>
    <w:rsid w:val="0036451B"/>
    <w:rsid w:val="0036485E"/>
    <w:rsid w:val="003648C0"/>
    <w:rsid w:val="003648F4"/>
    <w:rsid w:val="00364D29"/>
    <w:rsid w:val="00364E18"/>
    <w:rsid w:val="00364E2E"/>
    <w:rsid w:val="00364E30"/>
    <w:rsid w:val="00364EA5"/>
    <w:rsid w:val="00364FFB"/>
    <w:rsid w:val="00365008"/>
    <w:rsid w:val="0036542F"/>
    <w:rsid w:val="00365A01"/>
    <w:rsid w:val="00365A9A"/>
    <w:rsid w:val="00365DAB"/>
    <w:rsid w:val="00365E4F"/>
    <w:rsid w:val="003661AD"/>
    <w:rsid w:val="003662B3"/>
    <w:rsid w:val="003666F3"/>
    <w:rsid w:val="00366707"/>
    <w:rsid w:val="0036670F"/>
    <w:rsid w:val="003667C4"/>
    <w:rsid w:val="00366964"/>
    <w:rsid w:val="00366997"/>
    <w:rsid w:val="00366A85"/>
    <w:rsid w:val="00366E13"/>
    <w:rsid w:val="00366E79"/>
    <w:rsid w:val="00366EF2"/>
    <w:rsid w:val="0036731F"/>
    <w:rsid w:val="00367351"/>
    <w:rsid w:val="0036762E"/>
    <w:rsid w:val="0036786A"/>
    <w:rsid w:val="0036795D"/>
    <w:rsid w:val="003703D2"/>
    <w:rsid w:val="003705FD"/>
    <w:rsid w:val="00370682"/>
    <w:rsid w:val="00370E0F"/>
    <w:rsid w:val="00371352"/>
    <w:rsid w:val="0037151E"/>
    <w:rsid w:val="00371624"/>
    <w:rsid w:val="00371C67"/>
    <w:rsid w:val="00371E78"/>
    <w:rsid w:val="00371EEB"/>
    <w:rsid w:val="00371EEF"/>
    <w:rsid w:val="0037229C"/>
    <w:rsid w:val="00372727"/>
    <w:rsid w:val="00372960"/>
    <w:rsid w:val="00372B5C"/>
    <w:rsid w:val="00372D2C"/>
    <w:rsid w:val="00372E3E"/>
    <w:rsid w:val="00372E55"/>
    <w:rsid w:val="00372F31"/>
    <w:rsid w:val="00373135"/>
    <w:rsid w:val="003731B1"/>
    <w:rsid w:val="00373342"/>
    <w:rsid w:val="003735F3"/>
    <w:rsid w:val="00373A4A"/>
    <w:rsid w:val="00373B0C"/>
    <w:rsid w:val="00373B45"/>
    <w:rsid w:val="00373DF7"/>
    <w:rsid w:val="00373F9D"/>
    <w:rsid w:val="0037407E"/>
    <w:rsid w:val="003743A0"/>
    <w:rsid w:val="00374598"/>
    <w:rsid w:val="0037461A"/>
    <w:rsid w:val="00374660"/>
    <w:rsid w:val="00374784"/>
    <w:rsid w:val="003747DF"/>
    <w:rsid w:val="0037481C"/>
    <w:rsid w:val="0037484C"/>
    <w:rsid w:val="00374CAB"/>
    <w:rsid w:val="00374FA3"/>
    <w:rsid w:val="00375029"/>
    <w:rsid w:val="003750D9"/>
    <w:rsid w:val="00375325"/>
    <w:rsid w:val="00375379"/>
    <w:rsid w:val="003755B2"/>
    <w:rsid w:val="00375638"/>
    <w:rsid w:val="00375881"/>
    <w:rsid w:val="003758CA"/>
    <w:rsid w:val="00375F78"/>
    <w:rsid w:val="00376172"/>
    <w:rsid w:val="003765BC"/>
    <w:rsid w:val="00376673"/>
    <w:rsid w:val="003767BD"/>
    <w:rsid w:val="00376AF4"/>
    <w:rsid w:val="00376C2A"/>
    <w:rsid w:val="00376D62"/>
    <w:rsid w:val="00376F5A"/>
    <w:rsid w:val="0037705A"/>
    <w:rsid w:val="003770FF"/>
    <w:rsid w:val="00377284"/>
    <w:rsid w:val="00377399"/>
    <w:rsid w:val="0037742F"/>
    <w:rsid w:val="0037771B"/>
    <w:rsid w:val="003779DD"/>
    <w:rsid w:val="00377B7D"/>
    <w:rsid w:val="00377D2A"/>
    <w:rsid w:val="00377E19"/>
    <w:rsid w:val="00377F82"/>
    <w:rsid w:val="00380053"/>
    <w:rsid w:val="003802AB"/>
    <w:rsid w:val="00380334"/>
    <w:rsid w:val="003803B3"/>
    <w:rsid w:val="00380518"/>
    <w:rsid w:val="003805C5"/>
    <w:rsid w:val="0038094D"/>
    <w:rsid w:val="00380A0E"/>
    <w:rsid w:val="00380B64"/>
    <w:rsid w:val="00380B71"/>
    <w:rsid w:val="00380FF9"/>
    <w:rsid w:val="00381159"/>
    <w:rsid w:val="00381345"/>
    <w:rsid w:val="0038153E"/>
    <w:rsid w:val="00381790"/>
    <w:rsid w:val="003817F2"/>
    <w:rsid w:val="00381802"/>
    <w:rsid w:val="00381AA2"/>
    <w:rsid w:val="00381BEB"/>
    <w:rsid w:val="00381F3F"/>
    <w:rsid w:val="00381F99"/>
    <w:rsid w:val="0038206E"/>
    <w:rsid w:val="0038236F"/>
    <w:rsid w:val="00382509"/>
    <w:rsid w:val="00382511"/>
    <w:rsid w:val="00382884"/>
    <w:rsid w:val="00382B14"/>
    <w:rsid w:val="00382B94"/>
    <w:rsid w:val="00382C0B"/>
    <w:rsid w:val="00382CD0"/>
    <w:rsid w:val="00383212"/>
    <w:rsid w:val="0038336E"/>
    <w:rsid w:val="00383558"/>
    <w:rsid w:val="0038359E"/>
    <w:rsid w:val="00383653"/>
    <w:rsid w:val="00383878"/>
    <w:rsid w:val="00383E73"/>
    <w:rsid w:val="003841BB"/>
    <w:rsid w:val="00384221"/>
    <w:rsid w:val="0038428E"/>
    <w:rsid w:val="003844B1"/>
    <w:rsid w:val="00384523"/>
    <w:rsid w:val="003846A7"/>
    <w:rsid w:val="003846FE"/>
    <w:rsid w:val="0038477A"/>
    <w:rsid w:val="00384986"/>
    <w:rsid w:val="00384B90"/>
    <w:rsid w:val="00384D6F"/>
    <w:rsid w:val="00385DA0"/>
    <w:rsid w:val="00386024"/>
    <w:rsid w:val="00386645"/>
    <w:rsid w:val="00386715"/>
    <w:rsid w:val="003867F1"/>
    <w:rsid w:val="00386831"/>
    <w:rsid w:val="003868D7"/>
    <w:rsid w:val="00386C07"/>
    <w:rsid w:val="00386CCE"/>
    <w:rsid w:val="00386F7D"/>
    <w:rsid w:val="003870AC"/>
    <w:rsid w:val="003873CA"/>
    <w:rsid w:val="003874BD"/>
    <w:rsid w:val="00387A96"/>
    <w:rsid w:val="00387AD8"/>
    <w:rsid w:val="00387BE8"/>
    <w:rsid w:val="00387C5D"/>
    <w:rsid w:val="00387DD5"/>
    <w:rsid w:val="00387F91"/>
    <w:rsid w:val="00387F9A"/>
    <w:rsid w:val="00390696"/>
    <w:rsid w:val="00390B34"/>
    <w:rsid w:val="00390BF2"/>
    <w:rsid w:val="003912D8"/>
    <w:rsid w:val="003913DF"/>
    <w:rsid w:val="00391502"/>
    <w:rsid w:val="00391581"/>
    <w:rsid w:val="00391792"/>
    <w:rsid w:val="0039189B"/>
    <w:rsid w:val="003918F7"/>
    <w:rsid w:val="00391A32"/>
    <w:rsid w:val="00391BB9"/>
    <w:rsid w:val="00391D57"/>
    <w:rsid w:val="00391E6A"/>
    <w:rsid w:val="00391EDF"/>
    <w:rsid w:val="00391F88"/>
    <w:rsid w:val="003924E7"/>
    <w:rsid w:val="00392ACB"/>
    <w:rsid w:val="00392B46"/>
    <w:rsid w:val="00392B6B"/>
    <w:rsid w:val="00392F32"/>
    <w:rsid w:val="00393018"/>
    <w:rsid w:val="00393029"/>
    <w:rsid w:val="00393194"/>
    <w:rsid w:val="003934AC"/>
    <w:rsid w:val="003936D2"/>
    <w:rsid w:val="0039396E"/>
    <w:rsid w:val="00393A41"/>
    <w:rsid w:val="00393D59"/>
    <w:rsid w:val="00393ECA"/>
    <w:rsid w:val="0039454E"/>
    <w:rsid w:val="00394672"/>
    <w:rsid w:val="003946A0"/>
    <w:rsid w:val="00394B3C"/>
    <w:rsid w:val="00394B96"/>
    <w:rsid w:val="003950A8"/>
    <w:rsid w:val="00395225"/>
    <w:rsid w:val="00395393"/>
    <w:rsid w:val="00395558"/>
    <w:rsid w:val="003955B6"/>
    <w:rsid w:val="003956DF"/>
    <w:rsid w:val="003958BD"/>
    <w:rsid w:val="00395FDD"/>
    <w:rsid w:val="0039609A"/>
    <w:rsid w:val="003960C2"/>
    <w:rsid w:val="003964FA"/>
    <w:rsid w:val="00396535"/>
    <w:rsid w:val="00396BAF"/>
    <w:rsid w:val="00396F99"/>
    <w:rsid w:val="00397214"/>
    <w:rsid w:val="003978D0"/>
    <w:rsid w:val="00397B10"/>
    <w:rsid w:val="00397E0D"/>
    <w:rsid w:val="003A0065"/>
    <w:rsid w:val="003A0472"/>
    <w:rsid w:val="003A0642"/>
    <w:rsid w:val="003A0648"/>
    <w:rsid w:val="003A064C"/>
    <w:rsid w:val="003A0650"/>
    <w:rsid w:val="003A07FC"/>
    <w:rsid w:val="003A08F9"/>
    <w:rsid w:val="003A09B5"/>
    <w:rsid w:val="003A0C43"/>
    <w:rsid w:val="003A0D1E"/>
    <w:rsid w:val="003A0EE3"/>
    <w:rsid w:val="003A1036"/>
    <w:rsid w:val="003A11A0"/>
    <w:rsid w:val="003A17EA"/>
    <w:rsid w:val="003A2267"/>
    <w:rsid w:val="003A2508"/>
    <w:rsid w:val="003A26D5"/>
    <w:rsid w:val="003A26E2"/>
    <w:rsid w:val="003A272D"/>
    <w:rsid w:val="003A2FA8"/>
    <w:rsid w:val="003A32A9"/>
    <w:rsid w:val="003A33B1"/>
    <w:rsid w:val="003A35F2"/>
    <w:rsid w:val="003A3650"/>
    <w:rsid w:val="003A38D9"/>
    <w:rsid w:val="003A423A"/>
    <w:rsid w:val="003A427C"/>
    <w:rsid w:val="003A42B7"/>
    <w:rsid w:val="003A4453"/>
    <w:rsid w:val="003A446C"/>
    <w:rsid w:val="003A455E"/>
    <w:rsid w:val="003A45C5"/>
    <w:rsid w:val="003A4705"/>
    <w:rsid w:val="003A4765"/>
    <w:rsid w:val="003A483D"/>
    <w:rsid w:val="003A4842"/>
    <w:rsid w:val="003A4B7B"/>
    <w:rsid w:val="003A4DC4"/>
    <w:rsid w:val="003A4E81"/>
    <w:rsid w:val="003A4F57"/>
    <w:rsid w:val="003A4FED"/>
    <w:rsid w:val="003A53C1"/>
    <w:rsid w:val="003A551C"/>
    <w:rsid w:val="003A55CD"/>
    <w:rsid w:val="003A5612"/>
    <w:rsid w:val="003A5673"/>
    <w:rsid w:val="003A5B54"/>
    <w:rsid w:val="003A5E17"/>
    <w:rsid w:val="003A5E99"/>
    <w:rsid w:val="003A5F21"/>
    <w:rsid w:val="003A6512"/>
    <w:rsid w:val="003A65A9"/>
    <w:rsid w:val="003A692F"/>
    <w:rsid w:val="003A6E0D"/>
    <w:rsid w:val="003A70C9"/>
    <w:rsid w:val="003A71A5"/>
    <w:rsid w:val="003A72B4"/>
    <w:rsid w:val="003A73CF"/>
    <w:rsid w:val="003A76AA"/>
    <w:rsid w:val="003A783C"/>
    <w:rsid w:val="003A78CC"/>
    <w:rsid w:val="003A7ACD"/>
    <w:rsid w:val="003A7B8A"/>
    <w:rsid w:val="003A7E45"/>
    <w:rsid w:val="003A7E57"/>
    <w:rsid w:val="003B0076"/>
    <w:rsid w:val="003B06CC"/>
    <w:rsid w:val="003B094E"/>
    <w:rsid w:val="003B0EFC"/>
    <w:rsid w:val="003B10ED"/>
    <w:rsid w:val="003B124B"/>
    <w:rsid w:val="003B16E8"/>
    <w:rsid w:val="003B172F"/>
    <w:rsid w:val="003B2005"/>
    <w:rsid w:val="003B21B6"/>
    <w:rsid w:val="003B21E4"/>
    <w:rsid w:val="003B223B"/>
    <w:rsid w:val="003B239A"/>
    <w:rsid w:val="003B267F"/>
    <w:rsid w:val="003B2787"/>
    <w:rsid w:val="003B28B8"/>
    <w:rsid w:val="003B296F"/>
    <w:rsid w:val="003B2AC3"/>
    <w:rsid w:val="003B2EB4"/>
    <w:rsid w:val="003B2F7F"/>
    <w:rsid w:val="003B3218"/>
    <w:rsid w:val="003B325D"/>
    <w:rsid w:val="003B3666"/>
    <w:rsid w:val="003B3669"/>
    <w:rsid w:val="003B371E"/>
    <w:rsid w:val="003B3750"/>
    <w:rsid w:val="003B3AAE"/>
    <w:rsid w:val="003B3B24"/>
    <w:rsid w:val="003B3F23"/>
    <w:rsid w:val="003B3F7B"/>
    <w:rsid w:val="003B3F88"/>
    <w:rsid w:val="003B426A"/>
    <w:rsid w:val="003B46B0"/>
    <w:rsid w:val="003B46F8"/>
    <w:rsid w:val="003B4C34"/>
    <w:rsid w:val="003B4EA6"/>
    <w:rsid w:val="003B5427"/>
    <w:rsid w:val="003B564C"/>
    <w:rsid w:val="003B5692"/>
    <w:rsid w:val="003B56C2"/>
    <w:rsid w:val="003B6179"/>
    <w:rsid w:val="003B619D"/>
    <w:rsid w:val="003B6378"/>
    <w:rsid w:val="003B67E1"/>
    <w:rsid w:val="003B6A3B"/>
    <w:rsid w:val="003B6CFF"/>
    <w:rsid w:val="003B6D11"/>
    <w:rsid w:val="003B706C"/>
    <w:rsid w:val="003B7205"/>
    <w:rsid w:val="003B7308"/>
    <w:rsid w:val="003B79BA"/>
    <w:rsid w:val="003B7A0E"/>
    <w:rsid w:val="003B7A3B"/>
    <w:rsid w:val="003B7A93"/>
    <w:rsid w:val="003B7AC4"/>
    <w:rsid w:val="003B7B79"/>
    <w:rsid w:val="003B7E1B"/>
    <w:rsid w:val="003B7F85"/>
    <w:rsid w:val="003C0033"/>
    <w:rsid w:val="003C010E"/>
    <w:rsid w:val="003C0341"/>
    <w:rsid w:val="003C0623"/>
    <w:rsid w:val="003C0671"/>
    <w:rsid w:val="003C068F"/>
    <w:rsid w:val="003C06C3"/>
    <w:rsid w:val="003C0782"/>
    <w:rsid w:val="003C0878"/>
    <w:rsid w:val="003C0A5A"/>
    <w:rsid w:val="003C0C76"/>
    <w:rsid w:val="003C0D69"/>
    <w:rsid w:val="003C107F"/>
    <w:rsid w:val="003C1368"/>
    <w:rsid w:val="003C150A"/>
    <w:rsid w:val="003C1CCB"/>
    <w:rsid w:val="003C1DE4"/>
    <w:rsid w:val="003C1E37"/>
    <w:rsid w:val="003C20EA"/>
    <w:rsid w:val="003C213A"/>
    <w:rsid w:val="003C25F3"/>
    <w:rsid w:val="003C27AB"/>
    <w:rsid w:val="003C31D4"/>
    <w:rsid w:val="003C3281"/>
    <w:rsid w:val="003C34C0"/>
    <w:rsid w:val="003C34E4"/>
    <w:rsid w:val="003C3843"/>
    <w:rsid w:val="003C3995"/>
    <w:rsid w:val="003C3E1E"/>
    <w:rsid w:val="003C3E49"/>
    <w:rsid w:val="003C41C6"/>
    <w:rsid w:val="003C4240"/>
    <w:rsid w:val="003C470C"/>
    <w:rsid w:val="003C539C"/>
    <w:rsid w:val="003C5453"/>
    <w:rsid w:val="003C54D3"/>
    <w:rsid w:val="003C5798"/>
    <w:rsid w:val="003C5E77"/>
    <w:rsid w:val="003C6234"/>
    <w:rsid w:val="003C6747"/>
    <w:rsid w:val="003C693B"/>
    <w:rsid w:val="003C69DB"/>
    <w:rsid w:val="003C6CD7"/>
    <w:rsid w:val="003C6EFA"/>
    <w:rsid w:val="003C6F4D"/>
    <w:rsid w:val="003C7295"/>
    <w:rsid w:val="003C740E"/>
    <w:rsid w:val="003C7BC7"/>
    <w:rsid w:val="003C7C95"/>
    <w:rsid w:val="003C7E78"/>
    <w:rsid w:val="003C7F67"/>
    <w:rsid w:val="003C7F9C"/>
    <w:rsid w:val="003D0273"/>
    <w:rsid w:val="003D0371"/>
    <w:rsid w:val="003D0389"/>
    <w:rsid w:val="003D054B"/>
    <w:rsid w:val="003D05FB"/>
    <w:rsid w:val="003D07BB"/>
    <w:rsid w:val="003D0980"/>
    <w:rsid w:val="003D0D4D"/>
    <w:rsid w:val="003D0E39"/>
    <w:rsid w:val="003D1018"/>
    <w:rsid w:val="003D1223"/>
    <w:rsid w:val="003D12B9"/>
    <w:rsid w:val="003D12F2"/>
    <w:rsid w:val="003D15B3"/>
    <w:rsid w:val="003D1662"/>
    <w:rsid w:val="003D1681"/>
    <w:rsid w:val="003D1877"/>
    <w:rsid w:val="003D1A52"/>
    <w:rsid w:val="003D1A83"/>
    <w:rsid w:val="003D1E22"/>
    <w:rsid w:val="003D1F8C"/>
    <w:rsid w:val="003D202C"/>
    <w:rsid w:val="003D225F"/>
    <w:rsid w:val="003D23AD"/>
    <w:rsid w:val="003D2463"/>
    <w:rsid w:val="003D250E"/>
    <w:rsid w:val="003D2561"/>
    <w:rsid w:val="003D29DE"/>
    <w:rsid w:val="003D2B03"/>
    <w:rsid w:val="003D2D8B"/>
    <w:rsid w:val="003D2EB3"/>
    <w:rsid w:val="003D326B"/>
    <w:rsid w:val="003D356F"/>
    <w:rsid w:val="003D37E3"/>
    <w:rsid w:val="003D38CA"/>
    <w:rsid w:val="003D3E63"/>
    <w:rsid w:val="003D3F92"/>
    <w:rsid w:val="003D4272"/>
    <w:rsid w:val="003D46B5"/>
    <w:rsid w:val="003D4C0C"/>
    <w:rsid w:val="003D4DC2"/>
    <w:rsid w:val="003D4EDB"/>
    <w:rsid w:val="003D4F30"/>
    <w:rsid w:val="003D4F54"/>
    <w:rsid w:val="003D54A9"/>
    <w:rsid w:val="003D55C9"/>
    <w:rsid w:val="003D5750"/>
    <w:rsid w:val="003D585C"/>
    <w:rsid w:val="003D5AB7"/>
    <w:rsid w:val="003D5AF5"/>
    <w:rsid w:val="003D5C22"/>
    <w:rsid w:val="003D5C2E"/>
    <w:rsid w:val="003D5C6B"/>
    <w:rsid w:val="003D5D8B"/>
    <w:rsid w:val="003D5F02"/>
    <w:rsid w:val="003D60E3"/>
    <w:rsid w:val="003D64AD"/>
    <w:rsid w:val="003D6A1D"/>
    <w:rsid w:val="003D6B01"/>
    <w:rsid w:val="003D6D18"/>
    <w:rsid w:val="003D6EBD"/>
    <w:rsid w:val="003D6FA4"/>
    <w:rsid w:val="003D70BD"/>
    <w:rsid w:val="003D70CE"/>
    <w:rsid w:val="003D7267"/>
    <w:rsid w:val="003D732C"/>
    <w:rsid w:val="003D73A5"/>
    <w:rsid w:val="003D742B"/>
    <w:rsid w:val="003D74AF"/>
    <w:rsid w:val="003D7538"/>
    <w:rsid w:val="003D776C"/>
    <w:rsid w:val="003D783C"/>
    <w:rsid w:val="003D79EB"/>
    <w:rsid w:val="003D7ABB"/>
    <w:rsid w:val="003D7BC5"/>
    <w:rsid w:val="003E00A4"/>
    <w:rsid w:val="003E01B7"/>
    <w:rsid w:val="003E02DF"/>
    <w:rsid w:val="003E057B"/>
    <w:rsid w:val="003E06D7"/>
    <w:rsid w:val="003E0B40"/>
    <w:rsid w:val="003E0B43"/>
    <w:rsid w:val="003E0EF0"/>
    <w:rsid w:val="003E0F54"/>
    <w:rsid w:val="003E10D7"/>
    <w:rsid w:val="003E11B7"/>
    <w:rsid w:val="003E1348"/>
    <w:rsid w:val="003E1764"/>
    <w:rsid w:val="003E179E"/>
    <w:rsid w:val="003E1A7D"/>
    <w:rsid w:val="003E1C65"/>
    <w:rsid w:val="003E1DE3"/>
    <w:rsid w:val="003E1DF9"/>
    <w:rsid w:val="003E1E8A"/>
    <w:rsid w:val="003E24EC"/>
    <w:rsid w:val="003E24F3"/>
    <w:rsid w:val="003E2584"/>
    <w:rsid w:val="003E283B"/>
    <w:rsid w:val="003E2860"/>
    <w:rsid w:val="003E28CB"/>
    <w:rsid w:val="003E2A74"/>
    <w:rsid w:val="003E2DB2"/>
    <w:rsid w:val="003E2DE6"/>
    <w:rsid w:val="003E2F14"/>
    <w:rsid w:val="003E3141"/>
    <w:rsid w:val="003E3195"/>
    <w:rsid w:val="003E3423"/>
    <w:rsid w:val="003E343F"/>
    <w:rsid w:val="003E3556"/>
    <w:rsid w:val="003E3597"/>
    <w:rsid w:val="003E35A4"/>
    <w:rsid w:val="003E366A"/>
    <w:rsid w:val="003E386A"/>
    <w:rsid w:val="003E3B87"/>
    <w:rsid w:val="003E3E7A"/>
    <w:rsid w:val="003E3FCA"/>
    <w:rsid w:val="003E401F"/>
    <w:rsid w:val="003E4060"/>
    <w:rsid w:val="003E46DF"/>
    <w:rsid w:val="003E4734"/>
    <w:rsid w:val="003E4768"/>
    <w:rsid w:val="003E4812"/>
    <w:rsid w:val="003E4A39"/>
    <w:rsid w:val="003E4A6F"/>
    <w:rsid w:val="003E4BAD"/>
    <w:rsid w:val="003E5084"/>
    <w:rsid w:val="003E5381"/>
    <w:rsid w:val="003E5391"/>
    <w:rsid w:val="003E5433"/>
    <w:rsid w:val="003E54C3"/>
    <w:rsid w:val="003E5834"/>
    <w:rsid w:val="003E5A0E"/>
    <w:rsid w:val="003E5B67"/>
    <w:rsid w:val="003E5C3B"/>
    <w:rsid w:val="003E5CAA"/>
    <w:rsid w:val="003E5EDC"/>
    <w:rsid w:val="003E5F88"/>
    <w:rsid w:val="003E60A8"/>
    <w:rsid w:val="003E60FA"/>
    <w:rsid w:val="003E66E7"/>
    <w:rsid w:val="003E6A22"/>
    <w:rsid w:val="003E6CB8"/>
    <w:rsid w:val="003E6D67"/>
    <w:rsid w:val="003E6E43"/>
    <w:rsid w:val="003E7058"/>
    <w:rsid w:val="003E721C"/>
    <w:rsid w:val="003E75A4"/>
    <w:rsid w:val="003E7644"/>
    <w:rsid w:val="003E7681"/>
    <w:rsid w:val="003E7734"/>
    <w:rsid w:val="003E790D"/>
    <w:rsid w:val="003E792F"/>
    <w:rsid w:val="003E7B3B"/>
    <w:rsid w:val="003E7C37"/>
    <w:rsid w:val="003E7C67"/>
    <w:rsid w:val="003E7D0B"/>
    <w:rsid w:val="003E7EF8"/>
    <w:rsid w:val="003E7FAA"/>
    <w:rsid w:val="003E7FB9"/>
    <w:rsid w:val="003F0275"/>
    <w:rsid w:val="003F02B7"/>
    <w:rsid w:val="003F0520"/>
    <w:rsid w:val="003F0A5A"/>
    <w:rsid w:val="003F0B4F"/>
    <w:rsid w:val="003F0D55"/>
    <w:rsid w:val="003F0DCB"/>
    <w:rsid w:val="003F0F70"/>
    <w:rsid w:val="003F1315"/>
    <w:rsid w:val="003F15EB"/>
    <w:rsid w:val="003F1610"/>
    <w:rsid w:val="003F188C"/>
    <w:rsid w:val="003F18C5"/>
    <w:rsid w:val="003F1A9E"/>
    <w:rsid w:val="003F1AFA"/>
    <w:rsid w:val="003F1BD6"/>
    <w:rsid w:val="003F1D16"/>
    <w:rsid w:val="003F1D4F"/>
    <w:rsid w:val="003F1D87"/>
    <w:rsid w:val="003F1E92"/>
    <w:rsid w:val="003F1F3C"/>
    <w:rsid w:val="003F232B"/>
    <w:rsid w:val="003F245E"/>
    <w:rsid w:val="003F24FB"/>
    <w:rsid w:val="003F2BFB"/>
    <w:rsid w:val="003F2E61"/>
    <w:rsid w:val="003F2EAA"/>
    <w:rsid w:val="003F3271"/>
    <w:rsid w:val="003F344F"/>
    <w:rsid w:val="003F360E"/>
    <w:rsid w:val="003F379D"/>
    <w:rsid w:val="003F3819"/>
    <w:rsid w:val="003F3937"/>
    <w:rsid w:val="003F3AEE"/>
    <w:rsid w:val="003F3B58"/>
    <w:rsid w:val="003F3F18"/>
    <w:rsid w:val="003F3F24"/>
    <w:rsid w:val="003F3FE4"/>
    <w:rsid w:val="003F4148"/>
    <w:rsid w:val="003F424B"/>
    <w:rsid w:val="003F4838"/>
    <w:rsid w:val="003F4904"/>
    <w:rsid w:val="003F4B3E"/>
    <w:rsid w:val="003F4BB0"/>
    <w:rsid w:val="003F4CED"/>
    <w:rsid w:val="003F4E7B"/>
    <w:rsid w:val="003F4EE9"/>
    <w:rsid w:val="003F52A3"/>
    <w:rsid w:val="003F5433"/>
    <w:rsid w:val="003F5606"/>
    <w:rsid w:val="003F59A3"/>
    <w:rsid w:val="003F5A49"/>
    <w:rsid w:val="003F5C3B"/>
    <w:rsid w:val="003F5D35"/>
    <w:rsid w:val="003F5EFC"/>
    <w:rsid w:val="003F610F"/>
    <w:rsid w:val="003F6138"/>
    <w:rsid w:val="003F6352"/>
    <w:rsid w:val="003F6462"/>
    <w:rsid w:val="003F68AF"/>
    <w:rsid w:val="003F6A56"/>
    <w:rsid w:val="003F6BF3"/>
    <w:rsid w:val="003F6D70"/>
    <w:rsid w:val="003F70A4"/>
    <w:rsid w:val="003F718E"/>
    <w:rsid w:val="003F74E0"/>
    <w:rsid w:val="003F765C"/>
    <w:rsid w:val="003F76AB"/>
    <w:rsid w:val="003F7792"/>
    <w:rsid w:val="003F77DD"/>
    <w:rsid w:val="003F7ADD"/>
    <w:rsid w:val="003F7ECD"/>
    <w:rsid w:val="003F7F1A"/>
    <w:rsid w:val="003F7F64"/>
    <w:rsid w:val="0040026B"/>
    <w:rsid w:val="00400453"/>
    <w:rsid w:val="00400958"/>
    <w:rsid w:val="00400C09"/>
    <w:rsid w:val="00400CFB"/>
    <w:rsid w:val="00401119"/>
    <w:rsid w:val="00401248"/>
    <w:rsid w:val="0040127F"/>
    <w:rsid w:val="004015CD"/>
    <w:rsid w:val="004017BB"/>
    <w:rsid w:val="0040181B"/>
    <w:rsid w:val="00401B42"/>
    <w:rsid w:val="00401BDF"/>
    <w:rsid w:val="004024E5"/>
    <w:rsid w:val="004027AF"/>
    <w:rsid w:val="004027DE"/>
    <w:rsid w:val="00402AC3"/>
    <w:rsid w:val="00402AF5"/>
    <w:rsid w:val="00402D31"/>
    <w:rsid w:val="00402D78"/>
    <w:rsid w:val="00402FC8"/>
    <w:rsid w:val="004032DA"/>
    <w:rsid w:val="004033BB"/>
    <w:rsid w:val="0040340A"/>
    <w:rsid w:val="00403AC1"/>
    <w:rsid w:val="00404010"/>
    <w:rsid w:val="00404229"/>
    <w:rsid w:val="00404372"/>
    <w:rsid w:val="00404415"/>
    <w:rsid w:val="00404561"/>
    <w:rsid w:val="004045EC"/>
    <w:rsid w:val="004047B0"/>
    <w:rsid w:val="0040481B"/>
    <w:rsid w:val="00404AE9"/>
    <w:rsid w:val="00404D47"/>
    <w:rsid w:val="00404E4B"/>
    <w:rsid w:val="0040527C"/>
    <w:rsid w:val="00405401"/>
    <w:rsid w:val="004057A0"/>
    <w:rsid w:val="0040587B"/>
    <w:rsid w:val="004058AB"/>
    <w:rsid w:val="00405A1A"/>
    <w:rsid w:val="00405A68"/>
    <w:rsid w:val="00405C45"/>
    <w:rsid w:val="00405CBD"/>
    <w:rsid w:val="00405D15"/>
    <w:rsid w:val="00405DF7"/>
    <w:rsid w:val="00405F90"/>
    <w:rsid w:val="00406152"/>
    <w:rsid w:val="004062DA"/>
    <w:rsid w:val="00406331"/>
    <w:rsid w:val="0040636A"/>
    <w:rsid w:val="00406494"/>
    <w:rsid w:val="00406895"/>
    <w:rsid w:val="00406F0F"/>
    <w:rsid w:val="004072D0"/>
    <w:rsid w:val="00407536"/>
    <w:rsid w:val="004075FE"/>
    <w:rsid w:val="004076B4"/>
    <w:rsid w:val="00407A2F"/>
    <w:rsid w:val="00407C79"/>
    <w:rsid w:val="00407CAE"/>
    <w:rsid w:val="00407D02"/>
    <w:rsid w:val="00407E0E"/>
    <w:rsid w:val="004103C1"/>
    <w:rsid w:val="004104D2"/>
    <w:rsid w:val="004105D9"/>
    <w:rsid w:val="004107D6"/>
    <w:rsid w:val="00410805"/>
    <w:rsid w:val="00410CC6"/>
    <w:rsid w:val="00410E2E"/>
    <w:rsid w:val="00410E66"/>
    <w:rsid w:val="00410EB2"/>
    <w:rsid w:val="0041116E"/>
    <w:rsid w:val="00411241"/>
    <w:rsid w:val="004112C6"/>
    <w:rsid w:val="004113DC"/>
    <w:rsid w:val="004115CD"/>
    <w:rsid w:val="00411635"/>
    <w:rsid w:val="00411780"/>
    <w:rsid w:val="00411845"/>
    <w:rsid w:val="004119A0"/>
    <w:rsid w:val="00411A02"/>
    <w:rsid w:val="00411C2D"/>
    <w:rsid w:val="00411D18"/>
    <w:rsid w:val="00411E12"/>
    <w:rsid w:val="00411FA7"/>
    <w:rsid w:val="00412024"/>
    <w:rsid w:val="00412160"/>
    <w:rsid w:val="004122F6"/>
    <w:rsid w:val="00412394"/>
    <w:rsid w:val="0041262D"/>
    <w:rsid w:val="00412660"/>
    <w:rsid w:val="00412C33"/>
    <w:rsid w:val="00412DDC"/>
    <w:rsid w:val="0041327A"/>
    <w:rsid w:val="004135A7"/>
    <w:rsid w:val="00413873"/>
    <w:rsid w:val="00413896"/>
    <w:rsid w:val="00413B42"/>
    <w:rsid w:val="00413C42"/>
    <w:rsid w:val="00413D07"/>
    <w:rsid w:val="00413F43"/>
    <w:rsid w:val="0041427B"/>
    <w:rsid w:val="004142AC"/>
    <w:rsid w:val="004145D0"/>
    <w:rsid w:val="0041483D"/>
    <w:rsid w:val="00415083"/>
    <w:rsid w:val="00415094"/>
    <w:rsid w:val="0041515C"/>
    <w:rsid w:val="00415602"/>
    <w:rsid w:val="00415AD1"/>
    <w:rsid w:val="00415D82"/>
    <w:rsid w:val="00416024"/>
    <w:rsid w:val="00416425"/>
    <w:rsid w:val="00416851"/>
    <w:rsid w:val="00416934"/>
    <w:rsid w:val="00416A63"/>
    <w:rsid w:val="00416BCD"/>
    <w:rsid w:val="004171C7"/>
    <w:rsid w:val="0041776E"/>
    <w:rsid w:val="00417951"/>
    <w:rsid w:val="00417B2A"/>
    <w:rsid w:val="00417C7A"/>
    <w:rsid w:val="00420003"/>
    <w:rsid w:val="0042009C"/>
    <w:rsid w:val="00420231"/>
    <w:rsid w:val="0042027D"/>
    <w:rsid w:val="004202A3"/>
    <w:rsid w:val="004202DC"/>
    <w:rsid w:val="00420340"/>
    <w:rsid w:val="004203EB"/>
    <w:rsid w:val="00420659"/>
    <w:rsid w:val="00420D35"/>
    <w:rsid w:val="00420ED4"/>
    <w:rsid w:val="00420F44"/>
    <w:rsid w:val="00420FAF"/>
    <w:rsid w:val="004210C7"/>
    <w:rsid w:val="0042136E"/>
    <w:rsid w:val="00421385"/>
    <w:rsid w:val="004213BC"/>
    <w:rsid w:val="004213E5"/>
    <w:rsid w:val="0042150B"/>
    <w:rsid w:val="00421A5B"/>
    <w:rsid w:val="00421AD5"/>
    <w:rsid w:val="00421C08"/>
    <w:rsid w:val="00421C9A"/>
    <w:rsid w:val="00421E7C"/>
    <w:rsid w:val="00422063"/>
    <w:rsid w:val="0042212E"/>
    <w:rsid w:val="00422148"/>
    <w:rsid w:val="0042235C"/>
    <w:rsid w:val="004223B5"/>
    <w:rsid w:val="0042254A"/>
    <w:rsid w:val="0042287A"/>
    <w:rsid w:val="00422919"/>
    <w:rsid w:val="00422A1C"/>
    <w:rsid w:val="00422A50"/>
    <w:rsid w:val="00422BFA"/>
    <w:rsid w:val="00422F40"/>
    <w:rsid w:val="00422FBB"/>
    <w:rsid w:val="00423080"/>
    <w:rsid w:val="0042316D"/>
    <w:rsid w:val="00423265"/>
    <w:rsid w:val="0042346D"/>
    <w:rsid w:val="004237AA"/>
    <w:rsid w:val="00423917"/>
    <w:rsid w:val="00423CAF"/>
    <w:rsid w:val="00423EB7"/>
    <w:rsid w:val="00423FCF"/>
    <w:rsid w:val="00424013"/>
    <w:rsid w:val="004244D6"/>
    <w:rsid w:val="00424636"/>
    <w:rsid w:val="0042480F"/>
    <w:rsid w:val="00424AEE"/>
    <w:rsid w:val="00424B55"/>
    <w:rsid w:val="00424C23"/>
    <w:rsid w:val="00424C2C"/>
    <w:rsid w:val="00425023"/>
    <w:rsid w:val="00425110"/>
    <w:rsid w:val="00425241"/>
    <w:rsid w:val="0042531A"/>
    <w:rsid w:val="004254EF"/>
    <w:rsid w:val="0042559B"/>
    <w:rsid w:val="00425786"/>
    <w:rsid w:val="00425997"/>
    <w:rsid w:val="00425A1F"/>
    <w:rsid w:val="00425B68"/>
    <w:rsid w:val="00425C67"/>
    <w:rsid w:val="00425DC7"/>
    <w:rsid w:val="00425EE1"/>
    <w:rsid w:val="00425FF4"/>
    <w:rsid w:val="00426010"/>
    <w:rsid w:val="00426088"/>
    <w:rsid w:val="00426397"/>
    <w:rsid w:val="004264A7"/>
    <w:rsid w:val="004264AA"/>
    <w:rsid w:val="0042656A"/>
    <w:rsid w:val="00426717"/>
    <w:rsid w:val="004267F5"/>
    <w:rsid w:val="00426AB4"/>
    <w:rsid w:val="00426ACD"/>
    <w:rsid w:val="00426AEB"/>
    <w:rsid w:val="00426EA7"/>
    <w:rsid w:val="00426EEB"/>
    <w:rsid w:val="00426FB2"/>
    <w:rsid w:val="00427099"/>
    <w:rsid w:val="00427224"/>
    <w:rsid w:val="00427261"/>
    <w:rsid w:val="00427349"/>
    <w:rsid w:val="004274B0"/>
    <w:rsid w:val="004278C7"/>
    <w:rsid w:val="00430315"/>
    <w:rsid w:val="0043056F"/>
    <w:rsid w:val="00430755"/>
    <w:rsid w:val="00430AFF"/>
    <w:rsid w:val="00430C7C"/>
    <w:rsid w:val="0043110B"/>
    <w:rsid w:val="004311B4"/>
    <w:rsid w:val="004312FD"/>
    <w:rsid w:val="0043130D"/>
    <w:rsid w:val="00431357"/>
    <w:rsid w:val="0043166F"/>
    <w:rsid w:val="00431B0A"/>
    <w:rsid w:val="0043206C"/>
    <w:rsid w:val="00432086"/>
    <w:rsid w:val="00432210"/>
    <w:rsid w:val="004323E3"/>
    <w:rsid w:val="0043272B"/>
    <w:rsid w:val="00432783"/>
    <w:rsid w:val="00432A6D"/>
    <w:rsid w:val="00432B38"/>
    <w:rsid w:val="00432DEE"/>
    <w:rsid w:val="00432EB8"/>
    <w:rsid w:val="00432F68"/>
    <w:rsid w:val="004332BD"/>
    <w:rsid w:val="0043384A"/>
    <w:rsid w:val="0043385E"/>
    <w:rsid w:val="00433997"/>
    <w:rsid w:val="00433B60"/>
    <w:rsid w:val="00433CE7"/>
    <w:rsid w:val="00433D83"/>
    <w:rsid w:val="00433E4F"/>
    <w:rsid w:val="00434219"/>
    <w:rsid w:val="0043437F"/>
    <w:rsid w:val="00434440"/>
    <w:rsid w:val="00434839"/>
    <w:rsid w:val="00434B44"/>
    <w:rsid w:val="00434CDE"/>
    <w:rsid w:val="00434DC3"/>
    <w:rsid w:val="00434E99"/>
    <w:rsid w:val="00434FEB"/>
    <w:rsid w:val="00435270"/>
    <w:rsid w:val="00435365"/>
    <w:rsid w:val="00435501"/>
    <w:rsid w:val="004359B1"/>
    <w:rsid w:val="004359C7"/>
    <w:rsid w:val="004359CB"/>
    <w:rsid w:val="00435C2E"/>
    <w:rsid w:val="00435DB4"/>
    <w:rsid w:val="00435DCE"/>
    <w:rsid w:val="00435DEA"/>
    <w:rsid w:val="00435E05"/>
    <w:rsid w:val="00435E4B"/>
    <w:rsid w:val="00435E7E"/>
    <w:rsid w:val="00435F22"/>
    <w:rsid w:val="004360EC"/>
    <w:rsid w:val="0043626A"/>
    <w:rsid w:val="004363BD"/>
    <w:rsid w:val="00436683"/>
    <w:rsid w:val="004367E2"/>
    <w:rsid w:val="00436A61"/>
    <w:rsid w:val="00436BCA"/>
    <w:rsid w:val="00436E80"/>
    <w:rsid w:val="00436EEC"/>
    <w:rsid w:val="0043720D"/>
    <w:rsid w:val="00437216"/>
    <w:rsid w:val="00437238"/>
    <w:rsid w:val="00437260"/>
    <w:rsid w:val="0043733C"/>
    <w:rsid w:val="0043735F"/>
    <w:rsid w:val="00437377"/>
    <w:rsid w:val="004373AF"/>
    <w:rsid w:val="00437843"/>
    <w:rsid w:val="00437873"/>
    <w:rsid w:val="0043794F"/>
    <w:rsid w:val="00437959"/>
    <w:rsid w:val="00437C7F"/>
    <w:rsid w:val="00437CB0"/>
    <w:rsid w:val="00437EA0"/>
    <w:rsid w:val="00440399"/>
    <w:rsid w:val="00440B22"/>
    <w:rsid w:val="00440BB7"/>
    <w:rsid w:val="00440F6B"/>
    <w:rsid w:val="00440F7B"/>
    <w:rsid w:val="00441100"/>
    <w:rsid w:val="0044110F"/>
    <w:rsid w:val="00441832"/>
    <w:rsid w:val="00441BB2"/>
    <w:rsid w:val="00441FC5"/>
    <w:rsid w:val="0044209A"/>
    <w:rsid w:val="0044216B"/>
    <w:rsid w:val="0044216C"/>
    <w:rsid w:val="00442303"/>
    <w:rsid w:val="00442333"/>
    <w:rsid w:val="0044236C"/>
    <w:rsid w:val="00442645"/>
    <w:rsid w:val="0044281F"/>
    <w:rsid w:val="00442E9A"/>
    <w:rsid w:val="00442F06"/>
    <w:rsid w:val="0044302E"/>
    <w:rsid w:val="0044359C"/>
    <w:rsid w:val="0044371D"/>
    <w:rsid w:val="00443729"/>
    <w:rsid w:val="00443910"/>
    <w:rsid w:val="00443EC4"/>
    <w:rsid w:val="00443FD8"/>
    <w:rsid w:val="004441C5"/>
    <w:rsid w:val="0044434C"/>
    <w:rsid w:val="004444DE"/>
    <w:rsid w:val="00444744"/>
    <w:rsid w:val="004449BC"/>
    <w:rsid w:val="00444AB4"/>
    <w:rsid w:val="00444BCD"/>
    <w:rsid w:val="00444CA0"/>
    <w:rsid w:val="00444DA9"/>
    <w:rsid w:val="00444EE2"/>
    <w:rsid w:val="0044534B"/>
    <w:rsid w:val="0044536F"/>
    <w:rsid w:val="0044571B"/>
    <w:rsid w:val="0044581E"/>
    <w:rsid w:val="00445AFB"/>
    <w:rsid w:val="00445EBE"/>
    <w:rsid w:val="00445EE0"/>
    <w:rsid w:val="00446071"/>
    <w:rsid w:val="004460D6"/>
    <w:rsid w:val="0044613F"/>
    <w:rsid w:val="00446271"/>
    <w:rsid w:val="0044628A"/>
    <w:rsid w:val="00446887"/>
    <w:rsid w:val="00446A91"/>
    <w:rsid w:val="00446B20"/>
    <w:rsid w:val="00446B2A"/>
    <w:rsid w:val="00446B80"/>
    <w:rsid w:val="00446DF6"/>
    <w:rsid w:val="00446EA5"/>
    <w:rsid w:val="0044723E"/>
    <w:rsid w:val="004476F6"/>
    <w:rsid w:val="0044777F"/>
    <w:rsid w:val="00447939"/>
    <w:rsid w:val="00447A6C"/>
    <w:rsid w:val="00447CE4"/>
    <w:rsid w:val="004505B8"/>
    <w:rsid w:val="00450930"/>
    <w:rsid w:val="00450BF6"/>
    <w:rsid w:val="00450C18"/>
    <w:rsid w:val="00450C5D"/>
    <w:rsid w:val="00450E58"/>
    <w:rsid w:val="00451080"/>
    <w:rsid w:val="0045143D"/>
    <w:rsid w:val="004519DD"/>
    <w:rsid w:val="00451A7A"/>
    <w:rsid w:val="00451CCD"/>
    <w:rsid w:val="00451F18"/>
    <w:rsid w:val="0045214A"/>
    <w:rsid w:val="00452241"/>
    <w:rsid w:val="004524D3"/>
    <w:rsid w:val="00452539"/>
    <w:rsid w:val="00452597"/>
    <w:rsid w:val="0045278F"/>
    <w:rsid w:val="004527AC"/>
    <w:rsid w:val="00453253"/>
    <w:rsid w:val="00453970"/>
    <w:rsid w:val="00453A42"/>
    <w:rsid w:val="0045437B"/>
    <w:rsid w:val="004543FC"/>
    <w:rsid w:val="00454681"/>
    <w:rsid w:val="00454990"/>
    <w:rsid w:val="00454B0A"/>
    <w:rsid w:val="00454B34"/>
    <w:rsid w:val="00454CA5"/>
    <w:rsid w:val="00454D00"/>
    <w:rsid w:val="00454EC4"/>
    <w:rsid w:val="00455855"/>
    <w:rsid w:val="0045587C"/>
    <w:rsid w:val="00455BDB"/>
    <w:rsid w:val="00455C59"/>
    <w:rsid w:val="00455CD8"/>
    <w:rsid w:val="00455D3A"/>
    <w:rsid w:val="00455EA1"/>
    <w:rsid w:val="0045602D"/>
    <w:rsid w:val="00456295"/>
    <w:rsid w:val="004564E3"/>
    <w:rsid w:val="00456657"/>
    <w:rsid w:val="004566DF"/>
    <w:rsid w:val="00456855"/>
    <w:rsid w:val="004569C8"/>
    <w:rsid w:val="00456B15"/>
    <w:rsid w:val="00456C39"/>
    <w:rsid w:val="00456D81"/>
    <w:rsid w:val="00457091"/>
    <w:rsid w:val="00457756"/>
    <w:rsid w:val="00457DC1"/>
    <w:rsid w:val="00457E58"/>
    <w:rsid w:val="00460042"/>
    <w:rsid w:val="00460384"/>
    <w:rsid w:val="004603E4"/>
    <w:rsid w:val="00460482"/>
    <w:rsid w:val="0046073A"/>
    <w:rsid w:val="004607A2"/>
    <w:rsid w:val="00460A26"/>
    <w:rsid w:val="00460B5B"/>
    <w:rsid w:val="00460CB5"/>
    <w:rsid w:val="00460E95"/>
    <w:rsid w:val="004612AA"/>
    <w:rsid w:val="004614BA"/>
    <w:rsid w:val="0046152C"/>
    <w:rsid w:val="004616B4"/>
    <w:rsid w:val="0046191A"/>
    <w:rsid w:val="00461BFA"/>
    <w:rsid w:val="00461F9F"/>
    <w:rsid w:val="004624C3"/>
    <w:rsid w:val="00462967"/>
    <w:rsid w:val="00462D7D"/>
    <w:rsid w:val="00462DBC"/>
    <w:rsid w:val="00462EC8"/>
    <w:rsid w:val="00462EFC"/>
    <w:rsid w:val="004633B4"/>
    <w:rsid w:val="004636DA"/>
    <w:rsid w:val="004637E3"/>
    <w:rsid w:val="004639A4"/>
    <w:rsid w:val="00463A88"/>
    <w:rsid w:val="00463AC0"/>
    <w:rsid w:val="00463FCE"/>
    <w:rsid w:val="00464254"/>
    <w:rsid w:val="00464521"/>
    <w:rsid w:val="00464553"/>
    <w:rsid w:val="0046455D"/>
    <w:rsid w:val="00464683"/>
    <w:rsid w:val="004646B8"/>
    <w:rsid w:val="00464716"/>
    <w:rsid w:val="00464760"/>
    <w:rsid w:val="004649AC"/>
    <w:rsid w:val="00464A6F"/>
    <w:rsid w:val="00464BC5"/>
    <w:rsid w:val="00464CA4"/>
    <w:rsid w:val="004650C5"/>
    <w:rsid w:val="0046548D"/>
    <w:rsid w:val="004659DB"/>
    <w:rsid w:val="00465B90"/>
    <w:rsid w:val="00465DF7"/>
    <w:rsid w:val="004663BE"/>
    <w:rsid w:val="0046668F"/>
    <w:rsid w:val="004666C4"/>
    <w:rsid w:val="0046681A"/>
    <w:rsid w:val="004670A2"/>
    <w:rsid w:val="00467277"/>
    <w:rsid w:val="004673AB"/>
    <w:rsid w:val="00467892"/>
    <w:rsid w:val="00467D29"/>
    <w:rsid w:val="00467DED"/>
    <w:rsid w:val="00467E0D"/>
    <w:rsid w:val="00470281"/>
    <w:rsid w:val="004706DA"/>
    <w:rsid w:val="00470851"/>
    <w:rsid w:val="0047091D"/>
    <w:rsid w:val="00470EB6"/>
    <w:rsid w:val="00470F6C"/>
    <w:rsid w:val="00470F7D"/>
    <w:rsid w:val="004712DF"/>
    <w:rsid w:val="00471562"/>
    <w:rsid w:val="00471AB8"/>
    <w:rsid w:val="00471C67"/>
    <w:rsid w:val="0047200A"/>
    <w:rsid w:val="004722F0"/>
    <w:rsid w:val="00472413"/>
    <w:rsid w:val="00472564"/>
    <w:rsid w:val="00472567"/>
    <w:rsid w:val="004728B9"/>
    <w:rsid w:val="00472B36"/>
    <w:rsid w:val="00472BA7"/>
    <w:rsid w:val="00472EEE"/>
    <w:rsid w:val="004730F1"/>
    <w:rsid w:val="00473299"/>
    <w:rsid w:val="00473497"/>
    <w:rsid w:val="004734FA"/>
    <w:rsid w:val="004737A6"/>
    <w:rsid w:val="00473860"/>
    <w:rsid w:val="004739C8"/>
    <w:rsid w:val="00473B9D"/>
    <w:rsid w:val="00473C4C"/>
    <w:rsid w:val="00473C6A"/>
    <w:rsid w:val="00473D0D"/>
    <w:rsid w:val="004740F8"/>
    <w:rsid w:val="004742DA"/>
    <w:rsid w:val="004746C5"/>
    <w:rsid w:val="00474774"/>
    <w:rsid w:val="004747AC"/>
    <w:rsid w:val="00474CE0"/>
    <w:rsid w:val="00474EB7"/>
    <w:rsid w:val="00474EEF"/>
    <w:rsid w:val="00474F64"/>
    <w:rsid w:val="0047516C"/>
    <w:rsid w:val="004751F7"/>
    <w:rsid w:val="0047538C"/>
    <w:rsid w:val="004753C6"/>
    <w:rsid w:val="00475496"/>
    <w:rsid w:val="0047551C"/>
    <w:rsid w:val="004757A5"/>
    <w:rsid w:val="00475896"/>
    <w:rsid w:val="00475AE6"/>
    <w:rsid w:val="00475BCF"/>
    <w:rsid w:val="00475D24"/>
    <w:rsid w:val="00476104"/>
    <w:rsid w:val="00476344"/>
    <w:rsid w:val="004763D4"/>
    <w:rsid w:val="00476847"/>
    <w:rsid w:val="004769E3"/>
    <w:rsid w:val="004769F4"/>
    <w:rsid w:val="00476A37"/>
    <w:rsid w:val="00476C9F"/>
    <w:rsid w:val="00476D5A"/>
    <w:rsid w:val="00477915"/>
    <w:rsid w:val="00477A48"/>
    <w:rsid w:val="00477D22"/>
    <w:rsid w:val="00477E58"/>
    <w:rsid w:val="00477F29"/>
    <w:rsid w:val="00477F74"/>
    <w:rsid w:val="0048017A"/>
    <w:rsid w:val="0048036C"/>
    <w:rsid w:val="00480381"/>
    <w:rsid w:val="0048040A"/>
    <w:rsid w:val="004804EF"/>
    <w:rsid w:val="004806AD"/>
    <w:rsid w:val="00480AF3"/>
    <w:rsid w:val="00480CFA"/>
    <w:rsid w:val="00481025"/>
    <w:rsid w:val="0048102B"/>
    <w:rsid w:val="00481296"/>
    <w:rsid w:val="00481367"/>
    <w:rsid w:val="00481500"/>
    <w:rsid w:val="004818D8"/>
    <w:rsid w:val="00481E36"/>
    <w:rsid w:val="00481E77"/>
    <w:rsid w:val="0048208C"/>
    <w:rsid w:val="0048231C"/>
    <w:rsid w:val="00482752"/>
    <w:rsid w:val="00482762"/>
    <w:rsid w:val="00482808"/>
    <w:rsid w:val="00482E15"/>
    <w:rsid w:val="00482E3E"/>
    <w:rsid w:val="00483237"/>
    <w:rsid w:val="0048334F"/>
    <w:rsid w:val="0048356B"/>
    <w:rsid w:val="004835D5"/>
    <w:rsid w:val="004835F9"/>
    <w:rsid w:val="004836C7"/>
    <w:rsid w:val="00483959"/>
    <w:rsid w:val="00483DB2"/>
    <w:rsid w:val="00483F3C"/>
    <w:rsid w:val="004847AF"/>
    <w:rsid w:val="00484AB7"/>
    <w:rsid w:val="00484D35"/>
    <w:rsid w:val="00484E3A"/>
    <w:rsid w:val="00484F3C"/>
    <w:rsid w:val="004851A1"/>
    <w:rsid w:val="004853CE"/>
    <w:rsid w:val="00485621"/>
    <w:rsid w:val="00485641"/>
    <w:rsid w:val="00485928"/>
    <w:rsid w:val="00485ACA"/>
    <w:rsid w:val="00485BCA"/>
    <w:rsid w:val="00485DE9"/>
    <w:rsid w:val="0048633A"/>
    <w:rsid w:val="00486785"/>
    <w:rsid w:val="004869E5"/>
    <w:rsid w:val="00486AD8"/>
    <w:rsid w:val="00486F08"/>
    <w:rsid w:val="00487309"/>
    <w:rsid w:val="00487403"/>
    <w:rsid w:val="00487521"/>
    <w:rsid w:val="004878FF"/>
    <w:rsid w:val="00487BE4"/>
    <w:rsid w:val="00487D54"/>
    <w:rsid w:val="00487E61"/>
    <w:rsid w:val="00490017"/>
    <w:rsid w:val="00490191"/>
    <w:rsid w:val="00490243"/>
    <w:rsid w:val="0049028F"/>
    <w:rsid w:val="00490316"/>
    <w:rsid w:val="00490376"/>
    <w:rsid w:val="00490407"/>
    <w:rsid w:val="00490587"/>
    <w:rsid w:val="004905B3"/>
    <w:rsid w:val="0049095A"/>
    <w:rsid w:val="00490A51"/>
    <w:rsid w:val="004917B6"/>
    <w:rsid w:val="00491A2D"/>
    <w:rsid w:val="00491CC9"/>
    <w:rsid w:val="004920F8"/>
    <w:rsid w:val="00492253"/>
    <w:rsid w:val="004924C1"/>
    <w:rsid w:val="004924CE"/>
    <w:rsid w:val="0049264B"/>
    <w:rsid w:val="004929E6"/>
    <w:rsid w:val="00492A20"/>
    <w:rsid w:val="00492E0E"/>
    <w:rsid w:val="00492E81"/>
    <w:rsid w:val="00492EF0"/>
    <w:rsid w:val="004930D7"/>
    <w:rsid w:val="004930E2"/>
    <w:rsid w:val="0049335A"/>
    <w:rsid w:val="00493470"/>
    <w:rsid w:val="004942B7"/>
    <w:rsid w:val="00494374"/>
    <w:rsid w:val="004945B1"/>
    <w:rsid w:val="004945FE"/>
    <w:rsid w:val="0049486E"/>
    <w:rsid w:val="004948E1"/>
    <w:rsid w:val="00494F34"/>
    <w:rsid w:val="00494FE3"/>
    <w:rsid w:val="00495217"/>
    <w:rsid w:val="004953F3"/>
    <w:rsid w:val="00495BD2"/>
    <w:rsid w:val="00495D26"/>
    <w:rsid w:val="00495EA5"/>
    <w:rsid w:val="00496076"/>
    <w:rsid w:val="00496109"/>
    <w:rsid w:val="00496240"/>
    <w:rsid w:val="00496471"/>
    <w:rsid w:val="0049667F"/>
    <w:rsid w:val="004969F6"/>
    <w:rsid w:val="00496AD2"/>
    <w:rsid w:val="00496CF9"/>
    <w:rsid w:val="00496E62"/>
    <w:rsid w:val="00497152"/>
    <w:rsid w:val="0049738D"/>
    <w:rsid w:val="00497398"/>
    <w:rsid w:val="004973D5"/>
    <w:rsid w:val="004974F8"/>
    <w:rsid w:val="00497633"/>
    <w:rsid w:val="00497773"/>
    <w:rsid w:val="00497C46"/>
    <w:rsid w:val="00497FCE"/>
    <w:rsid w:val="004A009F"/>
    <w:rsid w:val="004A00E2"/>
    <w:rsid w:val="004A0357"/>
    <w:rsid w:val="004A03A9"/>
    <w:rsid w:val="004A048A"/>
    <w:rsid w:val="004A0626"/>
    <w:rsid w:val="004A090D"/>
    <w:rsid w:val="004A0BD8"/>
    <w:rsid w:val="004A0C27"/>
    <w:rsid w:val="004A0E59"/>
    <w:rsid w:val="004A0F8C"/>
    <w:rsid w:val="004A1831"/>
    <w:rsid w:val="004A1840"/>
    <w:rsid w:val="004A1D55"/>
    <w:rsid w:val="004A1E7E"/>
    <w:rsid w:val="004A1F30"/>
    <w:rsid w:val="004A1F68"/>
    <w:rsid w:val="004A2185"/>
    <w:rsid w:val="004A273E"/>
    <w:rsid w:val="004A27B8"/>
    <w:rsid w:val="004A2B18"/>
    <w:rsid w:val="004A2D99"/>
    <w:rsid w:val="004A2E3E"/>
    <w:rsid w:val="004A2F25"/>
    <w:rsid w:val="004A308E"/>
    <w:rsid w:val="004A30E3"/>
    <w:rsid w:val="004A3156"/>
    <w:rsid w:val="004A3566"/>
    <w:rsid w:val="004A3625"/>
    <w:rsid w:val="004A394D"/>
    <w:rsid w:val="004A3BEE"/>
    <w:rsid w:val="004A3EEC"/>
    <w:rsid w:val="004A3F17"/>
    <w:rsid w:val="004A410A"/>
    <w:rsid w:val="004A41B3"/>
    <w:rsid w:val="004A444C"/>
    <w:rsid w:val="004A457F"/>
    <w:rsid w:val="004A461A"/>
    <w:rsid w:val="004A4A84"/>
    <w:rsid w:val="004A4AD3"/>
    <w:rsid w:val="004A4C4C"/>
    <w:rsid w:val="004A52E6"/>
    <w:rsid w:val="004A53A2"/>
    <w:rsid w:val="004A55FA"/>
    <w:rsid w:val="004A5CAF"/>
    <w:rsid w:val="004A5E66"/>
    <w:rsid w:val="004A5E8E"/>
    <w:rsid w:val="004A6084"/>
    <w:rsid w:val="004A622C"/>
    <w:rsid w:val="004A6334"/>
    <w:rsid w:val="004A6723"/>
    <w:rsid w:val="004A67A2"/>
    <w:rsid w:val="004A685F"/>
    <w:rsid w:val="004A6892"/>
    <w:rsid w:val="004A690E"/>
    <w:rsid w:val="004A693E"/>
    <w:rsid w:val="004A6A53"/>
    <w:rsid w:val="004A6E68"/>
    <w:rsid w:val="004A6F03"/>
    <w:rsid w:val="004A7022"/>
    <w:rsid w:val="004A707C"/>
    <w:rsid w:val="004A71AA"/>
    <w:rsid w:val="004A73B7"/>
    <w:rsid w:val="004A73C4"/>
    <w:rsid w:val="004A7464"/>
    <w:rsid w:val="004A757B"/>
    <w:rsid w:val="004A7682"/>
    <w:rsid w:val="004A771E"/>
    <w:rsid w:val="004A79B2"/>
    <w:rsid w:val="004A7A5B"/>
    <w:rsid w:val="004A7AF4"/>
    <w:rsid w:val="004A7C04"/>
    <w:rsid w:val="004B01B3"/>
    <w:rsid w:val="004B02A9"/>
    <w:rsid w:val="004B060D"/>
    <w:rsid w:val="004B0685"/>
    <w:rsid w:val="004B0B23"/>
    <w:rsid w:val="004B0B6C"/>
    <w:rsid w:val="004B0C5F"/>
    <w:rsid w:val="004B0C6A"/>
    <w:rsid w:val="004B0D21"/>
    <w:rsid w:val="004B10D4"/>
    <w:rsid w:val="004B18ED"/>
    <w:rsid w:val="004B1932"/>
    <w:rsid w:val="004B1E78"/>
    <w:rsid w:val="004B1FAB"/>
    <w:rsid w:val="004B2209"/>
    <w:rsid w:val="004B2662"/>
    <w:rsid w:val="004B2686"/>
    <w:rsid w:val="004B27FF"/>
    <w:rsid w:val="004B28B8"/>
    <w:rsid w:val="004B2A7D"/>
    <w:rsid w:val="004B2C6A"/>
    <w:rsid w:val="004B2C85"/>
    <w:rsid w:val="004B307F"/>
    <w:rsid w:val="004B3103"/>
    <w:rsid w:val="004B3117"/>
    <w:rsid w:val="004B34C3"/>
    <w:rsid w:val="004B3637"/>
    <w:rsid w:val="004B37D7"/>
    <w:rsid w:val="004B3984"/>
    <w:rsid w:val="004B3A31"/>
    <w:rsid w:val="004B3B00"/>
    <w:rsid w:val="004B3B99"/>
    <w:rsid w:val="004B3BD8"/>
    <w:rsid w:val="004B3D5A"/>
    <w:rsid w:val="004B3F99"/>
    <w:rsid w:val="004B400E"/>
    <w:rsid w:val="004B40E9"/>
    <w:rsid w:val="004B42C3"/>
    <w:rsid w:val="004B45F6"/>
    <w:rsid w:val="004B465C"/>
    <w:rsid w:val="004B49DC"/>
    <w:rsid w:val="004B4EBF"/>
    <w:rsid w:val="004B4ED4"/>
    <w:rsid w:val="004B536A"/>
    <w:rsid w:val="004B5427"/>
    <w:rsid w:val="004B5513"/>
    <w:rsid w:val="004B5589"/>
    <w:rsid w:val="004B564A"/>
    <w:rsid w:val="004B5797"/>
    <w:rsid w:val="004B5B1D"/>
    <w:rsid w:val="004B5B99"/>
    <w:rsid w:val="004B5F39"/>
    <w:rsid w:val="004B621A"/>
    <w:rsid w:val="004B63E8"/>
    <w:rsid w:val="004B64A8"/>
    <w:rsid w:val="004B6505"/>
    <w:rsid w:val="004B66C0"/>
    <w:rsid w:val="004B67FE"/>
    <w:rsid w:val="004B6999"/>
    <w:rsid w:val="004B6BC9"/>
    <w:rsid w:val="004B74BE"/>
    <w:rsid w:val="004B77A9"/>
    <w:rsid w:val="004B7839"/>
    <w:rsid w:val="004B7986"/>
    <w:rsid w:val="004B7A58"/>
    <w:rsid w:val="004B7AC3"/>
    <w:rsid w:val="004B7CF2"/>
    <w:rsid w:val="004B7E8F"/>
    <w:rsid w:val="004B7EC8"/>
    <w:rsid w:val="004C004D"/>
    <w:rsid w:val="004C025E"/>
    <w:rsid w:val="004C032D"/>
    <w:rsid w:val="004C0B25"/>
    <w:rsid w:val="004C0C2A"/>
    <w:rsid w:val="004C0E13"/>
    <w:rsid w:val="004C0F6B"/>
    <w:rsid w:val="004C10DC"/>
    <w:rsid w:val="004C115B"/>
    <w:rsid w:val="004C1715"/>
    <w:rsid w:val="004C17DF"/>
    <w:rsid w:val="004C1803"/>
    <w:rsid w:val="004C180D"/>
    <w:rsid w:val="004C18AC"/>
    <w:rsid w:val="004C1A45"/>
    <w:rsid w:val="004C1C8A"/>
    <w:rsid w:val="004C1ECF"/>
    <w:rsid w:val="004C2072"/>
    <w:rsid w:val="004C2081"/>
    <w:rsid w:val="004C2120"/>
    <w:rsid w:val="004C2818"/>
    <w:rsid w:val="004C2861"/>
    <w:rsid w:val="004C2CD9"/>
    <w:rsid w:val="004C300F"/>
    <w:rsid w:val="004C33A5"/>
    <w:rsid w:val="004C34C5"/>
    <w:rsid w:val="004C36DD"/>
    <w:rsid w:val="004C36E6"/>
    <w:rsid w:val="004C36ED"/>
    <w:rsid w:val="004C3A47"/>
    <w:rsid w:val="004C3A63"/>
    <w:rsid w:val="004C3A96"/>
    <w:rsid w:val="004C3E7C"/>
    <w:rsid w:val="004C3F92"/>
    <w:rsid w:val="004C426F"/>
    <w:rsid w:val="004C4303"/>
    <w:rsid w:val="004C434E"/>
    <w:rsid w:val="004C43D3"/>
    <w:rsid w:val="004C45A2"/>
    <w:rsid w:val="004C4710"/>
    <w:rsid w:val="004C4B85"/>
    <w:rsid w:val="004C4BBB"/>
    <w:rsid w:val="004C5065"/>
    <w:rsid w:val="004C53F5"/>
    <w:rsid w:val="004C54B7"/>
    <w:rsid w:val="004C55F5"/>
    <w:rsid w:val="004C5673"/>
    <w:rsid w:val="004C5AD8"/>
    <w:rsid w:val="004C5EE7"/>
    <w:rsid w:val="004C600D"/>
    <w:rsid w:val="004C6351"/>
    <w:rsid w:val="004C6451"/>
    <w:rsid w:val="004C68C5"/>
    <w:rsid w:val="004C6AE9"/>
    <w:rsid w:val="004C6BBB"/>
    <w:rsid w:val="004C6BF5"/>
    <w:rsid w:val="004C6CFA"/>
    <w:rsid w:val="004C6D63"/>
    <w:rsid w:val="004C6D6B"/>
    <w:rsid w:val="004C7039"/>
    <w:rsid w:val="004C72E8"/>
    <w:rsid w:val="004C7420"/>
    <w:rsid w:val="004C7553"/>
    <w:rsid w:val="004C7614"/>
    <w:rsid w:val="004C79EB"/>
    <w:rsid w:val="004C7C41"/>
    <w:rsid w:val="004C7C80"/>
    <w:rsid w:val="004C7CDB"/>
    <w:rsid w:val="004C7D2F"/>
    <w:rsid w:val="004C7F1A"/>
    <w:rsid w:val="004D04A2"/>
    <w:rsid w:val="004D064D"/>
    <w:rsid w:val="004D0AF9"/>
    <w:rsid w:val="004D0BA2"/>
    <w:rsid w:val="004D12E6"/>
    <w:rsid w:val="004D1316"/>
    <w:rsid w:val="004D13BC"/>
    <w:rsid w:val="004D1538"/>
    <w:rsid w:val="004D153A"/>
    <w:rsid w:val="004D155A"/>
    <w:rsid w:val="004D1609"/>
    <w:rsid w:val="004D163C"/>
    <w:rsid w:val="004D1677"/>
    <w:rsid w:val="004D1874"/>
    <w:rsid w:val="004D195B"/>
    <w:rsid w:val="004D1CA1"/>
    <w:rsid w:val="004D1EF6"/>
    <w:rsid w:val="004D20D4"/>
    <w:rsid w:val="004D23D8"/>
    <w:rsid w:val="004D24F9"/>
    <w:rsid w:val="004D29FD"/>
    <w:rsid w:val="004D2A0F"/>
    <w:rsid w:val="004D2C82"/>
    <w:rsid w:val="004D2DAB"/>
    <w:rsid w:val="004D304B"/>
    <w:rsid w:val="004D3202"/>
    <w:rsid w:val="004D32D2"/>
    <w:rsid w:val="004D341B"/>
    <w:rsid w:val="004D3479"/>
    <w:rsid w:val="004D347E"/>
    <w:rsid w:val="004D34F9"/>
    <w:rsid w:val="004D37F7"/>
    <w:rsid w:val="004D398A"/>
    <w:rsid w:val="004D3C9A"/>
    <w:rsid w:val="004D3F17"/>
    <w:rsid w:val="004D4514"/>
    <w:rsid w:val="004D4A98"/>
    <w:rsid w:val="004D4AF9"/>
    <w:rsid w:val="004D4D10"/>
    <w:rsid w:val="004D5055"/>
    <w:rsid w:val="004D51F8"/>
    <w:rsid w:val="004D54E3"/>
    <w:rsid w:val="004D55FE"/>
    <w:rsid w:val="004D56E2"/>
    <w:rsid w:val="004D5957"/>
    <w:rsid w:val="004D5CD8"/>
    <w:rsid w:val="004D5E81"/>
    <w:rsid w:val="004D5F90"/>
    <w:rsid w:val="004D60D4"/>
    <w:rsid w:val="004D6514"/>
    <w:rsid w:val="004D6663"/>
    <w:rsid w:val="004D66D9"/>
    <w:rsid w:val="004D678E"/>
    <w:rsid w:val="004D6906"/>
    <w:rsid w:val="004D69CA"/>
    <w:rsid w:val="004D6C4A"/>
    <w:rsid w:val="004D6CD5"/>
    <w:rsid w:val="004D6D53"/>
    <w:rsid w:val="004D6D88"/>
    <w:rsid w:val="004D6DE7"/>
    <w:rsid w:val="004D6E6E"/>
    <w:rsid w:val="004D6E84"/>
    <w:rsid w:val="004D73E5"/>
    <w:rsid w:val="004D7480"/>
    <w:rsid w:val="004D7560"/>
    <w:rsid w:val="004D76D9"/>
    <w:rsid w:val="004D78FF"/>
    <w:rsid w:val="004D790E"/>
    <w:rsid w:val="004D7984"/>
    <w:rsid w:val="004D7C4E"/>
    <w:rsid w:val="004D7D55"/>
    <w:rsid w:val="004D7E31"/>
    <w:rsid w:val="004D7F77"/>
    <w:rsid w:val="004E0144"/>
    <w:rsid w:val="004E01C6"/>
    <w:rsid w:val="004E02AE"/>
    <w:rsid w:val="004E0481"/>
    <w:rsid w:val="004E0A49"/>
    <w:rsid w:val="004E0AE3"/>
    <w:rsid w:val="004E0BB7"/>
    <w:rsid w:val="004E0BE2"/>
    <w:rsid w:val="004E0C76"/>
    <w:rsid w:val="004E0D7C"/>
    <w:rsid w:val="004E12FA"/>
    <w:rsid w:val="004E1387"/>
    <w:rsid w:val="004E1881"/>
    <w:rsid w:val="004E196B"/>
    <w:rsid w:val="004E1AC0"/>
    <w:rsid w:val="004E1D95"/>
    <w:rsid w:val="004E203E"/>
    <w:rsid w:val="004E20B3"/>
    <w:rsid w:val="004E26BF"/>
    <w:rsid w:val="004E2896"/>
    <w:rsid w:val="004E28B6"/>
    <w:rsid w:val="004E2A71"/>
    <w:rsid w:val="004E2B65"/>
    <w:rsid w:val="004E2C7B"/>
    <w:rsid w:val="004E2C9C"/>
    <w:rsid w:val="004E2F1A"/>
    <w:rsid w:val="004E2FE8"/>
    <w:rsid w:val="004E30F9"/>
    <w:rsid w:val="004E333C"/>
    <w:rsid w:val="004E3363"/>
    <w:rsid w:val="004E36F4"/>
    <w:rsid w:val="004E37D9"/>
    <w:rsid w:val="004E37DA"/>
    <w:rsid w:val="004E3877"/>
    <w:rsid w:val="004E393A"/>
    <w:rsid w:val="004E3C14"/>
    <w:rsid w:val="004E3CBE"/>
    <w:rsid w:val="004E3D21"/>
    <w:rsid w:val="004E4574"/>
    <w:rsid w:val="004E46E7"/>
    <w:rsid w:val="004E4740"/>
    <w:rsid w:val="004E477C"/>
    <w:rsid w:val="004E4808"/>
    <w:rsid w:val="004E4A69"/>
    <w:rsid w:val="004E4B07"/>
    <w:rsid w:val="004E4D56"/>
    <w:rsid w:val="004E4E3D"/>
    <w:rsid w:val="004E4F9F"/>
    <w:rsid w:val="004E591A"/>
    <w:rsid w:val="004E5961"/>
    <w:rsid w:val="004E59CC"/>
    <w:rsid w:val="004E5B10"/>
    <w:rsid w:val="004E5CAA"/>
    <w:rsid w:val="004E5F93"/>
    <w:rsid w:val="004E5FC7"/>
    <w:rsid w:val="004E63EF"/>
    <w:rsid w:val="004E6704"/>
    <w:rsid w:val="004E687B"/>
    <w:rsid w:val="004E6AAB"/>
    <w:rsid w:val="004E7038"/>
    <w:rsid w:val="004E7265"/>
    <w:rsid w:val="004E7276"/>
    <w:rsid w:val="004E7845"/>
    <w:rsid w:val="004E7D0C"/>
    <w:rsid w:val="004E7F18"/>
    <w:rsid w:val="004F00F2"/>
    <w:rsid w:val="004F0209"/>
    <w:rsid w:val="004F0533"/>
    <w:rsid w:val="004F055A"/>
    <w:rsid w:val="004F067F"/>
    <w:rsid w:val="004F0AB4"/>
    <w:rsid w:val="004F0F11"/>
    <w:rsid w:val="004F0FCF"/>
    <w:rsid w:val="004F113B"/>
    <w:rsid w:val="004F1192"/>
    <w:rsid w:val="004F1348"/>
    <w:rsid w:val="004F13FF"/>
    <w:rsid w:val="004F1413"/>
    <w:rsid w:val="004F14AC"/>
    <w:rsid w:val="004F175F"/>
    <w:rsid w:val="004F17DD"/>
    <w:rsid w:val="004F1AFC"/>
    <w:rsid w:val="004F1B6E"/>
    <w:rsid w:val="004F1E19"/>
    <w:rsid w:val="004F1F63"/>
    <w:rsid w:val="004F1FAA"/>
    <w:rsid w:val="004F2086"/>
    <w:rsid w:val="004F220B"/>
    <w:rsid w:val="004F2784"/>
    <w:rsid w:val="004F2A51"/>
    <w:rsid w:val="004F2C51"/>
    <w:rsid w:val="004F2F78"/>
    <w:rsid w:val="004F3198"/>
    <w:rsid w:val="004F335D"/>
    <w:rsid w:val="004F3680"/>
    <w:rsid w:val="004F3881"/>
    <w:rsid w:val="004F38EF"/>
    <w:rsid w:val="004F3907"/>
    <w:rsid w:val="004F39F1"/>
    <w:rsid w:val="004F3B41"/>
    <w:rsid w:val="004F3B43"/>
    <w:rsid w:val="004F3C4F"/>
    <w:rsid w:val="004F3CD5"/>
    <w:rsid w:val="004F4014"/>
    <w:rsid w:val="004F431C"/>
    <w:rsid w:val="004F44EF"/>
    <w:rsid w:val="004F45E6"/>
    <w:rsid w:val="004F493E"/>
    <w:rsid w:val="004F49E6"/>
    <w:rsid w:val="004F4AEB"/>
    <w:rsid w:val="004F4C40"/>
    <w:rsid w:val="004F4C43"/>
    <w:rsid w:val="004F4FD2"/>
    <w:rsid w:val="004F5070"/>
    <w:rsid w:val="004F510A"/>
    <w:rsid w:val="004F52DB"/>
    <w:rsid w:val="004F5572"/>
    <w:rsid w:val="004F5618"/>
    <w:rsid w:val="004F5A18"/>
    <w:rsid w:val="004F5C60"/>
    <w:rsid w:val="004F5F41"/>
    <w:rsid w:val="004F6082"/>
    <w:rsid w:val="004F6121"/>
    <w:rsid w:val="004F62CC"/>
    <w:rsid w:val="004F6315"/>
    <w:rsid w:val="004F66AA"/>
    <w:rsid w:val="004F68FD"/>
    <w:rsid w:val="004F6980"/>
    <w:rsid w:val="004F6CDF"/>
    <w:rsid w:val="004F6D34"/>
    <w:rsid w:val="004F6D96"/>
    <w:rsid w:val="004F730F"/>
    <w:rsid w:val="004F7C0E"/>
    <w:rsid w:val="004F7CC6"/>
    <w:rsid w:val="004F7E2F"/>
    <w:rsid w:val="00500579"/>
    <w:rsid w:val="0050086D"/>
    <w:rsid w:val="0050092D"/>
    <w:rsid w:val="00500D91"/>
    <w:rsid w:val="00500DA0"/>
    <w:rsid w:val="005010E7"/>
    <w:rsid w:val="005013D9"/>
    <w:rsid w:val="0050148E"/>
    <w:rsid w:val="005015D7"/>
    <w:rsid w:val="005018F4"/>
    <w:rsid w:val="00501B1B"/>
    <w:rsid w:val="00501C24"/>
    <w:rsid w:val="00501E52"/>
    <w:rsid w:val="00501F27"/>
    <w:rsid w:val="00502664"/>
    <w:rsid w:val="005026A5"/>
    <w:rsid w:val="0050288D"/>
    <w:rsid w:val="00502897"/>
    <w:rsid w:val="00502B65"/>
    <w:rsid w:val="00502B66"/>
    <w:rsid w:val="00503239"/>
    <w:rsid w:val="0050323C"/>
    <w:rsid w:val="005035AF"/>
    <w:rsid w:val="00503800"/>
    <w:rsid w:val="00503DA3"/>
    <w:rsid w:val="00503EE8"/>
    <w:rsid w:val="00503FB1"/>
    <w:rsid w:val="005040D0"/>
    <w:rsid w:val="005040DE"/>
    <w:rsid w:val="00504186"/>
    <w:rsid w:val="005043B5"/>
    <w:rsid w:val="005045F0"/>
    <w:rsid w:val="005048AF"/>
    <w:rsid w:val="00504A37"/>
    <w:rsid w:val="00504A3A"/>
    <w:rsid w:val="00504CCF"/>
    <w:rsid w:val="00504D20"/>
    <w:rsid w:val="00504D79"/>
    <w:rsid w:val="00504DF3"/>
    <w:rsid w:val="00504E88"/>
    <w:rsid w:val="0050558C"/>
    <w:rsid w:val="005056AA"/>
    <w:rsid w:val="0050580E"/>
    <w:rsid w:val="005058BB"/>
    <w:rsid w:val="00505EA3"/>
    <w:rsid w:val="005061BD"/>
    <w:rsid w:val="00506344"/>
    <w:rsid w:val="00506374"/>
    <w:rsid w:val="00506544"/>
    <w:rsid w:val="00506802"/>
    <w:rsid w:val="00506888"/>
    <w:rsid w:val="00506979"/>
    <w:rsid w:val="00506A8D"/>
    <w:rsid w:val="00507133"/>
    <w:rsid w:val="00507182"/>
    <w:rsid w:val="00507184"/>
    <w:rsid w:val="0050721B"/>
    <w:rsid w:val="0050740D"/>
    <w:rsid w:val="00507527"/>
    <w:rsid w:val="005076AF"/>
    <w:rsid w:val="005077ED"/>
    <w:rsid w:val="00507C3B"/>
    <w:rsid w:val="00507F09"/>
    <w:rsid w:val="005101F6"/>
    <w:rsid w:val="00510EED"/>
    <w:rsid w:val="00511103"/>
    <w:rsid w:val="00511191"/>
    <w:rsid w:val="005111D1"/>
    <w:rsid w:val="00511398"/>
    <w:rsid w:val="0051154B"/>
    <w:rsid w:val="005116DC"/>
    <w:rsid w:val="005116F4"/>
    <w:rsid w:val="00511785"/>
    <w:rsid w:val="00511912"/>
    <w:rsid w:val="0051194D"/>
    <w:rsid w:val="00511D5A"/>
    <w:rsid w:val="00511DAB"/>
    <w:rsid w:val="00512060"/>
    <w:rsid w:val="005126A4"/>
    <w:rsid w:val="005126C4"/>
    <w:rsid w:val="0051288C"/>
    <w:rsid w:val="00512AC2"/>
    <w:rsid w:val="00512CAE"/>
    <w:rsid w:val="005131C7"/>
    <w:rsid w:val="005135B1"/>
    <w:rsid w:val="005136B3"/>
    <w:rsid w:val="00513835"/>
    <w:rsid w:val="00513C5D"/>
    <w:rsid w:val="00513C85"/>
    <w:rsid w:val="00513D27"/>
    <w:rsid w:val="00514054"/>
    <w:rsid w:val="00514C50"/>
    <w:rsid w:val="00514C64"/>
    <w:rsid w:val="00514E86"/>
    <w:rsid w:val="00514F48"/>
    <w:rsid w:val="00514FE9"/>
    <w:rsid w:val="00515154"/>
    <w:rsid w:val="005151C0"/>
    <w:rsid w:val="00515329"/>
    <w:rsid w:val="00515878"/>
    <w:rsid w:val="005159AB"/>
    <w:rsid w:val="00515A09"/>
    <w:rsid w:val="00515A39"/>
    <w:rsid w:val="00515D70"/>
    <w:rsid w:val="00515E23"/>
    <w:rsid w:val="00515E9B"/>
    <w:rsid w:val="00516591"/>
    <w:rsid w:val="0051659A"/>
    <w:rsid w:val="005165E7"/>
    <w:rsid w:val="005170CE"/>
    <w:rsid w:val="005174C8"/>
    <w:rsid w:val="00517518"/>
    <w:rsid w:val="005177DC"/>
    <w:rsid w:val="00517920"/>
    <w:rsid w:val="005179BA"/>
    <w:rsid w:val="00517D7E"/>
    <w:rsid w:val="00517EBE"/>
    <w:rsid w:val="00517F6B"/>
    <w:rsid w:val="00520010"/>
    <w:rsid w:val="0052007A"/>
    <w:rsid w:val="00520169"/>
    <w:rsid w:val="0052063D"/>
    <w:rsid w:val="0052077F"/>
    <w:rsid w:val="0052096B"/>
    <w:rsid w:val="005209A8"/>
    <w:rsid w:val="00520EB6"/>
    <w:rsid w:val="005210D6"/>
    <w:rsid w:val="005212D2"/>
    <w:rsid w:val="005212EE"/>
    <w:rsid w:val="0052148B"/>
    <w:rsid w:val="00521590"/>
    <w:rsid w:val="00521A33"/>
    <w:rsid w:val="00521BD5"/>
    <w:rsid w:val="00521D73"/>
    <w:rsid w:val="00521E03"/>
    <w:rsid w:val="005223AA"/>
    <w:rsid w:val="005223EA"/>
    <w:rsid w:val="0052252B"/>
    <w:rsid w:val="00522667"/>
    <w:rsid w:val="00522A30"/>
    <w:rsid w:val="00522A92"/>
    <w:rsid w:val="00522EB5"/>
    <w:rsid w:val="005230C1"/>
    <w:rsid w:val="005230D6"/>
    <w:rsid w:val="00523515"/>
    <w:rsid w:val="0052363D"/>
    <w:rsid w:val="00523793"/>
    <w:rsid w:val="005237B4"/>
    <w:rsid w:val="00523874"/>
    <w:rsid w:val="005238CB"/>
    <w:rsid w:val="0052392E"/>
    <w:rsid w:val="00523BBD"/>
    <w:rsid w:val="00523CF6"/>
    <w:rsid w:val="00523E54"/>
    <w:rsid w:val="00523E64"/>
    <w:rsid w:val="005240CA"/>
    <w:rsid w:val="00524154"/>
    <w:rsid w:val="00524395"/>
    <w:rsid w:val="0052446F"/>
    <w:rsid w:val="005244F0"/>
    <w:rsid w:val="005247CC"/>
    <w:rsid w:val="00524C8C"/>
    <w:rsid w:val="00524F5C"/>
    <w:rsid w:val="005252AE"/>
    <w:rsid w:val="00525355"/>
    <w:rsid w:val="00525592"/>
    <w:rsid w:val="00525CA2"/>
    <w:rsid w:val="00525DCD"/>
    <w:rsid w:val="00525E81"/>
    <w:rsid w:val="00525EE8"/>
    <w:rsid w:val="00525F11"/>
    <w:rsid w:val="00526025"/>
    <w:rsid w:val="005260B1"/>
    <w:rsid w:val="00526601"/>
    <w:rsid w:val="00526888"/>
    <w:rsid w:val="0052689E"/>
    <w:rsid w:val="005268C5"/>
    <w:rsid w:val="005268DD"/>
    <w:rsid w:val="00526992"/>
    <w:rsid w:val="005269E2"/>
    <w:rsid w:val="00526F53"/>
    <w:rsid w:val="00526F99"/>
    <w:rsid w:val="00527058"/>
    <w:rsid w:val="0052748B"/>
    <w:rsid w:val="0052761D"/>
    <w:rsid w:val="005277F3"/>
    <w:rsid w:val="00527B13"/>
    <w:rsid w:val="00527BBF"/>
    <w:rsid w:val="00527C8E"/>
    <w:rsid w:val="00527D31"/>
    <w:rsid w:val="00527FED"/>
    <w:rsid w:val="0053026B"/>
    <w:rsid w:val="0053027B"/>
    <w:rsid w:val="005303A6"/>
    <w:rsid w:val="00530457"/>
    <w:rsid w:val="005304BD"/>
    <w:rsid w:val="00530527"/>
    <w:rsid w:val="005305F4"/>
    <w:rsid w:val="00530885"/>
    <w:rsid w:val="00530AB8"/>
    <w:rsid w:val="00530B87"/>
    <w:rsid w:val="00530CB8"/>
    <w:rsid w:val="00530D31"/>
    <w:rsid w:val="00530F77"/>
    <w:rsid w:val="0053121D"/>
    <w:rsid w:val="0053131C"/>
    <w:rsid w:val="00531328"/>
    <w:rsid w:val="0053151D"/>
    <w:rsid w:val="00531770"/>
    <w:rsid w:val="0053193C"/>
    <w:rsid w:val="00531B62"/>
    <w:rsid w:val="00531BA6"/>
    <w:rsid w:val="00531F2D"/>
    <w:rsid w:val="00531F8C"/>
    <w:rsid w:val="0053210E"/>
    <w:rsid w:val="0053227B"/>
    <w:rsid w:val="005325BA"/>
    <w:rsid w:val="0053261D"/>
    <w:rsid w:val="0053285D"/>
    <w:rsid w:val="00532892"/>
    <w:rsid w:val="00532C27"/>
    <w:rsid w:val="00532E14"/>
    <w:rsid w:val="00532E96"/>
    <w:rsid w:val="0053302B"/>
    <w:rsid w:val="00533139"/>
    <w:rsid w:val="00533216"/>
    <w:rsid w:val="005333E9"/>
    <w:rsid w:val="00533466"/>
    <w:rsid w:val="00533554"/>
    <w:rsid w:val="00533C94"/>
    <w:rsid w:val="00533D03"/>
    <w:rsid w:val="00534230"/>
    <w:rsid w:val="00534293"/>
    <w:rsid w:val="00534344"/>
    <w:rsid w:val="0053467A"/>
    <w:rsid w:val="005347D1"/>
    <w:rsid w:val="0053483D"/>
    <w:rsid w:val="0053499A"/>
    <w:rsid w:val="00534E35"/>
    <w:rsid w:val="00534E88"/>
    <w:rsid w:val="0053501B"/>
    <w:rsid w:val="00535486"/>
    <w:rsid w:val="005356E0"/>
    <w:rsid w:val="00535771"/>
    <w:rsid w:val="00535873"/>
    <w:rsid w:val="00535AEF"/>
    <w:rsid w:val="00535B7A"/>
    <w:rsid w:val="00535E76"/>
    <w:rsid w:val="00535F79"/>
    <w:rsid w:val="00535FC2"/>
    <w:rsid w:val="00536154"/>
    <w:rsid w:val="005361BB"/>
    <w:rsid w:val="005362D8"/>
    <w:rsid w:val="00536585"/>
    <w:rsid w:val="0053660A"/>
    <w:rsid w:val="005368C0"/>
    <w:rsid w:val="00536E01"/>
    <w:rsid w:val="00536F12"/>
    <w:rsid w:val="00537291"/>
    <w:rsid w:val="00537510"/>
    <w:rsid w:val="00537530"/>
    <w:rsid w:val="0053769F"/>
    <w:rsid w:val="00537748"/>
    <w:rsid w:val="005378F9"/>
    <w:rsid w:val="00537A4C"/>
    <w:rsid w:val="00537CDF"/>
    <w:rsid w:val="00537DF2"/>
    <w:rsid w:val="00537F63"/>
    <w:rsid w:val="00537F88"/>
    <w:rsid w:val="00537FD1"/>
    <w:rsid w:val="0054017E"/>
    <w:rsid w:val="00540706"/>
    <w:rsid w:val="00540912"/>
    <w:rsid w:val="0054094F"/>
    <w:rsid w:val="00540B57"/>
    <w:rsid w:val="00540C80"/>
    <w:rsid w:val="00540CF2"/>
    <w:rsid w:val="00540E7A"/>
    <w:rsid w:val="00540F51"/>
    <w:rsid w:val="005411E5"/>
    <w:rsid w:val="0054153F"/>
    <w:rsid w:val="00541658"/>
    <w:rsid w:val="00541676"/>
    <w:rsid w:val="0054174F"/>
    <w:rsid w:val="00541814"/>
    <w:rsid w:val="0054183E"/>
    <w:rsid w:val="00541846"/>
    <w:rsid w:val="005419A7"/>
    <w:rsid w:val="00541AA5"/>
    <w:rsid w:val="00541B8D"/>
    <w:rsid w:val="00541D23"/>
    <w:rsid w:val="00541DF9"/>
    <w:rsid w:val="00542132"/>
    <w:rsid w:val="005421F4"/>
    <w:rsid w:val="005425F5"/>
    <w:rsid w:val="00542807"/>
    <w:rsid w:val="0054289B"/>
    <w:rsid w:val="00542B47"/>
    <w:rsid w:val="0054314B"/>
    <w:rsid w:val="0054332A"/>
    <w:rsid w:val="005433D3"/>
    <w:rsid w:val="005435A4"/>
    <w:rsid w:val="0054379C"/>
    <w:rsid w:val="00543898"/>
    <w:rsid w:val="00543C4B"/>
    <w:rsid w:val="00543EBD"/>
    <w:rsid w:val="00543F3D"/>
    <w:rsid w:val="005444A8"/>
    <w:rsid w:val="0054455A"/>
    <w:rsid w:val="00544A57"/>
    <w:rsid w:val="00544E36"/>
    <w:rsid w:val="00544F81"/>
    <w:rsid w:val="005451B3"/>
    <w:rsid w:val="005452F5"/>
    <w:rsid w:val="005453D2"/>
    <w:rsid w:val="005453DC"/>
    <w:rsid w:val="00545A5E"/>
    <w:rsid w:val="00545AB3"/>
    <w:rsid w:val="00545AFC"/>
    <w:rsid w:val="00545F93"/>
    <w:rsid w:val="005462A0"/>
    <w:rsid w:val="00546511"/>
    <w:rsid w:val="0054668F"/>
    <w:rsid w:val="005466E9"/>
    <w:rsid w:val="00546D77"/>
    <w:rsid w:val="00546DDC"/>
    <w:rsid w:val="00546DE2"/>
    <w:rsid w:val="0054712E"/>
    <w:rsid w:val="005471B4"/>
    <w:rsid w:val="005476E9"/>
    <w:rsid w:val="0054777B"/>
    <w:rsid w:val="0054779F"/>
    <w:rsid w:val="00547870"/>
    <w:rsid w:val="00547913"/>
    <w:rsid w:val="00547CED"/>
    <w:rsid w:val="00547DCD"/>
    <w:rsid w:val="00547F1B"/>
    <w:rsid w:val="00550292"/>
    <w:rsid w:val="0055038C"/>
    <w:rsid w:val="0055111E"/>
    <w:rsid w:val="0055125D"/>
    <w:rsid w:val="00551393"/>
    <w:rsid w:val="005516C2"/>
    <w:rsid w:val="00551834"/>
    <w:rsid w:val="00551A1A"/>
    <w:rsid w:val="00551B93"/>
    <w:rsid w:val="00551F27"/>
    <w:rsid w:val="00552197"/>
    <w:rsid w:val="005523A9"/>
    <w:rsid w:val="00552572"/>
    <w:rsid w:val="005525E6"/>
    <w:rsid w:val="005525EA"/>
    <w:rsid w:val="0055260C"/>
    <w:rsid w:val="00552678"/>
    <w:rsid w:val="005527C7"/>
    <w:rsid w:val="00552846"/>
    <w:rsid w:val="00552CE8"/>
    <w:rsid w:val="0055318D"/>
    <w:rsid w:val="00553385"/>
    <w:rsid w:val="00553565"/>
    <w:rsid w:val="00553A3B"/>
    <w:rsid w:val="00553B2B"/>
    <w:rsid w:val="00553CF3"/>
    <w:rsid w:val="00554077"/>
    <w:rsid w:val="00554196"/>
    <w:rsid w:val="005544E3"/>
    <w:rsid w:val="005544E6"/>
    <w:rsid w:val="00554EA4"/>
    <w:rsid w:val="00554EBA"/>
    <w:rsid w:val="005553F5"/>
    <w:rsid w:val="005553F6"/>
    <w:rsid w:val="005557AE"/>
    <w:rsid w:val="005558FA"/>
    <w:rsid w:val="00555D31"/>
    <w:rsid w:val="0055602D"/>
    <w:rsid w:val="00556112"/>
    <w:rsid w:val="0055618F"/>
    <w:rsid w:val="005561C0"/>
    <w:rsid w:val="005561EA"/>
    <w:rsid w:val="0055654D"/>
    <w:rsid w:val="00556579"/>
    <w:rsid w:val="005567F2"/>
    <w:rsid w:val="00556963"/>
    <w:rsid w:val="00556BE8"/>
    <w:rsid w:val="00556DD9"/>
    <w:rsid w:val="00557531"/>
    <w:rsid w:val="00557650"/>
    <w:rsid w:val="00557775"/>
    <w:rsid w:val="005577E1"/>
    <w:rsid w:val="005579FC"/>
    <w:rsid w:val="00557AA8"/>
    <w:rsid w:val="00557F59"/>
    <w:rsid w:val="00557F7D"/>
    <w:rsid w:val="0056015E"/>
    <w:rsid w:val="005602A0"/>
    <w:rsid w:val="00560582"/>
    <w:rsid w:val="005606CE"/>
    <w:rsid w:val="00560E1F"/>
    <w:rsid w:val="00560F97"/>
    <w:rsid w:val="0056113C"/>
    <w:rsid w:val="00561150"/>
    <w:rsid w:val="0056116E"/>
    <w:rsid w:val="0056125B"/>
    <w:rsid w:val="005613A2"/>
    <w:rsid w:val="005613DD"/>
    <w:rsid w:val="00561467"/>
    <w:rsid w:val="00561968"/>
    <w:rsid w:val="0056196A"/>
    <w:rsid w:val="00561CB0"/>
    <w:rsid w:val="0056204D"/>
    <w:rsid w:val="00562240"/>
    <w:rsid w:val="0056228C"/>
    <w:rsid w:val="005622BF"/>
    <w:rsid w:val="005624D4"/>
    <w:rsid w:val="00562913"/>
    <w:rsid w:val="00562C18"/>
    <w:rsid w:val="0056300A"/>
    <w:rsid w:val="00563441"/>
    <w:rsid w:val="0056361E"/>
    <w:rsid w:val="005637B0"/>
    <w:rsid w:val="00563AA6"/>
    <w:rsid w:val="00563F44"/>
    <w:rsid w:val="0056444C"/>
    <w:rsid w:val="00564468"/>
    <w:rsid w:val="00564581"/>
    <w:rsid w:val="005645FF"/>
    <w:rsid w:val="00564713"/>
    <w:rsid w:val="00564729"/>
    <w:rsid w:val="00564A2D"/>
    <w:rsid w:val="00564B66"/>
    <w:rsid w:val="00564E4B"/>
    <w:rsid w:val="00564F20"/>
    <w:rsid w:val="00565001"/>
    <w:rsid w:val="00565133"/>
    <w:rsid w:val="005654E4"/>
    <w:rsid w:val="005654ED"/>
    <w:rsid w:val="00565959"/>
    <w:rsid w:val="00565A13"/>
    <w:rsid w:val="00565A5B"/>
    <w:rsid w:val="00565C1B"/>
    <w:rsid w:val="00565C4C"/>
    <w:rsid w:val="00565D90"/>
    <w:rsid w:val="00565DD1"/>
    <w:rsid w:val="00565F33"/>
    <w:rsid w:val="005665CA"/>
    <w:rsid w:val="0056670B"/>
    <w:rsid w:val="00566BE2"/>
    <w:rsid w:val="00566CC4"/>
    <w:rsid w:val="00566DCE"/>
    <w:rsid w:val="0056704C"/>
    <w:rsid w:val="005670AD"/>
    <w:rsid w:val="00567266"/>
    <w:rsid w:val="00567306"/>
    <w:rsid w:val="0056756C"/>
    <w:rsid w:val="0056780F"/>
    <w:rsid w:val="00567A2A"/>
    <w:rsid w:val="00567B31"/>
    <w:rsid w:val="00567D16"/>
    <w:rsid w:val="00567DA3"/>
    <w:rsid w:val="00567E5A"/>
    <w:rsid w:val="00567F62"/>
    <w:rsid w:val="005701EF"/>
    <w:rsid w:val="005703CE"/>
    <w:rsid w:val="005704DD"/>
    <w:rsid w:val="005706DC"/>
    <w:rsid w:val="005706F5"/>
    <w:rsid w:val="0057078D"/>
    <w:rsid w:val="00570AE4"/>
    <w:rsid w:val="00570D1D"/>
    <w:rsid w:val="00570D83"/>
    <w:rsid w:val="00570DA6"/>
    <w:rsid w:val="00570E54"/>
    <w:rsid w:val="00570E79"/>
    <w:rsid w:val="00571051"/>
    <w:rsid w:val="005711C8"/>
    <w:rsid w:val="00571451"/>
    <w:rsid w:val="0057177F"/>
    <w:rsid w:val="005718B2"/>
    <w:rsid w:val="00571B62"/>
    <w:rsid w:val="00571C6D"/>
    <w:rsid w:val="00571D81"/>
    <w:rsid w:val="005720E6"/>
    <w:rsid w:val="00572739"/>
    <w:rsid w:val="0057298D"/>
    <w:rsid w:val="00572DD9"/>
    <w:rsid w:val="00572E3D"/>
    <w:rsid w:val="00573050"/>
    <w:rsid w:val="00573062"/>
    <w:rsid w:val="005732D6"/>
    <w:rsid w:val="0057340A"/>
    <w:rsid w:val="0057352C"/>
    <w:rsid w:val="005739BA"/>
    <w:rsid w:val="00573B8B"/>
    <w:rsid w:val="00573C82"/>
    <w:rsid w:val="00573D9C"/>
    <w:rsid w:val="00573E95"/>
    <w:rsid w:val="00573F7B"/>
    <w:rsid w:val="00574350"/>
    <w:rsid w:val="00574467"/>
    <w:rsid w:val="00574638"/>
    <w:rsid w:val="00574953"/>
    <w:rsid w:val="00574A06"/>
    <w:rsid w:val="00574A46"/>
    <w:rsid w:val="00574D0D"/>
    <w:rsid w:val="00574D16"/>
    <w:rsid w:val="00574F61"/>
    <w:rsid w:val="005751A7"/>
    <w:rsid w:val="0057521D"/>
    <w:rsid w:val="00575666"/>
    <w:rsid w:val="005756E0"/>
    <w:rsid w:val="005757A4"/>
    <w:rsid w:val="0057603F"/>
    <w:rsid w:val="00576744"/>
    <w:rsid w:val="00576779"/>
    <w:rsid w:val="00576ABA"/>
    <w:rsid w:val="00576F39"/>
    <w:rsid w:val="00577097"/>
    <w:rsid w:val="00577256"/>
    <w:rsid w:val="0057729E"/>
    <w:rsid w:val="005772CD"/>
    <w:rsid w:val="0057743E"/>
    <w:rsid w:val="005778F6"/>
    <w:rsid w:val="0057797C"/>
    <w:rsid w:val="00577AD4"/>
    <w:rsid w:val="00577C50"/>
    <w:rsid w:val="00577C62"/>
    <w:rsid w:val="00577DA4"/>
    <w:rsid w:val="005804B3"/>
    <w:rsid w:val="00580519"/>
    <w:rsid w:val="00580A82"/>
    <w:rsid w:val="00580BB8"/>
    <w:rsid w:val="00580DE1"/>
    <w:rsid w:val="00580F05"/>
    <w:rsid w:val="0058118B"/>
    <w:rsid w:val="00581293"/>
    <w:rsid w:val="005812AC"/>
    <w:rsid w:val="005816EA"/>
    <w:rsid w:val="00581991"/>
    <w:rsid w:val="005819DC"/>
    <w:rsid w:val="00581B17"/>
    <w:rsid w:val="00581EE8"/>
    <w:rsid w:val="005821EF"/>
    <w:rsid w:val="005822C5"/>
    <w:rsid w:val="0058264A"/>
    <w:rsid w:val="0058273F"/>
    <w:rsid w:val="0058292D"/>
    <w:rsid w:val="00582AAD"/>
    <w:rsid w:val="00583B1F"/>
    <w:rsid w:val="00583BB4"/>
    <w:rsid w:val="005840E9"/>
    <w:rsid w:val="0058412F"/>
    <w:rsid w:val="00584189"/>
    <w:rsid w:val="0058458D"/>
    <w:rsid w:val="00584728"/>
    <w:rsid w:val="0058483C"/>
    <w:rsid w:val="0058486E"/>
    <w:rsid w:val="00584C3B"/>
    <w:rsid w:val="00584D4A"/>
    <w:rsid w:val="00584DAF"/>
    <w:rsid w:val="00585294"/>
    <w:rsid w:val="0058545F"/>
    <w:rsid w:val="005854E3"/>
    <w:rsid w:val="00585717"/>
    <w:rsid w:val="00585983"/>
    <w:rsid w:val="00585DF5"/>
    <w:rsid w:val="00586132"/>
    <w:rsid w:val="0058618F"/>
    <w:rsid w:val="00586226"/>
    <w:rsid w:val="005863BB"/>
    <w:rsid w:val="0058679F"/>
    <w:rsid w:val="005867F0"/>
    <w:rsid w:val="00586AAB"/>
    <w:rsid w:val="00586B52"/>
    <w:rsid w:val="00586DE8"/>
    <w:rsid w:val="00586E2C"/>
    <w:rsid w:val="00586E60"/>
    <w:rsid w:val="00586F7F"/>
    <w:rsid w:val="00586F89"/>
    <w:rsid w:val="00587004"/>
    <w:rsid w:val="00587115"/>
    <w:rsid w:val="00587236"/>
    <w:rsid w:val="0058738D"/>
    <w:rsid w:val="00587397"/>
    <w:rsid w:val="00587398"/>
    <w:rsid w:val="00587441"/>
    <w:rsid w:val="00587501"/>
    <w:rsid w:val="005878C6"/>
    <w:rsid w:val="00587A43"/>
    <w:rsid w:val="00587B90"/>
    <w:rsid w:val="00590139"/>
    <w:rsid w:val="0059024C"/>
    <w:rsid w:val="005902C7"/>
    <w:rsid w:val="00590376"/>
    <w:rsid w:val="005907E6"/>
    <w:rsid w:val="005909FC"/>
    <w:rsid w:val="00590AC2"/>
    <w:rsid w:val="00590B4C"/>
    <w:rsid w:val="00590B5B"/>
    <w:rsid w:val="00590C5F"/>
    <w:rsid w:val="00590DAC"/>
    <w:rsid w:val="0059128B"/>
    <w:rsid w:val="0059160A"/>
    <w:rsid w:val="0059169B"/>
    <w:rsid w:val="00591BBD"/>
    <w:rsid w:val="00591C3C"/>
    <w:rsid w:val="00591E1F"/>
    <w:rsid w:val="00591F5D"/>
    <w:rsid w:val="00592162"/>
    <w:rsid w:val="005921F8"/>
    <w:rsid w:val="005922BC"/>
    <w:rsid w:val="0059234C"/>
    <w:rsid w:val="0059244D"/>
    <w:rsid w:val="0059244F"/>
    <w:rsid w:val="00592581"/>
    <w:rsid w:val="00592918"/>
    <w:rsid w:val="00592C1E"/>
    <w:rsid w:val="00592C54"/>
    <w:rsid w:val="00592CE7"/>
    <w:rsid w:val="00592EB3"/>
    <w:rsid w:val="00592EBF"/>
    <w:rsid w:val="00592F50"/>
    <w:rsid w:val="00592FB0"/>
    <w:rsid w:val="0059396D"/>
    <w:rsid w:val="00593987"/>
    <w:rsid w:val="00593A1D"/>
    <w:rsid w:val="00593C19"/>
    <w:rsid w:val="00593C20"/>
    <w:rsid w:val="00593D76"/>
    <w:rsid w:val="00593E50"/>
    <w:rsid w:val="00593E6F"/>
    <w:rsid w:val="0059400F"/>
    <w:rsid w:val="00594152"/>
    <w:rsid w:val="005941E9"/>
    <w:rsid w:val="005942AA"/>
    <w:rsid w:val="0059463E"/>
    <w:rsid w:val="00594645"/>
    <w:rsid w:val="00594776"/>
    <w:rsid w:val="00594A54"/>
    <w:rsid w:val="00594B68"/>
    <w:rsid w:val="00594D3A"/>
    <w:rsid w:val="00594EC8"/>
    <w:rsid w:val="00594F28"/>
    <w:rsid w:val="0059511B"/>
    <w:rsid w:val="0059516C"/>
    <w:rsid w:val="005951FD"/>
    <w:rsid w:val="00595295"/>
    <w:rsid w:val="0059530E"/>
    <w:rsid w:val="005958F1"/>
    <w:rsid w:val="00595BFD"/>
    <w:rsid w:val="00595D48"/>
    <w:rsid w:val="00595E2B"/>
    <w:rsid w:val="00596177"/>
    <w:rsid w:val="0059626D"/>
    <w:rsid w:val="005965A3"/>
    <w:rsid w:val="0059671E"/>
    <w:rsid w:val="00596967"/>
    <w:rsid w:val="00596A81"/>
    <w:rsid w:val="00596C7A"/>
    <w:rsid w:val="00596D4F"/>
    <w:rsid w:val="00596E14"/>
    <w:rsid w:val="005970F0"/>
    <w:rsid w:val="0059724A"/>
    <w:rsid w:val="005974CE"/>
    <w:rsid w:val="00597735"/>
    <w:rsid w:val="00597760"/>
    <w:rsid w:val="00597A00"/>
    <w:rsid w:val="00597A03"/>
    <w:rsid w:val="00597A45"/>
    <w:rsid w:val="00597AB5"/>
    <w:rsid w:val="00597AE9"/>
    <w:rsid w:val="00597D39"/>
    <w:rsid w:val="00597DF1"/>
    <w:rsid w:val="00597EC9"/>
    <w:rsid w:val="005A0426"/>
    <w:rsid w:val="005A0445"/>
    <w:rsid w:val="005A050A"/>
    <w:rsid w:val="005A05AD"/>
    <w:rsid w:val="005A0643"/>
    <w:rsid w:val="005A08D5"/>
    <w:rsid w:val="005A0C68"/>
    <w:rsid w:val="005A0D97"/>
    <w:rsid w:val="005A13F8"/>
    <w:rsid w:val="005A15AB"/>
    <w:rsid w:val="005A15EC"/>
    <w:rsid w:val="005A15F7"/>
    <w:rsid w:val="005A19B1"/>
    <w:rsid w:val="005A1CD1"/>
    <w:rsid w:val="005A1E34"/>
    <w:rsid w:val="005A2048"/>
    <w:rsid w:val="005A231D"/>
    <w:rsid w:val="005A254A"/>
    <w:rsid w:val="005A2658"/>
    <w:rsid w:val="005A28CB"/>
    <w:rsid w:val="005A2AEE"/>
    <w:rsid w:val="005A2B26"/>
    <w:rsid w:val="005A2DA7"/>
    <w:rsid w:val="005A2F08"/>
    <w:rsid w:val="005A306E"/>
    <w:rsid w:val="005A3078"/>
    <w:rsid w:val="005A32CC"/>
    <w:rsid w:val="005A32D8"/>
    <w:rsid w:val="005A33D4"/>
    <w:rsid w:val="005A34BF"/>
    <w:rsid w:val="005A36F1"/>
    <w:rsid w:val="005A43E4"/>
    <w:rsid w:val="005A4432"/>
    <w:rsid w:val="005A45E4"/>
    <w:rsid w:val="005A48C3"/>
    <w:rsid w:val="005A4CCE"/>
    <w:rsid w:val="005A4CDA"/>
    <w:rsid w:val="005A4D75"/>
    <w:rsid w:val="005A4DC0"/>
    <w:rsid w:val="005A52A0"/>
    <w:rsid w:val="005A52A8"/>
    <w:rsid w:val="005A538D"/>
    <w:rsid w:val="005A55AD"/>
    <w:rsid w:val="005A5EC6"/>
    <w:rsid w:val="005A608A"/>
    <w:rsid w:val="005A60B9"/>
    <w:rsid w:val="005A6177"/>
    <w:rsid w:val="005A61DD"/>
    <w:rsid w:val="005A6367"/>
    <w:rsid w:val="005A6700"/>
    <w:rsid w:val="005A6B3D"/>
    <w:rsid w:val="005A6FDD"/>
    <w:rsid w:val="005A6FF0"/>
    <w:rsid w:val="005A70D5"/>
    <w:rsid w:val="005A70F7"/>
    <w:rsid w:val="005A7250"/>
    <w:rsid w:val="005A72DA"/>
    <w:rsid w:val="005A7391"/>
    <w:rsid w:val="005A789F"/>
    <w:rsid w:val="005A7A3E"/>
    <w:rsid w:val="005A7ACB"/>
    <w:rsid w:val="005A7B50"/>
    <w:rsid w:val="005A7E48"/>
    <w:rsid w:val="005A7E75"/>
    <w:rsid w:val="005B011B"/>
    <w:rsid w:val="005B074F"/>
    <w:rsid w:val="005B0844"/>
    <w:rsid w:val="005B089A"/>
    <w:rsid w:val="005B0A00"/>
    <w:rsid w:val="005B10B9"/>
    <w:rsid w:val="005B1335"/>
    <w:rsid w:val="005B19DE"/>
    <w:rsid w:val="005B1B31"/>
    <w:rsid w:val="005B1B56"/>
    <w:rsid w:val="005B215B"/>
    <w:rsid w:val="005B22B9"/>
    <w:rsid w:val="005B249D"/>
    <w:rsid w:val="005B2614"/>
    <w:rsid w:val="005B2865"/>
    <w:rsid w:val="005B28DE"/>
    <w:rsid w:val="005B30D1"/>
    <w:rsid w:val="005B3265"/>
    <w:rsid w:val="005B3416"/>
    <w:rsid w:val="005B3C51"/>
    <w:rsid w:val="005B3D3F"/>
    <w:rsid w:val="005B3D5F"/>
    <w:rsid w:val="005B3F07"/>
    <w:rsid w:val="005B3F34"/>
    <w:rsid w:val="005B4189"/>
    <w:rsid w:val="005B4275"/>
    <w:rsid w:val="005B42C9"/>
    <w:rsid w:val="005B43A8"/>
    <w:rsid w:val="005B4796"/>
    <w:rsid w:val="005B48C9"/>
    <w:rsid w:val="005B4A6C"/>
    <w:rsid w:val="005B4BFE"/>
    <w:rsid w:val="005B4C31"/>
    <w:rsid w:val="005B4C55"/>
    <w:rsid w:val="005B4D77"/>
    <w:rsid w:val="005B4DE9"/>
    <w:rsid w:val="005B5146"/>
    <w:rsid w:val="005B5360"/>
    <w:rsid w:val="005B538C"/>
    <w:rsid w:val="005B54F6"/>
    <w:rsid w:val="005B5660"/>
    <w:rsid w:val="005B5715"/>
    <w:rsid w:val="005B576A"/>
    <w:rsid w:val="005B597B"/>
    <w:rsid w:val="005B5B64"/>
    <w:rsid w:val="005B5BD3"/>
    <w:rsid w:val="005B5D42"/>
    <w:rsid w:val="005B5DA0"/>
    <w:rsid w:val="005B5E40"/>
    <w:rsid w:val="005B5F18"/>
    <w:rsid w:val="005B5F28"/>
    <w:rsid w:val="005B6103"/>
    <w:rsid w:val="005B6136"/>
    <w:rsid w:val="005B614A"/>
    <w:rsid w:val="005B6165"/>
    <w:rsid w:val="005B61FD"/>
    <w:rsid w:val="005B6386"/>
    <w:rsid w:val="005B696E"/>
    <w:rsid w:val="005B6A61"/>
    <w:rsid w:val="005B6E1B"/>
    <w:rsid w:val="005B705A"/>
    <w:rsid w:val="005B718E"/>
    <w:rsid w:val="005B7355"/>
    <w:rsid w:val="005B73C2"/>
    <w:rsid w:val="005B75AC"/>
    <w:rsid w:val="005B7857"/>
    <w:rsid w:val="005B7AB2"/>
    <w:rsid w:val="005B7E40"/>
    <w:rsid w:val="005B7FE3"/>
    <w:rsid w:val="005C003B"/>
    <w:rsid w:val="005C0273"/>
    <w:rsid w:val="005C0282"/>
    <w:rsid w:val="005C0399"/>
    <w:rsid w:val="005C05F1"/>
    <w:rsid w:val="005C0801"/>
    <w:rsid w:val="005C09D0"/>
    <w:rsid w:val="005C0F67"/>
    <w:rsid w:val="005C14D6"/>
    <w:rsid w:val="005C1B54"/>
    <w:rsid w:val="005C1FB2"/>
    <w:rsid w:val="005C2050"/>
    <w:rsid w:val="005C2328"/>
    <w:rsid w:val="005C23AE"/>
    <w:rsid w:val="005C28A3"/>
    <w:rsid w:val="005C2A36"/>
    <w:rsid w:val="005C2C50"/>
    <w:rsid w:val="005C2DAA"/>
    <w:rsid w:val="005C2E2E"/>
    <w:rsid w:val="005C2F51"/>
    <w:rsid w:val="005C313F"/>
    <w:rsid w:val="005C341B"/>
    <w:rsid w:val="005C35DE"/>
    <w:rsid w:val="005C374D"/>
    <w:rsid w:val="005C39CE"/>
    <w:rsid w:val="005C3A9F"/>
    <w:rsid w:val="005C4012"/>
    <w:rsid w:val="005C43A8"/>
    <w:rsid w:val="005C4517"/>
    <w:rsid w:val="005C46E9"/>
    <w:rsid w:val="005C4DF7"/>
    <w:rsid w:val="005C4ED4"/>
    <w:rsid w:val="005C537C"/>
    <w:rsid w:val="005C54F4"/>
    <w:rsid w:val="005C5894"/>
    <w:rsid w:val="005C58B1"/>
    <w:rsid w:val="005C5D7C"/>
    <w:rsid w:val="005C5EDB"/>
    <w:rsid w:val="005C6A0C"/>
    <w:rsid w:val="005C6B59"/>
    <w:rsid w:val="005C6D13"/>
    <w:rsid w:val="005C704F"/>
    <w:rsid w:val="005C705A"/>
    <w:rsid w:val="005C7132"/>
    <w:rsid w:val="005C727C"/>
    <w:rsid w:val="005C7BF2"/>
    <w:rsid w:val="005C7D2A"/>
    <w:rsid w:val="005D00A2"/>
    <w:rsid w:val="005D0374"/>
    <w:rsid w:val="005D0828"/>
    <w:rsid w:val="005D0861"/>
    <w:rsid w:val="005D0D69"/>
    <w:rsid w:val="005D0DDE"/>
    <w:rsid w:val="005D1316"/>
    <w:rsid w:val="005D1339"/>
    <w:rsid w:val="005D1610"/>
    <w:rsid w:val="005D16C6"/>
    <w:rsid w:val="005D18D5"/>
    <w:rsid w:val="005D1A06"/>
    <w:rsid w:val="005D1B7F"/>
    <w:rsid w:val="005D1F70"/>
    <w:rsid w:val="005D22D2"/>
    <w:rsid w:val="005D2644"/>
    <w:rsid w:val="005D2C68"/>
    <w:rsid w:val="005D2D82"/>
    <w:rsid w:val="005D2FF5"/>
    <w:rsid w:val="005D31ED"/>
    <w:rsid w:val="005D33C0"/>
    <w:rsid w:val="005D387A"/>
    <w:rsid w:val="005D39CC"/>
    <w:rsid w:val="005D39CE"/>
    <w:rsid w:val="005D39DF"/>
    <w:rsid w:val="005D3A5C"/>
    <w:rsid w:val="005D3F58"/>
    <w:rsid w:val="005D3FF9"/>
    <w:rsid w:val="005D408F"/>
    <w:rsid w:val="005D44A6"/>
    <w:rsid w:val="005D44A7"/>
    <w:rsid w:val="005D44E5"/>
    <w:rsid w:val="005D480D"/>
    <w:rsid w:val="005D486D"/>
    <w:rsid w:val="005D4A89"/>
    <w:rsid w:val="005D4E63"/>
    <w:rsid w:val="005D4E68"/>
    <w:rsid w:val="005D4FB2"/>
    <w:rsid w:val="005D50A2"/>
    <w:rsid w:val="005D5109"/>
    <w:rsid w:val="005D5501"/>
    <w:rsid w:val="005D556C"/>
    <w:rsid w:val="005D5680"/>
    <w:rsid w:val="005D5801"/>
    <w:rsid w:val="005D5C12"/>
    <w:rsid w:val="005D5D97"/>
    <w:rsid w:val="005D5EBE"/>
    <w:rsid w:val="005D63B8"/>
    <w:rsid w:val="005D642C"/>
    <w:rsid w:val="005D6520"/>
    <w:rsid w:val="005D656A"/>
    <w:rsid w:val="005D65A7"/>
    <w:rsid w:val="005D6912"/>
    <w:rsid w:val="005D70E0"/>
    <w:rsid w:val="005D7189"/>
    <w:rsid w:val="005D731C"/>
    <w:rsid w:val="005D76B1"/>
    <w:rsid w:val="005D777D"/>
    <w:rsid w:val="005D77DF"/>
    <w:rsid w:val="005D77EA"/>
    <w:rsid w:val="005D7975"/>
    <w:rsid w:val="005D7DD0"/>
    <w:rsid w:val="005E0287"/>
    <w:rsid w:val="005E0440"/>
    <w:rsid w:val="005E05EA"/>
    <w:rsid w:val="005E068B"/>
    <w:rsid w:val="005E0862"/>
    <w:rsid w:val="005E09E4"/>
    <w:rsid w:val="005E0C94"/>
    <w:rsid w:val="005E0E0F"/>
    <w:rsid w:val="005E114F"/>
    <w:rsid w:val="005E121A"/>
    <w:rsid w:val="005E12EA"/>
    <w:rsid w:val="005E188C"/>
    <w:rsid w:val="005E1E1B"/>
    <w:rsid w:val="005E20E3"/>
    <w:rsid w:val="005E22BC"/>
    <w:rsid w:val="005E2475"/>
    <w:rsid w:val="005E2AF8"/>
    <w:rsid w:val="005E2FFD"/>
    <w:rsid w:val="005E3557"/>
    <w:rsid w:val="005E35E6"/>
    <w:rsid w:val="005E39BF"/>
    <w:rsid w:val="005E4059"/>
    <w:rsid w:val="005E405E"/>
    <w:rsid w:val="005E40D7"/>
    <w:rsid w:val="005E40E5"/>
    <w:rsid w:val="005E4471"/>
    <w:rsid w:val="005E4980"/>
    <w:rsid w:val="005E503B"/>
    <w:rsid w:val="005E50C7"/>
    <w:rsid w:val="005E514D"/>
    <w:rsid w:val="005E52D1"/>
    <w:rsid w:val="005E5412"/>
    <w:rsid w:val="005E544B"/>
    <w:rsid w:val="005E565E"/>
    <w:rsid w:val="005E569F"/>
    <w:rsid w:val="005E601A"/>
    <w:rsid w:val="005E6254"/>
    <w:rsid w:val="005E6441"/>
    <w:rsid w:val="005E670D"/>
    <w:rsid w:val="005E6878"/>
    <w:rsid w:val="005E68D9"/>
    <w:rsid w:val="005E69D9"/>
    <w:rsid w:val="005E6C33"/>
    <w:rsid w:val="005E6CA0"/>
    <w:rsid w:val="005E6D5B"/>
    <w:rsid w:val="005E6D8F"/>
    <w:rsid w:val="005E7653"/>
    <w:rsid w:val="005E774C"/>
    <w:rsid w:val="005E7AE0"/>
    <w:rsid w:val="005E7B30"/>
    <w:rsid w:val="005E7C9B"/>
    <w:rsid w:val="005E7DC8"/>
    <w:rsid w:val="005F00B6"/>
    <w:rsid w:val="005F0100"/>
    <w:rsid w:val="005F031A"/>
    <w:rsid w:val="005F07B4"/>
    <w:rsid w:val="005F08DA"/>
    <w:rsid w:val="005F0D07"/>
    <w:rsid w:val="005F103F"/>
    <w:rsid w:val="005F12DA"/>
    <w:rsid w:val="005F12F7"/>
    <w:rsid w:val="005F1392"/>
    <w:rsid w:val="005F13CD"/>
    <w:rsid w:val="005F1453"/>
    <w:rsid w:val="005F15A9"/>
    <w:rsid w:val="005F1F5F"/>
    <w:rsid w:val="005F20EF"/>
    <w:rsid w:val="005F24D2"/>
    <w:rsid w:val="005F2533"/>
    <w:rsid w:val="005F2545"/>
    <w:rsid w:val="005F27A2"/>
    <w:rsid w:val="005F2894"/>
    <w:rsid w:val="005F2E47"/>
    <w:rsid w:val="005F2F75"/>
    <w:rsid w:val="005F3035"/>
    <w:rsid w:val="005F31A1"/>
    <w:rsid w:val="005F31BF"/>
    <w:rsid w:val="005F3279"/>
    <w:rsid w:val="005F33A7"/>
    <w:rsid w:val="005F3499"/>
    <w:rsid w:val="005F3B35"/>
    <w:rsid w:val="005F3D46"/>
    <w:rsid w:val="005F3D9E"/>
    <w:rsid w:val="005F3EC3"/>
    <w:rsid w:val="005F3F01"/>
    <w:rsid w:val="005F3FD1"/>
    <w:rsid w:val="005F42AF"/>
    <w:rsid w:val="005F4470"/>
    <w:rsid w:val="005F4BA2"/>
    <w:rsid w:val="005F4DF1"/>
    <w:rsid w:val="005F4DFB"/>
    <w:rsid w:val="005F4E63"/>
    <w:rsid w:val="005F4EF7"/>
    <w:rsid w:val="005F50A3"/>
    <w:rsid w:val="005F51A6"/>
    <w:rsid w:val="005F527C"/>
    <w:rsid w:val="005F53D9"/>
    <w:rsid w:val="005F56E3"/>
    <w:rsid w:val="005F5790"/>
    <w:rsid w:val="005F5A3E"/>
    <w:rsid w:val="005F5E1F"/>
    <w:rsid w:val="005F602F"/>
    <w:rsid w:val="005F6220"/>
    <w:rsid w:val="005F62DC"/>
    <w:rsid w:val="005F67E9"/>
    <w:rsid w:val="005F6C62"/>
    <w:rsid w:val="005F6D71"/>
    <w:rsid w:val="005F6EFA"/>
    <w:rsid w:val="005F71B3"/>
    <w:rsid w:val="005F72A3"/>
    <w:rsid w:val="005F75A1"/>
    <w:rsid w:val="005F75ED"/>
    <w:rsid w:val="005F770C"/>
    <w:rsid w:val="005F7891"/>
    <w:rsid w:val="005F7B30"/>
    <w:rsid w:val="005F7BE6"/>
    <w:rsid w:val="005F7C67"/>
    <w:rsid w:val="005F7DCF"/>
    <w:rsid w:val="006001BE"/>
    <w:rsid w:val="0060030A"/>
    <w:rsid w:val="00600BF3"/>
    <w:rsid w:val="00600D92"/>
    <w:rsid w:val="00600DD6"/>
    <w:rsid w:val="00601559"/>
    <w:rsid w:val="00601955"/>
    <w:rsid w:val="00601A75"/>
    <w:rsid w:val="00601B66"/>
    <w:rsid w:val="00601C4F"/>
    <w:rsid w:val="00601C88"/>
    <w:rsid w:val="00601D7C"/>
    <w:rsid w:val="006027DE"/>
    <w:rsid w:val="006027EC"/>
    <w:rsid w:val="00602842"/>
    <w:rsid w:val="00602941"/>
    <w:rsid w:val="00602A2B"/>
    <w:rsid w:val="00602B35"/>
    <w:rsid w:val="00602C68"/>
    <w:rsid w:val="00602E26"/>
    <w:rsid w:val="0060311C"/>
    <w:rsid w:val="006032C7"/>
    <w:rsid w:val="006032D6"/>
    <w:rsid w:val="00603491"/>
    <w:rsid w:val="006035BC"/>
    <w:rsid w:val="00603616"/>
    <w:rsid w:val="006038F1"/>
    <w:rsid w:val="006038FD"/>
    <w:rsid w:val="00603918"/>
    <w:rsid w:val="00603F59"/>
    <w:rsid w:val="00603F84"/>
    <w:rsid w:val="00603F8E"/>
    <w:rsid w:val="0060417A"/>
    <w:rsid w:val="00604343"/>
    <w:rsid w:val="006043B7"/>
    <w:rsid w:val="00604476"/>
    <w:rsid w:val="006044D9"/>
    <w:rsid w:val="006045B1"/>
    <w:rsid w:val="00604768"/>
    <w:rsid w:val="00604A18"/>
    <w:rsid w:val="00604A95"/>
    <w:rsid w:val="00604AAD"/>
    <w:rsid w:val="00604BAC"/>
    <w:rsid w:val="00604C00"/>
    <w:rsid w:val="00604C09"/>
    <w:rsid w:val="00604E60"/>
    <w:rsid w:val="00604EF5"/>
    <w:rsid w:val="0060514F"/>
    <w:rsid w:val="006052DB"/>
    <w:rsid w:val="00605384"/>
    <w:rsid w:val="006053B3"/>
    <w:rsid w:val="006054DC"/>
    <w:rsid w:val="00605567"/>
    <w:rsid w:val="0060578D"/>
    <w:rsid w:val="006059FB"/>
    <w:rsid w:val="00605AF8"/>
    <w:rsid w:val="00605D40"/>
    <w:rsid w:val="00605D44"/>
    <w:rsid w:val="00605D88"/>
    <w:rsid w:val="0060604B"/>
    <w:rsid w:val="006061B7"/>
    <w:rsid w:val="006062B7"/>
    <w:rsid w:val="00606630"/>
    <w:rsid w:val="00606652"/>
    <w:rsid w:val="006066DB"/>
    <w:rsid w:val="00606F27"/>
    <w:rsid w:val="00606FBC"/>
    <w:rsid w:val="006072BE"/>
    <w:rsid w:val="006072E9"/>
    <w:rsid w:val="006077C5"/>
    <w:rsid w:val="00607C93"/>
    <w:rsid w:val="00607E47"/>
    <w:rsid w:val="0061018D"/>
    <w:rsid w:val="006101BD"/>
    <w:rsid w:val="006104D1"/>
    <w:rsid w:val="00610606"/>
    <w:rsid w:val="00610A7E"/>
    <w:rsid w:val="00610B06"/>
    <w:rsid w:val="00610B74"/>
    <w:rsid w:val="00610D75"/>
    <w:rsid w:val="00610F48"/>
    <w:rsid w:val="00611177"/>
    <w:rsid w:val="00611622"/>
    <w:rsid w:val="00611726"/>
    <w:rsid w:val="00611808"/>
    <w:rsid w:val="00611F7F"/>
    <w:rsid w:val="0061213A"/>
    <w:rsid w:val="006123F6"/>
    <w:rsid w:val="0061246E"/>
    <w:rsid w:val="006124BD"/>
    <w:rsid w:val="00612636"/>
    <w:rsid w:val="006128C1"/>
    <w:rsid w:val="006129F7"/>
    <w:rsid w:val="00612A0E"/>
    <w:rsid w:val="00612CDB"/>
    <w:rsid w:val="00612F5D"/>
    <w:rsid w:val="00613254"/>
    <w:rsid w:val="00613343"/>
    <w:rsid w:val="0061338E"/>
    <w:rsid w:val="00613434"/>
    <w:rsid w:val="00613879"/>
    <w:rsid w:val="0061396A"/>
    <w:rsid w:val="00613B9A"/>
    <w:rsid w:val="00613D86"/>
    <w:rsid w:val="00613E94"/>
    <w:rsid w:val="006141D6"/>
    <w:rsid w:val="00614371"/>
    <w:rsid w:val="00614665"/>
    <w:rsid w:val="00614953"/>
    <w:rsid w:val="00614997"/>
    <w:rsid w:val="006149DD"/>
    <w:rsid w:val="00614ABE"/>
    <w:rsid w:val="00614AFE"/>
    <w:rsid w:val="00614BA0"/>
    <w:rsid w:val="00614CB2"/>
    <w:rsid w:val="00614E0A"/>
    <w:rsid w:val="00614F65"/>
    <w:rsid w:val="006151E3"/>
    <w:rsid w:val="006153DA"/>
    <w:rsid w:val="00615683"/>
    <w:rsid w:val="006156F0"/>
    <w:rsid w:val="00615A56"/>
    <w:rsid w:val="00615AD0"/>
    <w:rsid w:val="00615D1B"/>
    <w:rsid w:val="00616300"/>
    <w:rsid w:val="0061665E"/>
    <w:rsid w:val="00616D64"/>
    <w:rsid w:val="00616DA1"/>
    <w:rsid w:val="00617136"/>
    <w:rsid w:val="0061713F"/>
    <w:rsid w:val="00617204"/>
    <w:rsid w:val="00617238"/>
    <w:rsid w:val="0061733A"/>
    <w:rsid w:val="0061746F"/>
    <w:rsid w:val="006174CC"/>
    <w:rsid w:val="00617A12"/>
    <w:rsid w:val="00617B3E"/>
    <w:rsid w:val="00617BCF"/>
    <w:rsid w:val="00620217"/>
    <w:rsid w:val="0062053D"/>
    <w:rsid w:val="006205CE"/>
    <w:rsid w:val="00620667"/>
    <w:rsid w:val="00620A0A"/>
    <w:rsid w:val="00620ACB"/>
    <w:rsid w:val="00620E82"/>
    <w:rsid w:val="00621035"/>
    <w:rsid w:val="00621085"/>
    <w:rsid w:val="0062122C"/>
    <w:rsid w:val="00621267"/>
    <w:rsid w:val="006212D1"/>
    <w:rsid w:val="00621469"/>
    <w:rsid w:val="00621930"/>
    <w:rsid w:val="0062213B"/>
    <w:rsid w:val="0062226F"/>
    <w:rsid w:val="006224BC"/>
    <w:rsid w:val="006226FB"/>
    <w:rsid w:val="00622BE8"/>
    <w:rsid w:val="00622C4E"/>
    <w:rsid w:val="00622F0C"/>
    <w:rsid w:val="006231CB"/>
    <w:rsid w:val="006233BE"/>
    <w:rsid w:val="006233FB"/>
    <w:rsid w:val="0062341B"/>
    <w:rsid w:val="0062353C"/>
    <w:rsid w:val="006235F0"/>
    <w:rsid w:val="00623A06"/>
    <w:rsid w:val="00623B36"/>
    <w:rsid w:val="00623C9D"/>
    <w:rsid w:val="00623CCD"/>
    <w:rsid w:val="00623E19"/>
    <w:rsid w:val="00624125"/>
    <w:rsid w:val="0062422D"/>
    <w:rsid w:val="006243D8"/>
    <w:rsid w:val="00624631"/>
    <w:rsid w:val="00624709"/>
    <w:rsid w:val="0062475F"/>
    <w:rsid w:val="00624EBF"/>
    <w:rsid w:val="00624F59"/>
    <w:rsid w:val="006253EB"/>
    <w:rsid w:val="0062579A"/>
    <w:rsid w:val="0062582F"/>
    <w:rsid w:val="006258E4"/>
    <w:rsid w:val="006259A2"/>
    <w:rsid w:val="00625B1A"/>
    <w:rsid w:val="00625D90"/>
    <w:rsid w:val="00625EFC"/>
    <w:rsid w:val="00626026"/>
    <w:rsid w:val="00626035"/>
    <w:rsid w:val="00626187"/>
    <w:rsid w:val="0062621D"/>
    <w:rsid w:val="00626497"/>
    <w:rsid w:val="00626609"/>
    <w:rsid w:val="0062698B"/>
    <w:rsid w:val="00626AC5"/>
    <w:rsid w:val="00626DF6"/>
    <w:rsid w:val="00626E56"/>
    <w:rsid w:val="00626E65"/>
    <w:rsid w:val="00626EA9"/>
    <w:rsid w:val="00626F66"/>
    <w:rsid w:val="006270F0"/>
    <w:rsid w:val="00627761"/>
    <w:rsid w:val="00627A22"/>
    <w:rsid w:val="00627A6C"/>
    <w:rsid w:val="00627B4D"/>
    <w:rsid w:val="00627D26"/>
    <w:rsid w:val="00627F9E"/>
    <w:rsid w:val="0063005D"/>
    <w:rsid w:val="006300CE"/>
    <w:rsid w:val="0063010A"/>
    <w:rsid w:val="006302B8"/>
    <w:rsid w:val="006303E9"/>
    <w:rsid w:val="00630667"/>
    <w:rsid w:val="0063084E"/>
    <w:rsid w:val="006310BC"/>
    <w:rsid w:val="00631203"/>
    <w:rsid w:val="0063130A"/>
    <w:rsid w:val="006313B1"/>
    <w:rsid w:val="006315F6"/>
    <w:rsid w:val="0063170D"/>
    <w:rsid w:val="0063191C"/>
    <w:rsid w:val="00631953"/>
    <w:rsid w:val="00631994"/>
    <w:rsid w:val="00631A39"/>
    <w:rsid w:val="00631B68"/>
    <w:rsid w:val="00631B71"/>
    <w:rsid w:val="00631E1C"/>
    <w:rsid w:val="00631E42"/>
    <w:rsid w:val="00631E64"/>
    <w:rsid w:val="0063201E"/>
    <w:rsid w:val="00632055"/>
    <w:rsid w:val="00632130"/>
    <w:rsid w:val="00632278"/>
    <w:rsid w:val="0063227C"/>
    <w:rsid w:val="006323EC"/>
    <w:rsid w:val="006326B6"/>
    <w:rsid w:val="0063292C"/>
    <w:rsid w:val="00632B4B"/>
    <w:rsid w:val="006336F4"/>
    <w:rsid w:val="006338C4"/>
    <w:rsid w:val="00633A4E"/>
    <w:rsid w:val="00633B20"/>
    <w:rsid w:val="00633B44"/>
    <w:rsid w:val="00633B52"/>
    <w:rsid w:val="00633D61"/>
    <w:rsid w:val="00633D72"/>
    <w:rsid w:val="006340B7"/>
    <w:rsid w:val="006343C1"/>
    <w:rsid w:val="0063440A"/>
    <w:rsid w:val="00634638"/>
    <w:rsid w:val="0063468C"/>
    <w:rsid w:val="006347A7"/>
    <w:rsid w:val="00634A45"/>
    <w:rsid w:val="00634D5C"/>
    <w:rsid w:val="00634E48"/>
    <w:rsid w:val="00634F2E"/>
    <w:rsid w:val="00635247"/>
    <w:rsid w:val="0063535E"/>
    <w:rsid w:val="00635487"/>
    <w:rsid w:val="006356DE"/>
    <w:rsid w:val="0063578D"/>
    <w:rsid w:val="00635BCD"/>
    <w:rsid w:val="00635E49"/>
    <w:rsid w:val="00636175"/>
    <w:rsid w:val="00636377"/>
    <w:rsid w:val="00636873"/>
    <w:rsid w:val="006368FF"/>
    <w:rsid w:val="0063697C"/>
    <w:rsid w:val="00636B8A"/>
    <w:rsid w:val="00636D0A"/>
    <w:rsid w:val="00636DFC"/>
    <w:rsid w:val="00636FB5"/>
    <w:rsid w:val="006373B6"/>
    <w:rsid w:val="00637528"/>
    <w:rsid w:val="00637621"/>
    <w:rsid w:val="006379B5"/>
    <w:rsid w:val="00637E30"/>
    <w:rsid w:val="00640106"/>
    <w:rsid w:val="0064047E"/>
    <w:rsid w:val="006404A1"/>
    <w:rsid w:val="006406DD"/>
    <w:rsid w:val="00640C2F"/>
    <w:rsid w:val="00640C4F"/>
    <w:rsid w:val="00640E8F"/>
    <w:rsid w:val="00641277"/>
    <w:rsid w:val="0064143E"/>
    <w:rsid w:val="0064179F"/>
    <w:rsid w:val="006419DA"/>
    <w:rsid w:val="00641A6B"/>
    <w:rsid w:val="00641AC4"/>
    <w:rsid w:val="00641BA1"/>
    <w:rsid w:val="00641C51"/>
    <w:rsid w:val="00641C7E"/>
    <w:rsid w:val="00641F95"/>
    <w:rsid w:val="00642043"/>
    <w:rsid w:val="00642066"/>
    <w:rsid w:val="006420D3"/>
    <w:rsid w:val="00642214"/>
    <w:rsid w:val="00642232"/>
    <w:rsid w:val="00642356"/>
    <w:rsid w:val="006426C7"/>
    <w:rsid w:val="0064272C"/>
    <w:rsid w:val="0064278B"/>
    <w:rsid w:val="00642A96"/>
    <w:rsid w:val="00642AE8"/>
    <w:rsid w:val="00642B73"/>
    <w:rsid w:val="00642D90"/>
    <w:rsid w:val="00643079"/>
    <w:rsid w:val="006432E4"/>
    <w:rsid w:val="00643316"/>
    <w:rsid w:val="006433C5"/>
    <w:rsid w:val="0064350E"/>
    <w:rsid w:val="00643663"/>
    <w:rsid w:val="00643897"/>
    <w:rsid w:val="00643998"/>
    <w:rsid w:val="00643D7B"/>
    <w:rsid w:val="00643F8E"/>
    <w:rsid w:val="00643FF5"/>
    <w:rsid w:val="00644196"/>
    <w:rsid w:val="00644492"/>
    <w:rsid w:val="00644581"/>
    <w:rsid w:val="006445B6"/>
    <w:rsid w:val="00644A30"/>
    <w:rsid w:val="00644B19"/>
    <w:rsid w:val="00644B96"/>
    <w:rsid w:val="00644DEA"/>
    <w:rsid w:val="00644F81"/>
    <w:rsid w:val="00645022"/>
    <w:rsid w:val="006451B0"/>
    <w:rsid w:val="0064526C"/>
    <w:rsid w:val="00645467"/>
    <w:rsid w:val="00645546"/>
    <w:rsid w:val="006457C0"/>
    <w:rsid w:val="0064583C"/>
    <w:rsid w:val="00645852"/>
    <w:rsid w:val="00646211"/>
    <w:rsid w:val="00646316"/>
    <w:rsid w:val="0064645E"/>
    <w:rsid w:val="0064650F"/>
    <w:rsid w:val="00646583"/>
    <w:rsid w:val="006465B5"/>
    <w:rsid w:val="00646614"/>
    <w:rsid w:val="0064662A"/>
    <w:rsid w:val="00646817"/>
    <w:rsid w:val="00646A24"/>
    <w:rsid w:val="00647483"/>
    <w:rsid w:val="00647551"/>
    <w:rsid w:val="00647748"/>
    <w:rsid w:val="00647B27"/>
    <w:rsid w:val="00647C6B"/>
    <w:rsid w:val="00647D8D"/>
    <w:rsid w:val="00647DD4"/>
    <w:rsid w:val="00647EEC"/>
    <w:rsid w:val="00647FC1"/>
    <w:rsid w:val="006501A1"/>
    <w:rsid w:val="00650392"/>
    <w:rsid w:val="00650399"/>
    <w:rsid w:val="0065079B"/>
    <w:rsid w:val="006507CB"/>
    <w:rsid w:val="006509D5"/>
    <w:rsid w:val="00650D65"/>
    <w:rsid w:val="00650EC4"/>
    <w:rsid w:val="00650F77"/>
    <w:rsid w:val="0065159E"/>
    <w:rsid w:val="006515FE"/>
    <w:rsid w:val="0065182A"/>
    <w:rsid w:val="00651A8C"/>
    <w:rsid w:val="00651AC6"/>
    <w:rsid w:val="00651B58"/>
    <w:rsid w:val="00651EA9"/>
    <w:rsid w:val="00651EB6"/>
    <w:rsid w:val="00651F64"/>
    <w:rsid w:val="00652399"/>
    <w:rsid w:val="00652487"/>
    <w:rsid w:val="00652B17"/>
    <w:rsid w:val="00652BB6"/>
    <w:rsid w:val="0065370D"/>
    <w:rsid w:val="00653912"/>
    <w:rsid w:val="006539B3"/>
    <w:rsid w:val="006539CF"/>
    <w:rsid w:val="00653FF1"/>
    <w:rsid w:val="00654049"/>
    <w:rsid w:val="0065428B"/>
    <w:rsid w:val="006542EC"/>
    <w:rsid w:val="0065462F"/>
    <w:rsid w:val="006548E2"/>
    <w:rsid w:val="00655179"/>
    <w:rsid w:val="0065540C"/>
    <w:rsid w:val="00655452"/>
    <w:rsid w:val="0065569C"/>
    <w:rsid w:val="00655878"/>
    <w:rsid w:val="006559BB"/>
    <w:rsid w:val="00655B4E"/>
    <w:rsid w:val="00655D57"/>
    <w:rsid w:val="00655F90"/>
    <w:rsid w:val="00655FF3"/>
    <w:rsid w:val="006562CC"/>
    <w:rsid w:val="00656450"/>
    <w:rsid w:val="0065656A"/>
    <w:rsid w:val="006565A6"/>
    <w:rsid w:val="00656898"/>
    <w:rsid w:val="00656993"/>
    <w:rsid w:val="00656A7C"/>
    <w:rsid w:val="00656ADF"/>
    <w:rsid w:val="00656CFC"/>
    <w:rsid w:val="00656E7F"/>
    <w:rsid w:val="00657064"/>
    <w:rsid w:val="0065721C"/>
    <w:rsid w:val="00657347"/>
    <w:rsid w:val="00657366"/>
    <w:rsid w:val="006574B4"/>
    <w:rsid w:val="006575E8"/>
    <w:rsid w:val="00657687"/>
    <w:rsid w:val="00657AA3"/>
    <w:rsid w:val="00657B81"/>
    <w:rsid w:val="00657BC2"/>
    <w:rsid w:val="00657C26"/>
    <w:rsid w:val="0066028F"/>
    <w:rsid w:val="006603DF"/>
    <w:rsid w:val="0066042B"/>
    <w:rsid w:val="00660483"/>
    <w:rsid w:val="006609BA"/>
    <w:rsid w:val="00660A84"/>
    <w:rsid w:val="00660AAF"/>
    <w:rsid w:val="00660C25"/>
    <w:rsid w:val="00660F72"/>
    <w:rsid w:val="0066178E"/>
    <w:rsid w:val="00661875"/>
    <w:rsid w:val="00661BF4"/>
    <w:rsid w:val="00661DBC"/>
    <w:rsid w:val="00661E82"/>
    <w:rsid w:val="00661F3C"/>
    <w:rsid w:val="00661F9C"/>
    <w:rsid w:val="006620AA"/>
    <w:rsid w:val="00662119"/>
    <w:rsid w:val="0066228C"/>
    <w:rsid w:val="00662431"/>
    <w:rsid w:val="006627FB"/>
    <w:rsid w:val="006629E9"/>
    <w:rsid w:val="006629F3"/>
    <w:rsid w:val="00662DAB"/>
    <w:rsid w:val="006630F6"/>
    <w:rsid w:val="00663173"/>
    <w:rsid w:val="006631BA"/>
    <w:rsid w:val="00663299"/>
    <w:rsid w:val="006632BF"/>
    <w:rsid w:val="006632C4"/>
    <w:rsid w:val="006633D3"/>
    <w:rsid w:val="00663453"/>
    <w:rsid w:val="006634FB"/>
    <w:rsid w:val="00663873"/>
    <w:rsid w:val="00663B23"/>
    <w:rsid w:val="00663BED"/>
    <w:rsid w:val="00663C3C"/>
    <w:rsid w:val="00663E20"/>
    <w:rsid w:val="00663E6E"/>
    <w:rsid w:val="00663E80"/>
    <w:rsid w:val="00663FE7"/>
    <w:rsid w:val="00664028"/>
    <w:rsid w:val="006640DA"/>
    <w:rsid w:val="00664182"/>
    <w:rsid w:val="006647BD"/>
    <w:rsid w:val="006650E9"/>
    <w:rsid w:val="0066548D"/>
    <w:rsid w:val="00665497"/>
    <w:rsid w:val="006655AA"/>
    <w:rsid w:val="0066570E"/>
    <w:rsid w:val="00665F2B"/>
    <w:rsid w:val="00666087"/>
    <w:rsid w:val="0066612E"/>
    <w:rsid w:val="00666600"/>
    <w:rsid w:val="006669DF"/>
    <w:rsid w:val="00666AE7"/>
    <w:rsid w:val="00666F17"/>
    <w:rsid w:val="00666F41"/>
    <w:rsid w:val="006671C0"/>
    <w:rsid w:val="006673DD"/>
    <w:rsid w:val="00667457"/>
    <w:rsid w:val="0066757C"/>
    <w:rsid w:val="00667A00"/>
    <w:rsid w:val="00667C20"/>
    <w:rsid w:val="0067019C"/>
    <w:rsid w:val="00670227"/>
    <w:rsid w:val="00670572"/>
    <w:rsid w:val="0067099A"/>
    <w:rsid w:val="00670A58"/>
    <w:rsid w:val="00670CCF"/>
    <w:rsid w:val="0067107B"/>
    <w:rsid w:val="00671121"/>
    <w:rsid w:val="00671218"/>
    <w:rsid w:val="006713DB"/>
    <w:rsid w:val="00671405"/>
    <w:rsid w:val="0067142D"/>
    <w:rsid w:val="0067147D"/>
    <w:rsid w:val="00671521"/>
    <w:rsid w:val="0067170D"/>
    <w:rsid w:val="00671A14"/>
    <w:rsid w:val="00671F57"/>
    <w:rsid w:val="00671FB9"/>
    <w:rsid w:val="00672169"/>
    <w:rsid w:val="0067238E"/>
    <w:rsid w:val="00672497"/>
    <w:rsid w:val="006726F5"/>
    <w:rsid w:val="00672892"/>
    <w:rsid w:val="00672B04"/>
    <w:rsid w:val="00672C80"/>
    <w:rsid w:val="00673342"/>
    <w:rsid w:val="006737A8"/>
    <w:rsid w:val="00673881"/>
    <w:rsid w:val="0067391A"/>
    <w:rsid w:val="0067398B"/>
    <w:rsid w:val="00673B62"/>
    <w:rsid w:val="00673DE3"/>
    <w:rsid w:val="0067401C"/>
    <w:rsid w:val="0067407F"/>
    <w:rsid w:val="006742D1"/>
    <w:rsid w:val="00674464"/>
    <w:rsid w:val="006745C8"/>
    <w:rsid w:val="006746EB"/>
    <w:rsid w:val="006749B9"/>
    <w:rsid w:val="00674AD7"/>
    <w:rsid w:val="00674C0C"/>
    <w:rsid w:val="00674E9C"/>
    <w:rsid w:val="006751A4"/>
    <w:rsid w:val="00675696"/>
    <w:rsid w:val="0067578A"/>
    <w:rsid w:val="00675AC8"/>
    <w:rsid w:val="00675E5C"/>
    <w:rsid w:val="00675E82"/>
    <w:rsid w:val="00675E92"/>
    <w:rsid w:val="00675EE3"/>
    <w:rsid w:val="00676003"/>
    <w:rsid w:val="00676208"/>
    <w:rsid w:val="006762E7"/>
    <w:rsid w:val="00676337"/>
    <w:rsid w:val="00676B08"/>
    <w:rsid w:val="00676B0A"/>
    <w:rsid w:val="00676C8C"/>
    <w:rsid w:val="00676CF5"/>
    <w:rsid w:val="00676DA7"/>
    <w:rsid w:val="00676EE7"/>
    <w:rsid w:val="00676FFD"/>
    <w:rsid w:val="006770E7"/>
    <w:rsid w:val="006772A7"/>
    <w:rsid w:val="0067731B"/>
    <w:rsid w:val="00677611"/>
    <w:rsid w:val="00677806"/>
    <w:rsid w:val="006779BA"/>
    <w:rsid w:val="00677A7B"/>
    <w:rsid w:val="00677AEB"/>
    <w:rsid w:val="00677D77"/>
    <w:rsid w:val="00677D8C"/>
    <w:rsid w:val="00677E91"/>
    <w:rsid w:val="00680017"/>
    <w:rsid w:val="00680493"/>
    <w:rsid w:val="00680578"/>
    <w:rsid w:val="0068072F"/>
    <w:rsid w:val="006807F8"/>
    <w:rsid w:val="0068088D"/>
    <w:rsid w:val="006808E8"/>
    <w:rsid w:val="006808ED"/>
    <w:rsid w:val="006809ED"/>
    <w:rsid w:val="00680C3E"/>
    <w:rsid w:val="00680C4C"/>
    <w:rsid w:val="0068119E"/>
    <w:rsid w:val="006815B9"/>
    <w:rsid w:val="006818D6"/>
    <w:rsid w:val="006819DD"/>
    <w:rsid w:val="00681AE6"/>
    <w:rsid w:val="00681C95"/>
    <w:rsid w:val="00681D6B"/>
    <w:rsid w:val="00682003"/>
    <w:rsid w:val="0068202F"/>
    <w:rsid w:val="006820DB"/>
    <w:rsid w:val="00682140"/>
    <w:rsid w:val="00682637"/>
    <w:rsid w:val="00682666"/>
    <w:rsid w:val="006827B6"/>
    <w:rsid w:val="00682837"/>
    <w:rsid w:val="00682961"/>
    <w:rsid w:val="00682D1F"/>
    <w:rsid w:val="00682D34"/>
    <w:rsid w:val="00682DC5"/>
    <w:rsid w:val="00682E4E"/>
    <w:rsid w:val="00683178"/>
    <w:rsid w:val="0068357F"/>
    <w:rsid w:val="0068363C"/>
    <w:rsid w:val="0068374C"/>
    <w:rsid w:val="006837EF"/>
    <w:rsid w:val="0068396A"/>
    <w:rsid w:val="00683A60"/>
    <w:rsid w:val="00683CCB"/>
    <w:rsid w:val="00683FE8"/>
    <w:rsid w:val="0068410B"/>
    <w:rsid w:val="00684193"/>
    <w:rsid w:val="00684262"/>
    <w:rsid w:val="0068428A"/>
    <w:rsid w:val="006844BA"/>
    <w:rsid w:val="00684673"/>
    <w:rsid w:val="0068476B"/>
    <w:rsid w:val="00684AE5"/>
    <w:rsid w:val="00684B5C"/>
    <w:rsid w:val="00684C03"/>
    <w:rsid w:val="00684CB9"/>
    <w:rsid w:val="00684EA4"/>
    <w:rsid w:val="0068519B"/>
    <w:rsid w:val="00685291"/>
    <w:rsid w:val="006853A5"/>
    <w:rsid w:val="0068562A"/>
    <w:rsid w:val="006856A1"/>
    <w:rsid w:val="006856EB"/>
    <w:rsid w:val="00685B0D"/>
    <w:rsid w:val="00685D37"/>
    <w:rsid w:val="00685EC4"/>
    <w:rsid w:val="00685F61"/>
    <w:rsid w:val="0068610A"/>
    <w:rsid w:val="006862D1"/>
    <w:rsid w:val="006865A7"/>
    <w:rsid w:val="006865C3"/>
    <w:rsid w:val="006867BD"/>
    <w:rsid w:val="006867E8"/>
    <w:rsid w:val="00686B62"/>
    <w:rsid w:val="00686BCA"/>
    <w:rsid w:val="00686C05"/>
    <w:rsid w:val="00686D92"/>
    <w:rsid w:val="00686FD2"/>
    <w:rsid w:val="00687053"/>
    <w:rsid w:val="006874E0"/>
    <w:rsid w:val="0068757D"/>
    <w:rsid w:val="006877E3"/>
    <w:rsid w:val="00687A2F"/>
    <w:rsid w:val="00687AAA"/>
    <w:rsid w:val="00687B60"/>
    <w:rsid w:val="00687BEB"/>
    <w:rsid w:val="00687D0A"/>
    <w:rsid w:val="00690016"/>
    <w:rsid w:val="006900A9"/>
    <w:rsid w:val="00690289"/>
    <w:rsid w:val="00690518"/>
    <w:rsid w:val="006906FD"/>
    <w:rsid w:val="00690C83"/>
    <w:rsid w:val="00690EA6"/>
    <w:rsid w:val="006911C8"/>
    <w:rsid w:val="006915E8"/>
    <w:rsid w:val="00691855"/>
    <w:rsid w:val="00691967"/>
    <w:rsid w:val="00691B7E"/>
    <w:rsid w:val="00691D95"/>
    <w:rsid w:val="00691E6C"/>
    <w:rsid w:val="00691EDF"/>
    <w:rsid w:val="00691F9F"/>
    <w:rsid w:val="006921E7"/>
    <w:rsid w:val="00692326"/>
    <w:rsid w:val="006925F4"/>
    <w:rsid w:val="00692876"/>
    <w:rsid w:val="00692A68"/>
    <w:rsid w:val="00692B31"/>
    <w:rsid w:val="00692BFA"/>
    <w:rsid w:val="00692C29"/>
    <w:rsid w:val="00692C48"/>
    <w:rsid w:val="00692C60"/>
    <w:rsid w:val="00693492"/>
    <w:rsid w:val="00693ABB"/>
    <w:rsid w:val="00693BCA"/>
    <w:rsid w:val="00693D37"/>
    <w:rsid w:val="00693F67"/>
    <w:rsid w:val="00693FA3"/>
    <w:rsid w:val="006942F1"/>
    <w:rsid w:val="0069435E"/>
    <w:rsid w:val="006943BC"/>
    <w:rsid w:val="006944EC"/>
    <w:rsid w:val="006944F4"/>
    <w:rsid w:val="0069454D"/>
    <w:rsid w:val="00694632"/>
    <w:rsid w:val="00694728"/>
    <w:rsid w:val="0069486F"/>
    <w:rsid w:val="00694935"/>
    <w:rsid w:val="00694C7C"/>
    <w:rsid w:val="00694CA4"/>
    <w:rsid w:val="00694E54"/>
    <w:rsid w:val="00694F74"/>
    <w:rsid w:val="006952AD"/>
    <w:rsid w:val="00695438"/>
    <w:rsid w:val="00695486"/>
    <w:rsid w:val="006956C4"/>
    <w:rsid w:val="00695CA3"/>
    <w:rsid w:val="00695CFE"/>
    <w:rsid w:val="00695FC5"/>
    <w:rsid w:val="006963BE"/>
    <w:rsid w:val="0069649D"/>
    <w:rsid w:val="006966B4"/>
    <w:rsid w:val="00696B8E"/>
    <w:rsid w:val="00696C4F"/>
    <w:rsid w:val="00696D15"/>
    <w:rsid w:val="00696F4C"/>
    <w:rsid w:val="00696FB3"/>
    <w:rsid w:val="00696FC4"/>
    <w:rsid w:val="0069712A"/>
    <w:rsid w:val="0069714D"/>
    <w:rsid w:val="006972B9"/>
    <w:rsid w:val="006973E9"/>
    <w:rsid w:val="00697738"/>
    <w:rsid w:val="006977F4"/>
    <w:rsid w:val="00697915"/>
    <w:rsid w:val="00697A2C"/>
    <w:rsid w:val="00697AB8"/>
    <w:rsid w:val="00697F8D"/>
    <w:rsid w:val="006A01F0"/>
    <w:rsid w:val="006A03BC"/>
    <w:rsid w:val="006A047A"/>
    <w:rsid w:val="006A04C9"/>
    <w:rsid w:val="006A0507"/>
    <w:rsid w:val="006A05A3"/>
    <w:rsid w:val="006A05CA"/>
    <w:rsid w:val="006A0845"/>
    <w:rsid w:val="006A0A33"/>
    <w:rsid w:val="006A0B54"/>
    <w:rsid w:val="006A0C53"/>
    <w:rsid w:val="006A0C76"/>
    <w:rsid w:val="006A0C7E"/>
    <w:rsid w:val="006A0FB1"/>
    <w:rsid w:val="006A1441"/>
    <w:rsid w:val="006A145C"/>
    <w:rsid w:val="006A15AD"/>
    <w:rsid w:val="006A181F"/>
    <w:rsid w:val="006A1B6E"/>
    <w:rsid w:val="006A1C45"/>
    <w:rsid w:val="006A1CCE"/>
    <w:rsid w:val="006A1D57"/>
    <w:rsid w:val="006A216C"/>
    <w:rsid w:val="006A2363"/>
    <w:rsid w:val="006A24D4"/>
    <w:rsid w:val="006A2BEE"/>
    <w:rsid w:val="006A2DCD"/>
    <w:rsid w:val="006A2DE5"/>
    <w:rsid w:val="006A2E0A"/>
    <w:rsid w:val="006A2E38"/>
    <w:rsid w:val="006A2F3A"/>
    <w:rsid w:val="006A2FE5"/>
    <w:rsid w:val="006A2FE9"/>
    <w:rsid w:val="006A3124"/>
    <w:rsid w:val="006A3338"/>
    <w:rsid w:val="006A3427"/>
    <w:rsid w:val="006A34DB"/>
    <w:rsid w:val="006A37A2"/>
    <w:rsid w:val="006A3927"/>
    <w:rsid w:val="006A3AD2"/>
    <w:rsid w:val="006A3C7A"/>
    <w:rsid w:val="006A3F71"/>
    <w:rsid w:val="006A441C"/>
    <w:rsid w:val="006A4626"/>
    <w:rsid w:val="006A49CB"/>
    <w:rsid w:val="006A4CB7"/>
    <w:rsid w:val="006A4D97"/>
    <w:rsid w:val="006A4DB5"/>
    <w:rsid w:val="006A4E4C"/>
    <w:rsid w:val="006A508B"/>
    <w:rsid w:val="006A5134"/>
    <w:rsid w:val="006A5150"/>
    <w:rsid w:val="006A5265"/>
    <w:rsid w:val="006A52D4"/>
    <w:rsid w:val="006A5477"/>
    <w:rsid w:val="006A54C7"/>
    <w:rsid w:val="006A5969"/>
    <w:rsid w:val="006A5A15"/>
    <w:rsid w:val="006A5BD4"/>
    <w:rsid w:val="006A5D29"/>
    <w:rsid w:val="006A5E28"/>
    <w:rsid w:val="006A5E62"/>
    <w:rsid w:val="006A5FDA"/>
    <w:rsid w:val="006A5FED"/>
    <w:rsid w:val="006A6061"/>
    <w:rsid w:val="006A60B6"/>
    <w:rsid w:val="006A63AA"/>
    <w:rsid w:val="006A63B0"/>
    <w:rsid w:val="006A64F9"/>
    <w:rsid w:val="006A67EF"/>
    <w:rsid w:val="006A6D83"/>
    <w:rsid w:val="006A7034"/>
    <w:rsid w:val="006A7375"/>
    <w:rsid w:val="006A7470"/>
    <w:rsid w:val="006A74F6"/>
    <w:rsid w:val="006A76D0"/>
    <w:rsid w:val="006A7737"/>
    <w:rsid w:val="006A7ACD"/>
    <w:rsid w:val="006B01E5"/>
    <w:rsid w:val="006B0215"/>
    <w:rsid w:val="006B02CE"/>
    <w:rsid w:val="006B0589"/>
    <w:rsid w:val="006B061D"/>
    <w:rsid w:val="006B0FD2"/>
    <w:rsid w:val="006B1261"/>
    <w:rsid w:val="006B1602"/>
    <w:rsid w:val="006B1B60"/>
    <w:rsid w:val="006B1B83"/>
    <w:rsid w:val="006B1BFD"/>
    <w:rsid w:val="006B1CBB"/>
    <w:rsid w:val="006B1D58"/>
    <w:rsid w:val="006B1EBD"/>
    <w:rsid w:val="006B223D"/>
    <w:rsid w:val="006B22F7"/>
    <w:rsid w:val="006B23A0"/>
    <w:rsid w:val="006B23D9"/>
    <w:rsid w:val="006B243C"/>
    <w:rsid w:val="006B2527"/>
    <w:rsid w:val="006B2792"/>
    <w:rsid w:val="006B2802"/>
    <w:rsid w:val="006B2820"/>
    <w:rsid w:val="006B28E9"/>
    <w:rsid w:val="006B2B51"/>
    <w:rsid w:val="006B2C26"/>
    <w:rsid w:val="006B2CB8"/>
    <w:rsid w:val="006B2D49"/>
    <w:rsid w:val="006B2F37"/>
    <w:rsid w:val="006B2FC3"/>
    <w:rsid w:val="006B30FD"/>
    <w:rsid w:val="006B315D"/>
    <w:rsid w:val="006B3901"/>
    <w:rsid w:val="006B3A75"/>
    <w:rsid w:val="006B3C3B"/>
    <w:rsid w:val="006B3C6C"/>
    <w:rsid w:val="006B3E83"/>
    <w:rsid w:val="006B3EE7"/>
    <w:rsid w:val="006B406A"/>
    <w:rsid w:val="006B424C"/>
    <w:rsid w:val="006B43D5"/>
    <w:rsid w:val="006B4482"/>
    <w:rsid w:val="006B4533"/>
    <w:rsid w:val="006B4557"/>
    <w:rsid w:val="006B46E9"/>
    <w:rsid w:val="006B47A9"/>
    <w:rsid w:val="006B4818"/>
    <w:rsid w:val="006B49B8"/>
    <w:rsid w:val="006B4BAF"/>
    <w:rsid w:val="006B4D27"/>
    <w:rsid w:val="006B4D39"/>
    <w:rsid w:val="006B4E32"/>
    <w:rsid w:val="006B4FD6"/>
    <w:rsid w:val="006B50A2"/>
    <w:rsid w:val="006B5131"/>
    <w:rsid w:val="006B5162"/>
    <w:rsid w:val="006B53BE"/>
    <w:rsid w:val="006B5455"/>
    <w:rsid w:val="006B5541"/>
    <w:rsid w:val="006B5592"/>
    <w:rsid w:val="006B562A"/>
    <w:rsid w:val="006B5968"/>
    <w:rsid w:val="006B5E64"/>
    <w:rsid w:val="006B5E6C"/>
    <w:rsid w:val="006B5FAD"/>
    <w:rsid w:val="006B601E"/>
    <w:rsid w:val="006B673A"/>
    <w:rsid w:val="006B6B8C"/>
    <w:rsid w:val="006B6C91"/>
    <w:rsid w:val="006B6DBA"/>
    <w:rsid w:val="006B6DFC"/>
    <w:rsid w:val="006B7255"/>
    <w:rsid w:val="006B73E3"/>
    <w:rsid w:val="006B782C"/>
    <w:rsid w:val="006B7A82"/>
    <w:rsid w:val="006B7AA2"/>
    <w:rsid w:val="006B7C0E"/>
    <w:rsid w:val="006B7D35"/>
    <w:rsid w:val="006B7E04"/>
    <w:rsid w:val="006B7EDD"/>
    <w:rsid w:val="006B7F15"/>
    <w:rsid w:val="006B7F83"/>
    <w:rsid w:val="006C0095"/>
    <w:rsid w:val="006C01A9"/>
    <w:rsid w:val="006C0253"/>
    <w:rsid w:val="006C0320"/>
    <w:rsid w:val="006C03B0"/>
    <w:rsid w:val="006C050C"/>
    <w:rsid w:val="006C092C"/>
    <w:rsid w:val="006C0A12"/>
    <w:rsid w:val="006C0C87"/>
    <w:rsid w:val="006C0EB3"/>
    <w:rsid w:val="006C12A3"/>
    <w:rsid w:val="006C13CF"/>
    <w:rsid w:val="006C157B"/>
    <w:rsid w:val="006C15F4"/>
    <w:rsid w:val="006C1873"/>
    <w:rsid w:val="006C1BE0"/>
    <w:rsid w:val="006C1C91"/>
    <w:rsid w:val="006C2325"/>
    <w:rsid w:val="006C2352"/>
    <w:rsid w:val="006C242C"/>
    <w:rsid w:val="006C251F"/>
    <w:rsid w:val="006C274A"/>
    <w:rsid w:val="006C27F3"/>
    <w:rsid w:val="006C2877"/>
    <w:rsid w:val="006C2AFF"/>
    <w:rsid w:val="006C2B49"/>
    <w:rsid w:val="006C2BB6"/>
    <w:rsid w:val="006C2BF4"/>
    <w:rsid w:val="006C2DE4"/>
    <w:rsid w:val="006C2E80"/>
    <w:rsid w:val="006C2F59"/>
    <w:rsid w:val="006C3070"/>
    <w:rsid w:val="006C3128"/>
    <w:rsid w:val="006C314E"/>
    <w:rsid w:val="006C356F"/>
    <w:rsid w:val="006C3804"/>
    <w:rsid w:val="006C3892"/>
    <w:rsid w:val="006C38B4"/>
    <w:rsid w:val="006C3ADB"/>
    <w:rsid w:val="006C3B14"/>
    <w:rsid w:val="006C3CAC"/>
    <w:rsid w:val="006C3D3A"/>
    <w:rsid w:val="006C3F15"/>
    <w:rsid w:val="006C40FE"/>
    <w:rsid w:val="006C4252"/>
    <w:rsid w:val="006C4262"/>
    <w:rsid w:val="006C4357"/>
    <w:rsid w:val="006C439A"/>
    <w:rsid w:val="006C43B5"/>
    <w:rsid w:val="006C43DD"/>
    <w:rsid w:val="006C48F3"/>
    <w:rsid w:val="006C4AB1"/>
    <w:rsid w:val="006C4CED"/>
    <w:rsid w:val="006C4D6E"/>
    <w:rsid w:val="006C4F59"/>
    <w:rsid w:val="006C5727"/>
    <w:rsid w:val="006C59CC"/>
    <w:rsid w:val="006C5A67"/>
    <w:rsid w:val="006C5C92"/>
    <w:rsid w:val="006C5ED2"/>
    <w:rsid w:val="006C5FAC"/>
    <w:rsid w:val="006C646C"/>
    <w:rsid w:val="006C6495"/>
    <w:rsid w:val="006C6539"/>
    <w:rsid w:val="006C66B4"/>
    <w:rsid w:val="006C68F0"/>
    <w:rsid w:val="006C6919"/>
    <w:rsid w:val="006C6A6E"/>
    <w:rsid w:val="006C6BC5"/>
    <w:rsid w:val="006C6D40"/>
    <w:rsid w:val="006C6E43"/>
    <w:rsid w:val="006C6E5D"/>
    <w:rsid w:val="006C6EE6"/>
    <w:rsid w:val="006C70CE"/>
    <w:rsid w:val="006C7392"/>
    <w:rsid w:val="006C7471"/>
    <w:rsid w:val="006C74E3"/>
    <w:rsid w:val="006C7544"/>
    <w:rsid w:val="006C7557"/>
    <w:rsid w:val="006C7AB2"/>
    <w:rsid w:val="006C7D05"/>
    <w:rsid w:val="006C7E35"/>
    <w:rsid w:val="006D0352"/>
    <w:rsid w:val="006D0371"/>
    <w:rsid w:val="006D07C9"/>
    <w:rsid w:val="006D0C07"/>
    <w:rsid w:val="006D10A2"/>
    <w:rsid w:val="006D1272"/>
    <w:rsid w:val="006D1418"/>
    <w:rsid w:val="006D146A"/>
    <w:rsid w:val="006D15A8"/>
    <w:rsid w:val="006D1610"/>
    <w:rsid w:val="006D17DB"/>
    <w:rsid w:val="006D1B5C"/>
    <w:rsid w:val="006D1B7A"/>
    <w:rsid w:val="006D1D58"/>
    <w:rsid w:val="006D1D66"/>
    <w:rsid w:val="006D1D67"/>
    <w:rsid w:val="006D216C"/>
    <w:rsid w:val="006D2192"/>
    <w:rsid w:val="006D2460"/>
    <w:rsid w:val="006D24FE"/>
    <w:rsid w:val="006D285E"/>
    <w:rsid w:val="006D2B21"/>
    <w:rsid w:val="006D2C27"/>
    <w:rsid w:val="006D2D08"/>
    <w:rsid w:val="006D2DEE"/>
    <w:rsid w:val="006D30D7"/>
    <w:rsid w:val="006D3116"/>
    <w:rsid w:val="006D338F"/>
    <w:rsid w:val="006D342A"/>
    <w:rsid w:val="006D3B16"/>
    <w:rsid w:val="006D4061"/>
    <w:rsid w:val="006D418E"/>
    <w:rsid w:val="006D4459"/>
    <w:rsid w:val="006D44B5"/>
    <w:rsid w:val="006D44E7"/>
    <w:rsid w:val="006D4514"/>
    <w:rsid w:val="006D48D7"/>
    <w:rsid w:val="006D497E"/>
    <w:rsid w:val="006D4A68"/>
    <w:rsid w:val="006D4A7E"/>
    <w:rsid w:val="006D4AFC"/>
    <w:rsid w:val="006D4B82"/>
    <w:rsid w:val="006D4D51"/>
    <w:rsid w:val="006D4E2C"/>
    <w:rsid w:val="006D4EF6"/>
    <w:rsid w:val="006D5370"/>
    <w:rsid w:val="006D5531"/>
    <w:rsid w:val="006D5596"/>
    <w:rsid w:val="006D565F"/>
    <w:rsid w:val="006D56F6"/>
    <w:rsid w:val="006D5D1A"/>
    <w:rsid w:val="006D5FE4"/>
    <w:rsid w:val="006D61F0"/>
    <w:rsid w:val="006D6272"/>
    <w:rsid w:val="006D6298"/>
    <w:rsid w:val="006D6778"/>
    <w:rsid w:val="006D6780"/>
    <w:rsid w:val="006D6B11"/>
    <w:rsid w:val="006D6D0D"/>
    <w:rsid w:val="006D6D82"/>
    <w:rsid w:val="006D6EC7"/>
    <w:rsid w:val="006D714E"/>
    <w:rsid w:val="006D74CE"/>
    <w:rsid w:val="006D76A5"/>
    <w:rsid w:val="006D7700"/>
    <w:rsid w:val="006D77CF"/>
    <w:rsid w:val="006D7AB3"/>
    <w:rsid w:val="006D7B61"/>
    <w:rsid w:val="006D7B9E"/>
    <w:rsid w:val="006D7DA5"/>
    <w:rsid w:val="006E0045"/>
    <w:rsid w:val="006E066E"/>
    <w:rsid w:val="006E09FD"/>
    <w:rsid w:val="006E0AE0"/>
    <w:rsid w:val="006E0C6E"/>
    <w:rsid w:val="006E100F"/>
    <w:rsid w:val="006E10F1"/>
    <w:rsid w:val="006E131C"/>
    <w:rsid w:val="006E13F7"/>
    <w:rsid w:val="006E14F4"/>
    <w:rsid w:val="006E1766"/>
    <w:rsid w:val="006E1817"/>
    <w:rsid w:val="006E1909"/>
    <w:rsid w:val="006E1937"/>
    <w:rsid w:val="006E19BB"/>
    <w:rsid w:val="006E1A55"/>
    <w:rsid w:val="006E1E89"/>
    <w:rsid w:val="006E1F3D"/>
    <w:rsid w:val="006E2058"/>
    <w:rsid w:val="006E209A"/>
    <w:rsid w:val="006E20D1"/>
    <w:rsid w:val="006E22E2"/>
    <w:rsid w:val="006E257C"/>
    <w:rsid w:val="006E27BD"/>
    <w:rsid w:val="006E28B3"/>
    <w:rsid w:val="006E28DC"/>
    <w:rsid w:val="006E2934"/>
    <w:rsid w:val="006E2A59"/>
    <w:rsid w:val="006E351A"/>
    <w:rsid w:val="006E3AB9"/>
    <w:rsid w:val="006E3B85"/>
    <w:rsid w:val="006E3BBD"/>
    <w:rsid w:val="006E3D0B"/>
    <w:rsid w:val="006E3D6B"/>
    <w:rsid w:val="006E4097"/>
    <w:rsid w:val="006E41C9"/>
    <w:rsid w:val="006E41DD"/>
    <w:rsid w:val="006E49B8"/>
    <w:rsid w:val="006E4D92"/>
    <w:rsid w:val="006E4E02"/>
    <w:rsid w:val="006E4E21"/>
    <w:rsid w:val="006E50D0"/>
    <w:rsid w:val="006E536A"/>
    <w:rsid w:val="006E547C"/>
    <w:rsid w:val="006E5527"/>
    <w:rsid w:val="006E55BC"/>
    <w:rsid w:val="006E5811"/>
    <w:rsid w:val="006E588C"/>
    <w:rsid w:val="006E5935"/>
    <w:rsid w:val="006E5A75"/>
    <w:rsid w:val="006E6047"/>
    <w:rsid w:val="006E6694"/>
    <w:rsid w:val="006E6709"/>
    <w:rsid w:val="006E6880"/>
    <w:rsid w:val="006E6A12"/>
    <w:rsid w:val="006E6B44"/>
    <w:rsid w:val="006E7140"/>
    <w:rsid w:val="006E722A"/>
    <w:rsid w:val="006E7277"/>
    <w:rsid w:val="006E74C4"/>
    <w:rsid w:val="006E74DB"/>
    <w:rsid w:val="006E7E65"/>
    <w:rsid w:val="006F0020"/>
    <w:rsid w:val="006F03B5"/>
    <w:rsid w:val="006F03FC"/>
    <w:rsid w:val="006F0401"/>
    <w:rsid w:val="006F09FA"/>
    <w:rsid w:val="006F0AD8"/>
    <w:rsid w:val="006F0CDF"/>
    <w:rsid w:val="006F11BF"/>
    <w:rsid w:val="006F13A6"/>
    <w:rsid w:val="006F140D"/>
    <w:rsid w:val="006F14C9"/>
    <w:rsid w:val="006F17F5"/>
    <w:rsid w:val="006F19B6"/>
    <w:rsid w:val="006F1D9B"/>
    <w:rsid w:val="006F2166"/>
    <w:rsid w:val="006F246E"/>
    <w:rsid w:val="006F29A4"/>
    <w:rsid w:val="006F29FB"/>
    <w:rsid w:val="006F2AE1"/>
    <w:rsid w:val="006F2E53"/>
    <w:rsid w:val="006F3184"/>
    <w:rsid w:val="006F31F2"/>
    <w:rsid w:val="006F3268"/>
    <w:rsid w:val="006F3691"/>
    <w:rsid w:val="006F37D8"/>
    <w:rsid w:val="006F383A"/>
    <w:rsid w:val="006F3B41"/>
    <w:rsid w:val="006F3B91"/>
    <w:rsid w:val="006F3C3A"/>
    <w:rsid w:val="006F3C48"/>
    <w:rsid w:val="006F3F7F"/>
    <w:rsid w:val="006F41BC"/>
    <w:rsid w:val="006F4339"/>
    <w:rsid w:val="006F447E"/>
    <w:rsid w:val="006F44B4"/>
    <w:rsid w:val="006F4525"/>
    <w:rsid w:val="006F4537"/>
    <w:rsid w:val="006F48D8"/>
    <w:rsid w:val="006F4A55"/>
    <w:rsid w:val="006F4BAC"/>
    <w:rsid w:val="006F4D28"/>
    <w:rsid w:val="006F4DAC"/>
    <w:rsid w:val="006F4EE3"/>
    <w:rsid w:val="006F50B7"/>
    <w:rsid w:val="006F534A"/>
    <w:rsid w:val="006F56CF"/>
    <w:rsid w:val="006F5829"/>
    <w:rsid w:val="006F58F9"/>
    <w:rsid w:val="006F59DD"/>
    <w:rsid w:val="006F5A5F"/>
    <w:rsid w:val="006F6047"/>
    <w:rsid w:val="006F6194"/>
    <w:rsid w:val="006F62CC"/>
    <w:rsid w:val="006F6426"/>
    <w:rsid w:val="006F65B0"/>
    <w:rsid w:val="006F65C3"/>
    <w:rsid w:val="006F688D"/>
    <w:rsid w:val="006F69C6"/>
    <w:rsid w:val="006F6A36"/>
    <w:rsid w:val="006F6C34"/>
    <w:rsid w:val="006F6DC4"/>
    <w:rsid w:val="006F7127"/>
    <w:rsid w:val="006F7145"/>
    <w:rsid w:val="006F77E8"/>
    <w:rsid w:val="006F7829"/>
    <w:rsid w:val="006F7B3A"/>
    <w:rsid w:val="00700044"/>
    <w:rsid w:val="007001A2"/>
    <w:rsid w:val="007002EF"/>
    <w:rsid w:val="007004E5"/>
    <w:rsid w:val="00700663"/>
    <w:rsid w:val="007006AB"/>
    <w:rsid w:val="00700832"/>
    <w:rsid w:val="00700BE9"/>
    <w:rsid w:val="00700F0A"/>
    <w:rsid w:val="00701053"/>
    <w:rsid w:val="007012A4"/>
    <w:rsid w:val="0070137C"/>
    <w:rsid w:val="0070138D"/>
    <w:rsid w:val="0070142A"/>
    <w:rsid w:val="007016FC"/>
    <w:rsid w:val="00701A06"/>
    <w:rsid w:val="00701C39"/>
    <w:rsid w:val="0070234E"/>
    <w:rsid w:val="007024E9"/>
    <w:rsid w:val="007025F9"/>
    <w:rsid w:val="00702863"/>
    <w:rsid w:val="0070286E"/>
    <w:rsid w:val="00702891"/>
    <w:rsid w:val="007029F8"/>
    <w:rsid w:val="00702BC9"/>
    <w:rsid w:val="00702C36"/>
    <w:rsid w:val="00702E70"/>
    <w:rsid w:val="00703286"/>
    <w:rsid w:val="0070366A"/>
    <w:rsid w:val="00703929"/>
    <w:rsid w:val="00703957"/>
    <w:rsid w:val="00703C30"/>
    <w:rsid w:val="00703DB8"/>
    <w:rsid w:val="00703EBA"/>
    <w:rsid w:val="0070405C"/>
    <w:rsid w:val="0070409B"/>
    <w:rsid w:val="0070421F"/>
    <w:rsid w:val="007042C8"/>
    <w:rsid w:val="0070459B"/>
    <w:rsid w:val="007045BE"/>
    <w:rsid w:val="007048B3"/>
    <w:rsid w:val="007048B4"/>
    <w:rsid w:val="00704904"/>
    <w:rsid w:val="0070498B"/>
    <w:rsid w:val="007053AA"/>
    <w:rsid w:val="0070545C"/>
    <w:rsid w:val="00705787"/>
    <w:rsid w:val="007057EA"/>
    <w:rsid w:val="00705820"/>
    <w:rsid w:val="00705833"/>
    <w:rsid w:val="0070587F"/>
    <w:rsid w:val="00705CD0"/>
    <w:rsid w:val="00705FB2"/>
    <w:rsid w:val="00705FD5"/>
    <w:rsid w:val="00706039"/>
    <w:rsid w:val="007060AF"/>
    <w:rsid w:val="007064B1"/>
    <w:rsid w:val="007067BA"/>
    <w:rsid w:val="00706ADB"/>
    <w:rsid w:val="00706B80"/>
    <w:rsid w:val="00706E4C"/>
    <w:rsid w:val="0070710C"/>
    <w:rsid w:val="00707408"/>
    <w:rsid w:val="0070792F"/>
    <w:rsid w:val="00707AD6"/>
    <w:rsid w:val="00707B06"/>
    <w:rsid w:val="00707C59"/>
    <w:rsid w:val="00707E07"/>
    <w:rsid w:val="00710323"/>
    <w:rsid w:val="0071035B"/>
    <w:rsid w:val="00710763"/>
    <w:rsid w:val="00710E1E"/>
    <w:rsid w:val="00711079"/>
    <w:rsid w:val="00711102"/>
    <w:rsid w:val="00711151"/>
    <w:rsid w:val="00711186"/>
    <w:rsid w:val="00711203"/>
    <w:rsid w:val="0071150C"/>
    <w:rsid w:val="00711555"/>
    <w:rsid w:val="007115BA"/>
    <w:rsid w:val="007116E2"/>
    <w:rsid w:val="00711981"/>
    <w:rsid w:val="0071198B"/>
    <w:rsid w:val="00711A63"/>
    <w:rsid w:val="00711B56"/>
    <w:rsid w:val="00711CD3"/>
    <w:rsid w:val="00711D9E"/>
    <w:rsid w:val="00712313"/>
    <w:rsid w:val="007124B4"/>
    <w:rsid w:val="0071285A"/>
    <w:rsid w:val="0071296F"/>
    <w:rsid w:val="00712AD5"/>
    <w:rsid w:val="00712C6F"/>
    <w:rsid w:val="00712D9F"/>
    <w:rsid w:val="00712DFD"/>
    <w:rsid w:val="0071300E"/>
    <w:rsid w:val="007132DC"/>
    <w:rsid w:val="007134F1"/>
    <w:rsid w:val="007138AB"/>
    <w:rsid w:val="00713B7B"/>
    <w:rsid w:val="00713DDE"/>
    <w:rsid w:val="00713E52"/>
    <w:rsid w:val="00713E62"/>
    <w:rsid w:val="00713FE2"/>
    <w:rsid w:val="00713FFD"/>
    <w:rsid w:val="00714238"/>
    <w:rsid w:val="00714331"/>
    <w:rsid w:val="0071465A"/>
    <w:rsid w:val="00714A88"/>
    <w:rsid w:val="00714C30"/>
    <w:rsid w:val="00714C46"/>
    <w:rsid w:val="00714E37"/>
    <w:rsid w:val="00714F93"/>
    <w:rsid w:val="00715007"/>
    <w:rsid w:val="0071508B"/>
    <w:rsid w:val="007150F9"/>
    <w:rsid w:val="007156EC"/>
    <w:rsid w:val="00715D8D"/>
    <w:rsid w:val="007162D6"/>
    <w:rsid w:val="00716441"/>
    <w:rsid w:val="0071648F"/>
    <w:rsid w:val="007168CD"/>
    <w:rsid w:val="00716B32"/>
    <w:rsid w:val="00716BC4"/>
    <w:rsid w:val="00716C08"/>
    <w:rsid w:val="007170A7"/>
    <w:rsid w:val="00717299"/>
    <w:rsid w:val="00717914"/>
    <w:rsid w:val="007179EA"/>
    <w:rsid w:val="00717A34"/>
    <w:rsid w:val="00717A75"/>
    <w:rsid w:val="00717B17"/>
    <w:rsid w:val="00717BC5"/>
    <w:rsid w:val="00717EB7"/>
    <w:rsid w:val="00720217"/>
    <w:rsid w:val="0072083E"/>
    <w:rsid w:val="007208DD"/>
    <w:rsid w:val="007209D3"/>
    <w:rsid w:val="00720A15"/>
    <w:rsid w:val="00721138"/>
    <w:rsid w:val="0072129A"/>
    <w:rsid w:val="007213D2"/>
    <w:rsid w:val="00721537"/>
    <w:rsid w:val="00721869"/>
    <w:rsid w:val="0072186E"/>
    <w:rsid w:val="007218FC"/>
    <w:rsid w:val="00721A49"/>
    <w:rsid w:val="00721AE8"/>
    <w:rsid w:val="00721F02"/>
    <w:rsid w:val="00721FA2"/>
    <w:rsid w:val="00722171"/>
    <w:rsid w:val="0072228A"/>
    <w:rsid w:val="0072269A"/>
    <w:rsid w:val="007227A4"/>
    <w:rsid w:val="007229FC"/>
    <w:rsid w:val="00722A26"/>
    <w:rsid w:val="00722B27"/>
    <w:rsid w:val="00722B69"/>
    <w:rsid w:val="00722BF4"/>
    <w:rsid w:val="00722CE3"/>
    <w:rsid w:val="00723245"/>
    <w:rsid w:val="007233D3"/>
    <w:rsid w:val="00723531"/>
    <w:rsid w:val="00723A98"/>
    <w:rsid w:val="00723B2D"/>
    <w:rsid w:val="0072411B"/>
    <w:rsid w:val="0072417F"/>
    <w:rsid w:val="007243E1"/>
    <w:rsid w:val="007245C7"/>
    <w:rsid w:val="00724606"/>
    <w:rsid w:val="0072464A"/>
    <w:rsid w:val="0072474D"/>
    <w:rsid w:val="007249A3"/>
    <w:rsid w:val="00724B00"/>
    <w:rsid w:val="00724CB9"/>
    <w:rsid w:val="00724F2D"/>
    <w:rsid w:val="00724F3A"/>
    <w:rsid w:val="00724F7D"/>
    <w:rsid w:val="0072501D"/>
    <w:rsid w:val="00725093"/>
    <w:rsid w:val="007251DD"/>
    <w:rsid w:val="00725309"/>
    <w:rsid w:val="0072533D"/>
    <w:rsid w:val="0072541B"/>
    <w:rsid w:val="00725422"/>
    <w:rsid w:val="007254AE"/>
    <w:rsid w:val="007256BF"/>
    <w:rsid w:val="00725719"/>
    <w:rsid w:val="0072579D"/>
    <w:rsid w:val="007258B1"/>
    <w:rsid w:val="00725BE3"/>
    <w:rsid w:val="00726816"/>
    <w:rsid w:val="00726941"/>
    <w:rsid w:val="00726AA1"/>
    <w:rsid w:val="00726BE0"/>
    <w:rsid w:val="00726E6F"/>
    <w:rsid w:val="00727204"/>
    <w:rsid w:val="00727288"/>
    <w:rsid w:val="007273C8"/>
    <w:rsid w:val="007273F8"/>
    <w:rsid w:val="007279A5"/>
    <w:rsid w:val="00727AA2"/>
    <w:rsid w:val="00727BB3"/>
    <w:rsid w:val="00727BE2"/>
    <w:rsid w:val="00727CAB"/>
    <w:rsid w:val="00727E3B"/>
    <w:rsid w:val="00727EEF"/>
    <w:rsid w:val="00730051"/>
    <w:rsid w:val="007300A4"/>
    <w:rsid w:val="00730381"/>
    <w:rsid w:val="007305E7"/>
    <w:rsid w:val="00730726"/>
    <w:rsid w:val="00730BB5"/>
    <w:rsid w:val="00730BF3"/>
    <w:rsid w:val="00730CC5"/>
    <w:rsid w:val="00730EA0"/>
    <w:rsid w:val="00730F75"/>
    <w:rsid w:val="00730F79"/>
    <w:rsid w:val="0073112F"/>
    <w:rsid w:val="00731317"/>
    <w:rsid w:val="00731369"/>
    <w:rsid w:val="007313AC"/>
    <w:rsid w:val="007314A0"/>
    <w:rsid w:val="007314F8"/>
    <w:rsid w:val="00731589"/>
    <w:rsid w:val="00731768"/>
    <w:rsid w:val="007318B9"/>
    <w:rsid w:val="00731D70"/>
    <w:rsid w:val="00731F12"/>
    <w:rsid w:val="00731F32"/>
    <w:rsid w:val="00732207"/>
    <w:rsid w:val="007322AA"/>
    <w:rsid w:val="007322FF"/>
    <w:rsid w:val="007324EC"/>
    <w:rsid w:val="00732590"/>
    <w:rsid w:val="00732654"/>
    <w:rsid w:val="007326DE"/>
    <w:rsid w:val="007328AF"/>
    <w:rsid w:val="007329E1"/>
    <w:rsid w:val="00732BA7"/>
    <w:rsid w:val="00732C43"/>
    <w:rsid w:val="00732CBF"/>
    <w:rsid w:val="00732E0A"/>
    <w:rsid w:val="0073309D"/>
    <w:rsid w:val="0073320F"/>
    <w:rsid w:val="007333AC"/>
    <w:rsid w:val="00733506"/>
    <w:rsid w:val="00733BD4"/>
    <w:rsid w:val="00733F51"/>
    <w:rsid w:val="00733FD6"/>
    <w:rsid w:val="00734050"/>
    <w:rsid w:val="00734299"/>
    <w:rsid w:val="00734377"/>
    <w:rsid w:val="007343B2"/>
    <w:rsid w:val="007343E8"/>
    <w:rsid w:val="00734AF3"/>
    <w:rsid w:val="00734B21"/>
    <w:rsid w:val="00734C06"/>
    <w:rsid w:val="00734F9A"/>
    <w:rsid w:val="00735271"/>
    <w:rsid w:val="00735374"/>
    <w:rsid w:val="00735783"/>
    <w:rsid w:val="00735B2C"/>
    <w:rsid w:val="00735DC5"/>
    <w:rsid w:val="0073623B"/>
    <w:rsid w:val="007362F9"/>
    <w:rsid w:val="00736462"/>
    <w:rsid w:val="007364C1"/>
    <w:rsid w:val="007364F8"/>
    <w:rsid w:val="00736556"/>
    <w:rsid w:val="0073658D"/>
    <w:rsid w:val="007365EF"/>
    <w:rsid w:val="007369D0"/>
    <w:rsid w:val="00736BC3"/>
    <w:rsid w:val="00736C1A"/>
    <w:rsid w:val="00736F67"/>
    <w:rsid w:val="0073745E"/>
    <w:rsid w:val="00737870"/>
    <w:rsid w:val="0073792A"/>
    <w:rsid w:val="00737A65"/>
    <w:rsid w:val="00737B26"/>
    <w:rsid w:val="00737D88"/>
    <w:rsid w:val="007401FC"/>
    <w:rsid w:val="00740711"/>
    <w:rsid w:val="00740924"/>
    <w:rsid w:val="00740B46"/>
    <w:rsid w:val="00740C26"/>
    <w:rsid w:val="00740DE0"/>
    <w:rsid w:val="007412ED"/>
    <w:rsid w:val="00741417"/>
    <w:rsid w:val="007416AA"/>
    <w:rsid w:val="007418DA"/>
    <w:rsid w:val="00741A41"/>
    <w:rsid w:val="0074227E"/>
    <w:rsid w:val="0074238F"/>
    <w:rsid w:val="007425E0"/>
    <w:rsid w:val="00742690"/>
    <w:rsid w:val="0074275B"/>
    <w:rsid w:val="00742A90"/>
    <w:rsid w:val="00742DE8"/>
    <w:rsid w:val="00743291"/>
    <w:rsid w:val="007432C7"/>
    <w:rsid w:val="00743373"/>
    <w:rsid w:val="00743410"/>
    <w:rsid w:val="007435A1"/>
    <w:rsid w:val="00743BB7"/>
    <w:rsid w:val="00743BF0"/>
    <w:rsid w:val="00743F23"/>
    <w:rsid w:val="00743FF7"/>
    <w:rsid w:val="007440D3"/>
    <w:rsid w:val="007444F2"/>
    <w:rsid w:val="0074454B"/>
    <w:rsid w:val="00744861"/>
    <w:rsid w:val="00744B71"/>
    <w:rsid w:val="00744E0C"/>
    <w:rsid w:val="00744EC2"/>
    <w:rsid w:val="0074502F"/>
    <w:rsid w:val="007451AF"/>
    <w:rsid w:val="00745602"/>
    <w:rsid w:val="007457A0"/>
    <w:rsid w:val="00745A26"/>
    <w:rsid w:val="00745AA4"/>
    <w:rsid w:val="00745AA8"/>
    <w:rsid w:val="00745F52"/>
    <w:rsid w:val="00746015"/>
    <w:rsid w:val="00746288"/>
    <w:rsid w:val="007463D3"/>
    <w:rsid w:val="0074683D"/>
    <w:rsid w:val="007468CB"/>
    <w:rsid w:val="0074694E"/>
    <w:rsid w:val="00746A73"/>
    <w:rsid w:val="00746AC8"/>
    <w:rsid w:val="00746B00"/>
    <w:rsid w:val="00746C5E"/>
    <w:rsid w:val="00746C6A"/>
    <w:rsid w:val="00746CED"/>
    <w:rsid w:val="00746DD4"/>
    <w:rsid w:val="00747066"/>
    <w:rsid w:val="007470D0"/>
    <w:rsid w:val="007471F5"/>
    <w:rsid w:val="00747247"/>
    <w:rsid w:val="007472D8"/>
    <w:rsid w:val="007474B4"/>
    <w:rsid w:val="00747657"/>
    <w:rsid w:val="00747723"/>
    <w:rsid w:val="0074789D"/>
    <w:rsid w:val="0074795F"/>
    <w:rsid w:val="0075018D"/>
    <w:rsid w:val="0075019C"/>
    <w:rsid w:val="007503AC"/>
    <w:rsid w:val="0075082A"/>
    <w:rsid w:val="0075084C"/>
    <w:rsid w:val="007509D1"/>
    <w:rsid w:val="00750A59"/>
    <w:rsid w:val="00750B22"/>
    <w:rsid w:val="00751176"/>
    <w:rsid w:val="007515C8"/>
    <w:rsid w:val="00751662"/>
    <w:rsid w:val="0075168E"/>
    <w:rsid w:val="00751742"/>
    <w:rsid w:val="007517B4"/>
    <w:rsid w:val="007517D2"/>
    <w:rsid w:val="00751856"/>
    <w:rsid w:val="00751A64"/>
    <w:rsid w:val="00751A96"/>
    <w:rsid w:val="00751A9C"/>
    <w:rsid w:val="00751B16"/>
    <w:rsid w:val="00751D72"/>
    <w:rsid w:val="00751F25"/>
    <w:rsid w:val="00752081"/>
    <w:rsid w:val="007521AB"/>
    <w:rsid w:val="00752244"/>
    <w:rsid w:val="007522DB"/>
    <w:rsid w:val="00752691"/>
    <w:rsid w:val="00752B55"/>
    <w:rsid w:val="00752BBA"/>
    <w:rsid w:val="00752C49"/>
    <w:rsid w:val="00753100"/>
    <w:rsid w:val="007532A8"/>
    <w:rsid w:val="00753381"/>
    <w:rsid w:val="00753438"/>
    <w:rsid w:val="007537E1"/>
    <w:rsid w:val="0075384A"/>
    <w:rsid w:val="0075392E"/>
    <w:rsid w:val="0075424B"/>
    <w:rsid w:val="0075427C"/>
    <w:rsid w:val="007546BF"/>
    <w:rsid w:val="00754A52"/>
    <w:rsid w:val="00754B65"/>
    <w:rsid w:val="00754C6D"/>
    <w:rsid w:val="00754F10"/>
    <w:rsid w:val="007550DB"/>
    <w:rsid w:val="007551F9"/>
    <w:rsid w:val="00755358"/>
    <w:rsid w:val="00755634"/>
    <w:rsid w:val="00755711"/>
    <w:rsid w:val="00755B66"/>
    <w:rsid w:val="00755C13"/>
    <w:rsid w:val="00755F22"/>
    <w:rsid w:val="007560E7"/>
    <w:rsid w:val="007564A4"/>
    <w:rsid w:val="00756665"/>
    <w:rsid w:val="0075680F"/>
    <w:rsid w:val="007568E0"/>
    <w:rsid w:val="00756BC6"/>
    <w:rsid w:val="00756C2D"/>
    <w:rsid w:val="00756D8E"/>
    <w:rsid w:val="0075726A"/>
    <w:rsid w:val="0075782A"/>
    <w:rsid w:val="00757BF8"/>
    <w:rsid w:val="00757F72"/>
    <w:rsid w:val="007600E4"/>
    <w:rsid w:val="00760108"/>
    <w:rsid w:val="007602D4"/>
    <w:rsid w:val="007603B1"/>
    <w:rsid w:val="007604E4"/>
    <w:rsid w:val="00760975"/>
    <w:rsid w:val="00760D88"/>
    <w:rsid w:val="00760F55"/>
    <w:rsid w:val="00760FE6"/>
    <w:rsid w:val="00761039"/>
    <w:rsid w:val="007611AE"/>
    <w:rsid w:val="007616BE"/>
    <w:rsid w:val="00761791"/>
    <w:rsid w:val="007618C5"/>
    <w:rsid w:val="007619F5"/>
    <w:rsid w:val="00761C26"/>
    <w:rsid w:val="00761CB9"/>
    <w:rsid w:val="0076234E"/>
    <w:rsid w:val="00762377"/>
    <w:rsid w:val="007628BA"/>
    <w:rsid w:val="007628F7"/>
    <w:rsid w:val="007629C4"/>
    <w:rsid w:val="00762BAB"/>
    <w:rsid w:val="00762C95"/>
    <w:rsid w:val="0076303E"/>
    <w:rsid w:val="00763268"/>
    <w:rsid w:val="007633F4"/>
    <w:rsid w:val="007637F0"/>
    <w:rsid w:val="00763C69"/>
    <w:rsid w:val="00763EC5"/>
    <w:rsid w:val="00764105"/>
    <w:rsid w:val="007642AF"/>
    <w:rsid w:val="007643E9"/>
    <w:rsid w:val="007643FE"/>
    <w:rsid w:val="00764429"/>
    <w:rsid w:val="0076465B"/>
    <w:rsid w:val="007648B5"/>
    <w:rsid w:val="007648E8"/>
    <w:rsid w:val="00764BDE"/>
    <w:rsid w:val="00764F99"/>
    <w:rsid w:val="00765009"/>
    <w:rsid w:val="00765548"/>
    <w:rsid w:val="00765A70"/>
    <w:rsid w:val="00765C09"/>
    <w:rsid w:val="00766742"/>
    <w:rsid w:val="007667A5"/>
    <w:rsid w:val="00766822"/>
    <w:rsid w:val="00766839"/>
    <w:rsid w:val="0076693D"/>
    <w:rsid w:val="00766BA7"/>
    <w:rsid w:val="00766F23"/>
    <w:rsid w:val="00766F6D"/>
    <w:rsid w:val="007670EE"/>
    <w:rsid w:val="007673B4"/>
    <w:rsid w:val="00767418"/>
    <w:rsid w:val="0076757C"/>
    <w:rsid w:val="00767ABD"/>
    <w:rsid w:val="00767BA1"/>
    <w:rsid w:val="00767C3B"/>
    <w:rsid w:val="00767D7A"/>
    <w:rsid w:val="00770420"/>
    <w:rsid w:val="007708C5"/>
    <w:rsid w:val="00770AF1"/>
    <w:rsid w:val="00770ECB"/>
    <w:rsid w:val="00770F9F"/>
    <w:rsid w:val="007714B8"/>
    <w:rsid w:val="0077154F"/>
    <w:rsid w:val="00771605"/>
    <w:rsid w:val="007718F1"/>
    <w:rsid w:val="00771B0F"/>
    <w:rsid w:val="00771B43"/>
    <w:rsid w:val="00771C93"/>
    <w:rsid w:val="007722E6"/>
    <w:rsid w:val="007725DB"/>
    <w:rsid w:val="00772A5C"/>
    <w:rsid w:val="00772B24"/>
    <w:rsid w:val="00772BB7"/>
    <w:rsid w:val="00772C8A"/>
    <w:rsid w:val="00772CBF"/>
    <w:rsid w:val="00772E2C"/>
    <w:rsid w:val="007730DC"/>
    <w:rsid w:val="00773236"/>
    <w:rsid w:val="007732E7"/>
    <w:rsid w:val="0077342C"/>
    <w:rsid w:val="007734B7"/>
    <w:rsid w:val="00773760"/>
    <w:rsid w:val="00773839"/>
    <w:rsid w:val="00773B13"/>
    <w:rsid w:val="00773CA0"/>
    <w:rsid w:val="00774132"/>
    <w:rsid w:val="007741D9"/>
    <w:rsid w:val="00774CB1"/>
    <w:rsid w:val="00774D05"/>
    <w:rsid w:val="00774D08"/>
    <w:rsid w:val="00774E45"/>
    <w:rsid w:val="00774E52"/>
    <w:rsid w:val="00774FCA"/>
    <w:rsid w:val="00775147"/>
    <w:rsid w:val="0077544C"/>
    <w:rsid w:val="00775456"/>
    <w:rsid w:val="00775841"/>
    <w:rsid w:val="007759DE"/>
    <w:rsid w:val="00775A14"/>
    <w:rsid w:val="00775CF6"/>
    <w:rsid w:val="00775E21"/>
    <w:rsid w:val="00775F57"/>
    <w:rsid w:val="00775F6A"/>
    <w:rsid w:val="00776236"/>
    <w:rsid w:val="0077651D"/>
    <w:rsid w:val="00776E5C"/>
    <w:rsid w:val="007770F4"/>
    <w:rsid w:val="007772CE"/>
    <w:rsid w:val="00777339"/>
    <w:rsid w:val="00777521"/>
    <w:rsid w:val="0077755D"/>
    <w:rsid w:val="00777573"/>
    <w:rsid w:val="00777590"/>
    <w:rsid w:val="00777C08"/>
    <w:rsid w:val="00777F4B"/>
    <w:rsid w:val="0078030E"/>
    <w:rsid w:val="007803CC"/>
    <w:rsid w:val="00780512"/>
    <w:rsid w:val="00780548"/>
    <w:rsid w:val="0078083D"/>
    <w:rsid w:val="0078088C"/>
    <w:rsid w:val="00780934"/>
    <w:rsid w:val="00780B6A"/>
    <w:rsid w:val="00780C3D"/>
    <w:rsid w:val="00780C47"/>
    <w:rsid w:val="00780C77"/>
    <w:rsid w:val="00780E89"/>
    <w:rsid w:val="00780FB3"/>
    <w:rsid w:val="00781141"/>
    <w:rsid w:val="00781330"/>
    <w:rsid w:val="00781352"/>
    <w:rsid w:val="007814F2"/>
    <w:rsid w:val="00781728"/>
    <w:rsid w:val="007818FF"/>
    <w:rsid w:val="00781A2E"/>
    <w:rsid w:val="00781B8D"/>
    <w:rsid w:val="00781D86"/>
    <w:rsid w:val="00781FC4"/>
    <w:rsid w:val="0078229C"/>
    <w:rsid w:val="0078234B"/>
    <w:rsid w:val="0078240E"/>
    <w:rsid w:val="00782436"/>
    <w:rsid w:val="0078249F"/>
    <w:rsid w:val="0078260D"/>
    <w:rsid w:val="00782804"/>
    <w:rsid w:val="00782BD2"/>
    <w:rsid w:val="00782BE2"/>
    <w:rsid w:val="00782C3F"/>
    <w:rsid w:val="00782D3B"/>
    <w:rsid w:val="00782DEB"/>
    <w:rsid w:val="00783120"/>
    <w:rsid w:val="007833CA"/>
    <w:rsid w:val="00783555"/>
    <w:rsid w:val="00783653"/>
    <w:rsid w:val="00783883"/>
    <w:rsid w:val="00783B21"/>
    <w:rsid w:val="00783CAF"/>
    <w:rsid w:val="00783CC2"/>
    <w:rsid w:val="00783CED"/>
    <w:rsid w:val="00784062"/>
    <w:rsid w:val="007842BB"/>
    <w:rsid w:val="0078473B"/>
    <w:rsid w:val="00785071"/>
    <w:rsid w:val="00785176"/>
    <w:rsid w:val="007851F1"/>
    <w:rsid w:val="00785325"/>
    <w:rsid w:val="00785617"/>
    <w:rsid w:val="00785742"/>
    <w:rsid w:val="007857D5"/>
    <w:rsid w:val="00785C49"/>
    <w:rsid w:val="00785C8F"/>
    <w:rsid w:val="00785E10"/>
    <w:rsid w:val="00785F70"/>
    <w:rsid w:val="00786046"/>
    <w:rsid w:val="00786335"/>
    <w:rsid w:val="007864CE"/>
    <w:rsid w:val="00786512"/>
    <w:rsid w:val="00786757"/>
    <w:rsid w:val="00786A56"/>
    <w:rsid w:val="00786AA1"/>
    <w:rsid w:val="00786F5F"/>
    <w:rsid w:val="00787159"/>
    <w:rsid w:val="007874EA"/>
    <w:rsid w:val="00787BB4"/>
    <w:rsid w:val="00787C34"/>
    <w:rsid w:val="00787D94"/>
    <w:rsid w:val="00787E04"/>
    <w:rsid w:val="00787E6B"/>
    <w:rsid w:val="00787F5E"/>
    <w:rsid w:val="007901A5"/>
    <w:rsid w:val="007903A8"/>
    <w:rsid w:val="007904FE"/>
    <w:rsid w:val="007905E3"/>
    <w:rsid w:val="00790823"/>
    <w:rsid w:val="00790DBE"/>
    <w:rsid w:val="00790DDF"/>
    <w:rsid w:val="00791217"/>
    <w:rsid w:val="007913E5"/>
    <w:rsid w:val="007913F5"/>
    <w:rsid w:val="0079142D"/>
    <w:rsid w:val="007917E0"/>
    <w:rsid w:val="00791861"/>
    <w:rsid w:val="0079187D"/>
    <w:rsid w:val="00791A66"/>
    <w:rsid w:val="00791BF5"/>
    <w:rsid w:val="00792018"/>
    <w:rsid w:val="00792039"/>
    <w:rsid w:val="007920B4"/>
    <w:rsid w:val="00792293"/>
    <w:rsid w:val="0079260A"/>
    <w:rsid w:val="00792696"/>
    <w:rsid w:val="00792765"/>
    <w:rsid w:val="00792836"/>
    <w:rsid w:val="007928A2"/>
    <w:rsid w:val="0079293F"/>
    <w:rsid w:val="00792A66"/>
    <w:rsid w:val="00792D0B"/>
    <w:rsid w:val="007932FA"/>
    <w:rsid w:val="0079333A"/>
    <w:rsid w:val="007934F2"/>
    <w:rsid w:val="0079365A"/>
    <w:rsid w:val="0079388D"/>
    <w:rsid w:val="007939FB"/>
    <w:rsid w:val="00793BF8"/>
    <w:rsid w:val="00793CCB"/>
    <w:rsid w:val="00793F28"/>
    <w:rsid w:val="00793F7A"/>
    <w:rsid w:val="00794114"/>
    <w:rsid w:val="007943C4"/>
    <w:rsid w:val="00794412"/>
    <w:rsid w:val="00794515"/>
    <w:rsid w:val="0079465E"/>
    <w:rsid w:val="007946D7"/>
    <w:rsid w:val="007948D6"/>
    <w:rsid w:val="00794B22"/>
    <w:rsid w:val="00794EDA"/>
    <w:rsid w:val="00794F85"/>
    <w:rsid w:val="007951DF"/>
    <w:rsid w:val="0079542B"/>
    <w:rsid w:val="0079563F"/>
    <w:rsid w:val="00795838"/>
    <w:rsid w:val="00795877"/>
    <w:rsid w:val="00795A54"/>
    <w:rsid w:val="00795A88"/>
    <w:rsid w:val="00795AE3"/>
    <w:rsid w:val="00795F03"/>
    <w:rsid w:val="00795FB3"/>
    <w:rsid w:val="00796403"/>
    <w:rsid w:val="00796607"/>
    <w:rsid w:val="0079693E"/>
    <w:rsid w:val="00796970"/>
    <w:rsid w:val="00796B0B"/>
    <w:rsid w:val="00796B69"/>
    <w:rsid w:val="00796BD5"/>
    <w:rsid w:val="00796C83"/>
    <w:rsid w:val="007978FF"/>
    <w:rsid w:val="00797BD2"/>
    <w:rsid w:val="00797E3E"/>
    <w:rsid w:val="00797E41"/>
    <w:rsid w:val="007A0245"/>
    <w:rsid w:val="007A0358"/>
    <w:rsid w:val="007A03BE"/>
    <w:rsid w:val="007A0492"/>
    <w:rsid w:val="007A0515"/>
    <w:rsid w:val="007A0734"/>
    <w:rsid w:val="007A0A00"/>
    <w:rsid w:val="007A0B73"/>
    <w:rsid w:val="007A0CFF"/>
    <w:rsid w:val="007A0E4C"/>
    <w:rsid w:val="007A0EC4"/>
    <w:rsid w:val="007A0FB8"/>
    <w:rsid w:val="007A1071"/>
    <w:rsid w:val="007A11A3"/>
    <w:rsid w:val="007A1418"/>
    <w:rsid w:val="007A148C"/>
    <w:rsid w:val="007A1AC1"/>
    <w:rsid w:val="007A1B44"/>
    <w:rsid w:val="007A1C00"/>
    <w:rsid w:val="007A1C1D"/>
    <w:rsid w:val="007A1CC2"/>
    <w:rsid w:val="007A2160"/>
    <w:rsid w:val="007A2645"/>
    <w:rsid w:val="007A2788"/>
    <w:rsid w:val="007A2797"/>
    <w:rsid w:val="007A27E4"/>
    <w:rsid w:val="007A28D3"/>
    <w:rsid w:val="007A295D"/>
    <w:rsid w:val="007A2A72"/>
    <w:rsid w:val="007A2FA0"/>
    <w:rsid w:val="007A32CB"/>
    <w:rsid w:val="007A35D1"/>
    <w:rsid w:val="007A391E"/>
    <w:rsid w:val="007A39D7"/>
    <w:rsid w:val="007A3BF0"/>
    <w:rsid w:val="007A3DE4"/>
    <w:rsid w:val="007A3E4B"/>
    <w:rsid w:val="007A40A0"/>
    <w:rsid w:val="007A411B"/>
    <w:rsid w:val="007A47FD"/>
    <w:rsid w:val="007A4B96"/>
    <w:rsid w:val="007A4BE5"/>
    <w:rsid w:val="007A4BEF"/>
    <w:rsid w:val="007A4D70"/>
    <w:rsid w:val="007A4F02"/>
    <w:rsid w:val="007A4F1D"/>
    <w:rsid w:val="007A5372"/>
    <w:rsid w:val="007A54E5"/>
    <w:rsid w:val="007A5806"/>
    <w:rsid w:val="007A5A17"/>
    <w:rsid w:val="007A5AD6"/>
    <w:rsid w:val="007A5B3E"/>
    <w:rsid w:val="007A5B79"/>
    <w:rsid w:val="007A5C23"/>
    <w:rsid w:val="007A5C87"/>
    <w:rsid w:val="007A5CE9"/>
    <w:rsid w:val="007A63F7"/>
    <w:rsid w:val="007A64E8"/>
    <w:rsid w:val="007A6561"/>
    <w:rsid w:val="007A656D"/>
    <w:rsid w:val="007A6738"/>
    <w:rsid w:val="007A6AA4"/>
    <w:rsid w:val="007A6ACE"/>
    <w:rsid w:val="007A6B79"/>
    <w:rsid w:val="007A6DC8"/>
    <w:rsid w:val="007A6DFC"/>
    <w:rsid w:val="007A6EAB"/>
    <w:rsid w:val="007A6F51"/>
    <w:rsid w:val="007A709A"/>
    <w:rsid w:val="007A70A6"/>
    <w:rsid w:val="007A74ED"/>
    <w:rsid w:val="007A755F"/>
    <w:rsid w:val="007A761F"/>
    <w:rsid w:val="007A786B"/>
    <w:rsid w:val="007A7A7F"/>
    <w:rsid w:val="007A7C06"/>
    <w:rsid w:val="007A7C75"/>
    <w:rsid w:val="007A7DDE"/>
    <w:rsid w:val="007A7F24"/>
    <w:rsid w:val="007A7FC9"/>
    <w:rsid w:val="007B0191"/>
    <w:rsid w:val="007B0338"/>
    <w:rsid w:val="007B03F7"/>
    <w:rsid w:val="007B04B5"/>
    <w:rsid w:val="007B07AC"/>
    <w:rsid w:val="007B082B"/>
    <w:rsid w:val="007B0A0B"/>
    <w:rsid w:val="007B0E8E"/>
    <w:rsid w:val="007B11A9"/>
    <w:rsid w:val="007B16AF"/>
    <w:rsid w:val="007B16F4"/>
    <w:rsid w:val="007B1845"/>
    <w:rsid w:val="007B186F"/>
    <w:rsid w:val="007B1AE8"/>
    <w:rsid w:val="007B1C8E"/>
    <w:rsid w:val="007B1CC8"/>
    <w:rsid w:val="007B1E4A"/>
    <w:rsid w:val="007B1FA1"/>
    <w:rsid w:val="007B225C"/>
    <w:rsid w:val="007B2261"/>
    <w:rsid w:val="007B27C8"/>
    <w:rsid w:val="007B29F9"/>
    <w:rsid w:val="007B2A5A"/>
    <w:rsid w:val="007B2E67"/>
    <w:rsid w:val="007B34E3"/>
    <w:rsid w:val="007B3678"/>
    <w:rsid w:val="007B3782"/>
    <w:rsid w:val="007B3A05"/>
    <w:rsid w:val="007B3B52"/>
    <w:rsid w:val="007B3BBA"/>
    <w:rsid w:val="007B3BFF"/>
    <w:rsid w:val="007B3E63"/>
    <w:rsid w:val="007B3F2E"/>
    <w:rsid w:val="007B3FC4"/>
    <w:rsid w:val="007B444B"/>
    <w:rsid w:val="007B461E"/>
    <w:rsid w:val="007B4675"/>
    <w:rsid w:val="007B46ED"/>
    <w:rsid w:val="007B484A"/>
    <w:rsid w:val="007B49AF"/>
    <w:rsid w:val="007B4DAC"/>
    <w:rsid w:val="007B4FFC"/>
    <w:rsid w:val="007B53E6"/>
    <w:rsid w:val="007B5657"/>
    <w:rsid w:val="007B567C"/>
    <w:rsid w:val="007B5798"/>
    <w:rsid w:val="007B588D"/>
    <w:rsid w:val="007B6103"/>
    <w:rsid w:val="007B6388"/>
    <w:rsid w:val="007B64BE"/>
    <w:rsid w:val="007B66C4"/>
    <w:rsid w:val="007B67C8"/>
    <w:rsid w:val="007B67F9"/>
    <w:rsid w:val="007B6B2F"/>
    <w:rsid w:val="007B6BDC"/>
    <w:rsid w:val="007B6EBE"/>
    <w:rsid w:val="007B701F"/>
    <w:rsid w:val="007B7067"/>
    <w:rsid w:val="007B7612"/>
    <w:rsid w:val="007B783D"/>
    <w:rsid w:val="007B7A7A"/>
    <w:rsid w:val="007B7E04"/>
    <w:rsid w:val="007B7EF8"/>
    <w:rsid w:val="007B7F6A"/>
    <w:rsid w:val="007C00E8"/>
    <w:rsid w:val="007C01BC"/>
    <w:rsid w:val="007C0262"/>
    <w:rsid w:val="007C0293"/>
    <w:rsid w:val="007C0429"/>
    <w:rsid w:val="007C085B"/>
    <w:rsid w:val="007C0A97"/>
    <w:rsid w:val="007C0CDE"/>
    <w:rsid w:val="007C0D61"/>
    <w:rsid w:val="007C146A"/>
    <w:rsid w:val="007C1521"/>
    <w:rsid w:val="007C154A"/>
    <w:rsid w:val="007C16C9"/>
    <w:rsid w:val="007C1BAA"/>
    <w:rsid w:val="007C21A4"/>
    <w:rsid w:val="007C220F"/>
    <w:rsid w:val="007C2255"/>
    <w:rsid w:val="007C228F"/>
    <w:rsid w:val="007C2304"/>
    <w:rsid w:val="007C2308"/>
    <w:rsid w:val="007C239E"/>
    <w:rsid w:val="007C2470"/>
    <w:rsid w:val="007C2679"/>
    <w:rsid w:val="007C2732"/>
    <w:rsid w:val="007C2884"/>
    <w:rsid w:val="007C2B08"/>
    <w:rsid w:val="007C2C61"/>
    <w:rsid w:val="007C2CD0"/>
    <w:rsid w:val="007C2F7A"/>
    <w:rsid w:val="007C3349"/>
    <w:rsid w:val="007C3859"/>
    <w:rsid w:val="007C3CEA"/>
    <w:rsid w:val="007C3DBD"/>
    <w:rsid w:val="007C403C"/>
    <w:rsid w:val="007C4215"/>
    <w:rsid w:val="007C4384"/>
    <w:rsid w:val="007C48EA"/>
    <w:rsid w:val="007C4A49"/>
    <w:rsid w:val="007C4A99"/>
    <w:rsid w:val="007C4B2B"/>
    <w:rsid w:val="007C4C2A"/>
    <w:rsid w:val="007C4DC5"/>
    <w:rsid w:val="007C4EC0"/>
    <w:rsid w:val="007C5120"/>
    <w:rsid w:val="007C51F8"/>
    <w:rsid w:val="007C52DD"/>
    <w:rsid w:val="007C54FB"/>
    <w:rsid w:val="007C5572"/>
    <w:rsid w:val="007C55B6"/>
    <w:rsid w:val="007C5688"/>
    <w:rsid w:val="007C5883"/>
    <w:rsid w:val="007C588C"/>
    <w:rsid w:val="007C59D8"/>
    <w:rsid w:val="007C5A60"/>
    <w:rsid w:val="007C5BB0"/>
    <w:rsid w:val="007C5C92"/>
    <w:rsid w:val="007C5D1B"/>
    <w:rsid w:val="007C5F63"/>
    <w:rsid w:val="007C5F6D"/>
    <w:rsid w:val="007C6455"/>
    <w:rsid w:val="007C64F3"/>
    <w:rsid w:val="007C6503"/>
    <w:rsid w:val="007C6B0E"/>
    <w:rsid w:val="007C6E11"/>
    <w:rsid w:val="007C6E4C"/>
    <w:rsid w:val="007C6E86"/>
    <w:rsid w:val="007C71F9"/>
    <w:rsid w:val="007C7271"/>
    <w:rsid w:val="007C7372"/>
    <w:rsid w:val="007C793A"/>
    <w:rsid w:val="007C7A8C"/>
    <w:rsid w:val="007C7B78"/>
    <w:rsid w:val="007C7C6F"/>
    <w:rsid w:val="007C7D35"/>
    <w:rsid w:val="007C7D81"/>
    <w:rsid w:val="007D012E"/>
    <w:rsid w:val="007D03D2"/>
    <w:rsid w:val="007D076C"/>
    <w:rsid w:val="007D0C09"/>
    <w:rsid w:val="007D0C21"/>
    <w:rsid w:val="007D0FA9"/>
    <w:rsid w:val="007D10E4"/>
    <w:rsid w:val="007D10F6"/>
    <w:rsid w:val="007D12AB"/>
    <w:rsid w:val="007D16C5"/>
    <w:rsid w:val="007D1967"/>
    <w:rsid w:val="007D1AB2"/>
    <w:rsid w:val="007D1C42"/>
    <w:rsid w:val="007D1C84"/>
    <w:rsid w:val="007D2235"/>
    <w:rsid w:val="007D2277"/>
    <w:rsid w:val="007D2289"/>
    <w:rsid w:val="007D2667"/>
    <w:rsid w:val="007D2702"/>
    <w:rsid w:val="007D27CB"/>
    <w:rsid w:val="007D30CB"/>
    <w:rsid w:val="007D3104"/>
    <w:rsid w:val="007D353E"/>
    <w:rsid w:val="007D35B5"/>
    <w:rsid w:val="007D35BF"/>
    <w:rsid w:val="007D43D4"/>
    <w:rsid w:val="007D4400"/>
    <w:rsid w:val="007D4833"/>
    <w:rsid w:val="007D48C3"/>
    <w:rsid w:val="007D4947"/>
    <w:rsid w:val="007D4B1B"/>
    <w:rsid w:val="007D4BE9"/>
    <w:rsid w:val="007D4CAD"/>
    <w:rsid w:val="007D4D31"/>
    <w:rsid w:val="007D4DEC"/>
    <w:rsid w:val="007D536A"/>
    <w:rsid w:val="007D5662"/>
    <w:rsid w:val="007D56D7"/>
    <w:rsid w:val="007D5908"/>
    <w:rsid w:val="007D5B82"/>
    <w:rsid w:val="007D5DE6"/>
    <w:rsid w:val="007D5F07"/>
    <w:rsid w:val="007D603D"/>
    <w:rsid w:val="007D605A"/>
    <w:rsid w:val="007D63C8"/>
    <w:rsid w:val="007D6477"/>
    <w:rsid w:val="007D6663"/>
    <w:rsid w:val="007D6714"/>
    <w:rsid w:val="007D68A3"/>
    <w:rsid w:val="007D6925"/>
    <w:rsid w:val="007D6A01"/>
    <w:rsid w:val="007D6E90"/>
    <w:rsid w:val="007D6EBB"/>
    <w:rsid w:val="007D71AD"/>
    <w:rsid w:val="007D71BD"/>
    <w:rsid w:val="007D7439"/>
    <w:rsid w:val="007D77E0"/>
    <w:rsid w:val="007D7B06"/>
    <w:rsid w:val="007D7D12"/>
    <w:rsid w:val="007E000D"/>
    <w:rsid w:val="007E009A"/>
    <w:rsid w:val="007E06A7"/>
    <w:rsid w:val="007E0991"/>
    <w:rsid w:val="007E0A8D"/>
    <w:rsid w:val="007E0BB9"/>
    <w:rsid w:val="007E0C68"/>
    <w:rsid w:val="007E0D42"/>
    <w:rsid w:val="007E0D88"/>
    <w:rsid w:val="007E10D4"/>
    <w:rsid w:val="007E13D7"/>
    <w:rsid w:val="007E14B0"/>
    <w:rsid w:val="007E176B"/>
    <w:rsid w:val="007E1813"/>
    <w:rsid w:val="007E1C34"/>
    <w:rsid w:val="007E2028"/>
    <w:rsid w:val="007E2041"/>
    <w:rsid w:val="007E22CB"/>
    <w:rsid w:val="007E2374"/>
    <w:rsid w:val="007E253C"/>
    <w:rsid w:val="007E2671"/>
    <w:rsid w:val="007E26AF"/>
    <w:rsid w:val="007E270F"/>
    <w:rsid w:val="007E2B12"/>
    <w:rsid w:val="007E2CCE"/>
    <w:rsid w:val="007E2D13"/>
    <w:rsid w:val="007E2E31"/>
    <w:rsid w:val="007E2F86"/>
    <w:rsid w:val="007E2FEB"/>
    <w:rsid w:val="007E3053"/>
    <w:rsid w:val="007E3186"/>
    <w:rsid w:val="007E319E"/>
    <w:rsid w:val="007E31B7"/>
    <w:rsid w:val="007E36CF"/>
    <w:rsid w:val="007E39D2"/>
    <w:rsid w:val="007E3B3C"/>
    <w:rsid w:val="007E3BC9"/>
    <w:rsid w:val="007E3F3D"/>
    <w:rsid w:val="007E4031"/>
    <w:rsid w:val="007E40D6"/>
    <w:rsid w:val="007E4239"/>
    <w:rsid w:val="007E42FB"/>
    <w:rsid w:val="007E4377"/>
    <w:rsid w:val="007E4395"/>
    <w:rsid w:val="007E43D6"/>
    <w:rsid w:val="007E44DD"/>
    <w:rsid w:val="007E4BB2"/>
    <w:rsid w:val="007E50D1"/>
    <w:rsid w:val="007E52B1"/>
    <w:rsid w:val="007E52E3"/>
    <w:rsid w:val="007E5339"/>
    <w:rsid w:val="007E555D"/>
    <w:rsid w:val="007E5745"/>
    <w:rsid w:val="007E593D"/>
    <w:rsid w:val="007E595D"/>
    <w:rsid w:val="007E5CA5"/>
    <w:rsid w:val="007E5DDF"/>
    <w:rsid w:val="007E5E0B"/>
    <w:rsid w:val="007E5FD1"/>
    <w:rsid w:val="007E6261"/>
    <w:rsid w:val="007E635C"/>
    <w:rsid w:val="007E63FF"/>
    <w:rsid w:val="007E66E0"/>
    <w:rsid w:val="007E6730"/>
    <w:rsid w:val="007E68EE"/>
    <w:rsid w:val="007E69BD"/>
    <w:rsid w:val="007E69CF"/>
    <w:rsid w:val="007E6A3F"/>
    <w:rsid w:val="007E6A5D"/>
    <w:rsid w:val="007E6B30"/>
    <w:rsid w:val="007E6B7C"/>
    <w:rsid w:val="007E6BE8"/>
    <w:rsid w:val="007E6C4F"/>
    <w:rsid w:val="007E6CEC"/>
    <w:rsid w:val="007E6CF5"/>
    <w:rsid w:val="007E6D57"/>
    <w:rsid w:val="007E6E44"/>
    <w:rsid w:val="007E6E52"/>
    <w:rsid w:val="007E71A2"/>
    <w:rsid w:val="007E71EB"/>
    <w:rsid w:val="007E7339"/>
    <w:rsid w:val="007E7381"/>
    <w:rsid w:val="007E775A"/>
    <w:rsid w:val="007E7927"/>
    <w:rsid w:val="007E7957"/>
    <w:rsid w:val="007E7BEA"/>
    <w:rsid w:val="007E7D56"/>
    <w:rsid w:val="007E7FA5"/>
    <w:rsid w:val="007F0022"/>
    <w:rsid w:val="007F00B2"/>
    <w:rsid w:val="007F01D8"/>
    <w:rsid w:val="007F02EF"/>
    <w:rsid w:val="007F0315"/>
    <w:rsid w:val="007F04B2"/>
    <w:rsid w:val="007F0627"/>
    <w:rsid w:val="007F06E8"/>
    <w:rsid w:val="007F082F"/>
    <w:rsid w:val="007F093C"/>
    <w:rsid w:val="007F0B25"/>
    <w:rsid w:val="007F0BE3"/>
    <w:rsid w:val="007F0D80"/>
    <w:rsid w:val="007F0EE8"/>
    <w:rsid w:val="007F1C32"/>
    <w:rsid w:val="007F1CEB"/>
    <w:rsid w:val="007F1D09"/>
    <w:rsid w:val="007F1D6F"/>
    <w:rsid w:val="007F1F6F"/>
    <w:rsid w:val="007F2035"/>
    <w:rsid w:val="007F2210"/>
    <w:rsid w:val="007F234B"/>
    <w:rsid w:val="007F2368"/>
    <w:rsid w:val="007F2371"/>
    <w:rsid w:val="007F250D"/>
    <w:rsid w:val="007F2605"/>
    <w:rsid w:val="007F2749"/>
    <w:rsid w:val="007F2AA0"/>
    <w:rsid w:val="007F2E09"/>
    <w:rsid w:val="007F35E8"/>
    <w:rsid w:val="007F3645"/>
    <w:rsid w:val="007F3647"/>
    <w:rsid w:val="007F37C6"/>
    <w:rsid w:val="007F3803"/>
    <w:rsid w:val="007F3B69"/>
    <w:rsid w:val="007F3C7B"/>
    <w:rsid w:val="007F3DA4"/>
    <w:rsid w:val="007F3DC0"/>
    <w:rsid w:val="007F3E11"/>
    <w:rsid w:val="007F41D1"/>
    <w:rsid w:val="007F4330"/>
    <w:rsid w:val="007F4446"/>
    <w:rsid w:val="007F47F9"/>
    <w:rsid w:val="007F4C3D"/>
    <w:rsid w:val="007F5400"/>
    <w:rsid w:val="007F5551"/>
    <w:rsid w:val="007F56CD"/>
    <w:rsid w:val="007F571D"/>
    <w:rsid w:val="007F58F8"/>
    <w:rsid w:val="007F59E3"/>
    <w:rsid w:val="007F59F2"/>
    <w:rsid w:val="007F5A43"/>
    <w:rsid w:val="007F5C12"/>
    <w:rsid w:val="007F5E0C"/>
    <w:rsid w:val="007F5FBA"/>
    <w:rsid w:val="007F60CD"/>
    <w:rsid w:val="007F614B"/>
    <w:rsid w:val="007F6274"/>
    <w:rsid w:val="007F6A1C"/>
    <w:rsid w:val="007F6B50"/>
    <w:rsid w:val="007F6B9A"/>
    <w:rsid w:val="007F6C9E"/>
    <w:rsid w:val="007F6CAB"/>
    <w:rsid w:val="007F6E63"/>
    <w:rsid w:val="007F6F25"/>
    <w:rsid w:val="007F73AB"/>
    <w:rsid w:val="007F7799"/>
    <w:rsid w:val="007F77AB"/>
    <w:rsid w:val="007F7919"/>
    <w:rsid w:val="007F79FE"/>
    <w:rsid w:val="007F7B0E"/>
    <w:rsid w:val="007F7B30"/>
    <w:rsid w:val="007F7B5F"/>
    <w:rsid w:val="007F7B73"/>
    <w:rsid w:val="007F7BC3"/>
    <w:rsid w:val="007F7D1E"/>
    <w:rsid w:val="007F7D52"/>
    <w:rsid w:val="007F7F15"/>
    <w:rsid w:val="007F7F39"/>
    <w:rsid w:val="00800506"/>
    <w:rsid w:val="008006F1"/>
    <w:rsid w:val="008008A1"/>
    <w:rsid w:val="00800987"/>
    <w:rsid w:val="00800AE1"/>
    <w:rsid w:val="00800EC3"/>
    <w:rsid w:val="00800F0B"/>
    <w:rsid w:val="00800F81"/>
    <w:rsid w:val="00801211"/>
    <w:rsid w:val="00801281"/>
    <w:rsid w:val="00801430"/>
    <w:rsid w:val="008014AD"/>
    <w:rsid w:val="00801700"/>
    <w:rsid w:val="008017C7"/>
    <w:rsid w:val="00801882"/>
    <w:rsid w:val="00801DB5"/>
    <w:rsid w:val="008021A2"/>
    <w:rsid w:val="0080226B"/>
    <w:rsid w:val="0080230B"/>
    <w:rsid w:val="00802454"/>
    <w:rsid w:val="00802566"/>
    <w:rsid w:val="008025BF"/>
    <w:rsid w:val="00802A00"/>
    <w:rsid w:val="00802D99"/>
    <w:rsid w:val="00802EFB"/>
    <w:rsid w:val="008031D6"/>
    <w:rsid w:val="0080355D"/>
    <w:rsid w:val="0080361B"/>
    <w:rsid w:val="00803B7A"/>
    <w:rsid w:val="00803E5E"/>
    <w:rsid w:val="00804171"/>
    <w:rsid w:val="008041FF"/>
    <w:rsid w:val="00804216"/>
    <w:rsid w:val="008043CD"/>
    <w:rsid w:val="008044B6"/>
    <w:rsid w:val="008044DD"/>
    <w:rsid w:val="008044E1"/>
    <w:rsid w:val="00804682"/>
    <w:rsid w:val="008046EB"/>
    <w:rsid w:val="00804714"/>
    <w:rsid w:val="008047C5"/>
    <w:rsid w:val="00804892"/>
    <w:rsid w:val="00804973"/>
    <w:rsid w:val="00804BE8"/>
    <w:rsid w:val="00804F4E"/>
    <w:rsid w:val="00804FFD"/>
    <w:rsid w:val="008050A8"/>
    <w:rsid w:val="008050FE"/>
    <w:rsid w:val="0080524F"/>
    <w:rsid w:val="008054C7"/>
    <w:rsid w:val="00805765"/>
    <w:rsid w:val="00805849"/>
    <w:rsid w:val="00805A6D"/>
    <w:rsid w:val="00805B63"/>
    <w:rsid w:val="00805F84"/>
    <w:rsid w:val="00806117"/>
    <w:rsid w:val="00806448"/>
    <w:rsid w:val="0080650D"/>
    <w:rsid w:val="00806717"/>
    <w:rsid w:val="00806BDB"/>
    <w:rsid w:val="00806C2E"/>
    <w:rsid w:val="008070D3"/>
    <w:rsid w:val="00807147"/>
    <w:rsid w:val="0080718A"/>
    <w:rsid w:val="008072E3"/>
    <w:rsid w:val="008074AD"/>
    <w:rsid w:val="00807641"/>
    <w:rsid w:val="0080795A"/>
    <w:rsid w:val="00807B7A"/>
    <w:rsid w:val="00807C5A"/>
    <w:rsid w:val="00807E47"/>
    <w:rsid w:val="00807ECF"/>
    <w:rsid w:val="0081008D"/>
    <w:rsid w:val="008103FE"/>
    <w:rsid w:val="008104A1"/>
    <w:rsid w:val="00810942"/>
    <w:rsid w:val="00810A0D"/>
    <w:rsid w:val="00810C31"/>
    <w:rsid w:val="00810FA9"/>
    <w:rsid w:val="00811020"/>
    <w:rsid w:val="00811080"/>
    <w:rsid w:val="0081109E"/>
    <w:rsid w:val="0081112D"/>
    <w:rsid w:val="008113EA"/>
    <w:rsid w:val="00811434"/>
    <w:rsid w:val="008116D1"/>
    <w:rsid w:val="00811713"/>
    <w:rsid w:val="008118D4"/>
    <w:rsid w:val="00811A10"/>
    <w:rsid w:val="00811BAC"/>
    <w:rsid w:val="00811F28"/>
    <w:rsid w:val="00811F78"/>
    <w:rsid w:val="008122BF"/>
    <w:rsid w:val="008124B0"/>
    <w:rsid w:val="0081266C"/>
    <w:rsid w:val="00812695"/>
    <w:rsid w:val="0081277F"/>
    <w:rsid w:val="00812843"/>
    <w:rsid w:val="00812979"/>
    <w:rsid w:val="00812AE5"/>
    <w:rsid w:val="00812BD5"/>
    <w:rsid w:val="00812C0A"/>
    <w:rsid w:val="00812C20"/>
    <w:rsid w:val="00812C5B"/>
    <w:rsid w:val="00812DA1"/>
    <w:rsid w:val="00812E0F"/>
    <w:rsid w:val="00812E20"/>
    <w:rsid w:val="0081337D"/>
    <w:rsid w:val="008135C1"/>
    <w:rsid w:val="008136E5"/>
    <w:rsid w:val="008136F4"/>
    <w:rsid w:val="00813813"/>
    <w:rsid w:val="00813931"/>
    <w:rsid w:val="00813A63"/>
    <w:rsid w:val="00813B22"/>
    <w:rsid w:val="00813B91"/>
    <w:rsid w:val="00813CE9"/>
    <w:rsid w:val="00813DA4"/>
    <w:rsid w:val="00813EF6"/>
    <w:rsid w:val="008141C1"/>
    <w:rsid w:val="008149E2"/>
    <w:rsid w:val="00814ADC"/>
    <w:rsid w:val="00814B92"/>
    <w:rsid w:val="00814DA1"/>
    <w:rsid w:val="00814E6C"/>
    <w:rsid w:val="008150AA"/>
    <w:rsid w:val="0081517C"/>
    <w:rsid w:val="008155F5"/>
    <w:rsid w:val="00815825"/>
    <w:rsid w:val="0081588A"/>
    <w:rsid w:val="00815F75"/>
    <w:rsid w:val="00815FC5"/>
    <w:rsid w:val="008166EC"/>
    <w:rsid w:val="008166F8"/>
    <w:rsid w:val="00816726"/>
    <w:rsid w:val="008167E8"/>
    <w:rsid w:val="00816BAF"/>
    <w:rsid w:val="0081702E"/>
    <w:rsid w:val="0081711E"/>
    <w:rsid w:val="00817143"/>
    <w:rsid w:val="008171E1"/>
    <w:rsid w:val="00817297"/>
    <w:rsid w:val="008173B1"/>
    <w:rsid w:val="00817968"/>
    <w:rsid w:val="008179F6"/>
    <w:rsid w:val="00817AEF"/>
    <w:rsid w:val="00817B93"/>
    <w:rsid w:val="00817D05"/>
    <w:rsid w:val="00817F04"/>
    <w:rsid w:val="00817FC5"/>
    <w:rsid w:val="00820087"/>
    <w:rsid w:val="00820378"/>
    <w:rsid w:val="008203EF"/>
    <w:rsid w:val="00820489"/>
    <w:rsid w:val="008206B9"/>
    <w:rsid w:val="008207D9"/>
    <w:rsid w:val="00820937"/>
    <w:rsid w:val="00820A50"/>
    <w:rsid w:val="00820AEE"/>
    <w:rsid w:val="00820DBD"/>
    <w:rsid w:val="00820E22"/>
    <w:rsid w:val="00820E8B"/>
    <w:rsid w:val="00821186"/>
    <w:rsid w:val="008213A8"/>
    <w:rsid w:val="0082141D"/>
    <w:rsid w:val="008214E4"/>
    <w:rsid w:val="00821547"/>
    <w:rsid w:val="00821630"/>
    <w:rsid w:val="00821951"/>
    <w:rsid w:val="00821E45"/>
    <w:rsid w:val="00821F37"/>
    <w:rsid w:val="0082230D"/>
    <w:rsid w:val="0082233D"/>
    <w:rsid w:val="0082243C"/>
    <w:rsid w:val="008226A0"/>
    <w:rsid w:val="008227D1"/>
    <w:rsid w:val="00822856"/>
    <w:rsid w:val="008228B7"/>
    <w:rsid w:val="00822904"/>
    <w:rsid w:val="00822B5D"/>
    <w:rsid w:val="00822CA4"/>
    <w:rsid w:val="00822D5D"/>
    <w:rsid w:val="00822EE0"/>
    <w:rsid w:val="00822F20"/>
    <w:rsid w:val="008231BA"/>
    <w:rsid w:val="00823324"/>
    <w:rsid w:val="008233EB"/>
    <w:rsid w:val="00823473"/>
    <w:rsid w:val="00823697"/>
    <w:rsid w:val="008236F9"/>
    <w:rsid w:val="008237EC"/>
    <w:rsid w:val="008239A2"/>
    <w:rsid w:val="00823CE0"/>
    <w:rsid w:val="00823E8B"/>
    <w:rsid w:val="0082406A"/>
    <w:rsid w:val="00824151"/>
    <w:rsid w:val="00824187"/>
    <w:rsid w:val="008249DC"/>
    <w:rsid w:val="00824CD1"/>
    <w:rsid w:val="0082541F"/>
    <w:rsid w:val="00825661"/>
    <w:rsid w:val="008258AE"/>
    <w:rsid w:val="00825B7B"/>
    <w:rsid w:val="00826322"/>
    <w:rsid w:val="0082636A"/>
    <w:rsid w:val="00826383"/>
    <w:rsid w:val="008263B3"/>
    <w:rsid w:val="0082655F"/>
    <w:rsid w:val="00826659"/>
    <w:rsid w:val="00826740"/>
    <w:rsid w:val="00826A75"/>
    <w:rsid w:val="00826AC3"/>
    <w:rsid w:val="00826BCC"/>
    <w:rsid w:val="00826F40"/>
    <w:rsid w:val="00826F6D"/>
    <w:rsid w:val="00827790"/>
    <w:rsid w:val="00827FFE"/>
    <w:rsid w:val="00830422"/>
    <w:rsid w:val="00830700"/>
    <w:rsid w:val="00830775"/>
    <w:rsid w:val="0083095C"/>
    <w:rsid w:val="00830A9D"/>
    <w:rsid w:val="00830E9E"/>
    <w:rsid w:val="008310A4"/>
    <w:rsid w:val="0083149F"/>
    <w:rsid w:val="0083161C"/>
    <w:rsid w:val="008318A6"/>
    <w:rsid w:val="008318F4"/>
    <w:rsid w:val="0083190D"/>
    <w:rsid w:val="00831986"/>
    <w:rsid w:val="00831D54"/>
    <w:rsid w:val="00831ECB"/>
    <w:rsid w:val="00832242"/>
    <w:rsid w:val="008324E8"/>
    <w:rsid w:val="0083262F"/>
    <w:rsid w:val="00832980"/>
    <w:rsid w:val="008329E9"/>
    <w:rsid w:val="00832A0E"/>
    <w:rsid w:val="00832B6B"/>
    <w:rsid w:val="00832C0D"/>
    <w:rsid w:val="00832ED8"/>
    <w:rsid w:val="0083301F"/>
    <w:rsid w:val="00833111"/>
    <w:rsid w:val="008334C4"/>
    <w:rsid w:val="008334C9"/>
    <w:rsid w:val="00833614"/>
    <w:rsid w:val="008337F2"/>
    <w:rsid w:val="0083394A"/>
    <w:rsid w:val="00833ADE"/>
    <w:rsid w:val="00833EA1"/>
    <w:rsid w:val="00833EF7"/>
    <w:rsid w:val="00833F05"/>
    <w:rsid w:val="00833FD8"/>
    <w:rsid w:val="00834112"/>
    <w:rsid w:val="008341B5"/>
    <w:rsid w:val="00834297"/>
    <w:rsid w:val="0083445B"/>
    <w:rsid w:val="008344CC"/>
    <w:rsid w:val="00834777"/>
    <w:rsid w:val="0083487A"/>
    <w:rsid w:val="008348F0"/>
    <w:rsid w:val="00834A38"/>
    <w:rsid w:val="00834AE6"/>
    <w:rsid w:val="00834B0E"/>
    <w:rsid w:val="00834B9C"/>
    <w:rsid w:val="00834CEE"/>
    <w:rsid w:val="00834F4D"/>
    <w:rsid w:val="00835042"/>
    <w:rsid w:val="00835047"/>
    <w:rsid w:val="00835210"/>
    <w:rsid w:val="0083537E"/>
    <w:rsid w:val="008354CC"/>
    <w:rsid w:val="0083578E"/>
    <w:rsid w:val="00835E12"/>
    <w:rsid w:val="00835E51"/>
    <w:rsid w:val="00836243"/>
    <w:rsid w:val="008362A5"/>
    <w:rsid w:val="008364F9"/>
    <w:rsid w:val="0083673C"/>
    <w:rsid w:val="00836CD0"/>
    <w:rsid w:val="00836EA6"/>
    <w:rsid w:val="00836F3D"/>
    <w:rsid w:val="00836F8C"/>
    <w:rsid w:val="00836FC2"/>
    <w:rsid w:val="008373BB"/>
    <w:rsid w:val="00837548"/>
    <w:rsid w:val="00837849"/>
    <w:rsid w:val="0083789F"/>
    <w:rsid w:val="0084032D"/>
    <w:rsid w:val="00840453"/>
    <w:rsid w:val="00840460"/>
    <w:rsid w:val="0084088D"/>
    <w:rsid w:val="008409B4"/>
    <w:rsid w:val="00840D63"/>
    <w:rsid w:val="00840FDD"/>
    <w:rsid w:val="0084100F"/>
    <w:rsid w:val="00841069"/>
    <w:rsid w:val="00841076"/>
    <w:rsid w:val="008416BA"/>
    <w:rsid w:val="0084196A"/>
    <w:rsid w:val="00841997"/>
    <w:rsid w:val="00841B39"/>
    <w:rsid w:val="00841BBA"/>
    <w:rsid w:val="00841C86"/>
    <w:rsid w:val="008421AD"/>
    <w:rsid w:val="00842499"/>
    <w:rsid w:val="00842582"/>
    <w:rsid w:val="008428B7"/>
    <w:rsid w:val="0084295F"/>
    <w:rsid w:val="008429BC"/>
    <w:rsid w:val="00842A0E"/>
    <w:rsid w:val="00843193"/>
    <w:rsid w:val="008431A7"/>
    <w:rsid w:val="008432E2"/>
    <w:rsid w:val="00843444"/>
    <w:rsid w:val="00843493"/>
    <w:rsid w:val="00843717"/>
    <w:rsid w:val="00843922"/>
    <w:rsid w:val="00843D04"/>
    <w:rsid w:val="00843E4D"/>
    <w:rsid w:val="00843EA9"/>
    <w:rsid w:val="00843EFC"/>
    <w:rsid w:val="00843FBC"/>
    <w:rsid w:val="008440AE"/>
    <w:rsid w:val="0084422B"/>
    <w:rsid w:val="008444F5"/>
    <w:rsid w:val="0084499B"/>
    <w:rsid w:val="00844D93"/>
    <w:rsid w:val="00844DE9"/>
    <w:rsid w:val="00844F25"/>
    <w:rsid w:val="008455EC"/>
    <w:rsid w:val="00845733"/>
    <w:rsid w:val="0084576A"/>
    <w:rsid w:val="00845BD5"/>
    <w:rsid w:val="00845DA9"/>
    <w:rsid w:val="00845FC8"/>
    <w:rsid w:val="00846062"/>
    <w:rsid w:val="0084629B"/>
    <w:rsid w:val="008463D4"/>
    <w:rsid w:val="008463E6"/>
    <w:rsid w:val="0084654B"/>
    <w:rsid w:val="008466C0"/>
    <w:rsid w:val="0084679B"/>
    <w:rsid w:val="008467DB"/>
    <w:rsid w:val="00846830"/>
    <w:rsid w:val="00846B41"/>
    <w:rsid w:val="00846CD4"/>
    <w:rsid w:val="00846DF1"/>
    <w:rsid w:val="00846EE4"/>
    <w:rsid w:val="00847385"/>
    <w:rsid w:val="008478DD"/>
    <w:rsid w:val="00847B65"/>
    <w:rsid w:val="00847E97"/>
    <w:rsid w:val="00847EEE"/>
    <w:rsid w:val="008502EB"/>
    <w:rsid w:val="0085037B"/>
    <w:rsid w:val="00850631"/>
    <w:rsid w:val="00850A21"/>
    <w:rsid w:val="00850A53"/>
    <w:rsid w:val="00850F92"/>
    <w:rsid w:val="008510E6"/>
    <w:rsid w:val="008511FD"/>
    <w:rsid w:val="0085154D"/>
    <w:rsid w:val="0085154E"/>
    <w:rsid w:val="008515DA"/>
    <w:rsid w:val="00851697"/>
    <w:rsid w:val="008519B0"/>
    <w:rsid w:val="00851BC6"/>
    <w:rsid w:val="00851DCA"/>
    <w:rsid w:val="00851DFA"/>
    <w:rsid w:val="00852102"/>
    <w:rsid w:val="00852298"/>
    <w:rsid w:val="008522AB"/>
    <w:rsid w:val="0085270C"/>
    <w:rsid w:val="00852996"/>
    <w:rsid w:val="008530DD"/>
    <w:rsid w:val="008531F2"/>
    <w:rsid w:val="008532F6"/>
    <w:rsid w:val="008533BB"/>
    <w:rsid w:val="008534E4"/>
    <w:rsid w:val="00853718"/>
    <w:rsid w:val="00853843"/>
    <w:rsid w:val="00853AED"/>
    <w:rsid w:val="00853FB1"/>
    <w:rsid w:val="0085423F"/>
    <w:rsid w:val="0085425D"/>
    <w:rsid w:val="00854571"/>
    <w:rsid w:val="008547E1"/>
    <w:rsid w:val="00854978"/>
    <w:rsid w:val="00854AF0"/>
    <w:rsid w:val="00854E82"/>
    <w:rsid w:val="00854F4F"/>
    <w:rsid w:val="00855173"/>
    <w:rsid w:val="008552A8"/>
    <w:rsid w:val="00855819"/>
    <w:rsid w:val="008559AB"/>
    <w:rsid w:val="00855B13"/>
    <w:rsid w:val="00855B3C"/>
    <w:rsid w:val="00855FFA"/>
    <w:rsid w:val="00856374"/>
    <w:rsid w:val="008563C8"/>
    <w:rsid w:val="00856492"/>
    <w:rsid w:val="008564D7"/>
    <w:rsid w:val="008565D5"/>
    <w:rsid w:val="008566C0"/>
    <w:rsid w:val="0085698F"/>
    <w:rsid w:val="00856B3B"/>
    <w:rsid w:val="00856D9A"/>
    <w:rsid w:val="008571ED"/>
    <w:rsid w:val="0085721B"/>
    <w:rsid w:val="00857483"/>
    <w:rsid w:val="00857573"/>
    <w:rsid w:val="00857574"/>
    <w:rsid w:val="008575D0"/>
    <w:rsid w:val="00857937"/>
    <w:rsid w:val="00857A66"/>
    <w:rsid w:val="00857AA0"/>
    <w:rsid w:val="00857F0B"/>
    <w:rsid w:val="00860215"/>
    <w:rsid w:val="008602AD"/>
    <w:rsid w:val="008603CB"/>
    <w:rsid w:val="008603E1"/>
    <w:rsid w:val="0086048D"/>
    <w:rsid w:val="00860540"/>
    <w:rsid w:val="0086065B"/>
    <w:rsid w:val="00860941"/>
    <w:rsid w:val="00860988"/>
    <w:rsid w:val="00860B69"/>
    <w:rsid w:val="00860F2B"/>
    <w:rsid w:val="00861020"/>
    <w:rsid w:val="008610AE"/>
    <w:rsid w:val="008611E5"/>
    <w:rsid w:val="008616F5"/>
    <w:rsid w:val="008618AC"/>
    <w:rsid w:val="00861988"/>
    <w:rsid w:val="008619F1"/>
    <w:rsid w:val="00861A78"/>
    <w:rsid w:val="00861C2D"/>
    <w:rsid w:val="00861CC8"/>
    <w:rsid w:val="00861E12"/>
    <w:rsid w:val="00862024"/>
    <w:rsid w:val="00862028"/>
    <w:rsid w:val="00862194"/>
    <w:rsid w:val="00862523"/>
    <w:rsid w:val="00862630"/>
    <w:rsid w:val="00862672"/>
    <w:rsid w:val="0086267C"/>
    <w:rsid w:val="00862728"/>
    <w:rsid w:val="00862A77"/>
    <w:rsid w:val="00862B6E"/>
    <w:rsid w:val="00862CBE"/>
    <w:rsid w:val="00862D92"/>
    <w:rsid w:val="00862E90"/>
    <w:rsid w:val="00862EA2"/>
    <w:rsid w:val="00862EBC"/>
    <w:rsid w:val="00862FC3"/>
    <w:rsid w:val="00863074"/>
    <w:rsid w:val="008630D5"/>
    <w:rsid w:val="00863350"/>
    <w:rsid w:val="00863366"/>
    <w:rsid w:val="00863677"/>
    <w:rsid w:val="00863797"/>
    <w:rsid w:val="00863875"/>
    <w:rsid w:val="008639C6"/>
    <w:rsid w:val="00863A1C"/>
    <w:rsid w:val="00863A56"/>
    <w:rsid w:val="00863A5A"/>
    <w:rsid w:val="00863B36"/>
    <w:rsid w:val="00863B71"/>
    <w:rsid w:val="00863CBB"/>
    <w:rsid w:val="00863DAE"/>
    <w:rsid w:val="00864304"/>
    <w:rsid w:val="008643CC"/>
    <w:rsid w:val="008645E4"/>
    <w:rsid w:val="00864684"/>
    <w:rsid w:val="00864760"/>
    <w:rsid w:val="00864B7A"/>
    <w:rsid w:val="00864D61"/>
    <w:rsid w:val="00864DDF"/>
    <w:rsid w:val="0086535C"/>
    <w:rsid w:val="00865717"/>
    <w:rsid w:val="00865E23"/>
    <w:rsid w:val="00865EED"/>
    <w:rsid w:val="008660B3"/>
    <w:rsid w:val="008660CD"/>
    <w:rsid w:val="00866281"/>
    <w:rsid w:val="008664D2"/>
    <w:rsid w:val="00866509"/>
    <w:rsid w:val="00866936"/>
    <w:rsid w:val="00866C2F"/>
    <w:rsid w:val="00866C3C"/>
    <w:rsid w:val="00866DBF"/>
    <w:rsid w:val="00867090"/>
    <w:rsid w:val="00867193"/>
    <w:rsid w:val="00867342"/>
    <w:rsid w:val="0086746A"/>
    <w:rsid w:val="008675B9"/>
    <w:rsid w:val="008675C3"/>
    <w:rsid w:val="008679D7"/>
    <w:rsid w:val="00867A6B"/>
    <w:rsid w:val="00867CAD"/>
    <w:rsid w:val="00867D33"/>
    <w:rsid w:val="00867EB6"/>
    <w:rsid w:val="00867F1F"/>
    <w:rsid w:val="00867F33"/>
    <w:rsid w:val="00867FD9"/>
    <w:rsid w:val="0087007B"/>
    <w:rsid w:val="00870145"/>
    <w:rsid w:val="008704B1"/>
    <w:rsid w:val="00870559"/>
    <w:rsid w:val="00870804"/>
    <w:rsid w:val="00870BC4"/>
    <w:rsid w:val="00870E2E"/>
    <w:rsid w:val="0087117E"/>
    <w:rsid w:val="008714E5"/>
    <w:rsid w:val="0087166C"/>
    <w:rsid w:val="00871684"/>
    <w:rsid w:val="0087173E"/>
    <w:rsid w:val="00871DB4"/>
    <w:rsid w:val="00872167"/>
    <w:rsid w:val="00872296"/>
    <w:rsid w:val="008722FA"/>
    <w:rsid w:val="008723AD"/>
    <w:rsid w:val="008725CD"/>
    <w:rsid w:val="008726AD"/>
    <w:rsid w:val="0087276B"/>
    <w:rsid w:val="008729CE"/>
    <w:rsid w:val="008729DF"/>
    <w:rsid w:val="00872DE5"/>
    <w:rsid w:val="008730A5"/>
    <w:rsid w:val="008731DE"/>
    <w:rsid w:val="008732F0"/>
    <w:rsid w:val="008734C2"/>
    <w:rsid w:val="0087367E"/>
    <w:rsid w:val="00873AE2"/>
    <w:rsid w:val="00873DB9"/>
    <w:rsid w:val="00873F34"/>
    <w:rsid w:val="00874000"/>
    <w:rsid w:val="008742A6"/>
    <w:rsid w:val="0087430C"/>
    <w:rsid w:val="00874574"/>
    <w:rsid w:val="00874820"/>
    <w:rsid w:val="008748CA"/>
    <w:rsid w:val="0087490D"/>
    <w:rsid w:val="00874B13"/>
    <w:rsid w:val="00874E4A"/>
    <w:rsid w:val="00874F14"/>
    <w:rsid w:val="0087539D"/>
    <w:rsid w:val="008755BB"/>
    <w:rsid w:val="008755E4"/>
    <w:rsid w:val="008758C1"/>
    <w:rsid w:val="00875B08"/>
    <w:rsid w:val="00875CD7"/>
    <w:rsid w:val="00875E99"/>
    <w:rsid w:val="00876556"/>
    <w:rsid w:val="008766D0"/>
    <w:rsid w:val="0087689A"/>
    <w:rsid w:val="008769B0"/>
    <w:rsid w:val="00877739"/>
    <w:rsid w:val="00877A75"/>
    <w:rsid w:val="00880166"/>
    <w:rsid w:val="008804A0"/>
    <w:rsid w:val="008804DF"/>
    <w:rsid w:val="00880684"/>
    <w:rsid w:val="00880A94"/>
    <w:rsid w:val="00880B4A"/>
    <w:rsid w:val="00880BB9"/>
    <w:rsid w:val="00880DE8"/>
    <w:rsid w:val="00880EB1"/>
    <w:rsid w:val="0088103B"/>
    <w:rsid w:val="00881056"/>
    <w:rsid w:val="008810FC"/>
    <w:rsid w:val="00881814"/>
    <w:rsid w:val="00881E7D"/>
    <w:rsid w:val="0088212C"/>
    <w:rsid w:val="00882317"/>
    <w:rsid w:val="00882459"/>
    <w:rsid w:val="0088248E"/>
    <w:rsid w:val="008824CE"/>
    <w:rsid w:val="008826BE"/>
    <w:rsid w:val="00882703"/>
    <w:rsid w:val="008827C9"/>
    <w:rsid w:val="00882CB5"/>
    <w:rsid w:val="00882CC2"/>
    <w:rsid w:val="00882F15"/>
    <w:rsid w:val="008831CE"/>
    <w:rsid w:val="008834F9"/>
    <w:rsid w:val="0088384E"/>
    <w:rsid w:val="00883C05"/>
    <w:rsid w:val="00883D5F"/>
    <w:rsid w:val="00883ECF"/>
    <w:rsid w:val="008844BB"/>
    <w:rsid w:val="00884750"/>
    <w:rsid w:val="008847A3"/>
    <w:rsid w:val="00884901"/>
    <w:rsid w:val="00884967"/>
    <w:rsid w:val="008849B8"/>
    <w:rsid w:val="00884BF1"/>
    <w:rsid w:val="00884C0F"/>
    <w:rsid w:val="00884DB3"/>
    <w:rsid w:val="00884DEA"/>
    <w:rsid w:val="00884F27"/>
    <w:rsid w:val="0088519E"/>
    <w:rsid w:val="00885355"/>
    <w:rsid w:val="0088552E"/>
    <w:rsid w:val="008857CF"/>
    <w:rsid w:val="00885865"/>
    <w:rsid w:val="0088588B"/>
    <w:rsid w:val="008858EC"/>
    <w:rsid w:val="00885AF3"/>
    <w:rsid w:val="00885B7B"/>
    <w:rsid w:val="00885D0E"/>
    <w:rsid w:val="00885DA9"/>
    <w:rsid w:val="0088606D"/>
    <w:rsid w:val="00886128"/>
    <w:rsid w:val="00886703"/>
    <w:rsid w:val="0088692E"/>
    <w:rsid w:val="00886E2B"/>
    <w:rsid w:val="00886F55"/>
    <w:rsid w:val="0088722C"/>
    <w:rsid w:val="008876FE"/>
    <w:rsid w:val="00887734"/>
    <w:rsid w:val="008877E8"/>
    <w:rsid w:val="00887A4E"/>
    <w:rsid w:val="00887F61"/>
    <w:rsid w:val="0089068D"/>
    <w:rsid w:val="00890A2B"/>
    <w:rsid w:val="00890FC4"/>
    <w:rsid w:val="008910F1"/>
    <w:rsid w:val="00891191"/>
    <w:rsid w:val="00891574"/>
    <w:rsid w:val="00891685"/>
    <w:rsid w:val="008916D7"/>
    <w:rsid w:val="00891739"/>
    <w:rsid w:val="00891C25"/>
    <w:rsid w:val="00891C57"/>
    <w:rsid w:val="00891F60"/>
    <w:rsid w:val="00891FE8"/>
    <w:rsid w:val="00892002"/>
    <w:rsid w:val="0089206E"/>
    <w:rsid w:val="008921B8"/>
    <w:rsid w:val="00892317"/>
    <w:rsid w:val="00892612"/>
    <w:rsid w:val="0089282E"/>
    <w:rsid w:val="0089293D"/>
    <w:rsid w:val="008929A3"/>
    <w:rsid w:val="00892ADC"/>
    <w:rsid w:val="00892CF6"/>
    <w:rsid w:val="00892E54"/>
    <w:rsid w:val="008930F1"/>
    <w:rsid w:val="0089314F"/>
    <w:rsid w:val="008931BC"/>
    <w:rsid w:val="008931FB"/>
    <w:rsid w:val="00893203"/>
    <w:rsid w:val="00893497"/>
    <w:rsid w:val="008935C1"/>
    <w:rsid w:val="00893772"/>
    <w:rsid w:val="00893859"/>
    <w:rsid w:val="008938C0"/>
    <w:rsid w:val="00893BB6"/>
    <w:rsid w:val="00893D37"/>
    <w:rsid w:val="00893EE3"/>
    <w:rsid w:val="00893F5D"/>
    <w:rsid w:val="0089404F"/>
    <w:rsid w:val="0089449D"/>
    <w:rsid w:val="0089451D"/>
    <w:rsid w:val="00894582"/>
    <w:rsid w:val="008946F1"/>
    <w:rsid w:val="00894D4F"/>
    <w:rsid w:val="00895248"/>
    <w:rsid w:val="0089571E"/>
    <w:rsid w:val="00895771"/>
    <w:rsid w:val="008957DF"/>
    <w:rsid w:val="00895BE3"/>
    <w:rsid w:val="00895F48"/>
    <w:rsid w:val="008964C1"/>
    <w:rsid w:val="008965DB"/>
    <w:rsid w:val="008965DF"/>
    <w:rsid w:val="00896A09"/>
    <w:rsid w:val="00896E39"/>
    <w:rsid w:val="0089711B"/>
    <w:rsid w:val="0089764B"/>
    <w:rsid w:val="008976F9"/>
    <w:rsid w:val="00897D61"/>
    <w:rsid w:val="00897D77"/>
    <w:rsid w:val="00897DE5"/>
    <w:rsid w:val="00897EF1"/>
    <w:rsid w:val="00897FAC"/>
    <w:rsid w:val="008A00C1"/>
    <w:rsid w:val="008A018F"/>
    <w:rsid w:val="008A0382"/>
    <w:rsid w:val="008A0471"/>
    <w:rsid w:val="008A0502"/>
    <w:rsid w:val="008A0566"/>
    <w:rsid w:val="008A0579"/>
    <w:rsid w:val="008A0759"/>
    <w:rsid w:val="008A07A2"/>
    <w:rsid w:val="008A0A3B"/>
    <w:rsid w:val="008A0E0E"/>
    <w:rsid w:val="008A1211"/>
    <w:rsid w:val="008A1483"/>
    <w:rsid w:val="008A14B2"/>
    <w:rsid w:val="008A14B7"/>
    <w:rsid w:val="008A1F4C"/>
    <w:rsid w:val="008A1F6B"/>
    <w:rsid w:val="008A2461"/>
    <w:rsid w:val="008A2737"/>
    <w:rsid w:val="008A27CF"/>
    <w:rsid w:val="008A2A94"/>
    <w:rsid w:val="008A2B60"/>
    <w:rsid w:val="008A3523"/>
    <w:rsid w:val="008A3934"/>
    <w:rsid w:val="008A3F1B"/>
    <w:rsid w:val="008A3F5E"/>
    <w:rsid w:val="008A3FF3"/>
    <w:rsid w:val="008A4248"/>
    <w:rsid w:val="008A4350"/>
    <w:rsid w:val="008A4548"/>
    <w:rsid w:val="008A4781"/>
    <w:rsid w:val="008A4A28"/>
    <w:rsid w:val="008A4D06"/>
    <w:rsid w:val="008A4E5B"/>
    <w:rsid w:val="008A5039"/>
    <w:rsid w:val="008A51EF"/>
    <w:rsid w:val="008A532E"/>
    <w:rsid w:val="008A5483"/>
    <w:rsid w:val="008A55AB"/>
    <w:rsid w:val="008A55E1"/>
    <w:rsid w:val="008A5611"/>
    <w:rsid w:val="008A578E"/>
    <w:rsid w:val="008A57F0"/>
    <w:rsid w:val="008A5A8C"/>
    <w:rsid w:val="008A5D4B"/>
    <w:rsid w:val="008A5DD4"/>
    <w:rsid w:val="008A61F4"/>
    <w:rsid w:val="008A62AB"/>
    <w:rsid w:val="008A6459"/>
    <w:rsid w:val="008A645D"/>
    <w:rsid w:val="008A6740"/>
    <w:rsid w:val="008A6AB0"/>
    <w:rsid w:val="008A6B7F"/>
    <w:rsid w:val="008A6CB0"/>
    <w:rsid w:val="008A7260"/>
    <w:rsid w:val="008A734B"/>
    <w:rsid w:val="008A73E4"/>
    <w:rsid w:val="008A7427"/>
    <w:rsid w:val="008A7445"/>
    <w:rsid w:val="008A7503"/>
    <w:rsid w:val="008A77EB"/>
    <w:rsid w:val="008A77FB"/>
    <w:rsid w:val="008A788B"/>
    <w:rsid w:val="008A7A0B"/>
    <w:rsid w:val="008A7A2F"/>
    <w:rsid w:val="008A7A6F"/>
    <w:rsid w:val="008A7CA7"/>
    <w:rsid w:val="008A7DB8"/>
    <w:rsid w:val="008A7E42"/>
    <w:rsid w:val="008A7FD2"/>
    <w:rsid w:val="008B0069"/>
    <w:rsid w:val="008B06AF"/>
    <w:rsid w:val="008B0C03"/>
    <w:rsid w:val="008B0FC2"/>
    <w:rsid w:val="008B104C"/>
    <w:rsid w:val="008B1298"/>
    <w:rsid w:val="008B12DD"/>
    <w:rsid w:val="008B145F"/>
    <w:rsid w:val="008B1BF1"/>
    <w:rsid w:val="008B1C7C"/>
    <w:rsid w:val="008B1E05"/>
    <w:rsid w:val="008B1E9C"/>
    <w:rsid w:val="008B26C2"/>
    <w:rsid w:val="008B26E9"/>
    <w:rsid w:val="008B27B3"/>
    <w:rsid w:val="008B2B15"/>
    <w:rsid w:val="008B2D11"/>
    <w:rsid w:val="008B2F2A"/>
    <w:rsid w:val="008B2F8C"/>
    <w:rsid w:val="008B3516"/>
    <w:rsid w:val="008B35CD"/>
    <w:rsid w:val="008B361D"/>
    <w:rsid w:val="008B3684"/>
    <w:rsid w:val="008B3785"/>
    <w:rsid w:val="008B3A7F"/>
    <w:rsid w:val="008B3CD9"/>
    <w:rsid w:val="008B427B"/>
    <w:rsid w:val="008B440D"/>
    <w:rsid w:val="008B48B4"/>
    <w:rsid w:val="008B4A67"/>
    <w:rsid w:val="008B4AF2"/>
    <w:rsid w:val="008B4C8F"/>
    <w:rsid w:val="008B4DB1"/>
    <w:rsid w:val="008B4E20"/>
    <w:rsid w:val="008B4F69"/>
    <w:rsid w:val="008B508C"/>
    <w:rsid w:val="008B519F"/>
    <w:rsid w:val="008B54B0"/>
    <w:rsid w:val="008B563D"/>
    <w:rsid w:val="008B5B09"/>
    <w:rsid w:val="008B5D79"/>
    <w:rsid w:val="008B5D9F"/>
    <w:rsid w:val="008B5FEA"/>
    <w:rsid w:val="008B6917"/>
    <w:rsid w:val="008B6942"/>
    <w:rsid w:val="008B6A8F"/>
    <w:rsid w:val="008B6DC8"/>
    <w:rsid w:val="008B709C"/>
    <w:rsid w:val="008B7414"/>
    <w:rsid w:val="008B755C"/>
    <w:rsid w:val="008B7566"/>
    <w:rsid w:val="008B766C"/>
    <w:rsid w:val="008B77D5"/>
    <w:rsid w:val="008B793A"/>
    <w:rsid w:val="008B7F7F"/>
    <w:rsid w:val="008C00C2"/>
    <w:rsid w:val="008C025D"/>
    <w:rsid w:val="008C0311"/>
    <w:rsid w:val="008C03B9"/>
    <w:rsid w:val="008C0939"/>
    <w:rsid w:val="008C116D"/>
    <w:rsid w:val="008C1447"/>
    <w:rsid w:val="008C15E6"/>
    <w:rsid w:val="008C162E"/>
    <w:rsid w:val="008C192F"/>
    <w:rsid w:val="008C1A02"/>
    <w:rsid w:val="008C1C42"/>
    <w:rsid w:val="008C218B"/>
    <w:rsid w:val="008C2305"/>
    <w:rsid w:val="008C2439"/>
    <w:rsid w:val="008C243C"/>
    <w:rsid w:val="008C2452"/>
    <w:rsid w:val="008C245B"/>
    <w:rsid w:val="008C2545"/>
    <w:rsid w:val="008C2B3B"/>
    <w:rsid w:val="008C2D5F"/>
    <w:rsid w:val="008C2D72"/>
    <w:rsid w:val="008C3058"/>
    <w:rsid w:val="008C38BC"/>
    <w:rsid w:val="008C3B9E"/>
    <w:rsid w:val="008C3CB3"/>
    <w:rsid w:val="008C40F1"/>
    <w:rsid w:val="008C4134"/>
    <w:rsid w:val="008C4486"/>
    <w:rsid w:val="008C44C5"/>
    <w:rsid w:val="008C45FE"/>
    <w:rsid w:val="008C4BF1"/>
    <w:rsid w:val="008C4D7D"/>
    <w:rsid w:val="008C4EBA"/>
    <w:rsid w:val="008C5180"/>
    <w:rsid w:val="008C51EE"/>
    <w:rsid w:val="008C55FE"/>
    <w:rsid w:val="008C573A"/>
    <w:rsid w:val="008C57F6"/>
    <w:rsid w:val="008C5A37"/>
    <w:rsid w:val="008C5E9D"/>
    <w:rsid w:val="008C62EC"/>
    <w:rsid w:val="008C684B"/>
    <w:rsid w:val="008C6880"/>
    <w:rsid w:val="008C68E2"/>
    <w:rsid w:val="008C6B8C"/>
    <w:rsid w:val="008C6BC2"/>
    <w:rsid w:val="008C6ECA"/>
    <w:rsid w:val="008C765B"/>
    <w:rsid w:val="008C7714"/>
    <w:rsid w:val="008C795A"/>
    <w:rsid w:val="008C7997"/>
    <w:rsid w:val="008C7C51"/>
    <w:rsid w:val="008C7D7B"/>
    <w:rsid w:val="008D0257"/>
    <w:rsid w:val="008D03C7"/>
    <w:rsid w:val="008D060D"/>
    <w:rsid w:val="008D0924"/>
    <w:rsid w:val="008D0C96"/>
    <w:rsid w:val="008D0F8F"/>
    <w:rsid w:val="008D1498"/>
    <w:rsid w:val="008D17F4"/>
    <w:rsid w:val="008D19BA"/>
    <w:rsid w:val="008D1A3E"/>
    <w:rsid w:val="008D1CD9"/>
    <w:rsid w:val="008D1F08"/>
    <w:rsid w:val="008D20A3"/>
    <w:rsid w:val="008D2127"/>
    <w:rsid w:val="008D215D"/>
    <w:rsid w:val="008D2216"/>
    <w:rsid w:val="008D23F6"/>
    <w:rsid w:val="008D2895"/>
    <w:rsid w:val="008D29FF"/>
    <w:rsid w:val="008D2A08"/>
    <w:rsid w:val="008D2B58"/>
    <w:rsid w:val="008D2C02"/>
    <w:rsid w:val="008D3221"/>
    <w:rsid w:val="008D322A"/>
    <w:rsid w:val="008D346E"/>
    <w:rsid w:val="008D34E5"/>
    <w:rsid w:val="008D35EB"/>
    <w:rsid w:val="008D378E"/>
    <w:rsid w:val="008D3C66"/>
    <w:rsid w:val="008D3FAF"/>
    <w:rsid w:val="008D4239"/>
    <w:rsid w:val="008D43AB"/>
    <w:rsid w:val="008D45C5"/>
    <w:rsid w:val="008D4CC0"/>
    <w:rsid w:val="008D4F51"/>
    <w:rsid w:val="008D5081"/>
    <w:rsid w:val="008D5348"/>
    <w:rsid w:val="008D5669"/>
    <w:rsid w:val="008D5A43"/>
    <w:rsid w:val="008D5AF9"/>
    <w:rsid w:val="008D5E32"/>
    <w:rsid w:val="008D5F36"/>
    <w:rsid w:val="008D6022"/>
    <w:rsid w:val="008D62FB"/>
    <w:rsid w:val="008D64A3"/>
    <w:rsid w:val="008D6527"/>
    <w:rsid w:val="008D66C1"/>
    <w:rsid w:val="008D6815"/>
    <w:rsid w:val="008D6D21"/>
    <w:rsid w:val="008D6DE9"/>
    <w:rsid w:val="008D6DFF"/>
    <w:rsid w:val="008D6F13"/>
    <w:rsid w:val="008D708E"/>
    <w:rsid w:val="008D71EC"/>
    <w:rsid w:val="008D75F5"/>
    <w:rsid w:val="008D77F2"/>
    <w:rsid w:val="008D780C"/>
    <w:rsid w:val="008D7934"/>
    <w:rsid w:val="008D7C00"/>
    <w:rsid w:val="008D7C57"/>
    <w:rsid w:val="008D7F7C"/>
    <w:rsid w:val="008E02B6"/>
    <w:rsid w:val="008E04D7"/>
    <w:rsid w:val="008E0875"/>
    <w:rsid w:val="008E0A0A"/>
    <w:rsid w:val="008E0B21"/>
    <w:rsid w:val="008E0C54"/>
    <w:rsid w:val="008E0F8C"/>
    <w:rsid w:val="008E105C"/>
    <w:rsid w:val="008E119F"/>
    <w:rsid w:val="008E1420"/>
    <w:rsid w:val="008E14A4"/>
    <w:rsid w:val="008E1581"/>
    <w:rsid w:val="008E15DB"/>
    <w:rsid w:val="008E1D8C"/>
    <w:rsid w:val="008E21D5"/>
    <w:rsid w:val="008E25FA"/>
    <w:rsid w:val="008E2866"/>
    <w:rsid w:val="008E29E7"/>
    <w:rsid w:val="008E2A4C"/>
    <w:rsid w:val="008E2AC5"/>
    <w:rsid w:val="008E2C44"/>
    <w:rsid w:val="008E3015"/>
    <w:rsid w:val="008E30E7"/>
    <w:rsid w:val="008E31C5"/>
    <w:rsid w:val="008E3206"/>
    <w:rsid w:val="008E3248"/>
    <w:rsid w:val="008E34D2"/>
    <w:rsid w:val="008E36FB"/>
    <w:rsid w:val="008E3808"/>
    <w:rsid w:val="008E3809"/>
    <w:rsid w:val="008E38A8"/>
    <w:rsid w:val="008E3948"/>
    <w:rsid w:val="008E3958"/>
    <w:rsid w:val="008E3BD2"/>
    <w:rsid w:val="008E3E20"/>
    <w:rsid w:val="008E4167"/>
    <w:rsid w:val="008E42C0"/>
    <w:rsid w:val="008E42EF"/>
    <w:rsid w:val="008E436D"/>
    <w:rsid w:val="008E44B1"/>
    <w:rsid w:val="008E45C5"/>
    <w:rsid w:val="008E48FD"/>
    <w:rsid w:val="008E490D"/>
    <w:rsid w:val="008E4A6A"/>
    <w:rsid w:val="008E4CC4"/>
    <w:rsid w:val="008E4EFE"/>
    <w:rsid w:val="008E5011"/>
    <w:rsid w:val="008E54C2"/>
    <w:rsid w:val="008E5557"/>
    <w:rsid w:val="008E55C0"/>
    <w:rsid w:val="008E5778"/>
    <w:rsid w:val="008E5963"/>
    <w:rsid w:val="008E5A66"/>
    <w:rsid w:val="008E6398"/>
    <w:rsid w:val="008E6687"/>
    <w:rsid w:val="008E6A34"/>
    <w:rsid w:val="008E6C3A"/>
    <w:rsid w:val="008E6C77"/>
    <w:rsid w:val="008E6CFA"/>
    <w:rsid w:val="008E6E22"/>
    <w:rsid w:val="008E6FEF"/>
    <w:rsid w:val="008E70FE"/>
    <w:rsid w:val="008E72B2"/>
    <w:rsid w:val="008E75B3"/>
    <w:rsid w:val="008E763E"/>
    <w:rsid w:val="008E76EB"/>
    <w:rsid w:val="008E7AB2"/>
    <w:rsid w:val="008E7BAA"/>
    <w:rsid w:val="008E7D0B"/>
    <w:rsid w:val="008E7DEE"/>
    <w:rsid w:val="008E7DF4"/>
    <w:rsid w:val="008F0017"/>
    <w:rsid w:val="008F016E"/>
    <w:rsid w:val="008F026E"/>
    <w:rsid w:val="008F032F"/>
    <w:rsid w:val="008F06E8"/>
    <w:rsid w:val="008F0B0A"/>
    <w:rsid w:val="008F1039"/>
    <w:rsid w:val="008F10DE"/>
    <w:rsid w:val="008F11A4"/>
    <w:rsid w:val="008F125D"/>
    <w:rsid w:val="008F1382"/>
    <w:rsid w:val="008F1610"/>
    <w:rsid w:val="008F1C79"/>
    <w:rsid w:val="008F1D25"/>
    <w:rsid w:val="008F1DA8"/>
    <w:rsid w:val="008F1F31"/>
    <w:rsid w:val="008F1FB4"/>
    <w:rsid w:val="008F2440"/>
    <w:rsid w:val="008F2480"/>
    <w:rsid w:val="008F2518"/>
    <w:rsid w:val="008F25C3"/>
    <w:rsid w:val="008F2728"/>
    <w:rsid w:val="008F27EE"/>
    <w:rsid w:val="008F2A1E"/>
    <w:rsid w:val="008F2C5D"/>
    <w:rsid w:val="008F2CD9"/>
    <w:rsid w:val="008F2D62"/>
    <w:rsid w:val="008F2E55"/>
    <w:rsid w:val="008F2EBD"/>
    <w:rsid w:val="008F3204"/>
    <w:rsid w:val="008F3717"/>
    <w:rsid w:val="008F37A0"/>
    <w:rsid w:val="008F37D9"/>
    <w:rsid w:val="008F38F2"/>
    <w:rsid w:val="008F39D7"/>
    <w:rsid w:val="008F3A0E"/>
    <w:rsid w:val="008F3A91"/>
    <w:rsid w:val="008F3C80"/>
    <w:rsid w:val="008F3DF6"/>
    <w:rsid w:val="008F3E2D"/>
    <w:rsid w:val="008F3F06"/>
    <w:rsid w:val="008F3FFE"/>
    <w:rsid w:val="008F41DC"/>
    <w:rsid w:val="008F420D"/>
    <w:rsid w:val="008F46A7"/>
    <w:rsid w:val="008F496E"/>
    <w:rsid w:val="008F4B1E"/>
    <w:rsid w:val="008F4B51"/>
    <w:rsid w:val="008F4EEC"/>
    <w:rsid w:val="008F5003"/>
    <w:rsid w:val="008F546F"/>
    <w:rsid w:val="008F55EA"/>
    <w:rsid w:val="008F574A"/>
    <w:rsid w:val="008F5858"/>
    <w:rsid w:val="008F58C1"/>
    <w:rsid w:val="008F5CC9"/>
    <w:rsid w:val="008F5D7E"/>
    <w:rsid w:val="008F5E00"/>
    <w:rsid w:val="008F5F29"/>
    <w:rsid w:val="008F62FB"/>
    <w:rsid w:val="008F66C9"/>
    <w:rsid w:val="008F6DD6"/>
    <w:rsid w:val="008F6E48"/>
    <w:rsid w:val="008F6EC7"/>
    <w:rsid w:val="008F7493"/>
    <w:rsid w:val="008F787E"/>
    <w:rsid w:val="008F7954"/>
    <w:rsid w:val="008F7977"/>
    <w:rsid w:val="008F7A8D"/>
    <w:rsid w:val="008F7FF3"/>
    <w:rsid w:val="00900442"/>
    <w:rsid w:val="00900491"/>
    <w:rsid w:val="0090079F"/>
    <w:rsid w:val="00900946"/>
    <w:rsid w:val="009009C1"/>
    <w:rsid w:val="00900A9A"/>
    <w:rsid w:val="00900B62"/>
    <w:rsid w:val="00900BC5"/>
    <w:rsid w:val="0090117F"/>
    <w:rsid w:val="00901486"/>
    <w:rsid w:val="009016E4"/>
    <w:rsid w:val="0090171A"/>
    <w:rsid w:val="00901B07"/>
    <w:rsid w:val="00901ECD"/>
    <w:rsid w:val="00901FB5"/>
    <w:rsid w:val="009022AB"/>
    <w:rsid w:val="0090230F"/>
    <w:rsid w:val="00902C0E"/>
    <w:rsid w:val="00902D03"/>
    <w:rsid w:val="00902D89"/>
    <w:rsid w:val="0090304E"/>
    <w:rsid w:val="00903080"/>
    <w:rsid w:val="0090325C"/>
    <w:rsid w:val="0090333B"/>
    <w:rsid w:val="0090348C"/>
    <w:rsid w:val="009034F6"/>
    <w:rsid w:val="009035A8"/>
    <w:rsid w:val="00903849"/>
    <w:rsid w:val="009038AE"/>
    <w:rsid w:val="00903B65"/>
    <w:rsid w:val="00903CF5"/>
    <w:rsid w:val="0090415F"/>
    <w:rsid w:val="009042CC"/>
    <w:rsid w:val="009042F5"/>
    <w:rsid w:val="009043C4"/>
    <w:rsid w:val="00904444"/>
    <w:rsid w:val="00904633"/>
    <w:rsid w:val="00904948"/>
    <w:rsid w:val="009049AA"/>
    <w:rsid w:val="009049ED"/>
    <w:rsid w:val="00904EDD"/>
    <w:rsid w:val="009059A1"/>
    <w:rsid w:val="00905A2D"/>
    <w:rsid w:val="00905AA4"/>
    <w:rsid w:val="00905D56"/>
    <w:rsid w:val="00905F67"/>
    <w:rsid w:val="009060DC"/>
    <w:rsid w:val="009063B1"/>
    <w:rsid w:val="00906A7F"/>
    <w:rsid w:val="00906C6A"/>
    <w:rsid w:val="00906D85"/>
    <w:rsid w:val="00906D97"/>
    <w:rsid w:val="00906EBF"/>
    <w:rsid w:val="00907417"/>
    <w:rsid w:val="00907466"/>
    <w:rsid w:val="009079EF"/>
    <w:rsid w:val="00907A06"/>
    <w:rsid w:val="00907A0D"/>
    <w:rsid w:val="00907ED2"/>
    <w:rsid w:val="00907EE6"/>
    <w:rsid w:val="00907EFB"/>
    <w:rsid w:val="00907F4F"/>
    <w:rsid w:val="00907FA1"/>
    <w:rsid w:val="00910177"/>
    <w:rsid w:val="009101FC"/>
    <w:rsid w:val="009102F1"/>
    <w:rsid w:val="0091040E"/>
    <w:rsid w:val="00910686"/>
    <w:rsid w:val="009108BD"/>
    <w:rsid w:val="009108DA"/>
    <w:rsid w:val="009108F3"/>
    <w:rsid w:val="009109FC"/>
    <w:rsid w:val="00910BB9"/>
    <w:rsid w:val="00910E27"/>
    <w:rsid w:val="00911069"/>
    <w:rsid w:val="009110A4"/>
    <w:rsid w:val="009111AD"/>
    <w:rsid w:val="00911363"/>
    <w:rsid w:val="009113E9"/>
    <w:rsid w:val="0091141C"/>
    <w:rsid w:val="0091175F"/>
    <w:rsid w:val="0091177F"/>
    <w:rsid w:val="00911873"/>
    <w:rsid w:val="009118A8"/>
    <w:rsid w:val="009118C7"/>
    <w:rsid w:val="00911966"/>
    <w:rsid w:val="00911AAB"/>
    <w:rsid w:val="00911E83"/>
    <w:rsid w:val="00911F33"/>
    <w:rsid w:val="00911F7D"/>
    <w:rsid w:val="0091205E"/>
    <w:rsid w:val="00912104"/>
    <w:rsid w:val="009121F1"/>
    <w:rsid w:val="009122ED"/>
    <w:rsid w:val="009127F1"/>
    <w:rsid w:val="009128A0"/>
    <w:rsid w:val="00912AE4"/>
    <w:rsid w:val="00912B35"/>
    <w:rsid w:val="00912C73"/>
    <w:rsid w:val="00912CDD"/>
    <w:rsid w:val="00912E6C"/>
    <w:rsid w:val="009133D7"/>
    <w:rsid w:val="0091340A"/>
    <w:rsid w:val="0091344D"/>
    <w:rsid w:val="00913668"/>
    <w:rsid w:val="009137F9"/>
    <w:rsid w:val="00913C1F"/>
    <w:rsid w:val="00913E32"/>
    <w:rsid w:val="009140CA"/>
    <w:rsid w:val="00914244"/>
    <w:rsid w:val="00914B43"/>
    <w:rsid w:val="00914D01"/>
    <w:rsid w:val="00914D76"/>
    <w:rsid w:val="00914E13"/>
    <w:rsid w:val="00914F39"/>
    <w:rsid w:val="00915007"/>
    <w:rsid w:val="00915080"/>
    <w:rsid w:val="009152D4"/>
    <w:rsid w:val="009154E9"/>
    <w:rsid w:val="00915521"/>
    <w:rsid w:val="00915641"/>
    <w:rsid w:val="00915770"/>
    <w:rsid w:val="00915CD2"/>
    <w:rsid w:val="00915DED"/>
    <w:rsid w:val="00915E38"/>
    <w:rsid w:val="00915F24"/>
    <w:rsid w:val="00916074"/>
    <w:rsid w:val="0091629B"/>
    <w:rsid w:val="009162EA"/>
    <w:rsid w:val="009163E5"/>
    <w:rsid w:val="0091650A"/>
    <w:rsid w:val="00916748"/>
    <w:rsid w:val="00916AC4"/>
    <w:rsid w:val="00916B8A"/>
    <w:rsid w:val="00916C64"/>
    <w:rsid w:val="00916C96"/>
    <w:rsid w:val="009170F5"/>
    <w:rsid w:val="00917164"/>
    <w:rsid w:val="009171B4"/>
    <w:rsid w:val="00917326"/>
    <w:rsid w:val="0091745E"/>
    <w:rsid w:val="0091770A"/>
    <w:rsid w:val="00917A78"/>
    <w:rsid w:val="00917AB0"/>
    <w:rsid w:val="00917DF9"/>
    <w:rsid w:val="00917EA8"/>
    <w:rsid w:val="0092049E"/>
    <w:rsid w:val="009204D7"/>
    <w:rsid w:val="009204DE"/>
    <w:rsid w:val="0092051C"/>
    <w:rsid w:val="009205A9"/>
    <w:rsid w:val="009206FE"/>
    <w:rsid w:val="009207DE"/>
    <w:rsid w:val="0092091B"/>
    <w:rsid w:val="00920A56"/>
    <w:rsid w:val="00920A9E"/>
    <w:rsid w:val="00920DAD"/>
    <w:rsid w:val="00920F19"/>
    <w:rsid w:val="00920F85"/>
    <w:rsid w:val="009211A4"/>
    <w:rsid w:val="00921617"/>
    <w:rsid w:val="00921742"/>
    <w:rsid w:val="00921914"/>
    <w:rsid w:val="00921AC9"/>
    <w:rsid w:val="00921D24"/>
    <w:rsid w:val="00921ED9"/>
    <w:rsid w:val="00922117"/>
    <w:rsid w:val="0092268D"/>
    <w:rsid w:val="009226DD"/>
    <w:rsid w:val="009227AB"/>
    <w:rsid w:val="00922B15"/>
    <w:rsid w:val="00922E17"/>
    <w:rsid w:val="00922ED5"/>
    <w:rsid w:val="00923063"/>
    <w:rsid w:val="00923171"/>
    <w:rsid w:val="00923446"/>
    <w:rsid w:val="00923DEF"/>
    <w:rsid w:val="00923F58"/>
    <w:rsid w:val="009241EF"/>
    <w:rsid w:val="0092427C"/>
    <w:rsid w:val="009242C3"/>
    <w:rsid w:val="00924406"/>
    <w:rsid w:val="0092447C"/>
    <w:rsid w:val="00924551"/>
    <w:rsid w:val="00924724"/>
    <w:rsid w:val="00924A85"/>
    <w:rsid w:val="00924BC2"/>
    <w:rsid w:val="009250CA"/>
    <w:rsid w:val="009250D6"/>
    <w:rsid w:val="00925232"/>
    <w:rsid w:val="00925422"/>
    <w:rsid w:val="00925431"/>
    <w:rsid w:val="00925439"/>
    <w:rsid w:val="009255A7"/>
    <w:rsid w:val="009255DA"/>
    <w:rsid w:val="0092561B"/>
    <w:rsid w:val="00925779"/>
    <w:rsid w:val="009259FB"/>
    <w:rsid w:val="0092608C"/>
    <w:rsid w:val="009260ED"/>
    <w:rsid w:val="0092629F"/>
    <w:rsid w:val="0092637A"/>
    <w:rsid w:val="00926419"/>
    <w:rsid w:val="00926816"/>
    <w:rsid w:val="00926935"/>
    <w:rsid w:val="0092695E"/>
    <w:rsid w:val="00926B32"/>
    <w:rsid w:val="00926B88"/>
    <w:rsid w:val="00926E2B"/>
    <w:rsid w:val="0092702B"/>
    <w:rsid w:val="009270E3"/>
    <w:rsid w:val="009274DA"/>
    <w:rsid w:val="00927569"/>
    <w:rsid w:val="009276CA"/>
    <w:rsid w:val="009278E5"/>
    <w:rsid w:val="00927DC5"/>
    <w:rsid w:val="00927E79"/>
    <w:rsid w:val="00927F78"/>
    <w:rsid w:val="00927F9B"/>
    <w:rsid w:val="0093006F"/>
    <w:rsid w:val="0093082E"/>
    <w:rsid w:val="009308C2"/>
    <w:rsid w:val="00930B76"/>
    <w:rsid w:val="00930BB7"/>
    <w:rsid w:val="00930CAF"/>
    <w:rsid w:val="00930D50"/>
    <w:rsid w:val="00930DF3"/>
    <w:rsid w:val="0093118E"/>
    <w:rsid w:val="00931309"/>
    <w:rsid w:val="0093152C"/>
    <w:rsid w:val="0093171D"/>
    <w:rsid w:val="00931749"/>
    <w:rsid w:val="009317D7"/>
    <w:rsid w:val="00931922"/>
    <w:rsid w:val="00931C67"/>
    <w:rsid w:val="00931C68"/>
    <w:rsid w:val="00931EB4"/>
    <w:rsid w:val="00931F54"/>
    <w:rsid w:val="009321C8"/>
    <w:rsid w:val="00932255"/>
    <w:rsid w:val="0093228D"/>
    <w:rsid w:val="009322C7"/>
    <w:rsid w:val="009323FC"/>
    <w:rsid w:val="009325C4"/>
    <w:rsid w:val="009325D1"/>
    <w:rsid w:val="00932670"/>
    <w:rsid w:val="0093278F"/>
    <w:rsid w:val="00932AFF"/>
    <w:rsid w:val="00932B26"/>
    <w:rsid w:val="00932F9D"/>
    <w:rsid w:val="00932FF6"/>
    <w:rsid w:val="0093310C"/>
    <w:rsid w:val="00933656"/>
    <w:rsid w:val="00933694"/>
    <w:rsid w:val="00933C9C"/>
    <w:rsid w:val="00933FC1"/>
    <w:rsid w:val="0093402F"/>
    <w:rsid w:val="009341E8"/>
    <w:rsid w:val="00934458"/>
    <w:rsid w:val="00934634"/>
    <w:rsid w:val="009346DD"/>
    <w:rsid w:val="00934967"/>
    <w:rsid w:val="00934D7B"/>
    <w:rsid w:val="00934F9D"/>
    <w:rsid w:val="00935159"/>
    <w:rsid w:val="0093535D"/>
    <w:rsid w:val="00935382"/>
    <w:rsid w:val="009354CD"/>
    <w:rsid w:val="0093562A"/>
    <w:rsid w:val="00935674"/>
    <w:rsid w:val="00935782"/>
    <w:rsid w:val="00935B60"/>
    <w:rsid w:val="00935E7F"/>
    <w:rsid w:val="00936183"/>
    <w:rsid w:val="00936251"/>
    <w:rsid w:val="00936402"/>
    <w:rsid w:val="0093646C"/>
    <w:rsid w:val="009364E4"/>
    <w:rsid w:val="0093653C"/>
    <w:rsid w:val="009365A6"/>
    <w:rsid w:val="00936CD0"/>
    <w:rsid w:val="00936FED"/>
    <w:rsid w:val="009371E7"/>
    <w:rsid w:val="0093722D"/>
    <w:rsid w:val="0093729C"/>
    <w:rsid w:val="009376E3"/>
    <w:rsid w:val="00937A0E"/>
    <w:rsid w:val="00937B3C"/>
    <w:rsid w:val="00937BF3"/>
    <w:rsid w:val="00937C0E"/>
    <w:rsid w:val="00937C9E"/>
    <w:rsid w:val="00937FA1"/>
    <w:rsid w:val="009401F0"/>
    <w:rsid w:val="0094020D"/>
    <w:rsid w:val="009403B4"/>
    <w:rsid w:val="00940520"/>
    <w:rsid w:val="009407CE"/>
    <w:rsid w:val="009407CF"/>
    <w:rsid w:val="00940A17"/>
    <w:rsid w:val="00940AA7"/>
    <w:rsid w:val="00940C53"/>
    <w:rsid w:val="00940CFD"/>
    <w:rsid w:val="00940D16"/>
    <w:rsid w:val="00940E85"/>
    <w:rsid w:val="00940EA9"/>
    <w:rsid w:val="00940FD1"/>
    <w:rsid w:val="0094108C"/>
    <w:rsid w:val="009410D7"/>
    <w:rsid w:val="009413BA"/>
    <w:rsid w:val="009416DF"/>
    <w:rsid w:val="009417A3"/>
    <w:rsid w:val="009419E6"/>
    <w:rsid w:val="00941CAD"/>
    <w:rsid w:val="00941ED3"/>
    <w:rsid w:val="009422D2"/>
    <w:rsid w:val="0094244E"/>
    <w:rsid w:val="009426D0"/>
    <w:rsid w:val="009428C0"/>
    <w:rsid w:val="00942911"/>
    <w:rsid w:val="00942DEA"/>
    <w:rsid w:val="00942E48"/>
    <w:rsid w:val="0094301D"/>
    <w:rsid w:val="009431A7"/>
    <w:rsid w:val="00943294"/>
    <w:rsid w:val="009433FD"/>
    <w:rsid w:val="0094341B"/>
    <w:rsid w:val="009434F5"/>
    <w:rsid w:val="009436B5"/>
    <w:rsid w:val="00943922"/>
    <w:rsid w:val="009439DF"/>
    <w:rsid w:val="00943FDA"/>
    <w:rsid w:val="00943FF9"/>
    <w:rsid w:val="00943FFA"/>
    <w:rsid w:val="00944065"/>
    <w:rsid w:val="009440BE"/>
    <w:rsid w:val="009441AE"/>
    <w:rsid w:val="009444D7"/>
    <w:rsid w:val="0094468E"/>
    <w:rsid w:val="00944A1D"/>
    <w:rsid w:val="00944A9A"/>
    <w:rsid w:val="00944C8C"/>
    <w:rsid w:val="00944F4E"/>
    <w:rsid w:val="009452E7"/>
    <w:rsid w:val="0094530D"/>
    <w:rsid w:val="00945368"/>
    <w:rsid w:val="009455C1"/>
    <w:rsid w:val="009456D3"/>
    <w:rsid w:val="00945964"/>
    <w:rsid w:val="00945AB8"/>
    <w:rsid w:val="00945C18"/>
    <w:rsid w:val="00945F8F"/>
    <w:rsid w:val="00946021"/>
    <w:rsid w:val="00946710"/>
    <w:rsid w:val="00946872"/>
    <w:rsid w:val="0094696E"/>
    <w:rsid w:val="009470EF"/>
    <w:rsid w:val="00947234"/>
    <w:rsid w:val="0094753A"/>
    <w:rsid w:val="00947598"/>
    <w:rsid w:val="009475BE"/>
    <w:rsid w:val="0094775F"/>
    <w:rsid w:val="0094783C"/>
    <w:rsid w:val="009478C2"/>
    <w:rsid w:val="00947A27"/>
    <w:rsid w:val="00947B5D"/>
    <w:rsid w:val="00947BAA"/>
    <w:rsid w:val="00950617"/>
    <w:rsid w:val="00950740"/>
    <w:rsid w:val="009508FD"/>
    <w:rsid w:val="0095098C"/>
    <w:rsid w:val="00950A5C"/>
    <w:rsid w:val="00950BC7"/>
    <w:rsid w:val="00950BD6"/>
    <w:rsid w:val="00951079"/>
    <w:rsid w:val="009512E3"/>
    <w:rsid w:val="00951324"/>
    <w:rsid w:val="00951329"/>
    <w:rsid w:val="009515E8"/>
    <w:rsid w:val="00951868"/>
    <w:rsid w:val="00951AC9"/>
    <w:rsid w:val="00951D29"/>
    <w:rsid w:val="00951E20"/>
    <w:rsid w:val="00951E9F"/>
    <w:rsid w:val="0095218F"/>
    <w:rsid w:val="0095240D"/>
    <w:rsid w:val="009524F7"/>
    <w:rsid w:val="00952803"/>
    <w:rsid w:val="00952C7E"/>
    <w:rsid w:val="00952CDB"/>
    <w:rsid w:val="00952ECA"/>
    <w:rsid w:val="00952EE0"/>
    <w:rsid w:val="0095306C"/>
    <w:rsid w:val="009539BC"/>
    <w:rsid w:val="00953A16"/>
    <w:rsid w:val="00953D49"/>
    <w:rsid w:val="00953F7C"/>
    <w:rsid w:val="009540B1"/>
    <w:rsid w:val="009541C4"/>
    <w:rsid w:val="009543C4"/>
    <w:rsid w:val="00954633"/>
    <w:rsid w:val="009546A2"/>
    <w:rsid w:val="0095471C"/>
    <w:rsid w:val="00954730"/>
    <w:rsid w:val="009547BB"/>
    <w:rsid w:val="009547BE"/>
    <w:rsid w:val="00954A48"/>
    <w:rsid w:val="0095563C"/>
    <w:rsid w:val="00955A54"/>
    <w:rsid w:val="00955BF7"/>
    <w:rsid w:val="00955E15"/>
    <w:rsid w:val="00955F90"/>
    <w:rsid w:val="00956479"/>
    <w:rsid w:val="00956631"/>
    <w:rsid w:val="009566A9"/>
    <w:rsid w:val="00956770"/>
    <w:rsid w:val="00956A3E"/>
    <w:rsid w:val="00956AC2"/>
    <w:rsid w:val="00956EEC"/>
    <w:rsid w:val="009572A4"/>
    <w:rsid w:val="009572F4"/>
    <w:rsid w:val="00957322"/>
    <w:rsid w:val="00957404"/>
    <w:rsid w:val="00957592"/>
    <w:rsid w:val="00957E94"/>
    <w:rsid w:val="00957F5C"/>
    <w:rsid w:val="00960208"/>
    <w:rsid w:val="00960610"/>
    <w:rsid w:val="00960688"/>
    <w:rsid w:val="00960812"/>
    <w:rsid w:val="00960AD1"/>
    <w:rsid w:val="00960BA5"/>
    <w:rsid w:val="00960D15"/>
    <w:rsid w:val="00960E87"/>
    <w:rsid w:val="0096127F"/>
    <w:rsid w:val="009617D0"/>
    <w:rsid w:val="00961922"/>
    <w:rsid w:val="0096195D"/>
    <w:rsid w:val="00961A81"/>
    <w:rsid w:val="00961AF7"/>
    <w:rsid w:val="00961BE3"/>
    <w:rsid w:val="009621EE"/>
    <w:rsid w:val="00962268"/>
    <w:rsid w:val="009622A9"/>
    <w:rsid w:val="009627D6"/>
    <w:rsid w:val="0096284C"/>
    <w:rsid w:val="00962BDF"/>
    <w:rsid w:val="00962CAE"/>
    <w:rsid w:val="00962D96"/>
    <w:rsid w:val="00962E18"/>
    <w:rsid w:val="00962E3A"/>
    <w:rsid w:val="009630B5"/>
    <w:rsid w:val="009632A3"/>
    <w:rsid w:val="009635B3"/>
    <w:rsid w:val="0096369D"/>
    <w:rsid w:val="0096377A"/>
    <w:rsid w:val="00963833"/>
    <w:rsid w:val="00963D5A"/>
    <w:rsid w:val="00963E0B"/>
    <w:rsid w:val="00963E20"/>
    <w:rsid w:val="00963E59"/>
    <w:rsid w:val="00963F28"/>
    <w:rsid w:val="00963F6F"/>
    <w:rsid w:val="00964432"/>
    <w:rsid w:val="00964494"/>
    <w:rsid w:val="00964663"/>
    <w:rsid w:val="00964665"/>
    <w:rsid w:val="0096472B"/>
    <w:rsid w:val="00964769"/>
    <w:rsid w:val="0096487E"/>
    <w:rsid w:val="00964C91"/>
    <w:rsid w:val="00964E59"/>
    <w:rsid w:val="00964FD8"/>
    <w:rsid w:val="009656A5"/>
    <w:rsid w:val="009656D1"/>
    <w:rsid w:val="00965EE9"/>
    <w:rsid w:val="00965F95"/>
    <w:rsid w:val="00966123"/>
    <w:rsid w:val="009661CC"/>
    <w:rsid w:val="0096627C"/>
    <w:rsid w:val="009663E6"/>
    <w:rsid w:val="0096660C"/>
    <w:rsid w:val="0096662C"/>
    <w:rsid w:val="00966A54"/>
    <w:rsid w:val="00966B1E"/>
    <w:rsid w:val="009670AD"/>
    <w:rsid w:val="00967127"/>
    <w:rsid w:val="00967422"/>
    <w:rsid w:val="00967444"/>
    <w:rsid w:val="00967854"/>
    <w:rsid w:val="0096789C"/>
    <w:rsid w:val="00967BDF"/>
    <w:rsid w:val="00967C5F"/>
    <w:rsid w:val="00967CA9"/>
    <w:rsid w:val="00967F96"/>
    <w:rsid w:val="0097018C"/>
    <w:rsid w:val="009702BD"/>
    <w:rsid w:val="009703AD"/>
    <w:rsid w:val="009707B1"/>
    <w:rsid w:val="0097082E"/>
    <w:rsid w:val="00970973"/>
    <w:rsid w:val="00970A9A"/>
    <w:rsid w:val="00970B09"/>
    <w:rsid w:val="00970CAA"/>
    <w:rsid w:val="009712CE"/>
    <w:rsid w:val="0097137D"/>
    <w:rsid w:val="009715CF"/>
    <w:rsid w:val="009716EA"/>
    <w:rsid w:val="00971863"/>
    <w:rsid w:val="009718C3"/>
    <w:rsid w:val="00971C8C"/>
    <w:rsid w:val="00971C97"/>
    <w:rsid w:val="00971D59"/>
    <w:rsid w:val="00971D7D"/>
    <w:rsid w:val="0097221D"/>
    <w:rsid w:val="009727DD"/>
    <w:rsid w:val="009728FD"/>
    <w:rsid w:val="0097294D"/>
    <w:rsid w:val="0097294E"/>
    <w:rsid w:val="00972C53"/>
    <w:rsid w:val="00972DDB"/>
    <w:rsid w:val="00973043"/>
    <w:rsid w:val="0097305A"/>
    <w:rsid w:val="009730F4"/>
    <w:rsid w:val="0097321B"/>
    <w:rsid w:val="00973464"/>
    <w:rsid w:val="009737B0"/>
    <w:rsid w:val="0097388E"/>
    <w:rsid w:val="00973C5B"/>
    <w:rsid w:val="00974040"/>
    <w:rsid w:val="009740E7"/>
    <w:rsid w:val="0097422B"/>
    <w:rsid w:val="009743B0"/>
    <w:rsid w:val="00974A2E"/>
    <w:rsid w:val="00974B99"/>
    <w:rsid w:val="00974E7A"/>
    <w:rsid w:val="00974F49"/>
    <w:rsid w:val="0097504E"/>
    <w:rsid w:val="009751E6"/>
    <w:rsid w:val="0097563A"/>
    <w:rsid w:val="00975666"/>
    <w:rsid w:val="00975914"/>
    <w:rsid w:val="00975AB0"/>
    <w:rsid w:val="00975BD0"/>
    <w:rsid w:val="00975C11"/>
    <w:rsid w:val="00975DE2"/>
    <w:rsid w:val="009762E1"/>
    <w:rsid w:val="009763F2"/>
    <w:rsid w:val="0097642A"/>
    <w:rsid w:val="00976474"/>
    <w:rsid w:val="009765FA"/>
    <w:rsid w:val="0097665C"/>
    <w:rsid w:val="0097682B"/>
    <w:rsid w:val="00976BE1"/>
    <w:rsid w:val="00976D03"/>
    <w:rsid w:val="00976DB2"/>
    <w:rsid w:val="00976F20"/>
    <w:rsid w:val="00976FAE"/>
    <w:rsid w:val="0097704C"/>
    <w:rsid w:val="0097789C"/>
    <w:rsid w:val="009778D5"/>
    <w:rsid w:val="00977B94"/>
    <w:rsid w:val="00977C52"/>
    <w:rsid w:val="00977D01"/>
    <w:rsid w:val="00977D8A"/>
    <w:rsid w:val="00977DEA"/>
    <w:rsid w:val="00977E9D"/>
    <w:rsid w:val="00977EFA"/>
    <w:rsid w:val="00980132"/>
    <w:rsid w:val="0098027C"/>
    <w:rsid w:val="009802D5"/>
    <w:rsid w:val="0098036B"/>
    <w:rsid w:val="009803AE"/>
    <w:rsid w:val="00980528"/>
    <w:rsid w:val="00980831"/>
    <w:rsid w:val="0098090A"/>
    <w:rsid w:val="00980933"/>
    <w:rsid w:val="00980AE3"/>
    <w:rsid w:val="00980B85"/>
    <w:rsid w:val="00980C75"/>
    <w:rsid w:val="00980E6C"/>
    <w:rsid w:val="0098114D"/>
    <w:rsid w:val="0098180D"/>
    <w:rsid w:val="0098184D"/>
    <w:rsid w:val="00981A65"/>
    <w:rsid w:val="00981AEC"/>
    <w:rsid w:val="00981B77"/>
    <w:rsid w:val="00981CC3"/>
    <w:rsid w:val="00981DF0"/>
    <w:rsid w:val="00982000"/>
    <w:rsid w:val="009824AB"/>
    <w:rsid w:val="009824AD"/>
    <w:rsid w:val="00982549"/>
    <w:rsid w:val="0098256C"/>
    <w:rsid w:val="00982770"/>
    <w:rsid w:val="00982C88"/>
    <w:rsid w:val="00982D3A"/>
    <w:rsid w:val="00982F34"/>
    <w:rsid w:val="009830AC"/>
    <w:rsid w:val="0098325A"/>
    <w:rsid w:val="00983437"/>
    <w:rsid w:val="00983535"/>
    <w:rsid w:val="00983902"/>
    <w:rsid w:val="00983B3B"/>
    <w:rsid w:val="00983CFC"/>
    <w:rsid w:val="00983E8B"/>
    <w:rsid w:val="009842A7"/>
    <w:rsid w:val="009843AC"/>
    <w:rsid w:val="0098441B"/>
    <w:rsid w:val="00984541"/>
    <w:rsid w:val="0098478A"/>
    <w:rsid w:val="0098512F"/>
    <w:rsid w:val="00985193"/>
    <w:rsid w:val="009853F1"/>
    <w:rsid w:val="009858F2"/>
    <w:rsid w:val="00985A3D"/>
    <w:rsid w:val="00985AC4"/>
    <w:rsid w:val="00985BCD"/>
    <w:rsid w:val="00985CAB"/>
    <w:rsid w:val="00985DF9"/>
    <w:rsid w:val="00985E98"/>
    <w:rsid w:val="00986372"/>
    <w:rsid w:val="009863AE"/>
    <w:rsid w:val="00986580"/>
    <w:rsid w:val="0098662C"/>
    <w:rsid w:val="00986963"/>
    <w:rsid w:val="00986BDB"/>
    <w:rsid w:val="00986D8D"/>
    <w:rsid w:val="00986FBB"/>
    <w:rsid w:val="00987183"/>
    <w:rsid w:val="00987260"/>
    <w:rsid w:val="009875C0"/>
    <w:rsid w:val="0098769B"/>
    <w:rsid w:val="009876D3"/>
    <w:rsid w:val="00987898"/>
    <w:rsid w:val="009879BF"/>
    <w:rsid w:val="00987BF3"/>
    <w:rsid w:val="00987D7E"/>
    <w:rsid w:val="00987EA2"/>
    <w:rsid w:val="0099005C"/>
    <w:rsid w:val="009900CF"/>
    <w:rsid w:val="00990365"/>
    <w:rsid w:val="00990429"/>
    <w:rsid w:val="009904CF"/>
    <w:rsid w:val="00990583"/>
    <w:rsid w:val="00990744"/>
    <w:rsid w:val="00990B55"/>
    <w:rsid w:val="00990FED"/>
    <w:rsid w:val="0099111D"/>
    <w:rsid w:val="00991141"/>
    <w:rsid w:val="00991219"/>
    <w:rsid w:val="009912B3"/>
    <w:rsid w:val="00991304"/>
    <w:rsid w:val="0099140D"/>
    <w:rsid w:val="00991458"/>
    <w:rsid w:val="009914A9"/>
    <w:rsid w:val="00991608"/>
    <w:rsid w:val="009916DD"/>
    <w:rsid w:val="009916F0"/>
    <w:rsid w:val="009916F7"/>
    <w:rsid w:val="009918F8"/>
    <w:rsid w:val="00991943"/>
    <w:rsid w:val="00991B59"/>
    <w:rsid w:val="00991B80"/>
    <w:rsid w:val="00991F81"/>
    <w:rsid w:val="0099224F"/>
    <w:rsid w:val="00992396"/>
    <w:rsid w:val="00992547"/>
    <w:rsid w:val="00992637"/>
    <w:rsid w:val="0099284D"/>
    <w:rsid w:val="0099287C"/>
    <w:rsid w:val="00992C09"/>
    <w:rsid w:val="00992D10"/>
    <w:rsid w:val="00992DB3"/>
    <w:rsid w:val="00992F2E"/>
    <w:rsid w:val="0099303B"/>
    <w:rsid w:val="0099306F"/>
    <w:rsid w:val="009933E2"/>
    <w:rsid w:val="0099347B"/>
    <w:rsid w:val="00993627"/>
    <w:rsid w:val="009938F5"/>
    <w:rsid w:val="00993A47"/>
    <w:rsid w:val="00993A6D"/>
    <w:rsid w:val="00993C05"/>
    <w:rsid w:val="00993D95"/>
    <w:rsid w:val="00993DF2"/>
    <w:rsid w:val="00993F81"/>
    <w:rsid w:val="00994134"/>
    <w:rsid w:val="0099447E"/>
    <w:rsid w:val="0099448E"/>
    <w:rsid w:val="009946F4"/>
    <w:rsid w:val="00994ABC"/>
    <w:rsid w:val="00994B1A"/>
    <w:rsid w:val="00994B76"/>
    <w:rsid w:val="00994BED"/>
    <w:rsid w:val="00994E65"/>
    <w:rsid w:val="0099511A"/>
    <w:rsid w:val="009951B5"/>
    <w:rsid w:val="00995451"/>
    <w:rsid w:val="00995B11"/>
    <w:rsid w:val="00995D83"/>
    <w:rsid w:val="00995E55"/>
    <w:rsid w:val="00995EA6"/>
    <w:rsid w:val="0099613D"/>
    <w:rsid w:val="009961D5"/>
    <w:rsid w:val="00996573"/>
    <w:rsid w:val="0099663A"/>
    <w:rsid w:val="009967E0"/>
    <w:rsid w:val="00996910"/>
    <w:rsid w:val="00996952"/>
    <w:rsid w:val="00996A64"/>
    <w:rsid w:val="00996B9A"/>
    <w:rsid w:val="00996D7A"/>
    <w:rsid w:val="00996D7D"/>
    <w:rsid w:val="00996DE7"/>
    <w:rsid w:val="009971F3"/>
    <w:rsid w:val="0099721D"/>
    <w:rsid w:val="0099761B"/>
    <w:rsid w:val="0099778C"/>
    <w:rsid w:val="00997833"/>
    <w:rsid w:val="0099791D"/>
    <w:rsid w:val="00997CAE"/>
    <w:rsid w:val="00997CB5"/>
    <w:rsid w:val="00997CE8"/>
    <w:rsid w:val="00997D3D"/>
    <w:rsid w:val="00997DF6"/>
    <w:rsid w:val="00997E0D"/>
    <w:rsid w:val="009A01B0"/>
    <w:rsid w:val="009A0343"/>
    <w:rsid w:val="009A046F"/>
    <w:rsid w:val="009A0508"/>
    <w:rsid w:val="009A07D8"/>
    <w:rsid w:val="009A0850"/>
    <w:rsid w:val="009A091D"/>
    <w:rsid w:val="009A0A7F"/>
    <w:rsid w:val="009A0AE6"/>
    <w:rsid w:val="009A16CB"/>
    <w:rsid w:val="009A172A"/>
    <w:rsid w:val="009A17AD"/>
    <w:rsid w:val="009A187E"/>
    <w:rsid w:val="009A1C9F"/>
    <w:rsid w:val="009A1F92"/>
    <w:rsid w:val="009A24A8"/>
    <w:rsid w:val="009A253C"/>
    <w:rsid w:val="009A26CF"/>
    <w:rsid w:val="009A2842"/>
    <w:rsid w:val="009A2A46"/>
    <w:rsid w:val="009A32F4"/>
    <w:rsid w:val="009A33B7"/>
    <w:rsid w:val="009A35B8"/>
    <w:rsid w:val="009A35DA"/>
    <w:rsid w:val="009A35F4"/>
    <w:rsid w:val="009A3636"/>
    <w:rsid w:val="009A36FB"/>
    <w:rsid w:val="009A38E8"/>
    <w:rsid w:val="009A3ADD"/>
    <w:rsid w:val="009A403C"/>
    <w:rsid w:val="009A4162"/>
    <w:rsid w:val="009A416E"/>
    <w:rsid w:val="009A42B7"/>
    <w:rsid w:val="009A42D1"/>
    <w:rsid w:val="009A42DD"/>
    <w:rsid w:val="009A44CA"/>
    <w:rsid w:val="009A485A"/>
    <w:rsid w:val="009A498C"/>
    <w:rsid w:val="009A4A21"/>
    <w:rsid w:val="009A4AD1"/>
    <w:rsid w:val="009A4CFC"/>
    <w:rsid w:val="009A4D74"/>
    <w:rsid w:val="009A4F71"/>
    <w:rsid w:val="009A50E8"/>
    <w:rsid w:val="009A53C6"/>
    <w:rsid w:val="009A53FB"/>
    <w:rsid w:val="009A5443"/>
    <w:rsid w:val="009A54CC"/>
    <w:rsid w:val="009A5621"/>
    <w:rsid w:val="009A5B4B"/>
    <w:rsid w:val="009A5EF9"/>
    <w:rsid w:val="009A63EC"/>
    <w:rsid w:val="009A647E"/>
    <w:rsid w:val="009A6944"/>
    <w:rsid w:val="009A6B92"/>
    <w:rsid w:val="009A6F42"/>
    <w:rsid w:val="009A72FB"/>
    <w:rsid w:val="009A73E8"/>
    <w:rsid w:val="009A75F6"/>
    <w:rsid w:val="009A7845"/>
    <w:rsid w:val="009A7882"/>
    <w:rsid w:val="009A7C11"/>
    <w:rsid w:val="009B00B9"/>
    <w:rsid w:val="009B029E"/>
    <w:rsid w:val="009B05EC"/>
    <w:rsid w:val="009B084D"/>
    <w:rsid w:val="009B0938"/>
    <w:rsid w:val="009B0CD0"/>
    <w:rsid w:val="009B0F98"/>
    <w:rsid w:val="009B0FE2"/>
    <w:rsid w:val="009B10E6"/>
    <w:rsid w:val="009B145D"/>
    <w:rsid w:val="009B19F2"/>
    <w:rsid w:val="009B228D"/>
    <w:rsid w:val="009B2401"/>
    <w:rsid w:val="009B277B"/>
    <w:rsid w:val="009B281C"/>
    <w:rsid w:val="009B2CE1"/>
    <w:rsid w:val="009B2EFC"/>
    <w:rsid w:val="009B34C9"/>
    <w:rsid w:val="009B3987"/>
    <w:rsid w:val="009B39CE"/>
    <w:rsid w:val="009B3B55"/>
    <w:rsid w:val="009B3CA9"/>
    <w:rsid w:val="009B3CE7"/>
    <w:rsid w:val="009B4078"/>
    <w:rsid w:val="009B479E"/>
    <w:rsid w:val="009B4871"/>
    <w:rsid w:val="009B4B93"/>
    <w:rsid w:val="009B4FFD"/>
    <w:rsid w:val="009B535B"/>
    <w:rsid w:val="009B53A4"/>
    <w:rsid w:val="009B5474"/>
    <w:rsid w:val="009B54A0"/>
    <w:rsid w:val="009B5C66"/>
    <w:rsid w:val="009B5DA9"/>
    <w:rsid w:val="009B5DF0"/>
    <w:rsid w:val="009B5E62"/>
    <w:rsid w:val="009B5E6A"/>
    <w:rsid w:val="009B6226"/>
    <w:rsid w:val="009B6592"/>
    <w:rsid w:val="009B66F1"/>
    <w:rsid w:val="009B679E"/>
    <w:rsid w:val="009B68CE"/>
    <w:rsid w:val="009B6A09"/>
    <w:rsid w:val="009B6A50"/>
    <w:rsid w:val="009B6BDA"/>
    <w:rsid w:val="009B7067"/>
    <w:rsid w:val="009B7075"/>
    <w:rsid w:val="009B75DB"/>
    <w:rsid w:val="009B7A1C"/>
    <w:rsid w:val="009B7A62"/>
    <w:rsid w:val="009B7EA4"/>
    <w:rsid w:val="009B7F1D"/>
    <w:rsid w:val="009C0249"/>
    <w:rsid w:val="009C032D"/>
    <w:rsid w:val="009C0354"/>
    <w:rsid w:val="009C073F"/>
    <w:rsid w:val="009C08DF"/>
    <w:rsid w:val="009C0946"/>
    <w:rsid w:val="009C0C4B"/>
    <w:rsid w:val="009C0CC8"/>
    <w:rsid w:val="009C0F53"/>
    <w:rsid w:val="009C100A"/>
    <w:rsid w:val="009C1419"/>
    <w:rsid w:val="009C144F"/>
    <w:rsid w:val="009C1579"/>
    <w:rsid w:val="009C1584"/>
    <w:rsid w:val="009C1789"/>
    <w:rsid w:val="009C17FF"/>
    <w:rsid w:val="009C192C"/>
    <w:rsid w:val="009C1A56"/>
    <w:rsid w:val="009C1A6F"/>
    <w:rsid w:val="009C1E35"/>
    <w:rsid w:val="009C20E9"/>
    <w:rsid w:val="009C2381"/>
    <w:rsid w:val="009C24C5"/>
    <w:rsid w:val="009C2696"/>
    <w:rsid w:val="009C28E2"/>
    <w:rsid w:val="009C2907"/>
    <w:rsid w:val="009C2A8B"/>
    <w:rsid w:val="009C2DE3"/>
    <w:rsid w:val="009C2DFC"/>
    <w:rsid w:val="009C32CE"/>
    <w:rsid w:val="009C3481"/>
    <w:rsid w:val="009C3661"/>
    <w:rsid w:val="009C36EE"/>
    <w:rsid w:val="009C39B4"/>
    <w:rsid w:val="009C3AD9"/>
    <w:rsid w:val="009C3BCA"/>
    <w:rsid w:val="009C3C8F"/>
    <w:rsid w:val="009C3EF3"/>
    <w:rsid w:val="009C49C8"/>
    <w:rsid w:val="009C57E2"/>
    <w:rsid w:val="009C5A0C"/>
    <w:rsid w:val="009C5CEB"/>
    <w:rsid w:val="009C5F09"/>
    <w:rsid w:val="009C610A"/>
    <w:rsid w:val="009C6110"/>
    <w:rsid w:val="009C646E"/>
    <w:rsid w:val="009C667A"/>
    <w:rsid w:val="009C68EF"/>
    <w:rsid w:val="009C6904"/>
    <w:rsid w:val="009C6D4D"/>
    <w:rsid w:val="009C6E0C"/>
    <w:rsid w:val="009C70E7"/>
    <w:rsid w:val="009C71D0"/>
    <w:rsid w:val="009C72F3"/>
    <w:rsid w:val="009C765B"/>
    <w:rsid w:val="009C776B"/>
    <w:rsid w:val="009C77E4"/>
    <w:rsid w:val="009C782F"/>
    <w:rsid w:val="009C7924"/>
    <w:rsid w:val="009C7AC8"/>
    <w:rsid w:val="009C7B7F"/>
    <w:rsid w:val="009C7D16"/>
    <w:rsid w:val="009D023C"/>
    <w:rsid w:val="009D0448"/>
    <w:rsid w:val="009D0556"/>
    <w:rsid w:val="009D07D1"/>
    <w:rsid w:val="009D0BFF"/>
    <w:rsid w:val="009D119B"/>
    <w:rsid w:val="009D11C7"/>
    <w:rsid w:val="009D1440"/>
    <w:rsid w:val="009D162C"/>
    <w:rsid w:val="009D165F"/>
    <w:rsid w:val="009D1750"/>
    <w:rsid w:val="009D184E"/>
    <w:rsid w:val="009D1889"/>
    <w:rsid w:val="009D1DE8"/>
    <w:rsid w:val="009D20B8"/>
    <w:rsid w:val="009D2557"/>
    <w:rsid w:val="009D27F9"/>
    <w:rsid w:val="009D2C17"/>
    <w:rsid w:val="009D2C37"/>
    <w:rsid w:val="009D2DFA"/>
    <w:rsid w:val="009D3097"/>
    <w:rsid w:val="009D31F4"/>
    <w:rsid w:val="009D3787"/>
    <w:rsid w:val="009D3957"/>
    <w:rsid w:val="009D3AA1"/>
    <w:rsid w:val="009D3AB1"/>
    <w:rsid w:val="009D3B2D"/>
    <w:rsid w:val="009D3C31"/>
    <w:rsid w:val="009D3FC7"/>
    <w:rsid w:val="009D3FF0"/>
    <w:rsid w:val="009D429B"/>
    <w:rsid w:val="009D4551"/>
    <w:rsid w:val="009D4776"/>
    <w:rsid w:val="009D489E"/>
    <w:rsid w:val="009D48F0"/>
    <w:rsid w:val="009D50DE"/>
    <w:rsid w:val="009D5359"/>
    <w:rsid w:val="009D5375"/>
    <w:rsid w:val="009D54A8"/>
    <w:rsid w:val="009D54B7"/>
    <w:rsid w:val="009D56FB"/>
    <w:rsid w:val="009D5815"/>
    <w:rsid w:val="009D59DF"/>
    <w:rsid w:val="009D5CA3"/>
    <w:rsid w:val="009D5E83"/>
    <w:rsid w:val="009D61BE"/>
    <w:rsid w:val="009D62E6"/>
    <w:rsid w:val="009D6497"/>
    <w:rsid w:val="009D6683"/>
    <w:rsid w:val="009D66E6"/>
    <w:rsid w:val="009D6935"/>
    <w:rsid w:val="009D6E14"/>
    <w:rsid w:val="009D6E70"/>
    <w:rsid w:val="009D7013"/>
    <w:rsid w:val="009D7087"/>
    <w:rsid w:val="009D7210"/>
    <w:rsid w:val="009D73F5"/>
    <w:rsid w:val="009D7438"/>
    <w:rsid w:val="009D762F"/>
    <w:rsid w:val="009D7ADB"/>
    <w:rsid w:val="009D7AE5"/>
    <w:rsid w:val="009D7DB1"/>
    <w:rsid w:val="009D7DC8"/>
    <w:rsid w:val="009D7E12"/>
    <w:rsid w:val="009E01C1"/>
    <w:rsid w:val="009E023F"/>
    <w:rsid w:val="009E0285"/>
    <w:rsid w:val="009E038B"/>
    <w:rsid w:val="009E03E9"/>
    <w:rsid w:val="009E049A"/>
    <w:rsid w:val="009E057B"/>
    <w:rsid w:val="009E0876"/>
    <w:rsid w:val="009E0937"/>
    <w:rsid w:val="009E0B62"/>
    <w:rsid w:val="009E0C52"/>
    <w:rsid w:val="009E0E0B"/>
    <w:rsid w:val="009E0E6D"/>
    <w:rsid w:val="009E1184"/>
    <w:rsid w:val="009E1272"/>
    <w:rsid w:val="009E1310"/>
    <w:rsid w:val="009E1457"/>
    <w:rsid w:val="009E17D9"/>
    <w:rsid w:val="009E1C82"/>
    <w:rsid w:val="009E1F67"/>
    <w:rsid w:val="009E20A2"/>
    <w:rsid w:val="009E20FD"/>
    <w:rsid w:val="009E2111"/>
    <w:rsid w:val="009E23C6"/>
    <w:rsid w:val="009E240D"/>
    <w:rsid w:val="009E2C8F"/>
    <w:rsid w:val="009E2E64"/>
    <w:rsid w:val="009E2F33"/>
    <w:rsid w:val="009E3103"/>
    <w:rsid w:val="009E3351"/>
    <w:rsid w:val="009E3472"/>
    <w:rsid w:val="009E35A0"/>
    <w:rsid w:val="009E371D"/>
    <w:rsid w:val="009E38F8"/>
    <w:rsid w:val="009E3913"/>
    <w:rsid w:val="009E3A09"/>
    <w:rsid w:val="009E3A3B"/>
    <w:rsid w:val="009E3B91"/>
    <w:rsid w:val="009E3C4A"/>
    <w:rsid w:val="009E3D50"/>
    <w:rsid w:val="009E413C"/>
    <w:rsid w:val="009E4297"/>
    <w:rsid w:val="009E43F2"/>
    <w:rsid w:val="009E46DB"/>
    <w:rsid w:val="009E4953"/>
    <w:rsid w:val="009E4C47"/>
    <w:rsid w:val="009E4CDE"/>
    <w:rsid w:val="009E4D25"/>
    <w:rsid w:val="009E4D6D"/>
    <w:rsid w:val="009E4DE4"/>
    <w:rsid w:val="009E4F14"/>
    <w:rsid w:val="009E4FD1"/>
    <w:rsid w:val="009E5290"/>
    <w:rsid w:val="009E53F3"/>
    <w:rsid w:val="009E59F7"/>
    <w:rsid w:val="009E5B06"/>
    <w:rsid w:val="009E5C07"/>
    <w:rsid w:val="009E5D99"/>
    <w:rsid w:val="009E5EDB"/>
    <w:rsid w:val="009E6223"/>
    <w:rsid w:val="009E62FE"/>
    <w:rsid w:val="009E665D"/>
    <w:rsid w:val="009E69B8"/>
    <w:rsid w:val="009E6DCE"/>
    <w:rsid w:val="009E6EC7"/>
    <w:rsid w:val="009E6F20"/>
    <w:rsid w:val="009E70D0"/>
    <w:rsid w:val="009E7173"/>
    <w:rsid w:val="009E732E"/>
    <w:rsid w:val="009E77C8"/>
    <w:rsid w:val="009E78E3"/>
    <w:rsid w:val="009E7ACB"/>
    <w:rsid w:val="009E7D4A"/>
    <w:rsid w:val="009E7DF0"/>
    <w:rsid w:val="009E7E88"/>
    <w:rsid w:val="009F00DC"/>
    <w:rsid w:val="009F0398"/>
    <w:rsid w:val="009F04F4"/>
    <w:rsid w:val="009F05A2"/>
    <w:rsid w:val="009F0756"/>
    <w:rsid w:val="009F086B"/>
    <w:rsid w:val="009F0C75"/>
    <w:rsid w:val="009F0E9A"/>
    <w:rsid w:val="009F0F39"/>
    <w:rsid w:val="009F1116"/>
    <w:rsid w:val="009F12B7"/>
    <w:rsid w:val="009F1569"/>
    <w:rsid w:val="009F1639"/>
    <w:rsid w:val="009F1766"/>
    <w:rsid w:val="009F1878"/>
    <w:rsid w:val="009F1FF4"/>
    <w:rsid w:val="009F20E7"/>
    <w:rsid w:val="009F21DA"/>
    <w:rsid w:val="009F22F5"/>
    <w:rsid w:val="009F23D6"/>
    <w:rsid w:val="009F254C"/>
    <w:rsid w:val="009F25EA"/>
    <w:rsid w:val="009F2716"/>
    <w:rsid w:val="009F287E"/>
    <w:rsid w:val="009F2AB3"/>
    <w:rsid w:val="009F2CEB"/>
    <w:rsid w:val="009F2D06"/>
    <w:rsid w:val="009F2EAA"/>
    <w:rsid w:val="009F3015"/>
    <w:rsid w:val="009F3183"/>
    <w:rsid w:val="009F3337"/>
    <w:rsid w:val="009F35B7"/>
    <w:rsid w:val="009F395F"/>
    <w:rsid w:val="009F3ACC"/>
    <w:rsid w:val="009F3E94"/>
    <w:rsid w:val="009F3F19"/>
    <w:rsid w:val="009F4129"/>
    <w:rsid w:val="009F41B0"/>
    <w:rsid w:val="009F4320"/>
    <w:rsid w:val="009F4505"/>
    <w:rsid w:val="009F457D"/>
    <w:rsid w:val="009F465B"/>
    <w:rsid w:val="009F48FE"/>
    <w:rsid w:val="009F4925"/>
    <w:rsid w:val="009F495A"/>
    <w:rsid w:val="009F4C66"/>
    <w:rsid w:val="009F4D10"/>
    <w:rsid w:val="009F4D7E"/>
    <w:rsid w:val="009F4E6C"/>
    <w:rsid w:val="009F4ED9"/>
    <w:rsid w:val="009F53F7"/>
    <w:rsid w:val="009F553C"/>
    <w:rsid w:val="009F558D"/>
    <w:rsid w:val="009F5668"/>
    <w:rsid w:val="009F5687"/>
    <w:rsid w:val="009F587E"/>
    <w:rsid w:val="009F5903"/>
    <w:rsid w:val="009F59FC"/>
    <w:rsid w:val="009F5ACF"/>
    <w:rsid w:val="009F5C89"/>
    <w:rsid w:val="009F62E8"/>
    <w:rsid w:val="009F6486"/>
    <w:rsid w:val="009F6712"/>
    <w:rsid w:val="009F67B5"/>
    <w:rsid w:val="009F67CD"/>
    <w:rsid w:val="009F6811"/>
    <w:rsid w:val="009F69DE"/>
    <w:rsid w:val="009F6AD4"/>
    <w:rsid w:val="009F6B2C"/>
    <w:rsid w:val="009F6BE2"/>
    <w:rsid w:val="009F6C30"/>
    <w:rsid w:val="009F6D0C"/>
    <w:rsid w:val="009F6D4D"/>
    <w:rsid w:val="009F6E34"/>
    <w:rsid w:val="009F6EBC"/>
    <w:rsid w:val="009F70F7"/>
    <w:rsid w:val="009F7353"/>
    <w:rsid w:val="009F73AC"/>
    <w:rsid w:val="009F73BA"/>
    <w:rsid w:val="009F74AF"/>
    <w:rsid w:val="009F7596"/>
    <w:rsid w:val="009F75A8"/>
    <w:rsid w:val="009F76D0"/>
    <w:rsid w:val="009F7768"/>
    <w:rsid w:val="009F77E7"/>
    <w:rsid w:val="009F78F3"/>
    <w:rsid w:val="009F799F"/>
    <w:rsid w:val="009F7DBE"/>
    <w:rsid w:val="009F7E6A"/>
    <w:rsid w:val="00A00363"/>
    <w:rsid w:val="00A00653"/>
    <w:rsid w:val="00A00737"/>
    <w:rsid w:val="00A0083B"/>
    <w:rsid w:val="00A00901"/>
    <w:rsid w:val="00A00B1D"/>
    <w:rsid w:val="00A00BDA"/>
    <w:rsid w:val="00A00C00"/>
    <w:rsid w:val="00A00CB0"/>
    <w:rsid w:val="00A0105E"/>
    <w:rsid w:val="00A01077"/>
    <w:rsid w:val="00A014B1"/>
    <w:rsid w:val="00A015BD"/>
    <w:rsid w:val="00A016FD"/>
    <w:rsid w:val="00A01849"/>
    <w:rsid w:val="00A01B16"/>
    <w:rsid w:val="00A01D5E"/>
    <w:rsid w:val="00A01DAB"/>
    <w:rsid w:val="00A01FB0"/>
    <w:rsid w:val="00A02675"/>
    <w:rsid w:val="00A02745"/>
    <w:rsid w:val="00A027F7"/>
    <w:rsid w:val="00A028A7"/>
    <w:rsid w:val="00A02A55"/>
    <w:rsid w:val="00A02ABC"/>
    <w:rsid w:val="00A02B54"/>
    <w:rsid w:val="00A02E0B"/>
    <w:rsid w:val="00A02FC7"/>
    <w:rsid w:val="00A03335"/>
    <w:rsid w:val="00A03481"/>
    <w:rsid w:val="00A0368A"/>
    <w:rsid w:val="00A0381F"/>
    <w:rsid w:val="00A03A8F"/>
    <w:rsid w:val="00A03C3A"/>
    <w:rsid w:val="00A03E74"/>
    <w:rsid w:val="00A04139"/>
    <w:rsid w:val="00A041B1"/>
    <w:rsid w:val="00A04302"/>
    <w:rsid w:val="00A0494D"/>
    <w:rsid w:val="00A04A5D"/>
    <w:rsid w:val="00A04C6C"/>
    <w:rsid w:val="00A04CAD"/>
    <w:rsid w:val="00A04D95"/>
    <w:rsid w:val="00A04E3D"/>
    <w:rsid w:val="00A055DA"/>
    <w:rsid w:val="00A05820"/>
    <w:rsid w:val="00A05981"/>
    <w:rsid w:val="00A05C72"/>
    <w:rsid w:val="00A05D14"/>
    <w:rsid w:val="00A05D64"/>
    <w:rsid w:val="00A05E89"/>
    <w:rsid w:val="00A06011"/>
    <w:rsid w:val="00A0614E"/>
    <w:rsid w:val="00A0618B"/>
    <w:rsid w:val="00A065BC"/>
    <w:rsid w:val="00A066D9"/>
    <w:rsid w:val="00A067E2"/>
    <w:rsid w:val="00A06A04"/>
    <w:rsid w:val="00A06C85"/>
    <w:rsid w:val="00A06D88"/>
    <w:rsid w:val="00A06E95"/>
    <w:rsid w:val="00A07041"/>
    <w:rsid w:val="00A070AD"/>
    <w:rsid w:val="00A07109"/>
    <w:rsid w:val="00A072DF"/>
    <w:rsid w:val="00A07570"/>
    <w:rsid w:val="00A07630"/>
    <w:rsid w:val="00A07712"/>
    <w:rsid w:val="00A077C8"/>
    <w:rsid w:val="00A0791E"/>
    <w:rsid w:val="00A07CA4"/>
    <w:rsid w:val="00A07DD6"/>
    <w:rsid w:val="00A07EE3"/>
    <w:rsid w:val="00A1002C"/>
    <w:rsid w:val="00A10666"/>
    <w:rsid w:val="00A10A6F"/>
    <w:rsid w:val="00A10CDF"/>
    <w:rsid w:val="00A10ECE"/>
    <w:rsid w:val="00A111D5"/>
    <w:rsid w:val="00A11347"/>
    <w:rsid w:val="00A117DD"/>
    <w:rsid w:val="00A1188A"/>
    <w:rsid w:val="00A11D28"/>
    <w:rsid w:val="00A11F84"/>
    <w:rsid w:val="00A11FC9"/>
    <w:rsid w:val="00A1243E"/>
    <w:rsid w:val="00A124DA"/>
    <w:rsid w:val="00A12D2A"/>
    <w:rsid w:val="00A12D84"/>
    <w:rsid w:val="00A12DAD"/>
    <w:rsid w:val="00A12DB1"/>
    <w:rsid w:val="00A13103"/>
    <w:rsid w:val="00A1326F"/>
    <w:rsid w:val="00A1343A"/>
    <w:rsid w:val="00A1388F"/>
    <w:rsid w:val="00A13C0E"/>
    <w:rsid w:val="00A13CCF"/>
    <w:rsid w:val="00A13E0A"/>
    <w:rsid w:val="00A14053"/>
    <w:rsid w:val="00A143E1"/>
    <w:rsid w:val="00A146A1"/>
    <w:rsid w:val="00A14C8A"/>
    <w:rsid w:val="00A14CDC"/>
    <w:rsid w:val="00A14D39"/>
    <w:rsid w:val="00A150DB"/>
    <w:rsid w:val="00A15242"/>
    <w:rsid w:val="00A1593B"/>
    <w:rsid w:val="00A15AB2"/>
    <w:rsid w:val="00A15C60"/>
    <w:rsid w:val="00A15E77"/>
    <w:rsid w:val="00A15EE2"/>
    <w:rsid w:val="00A1647D"/>
    <w:rsid w:val="00A165A4"/>
    <w:rsid w:val="00A16780"/>
    <w:rsid w:val="00A16893"/>
    <w:rsid w:val="00A168BC"/>
    <w:rsid w:val="00A16959"/>
    <w:rsid w:val="00A16D89"/>
    <w:rsid w:val="00A16F2C"/>
    <w:rsid w:val="00A170E2"/>
    <w:rsid w:val="00A17294"/>
    <w:rsid w:val="00A172B2"/>
    <w:rsid w:val="00A1736A"/>
    <w:rsid w:val="00A176D6"/>
    <w:rsid w:val="00A17873"/>
    <w:rsid w:val="00A178FE"/>
    <w:rsid w:val="00A17AD2"/>
    <w:rsid w:val="00A17EAE"/>
    <w:rsid w:val="00A17FB9"/>
    <w:rsid w:val="00A20086"/>
    <w:rsid w:val="00A2012D"/>
    <w:rsid w:val="00A20223"/>
    <w:rsid w:val="00A2024B"/>
    <w:rsid w:val="00A20374"/>
    <w:rsid w:val="00A2041C"/>
    <w:rsid w:val="00A20587"/>
    <w:rsid w:val="00A2093E"/>
    <w:rsid w:val="00A20DA9"/>
    <w:rsid w:val="00A2114D"/>
    <w:rsid w:val="00A21258"/>
    <w:rsid w:val="00A21433"/>
    <w:rsid w:val="00A215A8"/>
    <w:rsid w:val="00A217CC"/>
    <w:rsid w:val="00A21B22"/>
    <w:rsid w:val="00A21C7A"/>
    <w:rsid w:val="00A22304"/>
    <w:rsid w:val="00A22335"/>
    <w:rsid w:val="00A225EC"/>
    <w:rsid w:val="00A227D2"/>
    <w:rsid w:val="00A22903"/>
    <w:rsid w:val="00A22C23"/>
    <w:rsid w:val="00A22F00"/>
    <w:rsid w:val="00A231DA"/>
    <w:rsid w:val="00A234AA"/>
    <w:rsid w:val="00A234F0"/>
    <w:rsid w:val="00A23525"/>
    <w:rsid w:val="00A23677"/>
    <w:rsid w:val="00A23697"/>
    <w:rsid w:val="00A236E8"/>
    <w:rsid w:val="00A238A6"/>
    <w:rsid w:val="00A238B4"/>
    <w:rsid w:val="00A23A36"/>
    <w:rsid w:val="00A23AA6"/>
    <w:rsid w:val="00A23D21"/>
    <w:rsid w:val="00A2402C"/>
    <w:rsid w:val="00A24183"/>
    <w:rsid w:val="00A243F1"/>
    <w:rsid w:val="00A24668"/>
    <w:rsid w:val="00A246E5"/>
    <w:rsid w:val="00A2484B"/>
    <w:rsid w:val="00A24A77"/>
    <w:rsid w:val="00A24D15"/>
    <w:rsid w:val="00A24D48"/>
    <w:rsid w:val="00A24EBF"/>
    <w:rsid w:val="00A25052"/>
    <w:rsid w:val="00A25067"/>
    <w:rsid w:val="00A2509A"/>
    <w:rsid w:val="00A2511E"/>
    <w:rsid w:val="00A2541E"/>
    <w:rsid w:val="00A254E7"/>
    <w:rsid w:val="00A255CF"/>
    <w:rsid w:val="00A25686"/>
    <w:rsid w:val="00A256BA"/>
    <w:rsid w:val="00A25B65"/>
    <w:rsid w:val="00A25F52"/>
    <w:rsid w:val="00A26176"/>
    <w:rsid w:val="00A261AB"/>
    <w:rsid w:val="00A2631B"/>
    <w:rsid w:val="00A2640D"/>
    <w:rsid w:val="00A26421"/>
    <w:rsid w:val="00A26872"/>
    <w:rsid w:val="00A2687E"/>
    <w:rsid w:val="00A26CB5"/>
    <w:rsid w:val="00A2704D"/>
    <w:rsid w:val="00A27095"/>
    <w:rsid w:val="00A27465"/>
    <w:rsid w:val="00A27509"/>
    <w:rsid w:val="00A277EE"/>
    <w:rsid w:val="00A278FF"/>
    <w:rsid w:val="00A279CF"/>
    <w:rsid w:val="00A27B2C"/>
    <w:rsid w:val="00A27FC7"/>
    <w:rsid w:val="00A3018C"/>
    <w:rsid w:val="00A30488"/>
    <w:rsid w:val="00A3062C"/>
    <w:rsid w:val="00A30C6C"/>
    <w:rsid w:val="00A31176"/>
    <w:rsid w:val="00A312F3"/>
    <w:rsid w:val="00A3145C"/>
    <w:rsid w:val="00A317DB"/>
    <w:rsid w:val="00A3199D"/>
    <w:rsid w:val="00A31A45"/>
    <w:rsid w:val="00A31D24"/>
    <w:rsid w:val="00A31F65"/>
    <w:rsid w:val="00A3218A"/>
    <w:rsid w:val="00A321D0"/>
    <w:rsid w:val="00A32717"/>
    <w:rsid w:val="00A32DD3"/>
    <w:rsid w:val="00A32E20"/>
    <w:rsid w:val="00A32FB4"/>
    <w:rsid w:val="00A331FE"/>
    <w:rsid w:val="00A3332B"/>
    <w:rsid w:val="00A33394"/>
    <w:rsid w:val="00A3369E"/>
    <w:rsid w:val="00A33813"/>
    <w:rsid w:val="00A33AD8"/>
    <w:rsid w:val="00A3401C"/>
    <w:rsid w:val="00A3427D"/>
    <w:rsid w:val="00A343B5"/>
    <w:rsid w:val="00A343E4"/>
    <w:rsid w:val="00A343E7"/>
    <w:rsid w:val="00A343FE"/>
    <w:rsid w:val="00A344F3"/>
    <w:rsid w:val="00A34658"/>
    <w:rsid w:val="00A349A4"/>
    <w:rsid w:val="00A35405"/>
    <w:rsid w:val="00A3572D"/>
    <w:rsid w:val="00A35977"/>
    <w:rsid w:val="00A35B07"/>
    <w:rsid w:val="00A35C2E"/>
    <w:rsid w:val="00A35C9E"/>
    <w:rsid w:val="00A35CE3"/>
    <w:rsid w:val="00A35EA6"/>
    <w:rsid w:val="00A365E3"/>
    <w:rsid w:val="00A36683"/>
    <w:rsid w:val="00A3685F"/>
    <w:rsid w:val="00A36B82"/>
    <w:rsid w:val="00A36C0D"/>
    <w:rsid w:val="00A36EA2"/>
    <w:rsid w:val="00A37040"/>
    <w:rsid w:val="00A37115"/>
    <w:rsid w:val="00A37332"/>
    <w:rsid w:val="00A37536"/>
    <w:rsid w:val="00A376A1"/>
    <w:rsid w:val="00A376C0"/>
    <w:rsid w:val="00A3772F"/>
    <w:rsid w:val="00A37871"/>
    <w:rsid w:val="00A37D59"/>
    <w:rsid w:val="00A37DB8"/>
    <w:rsid w:val="00A37F1B"/>
    <w:rsid w:val="00A37F4F"/>
    <w:rsid w:val="00A4006E"/>
    <w:rsid w:val="00A400FB"/>
    <w:rsid w:val="00A40178"/>
    <w:rsid w:val="00A40405"/>
    <w:rsid w:val="00A408BB"/>
    <w:rsid w:val="00A40B35"/>
    <w:rsid w:val="00A40F0F"/>
    <w:rsid w:val="00A40F81"/>
    <w:rsid w:val="00A41117"/>
    <w:rsid w:val="00A4114C"/>
    <w:rsid w:val="00A41620"/>
    <w:rsid w:val="00A417C4"/>
    <w:rsid w:val="00A41A51"/>
    <w:rsid w:val="00A41ADE"/>
    <w:rsid w:val="00A41B45"/>
    <w:rsid w:val="00A41BB7"/>
    <w:rsid w:val="00A41D4E"/>
    <w:rsid w:val="00A41DCB"/>
    <w:rsid w:val="00A4242D"/>
    <w:rsid w:val="00A42719"/>
    <w:rsid w:val="00A42DD7"/>
    <w:rsid w:val="00A42E19"/>
    <w:rsid w:val="00A4303F"/>
    <w:rsid w:val="00A430C4"/>
    <w:rsid w:val="00A43224"/>
    <w:rsid w:val="00A432A5"/>
    <w:rsid w:val="00A43325"/>
    <w:rsid w:val="00A4338E"/>
    <w:rsid w:val="00A4364C"/>
    <w:rsid w:val="00A437B9"/>
    <w:rsid w:val="00A43BC0"/>
    <w:rsid w:val="00A43D72"/>
    <w:rsid w:val="00A441EA"/>
    <w:rsid w:val="00A442D2"/>
    <w:rsid w:val="00A445D6"/>
    <w:rsid w:val="00A446A4"/>
    <w:rsid w:val="00A44BE3"/>
    <w:rsid w:val="00A44F26"/>
    <w:rsid w:val="00A44FD0"/>
    <w:rsid w:val="00A452EE"/>
    <w:rsid w:val="00A453A8"/>
    <w:rsid w:val="00A45765"/>
    <w:rsid w:val="00A459C4"/>
    <w:rsid w:val="00A459FD"/>
    <w:rsid w:val="00A45A9E"/>
    <w:rsid w:val="00A45E73"/>
    <w:rsid w:val="00A464F3"/>
    <w:rsid w:val="00A467BE"/>
    <w:rsid w:val="00A46889"/>
    <w:rsid w:val="00A468E2"/>
    <w:rsid w:val="00A46904"/>
    <w:rsid w:val="00A46D08"/>
    <w:rsid w:val="00A46D17"/>
    <w:rsid w:val="00A46F49"/>
    <w:rsid w:val="00A46F99"/>
    <w:rsid w:val="00A46FBF"/>
    <w:rsid w:val="00A4702E"/>
    <w:rsid w:val="00A472E7"/>
    <w:rsid w:val="00A47503"/>
    <w:rsid w:val="00A47548"/>
    <w:rsid w:val="00A47588"/>
    <w:rsid w:val="00A476DF"/>
    <w:rsid w:val="00A4770E"/>
    <w:rsid w:val="00A477AE"/>
    <w:rsid w:val="00A503DF"/>
    <w:rsid w:val="00A505FF"/>
    <w:rsid w:val="00A507F3"/>
    <w:rsid w:val="00A50B59"/>
    <w:rsid w:val="00A50D4D"/>
    <w:rsid w:val="00A50DE5"/>
    <w:rsid w:val="00A51695"/>
    <w:rsid w:val="00A519D8"/>
    <w:rsid w:val="00A51E65"/>
    <w:rsid w:val="00A51F5E"/>
    <w:rsid w:val="00A52042"/>
    <w:rsid w:val="00A52662"/>
    <w:rsid w:val="00A52692"/>
    <w:rsid w:val="00A526B4"/>
    <w:rsid w:val="00A526E8"/>
    <w:rsid w:val="00A5291A"/>
    <w:rsid w:val="00A52A55"/>
    <w:rsid w:val="00A530C6"/>
    <w:rsid w:val="00A53291"/>
    <w:rsid w:val="00A53393"/>
    <w:rsid w:val="00A534F4"/>
    <w:rsid w:val="00A535E8"/>
    <w:rsid w:val="00A536FA"/>
    <w:rsid w:val="00A539AD"/>
    <w:rsid w:val="00A53CE8"/>
    <w:rsid w:val="00A53E3F"/>
    <w:rsid w:val="00A540EC"/>
    <w:rsid w:val="00A54110"/>
    <w:rsid w:val="00A54269"/>
    <w:rsid w:val="00A54504"/>
    <w:rsid w:val="00A545D4"/>
    <w:rsid w:val="00A5477B"/>
    <w:rsid w:val="00A54A5A"/>
    <w:rsid w:val="00A54D97"/>
    <w:rsid w:val="00A54DAD"/>
    <w:rsid w:val="00A551EE"/>
    <w:rsid w:val="00A55205"/>
    <w:rsid w:val="00A552F1"/>
    <w:rsid w:val="00A5533B"/>
    <w:rsid w:val="00A55358"/>
    <w:rsid w:val="00A553DF"/>
    <w:rsid w:val="00A55A33"/>
    <w:rsid w:val="00A55C90"/>
    <w:rsid w:val="00A55E31"/>
    <w:rsid w:val="00A55EE3"/>
    <w:rsid w:val="00A56009"/>
    <w:rsid w:val="00A56063"/>
    <w:rsid w:val="00A5615A"/>
    <w:rsid w:val="00A567E7"/>
    <w:rsid w:val="00A56CB5"/>
    <w:rsid w:val="00A56E10"/>
    <w:rsid w:val="00A56FF5"/>
    <w:rsid w:val="00A57047"/>
    <w:rsid w:val="00A5709A"/>
    <w:rsid w:val="00A57382"/>
    <w:rsid w:val="00A574D6"/>
    <w:rsid w:val="00A575B1"/>
    <w:rsid w:val="00A5761E"/>
    <w:rsid w:val="00A577B3"/>
    <w:rsid w:val="00A578E4"/>
    <w:rsid w:val="00A57B3C"/>
    <w:rsid w:val="00A57D05"/>
    <w:rsid w:val="00A57DC9"/>
    <w:rsid w:val="00A57DE5"/>
    <w:rsid w:val="00A600FF"/>
    <w:rsid w:val="00A602DE"/>
    <w:rsid w:val="00A6040E"/>
    <w:rsid w:val="00A60707"/>
    <w:rsid w:val="00A6075D"/>
    <w:rsid w:val="00A6077C"/>
    <w:rsid w:val="00A60786"/>
    <w:rsid w:val="00A609E5"/>
    <w:rsid w:val="00A60A67"/>
    <w:rsid w:val="00A6129C"/>
    <w:rsid w:val="00A6137E"/>
    <w:rsid w:val="00A614C9"/>
    <w:rsid w:val="00A6199F"/>
    <w:rsid w:val="00A619FC"/>
    <w:rsid w:val="00A61C96"/>
    <w:rsid w:val="00A61F9E"/>
    <w:rsid w:val="00A6210B"/>
    <w:rsid w:val="00A6218B"/>
    <w:rsid w:val="00A62449"/>
    <w:rsid w:val="00A628F0"/>
    <w:rsid w:val="00A62AA4"/>
    <w:rsid w:val="00A62FB9"/>
    <w:rsid w:val="00A63420"/>
    <w:rsid w:val="00A634E2"/>
    <w:rsid w:val="00A63C8F"/>
    <w:rsid w:val="00A63D87"/>
    <w:rsid w:val="00A63DBC"/>
    <w:rsid w:val="00A63E49"/>
    <w:rsid w:val="00A63EDA"/>
    <w:rsid w:val="00A63F15"/>
    <w:rsid w:val="00A63F57"/>
    <w:rsid w:val="00A641E3"/>
    <w:rsid w:val="00A64442"/>
    <w:rsid w:val="00A64603"/>
    <w:rsid w:val="00A64934"/>
    <w:rsid w:val="00A64D59"/>
    <w:rsid w:val="00A64DCD"/>
    <w:rsid w:val="00A64F17"/>
    <w:rsid w:val="00A65033"/>
    <w:rsid w:val="00A65048"/>
    <w:rsid w:val="00A65062"/>
    <w:rsid w:val="00A656B7"/>
    <w:rsid w:val="00A656DE"/>
    <w:rsid w:val="00A6580B"/>
    <w:rsid w:val="00A65BB7"/>
    <w:rsid w:val="00A65C44"/>
    <w:rsid w:val="00A65C9B"/>
    <w:rsid w:val="00A65D20"/>
    <w:rsid w:val="00A65F81"/>
    <w:rsid w:val="00A66171"/>
    <w:rsid w:val="00A6658E"/>
    <w:rsid w:val="00A666C8"/>
    <w:rsid w:val="00A66A67"/>
    <w:rsid w:val="00A66C21"/>
    <w:rsid w:val="00A66C87"/>
    <w:rsid w:val="00A66D9A"/>
    <w:rsid w:val="00A6711D"/>
    <w:rsid w:val="00A6730C"/>
    <w:rsid w:val="00A6732C"/>
    <w:rsid w:val="00A67470"/>
    <w:rsid w:val="00A67575"/>
    <w:rsid w:val="00A6783C"/>
    <w:rsid w:val="00A67AB4"/>
    <w:rsid w:val="00A67F7F"/>
    <w:rsid w:val="00A701FE"/>
    <w:rsid w:val="00A70297"/>
    <w:rsid w:val="00A7041A"/>
    <w:rsid w:val="00A70604"/>
    <w:rsid w:val="00A70650"/>
    <w:rsid w:val="00A70AD3"/>
    <w:rsid w:val="00A70BA5"/>
    <w:rsid w:val="00A70C2E"/>
    <w:rsid w:val="00A70C76"/>
    <w:rsid w:val="00A70E8B"/>
    <w:rsid w:val="00A70FA0"/>
    <w:rsid w:val="00A71043"/>
    <w:rsid w:val="00A71097"/>
    <w:rsid w:val="00A711F4"/>
    <w:rsid w:val="00A7153B"/>
    <w:rsid w:val="00A715D4"/>
    <w:rsid w:val="00A716FB"/>
    <w:rsid w:val="00A718B1"/>
    <w:rsid w:val="00A718F5"/>
    <w:rsid w:val="00A71B2D"/>
    <w:rsid w:val="00A71BF6"/>
    <w:rsid w:val="00A71D17"/>
    <w:rsid w:val="00A71E2D"/>
    <w:rsid w:val="00A71F5E"/>
    <w:rsid w:val="00A72108"/>
    <w:rsid w:val="00A7232F"/>
    <w:rsid w:val="00A725F7"/>
    <w:rsid w:val="00A726FA"/>
    <w:rsid w:val="00A728C4"/>
    <w:rsid w:val="00A72973"/>
    <w:rsid w:val="00A729A2"/>
    <w:rsid w:val="00A72A79"/>
    <w:rsid w:val="00A73063"/>
    <w:rsid w:val="00A7308C"/>
    <w:rsid w:val="00A731FA"/>
    <w:rsid w:val="00A73583"/>
    <w:rsid w:val="00A73871"/>
    <w:rsid w:val="00A739B7"/>
    <w:rsid w:val="00A73A7C"/>
    <w:rsid w:val="00A73CE4"/>
    <w:rsid w:val="00A73D97"/>
    <w:rsid w:val="00A73EB6"/>
    <w:rsid w:val="00A74026"/>
    <w:rsid w:val="00A7423C"/>
    <w:rsid w:val="00A744DF"/>
    <w:rsid w:val="00A7452A"/>
    <w:rsid w:val="00A747C0"/>
    <w:rsid w:val="00A74827"/>
    <w:rsid w:val="00A7485A"/>
    <w:rsid w:val="00A74AEF"/>
    <w:rsid w:val="00A74E19"/>
    <w:rsid w:val="00A75542"/>
    <w:rsid w:val="00A755E2"/>
    <w:rsid w:val="00A75949"/>
    <w:rsid w:val="00A75C5C"/>
    <w:rsid w:val="00A75EB5"/>
    <w:rsid w:val="00A75F00"/>
    <w:rsid w:val="00A75F5E"/>
    <w:rsid w:val="00A7652C"/>
    <w:rsid w:val="00A76732"/>
    <w:rsid w:val="00A76863"/>
    <w:rsid w:val="00A76991"/>
    <w:rsid w:val="00A76AC4"/>
    <w:rsid w:val="00A76ADD"/>
    <w:rsid w:val="00A76C11"/>
    <w:rsid w:val="00A76D9C"/>
    <w:rsid w:val="00A76DA9"/>
    <w:rsid w:val="00A76EC7"/>
    <w:rsid w:val="00A7704F"/>
    <w:rsid w:val="00A7720E"/>
    <w:rsid w:val="00A7754B"/>
    <w:rsid w:val="00A77599"/>
    <w:rsid w:val="00A77756"/>
    <w:rsid w:val="00A7775E"/>
    <w:rsid w:val="00A77793"/>
    <w:rsid w:val="00A77BAA"/>
    <w:rsid w:val="00A77D9F"/>
    <w:rsid w:val="00A77EEF"/>
    <w:rsid w:val="00A80066"/>
    <w:rsid w:val="00A805C0"/>
    <w:rsid w:val="00A806B0"/>
    <w:rsid w:val="00A8071E"/>
    <w:rsid w:val="00A809C7"/>
    <w:rsid w:val="00A80B47"/>
    <w:rsid w:val="00A80CC5"/>
    <w:rsid w:val="00A80E9B"/>
    <w:rsid w:val="00A80EFA"/>
    <w:rsid w:val="00A81276"/>
    <w:rsid w:val="00A8142E"/>
    <w:rsid w:val="00A817BA"/>
    <w:rsid w:val="00A81BEB"/>
    <w:rsid w:val="00A81CA9"/>
    <w:rsid w:val="00A81E02"/>
    <w:rsid w:val="00A81F33"/>
    <w:rsid w:val="00A81F5A"/>
    <w:rsid w:val="00A82262"/>
    <w:rsid w:val="00A82540"/>
    <w:rsid w:val="00A82548"/>
    <w:rsid w:val="00A82669"/>
    <w:rsid w:val="00A826E2"/>
    <w:rsid w:val="00A82731"/>
    <w:rsid w:val="00A828B4"/>
    <w:rsid w:val="00A82A89"/>
    <w:rsid w:val="00A82C11"/>
    <w:rsid w:val="00A82CF2"/>
    <w:rsid w:val="00A82D1A"/>
    <w:rsid w:val="00A82D54"/>
    <w:rsid w:val="00A82E45"/>
    <w:rsid w:val="00A82E6C"/>
    <w:rsid w:val="00A82E7D"/>
    <w:rsid w:val="00A832E2"/>
    <w:rsid w:val="00A836A6"/>
    <w:rsid w:val="00A8371D"/>
    <w:rsid w:val="00A8389C"/>
    <w:rsid w:val="00A83B44"/>
    <w:rsid w:val="00A83D29"/>
    <w:rsid w:val="00A83E24"/>
    <w:rsid w:val="00A83F30"/>
    <w:rsid w:val="00A83FEB"/>
    <w:rsid w:val="00A842FC"/>
    <w:rsid w:val="00A843F9"/>
    <w:rsid w:val="00A84421"/>
    <w:rsid w:val="00A84505"/>
    <w:rsid w:val="00A84535"/>
    <w:rsid w:val="00A8470C"/>
    <w:rsid w:val="00A847B1"/>
    <w:rsid w:val="00A84825"/>
    <w:rsid w:val="00A84AD5"/>
    <w:rsid w:val="00A84AF3"/>
    <w:rsid w:val="00A84B91"/>
    <w:rsid w:val="00A84BE7"/>
    <w:rsid w:val="00A84C53"/>
    <w:rsid w:val="00A84C5C"/>
    <w:rsid w:val="00A84C94"/>
    <w:rsid w:val="00A85035"/>
    <w:rsid w:val="00A854AA"/>
    <w:rsid w:val="00A85586"/>
    <w:rsid w:val="00A85656"/>
    <w:rsid w:val="00A85AB2"/>
    <w:rsid w:val="00A85F01"/>
    <w:rsid w:val="00A85F17"/>
    <w:rsid w:val="00A86058"/>
    <w:rsid w:val="00A86064"/>
    <w:rsid w:val="00A86369"/>
    <w:rsid w:val="00A8643B"/>
    <w:rsid w:val="00A86664"/>
    <w:rsid w:val="00A86D25"/>
    <w:rsid w:val="00A8702A"/>
    <w:rsid w:val="00A87082"/>
    <w:rsid w:val="00A871DA"/>
    <w:rsid w:val="00A8720F"/>
    <w:rsid w:val="00A87342"/>
    <w:rsid w:val="00A8735D"/>
    <w:rsid w:val="00A87710"/>
    <w:rsid w:val="00A87728"/>
    <w:rsid w:val="00A878A8"/>
    <w:rsid w:val="00A87ACE"/>
    <w:rsid w:val="00A87AF7"/>
    <w:rsid w:val="00A87C8B"/>
    <w:rsid w:val="00A87CC0"/>
    <w:rsid w:val="00A87D28"/>
    <w:rsid w:val="00A87E3F"/>
    <w:rsid w:val="00A900F6"/>
    <w:rsid w:val="00A901FC"/>
    <w:rsid w:val="00A9059C"/>
    <w:rsid w:val="00A90717"/>
    <w:rsid w:val="00A90809"/>
    <w:rsid w:val="00A90AD4"/>
    <w:rsid w:val="00A90DAA"/>
    <w:rsid w:val="00A90DB1"/>
    <w:rsid w:val="00A90E76"/>
    <w:rsid w:val="00A90FE2"/>
    <w:rsid w:val="00A91079"/>
    <w:rsid w:val="00A9121F"/>
    <w:rsid w:val="00A91291"/>
    <w:rsid w:val="00A91509"/>
    <w:rsid w:val="00A917D5"/>
    <w:rsid w:val="00A91AEC"/>
    <w:rsid w:val="00A91BF4"/>
    <w:rsid w:val="00A91D31"/>
    <w:rsid w:val="00A91D9A"/>
    <w:rsid w:val="00A92052"/>
    <w:rsid w:val="00A925E1"/>
    <w:rsid w:val="00A92665"/>
    <w:rsid w:val="00A928EC"/>
    <w:rsid w:val="00A92A18"/>
    <w:rsid w:val="00A92AEF"/>
    <w:rsid w:val="00A92C4F"/>
    <w:rsid w:val="00A92D6E"/>
    <w:rsid w:val="00A92E0A"/>
    <w:rsid w:val="00A92F2E"/>
    <w:rsid w:val="00A92F93"/>
    <w:rsid w:val="00A93226"/>
    <w:rsid w:val="00A935F9"/>
    <w:rsid w:val="00A936F7"/>
    <w:rsid w:val="00A937BF"/>
    <w:rsid w:val="00A937FD"/>
    <w:rsid w:val="00A93E37"/>
    <w:rsid w:val="00A93ECB"/>
    <w:rsid w:val="00A93F0B"/>
    <w:rsid w:val="00A940B8"/>
    <w:rsid w:val="00A943B1"/>
    <w:rsid w:val="00A94582"/>
    <w:rsid w:val="00A9464F"/>
    <w:rsid w:val="00A94676"/>
    <w:rsid w:val="00A946B4"/>
    <w:rsid w:val="00A94724"/>
    <w:rsid w:val="00A9473F"/>
    <w:rsid w:val="00A948F4"/>
    <w:rsid w:val="00A94FA8"/>
    <w:rsid w:val="00A950A5"/>
    <w:rsid w:val="00A952CC"/>
    <w:rsid w:val="00A95368"/>
    <w:rsid w:val="00A959AF"/>
    <w:rsid w:val="00A95BC8"/>
    <w:rsid w:val="00A95C14"/>
    <w:rsid w:val="00A95D27"/>
    <w:rsid w:val="00A95D5F"/>
    <w:rsid w:val="00A95D6C"/>
    <w:rsid w:val="00A95E2A"/>
    <w:rsid w:val="00A95EDE"/>
    <w:rsid w:val="00A9600E"/>
    <w:rsid w:val="00A961AA"/>
    <w:rsid w:val="00A962AF"/>
    <w:rsid w:val="00A9654D"/>
    <w:rsid w:val="00A965C4"/>
    <w:rsid w:val="00A967CC"/>
    <w:rsid w:val="00A96B8B"/>
    <w:rsid w:val="00A96DF9"/>
    <w:rsid w:val="00A970E2"/>
    <w:rsid w:val="00A970F8"/>
    <w:rsid w:val="00A97C0C"/>
    <w:rsid w:val="00AA0282"/>
    <w:rsid w:val="00AA046E"/>
    <w:rsid w:val="00AA0928"/>
    <w:rsid w:val="00AA0B30"/>
    <w:rsid w:val="00AA0FB5"/>
    <w:rsid w:val="00AA106D"/>
    <w:rsid w:val="00AA1095"/>
    <w:rsid w:val="00AA1214"/>
    <w:rsid w:val="00AA134D"/>
    <w:rsid w:val="00AA14C4"/>
    <w:rsid w:val="00AA203A"/>
    <w:rsid w:val="00AA2109"/>
    <w:rsid w:val="00AA25A5"/>
    <w:rsid w:val="00AA25E8"/>
    <w:rsid w:val="00AA2697"/>
    <w:rsid w:val="00AA26C7"/>
    <w:rsid w:val="00AA27B4"/>
    <w:rsid w:val="00AA2830"/>
    <w:rsid w:val="00AA2B1C"/>
    <w:rsid w:val="00AA2F9E"/>
    <w:rsid w:val="00AA3078"/>
    <w:rsid w:val="00AA335E"/>
    <w:rsid w:val="00AA34DA"/>
    <w:rsid w:val="00AA358B"/>
    <w:rsid w:val="00AA36FF"/>
    <w:rsid w:val="00AA379B"/>
    <w:rsid w:val="00AA388E"/>
    <w:rsid w:val="00AA3940"/>
    <w:rsid w:val="00AA39C0"/>
    <w:rsid w:val="00AA3EFA"/>
    <w:rsid w:val="00AA459B"/>
    <w:rsid w:val="00AA47E1"/>
    <w:rsid w:val="00AA4D20"/>
    <w:rsid w:val="00AA5079"/>
    <w:rsid w:val="00AA5101"/>
    <w:rsid w:val="00AA5244"/>
    <w:rsid w:val="00AA532C"/>
    <w:rsid w:val="00AA5478"/>
    <w:rsid w:val="00AA549B"/>
    <w:rsid w:val="00AA5503"/>
    <w:rsid w:val="00AA5520"/>
    <w:rsid w:val="00AA562E"/>
    <w:rsid w:val="00AA5886"/>
    <w:rsid w:val="00AA5A73"/>
    <w:rsid w:val="00AA5BA7"/>
    <w:rsid w:val="00AA5F5C"/>
    <w:rsid w:val="00AA5FDA"/>
    <w:rsid w:val="00AA61FF"/>
    <w:rsid w:val="00AA6416"/>
    <w:rsid w:val="00AA6664"/>
    <w:rsid w:val="00AA6B2F"/>
    <w:rsid w:val="00AA734F"/>
    <w:rsid w:val="00AA7728"/>
    <w:rsid w:val="00AA7965"/>
    <w:rsid w:val="00AA798F"/>
    <w:rsid w:val="00AA7B50"/>
    <w:rsid w:val="00AA7DEB"/>
    <w:rsid w:val="00AA7E1D"/>
    <w:rsid w:val="00AB0142"/>
    <w:rsid w:val="00AB0159"/>
    <w:rsid w:val="00AB01D7"/>
    <w:rsid w:val="00AB060F"/>
    <w:rsid w:val="00AB0C64"/>
    <w:rsid w:val="00AB0D60"/>
    <w:rsid w:val="00AB0F68"/>
    <w:rsid w:val="00AB0FBF"/>
    <w:rsid w:val="00AB0FE1"/>
    <w:rsid w:val="00AB12BE"/>
    <w:rsid w:val="00AB15C5"/>
    <w:rsid w:val="00AB1931"/>
    <w:rsid w:val="00AB19E7"/>
    <w:rsid w:val="00AB19F6"/>
    <w:rsid w:val="00AB1B86"/>
    <w:rsid w:val="00AB2106"/>
    <w:rsid w:val="00AB2720"/>
    <w:rsid w:val="00AB2721"/>
    <w:rsid w:val="00AB286A"/>
    <w:rsid w:val="00AB2895"/>
    <w:rsid w:val="00AB29B4"/>
    <w:rsid w:val="00AB2A21"/>
    <w:rsid w:val="00AB2D0D"/>
    <w:rsid w:val="00AB2E8F"/>
    <w:rsid w:val="00AB3018"/>
    <w:rsid w:val="00AB3225"/>
    <w:rsid w:val="00AB3400"/>
    <w:rsid w:val="00AB3607"/>
    <w:rsid w:val="00AB36D9"/>
    <w:rsid w:val="00AB3A21"/>
    <w:rsid w:val="00AB3B9A"/>
    <w:rsid w:val="00AB4066"/>
    <w:rsid w:val="00AB42B1"/>
    <w:rsid w:val="00AB433B"/>
    <w:rsid w:val="00AB4374"/>
    <w:rsid w:val="00AB4493"/>
    <w:rsid w:val="00AB49B4"/>
    <w:rsid w:val="00AB4A74"/>
    <w:rsid w:val="00AB4BC6"/>
    <w:rsid w:val="00AB4D0D"/>
    <w:rsid w:val="00AB4DA3"/>
    <w:rsid w:val="00AB4DAC"/>
    <w:rsid w:val="00AB4DCD"/>
    <w:rsid w:val="00AB50F9"/>
    <w:rsid w:val="00AB531E"/>
    <w:rsid w:val="00AB565A"/>
    <w:rsid w:val="00AB56B5"/>
    <w:rsid w:val="00AB5780"/>
    <w:rsid w:val="00AB5ABB"/>
    <w:rsid w:val="00AB5BA8"/>
    <w:rsid w:val="00AB5D8E"/>
    <w:rsid w:val="00AB5DD5"/>
    <w:rsid w:val="00AB5E5F"/>
    <w:rsid w:val="00AB5E98"/>
    <w:rsid w:val="00AB5F07"/>
    <w:rsid w:val="00AB6147"/>
    <w:rsid w:val="00AB631D"/>
    <w:rsid w:val="00AB632B"/>
    <w:rsid w:val="00AB64CE"/>
    <w:rsid w:val="00AB6601"/>
    <w:rsid w:val="00AB7192"/>
    <w:rsid w:val="00AB71EA"/>
    <w:rsid w:val="00AB7494"/>
    <w:rsid w:val="00AB7670"/>
    <w:rsid w:val="00AB7C36"/>
    <w:rsid w:val="00AB7F75"/>
    <w:rsid w:val="00AC004A"/>
    <w:rsid w:val="00AC0293"/>
    <w:rsid w:val="00AC0761"/>
    <w:rsid w:val="00AC0AB5"/>
    <w:rsid w:val="00AC0B48"/>
    <w:rsid w:val="00AC0BFE"/>
    <w:rsid w:val="00AC0D31"/>
    <w:rsid w:val="00AC124A"/>
    <w:rsid w:val="00AC12DF"/>
    <w:rsid w:val="00AC1378"/>
    <w:rsid w:val="00AC17BF"/>
    <w:rsid w:val="00AC196F"/>
    <w:rsid w:val="00AC1A93"/>
    <w:rsid w:val="00AC1B46"/>
    <w:rsid w:val="00AC1CDB"/>
    <w:rsid w:val="00AC1D7C"/>
    <w:rsid w:val="00AC1DCF"/>
    <w:rsid w:val="00AC1DE4"/>
    <w:rsid w:val="00AC1DF0"/>
    <w:rsid w:val="00AC1FE9"/>
    <w:rsid w:val="00AC2015"/>
    <w:rsid w:val="00AC205F"/>
    <w:rsid w:val="00AC20DC"/>
    <w:rsid w:val="00AC232D"/>
    <w:rsid w:val="00AC2768"/>
    <w:rsid w:val="00AC2C50"/>
    <w:rsid w:val="00AC2E20"/>
    <w:rsid w:val="00AC3410"/>
    <w:rsid w:val="00AC34A2"/>
    <w:rsid w:val="00AC35B2"/>
    <w:rsid w:val="00AC37B1"/>
    <w:rsid w:val="00AC3912"/>
    <w:rsid w:val="00AC3C52"/>
    <w:rsid w:val="00AC3EFB"/>
    <w:rsid w:val="00AC3F4D"/>
    <w:rsid w:val="00AC402C"/>
    <w:rsid w:val="00AC42E7"/>
    <w:rsid w:val="00AC4404"/>
    <w:rsid w:val="00AC4405"/>
    <w:rsid w:val="00AC4EA9"/>
    <w:rsid w:val="00AC50CD"/>
    <w:rsid w:val="00AC512B"/>
    <w:rsid w:val="00AC5375"/>
    <w:rsid w:val="00AC551D"/>
    <w:rsid w:val="00AC575D"/>
    <w:rsid w:val="00AC5A08"/>
    <w:rsid w:val="00AC5A2A"/>
    <w:rsid w:val="00AC5D82"/>
    <w:rsid w:val="00AC60AD"/>
    <w:rsid w:val="00AC6133"/>
    <w:rsid w:val="00AC61BD"/>
    <w:rsid w:val="00AC6407"/>
    <w:rsid w:val="00AC64D7"/>
    <w:rsid w:val="00AC66CC"/>
    <w:rsid w:val="00AC670A"/>
    <w:rsid w:val="00AC6811"/>
    <w:rsid w:val="00AC695B"/>
    <w:rsid w:val="00AC6D61"/>
    <w:rsid w:val="00AC6EDF"/>
    <w:rsid w:val="00AC7215"/>
    <w:rsid w:val="00AC742C"/>
    <w:rsid w:val="00AC7739"/>
    <w:rsid w:val="00AC7910"/>
    <w:rsid w:val="00AC797A"/>
    <w:rsid w:val="00AC7995"/>
    <w:rsid w:val="00AC79FC"/>
    <w:rsid w:val="00AC7ACC"/>
    <w:rsid w:val="00AC7DDC"/>
    <w:rsid w:val="00AC7DEB"/>
    <w:rsid w:val="00AC7EB4"/>
    <w:rsid w:val="00AC7F6E"/>
    <w:rsid w:val="00AC7F9E"/>
    <w:rsid w:val="00AD00BE"/>
    <w:rsid w:val="00AD098E"/>
    <w:rsid w:val="00AD09E4"/>
    <w:rsid w:val="00AD0A18"/>
    <w:rsid w:val="00AD0B5C"/>
    <w:rsid w:val="00AD0B8E"/>
    <w:rsid w:val="00AD0C21"/>
    <w:rsid w:val="00AD0C36"/>
    <w:rsid w:val="00AD0CCC"/>
    <w:rsid w:val="00AD0DCC"/>
    <w:rsid w:val="00AD106B"/>
    <w:rsid w:val="00AD14AA"/>
    <w:rsid w:val="00AD1571"/>
    <w:rsid w:val="00AD1D5F"/>
    <w:rsid w:val="00AD1E0E"/>
    <w:rsid w:val="00AD25F2"/>
    <w:rsid w:val="00AD2674"/>
    <w:rsid w:val="00AD27C7"/>
    <w:rsid w:val="00AD28D4"/>
    <w:rsid w:val="00AD2BF8"/>
    <w:rsid w:val="00AD2D8D"/>
    <w:rsid w:val="00AD3277"/>
    <w:rsid w:val="00AD330C"/>
    <w:rsid w:val="00AD3400"/>
    <w:rsid w:val="00AD370F"/>
    <w:rsid w:val="00AD375F"/>
    <w:rsid w:val="00AD3CB7"/>
    <w:rsid w:val="00AD3F32"/>
    <w:rsid w:val="00AD4074"/>
    <w:rsid w:val="00AD4294"/>
    <w:rsid w:val="00AD437A"/>
    <w:rsid w:val="00AD45A4"/>
    <w:rsid w:val="00AD4F78"/>
    <w:rsid w:val="00AD5145"/>
    <w:rsid w:val="00AD537C"/>
    <w:rsid w:val="00AD54BB"/>
    <w:rsid w:val="00AD54E1"/>
    <w:rsid w:val="00AD5765"/>
    <w:rsid w:val="00AD5D98"/>
    <w:rsid w:val="00AD6017"/>
    <w:rsid w:val="00AD60CC"/>
    <w:rsid w:val="00AD6135"/>
    <w:rsid w:val="00AD61D3"/>
    <w:rsid w:val="00AD6802"/>
    <w:rsid w:val="00AD692F"/>
    <w:rsid w:val="00AD6AC8"/>
    <w:rsid w:val="00AD6CBA"/>
    <w:rsid w:val="00AD7340"/>
    <w:rsid w:val="00AD749F"/>
    <w:rsid w:val="00AD7560"/>
    <w:rsid w:val="00AD7808"/>
    <w:rsid w:val="00AD781F"/>
    <w:rsid w:val="00AD7ACE"/>
    <w:rsid w:val="00AD7CE5"/>
    <w:rsid w:val="00AD7F0F"/>
    <w:rsid w:val="00AE0009"/>
    <w:rsid w:val="00AE01C5"/>
    <w:rsid w:val="00AE0269"/>
    <w:rsid w:val="00AE02A7"/>
    <w:rsid w:val="00AE0685"/>
    <w:rsid w:val="00AE07E4"/>
    <w:rsid w:val="00AE085C"/>
    <w:rsid w:val="00AE0929"/>
    <w:rsid w:val="00AE0949"/>
    <w:rsid w:val="00AE09E8"/>
    <w:rsid w:val="00AE0B4E"/>
    <w:rsid w:val="00AE0E0B"/>
    <w:rsid w:val="00AE0E29"/>
    <w:rsid w:val="00AE111B"/>
    <w:rsid w:val="00AE14AB"/>
    <w:rsid w:val="00AE1607"/>
    <w:rsid w:val="00AE1AD0"/>
    <w:rsid w:val="00AE1C15"/>
    <w:rsid w:val="00AE1C6D"/>
    <w:rsid w:val="00AE1D47"/>
    <w:rsid w:val="00AE1D59"/>
    <w:rsid w:val="00AE1EA2"/>
    <w:rsid w:val="00AE215E"/>
    <w:rsid w:val="00AE21C4"/>
    <w:rsid w:val="00AE2A56"/>
    <w:rsid w:val="00AE2AD3"/>
    <w:rsid w:val="00AE2B0F"/>
    <w:rsid w:val="00AE2F0A"/>
    <w:rsid w:val="00AE2FF4"/>
    <w:rsid w:val="00AE3457"/>
    <w:rsid w:val="00AE370B"/>
    <w:rsid w:val="00AE380B"/>
    <w:rsid w:val="00AE3BB5"/>
    <w:rsid w:val="00AE412E"/>
    <w:rsid w:val="00AE41C2"/>
    <w:rsid w:val="00AE42D1"/>
    <w:rsid w:val="00AE4711"/>
    <w:rsid w:val="00AE47BC"/>
    <w:rsid w:val="00AE4A11"/>
    <w:rsid w:val="00AE4AAD"/>
    <w:rsid w:val="00AE4B57"/>
    <w:rsid w:val="00AE4B58"/>
    <w:rsid w:val="00AE4C58"/>
    <w:rsid w:val="00AE4FB7"/>
    <w:rsid w:val="00AE51F0"/>
    <w:rsid w:val="00AE5300"/>
    <w:rsid w:val="00AE53B5"/>
    <w:rsid w:val="00AE53C4"/>
    <w:rsid w:val="00AE5727"/>
    <w:rsid w:val="00AE5889"/>
    <w:rsid w:val="00AE5CFC"/>
    <w:rsid w:val="00AE5F72"/>
    <w:rsid w:val="00AE5F83"/>
    <w:rsid w:val="00AE6412"/>
    <w:rsid w:val="00AE6708"/>
    <w:rsid w:val="00AE6868"/>
    <w:rsid w:val="00AE693D"/>
    <w:rsid w:val="00AE6A0F"/>
    <w:rsid w:val="00AE6A37"/>
    <w:rsid w:val="00AE6D1D"/>
    <w:rsid w:val="00AE6E3B"/>
    <w:rsid w:val="00AE6FA7"/>
    <w:rsid w:val="00AE70C3"/>
    <w:rsid w:val="00AE71CD"/>
    <w:rsid w:val="00AE726C"/>
    <w:rsid w:val="00AE75FB"/>
    <w:rsid w:val="00AE7CA7"/>
    <w:rsid w:val="00AF05D2"/>
    <w:rsid w:val="00AF0617"/>
    <w:rsid w:val="00AF0689"/>
    <w:rsid w:val="00AF072B"/>
    <w:rsid w:val="00AF093B"/>
    <w:rsid w:val="00AF0A3E"/>
    <w:rsid w:val="00AF0B66"/>
    <w:rsid w:val="00AF0ED3"/>
    <w:rsid w:val="00AF0F3E"/>
    <w:rsid w:val="00AF1251"/>
    <w:rsid w:val="00AF13BE"/>
    <w:rsid w:val="00AF14E7"/>
    <w:rsid w:val="00AF151F"/>
    <w:rsid w:val="00AF176B"/>
    <w:rsid w:val="00AF17A4"/>
    <w:rsid w:val="00AF1ABC"/>
    <w:rsid w:val="00AF1B97"/>
    <w:rsid w:val="00AF1B9F"/>
    <w:rsid w:val="00AF1BE1"/>
    <w:rsid w:val="00AF21B2"/>
    <w:rsid w:val="00AF22E2"/>
    <w:rsid w:val="00AF2303"/>
    <w:rsid w:val="00AF25F6"/>
    <w:rsid w:val="00AF28C3"/>
    <w:rsid w:val="00AF2C75"/>
    <w:rsid w:val="00AF302B"/>
    <w:rsid w:val="00AF32D3"/>
    <w:rsid w:val="00AF3465"/>
    <w:rsid w:val="00AF346D"/>
    <w:rsid w:val="00AF352B"/>
    <w:rsid w:val="00AF35AF"/>
    <w:rsid w:val="00AF37F6"/>
    <w:rsid w:val="00AF38C5"/>
    <w:rsid w:val="00AF3D59"/>
    <w:rsid w:val="00AF3E34"/>
    <w:rsid w:val="00AF3FCA"/>
    <w:rsid w:val="00AF4026"/>
    <w:rsid w:val="00AF4471"/>
    <w:rsid w:val="00AF4491"/>
    <w:rsid w:val="00AF46C4"/>
    <w:rsid w:val="00AF4832"/>
    <w:rsid w:val="00AF4889"/>
    <w:rsid w:val="00AF4A23"/>
    <w:rsid w:val="00AF4C92"/>
    <w:rsid w:val="00AF4E7B"/>
    <w:rsid w:val="00AF50FD"/>
    <w:rsid w:val="00AF5464"/>
    <w:rsid w:val="00AF55CE"/>
    <w:rsid w:val="00AF5704"/>
    <w:rsid w:val="00AF5AA1"/>
    <w:rsid w:val="00AF5C55"/>
    <w:rsid w:val="00AF5EAE"/>
    <w:rsid w:val="00AF616E"/>
    <w:rsid w:val="00AF6941"/>
    <w:rsid w:val="00AF6951"/>
    <w:rsid w:val="00AF6A8A"/>
    <w:rsid w:val="00AF6CB0"/>
    <w:rsid w:val="00AF6EC8"/>
    <w:rsid w:val="00AF7140"/>
    <w:rsid w:val="00AF717F"/>
    <w:rsid w:val="00AF7187"/>
    <w:rsid w:val="00AF722C"/>
    <w:rsid w:val="00AF7395"/>
    <w:rsid w:val="00AF758C"/>
    <w:rsid w:val="00AF784B"/>
    <w:rsid w:val="00AF78DB"/>
    <w:rsid w:val="00AF7E9C"/>
    <w:rsid w:val="00B002F6"/>
    <w:rsid w:val="00B00595"/>
    <w:rsid w:val="00B01530"/>
    <w:rsid w:val="00B017BC"/>
    <w:rsid w:val="00B017EE"/>
    <w:rsid w:val="00B01AE8"/>
    <w:rsid w:val="00B02160"/>
    <w:rsid w:val="00B02546"/>
    <w:rsid w:val="00B026A2"/>
    <w:rsid w:val="00B027CC"/>
    <w:rsid w:val="00B028FC"/>
    <w:rsid w:val="00B029C8"/>
    <w:rsid w:val="00B02D8F"/>
    <w:rsid w:val="00B02EC7"/>
    <w:rsid w:val="00B02F02"/>
    <w:rsid w:val="00B0320F"/>
    <w:rsid w:val="00B036DF"/>
    <w:rsid w:val="00B03799"/>
    <w:rsid w:val="00B037FF"/>
    <w:rsid w:val="00B0384B"/>
    <w:rsid w:val="00B038D0"/>
    <w:rsid w:val="00B03952"/>
    <w:rsid w:val="00B03A6D"/>
    <w:rsid w:val="00B03D2A"/>
    <w:rsid w:val="00B03D51"/>
    <w:rsid w:val="00B03D68"/>
    <w:rsid w:val="00B03DC6"/>
    <w:rsid w:val="00B040D7"/>
    <w:rsid w:val="00B041CB"/>
    <w:rsid w:val="00B04229"/>
    <w:rsid w:val="00B04272"/>
    <w:rsid w:val="00B0430E"/>
    <w:rsid w:val="00B046C9"/>
    <w:rsid w:val="00B04838"/>
    <w:rsid w:val="00B049D7"/>
    <w:rsid w:val="00B04BCE"/>
    <w:rsid w:val="00B051DF"/>
    <w:rsid w:val="00B05248"/>
    <w:rsid w:val="00B052C7"/>
    <w:rsid w:val="00B05321"/>
    <w:rsid w:val="00B053DE"/>
    <w:rsid w:val="00B05439"/>
    <w:rsid w:val="00B055D0"/>
    <w:rsid w:val="00B05634"/>
    <w:rsid w:val="00B05956"/>
    <w:rsid w:val="00B05A88"/>
    <w:rsid w:val="00B05BB3"/>
    <w:rsid w:val="00B05C99"/>
    <w:rsid w:val="00B05E30"/>
    <w:rsid w:val="00B05F8A"/>
    <w:rsid w:val="00B0600C"/>
    <w:rsid w:val="00B06338"/>
    <w:rsid w:val="00B063AA"/>
    <w:rsid w:val="00B0698A"/>
    <w:rsid w:val="00B069B9"/>
    <w:rsid w:val="00B07326"/>
    <w:rsid w:val="00B0766F"/>
    <w:rsid w:val="00B07936"/>
    <w:rsid w:val="00B07D1D"/>
    <w:rsid w:val="00B07D4D"/>
    <w:rsid w:val="00B07E7E"/>
    <w:rsid w:val="00B07F2A"/>
    <w:rsid w:val="00B07FB3"/>
    <w:rsid w:val="00B10571"/>
    <w:rsid w:val="00B105FA"/>
    <w:rsid w:val="00B10646"/>
    <w:rsid w:val="00B10828"/>
    <w:rsid w:val="00B10987"/>
    <w:rsid w:val="00B109C9"/>
    <w:rsid w:val="00B10B0B"/>
    <w:rsid w:val="00B10E7D"/>
    <w:rsid w:val="00B10EC0"/>
    <w:rsid w:val="00B10F01"/>
    <w:rsid w:val="00B113C2"/>
    <w:rsid w:val="00B116A1"/>
    <w:rsid w:val="00B11701"/>
    <w:rsid w:val="00B11887"/>
    <w:rsid w:val="00B11997"/>
    <w:rsid w:val="00B11AC0"/>
    <w:rsid w:val="00B11DF4"/>
    <w:rsid w:val="00B11E4C"/>
    <w:rsid w:val="00B11F84"/>
    <w:rsid w:val="00B11F98"/>
    <w:rsid w:val="00B1213F"/>
    <w:rsid w:val="00B1230E"/>
    <w:rsid w:val="00B12438"/>
    <w:rsid w:val="00B12668"/>
    <w:rsid w:val="00B12886"/>
    <w:rsid w:val="00B12F3F"/>
    <w:rsid w:val="00B1303C"/>
    <w:rsid w:val="00B13162"/>
    <w:rsid w:val="00B13376"/>
    <w:rsid w:val="00B134CA"/>
    <w:rsid w:val="00B1356A"/>
    <w:rsid w:val="00B13BB7"/>
    <w:rsid w:val="00B13BDA"/>
    <w:rsid w:val="00B13D10"/>
    <w:rsid w:val="00B13DED"/>
    <w:rsid w:val="00B13FD5"/>
    <w:rsid w:val="00B1403A"/>
    <w:rsid w:val="00B1493F"/>
    <w:rsid w:val="00B14AE4"/>
    <w:rsid w:val="00B14DA4"/>
    <w:rsid w:val="00B15015"/>
    <w:rsid w:val="00B15475"/>
    <w:rsid w:val="00B154E9"/>
    <w:rsid w:val="00B1558F"/>
    <w:rsid w:val="00B155CA"/>
    <w:rsid w:val="00B1562C"/>
    <w:rsid w:val="00B159CD"/>
    <w:rsid w:val="00B15B47"/>
    <w:rsid w:val="00B15EEF"/>
    <w:rsid w:val="00B16042"/>
    <w:rsid w:val="00B165F4"/>
    <w:rsid w:val="00B166D3"/>
    <w:rsid w:val="00B16718"/>
    <w:rsid w:val="00B16739"/>
    <w:rsid w:val="00B16BE2"/>
    <w:rsid w:val="00B16D51"/>
    <w:rsid w:val="00B16F1E"/>
    <w:rsid w:val="00B1718A"/>
    <w:rsid w:val="00B171BA"/>
    <w:rsid w:val="00B17430"/>
    <w:rsid w:val="00B178CF"/>
    <w:rsid w:val="00B200A2"/>
    <w:rsid w:val="00B20316"/>
    <w:rsid w:val="00B2067F"/>
    <w:rsid w:val="00B20767"/>
    <w:rsid w:val="00B20A88"/>
    <w:rsid w:val="00B21103"/>
    <w:rsid w:val="00B21532"/>
    <w:rsid w:val="00B2160D"/>
    <w:rsid w:val="00B216D9"/>
    <w:rsid w:val="00B2184B"/>
    <w:rsid w:val="00B21C4F"/>
    <w:rsid w:val="00B21D78"/>
    <w:rsid w:val="00B21E8A"/>
    <w:rsid w:val="00B22154"/>
    <w:rsid w:val="00B22451"/>
    <w:rsid w:val="00B224A5"/>
    <w:rsid w:val="00B2250C"/>
    <w:rsid w:val="00B2266C"/>
    <w:rsid w:val="00B22971"/>
    <w:rsid w:val="00B22BDE"/>
    <w:rsid w:val="00B22C5E"/>
    <w:rsid w:val="00B231C5"/>
    <w:rsid w:val="00B233D8"/>
    <w:rsid w:val="00B235F3"/>
    <w:rsid w:val="00B2371C"/>
    <w:rsid w:val="00B2374F"/>
    <w:rsid w:val="00B23815"/>
    <w:rsid w:val="00B2385B"/>
    <w:rsid w:val="00B23A17"/>
    <w:rsid w:val="00B23ACF"/>
    <w:rsid w:val="00B240A2"/>
    <w:rsid w:val="00B241E7"/>
    <w:rsid w:val="00B242B8"/>
    <w:rsid w:val="00B2433A"/>
    <w:rsid w:val="00B246B5"/>
    <w:rsid w:val="00B24881"/>
    <w:rsid w:val="00B249D1"/>
    <w:rsid w:val="00B24AF3"/>
    <w:rsid w:val="00B24CAC"/>
    <w:rsid w:val="00B24F25"/>
    <w:rsid w:val="00B24F33"/>
    <w:rsid w:val="00B2505F"/>
    <w:rsid w:val="00B250AC"/>
    <w:rsid w:val="00B25552"/>
    <w:rsid w:val="00B255FF"/>
    <w:rsid w:val="00B257F7"/>
    <w:rsid w:val="00B25809"/>
    <w:rsid w:val="00B25C5E"/>
    <w:rsid w:val="00B25CC4"/>
    <w:rsid w:val="00B25EAA"/>
    <w:rsid w:val="00B2603A"/>
    <w:rsid w:val="00B26988"/>
    <w:rsid w:val="00B269D1"/>
    <w:rsid w:val="00B26B6F"/>
    <w:rsid w:val="00B26F62"/>
    <w:rsid w:val="00B270A4"/>
    <w:rsid w:val="00B2715F"/>
    <w:rsid w:val="00B27160"/>
    <w:rsid w:val="00B271B6"/>
    <w:rsid w:val="00B272F9"/>
    <w:rsid w:val="00B273E1"/>
    <w:rsid w:val="00B2777F"/>
    <w:rsid w:val="00B277DC"/>
    <w:rsid w:val="00B27801"/>
    <w:rsid w:val="00B27DA5"/>
    <w:rsid w:val="00B27F84"/>
    <w:rsid w:val="00B30058"/>
    <w:rsid w:val="00B3037C"/>
    <w:rsid w:val="00B30754"/>
    <w:rsid w:val="00B307D5"/>
    <w:rsid w:val="00B308CC"/>
    <w:rsid w:val="00B3093E"/>
    <w:rsid w:val="00B310F4"/>
    <w:rsid w:val="00B31142"/>
    <w:rsid w:val="00B31321"/>
    <w:rsid w:val="00B31592"/>
    <w:rsid w:val="00B3193C"/>
    <w:rsid w:val="00B31AEB"/>
    <w:rsid w:val="00B31F18"/>
    <w:rsid w:val="00B321CB"/>
    <w:rsid w:val="00B322D6"/>
    <w:rsid w:val="00B32374"/>
    <w:rsid w:val="00B324AC"/>
    <w:rsid w:val="00B325AA"/>
    <w:rsid w:val="00B326BA"/>
    <w:rsid w:val="00B32752"/>
    <w:rsid w:val="00B32D71"/>
    <w:rsid w:val="00B32E9D"/>
    <w:rsid w:val="00B330F5"/>
    <w:rsid w:val="00B3324E"/>
    <w:rsid w:val="00B3325C"/>
    <w:rsid w:val="00B33504"/>
    <w:rsid w:val="00B3363B"/>
    <w:rsid w:val="00B337DA"/>
    <w:rsid w:val="00B3383E"/>
    <w:rsid w:val="00B33878"/>
    <w:rsid w:val="00B33AD1"/>
    <w:rsid w:val="00B33B25"/>
    <w:rsid w:val="00B33BCE"/>
    <w:rsid w:val="00B33D0F"/>
    <w:rsid w:val="00B33E17"/>
    <w:rsid w:val="00B341D1"/>
    <w:rsid w:val="00B3438A"/>
    <w:rsid w:val="00B3465B"/>
    <w:rsid w:val="00B34857"/>
    <w:rsid w:val="00B349D0"/>
    <w:rsid w:val="00B34E99"/>
    <w:rsid w:val="00B34EB7"/>
    <w:rsid w:val="00B34EC9"/>
    <w:rsid w:val="00B35176"/>
    <w:rsid w:val="00B352CB"/>
    <w:rsid w:val="00B35335"/>
    <w:rsid w:val="00B35574"/>
    <w:rsid w:val="00B35BE0"/>
    <w:rsid w:val="00B35DBA"/>
    <w:rsid w:val="00B36689"/>
    <w:rsid w:val="00B366CF"/>
    <w:rsid w:val="00B36783"/>
    <w:rsid w:val="00B368D6"/>
    <w:rsid w:val="00B368EE"/>
    <w:rsid w:val="00B36B24"/>
    <w:rsid w:val="00B36E13"/>
    <w:rsid w:val="00B36F41"/>
    <w:rsid w:val="00B370A0"/>
    <w:rsid w:val="00B37380"/>
    <w:rsid w:val="00B375E4"/>
    <w:rsid w:val="00B37603"/>
    <w:rsid w:val="00B37715"/>
    <w:rsid w:val="00B37B07"/>
    <w:rsid w:val="00B37C26"/>
    <w:rsid w:val="00B4001A"/>
    <w:rsid w:val="00B400D7"/>
    <w:rsid w:val="00B40212"/>
    <w:rsid w:val="00B404BC"/>
    <w:rsid w:val="00B40A57"/>
    <w:rsid w:val="00B40B8A"/>
    <w:rsid w:val="00B410AD"/>
    <w:rsid w:val="00B417D1"/>
    <w:rsid w:val="00B41853"/>
    <w:rsid w:val="00B41947"/>
    <w:rsid w:val="00B41D87"/>
    <w:rsid w:val="00B41FAF"/>
    <w:rsid w:val="00B423C2"/>
    <w:rsid w:val="00B424D6"/>
    <w:rsid w:val="00B428F2"/>
    <w:rsid w:val="00B42ACA"/>
    <w:rsid w:val="00B42F79"/>
    <w:rsid w:val="00B43068"/>
    <w:rsid w:val="00B43241"/>
    <w:rsid w:val="00B43A22"/>
    <w:rsid w:val="00B43CFD"/>
    <w:rsid w:val="00B43F26"/>
    <w:rsid w:val="00B440B7"/>
    <w:rsid w:val="00B442ED"/>
    <w:rsid w:val="00B448DD"/>
    <w:rsid w:val="00B44A2F"/>
    <w:rsid w:val="00B44C84"/>
    <w:rsid w:val="00B44D70"/>
    <w:rsid w:val="00B44E9B"/>
    <w:rsid w:val="00B44EFF"/>
    <w:rsid w:val="00B44FA7"/>
    <w:rsid w:val="00B4500A"/>
    <w:rsid w:val="00B4506C"/>
    <w:rsid w:val="00B45170"/>
    <w:rsid w:val="00B4526A"/>
    <w:rsid w:val="00B4555F"/>
    <w:rsid w:val="00B456D0"/>
    <w:rsid w:val="00B459BC"/>
    <w:rsid w:val="00B459E6"/>
    <w:rsid w:val="00B45C94"/>
    <w:rsid w:val="00B45D7F"/>
    <w:rsid w:val="00B45ED8"/>
    <w:rsid w:val="00B46495"/>
    <w:rsid w:val="00B466CE"/>
    <w:rsid w:val="00B46A87"/>
    <w:rsid w:val="00B46CBE"/>
    <w:rsid w:val="00B46D9F"/>
    <w:rsid w:val="00B46EA8"/>
    <w:rsid w:val="00B46EC2"/>
    <w:rsid w:val="00B46EDF"/>
    <w:rsid w:val="00B46FF9"/>
    <w:rsid w:val="00B47039"/>
    <w:rsid w:val="00B47056"/>
    <w:rsid w:val="00B47161"/>
    <w:rsid w:val="00B4730E"/>
    <w:rsid w:val="00B4736E"/>
    <w:rsid w:val="00B4739F"/>
    <w:rsid w:val="00B478EA"/>
    <w:rsid w:val="00B50135"/>
    <w:rsid w:val="00B501DD"/>
    <w:rsid w:val="00B5022C"/>
    <w:rsid w:val="00B50254"/>
    <w:rsid w:val="00B5060B"/>
    <w:rsid w:val="00B507FA"/>
    <w:rsid w:val="00B50804"/>
    <w:rsid w:val="00B50C19"/>
    <w:rsid w:val="00B510F3"/>
    <w:rsid w:val="00B5116C"/>
    <w:rsid w:val="00B511CD"/>
    <w:rsid w:val="00B51451"/>
    <w:rsid w:val="00B5159F"/>
    <w:rsid w:val="00B516AD"/>
    <w:rsid w:val="00B51A19"/>
    <w:rsid w:val="00B51BB0"/>
    <w:rsid w:val="00B51ED5"/>
    <w:rsid w:val="00B52022"/>
    <w:rsid w:val="00B52217"/>
    <w:rsid w:val="00B52263"/>
    <w:rsid w:val="00B5257F"/>
    <w:rsid w:val="00B52955"/>
    <w:rsid w:val="00B529BA"/>
    <w:rsid w:val="00B52F08"/>
    <w:rsid w:val="00B52F15"/>
    <w:rsid w:val="00B53196"/>
    <w:rsid w:val="00B53198"/>
    <w:rsid w:val="00B53648"/>
    <w:rsid w:val="00B53670"/>
    <w:rsid w:val="00B536F9"/>
    <w:rsid w:val="00B5385C"/>
    <w:rsid w:val="00B5389B"/>
    <w:rsid w:val="00B53C2F"/>
    <w:rsid w:val="00B53C48"/>
    <w:rsid w:val="00B53FE7"/>
    <w:rsid w:val="00B5406D"/>
    <w:rsid w:val="00B54486"/>
    <w:rsid w:val="00B5452C"/>
    <w:rsid w:val="00B545E2"/>
    <w:rsid w:val="00B549A7"/>
    <w:rsid w:val="00B54AD7"/>
    <w:rsid w:val="00B551B5"/>
    <w:rsid w:val="00B553AB"/>
    <w:rsid w:val="00B55435"/>
    <w:rsid w:val="00B55441"/>
    <w:rsid w:val="00B55680"/>
    <w:rsid w:val="00B55805"/>
    <w:rsid w:val="00B55A84"/>
    <w:rsid w:val="00B55C1E"/>
    <w:rsid w:val="00B55CEF"/>
    <w:rsid w:val="00B55FEE"/>
    <w:rsid w:val="00B5604C"/>
    <w:rsid w:val="00B5644E"/>
    <w:rsid w:val="00B564D4"/>
    <w:rsid w:val="00B5660D"/>
    <w:rsid w:val="00B566D9"/>
    <w:rsid w:val="00B567A9"/>
    <w:rsid w:val="00B56998"/>
    <w:rsid w:val="00B56DCF"/>
    <w:rsid w:val="00B56DEE"/>
    <w:rsid w:val="00B56EF0"/>
    <w:rsid w:val="00B57214"/>
    <w:rsid w:val="00B57674"/>
    <w:rsid w:val="00B578C9"/>
    <w:rsid w:val="00B5791F"/>
    <w:rsid w:val="00B57AC5"/>
    <w:rsid w:val="00B57AD8"/>
    <w:rsid w:val="00B57B31"/>
    <w:rsid w:val="00B57D52"/>
    <w:rsid w:val="00B57EFD"/>
    <w:rsid w:val="00B603A5"/>
    <w:rsid w:val="00B6043D"/>
    <w:rsid w:val="00B60447"/>
    <w:rsid w:val="00B60E16"/>
    <w:rsid w:val="00B60FD3"/>
    <w:rsid w:val="00B6139F"/>
    <w:rsid w:val="00B61544"/>
    <w:rsid w:val="00B61839"/>
    <w:rsid w:val="00B61893"/>
    <w:rsid w:val="00B61C4C"/>
    <w:rsid w:val="00B61DBC"/>
    <w:rsid w:val="00B62024"/>
    <w:rsid w:val="00B62158"/>
    <w:rsid w:val="00B62228"/>
    <w:rsid w:val="00B6249E"/>
    <w:rsid w:val="00B625E4"/>
    <w:rsid w:val="00B6274A"/>
    <w:rsid w:val="00B627C1"/>
    <w:rsid w:val="00B62A8D"/>
    <w:rsid w:val="00B62CBB"/>
    <w:rsid w:val="00B62CF7"/>
    <w:rsid w:val="00B62DCA"/>
    <w:rsid w:val="00B62FA3"/>
    <w:rsid w:val="00B63314"/>
    <w:rsid w:val="00B63651"/>
    <w:rsid w:val="00B637C1"/>
    <w:rsid w:val="00B6384B"/>
    <w:rsid w:val="00B638EB"/>
    <w:rsid w:val="00B63DC4"/>
    <w:rsid w:val="00B63E0F"/>
    <w:rsid w:val="00B63FBF"/>
    <w:rsid w:val="00B64743"/>
    <w:rsid w:val="00B64997"/>
    <w:rsid w:val="00B649FC"/>
    <w:rsid w:val="00B64A0A"/>
    <w:rsid w:val="00B64AD4"/>
    <w:rsid w:val="00B64B7F"/>
    <w:rsid w:val="00B64BD4"/>
    <w:rsid w:val="00B64E07"/>
    <w:rsid w:val="00B64E84"/>
    <w:rsid w:val="00B64E9F"/>
    <w:rsid w:val="00B64EB1"/>
    <w:rsid w:val="00B64EFE"/>
    <w:rsid w:val="00B6504C"/>
    <w:rsid w:val="00B65591"/>
    <w:rsid w:val="00B65AEA"/>
    <w:rsid w:val="00B65C35"/>
    <w:rsid w:val="00B65D91"/>
    <w:rsid w:val="00B66005"/>
    <w:rsid w:val="00B6603B"/>
    <w:rsid w:val="00B661E7"/>
    <w:rsid w:val="00B663E7"/>
    <w:rsid w:val="00B6669C"/>
    <w:rsid w:val="00B66713"/>
    <w:rsid w:val="00B6684F"/>
    <w:rsid w:val="00B66872"/>
    <w:rsid w:val="00B66DE5"/>
    <w:rsid w:val="00B66F5A"/>
    <w:rsid w:val="00B67035"/>
    <w:rsid w:val="00B672A4"/>
    <w:rsid w:val="00B67425"/>
    <w:rsid w:val="00B674EA"/>
    <w:rsid w:val="00B678E5"/>
    <w:rsid w:val="00B6794D"/>
    <w:rsid w:val="00B67A3F"/>
    <w:rsid w:val="00B67B08"/>
    <w:rsid w:val="00B67EB9"/>
    <w:rsid w:val="00B67F4D"/>
    <w:rsid w:val="00B70234"/>
    <w:rsid w:val="00B70381"/>
    <w:rsid w:val="00B704B9"/>
    <w:rsid w:val="00B7074E"/>
    <w:rsid w:val="00B70786"/>
    <w:rsid w:val="00B70882"/>
    <w:rsid w:val="00B708BA"/>
    <w:rsid w:val="00B70972"/>
    <w:rsid w:val="00B70B5E"/>
    <w:rsid w:val="00B70BAA"/>
    <w:rsid w:val="00B70E6B"/>
    <w:rsid w:val="00B70FC1"/>
    <w:rsid w:val="00B7121B"/>
    <w:rsid w:val="00B71339"/>
    <w:rsid w:val="00B7142C"/>
    <w:rsid w:val="00B7148B"/>
    <w:rsid w:val="00B714E3"/>
    <w:rsid w:val="00B717BA"/>
    <w:rsid w:val="00B71A92"/>
    <w:rsid w:val="00B71AD2"/>
    <w:rsid w:val="00B71C23"/>
    <w:rsid w:val="00B71C3F"/>
    <w:rsid w:val="00B71CD0"/>
    <w:rsid w:val="00B71D28"/>
    <w:rsid w:val="00B71D64"/>
    <w:rsid w:val="00B71D94"/>
    <w:rsid w:val="00B72165"/>
    <w:rsid w:val="00B7228E"/>
    <w:rsid w:val="00B72AFC"/>
    <w:rsid w:val="00B72B2C"/>
    <w:rsid w:val="00B72B84"/>
    <w:rsid w:val="00B7300A"/>
    <w:rsid w:val="00B730F0"/>
    <w:rsid w:val="00B731D6"/>
    <w:rsid w:val="00B731FF"/>
    <w:rsid w:val="00B738AC"/>
    <w:rsid w:val="00B73954"/>
    <w:rsid w:val="00B73B10"/>
    <w:rsid w:val="00B73B73"/>
    <w:rsid w:val="00B73DAC"/>
    <w:rsid w:val="00B74103"/>
    <w:rsid w:val="00B7490A"/>
    <w:rsid w:val="00B749B6"/>
    <w:rsid w:val="00B74A9F"/>
    <w:rsid w:val="00B74AF2"/>
    <w:rsid w:val="00B74BAB"/>
    <w:rsid w:val="00B74E21"/>
    <w:rsid w:val="00B750DE"/>
    <w:rsid w:val="00B75238"/>
    <w:rsid w:val="00B755D0"/>
    <w:rsid w:val="00B756D1"/>
    <w:rsid w:val="00B758DB"/>
    <w:rsid w:val="00B758EA"/>
    <w:rsid w:val="00B75E63"/>
    <w:rsid w:val="00B75FE1"/>
    <w:rsid w:val="00B76486"/>
    <w:rsid w:val="00B764AD"/>
    <w:rsid w:val="00B7685C"/>
    <w:rsid w:val="00B76897"/>
    <w:rsid w:val="00B7698A"/>
    <w:rsid w:val="00B76AA4"/>
    <w:rsid w:val="00B76AC4"/>
    <w:rsid w:val="00B76AFE"/>
    <w:rsid w:val="00B76C74"/>
    <w:rsid w:val="00B76C79"/>
    <w:rsid w:val="00B76D59"/>
    <w:rsid w:val="00B77037"/>
    <w:rsid w:val="00B772FF"/>
    <w:rsid w:val="00B773C2"/>
    <w:rsid w:val="00B7743A"/>
    <w:rsid w:val="00B776FC"/>
    <w:rsid w:val="00B777D5"/>
    <w:rsid w:val="00B7785E"/>
    <w:rsid w:val="00B778A5"/>
    <w:rsid w:val="00B779A6"/>
    <w:rsid w:val="00B77A1A"/>
    <w:rsid w:val="00B77A82"/>
    <w:rsid w:val="00B77ADB"/>
    <w:rsid w:val="00B800FF"/>
    <w:rsid w:val="00B802F5"/>
    <w:rsid w:val="00B80335"/>
    <w:rsid w:val="00B80348"/>
    <w:rsid w:val="00B80396"/>
    <w:rsid w:val="00B80628"/>
    <w:rsid w:val="00B80CAD"/>
    <w:rsid w:val="00B80D62"/>
    <w:rsid w:val="00B80E0A"/>
    <w:rsid w:val="00B80EE5"/>
    <w:rsid w:val="00B81201"/>
    <w:rsid w:val="00B8138A"/>
    <w:rsid w:val="00B81492"/>
    <w:rsid w:val="00B814BC"/>
    <w:rsid w:val="00B8159B"/>
    <w:rsid w:val="00B81919"/>
    <w:rsid w:val="00B81920"/>
    <w:rsid w:val="00B81968"/>
    <w:rsid w:val="00B81A99"/>
    <w:rsid w:val="00B81CBE"/>
    <w:rsid w:val="00B81FDB"/>
    <w:rsid w:val="00B82175"/>
    <w:rsid w:val="00B821F7"/>
    <w:rsid w:val="00B824C1"/>
    <w:rsid w:val="00B82B1D"/>
    <w:rsid w:val="00B82CBA"/>
    <w:rsid w:val="00B82E2F"/>
    <w:rsid w:val="00B832FE"/>
    <w:rsid w:val="00B8356F"/>
    <w:rsid w:val="00B836B7"/>
    <w:rsid w:val="00B83CBA"/>
    <w:rsid w:val="00B83E5B"/>
    <w:rsid w:val="00B840DF"/>
    <w:rsid w:val="00B841BE"/>
    <w:rsid w:val="00B84238"/>
    <w:rsid w:val="00B84348"/>
    <w:rsid w:val="00B8439D"/>
    <w:rsid w:val="00B844B4"/>
    <w:rsid w:val="00B8450B"/>
    <w:rsid w:val="00B84929"/>
    <w:rsid w:val="00B84AB9"/>
    <w:rsid w:val="00B84BA7"/>
    <w:rsid w:val="00B84EB9"/>
    <w:rsid w:val="00B85111"/>
    <w:rsid w:val="00B85140"/>
    <w:rsid w:val="00B85259"/>
    <w:rsid w:val="00B8531A"/>
    <w:rsid w:val="00B85516"/>
    <w:rsid w:val="00B85617"/>
    <w:rsid w:val="00B85BD1"/>
    <w:rsid w:val="00B85E32"/>
    <w:rsid w:val="00B8605C"/>
    <w:rsid w:val="00B860A6"/>
    <w:rsid w:val="00B86231"/>
    <w:rsid w:val="00B86311"/>
    <w:rsid w:val="00B8632B"/>
    <w:rsid w:val="00B86543"/>
    <w:rsid w:val="00B8661D"/>
    <w:rsid w:val="00B86AC2"/>
    <w:rsid w:val="00B86BB8"/>
    <w:rsid w:val="00B86C67"/>
    <w:rsid w:val="00B86DFE"/>
    <w:rsid w:val="00B87122"/>
    <w:rsid w:val="00B87301"/>
    <w:rsid w:val="00B8755D"/>
    <w:rsid w:val="00B8777A"/>
    <w:rsid w:val="00B87D4B"/>
    <w:rsid w:val="00B87E07"/>
    <w:rsid w:val="00B87E1F"/>
    <w:rsid w:val="00B87F06"/>
    <w:rsid w:val="00B87F72"/>
    <w:rsid w:val="00B90AA6"/>
    <w:rsid w:val="00B90B4E"/>
    <w:rsid w:val="00B90DCE"/>
    <w:rsid w:val="00B90F22"/>
    <w:rsid w:val="00B90F9A"/>
    <w:rsid w:val="00B911B2"/>
    <w:rsid w:val="00B913D9"/>
    <w:rsid w:val="00B91563"/>
    <w:rsid w:val="00B9175C"/>
    <w:rsid w:val="00B917EE"/>
    <w:rsid w:val="00B91892"/>
    <w:rsid w:val="00B91A0A"/>
    <w:rsid w:val="00B91E7A"/>
    <w:rsid w:val="00B91E87"/>
    <w:rsid w:val="00B91FD6"/>
    <w:rsid w:val="00B920B5"/>
    <w:rsid w:val="00B92126"/>
    <w:rsid w:val="00B92558"/>
    <w:rsid w:val="00B92BDA"/>
    <w:rsid w:val="00B92BFC"/>
    <w:rsid w:val="00B92C6D"/>
    <w:rsid w:val="00B92CD0"/>
    <w:rsid w:val="00B92F42"/>
    <w:rsid w:val="00B92F83"/>
    <w:rsid w:val="00B93403"/>
    <w:rsid w:val="00B93596"/>
    <w:rsid w:val="00B935AB"/>
    <w:rsid w:val="00B93609"/>
    <w:rsid w:val="00B93684"/>
    <w:rsid w:val="00B93748"/>
    <w:rsid w:val="00B937DB"/>
    <w:rsid w:val="00B93B1C"/>
    <w:rsid w:val="00B93D12"/>
    <w:rsid w:val="00B93E84"/>
    <w:rsid w:val="00B9403D"/>
    <w:rsid w:val="00B94230"/>
    <w:rsid w:val="00B94407"/>
    <w:rsid w:val="00B944D3"/>
    <w:rsid w:val="00B94698"/>
    <w:rsid w:val="00B94858"/>
    <w:rsid w:val="00B9497F"/>
    <w:rsid w:val="00B94AAE"/>
    <w:rsid w:val="00B94E0A"/>
    <w:rsid w:val="00B94ECB"/>
    <w:rsid w:val="00B95305"/>
    <w:rsid w:val="00B955FA"/>
    <w:rsid w:val="00B95698"/>
    <w:rsid w:val="00B9580F"/>
    <w:rsid w:val="00B958B4"/>
    <w:rsid w:val="00B95C75"/>
    <w:rsid w:val="00B95CEB"/>
    <w:rsid w:val="00B95FE4"/>
    <w:rsid w:val="00B961C2"/>
    <w:rsid w:val="00B96208"/>
    <w:rsid w:val="00B96365"/>
    <w:rsid w:val="00B9641B"/>
    <w:rsid w:val="00B9644D"/>
    <w:rsid w:val="00B968AC"/>
    <w:rsid w:val="00B968B7"/>
    <w:rsid w:val="00B96C10"/>
    <w:rsid w:val="00B96D5D"/>
    <w:rsid w:val="00B96DA8"/>
    <w:rsid w:val="00B96F04"/>
    <w:rsid w:val="00B96F79"/>
    <w:rsid w:val="00B96FB9"/>
    <w:rsid w:val="00B970DA"/>
    <w:rsid w:val="00B97A33"/>
    <w:rsid w:val="00B97ADF"/>
    <w:rsid w:val="00B97C65"/>
    <w:rsid w:val="00B97D22"/>
    <w:rsid w:val="00B97EB0"/>
    <w:rsid w:val="00B97EE3"/>
    <w:rsid w:val="00BA01F8"/>
    <w:rsid w:val="00BA046C"/>
    <w:rsid w:val="00BA052E"/>
    <w:rsid w:val="00BA07AF"/>
    <w:rsid w:val="00BA0850"/>
    <w:rsid w:val="00BA085D"/>
    <w:rsid w:val="00BA09E1"/>
    <w:rsid w:val="00BA0B28"/>
    <w:rsid w:val="00BA0BDB"/>
    <w:rsid w:val="00BA0EBD"/>
    <w:rsid w:val="00BA0FF1"/>
    <w:rsid w:val="00BA12BF"/>
    <w:rsid w:val="00BA1322"/>
    <w:rsid w:val="00BA1489"/>
    <w:rsid w:val="00BA157D"/>
    <w:rsid w:val="00BA1777"/>
    <w:rsid w:val="00BA17EB"/>
    <w:rsid w:val="00BA1883"/>
    <w:rsid w:val="00BA1948"/>
    <w:rsid w:val="00BA194D"/>
    <w:rsid w:val="00BA1A29"/>
    <w:rsid w:val="00BA1A43"/>
    <w:rsid w:val="00BA1B3B"/>
    <w:rsid w:val="00BA1B86"/>
    <w:rsid w:val="00BA1B9D"/>
    <w:rsid w:val="00BA1D53"/>
    <w:rsid w:val="00BA22CF"/>
    <w:rsid w:val="00BA25F0"/>
    <w:rsid w:val="00BA2A2F"/>
    <w:rsid w:val="00BA2AB3"/>
    <w:rsid w:val="00BA2BA6"/>
    <w:rsid w:val="00BA3016"/>
    <w:rsid w:val="00BA31D7"/>
    <w:rsid w:val="00BA322A"/>
    <w:rsid w:val="00BA350C"/>
    <w:rsid w:val="00BA3530"/>
    <w:rsid w:val="00BA36DD"/>
    <w:rsid w:val="00BA3B14"/>
    <w:rsid w:val="00BA3CE0"/>
    <w:rsid w:val="00BA3CE7"/>
    <w:rsid w:val="00BA4008"/>
    <w:rsid w:val="00BA458E"/>
    <w:rsid w:val="00BA45ED"/>
    <w:rsid w:val="00BA4A40"/>
    <w:rsid w:val="00BA4A46"/>
    <w:rsid w:val="00BA4BDD"/>
    <w:rsid w:val="00BA4DFA"/>
    <w:rsid w:val="00BA4F00"/>
    <w:rsid w:val="00BA5023"/>
    <w:rsid w:val="00BA5180"/>
    <w:rsid w:val="00BA54F8"/>
    <w:rsid w:val="00BA574D"/>
    <w:rsid w:val="00BA5EA6"/>
    <w:rsid w:val="00BA5F7C"/>
    <w:rsid w:val="00BA63FF"/>
    <w:rsid w:val="00BA64E0"/>
    <w:rsid w:val="00BA66A1"/>
    <w:rsid w:val="00BA686A"/>
    <w:rsid w:val="00BA719D"/>
    <w:rsid w:val="00BA7410"/>
    <w:rsid w:val="00BA74DC"/>
    <w:rsid w:val="00BA7546"/>
    <w:rsid w:val="00BA7627"/>
    <w:rsid w:val="00BA7A7E"/>
    <w:rsid w:val="00BA7CDD"/>
    <w:rsid w:val="00BA7D3E"/>
    <w:rsid w:val="00BA7EE3"/>
    <w:rsid w:val="00BB015C"/>
    <w:rsid w:val="00BB022A"/>
    <w:rsid w:val="00BB04E4"/>
    <w:rsid w:val="00BB09EA"/>
    <w:rsid w:val="00BB0B80"/>
    <w:rsid w:val="00BB0B88"/>
    <w:rsid w:val="00BB119B"/>
    <w:rsid w:val="00BB11F6"/>
    <w:rsid w:val="00BB1404"/>
    <w:rsid w:val="00BB149E"/>
    <w:rsid w:val="00BB1AA6"/>
    <w:rsid w:val="00BB1DD6"/>
    <w:rsid w:val="00BB1E52"/>
    <w:rsid w:val="00BB1FF6"/>
    <w:rsid w:val="00BB239B"/>
    <w:rsid w:val="00BB244C"/>
    <w:rsid w:val="00BB246D"/>
    <w:rsid w:val="00BB2672"/>
    <w:rsid w:val="00BB29F7"/>
    <w:rsid w:val="00BB2EF6"/>
    <w:rsid w:val="00BB3342"/>
    <w:rsid w:val="00BB3721"/>
    <w:rsid w:val="00BB37E4"/>
    <w:rsid w:val="00BB3A29"/>
    <w:rsid w:val="00BB3A39"/>
    <w:rsid w:val="00BB3A3D"/>
    <w:rsid w:val="00BB3E37"/>
    <w:rsid w:val="00BB3E95"/>
    <w:rsid w:val="00BB4041"/>
    <w:rsid w:val="00BB429C"/>
    <w:rsid w:val="00BB4397"/>
    <w:rsid w:val="00BB4622"/>
    <w:rsid w:val="00BB4939"/>
    <w:rsid w:val="00BB4A9B"/>
    <w:rsid w:val="00BB563B"/>
    <w:rsid w:val="00BB58FA"/>
    <w:rsid w:val="00BB5AB9"/>
    <w:rsid w:val="00BB5D57"/>
    <w:rsid w:val="00BB603C"/>
    <w:rsid w:val="00BB628D"/>
    <w:rsid w:val="00BB658C"/>
    <w:rsid w:val="00BB67C6"/>
    <w:rsid w:val="00BB685D"/>
    <w:rsid w:val="00BB68DE"/>
    <w:rsid w:val="00BB6EFD"/>
    <w:rsid w:val="00BB6FCE"/>
    <w:rsid w:val="00BB7200"/>
    <w:rsid w:val="00BB7288"/>
    <w:rsid w:val="00BB733A"/>
    <w:rsid w:val="00BB738B"/>
    <w:rsid w:val="00BB74F2"/>
    <w:rsid w:val="00BB75CA"/>
    <w:rsid w:val="00BB765F"/>
    <w:rsid w:val="00BB76BC"/>
    <w:rsid w:val="00BB76CA"/>
    <w:rsid w:val="00BB76F3"/>
    <w:rsid w:val="00BB785B"/>
    <w:rsid w:val="00BB7BDA"/>
    <w:rsid w:val="00BB7C29"/>
    <w:rsid w:val="00BB7E55"/>
    <w:rsid w:val="00BB7F02"/>
    <w:rsid w:val="00BC02F7"/>
    <w:rsid w:val="00BC0567"/>
    <w:rsid w:val="00BC05E3"/>
    <w:rsid w:val="00BC0638"/>
    <w:rsid w:val="00BC0839"/>
    <w:rsid w:val="00BC0910"/>
    <w:rsid w:val="00BC0ADE"/>
    <w:rsid w:val="00BC0D36"/>
    <w:rsid w:val="00BC0FB4"/>
    <w:rsid w:val="00BC10AC"/>
    <w:rsid w:val="00BC1281"/>
    <w:rsid w:val="00BC13B6"/>
    <w:rsid w:val="00BC13C1"/>
    <w:rsid w:val="00BC1453"/>
    <w:rsid w:val="00BC1530"/>
    <w:rsid w:val="00BC1682"/>
    <w:rsid w:val="00BC16C0"/>
    <w:rsid w:val="00BC19A5"/>
    <w:rsid w:val="00BC1AF2"/>
    <w:rsid w:val="00BC1BF9"/>
    <w:rsid w:val="00BC1C56"/>
    <w:rsid w:val="00BC1CE0"/>
    <w:rsid w:val="00BC263A"/>
    <w:rsid w:val="00BC26DD"/>
    <w:rsid w:val="00BC2895"/>
    <w:rsid w:val="00BC2AE7"/>
    <w:rsid w:val="00BC2CB9"/>
    <w:rsid w:val="00BC2E8F"/>
    <w:rsid w:val="00BC2EB3"/>
    <w:rsid w:val="00BC2F00"/>
    <w:rsid w:val="00BC3109"/>
    <w:rsid w:val="00BC3139"/>
    <w:rsid w:val="00BC3279"/>
    <w:rsid w:val="00BC34B3"/>
    <w:rsid w:val="00BC34E3"/>
    <w:rsid w:val="00BC34EC"/>
    <w:rsid w:val="00BC36BB"/>
    <w:rsid w:val="00BC398E"/>
    <w:rsid w:val="00BC4117"/>
    <w:rsid w:val="00BC42A6"/>
    <w:rsid w:val="00BC42A7"/>
    <w:rsid w:val="00BC4357"/>
    <w:rsid w:val="00BC4798"/>
    <w:rsid w:val="00BC4A4C"/>
    <w:rsid w:val="00BC4ECF"/>
    <w:rsid w:val="00BC50AC"/>
    <w:rsid w:val="00BC570F"/>
    <w:rsid w:val="00BC579D"/>
    <w:rsid w:val="00BC58CD"/>
    <w:rsid w:val="00BC5A56"/>
    <w:rsid w:val="00BC5B29"/>
    <w:rsid w:val="00BC64BC"/>
    <w:rsid w:val="00BC6578"/>
    <w:rsid w:val="00BC6A6B"/>
    <w:rsid w:val="00BC7094"/>
    <w:rsid w:val="00BC70DC"/>
    <w:rsid w:val="00BC717E"/>
    <w:rsid w:val="00BC7258"/>
    <w:rsid w:val="00BC7394"/>
    <w:rsid w:val="00BC754A"/>
    <w:rsid w:val="00BC762C"/>
    <w:rsid w:val="00BC7714"/>
    <w:rsid w:val="00BC7854"/>
    <w:rsid w:val="00BC786D"/>
    <w:rsid w:val="00BC79C7"/>
    <w:rsid w:val="00BC7C7D"/>
    <w:rsid w:val="00BD018C"/>
    <w:rsid w:val="00BD0958"/>
    <w:rsid w:val="00BD09C3"/>
    <w:rsid w:val="00BD0E44"/>
    <w:rsid w:val="00BD109B"/>
    <w:rsid w:val="00BD13A3"/>
    <w:rsid w:val="00BD14A5"/>
    <w:rsid w:val="00BD1955"/>
    <w:rsid w:val="00BD1A44"/>
    <w:rsid w:val="00BD1C07"/>
    <w:rsid w:val="00BD1CD9"/>
    <w:rsid w:val="00BD1CDE"/>
    <w:rsid w:val="00BD1FF3"/>
    <w:rsid w:val="00BD228F"/>
    <w:rsid w:val="00BD240B"/>
    <w:rsid w:val="00BD2469"/>
    <w:rsid w:val="00BD2490"/>
    <w:rsid w:val="00BD2498"/>
    <w:rsid w:val="00BD26A8"/>
    <w:rsid w:val="00BD280B"/>
    <w:rsid w:val="00BD283B"/>
    <w:rsid w:val="00BD2915"/>
    <w:rsid w:val="00BD2B11"/>
    <w:rsid w:val="00BD2F94"/>
    <w:rsid w:val="00BD2FB6"/>
    <w:rsid w:val="00BD313C"/>
    <w:rsid w:val="00BD322F"/>
    <w:rsid w:val="00BD34EB"/>
    <w:rsid w:val="00BD3611"/>
    <w:rsid w:val="00BD379D"/>
    <w:rsid w:val="00BD38FD"/>
    <w:rsid w:val="00BD3B11"/>
    <w:rsid w:val="00BD3B2A"/>
    <w:rsid w:val="00BD3B4F"/>
    <w:rsid w:val="00BD3D7B"/>
    <w:rsid w:val="00BD3E34"/>
    <w:rsid w:val="00BD42C1"/>
    <w:rsid w:val="00BD46DB"/>
    <w:rsid w:val="00BD478D"/>
    <w:rsid w:val="00BD4883"/>
    <w:rsid w:val="00BD4B5F"/>
    <w:rsid w:val="00BD4BF5"/>
    <w:rsid w:val="00BD4CA9"/>
    <w:rsid w:val="00BD4E2C"/>
    <w:rsid w:val="00BD4ECD"/>
    <w:rsid w:val="00BD514B"/>
    <w:rsid w:val="00BD51A5"/>
    <w:rsid w:val="00BD52F7"/>
    <w:rsid w:val="00BD59A3"/>
    <w:rsid w:val="00BD5B06"/>
    <w:rsid w:val="00BD5BF0"/>
    <w:rsid w:val="00BD5D45"/>
    <w:rsid w:val="00BD5ED8"/>
    <w:rsid w:val="00BD5F6C"/>
    <w:rsid w:val="00BD6618"/>
    <w:rsid w:val="00BD679A"/>
    <w:rsid w:val="00BD6DA8"/>
    <w:rsid w:val="00BD6FA7"/>
    <w:rsid w:val="00BD710D"/>
    <w:rsid w:val="00BD7166"/>
    <w:rsid w:val="00BD720F"/>
    <w:rsid w:val="00BD72A5"/>
    <w:rsid w:val="00BD75F4"/>
    <w:rsid w:val="00BD762B"/>
    <w:rsid w:val="00BD7734"/>
    <w:rsid w:val="00BD775E"/>
    <w:rsid w:val="00BD7819"/>
    <w:rsid w:val="00BD7AF1"/>
    <w:rsid w:val="00BD7EB9"/>
    <w:rsid w:val="00BE01FA"/>
    <w:rsid w:val="00BE033C"/>
    <w:rsid w:val="00BE0C45"/>
    <w:rsid w:val="00BE0D71"/>
    <w:rsid w:val="00BE0E1C"/>
    <w:rsid w:val="00BE0F11"/>
    <w:rsid w:val="00BE0F6C"/>
    <w:rsid w:val="00BE1096"/>
    <w:rsid w:val="00BE140A"/>
    <w:rsid w:val="00BE1609"/>
    <w:rsid w:val="00BE190D"/>
    <w:rsid w:val="00BE1972"/>
    <w:rsid w:val="00BE1999"/>
    <w:rsid w:val="00BE19E4"/>
    <w:rsid w:val="00BE1AEC"/>
    <w:rsid w:val="00BE1BB6"/>
    <w:rsid w:val="00BE2493"/>
    <w:rsid w:val="00BE3037"/>
    <w:rsid w:val="00BE30B6"/>
    <w:rsid w:val="00BE334C"/>
    <w:rsid w:val="00BE343A"/>
    <w:rsid w:val="00BE35D6"/>
    <w:rsid w:val="00BE3770"/>
    <w:rsid w:val="00BE37FE"/>
    <w:rsid w:val="00BE380D"/>
    <w:rsid w:val="00BE3A02"/>
    <w:rsid w:val="00BE3ADF"/>
    <w:rsid w:val="00BE3CC4"/>
    <w:rsid w:val="00BE3E0A"/>
    <w:rsid w:val="00BE3EBF"/>
    <w:rsid w:val="00BE41EC"/>
    <w:rsid w:val="00BE4251"/>
    <w:rsid w:val="00BE469A"/>
    <w:rsid w:val="00BE49BD"/>
    <w:rsid w:val="00BE4AF9"/>
    <w:rsid w:val="00BE4C97"/>
    <w:rsid w:val="00BE4D41"/>
    <w:rsid w:val="00BE4D67"/>
    <w:rsid w:val="00BE4F60"/>
    <w:rsid w:val="00BE53F3"/>
    <w:rsid w:val="00BE54D6"/>
    <w:rsid w:val="00BE5630"/>
    <w:rsid w:val="00BE563C"/>
    <w:rsid w:val="00BE5A6C"/>
    <w:rsid w:val="00BE5CAB"/>
    <w:rsid w:val="00BE60BD"/>
    <w:rsid w:val="00BE610C"/>
    <w:rsid w:val="00BE6274"/>
    <w:rsid w:val="00BE63DF"/>
    <w:rsid w:val="00BE68C1"/>
    <w:rsid w:val="00BE68F6"/>
    <w:rsid w:val="00BE6953"/>
    <w:rsid w:val="00BE6BC2"/>
    <w:rsid w:val="00BE6CA7"/>
    <w:rsid w:val="00BE6EA9"/>
    <w:rsid w:val="00BE6FCA"/>
    <w:rsid w:val="00BE70D1"/>
    <w:rsid w:val="00BE721F"/>
    <w:rsid w:val="00BE7235"/>
    <w:rsid w:val="00BE72DE"/>
    <w:rsid w:val="00BE73D9"/>
    <w:rsid w:val="00BE759E"/>
    <w:rsid w:val="00BE75F9"/>
    <w:rsid w:val="00BE7652"/>
    <w:rsid w:val="00BE77CD"/>
    <w:rsid w:val="00BE7F83"/>
    <w:rsid w:val="00BE7F8A"/>
    <w:rsid w:val="00BF0211"/>
    <w:rsid w:val="00BF031C"/>
    <w:rsid w:val="00BF07BE"/>
    <w:rsid w:val="00BF07D2"/>
    <w:rsid w:val="00BF0824"/>
    <w:rsid w:val="00BF08C5"/>
    <w:rsid w:val="00BF09AD"/>
    <w:rsid w:val="00BF0DD2"/>
    <w:rsid w:val="00BF109F"/>
    <w:rsid w:val="00BF10A5"/>
    <w:rsid w:val="00BF12FA"/>
    <w:rsid w:val="00BF14B2"/>
    <w:rsid w:val="00BF16A8"/>
    <w:rsid w:val="00BF1AB7"/>
    <w:rsid w:val="00BF2044"/>
    <w:rsid w:val="00BF219D"/>
    <w:rsid w:val="00BF21CE"/>
    <w:rsid w:val="00BF266D"/>
    <w:rsid w:val="00BF2858"/>
    <w:rsid w:val="00BF2E6D"/>
    <w:rsid w:val="00BF31D0"/>
    <w:rsid w:val="00BF34C7"/>
    <w:rsid w:val="00BF41E8"/>
    <w:rsid w:val="00BF435F"/>
    <w:rsid w:val="00BF4468"/>
    <w:rsid w:val="00BF47A8"/>
    <w:rsid w:val="00BF49D9"/>
    <w:rsid w:val="00BF4BE4"/>
    <w:rsid w:val="00BF50C2"/>
    <w:rsid w:val="00BF5162"/>
    <w:rsid w:val="00BF5393"/>
    <w:rsid w:val="00BF53A0"/>
    <w:rsid w:val="00BF5464"/>
    <w:rsid w:val="00BF5601"/>
    <w:rsid w:val="00BF5849"/>
    <w:rsid w:val="00BF5A21"/>
    <w:rsid w:val="00BF5C4B"/>
    <w:rsid w:val="00BF5F7C"/>
    <w:rsid w:val="00BF61DD"/>
    <w:rsid w:val="00BF64B8"/>
    <w:rsid w:val="00BF650C"/>
    <w:rsid w:val="00BF691F"/>
    <w:rsid w:val="00BF6A98"/>
    <w:rsid w:val="00BF6F21"/>
    <w:rsid w:val="00BF7528"/>
    <w:rsid w:val="00BF752D"/>
    <w:rsid w:val="00BF7794"/>
    <w:rsid w:val="00BF79D3"/>
    <w:rsid w:val="00BF7AA2"/>
    <w:rsid w:val="00BF7AD3"/>
    <w:rsid w:val="00BF7B7D"/>
    <w:rsid w:val="00C00075"/>
    <w:rsid w:val="00C00613"/>
    <w:rsid w:val="00C0067E"/>
    <w:rsid w:val="00C00748"/>
    <w:rsid w:val="00C00929"/>
    <w:rsid w:val="00C00B18"/>
    <w:rsid w:val="00C00C5B"/>
    <w:rsid w:val="00C00FBA"/>
    <w:rsid w:val="00C0145D"/>
    <w:rsid w:val="00C01806"/>
    <w:rsid w:val="00C01841"/>
    <w:rsid w:val="00C01A3D"/>
    <w:rsid w:val="00C01B83"/>
    <w:rsid w:val="00C01BFA"/>
    <w:rsid w:val="00C01C91"/>
    <w:rsid w:val="00C01DAF"/>
    <w:rsid w:val="00C01EC5"/>
    <w:rsid w:val="00C020B5"/>
    <w:rsid w:val="00C021FA"/>
    <w:rsid w:val="00C02459"/>
    <w:rsid w:val="00C026AD"/>
    <w:rsid w:val="00C026B3"/>
    <w:rsid w:val="00C02875"/>
    <w:rsid w:val="00C029DD"/>
    <w:rsid w:val="00C02A11"/>
    <w:rsid w:val="00C02E0C"/>
    <w:rsid w:val="00C02E2C"/>
    <w:rsid w:val="00C033A5"/>
    <w:rsid w:val="00C03724"/>
    <w:rsid w:val="00C0399C"/>
    <w:rsid w:val="00C039A8"/>
    <w:rsid w:val="00C03A6F"/>
    <w:rsid w:val="00C03B1B"/>
    <w:rsid w:val="00C03B7A"/>
    <w:rsid w:val="00C03D63"/>
    <w:rsid w:val="00C04152"/>
    <w:rsid w:val="00C0451C"/>
    <w:rsid w:val="00C04605"/>
    <w:rsid w:val="00C04CAF"/>
    <w:rsid w:val="00C04DD0"/>
    <w:rsid w:val="00C04EF9"/>
    <w:rsid w:val="00C052A0"/>
    <w:rsid w:val="00C05328"/>
    <w:rsid w:val="00C054D6"/>
    <w:rsid w:val="00C05545"/>
    <w:rsid w:val="00C055A7"/>
    <w:rsid w:val="00C060DC"/>
    <w:rsid w:val="00C060FB"/>
    <w:rsid w:val="00C06302"/>
    <w:rsid w:val="00C06465"/>
    <w:rsid w:val="00C064A9"/>
    <w:rsid w:val="00C0651F"/>
    <w:rsid w:val="00C06709"/>
    <w:rsid w:val="00C06AAD"/>
    <w:rsid w:val="00C06BC7"/>
    <w:rsid w:val="00C06BF2"/>
    <w:rsid w:val="00C06C0F"/>
    <w:rsid w:val="00C06D0B"/>
    <w:rsid w:val="00C06D8A"/>
    <w:rsid w:val="00C06DAB"/>
    <w:rsid w:val="00C06EF3"/>
    <w:rsid w:val="00C07011"/>
    <w:rsid w:val="00C07030"/>
    <w:rsid w:val="00C0715B"/>
    <w:rsid w:val="00C072A9"/>
    <w:rsid w:val="00C072DE"/>
    <w:rsid w:val="00C0754D"/>
    <w:rsid w:val="00C077C3"/>
    <w:rsid w:val="00C078EB"/>
    <w:rsid w:val="00C07950"/>
    <w:rsid w:val="00C07957"/>
    <w:rsid w:val="00C07CEF"/>
    <w:rsid w:val="00C102CD"/>
    <w:rsid w:val="00C102EF"/>
    <w:rsid w:val="00C105C1"/>
    <w:rsid w:val="00C105C7"/>
    <w:rsid w:val="00C107B5"/>
    <w:rsid w:val="00C10B65"/>
    <w:rsid w:val="00C10C0C"/>
    <w:rsid w:val="00C10CAC"/>
    <w:rsid w:val="00C10D25"/>
    <w:rsid w:val="00C11327"/>
    <w:rsid w:val="00C11351"/>
    <w:rsid w:val="00C1137A"/>
    <w:rsid w:val="00C115F5"/>
    <w:rsid w:val="00C1178F"/>
    <w:rsid w:val="00C117C2"/>
    <w:rsid w:val="00C11896"/>
    <w:rsid w:val="00C118D8"/>
    <w:rsid w:val="00C11B29"/>
    <w:rsid w:val="00C11E73"/>
    <w:rsid w:val="00C122F5"/>
    <w:rsid w:val="00C124B0"/>
    <w:rsid w:val="00C125A8"/>
    <w:rsid w:val="00C1261A"/>
    <w:rsid w:val="00C12714"/>
    <w:rsid w:val="00C12AD8"/>
    <w:rsid w:val="00C12D76"/>
    <w:rsid w:val="00C13110"/>
    <w:rsid w:val="00C13305"/>
    <w:rsid w:val="00C1352A"/>
    <w:rsid w:val="00C1377E"/>
    <w:rsid w:val="00C13FC2"/>
    <w:rsid w:val="00C13FE6"/>
    <w:rsid w:val="00C14022"/>
    <w:rsid w:val="00C140D7"/>
    <w:rsid w:val="00C14286"/>
    <w:rsid w:val="00C142FE"/>
    <w:rsid w:val="00C146EB"/>
    <w:rsid w:val="00C1474E"/>
    <w:rsid w:val="00C14A92"/>
    <w:rsid w:val="00C14C10"/>
    <w:rsid w:val="00C14E51"/>
    <w:rsid w:val="00C15389"/>
    <w:rsid w:val="00C1545D"/>
    <w:rsid w:val="00C15556"/>
    <w:rsid w:val="00C15574"/>
    <w:rsid w:val="00C15A3D"/>
    <w:rsid w:val="00C15BDD"/>
    <w:rsid w:val="00C15C31"/>
    <w:rsid w:val="00C15EDE"/>
    <w:rsid w:val="00C161E3"/>
    <w:rsid w:val="00C1654B"/>
    <w:rsid w:val="00C1655D"/>
    <w:rsid w:val="00C1672F"/>
    <w:rsid w:val="00C16AB2"/>
    <w:rsid w:val="00C16C57"/>
    <w:rsid w:val="00C16CB5"/>
    <w:rsid w:val="00C16EF9"/>
    <w:rsid w:val="00C16F56"/>
    <w:rsid w:val="00C17331"/>
    <w:rsid w:val="00C1745C"/>
    <w:rsid w:val="00C176AB"/>
    <w:rsid w:val="00C17733"/>
    <w:rsid w:val="00C17927"/>
    <w:rsid w:val="00C17A42"/>
    <w:rsid w:val="00C17AA1"/>
    <w:rsid w:val="00C17E4F"/>
    <w:rsid w:val="00C17EE6"/>
    <w:rsid w:val="00C2019F"/>
    <w:rsid w:val="00C20224"/>
    <w:rsid w:val="00C202D3"/>
    <w:rsid w:val="00C204A6"/>
    <w:rsid w:val="00C206F9"/>
    <w:rsid w:val="00C20717"/>
    <w:rsid w:val="00C2097B"/>
    <w:rsid w:val="00C209C0"/>
    <w:rsid w:val="00C20A49"/>
    <w:rsid w:val="00C20EA9"/>
    <w:rsid w:val="00C20F2B"/>
    <w:rsid w:val="00C214FD"/>
    <w:rsid w:val="00C21550"/>
    <w:rsid w:val="00C21825"/>
    <w:rsid w:val="00C218AA"/>
    <w:rsid w:val="00C218D9"/>
    <w:rsid w:val="00C21B12"/>
    <w:rsid w:val="00C21BA5"/>
    <w:rsid w:val="00C21E72"/>
    <w:rsid w:val="00C22032"/>
    <w:rsid w:val="00C2248C"/>
    <w:rsid w:val="00C224AD"/>
    <w:rsid w:val="00C22695"/>
    <w:rsid w:val="00C22CAC"/>
    <w:rsid w:val="00C22FF5"/>
    <w:rsid w:val="00C230E2"/>
    <w:rsid w:val="00C23335"/>
    <w:rsid w:val="00C236BC"/>
    <w:rsid w:val="00C236E2"/>
    <w:rsid w:val="00C236FF"/>
    <w:rsid w:val="00C23B2C"/>
    <w:rsid w:val="00C23B78"/>
    <w:rsid w:val="00C23F4F"/>
    <w:rsid w:val="00C23F66"/>
    <w:rsid w:val="00C23F82"/>
    <w:rsid w:val="00C23FCF"/>
    <w:rsid w:val="00C24225"/>
    <w:rsid w:val="00C2447B"/>
    <w:rsid w:val="00C248D6"/>
    <w:rsid w:val="00C24993"/>
    <w:rsid w:val="00C24C1A"/>
    <w:rsid w:val="00C24D12"/>
    <w:rsid w:val="00C24E3E"/>
    <w:rsid w:val="00C24F74"/>
    <w:rsid w:val="00C25032"/>
    <w:rsid w:val="00C25344"/>
    <w:rsid w:val="00C25657"/>
    <w:rsid w:val="00C25ADD"/>
    <w:rsid w:val="00C25BD4"/>
    <w:rsid w:val="00C25EF9"/>
    <w:rsid w:val="00C26377"/>
    <w:rsid w:val="00C265B1"/>
    <w:rsid w:val="00C2662C"/>
    <w:rsid w:val="00C269AB"/>
    <w:rsid w:val="00C26FC0"/>
    <w:rsid w:val="00C270C0"/>
    <w:rsid w:val="00C2717F"/>
    <w:rsid w:val="00C272DE"/>
    <w:rsid w:val="00C27452"/>
    <w:rsid w:val="00C27584"/>
    <w:rsid w:val="00C275CF"/>
    <w:rsid w:val="00C276D4"/>
    <w:rsid w:val="00C277C7"/>
    <w:rsid w:val="00C277CD"/>
    <w:rsid w:val="00C27878"/>
    <w:rsid w:val="00C27A66"/>
    <w:rsid w:val="00C27B02"/>
    <w:rsid w:val="00C27B35"/>
    <w:rsid w:val="00C27F43"/>
    <w:rsid w:val="00C27FE2"/>
    <w:rsid w:val="00C3002E"/>
    <w:rsid w:val="00C30157"/>
    <w:rsid w:val="00C3073B"/>
    <w:rsid w:val="00C30B57"/>
    <w:rsid w:val="00C30D39"/>
    <w:rsid w:val="00C30FFC"/>
    <w:rsid w:val="00C31084"/>
    <w:rsid w:val="00C3108D"/>
    <w:rsid w:val="00C31135"/>
    <w:rsid w:val="00C3115A"/>
    <w:rsid w:val="00C3117B"/>
    <w:rsid w:val="00C3154B"/>
    <w:rsid w:val="00C31595"/>
    <w:rsid w:val="00C3176A"/>
    <w:rsid w:val="00C3185F"/>
    <w:rsid w:val="00C318CB"/>
    <w:rsid w:val="00C319F4"/>
    <w:rsid w:val="00C31A0C"/>
    <w:rsid w:val="00C31AC3"/>
    <w:rsid w:val="00C31B69"/>
    <w:rsid w:val="00C31CA0"/>
    <w:rsid w:val="00C31E8B"/>
    <w:rsid w:val="00C321B6"/>
    <w:rsid w:val="00C32288"/>
    <w:rsid w:val="00C324A3"/>
    <w:rsid w:val="00C3250D"/>
    <w:rsid w:val="00C32768"/>
    <w:rsid w:val="00C32782"/>
    <w:rsid w:val="00C327E1"/>
    <w:rsid w:val="00C329F5"/>
    <w:rsid w:val="00C32C4F"/>
    <w:rsid w:val="00C32D73"/>
    <w:rsid w:val="00C32DBD"/>
    <w:rsid w:val="00C32F17"/>
    <w:rsid w:val="00C32F47"/>
    <w:rsid w:val="00C3313C"/>
    <w:rsid w:val="00C331FE"/>
    <w:rsid w:val="00C33591"/>
    <w:rsid w:val="00C3391D"/>
    <w:rsid w:val="00C33986"/>
    <w:rsid w:val="00C33E57"/>
    <w:rsid w:val="00C33F8D"/>
    <w:rsid w:val="00C34280"/>
    <w:rsid w:val="00C347D0"/>
    <w:rsid w:val="00C348D2"/>
    <w:rsid w:val="00C34ABB"/>
    <w:rsid w:val="00C34B37"/>
    <w:rsid w:val="00C34C46"/>
    <w:rsid w:val="00C34F26"/>
    <w:rsid w:val="00C352DB"/>
    <w:rsid w:val="00C355B4"/>
    <w:rsid w:val="00C355E6"/>
    <w:rsid w:val="00C35650"/>
    <w:rsid w:val="00C3596D"/>
    <w:rsid w:val="00C35A6E"/>
    <w:rsid w:val="00C35AD6"/>
    <w:rsid w:val="00C35C15"/>
    <w:rsid w:val="00C35DFA"/>
    <w:rsid w:val="00C35F53"/>
    <w:rsid w:val="00C3632F"/>
    <w:rsid w:val="00C3637C"/>
    <w:rsid w:val="00C365D0"/>
    <w:rsid w:val="00C36690"/>
    <w:rsid w:val="00C368D5"/>
    <w:rsid w:val="00C36AC9"/>
    <w:rsid w:val="00C36B82"/>
    <w:rsid w:val="00C36BDC"/>
    <w:rsid w:val="00C3702F"/>
    <w:rsid w:val="00C37125"/>
    <w:rsid w:val="00C3720B"/>
    <w:rsid w:val="00C3763A"/>
    <w:rsid w:val="00C37733"/>
    <w:rsid w:val="00C37783"/>
    <w:rsid w:val="00C37A81"/>
    <w:rsid w:val="00C37F7C"/>
    <w:rsid w:val="00C40137"/>
    <w:rsid w:val="00C4022A"/>
    <w:rsid w:val="00C404D6"/>
    <w:rsid w:val="00C40740"/>
    <w:rsid w:val="00C408E6"/>
    <w:rsid w:val="00C409C5"/>
    <w:rsid w:val="00C40A89"/>
    <w:rsid w:val="00C40ABD"/>
    <w:rsid w:val="00C40B86"/>
    <w:rsid w:val="00C40CAD"/>
    <w:rsid w:val="00C40DBE"/>
    <w:rsid w:val="00C414DF"/>
    <w:rsid w:val="00C4153C"/>
    <w:rsid w:val="00C41903"/>
    <w:rsid w:val="00C41AEA"/>
    <w:rsid w:val="00C41D6F"/>
    <w:rsid w:val="00C4208C"/>
    <w:rsid w:val="00C42163"/>
    <w:rsid w:val="00C424D2"/>
    <w:rsid w:val="00C425F4"/>
    <w:rsid w:val="00C4268F"/>
    <w:rsid w:val="00C42752"/>
    <w:rsid w:val="00C428DE"/>
    <w:rsid w:val="00C429CA"/>
    <w:rsid w:val="00C42BBE"/>
    <w:rsid w:val="00C42C3C"/>
    <w:rsid w:val="00C42D3D"/>
    <w:rsid w:val="00C42E20"/>
    <w:rsid w:val="00C42ED4"/>
    <w:rsid w:val="00C4305C"/>
    <w:rsid w:val="00C4308E"/>
    <w:rsid w:val="00C43187"/>
    <w:rsid w:val="00C434AE"/>
    <w:rsid w:val="00C4371E"/>
    <w:rsid w:val="00C4383C"/>
    <w:rsid w:val="00C43D76"/>
    <w:rsid w:val="00C43E33"/>
    <w:rsid w:val="00C43FBE"/>
    <w:rsid w:val="00C44519"/>
    <w:rsid w:val="00C4475E"/>
    <w:rsid w:val="00C447D4"/>
    <w:rsid w:val="00C44942"/>
    <w:rsid w:val="00C44A13"/>
    <w:rsid w:val="00C44A49"/>
    <w:rsid w:val="00C44D5D"/>
    <w:rsid w:val="00C44D6D"/>
    <w:rsid w:val="00C45094"/>
    <w:rsid w:val="00C4525F"/>
    <w:rsid w:val="00C452C1"/>
    <w:rsid w:val="00C45365"/>
    <w:rsid w:val="00C4572A"/>
    <w:rsid w:val="00C4576E"/>
    <w:rsid w:val="00C458B2"/>
    <w:rsid w:val="00C45B05"/>
    <w:rsid w:val="00C45C37"/>
    <w:rsid w:val="00C460B4"/>
    <w:rsid w:val="00C461BD"/>
    <w:rsid w:val="00C461CF"/>
    <w:rsid w:val="00C461F9"/>
    <w:rsid w:val="00C46275"/>
    <w:rsid w:val="00C4653D"/>
    <w:rsid w:val="00C46599"/>
    <w:rsid w:val="00C467E5"/>
    <w:rsid w:val="00C46AF6"/>
    <w:rsid w:val="00C46B65"/>
    <w:rsid w:val="00C46CED"/>
    <w:rsid w:val="00C46DD9"/>
    <w:rsid w:val="00C46E67"/>
    <w:rsid w:val="00C46ED9"/>
    <w:rsid w:val="00C46EDA"/>
    <w:rsid w:val="00C470E9"/>
    <w:rsid w:val="00C4710A"/>
    <w:rsid w:val="00C47132"/>
    <w:rsid w:val="00C478CF"/>
    <w:rsid w:val="00C47929"/>
    <w:rsid w:val="00C47A13"/>
    <w:rsid w:val="00C47B65"/>
    <w:rsid w:val="00C47B8C"/>
    <w:rsid w:val="00C5015A"/>
    <w:rsid w:val="00C50252"/>
    <w:rsid w:val="00C502EC"/>
    <w:rsid w:val="00C502FC"/>
    <w:rsid w:val="00C504D3"/>
    <w:rsid w:val="00C506A4"/>
    <w:rsid w:val="00C5070E"/>
    <w:rsid w:val="00C5084C"/>
    <w:rsid w:val="00C50C2A"/>
    <w:rsid w:val="00C50E9D"/>
    <w:rsid w:val="00C50ED2"/>
    <w:rsid w:val="00C518F1"/>
    <w:rsid w:val="00C51BE6"/>
    <w:rsid w:val="00C51C67"/>
    <w:rsid w:val="00C5231D"/>
    <w:rsid w:val="00C52330"/>
    <w:rsid w:val="00C524CA"/>
    <w:rsid w:val="00C526BE"/>
    <w:rsid w:val="00C5280F"/>
    <w:rsid w:val="00C528C1"/>
    <w:rsid w:val="00C52A8D"/>
    <w:rsid w:val="00C52B6D"/>
    <w:rsid w:val="00C52BDD"/>
    <w:rsid w:val="00C52CE7"/>
    <w:rsid w:val="00C52D91"/>
    <w:rsid w:val="00C52EEE"/>
    <w:rsid w:val="00C52FAA"/>
    <w:rsid w:val="00C531EF"/>
    <w:rsid w:val="00C5330B"/>
    <w:rsid w:val="00C53741"/>
    <w:rsid w:val="00C5379E"/>
    <w:rsid w:val="00C53C9C"/>
    <w:rsid w:val="00C54012"/>
    <w:rsid w:val="00C54053"/>
    <w:rsid w:val="00C540A5"/>
    <w:rsid w:val="00C54240"/>
    <w:rsid w:val="00C5461D"/>
    <w:rsid w:val="00C5472C"/>
    <w:rsid w:val="00C54DEA"/>
    <w:rsid w:val="00C5507B"/>
    <w:rsid w:val="00C55195"/>
    <w:rsid w:val="00C5548D"/>
    <w:rsid w:val="00C55588"/>
    <w:rsid w:val="00C555CD"/>
    <w:rsid w:val="00C55851"/>
    <w:rsid w:val="00C55AB4"/>
    <w:rsid w:val="00C55BAF"/>
    <w:rsid w:val="00C55D15"/>
    <w:rsid w:val="00C55D20"/>
    <w:rsid w:val="00C55DA6"/>
    <w:rsid w:val="00C56763"/>
    <w:rsid w:val="00C567A4"/>
    <w:rsid w:val="00C56876"/>
    <w:rsid w:val="00C56C94"/>
    <w:rsid w:val="00C56D65"/>
    <w:rsid w:val="00C56E6F"/>
    <w:rsid w:val="00C57057"/>
    <w:rsid w:val="00C57235"/>
    <w:rsid w:val="00C57260"/>
    <w:rsid w:val="00C573DB"/>
    <w:rsid w:val="00C57497"/>
    <w:rsid w:val="00C575E2"/>
    <w:rsid w:val="00C57601"/>
    <w:rsid w:val="00C5771B"/>
    <w:rsid w:val="00C577AC"/>
    <w:rsid w:val="00C5794C"/>
    <w:rsid w:val="00C57950"/>
    <w:rsid w:val="00C57C9F"/>
    <w:rsid w:val="00C57CA7"/>
    <w:rsid w:val="00C57EE2"/>
    <w:rsid w:val="00C57F2D"/>
    <w:rsid w:val="00C600F5"/>
    <w:rsid w:val="00C60160"/>
    <w:rsid w:val="00C601C8"/>
    <w:rsid w:val="00C601C9"/>
    <w:rsid w:val="00C6036C"/>
    <w:rsid w:val="00C60926"/>
    <w:rsid w:val="00C609D1"/>
    <w:rsid w:val="00C60A73"/>
    <w:rsid w:val="00C60FE7"/>
    <w:rsid w:val="00C6141B"/>
    <w:rsid w:val="00C614FC"/>
    <w:rsid w:val="00C617AF"/>
    <w:rsid w:val="00C619BC"/>
    <w:rsid w:val="00C61B00"/>
    <w:rsid w:val="00C61F05"/>
    <w:rsid w:val="00C6264E"/>
    <w:rsid w:val="00C62653"/>
    <w:rsid w:val="00C626DA"/>
    <w:rsid w:val="00C62757"/>
    <w:rsid w:val="00C62F66"/>
    <w:rsid w:val="00C632EA"/>
    <w:rsid w:val="00C63545"/>
    <w:rsid w:val="00C63658"/>
    <w:rsid w:val="00C63744"/>
    <w:rsid w:val="00C637A0"/>
    <w:rsid w:val="00C63983"/>
    <w:rsid w:val="00C63B8D"/>
    <w:rsid w:val="00C63D2D"/>
    <w:rsid w:val="00C63F95"/>
    <w:rsid w:val="00C63FB9"/>
    <w:rsid w:val="00C6421B"/>
    <w:rsid w:val="00C6473A"/>
    <w:rsid w:val="00C64AB5"/>
    <w:rsid w:val="00C64D68"/>
    <w:rsid w:val="00C64DA8"/>
    <w:rsid w:val="00C64E8B"/>
    <w:rsid w:val="00C64F08"/>
    <w:rsid w:val="00C64F64"/>
    <w:rsid w:val="00C65577"/>
    <w:rsid w:val="00C657B0"/>
    <w:rsid w:val="00C65973"/>
    <w:rsid w:val="00C65B2A"/>
    <w:rsid w:val="00C65CB3"/>
    <w:rsid w:val="00C65E89"/>
    <w:rsid w:val="00C663AE"/>
    <w:rsid w:val="00C663E8"/>
    <w:rsid w:val="00C6653B"/>
    <w:rsid w:val="00C6698D"/>
    <w:rsid w:val="00C669F4"/>
    <w:rsid w:val="00C66B19"/>
    <w:rsid w:val="00C66BA5"/>
    <w:rsid w:val="00C66E5C"/>
    <w:rsid w:val="00C66EC2"/>
    <w:rsid w:val="00C66ECE"/>
    <w:rsid w:val="00C66FF4"/>
    <w:rsid w:val="00C67087"/>
    <w:rsid w:val="00C6718A"/>
    <w:rsid w:val="00C671A1"/>
    <w:rsid w:val="00C67215"/>
    <w:rsid w:val="00C672C2"/>
    <w:rsid w:val="00C672E8"/>
    <w:rsid w:val="00C675CD"/>
    <w:rsid w:val="00C676F0"/>
    <w:rsid w:val="00C67A41"/>
    <w:rsid w:val="00C67EA3"/>
    <w:rsid w:val="00C67F81"/>
    <w:rsid w:val="00C70324"/>
    <w:rsid w:val="00C70431"/>
    <w:rsid w:val="00C705F9"/>
    <w:rsid w:val="00C706ED"/>
    <w:rsid w:val="00C706F2"/>
    <w:rsid w:val="00C7091D"/>
    <w:rsid w:val="00C7095B"/>
    <w:rsid w:val="00C70F2B"/>
    <w:rsid w:val="00C7119B"/>
    <w:rsid w:val="00C7127C"/>
    <w:rsid w:val="00C7143D"/>
    <w:rsid w:val="00C714C9"/>
    <w:rsid w:val="00C71743"/>
    <w:rsid w:val="00C71BE6"/>
    <w:rsid w:val="00C71C6C"/>
    <w:rsid w:val="00C724AE"/>
    <w:rsid w:val="00C7254D"/>
    <w:rsid w:val="00C7270D"/>
    <w:rsid w:val="00C72A87"/>
    <w:rsid w:val="00C72DD5"/>
    <w:rsid w:val="00C733D0"/>
    <w:rsid w:val="00C73A2B"/>
    <w:rsid w:val="00C73D0B"/>
    <w:rsid w:val="00C73E62"/>
    <w:rsid w:val="00C73EE7"/>
    <w:rsid w:val="00C73F2A"/>
    <w:rsid w:val="00C74125"/>
    <w:rsid w:val="00C74229"/>
    <w:rsid w:val="00C74311"/>
    <w:rsid w:val="00C7467E"/>
    <w:rsid w:val="00C746D4"/>
    <w:rsid w:val="00C749F8"/>
    <w:rsid w:val="00C74A63"/>
    <w:rsid w:val="00C74BDB"/>
    <w:rsid w:val="00C74C32"/>
    <w:rsid w:val="00C74D45"/>
    <w:rsid w:val="00C74D51"/>
    <w:rsid w:val="00C74FB4"/>
    <w:rsid w:val="00C75043"/>
    <w:rsid w:val="00C75254"/>
    <w:rsid w:val="00C752FF"/>
    <w:rsid w:val="00C753F6"/>
    <w:rsid w:val="00C75581"/>
    <w:rsid w:val="00C756A6"/>
    <w:rsid w:val="00C75D3C"/>
    <w:rsid w:val="00C75FC8"/>
    <w:rsid w:val="00C75FDB"/>
    <w:rsid w:val="00C76245"/>
    <w:rsid w:val="00C764DA"/>
    <w:rsid w:val="00C76609"/>
    <w:rsid w:val="00C766E6"/>
    <w:rsid w:val="00C7671E"/>
    <w:rsid w:val="00C768D5"/>
    <w:rsid w:val="00C76954"/>
    <w:rsid w:val="00C76A98"/>
    <w:rsid w:val="00C76AF0"/>
    <w:rsid w:val="00C76F75"/>
    <w:rsid w:val="00C77048"/>
    <w:rsid w:val="00C7714C"/>
    <w:rsid w:val="00C77431"/>
    <w:rsid w:val="00C77460"/>
    <w:rsid w:val="00C77463"/>
    <w:rsid w:val="00C7756F"/>
    <w:rsid w:val="00C7769B"/>
    <w:rsid w:val="00C776D3"/>
    <w:rsid w:val="00C776E9"/>
    <w:rsid w:val="00C7774D"/>
    <w:rsid w:val="00C778BB"/>
    <w:rsid w:val="00C77CEE"/>
    <w:rsid w:val="00C8015B"/>
    <w:rsid w:val="00C805FC"/>
    <w:rsid w:val="00C807BD"/>
    <w:rsid w:val="00C80845"/>
    <w:rsid w:val="00C80A82"/>
    <w:rsid w:val="00C80ADF"/>
    <w:rsid w:val="00C80CF9"/>
    <w:rsid w:val="00C81002"/>
    <w:rsid w:val="00C81008"/>
    <w:rsid w:val="00C81094"/>
    <w:rsid w:val="00C810E4"/>
    <w:rsid w:val="00C813D4"/>
    <w:rsid w:val="00C817FD"/>
    <w:rsid w:val="00C818FB"/>
    <w:rsid w:val="00C81BF2"/>
    <w:rsid w:val="00C81C84"/>
    <w:rsid w:val="00C8209B"/>
    <w:rsid w:val="00C824C8"/>
    <w:rsid w:val="00C827A8"/>
    <w:rsid w:val="00C829B7"/>
    <w:rsid w:val="00C82AB1"/>
    <w:rsid w:val="00C82CBA"/>
    <w:rsid w:val="00C82D82"/>
    <w:rsid w:val="00C82DDA"/>
    <w:rsid w:val="00C82F9F"/>
    <w:rsid w:val="00C83166"/>
    <w:rsid w:val="00C833EA"/>
    <w:rsid w:val="00C8351C"/>
    <w:rsid w:val="00C836EE"/>
    <w:rsid w:val="00C83758"/>
    <w:rsid w:val="00C83809"/>
    <w:rsid w:val="00C839AE"/>
    <w:rsid w:val="00C83A08"/>
    <w:rsid w:val="00C840C9"/>
    <w:rsid w:val="00C84512"/>
    <w:rsid w:val="00C84574"/>
    <w:rsid w:val="00C84669"/>
    <w:rsid w:val="00C8466C"/>
    <w:rsid w:val="00C84B10"/>
    <w:rsid w:val="00C84B1D"/>
    <w:rsid w:val="00C84BF4"/>
    <w:rsid w:val="00C84C7B"/>
    <w:rsid w:val="00C84CC9"/>
    <w:rsid w:val="00C84FC0"/>
    <w:rsid w:val="00C850A5"/>
    <w:rsid w:val="00C8519F"/>
    <w:rsid w:val="00C851F0"/>
    <w:rsid w:val="00C854FD"/>
    <w:rsid w:val="00C8562B"/>
    <w:rsid w:val="00C8591F"/>
    <w:rsid w:val="00C85A72"/>
    <w:rsid w:val="00C85E79"/>
    <w:rsid w:val="00C85FCE"/>
    <w:rsid w:val="00C8614C"/>
    <w:rsid w:val="00C864F7"/>
    <w:rsid w:val="00C86722"/>
    <w:rsid w:val="00C86F66"/>
    <w:rsid w:val="00C87016"/>
    <w:rsid w:val="00C870AE"/>
    <w:rsid w:val="00C870EA"/>
    <w:rsid w:val="00C871DB"/>
    <w:rsid w:val="00C873E1"/>
    <w:rsid w:val="00C874C7"/>
    <w:rsid w:val="00C876AC"/>
    <w:rsid w:val="00C8770E"/>
    <w:rsid w:val="00C87DA9"/>
    <w:rsid w:val="00C87EB0"/>
    <w:rsid w:val="00C87FA9"/>
    <w:rsid w:val="00C90132"/>
    <w:rsid w:val="00C9013C"/>
    <w:rsid w:val="00C90176"/>
    <w:rsid w:val="00C90302"/>
    <w:rsid w:val="00C9032D"/>
    <w:rsid w:val="00C9043B"/>
    <w:rsid w:val="00C90573"/>
    <w:rsid w:val="00C90730"/>
    <w:rsid w:val="00C90737"/>
    <w:rsid w:val="00C909A5"/>
    <w:rsid w:val="00C90A2B"/>
    <w:rsid w:val="00C90B65"/>
    <w:rsid w:val="00C90C35"/>
    <w:rsid w:val="00C90D12"/>
    <w:rsid w:val="00C90EFA"/>
    <w:rsid w:val="00C90F49"/>
    <w:rsid w:val="00C912C1"/>
    <w:rsid w:val="00C9156C"/>
    <w:rsid w:val="00C91785"/>
    <w:rsid w:val="00C91D65"/>
    <w:rsid w:val="00C91E7D"/>
    <w:rsid w:val="00C921AD"/>
    <w:rsid w:val="00C923B5"/>
    <w:rsid w:val="00C924E8"/>
    <w:rsid w:val="00C926C3"/>
    <w:rsid w:val="00C926D3"/>
    <w:rsid w:val="00C92C91"/>
    <w:rsid w:val="00C92E11"/>
    <w:rsid w:val="00C92EC9"/>
    <w:rsid w:val="00C92F43"/>
    <w:rsid w:val="00C931D4"/>
    <w:rsid w:val="00C93CC6"/>
    <w:rsid w:val="00C93FD5"/>
    <w:rsid w:val="00C943CA"/>
    <w:rsid w:val="00C944C8"/>
    <w:rsid w:val="00C945F4"/>
    <w:rsid w:val="00C94888"/>
    <w:rsid w:val="00C94EA2"/>
    <w:rsid w:val="00C951B7"/>
    <w:rsid w:val="00C954A3"/>
    <w:rsid w:val="00C9597C"/>
    <w:rsid w:val="00C9598B"/>
    <w:rsid w:val="00C95AA4"/>
    <w:rsid w:val="00C95C3F"/>
    <w:rsid w:val="00C95CFF"/>
    <w:rsid w:val="00C95F98"/>
    <w:rsid w:val="00C960A2"/>
    <w:rsid w:val="00C9624D"/>
    <w:rsid w:val="00C96277"/>
    <w:rsid w:val="00C964AD"/>
    <w:rsid w:val="00C964F5"/>
    <w:rsid w:val="00C96658"/>
    <w:rsid w:val="00C966D4"/>
    <w:rsid w:val="00C96B04"/>
    <w:rsid w:val="00C97004"/>
    <w:rsid w:val="00C970FB"/>
    <w:rsid w:val="00C971DE"/>
    <w:rsid w:val="00C973CC"/>
    <w:rsid w:val="00C9744E"/>
    <w:rsid w:val="00C974A5"/>
    <w:rsid w:val="00C974D9"/>
    <w:rsid w:val="00C974F4"/>
    <w:rsid w:val="00C9754F"/>
    <w:rsid w:val="00C979EC"/>
    <w:rsid w:val="00C97B27"/>
    <w:rsid w:val="00C97BDC"/>
    <w:rsid w:val="00C97C25"/>
    <w:rsid w:val="00C97D06"/>
    <w:rsid w:val="00C97D56"/>
    <w:rsid w:val="00CA0299"/>
    <w:rsid w:val="00CA05DC"/>
    <w:rsid w:val="00CA06C8"/>
    <w:rsid w:val="00CA0828"/>
    <w:rsid w:val="00CA0B90"/>
    <w:rsid w:val="00CA0BD6"/>
    <w:rsid w:val="00CA0E4C"/>
    <w:rsid w:val="00CA0E6A"/>
    <w:rsid w:val="00CA0EE0"/>
    <w:rsid w:val="00CA0F7F"/>
    <w:rsid w:val="00CA0FF3"/>
    <w:rsid w:val="00CA1526"/>
    <w:rsid w:val="00CA15FF"/>
    <w:rsid w:val="00CA1750"/>
    <w:rsid w:val="00CA1789"/>
    <w:rsid w:val="00CA1A33"/>
    <w:rsid w:val="00CA1A45"/>
    <w:rsid w:val="00CA1CD7"/>
    <w:rsid w:val="00CA1E30"/>
    <w:rsid w:val="00CA1E73"/>
    <w:rsid w:val="00CA1ED0"/>
    <w:rsid w:val="00CA20CE"/>
    <w:rsid w:val="00CA21E4"/>
    <w:rsid w:val="00CA2367"/>
    <w:rsid w:val="00CA2451"/>
    <w:rsid w:val="00CA25AD"/>
    <w:rsid w:val="00CA25D7"/>
    <w:rsid w:val="00CA2623"/>
    <w:rsid w:val="00CA287D"/>
    <w:rsid w:val="00CA296F"/>
    <w:rsid w:val="00CA2A19"/>
    <w:rsid w:val="00CA2A6C"/>
    <w:rsid w:val="00CA2BAE"/>
    <w:rsid w:val="00CA2C09"/>
    <w:rsid w:val="00CA2C4A"/>
    <w:rsid w:val="00CA2E34"/>
    <w:rsid w:val="00CA2FCB"/>
    <w:rsid w:val="00CA31C7"/>
    <w:rsid w:val="00CA33AD"/>
    <w:rsid w:val="00CA343B"/>
    <w:rsid w:val="00CA384B"/>
    <w:rsid w:val="00CA393A"/>
    <w:rsid w:val="00CA3F57"/>
    <w:rsid w:val="00CA409A"/>
    <w:rsid w:val="00CA42BA"/>
    <w:rsid w:val="00CA460D"/>
    <w:rsid w:val="00CA4878"/>
    <w:rsid w:val="00CA4894"/>
    <w:rsid w:val="00CA4BFC"/>
    <w:rsid w:val="00CA4DFB"/>
    <w:rsid w:val="00CA4EA3"/>
    <w:rsid w:val="00CA4EF0"/>
    <w:rsid w:val="00CA4F3A"/>
    <w:rsid w:val="00CA505E"/>
    <w:rsid w:val="00CA5071"/>
    <w:rsid w:val="00CA50DA"/>
    <w:rsid w:val="00CA54AF"/>
    <w:rsid w:val="00CA56DF"/>
    <w:rsid w:val="00CA59BD"/>
    <w:rsid w:val="00CA59E7"/>
    <w:rsid w:val="00CA5E8F"/>
    <w:rsid w:val="00CA6065"/>
    <w:rsid w:val="00CA623E"/>
    <w:rsid w:val="00CA664A"/>
    <w:rsid w:val="00CA6A28"/>
    <w:rsid w:val="00CA6A45"/>
    <w:rsid w:val="00CA6AAE"/>
    <w:rsid w:val="00CA6C00"/>
    <w:rsid w:val="00CA6FF0"/>
    <w:rsid w:val="00CA70B7"/>
    <w:rsid w:val="00CA72BF"/>
    <w:rsid w:val="00CA75DA"/>
    <w:rsid w:val="00CA796C"/>
    <w:rsid w:val="00CB014F"/>
    <w:rsid w:val="00CB01E8"/>
    <w:rsid w:val="00CB0450"/>
    <w:rsid w:val="00CB05C2"/>
    <w:rsid w:val="00CB05F3"/>
    <w:rsid w:val="00CB06A4"/>
    <w:rsid w:val="00CB0E5D"/>
    <w:rsid w:val="00CB0E69"/>
    <w:rsid w:val="00CB0ED9"/>
    <w:rsid w:val="00CB0F31"/>
    <w:rsid w:val="00CB0F69"/>
    <w:rsid w:val="00CB1154"/>
    <w:rsid w:val="00CB11C3"/>
    <w:rsid w:val="00CB16DF"/>
    <w:rsid w:val="00CB17A3"/>
    <w:rsid w:val="00CB188E"/>
    <w:rsid w:val="00CB1981"/>
    <w:rsid w:val="00CB1B2F"/>
    <w:rsid w:val="00CB1BC7"/>
    <w:rsid w:val="00CB1F5F"/>
    <w:rsid w:val="00CB249E"/>
    <w:rsid w:val="00CB24D1"/>
    <w:rsid w:val="00CB2910"/>
    <w:rsid w:val="00CB29C9"/>
    <w:rsid w:val="00CB2A5F"/>
    <w:rsid w:val="00CB2C03"/>
    <w:rsid w:val="00CB2C3E"/>
    <w:rsid w:val="00CB2D49"/>
    <w:rsid w:val="00CB2E60"/>
    <w:rsid w:val="00CB2EC8"/>
    <w:rsid w:val="00CB3096"/>
    <w:rsid w:val="00CB35C6"/>
    <w:rsid w:val="00CB36F3"/>
    <w:rsid w:val="00CB378E"/>
    <w:rsid w:val="00CB390D"/>
    <w:rsid w:val="00CB3937"/>
    <w:rsid w:val="00CB3956"/>
    <w:rsid w:val="00CB3C0F"/>
    <w:rsid w:val="00CB3E1B"/>
    <w:rsid w:val="00CB4073"/>
    <w:rsid w:val="00CB4178"/>
    <w:rsid w:val="00CB4226"/>
    <w:rsid w:val="00CB434C"/>
    <w:rsid w:val="00CB442E"/>
    <w:rsid w:val="00CB4FE0"/>
    <w:rsid w:val="00CB508C"/>
    <w:rsid w:val="00CB520F"/>
    <w:rsid w:val="00CB54FF"/>
    <w:rsid w:val="00CB5684"/>
    <w:rsid w:val="00CB5973"/>
    <w:rsid w:val="00CB5A37"/>
    <w:rsid w:val="00CB5CFD"/>
    <w:rsid w:val="00CB647F"/>
    <w:rsid w:val="00CB6BD8"/>
    <w:rsid w:val="00CB6D78"/>
    <w:rsid w:val="00CB6E51"/>
    <w:rsid w:val="00CB74B0"/>
    <w:rsid w:val="00CB777B"/>
    <w:rsid w:val="00CB7933"/>
    <w:rsid w:val="00CB7E5C"/>
    <w:rsid w:val="00CB7EDC"/>
    <w:rsid w:val="00CC0341"/>
    <w:rsid w:val="00CC0379"/>
    <w:rsid w:val="00CC040A"/>
    <w:rsid w:val="00CC05F3"/>
    <w:rsid w:val="00CC07B4"/>
    <w:rsid w:val="00CC07DA"/>
    <w:rsid w:val="00CC07EE"/>
    <w:rsid w:val="00CC095E"/>
    <w:rsid w:val="00CC0CF4"/>
    <w:rsid w:val="00CC0D11"/>
    <w:rsid w:val="00CC0E43"/>
    <w:rsid w:val="00CC0F7A"/>
    <w:rsid w:val="00CC0F91"/>
    <w:rsid w:val="00CC11CC"/>
    <w:rsid w:val="00CC126F"/>
    <w:rsid w:val="00CC1284"/>
    <w:rsid w:val="00CC12BD"/>
    <w:rsid w:val="00CC13A8"/>
    <w:rsid w:val="00CC172F"/>
    <w:rsid w:val="00CC1816"/>
    <w:rsid w:val="00CC1AAD"/>
    <w:rsid w:val="00CC1D96"/>
    <w:rsid w:val="00CC2359"/>
    <w:rsid w:val="00CC29DC"/>
    <w:rsid w:val="00CC2C94"/>
    <w:rsid w:val="00CC33D4"/>
    <w:rsid w:val="00CC3484"/>
    <w:rsid w:val="00CC36B2"/>
    <w:rsid w:val="00CC3754"/>
    <w:rsid w:val="00CC3893"/>
    <w:rsid w:val="00CC3B7B"/>
    <w:rsid w:val="00CC3BA8"/>
    <w:rsid w:val="00CC3DE3"/>
    <w:rsid w:val="00CC3F6E"/>
    <w:rsid w:val="00CC40C7"/>
    <w:rsid w:val="00CC460A"/>
    <w:rsid w:val="00CC48B1"/>
    <w:rsid w:val="00CC4A7F"/>
    <w:rsid w:val="00CC4B76"/>
    <w:rsid w:val="00CC4CBD"/>
    <w:rsid w:val="00CC51D5"/>
    <w:rsid w:val="00CC531E"/>
    <w:rsid w:val="00CC53ED"/>
    <w:rsid w:val="00CC54D0"/>
    <w:rsid w:val="00CC566A"/>
    <w:rsid w:val="00CC56B8"/>
    <w:rsid w:val="00CC5ABD"/>
    <w:rsid w:val="00CC5C01"/>
    <w:rsid w:val="00CC5D22"/>
    <w:rsid w:val="00CC5FB4"/>
    <w:rsid w:val="00CC61D5"/>
    <w:rsid w:val="00CC6462"/>
    <w:rsid w:val="00CC6964"/>
    <w:rsid w:val="00CC6B2A"/>
    <w:rsid w:val="00CC6C9D"/>
    <w:rsid w:val="00CC6F70"/>
    <w:rsid w:val="00CC7286"/>
    <w:rsid w:val="00CC7384"/>
    <w:rsid w:val="00CC746A"/>
    <w:rsid w:val="00CC7544"/>
    <w:rsid w:val="00CC7731"/>
    <w:rsid w:val="00CC7BBF"/>
    <w:rsid w:val="00CC7C61"/>
    <w:rsid w:val="00CC7F35"/>
    <w:rsid w:val="00CD0008"/>
    <w:rsid w:val="00CD002B"/>
    <w:rsid w:val="00CD02CF"/>
    <w:rsid w:val="00CD033C"/>
    <w:rsid w:val="00CD04D6"/>
    <w:rsid w:val="00CD0B08"/>
    <w:rsid w:val="00CD0BFF"/>
    <w:rsid w:val="00CD0DE4"/>
    <w:rsid w:val="00CD0EBF"/>
    <w:rsid w:val="00CD0F15"/>
    <w:rsid w:val="00CD104C"/>
    <w:rsid w:val="00CD10CE"/>
    <w:rsid w:val="00CD13CD"/>
    <w:rsid w:val="00CD1559"/>
    <w:rsid w:val="00CD1609"/>
    <w:rsid w:val="00CD19F8"/>
    <w:rsid w:val="00CD1AAD"/>
    <w:rsid w:val="00CD1ABF"/>
    <w:rsid w:val="00CD1CDC"/>
    <w:rsid w:val="00CD28B1"/>
    <w:rsid w:val="00CD2D51"/>
    <w:rsid w:val="00CD2F17"/>
    <w:rsid w:val="00CD33F2"/>
    <w:rsid w:val="00CD33FE"/>
    <w:rsid w:val="00CD3546"/>
    <w:rsid w:val="00CD375B"/>
    <w:rsid w:val="00CD3BE5"/>
    <w:rsid w:val="00CD3C9E"/>
    <w:rsid w:val="00CD4021"/>
    <w:rsid w:val="00CD4222"/>
    <w:rsid w:val="00CD423A"/>
    <w:rsid w:val="00CD432E"/>
    <w:rsid w:val="00CD47BE"/>
    <w:rsid w:val="00CD4FBB"/>
    <w:rsid w:val="00CD54BA"/>
    <w:rsid w:val="00CD54EA"/>
    <w:rsid w:val="00CD5940"/>
    <w:rsid w:val="00CD5E26"/>
    <w:rsid w:val="00CD6343"/>
    <w:rsid w:val="00CD6423"/>
    <w:rsid w:val="00CD64C4"/>
    <w:rsid w:val="00CD654E"/>
    <w:rsid w:val="00CD65A7"/>
    <w:rsid w:val="00CD6758"/>
    <w:rsid w:val="00CD67E9"/>
    <w:rsid w:val="00CD6878"/>
    <w:rsid w:val="00CD68A6"/>
    <w:rsid w:val="00CD68F8"/>
    <w:rsid w:val="00CD6A9B"/>
    <w:rsid w:val="00CD70AE"/>
    <w:rsid w:val="00CD7174"/>
    <w:rsid w:val="00CD74EC"/>
    <w:rsid w:val="00CD759F"/>
    <w:rsid w:val="00CD763B"/>
    <w:rsid w:val="00CD7725"/>
    <w:rsid w:val="00CD77DB"/>
    <w:rsid w:val="00CD7A16"/>
    <w:rsid w:val="00CD7B2A"/>
    <w:rsid w:val="00CD7BA6"/>
    <w:rsid w:val="00CD7BCE"/>
    <w:rsid w:val="00CD7C22"/>
    <w:rsid w:val="00CD7CEF"/>
    <w:rsid w:val="00CD7DF7"/>
    <w:rsid w:val="00CD7DFF"/>
    <w:rsid w:val="00CE047A"/>
    <w:rsid w:val="00CE11E4"/>
    <w:rsid w:val="00CE143B"/>
    <w:rsid w:val="00CE1509"/>
    <w:rsid w:val="00CE16DC"/>
    <w:rsid w:val="00CE17A0"/>
    <w:rsid w:val="00CE19B0"/>
    <w:rsid w:val="00CE1BF7"/>
    <w:rsid w:val="00CE1C4C"/>
    <w:rsid w:val="00CE1C7D"/>
    <w:rsid w:val="00CE1F94"/>
    <w:rsid w:val="00CE21EF"/>
    <w:rsid w:val="00CE229A"/>
    <w:rsid w:val="00CE263E"/>
    <w:rsid w:val="00CE28EC"/>
    <w:rsid w:val="00CE2A0F"/>
    <w:rsid w:val="00CE2A2E"/>
    <w:rsid w:val="00CE2ADD"/>
    <w:rsid w:val="00CE2BED"/>
    <w:rsid w:val="00CE2ED0"/>
    <w:rsid w:val="00CE3293"/>
    <w:rsid w:val="00CE3546"/>
    <w:rsid w:val="00CE358E"/>
    <w:rsid w:val="00CE36CD"/>
    <w:rsid w:val="00CE382D"/>
    <w:rsid w:val="00CE39C8"/>
    <w:rsid w:val="00CE3AD2"/>
    <w:rsid w:val="00CE3E00"/>
    <w:rsid w:val="00CE3F11"/>
    <w:rsid w:val="00CE3FEB"/>
    <w:rsid w:val="00CE4062"/>
    <w:rsid w:val="00CE422C"/>
    <w:rsid w:val="00CE42DC"/>
    <w:rsid w:val="00CE44A6"/>
    <w:rsid w:val="00CE4520"/>
    <w:rsid w:val="00CE453C"/>
    <w:rsid w:val="00CE480D"/>
    <w:rsid w:val="00CE484E"/>
    <w:rsid w:val="00CE48E6"/>
    <w:rsid w:val="00CE4A67"/>
    <w:rsid w:val="00CE4AAB"/>
    <w:rsid w:val="00CE4B57"/>
    <w:rsid w:val="00CE4B5F"/>
    <w:rsid w:val="00CE4BEB"/>
    <w:rsid w:val="00CE503F"/>
    <w:rsid w:val="00CE5402"/>
    <w:rsid w:val="00CE54B3"/>
    <w:rsid w:val="00CE54B7"/>
    <w:rsid w:val="00CE56D0"/>
    <w:rsid w:val="00CE58F3"/>
    <w:rsid w:val="00CE59B0"/>
    <w:rsid w:val="00CE5CD3"/>
    <w:rsid w:val="00CE5D43"/>
    <w:rsid w:val="00CE5FA7"/>
    <w:rsid w:val="00CE5FFA"/>
    <w:rsid w:val="00CE62C6"/>
    <w:rsid w:val="00CE637D"/>
    <w:rsid w:val="00CE6442"/>
    <w:rsid w:val="00CE6596"/>
    <w:rsid w:val="00CE696E"/>
    <w:rsid w:val="00CE6C63"/>
    <w:rsid w:val="00CE6CFA"/>
    <w:rsid w:val="00CE70C6"/>
    <w:rsid w:val="00CE7129"/>
    <w:rsid w:val="00CE7325"/>
    <w:rsid w:val="00CE74E6"/>
    <w:rsid w:val="00CE7527"/>
    <w:rsid w:val="00CE755B"/>
    <w:rsid w:val="00CE7597"/>
    <w:rsid w:val="00CE77A9"/>
    <w:rsid w:val="00CE79C1"/>
    <w:rsid w:val="00CE7ABC"/>
    <w:rsid w:val="00CE7E2E"/>
    <w:rsid w:val="00CE7ECE"/>
    <w:rsid w:val="00CF00D3"/>
    <w:rsid w:val="00CF044F"/>
    <w:rsid w:val="00CF0470"/>
    <w:rsid w:val="00CF063A"/>
    <w:rsid w:val="00CF08DE"/>
    <w:rsid w:val="00CF0CA5"/>
    <w:rsid w:val="00CF0D08"/>
    <w:rsid w:val="00CF0E53"/>
    <w:rsid w:val="00CF0FCB"/>
    <w:rsid w:val="00CF1059"/>
    <w:rsid w:val="00CF12E3"/>
    <w:rsid w:val="00CF1570"/>
    <w:rsid w:val="00CF1B28"/>
    <w:rsid w:val="00CF1D05"/>
    <w:rsid w:val="00CF1DDA"/>
    <w:rsid w:val="00CF1DDE"/>
    <w:rsid w:val="00CF2037"/>
    <w:rsid w:val="00CF23AE"/>
    <w:rsid w:val="00CF2484"/>
    <w:rsid w:val="00CF24EA"/>
    <w:rsid w:val="00CF252F"/>
    <w:rsid w:val="00CF27FA"/>
    <w:rsid w:val="00CF29BC"/>
    <w:rsid w:val="00CF2AAF"/>
    <w:rsid w:val="00CF2D6A"/>
    <w:rsid w:val="00CF332D"/>
    <w:rsid w:val="00CF3450"/>
    <w:rsid w:val="00CF349B"/>
    <w:rsid w:val="00CF364E"/>
    <w:rsid w:val="00CF36E5"/>
    <w:rsid w:val="00CF3888"/>
    <w:rsid w:val="00CF3BE8"/>
    <w:rsid w:val="00CF3E4C"/>
    <w:rsid w:val="00CF42CF"/>
    <w:rsid w:val="00CF45CF"/>
    <w:rsid w:val="00CF49C0"/>
    <w:rsid w:val="00CF4BB4"/>
    <w:rsid w:val="00CF4C56"/>
    <w:rsid w:val="00CF50FB"/>
    <w:rsid w:val="00CF5121"/>
    <w:rsid w:val="00CF55D9"/>
    <w:rsid w:val="00CF569C"/>
    <w:rsid w:val="00CF5817"/>
    <w:rsid w:val="00CF588F"/>
    <w:rsid w:val="00CF5AB7"/>
    <w:rsid w:val="00CF5D98"/>
    <w:rsid w:val="00CF5D9A"/>
    <w:rsid w:val="00CF6065"/>
    <w:rsid w:val="00CF6974"/>
    <w:rsid w:val="00CF6A01"/>
    <w:rsid w:val="00CF6A5D"/>
    <w:rsid w:val="00CF6C4C"/>
    <w:rsid w:val="00CF6CA4"/>
    <w:rsid w:val="00CF6CCE"/>
    <w:rsid w:val="00CF6FCA"/>
    <w:rsid w:val="00CF703B"/>
    <w:rsid w:val="00CF70FD"/>
    <w:rsid w:val="00CF7149"/>
    <w:rsid w:val="00CF74CB"/>
    <w:rsid w:val="00CF74F4"/>
    <w:rsid w:val="00CF7642"/>
    <w:rsid w:val="00CF775D"/>
    <w:rsid w:val="00CF7E51"/>
    <w:rsid w:val="00CF7E76"/>
    <w:rsid w:val="00CF7FC2"/>
    <w:rsid w:val="00D00036"/>
    <w:rsid w:val="00D00051"/>
    <w:rsid w:val="00D00183"/>
    <w:rsid w:val="00D00322"/>
    <w:rsid w:val="00D00510"/>
    <w:rsid w:val="00D0077A"/>
    <w:rsid w:val="00D0077C"/>
    <w:rsid w:val="00D007AC"/>
    <w:rsid w:val="00D008EA"/>
    <w:rsid w:val="00D0091C"/>
    <w:rsid w:val="00D00A17"/>
    <w:rsid w:val="00D00C73"/>
    <w:rsid w:val="00D00CC1"/>
    <w:rsid w:val="00D00E8D"/>
    <w:rsid w:val="00D01080"/>
    <w:rsid w:val="00D0149E"/>
    <w:rsid w:val="00D0151A"/>
    <w:rsid w:val="00D01626"/>
    <w:rsid w:val="00D01F63"/>
    <w:rsid w:val="00D020A2"/>
    <w:rsid w:val="00D021D5"/>
    <w:rsid w:val="00D021D9"/>
    <w:rsid w:val="00D0245F"/>
    <w:rsid w:val="00D025E0"/>
    <w:rsid w:val="00D027F7"/>
    <w:rsid w:val="00D02B3F"/>
    <w:rsid w:val="00D02D44"/>
    <w:rsid w:val="00D02DF9"/>
    <w:rsid w:val="00D02E0C"/>
    <w:rsid w:val="00D02EA5"/>
    <w:rsid w:val="00D03202"/>
    <w:rsid w:val="00D0320B"/>
    <w:rsid w:val="00D03540"/>
    <w:rsid w:val="00D03906"/>
    <w:rsid w:val="00D03CE6"/>
    <w:rsid w:val="00D03EC4"/>
    <w:rsid w:val="00D03EF2"/>
    <w:rsid w:val="00D03EFA"/>
    <w:rsid w:val="00D03EFF"/>
    <w:rsid w:val="00D0430A"/>
    <w:rsid w:val="00D0454D"/>
    <w:rsid w:val="00D045CE"/>
    <w:rsid w:val="00D047C6"/>
    <w:rsid w:val="00D04A41"/>
    <w:rsid w:val="00D04A67"/>
    <w:rsid w:val="00D04A78"/>
    <w:rsid w:val="00D04FFB"/>
    <w:rsid w:val="00D0503E"/>
    <w:rsid w:val="00D05374"/>
    <w:rsid w:val="00D05598"/>
    <w:rsid w:val="00D057DB"/>
    <w:rsid w:val="00D05964"/>
    <w:rsid w:val="00D05A38"/>
    <w:rsid w:val="00D05ABF"/>
    <w:rsid w:val="00D05BF9"/>
    <w:rsid w:val="00D05E0F"/>
    <w:rsid w:val="00D06355"/>
    <w:rsid w:val="00D065B8"/>
    <w:rsid w:val="00D0685A"/>
    <w:rsid w:val="00D06A11"/>
    <w:rsid w:val="00D06B92"/>
    <w:rsid w:val="00D06BF8"/>
    <w:rsid w:val="00D06E2B"/>
    <w:rsid w:val="00D0711C"/>
    <w:rsid w:val="00D073A1"/>
    <w:rsid w:val="00D07835"/>
    <w:rsid w:val="00D07A63"/>
    <w:rsid w:val="00D07ABA"/>
    <w:rsid w:val="00D07B32"/>
    <w:rsid w:val="00D103AE"/>
    <w:rsid w:val="00D10569"/>
    <w:rsid w:val="00D1056A"/>
    <w:rsid w:val="00D1069F"/>
    <w:rsid w:val="00D10962"/>
    <w:rsid w:val="00D10AEB"/>
    <w:rsid w:val="00D10C2C"/>
    <w:rsid w:val="00D1104A"/>
    <w:rsid w:val="00D11195"/>
    <w:rsid w:val="00D111EC"/>
    <w:rsid w:val="00D115BE"/>
    <w:rsid w:val="00D11676"/>
    <w:rsid w:val="00D11718"/>
    <w:rsid w:val="00D11737"/>
    <w:rsid w:val="00D118E9"/>
    <w:rsid w:val="00D119D2"/>
    <w:rsid w:val="00D11B7A"/>
    <w:rsid w:val="00D11B9C"/>
    <w:rsid w:val="00D11C31"/>
    <w:rsid w:val="00D11C62"/>
    <w:rsid w:val="00D11DC9"/>
    <w:rsid w:val="00D122F7"/>
    <w:rsid w:val="00D124A5"/>
    <w:rsid w:val="00D128DD"/>
    <w:rsid w:val="00D128FF"/>
    <w:rsid w:val="00D12DAD"/>
    <w:rsid w:val="00D12E23"/>
    <w:rsid w:val="00D13026"/>
    <w:rsid w:val="00D13969"/>
    <w:rsid w:val="00D14285"/>
    <w:rsid w:val="00D142CF"/>
    <w:rsid w:val="00D143C0"/>
    <w:rsid w:val="00D14D3A"/>
    <w:rsid w:val="00D14D75"/>
    <w:rsid w:val="00D14F2E"/>
    <w:rsid w:val="00D1515E"/>
    <w:rsid w:val="00D15692"/>
    <w:rsid w:val="00D15797"/>
    <w:rsid w:val="00D15A0F"/>
    <w:rsid w:val="00D1607A"/>
    <w:rsid w:val="00D160FE"/>
    <w:rsid w:val="00D16157"/>
    <w:rsid w:val="00D16235"/>
    <w:rsid w:val="00D164D9"/>
    <w:rsid w:val="00D168C3"/>
    <w:rsid w:val="00D16A21"/>
    <w:rsid w:val="00D1738D"/>
    <w:rsid w:val="00D1739F"/>
    <w:rsid w:val="00D174B3"/>
    <w:rsid w:val="00D17C21"/>
    <w:rsid w:val="00D17DB0"/>
    <w:rsid w:val="00D17E54"/>
    <w:rsid w:val="00D2020B"/>
    <w:rsid w:val="00D20327"/>
    <w:rsid w:val="00D20417"/>
    <w:rsid w:val="00D20470"/>
    <w:rsid w:val="00D205A8"/>
    <w:rsid w:val="00D209EE"/>
    <w:rsid w:val="00D20A7B"/>
    <w:rsid w:val="00D20B27"/>
    <w:rsid w:val="00D20E10"/>
    <w:rsid w:val="00D20E83"/>
    <w:rsid w:val="00D211EB"/>
    <w:rsid w:val="00D21520"/>
    <w:rsid w:val="00D21817"/>
    <w:rsid w:val="00D21A8B"/>
    <w:rsid w:val="00D21AD1"/>
    <w:rsid w:val="00D21E23"/>
    <w:rsid w:val="00D21E31"/>
    <w:rsid w:val="00D21F36"/>
    <w:rsid w:val="00D2215B"/>
    <w:rsid w:val="00D22182"/>
    <w:rsid w:val="00D22387"/>
    <w:rsid w:val="00D2260D"/>
    <w:rsid w:val="00D2296F"/>
    <w:rsid w:val="00D22977"/>
    <w:rsid w:val="00D22ADC"/>
    <w:rsid w:val="00D22B1D"/>
    <w:rsid w:val="00D22F12"/>
    <w:rsid w:val="00D2341D"/>
    <w:rsid w:val="00D234F2"/>
    <w:rsid w:val="00D23607"/>
    <w:rsid w:val="00D236B7"/>
    <w:rsid w:val="00D236E1"/>
    <w:rsid w:val="00D23788"/>
    <w:rsid w:val="00D23AE0"/>
    <w:rsid w:val="00D23BBC"/>
    <w:rsid w:val="00D23C50"/>
    <w:rsid w:val="00D23DC5"/>
    <w:rsid w:val="00D23E0A"/>
    <w:rsid w:val="00D23E10"/>
    <w:rsid w:val="00D23F59"/>
    <w:rsid w:val="00D24120"/>
    <w:rsid w:val="00D244F0"/>
    <w:rsid w:val="00D246E7"/>
    <w:rsid w:val="00D248C8"/>
    <w:rsid w:val="00D24A99"/>
    <w:rsid w:val="00D24B80"/>
    <w:rsid w:val="00D24BE3"/>
    <w:rsid w:val="00D24DE1"/>
    <w:rsid w:val="00D250B8"/>
    <w:rsid w:val="00D257BA"/>
    <w:rsid w:val="00D25860"/>
    <w:rsid w:val="00D25C45"/>
    <w:rsid w:val="00D25CD9"/>
    <w:rsid w:val="00D26162"/>
    <w:rsid w:val="00D2623B"/>
    <w:rsid w:val="00D263AF"/>
    <w:rsid w:val="00D267D3"/>
    <w:rsid w:val="00D26856"/>
    <w:rsid w:val="00D268CB"/>
    <w:rsid w:val="00D26A84"/>
    <w:rsid w:val="00D26BE5"/>
    <w:rsid w:val="00D26ED3"/>
    <w:rsid w:val="00D27092"/>
    <w:rsid w:val="00D270DC"/>
    <w:rsid w:val="00D2710F"/>
    <w:rsid w:val="00D275B1"/>
    <w:rsid w:val="00D275F5"/>
    <w:rsid w:val="00D27719"/>
    <w:rsid w:val="00D2783E"/>
    <w:rsid w:val="00D27A40"/>
    <w:rsid w:val="00D27DC2"/>
    <w:rsid w:val="00D27DF1"/>
    <w:rsid w:val="00D27F68"/>
    <w:rsid w:val="00D300A4"/>
    <w:rsid w:val="00D300D0"/>
    <w:rsid w:val="00D30238"/>
    <w:rsid w:val="00D30296"/>
    <w:rsid w:val="00D303CF"/>
    <w:rsid w:val="00D305A2"/>
    <w:rsid w:val="00D305C4"/>
    <w:rsid w:val="00D3071E"/>
    <w:rsid w:val="00D308E7"/>
    <w:rsid w:val="00D30C4B"/>
    <w:rsid w:val="00D30CAE"/>
    <w:rsid w:val="00D30EC6"/>
    <w:rsid w:val="00D30EDA"/>
    <w:rsid w:val="00D31420"/>
    <w:rsid w:val="00D314E8"/>
    <w:rsid w:val="00D3170B"/>
    <w:rsid w:val="00D31947"/>
    <w:rsid w:val="00D3197A"/>
    <w:rsid w:val="00D31A26"/>
    <w:rsid w:val="00D31BCE"/>
    <w:rsid w:val="00D31C94"/>
    <w:rsid w:val="00D31F1C"/>
    <w:rsid w:val="00D321B3"/>
    <w:rsid w:val="00D32586"/>
    <w:rsid w:val="00D32589"/>
    <w:rsid w:val="00D3288C"/>
    <w:rsid w:val="00D32918"/>
    <w:rsid w:val="00D32D88"/>
    <w:rsid w:val="00D32FED"/>
    <w:rsid w:val="00D3300A"/>
    <w:rsid w:val="00D33183"/>
    <w:rsid w:val="00D3318A"/>
    <w:rsid w:val="00D33313"/>
    <w:rsid w:val="00D33945"/>
    <w:rsid w:val="00D33970"/>
    <w:rsid w:val="00D33A36"/>
    <w:rsid w:val="00D33B58"/>
    <w:rsid w:val="00D33B6C"/>
    <w:rsid w:val="00D33C08"/>
    <w:rsid w:val="00D33CDA"/>
    <w:rsid w:val="00D33E14"/>
    <w:rsid w:val="00D33F6E"/>
    <w:rsid w:val="00D33FF6"/>
    <w:rsid w:val="00D34002"/>
    <w:rsid w:val="00D34096"/>
    <w:rsid w:val="00D341C5"/>
    <w:rsid w:val="00D3438B"/>
    <w:rsid w:val="00D3441E"/>
    <w:rsid w:val="00D3453F"/>
    <w:rsid w:val="00D34878"/>
    <w:rsid w:val="00D34CE8"/>
    <w:rsid w:val="00D34E6F"/>
    <w:rsid w:val="00D35467"/>
    <w:rsid w:val="00D35483"/>
    <w:rsid w:val="00D3554A"/>
    <w:rsid w:val="00D35798"/>
    <w:rsid w:val="00D3585D"/>
    <w:rsid w:val="00D35945"/>
    <w:rsid w:val="00D359D3"/>
    <w:rsid w:val="00D35AC8"/>
    <w:rsid w:val="00D35C66"/>
    <w:rsid w:val="00D36094"/>
    <w:rsid w:val="00D3643E"/>
    <w:rsid w:val="00D36530"/>
    <w:rsid w:val="00D3658F"/>
    <w:rsid w:val="00D365A8"/>
    <w:rsid w:val="00D3684A"/>
    <w:rsid w:val="00D36944"/>
    <w:rsid w:val="00D36DB4"/>
    <w:rsid w:val="00D36E7A"/>
    <w:rsid w:val="00D37023"/>
    <w:rsid w:val="00D37087"/>
    <w:rsid w:val="00D37119"/>
    <w:rsid w:val="00D37162"/>
    <w:rsid w:val="00D3716B"/>
    <w:rsid w:val="00D37200"/>
    <w:rsid w:val="00D3731F"/>
    <w:rsid w:val="00D3735B"/>
    <w:rsid w:val="00D37607"/>
    <w:rsid w:val="00D37791"/>
    <w:rsid w:val="00D37EC9"/>
    <w:rsid w:val="00D404A0"/>
    <w:rsid w:val="00D404E1"/>
    <w:rsid w:val="00D407B4"/>
    <w:rsid w:val="00D40996"/>
    <w:rsid w:val="00D40F0E"/>
    <w:rsid w:val="00D40FBA"/>
    <w:rsid w:val="00D4121F"/>
    <w:rsid w:val="00D412A5"/>
    <w:rsid w:val="00D415C0"/>
    <w:rsid w:val="00D41803"/>
    <w:rsid w:val="00D41A9D"/>
    <w:rsid w:val="00D41AC9"/>
    <w:rsid w:val="00D41B3B"/>
    <w:rsid w:val="00D41D24"/>
    <w:rsid w:val="00D41DC6"/>
    <w:rsid w:val="00D421D0"/>
    <w:rsid w:val="00D42365"/>
    <w:rsid w:val="00D425FC"/>
    <w:rsid w:val="00D428B9"/>
    <w:rsid w:val="00D43462"/>
    <w:rsid w:val="00D43463"/>
    <w:rsid w:val="00D438D6"/>
    <w:rsid w:val="00D43968"/>
    <w:rsid w:val="00D439E5"/>
    <w:rsid w:val="00D43A3E"/>
    <w:rsid w:val="00D43CE6"/>
    <w:rsid w:val="00D43DA1"/>
    <w:rsid w:val="00D43EC1"/>
    <w:rsid w:val="00D43F71"/>
    <w:rsid w:val="00D43F96"/>
    <w:rsid w:val="00D43FC5"/>
    <w:rsid w:val="00D44005"/>
    <w:rsid w:val="00D441FD"/>
    <w:rsid w:val="00D44483"/>
    <w:rsid w:val="00D4470B"/>
    <w:rsid w:val="00D4472C"/>
    <w:rsid w:val="00D44748"/>
    <w:rsid w:val="00D44849"/>
    <w:rsid w:val="00D44D87"/>
    <w:rsid w:val="00D450A4"/>
    <w:rsid w:val="00D450EA"/>
    <w:rsid w:val="00D4541E"/>
    <w:rsid w:val="00D4566D"/>
    <w:rsid w:val="00D45825"/>
    <w:rsid w:val="00D459F5"/>
    <w:rsid w:val="00D45AD3"/>
    <w:rsid w:val="00D45B81"/>
    <w:rsid w:val="00D45B91"/>
    <w:rsid w:val="00D45D6C"/>
    <w:rsid w:val="00D45D72"/>
    <w:rsid w:val="00D46033"/>
    <w:rsid w:val="00D46135"/>
    <w:rsid w:val="00D464A3"/>
    <w:rsid w:val="00D466A7"/>
    <w:rsid w:val="00D4695A"/>
    <w:rsid w:val="00D46A4C"/>
    <w:rsid w:val="00D47015"/>
    <w:rsid w:val="00D47207"/>
    <w:rsid w:val="00D4728A"/>
    <w:rsid w:val="00D472BD"/>
    <w:rsid w:val="00D473C3"/>
    <w:rsid w:val="00D473D6"/>
    <w:rsid w:val="00D47436"/>
    <w:rsid w:val="00D475F0"/>
    <w:rsid w:val="00D47722"/>
    <w:rsid w:val="00D479D0"/>
    <w:rsid w:val="00D47D89"/>
    <w:rsid w:val="00D5008A"/>
    <w:rsid w:val="00D502C1"/>
    <w:rsid w:val="00D5072C"/>
    <w:rsid w:val="00D508F0"/>
    <w:rsid w:val="00D5096E"/>
    <w:rsid w:val="00D50987"/>
    <w:rsid w:val="00D50A5B"/>
    <w:rsid w:val="00D50B2F"/>
    <w:rsid w:val="00D50EF1"/>
    <w:rsid w:val="00D50F61"/>
    <w:rsid w:val="00D51490"/>
    <w:rsid w:val="00D51500"/>
    <w:rsid w:val="00D515EC"/>
    <w:rsid w:val="00D51635"/>
    <w:rsid w:val="00D51AC3"/>
    <w:rsid w:val="00D51C3D"/>
    <w:rsid w:val="00D51E46"/>
    <w:rsid w:val="00D51FA7"/>
    <w:rsid w:val="00D51FB2"/>
    <w:rsid w:val="00D52043"/>
    <w:rsid w:val="00D521F4"/>
    <w:rsid w:val="00D52395"/>
    <w:rsid w:val="00D526B2"/>
    <w:rsid w:val="00D52976"/>
    <w:rsid w:val="00D52A02"/>
    <w:rsid w:val="00D52C48"/>
    <w:rsid w:val="00D52DE6"/>
    <w:rsid w:val="00D52F49"/>
    <w:rsid w:val="00D530E1"/>
    <w:rsid w:val="00D5358E"/>
    <w:rsid w:val="00D53783"/>
    <w:rsid w:val="00D53806"/>
    <w:rsid w:val="00D53B0C"/>
    <w:rsid w:val="00D53EFA"/>
    <w:rsid w:val="00D54441"/>
    <w:rsid w:val="00D549F0"/>
    <w:rsid w:val="00D54B18"/>
    <w:rsid w:val="00D54B5F"/>
    <w:rsid w:val="00D54C82"/>
    <w:rsid w:val="00D55163"/>
    <w:rsid w:val="00D55336"/>
    <w:rsid w:val="00D55A1F"/>
    <w:rsid w:val="00D55D49"/>
    <w:rsid w:val="00D55D82"/>
    <w:rsid w:val="00D560AB"/>
    <w:rsid w:val="00D56192"/>
    <w:rsid w:val="00D561D8"/>
    <w:rsid w:val="00D563B2"/>
    <w:rsid w:val="00D56667"/>
    <w:rsid w:val="00D5667E"/>
    <w:rsid w:val="00D56713"/>
    <w:rsid w:val="00D56BE2"/>
    <w:rsid w:val="00D56FD0"/>
    <w:rsid w:val="00D57004"/>
    <w:rsid w:val="00D5706A"/>
    <w:rsid w:val="00D57253"/>
    <w:rsid w:val="00D5725C"/>
    <w:rsid w:val="00D575DC"/>
    <w:rsid w:val="00D57B31"/>
    <w:rsid w:val="00D57B70"/>
    <w:rsid w:val="00D602D6"/>
    <w:rsid w:val="00D60360"/>
    <w:rsid w:val="00D6046F"/>
    <w:rsid w:val="00D60690"/>
    <w:rsid w:val="00D608FA"/>
    <w:rsid w:val="00D6091E"/>
    <w:rsid w:val="00D6093F"/>
    <w:rsid w:val="00D609E1"/>
    <w:rsid w:val="00D60B4A"/>
    <w:rsid w:val="00D61024"/>
    <w:rsid w:val="00D6118A"/>
    <w:rsid w:val="00D61872"/>
    <w:rsid w:val="00D619C9"/>
    <w:rsid w:val="00D61A1A"/>
    <w:rsid w:val="00D61BD6"/>
    <w:rsid w:val="00D61FD9"/>
    <w:rsid w:val="00D62297"/>
    <w:rsid w:val="00D623E5"/>
    <w:rsid w:val="00D62634"/>
    <w:rsid w:val="00D62684"/>
    <w:rsid w:val="00D62719"/>
    <w:rsid w:val="00D6278E"/>
    <w:rsid w:val="00D6283C"/>
    <w:rsid w:val="00D628B7"/>
    <w:rsid w:val="00D62B24"/>
    <w:rsid w:val="00D6321B"/>
    <w:rsid w:val="00D634C1"/>
    <w:rsid w:val="00D63520"/>
    <w:rsid w:val="00D63AC5"/>
    <w:rsid w:val="00D63F88"/>
    <w:rsid w:val="00D640DB"/>
    <w:rsid w:val="00D64159"/>
    <w:rsid w:val="00D645EE"/>
    <w:rsid w:val="00D64601"/>
    <w:rsid w:val="00D64715"/>
    <w:rsid w:val="00D64AA0"/>
    <w:rsid w:val="00D64E75"/>
    <w:rsid w:val="00D6501B"/>
    <w:rsid w:val="00D65151"/>
    <w:rsid w:val="00D651ED"/>
    <w:rsid w:val="00D65290"/>
    <w:rsid w:val="00D652DF"/>
    <w:rsid w:val="00D653EA"/>
    <w:rsid w:val="00D654BF"/>
    <w:rsid w:val="00D65798"/>
    <w:rsid w:val="00D65988"/>
    <w:rsid w:val="00D65B00"/>
    <w:rsid w:val="00D65F25"/>
    <w:rsid w:val="00D65F52"/>
    <w:rsid w:val="00D6623E"/>
    <w:rsid w:val="00D66260"/>
    <w:rsid w:val="00D6656F"/>
    <w:rsid w:val="00D6686B"/>
    <w:rsid w:val="00D66DE7"/>
    <w:rsid w:val="00D67637"/>
    <w:rsid w:val="00D676EE"/>
    <w:rsid w:val="00D6777F"/>
    <w:rsid w:val="00D677E7"/>
    <w:rsid w:val="00D67849"/>
    <w:rsid w:val="00D67A8A"/>
    <w:rsid w:val="00D67CD9"/>
    <w:rsid w:val="00D70247"/>
    <w:rsid w:val="00D7073F"/>
    <w:rsid w:val="00D70881"/>
    <w:rsid w:val="00D708C3"/>
    <w:rsid w:val="00D70953"/>
    <w:rsid w:val="00D70A67"/>
    <w:rsid w:val="00D717F5"/>
    <w:rsid w:val="00D71C02"/>
    <w:rsid w:val="00D71C5D"/>
    <w:rsid w:val="00D71D2B"/>
    <w:rsid w:val="00D71DDA"/>
    <w:rsid w:val="00D72000"/>
    <w:rsid w:val="00D720D5"/>
    <w:rsid w:val="00D72334"/>
    <w:rsid w:val="00D723B6"/>
    <w:rsid w:val="00D7244A"/>
    <w:rsid w:val="00D7244D"/>
    <w:rsid w:val="00D7256E"/>
    <w:rsid w:val="00D725A3"/>
    <w:rsid w:val="00D72881"/>
    <w:rsid w:val="00D72B10"/>
    <w:rsid w:val="00D72B33"/>
    <w:rsid w:val="00D72FFA"/>
    <w:rsid w:val="00D73681"/>
    <w:rsid w:val="00D736E3"/>
    <w:rsid w:val="00D73903"/>
    <w:rsid w:val="00D73CE3"/>
    <w:rsid w:val="00D74533"/>
    <w:rsid w:val="00D74755"/>
    <w:rsid w:val="00D74A72"/>
    <w:rsid w:val="00D75124"/>
    <w:rsid w:val="00D75411"/>
    <w:rsid w:val="00D75477"/>
    <w:rsid w:val="00D75781"/>
    <w:rsid w:val="00D7592A"/>
    <w:rsid w:val="00D759C6"/>
    <w:rsid w:val="00D759E7"/>
    <w:rsid w:val="00D75A9C"/>
    <w:rsid w:val="00D75BCB"/>
    <w:rsid w:val="00D75E68"/>
    <w:rsid w:val="00D75EF7"/>
    <w:rsid w:val="00D75F2F"/>
    <w:rsid w:val="00D75F75"/>
    <w:rsid w:val="00D7611D"/>
    <w:rsid w:val="00D76164"/>
    <w:rsid w:val="00D762EB"/>
    <w:rsid w:val="00D76606"/>
    <w:rsid w:val="00D76670"/>
    <w:rsid w:val="00D766BE"/>
    <w:rsid w:val="00D76A1D"/>
    <w:rsid w:val="00D76B81"/>
    <w:rsid w:val="00D76BC6"/>
    <w:rsid w:val="00D76C8F"/>
    <w:rsid w:val="00D76CD7"/>
    <w:rsid w:val="00D76E63"/>
    <w:rsid w:val="00D76ECC"/>
    <w:rsid w:val="00D771E1"/>
    <w:rsid w:val="00D772D9"/>
    <w:rsid w:val="00D77647"/>
    <w:rsid w:val="00D77773"/>
    <w:rsid w:val="00D77829"/>
    <w:rsid w:val="00D77850"/>
    <w:rsid w:val="00D778AC"/>
    <w:rsid w:val="00D77912"/>
    <w:rsid w:val="00D7794B"/>
    <w:rsid w:val="00D7799B"/>
    <w:rsid w:val="00D77A8C"/>
    <w:rsid w:val="00D77B82"/>
    <w:rsid w:val="00D77E49"/>
    <w:rsid w:val="00D8082E"/>
    <w:rsid w:val="00D80B2D"/>
    <w:rsid w:val="00D80BB6"/>
    <w:rsid w:val="00D80CDB"/>
    <w:rsid w:val="00D80CDF"/>
    <w:rsid w:val="00D80F80"/>
    <w:rsid w:val="00D81031"/>
    <w:rsid w:val="00D81087"/>
    <w:rsid w:val="00D8145C"/>
    <w:rsid w:val="00D815C1"/>
    <w:rsid w:val="00D81669"/>
    <w:rsid w:val="00D816C2"/>
    <w:rsid w:val="00D81990"/>
    <w:rsid w:val="00D819C8"/>
    <w:rsid w:val="00D81A2F"/>
    <w:rsid w:val="00D81B5D"/>
    <w:rsid w:val="00D81EC4"/>
    <w:rsid w:val="00D81F20"/>
    <w:rsid w:val="00D82301"/>
    <w:rsid w:val="00D82447"/>
    <w:rsid w:val="00D82528"/>
    <w:rsid w:val="00D82999"/>
    <w:rsid w:val="00D82C1E"/>
    <w:rsid w:val="00D82C6A"/>
    <w:rsid w:val="00D82E99"/>
    <w:rsid w:val="00D8304D"/>
    <w:rsid w:val="00D83295"/>
    <w:rsid w:val="00D83337"/>
    <w:rsid w:val="00D83430"/>
    <w:rsid w:val="00D83467"/>
    <w:rsid w:val="00D836E1"/>
    <w:rsid w:val="00D83B39"/>
    <w:rsid w:val="00D83CAF"/>
    <w:rsid w:val="00D83E03"/>
    <w:rsid w:val="00D83F85"/>
    <w:rsid w:val="00D843BA"/>
    <w:rsid w:val="00D84582"/>
    <w:rsid w:val="00D84613"/>
    <w:rsid w:val="00D84770"/>
    <w:rsid w:val="00D847A7"/>
    <w:rsid w:val="00D8496B"/>
    <w:rsid w:val="00D8496F"/>
    <w:rsid w:val="00D84E4C"/>
    <w:rsid w:val="00D85008"/>
    <w:rsid w:val="00D854EC"/>
    <w:rsid w:val="00D855AA"/>
    <w:rsid w:val="00D855AF"/>
    <w:rsid w:val="00D857CD"/>
    <w:rsid w:val="00D85A53"/>
    <w:rsid w:val="00D85C90"/>
    <w:rsid w:val="00D863AE"/>
    <w:rsid w:val="00D8655D"/>
    <w:rsid w:val="00D866D7"/>
    <w:rsid w:val="00D86861"/>
    <w:rsid w:val="00D86994"/>
    <w:rsid w:val="00D86E45"/>
    <w:rsid w:val="00D86E6B"/>
    <w:rsid w:val="00D86F62"/>
    <w:rsid w:val="00D87497"/>
    <w:rsid w:val="00D874C0"/>
    <w:rsid w:val="00D8764E"/>
    <w:rsid w:val="00D879B4"/>
    <w:rsid w:val="00D879D3"/>
    <w:rsid w:val="00D87AEC"/>
    <w:rsid w:val="00D87C6F"/>
    <w:rsid w:val="00D87CA7"/>
    <w:rsid w:val="00D87D40"/>
    <w:rsid w:val="00D9014E"/>
    <w:rsid w:val="00D903F3"/>
    <w:rsid w:val="00D90515"/>
    <w:rsid w:val="00D905EE"/>
    <w:rsid w:val="00D90605"/>
    <w:rsid w:val="00D90FA2"/>
    <w:rsid w:val="00D913CB"/>
    <w:rsid w:val="00D914CC"/>
    <w:rsid w:val="00D91569"/>
    <w:rsid w:val="00D91809"/>
    <w:rsid w:val="00D91855"/>
    <w:rsid w:val="00D91E94"/>
    <w:rsid w:val="00D921D2"/>
    <w:rsid w:val="00D929BA"/>
    <w:rsid w:val="00D92A38"/>
    <w:rsid w:val="00D92AD0"/>
    <w:rsid w:val="00D92B59"/>
    <w:rsid w:val="00D92F7A"/>
    <w:rsid w:val="00D931B1"/>
    <w:rsid w:val="00D932D0"/>
    <w:rsid w:val="00D9335C"/>
    <w:rsid w:val="00D935AB"/>
    <w:rsid w:val="00D9389E"/>
    <w:rsid w:val="00D938BF"/>
    <w:rsid w:val="00D93A08"/>
    <w:rsid w:val="00D93BDE"/>
    <w:rsid w:val="00D93C96"/>
    <w:rsid w:val="00D93D0A"/>
    <w:rsid w:val="00D9402B"/>
    <w:rsid w:val="00D94122"/>
    <w:rsid w:val="00D941DF"/>
    <w:rsid w:val="00D944F9"/>
    <w:rsid w:val="00D9456A"/>
    <w:rsid w:val="00D94B34"/>
    <w:rsid w:val="00D94C09"/>
    <w:rsid w:val="00D94C89"/>
    <w:rsid w:val="00D9501C"/>
    <w:rsid w:val="00D95635"/>
    <w:rsid w:val="00D95711"/>
    <w:rsid w:val="00D958DD"/>
    <w:rsid w:val="00D959E8"/>
    <w:rsid w:val="00D95FCE"/>
    <w:rsid w:val="00D960C3"/>
    <w:rsid w:val="00D96608"/>
    <w:rsid w:val="00D96808"/>
    <w:rsid w:val="00D96872"/>
    <w:rsid w:val="00D968C1"/>
    <w:rsid w:val="00D9693D"/>
    <w:rsid w:val="00D96D1D"/>
    <w:rsid w:val="00D96F60"/>
    <w:rsid w:val="00D9726D"/>
    <w:rsid w:val="00D97282"/>
    <w:rsid w:val="00D9732C"/>
    <w:rsid w:val="00D97537"/>
    <w:rsid w:val="00D97650"/>
    <w:rsid w:val="00D977D4"/>
    <w:rsid w:val="00D97D9A"/>
    <w:rsid w:val="00D97DD5"/>
    <w:rsid w:val="00D97EAF"/>
    <w:rsid w:val="00DA03EB"/>
    <w:rsid w:val="00DA0547"/>
    <w:rsid w:val="00DA0BB0"/>
    <w:rsid w:val="00DA12D0"/>
    <w:rsid w:val="00DA13B5"/>
    <w:rsid w:val="00DA13B8"/>
    <w:rsid w:val="00DA1581"/>
    <w:rsid w:val="00DA1822"/>
    <w:rsid w:val="00DA19F1"/>
    <w:rsid w:val="00DA1D52"/>
    <w:rsid w:val="00DA1D7E"/>
    <w:rsid w:val="00DA1D87"/>
    <w:rsid w:val="00DA23A5"/>
    <w:rsid w:val="00DA2457"/>
    <w:rsid w:val="00DA249B"/>
    <w:rsid w:val="00DA2508"/>
    <w:rsid w:val="00DA2669"/>
    <w:rsid w:val="00DA27FD"/>
    <w:rsid w:val="00DA27FF"/>
    <w:rsid w:val="00DA295A"/>
    <w:rsid w:val="00DA2A78"/>
    <w:rsid w:val="00DA2B07"/>
    <w:rsid w:val="00DA2BD2"/>
    <w:rsid w:val="00DA321F"/>
    <w:rsid w:val="00DA35B4"/>
    <w:rsid w:val="00DA3823"/>
    <w:rsid w:val="00DA3ADD"/>
    <w:rsid w:val="00DA3D63"/>
    <w:rsid w:val="00DA3DCE"/>
    <w:rsid w:val="00DA3E0C"/>
    <w:rsid w:val="00DA3E24"/>
    <w:rsid w:val="00DA416B"/>
    <w:rsid w:val="00DA42BB"/>
    <w:rsid w:val="00DA44A7"/>
    <w:rsid w:val="00DA4827"/>
    <w:rsid w:val="00DA4A86"/>
    <w:rsid w:val="00DA4ECB"/>
    <w:rsid w:val="00DA5072"/>
    <w:rsid w:val="00DA5346"/>
    <w:rsid w:val="00DA548A"/>
    <w:rsid w:val="00DA56A5"/>
    <w:rsid w:val="00DA570D"/>
    <w:rsid w:val="00DA582D"/>
    <w:rsid w:val="00DA59EE"/>
    <w:rsid w:val="00DA5C04"/>
    <w:rsid w:val="00DA5D4D"/>
    <w:rsid w:val="00DA5FA6"/>
    <w:rsid w:val="00DA6214"/>
    <w:rsid w:val="00DA6369"/>
    <w:rsid w:val="00DA6EF4"/>
    <w:rsid w:val="00DA6F25"/>
    <w:rsid w:val="00DA6F46"/>
    <w:rsid w:val="00DA70C1"/>
    <w:rsid w:val="00DA71F3"/>
    <w:rsid w:val="00DA7246"/>
    <w:rsid w:val="00DA76DA"/>
    <w:rsid w:val="00DA773B"/>
    <w:rsid w:val="00DA773C"/>
    <w:rsid w:val="00DA7764"/>
    <w:rsid w:val="00DA7769"/>
    <w:rsid w:val="00DA7771"/>
    <w:rsid w:val="00DA783F"/>
    <w:rsid w:val="00DA79F5"/>
    <w:rsid w:val="00DA7B66"/>
    <w:rsid w:val="00DA7C6F"/>
    <w:rsid w:val="00DA7FA5"/>
    <w:rsid w:val="00DB01B2"/>
    <w:rsid w:val="00DB0203"/>
    <w:rsid w:val="00DB0353"/>
    <w:rsid w:val="00DB09EA"/>
    <w:rsid w:val="00DB1088"/>
    <w:rsid w:val="00DB1113"/>
    <w:rsid w:val="00DB11B1"/>
    <w:rsid w:val="00DB161D"/>
    <w:rsid w:val="00DB169A"/>
    <w:rsid w:val="00DB1877"/>
    <w:rsid w:val="00DB187F"/>
    <w:rsid w:val="00DB18C6"/>
    <w:rsid w:val="00DB19AB"/>
    <w:rsid w:val="00DB1B34"/>
    <w:rsid w:val="00DB1C77"/>
    <w:rsid w:val="00DB1D0C"/>
    <w:rsid w:val="00DB1EB0"/>
    <w:rsid w:val="00DB1EC6"/>
    <w:rsid w:val="00DB25A3"/>
    <w:rsid w:val="00DB263E"/>
    <w:rsid w:val="00DB2735"/>
    <w:rsid w:val="00DB287B"/>
    <w:rsid w:val="00DB2A59"/>
    <w:rsid w:val="00DB2CE9"/>
    <w:rsid w:val="00DB2F61"/>
    <w:rsid w:val="00DB2FC5"/>
    <w:rsid w:val="00DB303F"/>
    <w:rsid w:val="00DB3221"/>
    <w:rsid w:val="00DB36C8"/>
    <w:rsid w:val="00DB38BB"/>
    <w:rsid w:val="00DB38D8"/>
    <w:rsid w:val="00DB3E3F"/>
    <w:rsid w:val="00DB3F34"/>
    <w:rsid w:val="00DB40D2"/>
    <w:rsid w:val="00DB421C"/>
    <w:rsid w:val="00DB42D6"/>
    <w:rsid w:val="00DB438F"/>
    <w:rsid w:val="00DB4503"/>
    <w:rsid w:val="00DB4BBE"/>
    <w:rsid w:val="00DB4C5F"/>
    <w:rsid w:val="00DB4FF4"/>
    <w:rsid w:val="00DB5397"/>
    <w:rsid w:val="00DB55F6"/>
    <w:rsid w:val="00DB5617"/>
    <w:rsid w:val="00DB5660"/>
    <w:rsid w:val="00DB5F2A"/>
    <w:rsid w:val="00DB644A"/>
    <w:rsid w:val="00DB6497"/>
    <w:rsid w:val="00DB6714"/>
    <w:rsid w:val="00DB6914"/>
    <w:rsid w:val="00DB6CAD"/>
    <w:rsid w:val="00DB6DA3"/>
    <w:rsid w:val="00DB6F1F"/>
    <w:rsid w:val="00DB6FA9"/>
    <w:rsid w:val="00DB71A2"/>
    <w:rsid w:val="00DB7438"/>
    <w:rsid w:val="00DB76C0"/>
    <w:rsid w:val="00DB79BB"/>
    <w:rsid w:val="00DB7B97"/>
    <w:rsid w:val="00DB7E14"/>
    <w:rsid w:val="00DC026C"/>
    <w:rsid w:val="00DC02FD"/>
    <w:rsid w:val="00DC0438"/>
    <w:rsid w:val="00DC0698"/>
    <w:rsid w:val="00DC09FD"/>
    <w:rsid w:val="00DC0B90"/>
    <w:rsid w:val="00DC0B93"/>
    <w:rsid w:val="00DC0BE6"/>
    <w:rsid w:val="00DC0C3D"/>
    <w:rsid w:val="00DC0CC5"/>
    <w:rsid w:val="00DC0FEA"/>
    <w:rsid w:val="00DC111A"/>
    <w:rsid w:val="00DC1128"/>
    <w:rsid w:val="00DC12CC"/>
    <w:rsid w:val="00DC140A"/>
    <w:rsid w:val="00DC145A"/>
    <w:rsid w:val="00DC15CF"/>
    <w:rsid w:val="00DC17A7"/>
    <w:rsid w:val="00DC18BB"/>
    <w:rsid w:val="00DC18ED"/>
    <w:rsid w:val="00DC195E"/>
    <w:rsid w:val="00DC1962"/>
    <w:rsid w:val="00DC1AC2"/>
    <w:rsid w:val="00DC1CFA"/>
    <w:rsid w:val="00DC1EDC"/>
    <w:rsid w:val="00DC230F"/>
    <w:rsid w:val="00DC236D"/>
    <w:rsid w:val="00DC251E"/>
    <w:rsid w:val="00DC2681"/>
    <w:rsid w:val="00DC2DF3"/>
    <w:rsid w:val="00DC2EE8"/>
    <w:rsid w:val="00DC322D"/>
    <w:rsid w:val="00DC3233"/>
    <w:rsid w:val="00DC3369"/>
    <w:rsid w:val="00DC3488"/>
    <w:rsid w:val="00DC3A0B"/>
    <w:rsid w:val="00DC3B6D"/>
    <w:rsid w:val="00DC401F"/>
    <w:rsid w:val="00DC4133"/>
    <w:rsid w:val="00DC41F0"/>
    <w:rsid w:val="00DC440C"/>
    <w:rsid w:val="00DC4418"/>
    <w:rsid w:val="00DC4439"/>
    <w:rsid w:val="00DC4610"/>
    <w:rsid w:val="00DC47A7"/>
    <w:rsid w:val="00DC491E"/>
    <w:rsid w:val="00DC49E9"/>
    <w:rsid w:val="00DC507E"/>
    <w:rsid w:val="00DC5348"/>
    <w:rsid w:val="00DC54FB"/>
    <w:rsid w:val="00DC5BB2"/>
    <w:rsid w:val="00DC5CC2"/>
    <w:rsid w:val="00DC5D6F"/>
    <w:rsid w:val="00DC5E4C"/>
    <w:rsid w:val="00DC609C"/>
    <w:rsid w:val="00DC6782"/>
    <w:rsid w:val="00DC6784"/>
    <w:rsid w:val="00DC67CF"/>
    <w:rsid w:val="00DC6804"/>
    <w:rsid w:val="00DC6C22"/>
    <w:rsid w:val="00DC6D69"/>
    <w:rsid w:val="00DC6EAA"/>
    <w:rsid w:val="00DC7133"/>
    <w:rsid w:val="00DC731E"/>
    <w:rsid w:val="00DC7323"/>
    <w:rsid w:val="00DC749C"/>
    <w:rsid w:val="00DC775F"/>
    <w:rsid w:val="00DC7E69"/>
    <w:rsid w:val="00DC7EAD"/>
    <w:rsid w:val="00DC7F1F"/>
    <w:rsid w:val="00DC7F33"/>
    <w:rsid w:val="00DC7F3B"/>
    <w:rsid w:val="00DD0075"/>
    <w:rsid w:val="00DD0148"/>
    <w:rsid w:val="00DD0475"/>
    <w:rsid w:val="00DD0826"/>
    <w:rsid w:val="00DD085B"/>
    <w:rsid w:val="00DD0954"/>
    <w:rsid w:val="00DD0B6E"/>
    <w:rsid w:val="00DD0BDD"/>
    <w:rsid w:val="00DD0C11"/>
    <w:rsid w:val="00DD0DDA"/>
    <w:rsid w:val="00DD0E71"/>
    <w:rsid w:val="00DD1223"/>
    <w:rsid w:val="00DD1338"/>
    <w:rsid w:val="00DD1348"/>
    <w:rsid w:val="00DD1467"/>
    <w:rsid w:val="00DD1681"/>
    <w:rsid w:val="00DD176F"/>
    <w:rsid w:val="00DD188E"/>
    <w:rsid w:val="00DD1C8E"/>
    <w:rsid w:val="00DD1DD2"/>
    <w:rsid w:val="00DD1DE8"/>
    <w:rsid w:val="00DD1F10"/>
    <w:rsid w:val="00DD1F9A"/>
    <w:rsid w:val="00DD1FCA"/>
    <w:rsid w:val="00DD2054"/>
    <w:rsid w:val="00DD2576"/>
    <w:rsid w:val="00DD2736"/>
    <w:rsid w:val="00DD29D2"/>
    <w:rsid w:val="00DD2E84"/>
    <w:rsid w:val="00DD2ED1"/>
    <w:rsid w:val="00DD3398"/>
    <w:rsid w:val="00DD374D"/>
    <w:rsid w:val="00DD390C"/>
    <w:rsid w:val="00DD3B3E"/>
    <w:rsid w:val="00DD3BDB"/>
    <w:rsid w:val="00DD3CA5"/>
    <w:rsid w:val="00DD3D03"/>
    <w:rsid w:val="00DD3DB8"/>
    <w:rsid w:val="00DD4278"/>
    <w:rsid w:val="00DD43D8"/>
    <w:rsid w:val="00DD467A"/>
    <w:rsid w:val="00DD48E8"/>
    <w:rsid w:val="00DD49B4"/>
    <w:rsid w:val="00DD4EA2"/>
    <w:rsid w:val="00DD4EC8"/>
    <w:rsid w:val="00DD4F32"/>
    <w:rsid w:val="00DD5165"/>
    <w:rsid w:val="00DD536D"/>
    <w:rsid w:val="00DD5570"/>
    <w:rsid w:val="00DD5ACB"/>
    <w:rsid w:val="00DD5C80"/>
    <w:rsid w:val="00DD5E1B"/>
    <w:rsid w:val="00DD5F15"/>
    <w:rsid w:val="00DD60C1"/>
    <w:rsid w:val="00DD618F"/>
    <w:rsid w:val="00DD61A2"/>
    <w:rsid w:val="00DD65D6"/>
    <w:rsid w:val="00DD6798"/>
    <w:rsid w:val="00DD6931"/>
    <w:rsid w:val="00DD69BA"/>
    <w:rsid w:val="00DD69FA"/>
    <w:rsid w:val="00DD6C39"/>
    <w:rsid w:val="00DD6E4F"/>
    <w:rsid w:val="00DD7249"/>
    <w:rsid w:val="00DD759F"/>
    <w:rsid w:val="00DD772B"/>
    <w:rsid w:val="00DD77B4"/>
    <w:rsid w:val="00DD780E"/>
    <w:rsid w:val="00DD79B2"/>
    <w:rsid w:val="00DD79E4"/>
    <w:rsid w:val="00DD7A55"/>
    <w:rsid w:val="00DD7DD2"/>
    <w:rsid w:val="00DD7ECC"/>
    <w:rsid w:val="00DE003B"/>
    <w:rsid w:val="00DE00D8"/>
    <w:rsid w:val="00DE00EA"/>
    <w:rsid w:val="00DE0242"/>
    <w:rsid w:val="00DE05BD"/>
    <w:rsid w:val="00DE05D9"/>
    <w:rsid w:val="00DE0748"/>
    <w:rsid w:val="00DE10B1"/>
    <w:rsid w:val="00DE134F"/>
    <w:rsid w:val="00DE13ED"/>
    <w:rsid w:val="00DE15E7"/>
    <w:rsid w:val="00DE1712"/>
    <w:rsid w:val="00DE1826"/>
    <w:rsid w:val="00DE1841"/>
    <w:rsid w:val="00DE187C"/>
    <w:rsid w:val="00DE1934"/>
    <w:rsid w:val="00DE19C6"/>
    <w:rsid w:val="00DE19CF"/>
    <w:rsid w:val="00DE1B4F"/>
    <w:rsid w:val="00DE1BD0"/>
    <w:rsid w:val="00DE20CD"/>
    <w:rsid w:val="00DE2359"/>
    <w:rsid w:val="00DE243F"/>
    <w:rsid w:val="00DE280C"/>
    <w:rsid w:val="00DE2961"/>
    <w:rsid w:val="00DE2DB7"/>
    <w:rsid w:val="00DE2DF2"/>
    <w:rsid w:val="00DE313E"/>
    <w:rsid w:val="00DE35A0"/>
    <w:rsid w:val="00DE374F"/>
    <w:rsid w:val="00DE391B"/>
    <w:rsid w:val="00DE3ABB"/>
    <w:rsid w:val="00DE3BDA"/>
    <w:rsid w:val="00DE3D6F"/>
    <w:rsid w:val="00DE3F0F"/>
    <w:rsid w:val="00DE3F55"/>
    <w:rsid w:val="00DE44AC"/>
    <w:rsid w:val="00DE44AD"/>
    <w:rsid w:val="00DE4521"/>
    <w:rsid w:val="00DE4866"/>
    <w:rsid w:val="00DE4980"/>
    <w:rsid w:val="00DE4C85"/>
    <w:rsid w:val="00DE4CBC"/>
    <w:rsid w:val="00DE507C"/>
    <w:rsid w:val="00DE528C"/>
    <w:rsid w:val="00DE54C2"/>
    <w:rsid w:val="00DE5771"/>
    <w:rsid w:val="00DE583E"/>
    <w:rsid w:val="00DE5864"/>
    <w:rsid w:val="00DE5C80"/>
    <w:rsid w:val="00DE5CE6"/>
    <w:rsid w:val="00DE5F5A"/>
    <w:rsid w:val="00DE5FCB"/>
    <w:rsid w:val="00DE602F"/>
    <w:rsid w:val="00DE60B0"/>
    <w:rsid w:val="00DE6107"/>
    <w:rsid w:val="00DE625C"/>
    <w:rsid w:val="00DE69C7"/>
    <w:rsid w:val="00DE69D6"/>
    <w:rsid w:val="00DE6A9B"/>
    <w:rsid w:val="00DE6AAC"/>
    <w:rsid w:val="00DE6C45"/>
    <w:rsid w:val="00DE710F"/>
    <w:rsid w:val="00DE71CD"/>
    <w:rsid w:val="00DE7575"/>
    <w:rsid w:val="00DE757F"/>
    <w:rsid w:val="00DE76DD"/>
    <w:rsid w:val="00DE772B"/>
    <w:rsid w:val="00DE7850"/>
    <w:rsid w:val="00DE7936"/>
    <w:rsid w:val="00DE795B"/>
    <w:rsid w:val="00DE79D1"/>
    <w:rsid w:val="00DE7A0C"/>
    <w:rsid w:val="00DE7F8F"/>
    <w:rsid w:val="00DF00E1"/>
    <w:rsid w:val="00DF0400"/>
    <w:rsid w:val="00DF05AB"/>
    <w:rsid w:val="00DF076E"/>
    <w:rsid w:val="00DF0966"/>
    <w:rsid w:val="00DF098B"/>
    <w:rsid w:val="00DF0ACB"/>
    <w:rsid w:val="00DF0D3D"/>
    <w:rsid w:val="00DF19CA"/>
    <w:rsid w:val="00DF1E12"/>
    <w:rsid w:val="00DF1F63"/>
    <w:rsid w:val="00DF2030"/>
    <w:rsid w:val="00DF221D"/>
    <w:rsid w:val="00DF241E"/>
    <w:rsid w:val="00DF31CC"/>
    <w:rsid w:val="00DF33CB"/>
    <w:rsid w:val="00DF34EE"/>
    <w:rsid w:val="00DF3725"/>
    <w:rsid w:val="00DF3939"/>
    <w:rsid w:val="00DF39B9"/>
    <w:rsid w:val="00DF3BF3"/>
    <w:rsid w:val="00DF3C3F"/>
    <w:rsid w:val="00DF3EF3"/>
    <w:rsid w:val="00DF421E"/>
    <w:rsid w:val="00DF4270"/>
    <w:rsid w:val="00DF4384"/>
    <w:rsid w:val="00DF43B7"/>
    <w:rsid w:val="00DF4437"/>
    <w:rsid w:val="00DF4454"/>
    <w:rsid w:val="00DF4473"/>
    <w:rsid w:val="00DF4532"/>
    <w:rsid w:val="00DF481E"/>
    <w:rsid w:val="00DF4D6F"/>
    <w:rsid w:val="00DF5073"/>
    <w:rsid w:val="00DF5602"/>
    <w:rsid w:val="00DF56ED"/>
    <w:rsid w:val="00DF573C"/>
    <w:rsid w:val="00DF5848"/>
    <w:rsid w:val="00DF5A12"/>
    <w:rsid w:val="00DF5A80"/>
    <w:rsid w:val="00DF5AE0"/>
    <w:rsid w:val="00DF5B2B"/>
    <w:rsid w:val="00DF5BBA"/>
    <w:rsid w:val="00DF5DF8"/>
    <w:rsid w:val="00DF5E10"/>
    <w:rsid w:val="00DF60CD"/>
    <w:rsid w:val="00DF61ED"/>
    <w:rsid w:val="00DF6203"/>
    <w:rsid w:val="00DF65FC"/>
    <w:rsid w:val="00DF6674"/>
    <w:rsid w:val="00DF689E"/>
    <w:rsid w:val="00DF6998"/>
    <w:rsid w:val="00DF6F14"/>
    <w:rsid w:val="00DF7101"/>
    <w:rsid w:val="00DF721D"/>
    <w:rsid w:val="00DF72FD"/>
    <w:rsid w:val="00DF740E"/>
    <w:rsid w:val="00DF7431"/>
    <w:rsid w:val="00DF7672"/>
    <w:rsid w:val="00DF7802"/>
    <w:rsid w:val="00DF78C2"/>
    <w:rsid w:val="00DF7C06"/>
    <w:rsid w:val="00DF7DE2"/>
    <w:rsid w:val="00DF7FEC"/>
    <w:rsid w:val="00E00190"/>
    <w:rsid w:val="00E005AA"/>
    <w:rsid w:val="00E00718"/>
    <w:rsid w:val="00E009EF"/>
    <w:rsid w:val="00E00D04"/>
    <w:rsid w:val="00E00D07"/>
    <w:rsid w:val="00E01691"/>
    <w:rsid w:val="00E01B20"/>
    <w:rsid w:val="00E01B64"/>
    <w:rsid w:val="00E01BBA"/>
    <w:rsid w:val="00E01EE5"/>
    <w:rsid w:val="00E01EFF"/>
    <w:rsid w:val="00E02231"/>
    <w:rsid w:val="00E02549"/>
    <w:rsid w:val="00E0258D"/>
    <w:rsid w:val="00E02B43"/>
    <w:rsid w:val="00E02B4F"/>
    <w:rsid w:val="00E02DE1"/>
    <w:rsid w:val="00E02E8A"/>
    <w:rsid w:val="00E03009"/>
    <w:rsid w:val="00E03258"/>
    <w:rsid w:val="00E0343C"/>
    <w:rsid w:val="00E03470"/>
    <w:rsid w:val="00E03568"/>
    <w:rsid w:val="00E0377B"/>
    <w:rsid w:val="00E038B5"/>
    <w:rsid w:val="00E03964"/>
    <w:rsid w:val="00E040D2"/>
    <w:rsid w:val="00E04181"/>
    <w:rsid w:val="00E0450B"/>
    <w:rsid w:val="00E04518"/>
    <w:rsid w:val="00E0483C"/>
    <w:rsid w:val="00E04DF4"/>
    <w:rsid w:val="00E04F58"/>
    <w:rsid w:val="00E0506C"/>
    <w:rsid w:val="00E0527A"/>
    <w:rsid w:val="00E052A1"/>
    <w:rsid w:val="00E057EF"/>
    <w:rsid w:val="00E05877"/>
    <w:rsid w:val="00E05B38"/>
    <w:rsid w:val="00E05BBA"/>
    <w:rsid w:val="00E05EA0"/>
    <w:rsid w:val="00E05F2C"/>
    <w:rsid w:val="00E05FE8"/>
    <w:rsid w:val="00E06028"/>
    <w:rsid w:val="00E060B8"/>
    <w:rsid w:val="00E06141"/>
    <w:rsid w:val="00E0630E"/>
    <w:rsid w:val="00E0646B"/>
    <w:rsid w:val="00E06773"/>
    <w:rsid w:val="00E068A1"/>
    <w:rsid w:val="00E06BAA"/>
    <w:rsid w:val="00E06FFF"/>
    <w:rsid w:val="00E071A8"/>
    <w:rsid w:val="00E07341"/>
    <w:rsid w:val="00E073AF"/>
    <w:rsid w:val="00E0758E"/>
    <w:rsid w:val="00E07743"/>
    <w:rsid w:val="00E07833"/>
    <w:rsid w:val="00E07842"/>
    <w:rsid w:val="00E07A51"/>
    <w:rsid w:val="00E07B7A"/>
    <w:rsid w:val="00E07DEA"/>
    <w:rsid w:val="00E07EED"/>
    <w:rsid w:val="00E10065"/>
    <w:rsid w:val="00E101BC"/>
    <w:rsid w:val="00E101E5"/>
    <w:rsid w:val="00E10205"/>
    <w:rsid w:val="00E10292"/>
    <w:rsid w:val="00E104CE"/>
    <w:rsid w:val="00E10663"/>
    <w:rsid w:val="00E107BF"/>
    <w:rsid w:val="00E10A99"/>
    <w:rsid w:val="00E1167E"/>
    <w:rsid w:val="00E11824"/>
    <w:rsid w:val="00E119E2"/>
    <w:rsid w:val="00E11B53"/>
    <w:rsid w:val="00E11B90"/>
    <w:rsid w:val="00E12872"/>
    <w:rsid w:val="00E12A6B"/>
    <w:rsid w:val="00E12AEB"/>
    <w:rsid w:val="00E12AFE"/>
    <w:rsid w:val="00E12D44"/>
    <w:rsid w:val="00E12DDA"/>
    <w:rsid w:val="00E12F12"/>
    <w:rsid w:val="00E12F2A"/>
    <w:rsid w:val="00E12F93"/>
    <w:rsid w:val="00E1325A"/>
    <w:rsid w:val="00E132A2"/>
    <w:rsid w:val="00E1337A"/>
    <w:rsid w:val="00E133CF"/>
    <w:rsid w:val="00E135C2"/>
    <w:rsid w:val="00E13846"/>
    <w:rsid w:val="00E13A29"/>
    <w:rsid w:val="00E13AEF"/>
    <w:rsid w:val="00E13B92"/>
    <w:rsid w:val="00E13C03"/>
    <w:rsid w:val="00E13DF2"/>
    <w:rsid w:val="00E13EDC"/>
    <w:rsid w:val="00E13FCC"/>
    <w:rsid w:val="00E14042"/>
    <w:rsid w:val="00E141F8"/>
    <w:rsid w:val="00E1423A"/>
    <w:rsid w:val="00E1429A"/>
    <w:rsid w:val="00E14D23"/>
    <w:rsid w:val="00E14FCC"/>
    <w:rsid w:val="00E1525F"/>
    <w:rsid w:val="00E153AB"/>
    <w:rsid w:val="00E15718"/>
    <w:rsid w:val="00E15829"/>
    <w:rsid w:val="00E15D94"/>
    <w:rsid w:val="00E15ED2"/>
    <w:rsid w:val="00E15F38"/>
    <w:rsid w:val="00E16080"/>
    <w:rsid w:val="00E161E6"/>
    <w:rsid w:val="00E16324"/>
    <w:rsid w:val="00E1651A"/>
    <w:rsid w:val="00E16D68"/>
    <w:rsid w:val="00E16FEC"/>
    <w:rsid w:val="00E1736C"/>
    <w:rsid w:val="00E17490"/>
    <w:rsid w:val="00E17586"/>
    <w:rsid w:val="00E17672"/>
    <w:rsid w:val="00E17761"/>
    <w:rsid w:val="00E17BDE"/>
    <w:rsid w:val="00E17EB9"/>
    <w:rsid w:val="00E2015E"/>
    <w:rsid w:val="00E2023A"/>
    <w:rsid w:val="00E206DB"/>
    <w:rsid w:val="00E206F5"/>
    <w:rsid w:val="00E20747"/>
    <w:rsid w:val="00E207CC"/>
    <w:rsid w:val="00E2091B"/>
    <w:rsid w:val="00E20C84"/>
    <w:rsid w:val="00E20DD7"/>
    <w:rsid w:val="00E20EA8"/>
    <w:rsid w:val="00E210DB"/>
    <w:rsid w:val="00E21244"/>
    <w:rsid w:val="00E21267"/>
    <w:rsid w:val="00E212F8"/>
    <w:rsid w:val="00E213FA"/>
    <w:rsid w:val="00E21553"/>
    <w:rsid w:val="00E21918"/>
    <w:rsid w:val="00E21A07"/>
    <w:rsid w:val="00E21ADE"/>
    <w:rsid w:val="00E21C94"/>
    <w:rsid w:val="00E21CFB"/>
    <w:rsid w:val="00E21D21"/>
    <w:rsid w:val="00E21E8C"/>
    <w:rsid w:val="00E21EA8"/>
    <w:rsid w:val="00E2282D"/>
    <w:rsid w:val="00E2282E"/>
    <w:rsid w:val="00E2290A"/>
    <w:rsid w:val="00E22AF4"/>
    <w:rsid w:val="00E22AF6"/>
    <w:rsid w:val="00E22B18"/>
    <w:rsid w:val="00E22C8F"/>
    <w:rsid w:val="00E22EBA"/>
    <w:rsid w:val="00E23438"/>
    <w:rsid w:val="00E2350C"/>
    <w:rsid w:val="00E23BF3"/>
    <w:rsid w:val="00E23C5E"/>
    <w:rsid w:val="00E23CD4"/>
    <w:rsid w:val="00E23CD7"/>
    <w:rsid w:val="00E23DD1"/>
    <w:rsid w:val="00E2434E"/>
    <w:rsid w:val="00E24493"/>
    <w:rsid w:val="00E245A0"/>
    <w:rsid w:val="00E24C58"/>
    <w:rsid w:val="00E25147"/>
    <w:rsid w:val="00E252A4"/>
    <w:rsid w:val="00E252CA"/>
    <w:rsid w:val="00E25374"/>
    <w:rsid w:val="00E25398"/>
    <w:rsid w:val="00E253E0"/>
    <w:rsid w:val="00E25C88"/>
    <w:rsid w:val="00E25E76"/>
    <w:rsid w:val="00E263AD"/>
    <w:rsid w:val="00E26916"/>
    <w:rsid w:val="00E269B4"/>
    <w:rsid w:val="00E26B19"/>
    <w:rsid w:val="00E26B69"/>
    <w:rsid w:val="00E26CB1"/>
    <w:rsid w:val="00E26D91"/>
    <w:rsid w:val="00E26FEA"/>
    <w:rsid w:val="00E27265"/>
    <w:rsid w:val="00E27268"/>
    <w:rsid w:val="00E27529"/>
    <w:rsid w:val="00E279DE"/>
    <w:rsid w:val="00E27BD7"/>
    <w:rsid w:val="00E301B8"/>
    <w:rsid w:val="00E303DF"/>
    <w:rsid w:val="00E304A0"/>
    <w:rsid w:val="00E306F4"/>
    <w:rsid w:val="00E30B95"/>
    <w:rsid w:val="00E30CE9"/>
    <w:rsid w:val="00E30D96"/>
    <w:rsid w:val="00E30F6B"/>
    <w:rsid w:val="00E3125E"/>
    <w:rsid w:val="00E312B2"/>
    <w:rsid w:val="00E313D1"/>
    <w:rsid w:val="00E3145A"/>
    <w:rsid w:val="00E3174D"/>
    <w:rsid w:val="00E3183D"/>
    <w:rsid w:val="00E3190C"/>
    <w:rsid w:val="00E31A54"/>
    <w:rsid w:val="00E31FCE"/>
    <w:rsid w:val="00E32191"/>
    <w:rsid w:val="00E321DD"/>
    <w:rsid w:val="00E32272"/>
    <w:rsid w:val="00E32319"/>
    <w:rsid w:val="00E32561"/>
    <w:rsid w:val="00E32572"/>
    <w:rsid w:val="00E3264C"/>
    <w:rsid w:val="00E32654"/>
    <w:rsid w:val="00E32998"/>
    <w:rsid w:val="00E32E91"/>
    <w:rsid w:val="00E32F89"/>
    <w:rsid w:val="00E333F8"/>
    <w:rsid w:val="00E334E8"/>
    <w:rsid w:val="00E33665"/>
    <w:rsid w:val="00E33769"/>
    <w:rsid w:val="00E33787"/>
    <w:rsid w:val="00E33C02"/>
    <w:rsid w:val="00E33D0A"/>
    <w:rsid w:val="00E33E2A"/>
    <w:rsid w:val="00E33F2B"/>
    <w:rsid w:val="00E344D1"/>
    <w:rsid w:val="00E34513"/>
    <w:rsid w:val="00E3466E"/>
    <w:rsid w:val="00E34703"/>
    <w:rsid w:val="00E34717"/>
    <w:rsid w:val="00E34990"/>
    <w:rsid w:val="00E349E2"/>
    <w:rsid w:val="00E34A20"/>
    <w:rsid w:val="00E34BFF"/>
    <w:rsid w:val="00E35297"/>
    <w:rsid w:val="00E352BD"/>
    <w:rsid w:val="00E3534A"/>
    <w:rsid w:val="00E3534D"/>
    <w:rsid w:val="00E3556A"/>
    <w:rsid w:val="00E355C6"/>
    <w:rsid w:val="00E356AE"/>
    <w:rsid w:val="00E35A0F"/>
    <w:rsid w:val="00E35B50"/>
    <w:rsid w:val="00E35B68"/>
    <w:rsid w:val="00E35C1F"/>
    <w:rsid w:val="00E35C7E"/>
    <w:rsid w:val="00E35CF9"/>
    <w:rsid w:val="00E35F36"/>
    <w:rsid w:val="00E362A4"/>
    <w:rsid w:val="00E36419"/>
    <w:rsid w:val="00E3662B"/>
    <w:rsid w:val="00E36681"/>
    <w:rsid w:val="00E36711"/>
    <w:rsid w:val="00E36B8D"/>
    <w:rsid w:val="00E36C3C"/>
    <w:rsid w:val="00E3715F"/>
    <w:rsid w:val="00E37186"/>
    <w:rsid w:val="00E37332"/>
    <w:rsid w:val="00E37496"/>
    <w:rsid w:val="00E376F9"/>
    <w:rsid w:val="00E37B58"/>
    <w:rsid w:val="00E37CB6"/>
    <w:rsid w:val="00E37D09"/>
    <w:rsid w:val="00E37D97"/>
    <w:rsid w:val="00E37E34"/>
    <w:rsid w:val="00E37E92"/>
    <w:rsid w:val="00E40098"/>
    <w:rsid w:val="00E400D4"/>
    <w:rsid w:val="00E4026C"/>
    <w:rsid w:val="00E402CB"/>
    <w:rsid w:val="00E4079A"/>
    <w:rsid w:val="00E40FBE"/>
    <w:rsid w:val="00E413E2"/>
    <w:rsid w:val="00E414BC"/>
    <w:rsid w:val="00E4158D"/>
    <w:rsid w:val="00E41BDD"/>
    <w:rsid w:val="00E41FFC"/>
    <w:rsid w:val="00E4204F"/>
    <w:rsid w:val="00E42572"/>
    <w:rsid w:val="00E42A57"/>
    <w:rsid w:val="00E42B98"/>
    <w:rsid w:val="00E42C57"/>
    <w:rsid w:val="00E42C68"/>
    <w:rsid w:val="00E430A1"/>
    <w:rsid w:val="00E43471"/>
    <w:rsid w:val="00E434DA"/>
    <w:rsid w:val="00E436E9"/>
    <w:rsid w:val="00E43AA0"/>
    <w:rsid w:val="00E43BF3"/>
    <w:rsid w:val="00E43C08"/>
    <w:rsid w:val="00E43CE0"/>
    <w:rsid w:val="00E43E25"/>
    <w:rsid w:val="00E43F93"/>
    <w:rsid w:val="00E443C6"/>
    <w:rsid w:val="00E4456E"/>
    <w:rsid w:val="00E44715"/>
    <w:rsid w:val="00E4495A"/>
    <w:rsid w:val="00E449E2"/>
    <w:rsid w:val="00E44AC1"/>
    <w:rsid w:val="00E4500B"/>
    <w:rsid w:val="00E45039"/>
    <w:rsid w:val="00E45073"/>
    <w:rsid w:val="00E4514E"/>
    <w:rsid w:val="00E45760"/>
    <w:rsid w:val="00E45C62"/>
    <w:rsid w:val="00E45D03"/>
    <w:rsid w:val="00E45EA4"/>
    <w:rsid w:val="00E45F39"/>
    <w:rsid w:val="00E460AC"/>
    <w:rsid w:val="00E460CD"/>
    <w:rsid w:val="00E462AC"/>
    <w:rsid w:val="00E463E5"/>
    <w:rsid w:val="00E4653E"/>
    <w:rsid w:val="00E465E5"/>
    <w:rsid w:val="00E46654"/>
    <w:rsid w:val="00E46666"/>
    <w:rsid w:val="00E467F1"/>
    <w:rsid w:val="00E46861"/>
    <w:rsid w:val="00E468CF"/>
    <w:rsid w:val="00E469EC"/>
    <w:rsid w:val="00E46CF9"/>
    <w:rsid w:val="00E46D0A"/>
    <w:rsid w:val="00E46D46"/>
    <w:rsid w:val="00E470CC"/>
    <w:rsid w:val="00E471BD"/>
    <w:rsid w:val="00E474F1"/>
    <w:rsid w:val="00E4776F"/>
    <w:rsid w:val="00E4786D"/>
    <w:rsid w:val="00E47CE8"/>
    <w:rsid w:val="00E47D0F"/>
    <w:rsid w:val="00E47D3A"/>
    <w:rsid w:val="00E50437"/>
    <w:rsid w:val="00E5047F"/>
    <w:rsid w:val="00E50551"/>
    <w:rsid w:val="00E5056E"/>
    <w:rsid w:val="00E50942"/>
    <w:rsid w:val="00E50E9A"/>
    <w:rsid w:val="00E5101A"/>
    <w:rsid w:val="00E51420"/>
    <w:rsid w:val="00E514E2"/>
    <w:rsid w:val="00E51601"/>
    <w:rsid w:val="00E51677"/>
    <w:rsid w:val="00E517E8"/>
    <w:rsid w:val="00E518BA"/>
    <w:rsid w:val="00E51C1F"/>
    <w:rsid w:val="00E51FF3"/>
    <w:rsid w:val="00E521FA"/>
    <w:rsid w:val="00E524E3"/>
    <w:rsid w:val="00E52A25"/>
    <w:rsid w:val="00E52CB0"/>
    <w:rsid w:val="00E5304E"/>
    <w:rsid w:val="00E530D1"/>
    <w:rsid w:val="00E530EE"/>
    <w:rsid w:val="00E53188"/>
    <w:rsid w:val="00E5359A"/>
    <w:rsid w:val="00E535C2"/>
    <w:rsid w:val="00E53920"/>
    <w:rsid w:val="00E539AB"/>
    <w:rsid w:val="00E53A55"/>
    <w:rsid w:val="00E53C2A"/>
    <w:rsid w:val="00E53DFA"/>
    <w:rsid w:val="00E53EB4"/>
    <w:rsid w:val="00E5441D"/>
    <w:rsid w:val="00E54549"/>
    <w:rsid w:val="00E5456C"/>
    <w:rsid w:val="00E5460D"/>
    <w:rsid w:val="00E54725"/>
    <w:rsid w:val="00E5477A"/>
    <w:rsid w:val="00E54831"/>
    <w:rsid w:val="00E54A22"/>
    <w:rsid w:val="00E54A50"/>
    <w:rsid w:val="00E54BE7"/>
    <w:rsid w:val="00E54F78"/>
    <w:rsid w:val="00E551B1"/>
    <w:rsid w:val="00E55229"/>
    <w:rsid w:val="00E556F7"/>
    <w:rsid w:val="00E55710"/>
    <w:rsid w:val="00E5589C"/>
    <w:rsid w:val="00E55914"/>
    <w:rsid w:val="00E559A2"/>
    <w:rsid w:val="00E55AB0"/>
    <w:rsid w:val="00E55C5D"/>
    <w:rsid w:val="00E55CA6"/>
    <w:rsid w:val="00E55E0F"/>
    <w:rsid w:val="00E55F77"/>
    <w:rsid w:val="00E55FB8"/>
    <w:rsid w:val="00E564AF"/>
    <w:rsid w:val="00E565CC"/>
    <w:rsid w:val="00E56A11"/>
    <w:rsid w:val="00E56D15"/>
    <w:rsid w:val="00E56E69"/>
    <w:rsid w:val="00E56F23"/>
    <w:rsid w:val="00E572B6"/>
    <w:rsid w:val="00E57395"/>
    <w:rsid w:val="00E5740B"/>
    <w:rsid w:val="00E5742C"/>
    <w:rsid w:val="00E5745F"/>
    <w:rsid w:val="00E579C8"/>
    <w:rsid w:val="00E579CB"/>
    <w:rsid w:val="00E57B72"/>
    <w:rsid w:val="00E57C42"/>
    <w:rsid w:val="00E57E98"/>
    <w:rsid w:val="00E603D0"/>
    <w:rsid w:val="00E60424"/>
    <w:rsid w:val="00E6067A"/>
    <w:rsid w:val="00E60762"/>
    <w:rsid w:val="00E60BE7"/>
    <w:rsid w:val="00E60D09"/>
    <w:rsid w:val="00E60D75"/>
    <w:rsid w:val="00E60F18"/>
    <w:rsid w:val="00E6129E"/>
    <w:rsid w:val="00E612D1"/>
    <w:rsid w:val="00E6141B"/>
    <w:rsid w:val="00E614A3"/>
    <w:rsid w:val="00E615BA"/>
    <w:rsid w:val="00E619A1"/>
    <w:rsid w:val="00E61A50"/>
    <w:rsid w:val="00E61A72"/>
    <w:rsid w:val="00E61E07"/>
    <w:rsid w:val="00E623DA"/>
    <w:rsid w:val="00E6263C"/>
    <w:rsid w:val="00E628C8"/>
    <w:rsid w:val="00E629C4"/>
    <w:rsid w:val="00E62EDD"/>
    <w:rsid w:val="00E63334"/>
    <w:rsid w:val="00E6339C"/>
    <w:rsid w:val="00E63460"/>
    <w:rsid w:val="00E6360E"/>
    <w:rsid w:val="00E63610"/>
    <w:rsid w:val="00E6367D"/>
    <w:rsid w:val="00E639AE"/>
    <w:rsid w:val="00E63C6D"/>
    <w:rsid w:val="00E63E8E"/>
    <w:rsid w:val="00E63EF8"/>
    <w:rsid w:val="00E64202"/>
    <w:rsid w:val="00E643A2"/>
    <w:rsid w:val="00E643B9"/>
    <w:rsid w:val="00E6467A"/>
    <w:rsid w:val="00E64848"/>
    <w:rsid w:val="00E64B21"/>
    <w:rsid w:val="00E64D80"/>
    <w:rsid w:val="00E6508C"/>
    <w:rsid w:val="00E65160"/>
    <w:rsid w:val="00E6517E"/>
    <w:rsid w:val="00E65288"/>
    <w:rsid w:val="00E65403"/>
    <w:rsid w:val="00E655EE"/>
    <w:rsid w:val="00E657D2"/>
    <w:rsid w:val="00E657E5"/>
    <w:rsid w:val="00E65896"/>
    <w:rsid w:val="00E65AD7"/>
    <w:rsid w:val="00E66672"/>
    <w:rsid w:val="00E666A6"/>
    <w:rsid w:val="00E6670E"/>
    <w:rsid w:val="00E66852"/>
    <w:rsid w:val="00E66C3B"/>
    <w:rsid w:val="00E66E93"/>
    <w:rsid w:val="00E66F61"/>
    <w:rsid w:val="00E66FDC"/>
    <w:rsid w:val="00E671DF"/>
    <w:rsid w:val="00E67367"/>
    <w:rsid w:val="00E673D9"/>
    <w:rsid w:val="00E674B5"/>
    <w:rsid w:val="00E67647"/>
    <w:rsid w:val="00E67894"/>
    <w:rsid w:val="00E67B50"/>
    <w:rsid w:val="00E67C15"/>
    <w:rsid w:val="00E67D79"/>
    <w:rsid w:val="00E67E59"/>
    <w:rsid w:val="00E7046E"/>
    <w:rsid w:val="00E70584"/>
    <w:rsid w:val="00E706BF"/>
    <w:rsid w:val="00E7083F"/>
    <w:rsid w:val="00E70875"/>
    <w:rsid w:val="00E70967"/>
    <w:rsid w:val="00E70982"/>
    <w:rsid w:val="00E70A3A"/>
    <w:rsid w:val="00E70A9E"/>
    <w:rsid w:val="00E70BEC"/>
    <w:rsid w:val="00E70C2D"/>
    <w:rsid w:val="00E711E6"/>
    <w:rsid w:val="00E712B9"/>
    <w:rsid w:val="00E714E3"/>
    <w:rsid w:val="00E71A60"/>
    <w:rsid w:val="00E71B20"/>
    <w:rsid w:val="00E71CAC"/>
    <w:rsid w:val="00E71CD8"/>
    <w:rsid w:val="00E71D0C"/>
    <w:rsid w:val="00E723BD"/>
    <w:rsid w:val="00E72742"/>
    <w:rsid w:val="00E727FB"/>
    <w:rsid w:val="00E72873"/>
    <w:rsid w:val="00E728BF"/>
    <w:rsid w:val="00E72990"/>
    <w:rsid w:val="00E729B4"/>
    <w:rsid w:val="00E72AA6"/>
    <w:rsid w:val="00E72D29"/>
    <w:rsid w:val="00E72E55"/>
    <w:rsid w:val="00E7303F"/>
    <w:rsid w:val="00E730B6"/>
    <w:rsid w:val="00E730D9"/>
    <w:rsid w:val="00E731BD"/>
    <w:rsid w:val="00E73598"/>
    <w:rsid w:val="00E73686"/>
    <w:rsid w:val="00E7371D"/>
    <w:rsid w:val="00E7373C"/>
    <w:rsid w:val="00E737B3"/>
    <w:rsid w:val="00E738D0"/>
    <w:rsid w:val="00E738E2"/>
    <w:rsid w:val="00E73CB8"/>
    <w:rsid w:val="00E74070"/>
    <w:rsid w:val="00E7467B"/>
    <w:rsid w:val="00E747E4"/>
    <w:rsid w:val="00E74829"/>
    <w:rsid w:val="00E748E1"/>
    <w:rsid w:val="00E74C4F"/>
    <w:rsid w:val="00E74C9C"/>
    <w:rsid w:val="00E74F3F"/>
    <w:rsid w:val="00E7542A"/>
    <w:rsid w:val="00E754A0"/>
    <w:rsid w:val="00E7559E"/>
    <w:rsid w:val="00E756E5"/>
    <w:rsid w:val="00E75AC4"/>
    <w:rsid w:val="00E75C84"/>
    <w:rsid w:val="00E75EE0"/>
    <w:rsid w:val="00E75EF0"/>
    <w:rsid w:val="00E75F38"/>
    <w:rsid w:val="00E75FAE"/>
    <w:rsid w:val="00E76337"/>
    <w:rsid w:val="00E76769"/>
    <w:rsid w:val="00E767AF"/>
    <w:rsid w:val="00E76D71"/>
    <w:rsid w:val="00E76E5C"/>
    <w:rsid w:val="00E772A2"/>
    <w:rsid w:val="00E777F7"/>
    <w:rsid w:val="00E77C21"/>
    <w:rsid w:val="00E77D00"/>
    <w:rsid w:val="00E80645"/>
    <w:rsid w:val="00E806D2"/>
    <w:rsid w:val="00E8077B"/>
    <w:rsid w:val="00E807C4"/>
    <w:rsid w:val="00E808EC"/>
    <w:rsid w:val="00E80B28"/>
    <w:rsid w:val="00E80CBA"/>
    <w:rsid w:val="00E80E69"/>
    <w:rsid w:val="00E8103D"/>
    <w:rsid w:val="00E812F0"/>
    <w:rsid w:val="00E81376"/>
    <w:rsid w:val="00E813A1"/>
    <w:rsid w:val="00E814C3"/>
    <w:rsid w:val="00E816EF"/>
    <w:rsid w:val="00E81A31"/>
    <w:rsid w:val="00E81B76"/>
    <w:rsid w:val="00E81BE1"/>
    <w:rsid w:val="00E81E20"/>
    <w:rsid w:val="00E82508"/>
    <w:rsid w:val="00E82C1E"/>
    <w:rsid w:val="00E82EBE"/>
    <w:rsid w:val="00E82F57"/>
    <w:rsid w:val="00E83121"/>
    <w:rsid w:val="00E83145"/>
    <w:rsid w:val="00E83257"/>
    <w:rsid w:val="00E8326A"/>
    <w:rsid w:val="00E833A7"/>
    <w:rsid w:val="00E8382E"/>
    <w:rsid w:val="00E83836"/>
    <w:rsid w:val="00E83A10"/>
    <w:rsid w:val="00E83A34"/>
    <w:rsid w:val="00E83AD5"/>
    <w:rsid w:val="00E83E56"/>
    <w:rsid w:val="00E8407D"/>
    <w:rsid w:val="00E84173"/>
    <w:rsid w:val="00E842E1"/>
    <w:rsid w:val="00E84453"/>
    <w:rsid w:val="00E84487"/>
    <w:rsid w:val="00E8495A"/>
    <w:rsid w:val="00E8497E"/>
    <w:rsid w:val="00E84A9E"/>
    <w:rsid w:val="00E84D44"/>
    <w:rsid w:val="00E84D6B"/>
    <w:rsid w:val="00E84D72"/>
    <w:rsid w:val="00E8502D"/>
    <w:rsid w:val="00E850D2"/>
    <w:rsid w:val="00E85123"/>
    <w:rsid w:val="00E85261"/>
    <w:rsid w:val="00E85344"/>
    <w:rsid w:val="00E85609"/>
    <w:rsid w:val="00E856FF"/>
    <w:rsid w:val="00E857C6"/>
    <w:rsid w:val="00E8586A"/>
    <w:rsid w:val="00E858E4"/>
    <w:rsid w:val="00E85AE6"/>
    <w:rsid w:val="00E85C7C"/>
    <w:rsid w:val="00E85D55"/>
    <w:rsid w:val="00E86467"/>
    <w:rsid w:val="00E867FE"/>
    <w:rsid w:val="00E86D03"/>
    <w:rsid w:val="00E86EE5"/>
    <w:rsid w:val="00E87311"/>
    <w:rsid w:val="00E87575"/>
    <w:rsid w:val="00E8786F"/>
    <w:rsid w:val="00E879B4"/>
    <w:rsid w:val="00E87ABF"/>
    <w:rsid w:val="00E87DD8"/>
    <w:rsid w:val="00E9014E"/>
    <w:rsid w:val="00E901A3"/>
    <w:rsid w:val="00E901AD"/>
    <w:rsid w:val="00E90475"/>
    <w:rsid w:val="00E904EC"/>
    <w:rsid w:val="00E9057F"/>
    <w:rsid w:val="00E9069D"/>
    <w:rsid w:val="00E90728"/>
    <w:rsid w:val="00E90772"/>
    <w:rsid w:val="00E90CB0"/>
    <w:rsid w:val="00E90DB9"/>
    <w:rsid w:val="00E90DEC"/>
    <w:rsid w:val="00E90E76"/>
    <w:rsid w:val="00E90F82"/>
    <w:rsid w:val="00E91097"/>
    <w:rsid w:val="00E9125B"/>
    <w:rsid w:val="00E914D8"/>
    <w:rsid w:val="00E91645"/>
    <w:rsid w:val="00E916BD"/>
    <w:rsid w:val="00E91B01"/>
    <w:rsid w:val="00E922A6"/>
    <w:rsid w:val="00E923AF"/>
    <w:rsid w:val="00E926A2"/>
    <w:rsid w:val="00E927C8"/>
    <w:rsid w:val="00E927E2"/>
    <w:rsid w:val="00E92B52"/>
    <w:rsid w:val="00E92D9B"/>
    <w:rsid w:val="00E92E9B"/>
    <w:rsid w:val="00E92F60"/>
    <w:rsid w:val="00E93129"/>
    <w:rsid w:val="00E931BE"/>
    <w:rsid w:val="00E933C1"/>
    <w:rsid w:val="00E93575"/>
    <w:rsid w:val="00E93760"/>
    <w:rsid w:val="00E93889"/>
    <w:rsid w:val="00E93A11"/>
    <w:rsid w:val="00E93AA7"/>
    <w:rsid w:val="00E93D63"/>
    <w:rsid w:val="00E93F5E"/>
    <w:rsid w:val="00E94129"/>
    <w:rsid w:val="00E9439F"/>
    <w:rsid w:val="00E944AD"/>
    <w:rsid w:val="00E94529"/>
    <w:rsid w:val="00E945EB"/>
    <w:rsid w:val="00E94709"/>
    <w:rsid w:val="00E94712"/>
    <w:rsid w:val="00E94943"/>
    <w:rsid w:val="00E94E8A"/>
    <w:rsid w:val="00E94F6D"/>
    <w:rsid w:val="00E94FE2"/>
    <w:rsid w:val="00E9502D"/>
    <w:rsid w:val="00E950BF"/>
    <w:rsid w:val="00E95346"/>
    <w:rsid w:val="00E953A0"/>
    <w:rsid w:val="00E95919"/>
    <w:rsid w:val="00E95AEA"/>
    <w:rsid w:val="00E95C52"/>
    <w:rsid w:val="00E960A2"/>
    <w:rsid w:val="00E9610D"/>
    <w:rsid w:val="00E961D1"/>
    <w:rsid w:val="00E96271"/>
    <w:rsid w:val="00E9645A"/>
    <w:rsid w:val="00E965BF"/>
    <w:rsid w:val="00E96813"/>
    <w:rsid w:val="00E9691E"/>
    <w:rsid w:val="00E96F14"/>
    <w:rsid w:val="00E97B1E"/>
    <w:rsid w:val="00E97B71"/>
    <w:rsid w:val="00E97BEB"/>
    <w:rsid w:val="00E97F81"/>
    <w:rsid w:val="00E97FCB"/>
    <w:rsid w:val="00EA018D"/>
    <w:rsid w:val="00EA01AB"/>
    <w:rsid w:val="00EA0223"/>
    <w:rsid w:val="00EA029E"/>
    <w:rsid w:val="00EA0CCB"/>
    <w:rsid w:val="00EA0CEE"/>
    <w:rsid w:val="00EA101C"/>
    <w:rsid w:val="00EA106E"/>
    <w:rsid w:val="00EA1075"/>
    <w:rsid w:val="00EA1329"/>
    <w:rsid w:val="00EA13C6"/>
    <w:rsid w:val="00EA1409"/>
    <w:rsid w:val="00EA16B2"/>
    <w:rsid w:val="00EA193E"/>
    <w:rsid w:val="00EA1ABF"/>
    <w:rsid w:val="00EA1C79"/>
    <w:rsid w:val="00EA1EDF"/>
    <w:rsid w:val="00EA1F91"/>
    <w:rsid w:val="00EA21B3"/>
    <w:rsid w:val="00EA2248"/>
    <w:rsid w:val="00EA22C4"/>
    <w:rsid w:val="00EA2320"/>
    <w:rsid w:val="00EA24C1"/>
    <w:rsid w:val="00EA258B"/>
    <w:rsid w:val="00EA28E5"/>
    <w:rsid w:val="00EA2924"/>
    <w:rsid w:val="00EA2987"/>
    <w:rsid w:val="00EA2B24"/>
    <w:rsid w:val="00EA2E96"/>
    <w:rsid w:val="00EA2ED2"/>
    <w:rsid w:val="00EA2EE0"/>
    <w:rsid w:val="00EA32DC"/>
    <w:rsid w:val="00EA37E3"/>
    <w:rsid w:val="00EA391E"/>
    <w:rsid w:val="00EA39FF"/>
    <w:rsid w:val="00EA3AE6"/>
    <w:rsid w:val="00EA3B67"/>
    <w:rsid w:val="00EA3B71"/>
    <w:rsid w:val="00EA3D09"/>
    <w:rsid w:val="00EA3DA1"/>
    <w:rsid w:val="00EA4240"/>
    <w:rsid w:val="00EA44F9"/>
    <w:rsid w:val="00EA4677"/>
    <w:rsid w:val="00EA4705"/>
    <w:rsid w:val="00EA48F2"/>
    <w:rsid w:val="00EA4917"/>
    <w:rsid w:val="00EA49F8"/>
    <w:rsid w:val="00EA4B2F"/>
    <w:rsid w:val="00EA4B48"/>
    <w:rsid w:val="00EA4C5D"/>
    <w:rsid w:val="00EA4F25"/>
    <w:rsid w:val="00EA5260"/>
    <w:rsid w:val="00EA54EF"/>
    <w:rsid w:val="00EA5713"/>
    <w:rsid w:val="00EA585A"/>
    <w:rsid w:val="00EA59AE"/>
    <w:rsid w:val="00EA5C12"/>
    <w:rsid w:val="00EA5C88"/>
    <w:rsid w:val="00EA5F8F"/>
    <w:rsid w:val="00EA60B6"/>
    <w:rsid w:val="00EA6126"/>
    <w:rsid w:val="00EA6333"/>
    <w:rsid w:val="00EA652E"/>
    <w:rsid w:val="00EA65CE"/>
    <w:rsid w:val="00EA675B"/>
    <w:rsid w:val="00EA6917"/>
    <w:rsid w:val="00EA69E6"/>
    <w:rsid w:val="00EA69F4"/>
    <w:rsid w:val="00EA6A88"/>
    <w:rsid w:val="00EA6DC5"/>
    <w:rsid w:val="00EA71EA"/>
    <w:rsid w:val="00EA737D"/>
    <w:rsid w:val="00EA751C"/>
    <w:rsid w:val="00EA7641"/>
    <w:rsid w:val="00EA77B0"/>
    <w:rsid w:val="00EA7906"/>
    <w:rsid w:val="00EA7CAA"/>
    <w:rsid w:val="00EA7FB2"/>
    <w:rsid w:val="00EB0548"/>
    <w:rsid w:val="00EB065C"/>
    <w:rsid w:val="00EB07B0"/>
    <w:rsid w:val="00EB082D"/>
    <w:rsid w:val="00EB098F"/>
    <w:rsid w:val="00EB0BD0"/>
    <w:rsid w:val="00EB0CD0"/>
    <w:rsid w:val="00EB0D3A"/>
    <w:rsid w:val="00EB1050"/>
    <w:rsid w:val="00EB1109"/>
    <w:rsid w:val="00EB122E"/>
    <w:rsid w:val="00EB1320"/>
    <w:rsid w:val="00EB136B"/>
    <w:rsid w:val="00EB1476"/>
    <w:rsid w:val="00EB1596"/>
    <w:rsid w:val="00EB18E5"/>
    <w:rsid w:val="00EB191B"/>
    <w:rsid w:val="00EB196F"/>
    <w:rsid w:val="00EB1AB2"/>
    <w:rsid w:val="00EB1BAD"/>
    <w:rsid w:val="00EB2121"/>
    <w:rsid w:val="00EB237D"/>
    <w:rsid w:val="00EB25C1"/>
    <w:rsid w:val="00EB2CAC"/>
    <w:rsid w:val="00EB2E8D"/>
    <w:rsid w:val="00EB2F7D"/>
    <w:rsid w:val="00EB2FA5"/>
    <w:rsid w:val="00EB303B"/>
    <w:rsid w:val="00EB324C"/>
    <w:rsid w:val="00EB3387"/>
    <w:rsid w:val="00EB343D"/>
    <w:rsid w:val="00EB3476"/>
    <w:rsid w:val="00EB3580"/>
    <w:rsid w:val="00EB3798"/>
    <w:rsid w:val="00EB37D0"/>
    <w:rsid w:val="00EB37E1"/>
    <w:rsid w:val="00EB3AAB"/>
    <w:rsid w:val="00EB3D0C"/>
    <w:rsid w:val="00EB3E37"/>
    <w:rsid w:val="00EB3EF4"/>
    <w:rsid w:val="00EB4259"/>
    <w:rsid w:val="00EB426A"/>
    <w:rsid w:val="00EB439B"/>
    <w:rsid w:val="00EB43EA"/>
    <w:rsid w:val="00EB4501"/>
    <w:rsid w:val="00EB4BFF"/>
    <w:rsid w:val="00EB4DE5"/>
    <w:rsid w:val="00EB514B"/>
    <w:rsid w:val="00EB5454"/>
    <w:rsid w:val="00EB559C"/>
    <w:rsid w:val="00EB5A25"/>
    <w:rsid w:val="00EB5C19"/>
    <w:rsid w:val="00EB5CE4"/>
    <w:rsid w:val="00EB5FA5"/>
    <w:rsid w:val="00EB6010"/>
    <w:rsid w:val="00EB6174"/>
    <w:rsid w:val="00EB6613"/>
    <w:rsid w:val="00EB6976"/>
    <w:rsid w:val="00EB6ADC"/>
    <w:rsid w:val="00EB6C3F"/>
    <w:rsid w:val="00EB6D93"/>
    <w:rsid w:val="00EB6E90"/>
    <w:rsid w:val="00EB703C"/>
    <w:rsid w:val="00EB73D1"/>
    <w:rsid w:val="00EB76D4"/>
    <w:rsid w:val="00EB774A"/>
    <w:rsid w:val="00EB7779"/>
    <w:rsid w:val="00EB7868"/>
    <w:rsid w:val="00EB7935"/>
    <w:rsid w:val="00EB7BA8"/>
    <w:rsid w:val="00EB7D2E"/>
    <w:rsid w:val="00EB7D86"/>
    <w:rsid w:val="00EC0051"/>
    <w:rsid w:val="00EC0394"/>
    <w:rsid w:val="00EC04E1"/>
    <w:rsid w:val="00EC0595"/>
    <w:rsid w:val="00EC087A"/>
    <w:rsid w:val="00EC08B8"/>
    <w:rsid w:val="00EC08C9"/>
    <w:rsid w:val="00EC0918"/>
    <w:rsid w:val="00EC0B59"/>
    <w:rsid w:val="00EC0E6B"/>
    <w:rsid w:val="00EC0E6F"/>
    <w:rsid w:val="00EC0EBA"/>
    <w:rsid w:val="00EC14B6"/>
    <w:rsid w:val="00EC1779"/>
    <w:rsid w:val="00EC180B"/>
    <w:rsid w:val="00EC1A2D"/>
    <w:rsid w:val="00EC1CE4"/>
    <w:rsid w:val="00EC1D8D"/>
    <w:rsid w:val="00EC1E81"/>
    <w:rsid w:val="00EC20AC"/>
    <w:rsid w:val="00EC211C"/>
    <w:rsid w:val="00EC24EC"/>
    <w:rsid w:val="00EC274E"/>
    <w:rsid w:val="00EC2848"/>
    <w:rsid w:val="00EC29BF"/>
    <w:rsid w:val="00EC2AFC"/>
    <w:rsid w:val="00EC2C79"/>
    <w:rsid w:val="00EC2E47"/>
    <w:rsid w:val="00EC2E8E"/>
    <w:rsid w:val="00EC2FF7"/>
    <w:rsid w:val="00EC345C"/>
    <w:rsid w:val="00EC34CC"/>
    <w:rsid w:val="00EC36C4"/>
    <w:rsid w:val="00EC394B"/>
    <w:rsid w:val="00EC3CBD"/>
    <w:rsid w:val="00EC3E3A"/>
    <w:rsid w:val="00EC44D0"/>
    <w:rsid w:val="00EC455F"/>
    <w:rsid w:val="00EC4731"/>
    <w:rsid w:val="00EC48FF"/>
    <w:rsid w:val="00EC4918"/>
    <w:rsid w:val="00EC4AC7"/>
    <w:rsid w:val="00EC4C9D"/>
    <w:rsid w:val="00EC4D33"/>
    <w:rsid w:val="00EC4DDF"/>
    <w:rsid w:val="00EC512C"/>
    <w:rsid w:val="00EC5357"/>
    <w:rsid w:val="00EC5444"/>
    <w:rsid w:val="00EC5803"/>
    <w:rsid w:val="00EC5847"/>
    <w:rsid w:val="00EC58BA"/>
    <w:rsid w:val="00EC59E2"/>
    <w:rsid w:val="00EC5A30"/>
    <w:rsid w:val="00EC5A55"/>
    <w:rsid w:val="00EC5C03"/>
    <w:rsid w:val="00EC5E69"/>
    <w:rsid w:val="00EC5F6B"/>
    <w:rsid w:val="00EC5FFC"/>
    <w:rsid w:val="00EC6049"/>
    <w:rsid w:val="00EC6208"/>
    <w:rsid w:val="00EC62F6"/>
    <w:rsid w:val="00EC6398"/>
    <w:rsid w:val="00EC6693"/>
    <w:rsid w:val="00EC6AD1"/>
    <w:rsid w:val="00EC6BD2"/>
    <w:rsid w:val="00EC6BF8"/>
    <w:rsid w:val="00EC6C9D"/>
    <w:rsid w:val="00EC6DCC"/>
    <w:rsid w:val="00EC7270"/>
    <w:rsid w:val="00EC729C"/>
    <w:rsid w:val="00EC72AE"/>
    <w:rsid w:val="00EC7AC5"/>
    <w:rsid w:val="00EC7B7D"/>
    <w:rsid w:val="00EC7CBB"/>
    <w:rsid w:val="00EC7E61"/>
    <w:rsid w:val="00ED0142"/>
    <w:rsid w:val="00ED061A"/>
    <w:rsid w:val="00ED0814"/>
    <w:rsid w:val="00ED0927"/>
    <w:rsid w:val="00ED0A99"/>
    <w:rsid w:val="00ED0B7B"/>
    <w:rsid w:val="00ED0D03"/>
    <w:rsid w:val="00ED10C8"/>
    <w:rsid w:val="00ED11A1"/>
    <w:rsid w:val="00ED13A6"/>
    <w:rsid w:val="00ED15AF"/>
    <w:rsid w:val="00ED178D"/>
    <w:rsid w:val="00ED1A1C"/>
    <w:rsid w:val="00ED1A43"/>
    <w:rsid w:val="00ED1B36"/>
    <w:rsid w:val="00ED1D63"/>
    <w:rsid w:val="00ED1DB4"/>
    <w:rsid w:val="00ED1F2C"/>
    <w:rsid w:val="00ED206C"/>
    <w:rsid w:val="00ED235B"/>
    <w:rsid w:val="00ED2402"/>
    <w:rsid w:val="00ED2697"/>
    <w:rsid w:val="00ED2778"/>
    <w:rsid w:val="00ED2AD2"/>
    <w:rsid w:val="00ED2C6A"/>
    <w:rsid w:val="00ED2F4E"/>
    <w:rsid w:val="00ED3323"/>
    <w:rsid w:val="00ED3542"/>
    <w:rsid w:val="00ED36EF"/>
    <w:rsid w:val="00ED379C"/>
    <w:rsid w:val="00ED398D"/>
    <w:rsid w:val="00ED3FCF"/>
    <w:rsid w:val="00ED40B2"/>
    <w:rsid w:val="00ED42E4"/>
    <w:rsid w:val="00ED44C4"/>
    <w:rsid w:val="00ED4673"/>
    <w:rsid w:val="00ED46F4"/>
    <w:rsid w:val="00ED48CE"/>
    <w:rsid w:val="00ED4A32"/>
    <w:rsid w:val="00ED4A40"/>
    <w:rsid w:val="00ED4B8A"/>
    <w:rsid w:val="00ED4D6C"/>
    <w:rsid w:val="00ED4D9A"/>
    <w:rsid w:val="00ED4EB8"/>
    <w:rsid w:val="00ED53E8"/>
    <w:rsid w:val="00ED5712"/>
    <w:rsid w:val="00ED57CE"/>
    <w:rsid w:val="00ED599C"/>
    <w:rsid w:val="00ED5C7C"/>
    <w:rsid w:val="00ED5D66"/>
    <w:rsid w:val="00ED5E65"/>
    <w:rsid w:val="00ED5F4C"/>
    <w:rsid w:val="00ED62E6"/>
    <w:rsid w:val="00ED63B4"/>
    <w:rsid w:val="00ED64D6"/>
    <w:rsid w:val="00ED655E"/>
    <w:rsid w:val="00ED674D"/>
    <w:rsid w:val="00ED6AC1"/>
    <w:rsid w:val="00ED6C2B"/>
    <w:rsid w:val="00ED6D4C"/>
    <w:rsid w:val="00ED75C4"/>
    <w:rsid w:val="00ED7950"/>
    <w:rsid w:val="00ED7A7B"/>
    <w:rsid w:val="00ED7AEB"/>
    <w:rsid w:val="00ED7D9F"/>
    <w:rsid w:val="00EE006F"/>
    <w:rsid w:val="00EE02BB"/>
    <w:rsid w:val="00EE035B"/>
    <w:rsid w:val="00EE0645"/>
    <w:rsid w:val="00EE07FD"/>
    <w:rsid w:val="00EE0A78"/>
    <w:rsid w:val="00EE0DC1"/>
    <w:rsid w:val="00EE0DEB"/>
    <w:rsid w:val="00EE0EA9"/>
    <w:rsid w:val="00EE0EEC"/>
    <w:rsid w:val="00EE0F2B"/>
    <w:rsid w:val="00EE125B"/>
    <w:rsid w:val="00EE1A07"/>
    <w:rsid w:val="00EE1A92"/>
    <w:rsid w:val="00EE1E45"/>
    <w:rsid w:val="00EE1FD5"/>
    <w:rsid w:val="00EE20C4"/>
    <w:rsid w:val="00EE22CD"/>
    <w:rsid w:val="00EE22D2"/>
    <w:rsid w:val="00EE2757"/>
    <w:rsid w:val="00EE27AB"/>
    <w:rsid w:val="00EE27FA"/>
    <w:rsid w:val="00EE2CC0"/>
    <w:rsid w:val="00EE2ECD"/>
    <w:rsid w:val="00EE2FF4"/>
    <w:rsid w:val="00EE3086"/>
    <w:rsid w:val="00EE30CA"/>
    <w:rsid w:val="00EE30D4"/>
    <w:rsid w:val="00EE30D9"/>
    <w:rsid w:val="00EE3119"/>
    <w:rsid w:val="00EE3140"/>
    <w:rsid w:val="00EE3161"/>
    <w:rsid w:val="00EE32B8"/>
    <w:rsid w:val="00EE344D"/>
    <w:rsid w:val="00EE355F"/>
    <w:rsid w:val="00EE35A4"/>
    <w:rsid w:val="00EE379E"/>
    <w:rsid w:val="00EE3818"/>
    <w:rsid w:val="00EE388F"/>
    <w:rsid w:val="00EE3A8E"/>
    <w:rsid w:val="00EE3AF4"/>
    <w:rsid w:val="00EE3D1B"/>
    <w:rsid w:val="00EE41C4"/>
    <w:rsid w:val="00EE431E"/>
    <w:rsid w:val="00EE4422"/>
    <w:rsid w:val="00EE4AFB"/>
    <w:rsid w:val="00EE4BDC"/>
    <w:rsid w:val="00EE4CCF"/>
    <w:rsid w:val="00EE4D74"/>
    <w:rsid w:val="00EE4DD9"/>
    <w:rsid w:val="00EE4F0C"/>
    <w:rsid w:val="00EE4FFF"/>
    <w:rsid w:val="00EE50E3"/>
    <w:rsid w:val="00EE5567"/>
    <w:rsid w:val="00EE5683"/>
    <w:rsid w:val="00EE57AF"/>
    <w:rsid w:val="00EE5C29"/>
    <w:rsid w:val="00EE5DFE"/>
    <w:rsid w:val="00EE5F1F"/>
    <w:rsid w:val="00EE60F5"/>
    <w:rsid w:val="00EE61B6"/>
    <w:rsid w:val="00EE6419"/>
    <w:rsid w:val="00EE64E6"/>
    <w:rsid w:val="00EE6591"/>
    <w:rsid w:val="00EE66C6"/>
    <w:rsid w:val="00EE6E40"/>
    <w:rsid w:val="00EE6E61"/>
    <w:rsid w:val="00EE6EE0"/>
    <w:rsid w:val="00EE7253"/>
    <w:rsid w:val="00EE75E3"/>
    <w:rsid w:val="00EE7655"/>
    <w:rsid w:val="00EE7660"/>
    <w:rsid w:val="00EE76AB"/>
    <w:rsid w:val="00EE7726"/>
    <w:rsid w:val="00EE7B92"/>
    <w:rsid w:val="00EE7BFA"/>
    <w:rsid w:val="00EF0543"/>
    <w:rsid w:val="00EF05BB"/>
    <w:rsid w:val="00EF0747"/>
    <w:rsid w:val="00EF07B7"/>
    <w:rsid w:val="00EF07F7"/>
    <w:rsid w:val="00EF09C2"/>
    <w:rsid w:val="00EF0C61"/>
    <w:rsid w:val="00EF0D61"/>
    <w:rsid w:val="00EF0DE9"/>
    <w:rsid w:val="00EF0F01"/>
    <w:rsid w:val="00EF0FBE"/>
    <w:rsid w:val="00EF10B7"/>
    <w:rsid w:val="00EF1212"/>
    <w:rsid w:val="00EF1339"/>
    <w:rsid w:val="00EF173D"/>
    <w:rsid w:val="00EF17B9"/>
    <w:rsid w:val="00EF188C"/>
    <w:rsid w:val="00EF20A8"/>
    <w:rsid w:val="00EF21BA"/>
    <w:rsid w:val="00EF22DD"/>
    <w:rsid w:val="00EF23D2"/>
    <w:rsid w:val="00EF23EB"/>
    <w:rsid w:val="00EF25A2"/>
    <w:rsid w:val="00EF25EE"/>
    <w:rsid w:val="00EF278D"/>
    <w:rsid w:val="00EF27D4"/>
    <w:rsid w:val="00EF2A2D"/>
    <w:rsid w:val="00EF2A67"/>
    <w:rsid w:val="00EF2AD7"/>
    <w:rsid w:val="00EF2BB9"/>
    <w:rsid w:val="00EF2D38"/>
    <w:rsid w:val="00EF3167"/>
    <w:rsid w:val="00EF33DA"/>
    <w:rsid w:val="00EF35B4"/>
    <w:rsid w:val="00EF35EC"/>
    <w:rsid w:val="00EF367C"/>
    <w:rsid w:val="00EF380F"/>
    <w:rsid w:val="00EF387F"/>
    <w:rsid w:val="00EF3881"/>
    <w:rsid w:val="00EF38FC"/>
    <w:rsid w:val="00EF3A01"/>
    <w:rsid w:val="00EF3A5B"/>
    <w:rsid w:val="00EF3DF6"/>
    <w:rsid w:val="00EF434D"/>
    <w:rsid w:val="00EF44ED"/>
    <w:rsid w:val="00EF4784"/>
    <w:rsid w:val="00EF4B5C"/>
    <w:rsid w:val="00EF4C23"/>
    <w:rsid w:val="00EF4F67"/>
    <w:rsid w:val="00EF539F"/>
    <w:rsid w:val="00EF5671"/>
    <w:rsid w:val="00EF5E75"/>
    <w:rsid w:val="00EF5F8B"/>
    <w:rsid w:val="00EF6323"/>
    <w:rsid w:val="00EF668A"/>
    <w:rsid w:val="00EF6A58"/>
    <w:rsid w:val="00EF6C57"/>
    <w:rsid w:val="00EF6DA6"/>
    <w:rsid w:val="00EF6DFD"/>
    <w:rsid w:val="00EF714D"/>
    <w:rsid w:val="00EF744F"/>
    <w:rsid w:val="00EF75CB"/>
    <w:rsid w:val="00EF76D1"/>
    <w:rsid w:val="00EF7AD2"/>
    <w:rsid w:val="00EF7B31"/>
    <w:rsid w:val="00EF7CA2"/>
    <w:rsid w:val="00EF7E36"/>
    <w:rsid w:val="00EF7E60"/>
    <w:rsid w:val="00EF7EFF"/>
    <w:rsid w:val="00EF7F0B"/>
    <w:rsid w:val="00F00A53"/>
    <w:rsid w:val="00F00AC3"/>
    <w:rsid w:val="00F00AD2"/>
    <w:rsid w:val="00F00BDF"/>
    <w:rsid w:val="00F01783"/>
    <w:rsid w:val="00F01F2F"/>
    <w:rsid w:val="00F01FA9"/>
    <w:rsid w:val="00F02064"/>
    <w:rsid w:val="00F02070"/>
    <w:rsid w:val="00F02350"/>
    <w:rsid w:val="00F024B0"/>
    <w:rsid w:val="00F024CD"/>
    <w:rsid w:val="00F024D3"/>
    <w:rsid w:val="00F024D5"/>
    <w:rsid w:val="00F025C6"/>
    <w:rsid w:val="00F02A32"/>
    <w:rsid w:val="00F02DD3"/>
    <w:rsid w:val="00F02DDC"/>
    <w:rsid w:val="00F02F2D"/>
    <w:rsid w:val="00F0306F"/>
    <w:rsid w:val="00F030A2"/>
    <w:rsid w:val="00F0314B"/>
    <w:rsid w:val="00F031EB"/>
    <w:rsid w:val="00F031F6"/>
    <w:rsid w:val="00F037D1"/>
    <w:rsid w:val="00F038FB"/>
    <w:rsid w:val="00F03BA1"/>
    <w:rsid w:val="00F03E6C"/>
    <w:rsid w:val="00F03EC9"/>
    <w:rsid w:val="00F04205"/>
    <w:rsid w:val="00F04247"/>
    <w:rsid w:val="00F043E2"/>
    <w:rsid w:val="00F04668"/>
    <w:rsid w:val="00F047D1"/>
    <w:rsid w:val="00F048BE"/>
    <w:rsid w:val="00F04942"/>
    <w:rsid w:val="00F04BF0"/>
    <w:rsid w:val="00F04F6A"/>
    <w:rsid w:val="00F05166"/>
    <w:rsid w:val="00F05760"/>
    <w:rsid w:val="00F05977"/>
    <w:rsid w:val="00F05A97"/>
    <w:rsid w:val="00F05D81"/>
    <w:rsid w:val="00F05ED8"/>
    <w:rsid w:val="00F06089"/>
    <w:rsid w:val="00F061B9"/>
    <w:rsid w:val="00F063AB"/>
    <w:rsid w:val="00F06583"/>
    <w:rsid w:val="00F066EF"/>
    <w:rsid w:val="00F06984"/>
    <w:rsid w:val="00F06EFC"/>
    <w:rsid w:val="00F07136"/>
    <w:rsid w:val="00F0740E"/>
    <w:rsid w:val="00F07A9F"/>
    <w:rsid w:val="00F07C66"/>
    <w:rsid w:val="00F07D07"/>
    <w:rsid w:val="00F07F1A"/>
    <w:rsid w:val="00F07FDD"/>
    <w:rsid w:val="00F1004A"/>
    <w:rsid w:val="00F10082"/>
    <w:rsid w:val="00F10253"/>
    <w:rsid w:val="00F10260"/>
    <w:rsid w:val="00F10638"/>
    <w:rsid w:val="00F10670"/>
    <w:rsid w:val="00F10B52"/>
    <w:rsid w:val="00F10BA3"/>
    <w:rsid w:val="00F10EDA"/>
    <w:rsid w:val="00F11320"/>
    <w:rsid w:val="00F11423"/>
    <w:rsid w:val="00F114C1"/>
    <w:rsid w:val="00F115F7"/>
    <w:rsid w:val="00F1194C"/>
    <w:rsid w:val="00F11C3D"/>
    <w:rsid w:val="00F11C4A"/>
    <w:rsid w:val="00F11C69"/>
    <w:rsid w:val="00F11D2A"/>
    <w:rsid w:val="00F11E5C"/>
    <w:rsid w:val="00F12142"/>
    <w:rsid w:val="00F121B8"/>
    <w:rsid w:val="00F1225B"/>
    <w:rsid w:val="00F12AD6"/>
    <w:rsid w:val="00F12AE1"/>
    <w:rsid w:val="00F12D97"/>
    <w:rsid w:val="00F130E2"/>
    <w:rsid w:val="00F1314F"/>
    <w:rsid w:val="00F131BD"/>
    <w:rsid w:val="00F138BC"/>
    <w:rsid w:val="00F13930"/>
    <w:rsid w:val="00F13B2E"/>
    <w:rsid w:val="00F13BE4"/>
    <w:rsid w:val="00F13C6E"/>
    <w:rsid w:val="00F13D51"/>
    <w:rsid w:val="00F13DC0"/>
    <w:rsid w:val="00F14198"/>
    <w:rsid w:val="00F145AA"/>
    <w:rsid w:val="00F1466D"/>
    <w:rsid w:val="00F146B7"/>
    <w:rsid w:val="00F14770"/>
    <w:rsid w:val="00F1479D"/>
    <w:rsid w:val="00F14979"/>
    <w:rsid w:val="00F14A1D"/>
    <w:rsid w:val="00F14FC0"/>
    <w:rsid w:val="00F155EC"/>
    <w:rsid w:val="00F15702"/>
    <w:rsid w:val="00F1576A"/>
    <w:rsid w:val="00F15A6D"/>
    <w:rsid w:val="00F15D3F"/>
    <w:rsid w:val="00F15E20"/>
    <w:rsid w:val="00F15F24"/>
    <w:rsid w:val="00F15FB9"/>
    <w:rsid w:val="00F16121"/>
    <w:rsid w:val="00F162FC"/>
    <w:rsid w:val="00F16352"/>
    <w:rsid w:val="00F16425"/>
    <w:rsid w:val="00F16479"/>
    <w:rsid w:val="00F165B9"/>
    <w:rsid w:val="00F165D3"/>
    <w:rsid w:val="00F167A6"/>
    <w:rsid w:val="00F168F2"/>
    <w:rsid w:val="00F1690D"/>
    <w:rsid w:val="00F16AF4"/>
    <w:rsid w:val="00F16D5C"/>
    <w:rsid w:val="00F16F21"/>
    <w:rsid w:val="00F17086"/>
    <w:rsid w:val="00F170D7"/>
    <w:rsid w:val="00F17131"/>
    <w:rsid w:val="00F17262"/>
    <w:rsid w:val="00F17296"/>
    <w:rsid w:val="00F172B1"/>
    <w:rsid w:val="00F173E6"/>
    <w:rsid w:val="00F1776A"/>
    <w:rsid w:val="00F17A0E"/>
    <w:rsid w:val="00F17DB5"/>
    <w:rsid w:val="00F2001F"/>
    <w:rsid w:val="00F20296"/>
    <w:rsid w:val="00F203B9"/>
    <w:rsid w:val="00F204FD"/>
    <w:rsid w:val="00F20550"/>
    <w:rsid w:val="00F206D8"/>
    <w:rsid w:val="00F20702"/>
    <w:rsid w:val="00F2093F"/>
    <w:rsid w:val="00F20AF6"/>
    <w:rsid w:val="00F20EDB"/>
    <w:rsid w:val="00F2105B"/>
    <w:rsid w:val="00F215CF"/>
    <w:rsid w:val="00F21728"/>
    <w:rsid w:val="00F21789"/>
    <w:rsid w:val="00F21804"/>
    <w:rsid w:val="00F21948"/>
    <w:rsid w:val="00F21A01"/>
    <w:rsid w:val="00F21EA9"/>
    <w:rsid w:val="00F22004"/>
    <w:rsid w:val="00F220E9"/>
    <w:rsid w:val="00F2252F"/>
    <w:rsid w:val="00F225CD"/>
    <w:rsid w:val="00F22920"/>
    <w:rsid w:val="00F22E38"/>
    <w:rsid w:val="00F23004"/>
    <w:rsid w:val="00F2312C"/>
    <w:rsid w:val="00F2313E"/>
    <w:rsid w:val="00F2318A"/>
    <w:rsid w:val="00F23727"/>
    <w:rsid w:val="00F237B7"/>
    <w:rsid w:val="00F238F8"/>
    <w:rsid w:val="00F23D60"/>
    <w:rsid w:val="00F23EEB"/>
    <w:rsid w:val="00F24072"/>
    <w:rsid w:val="00F24157"/>
    <w:rsid w:val="00F2424F"/>
    <w:rsid w:val="00F242A1"/>
    <w:rsid w:val="00F246B9"/>
    <w:rsid w:val="00F2490B"/>
    <w:rsid w:val="00F24993"/>
    <w:rsid w:val="00F249D4"/>
    <w:rsid w:val="00F24A4E"/>
    <w:rsid w:val="00F24BC4"/>
    <w:rsid w:val="00F24C5F"/>
    <w:rsid w:val="00F250CD"/>
    <w:rsid w:val="00F250FD"/>
    <w:rsid w:val="00F25338"/>
    <w:rsid w:val="00F257BC"/>
    <w:rsid w:val="00F258C8"/>
    <w:rsid w:val="00F258E0"/>
    <w:rsid w:val="00F25930"/>
    <w:rsid w:val="00F25A33"/>
    <w:rsid w:val="00F26061"/>
    <w:rsid w:val="00F2616A"/>
    <w:rsid w:val="00F261E0"/>
    <w:rsid w:val="00F266AE"/>
    <w:rsid w:val="00F266F0"/>
    <w:rsid w:val="00F26D9F"/>
    <w:rsid w:val="00F26E6C"/>
    <w:rsid w:val="00F27103"/>
    <w:rsid w:val="00F27328"/>
    <w:rsid w:val="00F2756E"/>
    <w:rsid w:val="00F27585"/>
    <w:rsid w:val="00F276EA"/>
    <w:rsid w:val="00F27714"/>
    <w:rsid w:val="00F2782A"/>
    <w:rsid w:val="00F27FD2"/>
    <w:rsid w:val="00F30402"/>
    <w:rsid w:val="00F307C6"/>
    <w:rsid w:val="00F30904"/>
    <w:rsid w:val="00F30A44"/>
    <w:rsid w:val="00F30B14"/>
    <w:rsid w:val="00F310AD"/>
    <w:rsid w:val="00F310D5"/>
    <w:rsid w:val="00F310F9"/>
    <w:rsid w:val="00F3110B"/>
    <w:rsid w:val="00F311E4"/>
    <w:rsid w:val="00F312C3"/>
    <w:rsid w:val="00F313E5"/>
    <w:rsid w:val="00F31D32"/>
    <w:rsid w:val="00F31F04"/>
    <w:rsid w:val="00F31F2A"/>
    <w:rsid w:val="00F320CB"/>
    <w:rsid w:val="00F3219F"/>
    <w:rsid w:val="00F32292"/>
    <w:rsid w:val="00F325AE"/>
    <w:rsid w:val="00F32709"/>
    <w:rsid w:val="00F327F1"/>
    <w:rsid w:val="00F32ACC"/>
    <w:rsid w:val="00F32E22"/>
    <w:rsid w:val="00F32F65"/>
    <w:rsid w:val="00F33006"/>
    <w:rsid w:val="00F33180"/>
    <w:rsid w:val="00F331AE"/>
    <w:rsid w:val="00F33302"/>
    <w:rsid w:val="00F336CD"/>
    <w:rsid w:val="00F33742"/>
    <w:rsid w:val="00F337A8"/>
    <w:rsid w:val="00F33B0F"/>
    <w:rsid w:val="00F33B93"/>
    <w:rsid w:val="00F33EE6"/>
    <w:rsid w:val="00F33FD3"/>
    <w:rsid w:val="00F34186"/>
    <w:rsid w:val="00F3439C"/>
    <w:rsid w:val="00F343A5"/>
    <w:rsid w:val="00F3452B"/>
    <w:rsid w:val="00F348E7"/>
    <w:rsid w:val="00F3493E"/>
    <w:rsid w:val="00F34AAF"/>
    <w:rsid w:val="00F34B11"/>
    <w:rsid w:val="00F34B1D"/>
    <w:rsid w:val="00F34B97"/>
    <w:rsid w:val="00F34BA2"/>
    <w:rsid w:val="00F34E3C"/>
    <w:rsid w:val="00F34EE0"/>
    <w:rsid w:val="00F34F11"/>
    <w:rsid w:val="00F351B5"/>
    <w:rsid w:val="00F3552F"/>
    <w:rsid w:val="00F355B7"/>
    <w:rsid w:val="00F35948"/>
    <w:rsid w:val="00F35A52"/>
    <w:rsid w:val="00F35B8A"/>
    <w:rsid w:val="00F35F5D"/>
    <w:rsid w:val="00F3624B"/>
    <w:rsid w:val="00F362EE"/>
    <w:rsid w:val="00F363E6"/>
    <w:rsid w:val="00F3672F"/>
    <w:rsid w:val="00F36952"/>
    <w:rsid w:val="00F36AF4"/>
    <w:rsid w:val="00F36C1F"/>
    <w:rsid w:val="00F36CCF"/>
    <w:rsid w:val="00F36DE6"/>
    <w:rsid w:val="00F36E39"/>
    <w:rsid w:val="00F3719D"/>
    <w:rsid w:val="00F373B2"/>
    <w:rsid w:val="00F373EE"/>
    <w:rsid w:val="00F37658"/>
    <w:rsid w:val="00F3771B"/>
    <w:rsid w:val="00F37773"/>
    <w:rsid w:val="00F37AED"/>
    <w:rsid w:val="00F37B07"/>
    <w:rsid w:val="00F37D4E"/>
    <w:rsid w:val="00F37E36"/>
    <w:rsid w:val="00F37F41"/>
    <w:rsid w:val="00F37FEF"/>
    <w:rsid w:val="00F4003C"/>
    <w:rsid w:val="00F401F8"/>
    <w:rsid w:val="00F40418"/>
    <w:rsid w:val="00F40448"/>
    <w:rsid w:val="00F4053F"/>
    <w:rsid w:val="00F40770"/>
    <w:rsid w:val="00F40CF6"/>
    <w:rsid w:val="00F40D90"/>
    <w:rsid w:val="00F41125"/>
    <w:rsid w:val="00F411E7"/>
    <w:rsid w:val="00F413A3"/>
    <w:rsid w:val="00F41C38"/>
    <w:rsid w:val="00F41D9A"/>
    <w:rsid w:val="00F420F6"/>
    <w:rsid w:val="00F421F7"/>
    <w:rsid w:val="00F4289B"/>
    <w:rsid w:val="00F42901"/>
    <w:rsid w:val="00F42956"/>
    <w:rsid w:val="00F42BB5"/>
    <w:rsid w:val="00F42EB6"/>
    <w:rsid w:val="00F42FB2"/>
    <w:rsid w:val="00F4322B"/>
    <w:rsid w:val="00F4348B"/>
    <w:rsid w:val="00F43B41"/>
    <w:rsid w:val="00F43E3B"/>
    <w:rsid w:val="00F43E4F"/>
    <w:rsid w:val="00F43EE7"/>
    <w:rsid w:val="00F44051"/>
    <w:rsid w:val="00F4410E"/>
    <w:rsid w:val="00F445D9"/>
    <w:rsid w:val="00F447EB"/>
    <w:rsid w:val="00F4495F"/>
    <w:rsid w:val="00F449F6"/>
    <w:rsid w:val="00F44B2A"/>
    <w:rsid w:val="00F44E0E"/>
    <w:rsid w:val="00F44E82"/>
    <w:rsid w:val="00F45006"/>
    <w:rsid w:val="00F45194"/>
    <w:rsid w:val="00F45304"/>
    <w:rsid w:val="00F45311"/>
    <w:rsid w:val="00F4541E"/>
    <w:rsid w:val="00F45518"/>
    <w:rsid w:val="00F45B78"/>
    <w:rsid w:val="00F45E5E"/>
    <w:rsid w:val="00F45F39"/>
    <w:rsid w:val="00F462BF"/>
    <w:rsid w:val="00F46429"/>
    <w:rsid w:val="00F46614"/>
    <w:rsid w:val="00F4668B"/>
    <w:rsid w:val="00F467BA"/>
    <w:rsid w:val="00F469DF"/>
    <w:rsid w:val="00F46B27"/>
    <w:rsid w:val="00F46EA7"/>
    <w:rsid w:val="00F46FAD"/>
    <w:rsid w:val="00F46FAE"/>
    <w:rsid w:val="00F46FF6"/>
    <w:rsid w:val="00F4746B"/>
    <w:rsid w:val="00F4751D"/>
    <w:rsid w:val="00F47957"/>
    <w:rsid w:val="00F47BCF"/>
    <w:rsid w:val="00F47C4E"/>
    <w:rsid w:val="00F47F34"/>
    <w:rsid w:val="00F47F8A"/>
    <w:rsid w:val="00F50009"/>
    <w:rsid w:val="00F50029"/>
    <w:rsid w:val="00F50059"/>
    <w:rsid w:val="00F50151"/>
    <w:rsid w:val="00F5020E"/>
    <w:rsid w:val="00F50255"/>
    <w:rsid w:val="00F507C0"/>
    <w:rsid w:val="00F5082F"/>
    <w:rsid w:val="00F508F5"/>
    <w:rsid w:val="00F50908"/>
    <w:rsid w:val="00F50AF0"/>
    <w:rsid w:val="00F50B01"/>
    <w:rsid w:val="00F50EC7"/>
    <w:rsid w:val="00F51093"/>
    <w:rsid w:val="00F512DA"/>
    <w:rsid w:val="00F51835"/>
    <w:rsid w:val="00F51C36"/>
    <w:rsid w:val="00F51E7C"/>
    <w:rsid w:val="00F51E7F"/>
    <w:rsid w:val="00F521C2"/>
    <w:rsid w:val="00F525F5"/>
    <w:rsid w:val="00F52906"/>
    <w:rsid w:val="00F52947"/>
    <w:rsid w:val="00F52B36"/>
    <w:rsid w:val="00F53077"/>
    <w:rsid w:val="00F5324A"/>
    <w:rsid w:val="00F532AD"/>
    <w:rsid w:val="00F532D5"/>
    <w:rsid w:val="00F53614"/>
    <w:rsid w:val="00F53703"/>
    <w:rsid w:val="00F53851"/>
    <w:rsid w:val="00F53AC1"/>
    <w:rsid w:val="00F53C35"/>
    <w:rsid w:val="00F53D30"/>
    <w:rsid w:val="00F53DA3"/>
    <w:rsid w:val="00F53E83"/>
    <w:rsid w:val="00F53EAC"/>
    <w:rsid w:val="00F541F2"/>
    <w:rsid w:val="00F542B2"/>
    <w:rsid w:val="00F544F2"/>
    <w:rsid w:val="00F545A6"/>
    <w:rsid w:val="00F54608"/>
    <w:rsid w:val="00F547A6"/>
    <w:rsid w:val="00F549FC"/>
    <w:rsid w:val="00F54ABD"/>
    <w:rsid w:val="00F54AD2"/>
    <w:rsid w:val="00F54B15"/>
    <w:rsid w:val="00F54CFC"/>
    <w:rsid w:val="00F55315"/>
    <w:rsid w:val="00F5563C"/>
    <w:rsid w:val="00F55A38"/>
    <w:rsid w:val="00F55A56"/>
    <w:rsid w:val="00F55B2B"/>
    <w:rsid w:val="00F55D5A"/>
    <w:rsid w:val="00F55DC3"/>
    <w:rsid w:val="00F55F43"/>
    <w:rsid w:val="00F562AE"/>
    <w:rsid w:val="00F56450"/>
    <w:rsid w:val="00F56492"/>
    <w:rsid w:val="00F564F6"/>
    <w:rsid w:val="00F566D4"/>
    <w:rsid w:val="00F56857"/>
    <w:rsid w:val="00F56968"/>
    <w:rsid w:val="00F569BF"/>
    <w:rsid w:val="00F56A48"/>
    <w:rsid w:val="00F56AA6"/>
    <w:rsid w:val="00F56B6A"/>
    <w:rsid w:val="00F56BAB"/>
    <w:rsid w:val="00F56D75"/>
    <w:rsid w:val="00F56FBD"/>
    <w:rsid w:val="00F57057"/>
    <w:rsid w:val="00F5717B"/>
    <w:rsid w:val="00F57772"/>
    <w:rsid w:val="00F578F4"/>
    <w:rsid w:val="00F57D47"/>
    <w:rsid w:val="00F57DFF"/>
    <w:rsid w:val="00F600CF"/>
    <w:rsid w:val="00F60136"/>
    <w:rsid w:val="00F60274"/>
    <w:rsid w:val="00F606C2"/>
    <w:rsid w:val="00F60AF7"/>
    <w:rsid w:val="00F60B50"/>
    <w:rsid w:val="00F60DFB"/>
    <w:rsid w:val="00F60E47"/>
    <w:rsid w:val="00F60E4B"/>
    <w:rsid w:val="00F60F26"/>
    <w:rsid w:val="00F6126E"/>
    <w:rsid w:val="00F612A1"/>
    <w:rsid w:val="00F6134B"/>
    <w:rsid w:val="00F614FE"/>
    <w:rsid w:val="00F61833"/>
    <w:rsid w:val="00F61A8A"/>
    <w:rsid w:val="00F61B48"/>
    <w:rsid w:val="00F61BF3"/>
    <w:rsid w:val="00F61E2F"/>
    <w:rsid w:val="00F61EDD"/>
    <w:rsid w:val="00F62399"/>
    <w:rsid w:val="00F623A0"/>
    <w:rsid w:val="00F62416"/>
    <w:rsid w:val="00F62744"/>
    <w:rsid w:val="00F62B30"/>
    <w:rsid w:val="00F62D0D"/>
    <w:rsid w:val="00F62D88"/>
    <w:rsid w:val="00F63493"/>
    <w:rsid w:val="00F6359E"/>
    <w:rsid w:val="00F635C4"/>
    <w:rsid w:val="00F635D5"/>
    <w:rsid w:val="00F638A2"/>
    <w:rsid w:val="00F63A47"/>
    <w:rsid w:val="00F63B1B"/>
    <w:rsid w:val="00F63E35"/>
    <w:rsid w:val="00F64049"/>
    <w:rsid w:val="00F64367"/>
    <w:rsid w:val="00F643A3"/>
    <w:rsid w:val="00F643BE"/>
    <w:rsid w:val="00F6441C"/>
    <w:rsid w:val="00F644FC"/>
    <w:rsid w:val="00F648F9"/>
    <w:rsid w:val="00F64950"/>
    <w:rsid w:val="00F64A87"/>
    <w:rsid w:val="00F64AB2"/>
    <w:rsid w:val="00F64BDE"/>
    <w:rsid w:val="00F64BEB"/>
    <w:rsid w:val="00F64CD2"/>
    <w:rsid w:val="00F64FB2"/>
    <w:rsid w:val="00F65089"/>
    <w:rsid w:val="00F654A0"/>
    <w:rsid w:val="00F654BE"/>
    <w:rsid w:val="00F655A7"/>
    <w:rsid w:val="00F655C8"/>
    <w:rsid w:val="00F656E7"/>
    <w:rsid w:val="00F65795"/>
    <w:rsid w:val="00F6584D"/>
    <w:rsid w:val="00F6604E"/>
    <w:rsid w:val="00F6640D"/>
    <w:rsid w:val="00F66598"/>
    <w:rsid w:val="00F665DC"/>
    <w:rsid w:val="00F66685"/>
    <w:rsid w:val="00F66761"/>
    <w:rsid w:val="00F667B1"/>
    <w:rsid w:val="00F6688C"/>
    <w:rsid w:val="00F6691C"/>
    <w:rsid w:val="00F66BBB"/>
    <w:rsid w:val="00F66BD5"/>
    <w:rsid w:val="00F66EC7"/>
    <w:rsid w:val="00F66EED"/>
    <w:rsid w:val="00F67008"/>
    <w:rsid w:val="00F671E8"/>
    <w:rsid w:val="00F67250"/>
    <w:rsid w:val="00F672EF"/>
    <w:rsid w:val="00F675B2"/>
    <w:rsid w:val="00F675D4"/>
    <w:rsid w:val="00F6773E"/>
    <w:rsid w:val="00F677A8"/>
    <w:rsid w:val="00F677D1"/>
    <w:rsid w:val="00F67B74"/>
    <w:rsid w:val="00F67D8B"/>
    <w:rsid w:val="00F67E63"/>
    <w:rsid w:val="00F67F03"/>
    <w:rsid w:val="00F67F30"/>
    <w:rsid w:val="00F70095"/>
    <w:rsid w:val="00F70103"/>
    <w:rsid w:val="00F7014D"/>
    <w:rsid w:val="00F70308"/>
    <w:rsid w:val="00F7038D"/>
    <w:rsid w:val="00F7046D"/>
    <w:rsid w:val="00F706F0"/>
    <w:rsid w:val="00F709EA"/>
    <w:rsid w:val="00F70ABA"/>
    <w:rsid w:val="00F70AF1"/>
    <w:rsid w:val="00F71321"/>
    <w:rsid w:val="00F715B4"/>
    <w:rsid w:val="00F71847"/>
    <w:rsid w:val="00F719BA"/>
    <w:rsid w:val="00F71D66"/>
    <w:rsid w:val="00F71DC3"/>
    <w:rsid w:val="00F71E02"/>
    <w:rsid w:val="00F72361"/>
    <w:rsid w:val="00F7248F"/>
    <w:rsid w:val="00F72523"/>
    <w:rsid w:val="00F7255F"/>
    <w:rsid w:val="00F726BD"/>
    <w:rsid w:val="00F72743"/>
    <w:rsid w:val="00F72849"/>
    <w:rsid w:val="00F728AE"/>
    <w:rsid w:val="00F72A17"/>
    <w:rsid w:val="00F72E02"/>
    <w:rsid w:val="00F735DD"/>
    <w:rsid w:val="00F73760"/>
    <w:rsid w:val="00F73823"/>
    <w:rsid w:val="00F73FD5"/>
    <w:rsid w:val="00F7401E"/>
    <w:rsid w:val="00F741EC"/>
    <w:rsid w:val="00F7422B"/>
    <w:rsid w:val="00F742E6"/>
    <w:rsid w:val="00F7433F"/>
    <w:rsid w:val="00F744F7"/>
    <w:rsid w:val="00F7456C"/>
    <w:rsid w:val="00F74A85"/>
    <w:rsid w:val="00F74ABA"/>
    <w:rsid w:val="00F74AEE"/>
    <w:rsid w:val="00F74B2B"/>
    <w:rsid w:val="00F74C44"/>
    <w:rsid w:val="00F74F0C"/>
    <w:rsid w:val="00F75070"/>
    <w:rsid w:val="00F7514A"/>
    <w:rsid w:val="00F75164"/>
    <w:rsid w:val="00F75495"/>
    <w:rsid w:val="00F754F5"/>
    <w:rsid w:val="00F75560"/>
    <w:rsid w:val="00F7558F"/>
    <w:rsid w:val="00F755DA"/>
    <w:rsid w:val="00F75CFD"/>
    <w:rsid w:val="00F75D75"/>
    <w:rsid w:val="00F75E7F"/>
    <w:rsid w:val="00F76AA4"/>
    <w:rsid w:val="00F76ACD"/>
    <w:rsid w:val="00F76C14"/>
    <w:rsid w:val="00F76FCA"/>
    <w:rsid w:val="00F77062"/>
    <w:rsid w:val="00F770B3"/>
    <w:rsid w:val="00F77259"/>
    <w:rsid w:val="00F77317"/>
    <w:rsid w:val="00F77382"/>
    <w:rsid w:val="00F7745A"/>
    <w:rsid w:val="00F775B8"/>
    <w:rsid w:val="00F7762B"/>
    <w:rsid w:val="00F77AD5"/>
    <w:rsid w:val="00F77D95"/>
    <w:rsid w:val="00F77ED2"/>
    <w:rsid w:val="00F77F3D"/>
    <w:rsid w:val="00F77F5D"/>
    <w:rsid w:val="00F77FD6"/>
    <w:rsid w:val="00F80038"/>
    <w:rsid w:val="00F805B4"/>
    <w:rsid w:val="00F8068D"/>
    <w:rsid w:val="00F80849"/>
    <w:rsid w:val="00F809AD"/>
    <w:rsid w:val="00F80DBB"/>
    <w:rsid w:val="00F80DE4"/>
    <w:rsid w:val="00F80F35"/>
    <w:rsid w:val="00F80FF7"/>
    <w:rsid w:val="00F8106D"/>
    <w:rsid w:val="00F81242"/>
    <w:rsid w:val="00F8170F"/>
    <w:rsid w:val="00F8173E"/>
    <w:rsid w:val="00F81967"/>
    <w:rsid w:val="00F81A32"/>
    <w:rsid w:val="00F81B9E"/>
    <w:rsid w:val="00F820E3"/>
    <w:rsid w:val="00F82118"/>
    <w:rsid w:val="00F8212B"/>
    <w:rsid w:val="00F821B5"/>
    <w:rsid w:val="00F822F2"/>
    <w:rsid w:val="00F82494"/>
    <w:rsid w:val="00F824CC"/>
    <w:rsid w:val="00F825E0"/>
    <w:rsid w:val="00F828DD"/>
    <w:rsid w:val="00F82A55"/>
    <w:rsid w:val="00F82A5D"/>
    <w:rsid w:val="00F82EE7"/>
    <w:rsid w:val="00F83355"/>
    <w:rsid w:val="00F833E0"/>
    <w:rsid w:val="00F837AF"/>
    <w:rsid w:val="00F83A28"/>
    <w:rsid w:val="00F83C21"/>
    <w:rsid w:val="00F83C29"/>
    <w:rsid w:val="00F83C59"/>
    <w:rsid w:val="00F83E5E"/>
    <w:rsid w:val="00F83EFE"/>
    <w:rsid w:val="00F8405A"/>
    <w:rsid w:val="00F84149"/>
    <w:rsid w:val="00F845C4"/>
    <w:rsid w:val="00F84AD9"/>
    <w:rsid w:val="00F84E25"/>
    <w:rsid w:val="00F84F1A"/>
    <w:rsid w:val="00F850DB"/>
    <w:rsid w:val="00F8514C"/>
    <w:rsid w:val="00F85265"/>
    <w:rsid w:val="00F858FC"/>
    <w:rsid w:val="00F859E1"/>
    <w:rsid w:val="00F85C72"/>
    <w:rsid w:val="00F860F7"/>
    <w:rsid w:val="00F863DE"/>
    <w:rsid w:val="00F86537"/>
    <w:rsid w:val="00F8655E"/>
    <w:rsid w:val="00F86724"/>
    <w:rsid w:val="00F86B22"/>
    <w:rsid w:val="00F86CD6"/>
    <w:rsid w:val="00F86CDC"/>
    <w:rsid w:val="00F86E69"/>
    <w:rsid w:val="00F870F4"/>
    <w:rsid w:val="00F871D1"/>
    <w:rsid w:val="00F87307"/>
    <w:rsid w:val="00F87365"/>
    <w:rsid w:val="00F87546"/>
    <w:rsid w:val="00F875B1"/>
    <w:rsid w:val="00F8775B"/>
    <w:rsid w:val="00F87B35"/>
    <w:rsid w:val="00F87C20"/>
    <w:rsid w:val="00F87FE7"/>
    <w:rsid w:val="00F9017D"/>
    <w:rsid w:val="00F9027F"/>
    <w:rsid w:val="00F9031F"/>
    <w:rsid w:val="00F905A5"/>
    <w:rsid w:val="00F90764"/>
    <w:rsid w:val="00F90919"/>
    <w:rsid w:val="00F90A46"/>
    <w:rsid w:val="00F90B1B"/>
    <w:rsid w:val="00F90F2E"/>
    <w:rsid w:val="00F91012"/>
    <w:rsid w:val="00F9101B"/>
    <w:rsid w:val="00F91159"/>
    <w:rsid w:val="00F91342"/>
    <w:rsid w:val="00F91460"/>
    <w:rsid w:val="00F917EA"/>
    <w:rsid w:val="00F9195E"/>
    <w:rsid w:val="00F91A8C"/>
    <w:rsid w:val="00F91AD0"/>
    <w:rsid w:val="00F91B40"/>
    <w:rsid w:val="00F91B43"/>
    <w:rsid w:val="00F91C2A"/>
    <w:rsid w:val="00F91E43"/>
    <w:rsid w:val="00F91EC8"/>
    <w:rsid w:val="00F91F32"/>
    <w:rsid w:val="00F91F7B"/>
    <w:rsid w:val="00F922D6"/>
    <w:rsid w:val="00F92498"/>
    <w:rsid w:val="00F924CA"/>
    <w:rsid w:val="00F925F8"/>
    <w:rsid w:val="00F92AAF"/>
    <w:rsid w:val="00F92AF5"/>
    <w:rsid w:val="00F92BB3"/>
    <w:rsid w:val="00F92C85"/>
    <w:rsid w:val="00F92E21"/>
    <w:rsid w:val="00F92F16"/>
    <w:rsid w:val="00F93517"/>
    <w:rsid w:val="00F935E7"/>
    <w:rsid w:val="00F93866"/>
    <w:rsid w:val="00F93E72"/>
    <w:rsid w:val="00F94027"/>
    <w:rsid w:val="00F941FA"/>
    <w:rsid w:val="00F94360"/>
    <w:rsid w:val="00F943E6"/>
    <w:rsid w:val="00F94491"/>
    <w:rsid w:val="00F94603"/>
    <w:rsid w:val="00F94AFA"/>
    <w:rsid w:val="00F94B32"/>
    <w:rsid w:val="00F94D46"/>
    <w:rsid w:val="00F94EA9"/>
    <w:rsid w:val="00F95212"/>
    <w:rsid w:val="00F953CE"/>
    <w:rsid w:val="00F95493"/>
    <w:rsid w:val="00F954A8"/>
    <w:rsid w:val="00F954DB"/>
    <w:rsid w:val="00F959D6"/>
    <w:rsid w:val="00F959DC"/>
    <w:rsid w:val="00F95D39"/>
    <w:rsid w:val="00F95E0D"/>
    <w:rsid w:val="00F95E10"/>
    <w:rsid w:val="00F95FED"/>
    <w:rsid w:val="00F95FF6"/>
    <w:rsid w:val="00F96024"/>
    <w:rsid w:val="00F96026"/>
    <w:rsid w:val="00F96272"/>
    <w:rsid w:val="00F96376"/>
    <w:rsid w:val="00F9681B"/>
    <w:rsid w:val="00F96EB7"/>
    <w:rsid w:val="00F9712B"/>
    <w:rsid w:val="00F971AE"/>
    <w:rsid w:val="00F97430"/>
    <w:rsid w:val="00F974B6"/>
    <w:rsid w:val="00F975C8"/>
    <w:rsid w:val="00F97686"/>
    <w:rsid w:val="00F978C3"/>
    <w:rsid w:val="00F9796F"/>
    <w:rsid w:val="00F97AC6"/>
    <w:rsid w:val="00F97BA6"/>
    <w:rsid w:val="00F97BFC"/>
    <w:rsid w:val="00F97C04"/>
    <w:rsid w:val="00F97CA8"/>
    <w:rsid w:val="00F97F25"/>
    <w:rsid w:val="00FA01E3"/>
    <w:rsid w:val="00FA0618"/>
    <w:rsid w:val="00FA09F4"/>
    <w:rsid w:val="00FA0AC3"/>
    <w:rsid w:val="00FA0B80"/>
    <w:rsid w:val="00FA0D2B"/>
    <w:rsid w:val="00FA0E4D"/>
    <w:rsid w:val="00FA0F0E"/>
    <w:rsid w:val="00FA0F8B"/>
    <w:rsid w:val="00FA17AC"/>
    <w:rsid w:val="00FA1884"/>
    <w:rsid w:val="00FA195A"/>
    <w:rsid w:val="00FA1A78"/>
    <w:rsid w:val="00FA1B7E"/>
    <w:rsid w:val="00FA1E0F"/>
    <w:rsid w:val="00FA1E62"/>
    <w:rsid w:val="00FA1E93"/>
    <w:rsid w:val="00FA1ED2"/>
    <w:rsid w:val="00FA2356"/>
    <w:rsid w:val="00FA23C4"/>
    <w:rsid w:val="00FA2433"/>
    <w:rsid w:val="00FA262B"/>
    <w:rsid w:val="00FA289E"/>
    <w:rsid w:val="00FA2E81"/>
    <w:rsid w:val="00FA2FE6"/>
    <w:rsid w:val="00FA310B"/>
    <w:rsid w:val="00FA3440"/>
    <w:rsid w:val="00FA34EB"/>
    <w:rsid w:val="00FA367A"/>
    <w:rsid w:val="00FA3790"/>
    <w:rsid w:val="00FA3A1D"/>
    <w:rsid w:val="00FA41A2"/>
    <w:rsid w:val="00FA41B6"/>
    <w:rsid w:val="00FA4899"/>
    <w:rsid w:val="00FA48CF"/>
    <w:rsid w:val="00FA4B63"/>
    <w:rsid w:val="00FA4C50"/>
    <w:rsid w:val="00FA4CFB"/>
    <w:rsid w:val="00FA4FE4"/>
    <w:rsid w:val="00FA4FF2"/>
    <w:rsid w:val="00FA520B"/>
    <w:rsid w:val="00FA56C7"/>
    <w:rsid w:val="00FA5736"/>
    <w:rsid w:val="00FA574D"/>
    <w:rsid w:val="00FA5846"/>
    <w:rsid w:val="00FA5F0C"/>
    <w:rsid w:val="00FA5F8B"/>
    <w:rsid w:val="00FA6878"/>
    <w:rsid w:val="00FA6904"/>
    <w:rsid w:val="00FA6A80"/>
    <w:rsid w:val="00FA6DB3"/>
    <w:rsid w:val="00FA6FC0"/>
    <w:rsid w:val="00FA7330"/>
    <w:rsid w:val="00FA73E3"/>
    <w:rsid w:val="00FA7532"/>
    <w:rsid w:val="00FA758F"/>
    <w:rsid w:val="00FA759D"/>
    <w:rsid w:val="00FA76FF"/>
    <w:rsid w:val="00FA783D"/>
    <w:rsid w:val="00FA7875"/>
    <w:rsid w:val="00FA78A9"/>
    <w:rsid w:val="00FA78B6"/>
    <w:rsid w:val="00FA7EE8"/>
    <w:rsid w:val="00FA7F37"/>
    <w:rsid w:val="00FA7FAD"/>
    <w:rsid w:val="00FB00B0"/>
    <w:rsid w:val="00FB0330"/>
    <w:rsid w:val="00FB0350"/>
    <w:rsid w:val="00FB03E8"/>
    <w:rsid w:val="00FB0708"/>
    <w:rsid w:val="00FB0798"/>
    <w:rsid w:val="00FB08A2"/>
    <w:rsid w:val="00FB0AD2"/>
    <w:rsid w:val="00FB1159"/>
    <w:rsid w:val="00FB12C4"/>
    <w:rsid w:val="00FB14B3"/>
    <w:rsid w:val="00FB159D"/>
    <w:rsid w:val="00FB1604"/>
    <w:rsid w:val="00FB1AD5"/>
    <w:rsid w:val="00FB1AEB"/>
    <w:rsid w:val="00FB1DFF"/>
    <w:rsid w:val="00FB1E1B"/>
    <w:rsid w:val="00FB2045"/>
    <w:rsid w:val="00FB210C"/>
    <w:rsid w:val="00FB2253"/>
    <w:rsid w:val="00FB2426"/>
    <w:rsid w:val="00FB24EA"/>
    <w:rsid w:val="00FB271B"/>
    <w:rsid w:val="00FB2B7B"/>
    <w:rsid w:val="00FB2BE6"/>
    <w:rsid w:val="00FB2E18"/>
    <w:rsid w:val="00FB2EC9"/>
    <w:rsid w:val="00FB309E"/>
    <w:rsid w:val="00FB331B"/>
    <w:rsid w:val="00FB34D1"/>
    <w:rsid w:val="00FB35BB"/>
    <w:rsid w:val="00FB3635"/>
    <w:rsid w:val="00FB3738"/>
    <w:rsid w:val="00FB37AB"/>
    <w:rsid w:val="00FB384B"/>
    <w:rsid w:val="00FB39C1"/>
    <w:rsid w:val="00FB3A54"/>
    <w:rsid w:val="00FB3C21"/>
    <w:rsid w:val="00FB3E5F"/>
    <w:rsid w:val="00FB3F47"/>
    <w:rsid w:val="00FB4087"/>
    <w:rsid w:val="00FB40F2"/>
    <w:rsid w:val="00FB42B0"/>
    <w:rsid w:val="00FB4420"/>
    <w:rsid w:val="00FB4490"/>
    <w:rsid w:val="00FB44B9"/>
    <w:rsid w:val="00FB480E"/>
    <w:rsid w:val="00FB495C"/>
    <w:rsid w:val="00FB4BFD"/>
    <w:rsid w:val="00FB4FA7"/>
    <w:rsid w:val="00FB51AC"/>
    <w:rsid w:val="00FB52BE"/>
    <w:rsid w:val="00FB532B"/>
    <w:rsid w:val="00FB5B03"/>
    <w:rsid w:val="00FB5C13"/>
    <w:rsid w:val="00FB6038"/>
    <w:rsid w:val="00FB6316"/>
    <w:rsid w:val="00FB656A"/>
    <w:rsid w:val="00FB661A"/>
    <w:rsid w:val="00FB6D0E"/>
    <w:rsid w:val="00FB6DEA"/>
    <w:rsid w:val="00FB7260"/>
    <w:rsid w:val="00FB772F"/>
    <w:rsid w:val="00FB77CE"/>
    <w:rsid w:val="00FB7A11"/>
    <w:rsid w:val="00FB7A79"/>
    <w:rsid w:val="00FB7BCB"/>
    <w:rsid w:val="00FB7C26"/>
    <w:rsid w:val="00FB7DB5"/>
    <w:rsid w:val="00FB7EC4"/>
    <w:rsid w:val="00FB7FAB"/>
    <w:rsid w:val="00FC00B6"/>
    <w:rsid w:val="00FC0117"/>
    <w:rsid w:val="00FC0124"/>
    <w:rsid w:val="00FC0296"/>
    <w:rsid w:val="00FC081D"/>
    <w:rsid w:val="00FC0A7A"/>
    <w:rsid w:val="00FC0B78"/>
    <w:rsid w:val="00FC0C13"/>
    <w:rsid w:val="00FC0F16"/>
    <w:rsid w:val="00FC10C8"/>
    <w:rsid w:val="00FC1B49"/>
    <w:rsid w:val="00FC1B4A"/>
    <w:rsid w:val="00FC2463"/>
    <w:rsid w:val="00FC2511"/>
    <w:rsid w:val="00FC2761"/>
    <w:rsid w:val="00FC27DF"/>
    <w:rsid w:val="00FC2B85"/>
    <w:rsid w:val="00FC2BB3"/>
    <w:rsid w:val="00FC2E51"/>
    <w:rsid w:val="00FC2E76"/>
    <w:rsid w:val="00FC2EFF"/>
    <w:rsid w:val="00FC2FBC"/>
    <w:rsid w:val="00FC30C4"/>
    <w:rsid w:val="00FC3330"/>
    <w:rsid w:val="00FC3338"/>
    <w:rsid w:val="00FC33B2"/>
    <w:rsid w:val="00FC3509"/>
    <w:rsid w:val="00FC350C"/>
    <w:rsid w:val="00FC360E"/>
    <w:rsid w:val="00FC364C"/>
    <w:rsid w:val="00FC3B09"/>
    <w:rsid w:val="00FC3BA6"/>
    <w:rsid w:val="00FC3BC9"/>
    <w:rsid w:val="00FC4008"/>
    <w:rsid w:val="00FC40BD"/>
    <w:rsid w:val="00FC416C"/>
    <w:rsid w:val="00FC4189"/>
    <w:rsid w:val="00FC43B6"/>
    <w:rsid w:val="00FC4417"/>
    <w:rsid w:val="00FC4435"/>
    <w:rsid w:val="00FC4494"/>
    <w:rsid w:val="00FC4539"/>
    <w:rsid w:val="00FC45B9"/>
    <w:rsid w:val="00FC45BA"/>
    <w:rsid w:val="00FC47A5"/>
    <w:rsid w:val="00FC4BAB"/>
    <w:rsid w:val="00FC4F3E"/>
    <w:rsid w:val="00FC5028"/>
    <w:rsid w:val="00FC5283"/>
    <w:rsid w:val="00FC545A"/>
    <w:rsid w:val="00FC5672"/>
    <w:rsid w:val="00FC56A3"/>
    <w:rsid w:val="00FC5733"/>
    <w:rsid w:val="00FC598E"/>
    <w:rsid w:val="00FC5C32"/>
    <w:rsid w:val="00FC5DF4"/>
    <w:rsid w:val="00FC5EF0"/>
    <w:rsid w:val="00FC5F0B"/>
    <w:rsid w:val="00FC5F9E"/>
    <w:rsid w:val="00FC6037"/>
    <w:rsid w:val="00FC61CA"/>
    <w:rsid w:val="00FC64DA"/>
    <w:rsid w:val="00FC6598"/>
    <w:rsid w:val="00FC6710"/>
    <w:rsid w:val="00FC6711"/>
    <w:rsid w:val="00FC6ABB"/>
    <w:rsid w:val="00FC6B7D"/>
    <w:rsid w:val="00FC6DF8"/>
    <w:rsid w:val="00FC6E3F"/>
    <w:rsid w:val="00FC7037"/>
    <w:rsid w:val="00FC7494"/>
    <w:rsid w:val="00FC754C"/>
    <w:rsid w:val="00FC76AC"/>
    <w:rsid w:val="00FC7848"/>
    <w:rsid w:val="00FC7AC2"/>
    <w:rsid w:val="00FC7D7E"/>
    <w:rsid w:val="00FC7FA3"/>
    <w:rsid w:val="00FD0000"/>
    <w:rsid w:val="00FD002B"/>
    <w:rsid w:val="00FD03AA"/>
    <w:rsid w:val="00FD043F"/>
    <w:rsid w:val="00FD0635"/>
    <w:rsid w:val="00FD099E"/>
    <w:rsid w:val="00FD0BB3"/>
    <w:rsid w:val="00FD0DBC"/>
    <w:rsid w:val="00FD0E10"/>
    <w:rsid w:val="00FD0E58"/>
    <w:rsid w:val="00FD0EE5"/>
    <w:rsid w:val="00FD0FD0"/>
    <w:rsid w:val="00FD11A3"/>
    <w:rsid w:val="00FD1220"/>
    <w:rsid w:val="00FD1650"/>
    <w:rsid w:val="00FD1B5E"/>
    <w:rsid w:val="00FD1C38"/>
    <w:rsid w:val="00FD1DC9"/>
    <w:rsid w:val="00FD1E78"/>
    <w:rsid w:val="00FD1EBE"/>
    <w:rsid w:val="00FD2111"/>
    <w:rsid w:val="00FD227E"/>
    <w:rsid w:val="00FD239F"/>
    <w:rsid w:val="00FD23CD"/>
    <w:rsid w:val="00FD26A7"/>
    <w:rsid w:val="00FD2AD5"/>
    <w:rsid w:val="00FD2AEA"/>
    <w:rsid w:val="00FD2AEE"/>
    <w:rsid w:val="00FD2B17"/>
    <w:rsid w:val="00FD2BA7"/>
    <w:rsid w:val="00FD2C3F"/>
    <w:rsid w:val="00FD2E9E"/>
    <w:rsid w:val="00FD35F2"/>
    <w:rsid w:val="00FD377A"/>
    <w:rsid w:val="00FD38FE"/>
    <w:rsid w:val="00FD39EA"/>
    <w:rsid w:val="00FD3B2B"/>
    <w:rsid w:val="00FD3CDD"/>
    <w:rsid w:val="00FD4105"/>
    <w:rsid w:val="00FD435E"/>
    <w:rsid w:val="00FD4389"/>
    <w:rsid w:val="00FD43AD"/>
    <w:rsid w:val="00FD44C7"/>
    <w:rsid w:val="00FD4564"/>
    <w:rsid w:val="00FD47C8"/>
    <w:rsid w:val="00FD4C4C"/>
    <w:rsid w:val="00FD4D53"/>
    <w:rsid w:val="00FD5077"/>
    <w:rsid w:val="00FD53A5"/>
    <w:rsid w:val="00FD5550"/>
    <w:rsid w:val="00FD572C"/>
    <w:rsid w:val="00FD58B4"/>
    <w:rsid w:val="00FD5A2E"/>
    <w:rsid w:val="00FD5B24"/>
    <w:rsid w:val="00FD5D3B"/>
    <w:rsid w:val="00FD606F"/>
    <w:rsid w:val="00FD61EF"/>
    <w:rsid w:val="00FD62DA"/>
    <w:rsid w:val="00FD631C"/>
    <w:rsid w:val="00FD652A"/>
    <w:rsid w:val="00FD68B9"/>
    <w:rsid w:val="00FD6B36"/>
    <w:rsid w:val="00FD6B93"/>
    <w:rsid w:val="00FD6BE5"/>
    <w:rsid w:val="00FD6D96"/>
    <w:rsid w:val="00FD7009"/>
    <w:rsid w:val="00FD7058"/>
    <w:rsid w:val="00FD7088"/>
    <w:rsid w:val="00FD712F"/>
    <w:rsid w:val="00FD713B"/>
    <w:rsid w:val="00FD76C9"/>
    <w:rsid w:val="00FD7734"/>
    <w:rsid w:val="00FD7A30"/>
    <w:rsid w:val="00FD7EF3"/>
    <w:rsid w:val="00FE00AC"/>
    <w:rsid w:val="00FE014A"/>
    <w:rsid w:val="00FE0207"/>
    <w:rsid w:val="00FE0635"/>
    <w:rsid w:val="00FE0797"/>
    <w:rsid w:val="00FE094C"/>
    <w:rsid w:val="00FE0D66"/>
    <w:rsid w:val="00FE0D8E"/>
    <w:rsid w:val="00FE0E30"/>
    <w:rsid w:val="00FE18F4"/>
    <w:rsid w:val="00FE1B4F"/>
    <w:rsid w:val="00FE1BBB"/>
    <w:rsid w:val="00FE1CF2"/>
    <w:rsid w:val="00FE1E37"/>
    <w:rsid w:val="00FE1F76"/>
    <w:rsid w:val="00FE20D5"/>
    <w:rsid w:val="00FE2158"/>
    <w:rsid w:val="00FE2342"/>
    <w:rsid w:val="00FE24F8"/>
    <w:rsid w:val="00FE2B14"/>
    <w:rsid w:val="00FE2C27"/>
    <w:rsid w:val="00FE2E54"/>
    <w:rsid w:val="00FE2FB1"/>
    <w:rsid w:val="00FE3103"/>
    <w:rsid w:val="00FE3143"/>
    <w:rsid w:val="00FE3232"/>
    <w:rsid w:val="00FE3323"/>
    <w:rsid w:val="00FE3381"/>
    <w:rsid w:val="00FE356D"/>
    <w:rsid w:val="00FE3A4E"/>
    <w:rsid w:val="00FE3A81"/>
    <w:rsid w:val="00FE3C2B"/>
    <w:rsid w:val="00FE3DD1"/>
    <w:rsid w:val="00FE3E8C"/>
    <w:rsid w:val="00FE4355"/>
    <w:rsid w:val="00FE4654"/>
    <w:rsid w:val="00FE46E5"/>
    <w:rsid w:val="00FE4751"/>
    <w:rsid w:val="00FE4780"/>
    <w:rsid w:val="00FE49C4"/>
    <w:rsid w:val="00FE4A28"/>
    <w:rsid w:val="00FE4B56"/>
    <w:rsid w:val="00FE4C24"/>
    <w:rsid w:val="00FE4E5D"/>
    <w:rsid w:val="00FE5047"/>
    <w:rsid w:val="00FE50D2"/>
    <w:rsid w:val="00FE569D"/>
    <w:rsid w:val="00FE5882"/>
    <w:rsid w:val="00FE5C77"/>
    <w:rsid w:val="00FE6044"/>
    <w:rsid w:val="00FE6165"/>
    <w:rsid w:val="00FE661C"/>
    <w:rsid w:val="00FE6C5D"/>
    <w:rsid w:val="00FE766D"/>
    <w:rsid w:val="00FE7800"/>
    <w:rsid w:val="00FE796A"/>
    <w:rsid w:val="00FE79C8"/>
    <w:rsid w:val="00FE7C27"/>
    <w:rsid w:val="00FE7C6B"/>
    <w:rsid w:val="00FE7D3B"/>
    <w:rsid w:val="00FE7EF8"/>
    <w:rsid w:val="00FF0046"/>
    <w:rsid w:val="00FF068E"/>
    <w:rsid w:val="00FF11B4"/>
    <w:rsid w:val="00FF144E"/>
    <w:rsid w:val="00FF14FA"/>
    <w:rsid w:val="00FF1593"/>
    <w:rsid w:val="00FF15C9"/>
    <w:rsid w:val="00FF15CC"/>
    <w:rsid w:val="00FF1601"/>
    <w:rsid w:val="00FF1B8B"/>
    <w:rsid w:val="00FF1D5D"/>
    <w:rsid w:val="00FF1DC9"/>
    <w:rsid w:val="00FF1DF3"/>
    <w:rsid w:val="00FF1E71"/>
    <w:rsid w:val="00FF1F98"/>
    <w:rsid w:val="00FF20B5"/>
    <w:rsid w:val="00FF22AF"/>
    <w:rsid w:val="00FF232C"/>
    <w:rsid w:val="00FF23AC"/>
    <w:rsid w:val="00FF2612"/>
    <w:rsid w:val="00FF2751"/>
    <w:rsid w:val="00FF27B6"/>
    <w:rsid w:val="00FF29DE"/>
    <w:rsid w:val="00FF2B57"/>
    <w:rsid w:val="00FF2D30"/>
    <w:rsid w:val="00FF2D86"/>
    <w:rsid w:val="00FF2E6F"/>
    <w:rsid w:val="00FF2E77"/>
    <w:rsid w:val="00FF30DF"/>
    <w:rsid w:val="00FF31EC"/>
    <w:rsid w:val="00FF32CA"/>
    <w:rsid w:val="00FF34B6"/>
    <w:rsid w:val="00FF3825"/>
    <w:rsid w:val="00FF3B49"/>
    <w:rsid w:val="00FF3C4B"/>
    <w:rsid w:val="00FF40B5"/>
    <w:rsid w:val="00FF40C3"/>
    <w:rsid w:val="00FF428C"/>
    <w:rsid w:val="00FF43DD"/>
    <w:rsid w:val="00FF4C5F"/>
    <w:rsid w:val="00FF51DE"/>
    <w:rsid w:val="00FF524E"/>
    <w:rsid w:val="00FF52F5"/>
    <w:rsid w:val="00FF552A"/>
    <w:rsid w:val="00FF55F0"/>
    <w:rsid w:val="00FF5A8B"/>
    <w:rsid w:val="00FF5B06"/>
    <w:rsid w:val="00FF5FE1"/>
    <w:rsid w:val="00FF6374"/>
    <w:rsid w:val="00FF6546"/>
    <w:rsid w:val="00FF66ED"/>
    <w:rsid w:val="00FF699D"/>
    <w:rsid w:val="00FF69EA"/>
    <w:rsid w:val="00FF6A62"/>
    <w:rsid w:val="00FF6AB8"/>
    <w:rsid w:val="00FF6B18"/>
    <w:rsid w:val="00FF6C09"/>
    <w:rsid w:val="00FF6CC8"/>
    <w:rsid w:val="00FF6DF5"/>
    <w:rsid w:val="00FF6E8F"/>
    <w:rsid w:val="00FF70B2"/>
    <w:rsid w:val="00FF70E3"/>
    <w:rsid w:val="00FF76FF"/>
    <w:rsid w:val="04BEF528"/>
    <w:rsid w:val="095F42A6"/>
    <w:rsid w:val="13AC074B"/>
    <w:rsid w:val="18402B97"/>
    <w:rsid w:val="23A3740D"/>
    <w:rsid w:val="2EA659C9"/>
    <w:rsid w:val="3475AD3B"/>
    <w:rsid w:val="386B29C9"/>
    <w:rsid w:val="5187DD20"/>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ffa3,#cfffa3,#ddff61,#eaff9b"/>
    </o:shapedefaults>
    <o:shapelayout v:ext="edit">
      <o:idmap v:ext="edit" data="2"/>
    </o:shapelayout>
  </w:shapeDefaults>
  <w:decimalSymbol w:val="."/>
  <w:listSeparator w:val=","/>
  <w14:docId w14:val="3DE4341A"/>
  <w15:docId w15:val="{4DE51DDD-983B-4C10-83C6-10CDE22F1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395"/>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BT"/>
    <w:basedOn w:val="Normal"/>
    <w:link w:val="BodyTextChar"/>
    <w:qFormat/>
    <w:rsid w:val="00340062"/>
    <w:pPr>
      <w:spacing w:after="260"/>
    </w:pPr>
    <w:rPr>
      <w:lang w:val="en-AU"/>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clear" w:pos="1209"/>
        <w:tab w:val="left" w:pos="454"/>
      </w:tabs>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E2434E"/>
    <w:pPr>
      <w:tabs>
        <w:tab w:val="left" w:pos="720"/>
      </w:tabs>
      <w:spacing w:before="0" w:line="240" w:lineRule="atLeast"/>
      <w:ind w:right="43"/>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link w:val="CommentSubjectChar"/>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181280"/>
    <w:pPr>
      <w:tabs>
        <w:tab w:val="left" w:pos="227"/>
        <w:tab w:val="left" w:pos="333"/>
        <w:tab w:val="decimal" w:pos="658"/>
        <w:tab w:val="left" w:pos="14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3" w:right="-86" w:hanging="284"/>
      <w:jc w:val="center"/>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paragraph" w:customStyle="1" w:styleId="StandaardOpinion">
    <w:name w:val="StandaardOpinion"/>
    <w:basedOn w:val="Normal"/>
    <w:uiPriority w:val="99"/>
    <w:rsid w:val="009E62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Pa18">
    <w:name w:val="Pa18"/>
    <w:basedOn w:val="Normal"/>
    <w:next w:val="Normal"/>
    <w:uiPriority w:val="99"/>
    <w:rsid w:val="000065F9"/>
    <w:pPr>
      <w:autoSpaceDE w:val="0"/>
      <w:autoSpaceDN w:val="0"/>
      <w:adjustRightInd w:val="0"/>
      <w:spacing w:line="191" w:lineRule="atLeast"/>
    </w:pPr>
    <w:rPr>
      <w:rFonts w:ascii="Univers 55" w:eastAsiaTheme="minorHAnsi" w:hAnsi="Univers 55" w:cs="Angsana New"/>
      <w:sz w:val="24"/>
      <w:szCs w:val="24"/>
      <w:lang w:val="en-US" w:bidi="th-TH"/>
    </w:rPr>
  </w:style>
  <w:style w:type="character" w:customStyle="1" w:styleId="CommentTextChar">
    <w:name w:val="Comment Text Char"/>
    <w:basedOn w:val="DefaultParagraphFont"/>
    <w:link w:val="CommentText"/>
    <w:uiPriority w:val="99"/>
    <w:rsid w:val="00F13D51"/>
    <w:rPr>
      <w:lang w:val="en-GB" w:bidi="ar-SA"/>
    </w:rPr>
  </w:style>
  <w:style w:type="paragraph" w:styleId="NoSpacing">
    <w:name w:val="No Spacing"/>
    <w:uiPriority w:val="1"/>
    <w:qFormat/>
    <w:rsid w:val="003B6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FB242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TOC8">
    <w:name w:val="toc 8"/>
    <w:basedOn w:val="Normal"/>
    <w:next w:val="Normal"/>
    <w:semiHidden/>
    <w:rsid w:val="00AB19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DengXian" w:hAnsi="Arial" w:cs="Angsana New"/>
      <w:sz w:val="18"/>
      <w:szCs w:val="18"/>
      <w:lang w:val="en-US" w:bidi="th-TH"/>
    </w:rPr>
  </w:style>
  <w:style w:type="character" w:styleId="Hyperlink">
    <w:name w:val="Hyperlink"/>
    <w:basedOn w:val="DefaultParagraphFont"/>
    <w:uiPriority w:val="99"/>
    <w:semiHidden/>
    <w:unhideWhenUsed/>
    <w:rsid w:val="00423080"/>
    <w:rPr>
      <w:color w:val="0563C1" w:themeColor="hyperlink"/>
      <w:u w:val="single"/>
    </w:rPr>
  </w:style>
  <w:style w:type="character" w:customStyle="1" w:styleId="Heading4Char">
    <w:name w:val="Heading 4 Char"/>
    <w:basedOn w:val="DefaultParagraphFont"/>
    <w:link w:val="Heading4"/>
    <w:rsid w:val="00B116A1"/>
    <w:rPr>
      <w:sz w:val="22"/>
      <w:lang w:val="en-AU" w:bidi="ar-SA"/>
    </w:rPr>
  </w:style>
  <w:style w:type="character" w:customStyle="1" w:styleId="Heading5Char">
    <w:name w:val="Heading 5 Char"/>
    <w:basedOn w:val="DefaultParagraphFont"/>
    <w:link w:val="Heading5"/>
    <w:rsid w:val="00B116A1"/>
    <w:rPr>
      <w:sz w:val="22"/>
      <w:lang w:val="en-GB" w:bidi="ar-SA"/>
    </w:rPr>
  </w:style>
  <w:style w:type="character" w:customStyle="1" w:styleId="Heading6Char">
    <w:name w:val="Heading 6 Char"/>
    <w:basedOn w:val="DefaultParagraphFont"/>
    <w:link w:val="Heading6"/>
    <w:rsid w:val="00B116A1"/>
    <w:rPr>
      <w:sz w:val="22"/>
      <w:lang w:val="en-GB" w:bidi="ar-SA"/>
    </w:rPr>
  </w:style>
  <w:style w:type="character" w:customStyle="1" w:styleId="Heading7Char">
    <w:name w:val="Heading 7 Char"/>
    <w:basedOn w:val="DefaultParagraphFont"/>
    <w:link w:val="Heading7"/>
    <w:rsid w:val="00B116A1"/>
    <w:rPr>
      <w:sz w:val="22"/>
      <w:lang w:val="en-GB" w:bidi="ar-SA"/>
    </w:rPr>
  </w:style>
  <w:style w:type="character" w:customStyle="1" w:styleId="Heading8Char">
    <w:name w:val="Heading 8 Char"/>
    <w:basedOn w:val="DefaultParagraphFont"/>
    <w:link w:val="Heading8"/>
    <w:rsid w:val="00B116A1"/>
    <w:rPr>
      <w:sz w:val="22"/>
      <w:lang w:val="en-GB" w:bidi="ar-SA"/>
    </w:rPr>
  </w:style>
  <w:style w:type="character" w:customStyle="1" w:styleId="Heading9Char">
    <w:name w:val="Heading 9 Char"/>
    <w:basedOn w:val="DefaultParagraphFont"/>
    <w:link w:val="Heading9"/>
    <w:rsid w:val="00B116A1"/>
    <w:rPr>
      <w:sz w:val="22"/>
      <w:lang w:val="en-GB" w:bidi="ar-SA"/>
    </w:rPr>
  </w:style>
  <w:style w:type="character" w:customStyle="1" w:styleId="BodyTextIndentChar">
    <w:name w:val="Body Text Indent Char"/>
    <w:aliases w:val="i Char"/>
    <w:basedOn w:val="DefaultParagraphFont"/>
    <w:link w:val="BodyTextIndent"/>
    <w:rsid w:val="00B116A1"/>
    <w:rPr>
      <w:sz w:val="22"/>
      <w:lang w:val="en-AU" w:bidi="ar-SA"/>
    </w:rPr>
  </w:style>
  <w:style w:type="character" w:customStyle="1" w:styleId="SignatureChar">
    <w:name w:val="Signature Char"/>
    <w:basedOn w:val="DefaultParagraphFont"/>
    <w:link w:val="Signature"/>
    <w:rsid w:val="00B116A1"/>
    <w:rPr>
      <w:sz w:val="22"/>
      <w:lang w:val="en-GB" w:bidi="ar-SA"/>
    </w:rPr>
  </w:style>
  <w:style w:type="character" w:customStyle="1" w:styleId="BodyText3Char">
    <w:name w:val="Body Text 3 Char"/>
    <w:basedOn w:val="DefaultParagraphFont"/>
    <w:link w:val="BodyText3"/>
    <w:rsid w:val="00B116A1"/>
    <w:rPr>
      <w:sz w:val="18"/>
      <w:szCs w:val="16"/>
      <w:lang w:val="en-GB" w:bidi="ar-SA"/>
    </w:rPr>
  </w:style>
  <w:style w:type="character" w:customStyle="1" w:styleId="MacroTextChar">
    <w:name w:val="Macro Text Char"/>
    <w:basedOn w:val="DefaultParagraphFont"/>
    <w:link w:val="MacroText"/>
    <w:semiHidden/>
    <w:rsid w:val="00B116A1"/>
    <w:rPr>
      <w:rFonts w:ascii="Courier New" w:hAnsi="Courier New"/>
      <w:lang w:val="en-AU" w:bidi="ar-SA"/>
    </w:rPr>
  </w:style>
  <w:style w:type="character" w:customStyle="1" w:styleId="BodyText2Char">
    <w:name w:val="Body Text 2 Char"/>
    <w:basedOn w:val="DefaultParagraphFont"/>
    <w:link w:val="BodyText2"/>
    <w:rsid w:val="00B116A1"/>
    <w:rPr>
      <w:sz w:val="22"/>
      <w:lang w:val="en-GB" w:bidi="ar-SA"/>
    </w:rPr>
  </w:style>
  <w:style w:type="character" w:customStyle="1" w:styleId="BalloonTextChar">
    <w:name w:val="Balloon Text Char"/>
    <w:basedOn w:val="DefaultParagraphFont"/>
    <w:link w:val="BalloonText"/>
    <w:semiHidden/>
    <w:rsid w:val="00B116A1"/>
    <w:rPr>
      <w:rFonts w:ascii="Tahoma" w:hAnsi="Tahoma" w:cs="Tahoma"/>
      <w:sz w:val="16"/>
      <w:szCs w:val="16"/>
      <w:lang w:val="en-GB" w:bidi="ar-SA"/>
    </w:rPr>
  </w:style>
  <w:style w:type="character" w:customStyle="1" w:styleId="DocumentMapChar">
    <w:name w:val="Document Map Char"/>
    <w:basedOn w:val="DefaultParagraphFont"/>
    <w:link w:val="DocumentMap"/>
    <w:semiHidden/>
    <w:rsid w:val="00B116A1"/>
    <w:rPr>
      <w:rFonts w:ascii="Tahoma" w:hAnsi="Tahoma" w:cs="Tahoma"/>
      <w:shd w:val="clear" w:color="auto" w:fill="000080"/>
      <w:lang w:val="en-GB" w:bidi="ar-SA"/>
    </w:rPr>
  </w:style>
  <w:style w:type="character" w:customStyle="1" w:styleId="CommentSubjectChar">
    <w:name w:val="Comment Subject Char"/>
    <w:basedOn w:val="CommentTextChar"/>
    <w:link w:val="CommentSubject"/>
    <w:semiHidden/>
    <w:rsid w:val="00B116A1"/>
    <w:rPr>
      <w:b/>
      <w:bCs/>
      <w:lang w:val="en-GB" w:bidi="ar-SA"/>
    </w:rPr>
  </w:style>
  <w:style w:type="character" w:customStyle="1" w:styleId="ListParagraphChar">
    <w:name w:val="List Paragraph Char"/>
    <w:link w:val="ListParagraph"/>
    <w:uiPriority w:val="34"/>
    <w:locked/>
    <w:rsid w:val="00B116A1"/>
    <w:rPr>
      <w:sz w:val="22"/>
      <w:lang w:val="en-GB" w:bidi="ar-SA"/>
    </w:rPr>
  </w:style>
  <w:style w:type="character" w:styleId="FollowedHyperlink">
    <w:name w:val="FollowedHyperlink"/>
    <w:basedOn w:val="DefaultParagraphFont"/>
    <w:uiPriority w:val="99"/>
    <w:semiHidden/>
    <w:unhideWhenUsed/>
    <w:rsid w:val="00B116A1"/>
    <w:rPr>
      <w:color w:val="954F72" w:themeColor="followedHyperlink"/>
      <w:u w:val="single"/>
    </w:rPr>
  </w:style>
  <w:style w:type="paragraph" w:customStyle="1" w:styleId="msonormal0">
    <w:name w:val="msonormal"/>
    <w:basedOn w:val="Normal"/>
    <w:rsid w:val="00B116A1"/>
    <w:pPr>
      <w:spacing w:before="100" w:beforeAutospacing="1" w:after="100" w:afterAutospacing="1" w:line="240" w:lineRule="auto"/>
    </w:pPr>
    <w:rPr>
      <w:sz w:val="24"/>
      <w:szCs w:val="24"/>
      <w:lang w:val="en-US" w:bidi="th-TH"/>
    </w:rPr>
  </w:style>
  <w:style w:type="character" w:customStyle="1" w:styleId="FootnoteTextChar1">
    <w:name w:val="Footnote Text Char1"/>
    <w:aliases w:val="ft Char1"/>
    <w:basedOn w:val="DefaultParagraphFont"/>
    <w:uiPriority w:val="99"/>
    <w:semiHidden/>
    <w:rsid w:val="00B116A1"/>
    <w:rPr>
      <w:rFonts w:ascii="Times New Roman" w:eastAsia="SimSun" w:hAnsi="Times New Roman" w:cs="Times New Roman"/>
      <w:sz w:val="20"/>
      <w:szCs w:val="20"/>
      <w:lang w:val="en-GB" w:bidi="ar-SA"/>
    </w:rPr>
  </w:style>
  <w:style w:type="paragraph" w:customStyle="1" w:styleId="Pa43">
    <w:name w:val="Pa43"/>
    <w:basedOn w:val="Default"/>
    <w:next w:val="Default"/>
    <w:uiPriority w:val="99"/>
    <w:rsid w:val="00B116A1"/>
    <w:pPr>
      <w:spacing w:line="161" w:lineRule="atLeast"/>
    </w:pPr>
    <w:rPr>
      <w:rFonts w:ascii="Univers LT Std 45 Light" w:eastAsia="Times New Roman" w:hAnsi="Univers LT Std 45 Light" w:cs="Angsana New"/>
      <w:color w:val="auto"/>
      <w:lang w:eastAsia="en-US"/>
    </w:rPr>
  </w:style>
  <w:style w:type="paragraph" w:styleId="TOC9">
    <w:name w:val="toc 9"/>
    <w:basedOn w:val="Normal"/>
    <w:next w:val="Normal"/>
    <w:semiHidden/>
    <w:rsid w:val="00B116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lang w:val="en-US" w:bidi="th-TH"/>
    </w:rPr>
  </w:style>
  <w:style w:type="paragraph" w:styleId="NormalWeb">
    <w:name w:val="Normal (Web)"/>
    <w:basedOn w:val="Normal"/>
    <w:uiPriority w:val="99"/>
    <w:unhideWhenUsed/>
    <w:rsid w:val="00B116A1"/>
    <w:pPr>
      <w:spacing w:before="100" w:beforeAutospacing="1" w:after="100" w:afterAutospacing="1" w:line="240" w:lineRule="auto"/>
    </w:pPr>
    <w:rPr>
      <w:sz w:val="24"/>
      <w:szCs w:val="24"/>
      <w:lang w:val="en-US" w:bidi="th-TH"/>
    </w:rPr>
  </w:style>
  <w:style w:type="paragraph" w:styleId="HTMLPreformatted">
    <w:name w:val="HTML Preformatted"/>
    <w:basedOn w:val="Normal"/>
    <w:link w:val="HTMLPreformattedChar"/>
    <w:uiPriority w:val="99"/>
    <w:semiHidden/>
    <w:unhideWhenUsed/>
    <w:rsid w:val="00642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semiHidden/>
    <w:rsid w:val="006420D3"/>
    <w:rPr>
      <w:rFonts w:ascii="Courier New" w:hAnsi="Courier New" w:cs="Courier New"/>
    </w:rPr>
  </w:style>
  <w:style w:type="character" w:customStyle="1" w:styleId="y2iqfc">
    <w:name w:val="y2iqfc"/>
    <w:basedOn w:val="DefaultParagraphFont"/>
    <w:rsid w:val="006420D3"/>
  </w:style>
  <w:style w:type="paragraph" w:customStyle="1" w:styleId="paragraph">
    <w:name w:val="paragraph"/>
    <w:basedOn w:val="Normal"/>
    <w:rsid w:val="00C46E67"/>
    <w:pPr>
      <w:spacing w:before="100" w:beforeAutospacing="1" w:after="100" w:afterAutospacing="1" w:line="240" w:lineRule="auto"/>
    </w:pPr>
    <w:rPr>
      <w:sz w:val="24"/>
      <w:szCs w:val="24"/>
      <w:lang w:val="en-US" w:eastAsia="zh-CN" w:bidi="th-TH"/>
    </w:rPr>
  </w:style>
  <w:style w:type="character" w:customStyle="1" w:styleId="normaltextrun">
    <w:name w:val="normaltextrun"/>
    <w:basedOn w:val="DefaultParagraphFont"/>
    <w:rsid w:val="00C46E67"/>
  </w:style>
  <w:style w:type="character" w:customStyle="1" w:styleId="eop">
    <w:name w:val="eop"/>
    <w:basedOn w:val="DefaultParagraphFont"/>
    <w:rsid w:val="00C46E67"/>
  </w:style>
  <w:style w:type="character" w:customStyle="1" w:styleId="ui-provider">
    <w:name w:val="ui-provider"/>
    <w:basedOn w:val="DefaultParagraphFont"/>
    <w:rsid w:val="00B63651"/>
  </w:style>
  <w:style w:type="paragraph" w:customStyle="1" w:styleId="30">
    <w:name w:val="µÒÃÒ§3ªèÍ§"/>
    <w:basedOn w:val="Normal"/>
    <w:rsid w:val="00455EA1"/>
    <w:pPr>
      <w:tabs>
        <w:tab w:val="left" w:pos="360"/>
        <w:tab w:val="left" w:pos="720"/>
      </w:tabs>
      <w:spacing w:line="240" w:lineRule="auto"/>
    </w:pPr>
    <w:rPr>
      <w:rFonts w:ascii="Book Antiqua" w:eastAsia="PMingLiU" w:hAnsi="Book Antiqua" w:cs="Angsana New"/>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2101054">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95714100">
      <w:bodyDiv w:val="1"/>
      <w:marLeft w:val="0"/>
      <w:marRight w:val="0"/>
      <w:marTop w:val="0"/>
      <w:marBottom w:val="0"/>
      <w:divBdr>
        <w:top w:val="none" w:sz="0" w:space="0" w:color="auto"/>
        <w:left w:val="none" w:sz="0" w:space="0" w:color="auto"/>
        <w:bottom w:val="none" w:sz="0" w:space="0" w:color="auto"/>
        <w:right w:val="none" w:sz="0" w:space="0" w:color="auto"/>
      </w:divBdr>
    </w:div>
    <w:div w:id="107089065">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24275069">
      <w:bodyDiv w:val="1"/>
      <w:marLeft w:val="0"/>
      <w:marRight w:val="0"/>
      <w:marTop w:val="0"/>
      <w:marBottom w:val="0"/>
      <w:divBdr>
        <w:top w:val="none" w:sz="0" w:space="0" w:color="auto"/>
        <w:left w:val="none" w:sz="0" w:space="0" w:color="auto"/>
        <w:bottom w:val="none" w:sz="0" w:space="0" w:color="auto"/>
        <w:right w:val="none" w:sz="0" w:space="0" w:color="auto"/>
      </w:divBdr>
    </w:div>
    <w:div w:id="147945066">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04485324">
      <w:bodyDiv w:val="1"/>
      <w:marLeft w:val="0"/>
      <w:marRight w:val="0"/>
      <w:marTop w:val="0"/>
      <w:marBottom w:val="0"/>
      <w:divBdr>
        <w:top w:val="none" w:sz="0" w:space="0" w:color="auto"/>
        <w:left w:val="none" w:sz="0" w:space="0" w:color="auto"/>
        <w:bottom w:val="none" w:sz="0" w:space="0" w:color="auto"/>
        <w:right w:val="none" w:sz="0" w:space="0" w:color="auto"/>
      </w:divBdr>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77180339">
      <w:bodyDiv w:val="1"/>
      <w:marLeft w:val="0"/>
      <w:marRight w:val="0"/>
      <w:marTop w:val="0"/>
      <w:marBottom w:val="0"/>
      <w:divBdr>
        <w:top w:val="none" w:sz="0" w:space="0" w:color="auto"/>
        <w:left w:val="none" w:sz="0" w:space="0" w:color="auto"/>
        <w:bottom w:val="none" w:sz="0" w:space="0" w:color="auto"/>
        <w:right w:val="none" w:sz="0" w:space="0" w:color="auto"/>
      </w:divBdr>
      <w:divsChild>
        <w:div w:id="442531616">
          <w:marLeft w:val="0"/>
          <w:marRight w:val="0"/>
          <w:marTop w:val="0"/>
          <w:marBottom w:val="0"/>
          <w:divBdr>
            <w:top w:val="none" w:sz="0" w:space="0" w:color="auto"/>
            <w:left w:val="none" w:sz="0" w:space="0" w:color="auto"/>
            <w:bottom w:val="none" w:sz="0" w:space="0" w:color="auto"/>
            <w:right w:val="none" w:sz="0" w:space="0" w:color="auto"/>
          </w:divBdr>
        </w:div>
      </w:divsChild>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39429920">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371156302">
      <w:bodyDiv w:val="1"/>
      <w:marLeft w:val="0"/>
      <w:marRight w:val="0"/>
      <w:marTop w:val="0"/>
      <w:marBottom w:val="0"/>
      <w:divBdr>
        <w:top w:val="none" w:sz="0" w:space="0" w:color="auto"/>
        <w:left w:val="none" w:sz="0" w:space="0" w:color="auto"/>
        <w:bottom w:val="none" w:sz="0" w:space="0" w:color="auto"/>
        <w:right w:val="none" w:sz="0" w:space="0" w:color="auto"/>
      </w:divBdr>
    </w:div>
    <w:div w:id="421030125">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582589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390004">
      <w:bodyDiv w:val="1"/>
      <w:marLeft w:val="0"/>
      <w:marRight w:val="0"/>
      <w:marTop w:val="0"/>
      <w:marBottom w:val="0"/>
      <w:divBdr>
        <w:top w:val="none" w:sz="0" w:space="0" w:color="auto"/>
        <w:left w:val="none" w:sz="0" w:space="0" w:color="auto"/>
        <w:bottom w:val="none" w:sz="0" w:space="0" w:color="auto"/>
        <w:right w:val="none" w:sz="0" w:space="0" w:color="auto"/>
      </w:divBdr>
      <w:divsChild>
        <w:div w:id="189144564">
          <w:marLeft w:val="0"/>
          <w:marRight w:val="0"/>
          <w:marTop w:val="0"/>
          <w:marBottom w:val="0"/>
          <w:divBdr>
            <w:top w:val="none" w:sz="0" w:space="0" w:color="auto"/>
            <w:left w:val="none" w:sz="0" w:space="0" w:color="auto"/>
            <w:bottom w:val="none" w:sz="0" w:space="0" w:color="auto"/>
            <w:right w:val="none" w:sz="0" w:space="0" w:color="auto"/>
          </w:divBdr>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20238829">
      <w:bodyDiv w:val="1"/>
      <w:marLeft w:val="0"/>
      <w:marRight w:val="0"/>
      <w:marTop w:val="0"/>
      <w:marBottom w:val="0"/>
      <w:divBdr>
        <w:top w:val="none" w:sz="0" w:space="0" w:color="auto"/>
        <w:left w:val="none" w:sz="0" w:space="0" w:color="auto"/>
        <w:bottom w:val="none" w:sz="0" w:space="0" w:color="auto"/>
        <w:right w:val="none" w:sz="0" w:space="0" w:color="auto"/>
      </w:divBdr>
      <w:divsChild>
        <w:div w:id="503669444">
          <w:marLeft w:val="0"/>
          <w:marRight w:val="0"/>
          <w:marTop w:val="0"/>
          <w:marBottom w:val="0"/>
          <w:divBdr>
            <w:top w:val="none" w:sz="0" w:space="0" w:color="auto"/>
            <w:left w:val="none" w:sz="0" w:space="0" w:color="auto"/>
            <w:bottom w:val="none" w:sz="0" w:space="0" w:color="auto"/>
            <w:right w:val="none" w:sz="0" w:space="0" w:color="auto"/>
          </w:divBdr>
        </w:div>
      </w:divsChild>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50405702">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680931430">
      <w:bodyDiv w:val="1"/>
      <w:marLeft w:val="0"/>
      <w:marRight w:val="0"/>
      <w:marTop w:val="0"/>
      <w:marBottom w:val="0"/>
      <w:divBdr>
        <w:top w:val="none" w:sz="0" w:space="0" w:color="auto"/>
        <w:left w:val="none" w:sz="0" w:space="0" w:color="auto"/>
        <w:bottom w:val="none" w:sz="0" w:space="0" w:color="auto"/>
        <w:right w:val="none" w:sz="0" w:space="0" w:color="auto"/>
      </w:divBdr>
    </w:div>
    <w:div w:id="771628198">
      <w:bodyDiv w:val="1"/>
      <w:marLeft w:val="0"/>
      <w:marRight w:val="0"/>
      <w:marTop w:val="0"/>
      <w:marBottom w:val="0"/>
      <w:divBdr>
        <w:top w:val="none" w:sz="0" w:space="0" w:color="auto"/>
        <w:left w:val="none" w:sz="0" w:space="0" w:color="auto"/>
        <w:bottom w:val="none" w:sz="0" w:space="0" w:color="auto"/>
        <w:right w:val="none" w:sz="0" w:space="0" w:color="auto"/>
      </w:divBdr>
    </w:div>
    <w:div w:id="778767345">
      <w:bodyDiv w:val="1"/>
      <w:marLeft w:val="0"/>
      <w:marRight w:val="0"/>
      <w:marTop w:val="0"/>
      <w:marBottom w:val="0"/>
      <w:divBdr>
        <w:top w:val="none" w:sz="0" w:space="0" w:color="auto"/>
        <w:left w:val="none" w:sz="0" w:space="0" w:color="auto"/>
        <w:bottom w:val="none" w:sz="0" w:space="0" w:color="auto"/>
        <w:right w:val="none" w:sz="0" w:space="0" w:color="auto"/>
      </w:divBdr>
    </w:div>
    <w:div w:id="792410597">
      <w:bodyDiv w:val="1"/>
      <w:marLeft w:val="0"/>
      <w:marRight w:val="0"/>
      <w:marTop w:val="0"/>
      <w:marBottom w:val="0"/>
      <w:divBdr>
        <w:top w:val="none" w:sz="0" w:space="0" w:color="auto"/>
        <w:left w:val="none" w:sz="0" w:space="0" w:color="auto"/>
        <w:bottom w:val="none" w:sz="0" w:space="0" w:color="auto"/>
        <w:right w:val="none" w:sz="0" w:space="0" w:color="auto"/>
      </w:divBdr>
    </w:div>
    <w:div w:id="798500975">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52694509">
      <w:bodyDiv w:val="1"/>
      <w:marLeft w:val="0"/>
      <w:marRight w:val="0"/>
      <w:marTop w:val="0"/>
      <w:marBottom w:val="0"/>
      <w:divBdr>
        <w:top w:val="none" w:sz="0" w:space="0" w:color="auto"/>
        <w:left w:val="none" w:sz="0" w:space="0" w:color="auto"/>
        <w:bottom w:val="none" w:sz="0" w:space="0" w:color="auto"/>
        <w:right w:val="none" w:sz="0" w:space="0" w:color="auto"/>
      </w:divBdr>
      <w:divsChild>
        <w:div w:id="1327435709">
          <w:marLeft w:val="0"/>
          <w:marRight w:val="0"/>
          <w:marTop w:val="0"/>
          <w:marBottom w:val="0"/>
          <w:divBdr>
            <w:top w:val="none" w:sz="0" w:space="0" w:color="auto"/>
            <w:left w:val="none" w:sz="0" w:space="0" w:color="auto"/>
            <w:bottom w:val="none" w:sz="0" w:space="0" w:color="auto"/>
            <w:right w:val="none" w:sz="0" w:space="0" w:color="auto"/>
          </w:divBdr>
        </w:div>
        <w:div w:id="1427191436">
          <w:marLeft w:val="0"/>
          <w:marRight w:val="0"/>
          <w:marTop w:val="0"/>
          <w:marBottom w:val="0"/>
          <w:divBdr>
            <w:top w:val="none" w:sz="0" w:space="0" w:color="auto"/>
            <w:left w:val="none" w:sz="0" w:space="0" w:color="auto"/>
            <w:bottom w:val="none" w:sz="0" w:space="0" w:color="auto"/>
            <w:right w:val="none" w:sz="0" w:space="0" w:color="auto"/>
          </w:divBdr>
        </w:div>
        <w:div w:id="1686131270">
          <w:marLeft w:val="0"/>
          <w:marRight w:val="0"/>
          <w:marTop w:val="0"/>
          <w:marBottom w:val="0"/>
          <w:divBdr>
            <w:top w:val="none" w:sz="0" w:space="0" w:color="auto"/>
            <w:left w:val="none" w:sz="0" w:space="0" w:color="auto"/>
            <w:bottom w:val="none" w:sz="0" w:space="0" w:color="auto"/>
            <w:right w:val="none" w:sz="0" w:space="0" w:color="auto"/>
          </w:divBdr>
        </w:div>
      </w:divsChild>
    </w:div>
    <w:div w:id="897713553">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1001280124">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0703526">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7240127">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66476269">
      <w:bodyDiv w:val="1"/>
      <w:marLeft w:val="0"/>
      <w:marRight w:val="0"/>
      <w:marTop w:val="0"/>
      <w:marBottom w:val="0"/>
      <w:divBdr>
        <w:top w:val="none" w:sz="0" w:space="0" w:color="auto"/>
        <w:left w:val="none" w:sz="0" w:space="0" w:color="auto"/>
        <w:bottom w:val="none" w:sz="0" w:space="0" w:color="auto"/>
        <w:right w:val="none" w:sz="0" w:space="0" w:color="auto"/>
      </w:divBdr>
    </w:div>
    <w:div w:id="1172719120">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28110301">
      <w:bodyDiv w:val="1"/>
      <w:marLeft w:val="0"/>
      <w:marRight w:val="0"/>
      <w:marTop w:val="0"/>
      <w:marBottom w:val="0"/>
      <w:divBdr>
        <w:top w:val="none" w:sz="0" w:space="0" w:color="auto"/>
        <w:left w:val="none" w:sz="0" w:space="0" w:color="auto"/>
        <w:bottom w:val="none" w:sz="0" w:space="0" w:color="auto"/>
        <w:right w:val="none" w:sz="0" w:space="0" w:color="auto"/>
      </w:divBdr>
    </w:div>
    <w:div w:id="1281762281">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261453">
      <w:bodyDiv w:val="1"/>
      <w:marLeft w:val="0"/>
      <w:marRight w:val="0"/>
      <w:marTop w:val="0"/>
      <w:marBottom w:val="0"/>
      <w:divBdr>
        <w:top w:val="none" w:sz="0" w:space="0" w:color="auto"/>
        <w:left w:val="none" w:sz="0" w:space="0" w:color="auto"/>
        <w:bottom w:val="none" w:sz="0" w:space="0" w:color="auto"/>
        <w:right w:val="none" w:sz="0" w:space="0" w:color="auto"/>
      </w:divBdr>
    </w:div>
    <w:div w:id="1308583615">
      <w:bodyDiv w:val="1"/>
      <w:marLeft w:val="0"/>
      <w:marRight w:val="0"/>
      <w:marTop w:val="0"/>
      <w:marBottom w:val="0"/>
      <w:divBdr>
        <w:top w:val="none" w:sz="0" w:space="0" w:color="auto"/>
        <w:left w:val="none" w:sz="0" w:space="0" w:color="auto"/>
        <w:bottom w:val="none" w:sz="0" w:space="0" w:color="auto"/>
        <w:right w:val="none" w:sz="0" w:space="0" w:color="auto"/>
      </w:divBdr>
    </w:div>
    <w:div w:id="1309699839">
      <w:bodyDiv w:val="1"/>
      <w:marLeft w:val="0"/>
      <w:marRight w:val="0"/>
      <w:marTop w:val="0"/>
      <w:marBottom w:val="0"/>
      <w:divBdr>
        <w:top w:val="none" w:sz="0" w:space="0" w:color="auto"/>
        <w:left w:val="none" w:sz="0" w:space="0" w:color="auto"/>
        <w:bottom w:val="none" w:sz="0" w:space="0" w:color="auto"/>
        <w:right w:val="none" w:sz="0" w:space="0" w:color="auto"/>
      </w:divBdr>
    </w:div>
    <w:div w:id="1311862216">
      <w:bodyDiv w:val="1"/>
      <w:marLeft w:val="0"/>
      <w:marRight w:val="0"/>
      <w:marTop w:val="0"/>
      <w:marBottom w:val="0"/>
      <w:divBdr>
        <w:top w:val="none" w:sz="0" w:space="0" w:color="auto"/>
        <w:left w:val="none" w:sz="0" w:space="0" w:color="auto"/>
        <w:bottom w:val="none" w:sz="0" w:space="0" w:color="auto"/>
        <w:right w:val="none" w:sz="0" w:space="0" w:color="auto"/>
      </w:divBdr>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67826257">
      <w:bodyDiv w:val="1"/>
      <w:marLeft w:val="0"/>
      <w:marRight w:val="0"/>
      <w:marTop w:val="0"/>
      <w:marBottom w:val="0"/>
      <w:divBdr>
        <w:top w:val="none" w:sz="0" w:space="0" w:color="auto"/>
        <w:left w:val="none" w:sz="0" w:space="0" w:color="auto"/>
        <w:bottom w:val="none" w:sz="0" w:space="0" w:color="auto"/>
        <w:right w:val="none" w:sz="0" w:space="0" w:color="auto"/>
      </w:divBdr>
    </w:div>
    <w:div w:id="1369448037">
      <w:bodyDiv w:val="1"/>
      <w:marLeft w:val="0"/>
      <w:marRight w:val="0"/>
      <w:marTop w:val="0"/>
      <w:marBottom w:val="0"/>
      <w:divBdr>
        <w:top w:val="none" w:sz="0" w:space="0" w:color="auto"/>
        <w:left w:val="none" w:sz="0" w:space="0" w:color="auto"/>
        <w:bottom w:val="none" w:sz="0" w:space="0" w:color="auto"/>
        <w:right w:val="none" w:sz="0" w:space="0" w:color="auto"/>
      </w:divBdr>
    </w:div>
    <w:div w:id="1403408473">
      <w:bodyDiv w:val="1"/>
      <w:marLeft w:val="0"/>
      <w:marRight w:val="0"/>
      <w:marTop w:val="0"/>
      <w:marBottom w:val="0"/>
      <w:divBdr>
        <w:top w:val="none" w:sz="0" w:space="0" w:color="auto"/>
        <w:left w:val="none" w:sz="0" w:space="0" w:color="auto"/>
        <w:bottom w:val="none" w:sz="0" w:space="0" w:color="auto"/>
        <w:right w:val="none" w:sz="0" w:space="0" w:color="auto"/>
      </w:divBdr>
    </w:div>
    <w:div w:id="1431924144">
      <w:bodyDiv w:val="1"/>
      <w:marLeft w:val="0"/>
      <w:marRight w:val="0"/>
      <w:marTop w:val="0"/>
      <w:marBottom w:val="0"/>
      <w:divBdr>
        <w:top w:val="none" w:sz="0" w:space="0" w:color="auto"/>
        <w:left w:val="none" w:sz="0" w:space="0" w:color="auto"/>
        <w:bottom w:val="none" w:sz="0" w:space="0" w:color="auto"/>
        <w:right w:val="none" w:sz="0" w:space="0" w:color="auto"/>
      </w:divBdr>
      <w:divsChild>
        <w:div w:id="585891892">
          <w:marLeft w:val="0"/>
          <w:marRight w:val="0"/>
          <w:marTop w:val="0"/>
          <w:marBottom w:val="0"/>
          <w:divBdr>
            <w:top w:val="none" w:sz="0" w:space="0" w:color="auto"/>
            <w:left w:val="none" w:sz="0" w:space="0" w:color="auto"/>
            <w:bottom w:val="none" w:sz="0" w:space="0" w:color="auto"/>
            <w:right w:val="none" w:sz="0" w:space="0" w:color="auto"/>
          </w:divBdr>
        </w:div>
      </w:divsChild>
    </w:div>
    <w:div w:id="1439569973">
      <w:bodyDiv w:val="1"/>
      <w:marLeft w:val="0"/>
      <w:marRight w:val="0"/>
      <w:marTop w:val="0"/>
      <w:marBottom w:val="0"/>
      <w:divBdr>
        <w:top w:val="none" w:sz="0" w:space="0" w:color="auto"/>
        <w:left w:val="none" w:sz="0" w:space="0" w:color="auto"/>
        <w:bottom w:val="none" w:sz="0" w:space="0" w:color="auto"/>
        <w:right w:val="none" w:sz="0" w:space="0" w:color="auto"/>
      </w:divBdr>
    </w:div>
    <w:div w:id="1441685283">
      <w:bodyDiv w:val="1"/>
      <w:marLeft w:val="0"/>
      <w:marRight w:val="0"/>
      <w:marTop w:val="0"/>
      <w:marBottom w:val="0"/>
      <w:divBdr>
        <w:top w:val="none" w:sz="0" w:space="0" w:color="auto"/>
        <w:left w:val="none" w:sz="0" w:space="0" w:color="auto"/>
        <w:bottom w:val="none" w:sz="0" w:space="0" w:color="auto"/>
        <w:right w:val="none" w:sz="0" w:space="0" w:color="auto"/>
      </w:divBdr>
    </w:div>
    <w:div w:id="1441800526">
      <w:bodyDiv w:val="1"/>
      <w:marLeft w:val="0"/>
      <w:marRight w:val="0"/>
      <w:marTop w:val="0"/>
      <w:marBottom w:val="0"/>
      <w:divBdr>
        <w:top w:val="none" w:sz="0" w:space="0" w:color="auto"/>
        <w:left w:val="none" w:sz="0" w:space="0" w:color="auto"/>
        <w:bottom w:val="none" w:sz="0" w:space="0" w:color="auto"/>
        <w:right w:val="none" w:sz="0" w:space="0" w:color="auto"/>
      </w:divBdr>
      <w:divsChild>
        <w:div w:id="518738747">
          <w:marLeft w:val="0"/>
          <w:marRight w:val="0"/>
          <w:marTop w:val="90"/>
          <w:marBottom w:val="90"/>
          <w:divBdr>
            <w:top w:val="none" w:sz="0" w:space="0" w:color="auto"/>
            <w:left w:val="none" w:sz="0" w:space="0" w:color="auto"/>
            <w:bottom w:val="none" w:sz="0" w:space="0" w:color="auto"/>
            <w:right w:val="none" w:sz="0" w:space="0" w:color="auto"/>
          </w:divBdr>
        </w:div>
      </w:divsChild>
    </w:div>
    <w:div w:id="148126668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5428">
      <w:bodyDiv w:val="1"/>
      <w:marLeft w:val="0"/>
      <w:marRight w:val="0"/>
      <w:marTop w:val="0"/>
      <w:marBottom w:val="0"/>
      <w:divBdr>
        <w:top w:val="none" w:sz="0" w:space="0" w:color="auto"/>
        <w:left w:val="none" w:sz="0" w:space="0" w:color="auto"/>
        <w:bottom w:val="none" w:sz="0" w:space="0" w:color="auto"/>
        <w:right w:val="none" w:sz="0" w:space="0" w:color="auto"/>
      </w:divBdr>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574925425">
      <w:bodyDiv w:val="1"/>
      <w:marLeft w:val="0"/>
      <w:marRight w:val="0"/>
      <w:marTop w:val="0"/>
      <w:marBottom w:val="0"/>
      <w:divBdr>
        <w:top w:val="none" w:sz="0" w:space="0" w:color="auto"/>
        <w:left w:val="none" w:sz="0" w:space="0" w:color="auto"/>
        <w:bottom w:val="none" w:sz="0" w:space="0" w:color="auto"/>
        <w:right w:val="none" w:sz="0" w:space="0" w:color="auto"/>
      </w:divBdr>
    </w:div>
    <w:div w:id="159030991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2583213">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9542030">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34251606">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3463163">
      <w:bodyDiv w:val="1"/>
      <w:marLeft w:val="0"/>
      <w:marRight w:val="0"/>
      <w:marTop w:val="0"/>
      <w:marBottom w:val="0"/>
      <w:divBdr>
        <w:top w:val="none" w:sz="0" w:space="0" w:color="auto"/>
        <w:left w:val="none" w:sz="0" w:space="0" w:color="auto"/>
        <w:bottom w:val="none" w:sz="0" w:space="0" w:color="auto"/>
        <w:right w:val="none" w:sz="0" w:space="0" w:color="auto"/>
      </w:divBdr>
      <w:divsChild>
        <w:div w:id="740638984">
          <w:marLeft w:val="0"/>
          <w:marRight w:val="0"/>
          <w:marTop w:val="0"/>
          <w:marBottom w:val="0"/>
          <w:divBdr>
            <w:top w:val="none" w:sz="0" w:space="0" w:color="auto"/>
            <w:left w:val="none" w:sz="0" w:space="0" w:color="auto"/>
            <w:bottom w:val="none" w:sz="0" w:space="0" w:color="auto"/>
            <w:right w:val="none" w:sz="0" w:space="0" w:color="auto"/>
          </w:divBdr>
          <w:divsChild>
            <w:div w:id="1838616732">
              <w:marLeft w:val="0"/>
              <w:marRight w:val="0"/>
              <w:marTop w:val="0"/>
              <w:marBottom w:val="0"/>
              <w:divBdr>
                <w:top w:val="none" w:sz="0" w:space="0" w:color="auto"/>
                <w:left w:val="none" w:sz="0" w:space="0" w:color="auto"/>
                <w:bottom w:val="none" w:sz="0" w:space="0" w:color="auto"/>
                <w:right w:val="none" w:sz="0" w:space="0" w:color="auto"/>
              </w:divBdr>
              <w:divsChild>
                <w:div w:id="108280806">
                  <w:marLeft w:val="0"/>
                  <w:marRight w:val="0"/>
                  <w:marTop w:val="0"/>
                  <w:marBottom w:val="0"/>
                  <w:divBdr>
                    <w:top w:val="none" w:sz="0" w:space="0" w:color="auto"/>
                    <w:left w:val="none" w:sz="0" w:space="0" w:color="auto"/>
                    <w:bottom w:val="none" w:sz="0" w:space="0" w:color="auto"/>
                    <w:right w:val="none" w:sz="0" w:space="0" w:color="auto"/>
                  </w:divBdr>
                  <w:divsChild>
                    <w:div w:id="570314000">
                      <w:marLeft w:val="0"/>
                      <w:marRight w:val="0"/>
                      <w:marTop w:val="0"/>
                      <w:marBottom w:val="0"/>
                      <w:divBdr>
                        <w:top w:val="none" w:sz="0" w:space="0" w:color="auto"/>
                        <w:left w:val="none" w:sz="0" w:space="0" w:color="auto"/>
                        <w:bottom w:val="none" w:sz="0" w:space="0" w:color="auto"/>
                        <w:right w:val="none" w:sz="0" w:space="0" w:color="auto"/>
                      </w:divBdr>
                      <w:divsChild>
                        <w:div w:id="1616593031">
                          <w:marLeft w:val="0"/>
                          <w:marRight w:val="0"/>
                          <w:marTop w:val="0"/>
                          <w:marBottom w:val="0"/>
                          <w:divBdr>
                            <w:top w:val="none" w:sz="0" w:space="0" w:color="auto"/>
                            <w:left w:val="none" w:sz="0" w:space="0" w:color="auto"/>
                            <w:bottom w:val="none" w:sz="0" w:space="0" w:color="auto"/>
                            <w:right w:val="none" w:sz="0" w:space="0" w:color="auto"/>
                          </w:divBdr>
                          <w:divsChild>
                            <w:div w:id="22160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5628991">
      <w:bodyDiv w:val="1"/>
      <w:marLeft w:val="0"/>
      <w:marRight w:val="0"/>
      <w:marTop w:val="0"/>
      <w:marBottom w:val="0"/>
      <w:divBdr>
        <w:top w:val="none" w:sz="0" w:space="0" w:color="auto"/>
        <w:left w:val="none" w:sz="0" w:space="0" w:color="auto"/>
        <w:bottom w:val="none" w:sz="0" w:space="0" w:color="auto"/>
        <w:right w:val="none" w:sz="0" w:space="0" w:color="auto"/>
      </w:divBdr>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30387799">
      <w:bodyDiv w:val="1"/>
      <w:marLeft w:val="0"/>
      <w:marRight w:val="0"/>
      <w:marTop w:val="0"/>
      <w:marBottom w:val="0"/>
      <w:divBdr>
        <w:top w:val="none" w:sz="0" w:space="0" w:color="auto"/>
        <w:left w:val="none" w:sz="0" w:space="0" w:color="auto"/>
        <w:bottom w:val="none" w:sz="0" w:space="0" w:color="auto"/>
        <w:right w:val="none" w:sz="0" w:space="0" w:color="auto"/>
      </w:divBdr>
    </w:div>
    <w:div w:id="195555828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2411395">
      <w:bodyDiv w:val="1"/>
      <w:marLeft w:val="0"/>
      <w:marRight w:val="0"/>
      <w:marTop w:val="0"/>
      <w:marBottom w:val="0"/>
      <w:divBdr>
        <w:top w:val="none" w:sz="0" w:space="0" w:color="auto"/>
        <w:left w:val="none" w:sz="0" w:space="0" w:color="auto"/>
        <w:bottom w:val="none" w:sz="0" w:space="0" w:color="auto"/>
        <w:right w:val="none" w:sz="0" w:space="0" w:color="auto"/>
      </w:divBdr>
      <w:divsChild>
        <w:div w:id="712533746">
          <w:marLeft w:val="0"/>
          <w:marRight w:val="0"/>
          <w:marTop w:val="0"/>
          <w:marBottom w:val="0"/>
          <w:divBdr>
            <w:top w:val="none" w:sz="0" w:space="0" w:color="auto"/>
            <w:left w:val="none" w:sz="0" w:space="0" w:color="auto"/>
            <w:bottom w:val="none" w:sz="0" w:space="0" w:color="auto"/>
            <w:right w:val="none" w:sz="0" w:space="0" w:color="auto"/>
          </w:divBdr>
        </w:div>
      </w:divsChild>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51413479">
      <w:bodyDiv w:val="1"/>
      <w:marLeft w:val="0"/>
      <w:marRight w:val="0"/>
      <w:marTop w:val="0"/>
      <w:marBottom w:val="0"/>
      <w:divBdr>
        <w:top w:val="none" w:sz="0" w:space="0" w:color="auto"/>
        <w:left w:val="none" w:sz="0" w:space="0" w:color="auto"/>
        <w:bottom w:val="none" w:sz="0" w:space="0" w:color="auto"/>
        <w:right w:val="none" w:sz="0" w:space="0" w:color="auto"/>
      </w:divBdr>
    </w:div>
    <w:div w:id="2078166713">
      <w:bodyDiv w:val="1"/>
      <w:marLeft w:val="0"/>
      <w:marRight w:val="0"/>
      <w:marTop w:val="0"/>
      <w:marBottom w:val="0"/>
      <w:divBdr>
        <w:top w:val="none" w:sz="0" w:space="0" w:color="auto"/>
        <w:left w:val="none" w:sz="0" w:space="0" w:color="auto"/>
        <w:bottom w:val="none" w:sz="0" w:space="0" w:color="auto"/>
        <w:right w:val="none" w:sz="0" w:space="0" w:color="auto"/>
      </w:divBdr>
    </w:div>
    <w:div w:id="2079984426">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19523775">
      <w:bodyDiv w:val="1"/>
      <w:marLeft w:val="0"/>
      <w:marRight w:val="0"/>
      <w:marTop w:val="0"/>
      <w:marBottom w:val="0"/>
      <w:divBdr>
        <w:top w:val="none" w:sz="0" w:space="0" w:color="auto"/>
        <w:left w:val="none" w:sz="0" w:space="0" w:color="auto"/>
        <w:bottom w:val="none" w:sz="0" w:space="0" w:color="auto"/>
        <w:right w:val="none" w:sz="0" w:space="0" w:color="auto"/>
      </w:divBdr>
    </w:div>
    <w:div w:id="2132631824">
      <w:bodyDiv w:val="1"/>
      <w:marLeft w:val="0"/>
      <w:marRight w:val="0"/>
      <w:marTop w:val="0"/>
      <w:marBottom w:val="0"/>
      <w:divBdr>
        <w:top w:val="none" w:sz="0" w:space="0" w:color="auto"/>
        <w:left w:val="none" w:sz="0" w:space="0" w:color="auto"/>
        <w:bottom w:val="none" w:sz="0" w:space="0" w:color="auto"/>
        <w:right w:val="none" w:sz="0" w:space="0" w:color="auto"/>
      </w:divBdr>
    </w:div>
    <w:div w:id="2135321736">
      <w:bodyDiv w:val="1"/>
      <w:marLeft w:val="0"/>
      <w:marRight w:val="0"/>
      <w:marTop w:val="0"/>
      <w:marBottom w:val="0"/>
      <w:divBdr>
        <w:top w:val="none" w:sz="0" w:space="0" w:color="auto"/>
        <w:left w:val="none" w:sz="0" w:space="0" w:color="auto"/>
        <w:bottom w:val="none" w:sz="0" w:space="0" w:color="auto"/>
        <w:right w:val="none" w:sz="0" w:space="0" w:color="auto"/>
      </w:divBdr>
      <w:divsChild>
        <w:div w:id="710880239">
          <w:marLeft w:val="0"/>
          <w:marRight w:val="0"/>
          <w:marTop w:val="0"/>
          <w:marBottom w:val="0"/>
          <w:divBdr>
            <w:top w:val="none" w:sz="0" w:space="0" w:color="auto"/>
            <w:left w:val="none" w:sz="0" w:space="0" w:color="auto"/>
            <w:bottom w:val="none" w:sz="0" w:space="0" w:color="auto"/>
            <w:right w:val="none" w:sz="0" w:space="0" w:color="auto"/>
          </w:divBdr>
          <w:divsChild>
            <w:div w:id="190264178">
              <w:marLeft w:val="0"/>
              <w:marRight w:val="0"/>
              <w:marTop w:val="0"/>
              <w:marBottom w:val="0"/>
              <w:divBdr>
                <w:top w:val="none" w:sz="0" w:space="0" w:color="auto"/>
                <w:left w:val="none" w:sz="0" w:space="0" w:color="auto"/>
                <w:bottom w:val="none" w:sz="0" w:space="0" w:color="auto"/>
                <w:right w:val="none" w:sz="0" w:space="0" w:color="auto"/>
              </w:divBdr>
              <w:divsChild>
                <w:div w:id="779908788">
                  <w:marLeft w:val="0"/>
                  <w:marRight w:val="0"/>
                  <w:marTop w:val="0"/>
                  <w:marBottom w:val="0"/>
                  <w:divBdr>
                    <w:top w:val="none" w:sz="0" w:space="0" w:color="auto"/>
                    <w:left w:val="none" w:sz="0" w:space="0" w:color="auto"/>
                    <w:bottom w:val="none" w:sz="0" w:space="0" w:color="auto"/>
                    <w:right w:val="none" w:sz="0" w:space="0" w:color="auto"/>
                  </w:divBdr>
                  <w:divsChild>
                    <w:div w:id="1834949241">
                      <w:marLeft w:val="0"/>
                      <w:marRight w:val="0"/>
                      <w:marTop w:val="0"/>
                      <w:marBottom w:val="0"/>
                      <w:divBdr>
                        <w:top w:val="none" w:sz="0" w:space="0" w:color="auto"/>
                        <w:left w:val="none" w:sz="0" w:space="0" w:color="auto"/>
                        <w:bottom w:val="none" w:sz="0" w:space="0" w:color="auto"/>
                        <w:right w:val="none" w:sz="0" w:space="0" w:color="auto"/>
                      </w:divBdr>
                      <w:divsChild>
                        <w:div w:id="130365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2.xml"/><Relationship Id="rId26"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4.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5.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eader" Target="header7.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footer" Target="footer4.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isl xmlns:xsd="http://www.w3.org/2001/XMLSchema" xmlns:xsi="http://www.w3.org/2001/XMLSchema-instance" xmlns="http://www.boldonjames.com/2008/01/sie/internal/label" sislVersion="0" policy="6a13e979-720f-4f0c-b63f-425e1febb7dc" origin="userSelected">
  <element uid="id_classification_internalonly" value=""/>
</sisl>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3774439a-3eb9-4523-ab15-1a7c88708d50" xsi:nil="true"/>
    <_dlc_DocId xmlns="4280bfd0-8d39-4c8f-a2d7-e53cc45df9c8">MDYJPH7RTKF3-899612618-3438839</_dlc_DocId>
    <_dlc_DocIdUrl xmlns="4280bfd0-8d39-4c8f-a2d7-e53cc45df9c8">
      <Url>https://assetworldcorpth.sharepoint.com/sites/File_Sharing/_layouts/15/DocIdRedir.aspx?ID=MDYJPH7RTKF3-899612618-3438839</Url>
      <Description>MDYJPH7RTKF3-899612618-3438839</Description>
    </_dlc_DocIdUrl>
    <lcf76f155ced4ddcb4097134ff3c332f xmlns="3774439a-3eb9-4523-ab15-1a7c88708d50">
      <Terms xmlns="http://schemas.microsoft.com/office/infopath/2007/PartnerControls"/>
    </lcf76f155ced4ddcb4097134ff3c332f>
    <TaxCatchAll xmlns="4280bfd0-8d39-4c8f-a2d7-e53cc45df9c8"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7C6F7B0444CC944D825A35AFDC1411B5" ma:contentTypeVersion="16375" ma:contentTypeDescription="Create a new document." ma:contentTypeScope="" ma:versionID="e69ace40e0f6407b0c27b40a0c1d0b2b">
  <xsd:schema xmlns:xsd="http://www.w3.org/2001/XMLSchema" xmlns:xs="http://www.w3.org/2001/XMLSchema" xmlns:p="http://schemas.microsoft.com/office/2006/metadata/properties" xmlns:ns2="4280bfd0-8d39-4c8f-a2d7-e53cc45df9c8" xmlns:ns3="3774439a-3eb9-4523-ab15-1a7c88708d50" targetNamespace="http://schemas.microsoft.com/office/2006/metadata/properties" ma:root="true" ma:fieldsID="fc2a8db0de6991cbd333bee7d3ae5003" ns2:_="" ns3:_="">
    <xsd:import namespace="4280bfd0-8d39-4c8f-a2d7-e53cc45df9c8"/>
    <xsd:import namespace="3774439a-3eb9-4523-ab15-1a7c88708d50"/>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2:SharedWithUsers" minOccurs="0"/>
                <xsd:element ref="ns2:SharedWithDetails"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80bfd0-8d39-4c8f-a2d7-e53cc45df9c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173329a1-539f-4789-a139-b2fac065d0bd}" ma:internalName="TaxCatchAll" ma:showField="CatchAllData" ma:web="4280bfd0-8d39-4c8f-a2d7-e53cc45df9c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774439a-3eb9-4523-ab15-1a7c88708d5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_Flow_SignoffStatus" ma:index="24" nillable="true" ma:displayName="Sign-off status" ma:internalName="Sign_x002d_off_x0020_status">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35d6ac32-167e-4fb5-9028-e4cf5044e3b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1BDBA0-94B7-4EB2-B24B-7B0EF33245DF}">
  <ds:schemaRefs>
    <ds:schemaRef ds:uri="http://schemas.openxmlformats.org/officeDocument/2006/bibliography"/>
  </ds:schemaRefs>
</ds:datastoreItem>
</file>

<file path=customXml/itemProps2.xml><?xml version="1.0" encoding="utf-8"?>
<ds:datastoreItem xmlns:ds="http://schemas.openxmlformats.org/officeDocument/2006/customXml" ds:itemID="{800897BF-9E78-4475-AC94-FF269E0E4652}">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639ACCE3-3C1A-4A75-81B2-A7A77098B3B8}">
  <ds:schemaRefs>
    <ds:schemaRef ds:uri="http://schemas.microsoft.com/sharepoint/events"/>
  </ds:schemaRefs>
</ds:datastoreItem>
</file>

<file path=customXml/itemProps4.xml><?xml version="1.0" encoding="utf-8"?>
<ds:datastoreItem xmlns:ds="http://schemas.openxmlformats.org/officeDocument/2006/customXml" ds:itemID="{CF117EF8-6B8C-42ED-BA10-59031352CD61}">
  <ds:schemaRefs>
    <ds:schemaRef ds:uri="http://schemas.microsoft.com/office/2006/metadata/properties"/>
    <ds:schemaRef ds:uri="http://purl.org/dc/terms/"/>
    <ds:schemaRef ds:uri="http://schemas.microsoft.com/office/2006/documentManagement/types"/>
    <ds:schemaRef ds:uri="4280bfd0-8d39-4c8f-a2d7-e53cc45df9c8"/>
    <ds:schemaRef ds:uri="3774439a-3eb9-4523-ab15-1a7c88708d50"/>
    <ds:schemaRef ds:uri="http://purl.org/dc/elements/1.1/"/>
    <ds:schemaRef ds:uri="http://www.w3.org/XML/1998/namespace"/>
    <ds:schemaRef ds:uri="http://schemas.openxmlformats.org/package/2006/metadata/core-properties"/>
    <ds:schemaRef ds:uri="http://schemas.microsoft.com/office/infopath/2007/PartnerControls"/>
    <ds:schemaRef ds:uri="http://purl.org/dc/dcmitype/"/>
  </ds:schemaRefs>
</ds:datastoreItem>
</file>

<file path=customXml/itemProps5.xml><?xml version="1.0" encoding="utf-8"?>
<ds:datastoreItem xmlns:ds="http://schemas.openxmlformats.org/officeDocument/2006/customXml" ds:itemID="{34281235-8E75-4FC3-A02B-C42F58E11B86}">
  <ds:schemaRefs>
    <ds:schemaRef ds:uri="http://schemas.microsoft.com/sharepoint/v3/contenttype/forms"/>
  </ds:schemaRefs>
</ds:datastoreItem>
</file>

<file path=customXml/itemProps6.xml><?xml version="1.0" encoding="utf-8"?>
<ds:datastoreItem xmlns:ds="http://schemas.openxmlformats.org/officeDocument/2006/customXml" ds:itemID="{14BC6556-0A20-462C-8EA7-8818137901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80bfd0-8d39-4c8f-a2d7-e53cc45df9c8"/>
    <ds:schemaRef ds:uri="3774439a-3eb9-4523-ab15-1a7c88708d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42fda28-6845-410e-a401-7130e5b0a4ba}" enabled="1" method="Standard" siteId="{515412b7-7e33-48d6-bc94-6f04506f7025}" removed="0"/>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2680</TotalTime>
  <Pages>27</Pages>
  <Words>7135</Words>
  <Characters>43050</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50085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Chorchusri, Supisara</dc:creator>
  <cp:keywords/>
  <dc:description/>
  <cp:lastModifiedBy>Kornsiri, Chongaksorn</cp:lastModifiedBy>
  <cp:revision>465</cp:revision>
  <cp:lastPrinted>2025-05-08T02:52:00Z</cp:lastPrinted>
  <dcterms:created xsi:type="dcterms:W3CDTF">2025-04-14T15:19:00Z</dcterms:created>
  <dcterms:modified xsi:type="dcterms:W3CDTF">2025-05-08T09:14:00Z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0x0101007C6F7B0444CC944D825A35AFDC1411B5</vt:lpwstr>
  </property>
  <property fmtid="{D5CDD505-2E9C-101B-9397-08002B2CF9AE}" pid="5" name="_dlc_DocIdItemGuid">
    <vt:lpwstr>1f141e22-8279-4fde-a35c-d65db6ddb487</vt:lpwstr>
  </property>
  <property fmtid="{D5CDD505-2E9C-101B-9397-08002B2CF9AE}" pid="6" name="docIndexRef">
    <vt:lpwstr>4d1ffbc0-496f-4b31-bf5f-ac3ad94c9518</vt:lpwstr>
  </property>
  <property fmtid="{D5CDD505-2E9C-101B-9397-08002B2CF9AE}" pid="7" name="bjSaver">
    <vt:lpwstr>/gZaQPgEeRtggu0G3hNsa/8aAJTlHQBR</vt:lpwstr>
  </property>
  <property fmtid="{D5CDD505-2E9C-101B-9397-08002B2CF9AE}" pid="8" name="bjDocumentLabelXML">
    <vt:lpwstr>&lt;?xml version="1.0" encoding="us-ascii"?&gt;&lt;sisl xmlns:xsd="http://www.w3.org/2001/XMLSchema" xmlns:xsi="http://www.w3.org/2001/XMLSchema-instance" sislVersion="0" policy="6a13e979-720f-4f0c-b63f-425e1febb7dc" origin="userSelected" xmlns="http://www.boldonj</vt:lpwstr>
  </property>
  <property fmtid="{D5CDD505-2E9C-101B-9397-08002B2CF9AE}" pid="9" name="bjDocumentLabelXML-0">
    <vt:lpwstr>ames.com/2008/01/sie/internal/label"&gt;&lt;element uid="id_classification_internalonly" value="" /&gt;&lt;/sisl&gt;</vt:lpwstr>
  </property>
  <property fmtid="{D5CDD505-2E9C-101B-9397-08002B2CF9AE}" pid="10" name="bjDocumentSecurityLabel">
    <vt:lpwstr>Internal Use</vt:lpwstr>
  </property>
  <property fmtid="{D5CDD505-2E9C-101B-9397-08002B2CF9AE}" pid="11" name="bjClsUserRVM">
    <vt:lpwstr>[]</vt:lpwstr>
  </property>
  <property fmtid="{D5CDD505-2E9C-101B-9397-08002B2CF9AE}" pid="12" name="MediaServiceImageTags">
    <vt:lpwstr/>
  </property>
  <property fmtid="{D5CDD505-2E9C-101B-9397-08002B2CF9AE}" pid="13" name="GrammarlyDocumentId">
    <vt:lpwstr>1e98ab8a2b7ca2adeacab3a8cb3ffe4f69ef49ed7e419b4c404ca16d70575344</vt:lpwstr>
  </property>
</Properties>
</file>