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050B88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06EF58B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3AA046" w14:textId="1EBAF39F" w:rsidR="006141D6" w:rsidRDefault="00E60F55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196493233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CF127D6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770F" w:rsidRPr="00D6770F">
        <w:rPr>
          <w:rFonts w:asciiTheme="majorBidi" w:hAnsiTheme="majorBidi" w:cstheme="majorBidi"/>
          <w:sz w:val="30"/>
          <w:szCs w:val="30"/>
        </w:rPr>
        <w:t>9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2169C2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770F" w:rsidRPr="00D6770F">
        <w:rPr>
          <w:rFonts w:asciiTheme="majorBidi" w:hAnsiTheme="majorBidi" w:cstheme="majorBidi"/>
          <w:sz w:val="30"/>
          <w:szCs w:val="30"/>
        </w:rPr>
        <w:t>2568</w:t>
      </w:r>
    </w:p>
    <w:p w14:paraId="17511EB1" w14:textId="77777777" w:rsidR="00B036A2" w:rsidRPr="00491409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2E62C2C7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="00D6770F" w:rsidRPr="00D6770F">
        <w:rPr>
          <w:rFonts w:asciiTheme="majorBidi" w:hAnsiTheme="majorBidi" w:cstheme="majorBidi"/>
          <w:sz w:val="30"/>
          <w:szCs w:val="30"/>
        </w:rPr>
        <w:t>(</w:t>
      </w:r>
      <w:r w:rsidRPr="00B267CE">
        <w:rPr>
          <w:rFonts w:asciiTheme="majorBidi" w:hAnsiTheme="majorBidi" w:cstheme="majorBidi"/>
          <w:sz w:val="30"/>
          <w:szCs w:val="30"/>
          <w:cs/>
        </w:rPr>
        <w:t>“งบการเงินระหว่างกาล”</w:t>
      </w:r>
      <w:r w:rsidR="00D6770F" w:rsidRPr="00D6770F">
        <w:rPr>
          <w:rFonts w:asciiTheme="majorBidi" w:hAnsiTheme="majorBidi" w:cstheme="majorBidi"/>
          <w:sz w:val="30"/>
          <w:szCs w:val="30"/>
        </w:rPr>
        <w:t>)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ตามมาตรฐานการบัญชี ฉบับที่ </w:t>
      </w:r>
      <w:r w:rsidR="00D6770F" w:rsidRPr="00D6770F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6770F" w:rsidRPr="00D6770F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770F" w:rsidRPr="00D6770F">
        <w:rPr>
          <w:rFonts w:asciiTheme="majorBidi" w:hAnsiTheme="majorBidi" w:cstheme="majorBidi"/>
          <w:sz w:val="30"/>
          <w:szCs w:val="30"/>
        </w:rPr>
        <w:t>2567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61DEB806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6770F" w:rsidRPr="00D6770F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770F" w:rsidRPr="00D6770F">
        <w:rPr>
          <w:rFonts w:asciiTheme="majorBidi" w:hAnsiTheme="majorBidi" w:cstheme="majorBidi"/>
          <w:sz w:val="30"/>
          <w:szCs w:val="30"/>
        </w:rPr>
        <w:t>2567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17E02700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2169C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D6770F" w:rsidRPr="00D6770F">
        <w:rPr>
          <w:rFonts w:asciiTheme="majorBidi" w:hAnsiTheme="majorBidi" w:cstheme="majorBidi"/>
          <w:bCs/>
          <w:sz w:val="30"/>
          <w:szCs w:val="30"/>
          <w:lang w:val="en-US"/>
        </w:rPr>
        <w:t>31</w:t>
      </w:r>
      <w:r w:rsidR="006F7A9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2169C2" w:rsidRPr="002169C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มีนาคม</w:t>
      </w:r>
      <w:r w:rsidR="002E2F09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D6770F" w:rsidRPr="00D6770F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D6770F" w:rsidRPr="00D6770F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69E93724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216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="006F7A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D6770F" w:rsidRPr="00D6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="006F7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216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78" w:type="pct"/>
          </w:tcPr>
          <w:p w14:paraId="27C37873" w14:textId="272313F7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0AA73A7C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2F9C06D7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345ACC32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08A5323B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267CE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DB654F2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409" w:rsidRPr="00B267CE" w14:paraId="33F4491D" w14:textId="77777777" w:rsidTr="000D29B4">
        <w:tc>
          <w:tcPr>
            <w:tcW w:w="2217" w:type="pct"/>
          </w:tcPr>
          <w:p w14:paraId="2D15378E" w14:textId="77777777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2011AC7" w14:textId="32FD3258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5" w:type="pct"/>
            <w:shd w:val="clear" w:color="auto" w:fill="auto"/>
          </w:tcPr>
          <w:p w14:paraId="1F6D161E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F63DDD" w14:textId="12B95FE3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5" w:type="pct"/>
            <w:shd w:val="clear" w:color="auto" w:fill="auto"/>
          </w:tcPr>
          <w:p w14:paraId="1FB00D4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FF9DC92" w14:textId="57D6E00E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34" w:type="pct"/>
            <w:shd w:val="clear" w:color="auto" w:fill="auto"/>
          </w:tcPr>
          <w:p w14:paraId="6F8F91F8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1DFDB7D" w14:textId="62B71EBC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</w:tr>
      <w:tr w:rsidR="006F7A9C" w:rsidRPr="0023525C" w14:paraId="1259DEEA" w14:textId="77777777" w:rsidTr="00050B88">
        <w:trPr>
          <w:trHeight w:val="479"/>
        </w:trPr>
        <w:tc>
          <w:tcPr>
            <w:tcW w:w="2217" w:type="pct"/>
          </w:tcPr>
          <w:p w14:paraId="0BC88BEC" w14:textId="77777777" w:rsidR="006F7A9C" w:rsidRPr="00A93B9F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7AC8C3E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8CE02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47FB911" w14:textId="710BD03D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2EBA1E9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4AF2E3A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F8D44F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99B3555" w14:textId="67603630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409" w:rsidRPr="00B267CE" w14:paraId="3A777CA7" w14:textId="77777777" w:rsidTr="007F7B9D">
        <w:tc>
          <w:tcPr>
            <w:tcW w:w="2217" w:type="pct"/>
            <w:shd w:val="clear" w:color="auto" w:fill="auto"/>
          </w:tcPr>
          <w:p w14:paraId="427522F0" w14:textId="161B3674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2CA26AF" w14:textId="1E7CA545" w:rsidR="00491409" w:rsidRPr="00B267CE" w:rsidRDefault="000A4DFB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3AC4B7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99982B7" w14:textId="7FC75A2C" w:rsidR="00491409" w:rsidRPr="00B267CE" w:rsidRDefault="00491409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385EF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AA07502" w14:textId="3CD6FDB7" w:rsidR="00491409" w:rsidRPr="006D6612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28B5C5E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766E6F" w14:textId="5B639150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</w:tr>
      <w:tr w:rsidR="00491409" w:rsidRPr="00B267CE" w14:paraId="23BBD5BE" w14:textId="77777777" w:rsidTr="00D62DD4">
        <w:tc>
          <w:tcPr>
            <w:tcW w:w="2217" w:type="pct"/>
          </w:tcPr>
          <w:p w14:paraId="14F5F4D4" w14:textId="2BE97DDA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  <w:shd w:val="clear" w:color="auto" w:fill="auto"/>
          </w:tcPr>
          <w:p w14:paraId="3ABE1A8B" w14:textId="2EDD0DE7" w:rsidR="00491409" w:rsidRPr="00B267CE" w:rsidRDefault="000A4DFB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0D22C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FD30A5" w14:textId="1DDB3A14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4014C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56A63FA" w14:textId="4DC62347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457</w:t>
            </w:r>
          </w:p>
        </w:tc>
        <w:tc>
          <w:tcPr>
            <w:tcW w:w="134" w:type="pct"/>
            <w:shd w:val="clear" w:color="auto" w:fill="auto"/>
          </w:tcPr>
          <w:p w14:paraId="5D8A121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4E4AC8A" w14:textId="7BDCDDAA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346</w:t>
            </w:r>
          </w:p>
        </w:tc>
      </w:tr>
      <w:tr w:rsidR="00491409" w:rsidRPr="00B267CE" w14:paraId="65EA241D" w14:textId="77777777" w:rsidTr="00D62DD4">
        <w:tc>
          <w:tcPr>
            <w:tcW w:w="2217" w:type="pct"/>
          </w:tcPr>
          <w:p w14:paraId="72861DE8" w14:textId="378DDDED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  <w:shd w:val="clear" w:color="auto" w:fill="auto"/>
          </w:tcPr>
          <w:p w14:paraId="1E364458" w14:textId="716B157B" w:rsidR="00491409" w:rsidRPr="00B267CE" w:rsidRDefault="000A4DFB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E8AF9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45871" w14:textId="7E4FE0E9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E1D02C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BFC221F" w14:textId="367D5818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660</w:t>
            </w:r>
          </w:p>
        </w:tc>
        <w:tc>
          <w:tcPr>
            <w:tcW w:w="134" w:type="pct"/>
            <w:shd w:val="clear" w:color="auto" w:fill="auto"/>
          </w:tcPr>
          <w:p w14:paraId="62B5B59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004096A" w14:textId="44A881E5" w:rsidR="00491409" w:rsidRPr="00B267CE" w:rsidRDefault="00491409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91409" w:rsidRPr="00B267CE" w14:paraId="4C450B19" w14:textId="77777777" w:rsidTr="00D62DD4">
        <w:tc>
          <w:tcPr>
            <w:tcW w:w="2217" w:type="pct"/>
          </w:tcPr>
          <w:p w14:paraId="4062854E" w14:textId="65952872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1EA0DB2D" w14:textId="34240339" w:rsidR="00491409" w:rsidRPr="00B267CE" w:rsidRDefault="000A4DFB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051F0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B83DC36" w14:textId="59744E11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CA3AB7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DF65971" w14:textId="19AB131F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2,986</w:t>
            </w:r>
          </w:p>
        </w:tc>
        <w:tc>
          <w:tcPr>
            <w:tcW w:w="134" w:type="pct"/>
            <w:shd w:val="clear" w:color="auto" w:fill="auto"/>
          </w:tcPr>
          <w:p w14:paraId="3ED1E9A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FDFFA5" w14:textId="16F5DD78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2,400</w:t>
            </w:r>
          </w:p>
        </w:tc>
      </w:tr>
      <w:tr w:rsidR="00491409" w:rsidRPr="00B267CE" w14:paraId="0A26D81E" w14:textId="77777777" w:rsidTr="00D62DD4">
        <w:tc>
          <w:tcPr>
            <w:tcW w:w="2217" w:type="pct"/>
          </w:tcPr>
          <w:p w14:paraId="0FC793BA" w14:textId="228462B7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14:paraId="767B11A5" w14:textId="649C7F24" w:rsidR="00491409" w:rsidRPr="00B267CE" w:rsidRDefault="000A4DFB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60E74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29607EF" w14:textId="5DE3D31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B0D9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304B19E" w14:textId="2637F7D1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68,839</w:t>
            </w:r>
          </w:p>
        </w:tc>
        <w:tc>
          <w:tcPr>
            <w:tcW w:w="134" w:type="pct"/>
            <w:shd w:val="clear" w:color="auto" w:fill="auto"/>
          </w:tcPr>
          <w:p w14:paraId="761EE5E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A675B50" w14:textId="45A883B1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63,168</w:t>
            </w:r>
          </w:p>
        </w:tc>
      </w:tr>
      <w:tr w:rsidR="00491409" w:rsidRPr="00B267CE" w14:paraId="32CFC6FF" w14:textId="77777777" w:rsidTr="00D62DD4">
        <w:tc>
          <w:tcPr>
            <w:tcW w:w="2217" w:type="pct"/>
          </w:tcPr>
          <w:p w14:paraId="0F3DB864" w14:textId="625635EA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14:paraId="4DD77E5D" w14:textId="62C67552" w:rsidR="00491409" w:rsidRPr="00B267CE" w:rsidRDefault="002514BD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178BC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55B2565" w14:textId="08260F4C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B6591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2840F62" w14:textId="4A370F3D" w:rsidR="00491409" w:rsidRPr="00B267CE" w:rsidRDefault="002514BD" w:rsidP="0025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F4F0881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60617E8" w14:textId="1FB3BAA0" w:rsidR="00491409" w:rsidRPr="00B267CE" w:rsidRDefault="00D6770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491409" w:rsidRPr="00B267CE" w14:paraId="00BAC056" w14:textId="77777777" w:rsidTr="00D62DD4">
        <w:tc>
          <w:tcPr>
            <w:tcW w:w="2217" w:type="pct"/>
          </w:tcPr>
          <w:p w14:paraId="4E444454" w14:textId="0141118E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BFE25DB" w14:textId="728FC48B" w:rsidR="00491409" w:rsidRPr="00B267CE" w:rsidRDefault="002514BD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FF062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59B8D24" w14:textId="37258657" w:rsidR="00491409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824D6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0E16D60" w14:textId="6F8BE6E1" w:rsidR="00491409" w:rsidRDefault="002514BD" w:rsidP="0025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2DAB61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A148838" w14:textId="5F6FF1E8" w:rsidR="00491409" w:rsidRPr="006F7A9C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491409" w:rsidRPr="0023525C" w14:paraId="76E110D9" w14:textId="77777777" w:rsidTr="009F6FF6">
        <w:trPr>
          <w:trHeight w:val="389"/>
        </w:trPr>
        <w:tc>
          <w:tcPr>
            <w:tcW w:w="2217" w:type="pct"/>
          </w:tcPr>
          <w:p w14:paraId="10ED0D06" w14:textId="54D1F687" w:rsidR="00491409" w:rsidRPr="00A93B9F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11967DC" w14:textId="15EB7402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6B2441A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EB89EA" w14:textId="5830A9DC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A16A235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159C10A" w14:textId="7640CEAD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B4F8B26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59A2DF0" w14:textId="78A7CB56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491409" w:rsidRPr="00B267CE" w14:paraId="4406B580" w14:textId="77777777" w:rsidTr="00D62DD4">
        <w:tc>
          <w:tcPr>
            <w:tcW w:w="2217" w:type="pct"/>
          </w:tcPr>
          <w:p w14:paraId="6811E273" w14:textId="2172A5D1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1129505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CB98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2675827" w14:textId="0E40F54D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AD8272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87224A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DF61C2C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A3B295" w14:textId="5DF1546E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93B9F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1B82C025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027F0E4" w14:textId="64A9BC43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145" w:type="pct"/>
            <w:shd w:val="clear" w:color="auto" w:fill="auto"/>
          </w:tcPr>
          <w:p w14:paraId="3751162C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CCC6A6E" w14:textId="456821E1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45" w:type="pct"/>
            <w:shd w:val="clear" w:color="auto" w:fill="auto"/>
          </w:tcPr>
          <w:p w14:paraId="091BCCA4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A86586B" w14:textId="1F6834EA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222</w:t>
            </w:r>
          </w:p>
        </w:tc>
        <w:tc>
          <w:tcPr>
            <w:tcW w:w="134" w:type="pct"/>
            <w:shd w:val="clear" w:color="auto" w:fill="auto"/>
          </w:tcPr>
          <w:p w14:paraId="5EFAB41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2DCEC64" w14:textId="34AF1AB9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</w:p>
        </w:tc>
      </w:tr>
      <w:tr w:rsidR="00A93B9F" w:rsidRPr="00B267CE" w14:paraId="3EAD58EB" w14:textId="77777777" w:rsidTr="00037BA5">
        <w:tc>
          <w:tcPr>
            <w:tcW w:w="2217" w:type="pct"/>
          </w:tcPr>
          <w:p w14:paraId="556E58BB" w14:textId="0B5898EA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054ED442" w14:textId="735C8572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3C318D1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FD9BA4" w14:textId="7A2D3C05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4348D3F2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BF7BDEF" w14:textId="09840775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4A3E5D8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597E15C" w14:textId="0FAFF553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A93B9F" w:rsidRPr="00B267CE" w14:paraId="3A844427" w14:textId="77777777" w:rsidTr="00037BA5">
        <w:tc>
          <w:tcPr>
            <w:tcW w:w="2217" w:type="pct"/>
          </w:tcPr>
          <w:p w14:paraId="07BB0183" w14:textId="4CDA3862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  <w:shd w:val="clear" w:color="auto" w:fill="auto"/>
          </w:tcPr>
          <w:p w14:paraId="2C35ADB9" w14:textId="47201FC0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8,049</w:t>
            </w:r>
          </w:p>
        </w:tc>
        <w:tc>
          <w:tcPr>
            <w:tcW w:w="145" w:type="pct"/>
            <w:shd w:val="clear" w:color="auto" w:fill="auto"/>
          </w:tcPr>
          <w:p w14:paraId="22564F5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2EEB90" w14:textId="26618503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6,949</w:t>
            </w:r>
          </w:p>
        </w:tc>
        <w:tc>
          <w:tcPr>
            <w:tcW w:w="145" w:type="pct"/>
            <w:shd w:val="clear" w:color="auto" w:fill="auto"/>
          </w:tcPr>
          <w:p w14:paraId="770FD22B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FEBA2D" w14:textId="779B64CB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5,873</w:t>
            </w:r>
          </w:p>
        </w:tc>
        <w:tc>
          <w:tcPr>
            <w:tcW w:w="134" w:type="pct"/>
            <w:shd w:val="clear" w:color="auto" w:fill="auto"/>
          </w:tcPr>
          <w:p w14:paraId="2B39223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0D102CDF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5,073</w:t>
            </w:r>
          </w:p>
        </w:tc>
      </w:tr>
      <w:tr w:rsidR="00A93B9F" w:rsidRPr="00B267CE" w14:paraId="459666E9" w14:textId="77777777" w:rsidTr="00037BA5">
        <w:tc>
          <w:tcPr>
            <w:tcW w:w="2217" w:type="pct"/>
          </w:tcPr>
          <w:p w14:paraId="1B3908B0" w14:textId="0DEDF36C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  <w:shd w:val="clear" w:color="auto" w:fill="auto"/>
          </w:tcPr>
          <w:p w14:paraId="760F0F31" w14:textId="42DC1E7B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4,269</w:t>
            </w:r>
          </w:p>
        </w:tc>
        <w:tc>
          <w:tcPr>
            <w:tcW w:w="145" w:type="pct"/>
            <w:shd w:val="clear" w:color="auto" w:fill="auto"/>
          </w:tcPr>
          <w:p w14:paraId="3AC6C10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5E86862" w14:textId="7D66D981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3,379</w:t>
            </w:r>
          </w:p>
        </w:tc>
        <w:tc>
          <w:tcPr>
            <w:tcW w:w="145" w:type="pct"/>
            <w:shd w:val="clear" w:color="auto" w:fill="auto"/>
          </w:tcPr>
          <w:p w14:paraId="6FF969F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E622395" w14:textId="0AD14903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4,153</w:t>
            </w:r>
          </w:p>
        </w:tc>
        <w:tc>
          <w:tcPr>
            <w:tcW w:w="134" w:type="pct"/>
            <w:shd w:val="clear" w:color="auto" w:fill="auto"/>
          </w:tcPr>
          <w:p w14:paraId="25FBEDA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CD940C3" w14:textId="340F154E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3,146</w:t>
            </w:r>
          </w:p>
        </w:tc>
      </w:tr>
      <w:tr w:rsidR="00A93B9F" w:rsidRPr="0023525C" w14:paraId="0967AC00" w14:textId="77777777" w:rsidTr="009F6FF6">
        <w:trPr>
          <w:trHeight w:val="479"/>
        </w:trPr>
        <w:tc>
          <w:tcPr>
            <w:tcW w:w="2217" w:type="pct"/>
          </w:tcPr>
          <w:p w14:paraId="35F6CBF7" w14:textId="4F47B88E" w:rsidR="00A93B9F" w:rsidRP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7FB9BF8" w14:textId="0D7FF0D0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9B5FBE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5B4F661" w14:textId="25A5BFD8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CD8D4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F724F2" w14:textId="1A264B08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525108EB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9CFF145" w14:textId="104AEE54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A93B9F" w:rsidRPr="00B267CE" w14:paraId="335A185A" w14:textId="77777777" w:rsidTr="00037BA5">
        <w:tc>
          <w:tcPr>
            <w:tcW w:w="2217" w:type="pct"/>
          </w:tcPr>
          <w:p w14:paraId="35B5C6D3" w14:textId="45091A9E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19994F7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98B4926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F820F5E" w14:textId="1BABFD86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B947DD0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AAB674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CA6236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62BD8534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93B9F" w:rsidRPr="00B267CE" w14:paraId="7866213E" w14:textId="77777777" w:rsidTr="006718EF">
        <w:tc>
          <w:tcPr>
            <w:tcW w:w="2217" w:type="pct"/>
          </w:tcPr>
          <w:p w14:paraId="2264F5BC" w14:textId="38882AA1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1633FA40" w14:textId="1633CDD0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5" w:type="pct"/>
            <w:shd w:val="clear" w:color="auto" w:fill="auto"/>
          </w:tcPr>
          <w:p w14:paraId="631431A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8C0D92A" w14:textId="3B995855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401</w:t>
            </w:r>
          </w:p>
        </w:tc>
        <w:tc>
          <w:tcPr>
            <w:tcW w:w="145" w:type="pct"/>
            <w:shd w:val="clear" w:color="auto" w:fill="auto"/>
          </w:tcPr>
          <w:p w14:paraId="3957D46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97C83CD" w14:textId="20592410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34" w:type="pct"/>
            <w:shd w:val="clear" w:color="auto" w:fill="auto"/>
          </w:tcPr>
          <w:p w14:paraId="38D95080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F21040" w14:textId="699A3490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401</w:t>
            </w:r>
          </w:p>
        </w:tc>
      </w:tr>
      <w:tr w:rsidR="007B2884" w:rsidRPr="00B267CE" w14:paraId="0AAD6271" w14:textId="77777777" w:rsidTr="006718EF">
        <w:tc>
          <w:tcPr>
            <w:tcW w:w="2217" w:type="pct"/>
          </w:tcPr>
          <w:p w14:paraId="24FCAB29" w14:textId="77777777" w:rsidR="007B2884" w:rsidRPr="00B267CE" w:rsidRDefault="007B2884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0C3F0AA1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98787F2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F77375E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B93CC90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01BB217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18BE6E8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F264838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B2884" w:rsidRPr="00B267CE" w14:paraId="274C976E" w14:textId="77777777" w:rsidTr="006718EF">
        <w:tc>
          <w:tcPr>
            <w:tcW w:w="2217" w:type="pct"/>
          </w:tcPr>
          <w:p w14:paraId="56CC31DA" w14:textId="77777777" w:rsidR="007B2884" w:rsidRPr="00B267CE" w:rsidRDefault="007B2884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2A16ECE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3624C348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B64711B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753EB62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979C886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00E7FD1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74A452C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B2884" w:rsidRPr="00B267CE" w14:paraId="4B480195" w14:textId="77777777" w:rsidTr="006718EF">
        <w:tc>
          <w:tcPr>
            <w:tcW w:w="2217" w:type="pct"/>
          </w:tcPr>
          <w:p w14:paraId="09980451" w14:textId="77777777" w:rsidR="007B2884" w:rsidRPr="00B267CE" w:rsidRDefault="007B2884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7EA42F6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1179F4C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2470ED5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B10F49E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85392D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5EF3CC6" w14:textId="77777777" w:rsidR="007B2884" w:rsidRPr="00B267CE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5FB786E" w14:textId="77777777" w:rsidR="007B2884" w:rsidRPr="00D6770F" w:rsidRDefault="007B288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53A10" w:rsidRPr="00D45635" w14:paraId="7FD284A9" w14:textId="77777777" w:rsidTr="00753A10">
        <w:tc>
          <w:tcPr>
            <w:tcW w:w="2217" w:type="pct"/>
          </w:tcPr>
          <w:p w14:paraId="47C00011" w14:textId="642009B7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  <w:shd w:val="clear" w:color="auto" w:fill="auto"/>
          </w:tcPr>
          <w:p w14:paraId="459BCE52" w14:textId="673C73B1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0546F955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2217A2F0" w14:textId="4D4A8DAD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53A10" w:rsidRPr="00D45635" w14:paraId="5DB92E13" w14:textId="77777777" w:rsidTr="006718EF">
        <w:tc>
          <w:tcPr>
            <w:tcW w:w="2217" w:type="pct"/>
          </w:tcPr>
          <w:p w14:paraId="5F3D5FC0" w14:textId="3F25FE31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16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770F" w:rsidRPr="00D6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  <w:shd w:val="clear" w:color="auto" w:fill="auto"/>
          </w:tcPr>
          <w:p w14:paraId="508F3A91" w14:textId="291EE57E" w:rsidR="00753A10" w:rsidRPr="00D45635" w:rsidRDefault="00D6770F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21C6A325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C6D8D71" w14:textId="1C7AA81A" w:rsidR="00753A10" w:rsidRPr="00D45635" w:rsidRDefault="00D6770F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1D8216F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B87830F" w14:textId="1C1C931A" w:rsidR="00753A10" w:rsidRPr="00D45635" w:rsidRDefault="00D6770F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  <w:shd w:val="clear" w:color="auto" w:fill="auto"/>
          </w:tcPr>
          <w:p w14:paraId="68BB80EE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C4E2A49" w14:textId="2868378E" w:rsidR="00753A10" w:rsidRPr="00D45635" w:rsidRDefault="00D6770F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34E0C" w:rsidRPr="00D45635" w14:paraId="4E3469B2" w14:textId="77777777" w:rsidTr="00B34E0C">
        <w:tc>
          <w:tcPr>
            <w:tcW w:w="2217" w:type="pct"/>
          </w:tcPr>
          <w:p w14:paraId="4646C8A2" w14:textId="77777777" w:rsidR="00B34E0C" w:rsidRPr="00B267CE" w:rsidRDefault="00B34E0C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  <w:shd w:val="clear" w:color="auto" w:fill="auto"/>
          </w:tcPr>
          <w:p w14:paraId="11F3BA07" w14:textId="315F68DA" w:rsidR="00B34E0C" w:rsidRPr="00D45635" w:rsidRDefault="00D6770F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34E0C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53A10" w:rsidRPr="00D45635" w14:paraId="7335F876" w14:textId="77777777" w:rsidTr="006718EF">
        <w:tc>
          <w:tcPr>
            <w:tcW w:w="2217" w:type="pct"/>
          </w:tcPr>
          <w:p w14:paraId="011637FF" w14:textId="66C515CE" w:rsidR="00753A10" w:rsidRPr="00D45635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4C6ED77A" w14:textId="31E27EFE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4D32BF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09D01" w14:textId="4E639054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B4247A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0E8327D" w14:textId="6ACEAC41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6E5BAE8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40136C" w14:textId="3029CB28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169C2" w:rsidRPr="00B267CE" w14:paraId="61FC6424" w14:textId="77777777" w:rsidTr="009460F4">
        <w:tc>
          <w:tcPr>
            <w:tcW w:w="2217" w:type="pct"/>
          </w:tcPr>
          <w:p w14:paraId="7889CC16" w14:textId="7D4DED4F" w:rsidR="002169C2" w:rsidRPr="00B267CE" w:rsidRDefault="002169C2" w:rsidP="00216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596766B2" w14:textId="22162787" w:rsidR="002169C2" w:rsidRPr="00034F14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14,051</w:t>
            </w:r>
          </w:p>
        </w:tc>
        <w:tc>
          <w:tcPr>
            <w:tcW w:w="145" w:type="pct"/>
            <w:shd w:val="clear" w:color="auto" w:fill="auto"/>
          </w:tcPr>
          <w:p w14:paraId="6EDB9A7F" w14:textId="77777777" w:rsidR="002169C2" w:rsidRPr="00237D5A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9C2E030" w14:textId="4013E304" w:rsidR="002169C2" w:rsidRPr="00237D5A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11,468</w:t>
            </w:r>
          </w:p>
        </w:tc>
        <w:tc>
          <w:tcPr>
            <w:tcW w:w="145" w:type="pct"/>
            <w:shd w:val="clear" w:color="auto" w:fill="auto"/>
          </w:tcPr>
          <w:p w14:paraId="441F7A90" w14:textId="77777777" w:rsidR="002169C2" w:rsidRPr="00237D5A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ADBA29" w14:textId="3F0DBCF6" w:rsidR="002169C2" w:rsidRPr="00034F14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12,340</w:t>
            </w:r>
          </w:p>
        </w:tc>
        <w:tc>
          <w:tcPr>
            <w:tcW w:w="134" w:type="pct"/>
            <w:shd w:val="clear" w:color="auto" w:fill="auto"/>
          </w:tcPr>
          <w:p w14:paraId="51CB742F" w14:textId="77777777" w:rsidR="002169C2" w:rsidRPr="009460F4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5351F3F" w14:textId="0B39B8C2" w:rsidR="002169C2" w:rsidRPr="009460F4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10,291</w:t>
            </w:r>
          </w:p>
        </w:tc>
      </w:tr>
      <w:tr w:rsidR="002169C2" w:rsidRPr="00B267CE" w14:paraId="09928C85" w14:textId="77777777" w:rsidTr="009460F4">
        <w:tc>
          <w:tcPr>
            <w:tcW w:w="2217" w:type="pct"/>
          </w:tcPr>
          <w:p w14:paraId="2A9A9205" w14:textId="684DB191" w:rsidR="002169C2" w:rsidRPr="00B267CE" w:rsidRDefault="002169C2" w:rsidP="00216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E09499" w14:textId="609A78C3" w:rsidR="002169C2" w:rsidRPr="00027F3D" w:rsidRDefault="00D6770F" w:rsidP="0003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5" w:type="pct"/>
            <w:shd w:val="clear" w:color="auto" w:fill="auto"/>
          </w:tcPr>
          <w:p w14:paraId="70B16FB2" w14:textId="77777777" w:rsidR="002169C2" w:rsidRPr="0070562A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216EFC1" w14:textId="24E75C48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5" w:type="pct"/>
            <w:shd w:val="clear" w:color="auto" w:fill="auto"/>
          </w:tcPr>
          <w:p w14:paraId="24F8B521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44969AF" w14:textId="39700370" w:rsidR="002169C2" w:rsidRPr="00027F3D" w:rsidRDefault="00D6770F" w:rsidP="0003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34" w:type="pct"/>
            <w:shd w:val="clear" w:color="auto" w:fill="auto"/>
          </w:tcPr>
          <w:p w14:paraId="3F684F57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B8A4AF" w14:textId="5FBEC862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</w:t>
            </w:r>
          </w:p>
        </w:tc>
      </w:tr>
      <w:tr w:rsidR="002169C2" w:rsidRPr="00B267CE" w14:paraId="4EFA5F09" w14:textId="77777777" w:rsidTr="009460F4">
        <w:tc>
          <w:tcPr>
            <w:tcW w:w="2217" w:type="pct"/>
          </w:tcPr>
          <w:p w14:paraId="56256D9B" w14:textId="4FC16B2D" w:rsidR="002169C2" w:rsidRPr="00B267CE" w:rsidRDefault="002169C2" w:rsidP="00216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C259" w14:textId="0B11B88B" w:rsidR="002169C2" w:rsidRPr="00BD19AD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14,140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2169C2" w:rsidRPr="00BD19AD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9CD8" w14:textId="4985A69C" w:rsidR="002169C2" w:rsidRPr="00034F14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11,557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2169C2" w:rsidRPr="00BD19AD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53E9" w14:textId="7DC429C8" w:rsidR="002169C2" w:rsidRPr="00BD19AD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12,413</w:t>
            </w:r>
          </w:p>
        </w:tc>
        <w:tc>
          <w:tcPr>
            <w:tcW w:w="134" w:type="pct"/>
            <w:shd w:val="clear" w:color="auto" w:fill="auto"/>
          </w:tcPr>
          <w:p w14:paraId="4238D9CD" w14:textId="77777777" w:rsidR="002169C2" w:rsidRPr="00BD19AD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643E" w14:textId="4A8DD179" w:rsidR="002169C2" w:rsidRPr="00034F14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10,364</w:t>
            </w:r>
          </w:p>
        </w:tc>
      </w:tr>
    </w:tbl>
    <w:p w14:paraId="335F8F78" w14:textId="77777777" w:rsidR="009F6FF6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B082D5" w14:textId="3CC7619D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D6770F" w:rsidRPr="00D6770F">
        <w:rPr>
          <w:rFonts w:asciiTheme="majorBidi" w:hAnsiTheme="majorBidi" w:cstheme="majorBidi"/>
          <w:sz w:val="30"/>
          <w:szCs w:val="30"/>
        </w:rPr>
        <w:t>31</w:t>
      </w:r>
      <w:r w:rsidR="006F7A9C">
        <w:rPr>
          <w:rFonts w:asciiTheme="majorBidi" w:hAnsiTheme="majorBidi" w:cstheme="majorBidi"/>
          <w:sz w:val="30"/>
          <w:szCs w:val="30"/>
        </w:rPr>
        <w:t xml:space="preserve"> </w:t>
      </w:r>
      <w:r w:rsidR="002169C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770F" w:rsidRPr="00D6770F">
        <w:rPr>
          <w:rFonts w:asciiTheme="majorBidi" w:hAnsiTheme="majorBidi" w:cstheme="majorBidi"/>
          <w:sz w:val="30"/>
          <w:szCs w:val="30"/>
        </w:rPr>
        <w:t>2568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6770F" w:rsidRPr="00D6770F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770F" w:rsidRPr="00D6770F">
        <w:rPr>
          <w:rFonts w:asciiTheme="majorBidi" w:hAnsiTheme="majorBidi" w:cstheme="majorBidi"/>
          <w:sz w:val="30"/>
          <w:szCs w:val="30"/>
        </w:rPr>
        <w:t>2567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883191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B267CE" w14:paraId="40558CCB" w14:textId="77777777" w:rsidTr="00A8188F">
        <w:tc>
          <w:tcPr>
            <w:tcW w:w="2212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" w:name="OLE_LINK2"/>
          </w:p>
        </w:tc>
        <w:tc>
          <w:tcPr>
            <w:tcW w:w="1298" w:type="pct"/>
            <w:gridSpan w:val="3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2169C2" w:rsidRPr="00B267CE" w14:paraId="06903903" w14:textId="77777777" w:rsidTr="00A8188F">
        <w:tc>
          <w:tcPr>
            <w:tcW w:w="2212" w:type="pct"/>
            <w:shd w:val="clear" w:color="auto" w:fill="auto"/>
          </w:tcPr>
          <w:p w14:paraId="1AA563F7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F8A85D" w14:textId="106DB0B8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3F5FCE8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9826E20" w14:textId="22C389C2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7BC7A91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5AF1E5E" w14:textId="0E49E1A8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1A2CC06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DE41D4" w14:textId="3A6688B5" w:rsidR="002169C2" w:rsidRPr="00B267CE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69C2" w:rsidRPr="00B267CE" w14:paraId="36CE4A90" w14:textId="77777777" w:rsidTr="00A8188F">
        <w:tc>
          <w:tcPr>
            <w:tcW w:w="2212" w:type="pct"/>
            <w:shd w:val="clear" w:color="auto" w:fill="auto"/>
          </w:tcPr>
          <w:p w14:paraId="2D070F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2EE6835" w14:textId="2996777C" w:rsidR="002169C2" w:rsidRPr="002169C2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0F2063E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A4E2DE" w14:textId="1CB1167A" w:rsidR="002169C2" w:rsidRPr="002E2F09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8A042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727F39F" w14:textId="25652138" w:rsidR="002169C2" w:rsidRPr="002E2F09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32BA0742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5B5496B" w14:textId="3C392151" w:rsidR="002169C2" w:rsidRPr="002E2F09" w:rsidRDefault="00D6770F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93B9F" w:rsidRPr="00B267CE" w14:paraId="29479348" w14:textId="77777777" w:rsidTr="00A8188F">
        <w:tc>
          <w:tcPr>
            <w:tcW w:w="2212" w:type="pct"/>
            <w:shd w:val="clear" w:color="auto" w:fill="auto"/>
          </w:tcPr>
          <w:p w14:paraId="230F55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1E40714F" w14:textId="08791EC6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93B9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93B9F" w:rsidRPr="00B267CE" w14:paraId="51006813" w14:textId="77777777" w:rsidTr="00A8188F">
        <w:tc>
          <w:tcPr>
            <w:tcW w:w="2212" w:type="pct"/>
            <w:shd w:val="clear" w:color="auto" w:fill="auto"/>
          </w:tcPr>
          <w:p w14:paraId="69D0CDA8" w14:textId="2CEEC1D1" w:rsidR="00A93B9F" w:rsidRPr="00EA164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  <w:shd w:val="clear" w:color="auto" w:fill="auto"/>
          </w:tcPr>
          <w:p w14:paraId="0A6EA01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93B9F" w:rsidRPr="00B267CE" w14:paraId="6FC725A2" w14:textId="77777777" w:rsidTr="00A8188F">
        <w:tc>
          <w:tcPr>
            <w:tcW w:w="2212" w:type="pct"/>
            <w:shd w:val="clear" w:color="auto" w:fill="auto"/>
          </w:tcPr>
          <w:p w14:paraId="2B4A67C0" w14:textId="6D060D2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607AFD1A" w14:textId="4DF88C78" w:rsidR="00A93B9F" w:rsidRDefault="00FB3A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4CABC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67E41D" w14:textId="712D2680" w:rsidR="00A93B9F" w:rsidRPr="000B4D5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A7040D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353468F" w14:textId="5C966E37" w:rsidR="00A93B9F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2CC69BA4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4DA531" w14:textId="6915E5FD" w:rsidR="00A93B9F" w:rsidRPr="000B4D59" w:rsidRDefault="00D6770F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42583D" w:rsidRPr="00B267CE" w14:paraId="16C9CD8A" w14:textId="77777777" w:rsidTr="00A8188F">
        <w:tc>
          <w:tcPr>
            <w:tcW w:w="2212" w:type="pct"/>
            <w:shd w:val="clear" w:color="auto" w:fill="auto"/>
          </w:tcPr>
          <w:p w14:paraId="2B1D1A0B" w14:textId="07136209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67CED6B" w14:textId="33A88376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144" w:type="pct"/>
            <w:shd w:val="clear" w:color="auto" w:fill="auto"/>
          </w:tcPr>
          <w:p w14:paraId="51ACD80B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EE90458" w14:textId="5CD731A0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14:paraId="7C58A8D0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05135B6" w14:textId="6CB5D3D2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44" w:type="pct"/>
            <w:shd w:val="clear" w:color="auto" w:fill="auto"/>
          </w:tcPr>
          <w:p w14:paraId="76867496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F3386DF" w14:textId="3E63CF34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42583D" w:rsidRPr="00B267CE" w14:paraId="2F1A2B1A" w14:textId="77777777" w:rsidTr="00A8188F">
        <w:tc>
          <w:tcPr>
            <w:tcW w:w="2212" w:type="pct"/>
            <w:shd w:val="clear" w:color="auto" w:fill="auto"/>
          </w:tcPr>
          <w:p w14:paraId="40331767" w14:textId="77777777" w:rsidR="0042583D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315A05D" w14:textId="52B46FC5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144" w:type="pct"/>
            <w:shd w:val="clear" w:color="auto" w:fill="auto"/>
          </w:tcPr>
          <w:p w14:paraId="6FB5D05F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D07BC62" w14:textId="42A22E6B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14:paraId="1CD2CD5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5E1CAFB0" w14:textId="641F2D6C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44" w:type="pct"/>
            <w:shd w:val="clear" w:color="auto" w:fill="auto"/>
          </w:tcPr>
          <w:p w14:paraId="0D8CE369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0FCD8E8" w14:textId="2769E245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A93B9F" w:rsidRPr="00B267CE" w14:paraId="74406FD6" w14:textId="77777777" w:rsidTr="002651F9">
        <w:tc>
          <w:tcPr>
            <w:tcW w:w="2212" w:type="pct"/>
            <w:shd w:val="clear" w:color="auto" w:fill="auto"/>
          </w:tcPr>
          <w:p w14:paraId="5B5F3534" w14:textId="77777777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F83BCAC" w14:textId="02C26C01" w:rsidR="00A93B9F" w:rsidRPr="0005097C" w:rsidRDefault="00FB3A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44" w:type="pct"/>
            <w:shd w:val="clear" w:color="auto" w:fill="auto"/>
          </w:tcPr>
          <w:p w14:paraId="7BEA0FD6" w14:textId="77777777" w:rsidR="00A93B9F" w:rsidRPr="00BB146A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6E8099" w14:textId="01F4C6EB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44" w:type="pct"/>
            <w:shd w:val="clear" w:color="auto" w:fill="auto"/>
          </w:tcPr>
          <w:p w14:paraId="7348512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E7B18" w14:textId="37E6A653" w:rsidR="00A93B9F" w:rsidRPr="00BB146A" w:rsidRDefault="0041223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A52276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927BB12" w14:textId="73AC79B8" w:rsidR="00A93B9F" w:rsidRPr="006A556E" w:rsidRDefault="00A93B9F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3B9F" w:rsidRPr="00B267CE" w14:paraId="5211E7F6" w14:textId="77777777" w:rsidTr="00A8188F">
        <w:tc>
          <w:tcPr>
            <w:tcW w:w="2212" w:type="pct"/>
            <w:shd w:val="clear" w:color="auto" w:fill="auto"/>
          </w:tcPr>
          <w:p w14:paraId="5F281906" w14:textId="492FE15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4E7C1" w14:textId="4CE25996" w:rsidR="00A93B9F" w:rsidRPr="0005097C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</w:p>
        </w:tc>
        <w:tc>
          <w:tcPr>
            <w:tcW w:w="144" w:type="pct"/>
            <w:shd w:val="clear" w:color="auto" w:fill="auto"/>
          </w:tcPr>
          <w:p w14:paraId="744B9227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E778" w14:textId="1E924360" w:rsidR="00A93B9F" w:rsidRPr="006A556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14:paraId="45E69F77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6CE6" w14:textId="79F569EE" w:rsidR="00A93B9F" w:rsidRPr="006A556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</w:p>
        </w:tc>
        <w:tc>
          <w:tcPr>
            <w:tcW w:w="144" w:type="pct"/>
            <w:shd w:val="clear" w:color="auto" w:fill="auto"/>
          </w:tcPr>
          <w:p w14:paraId="48DE9722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8DC8E" w14:textId="1A49368D" w:rsidR="00A93B9F" w:rsidRPr="006A556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59C915BA" w14:textId="77777777" w:rsidR="003B39AC" w:rsidRPr="00883191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B267CE" w14:paraId="7BE847D8" w14:textId="77777777" w:rsidTr="00A8188F">
        <w:trPr>
          <w:tblHeader/>
        </w:trPr>
        <w:tc>
          <w:tcPr>
            <w:tcW w:w="2212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83D" w:rsidRPr="00B267CE" w14:paraId="20102962" w14:textId="77777777" w:rsidTr="0042583D">
        <w:tc>
          <w:tcPr>
            <w:tcW w:w="2212" w:type="pct"/>
            <w:shd w:val="clear" w:color="auto" w:fill="auto"/>
          </w:tcPr>
          <w:p w14:paraId="19192A20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571BC74" w14:textId="22959644" w:rsidR="0042583D" w:rsidRPr="00B267CE" w:rsidRDefault="00E64CB8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579C2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0DB711" w14:textId="5632AA2C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4C30420C" w14:textId="76264FFD" w:rsidR="0042583D" w:rsidRPr="005B10E7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10,402</w:t>
            </w:r>
          </w:p>
        </w:tc>
        <w:tc>
          <w:tcPr>
            <w:tcW w:w="145" w:type="pct"/>
            <w:shd w:val="clear" w:color="auto" w:fill="auto"/>
          </w:tcPr>
          <w:p w14:paraId="72629DD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4F7A35" w14:textId="383A2B81" w:rsidR="0042583D" w:rsidRPr="00AF5FD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10,681</w:t>
            </w:r>
          </w:p>
        </w:tc>
      </w:tr>
      <w:tr w:rsidR="0042583D" w:rsidRPr="00B267CE" w14:paraId="50B82795" w14:textId="77777777" w:rsidTr="0042583D">
        <w:tc>
          <w:tcPr>
            <w:tcW w:w="2212" w:type="pct"/>
            <w:shd w:val="clear" w:color="auto" w:fill="FFFFFF"/>
          </w:tcPr>
          <w:p w14:paraId="27105E2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9F9F2C9" w14:textId="68C9A78D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</w:t>
            </w:r>
          </w:p>
        </w:tc>
        <w:tc>
          <w:tcPr>
            <w:tcW w:w="144" w:type="pct"/>
            <w:shd w:val="clear" w:color="auto" w:fill="auto"/>
          </w:tcPr>
          <w:p w14:paraId="44E3EE5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73AAFCE" w14:textId="51FCE76C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  <w:shd w:val="clear" w:color="auto" w:fill="auto"/>
          </w:tcPr>
          <w:p w14:paraId="217760E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BCC7911" w14:textId="46646AA4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</w:t>
            </w:r>
          </w:p>
        </w:tc>
        <w:tc>
          <w:tcPr>
            <w:tcW w:w="145" w:type="pct"/>
            <w:shd w:val="clear" w:color="auto" w:fill="auto"/>
          </w:tcPr>
          <w:p w14:paraId="6E4D7F8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E215B4B" w14:textId="5F511D2B" w:rsidR="0042583D" w:rsidRPr="00AF5FD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2,562</w:t>
            </w:r>
          </w:p>
        </w:tc>
      </w:tr>
      <w:tr w:rsidR="0042583D" w:rsidRPr="00B267CE" w14:paraId="04A9DE04" w14:textId="77777777" w:rsidTr="0042583D">
        <w:tc>
          <w:tcPr>
            <w:tcW w:w="2212" w:type="pct"/>
            <w:shd w:val="clear" w:color="auto" w:fill="FFFFFF"/>
          </w:tcPr>
          <w:p w14:paraId="7FEAB9C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AE50F1B" w14:textId="03A0862D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</w:t>
            </w:r>
          </w:p>
        </w:tc>
        <w:tc>
          <w:tcPr>
            <w:tcW w:w="144" w:type="pct"/>
            <w:shd w:val="clear" w:color="auto" w:fill="auto"/>
          </w:tcPr>
          <w:p w14:paraId="7081718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0ECFF1E" w14:textId="4514F9A6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  <w:shd w:val="clear" w:color="auto" w:fill="auto"/>
          </w:tcPr>
          <w:p w14:paraId="0F03E8DC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2408F3ED" w14:textId="29335C40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13,238</w:t>
            </w:r>
          </w:p>
        </w:tc>
        <w:tc>
          <w:tcPr>
            <w:tcW w:w="145" w:type="pct"/>
            <w:shd w:val="clear" w:color="auto" w:fill="auto"/>
          </w:tcPr>
          <w:p w14:paraId="068280D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794DB31" w14:textId="090F2F26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13,243</w:t>
            </w:r>
          </w:p>
        </w:tc>
      </w:tr>
      <w:tr w:rsidR="00260AB5" w:rsidRPr="00B267CE" w14:paraId="1BF834B0" w14:textId="77777777" w:rsidTr="00400817">
        <w:tc>
          <w:tcPr>
            <w:tcW w:w="2212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shd w:val="clear" w:color="auto" w:fill="auto"/>
          </w:tcPr>
          <w:p w14:paraId="0C1F4483" w14:textId="1A1B89AE" w:rsidR="006A556E" w:rsidRPr="00F10CCF" w:rsidRDefault="00E64CB8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EFC309" w14:textId="74EF11DF" w:rsidR="006A556E" w:rsidRPr="006A556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E7EC2D0" w14:textId="1958DF8C" w:rsidR="006A556E" w:rsidRPr="00F10CCF" w:rsidRDefault="00615F86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7E8E078" w14:textId="56FF48B4" w:rsidR="006A556E" w:rsidRPr="006A556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AB5" w:rsidRPr="00B267CE" w14:paraId="38B128FE" w14:textId="77777777" w:rsidTr="0042583D">
        <w:tc>
          <w:tcPr>
            <w:tcW w:w="2212" w:type="pct"/>
            <w:shd w:val="clear" w:color="auto" w:fill="auto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2BCA14BB" w:rsidR="00B267CE" w:rsidRPr="00B267CE" w:rsidRDefault="00D6770F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</w:t>
            </w:r>
          </w:p>
        </w:tc>
        <w:tc>
          <w:tcPr>
            <w:tcW w:w="144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55BB6672" w:rsidR="00B267CE" w:rsidRPr="00B267CE" w:rsidRDefault="00D6770F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3A222F2F" w:rsidR="00B267CE" w:rsidRPr="00B267CE" w:rsidRDefault="00D6770F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</w:t>
            </w:r>
            <w:r w:rsidR="00FB56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0DD9658D" w:rsidR="00B267CE" w:rsidRPr="00B267CE" w:rsidRDefault="00D6770F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13,243</w:t>
            </w:r>
          </w:p>
        </w:tc>
      </w:tr>
      <w:bookmarkEnd w:id="2"/>
    </w:tbl>
    <w:p w14:paraId="378E9C7D" w14:textId="77777777" w:rsidR="00050B88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B8A73" w14:textId="77777777" w:rsidR="00E004B3" w:rsidRPr="00883191" w:rsidRDefault="00E004B3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B267CE" w14:paraId="4BAC671B" w14:textId="77777777" w:rsidTr="00FA21CF">
        <w:tc>
          <w:tcPr>
            <w:tcW w:w="2160" w:type="pct"/>
          </w:tcPr>
          <w:p w14:paraId="093FB4DA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2583D" w:rsidRPr="00B267CE" w14:paraId="41CDAA71" w14:textId="77777777" w:rsidTr="00FA21CF">
        <w:tc>
          <w:tcPr>
            <w:tcW w:w="2160" w:type="pct"/>
          </w:tcPr>
          <w:p w14:paraId="4B481BC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53976407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2D40E2C2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010AAE3E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3C7CAB54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  <w:gridSpan w:val="2"/>
          </w:tcPr>
          <w:p w14:paraId="3FC8E7FE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55578C02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583D" w:rsidRPr="00B267CE" w14:paraId="03AE76B4" w14:textId="77777777" w:rsidTr="00FA21CF">
        <w:tc>
          <w:tcPr>
            <w:tcW w:w="2160" w:type="pct"/>
          </w:tcPr>
          <w:p w14:paraId="17ED79EC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5AF36203" w:rsidR="0042583D" w:rsidRPr="00B267CE" w:rsidRDefault="00D6770F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12002ADD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1D7086C8" w:rsidR="0042583D" w:rsidRPr="0042583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28FC820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21F6391C" w:rsidR="0042583D" w:rsidRPr="00B267CE" w:rsidRDefault="00D6770F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" w:type="pct"/>
            <w:gridSpan w:val="2"/>
          </w:tcPr>
          <w:p w14:paraId="5418374B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7DABAA9E" w:rsidR="0042583D" w:rsidRPr="00070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E03EF" w:rsidRPr="00B267CE" w14:paraId="61D7A1D3" w14:textId="77777777" w:rsidTr="000E03EF">
        <w:tc>
          <w:tcPr>
            <w:tcW w:w="2160" w:type="pct"/>
          </w:tcPr>
          <w:p w14:paraId="4BFF6AB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36134CE3" w:rsidR="000E03EF" w:rsidRPr="00B267CE" w:rsidRDefault="00D6770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0E03E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A21CF" w:rsidRPr="00B267CE" w14:paraId="28A35C52" w14:textId="77777777" w:rsidTr="000E03EF">
        <w:tc>
          <w:tcPr>
            <w:tcW w:w="2160" w:type="pct"/>
          </w:tcPr>
          <w:p w14:paraId="4D59362A" w14:textId="77B73F64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1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B267CE" w14:paraId="24341180" w14:textId="77777777" w:rsidTr="00FA21CF">
        <w:tc>
          <w:tcPr>
            <w:tcW w:w="2160" w:type="pct"/>
          </w:tcPr>
          <w:p w14:paraId="571BC713" w14:textId="4C07DA5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24ECAA78" w:rsidR="00FA21CF" w:rsidRPr="00E64CB8" w:rsidRDefault="000561CE" w:rsidP="0005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2F51EE6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0D8DABF2" w:rsidR="00FA21CF" w:rsidRPr="00B267CE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16E03980" w:rsidR="00FA21CF" w:rsidRPr="00B267CE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6545B838" w:rsidR="00FA21CF" w:rsidRPr="0042583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60,000</w:t>
            </w:r>
          </w:p>
        </w:tc>
      </w:tr>
      <w:tr w:rsidR="00FA21CF" w:rsidRPr="00B267CE" w14:paraId="1F37A931" w14:textId="77777777" w:rsidTr="000E03EF">
        <w:tc>
          <w:tcPr>
            <w:tcW w:w="2160" w:type="pct"/>
          </w:tcPr>
          <w:p w14:paraId="2F022178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21CF" w:rsidRPr="00B267CE" w14:paraId="3AB5A6B6" w14:textId="77777777" w:rsidTr="000E03EF">
        <w:tc>
          <w:tcPr>
            <w:tcW w:w="2160" w:type="pct"/>
          </w:tcPr>
          <w:p w14:paraId="06483C6A" w14:textId="7FA0630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1CF" w:rsidRPr="007E72B9" w14:paraId="6959A0BE" w14:textId="77777777" w:rsidTr="00FA21CF">
        <w:tc>
          <w:tcPr>
            <w:tcW w:w="2160" w:type="pct"/>
          </w:tcPr>
          <w:p w14:paraId="65C95800" w14:textId="77777777" w:rsidR="00FA21CF" w:rsidRPr="00F0369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841E791" w14:textId="4EDB1497" w:rsidR="00FA21CF" w:rsidRPr="007E72B9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135D9147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079AFDFA" w14:textId="6D637A8D" w:rsidR="00FA21CF" w:rsidRPr="007E72B9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28" w:type="pct"/>
            <w:shd w:val="clear" w:color="auto" w:fill="auto"/>
          </w:tcPr>
          <w:p w14:paraId="600E279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12193D" w14:textId="271CD256" w:rsidR="00FA21CF" w:rsidRPr="007E72B9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435EE7E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F3E309" w14:textId="1A3E3057" w:rsidR="00FA21CF" w:rsidRPr="007E72B9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F653E4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0E03EF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BBD22" w14:textId="7A83C32E" w:rsidR="006A556E" w:rsidRPr="007E72B9" w:rsidRDefault="00797F99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8966D2" w14:textId="6AF035C0" w:rsidR="006A556E" w:rsidRPr="007E72B9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74125" w14:textId="0D91D0B7" w:rsidR="006A556E" w:rsidRPr="007E72B9" w:rsidRDefault="00D6770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59,390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67617" w14:textId="6CB34D1A" w:rsidR="006A556E" w:rsidRPr="007E72B9" w:rsidRDefault="00D6770F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39,529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B267CE" w14:paraId="7FA06162" w14:textId="77777777" w:rsidTr="000E03EF">
        <w:tc>
          <w:tcPr>
            <w:tcW w:w="2161" w:type="pct"/>
            <w:shd w:val="clear" w:color="auto" w:fill="auto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  <w:shd w:val="clear" w:color="auto" w:fill="auto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583D" w:rsidRPr="00B267CE" w14:paraId="08233423" w14:textId="77777777" w:rsidTr="0042583D">
        <w:tc>
          <w:tcPr>
            <w:tcW w:w="2161" w:type="pct"/>
            <w:shd w:val="clear" w:color="auto" w:fill="auto"/>
          </w:tcPr>
          <w:p w14:paraId="46C4EAB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B6CF035" w14:textId="751CD933" w:rsidR="0042583D" w:rsidRPr="00BB146A" w:rsidRDefault="00797F99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D47DB8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8BE6FD5" w14:textId="3C7B1A75" w:rsidR="0042583D" w:rsidRPr="007B5B9D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6C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CD546D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D0ADDA6" w14:textId="192D2E93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1,395</w:t>
            </w:r>
          </w:p>
        </w:tc>
        <w:tc>
          <w:tcPr>
            <w:tcW w:w="148" w:type="pct"/>
            <w:shd w:val="clear" w:color="auto" w:fill="auto"/>
          </w:tcPr>
          <w:p w14:paraId="04E610B6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1BBCB5" w14:textId="73CD25F9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</w:tr>
      <w:tr w:rsidR="0042583D" w:rsidRPr="00B267CE" w14:paraId="7D24751F" w14:textId="77777777" w:rsidTr="0042583D">
        <w:tc>
          <w:tcPr>
            <w:tcW w:w="2161" w:type="pct"/>
            <w:shd w:val="clear" w:color="auto" w:fill="auto"/>
          </w:tcPr>
          <w:p w14:paraId="4993E806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A3908B1" w14:textId="1D2DC89A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6,135</w:t>
            </w:r>
          </w:p>
        </w:tc>
        <w:tc>
          <w:tcPr>
            <w:tcW w:w="132" w:type="pct"/>
            <w:shd w:val="clear" w:color="auto" w:fill="auto"/>
          </w:tcPr>
          <w:p w14:paraId="090F585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CBC42D1" w14:textId="13273343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6,493</w:t>
            </w:r>
          </w:p>
        </w:tc>
        <w:tc>
          <w:tcPr>
            <w:tcW w:w="131" w:type="pct"/>
            <w:shd w:val="clear" w:color="auto" w:fill="auto"/>
          </w:tcPr>
          <w:p w14:paraId="4D5C1D86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1E57019" w14:textId="5BA583AE" w:rsidR="0042583D" w:rsidRPr="00BB146A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4,739</w:t>
            </w:r>
          </w:p>
        </w:tc>
        <w:tc>
          <w:tcPr>
            <w:tcW w:w="148" w:type="pct"/>
            <w:shd w:val="clear" w:color="auto" w:fill="auto"/>
          </w:tcPr>
          <w:p w14:paraId="3A0A67CB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C3CA220" w14:textId="259B1AE9" w:rsidR="0042583D" w:rsidRPr="007B5B9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5,059</w:t>
            </w:r>
          </w:p>
        </w:tc>
      </w:tr>
      <w:tr w:rsidR="0042583D" w:rsidRPr="00B267CE" w14:paraId="14995D05" w14:textId="77777777" w:rsidTr="0042583D">
        <w:tc>
          <w:tcPr>
            <w:tcW w:w="2161" w:type="pct"/>
            <w:shd w:val="clear" w:color="auto" w:fill="auto"/>
          </w:tcPr>
          <w:p w14:paraId="5B92F6ED" w14:textId="4B1722BE" w:rsidR="0042583D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7D62A" w14:textId="0E06653A" w:rsidR="0042583D" w:rsidRPr="0005097C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6,135</w:t>
            </w:r>
          </w:p>
        </w:tc>
        <w:tc>
          <w:tcPr>
            <w:tcW w:w="132" w:type="pct"/>
            <w:shd w:val="clear" w:color="auto" w:fill="auto"/>
          </w:tcPr>
          <w:p w14:paraId="1D7FCA99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C120B" w14:textId="7EAB25D3" w:rsidR="0042583D" w:rsidRPr="006A556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6,493</w:t>
            </w:r>
          </w:p>
        </w:tc>
        <w:tc>
          <w:tcPr>
            <w:tcW w:w="131" w:type="pct"/>
            <w:shd w:val="clear" w:color="auto" w:fill="auto"/>
          </w:tcPr>
          <w:p w14:paraId="7A9D0E41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C0C8" w14:textId="555A511F" w:rsidR="0042583D" w:rsidRPr="006A556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6,134</w:t>
            </w:r>
          </w:p>
        </w:tc>
        <w:tc>
          <w:tcPr>
            <w:tcW w:w="148" w:type="pct"/>
            <w:shd w:val="clear" w:color="auto" w:fill="auto"/>
          </w:tcPr>
          <w:p w14:paraId="7A48AB85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F8B0" w14:textId="6D1BB38D" w:rsidR="0042583D" w:rsidRPr="006A556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5,182</w:t>
            </w:r>
          </w:p>
        </w:tc>
      </w:tr>
    </w:tbl>
    <w:p w14:paraId="305ACD12" w14:textId="45F43607" w:rsidR="00ED7072" w:rsidRPr="00A23800" w:rsidRDefault="00ED7072" w:rsidP="00ED707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21FD9D7E" w14:textId="6DD8C718" w:rsidR="00B036A2" w:rsidRPr="00ED7072" w:rsidRDefault="00B036A2" w:rsidP="00ED707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D70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83D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316EEB73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721C61B8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6655B2A1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62930273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2583D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2E8F9A8A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337951CC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6A23F3E5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52297F04" w:rsidR="0042583D" w:rsidRPr="00B267C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A93B9F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581C5698" w:rsidR="00A93B9F" w:rsidRPr="00B267CE" w:rsidRDefault="00D6770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3B9F"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2583D" w:rsidRPr="003A6773" w14:paraId="1DC5DD9B" w14:textId="77777777" w:rsidTr="00501090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53E39C50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E319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มีไว้เพื่อขาย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0096F831" w:rsidR="0042583D" w:rsidRPr="00A87B41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1,061,976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699EC4C5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968,998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6DDAC341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1,005,542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2502226E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908,510</w:t>
            </w:r>
          </w:p>
        </w:tc>
      </w:tr>
      <w:tr w:rsidR="0042583D" w:rsidRPr="003A6773" w14:paraId="2DF69063" w14:textId="77777777" w:rsidTr="00501090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6E258A31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22,832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7AA33A1F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3,307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63023B65" w:rsidR="0042583D" w:rsidRPr="003A6773" w:rsidRDefault="004A2B1A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223D243D" w:rsidR="0042583D" w:rsidRPr="003A6773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583D" w:rsidRPr="003A6773" w14:paraId="4A6303C3" w14:textId="77777777" w:rsidTr="0050109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1415135F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1,084,808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49757F7D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972,305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66B73360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1,005,542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533E1A96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908,510</w:t>
            </w:r>
          </w:p>
        </w:tc>
      </w:tr>
      <w:tr w:rsidR="0042583D" w:rsidRPr="003A6773" w14:paraId="6E3A9B58" w14:textId="77777777" w:rsidTr="0050109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44988652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(56,838)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56F056AB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(49,489)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439400D2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(47,374)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6D34B9BC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(45,768)</w:t>
            </w:r>
          </w:p>
        </w:tc>
      </w:tr>
      <w:tr w:rsidR="0042583D" w:rsidRPr="003A6773" w14:paraId="7198E2C3" w14:textId="77777777" w:rsidTr="00CC414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0DA323E4" w:rsidR="0042583D" w:rsidRPr="006F2D75" w:rsidRDefault="00D6770F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1,027,970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34B86F39" w:rsidR="0042583D" w:rsidRPr="00EC1CBC" w:rsidRDefault="00D6770F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922,816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7BEF0525" w:rsidR="0042583D" w:rsidRPr="003A6773" w:rsidRDefault="00D6770F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958,168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449D7DB7" w:rsidR="0042583D" w:rsidRPr="003A6773" w:rsidRDefault="00D6770F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862,742</w:t>
            </w:r>
          </w:p>
        </w:tc>
      </w:tr>
      <w:tr w:rsidR="00CC4140" w:rsidRPr="003A6773" w14:paraId="3AB21C40" w14:textId="77777777" w:rsidTr="00CC4140">
        <w:trPr>
          <w:trHeight w:val="320"/>
        </w:trPr>
        <w:tc>
          <w:tcPr>
            <w:tcW w:w="3918" w:type="dxa"/>
            <w:shd w:val="clear" w:color="auto" w:fill="auto"/>
          </w:tcPr>
          <w:p w14:paraId="4F94CE87" w14:textId="77777777" w:rsidR="00CC4140" w:rsidRPr="003A6773" w:rsidRDefault="00CC4140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1AC3DEE5" w14:textId="77777777" w:rsidR="00CC4140" w:rsidRPr="00D6770F" w:rsidRDefault="00CC4140" w:rsidP="006F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674AC677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AACA3D0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FFFFFF" w:themeFill="background1"/>
          </w:tcPr>
          <w:p w14:paraId="0C15419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681642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4CEC8F3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3E7F9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5AC401E" w14:textId="18AF8379" w:rsidR="00860BE0" w:rsidRDefault="0086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11"/>
        <w:gridCol w:w="261"/>
        <w:gridCol w:w="11"/>
        <w:gridCol w:w="1085"/>
        <w:gridCol w:w="13"/>
        <w:gridCol w:w="227"/>
        <w:gridCol w:w="9"/>
        <w:gridCol w:w="1086"/>
        <w:gridCol w:w="9"/>
        <w:gridCol w:w="265"/>
        <w:gridCol w:w="9"/>
        <w:gridCol w:w="1162"/>
      </w:tblGrid>
      <w:tr w:rsidR="00B267CE" w:rsidRPr="003A6773" w14:paraId="1D0D3B67" w14:textId="77777777" w:rsidTr="009D7ABA">
        <w:trPr>
          <w:tblHeader/>
        </w:trPr>
        <w:tc>
          <w:tcPr>
            <w:tcW w:w="2135" w:type="pct"/>
          </w:tcPr>
          <w:p w14:paraId="026F4364" w14:textId="197F5AD7" w:rsidR="00B267CE" w:rsidRPr="003A6773" w:rsidRDefault="00F653E4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65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427852C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0C37D2">
        <w:trPr>
          <w:tblHeader/>
        </w:trPr>
        <w:tc>
          <w:tcPr>
            <w:tcW w:w="2135" w:type="pct"/>
          </w:tcPr>
          <w:p w14:paraId="1FAC9B90" w14:textId="23D08524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2583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="006F7A9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D6770F"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A93B9F"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42583D" w:rsidRPr="0042583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3BD89F2E" w14:textId="5A903426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782C3EC5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133CEF48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B535E47" w14:textId="0EE62170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67CE" w:rsidRPr="003A6773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0B651048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B267CE"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3A6773" w14:paraId="302359D3" w14:textId="77777777" w:rsidTr="009D7ABA">
        <w:tc>
          <w:tcPr>
            <w:tcW w:w="2135" w:type="pct"/>
          </w:tcPr>
          <w:p w14:paraId="70B24150" w14:textId="74D4AD4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27" w:type="pct"/>
            <w:shd w:val="clear" w:color="auto" w:fill="auto"/>
          </w:tcPr>
          <w:p w14:paraId="0180952C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8C8050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79A21202" w14:textId="77777777" w:rsidTr="009D7ABA">
        <w:tc>
          <w:tcPr>
            <w:tcW w:w="2135" w:type="pct"/>
          </w:tcPr>
          <w:p w14:paraId="5739C88C" w14:textId="45FDDC6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27" w:type="pct"/>
            <w:shd w:val="clear" w:color="auto" w:fill="auto"/>
          </w:tcPr>
          <w:p w14:paraId="5ECF74FB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0D55D1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583D" w:rsidRPr="003A6773" w14:paraId="3EC56C61" w14:textId="77777777" w:rsidTr="00D8588D">
        <w:tc>
          <w:tcPr>
            <w:tcW w:w="2135" w:type="pct"/>
          </w:tcPr>
          <w:p w14:paraId="5999C3E5" w14:textId="77777777" w:rsidR="0042583D" w:rsidRPr="003A6773" w:rsidRDefault="0042583D" w:rsidP="0042583D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AFD1B0E" w14:textId="2F8172E7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2,296,160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5B03D362" w14:textId="035CCF0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CD134A3" w14:textId="70E1D809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1,946,780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40DD297B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8D2C78" w14:textId="47D4E3CC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2,230,701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F0012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43696E9E" w14:textId="1658C081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1,894,026</w:t>
            </w:r>
          </w:p>
        </w:tc>
      </w:tr>
      <w:tr w:rsidR="0042583D" w:rsidRPr="003A6773" w14:paraId="4986E9AD" w14:textId="77777777" w:rsidTr="00D8588D">
        <w:tc>
          <w:tcPr>
            <w:tcW w:w="2135" w:type="pct"/>
          </w:tcPr>
          <w:p w14:paraId="1E887D20" w14:textId="518D8D14" w:rsidR="0042583D" w:rsidRPr="001B1F4C" w:rsidRDefault="0042583D" w:rsidP="0042583D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ับ</w:t>
            </w: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627" w:type="pct"/>
            <w:shd w:val="clear" w:color="auto" w:fill="FFFFFF" w:themeFill="background1"/>
          </w:tcPr>
          <w:p w14:paraId="7534E5ED" w14:textId="07AC2B2C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7,349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65A2DF" w14:textId="1A7EE1F0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1B25FC89" w14:textId="10077ACD" w:rsidR="0042583D" w:rsidRPr="00D8588D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6,408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1B55DE1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4836461D" w14:textId="3F2BB19E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1,606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2CA8FD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7D5BE5AC" w14:textId="4BDBEB4A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1,621</w:t>
            </w:r>
          </w:p>
        </w:tc>
      </w:tr>
      <w:tr w:rsidR="0042583D" w:rsidRPr="008330AA" w14:paraId="2263B8EB" w14:textId="77777777" w:rsidTr="00A87B41">
        <w:tc>
          <w:tcPr>
            <w:tcW w:w="2135" w:type="pct"/>
          </w:tcPr>
          <w:p w14:paraId="57BF64CB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028C00EF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2,303,509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34A2FC1F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0C954022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1,953,188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3421A370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470B40C8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2,232,307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3C015E1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647709BB" w:rsidR="0042583D" w:rsidRPr="008330AA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1,895,647</w:t>
            </w:r>
          </w:p>
        </w:tc>
      </w:tr>
    </w:tbl>
    <w:p w14:paraId="44FCC54B" w14:textId="77777777" w:rsidR="007C55CA" w:rsidRPr="000D38EA" w:rsidRDefault="007C55CA" w:rsidP="007C55CA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1"/>
          <w:szCs w:val="21"/>
          <w:u w:val="none"/>
          <w:lang w:val="th-TH"/>
        </w:rPr>
      </w:pPr>
    </w:p>
    <w:p w14:paraId="09BB4EA9" w14:textId="7384B410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0E569AAA" w14:textId="77777777" w:rsidR="00B12AB2" w:rsidRPr="00B267CE" w:rsidRDefault="00B12AB2" w:rsidP="004C2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1D0FB7" w14:paraId="37A0F756" w14:textId="77777777" w:rsidTr="00E076D7">
        <w:trPr>
          <w:cantSplit/>
          <w:tblHeader/>
        </w:trPr>
        <w:tc>
          <w:tcPr>
            <w:tcW w:w="4950" w:type="dxa"/>
            <w:vAlign w:val="bottom"/>
          </w:tcPr>
          <w:p w14:paraId="43AA8C24" w14:textId="1670D468" w:rsidR="001D0FB7" w:rsidRPr="001D0FB7" w:rsidRDefault="001D0FB7" w:rsidP="00E076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12A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</w:t>
            </w:r>
            <w:r w:rsidR="00BA66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คม</w:t>
            </w: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0CF1753" w14:textId="77777777" w:rsidR="001D0FB7" w:rsidRPr="001D0FB7" w:rsidRDefault="001D0FB7" w:rsidP="00E076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BE8141" w14:textId="27BF6D72" w:rsidR="001D0FB7" w:rsidRPr="001D0FB7" w:rsidRDefault="001D0FB7" w:rsidP="00E0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5E7153A2" w14:textId="77777777" w:rsidR="001D0FB7" w:rsidRPr="001D0FB7" w:rsidRDefault="001D0FB7" w:rsidP="00E076D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CA25BF6" w14:textId="77777777" w:rsidR="001D0FB7" w:rsidRPr="001D0FB7" w:rsidRDefault="001D0FB7" w:rsidP="00E076D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AEAFF4" w14:textId="6100413A" w:rsidR="001D0FB7" w:rsidRPr="001D0FB7" w:rsidRDefault="001D0FB7" w:rsidP="00E076D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D0FB7" w14:paraId="261AC0DC" w14:textId="77777777" w:rsidTr="00864A45">
        <w:trPr>
          <w:cantSplit/>
        </w:trPr>
        <w:tc>
          <w:tcPr>
            <w:tcW w:w="4950" w:type="dxa"/>
          </w:tcPr>
          <w:p w14:paraId="353D73F6" w14:textId="77777777" w:rsidR="001D0FB7" w:rsidRPr="001D0FB7" w:rsidRDefault="001D0FB7" w:rsidP="00E076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96766B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54499660" w14:textId="4732970B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6F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FB7" w14:paraId="612E90CD" w14:textId="77777777" w:rsidTr="00E076D7">
        <w:trPr>
          <w:cantSplit/>
        </w:trPr>
        <w:tc>
          <w:tcPr>
            <w:tcW w:w="4950" w:type="dxa"/>
          </w:tcPr>
          <w:p w14:paraId="6B65858C" w14:textId="77777777" w:rsidR="001D0FB7" w:rsidRPr="001D0FB7" w:rsidRDefault="001D0FB7" w:rsidP="00E076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0C12C98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D889DF" w14:textId="32CA0A98" w:rsidR="001D0FB7" w:rsidRPr="001D0FB7" w:rsidRDefault="001D0FB7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C15AA"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6,829</w:t>
            </w:r>
          </w:p>
        </w:tc>
        <w:tc>
          <w:tcPr>
            <w:tcW w:w="180" w:type="dxa"/>
          </w:tcPr>
          <w:p w14:paraId="772E3B3A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A30CCB" w14:textId="655B2E84" w:rsidR="001D0FB7" w:rsidRPr="00E3574A" w:rsidRDefault="001D0FB7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C1482"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3,506</w:t>
            </w:r>
          </w:p>
        </w:tc>
      </w:tr>
      <w:tr w:rsidR="001D0FB7" w14:paraId="55736D3D" w14:textId="77777777" w:rsidTr="00E076D7">
        <w:trPr>
          <w:cantSplit/>
        </w:trPr>
        <w:tc>
          <w:tcPr>
            <w:tcW w:w="4950" w:type="dxa"/>
          </w:tcPr>
          <w:p w14:paraId="5275E622" w14:textId="77777777" w:rsidR="001D0FB7" w:rsidRPr="001D0FB7" w:rsidRDefault="001D0FB7" w:rsidP="00E076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100A8224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2F661B" w14:textId="05832939" w:rsidR="001D0FB7" w:rsidRPr="00E3574A" w:rsidRDefault="00A81FFD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89,344</w:t>
            </w:r>
          </w:p>
        </w:tc>
        <w:tc>
          <w:tcPr>
            <w:tcW w:w="180" w:type="dxa"/>
          </w:tcPr>
          <w:p w14:paraId="7B6D2180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B29E8" w14:textId="4A45514A" w:rsidR="001D0FB7" w:rsidRPr="00E3574A" w:rsidRDefault="00A81FFD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89,344</w:t>
            </w:r>
          </w:p>
        </w:tc>
      </w:tr>
      <w:tr w:rsidR="001D0FB7" w14:paraId="4E13D92C" w14:textId="77777777" w:rsidTr="00E076D7">
        <w:trPr>
          <w:cantSplit/>
        </w:trPr>
        <w:tc>
          <w:tcPr>
            <w:tcW w:w="4950" w:type="dxa"/>
          </w:tcPr>
          <w:p w14:paraId="4832B3B2" w14:textId="77777777" w:rsidR="001D0FB7" w:rsidRPr="001D0FB7" w:rsidRDefault="001D0FB7" w:rsidP="00E076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C249B23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3608800" w14:textId="73845A8C" w:rsidR="001D0FB7" w:rsidRPr="00E3574A" w:rsidRDefault="001D0FB7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81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4E2C43" w14:textId="77777777" w:rsidR="001D0FB7" w:rsidRPr="001D0FB7" w:rsidRDefault="001D0FB7" w:rsidP="00E076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4CC06" w14:textId="0164D054" w:rsidR="001D0FB7" w:rsidRPr="00E3574A" w:rsidRDefault="001D0FB7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81FFD"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E35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AC03A15" w14:textId="77777777" w:rsidR="00937E5A" w:rsidRDefault="00937E5A" w:rsidP="00864A45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AB450C9" w14:textId="1352E011" w:rsidR="006E12C5" w:rsidRPr="006E12C5" w:rsidRDefault="00864A45" w:rsidP="006E12C5">
      <w:pPr>
        <w:ind w:left="540"/>
        <w:rPr>
          <w:rFonts w:ascii="Angsana New" w:hAnsi="Angsana New" w:cs="Angsana New"/>
          <w:b/>
          <w:sz w:val="30"/>
          <w:szCs w:val="30"/>
        </w:rPr>
      </w:pPr>
      <w:r w:rsidRPr="0063492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4C2F7F">
        <w:rPr>
          <w:rFonts w:ascii="Angsana New" w:hAnsi="Angsana New" w:cs="Angsana New"/>
          <w:bCs/>
          <w:sz w:val="30"/>
          <w:szCs w:val="30"/>
        </w:rPr>
        <w:t>2568</w:t>
      </w:r>
      <w:r w:rsidRPr="0063492D">
        <w:rPr>
          <w:rFonts w:ascii="Angsana New" w:hAnsi="Angsana New" w:cs="Angsana New"/>
          <w:b/>
          <w:sz w:val="30"/>
          <w:szCs w:val="30"/>
        </w:rPr>
        <w:t xml:space="preserve"> </w:t>
      </w:r>
      <w:r w:rsidRPr="0063492D">
        <w:rPr>
          <w:rFonts w:ascii="Angsana New" w:hAnsi="Angsana New" w:cs="Angsana New"/>
          <w:b/>
          <w:sz w:val="30"/>
          <w:szCs w:val="30"/>
          <w:cs/>
        </w:rPr>
        <w:t>บริษัทได้เข้าทำสัญญาเช่า</w:t>
      </w:r>
      <w:r w:rsidR="00917CFB">
        <w:rPr>
          <w:rFonts w:ascii="Angsana New" w:hAnsi="Angsana New" w:cs="Angsana New" w:hint="cs"/>
          <w:b/>
          <w:sz w:val="30"/>
          <w:szCs w:val="30"/>
          <w:cs/>
        </w:rPr>
        <w:t>พื้นที่</w:t>
      </w:r>
      <w:r w:rsidR="0006137B">
        <w:rPr>
          <w:rFonts w:ascii="Angsana New" w:hAnsi="Angsana New" w:cs="Angsana New" w:hint="cs"/>
          <w:b/>
          <w:sz w:val="30"/>
          <w:szCs w:val="30"/>
          <w:cs/>
        </w:rPr>
        <w:t>หลายฉบับ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เป็นระยะเวลา </w:t>
      </w:r>
      <w:r w:rsidR="004C2F7F">
        <w:rPr>
          <w:rFonts w:ascii="Angsana New" w:hAnsi="Angsana New" w:cs="Angsana New"/>
          <w:bCs/>
          <w:sz w:val="30"/>
          <w:szCs w:val="30"/>
        </w:rPr>
        <w:t>3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ปี</w:t>
      </w:r>
    </w:p>
    <w:p w14:paraId="458978BE" w14:textId="028C160D" w:rsidR="006B0307" w:rsidRPr="000D38EA" w:rsidRDefault="006B0307" w:rsidP="006E12C5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1"/>
          <w:szCs w:val="21"/>
          <w:cs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050B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1C46912B" w:rsidR="00F00DE2" w:rsidRPr="00050B88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050B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050B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050B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93B9F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57687EAA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42583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25B890A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42583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A93B9F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3A77C4F0" w:rsidR="00A93B9F" w:rsidRPr="002E2F09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D6770F" w:rsidRPr="00D67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25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08BEDD6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484DC914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D6770F" w:rsidRPr="00D67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2583D"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25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A93B9F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7A47A9D9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70" w:type="dxa"/>
          </w:tcPr>
          <w:p w14:paraId="24A4B3D7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2541C9DC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36" w:type="dxa"/>
          </w:tcPr>
          <w:p w14:paraId="12C4EDA9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3AFCC86F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40" w:type="dxa"/>
          </w:tcPr>
          <w:p w14:paraId="1317160B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0BBC43BF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</w:tr>
      <w:tr w:rsidR="00A93B9F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30BE6751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A93B9F"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A93B9F"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42583D" w:rsidRPr="00C14CFF" w14:paraId="0D9B499F" w14:textId="77777777" w:rsidTr="00074754">
        <w:tc>
          <w:tcPr>
            <w:tcW w:w="3690" w:type="dxa"/>
            <w:shd w:val="clear" w:color="auto" w:fill="auto"/>
            <w:hideMark/>
          </w:tcPr>
          <w:p w14:paraId="221DC06F" w14:textId="77777777" w:rsidR="0042583D" w:rsidRPr="00C14CFF" w:rsidRDefault="0042583D" w:rsidP="0042583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7AB2A190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7CFED4AD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6C4D6326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2,493,701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45B927D0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2,125,919</w:t>
            </w:r>
          </w:p>
        </w:tc>
      </w:tr>
      <w:tr w:rsidR="0042583D" w:rsidRPr="00C14CFF" w14:paraId="44264970" w14:textId="77777777" w:rsidTr="00074754">
        <w:tc>
          <w:tcPr>
            <w:tcW w:w="3690" w:type="dxa"/>
            <w:shd w:val="clear" w:color="auto" w:fill="auto"/>
            <w:hideMark/>
          </w:tcPr>
          <w:p w14:paraId="19640A84" w14:textId="77777777" w:rsidR="0042583D" w:rsidRPr="00C14CFF" w:rsidRDefault="0042583D" w:rsidP="0042583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0AF47D40" w:rsidR="0042583D" w:rsidRPr="00043E1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3291AA8B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1EFB328E" w:rsidR="0042583D" w:rsidRPr="00475CC9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6E4F7015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</w:tr>
      <w:tr w:rsidR="00A93B9F" w:rsidRPr="008405C6" w14:paraId="3F14D888" w14:textId="77777777" w:rsidTr="00296634">
        <w:tc>
          <w:tcPr>
            <w:tcW w:w="3690" w:type="dxa"/>
          </w:tcPr>
          <w:p w14:paraId="0BDC2788" w14:textId="77777777" w:rsidR="00A93B9F" w:rsidRPr="008405C6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3B9F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2583D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42583D" w:rsidRPr="00C14CFF" w:rsidRDefault="0042583D" w:rsidP="0042583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54F8A3F0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2,580,7</w:t>
            </w:r>
            <w:r w:rsidR="00CC722B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42583D" w:rsidRPr="00C14CFF" w:rsidRDefault="0042583D" w:rsidP="0042583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23C00A5B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2,194,862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42583D" w:rsidRPr="00C14CFF" w:rsidRDefault="0042583D" w:rsidP="0042583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30DBF52D" w:rsidR="0042583D" w:rsidRPr="00707AED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2,460,509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42583D" w:rsidRPr="00C14CFF" w:rsidRDefault="0042583D" w:rsidP="0042583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00B793B8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2,100,425</w:t>
            </w:r>
          </w:p>
        </w:tc>
      </w:tr>
      <w:tr w:rsidR="0042583D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42583D" w:rsidRPr="00C14CFF" w:rsidRDefault="0042583D" w:rsidP="0042583D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7045C975" w14:textId="425330D8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33,3</w:t>
            </w:r>
            <w:r w:rsidR="00CC722B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2E264416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25,546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686F7DB3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33,192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7221E714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25,494</w:t>
            </w:r>
          </w:p>
        </w:tc>
      </w:tr>
      <w:tr w:rsidR="0042583D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42583D" w:rsidRPr="00C14CFF" w:rsidRDefault="0042583D" w:rsidP="0042583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4C7BF4B8" w:rsidR="0042583D" w:rsidRPr="00043E1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102AC366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13ED8B6A" w:rsidR="0042583D" w:rsidRPr="00803D14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17F73FDD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</w:tr>
      <w:tr w:rsidR="00A93B9F" w:rsidRPr="008405C6" w14:paraId="062E8E3F" w14:textId="77777777" w:rsidTr="00296634">
        <w:tc>
          <w:tcPr>
            <w:tcW w:w="3690" w:type="dxa"/>
          </w:tcPr>
          <w:p w14:paraId="00757369" w14:textId="77777777" w:rsidR="00A93B9F" w:rsidRPr="008405C6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3B9F" w:rsidRPr="00C14CFF" w14:paraId="263E74D2" w14:textId="77777777" w:rsidTr="00296634">
        <w:tc>
          <w:tcPr>
            <w:tcW w:w="3690" w:type="dxa"/>
          </w:tcPr>
          <w:p w14:paraId="4313B6B1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2583D" w:rsidRPr="00C14CFF" w14:paraId="43761F2A" w14:textId="77777777" w:rsidTr="00074754">
        <w:tc>
          <w:tcPr>
            <w:tcW w:w="3690" w:type="dxa"/>
            <w:shd w:val="clear" w:color="auto" w:fill="auto"/>
            <w:vAlign w:val="bottom"/>
            <w:hideMark/>
          </w:tcPr>
          <w:p w14:paraId="451468CA" w14:textId="77777777" w:rsidR="0042583D" w:rsidRPr="00C14CFF" w:rsidRDefault="0042583D" w:rsidP="0042583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2604F128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5F711538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098A3971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2,493,701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7A7A83F1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sz w:val="30"/>
                <w:szCs w:val="30"/>
                <w:lang w:val="en-US" w:eastAsia="en-US"/>
              </w:rPr>
              <w:t>2,125,919</w:t>
            </w:r>
          </w:p>
        </w:tc>
      </w:tr>
      <w:tr w:rsidR="0042583D" w:rsidRPr="00C14CFF" w14:paraId="7EE9EFB7" w14:textId="77777777" w:rsidTr="00074754">
        <w:tc>
          <w:tcPr>
            <w:tcW w:w="3690" w:type="dxa"/>
            <w:shd w:val="clear" w:color="auto" w:fill="auto"/>
            <w:hideMark/>
          </w:tcPr>
          <w:p w14:paraId="25966E3E" w14:textId="77777777" w:rsidR="0042583D" w:rsidRPr="00C14CFF" w:rsidRDefault="0042583D" w:rsidP="0042583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21C6AFF6" w:rsidR="0042583D" w:rsidRPr="00043E1E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2,614,169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326EE70C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2,220,408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1F2AEB56" w:rsidR="0042583D" w:rsidRPr="00475CC9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2,493,701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42583D" w:rsidRPr="00C14CFF" w:rsidRDefault="0042583D" w:rsidP="0042583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2EE6F4DC" w:rsidR="0042583D" w:rsidRPr="00C14CFF" w:rsidRDefault="00D6770F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2,125,919</w:t>
            </w:r>
          </w:p>
        </w:tc>
      </w:tr>
    </w:tbl>
    <w:p w14:paraId="6E72B7A5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00930098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4194148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7D1EE2A9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E958E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4A7C91A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B9D4B33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F4DBA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39E5F94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30BBF2F4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36CF2FC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C8AD7F0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5FCF6038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0EF9487F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305A23AE" w14:textId="77777777" w:rsidR="00A81FFD" w:rsidRPr="00A81FFD" w:rsidRDefault="00A81FFD" w:rsidP="00A81FFD">
      <w:pPr>
        <w:rPr>
          <w:rFonts w:cstheme="minorBidi"/>
          <w:lang w:val="x-none" w:eastAsia="x-none"/>
        </w:rPr>
      </w:pPr>
    </w:p>
    <w:p w14:paraId="10BB4E0A" w14:textId="41FC2137" w:rsidR="00744A55" w:rsidRPr="007E03A1" w:rsidRDefault="00E60F55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E03A1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</w:t>
      </w:r>
      <w:r w:rsidRPr="007E03A1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5E1B079E" w14:textId="77777777" w:rsidR="00F60C66" w:rsidRPr="00050B88" w:rsidRDefault="00F60C66" w:rsidP="00F60C66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075"/>
        <w:gridCol w:w="270"/>
        <w:gridCol w:w="1174"/>
        <w:gridCol w:w="270"/>
        <w:gridCol w:w="1170"/>
        <w:gridCol w:w="270"/>
        <w:gridCol w:w="1163"/>
      </w:tblGrid>
      <w:tr w:rsidR="00E60F55" w:rsidRPr="00C14CFF" w14:paraId="36E1A9D1" w14:textId="77777777">
        <w:trPr>
          <w:trHeight w:val="418"/>
        </w:trPr>
        <w:tc>
          <w:tcPr>
            <w:tcW w:w="2060" w:type="pct"/>
          </w:tcPr>
          <w:p w14:paraId="534B40CD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0901D935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6F68CD7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5B85CBA0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0F55" w:rsidRPr="00022236" w14:paraId="2B415C48" w14:textId="77777777" w:rsidTr="00B76BD8">
        <w:trPr>
          <w:trHeight w:val="418"/>
        </w:trPr>
        <w:tc>
          <w:tcPr>
            <w:tcW w:w="2060" w:type="pct"/>
          </w:tcPr>
          <w:p w14:paraId="0A3C97F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</w:tcPr>
          <w:p w14:paraId="519E7475" w14:textId="11A42BBA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</w:tcPr>
          <w:p w14:paraId="46E6A04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</w:tcPr>
          <w:p w14:paraId="189F42E6" w14:textId="23A70C7D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30D61E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14F017A" w14:textId="66905106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</w:tcPr>
          <w:p w14:paraId="6EF87A3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4D75621A" w14:textId="7C1EC52F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60F55" w:rsidRPr="00022236" w14:paraId="308BA23B" w14:textId="77777777" w:rsidTr="00B76BD8">
        <w:trPr>
          <w:trHeight w:val="418"/>
        </w:trPr>
        <w:tc>
          <w:tcPr>
            <w:tcW w:w="2060" w:type="pct"/>
          </w:tcPr>
          <w:p w14:paraId="057E120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</w:tcPr>
          <w:p w14:paraId="508617D1" w14:textId="6B9E263F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34C8A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</w:tcPr>
          <w:p w14:paraId="6A5C390E" w14:textId="103C6B27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F05ADD7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47EB168D" w14:textId="5D0A02CC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20CD0C6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75614B1E" w14:textId="6223BFE7" w:rsidR="00E60F55" w:rsidRPr="00022236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60F55" w:rsidRPr="00C14CFF" w14:paraId="003C20B9" w14:textId="77777777">
        <w:trPr>
          <w:trHeight w:val="434"/>
        </w:trPr>
        <w:tc>
          <w:tcPr>
            <w:tcW w:w="2060" w:type="pct"/>
          </w:tcPr>
          <w:p w14:paraId="77DB6D4C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0" w:type="pct"/>
            <w:gridSpan w:val="7"/>
          </w:tcPr>
          <w:p w14:paraId="37FD01D5" w14:textId="5565F6DD" w:rsidR="00E60F55" w:rsidRPr="00C14CFF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E60F55"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60F55" w:rsidRPr="00C14CFF" w14:paraId="450AF3BA" w14:textId="77777777">
        <w:trPr>
          <w:trHeight w:val="418"/>
        </w:trPr>
        <w:tc>
          <w:tcPr>
            <w:tcW w:w="2060" w:type="pct"/>
          </w:tcPr>
          <w:p w14:paraId="1DC0129B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6C967D07" w14:textId="337D1948" w:rsidR="00E60F55" w:rsidRPr="00C14CFF" w:rsidRDefault="00E60F55" w:rsidP="00E45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4477106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23C7DA35" w14:textId="613F9FAB" w:rsidR="00E60F55" w:rsidRPr="00C14CFF" w:rsidRDefault="00E60F55" w:rsidP="008B0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65180" w:rsidRPr="00C14CFF" w14:paraId="5171B48F" w14:textId="77777777" w:rsidTr="00B76BD8">
        <w:trPr>
          <w:trHeight w:val="405"/>
        </w:trPr>
        <w:tc>
          <w:tcPr>
            <w:tcW w:w="2060" w:type="pct"/>
          </w:tcPr>
          <w:p w14:paraId="3A8A4A5A" w14:textId="22C4573B" w:rsidR="00165180" w:rsidRDefault="00165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7" w:type="pct"/>
            <w:shd w:val="clear" w:color="auto" w:fill="auto"/>
          </w:tcPr>
          <w:p w14:paraId="66532713" w14:textId="380DB0C3" w:rsidR="00165180" w:rsidRPr="008070E3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6770F">
              <w:rPr>
                <w:rFonts w:asciiTheme="majorBidi" w:hAnsi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47" w:type="pct"/>
            <w:shd w:val="clear" w:color="auto" w:fill="auto"/>
          </w:tcPr>
          <w:p w14:paraId="1F0EEF94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B09B4EB" w14:textId="5973D55B" w:rsidR="00165180" w:rsidRPr="00DF244C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6,287</w:t>
            </w:r>
          </w:p>
        </w:tc>
        <w:tc>
          <w:tcPr>
            <w:tcW w:w="147" w:type="pct"/>
            <w:shd w:val="clear" w:color="auto" w:fill="auto"/>
          </w:tcPr>
          <w:p w14:paraId="5E6E5F08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B409092" w14:textId="564CBC07" w:rsidR="00165180" w:rsidRPr="00C14CFF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D67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770F">
              <w:rPr>
                <w:rFonts w:asciiTheme="majorBidi" w:hAnsiTheme="majorBidi" w:cs="Angsana New"/>
                <w:sz w:val="30"/>
                <w:szCs w:val="30"/>
              </w:rPr>
              <w:t>565</w:t>
            </w:r>
          </w:p>
        </w:tc>
        <w:tc>
          <w:tcPr>
            <w:tcW w:w="147" w:type="pct"/>
            <w:shd w:val="clear" w:color="auto" w:fill="auto"/>
          </w:tcPr>
          <w:p w14:paraId="06F702A4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D2CF9A3" w14:textId="30120057" w:rsidR="00165180" w:rsidRPr="00C14CFF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</w:tr>
      <w:tr w:rsidR="00E60F55" w:rsidRPr="00C14CFF" w14:paraId="727751F7" w14:textId="77777777" w:rsidTr="00D74262">
        <w:trPr>
          <w:trHeight w:val="405"/>
        </w:trPr>
        <w:tc>
          <w:tcPr>
            <w:tcW w:w="2060" w:type="pct"/>
          </w:tcPr>
          <w:p w14:paraId="5035038E" w14:textId="633CAC5D" w:rsidR="00E60F55" w:rsidRPr="00BA4072" w:rsidRDefault="008F7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ค่าลิขสิทธิ์ และ</w:t>
            </w:r>
            <w:r w:rsidR="00BA407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โปรแกรมระหว่างพัฒนา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CD64863" w14:textId="4B2F2240" w:rsidR="00E60F55" w:rsidRPr="00BE302B" w:rsidRDefault="00861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147" w:type="pct"/>
            <w:shd w:val="clear" w:color="auto" w:fill="auto"/>
          </w:tcPr>
          <w:p w14:paraId="63A3C3B9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1C986E2B" w14:textId="277A0098" w:rsidR="00E60F55" w:rsidRPr="00BE302B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1,394</w:t>
            </w:r>
          </w:p>
        </w:tc>
        <w:tc>
          <w:tcPr>
            <w:tcW w:w="147" w:type="pct"/>
            <w:shd w:val="clear" w:color="auto" w:fill="auto"/>
          </w:tcPr>
          <w:p w14:paraId="1EC738EC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BDF6C48" w14:textId="71A8B640" w:rsidR="00E60F55" w:rsidRPr="00BE302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147" w:type="pct"/>
            <w:shd w:val="clear" w:color="auto" w:fill="auto"/>
          </w:tcPr>
          <w:p w14:paraId="2549E8FD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F7BFBCB" w14:textId="4ED0AF3A" w:rsidR="00E60F55" w:rsidRPr="00BE302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</w:tr>
      <w:tr w:rsidR="003B3DF8" w:rsidRPr="006D3C72" w14:paraId="475B915D" w14:textId="77777777" w:rsidTr="00D74262">
        <w:trPr>
          <w:trHeight w:val="405"/>
        </w:trPr>
        <w:tc>
          <w:tcPr>
            <w:tcW w:w="2060" w:type="pct"/>
          </w:tcPr>
          <w:p w14:paraId="21141880" w14:textId="1F930814" w:rsidR="003B3DF8" w:rsidRPr="00B74E9B" w:rsidRDefault="00165180" w:rsidP="00165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4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CB45A" w14:textId="7118DBAE" w:rsidR="003B3DF8" w:rsidRPr="00B74E9B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7,374</w:t>
            </w:r>
          </w:p>
        </w:tc>
        <w:tc>
          <w:tcPr>
            <w:tcW w:w="147" w:type="pct"/>
            <w:shd w:val="clear" w:color="auto" w:fill="auto"/>
          </w:tcPr>
          <w:p w14:paraId="6B9FAFF8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E9DAD" w14:textId="0D3E742B" w:rsidR="003B3DF8" w:rsidRPr="00B74E9B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7,681</w:t>
            </w:r>
          </w:p>
        </w:tc>
        <w:tc>
          <w:tcPr>
            <w:tcW w:w="147" w:type="pct"/>
            <w:shd w:val="clear" w:color="auto" w:fill="auto"/>
          </w:tcPr>
          <w:p w14:paraId="5F63D4EE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C9B8F" w14:textId="5F46EBC3" w:rsidR="003B3DF8" w:rsidRPr="00B74E9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7,226</w:t>
            </w:r>
          </w:p>
        </w:tc>
        <w:tc>
          <w:tcPr>
            <w:tcW w:w="147" w:type="pct"/>
            <w:shd w:val="clear" w:color="auto" w:fill="auto"/>
          </w:tcPr>
          <w:p w14:paraId="77188268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FB83C" w14:textId="3D734708" w:rsidR="003B3DF8" w:rsidRPr="00B74E9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3,550</w:t>
            </w:r>
          </w:p>
        </w:tc>
      </w:tr>
      <w:tr w:rsidR="00E60F55" w:rsidRPr="00C14CFF" w14:paraId="3AF84D19" w14:textId="77777777">
        <w:trPr>
          <w:trHeight w:val="405"/>
        </w:trPr>
        <w:tc>
          <w:tcPr>
            <w:tcW w:w="2060" w:type="pct"/>
          </w:tcPr>
          <w:p w14:paraId="66906BE9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4D88BB29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180F4DB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1B3E2AAF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0F55" w:rsidRPr="00C14CFF" w14:paraId="67B4BD77" w14:textId="77777777" w:rsidTr="00B74E9B">
        <w:trPr>
          <w:trHeight w:val="405"/>
        </w:trPr>
        <w:tc>
          <w:tcPr>
            <w:tcW w:w="2060" w:type="pct"/>
          </w:tcPr>
          <w:p w14:paraId="62B28388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  <w:shd w:val="clear" w:color="auto" w:fill="auto"/>
          </w:tcPr>
          <w:p w14:paraId="756CF53C" w14:textId="77777777" w:rsidR="00E60F55" w:rsidRPr="00C14CFF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008F029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14:paraId="21F24E5B" w14:textId="77777777" w:rsidR="00E60F55" w:rsidRPr="00C14CFF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F55" w:rsidRPr="00C14CFF" w14:paraId="11756F04" w14:textId="77777777" w:rsidTr="00B74E9B">
        <w:trPr>
          <w:trHeight w:val="405"/>
        </w:trPr>
        <w:tc>
          <w:tcPr>
            <w:tcW w:w="2060" w:type="pct"/>
          </w:tcPr>
          <w:p w14:paraId="1BD57837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6771A4BA" w14:textId="2D4D3994" w:rsidR="00E60F55" w:rsidRPr="00B74E9B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E9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4E9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147" w:type="pct"/>
            <w:shd w:val="clear" w:color="auto" w:fill="auto"/>
          </w:tcPr>
          <w:p w14:paraId="0DC9701B" w14:textId="77777777" w:rsidR="00E60F55" w:rsidRPr="00B74E9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03DE6AF1" w14:textId="42F516A1" w:rsidR="00E60F55" w:rsidRPr="00B74E9B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229,350</w:t>
            </w:r>
          </w:p>
        </w:tc>
        <w:tc>
          <w:tcPr>
            <w:tcW w:w="147" w:type="pct"/>
            <w:shd w:val="clear" w:color="auto" w:fill="auto"/>
          </w:tcPr>
          <w:p w14:paraId="06B95CB2" w14:textId="77777777" w:rsidR="00E60F55" w:rsidRPr="00B74E9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1025D489" w14:textId="64E2C292" w:rsidR="00E60F55" w:rsidRPr="00B74E9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E9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229</w:t>
            </w: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4E9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7" w:type="pct"/>
            <w:shd w:val="clear" w:color="auto" w:fill="auto"/>
          </w:tcPr>
          <w:p w14:paraId="16574445" w14:textId="77777777" w:rsidR="00E60F55" w:rsidRPr="00B74E9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2CE2BCE5" w14:textId="7DE873AC" w:rsidR="00E60F55" w:rsidRPr="00B74E9B" w:rsidRDefault="00D6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229,350</w:t>
            </w:r>
          </w:p>
        </w:tc>
      </w:tr>
    </w:tbl>
    <w:p w14:paraId="756B6D4C" w14:textId="77777777" w:rsidR="00744A55" w:rsidRPr="00FB56B7" w:rsidRDefault="00744A55" w:rsidP="00744A5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4BD57E16" w:rsidR="00F40BF4" w:rsidRDefault="00E60F55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9854BA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เหตุการณ์ภายหลังรอบระยะเวลารายงา</w:t>
      </w:r>
      <w:r w:rsidRPr="009854B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</w:p>
    <w:p w14:paraId="0571D056" w14:textId="77777777" w:rsidR="00247077" w:rsidRPr="00247077" w:rsidRDefault="00247077" w:rsidP="00247077">
      <w:pPr>
        <w:rPr>
          <w:lang w:eastAsia="x-none"/>
        </w:rPr>
      </w:pPr>
    </w:p>
    <w:p w14:paraId="658EC14F" w14:textId="3C5F2EB5" w:rsidR="00EF5914" w:rsidRPr="00050B88" w:rsidRDefault="001B5033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  <w:r w:rsidRPr="00247077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 xml:space="preserve">ในที่ประชุมสามัญผู้ถือหุ้นประจำปี เมื่อวันที่ </w:t>
      </w:r>
      <w:r w:rsidR="000D10F1" w:rsidRPr="00247077">
        <w:rPr>
          <w:rFonts w:asciiTheme="majorBidi" w:hAnsiTheme="majorBidi" w:cstheme="majorBidi"/>
          <w:spacing w:val="5"/>
          <w:sz w:val="30"/>
          <w:szCs w:val="30"/>
          <w:lang w:eastAsia="x-none"/>
        </w:rPr>
        <w:t>23</w:t>
      </w:r>
      <w:r w:rsidRPr="00247077">
        <w:rPr>
          <w:rFonts w:asciiTheme="majorBidi" w:hAnsiTheme="majorBidi" w:cstheme="majorBidi"/>
          <w:spacing w:val="5"/>
          <w:sz w:val="30"/>
          <w:szCs w:val="30"/>
          <w:lang w:eastAsia="x-none"/>
        </w:rPr>
        <w:t xml:space="preserve"> </w:t>
      </w:r>
      <w:r w:rsidRPr="00247077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 xml:space="preserve">เมษายน </w:t>
      </w:r>
      <w:r w:rsidR="00D6770F" w:rsidRPr="00247077">
        <w:rPr>
          <w:rFonts w:asciiTheme="majorBidi" w:hAnsiTheme="majorBidi" w:cstheme="majorBidi"/>
          <w:spacing w:val="5"/>
          <w:sz w:val="30"/>
          <w:szCs w:val="30"/>
          <w:lang w:eastAsia="x-none"/>
        </w:rPr>
        <w:t>256</w:t>
      </w:r>
      <w:r w:rsidR="000D10F1" w:rsidRPr="00247077">
        <w:rPr>
          <w:rFonts w:asciiTheme="majorBidi" w:hAnsiTheme="majorBidi" w:cstheme="majorBidi"/>
          <w:spacing w:val="5"/>
          <w:sz w:val="30"/>
          <w:szCs w:val="30"/>
          <w:lang w:eastAsia="x-none"/>
        </w:rPr>
        <w:t>8</w:t>
      </w:r>
      <w:r w:rsidRPr="00247077">
        <w:rPr>
          <w:rFonts w:asciiTheme="majorBidi" w:hAnsiTheme="majorBidi" w:cstheme="majorBidi"/>
          <w:spacing w:val="5"/>
          <w:sz w:val="30"/>
          <w:szCs w:val="30"/>
          <w:lang w:eastAsia="x-none"/>
        </w:rPr>
        <w:t xml:space="preserve"> </w:t>
      </w:r>
      <w:r w:rsidRPr="00247077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>ผู้ถือหุ้นมีมติอนุมัติจ่ายเงินปันผลสำหรับผลการ</w:t>
      </w:r>
      <w:r w:rsidRPr="00122D03">
        <w:rPr>
          <w:rFonts w:asciiTheme="majorBidi" w:hAnsiTheme="majorBidi" w:cstheme="majorBidi"/>
          <w:spacing w:val="7"/>
          <w:sz w:val="30"/>
          <w:szCs w:val="30"/>
          <w:cs/>
          <w:lang w:eastAsia="x-none"/>
        </w:rPr>
        <w:t xml:space="preserve">ดำเนินงานในปี </w:t>
      </w:r>
      <w:r w:rsidR="00D6770F"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256</w:t>
      </w:r>
      <w:r w:rsidR="000D10F1"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7</w:t>
      </w:r>
      <w:r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 xml:space="preserve"> </w:t>
      </w:r>
      <w:r w:rsidRPr="00122D03">
        <w:rPr>
          <w:rFonts w:asciiTheme="majorBidi" w:hAnsiTheme="majorBidi" w:cstheme="majorBidi"/>
          <w:spacing w:val="7"/>
          <w:sz w:val="30"/>
          <w:szCs w:val="30"/>
          <w:cs/>
          <w:lang w:eastAsia="x-none"/>
        </w:rPr>
        <w:t xml:space="preserve">ในอัตราหุ้นละ </w:t>
      </w:r>
      <w:r w:rsidR="00D6770F"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0</w:t>
      </w:r>
      <w:r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.</w:t>
      </w:r>
      <w:r w:rsidR="00D6770F"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16</w:t>
      </w:r>
      <w:r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 xml:space="preserve"> </w:t>
      </w:r>
      <w:r w:rsidRPr="00122D03">
        <w:rPr>
          <w:rFonts w:asciiTheme="majorBidi" w:hAnsiTheme="majorBidi" w:cstheme="majorBidi"/>
          <w:spacing w:val="7"/>
          <w:sz w:val="30"/>
          <w:szCs w:val="30"/>
          <w:cs/>
          <w:lang w:eastAsia="x-none"/>
        </w:rPr>
        <w:t xml:space="preserve">บาท เป็นจำนวนเงินทั้งสิ้น </w:t>
      </w:r>
      <w:r w:rsidR="00D6770F"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>96</w:t>
      </w:r>
      <w:r w:rsidRPr="00122D03">
        <w:rPr>
          <w:rFonts w:asciiTheme="majorBidi" w:hAnsiTheme="majorBidi" w:cstheme="majorBidi"/>
          <w:spacing w:val="7"/>
          <w:sz w:val="30"/>
          <w:szCs w:val="30"/>
          <w:lang w:eastAsia="x-none"/>
        </w:rPr>
        <w:t xml:space="preserve"> </w:t>
      </w:r>
      <w:r w:rsidRPr="00122D03">
        <w:rPr>
          <w:rFonts w:asciiTheme="majorBidi" w:hAnsiTheme="majorBidi" w:cstheme="majorBidi"/>
          <w:spacing w:val="7"/>
          <w:sz w:val="30"/>
          <w:szCs w:val="30"/>
          <w:cs/>
          <w:lang w:eastAsia="x-none"/>
        </w:rPr>
        <w:t xml:space="preserve">ล้านบาท </w:t>
      </w:r>
      <w:r w:rsidR="00FA069E" w:rsidRPr="00122D03">
        <w:rPr>
          <w:rFonts w:asciiTheme="majorBidi" w:hAnsiTheme="majorBidi" w:cs="Angsana New" w:hint="cs"/>
          <w:spacing w:val="7"/>
          <w:sz w:val="30"/>
          <w:szCs w:val="30"/>
          <w:cs/>
        </w:rPr>
        <w:t>ซึ่งบริษัทได้จ่ายเงินปันผ</w:t>
      </w:r>
      <w:r w:rsidR="00022E3C" w:rsidRPr="00122D03">
        <w:rPr>
          <w:rFonts w:asciiTheme="majorBidi" w:hAnsiTheme="majorBidi" w:cs="Angsana New" w:hint="cs"/>
          <w:spacing w:val="7"/>
          <w:sz w:val="30"/>
          <w:szCs w:val="30"/>
          <w:cs/>
        </w:rPr>
        <w:t>ล</w:t>
      </w:r>
      <w:r w:rsidR="00FA069E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ระหว่างกาลไปแล้ว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ในอัตราหุ้นละ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D6770F" w:rsidRPr="00BC5DB7">
        <w:rPr>
          <w:rFonts w:asciiTheme="majorBidi" w:hAnsiTheme="majorBidi" w:cs="Angsana New"/>
          <w:spacing w:val="3"/>
          <w:sz w:val="30"/>
          <w:szCs w:val="30"/>
        </w:rPr>
        <w:t>0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>.</w:t>
      </w:r>
      <w:r w:rsidR="00D6770F" w:rsidRPr="00BC5DB7">
        <w:rPr>
          <w:rFonts w:asciiTheme="majorBidi" w:hAnsiTheme="majorBidi" w:cs="Angsana New"/>
          <w:spacing w:val="3"/>
          <w:sz w:val="30"/>
          <w:szCs w:val="30"/>
        </w:rPr>
        <w:t>04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บาท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9D4880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 xml:space="preserve">เป็นจำนวนเงินทั้งสิ้น </w:t>
      </w:r>
      <w:r w:rsidR="009D4880" w:rsidRPr="00BC5DB7">
        <w:rPr>
          <w:rFonts w:asciiTheme="majorBidi" w:hAnsiTheme="majorBidi" w:cs="Angsana New"/>
          <w:spacing w:val="3"/>
          <w:sz w:val="30"/>
          <w:szCs w:val="30"/>
        </w:rPr>
        <w:t xml:space="preserve">24 </w:t>
      </w:r>
      <w:r w:rsidR="009D4880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 xml:space="preserve">ล้านบาท </w:t>
      </w:r>
      <w:r w:rsidR="00FA069E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เมื่อวันที่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D6770F" w:rsidRPr="00BC5DB7">
        <w:rPr>
          <w:rFonts w:asciiTheme="majorBidi" w:hAnsiTheme="majorBidi" w:cs="Angsana New"/>
          <w:spacing w:val="3"/>
          <w:sz w:val="30"/>
          <w:szCs w:val="30"/>
        </w:rPr>
        <w:t>11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กันยายน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D6770F" w:rsidRPr="00BC5DB7">
        <w:rPr>
          <w:rFonts w:asciiTheme="majorBidi" w:hAnsiTheme="majorBidi" w:cs="Angsana New"/>
          <w:spacing w:val="3"/>
          <w:sz w:val="30"/>
          <w:szCs w:val="30"/>
        </w:rPr>
        <w:t>2567</w:t>
      </w:r>
      <w:r w:rsidR="00FA069E" w:rsidRPr="00BC5DB7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0D10F1" w:rsidRPr="00BC5DB7">
        <w:rPr>
          <w:rFonts w:asciiTheme="majorBidi" w:hAnsiTheme="majorBidi" w:cs="Angsana New" w:hint="cs"/>
          <w:spacing w:val="3"/>
          <w:sz w:val="30"/>
          <w:szCs w:val="30"/>
          <w:cs/>
        </w:rPr>
        <w:t>และ</w:t>
      </w:r>
      <w:r w:rsidR="00E34EEA" w:rsidRPr="001C4F7A">
        <w:rPr>
          <w:rFonts w:asciiTheme="majorBidi" w:hAnsiTheme="majorBidi" w:cs="Angsana New" w:hint="cs"/>
          <w:spacing w:val="1"/>
          <w:sz w:val="30"/>
          <w:szCs w:val="30"/>
          <w:cs/>
        </w:rPr>
        <w:t>คงเหลือเงินปันผลจ่าย</w:t>
      </w:r>
      <w:r w:rsidR="00FA069E" w:rsidRPr="001C4F7A">
        <w:rPr>
          <w:rFonts w:asciiTheme="majorBidi" w:hAnsiTheme="majorBidi" w:cs="Angsana New" w:hint="cs"/>
          <w:spacing w:val="1"/>
          <w:sz w:val="30"/>
          <w:szCs w:val="30"/>
          <w:cs/>
        </w:rPr>
        <w:t>ใ</w:t>
      </w:r>
      <w:r w:rsidR="00D47008" w:rsidRPr="001C4F7A">
        <w:rPr>
          <w:rFonts w:asciiTheme="majorBidi" w:hAnsiTheme="majorBidi" w:cs="Angsana New" w:hint="cs"/>
          <w:spacing w:val="1"/>
          <w:sz w:val="30"/>
          <w:szCs w:val="30"/>
          <w:cs/>
        </w:rPr>
        <w:t>น</w:t>
      </w:r>
      <w:r w:rsidR="00FA069E" w:rsidRPr="001C4F7A">
        <w:rPr>
          <w:rFonts w:asciiTheme="majorBidi" w:hAnsiTheme="majorBidi" w:cs="Angsana New" w:hint="cs"/>
          <w:spacing w:val="1"/>
          <w:sz w:val="30"/>
          <w:szCs w:val="30"/>
          <w:cs/>
        </w:rPr>
        <w:t>อัตรา</w:t>
      </w:r>
      <w:r w:rsidR="00FA069E" w:rsidRPr="001C4F7A">
        <w:rPr>
          <w:rFonts w:asciiTheme="majorBidi" w:hAnsiTheme="majorBidi" w:cstheme="majorBidi" w:hint="cs"/>
          <w:spacing w:val="1"/>
          <w:sz w:val="30"/>
          <w:szCs w:val="30"/>
          <w:cs/>
          <w:lang w:eastAsia="x-none"/>
        </w:rPr>
        <w:t>หุ้นละ</w:t>
      </w:r>
      <w:r w:rsidR="00FA069E" w:rsidRPr="000D10F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D6770F" w:rsidRPr="000D10F1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FA069E" w:rsidRPr="000D10F1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D6770F" w:rsidRPr="000D10F1">
        <w:rPr>
          <w:rFonts w:asciiTheme="majorBidi" w:hAnsiTheme="majorBidi" w:cstheme="majorBidi"/>
          <w:sz w:val="30"/>
          <w:szCs w:val="30"/>
          <w:lang w:eastAsia="x-none"/>
        </w:rPr>
        <w:t>12</w:t>
      </w:r>
      <w:r w:rsidR="00FA069E" w:rsidRPr="000D10F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FA069E" w:rsidRPr="000D10F1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FA069E" w:rsidRPr="000D10F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FA069E" w:rsidRPr="000D10F1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เป็นจำนวนเงินทั้งสิ้น</w:t>
      </w:r>
      <w:r w:rsidR="004F2C13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D6770F" w:rsidRPr="000D10F1">
        <w:rPr>
          <w:rFonts w:asciiTheme="majorBidi" w:hAnsiTheme="majorBidi" w:cstheme="majorBidi"/>
          <w:sz w:val="30"/>
          <w:szCs w:val="30"/>
          <w:lang w:eastAsia="x-none"/>
        </w:rPr>
        <w:t>72</w:t>
      </w:r>
      <w:r w:rsidR="004F2C13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FA069E" w:rsidRPr="000D10F1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ล้านบาท</w:t>
      </w:r>
    </w:p>
    <w:sectPr w:rsidR="00EF5914" w:rsidRPr="00050B88" w:rsidSect="009442A5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16E2" w14:textId="77777777" w:rsidR="007618AD" w:rsidRDefault="007618AD">
      <w:r>
        <w:separator/>
      </w:r>
    </w:p>
  </w:endnote>
  <w:endnote w:type="continuationSeparator" w:id="0">
    <w:p w14:paraId="58BCFEDB" w14:textId="77777777" w:rsidR="007618AD" w:rsidRDefault="007618AD">
      <w:r>
        <w:continuationSeparator/>
      </w:r>
    </w:p>
  </w:endnote>
  <w:endnote w:type="continuationNotice" w:id="1">
    <w:p w14:paraId="776C0E52" w14:textId="77777777" w:rsidR="007618AD" w:rsidRDefault="007618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293264D3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6770F" w:rsidRPr="00D6770F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13E9E924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="00D6770F" w:rsidRPr="00D6770F">
      <w:rPr>
        <w:rFonts w:asciiTheme="majorBidi" w:hAnsiTheme="majorBidi" w:cstheme="majorBidi"/>
        <w:noProof/>
        <w:sz w:val="30"/>
        <w:szCs w:val="30"/>
        <w:lang w:val="en-US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E6C2D" w14:textId="77777777" w:rsidR="007618AD" w:rsidRDefault="007618AD">
      <w:r>
        <w:separator/>
      </w:r>
    </w:p>
  </w:footnote>
  <w:footnote w:type="continuationSeparator" w:id="0">
    <w:p w14:paraId="418CF26B" w14:textId="77777777" w:rsidR="007618AD" w:rsidRDefault="007618AD">
      <w:r>
        <w:continuationSeparator/>
      </w:r>
    </w:p>
  </w:footnote>
  <w:footnote w:type="continuationNotice" w:id="1">
    <w:p w14:paraId="5166C0B9" w14:textId="77777777" w:rsidR="007618AD" w:rsidRDefault="007618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7EEC" w14:textId="2AEA9F2E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050B88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65844" w14:textId="59A28E0D" w:rsidR="00050B88" w:rsidRPr="00050B88" w:rsidRDefault="00050B88" w:rsidP="00050B8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3</w:t>
    </w:r>
    <w:r w:rsidR="00D6770F" w:rsidRPr="00D6770F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2169C2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/>
        <w:bCs/>
        <w:sz w:val="32"/>
        <w:szCs w:val="32"/>
        <w:lang w:val="en-US" w:bidi="th-TH"/>
      </w:rPr>
      <w:t>2568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(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0FBB597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7CD155F" w14:textId="77505F56" w:rsidR="00491409" w:rsidRDefault="00491409" w:rsidP="0049140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3</w:t>
    </w:r>
    <w:r w:rsidR="00D6770F" w:rsidRPr="00D6770F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2169C2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/>
        <w:bCs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(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4436644"/>
    <w:multiLevelType w:val="hybridMultilevel"/>
    <w:tmpl w:val="453A23F2"/>
    <w:lvl w:ilvl="0" w:tplc="42B6D490">
      <w:numFmt w:val="bullet"/>
      <w:lvlText w:val=""/>
      <w:lvlJc w:val="left"/>
      <w:pPr>
        <w:ind w:left="34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7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1"/>
  </w:num>
  <w:num w:numId="3" w16cid:durableId="889533489">
    <w:abstractNumId w:val="0"/>
  </w:num>
  <w:num w:numId="4" w16cid:durableId="1047950257">
    <w:abstractNumId w:val="16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7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2"/>
  </w:num>
  <w:num w:numId="11" w16cid:durableId="767459239">
    <w:abstractNumId w:val="20"/>
  </w:num>
  <w:num w:numId="12" w16cid:durableId="1665476739">
    <w:abstractNumId w:val="14"/>
  </w:num>
  <w:num w:numId="13" w16cid:durableId="1496922158">
    <w:abstractNumId w:val="4"/>
  </w:num>
  <w:num w:numId="14" w16cid:durableId="1647780597">
    <w:abstractNumId w:val="15"/>
  </w:num>
  <w:num w:numId="15" w16cid:durableId="907500588">
    <w:abstractNumId w:val="18"/>
  </w:num>
  <w:num w:numId="16" w16cid:durableId="1237010275">
    <w:abstractNumId w:val="13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9"/>
  </w:num>
  <w:num w:numId="24" w16cid:durableId="36163105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3EC4"/>
    <w:rsid w:val="00014453"/>
    <w:rsid w:val="00014580"/>
    <w:rsid w:val="00014EB6"/>
    <w:rsid w:val="000156D3"/>
    <w:rsid w:val="00015C52"/>
    <w:rsid w:val="000167A3"/>
    <w:rsid w:val="00017047"/>
    <w:rsid w:val="000177D5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2E3C"/>
    <w:rsid w:val="00023CBC"/>
    <w:rsid w:val="00023CE6"/>
    <w:rsid w:val="000241C7"/>
    <w:rsid w:val="000243A7"/>
    <w:rsid w:val="0002440D"/>
    <w:rsid w:val="0002447E"/>
    <w:rsid w:val="00024953"/>
    <w:rsid w:val="000249CA"/>
    <w:rsid w:val="00024B97"/>
    <w:rsid w:val="00024E37"/>
    <w:rsid w:val="00024F30"/>
    <w:rsid w:val="00024FAF"/>
    <w:rsid w:val="000251F8"/>
    <w:rsid w:val="000255DB"/>
    <w:rsid w:val="00025769"/>
    <w:rsid w:val="00025C3D"/>
    <w:rsid w:val="00026132"/>
    <w:rsid w:val="0002666D"/>
    <w:rsid w:val="00027A4F"/>
    <w:rsid w:val="00027F3D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4F14"/>
    <w:rsid w:val="000350E4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694"/>
    <w:rsid w:val="00044B94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6FC1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2C19"/>
    <w:rsid w:val="0005331B"/>
    <w:rsid w:val="00053A3A"/>
    <w:rsid w:val="00053DDA"/>
    <w:rsid w:val="0005401D"/>
    <w:rsid w:val="00054433"/>
    <w:rsid w:val="000544EB"/>
    <w:rsid w:val="00054A54"/>
    <w:rsid w:val="00055047"/>
    <w:rsid w:val="000551F8"/>
    <w:rsid w:val="0005542F"/>
    <w:rsid w:val="000558C4"/>
    <w:rsid w:val="00055B09"/>
    <w:rsid w:val="00055B77"/>
    <w:rsid w:val="00056074"/>
    <w:rsid w:val="000561CE"/>
    <w:rsid w:val="0005637A"/>
    <w:rsid w:val="00057AFD"/>
    <w:rsid w:val="0006008E"/>
    <w:rsid w:val="0006054C"/>
    <w:rsid w:val="00060829"/>
    <w:rsid w:val="00060993"/>
    <w:rsid w:val="00060C7C"/>
    <w:rsid w:val="00060F47"/>
    <w:rsid w:val="00061250"/>
    <w:rsid w:val="0006137B"/>
    <w:rsid w:val="0006144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6D09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93E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A6D"/>
    <w:rsid w:val="00087F02"/>
    <w:rsid w:val="000900D2"/>
    <w:rsid w:val="00090144"/>
    <w:rsid w:val="000901E2"/>
    <w:rsid w:val="0009021F"/>
    <w:rsid w:val="00090284"/>
    <w:rsid w:val="000904B7"/>
    <w:rsid w:val="00090B55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22E"/>
    <w:rsid w:val="000962A9"/>
    <w:rsid w:val="000965E3"/>
    <w:rsid w:val="000967D6"/>
    <w:rsid w:val="00096972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F36"/>
    <w:rsid w:val="000A2D75"/>
    <w:rsid w:val="000A2ED9"/>
    <w:rsid w:val="000A2F44"/>
    <w:rsid w:val="000A312C"/>
    <w:rsid w:val="000A3416"/>
    <w:rsid w:val="000A4117"/>
    <w:rsid w:val="000A48BA"/>
    <w:rsid w:val="000A49A3"/>
    <w:rsid w:val="000A4D19"/>
    <w:rsid w:val="000A4DFB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71B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0F1"/>
    <w:rsid w:val="000D165D"/>
    <w:rsid w:val="000D16F5"/>
    <w:rsid w:val="000D1947"/>
    <w:rsid w:val="000D1F12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696"/>
    <w:rsid w:val="000D6859"/>
    <w:rsid w:val="000D6971"/>
    <w:rsid w:val="000D72B5"/>
    <w:rsid w:val="000D7311"/>
    <w:rsid w:val="000E03EF"/>
    <w:rsid w:val="000E0429"/>
    <w:rsid w:val="000E069E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9CC"/>
    <w:rsid w:val="000F1A6F"/>
    <w:rsid w:val="000F1B66"/>
    <w:rsid w:val="000F1F35"/>
    <w:rsid w:val="000F23F3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3AA"/>
    <w:rsid w:val="00104960"/>
    <w:rsid w:val="001052F4"/>
    <w:rsid w:val="0010547F"/>
    <w:rsid w:val="001054AC"/>
    <w:rsid w:val="001054ED"/>
    <w:rsid w:val="0010558B"/>
    <w:rsid w:val="00106290"/>
    <w:rsid w:val="00107596"/>
    <w:rsid w:val="00107BAC"/>
    <w:rsid w:val="00107E7D"/>
    <w:rsid w:val="0011021A"/>
    <w:rsid w:val="00110C30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94F"/>
    <w:rsid w:val="00121B94"/>
    <w:rsid w:val="00121C06"/>
    <w:rsid w:val="0012246B"/>
    <w:rsid w:val="00122503"/>
    <w:rsid w:val="00122D03"/>
    <w:rsid w:val="00122E8F"/>
    <w:rsid w:val="00123587"/>
    <w:rsid w:val="001238A0"/>
    <w:rsid w:val="001239BC"/>
    <w:rsid w:val="00123A32"/>
    <w:rsid w:val="001243EB"/>
    <w:rsid w:val="00124AB3"/>
    <w:rsid w:val="00124E23"/>
    <w:rsid w:val="001250E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370B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678C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30B"/>
    <w:rsid w:val="00144C30"/>
    <w:rsid w:val="0014517B"/>
    <w:rsid w:val="001451D1"/>
    <w:rsid w:val="0014520F"/>
    <w:rsid w:val="0014562F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6A1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180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352B"/>
    <w:rsid w:val="00174060"/>
    <w:rsid w:val="00174563"/>
    <w:rsid w:val="00174ACD"/>
    <w:rsid w:val="00174B2E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5D1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0A62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3EA"/>
    <w:rsid w:val="001A262D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5FD"/>
    <w:rsid w:val="001A5881"/>
    <w:rsid w:val="001A5AE5"/>
    <w:rsid w:val="001A5D60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033"/>
    <w:rsid w:val="001B5418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A85"/>
    <w:rsid w:val="001C0CE9"/>
    <w:rsid w:val="001C1415"/>
    <w:rsid w:val="001C1946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4F7A"/>
    <w:rsid w:val="001C50F2"/>
    <w:rsid w:val="001C57F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0FB7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3CF1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B9F"/>
    <w:rsid w:val="002046EA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4E4"/>
    <w:rsid w:val="002068FC"/>
    <w:rsid w:val="0020690E"/>
    <w:rsid w:val="002069CF"/>
    <w:rsid w:val="00206C97"/>
    <w:rsid w:val="00206DEC"/>
    <w:rsid w:val="00207168"/>
    <w:rsid w:val="00207231"/>
    <w:rsid w:val="00207444"/>
    <w:rsid w:val="00207B13"/>
    <w:rsid w:val="00207D06"/>
    <w:rsid w:val="00207DD8"/>
    <w:rsid w:val="0021019E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8D7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9C2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2920"/>
    <w:rsid w:val="0022333A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648"/>
    <w:rsid w:val="00231765"/>
    <w:rsid w:val="00231C4B"/>
    <w:rsid w:val="0023200A"/>
    <w:rsid w:val="00232028"/>
    <w:rsid w:val="00232417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EFF"/>
    <w:rsid w:val="00237C8B"/>
    <w:rsid w:val="00237D5A"/>
    <w:rsid w:val="00237DA6"/>
    <w:rsid w:val="00237EF0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47077"/>
    <w:rsid w:val="00250423"/>
    <w:rsid w:val="00250B66"/>
    <w:rsid w:val="0025105F"/>
    <w:rsid w:val="002514BD"/>
    <w:rsid w:val="0025164D"/>
    <w:rsid w:val="00251B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06B"/>
    <w:rsid w:val="00256750"/>
    <w:rsid w:val="002571B5"/>
    <w:rsid w:val="002573B5"/>
    <w:rsid w:val="002574C0"/>
    <w:rsid w:val="00260241"/>
    <w:rsid w:val="002602AD"/>
    <w:rsid w:val="002603B1"/>
    <w:rsid w:val="0026092F"/>
    <w:rsid w:val="00260AB5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27D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5E7C"/>
    <w:rsid w:val="002862EB"/>
    <w:rsid w:val="00286617"/>
    <w:rsid w:val="00286671"/>
    <w:rsid w:val="00286AD3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751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032"/>
    <w:rsid w:val="002B21D2"/>
    <w:rsid w:val="002B2285"/>
    <w:rsid w:val="002B2C4D"/>
    <w:rsid w:val="002B2CA7"/>
    <w:rsid w:val="002B2DD6"/>
    <w:rsid w:val="002B3072"/>
    <w:rsid w:val="002B3523"/>
    <w:rsid w:val="002B35E0"/>
    <w:rsid w:val="002B3750"/>
    <w:rsid w:val="002B3CF6"/>
    <w:rsid w:val="002B3D80"/>
    <w:rsid w:val="002B3EC7"/>
    <w:rsid w:val="002B41AE"/>
    <w:rsid w:val="002B49D1"/>
    <w:rsid w:val="002B5679"/>
    <w:rsid w:val="002B5721"/>
    <w:rsid w:val="002B5B13"/>
    <w:rsid w:val="002B5DCF"/>
    <w:rsid w:val="002B5EC1"/>
    <w:rsid w:val="002B64A4"/>
    <w:rsid w:val="002B68C0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5F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D0057"/>
    <w:rsid w:val="002D02C7"/>
    <w:rsid w:val="002D07E9"/>
    <w:rsid w:val="002D084E"/>
    <w:rsid w:val="002D0861"/>
    <w:rsid w:val="002D0E8D"/>
    <w:rsid w:val="002D14C5"/>
    <w:rsid w:val="002D2248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DC9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E7C18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4F3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B63"/>
    <w:rsid w:val="00305BD8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AD6"/>
    <w:rsid w:val="00314B8A"/>
    <w:rsid w:val="00315F55"/>
    <w:rsid w:val="003164E2"/>
    <w:rsid w:val="003167B1"/>
    <w:rsid w:val="003172E7"/>
    <w:rsid w:val="003177CF"/>
    <w:rsid w:val="00317DF0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2FAA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4E0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0C5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76C7"/>
    <w:rsid w:val="00357D2A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22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439"/>
    <w:rsid w:val="00382906"/>
    <w:rsid w:val="003830F0"/>
    <w:rsid w:val="0038322A"/>
    <w:rsid w:val="00383858"/>
    <w:rsid w:val="00383A98"/>
    <w:rsid w:val="00384653"/>
    <w:rsid w:val="00384667"/>
    <w:rsid w:val="003847A9"/>
    <w:rsid w:val="00384EA0"/>
    <w:rsid w:val="00385487"/>
    <w:rsid w:val="0038579F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525"/>
    <w:rsid w:val="00392A7D"/>
    <w:rsid w:val="0039388E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B86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5D8"/>
    <w:rsid w:val="003B0A78"/>
    <w:rsid w:val="003B0BAC"/>
    <w:rsid w:val="003B0BE2"/>
    <w:rsid w:val="003B0CA7"/>
    <w:rsid w:val="003B0E45"/>
    <w:rsid w:val="003B1665"/>
    <w:rsid w:val="003B1682"/>
    <w:rsid w:val="003B1F86"/>
    <w:rsid w:val="003B2962"/>
    <w:rsid w:val="003B3390"/>
    <w:rsid w:val="003B34D0"/>
    <w:rsid w:val="003B3518"/>
    <w:rsid w:val="003B392D"/>
    <w:rsid w:val="003B39AC"/>
    <w:rsid w:val="003B3DF8"/>
    <w:rsid w:val="003B43B5"/>
    <w:rsid w:val="003B4550"/>
    <w:rsid w:val="003B4752"/>
    <w:rsid w:val="003B4A3B"/>
    <w:rsid w:val="003B50D2"/>
    <w:rsid w:val="003B53F2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5AA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4350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8EF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66B1"/>
    <w:rsid w:val="003D6A85"/>
    <w:rsid w:val="003D6BA4"/>
    <w:rsid w:val="003D70DD"/>
    <w:rsid w:val="003D79F8"/>
    <w:rsid w:val="003D7B34"/>
    <w:rsid w:val="003D7B43"/>
    <w:rsid w:val="003E0154"/>
    <w:rsid w:val="003E0FB3"/>
    <w:rsid w:val="003E1346"/>
    <w:rsid w:val="003E1C03"/>
    <w:rsid w:val="003E202C"/>
    <w:rsid w:val="003E2159"/>
    <w:rsid w:val="003E22AD"/>
    <w:rsid w:val="003E24C3"/>
    <w:rsid w:val="003E265E"/>
    <w:rsid w:val="003E2695"/>
    <w:rsid w:val="003E2E4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8B6"/>
    <w:rsid w:val="003E5DB7"/>
    <w:rsid w:val="003E63A3"/>
    <w:rsid w:val="003E6A5C"/>
    <w:rsid w:val="003E6D58"/>
    <w:rsid w:val="003E7613"/>
    <w:rsid w:val="003E761E"/>
    <w:rsid w:val="003E7ACA"/>
    <w:rsid w:val="003E7D62"/>
    <w:rsid w:val="003F06E0"/>
    <w:rsid w:val="003F0899"/>
    <w:rsid w:val="003F148A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237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A0F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2F7D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83D"/>
    <w:rsid w:val="00425AFF"/>
    <w:rsid w:val="00425BC5"/>
    <w:rsid w:val="0042644B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2F5"/>
    <w:rsid w:val="004313F8"/>
    <w:rsid w:val="00431917"/>
    <w:rsid w:val="004319EC"/>
    <w:rsid w:val="00431E65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0CCC"/>
    <w:rsid w:val="00441371"/>
    <w:rsid w:val="004414A1"/>
    <w:rsid w:val="00441AF9"/>
    <w:rsid w:val="00441B6A"/>
    <w:rsid w:val="00441E8F"/>
    <w:rsid w:val="0044245F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6C1"/>
    <w:rsid w:val="00446880"/>
    <w:rsid w:val="00446B86"/>
    <w:rsid w:val="00446C96"/>
    <w:rsid w:val="00446CE8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7A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11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4BF8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820"/>
    <w:rsid w:val="00490BF1"/>
    <w:rsid w:val="004910CA"/>
    <w:rsid w:val="00491409"/>
    <w:rsid w:val="00491E6B"/>
    <w:rsid w:val="00492496"/>
    <w:rsid w:val="00493061"/>
    <w:rsid w:val="00493BA8"/>
    <w:rsid w:val="00493EEC"/>
    <w:rsid w:val="00493FE9"/>
    <w:rsid w:val="00494348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B1A"/>
    <w:rsid w:val="004A2E96"/>
    <w:rsid w:val="004A2EAA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C3B"/>
    <w:rsid w:val="004C2F7F"/>
    <w:rsid w:val="004C2FAC"/>
    <w:rsid w:val="004C30EA"/>
    <w:rsid w:val="004C331E"/>
    <w:rsid w:val="004C343F"/>
    <w:rsid w:val="004C3E0C"/>
    <w:rsid w:val="004C3F8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2D9"/>
    <w:rsid w:val="004D142F"/>
    <w:rsid w:val="004D158E"/>
    <w:rsid w:val="004D18FB"/>
    <w:rsid w:val="004D196D"/>
    <w:rsid w:val="004D1A83"/>
    <w:rsid w:val="004D1B22"/>
    <w:rsid w:val="004D1E33"/>
    <w:rsid w:val="004D1F6E"/>
    <w:rsid w:val="004D2474"/>
    <w:rsid w:val="004D2638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43D"/>
    <w:rsid w:val="004E0503"/>
    <w:rsid w:val="004E0536"/>
    <w:rsid w:val="004E0CBC"/>
    <w:rsid w:val="004E2444"/>
    <w:rsid w:val="004E2859"/>
    <w:rsid w:val="004E2B41"/>
    <w:rsid w:val="004E2FA7"/>
    <w:rsid w:val="004E30CC"/>
    <w:rsid w:val="004E31B3"/>
    <w:rsid w:val="004E33C8"/>
    <w:rsid w:val="004E390B"/>
    <w:rsid w:val="004E3A1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10"/>
    <w:rsid w:val="004E6CBE"/>
    <w:rsid w:val="004E70DA"/>
    <w:rsid w:val="004E7651"/>
    <w:rsid w:val="004E7C71"/>
    <w:rsid w:val="004F04EA"/>
    <w:rsid w:val="004F04F0"/>
    <w:rsid w:val="004F0B86"/>
    <w:rsid w:val="004F0BD5"/>
    <w:rsid w:val="004F11F7"/>
    <w:rsid w:val="004F1AFE"/>
    <w:rsid w:val="004F1CFC"/>
    <w:rsid w:val="004F2C13"/>
    <w:rsid w:val="004F2F31"/>
    <w:rsid w:val="004F2F6B"/>
    <w:rsid w:val="004F2FA3"/>
    <w:rsid w:val="004F3823"/>
    <w:rsid w:val="004F39B6"/>
    <w:rsid w:val="004F3CEB"/>
    <w:rsid w:val="004F3DDA"/>
    <w:rsid w:val="004F3FA9"/>
    <w:rsid w:val="004F473B"/>
    <w:rsid w:val="004F48FA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090"/>
    <w:rsid w:val="00501373"/>
    <w:rsid w:val="00501565"/>
    <w:rsid w:val="005015EB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6E47"/>
    <w:rsid w:val="005170FF"/>
    <w:rsid w:val="005171A5"/>
    <w:rsid w:val="00517632"/>
    <w:rsid w:val="00517792"/>
    <w:rsid w:val="00517A12"/>
    <w:rsid w:val="00517FB2"/>
    <w:rsid w:val="005200AE"/>
    <w:rsid w:val="00520135"/>
    <w:rsid w:val="0052030B"/>
    <w:rsid w:val="00520AAB"/>
    <w:rsid w:val="00520C2E"/>
    <w:rsid w:val="00520D60"/>
    <w:rsid w:val="00520DFC"/>
    <w:rsid w:val="00520E3D"/>
    <w:rsid w:val="00520ED1"/>
    <w:rsid w:val="0052138F"/>
    <w:rsid w:val="005215C3"/>
    <w:rsid w:val="0052176E"/>
    <w:rsid w:val="00521905"/>
    <w:rsid w:val="00521933"/>
    <w:rsid w:val="00521E1E"/>
    <w:rsid w:val="005227A5"/>
    <w:rsid w:val="00522BB3"/>
    <w:rsid w:val="00522D22"/>
    <w:rsid w:val="00522D68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3049"/>
    <w:rsid w:val="0053391A"/>
    <w:rsid w:val="00533A4C"/>
    <w:rsid w:val="00533D9A"/>
    <w:rsid w:val="00534921"/>
    <w:rsid w:val="0053496D"/>
    <w:rsid w:val="00534C7D"/>
    <w:rsid w:val="00535BAF"/>
    <w:rsid w:val="00535BD7"/>
    <w:rsid w:val="005365BA"/>
    <w:rsid w:val="00536919"/>
    <w:rsid w:val="0053712C"/>
    <w:rsid w:val="00537AF8"/>
    <w:rsid w:val="00540438"/>
    <w:rsid w:val="0054080D"/>
    <w:rsid w:val="00540AF3"/>
    <w:rsid w:val="00540B0B"/>
    <w:rsid w:val="00541A47"/>
    <w:rsid w:val="00541A72"/>
    <w:rsid w:val="0054218D"/>
    <w:rsid w:val="005427A5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50108"/>
    <w:rsid w:val="005507C0"/>
    <w:rsid w:val="0055090F"/>
    <w:rsid w:val="00550F34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C8B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0DE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1AAF"/>
    <w:rsid w:val="0057213F"/>
    <w:rsid w:val="00572958"/>
    <w:rsid w:val="0057299C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77E41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319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3F9"/>
    <w:rsid w:val="00596437"/>
    <w:rsid w:val="00596686"/>
    <w:rsid w:val="005967C0"/>
    <w:rsid w:val="005968FE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4CAF"/>
    <w:rsid w:val="005A513B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C1A"/>
    <w:rsid w:val="005B3ED8"/>
    <w:rsid w:val="005B40EA"/>
    <w:rsid w:val="005B4286"/>
    <w:rsid w:val="005B459C"/>
    <w:rsid w:val="005B45C5"/>
    <w:rsid w:val="005B4701"/>
    <w:rsid w:val="005B4A00"/>
    <w:rsid w:val="005B5122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601"/>
    <w:rsid w:val="005C0AA0"/>
    <w:rsid w:val="005C0AF7"/>
    <w:rsid w:val="005C0E8F"/>
    <w:rsid w:val="005C0F4F"/>
    <w:rsid w:val="005C1723"/>
    <w:rsid w:val="005C174C"/>
    <w:rsid w:val="005C1997"/>
    <w:rsid w:val="005C19B9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C72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BC0"/>
    <w:rsid w:val="005E43BC"/>
    <w:rsid w:val="005E4547"/>
    <w:rsid w:val="005E4642"/>
    <w:rsid w:val="005E4647"/>
    <w:rsid w:val="005E464B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519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41D6"/>
    <w:rsid w:val="006152F1"/>
    <w:rsid w:val="006155DD"/>
    <w:rsid w:val="006155F6"/>
    <w:rsid w:val="006156CC"/>
    <w:rsid w:val="00615C6B"/>
    <w:rsid w:val="00615D73"/>
    <w:rsid w:val="00615F52"/>
    <w:rsid w:val="00615F86"/>
    <w:rsid w:val="00617417"/>
    <w:rsid w:val="00617985"/>
    <w:rsid w:val="006179C5"/>
    <w:rsid w:val="00617A33"/>
    <w:rsid w:val="00617D94"/>
    <w:rsid w:val="00617F1B"/>
    <w:rsid w:val="00620341"/>
    <w:rsid w:val="0062085C"/>
    <w:rsid w:val="00620955"/>
    <w:rsid w:val="00620E8D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DA9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92D"/>
    <w:rsid w:val="00634B90"/>
    <w:rsid w:val="00634C6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207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E7C"/>
    <w:rsid w:val="00643F0D"/>
    <w:rsid w:val="00644097"/>
    <w:rsid w:val="006440B2"/>
    <w:rsid w:val="00644380"/>
    <w:rsid w:val="00645069"/>
    <w:rsid w:val="00645189"/>
    <w:rsid w:val="0064598E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DDC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017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5BD5"/>
    <w:rsid w:val="00666276"/>
    <w:rsid w:val="006669C5"/>
    <w:rsid w:val="00666C58"/>
    <w:rsid w:val="0066727C"/>
    <w:rsid w:val="0066747C"/>
    <w:rsid w:val="00667662"/>
    <w:rsid w:val="00670072"/>
    <w:rsid w:val="00670169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28F4"/>
    <w:rsid w:val="00693E35"/>
    <w:rsid w:val="00693E9F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51C"/>
    <w:rsid w:val="006A0094"/>
    <w:rsid w:val="006A06CA"/>
    <w:rsid w:val="006A0942"/>
    <w:rsid w:val="006A0AB9"/>
    <w:rsid w:val="006A14CC"/>
    <w:rsid w:val="006A1804"/>
    <w:rsid w:val="006A183F"/>
    <w:rsid w:val="006A1945"/>
    <w:rsid w:val="006A1B0E"/>
    <w:rsid w:val="006A1B37"/>
    <w:rsid w:val="006A2695"/>
    <w:rsid w:val="006A270E"/>
    <w:rsid w:val="006A2A2F"/>
    <w:rsid w:val="006A2C0B"/>
    <w:rsid w:val="006A2F21"/>
    <w:rsid w:val="006A2F74"/>
    <w:rsid w:val="006A3427"/>
    <w:rsid w:val="006A3ED8"/>
    <w:rsid w:val="006A4AD9"/>
    <w:rsid w:val="006A5253"/>
    <w:rsid w:val="006A556E"/>
    <w:rsid w:val="006A61DB"/>
    <w:rsid w:val="006A68A1"/>
    <w:rsid w:val="006A708F"/>
    <w:rsid w:val="006A7A7C"/>
    <w:rsid w:val="006B0307"/>
    <w:rsid w:val="006B0EEF"/>
    <w:rsid w:val="006B105C"/>
    <w:rsid w:val="006B170D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D7"/>
    <w:rsid w:val="006B3754"/>
    <w:rsid w:val="006B377C"/>
    <w:rsid w:val="006B3AE2"/>
    <w:rsid w:val="006B3B4D"/>
    <w:rsid w:val="006B3E7C"/>
    <w:rsid w:val="006B3E81"/>
    <w:rsid w:val="006B3F72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5E7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1FA4"/>
    <w:rsid w:val="006D22A0"/>
    <w:rsid w:val="006D23EA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C72"/>
    <w:rsid w:val="006D3DF5"/>
    <w:rsid w:val="006D3ED1"/>
    <w:rsid w:val="006D4582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332"/>
    <w:rsid w:val="006D7415"/>
    <w:rsid w:val="006D745C"/>
    <w:rsid w:val="006D7910"/>
    <w:rsid w:val="006D7E58"/>
    <w:rsid w:val="006E023B"/>
    <w:rsid w:val="006E0758"/>
    <w:rsid w:val="006E089F"/>
    <w:rsid w:val="006E1138"/>
    <w:rsid w:val="006E12C5"/>
    <w:rsid w:val="006E1C60"/>
    <w:rsid w:val="006E2023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0A"/>
    <w:rsid w:val="006F07AB"/>
    <w:rsid w:val="006F1391"/>
    <w:rsid w:val="006F151F"/>
    <w:rsid w:val="006F1B26"/>
    <w:rsid w:val="006F1BB5"/>
    <w:rsid w:val="006F2113"/>
    <w:rsid w:val="006F2D75"/>
    <w:rsid w:val="006F30BF"/>
    <w:rsid w:val="006F3158"/>
    <w:rsid w:val="006F3442"/>
    <w:rsid w:val="006F347C"/>
    <w:rsid w:val="006F36AC"/>
    <w:rsid w:val="006F3878"/>
    <w:rsid w:val="006F3E3E"/>
    <w:rsid w:val="006F3F05"/>
    <w:rsid w:val="006F43DA"/>
    <w:rsid w:val="006F46DF"/>
    <w:rsid w:val="006F4846"/>
    <w:rsid w:val="006F4973"/>
    <w:rsid w:val="006F4C57"/>
    <w:rsid w:val="006F53D2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9D8"/>
    <w:rsid w:val="00702A9F"/>
    <w:rsid w:val="00702BDE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160"/>
    <w:rsid w:val="007122B4"/>
    <w:rsid w:val="00712F07"/>
    <w:rsid w:val="007132DF"/>
    <w:rsid w:val="007136E4"/>
    <w:rsid w:val="007139BC"/>
    <w:rsid w:val="00713AF9"/>
    <w:rsid w:val="00713BF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4ADC"/>
    <w:rsid w:val="00724BCB"/>
    <w:rsid w:val="00724D28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E1A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49A7"/>
    <w:rsid w:val="00734B3C"/>
    <w:rsid w:val="00734DB0"/>
    <w:rsid w:val="0073540A"/>
    <w:rsid w:val="0073586A"/>
    <w:rsid w:val="00735AD5"/>
    <w:rsid w:val="00735FA2"/>
    <w:rsid w:val="00736188"/>
    <w:rsid w:val="00736215"/>
    <w:rsid w:val="007362B4"/>
    <w:rsid w:val="00736F65"/>
    <w:rsid w:val="007371C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18A"/>
    <w:rsid w:val="00761512"/>
    <w:rsid w:val="007618AD"/>
    <w:rsid w:val="0076226D"/>
    <w:rsid w:val="007625C9"/>
    <w:rsid w:val="00762817"/>
    <w:rsid w:val="00762D0F"/>
    <w:rsid w:val="00762E13"/>
    <w:rsid w:val="00762E1F"/>
    <w:rsid w:val="007633FF"/>
    <w:rsid w:val="00764FAD"/>
    <w:rsid w:val="00765145"/>
    <w:rsid w:val="00765B63"/>
    <w:rsid w:val="00765F11"/>
    <w:rsid w:val="00765FD6"/>
    <w:rsid w:val="007660E5"/>
    <w:rsid w:val="00766351"/>
    <w:rsid w:val="00766F59"/>
    <w:rsid w:val="00767AED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156"/>
    <w:rsid w:val="00780304"/>
    <w:rsid w:val="007803F2"/>
    <w:rsid w:val="00781069"/>
    <w:rsid w:val="0078114B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89E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4C4"/>
    <w:rsid w:val="007935D8"/>
    <w:rsid w:val="00793B72"/>
    <w:rsid w:val="00793CF7"/>
    <w:rsid w:val="00793ED5"/>
    <w:rsid w:val="0079406C"/>
    <w:rsid w:val="007945C6"/>
    <w:rsid w:val="0079509F"/>
    <w:rsid w:val="007952A2"/>
    <w:rsid w:val="00795843"/>
    <w:rsid w:val="007967A0"/>
    <w:rsid w:val="00796B1D"/>
    <w:rsid w:val="00797353"/>
    <w:rsid w:val="00797463"/>
    <w:rsid w:val="00797588"/>
    <w:rsid w:val="0079769B"/>
    <w:rsid w:val="007977FF"/>
    <w:rsid w:val="00797EFD"/>
    <w:rsid w:val="00797F99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02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60F5"/>
    <w:rsid w:val="007A6A6E"/>
    <w:rsid w:val="007A6A9E"/>
    <w:rsid w:val="007A6AC7"/>
    <w:rsid w:val="007A6DB2"/>
    <w:rsid w:val="007A770C"/>
    <w:rsid w:val="007A7A90"/>
    <w:rsid w:val="007A7E12"/>
    <w:rsid w:val="007A7EFD"/>
    <w:rsid w:val="007B080F"/>
    <w:rsid w:val="007B0ACA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884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5CA"/>
    <w:rsid w:val="007C5CE5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091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58E"/>
    <w:rsid w:val="007D781E"/>
    <w:rsid w:val="007D7B5D"/>
    <w:rsid w:val="007E0298"/>
    <w:rsid w:val="007E03A1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C08"/>
    <w:rsid w:val="007F2F5B"/>
    <w:rsid w:val="007F33C8"/>
    <w:rsid w:val="007F3454"/>
    <w:rsid w:val="007F374D"/>
    <w:rsid w:val="007F3B40"/>
    <w:rsid w:val="007F3CA1"/>
    <w:rsid w:val="007F400E"/>
    <w:rsid w:val="007F4ACF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583"/>
    <w:rsid w:val="00801663"/>
    <w:rsid w:val="008019DD"/>
    <w:rsid w:val="00801DC1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0E3"/>
    <w:rsid w:val="008071AD"/>
    <w:rsid w:val="008078BD"/>
    <w:rsid w:val="00807B5A"/>
    <w:rsid w:val="00810A27"/>
    <w:rsid w:val="00810C02"/>
    <w:rsid w:val="00810F7C"/>
    <w:rsid w:val="00811823"/>
    <w:rsid w:val="00811848"/>
    <w:rsid w:val="00811A7B"/>
    <w:rsid w:val="008121E7"/>
    <w:rsid w:val="00812218"/>
    <w:rsid w:val="00813ED1"/>
    <w:rsid w:val="00813FA6"/>
    <w:rsid w:val="00814209"/>
    <w:rsid w:val="00814756"/>
    <w:rsid w:val="00814806"/>
    <w:rsid w:val="00814F19"/>
    <w:rsid w:val="00815005"/>
    <w:rsid w:val="00815B9E"/>
    <w:rsid w:val="00815BCB"/>
    <w:rsid w:val="00815BE1"/>
    <w:rsid w:val="008163D9"/>
    <w:rsid w:val="00816428"/>
    <w:rsid w:val="00816692"/>
    <w:rsid w:val="00817028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915"/>
    <w:rsid w:val="00831B32"/>
    <w:rsid w:val="00831F23"/>
    <w:rsid w:val="0083218C"/>
    <w:rsid w:val="0083243E"/>
    <w:rsid w:val="00832969"/>
    <w:rsid w:val="00833797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3043"/>
    <w:rsid w:val="008431DB"/>
    <w:rsid w:val="008433BF"/>
    <w:rsid w:val="00843BC6"/>
    <w:rsid w:val="00844579"/>
    <w:rsid w:val="008445D5"/>
    <w:rsid w:val="00844B83"/>
    <w:rsid w:val="00844BB4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7B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A45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7953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9EE"/>
    <w:rsid w:val="00873AC4"/>
    <w:rsid w:val="008742CE"/>
    <w:rsid w:val="00874729"/>
    <w:rsid w:val="00874CB4"/>
    <w:rsid w:val="0087534A"/>
    <w:rsid w:val="008753BF"/>
    <w:rsid w:val="00875DDC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191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052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56F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6AE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6EC"/>
    <w:rsid w:val="008B07F3"/>
    <w:rsid w:val="008B09A3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4C4D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C0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75A9"/>
    <w:rsid w:val="008D7989"/>
    <w:rsid w:val="008D7BB1"/>
    <w:rsid w:val="008D7FD8"/>
    <w:rsid w:val="008E00CF"/>
    <w:rsid w:val="008E01CD"/>
    <w:rsid w:val="008E027F"/>
    <w:rsid w:val="008E03DC"/>
    <w:rsid w:val="008E0433"/>
    <w:rsid w:val="008E0440"/>
    <w:rsid w:val="008E0CFB"/>
    <w:rsid w:val="008E0D4B"/>
    <w:rsid w:val="008E0ED3"/>
    <w:rsid w:val="008E17BA"/>
    <w:rsid w:val="008E1A9E"/>
    <w:rsid w:val="008E1E2D"/>
    <w:rsid w:val="008E252C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21A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ECF"/>
    <w:rsid w:val="008F550E"/>
    <w:rsid w:val="008F5884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651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CFB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299"/>
    <w:rsid w:val="00925694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8A3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E5A"/>
    <w:rsid w:val="00937F4C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2A5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7C6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3EA1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4BA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8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A7EF9"/>
    <w:rsid w:val="009B0026"/>
    <w:rsid w:val="009B0351"/>
    <w:rsid w:val="009B1623"/>
    <w:rsid w:val="009B196F"/>
    <w:rsid w:val="009B1D8C"/>
    <w:rsid w:val="009B1FCD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CB0"/>
    <w:rsid w:val="009C0E8F"/>
    <w:rsid w:val="009C0FB2"/>
    <w:rsid w:val="009C1764"/>
    <w:rsid w:val="009C1BB5"/>
    <w:rsid w:val="009C1C22"/>
    <w:rsid w:val="009C2350"/>
    <w:rsid w:val="009C2C50"/>
    <w:rsid w:val="009C2D5B"/>
    <w:rsid w:val="009C3479"/>
    <w:rsid w:val="009C384C"/>
    <w:rsid w:val="009C3859"/>
    <w:rsid w:val="009C3F06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42C"/>
    <w:rsid w:val="009D2912"/>
    <w:rsid w:val="009D2A49"/>
    <w:rsid w:val="009D2F94"/>
    <w:rsid w:val="009D32E8"/>
    <w:rsid w:val="009D3602"/>
    <w:rsid w:val="009D3949"/>
    <w:rsid w:val="009D4880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B0B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3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07EFB"/>
    <w:rsid w:val="00A07F7E"/>
    <w:rsid w:val="00A100FA"/>
    <w:rsid w:val="00A10193"/>
    <w:rsid w:val="00A10231"/>
    <w:rsid w:val="00A10701"/>
    <w:rsid w:val="00A10C88"/>
    <w:rsid w:val="00A10EDE"/>
    <w:rsid w:val="00A116DA"/>
    <w:rsid w:val="00A11712"/>
    <w:rsid w:val="00A1187B"/>
    <w:rsid w:val="00A11A51"/>
    <w:rsid w:val="00A11F54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4996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271"/>
    <w:rsid w:val="00A3358C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8A"/>
    <w:rsid w:val="00A41DB9"/>
    <w:rsid w:val="00A41E84"/>
    <w:rsid w:val="00A4230F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D5F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36E"/>
    <w:rsid w:val="00A55A05"/>
    <w:rsid w:val="00A55CEA"/>
    <w:rsid w:val="00A55FA3"/>
    <w:rsid w:val="00A5650E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7A0"/>
    <w:rsid w:val="00A64D20"/>
    <w:rsid w:val="00A65058"/>
    <w:rsid w:val="00A650DF"/>
    <w:rsid w:val="00A6567A"/>
    <w:rsid w:val="00A65732"/>
    <w:rsid w:val="00A659BD"/>
    <w:rsid w:val="00A65A25"/>
    <w:rsid w:val="00A65ADB"/>
    <w:rsid w:val="00A65D2C"/>
    <w:rsid w:val="00A6677E"/>
    <w:rsid w:val="00A67180"/>
    <w:rsid w:val="00A67833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52A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1FFD"/>
    <w:rsid w:val="00A82D17"/>
    <w:rsid w:val="00A82D2C"/>
    <w:rsid w:val="00A82DA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5BB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859"/>
    <w:rsid w:val="00A96E1D"/>
    <w:rsid w:val="00A97979"/>
    <w:rsid w:val="00A979FE"/>
    <w:rsid w:val="00A97CAC"/>
    <w:rsid w:val="00A97F16"/>
    <w:rsid w:val="00AA0DF7"/>
    <w:rsid w:val="00AA1249"/>
    <w:rsid w:val="00AA1A60"/>
    <w:rsid w:val="00AA1C99"/>
    <w:rsid w:val="00AA1D8A"/>
    <w:rsid w:val="00AA1FE6"/>
    <w:rsid w:val="00AA284E"/>
    <w:rsid w:val="00AA2ABA"/>
    <w:rsid w:val="00AA2B8E"/>
    <w:rsid w:val="00AA303C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48F"/>
    <w:rsid w:val="00AB3722"/>
    <w:rsid w:val="00AB39FB"/>
    <w:rsid w:val="00AB3C9D"/>
    <w:rsid w:val="00AB3D17"/>
    <w:rsid w:val="00AB3FD1"/>
    <w:rsid w:val="00AB40DD"/>
    <w:rsid w:val="00AB4279"/>
    <w:rsid w:val="00AB436B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539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17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9A8"/>
    <w:rsid w:val="00AD7AA5"/>
    <w:rsid w:val="00AD7CB2"/>
    <w:rsid w:val="00AD7F93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64BF"/>
    <w:rsid w:val="00AE64E0"/>
    <w:rsid w:val="00AE6608"/>
    <w:rsid w:val="00AE6850"/>
    <w:rsid w:val="00AE6ECD"/>
    <w:rsid w:val="00AE6FFF"/>
    <w:rsid w:val="00AE73C1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AB2"/>
    <w:rsid w:val="00B12C6E"/>
    <w:rsid w:val="00B1398A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D72"/>
    <w:rsid w:val="00B14FD9"/>
    <w:rsid w:val="00B15231"/>
    <w:rsid w:val="00B1562E"/>
    <w:rsid w:val="00B1576D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6A21"/>
    <w:rsid w:val="00B27934"/>
    <w:rsid w:val="00B27978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DA3"/>
    <w:rsid w:val="00B34E0C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8B1"/>
    <w:rsid w:val="00B44BE3"/>
    <w:rsid w:val="00B44FBF"/>
    <w:rsid w:val="00B45295"/>
    <w:rsid w:val="00B45421"/>
    <w:rsid w:val="00B45D84"/>
    <w:rsid w:val="00B464BC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57991"/>
    <w:rsid w:val="00B601CD"/>
    <w:rsid w:val="00B6022E"/>
    <w:rsid w:val="00B60BBC"/>
    <w:rsid w:val="00B60BC1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0A5E"/>
    <w:rsid w:val="00B71283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E9B"/>
    <w:rsid w:val="00B74F70"/>
    <w:rsid w:val="00B75148"/>
    <w:rsid w:val="00B759C8"/>
    <w:rsid w:val="00B75DC1"/>
    <w:rsid w:val="00B75DF7"/>
    <w:rsid w:val="00B76662"/>
    <w:rsid w:val="00B767DF"/>
    <w:rsid w:val="00B76BD8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38D2"/>
    <w:rsid w:val="00B83C92"/>
    <w:rsid w:val="00B83EE9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BDC"/>
    <w:rsid w:val="00B91DF4"/>
    <w:rsid w:val="00B91E08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072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664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1C5"/>
    <w:rsid w:val="00BB146A"/>
    <w:rsid w:val="00BB168E"/>
    <w:rsid w:val="00BB16DC"/>
    <w:rsid w:val="00BB1D68"/>
    <w:rsid w:val="00BB1E99"/>
    <w:rsid w:val="00BB2186"/>
    <w:rsid w:val="00BB21B2"/>
    <w:rsid w:val="00BB25DB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62D"/>
    <w:rsid w:val="00BB66B1"/>
    <w:rsid w:val="00BB694F"/>
    <w:rsid w:val="00BB6AB2"/>
    <w:rsid w:val="00BB6B58"/>
    <w:rsid w:val="00BB70F1"/>
    <w:rsid w:val="00BB734A"/>
    <w:rsid w:val="00BB7BF9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91F"/>
    <w:rsid w:val="00BC5DB7"/>
    <w:rsid w:val="00BC5F0F"/>
    <w:rsid w:val="00BC6066"/>
    <w:rsid w:val="00BC63DD"/>
    <w:rsid w:val="00BC694C"/>
    <w:rsid w:val="00BC6991"/>
    <w:rsid w:val="00BC69A6"/>
    <w:rsid w:val="00BC6ADB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19AD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C5"/>
    <w:rsid w:val="00BE08DD"/>
    <w:rsid w:val="00BE0A4E"/>
    <w:rsid w:val="00BE0C07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02B"/>
    <w:rsid w:val="00BE32C6"/>
    <w:rsid w:val="00BE333D"/>
    <w:rsid w:val="00BE3714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7CC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3AD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1AC7"/>
    <w:rsid w:val="00C1219E"/>
    <w:rsid w:val="00C126F8"/>
    <w:rsid w:val="00C12810"/>
    <w:rsid w:val="00C12821"/>
    <w:rsid w:val="00C12BC7"/>
    <w:rsid w:val="00C12DFF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08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3CE"/>
    <w:rsid w:val="00C20CED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30A9"/>
    <w:rsid w:val="00C331FD"/>
    <w:rsid w:val="00C33227"/>
    <w:rsid w:val="00C332E1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768"/>
    <w:rsid w:val="00C369AF"/>
    <w:rsid w:val="00C36FEB"/>
    <w:rsid w:val="00C37236"/>
    <w:rsid w:val="00C37475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4FF7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2A56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0F73"/>
    <w:rsid w:val="00C610D6"/>
    <w:rsid w:val="00C614C0"/>
    <w:rsid w:val="00C615A4"/>
    <w:rsid w:val="00C61646"/>
    <w:rsid w:val="00C61BE2"/>
    <w:rsid w:val="00C61D1D"/>
    <w:rsid w:val="00C61DFE"/>
    <w:rsid w:val="00C61F91"/>
    <w:rsid w:val="00C621E7"/>
    <w:rsid w:val="00C6232A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CC"/>
    <w:rsid w:val="00C661E1"/>
    <w:rsid w:val="00C665C5"/>
    <w:rsid w:val="00C66922"/>
    <w:rsid w:val="00C66C1A"/>
    <w:rsid w:val="00C67773"/>
    <w:rsid w:val="00C67D57"/>
    <w:rsid w:val="00C67D79"/>
    <w:rsid w:val="00C67FE9"/>
    <w:rsid w:val="00C70036"/>
    <w:rsid w:val="00C703BE"/>
    <w:rsid w:val="00C709C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53E8"/>
    <w:rsid w:val="00C765FC"/>
    <w:rsid w:val="00C76CDE"/>
    <w:rsid w:val="00C77218"/>
    <w:rsid w:val="00C774EB"/>
    <w:rsid w:val="00C778F9"/>
    <w:rsid w:val="00C77D6C"/>
    <w:rsid w:val="00C77E42"/>
    <w:rsid w:val="00C77F74"/>
    <w:rsid w:val="00C802D3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226"/>
    <w:rsid w:val="00C824F7"/>
    <w:rsid w:val="00C827F6"/>
    <w:rsid w:val="00C8304B"/>
    <w:rsid w:val="00C83F81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A3E"/>
    <w:rsid w:val="00C87305"/>
    <w:rsid w:val="00C877F6"/>
    <w:rsid w:val="00C87861"/>
    <w:rsid w:val="00C878B2"/>
    <w:rsid w:val="00C879AA"/>
    <w:rsid w:val="00C87A58"/>
    <w:rsid w:val="00C87F86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6E8"/>
    <w:rsid w:val="00C96E28"/>
    <w:rsid w:val="00C9781C"/>
    <w:rsid w:val="00C97F8B"/>
    <w:rsid w:val="00CA00C9"/>
    <w:rsid w:val="00CA02AB"/>
    <w:rsid w:val="00CA042A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36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69A"/>
    <w:rsid w:val="00CC07B8"/>
    <w:rsid w:val="00CC0DD7"/>
    <w:rsid w:val="00CC1020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140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2B"/>
    <w:rsid w:val="00CC72AD"/>
    <w:rsid w:val="00CC72EE"/>
    <w:rsid w:val="00CC7C03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62F"/>
    <w:rsid w:val="00CE3B7D"/>
    <w:rsid w:val="00CE3D73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13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65C"/>
    <w:rsid w:val="00CF77EC"/>
    <w:rsid w:val="00CF798E"/>
    <w:rsid w:val="00CF7BEF"/>
    <w:rsid w:val="00CF7EBB"/>
    <w:rsid w:val="00CF7EDF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E02"/>
    <w:rsid w:val="00D07205"/>
    <w:rsid w:val="00D07639"/>
    <w:rsid w:val="00D0775A"/>
    <w:rsid w:val="00D07A98"/>
    <w:rsid w:val="00D07D5D"/>
    <w:rsid w:val="00D07E34"/>
    <w:rsid w:val="00D10495"/>
    <w:rsid w:val="00D104D0"/>
    <w:rsid w:val="00D10725"/>
    <w:rsid w:val="00D107AF"/>
    <w:rsid w:val="00D1125B"/>
    <w:rsid w:val="00D11329"/>
    <w:rsid w:val="00D124E7"/>
    <w:rsid w:val="00D129EB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5FAE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1F83"/>
    <w:rsid w:val="00D2213E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AA1"/>
    <w:rsid w:val="00D30EAB"/>
    <w:rsid w:val="00D31286"/>
    <w:rsid w:val="00D3131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6396"/>
    <w:rsid w:val="00D3639B"/>
    <w:rsid w:val="00D36C23"/>
    <w:rsid w:val="00D371E6"/>
    <w:rsid w:val="00D37520"/>
    <w:rsid w:val="00D3786F"/>
    <w:rsid w:val="00D37961"/>
    <w:rsid w:val="00D4005C"/>
    <w:rsid w:val="00D40228"/>
    <w:rsid w:val="00D40381"/>
    <w:rsid w:val="00D403AD"/>
    <w:rsid w:val="00D405FB"/>
    <w:rsid w:val="00D40CF3"/>
    <w:rsid w:val="00D4138E"/>
    <w:rsid w:val="00D41DE3"/>
    <w:rsid w:val="00D41E75"/>
    <w:rsid w:val="00D42057"/>
    <w:rsid w:val="00D427A2"/>
    <w:rsid w:val="00D42874"/>
    <w:rsid w:val="00D4318E"/>
    <w:rsid w:val="00D43410"/>
    <w:rsid w:val="00D43608"/>
    <w:rsid w:val="00D43654"/>
    <w:rsid w:val="00D438FD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008"/>
    <w:rsid w:val="00D47191"/>
    <w:rsid w:val="00D471F9"/>
    <w:rsid w:val="00D4781F"/>
    <w:rsid w:val="00D50321"/>
    <w:rsid w:val="00D5097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20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BB6"/>
    <w:rsid w:val="00D54F32"/>
    <w:rsid w:val="00D558A2"/>
    <w:rsid w:val="00D55910"/>
    <w:rsid w:val="00D560C8"/>
    <w:rsid w:val="00D564CA"/>
    <w:rsid w:val="00D567AF"/>
    <w:rsid w:val="00D57987"/>
    <w:rsid w:val="00D604D3"/>
    <w:rsid w:val="00D60D5D"/>
    <w:rsid w:val="00D615E5"/>
    <w:rsid w:val="00D61673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4E3"/>
    <w:rsid w:val="00D66CEC"/>
    <w:rsid w:val="00D6742A"/>
    <w:rsid w:val="00D6770F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262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89A"/>
    <w:rsid w:val="00D91B77"/>
    <w:rsid w:val="00D91BF6"/>
    <w:rsid w:val="00D91E32"/>
    <w:rsid w:val="00D9238C"/>
    <w:rsid w:val="00D92EF3"/>
    <w:rsid w:val="00D92F01"/>
    <w:rsid w:val="00D944FC"/>
    <w:rsid w:val="00D945DA"/>
    <w:rsid w:val="00D946AF"/>
    <w:rsid w:val="00D946E0"/>
    <w:rsid w:val="00D94FED"/>
    <w:rsid w:val="00D95440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204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2227"/>
    <w:rsid w:val="00DB24ED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5639"/>
    <w:rsid w:val="00DC5651"/>
    <w:rsid w:val="00DC57E0"/>
    <w:rsid w:val="00DC5F43"/>
    <w:rsid w:val="00DC682B"/>
    <w:rsid w:val="00DC6927"/>
    <w:rsid w:val="00DC6BFC"/>
    <w:rsid w:val="00DC6C8C"/>
    <w:rsid w:val="00DC6E02"/>
    <w:rsid w:val="00DC70E8"/>
    <w:rsid w:val="00DC7154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455"/>
    <w:rsid w:val="00DD54F8"/>
    <w:rsid w:val="00DD5564"/>
    <w:rsid w:val="00DD5F3B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1192"/>
    <w:rsid w:val="00DE1614"/>
    <w:rsid w:val="00DE1975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4CC"/>
    <w:rsid w:val="00DE58CB"/>
    <w:rsid w:val="00DE592D"/>
    <w:rsid w:val="00DE5971"/>
    <w:rsid w:val="00DE5D25"/>
    <w:rsid w:val="00DE65D6"/>
    <w:rsid w:val="00DE668E"/>
    <w:rsid w:val="00DE6D8B"/>
    <w:rsid w:val="00DE74BA"/>
    <w:rsid w:val="00DE7CC9"/>
    <w:rsid w:val="00DF04BF"/>
    <w:rsid w:val="00DF106A"/>
    <w:rsid w:val="00DF1350"/>
    <w:rsid w:val="00DF137F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973"/>
    <w:rsid w:val="00DF7B0A"/>
    <w:rsid w:val="00DF7B4E"/>
    <w:rsid w:val="00DF7B72"/>
    <w:rsid w:val="00DF7CB1"/>
    <w:rsid w:val="00DF7E06"/>
    <w:rsid w:val="00E0035D"/>
    <w:rsid w:val="00E00440"/>
    <w:rsid w:val="00E004B3"/>
    <w:rsid w:val="00E00806"/>
    <w:rsid w:val="00E00979"/>
    <w:rsid w:val="00E00A89"/>
    <w:rsid w:val="00E00BA5"/>
    <w:rsid w:val="00E00F89"/>
    <w:rsid w:val="00E01015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2FC5"/>
    <w:rsid w:val="00E0315A"/>
    <w:rsid w:val="00E032C6"/>
    <w:rsid w:val="00E03578"/>
    <w:rsid w:val="00E040DA"/>
    <w:rsid w:val="00E0429F"/>
    <w:rsid w:val="00E042D0"/>
    <w:rsid w:val="00E042D3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1F2E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F4E"/>
    <w:rsid w:val="00E21308"/>
    <w:rsid w:val="00E214D9"/>
    <w:rsid w:val="00E21EA6"/>
    <w:rsid w:val="00E22007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5D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9D9"/>
    <w:rsid w:val="00E31A1E"/>
    <w:rsid w:val="00E320DF"/>
    <w:rsid w:val="00E33153"/>
    <w:rsid w:val="00E33634"/>
    <w:rsid w:val="00E33ABD"/>
    <w:rsid w:val="00E33C12"/>
    <w:rsid w:val="00E343FA"/>
    <w:rsid w:val="00E34800"/>
    <w:rsid w:val="00E3499E"/>
    <w:rsid w:val="00E34E01"/>
    <w:rsid w:val="00E34EC5"/>
    <w:rsid w:val="00E34EEA"/>
    <w:rsid w:val="00E35648"/>
    <w:rsid w:val="00E3574A"/>
    <w:rsid w:val="00E3581E"/>
    <w:rsid w:val="00E35F98"/>
    <w:rsid w:val="00E36005"/>
    <w:rsid w:val="00E36BD1"/>
    <w:rsid w:val="00E37373"/>
    <w:rsid w:val="00E3746E"/>
    <w:rsid w:val="00E3756E"/>
    <w:rsid w:val="00E37769"/>
    <w:rsid w:val="00E37E08"/>
    <w:rsid w:val="00E401CC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EA6"/>
    <w:rsid w:val="00E44F72"/>
    <w:rsid w:val="00E4515F"/>
    <w:rsid w:val="00E45165"/>
    <w:rsid w:val="00E453E8"/>
    <w:rsid w:val="00E4553F"/>
    <w:rsid w:val="00E45725"/>
    <w:rsid w:val="00E45796"/>
    <w:rsid w:val="00E45BD5"/>
    <w:rsid w:val="00E45FAE"/>
    <w:rsid w:val="00E46A17"/>
    <w:rsid w:val="00E46F53"/>
    <w:rsid w:val="00E471EC"/>
    <w:rsid w:val="00E47B93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B1E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0E19"/>
    <w:rsid w:val="00E60F55"/>
    <w:rsid w:val="00E614B9"/>
    <w:rsid w:val="00E61754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4CB8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5B9F"/>
    <w:rsid w:val="00E76296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99D"/>
    <w:rsid w:val="00E80AEF"/>
    <w:rsid w:val="00E80C3B"/>
    <w:rsid w:val="00E80D37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412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676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FD8"/>
    <w:rsid w:val="00EB54F0"/>
    <w:rsid w:val="00EB63D2"/>
    <w:rsid w:val="00EB6D0C"/>
    <w:rsid w:val="00EB7701"/>
    <w:rsid w:val="00EC0071"/>
    <w:rsid w:val="00EC038B"/>
    <w:rsid w:val="00EC06C6"/>
    <w:rsid w:val="00EC0AA8"/>
    <w:rsid w:val="00EC0AEF"/>
    <w:rsid w:val="00EC0F4F"/>
    <w:rsid w:val="00EC12FB"/>
    <w:rsid w:val="00EC1482"/>
    <w:rsid w:val="00EC14AD"/>
    <w:rsid w:val="00EC1C78"/>
    <w:rsid w:val="00EC1CBC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04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3C8"/>
    <w:rsid w:val="00ED564F"/>
    <w:rsid w:val="00ED5664"/>
    <w:rsid w:val="00ED5695"/>
    <w:rsid w:val="00ED596D"/>
    <w:rsid w:val="00ED5A28"/>
    <w:rsid w:val="00ED5E65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39F"/>
    <w:rsid w:val="00EF0B84"/>
    <w:rsid w:val="00EF0B94"/>
    <w:rsid w:val="00EF0C6D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4"/>
    <w:rsid w:val="00F01E45"/>
    <w:rsid w:val="00F0233B"/>
    <w:rsid w:val="00F0245D"/>
    <w:rsid w:val="00F0253C"/>
    <w:rsid w:val="00F0284D"/>
    <w:rsid w:val="00F03162"/>
    <w:rsid w:val="00F03698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CCF"/>
    <w:rsid w:val="00F10E89"/>
    <w:rsid w:val="00F10EC2"/>
    <w:rsid w:val="00F10EE8"/>
    <w:rsid w:val="00F10FC0"/>
    <w:rsid w:val="00F11927"/>
    <w:rsid w:val="00F11E70"/>
    <w:rsid w:val="00F1201E"/>
    <w:rsid w:val="00F12314"/>
    <w:rsid w:val="00F124D0"/>
    <w:rsid w:val="00F1273D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27EB1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58E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7A"/>
    <w:rsid w:val="00F60929"/>
    <w:rsid w:val="00F609DA"/>
    <w:rsid w:val="00F60A95"/>
    <w:rsid w:val="00F60C66"/>
    <w:rsid w:val="00F611FA"/>
    <w:rsid w:val="00F61C32"/>
    <w:rsid w:val="00F61F4B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55C"/>
    <w:rsid w:val="00F719C7"/>
    <w:rsid w:val="00F722F6"/>
    <w:rsid w:val="00F72803"/>
    <w:rsid w:val="00F72B65"/>
    <w:rsid w:val="00F72C96"/>
    <w:rsid w:val="00F73154"/>
    <w:rsid w:val="00F73184"/>
    <w:rsid w:val="00F73509"/>
    <w:rsid w:val="00F7350F"/>
    <w:rsid w:val="00F736FE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7A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5AAB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9E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3A80"/>
    <w:rsid w:val="00FB416A"/>
    <w:rsid w:val="00FB49B3"/>
    <w:rsid w:val="00FB541A"/>
    <w:rsid w:val="00FB5649"/>
    <w:rsid w:val="00FB56B7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5EC1"/>
    <w:rsid w:val="00FE600C"/>
    <w:rsid w:val="00FE6819"/>
    <w:rsid w:val="00FE68A9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7E0"/>
    <w:rsid w:val="00FF3897"/>
    <w:rsid w:val="00FF3AE1"/>
    <w:rsid w:val="00FF3F4A"/>
    <w:rsid w:val="00FF482C"/>
    <w:rsid w:val="00FF531F"/>
    <w:rsid w:val="00FF54CC"/>
    <w:rsid w:val="00FF5573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702D1770-8D5B-4D5F-B39E-06F5C3E7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8DD2B-731C-449A-A0CA-317617209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60</TotalTime>
  <Pages>8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Puangchompoo, Jan-a-tikun</cp:lastModifiedBy>
  <cp:revision>31</cp:revision>
  <cp:lastPrinted>2025-05-07T12:25:00Z</cp:lastPrinted>
  <dcterms:created xsi:type="dcterms:W3CDTF">2025-05-03T08:17:00Z</dcterms:created>
  <dcterms:modified xsi:type="dcterms:W3CDTF">2025-05-09T06:18:00Z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