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FE23C5" w14:paraId="3426CB2B" w14:textId="77777777" w:rsidTr="00396C6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FE23C5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FE23C5" w14:paraId="6BC08B9B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FE23C5" w14:paraId="381943F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FE23C5" w14:paraId="7E0089B0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FE23C5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FE23C5" w14:paraId="05A66C0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FE23C5" w14:paraId="6B2A9392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FE23C5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FE23C5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FE23C5" w14:paraId="1FE3C27E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FE23C5" w14:paraId="519CFC0D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FE23C5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6101CA29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02D051CC" w:rsidR="00A552BC" w:rsidRPr="00FE23C5" w:rsidRDefault="00504F3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BE65FE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FE23C5" w14:paraId="6DE31AF5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76A94EE5" w:rsidR="00C1411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899F7F2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FE23C5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FE23C5" w14:paraId="3ED9635F" w14:textId="77777777" w:rsidTr="00B142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6A8D7108" w:rsidR="00A51632" w:rsidRPr="00FE23C5" w:rsidRDefault="00504F3F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33CFD39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FE23C5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FE23C5" w14:paraId="25874BE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563FE468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2BF5732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FE23C5" w14:paraId="732C903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28D0106A" w:rsidR="00AC77D8" w:rsidRPr="00FE23C5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5B56B7D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FE23C5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FE23C5" w14:paraId="1C3D00C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A598AD" w14:textId="7220C944" w:rsidR="00A552BC" w:rsidRPr="00FE23C5" w:rsidRDefault="00A552BC" w:rsidP="00AC77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5EDEE0B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75FAB5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E23C5" w:rsidRPr="00FE23C5" w14:paraId="5F8F898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7DE9D466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1F8A88CA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FE23C5" w14:paraId="0286017A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4A3A5380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0C82B230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FE23C5" w14:paraId="379ACE4C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1CC7FD3D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39518863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FE23C5" w14:paraId="031EF8E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3F492A8C" w:rsidR="00A552BC" w:rsidRPr="00FE23C5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2FF25C15" w14:textId="77777777" w:rsidR="00A552BC" w:rsidRPr="00FE23C5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FE23C5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FE23C5" w14:paraId="20B130E1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53AA365E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306DEDD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0B1614F7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FE23C5" w14:paraId="5648B7A8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ACE58E" w14:textId="5AC89707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2BEF4CCF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625AF9" w14:textId="17C3D2F0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</w:t>
            </w: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ผูกพันและหนี้สินที่อาจเกิดขึ้น</w:t>
            </w:r>
          </w:p>
        </w:tc>
      </w:tr>
      <w:tr w:rsidR="00FE23C5" w:rsidRPr="00FE23C5" w14:paraId="08B7594F" w14:textId="77777777" w:rsidTr="002546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6F99A017" w:rsidR="00AD1FC0" w:rsidRPr="00FE23C5" w:rsidRDefault="00504F3F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19</w:t>
            </w:r>
          </w:p>
        </w:tc>
        <w:tc>
          <w:tcPr>
            <w:tcW w:w="270" w:type="dxa"/>
          </w:tcPr>
          <w:p w14:paraId="13E15C04" w14:textId="77777777" w:rsidR="00AD1FC0" w:rsidRPr="00FE23C5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200474FD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FE23C5" w14:paraId="6CB67D15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3092CCD8" w:rsidR="00AD1FC0" w:rsidRPr="00FE23C5" w:rsidRDefault="00C1411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34C74024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18393083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FE23C5" w14:paraId="4DB567C3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77ABD3E" w:rsidR="00AD1FC0" w:rsidRPr="00FE23C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</w:tcPr>
          <w:p w14:paraId="29ACC615" w14:textId="77777777" w:rsidR="00AD1FC0" w:rsidRPr="00FE23C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2A136298" w:rsidR="00AD1FC0" w:rsidRPr="00FE23C5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23C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E23C5" w:rsidRPr="00FE23C5" w14:paraId="57A13C55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35A7669" w14:textId="28D3AE91" w:rsidR="00AD1FC0" w:rsidRPr="00A530B5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7D7A6E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8CE9118" w14:textId="7F3859B0" w:rsidR="00AD1FC0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FE23C5" w:rsidRPr="00FE23C5" w14:paraId="09D0982A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945C6C" w14:textId="52BE9E2B" w:rsidR="00BB3083" w:rsidRPr="00A530B5" w:rsidRDefault="00BB308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9AA8961" w14:textId="77777777" w:rsidR="00BB3083" w:rsidRPr="00A530B5" w:rsidRDefault="00BB308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7E652886" w14:textId="7E382209" w:rsidR="00BB3083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E23C5" w:rsidRPr="00FE23C5" w14:paraId="2E6E50F6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26A43EC" w14:textId="78B76887" w:rsidR="00AD1FC0" w:rsidRPr="00A530B5" w:rsidRDefault="00AD1FC0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530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4F3F" w:rsidRPr="00504F3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1BC8535" w14:textId="77777777" w:rsidR="00AD1FC0" w:rsidRPr="00A530B5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84F1F3E" w14:textId="6364E0E3" w:rsidR="00AD1FC0" w:rsidRPr="00A530B5" w:rsidRDefault="00B4277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530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</w:t>
            </w:r>
            <w:r w:rsidR="0077505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</w:t>
            </w:r>
          </w:p>
        </w:tc>
      </w:tr>
      <w:tr w:rsidR="00FE23C5" w:rsidRPr="00FE23C5" w14:paraId="536A5527" w14:textId="77777777" w:rsidTr="00A530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F5FA6B" w14:textId="52071B4B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94C57E" w14:textId="77777777" w:rsidR="007548BD" w:rsidRPr="00FE23C5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6695EE5" w14:textId="12D49452" w:rsidR="007548BD" w:rsidRPr="009C0DBD" w:rsidRDefault="007548BD" w:rsidP="00BF03B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0851915F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4B320" w14:textId="6DCE8B2D" w:rsidR="00CB1ABC" w:rsidRPr="00FE23C5" w:rsidRDefault="00CB1ABC" w:rsidP="008B63B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8B095" w14:textId="77777777" w:rsidR="00CB1ABC" w:rsidRPr="00FE23C5" w:rsidRDefault="00CB1A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29B3BCA" w14:textId="3615A1D2" w:rsidR="00CB1ABC" w:rsidRPr="00FE23C5" w:rsidRDefault="00CB1ABC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E23C5" w:rsidRPr="00FE23C5" w14:paraId="7F9CA666" w14:textId="77777777" w:rsidTr="00396C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6A9CC2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72EB945D" w14:textId="77777777" w:rsidR="005B504E" w:rsidRPr="00FE23C5" w:rsidRDefault="005B504E" w:rsidP="005B504E"/>
        </w:tc>
        <w:tc>
          <w:tcPr>
            <w:tcW w:w="270" w:type="dxa"/>
          </w:tcPr>
          <w:p w14:paraId="52A7A5AD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48BBB4A" w14:textId="77777777" w:rsidR="00AD1FC0" w:rsidRPr="00FE23C5" w:rsidRDefault="00AD1FC0" w:rsidP="007F6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8C85BD8" w14:textId="61A08B30" w:rsidR="00A552BC" w:rsidRPr="00FE23C5" w:rsidRDefault="00A552BC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หมายเหตุประกอบ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6D12DA8D" w:rsidR="00D64A23" w:rsidRPr="00FE23C5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lastRenderedPageBreak/>
        <w:t>ข้อมูลทาง</w:t>
      </w:r>
      <w:r w:rsidR="00A552BC" w:rsidRPr="00FE23C5">
        <w:rPr>
          <w:rFonts w:ascii="Angsana New" w:hAnsi="Angsana New"/>
          <w:sz w:val="30"/>
          <w:szCs w:val="30"/>
          <w:cs/>
        </w:rPr>
        <w:t>การเงิน</w:t>
      </w:r>
      <w:r w:rsidR="00AD62DF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FE23C5">
        <w:rPr>
          <w:rFonts w:ascii="Angsana New" w:hAnsi="Angsana New"/>
          <w:sz w:val="30"/>
          <w:szCs w:val="30"/>
          <w:cs/>
        </w:rPr>
        <w:t>นี้ได้รับอนุมัติจาก</w:t>
      </w:r>
      <w:r w:rsidR="00A552BC" w:rsidRPr="00FE23C5">
        <w:rPr>
          <w:rFonts w:ascii="Angsana New" w:hAnsi="Angsana New" w:hint="cs"/>
          <w:sz w:val="30"/>
          <w:szCs w:val="30"/>
          <w:cs/>
        </w:rPr>
        <w:t>คณะ</w:t>
      </w:r>
      <w:r w:rsidR="00A552BC" w:rsidRPr="00FE23C5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A530B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15</w:t>
      </w:r>
      <w:r w:rsidR="00B4277D" w:rsidRPr="00A530B5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2568</w:t>
      </w:r>
      <w:r w:rsidR="00B4277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7500C" w14:textId="77777777" w:rsidR="007D451A" w:rsidRPr="00FE23C5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p w14:paraId="78A6D285" w14:textId="77777777" w:rsidR="00A552BC" w:rsidRPr="00FE23C5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E23C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68429C9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FE23C5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FE23C5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>50</w:t>
      </w:r>
      <w:r w:rsidRPr="00FE23C5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FE23C5">
        <w:rPr>
          <w:rFonts w:ascii="Angsana New" w:hAnsi="Angsana New"/>
          <w:sz w:val="30"/>
          <w:szCs w:val="30"/>
        </w:rPr>
        <w:t>47</w:t>
      </w:r>
      <w:r w:rsidRPr="00FE23C5">
        <w:rPr>
          <w:rFonts w:ascii="Angsana New" w:hAnsi="Angsana New"/>
          <w:sz w:val="30"/>
          <w:szCs w:val="30"/>
          <w:cs/>
        </w:rPr>
        <w:t xml:space="preserve"> แยก </w:t>
      </w:r>
      <w:r w:rsidRPr="00FE23C5">
        <w:rPr>
          <w:rFonts w:ascii="Angsana New" w:hAnsi="Angsana New"/>
          <w:sz w:val="30"/>
          <w:szCs w:val="30"/>
        </w:rPr>
        <w:t>20</w:t>
      </w:r>
      <w:r w:rsidRPr="00FE23C5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FE23C5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FE23C5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FE23C5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FE23C5">
        <w:rPr>
          <w:rFonts w:ascii="Angsana New" w:hAnsi="Angsana New"/>
          <w:sz w:val="30"/>
          <w:szCs w:val="30"/>
          <w:cs/>
        </w:rPr>
        <w:tab/>
      </w:r>
      <w:r w:rsidR="00A552BC" w:rsidRPr="00FE23C5">
        <w:rPr>
          <w:rFonts w:ascii="Angsana New" w:hAnsi="Angsana New"/>
          <w:sz w:val="30"/>
          <w:szCs w:val="30"/>
          <w:cs/>
        </w:rPr>
        <w:tab/>
        <w:t>:</w:t>
      </w:r>
      <w:r w:rsidR="00A552BC" w:rsidRPr="00FE23C5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FE23C5">
        <w:rPr>
          <w:rFonts w:ascii="Angsana New" w:hAnsi="Angsana New"/>
          <w:sz w:val="30"/>
          <w:szCs w:val="30"/>
        </w:rPr>
        <w:t xml:space="preserve">2 </w:t>
      </w:r>
      <w:r w:rsidR="00A552BC" w:rsidRPr="00FE23C5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สุโขทัย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221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4</w:t>
      </w:r>
      <w:r w:rsidRPr="00FE23C5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FE23C5">
        <w:rPr>
          <w:rFonts w:ascii="Angsana New" w:hAnsi="Angsana New" w:hint="cs"/>
          <w:sz w:val="30"/>
          <w:szCs w:val="30"/>
          <w:cs/>
        </w:rPr>
        <w:t>สุโขทัย</w:t>
      </w:r>
      <w:r w:rsidRPr="00FE23C5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บุรีรัมย์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</w:rPr>
        <w:tab/>
        <w:t xml:space="preserve">333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16</w:t>
      </w:r>
      <w:r w:rsidRPr="00FE23C5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34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ขอนแก่น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113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 xml:space="preserve">4 </w:t>
      </w:r>
      <w:r w:rsidRPr="00FE23C5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ลำพูน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 xml:space="preserve">131 </w:t>
      </w:r>
      <w:r w:rsidRPr="00FE23C5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FE23C5">
        <w:rPr>
          <w:rFonts w:ascii="Angsana New" w:hAnsi="Angsana New"/>
          <w:sz w:val="30"/>
          <w:szCs w:val="30"/>
        </w:rPr>
        <w:t>15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sz w:val="30"/>
          <w:szCs w:val="30"/>
          <w:cs/>
        </w:rPr>
        <w:t>สาขา ชลบุรี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999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5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FE23C5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41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7</w:t>
      </w:r>
      <w:r w:rsidRPr="00FE23C5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FE23C5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  <w:t xml:space="preserve">: </w:t>
      </w:r>
      <w:r w:rsidRPr="00FE23C5">
        <w:rPr>
          <w:rFonts w:ascii="Angsana New" w:hAnsi="Angsana New"/>
          <w:sz w:val="30"/>
          <w:szCs w:val="30"/>
        </w:rPr>
        <w:t>160</w:t>
      </w:r>
      <w:r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161 </w:t>
      </w:r>
      <w:r w:rsidRPr="00FE23C5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3</w:t>
      </w:r>
      <w:r w:rsidRPr="00FE23C5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FE23C5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FE23C5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</w:rPr>
        <w:tab/>
      </w:r>
      <w:r w:rsidRPr="00FE23C5">
        <w:rPr>
          <w:rFonts w:ascii="Angsana New" w:hAnsi="Angsana New"/>
          <w:sz w:val="30"/>
          <w:szCs w:val="30"/>
          <w:cs/>
        </w:rPr>
        <w:t>:</w:t>
      </w:r>
      <w:r w:rsidRPr="00FE23C5">
        <w:rPr>
          <w:rFonts w:ascii="Angsana New" w:hAnsi="Angsana New"/>
          <w:sz w:val="30"/>
          <w:szCs w:val="30"/>
          <w:cs/>
        </w:rPr>
        <w:tab/>
      </w:r>
      <w:r w:rsidRPr="00FE23C5">
        <w:rPr>
          <w:rFonts w:ascii="Angsana New" w:hAnsi="Angsana New"/>
          <w:sz w:val="30"/>
          <w:szCs w:val="30"/>
        </w:rPr>
        <w:t>311</w:t>
      </w:r>
      <w:r w:rsidRPr="00FE23C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FE23C5">
        <w:rPr>
          <w:rFonts w:ascii="Angsana New" w:hAnsi="Angsana New" w:hint="cs"/>
          <w:sz w:val="30"/>
          <w:szCs w:val="30"/>
          <w:cs/>
        </w:rPr>
        <w:t>อิรุณ</w:t>
      </w:r>
      <w:r w:rsidRPr="00FE23C5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6F0F1E5E" w:rsidR="0038178F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</w:rPr>
        <w:tab/>
      </w:r>
      <w:r w:rsidRPr="00A530B5">
        <w:rPr>
          <w:rFonts w:ascii="Angsana New" w:hAnsi="Angsana New"/>
          <w:sz w:val="30"/>
          <w:szCs w:val="30"/>
          <w:cs/>
        </w:rPr>
        <w:t>:</w:t>
      </w:r>
      <w:r w:rsidRPr="00A530B5">
        <w:rPr>
          <w:rFonts w:ascii="Angsana New" w:hAnsi="Angsana New"/>
          <w:sz w:val="30"/>
          <w:szCs w:val="30"/>
          <w:cs/>
        </w:rPr>
        <w:tab/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133</w:t>
      </w:r>
      <w:r w:rsidRPr="00A530B5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A530B5">
        <w:rPr>
          <w:rFonts w:ascii="Angsana New" w:hAnsi="Angsana New"/>
          <w:sz w:val="30"/>
          <w:szCs w:val="30"/>
        </w:rPr>
        <w:t>2</w:t>
      </w:r>
      <w:r w:rsidRPr="00A530B5">
        <w:rPr>
          <w:rFonts w:ascii="Angsana New" w:hAnsi="Angsana New"/>
          <w:sz w:val="30"/>
          <w:szCs w:val="30"/>
          <w:cs/>
        </w:rPr>
        <w:t xml:space="preserve"> ตำบล</w:t>
      </w:r>
      <w:r w:rsidRPr="00A530B5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A530B5">
        <w:rPr>
          <w:rFonts w:ascii="Angsana New" w:hAnsi="Angsana New"/>
          <w:sz w:val="30"/>
          <w:szCs w:val="30"/>
          <w:cs/>
        </w:rPr>
        <w:t xml:space="preserve"> อำเภอ</w:t>
      </w:r>
      <w:r w:rsidRPr="00A530B5">
        <w:rPr>
          <w:rFonts w:ascii="Angsana New" w:hAnsi="Angsana New" w:hint="cs"/>
          <w:sz w:val="30"/>
          <w:szCs w:val="30"/>
          <w:cs/>
        </w:rPr>
        <w:t>กาญจนดิษฐ์</w:t>
      </w:r>
      <w:r w:rsidRPr="00A530B5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A530B5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943A44D" w14:textId="77777777" w:rsidR="004B1861" w:rsidRPr="00FE23C5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FE23C5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FE23C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FE23C5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FE23C5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FE23C5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FE23C5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0B749ADD" w14:textId="77777777" w:rsidR="00775056" w:rsidRDefault="00775056" w:rsidP="00775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 w:line="100" w:lineRule="exact"/>
        <w:ind w:left="533"/>
        <w:mirrorIndents/>
        <w:jc w:val="thaiDistribute"/>
        <w:rPr>
          <w:rFonts w:ascii="Angsana New" w:hAnsi="Angsana New"/>
          <w:sz w:val="30"/>
          <w:szCs w:val="30"/>
        </w:rPr>
      </w:pPr>
    </w:p>
    <w:p w14:paraId="71E0CBD8" w14:textId="163F0A23" w:rsidR="00DE2526" w:rsidRPr="00FE23C5" w:rsidRDefault="00A552BC" w:rsidP="00E94B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/>
        <w:ind w:left="539"/>
        <w:mirrorIndents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="00DE2526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57F9071E" w14:textId="647F1AB9" w:rsidR="00DE2526" w:rsidRPr="00FE23C5" w:rsidRDefault="00DE2526" w:rsidP="00E94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39"/>
        <w:contextualSpacing/>
        <w:mirrorIndents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บริษัท</w:t>
      </w:r>
      <w:r w:rsidRPr="00FE23C5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FE23C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FE23C5">
        <w:rPr>
          <w:rFonts w:ascii="Angsana New" w:hAnsi="Angsana New" w:hint="cs"/>
          <w:sz w:val="30"/>
          <w:szCs w:val="30"/>
          <w:cs/>
        </w:rPr>
        <w:t>จำหน่าย</w:t>
      </w:r>
      <w:r w:rsidR="001F5A7E" w:rsidRPr="00FE23C5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FE23C5">
        <w:rPr>
          <w:rFonts w:ascii="Angsana New" w:hAnsi="Angsana New" w:hint="cs"/>
          <w:sz w:val="30"/>
          <w:szCs w:val="30"/>
          <w:cs/>
        </w:rPr>
        <w:t>รับเหมาก่อสร้างในงานต</w:t>
      </w:r>
      <w:r w:rsidR="00FA5C82" w:rsidRPr="00FE23C5">
        <w:rPr>
          <w:rFonts w:ascii="Angsana New" w:hAnsi="Angsana New" w:hint="cs"/>
          <w:sz w:val="30"/>
          <w:szCs w:val="30"/>
          <w:cs/>
        </w:rPr>
        <w:t xml:space="preserve">ิดตั้งระบบสายส่งไฟฟ้าแรงสูง </w:t>
      </w:r>
      <w:r w:rsidR="00EE3FF9" w:rsidRPr="00FE23C5">
        <w:rPr>
          <w:rFonts w:ascii="Angsana New" w:hAnsi="Angsana New" w:hint="cs"/>
          <w:sz w:val="30"/>
          <w:szCs w:val="30"/>
          <w:lang w:val="en-GB"/>
        </w:rPr>
        <w:t>115</w:t>
      </w:r>
      <w:r w:rsidRPr="00FE23C5">
        <w:rPr>
          <w:rFonts w:ascii="Angsana New" w:hAnsi="Angsana New"/>
          <w:sz w:val="30"/>
          <w:szCs w:val="30"/>
        </w:rPr>
        <w:t>KV</w:t>
      </w:r>
      <w:r w:rsidRPr="00FE23C5">
        <w:rPr>
          <w:rFonts w:ascii="Angsana New" w:hAnsi="Angsana New" w:hint="cs"/>
          <w:sz w:val="30"/>
          <w:szCs w:val="30"/>
          <w:cs/>
        </w:rPr>
        <w:t xml:space="preserve"> และงานออกแบบจัดหาพร้อมติดตั้งเคเบิลใยแก้วนำแสง และงานโครงการนำสายไฟฟ้าลงใต้ดิน</w:t>
      </w:r>
      <w:r w:rsidR="009B19F1" w:rsidRPr="00FE23C5">
        <w:rPr>
          <w:rFonts w:ascii="Angsana New" w:hAnsi="Angsana New" w:hint="cs"/>
          <w:sz w:val="30"/>
          <w:szCs w:val="30"/>
          <w:cs/>
        </w:rPr>
        <w:t>และดำเนินธุรกิจผลิตและ</w:t>
      </w:r>
      <w:r w:rsidR="009B19F1" w:rsidRPr="00FE23C5">
        <w:rPr>
          <w:rFonts w:ascii="Angsana New" w:hAnsi="Angsana New"/>
          <w:sz w:val="30"/>
          <w:szCs w:val="30"/>
          <w:cs/>
        </w:rPr>
        <w:t>จำหน่าย</w:t>
      </w:r>
      <w:r w:rsidR="009B19F1" w:rsidRPr="00FE23C5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792E83D" w14:textId="77777777" w:rsidR="007107D8" w:rsidRDefault="007107D8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E3E2736" w14:textId="77777777" w:rsidR="004B4140" w:rsidRPr="00FE23C5" w:rsidRDefault="004B4140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6675BA" w14:textId="77777777" w:rsidR="00AD62DF" w:rsidRPr="00FE23C5" w:rsidRDefault="00AD62DF" w:rsidP="00DE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9E41393" w14:textId="20E9FF9C" w:rsidR="00D47883" w:rsidRPr="00FE23C5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    </w:t>
      </w:r>
    </w:p>
    <w:bookmarkEnd w:id="1"/>
    <w:p w14:paraId="2DCFB6B6" w14:textId="5DFDA059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pacing w:val="4"/>
          <w:sz w:val="30"/>
          <w:szCs w:val="30"/>
        </w:rPr>
        <w:t>2</w:t>
      </w:r>
      <w:r w:rsidRPr="00FE23C5">
        <w:rPr>
          <w:rFonts w:ascii="Angsana New" w:hAnsi="Angsana New"/>
          <w:spacing w:val="4"/>
          <w:sz w:val="30"/>
          <w:szCs w:val="30"/>
          <w:cs/>
        </w:rPr>
        <w:t>.</w:t>
      </w:r>
      <w:r w:rsidRPr="00FE23C5">
        <w:rPr>
          <w:rFonts w:ascii="Angsana New" w:hAnsi="Angsana New"/>
          <w:spacing w:val="4"/>
          <w:sz w:val="30"/>
          <w:szCs w:val="30"/>
        </w:rPr>
        <w:t>1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pacing w:val="4"/>
          <w:sz w:val="30"/>
          <w:szCs w:val="30"/>
          <w:cs/>
        </w:rPr>
        <w:tab/>
      </w:r>
      <w:r w:rsidR="00A41D83"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="00A41D83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Pr="00FE23C5">
        <w:rPr>
          <w:rFonts w:ascii="Angsana New" w:hAnsi="Angsana New"/>
          <w:spacing w:val="4"/>
          <w:sz w:val="30"/>
          <w:szCs w:val="30"/>
        </w:rPr>
        <w:t>34</w:t>
      </w:r>
      <w:r w:rsidRPr="00FE23C5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  <w:r w:rsidR="00775056">
        <w:rPr>
          <w:rFonts w:ascii="Angsana New" w:hAnsi="Angsana New" w:hint="cs"/>
          <w:sz w:val="30"/>
          <w:szCs w:val="30"/>
          <w:cs/>
        </w:rPr>
        <w:t>การรายงาน</w:t>
      </w:r>
      <w:r w:rsidR="00A41D83" w:rsidRPr="00FE23C5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 </w:t>
      </w:r>
      <w:r w:rsidRPr="00FE23C5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FE23C5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4318ECB9" w:rsidR="00D47883" w:rsidRPr="00FE23C5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530B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</w:t>
      </w:r>
      <w:r w:rsidR="009B19F1" w:rsidRPr="00A530B5">
        <w:rPr>
          <w:rFonts w:ascii="Angsana New" w:hAnsi="Angsana New"/>
          <w:sz w:val="30"/>
          <w:szCs w:val="30"/>
        </w:rPr>
        <w:t>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  <w:r w:rsidR="00D47883" w:rsidRPr="00A530B5">
        <w:rPr>
          <w:rFonts w:ascii="Angsana New" w:hAnsi="Angsana New"/>
          <w:sz w:val="30"/>
          <w:szCs w:val="30"/>
          <w:cs/>
        </w:rPr>
        <w:br/>
      </w:r>
      <w:r w:rsidR="00E94BA0" w:rsidRPr="00A530B5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A530B5">
        <w:rPr>
          <w:rFonts w:ascii="Angsana New" w:hAnsi="Angsana New"/>
          <w:sz w:val="30"/>
          <w:szCs w:val="30"/>
          <w:cs/>
        </w:rPr>
        <w:t>การเงิน</w:t>
      </w:r>
      <w:r w:rsidR="00E94BA0" w:rsidRPr="00A530B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อย่างไรก็ตาม ง</w:t>
      </w:r>
      <w:r w:rsidR="00E94BA0" w:rsidRPr="00A530B5">
        <w:rPr>
          <w:rFonts w:ascii="Angsana New" w:hAnsi="Angsana New" w:hint="cs"/>
          <w:sz w:val="30"/>
          <w:szCs w:val="30"/>
          <w:cs/>
        </w:rPr>
        <w:t>บ</w:t>
      </w:r>
      <w:r w:rsidR="00D47883" w:rsidRPr="00A530B5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77505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ดังนั้นการอ่าน</w:t>
      </w:r>
      <w:r w:rsidR="00A41D83" w:rsidRPr="00A530B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A530B5">
        <w:rPr>
          <w:rFonts w:ascii="Angsana New" w:hAnsi="Angsana New"/>
          <w:sz w:val="30"/>
          <w:szCs w:val="30"/>
          <w:cs/>
        </w:rPr>
        <w:t>นี้</w:t>
      </w:r>
      <w:r w:rsidR="00BB3EB8" w:rsidRPr="00A530B5">
        <w:rPr>
          <w:rFonts w:ascii="Angsana New" w:hAnsi="Angsana New" w:hint="cs"/>
          <w:sz w:val="30"/>
          <w:szCs w:val="30"/>
          <w:cs/>
        </w:rPr>
        <w:t xml:space="preserve">    </w:t>
      </w:r>
      <w:r w:rsidR="00D47883" w:rsidRPr="00A530B5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A530B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A530B5">
        <w:rPr>
          <w:rFonts w:ascii="Angsana New" w:hAnsi="Angsana New"/>
          <w:sz w:val="30"/>
          <w:szCs w:val="30"/>
          <w:cs/>
        </w:rPr>
        <w:t>บริษัท</w:t>
      </w:r>
      <w:r w:rsidR="00D47883" w:rsidRPr="00A530B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A530B5">
        <w:rPr>
          <w:rFonts w:ascii="Angsana New" w:hAnsi="Angsana New"/>
          <w:sz w:val="30"/>
          <w:szCs w:val="30"/>
        </w:rPr>
        <w:t>31</w:t>
      </w:r>
      <w:r w:rsidR="00D47883"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F05455C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59123199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Pr="00FE23C5">
        <w:rPr>
          <w:rFonts w:ascii="Angsana New" w:hAnsi="Angsana New"/>
          <w:sz w:val="30"/>
          <w:szCs w:val="30"/>
          <w:cs/>
        </w:rPr>
        <w:t>การเงิน</w:t>
      </w:r>
      <w:r w:rsidR="00E14E2A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FE23C5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3D4DA277" w:rsidR="001F5A7E" w:rsidRPr="00FE23C5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FE23C5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FE23C5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FE23C5">
        <w:rPr>
          <w:rFonts w:ascii="Angsana New" w:hAnsi="Angsana New"/>
          <w:sz w:val="30"/>
          <w:szCs w:val="30"/>
          <w:cs/>
        </w:rPr>
        <w:t>บริษัท</w:t>
      </w:r>
      <w:r w:rsidR="00D47883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FE23C5">
        <w:rPr>
          <w:rFonts w:ascii="Angsana New" w:hAnsi="Angsana New"/>
          <w:sz w:val="30"/>
          <w:szCs w:val="30"/>
          <w:cs/>
        </w:rPr>
        <w:t xml:space="preserve">ใช้เป็นทางการตามกฎหมาย </w:t>
      </w:r>
      <w:r w:rsidR="00CD49A2" w:rsidRPr="00FE23C5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FE23C5">
        <w:rPr>
          <w:rFonts w:ascii="Angsana New" w:hAnsi="Angsana New" w:hint="cs"/>
          <w:sz w:val="30"/>
          <w:szCs w:val="30"/>
          <w:cs/>
        </w:rPr>
        <w:t>กิจการ</w:t>
      </w:r>
      <w:r w:rsidRPr="00FE23C5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FE23C5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FE23C5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9B91661" w14:textId="77777777" w:rsidR="00576908" w:rsidRPr="00FE23C5" w:rsidRDefault="00576908" w:rsidP="00576908">
      <w:pPr>
        <w:spacing w:line="100" w:lineRule="exact"/>
        <w:ind w:left="432" w:firstLine="115"/>
        <w:jc w:val="thaiDistribute"/>
        <w:rPr>
          <w:rFonts w:ascii="Angsana New" w:hAnsi="Angsana New"/>
          <w:sz w:val="30"/>
          <w:szCs w:val="30"/>
        </w:rPr>
      </w:pPr>
    </w:p>
    <w:p w14:paraId="3DA5B3E6" w14:textId="77777777" w:rsidR="000848CB" w:rsidRPr="001C10BC" w:rsidRDefault="000848CB" w:rsidP="000848CB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452196E5" w14:textId="77777777" w:rsidR="00A552BC" w:rsidRPr="00FE23C5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b/>
          <w:bCs/>
          <w:szCs w:val="30"/>
          <w:cs/>
        </w:rPr>
        <w:t>นโยบายการบัญชีที่สำคัญ</w:t>
      </w:r>
      <w:r w:rsidRPr="00FE23C5">
        <w:rPr>
          <w:b/>
          <w:bCs/>
          <w:cs/>
        </w:rPr>
        <w:t xml:space="preserve">    </w:t>
      </w:r>
    </w:p>
    <w:p w14:paraId="34A6BB04" w14:textId="772B0F01" w:rsidR="00FA1650" w:rsidRPr="00FE23C5" w:rsidRDefault="0003768A" w:rsidP="00474420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</w:t>
      </w:r>
      <w:r w:rsidRPr="00A530B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6A2D" w:rsidRPr="00A530B5">
        <w:rPr>
          <w:rFonts w:ascii="Angsana New" w:hAnsi="Angsana New"/>
          <w:sz w:val="30"/>
          <w:szCs w:val="30"/>
        </w:rPr>
        <w:t>31</w:t>
      </w:r>
      <w:r w:rsidRPr="00A530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A530B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</w:t>
      </w:r>
    </w:p>
    <w:p w14:paraId="7B614A89" w14:textId="77777777" w:rsidR="00576908" w:rsidRPr="00FE23C5" w:rsidRDefault="00576908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FE23C5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5FAD9814" w:rsidR="00FF43AB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="0077505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FE23C5">
        <w:rPr>
          <w:rFonts w:ascii="Angsana New" w:hAnsi="Angsana New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3B01089B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DA134B9" w14:textId="77777777" w:rsidR="005B008D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1269DF2" w14:textId="77777777" w:rsidR="005B008D" w:rsidRPr="00FE23C5" w:rsidRDefault="005B008D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FAB1F76" w14:textId="77777777" w:rsidR="00E51A6F" w:rsidRPr="00D7777E" w:rsidRDefault="00E51A6F" w:rsidP="00681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color w:val="FF0000"/>
          <w:sz w:val="30"/>
          <w:szCs w:val="30"/>
        </w:rPr>
      </w:pPr>
    </w:p>
    <w:p w14:paraId="210EB0BE" w14:textId="21B01B4C" w:rsidR="00A4309B" w:rsidRPr="002D6C2F" w:rsidRDefault="00A4309B" w:rsidP="00A4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Pr="002D6C2F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2D6C2F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Pr="002D6C2F">
        <w:rPr>
          <w:rFonts w:ascii="Angsana New" w:hAnsi="Angsana New"/>
          <w:bCs/>
          <w:sz w:val="30"/>
          <w:szCs w:val="30"/>
        </w:rPr>
        <w:t xml:space="preserve">31 </w:t>
      </w:r>
      <w:r w:rsidRPr="002D6C2F">
        <w:rPr>
          <w:rFonts w:ascii="Angsana New" w:hAnsi="Angsana New"/>
          <w:b/>
          <w:sz w:val="30"/>
          <w:szCs w:val="30"/>
          <w:cs/>
        </w:rPr>
        <w:t>มีนาคม</w:t>
      </w:r>
      <w:r w:rsidRPr="002D6C2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8</w:t>
      </w:r>
      <w:r w:rsidRPr="002D6C2F">
        <w:rPr>
          <w:rFonts w:ascii="Angsana New" w:hAnsi="Angsana New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0E0AAC" w:rsidRPr="00FE23C5" w14:paraId="1B14ED92" w14:textId="77777777" w:rsidTr="000E48B1">
        <w:trPr>
          <w:tblHeader/>
        </w:trPr>
        <w:tc>
          <w:tcPr>
            <w:tcW w:w="3780" w:type="dxa"/>
          </w:tcPr>
          <w:p w14:paraId="2CBFF7AF" w14:textId="77777777" w:rsidR="000E0AAC" w:rsidRPr="00FE23C5" w:rsidRDefault="000E0AAC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B8DC63F" w14:textId="5898317B" w:rsidR="000E0AAC" w:rsidRPr="00FE23C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68FB3846" w14:textId="77777777" w:rsidR="000E0AAC" w:rsidRPr="00FE23C5" w:rsidRDefault="000E0AAC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08AACA06" w14:textId="28CEACA5" w:rsidR="000E0AAC" w:rsidRPr="00FE23C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FE23C5" w:rsidRPr="00FE23C5" w14:paraId="0DF08C2E" w14:textId="77777777" w:rsidTr="000E48B1">
        <w:trPr>
          <w:tblHeader/>
        </w:trPr>
        <w:tc>
          <w:tcPr>
            <w:tcW w:w="3780" w:type="dxa"/>
          </w:tcPr>
          <w:p w14:paraId="228BB7A0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5104838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3CAF770B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276ADA6" w14:textId="1495B4C2" w:rsidR="00BD6F53" w:rsidRPr="00FE23C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</w:tr>
      <w:tr w:rsidR="00FE23C5" w:rsidRPr="00FE23C5" w14:paraId="0C230BF7" w14:textId="77777777" w:rsidTr="000E48B1">
        <w:trPr>
          <w:tblHeader/>
        </w:trPr>
        <w:tc>
          <w:tcPr>
            <w:tcW w:w="3780" w:type="dxa"/>
          </w:tcPr>
          <w:p w14:paraId="603E7024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60EE18" w14:textId="5C70E30B" w:rsidR="00BD6F53" w:rsidRPr="00FE23C5" w:rsidRDefault="005E6908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E69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E0AA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E0AA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E0AAC" w:rsidRPr="000E0A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center"/>
          </w:tcPr>
          <w:p w14:paraId="5F9AE077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3A21596" w14:textId="049D1010" w:rsidR="00BD6F53" w:rsidRPr="00FE23C5" w:rsidRDefault="000E0AAC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690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0E0A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FE23C5" w:rsidRPr="00FE23C5" w14:paraId="3C6C764D" w14:textId="77777777" w:rsidTr="000E48B1">
        <w:trPr>
          <w:tblHeader/>
        </w:trPr>
        <w:tc>
          <w:tcPr>
            <w:tcW w:w="3780" w:type="dxa"/>
          </w:tcPr>
          <w:p w14:paraId="378EA87F" w14:textId="77777777" w:rsidR="00BD6F53" w:rsidRPr="00FE23C5" w:rsidRDefault="00BD6F53" w:rsidP="000E48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76E2D897" w14:textId="135FE91D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779C0B7E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3871DDAE" w14:textId="4C7C8B5A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3522E43" w14:textId="77777777" w:rsidR="00BD6F53" w:rsidRPr="00FE23C5" w:rsidRDefault="00BD6F53" w:rsidP="000E48B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2C56FD9" w14:textId="6F38F3BE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4309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B609174" w14:textId="77777777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B8F3C3" w14:textId="558C6182" w:rsidR="00BD6F53" w:rsidRPr="00FE23C5" w:rsidRDefault="00BD6F53" w:rsidP="000E48B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4309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FE23C5" w:rsidRPr="00FE23C5" w14:paraId="16EB0359" w14:textId="77777777" w:rsidTr="000E48B1">
        <w:trPr>
          <w:tblHeader/>
        </w:trPr>
        <w:tc>
          <w:tcPr>
            <w:tcW w:w="3780" w:type="dxa"/>
          </w:tcPr>
          <w:p w14:paraId="2803488F" w14:textId="77777777" w:rsidR="00BD6F53" w:rsidRPr="00FE23C5" w:rsidRDefault="00BD6F53" w:rsidP="000E48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1034E99" w14:textId="77777777" w:rsidR="00BD6F53" w:rsidRPr="00FE23C5" w:rsidRDefault="00BD6F53" w:rsidP="000E48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3A6ED2" w14:paraId="20DC3D1E" w14:textId="77777777" w:rsidTr="000E48B1">
        <w:trPr>
          <w:cantSplit/>
        </w:trPr>
        <w:tc>
          <w:tcPr>
            <w:tcW w:w="3780" w:type="dxa"/>
          </w:tcPr>
          <w:p w14:paraId="50EC36E9" w14:textId="7C13F8E4" w:rsidR="00BD6F53" w:rsidRPr="003A6ED2" w:rsidRDefault="00BD6F53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6E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110370B9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4C082825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FF90375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068E8C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77230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0499C4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8BD7A2" w14:textId="77777777" w:rsidR="00BD6F53" w:rsidRPr="003A6ED2" w:rsidRDefault="00BD6F53" w:rsidP="000E48B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309B" w:rsidRPr="003A6ED2" w14:paraId="68102657" w14:textId="77777777" w:rsidTr="000E48B1">
        <w:trPr>
          <w:cantSplit/>
        </w:trPr>
        <w:tc>
          <w:tcPr>
            <w:tcW w:w="3780" w:type="dxa"/>
          </w:tcPr>
          <w:p w14:paraId="3C216484" w14:textId="77777777" w:rsidR="00A4309B" w:rsidRPr="003A6ED2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6819F3C4" w14:textId="22FFE42C" w:rsidR="00A4309B" w:rsidRPr="003A6ED2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29,057</w:t>
            </w:r>
          </w:p>
        </w:tc>
        <w:tc>
          <w:tcPr>
            <w:tcW w:w="183" w:type="dxa"/>
          </w:tcPr>
          <w:p w14:paraId="46A9A1E9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B53D36" w14:textId="56317943" w:rsidR="00A4309B" w:rsidRPr="003A6ED2" w:rsidRDefault="00A4309B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4,825</w:t>
            </w:r>
          </w:p>
        </w:tc>
        <w:tc>
          <w:tcPr>
            <w:tcW w:w="180" w:type="dxa"/>
          </w:tcPr>
          <w:p w14:paraId="67FA2B17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53EF8B" w14:textId="2CF99F0D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54,079</w:t>
            </w:r>
          </w:p>
        </w:tc>
        <w:tc>
          <w:tcPr>
            <w:tcW w:w="180" w:type="dxa"/>
          </w:tcPr>
          <w:p w14:paraId="46196756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9E1ECB" w14:textId="1E599F8C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13,661</w:t>
            </w:r>
          </w:p>
        </w:tc>
      </w:tr>
      <w:tr w:rsidR="00A4309B" w:rsidRPr="003A6ED2" w14:paraId="2E060D67" w14:textId="77777777" w:rsidTr="000E48B1">
        <w:trPr>
          <w:cantSplit/>
        </w:trPr>
        <w:tc>
          <w:tcPr>
            <w:tcW w:w="3780" w:type="dxa"/>
          </w:tcPr>
          <w:p w14:paraId="29376655" w14:textId="77777777" w:rsidR="00A4309B" w:rsidRPr="003A6ED2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  <w:p w14:paraId="4E9BB437" w14:textId="26246BB1" w:rsidR="004B1861" w:rsidRPr="003A6ED2" w:rsidRDefault="004B1861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59BC1E5" w14:textId="77777777" w:rsidR="00A4309B" w:rsidRPr="003A6ED2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  <w:p w14:paraId="465D8F4D" w14:textId="036A5273" w:rsidR="004B1861" w:rsidRPr="003A6ED2" w:rsidRDefault="004B1861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E4F5757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3275276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  <w:p w14:paraId="14D65A55" w14:textId="16933291" w:rsidR="004B1861" w:rsidRPr="003A6ED2" w:rsidRDefault="004B1861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542B6B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3CD97D" w14:textId="77777777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  <w:p w14:paraId="7E129F14" w14:textId="7E8576C2" w:rsidR="004B1861" w:rsidRPr="003A6ED2" w:rsidRDefault="00504F3F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88</w:t>
            </w:r>
          </w:p>
        </w:tc>
        <w:tc>
          <w:tcPr>
            <w:tcW w:w="180" w:type="dxa"/>
          </w:tcPr>
          <w:p w14:paraId="2B6DC22B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73C909" w14:textId="77777777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</w:p>
          <w:p w14:paraId="2CBEC7DC" w14:textId="4AF44359" w:rsidR="004B1861" w:rsidRPr="003A6ED2" w:rsidRDefault="004B1861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4309B" w:rsidRPr="003A6ED2" w14:paraId="1332AD57" w14:textId="77777777" w:rsidTr="000E48B1">
        <w:trPr>
          <w:cantSplit/>
        </w:trPr>
        <w:tc>
          <w:tcPr>
            <w:tcW w:w="3780" w:type="dxa"/>
          </w:tcPr>
          <w:p w14:paraId="393CF106" w14:textId="77777777" w:rsidR="00A4309B" w:rsidRPr="003A6ED2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71F74D64" w14:textId="574AFD20" w:rsidR="00A4309B" w:rsidRPr="003A6ED2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38,704</w:t>
            </w:r>
          </w:p>
        </w:tc>
        <w:tc>
          <w:tcPr>
            <w:tcW w:w="183" w:type="dxa"/>
          </w:tcPr>
          <w:p w14:paraId="3760E9D8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F7C855" w14:textId="591C906E" w:rsidR="00A4309B" w:rsidRPr="003A6ED2" w:rsidRDefault="00A4309B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22,060</w:t>
            </w:r>
          </w:p>
        </w:tc>
        <w:tc>
          <w:tcPr>
            <w:tcW w:w="180" w:type="dxa"/>
          </w:tcPr>
          <w:p w14:paraId="0BCD1596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C1D184" w14:textId="565B6BD9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102,041</w:t>
            </w:r>
          </w:p>
        </w:tc>
        <w:tc>
          <w:tcPr>
            <w:tcW w:w="180" w:type="dxa"/>
          </w:tcPr>
          <w:p w14:paraId="078F8D5F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2F35E0" w14:textId="31EDBAA6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21,030</w:t>
            </w:r>
          </w:p>
        </w:tc>
      </w:tr>
      <w:tr w:rsidR="00A4309B" w:rsidRPr="003A6ED2" w14:paraId="0C9B0EAA" w14:textId="77777777" w:rsidTr="000E48B1">
        <w:trPr>
          <w:cantSplit/>
        </w:trPr>
        <w:tc>
          <w:tcPr>
            <w:tcW w:w="3780" w:type="dxa"/>
          </w:tcPr>
          <w:p w14:paraId="1A30A9B7" w14:textId="77777777" w:rsidR="00A4309B" w:rsidRPr="003A6ED2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57EB936B" w14:textId="4D521D96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38343B8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DC9A722" w14:textId="4D39FAA0" w:rsidR="00A4309B" w:rsidRPr="003A6ED2" w:rsidRDefault="00A4309B" w:rsidP="00A430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1,355</w:t>
            </w:r>
          </w:p>
        </w:tc>
        <w:tc>
          <w:tcPr>
            <w:tcW w:w="180" w:type="dxa"/>
          </w:tcPr>
          <w:p w14:paraId="1C1DB386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CCBEF" w14:textId="0C453AFA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A868C3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C7F1FB" w14:textId="0E02B19E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4683E" w:rsidRPr="003A6ED2" w14:paraId="5805C349" w14:textId="77777777" w:rsidTr="000E48B1">
        <w:trPr>
          <w:cantSplit/>
        </w:trPr>
        <w:tc>
          <w:tcPr>
            <w:tcW w:w="3780" w:type="dxa"/>
          </w:tcPr>
          <w:p w14:paraId="483A6414" w14:textId="5626AD5C" w:rsidR="0084683E" w:rsidRPr="003A6ED2" w:rsidRDefault="0084683E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031E29D0" w14:textId="1FF96EAA" w:rsidR="0084683E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36BC2C" w14:textId="77777777" w:rsidR="0084683E" w:rsidRPr="003A6ED2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9DDB2E3" w14:textId="1A112D09" w:rsidR="0084683E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248335" w14:textId="77777777" w:rsidR="0084683E" w:rsidRPr="003A6ED2" w:rsidRDefault="0084683E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CA72CD" w14:textId="1AE9FB75" w:rsidR="0084683E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</w:tcPr>
          <w:p w14:paraId="39A3078D" w14:textId="77777777" w:rsidR="0084683E" w:rsidRPr="003A6ED2" w:rsidRDefault="0084683E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58756" w14:textId="1D607FBD" w:rsidR="0084683E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4309B" w:rsidRPr="003A6ED2" w14:paraId="5BACCCED" w14:textId="77777777" w:rsidTr="000E48B1">
        <w:trPr>
          <w:cantSplit/>
        </w:trPr>
        <w:tc>
          <w:tcPr>
            <w:tcW w:w="3780" w:type="dxa"/>
          </w:tcPr>
          <w:p w14:paraId="338E597D" w14:textId="77777777" w:rsidR="00A4309B" w:rsidRPr="003A6ED2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770BE00E" w14:textId="2D123A02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1D9F7C83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787826" w14:textId="6831E16A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AA5F304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68B68B" w14:textId="00DA0269" w:rsidR="00A4309B" w:rsidRPr="003A6ED2" w:rsidRDefault="0084683E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5B2FE762" w14:textId="77777777" w:rsidR="00A4309B" w:rsidRPr="003A6ED2" w:rsidRDefault="00A4309B" w:rsidP="00A4309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7CC823A" w14:textId="01442750" w:rsidR="00A4309B" w:rsidRPr="003A6ED2" w:rsidRDefault="00A4309B" w:rsidP="00A4309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</w:tr>
      <w:tr w:rsidR="00FE23C5" w:rsidRPr="003A6ED2" w14:paraId="1784C481" w14:textId="77777777" w:rsidTr="000E48B1">
        <w:trPr>
          <w:cantSplit/>
        </w:trPr>
        <w:tc>
          <w:tcPr>
            <w:tcW w:w="3780" w:type="dxa"/>
          </w:tcPr>
          <w:p w14:paraId="4C4C2D37" w14:textId="77777777" w:rsidR="00BD6F53" w:rsidRPr="003A6ED2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16F6DE6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AD7DF01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930A05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447CB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318C0" w14:textId="77777777" w:rsidR="00BD6F53" w:rsidRPr="003A6ED2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896E12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5066CE" w14:textId="77777777" w:rsidR="00BD6F53" w:rsidRPr="003A6ED2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E23C5" w:rsidRPr="003A6ED2" w14:paraId="48992845" w14:textId="77777777" w:rsidTr="000E48B1">
        <w:trPr>
          <w:cantSplit/>
        </w:trPr>
        <w:tc>
          <w:tcPr>
            <w:tcW w:w="3780" w:type="dxa"/>
          </w:tcPr>
          <w:p w14:paraId="5B735045" w14:textId="77777777" w:rsidR="00BD6F53" w:rsidRPr="003A6ED2" w:rsidRDefault="00BD6F53" w:rsidP="00BD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1DB44E0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03EE2F1A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91B74F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323ABF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4A48D" w14:textId="77777777" w:rsidR="00BD6F53" w:rsidRPr="003A6ED2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299608" w14:textId="77777777" w:rsidR="00BD6F53" w:rsidRPr="003A6ED2" w:rsidRDefault="00BD6F53" w:rsidP="00BD6F5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6D7E76" w14:textId="77777777" w:rsidR="00BD6F53" w:rsidRPr="003A6ED2" w:rsidRDefault="00BD6F53" w:rsidP="005E690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397C" w:rsidRPr="003A6ED2" w14:paraId="0613CB60" w14:textId="77777777" w:rsidTr="000E48B1">
        <w:trPr>
          <w:cantSplit/>
        </w:trPr>
        <w:tc>
          <w:tcPr>
            <w:tcW w:w="3780" w:type="dxa"/>
          </w:tcPr>
          <w:p w14:paraId="36AAA9C5" w14:textId="53F5A092" w:rsidR="00AE397C" w:rsidRPr="003A6ED2" w:rsidRDefault="00AE397C" w:rsidP="00AE39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A6ED2" w:rsidRPr="003A6ED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A6E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A6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4C3FC814" w14:textId="2F2D1570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6,373</w:t>
            </w:r>
          </w:p>
        </w:tc>
        <w:tc>
          <w:tcPr>
            <w:tcW w:w="183" w:type="dxa"/>
          </w:tcPr>
          <w:p w14:paraId="45EB751E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4F8CF2B" w14:textId="41E6FFC3" w:rsidR="00AE397C" w:rsidRPr="003A6ED2" w:rsidRDefault="00AE397C" w:rsidP="00AE39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7,930</w:t>
            </w:r>
          </w:p>
        </w:tc>
        <w:tc>
          <w:tcPr>
            <w:tcW w:w="180" w:type="dxa"/>
          </w:tcPr>
          <w:p w14:paraId="0830AB92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2B8C2" w14:textId="469FA841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0AE6D793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8E7DC" w14:textId="6C428475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7,930</w:t>
            </w:r>
          </w:p>
        </w:tc>
      </w:tr>
      <w:tr w:rsidR="00AE397C" w:rsidRPr="003A6ED2" w14:paraId="47E31F99" w14:textId="77777777" w:rsidTr="000E48B1">
        <w:trPr>
          <w:cantSplit/>
        </w:trPr>
        <w:tc>
          <w:tcPr>
            <w:tcW w:w="3780" w:type="dxa"/>
          </w:tcPr>
          <w:p w14:paraId="406DDD4B" w14:textId="5BC0E18B" w:rsidR="00AE397C" w:rsidRPr="003A6ED2" w:rsidRDefault="00AE397C" w:rsidP="00AE39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6ED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A6ED2" w:rsidRPr="003A6ED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A6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CF61A8" w14:textId="6F9C409A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3" w:type="dxa"/>
          </w:tcPr>
          <w:p w14:paraId="1BE25AF3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5C7EBDA" w14:textId="3EBD286A" w:rsidR="00AE397C" w:rsidRPr="003A6ED2" w:rsidRDefault="00AE397C" w:rsidP="00AE39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71AFE049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C4569" w14:textId="7883501B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0" w:type="dxa"/>
          </w:tcPr>
          <w:p w14:paraId="3A3F8E68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70DA4" w14:textId="14AA02AD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421</w:t>
            </w:r>
          </w:p>
        </w:tc>
      </w:tr>
      <w:tr w:rsidR="00AE397C" w:rsidRPr="003A6ED2" w14:paraId="27B86FF8" w14:textId="77777777" w:rsidTr="000E48B1">
        <w:trPr>
          <w:cantSplit/>
        </w:trPr>
        <w:tc>
          <w:tcPr>
            <w:tcW w:w="3780" w:type="dxa"/>
          </w:tcPr>
          <w:p w14:paraId="6F40144F" w14:textId="77777777" w:rsidR="00AE397C" w:rsidRPr="003A6ED2" w:rsidRDefault="00AE397C" w:rsidP="00AE397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6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5811D7" w14:textId="586748C2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3" w:type="dxa"/>
          </w:tcPr>
          <w:p w14:paraId="35B11164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4F4EA37" w14:textId="779911DB" w:rsidR="00AE397C" w:rsidRPr="003A6ED2" w:rsidRDefault="00AE397C" w:rsidP="00AE397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A6E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8,351</w:t>
            </w:r>
          </w:p>
        </w:tc>
        <w:tc>
          <w:tcPr>
            <w:tcW w:w="180" w:type="dxa"/>
          </w:tcPr>
          <w:p w14:paraId="22CA255C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080B0C" w14:textId="1FCE44EB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0" w:type="dxa"/>
          </w:tcPr>
          <w:p w14:paraId="0F9C8FEC" w14:textId="77777777" w:rsidR="00AE397C" w:rsidRPr="003A6ED2" w:rsidRDefault="00AE397C" w:rsidP="00AE397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A0BEF" w14:textId="7185F4EA" w:rsidR="00AE397C" w:rsidRPr="003A6ED2" w:rsidRDefault="00AE397C" w:rsidP="00AE397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8,351</w:t>
            </w:r>
          </w:p>
        </w:tc>
      </w:tr>
    </w:tbl>
    <w:p w14:paraId="69AC5402" w14:textId="77777777" w:rsidR="00BD6F53" w:rsidRPr="00FE23C5" w:rsidRDefault="00BD6F53" w:rsidP="00BD6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15480936" w14:textId="77777777" w:rsidR="00576908" w:rsidRPr="00FE23C5" w:rsidRDefault="00576908" w:rsidP="00201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96259A" w14:textId="479AD5A4" w:rsidR="00B239EA" w:rsidRPr="00FE23C5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p w14:paraId="333AF35C" w14:textId="77777777" w:rsidR="00123228" w:rsidRPr="00FE23C5" w:rsidRDefault="00123228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FE23C5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FE23C5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FE23C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FE23C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FE23C5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FE23C5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FE23C5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22FFDDFF" w:rsidR="00AB6137" w:rsidRPr="00FE23C5" w:rsidRDefault="000E0AA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0E0A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8F733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504F3F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0FC32D64" w14:textId="77777777" w:rsidR="00AB6137" w:rsidRPr="00FE23C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6F4F5755" w:rsidR="00AB6137" w:rsidRPr="00FE23C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8F73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FE23C5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4F3452E3" w:rsidR="00AB6137" w:rsidRPr="00FE23C5" w:rsidRDefault="000E0AAC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0E0AA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EC0041" w:rsidRPr="00FE23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504F3F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D8027CB" w14:textId="77777777" w:rsidR="00AB6137" w:rsidRPr="00FE23C5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25CA5D24" w:rsidR="00AB6137" w:rsidRPr="00FE23C5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FE23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E23C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0E0AAC" w:rsidRPr="008F733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04F3F"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FE23C5" w:rsidRPr="00FE23C5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FE23C5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FE23C5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FE23C5" w14:paraId="48937EF3" w14:textId="77777777" w:rsidTr="00F76FA5">
        <w:trPr>
          <w:cantSplit/>
        </w:trPr>
        <w:tc>
          <w:tcPr>
            <w:tcW w:w="3780" w:type="dxa"/>
          </w:tcPr>
          <w:p w14:paraId="5EBDCD87" w14:textId="77777777" w:rsidR="00ED78C4" w:rsidRPr="00FE23C5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FE23C5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0AAC" w:rsidRPr="00FE23C5" w14:paraId="6DFBE45A" w14:textId="77777777" w:rsidTr="00CF6965">
        <w:trPr>
          <w:cantSplit/>
        </w:trPr>
        <w:tc>
          <w:tcPr>
            <w:tcW w:w="3780" w:type="dxa"/>
          </w:tcPr>
          <w:p w14:paraId="5D7A0EE9" w14:textId="38065D39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9AEA4B" w14:textId="68E95BBF" w:rsidR="000E0AAC" w:rsidRPr="003A6ED2" w:rsidRDefault="008D3F72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31,758</w:t>
            </w:r>
          </w:p>
        </w:tc>
        <w:tc>
          <w:tcPr>
            <w:tcW w:w="183" w:type="dxa"/>
          </w:tcPr>
          <w:p w14:paraId="081B1D6F" w14:textId="77777777" w:rsidR="000E0AAC" w:rsidRPr="003A6ED2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344EB2B" w14:textId="7A02F574" w:rsidR="000E0AAC" w:rsidRPr="003A6ED2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772</w:t>
            </w:r>
          </w:p>
        </w:tc>
        <w:tc>
          <w:tcPr>
            <w:tcW w:w="180" w:type="dxa"/>
          </w:tcPr>
          <w:p w14:paraId="55FE7ACE" w14:textId="77777777" w:rsidR="000E0AAC" w:rsidRPr="003A6ED2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EBA14CB" w14:textId="48FE7FFB" w:rsidR="000E0AAC" w:rsidRPr="003A6ED2" w:rsidRDefault="00AE397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</w:t>
            </w:r>
            <w:r w:rsidR="008D3F72"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80" w:type="dxa"/>
          </w:tcPr>
          <w:p w14:paraId="63BC6F0F" w14:textId="77777777" w:rsidR="000E0AAC" w:rsidRPr="003A6ED2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FD7EF2" w14:textId="70E7D087" w:rsidR="000E0AAC" w:rsidRPr="003A6ED2" w:rsidRDefault="00504F3F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78</w:t>
            </w:r>
            <w:r w:rsidR="000E0AAC" w:rsidRPr="003A6E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,976</w:t>
            </w:r>
          </w:p>
        </w:tc>
      </w:tr>
      <w:tr w:rsidR="000E0AAC" w:rsidRPr="00FE23C5" w14:paraId="34749FB8" w14:textId="77777777" w:rsidTr="007579FC">
        <w:trPr>
          <w:cantSplit/>
          <w:trHeight w:hRule="exact" w:val="170"/>
        </w:trPr>
        <w:tc>
          <w:tcPr>
            <w:tcW w:w="3780" w:type="dxa"/>
          </w:tcPr>
          <w:p w14:paraId="737433BF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F22BAF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482B7CF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45D254DE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0EAC3B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AF21646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D2FCE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2FCA67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FE23C5" w14:paraId="78F6E2D7" w14:textId="77777777" w:rsidTr="009B19F1">
        <w:trPr>
          <w:cantSplit/>
        </w:trPr>
        <w:tc>
          <w:tcPr>
            <w:tcW w:w="3780" w:type="dxa"/>
          </w:tcPr>
          <w:p w14:paraId="1FA5166B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9202890" w14:textId="58BD641B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C10A8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132913" w14:paraId="65ED1052" w14:textId="77777777" w:rsidTr="009B19F1">
        <w:trPr>
          <w:cantSplit/>
        </w:trPr>
        <w:tc>
          <w:tcPr>
            <w:tcW w:w="3780" w:type="dxa"/>
          </w:tcPr>
          <w:p w14:paraId="326950E3" w14:textId="735B75F4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50D4D5" w14:textId="22502718" w:rsidR="000E0AAC" w:rsidRPr="00132913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66FC9B4A" w14:textId="2EB3DF54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26D14CB" w14:textId="780E4ACA" w:rsidR="000E0AAC" w:rsidRPr="00132913" w:rsidRDefault="00473C72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180" w:type="dxa"/>
          </w:tcPr>
          <w:p w14:paraId="2DC368EB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C9CC98E" w14:textId="50732C83" w:rsidR="000E0AAC" w:rsidRPr="00132913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3,349</w:t>
            </w:r>
          </w:p>
        </w:tc>
      </w:tr>
      <w:tr w:rsidR="000E0AAC" w:rsidRPr="00FE23C5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0E0AAC" w:rsidRPr="00FE23C5" w14:paraId="16245E7C" w14:textId="77777777" w:rsidTr="00642589">
        <w:trPr>
          <w:cantSplit/>
        </w:trPr>
        <w:tc>
          <w:tcPr>
            <w:tcW w:w="3780" w:type="dxa"/>
          </w:tcPr>
          <w:p w14:paraId="5E908002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CEC30F4" w14:textId="5251D2BE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FE23C5" w14:paraId="696A1CBD" w14:textId="77777777" w:rsidTr="00642589">
        <w:trPr>
          <w:cantSplit/>
        </w:trPr>
        <w:tc>
          <w:tcPr>
            <w:tcW w:w="3780" w:type="dxa"/>
          </w:tcPr>
          <w:p w14:paraId="0C4983A8" w14:textId="3F3A1DFF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4C77E1" w14:textId="00BFFCF4" w:rsidR="000E0AAC" w:rsidRPr="00132913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9FE741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4776D78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81CCB6" w14:textId="4479690D" w:rsidR="000E0AAC" w:rsidRPr="00132913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9,100</w:t>
            </w:r>
          </w:p>
        </w:tc>
        <w:tc>
          <w:tcPr>
            <w:tcW w:w="180" w:type="dxa"/>
          </w:tcPr>
          <w:p w14:paraId="54976ED5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83C003" w14:textId="23BC9973" w:rsidR="000E0AAC" w:rsidRPr="00132913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62,600</w:t>
            </w:r>
          </w:p>
        </w:tc>
      </w:tr>
      <w:tr w:rsidR="000E0AAC" w:rsidRPr="00FE23C5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AC3383" w14:textId="68EEECF0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0E0AAC" w:rsidRPr="00FE23C5" w14:paraId="51C0B4E5" w14:textId="77777777" w:rsidTr="00F76FA5">
        <w:trPr>
          <w:cantSplit/>
        </w:trPr>
        <w:tc>
          <w:tcPr>
            <w:tcW w:w="3780" w:type="dxa"/>
          </w:tcPr>
          <w:p w14:paraId="7A810B11" w14:textId="1EDD49CD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39271D4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E0AAC" w:rsidRPr="00FE23C5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E0AAC" w:rsidRPr="00F071EA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0E0AAC" w:rsidRPr="00FE23C5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389B017F" w:rsidR="000E0AAC" w:rsidRPr="00132913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F94A5CE" w:rsidR="000E0AAC" w:rsidRPr="00132913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E0AAC" w:rsidRPr="00132913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23,827</w:t>
            </w:r>
          </w:p>
        </w:tc>
      </w:tr>
      <w:tr w:rsidR="000E0AAC" w:rsidRPr="00FE23C5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FE23C5" w14:paraId="316B8FD4" w14:textId="77777777" w:rsidTr="00F76FA5">
        <w:trPr>
          <w:cantSplit/>
        </w:trPr>
        <w:tc>
          <w:tcPr>
            <w:tcW w:w="3780" w:type="dxa"/>
          </w:tcPr>
          <w:p w14:paraId="52C96018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6EA1981" w14:textId="688BB5C6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FE23C5" w14:paraId="44C6907E" w14:textId="77777777" w:rsidTr="004D2642">
        <w:trPr>
          <w:cantSplit/>
        </w:trPr>
        <w:tc>
          <w:tcPr>
            <w:tcW w:w="3780" w:type="dxa"/>
          </w:tcPr>
          <w:p w14:paraId="06798665" w14:textId="25402B35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258404" w14:textId="1FEBB155" w:rsidR="000E0AAC" w:rsidRPr="00132913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12,448</w:t>
            </w:r>
          </w:p>
        </w:tc>
        <w:tc>
          <w:tcPr>
            <w:tcW w:w="183" w:type="dxa"/>
          </w:tcPr>
          <w:p w14:paraId="5D46778D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3653DDA" w14:textId="6BB33A6B" w:rsidR="000E0AAC" w:rsidRPr="00132913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9,962</w:t>
            </w:r>
          </w:p>
        </w:tc>
        <w:tc>
          <w:tcPr>
            <w:tcW w:w="180" w:type="dxa"/>
          </w:tcPr>
          <w:p w14:paraId="0E02C80A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C0D438" w14:textId="5E7D2D38" w:rsidR="000E0AAC" w:rsidRPr="00132913" w:rsidRDefault="00504F3F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80</w:t>
            </w:r>
            <w:r w:rsidR="00AE397C"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</w:t>
            </w: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75</w:t>
            </w:r>
          </w:p>
        </w:tc>
        <w:tc>
          <w:tcPr>
            <w:tcW w:w="180" w:type="dxa"/>
          </w:tcPr>
          <w:p w14:paraId="4F9A1EBE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9A33EA" w14:textId="1C4AA6D5" w:rsidR="000E0AAC" w:rsidRPr="00132913" w:rsidRDefault="00F07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48,437</w:t>
            </w:r>
          </w:p>
        </w:tc>
      </w:tr>
      <w:tr w:rsidR="000E0AAC" w:rsidRPr="00FE23C5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0E0AAC" w:rsidRPr="00FE23C5" w14:paraId="072863B6" w14:textId="77777777" w:rsidTr="00F76FA5">
        <w:trPr>
          <w:cantSplit/>
        </w:trPr>
        <w:tc>
          <w:tcPr>
            <w:tcW w:w="3780" w:type="dxa"/>
          </w:tcPr>
          <w:p w14:paraId="2E0F5D98" w14:textId="77777777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8FA2B5A" w14:textId="734C6922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</w:tcPr>
          <w:p w14:paraId="405DFDA0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0D7CC79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1CC26A2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2FF2E540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19E45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3184A0" w14:textId="77777777" w:rsidR="000E0AAC" w:rsidRPr="00FE23C5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8B9B381" w14:textId="77777777" w:rsidR="000E0AAC" w:rsidRPr="00F071EA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0E0AAC" w:rsidRPr="00FE23C5" w14:paraId="6076BE35" w14:textId="77777777" w:rsidTr="00F071EA">
        <w:trPr>
          <w:cantSplit/>
        </w:trPr>
        <w:tc>
          <w:tcPr>
            <w:tcW w:w="3780" w:type="dxa"/>
          </w:tcPr>
          <w:p w14:paraId="3385FCBB" w14:textId="29C644C8" w:rsidR="000E0AAC" w:rsidRPr="00FE23C5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D73F1" w14:textId="5099102F" w:rsidR="000E0AAC" w:rsidRPr="00132913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E95AE81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7F546F6A" w14:textId="69E16C11" w:rsidR="000E0AAC" w:rsidRPr="00132913" w:rsidRDefault="00F071EA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432CB7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176862" w14:textId="70A6F886" w:rsidR="000E0AAC" w:rsidRPr="00132913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</w:tcPr>
          <w:p w14:paraId="660C53C3" w14:textId="77777777" w:rsidR="000E0AAC" w:rsidRPr="00132913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1F649B8" w14:textId="308CC943" w:rsidR="000E0AAC" w:rsidRPr="00132913" w:rsidRDefault="00F071EA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</w:tr>
      <w:tr w:rsidR="00F071EA" w:rsidRPr="00FE23C5" w14:paraId="20514112" w14:textId="77777777" w:rsidTr="00F071EA">
        <w:trPr>
          <w:cantSplit/>
        </w:trPr>
        <w:tc>
          <w:tcPr>
            <w:tcW w:w="3780" w:type="dxa"/>
          </w:tcPr>
          <w:p w14:paraId="1AE3F08C" w14:textId="77777777" w:rsidR="00F071EA" w:rsidRPr="00F071EA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58FE65B" w14:textId="047A7180" w:rsidR="00F071EA" w:rsidRPr="00F071EA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C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850414" w14:textId="77777777" w:rsidR="00F071EA" w:rsidRPr="00FE23C5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FA56FF" w14:textId="77777777" w:rsidR="00F071EA" w:rsidRPr="00FE23C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2FE8457C" w14:textId="77777777" w:rsidR="00F071EA" w:rsidRPr="00F071EA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80" w:type="dxa"/>
          </w:tcPr>
          <w:p w14:paraId="7CBE7F82" w14:textId="77777777" w:rsidR="00F071EA" w:rsidRPr="00FE23C5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2E99C9" w14:textId="77777777" w:rsidR="00F071EA" w:rsidRPr="00FE23C5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CE7BBA" w14:textId="77777777" w:rsidR="00F071EA" w:rsidRPr="00FE23C5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6D61E5" w14:textId="77777777" w:rsidR="00F071EA" w:rsidRPr="00F071EA" w:rsidRDefault="00F071EA" w:rsidP="00F071EA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F071EA" w:rsidRPr="00FE23C5" w14:paraId="422460BD" w14:textId="77777777" w:rsidTr="00F071EA">
        <w:trPr>
          <w:cantSplit/>
        </w:trPr>
        <w:tc>
          <w:tcPr>
            <w:tcW w:w="3780" w:type="dxa"/>
          </w:tcPr>
          <w:p w14:paraId="683A0FD3" w14:textId="06A9CD7F" w:rsidR="00F071EA" w:rsidRPr="00FE23C5" w:rsidRDefault="00F071EA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7E0C03" w14:textId="11E6E466" w:rsidR="00F071EA" w:rsidRPr="00132913" w:rsidRDefault="00AE397C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9F9A51" w14:textId="77777777" w:rsidR="00F071EA" w:rsidRPr="00132913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11EFFD5B" w14:textId="5D85CDF9" w:rsidR="00F071EA" w:rsidRPr="00132913" w:rsidRDefault="00F071EA" w:rsidP="00780C4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D73D23" w14:textId="77777777" w:rsidR="00F071EA" w:rsidRPr="00132913" w:rsidRDefault="00F071EA" w:rsidP="00780C4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514094" w14:textId="449E8F29" w:rsidR="00F071EA" w:rsidRPr="00132913" w:rsidRDefault="00AE397C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  <w:tc>
          <w:tcPr>
            <w:tcW w:w="180" w:type="dxa"/>
          </w:tcPr>
          <w:p w14:paraId="622757F0" w14:textId="77777777" w:rsidR="00F071EA" w:rsidRPr="00132913" w:rsidRDefault="00F071EA" w:rsidP="00780C4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657ACA" w14:textId="7458908F" w:rsidR="00F071EA" w:rsidRPr="00132913" w:rsidRDefault="00F071EA" w:rsidP="00780C41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32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11,200</w:t>
            </w:r>
          </w:p>
        </w:tc>
      </w:tr>
    </w:tbl>
    <w:p w14:paraId="577968BD" w14:textId="77777777" w:rsidR="00F071EA" w:rsidRDefault="00F071EA" w:rsidP="009153F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2E450C" w14:textId="77777777" w:rsidR="00B55AC4" w:rsidRPr="00FE23C5" w:rsidRDefault="00B55AC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bookmarkStart w:id="2" w:name="_Hlk103085298"/>
    </w:p>
    <w:p w14:paraId="2741849C" w14:textId="77777777" w:rsidR="00590D1A" w:rsidRDefault="00590D1A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37AFC6" w14:textId="77777777" w:rsidR="006035EC" w:rsidRDefault="006035EC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9FE4BF" w14:textId="77777777" w:rsidR="00590D1A" w:rsidRDefault="00590D1A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0A5EF7" w14:textId="77777777" w:rsidR="00590D1A" w:rsidRDefault="00590D1A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312BCB" w14:textId="34178306" w:rsidR="00420C1A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F20A56" w14:textId="77777777" w:rsidR="00590D1A" w:rsidRPr="00590D1A" w:rsidRDefault="00590D1A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  <w:cs/>
        </w:rPr>
      </w:pPr>
    </w:p>
    <w:p w14:paraId="4D69E3E9" w14:textId="77777777" w:rsidR="00CD1310" w:rsidRPr="00FE23C5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24C2F072" w14:textId="3B8D9A1F" w:rsidR="004F368A" w:rsidRPr="00F40C65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652C0BA1" w14:textId="77777777" w:rsidR="001D5794" w:rsidRPr="00FE23C5" w:rsidRDefault="001D5794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65C710B4" w14:textId="77777777" w:rsidR="001D5794" w:rsidRPr="00FE23C5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396C8979" w14:textId="4B0B722D" w:rsidR="00B55AC4" w:rsidRPr="00FE23C5" w:rsidRDefault="001D5794" w:rsidP="00EB1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FE23C5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FE23C5">
        <w:rPr>
          <w:rFonts w:ascii="Angsana New" w:hAnsi="Angsana New"/>
          <w:spacing w:val="5"/>
          <w:sz w:val="30"/>
          <w:szCs w:val="30"/>
        </w:rPr>
        <w:t>2566</w:t>
      </w:r>
      <w:r w:rsidR="005B60CB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FE23C5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E23C5">
        <w:rPr>
          <w:rFonts w:ascii="Angsana New" w:hAnsi="Angsana New"/>
          <w:spacing w:val="5"/>
          <w:sz w:val="30"/>
          <w:szCs w:val="30"/>
        </w:rPr>
        <w:t xml:space="preserve">3 </w:t>
      </w:r>
      <w:r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FE23C5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FE23C5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bookmarkStart w:id="3" w:name="_Hlk166501515"/>
      <w:r w:rsidR="00504F3F" w:rsidRPr="00504F3F">
        <w:rPr>
          <w:rFonts w:ascii="Angsana New" w:hAnsi="Angsana New" w:hint="cs"/>
          <w:spacing w:val="5"/>
          <w:sz w:val="30"/>
          <w:szCs w:val="30"/>
          <w:lang w:val="en-GB"/>
        </w:rPr>
        <w:t>2569</w:t>
      </w:r>
    </w:p>
    <w:bookmarkEnd w:id="3"/>
    <w:p w14:paraId="32099D8B" w14:textId="77777777" w:rsidR="00CF6965" w:rsidRPr="00FE23C5" w:rsidRDefault="00CF6965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FE23C5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FE23C5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FE23C5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2"/>
    <w:p w14:paraId="19C103FB" w14:textId="77777777" w:rsidR="004F368A" w:rsidRPr="00F40C65" w:rsidRDefault="004F368A" w:rsidP="00775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F40C65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31 </w:t>
      </w:r>
      <w:r w:rsidRPr="00F40C65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pacing w:val="5"/>
          <w:sz w:val="30"/>
          <w:szCs w:val="30"/>
        </w:rPr>
        <w:t xml:space="preserve">2568 </w:t>
      </w:r>
    </w:p>
    <w:p w14:paraId="5B425E0B" w14:textId="2A173343" w:rsidR="004F368A" w:rsidRPr="006035EC" w:rsidRDefault="00CD1310" w:rsidP="00603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  <w:r w:rsidRPr="00FE23C5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FE23C5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2D81D719" w14:textId="69886321" w:rsidR="004F368A" w:rsidRPr="00F40C6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และ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 xml:space="preserve">31 </w:t>
      </w:r>
      <w:r w:rsidRPr="00F40C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40C6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ในการเข้ารับวงเงินสินเชื่อกับสถาบันการเงิน จำนวน </w:t>
      </w:r>
      <w:r w:rsidRPr="00F40C65">
        <w:rPr>
          <w:rFonts w:ascii="Angsana New" w:hAnsi="Angsana New"/>
          <w:sz w:val="30"/>
          <w:szCs w:val="30"/>
        </w:rPr>
        <w:t xml:space="preserve">1,103.40 </w:t>
      </w:r>
      <w:r w:rsidRPr="00F40C65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Pr="00F40C65">
        <w:rPr>
          <w:rFonts w:ascii="Angsana New" w:hAnsi="Angsana New"/>
          <w:sz w:val="30"/>
          <w:szCs w:val="30"/>
        </w:rPr>
        <w:t xml:space="preserve">823.40 </w:t>
      </w:r>
      <w:r w:rsidRPr="00F40C65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925A59C" w14:textId="45FF5D91" w:rsidR="004F368A" w:rsidRPr="00F40C65" w:rsidRDefault="004F368A" w:rsidP="004F368A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C6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 w:rsidRPr="00F40C65">
        <w:rPr>
          <w:rFonts w:ascii="Angsana New" w:hAnsi="Angsana New" w:hint="cs"/>
          <w:sz w:val="30"/>
          <w:szCs w:val="30"/>
          <w:cs/>
        </w:rPr>
        <w:t xml:space="preserve"> </w:t>
      </w:r>
      <w:r w:rsidRPr="00F40C65">
        <w:rPr>
          <w:rFonts w:ascii="Angsana New" w:hAnsi="Angsana New"/>
          <w:sz w:val="30"/>
          <w:szCs w:val="30"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มีวงเงินสินเชื่อที่ใช้ร่วมกับบริษัทได้จำนวน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180</w:t>
      </w:r>
      <w:r w:rsidRPr="00F40C65">
        <w:rPr>
          <w:rFonts w:ascii="Angsana New" w:hAnsi="Angsana New"/>
          <w:sz w:val="30"/>
          <w:szCs w:val="30"/>
          <w:cs/>
        </w:rPr>
        <w:t xml:space="preserve"> </w:t>
      </w:r>
      <w:r w:rsidRPr="00F40C65">
        <w:rPr>
          <w:rFonts w:ascii="Angsana New" w:hAnsi="Angsana New" w:hint="cs"/>
          <w:sz w:val="30"/>
          <w:szCs w:val="30"/>
          <w:cs/>
        </w:rPr>
        <w:t>ล้านบาท</w:t>
      </w:r>
    </w:p>
    <w:p w14:paraId="3659B747" w14:textId="77777777" w:rsidR="0082696A" w:rsidRDefault="0082696A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7B667A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41BB67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7EAF63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043456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08AA36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EA4FA3" w14:textId="77777777" w:rsidR="00775056" w:rsidRDefault="0077505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3A511F" w14:textId="77777777" w:rsidR="00775056" w:rsidRDefault="0077505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05C4D" w14:textId="77777777" w:rsidR="00775056" w:rsidRDefault="0077505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5038D3" w14:textId="77777777" w:rsidR="00F62546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22E426" w14:textId="77777777" w:rsidR="00F62546" w:rsidRPr="00FE23C5" w:rsidRDefault="00F62546" w:rsidP="005E690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5EC434" w14:textId="54F6468C" w:rsidR="00954A7A" w:rsidRDefault="00334C11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FE23C5">
        <w:rPr>
          <w:rFonts w:ascii="Angsana New" w:hAnsi="Angsana New"/>
          <w:b/>
          <w:sz w:val="30"/>
          <w:szCs w:val="30"/>
        </w:rPr>
        <w:tab/>
      </w:r>
      <w:r w:rsidR="002E2517" w:rsidRPr="00FE23C5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  <w:r w:rsidR="00D7777E">
        <w:rPr>
          <w:rFonts w:ascii="Angsana New" w:hAnsi="Angsana New"/>
          <w:bCs/>
          <w:sz w:val="30"/>
          <w:szCs w:val="30"/>
        </w:rPr>
        <w:t xml:space="preserve"> </w:t>
      </w:r>
      <w:r w:rsidR="00D7777E" w:rsidRPr="00D7777E">
        <w:rPr>
          <w:rFonts w:ascii="Angsana New" w:hAnsi="Angsana New"/>
          <w:bCs/>
          <w:color w:val="FF0000"/>
          <w:sz w:val="30"/>
          <w:szCs w:val="30"/>
        </w:rPr>
        <w:t xml:space="preserve"> </w:t>
      </w:r>
    </w:p>
    <w:p w14:paraId="4A4EEF56" w14:textId="77777777" w:rsidR="002A772E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A772E" w:rsidRPr="00FE23C5" w14:paraId="27B8B57C" w14:textId="77777777" w:rsidTr="007575F2">
        <w:trPr>
          <w:tblHeader/>
        </w:trPr>
        <w:tc>
          <w:tcPr>
            <w:tcW w:w="3780" w:type="dxa"/>
          </w:tcPr>
          <w:p w14:paraId="2655EC33" w14:textId="77777777" w:rsidR="002A772E" w:rsidRPr="00FE23C5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5330C6" w14:textId="77777777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7830A60" w14:textId="77777777" w:rsidR="002A772E" w:rsidRPr="00FE23C5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931D4AD" w14:textId="77777777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A772E" w:rsidRPr="00FE23C5" w14:paraId="7299F096" w14:textId="77777777" w:rsidTr="007575F2">
        <w:trPr>
          <w:tblHeader/>
        </w:trPr>
        <w:tc>
          <w:tcPr>
            <w:tcW w:w="3780" w:type="dxa"/>
          </w:tcPr>
          <w:p w14:paraId="7DBA5598" w14:textId="0937B965" w:rsidR="002A772E" w:rsidRPr="006E21E5" w:rsidRDefault="006E21E5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E21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072A0ED" w14:textId="2D4743E2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789495E9" w14:textId="77777777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748088C" w14:textId="36036869" w:rsidR="002A772E" w:rsidRPr="00FE23C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A772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217CDB45" w14:textId="77777777" w:rsidR="002A772E" w:rsidRPr="00FE23C5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F4BC02" w14:textId="3AF4F281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40DD7FAE" w14:textId="77777777" w:rsidR="002A772E" w:rsidRPr="00FE23C5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7FFB8" w14:textId="35D70D5A" w:rsidR="002A772E" w:rsidRPr="00FE23C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A772E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A772E" w:rsidRPr="00FE23C5" w14:paraId="37FA1DBE" w14:textId="77777777" w:rsidTr="007575F2">
        <w:trPr>
          <w:tblHeader/>
        </w:trPr>
        <w:tc>
          <w:tcPr>
            <w:tcW w:w="3780" w:type="dxa"/>
          </w:tcPr>
          <w:p w14:paraId="16AF93EB" w14:textId="77777777" w:rsidR="002A772E" w:rsidRPr="00FE23C5" w:rsidRDefault="002A772E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CA67B9" w14:textId="77777777" w:rsidR="002A772E" w:rsidRPr="00FE23C5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772E" w:rsidRPr="00FE23C5" w14:paraId="51B95DA2" w14:textId="77777777" w:rsidTr="007575F2">
        <w:trPr>
          <w:cantSplit/>
        </w:trPr>
        <w:tc>
          <w:tcPr>
            <w:tcW w:w="3780" w:type="dxa"/>
          </w:tcPr>
          <w:p w14:paraId="1153CD54" w14:textId="72FDECF4" w:rsidR="002A772E" w:rsidRPr="00FE23C5" w:rsidRDefault="002A772E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F8D80C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85179B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E76794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D838A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C18C1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BE72DE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495E75" w14:textId="77777777" w:rsidR="002A772E" w:rsidRPr="00FE23C5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B1E23" w:rsidRPr="00F62546" w14:paraId="1D0CE0BD" w14:textId="77777777" w:rsidTr="007575F2">
        <w:trPr>
          <w:cantSplit/>
        </w:trPr>
        <w:tc>
          <w:tcPr>
            <w:tcW w:w="3780" w:type="dxa"/>
          </w:tcPr>
          <w:p w14:paraId="4F49F35B" w14:textId="77DD7252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504F3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309CC4A" w14:textId="71EA9C69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31,758</w:t>
            </w:r>
          </w:p>
        </w:tc>
        <w:tc>
          <w:tcPr>
            <w:tcW w:w="183" w:type="dxa"/>
          </w:tcPr>
          <w:p w14:paraId="09EF11BF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887E37" w14:textId="0B4675F6" w:rsidR="00CB1E23" w:rsidRPr="00F62546" w:rsidRDefault="00504F3F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44</w:t>
            </w:r>
            <w:r w:rsidR="00CB1E23"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,772</w:t>
            </w:r>
          </w:p>
        </w:tc>
        <w:tc>
          <w:tcPr>
            <w:tcW w:w="180" w:type="dxa"/>
          </w:tcPr>
          <w:p w14:paraId="165ED5CE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3D00CC" w14:textId="489D0F9E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62,627</w:t>
            </w:r>
          </w:p>
        </w:tc>
        <w:tc>
          <w:tcPr>
            <w:tcW w:w="180" w:type="dxa"/>
          </w:tcPr>
          <w:p w14:paraId="72547E74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41B02" w14:textId="62324958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78,976</w:t>
            </w:r>
          </w:p>
        </w:tc>
      </w:tr>
      <w:tr w:rsidR="00CB1E23" w:rsidRPr="00F62546" w14:paraId="17B9DEE0" w14:textId="77777777" w:rsidTr="002A772E">
        <w:trPr>
          <w:cantSplit/>
        </w:trPr>
        <w:tc>
          <w:tcPr>
            <w:tcW w:w="3780" w:type="dxa"/>
          </w:tcPr>
          <w:p w14:paraId="1216714E" w14:textId="7CD810AC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056B1F" w14:textId="3E666309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475,557</w:t>
            </w:r>
          </w:p>
        </w:tc>
        <w:tc>
          <w:tcPr>
            <w:tcW w:w="183" w:type="dxa"/>
          </w:tcPr>
          <w:p w14:paraId="24EB3711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EAC407F" w14:textId="373C940A" w:rsidR="00CB1E23" w:rsidRPr="00F62546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80" w:type="dxa"/>
          </w:tcPr>
          <w:p w14:paraId="61333741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DBA0D8" w14:textId="0C9D7E44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377,871</w:t>
            </w:r>
          </w:p>
        </w:tc>
        <w:tc>
          <w:tcPr>
            <w:tcW w:w="180" w:type="dxa"/>
          </w:tcPr>
          <w:p w14:paraId="78B624FB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B598F5" w14:textId="054B3F5A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348,828</w:t>
            </w:r>
          </w:p>
        </w:tc>
      </w:tr>
      <w:tr w:rsidR="002A772E" w:rsidRPr="00F62546" w14:paraId="35275FB7" w14:textId="77777777" w:rsidTr="002A772E">
        <w:trPr>
          <w:cantSplit/>
        </w:trPr>
        <w:tc>
          <w:tcPr>
            <w:tcW w:w="3780" w:type="dxa"/>
          </w:tcPr>
          <w:p w14:paraId="50A7F231" w14:textId="7DA70155" w:rsidR="002A772E" w:rsidRPr="00F62546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033231" w14:textId="7A5DC756" w:rsidR="002A772E" w:rsidRPr="00F625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507,315</w:t>
            </w:r>
          </w:p>
        </w:tc>
        <w:tc>
          <w:tcPr>
            <w:tcW w:w="183" w:type="dxa"/>
          </w:tcPr>
          <w:p w14:paraId="53A96D52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D3D5BB" w14:textId="13068C2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483,285</w:t>
            </w:r>
          </w:p>
        </w:tc>
        <w:tc>
          <w:tcPr>
            <w:tcW w:w="180" w:type="dxa"/>
          </w:tcPr>
          <w:p w14:paraId="4ABB32D6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9A15A9" w14:textId="553A5094" w:rsidR="002A772E" w:rsidRPr="00F62546" w:rsidRDefault="00CB1E23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440,498</w:t>
            </w:r>
          </w:p>
        </w:tc>
        <w:tc>
          <w:tcPr>
            <w:tcW w:w="180" w:type="dxa"/>
          </w:tcPr>
          <w:p w14:paraId="543DA6AC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FE9C0" w14:textId="7AA9E077" w:rsidR="002A772E" w:rsidRPr="00F62546" w:rsidRDefault="00CB1E23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427,804</w:t>
            </w:r>
          </w:p>
        </w:tc>
      </w:tr>
      <w:tr w:rsidR="002A772E" w:rsidRPr="00F62546" w14:paraId="0B5193D6" w14:textId="77777777" w:rsidTr="007575F2">
        <w:trPr>
          <w:cantSplit/>
        </w:trPr>
        <w:tc>
          <w:tcPr>
            <w:tcW w:w="3780" w:type="dxa"/>
          </w:tcPr>
          <w:p w14:paraId="61E53001" w14:textId="41E93610" w:rsidR="002A772E" w:rsidRPr="00F62546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306F7FA4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8071EC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A9F3F2E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79662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61232A" w14:textId="77777777" w:rsidR="002A772E" w:rsidRPr="00F6254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8EDBDF" w14:textId="77777777" w:rsidR="002A772E" w:rsidRPr="00F6254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95DD25" w14:textId="77777777" w:rsidR="002A772E" w:rsidRPr="00F6254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F62546" w14:paraId="37217CAC" w14:textId="77777777" w:rsidTr="002A772E">
        <w:trPr>
          <w:cantSplit/>
        </w:trPr>
        <w:tc>
          <w:tcPr>
            <w:tcW w:w="3780" w:type="dxa"/>
          </w:tcPr>
          <w:p w14:paraId="67DE7AC2" w14:textId="05ACA1E6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5F95" w14:textId="2EE7023B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(101,265)</w:t>
            </w:r>
          </w:p>
        </w:tc>
        <w:tc>
          <w:tcPr>
            <w:tcW w:w="183" w:type="dxa"/>
          </w:tcPr>
          <w:p w14:paraId="0B17C1AE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6DEEED" w14:textId="48D726DD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91</w:t>
            </w: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6254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74</w:t>
            </w: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973D535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C74DA9" w14:textId="703FF59F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(100,506)</w:t>
            </w:r>
          </w:p>
        </w:tc>
        <w:tc>
          <w:tcPr>
            <w:tcW w:w="180" w:type="dxa"/>
          </w:tcPr>
          <w:p w14:paraId="57FB2C87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812AE" w14:textId="3280A96A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90</w:t>
            </w:r>
            <w:r w:rsidR="00454199"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,715</w:t>
            </w: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CB1E23" w:rsidRPr="00F62546" w14:paraId="2E643144" w14:textId="77777777" w:rsidTr="002A772E">
        <w:trPr>
          <w:cantSplit/>
        </w:trPr>
        <w:tc>
          <w:tcPr>
            <w:tcW w:w="3780" w:type="dxa"/>
          </w:tcPr>
          <w:p w14:paraId="7EEBD4E8" w14:textId="77777777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3B959" w14:textId="6F4D5B89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406,050</w:t>
            </w:r>
          </w:p>
        </w:tc>
        <w:tc>
          <w:tcPr>
            <w:tcW w:w="183" w:type="dxa"/>
          </w:tcPr>
          <w:p w14:paraId="7EFA68EA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7D430" w14:textId="34D350D3" w:rsidR="00CB1E23" w:rsidRPr="00F62546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391,811</w:t>
            </w:r>
          </w:p>
        </w:tc>
        <w:tc>
          <w:tcPr>
            <w:tcW w:w="180" w:type="dxa"/>
          </w:tcPr>
          <w:p w14:paraId="46B426F4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73F9A" w14:textId="60BED08B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339,992</w:t>
            </w:r>
          </w:p>
        </w:tc>
        <w:tc>
          <w:tcPr>
            <w:tcW w:w="180" w:type="dxa"/>
          </w:tcPr>
          <w:p w14:paraId="305FAC12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9000F" w14:textId="55E0D924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</w:tr>
    </w:tbl>
    <w:p w14:paraId="329701D0" w14:textId="77777777" w:rsidR="002A772E" w:rsidRPr="00F62546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6E21E5" w:rsidRPr="00F62546" w14:paraId="26C21004" w14:textId="77777777" w:rsidTr="00CB1E23">
        <w:trPr>
          <w:cantSplit/>
        </w:trPr>
        <w:tc>
          <w:tcPr>
            <w:tcW w:w="3780" w:type="dxa"/>
          </w:tcPr>
          <w:p w14:paraId="792A4608" w14:textId="3EC4446B" w:rsidR="006E21E5" w:rsidRPr="00F62546" w:rsidRDefault="006E21E5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5CDA75D" w14:textId="10B8D3EA" w:rsidR="006E21E5" w:rsidRPr="00F6254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D9A8629" w14:textId="77777777" w:rsidR="006E21E5" w:rsidRPr="00F6254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199189" w14:textId="1DC7B008" w:rsidR="006E21E5" w:rsidRPr="00F62546" w:rsidRDefault="006E21E5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BF108EB" w14:textId="77777777" w:rsidR="006E21E5" w:rsidRPr="00F6254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EFD22C" w14:textId="2859F2E3" w:rsidR="006E21E5" w:rsidRPr="00F6254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5EC1AA" w14:textId="77777777" w:rsidR="006E21E5" w:rsidRPr="00F6254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38953D" w14:textId="28BAFBC8" w:rsidR="006E21E5" w:rsidRPr="00F6254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F62546" w14:paraId="6046ED7F" w14:textId="77777777" w:rsidTr="00CB1E23">
        <w:trPr>
          <w:cantSplit/>
        </w:trPr>
        <w:tc>
          <w:tcPr>
            <w:tcW w:w="3780" w:type="dxa"/>
          </w:tcPr>
          <w:p w14:paraId="540B57F4" w14:textId="0378CAAC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="00E14E2A" w:rsidRPr="00F6254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14E2A" w:rsidRPr="00F62546">
              <w:rPr>
                <w:rFonts w:ascii="Angsana New" w:hAnsi="Angsana New"/>
                <w:sz w:val="30"/>
                <w:szCs w:val="30"/>
              </w:rPr>
              <w:t>/</w:t>
            </w:r>
            <w:r w:rsidR="00E14E2A" w:rsidRPr="00F6254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23A0867" w14:textId="09D3ECF2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91,474</w:t>
            </w:r>
          </w:p>
        </w:tc>
        <w:tc>
          <w:tcPr>
            <w:tcW w:w="182" w:type="dxa"/>
          </w:tcPr>
          <w:p w14:paraId="17612C51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EDCB30" w14:textId="4C985E6E" w:rsidR="00CB1E23" w:rsidRPr="00F62546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68,444</w:t>
            </w:r>
          </w:p>
        </w:tc>
        <w:tc>
          <w:tcPr>
            <w:tcW w:w="180" w:type="dxa"/>
          </w:tcPr>
          <w:p w14:paraId="0E98A6EA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481483" w14:textId="4F446522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  <w:tc>
          <w:tcPr>
            <w:tcW w:w="180" w:type="dxa"/>
          </w:tcPr>
          <w:p w14:paraId="15478D3B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01C747" w14:textId="083C6450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68,444</w:t>
            </w:r>
          </w:p>
        </w:tc>
      </w:tr>
      <w:tr w:rsidR="00CB1E23" w:rsidRPr="00F62546" w14:paraId="77A2955F" w14:textId="77777777" w:rsidTr="00CB1E23">
        <w:trPr>
          <w:cantSplit/>
        </w:trPr>
        <w:tc>
          <w:tcPr>
            <w:tcW w:w="3780" w:type="dxa"/>
          </w:tcPr>
          <w:p w14:paraId="73122CD9" w14:textId="6F12A551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1B4F7832" w14:textId="04465170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10,421</w:t>
            </w:r>
          </w:p>
        </w:tc>
        <w:tc>
          <w:tcPr>
            <w:tcW w:w="182" w:type="dxa"/>
          </w:tcPr>
          <w:p w14:paraId="52C2D747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C992B7" w14:textId="2F9B6EB4" w:rsidR="00CB1E23" w:rsidRPr="00F62546" w:rsidRDefault="00CB1E23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25,946</w:t>
            </w:r>
          </w:p>
        </w:tc>
        <w:tc>
          <w:tcPr>
            <w:tcW w:w="180" w:type="dxa"/>
          </w:tcPr>
          <w:p w14:paraId="2B0E3ABE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F050B5" w14:textId="0DE89F4C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10,421</w:t>
            </w:r>
          </w:p>
        </w:tc>
        <w:tc>
          <w:tcPr>
            <w:tcW w:w="180" w:type="dxa"/>
          </w:tcPr>
          <w:p w14:paraId="2D5506BF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0A2CE" w14:textId="0FE102E5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25,187</w:t>
            </w:r>
          </w:p>
        </w:tc>
      </w:tr>
      <w:tr w:rsidR="00CB1E23" w:rsidRPr="00F62546" w14:paraId="69AC78BF" w14:textId="77777777" w:rsidTr="00CB1E23">
        <w:trPr>
          <w:cantSplit/>
        </w:trPr>
        <w:tc>
          <w:tcPr>
            <w:tcW w:w="3780" w:type="dxa"/>
          </w:tcPr>
          <w:p w14:paraId="7DED2E89" w14:textId="4323D3DA" w:rsidR="00CB1E23" w:rsidRPr="00F6254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F62546">
              <w:rPr>
                <w:rFonts w:ascii="Angsana New" w:hAnsi="Angsana New"/>
                <w:sz w:val="30"/>
                <w:szCs w:val="30"/>
              </w:rPr>
              <w:t>/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F29BF" w14:textId="0BC60451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(630)</w:t>
            </w:r>
          </w:p>
        </w:tc>
        <w:tc>
          <w:tcPr>
            <w:tcW w:w="182" w:type="dxa"/>
          </w:tcPr>
          <w:p w14:paraId="39912E1F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1A33BC6" w14:textId="63424A72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(2,916)</w:t>
            </w:r>
          </w:p>
        </w:tc>
        <w:tc>
          <w:tcPr>
            <w:tcW w:w="180" w:type="dxa"/>
          </w:tcPr>
          <w:p w14:paraId="3E38CC9C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0E408F" w14:textId="52395908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(630)</w:t>
            </w:r>
          </w:p>
        </w:tc>
        <w:tc>
          <w:tcPr>
            <w:tcW w:w="180" w:type="dxa"/>
          </w:tcPr>
          <w:p w14:paraId="51CF7727" w14:textId="77777777" w:rsidR="00CB1E23" w:rsidRPr="00F6254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AFEC4" w14:textId="08C3E5A2" w:rsidR="00CB1E23" w:rsidRPr="00F62546" w:rsidRDefault="00CB1E23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(2,916)</w:t>
            </w:r>
          </w:p>
        </w:tc>
      </w:tr>
      <w:tr w:rsidR="006E21E5" w:rsidRPr="00F62546" w14:paraId="790A68D5" w14:textId="77777777" w:rsidTr="00CB1E23">
        <w:trPr>
          <w:cantSplit/>
        </w:trPr>
        <w:tc>
          <w:tcPr>
            <w:tcW w:w="3780" w:type="dxa"/>
          </w:tcPr>
          <w:p w14:paraId="4E54D3A9" w14:textId="396993EC" w:rsidR="006E21E5" w:rsidRPr="00F62546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2748CDA4" w14:textId="26DF8F8B" w:rsidR="006E21E5" w:rsidRPr="00F62546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F05DEDA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43159C" w14:textId="3FAB3A12" w:rsidR="006E21E5" w:rsidRPr="00F62546" w:rsidRDefault="006E21E5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A0AEEE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63AF35" w14:textId="77777777" w:rsidR="006E21E5" w:rsidRPr="00F62546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4580C9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6A74A9" w14:textId="77777777" w:rsidR="006E21E5" w:rsidRPr="00F62546" w:rsidRDefault="006E21E5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E21E5" w:rsidRPr="00FE23C5" w14:paraId="103132F0" w14:textId="77777777" w:rsidTr="00CB1E23">
        <w:trPr>
          <w:cantSplit/>
        </w:trPr>
        <w:tc>
          <w:tcPr>
            <w:tcW w:w="3780" w:type="dxa"/>
          </w:tcPr>
          <w:p w14:paraId="149F7FD3" w14:textId="12AD985E" w:rsidR="006E21E5" w:rsidRPr="00F62546" w:rsidRDefault="006E21E5" w:rsidP="006E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จะเกิดขึ้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นปลายงวด</w:t>
            </w:r>
            <w:r w:rsidRPr="00F62546">
              <w:rPr>
                <w:rFonts w:ascii="Angsana New" w:hAnsi="Angsana New"/>
                <w:sz w:val="30"/>
                <w:szCs w:val="30"/>
              </w:rPr>
              <w:t>/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781B7" w14:textId="7CB71527" w:rsidR="006E21E5" w:rsidRPr="00F62546" w:rsidRDefault="00CB1E23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101,265</w:t>
            </w:r>
          </w:p>
        </w:tc>
        <w:tc>
          <w:tcPr>
            <w:tcW w:w="182" w:type="dxa"/>
          </w:tcPr>
          <w:p w14:paraId="43382EEF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D6D5E6A" w14:textId="3FEB4462" w:rsidR="006E21E5" w:rsidRPr="00F62546" w:rsidRDefault="00CB1E23" w:rsidP="006E21E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91,474</w:t>
            </w:r>
          </w:p>
        </w:tc>
        <w:tc>
          <w:tcPr>
            <w:tcW w:w="180" w:type="dxa"/>
          </w:tcPr>
          <w:p w14:paraId="47CBEF4F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5A88BA1" w14:textId="4839E999" w:rsidR="006E21E5" w:rsidRPr="00F62546" w:rsidRDefault="00CB1E23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100,506</w:t>
            </w:r>
          </w:p>
        </w:tc>
        <w:tc>
          <w:tcPr>
            <w:tcW w:w="180" w:type="dxa"/>
          </w:tcPr>
          <w:p w14:paraId="5E0188D6" w14:textId="77777777" w:rsidR="006E21E5" w:rsidRPr="00F62546" w:rsidRDefault="006E21E5" w:rsidP="006E21E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B6290" w14:textId="2E9121D2" w:rsidR="006E21E5" w:rsidRPr="00F62546" w:rsidRDefault="00CB1E23" w:rsidP="006E21E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90,715</w:t>
            </w:r>
          </w:p>
        </w:tc>
      </w:tr>
    </w:tbl>
    <w:p w14:paraId="76333A71" w14:textId="77777777" w:rsidR="002A772E" w:rsidRPr="00FE23C5" w:rsidRDefault="002A772E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</w:rPr>
      </w:pPr>
    </w:p>
    <w:tbl>
      <w:tblPr>
        <w:tblW w:w="90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3"/>
        <w:gridCol w:w="1129"/>
        <w:gridCol w:w="1418"/>
        <w:gridCol w:w="280"/>
        <w:gridCol w:w="1563"/>
        <w:gridCol w:w="238"/>
        <w:gridCol w:w="1318"/>
      </w:tblGrid>
      <w:tr w:rsidR="00FE23C5" w:rsidRPr="00FE23C5" w14:paraId="6D47A8AC" w14:textId="77777777" w:rsidTr="00CB1E23">
        <w:trPr>
          <w:trHeight w:val="414"/>
        </w:trPr>
        <w:tc>
          <w:tcPr>
            <w:tcW w:w="1725" w:type="pct"/>
          </w:tcPr>
          <w:p w14:paraId="42318F21" w14:textId="77777777" w:rsidR="00057699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  <w:bookmarkStart w:id="4" w:name="_Hlk31728616"/>
          </w:p>
          <w:p w14:paraId="57A8C103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149B823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2691478C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79FE9A64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42DC62B0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1B1B384A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23BF919B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7B601CBD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2C3B2ED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71084CAC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4A07D0BA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1804BED9" w14:textId="77777777" w:rsidR="00F62546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5CF6D29D" w14:textId="77777777" w:rsidR="00F62546" w:rsidRPr="00FE23C5" w:rsidRDefault="00F62546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</w:tcPr>
          <w:p w14:paraId="03FAB2F8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1" w:type="pct"/>
          </w:tcPr>
          <w:p w14:paraId="43B09714" w14:textId="77777777" w:rsidR="00057699" w:rsidRPr="00FE23C5" w:rsidRDefault="00057699" w:rsidP="00057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68A0C2F0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861" w:type="pct"/>
          </w:tcPr>
          <w:p w14:paraId="7A6367DF" w14:textId="77777777" w:rsidR="00057699" w:rsidRPr="00FE23C5" w:rsidRDefault="00057699" w:rsidP="00057699">
            <w:pPr>
              <w:pStyle w:val="acctfourfigures"/>
              <w:spacing w:line="240" w:lineRule="atLeast"/>
              <w:ind w:left="175" w:hanging="297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1" w:type="pct"/>
          </w:tcPr>
          <w:p w14:paraId="5294CB6C" w14:textId="77777777" w:rsidR="00057699" w:rsidRPr="00FE23C5" w:rsidRDefault="00057699" w:rsidP="00057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15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6" w:type="pct"/>
            <w:tcBorders>
              <w:bottom w:val="single" w:sz="4" w:space="0" w:color="FFFFFF" w:themeColor="background1"/>
            </w:tcBorders>
          </w:tcPr>
          <w:p w14:paraId="314CE05A" w14:textId="77777777" w:rsidR="00057699" w:rsidRPr="00FE23C5" w:rsidRDefault="00057699" w:rsidP="0005769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bidi="th-TH"/>
              </w:rPr>
            </w:pPr>
          </w:p>
        </w:tc>
      </w:tr>
      <w:bookmarkEnd w:id="4"/>
    </w:tbl>
    <w:p w14:paraId="0F238A5C" w14:textId="77777777" w:rsidR="00BF3929" w:rsidRDefault="00BF3929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67FAC64" w14:textId="15689B8A" w:rsidR="00D31F88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B1E23" w:rsidRPr="00FE23C5" w14:paraId="08550F9B" w14:textId="77777777" w:rsidTr="00C50C3C">
        <w:trPr>
          <w:tblHeader/>
        </w:trPr>
        <w:tc>
          <w:tcPr>
            <w:tcW w:w="3779" w:type="dxa"/>
          </w:tcPr>
          <w:p w14:paraId="4FEA695E" w14:textId="77777777" w:rsidR="00CB1E23" w:rsidRPr="00FE23C5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ED92DDC" w14:textId="77777777" w:rsidR="00CB1E23" w:rsidRPr="00FE23C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CC154A6" w14:textId="77777777" w:rsidR="00CB1E23" w:rsidRPr="00FE23C5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FD9245E" w14:textId="77777777" w:rsidR="00CB1E23" w:rsidRPr="00FE23C5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CB1E23" w:rsidRPr="00F62546" w14:paraId="6EB34CE6" w14:textId="77777777" w:rsidTr="00C50C3C">
        <w:trPr>
          <w:tblHeader/>
        </w:trPr>
        <w:tc>
          <w:tcPr>
            <w:tcW w:w="3779" w:type="dxa"/>
          </w:tcPr>
          <w:p w14:paraId="42445E89" w14:textId="77777777" w:rsidR="00CB1E23" w:rsidRPr="00F62546" w:rsidRDefault="00CB1E23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E21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F625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53EB9492" w14:textId="77777777" w:rsidR="00CB1E23" w:rsidRPr="00F625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F62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FAF86F9" w14:textId="77777777" w:rsidR="00CB1E23" w:rsidRPr="00F625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9C171" w14:textId="175C49CD" w:rsidR="00CB1E23" w:rsidRPr="00F625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7505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F625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F625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BDEF4BA" w14:textId="77777777" w:rsidR="00CB1E23" w:rsidRPr="00F62546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5F53E5" w14:textId="77777777" w:rsidR="00CB1E23" w:rsidRPr="00F625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F62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3B22473E" w14:textId="77777777" w:rsidR="00CB1E23" w:rsidRPr="00F6254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13E134" w14:textId="5E58733F" w:rsidR="00CB1E23" w:rsidRPr="00F6254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7505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F6254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F625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F6254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CB1E23" w:rsidRPr="00F62546" w14:paraId="604A23F5" w14:textId="77777777" w:rsidTr="00C50C3C">
        <w:trPr>
          <w:tblHeader/>
        </w:trPr>
        <w:tc>
          <w:tcPr>
            <w:tcW w:w="3779" w:type="dxa"/>
          </w:tcPr>
          <w:p w14:paraId="6F99F88E" w14:textId="77777777" w:rsidR="00CB1E23" w:rsidRPr="00F62546" w:rsidRDefault="00CB1E23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00E15A19" w14:textId="77777777" w:rsidR="00CB1E23" w:rsidRPr="00F625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6254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625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625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625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625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625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1E23" w:rsidRPr="00F62546" w14:paraId="5C0030E0" w14:textId="77777777" w:rsidTr="00C50C3C">
        <w:trPr>
          <w:cantSplit/>
        </w:trPr>
        <w:tc>
          <w:tcPr>
            <w:tcW w:w="3779" w:type="dxa"/>
          </w:tcPr>
          <w:p w14:paraId="7F929581" w14:textId="7B132027" w:rsidR="00CB1E23" w:rsidRPr="00F62546" w:rsidRDefault="00CB1E23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504F3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357E7338" w14:textId="01F1ADA3" w:rsidR="00CB1E23" w:rsidRPr="00F6254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1700D6" w14:textId="77777777" w:rsidR="00CB1E23" w:rsidRPr="00F6254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87F53F" w14:textId="0DC60D1C" w:rsidR="00CB1E23" w:rsidRPr="00F62546" w:rsidRDefault="00CB1E23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AD8541E" w14:textId="77777777" w:rsidR="00CB1E23" w:rsidRPr="00F6254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1FE1C3" w14:textId="728FB2AA" w:rsidR="00CB1E23" w:rsidRPr="00F625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4A7AB" w14:textId="77777777" w:rsidR="00CB1E23" w:rsidRPr="00F6254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411CF2" w14:textId="17A00FED" w:rsidR="00CB1E23" w:rsidRPr="00F6254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F62546" w14:paraId="323E538B" w14:textId="77777777" w:rsidTr="00C50C3C">
        <w:trPr>
          <w:cantSplit/>
        </w:trPr>
        <w:tc>
          <w:tcPr>
            <w:tcW w:w="3779" w:type="dxa"/>
          </w:tcPr>
          <w:p w14:paraId="0E5FEDBA" w14:textId="0F039FB7" w:rsidR="00C50C3C" w:rsidRPr="00F625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6254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12F9EB6" w14:textId="5643B5A3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30,925</w:t>
            </w:r>
          </w:p>
        </w:tc>
        <w:tc>
          <w:tcPr>
            <w:tcW w:w="183" w:type="dxa"/>
          </w:tcPr>
          <w:p w14:paraId="6AE8710D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45DDC1" w14:textId="5226C88B" w:rsidR="00C50C3C" w:rsidRPr="00F62546" w:rsidRDefault="00BF3929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28,179</w:t>
            </w:r>
          </w:p>
        </w:tc>
        <w:tc>
          <w:tcPr>
            <w:tcW w:w="180" w:type="dxa"/>
          </w:tcPr>
          <w:p w14:paraId="7D5933D0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25B8C2" w14:textId="539771E0" w:rsidR="00C50C3C" w:rsidRPr="00F62546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43,691</w:t>
            </w:r>
          </w:p>
        </w:tc>
        <w:tc>
          <w:tcPr>
            <w:tcW w:w="180" w:type="dxa"/>
          </w:tcPr>
          <w:p w14:paraId="5C2DD09A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A893E3" w14:textId="2A827910" w:rsidR="00C50C3C" w:rsidRPr="00F62546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36,681</w:t>
            </w:r>
          </w:p>
        </w:tc>
      </w:tr>
      <w:tr w:rsidR="00C50C3C" w:rsidRPr="00F62546" w14:paraId="1FA83E18" w14:textId="77777777" w:rsidTr="00C50C3C">
        <w:trPr>
          <w:cantSplit/>
        </w:trPr>
        <w:tc>
          <w:tcPr>
            <w:tcW w:w="3779" w:type="dxa"/>
          </w:tcPr>
          <w:p w14:paraId="1C17BA70" w14:textId="0340B233" w:rsidR="00C50C3C" w:rsidRPr="00F625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55582457" w14:textId="7E9C17B6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770CA7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2D1D7D" w14:textId="34E8689E" w:rsidR="00C50C3C" w:rsidRPr="00F62546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D10E71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23CA36" w14:textId="075956CC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4633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BEB811" w14:textId="73D68280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3929" w:rsidRPr="00F62546" w14:paraId="3D1EC91B" w14:textId="77777777" w:rsidTr="00C50C3C">
        <w:trPr>
          <w:cantSplit/>
        </w:trPr>
        <w:tc>
          <w:tcPr>
            <w:tcW w:w="3779" w:type="dxa"/>
          </w:tcPr>
          <w:p w14:paraId="1462D100" w14:textId="3D262358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62546">
              <w:rPr>
                <w:rFonts w:ascii="Angsana New" w:hAnsi="Angsana New"/>
                <w:sz w:val="30"/>
                <w:szCs w:val="30"/>
              </w:rPr>
              <w:t>3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F89BE8" w14:textId="4C3BD969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83" w:type="dxa"/>
          </w:tcPr>
          <w:p w14:paraId="3581E1E2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36355" w14:textId="783B9A90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16,593</w:t>
            </w:r>
          </w:p>
        </w:tc>
        <w:tc>
          <w:tcPr>
            <w:tcW w:w="180" w:type="dxa"/>
          </w:tcPr>
          <w:p w14:paraId="2CC6919E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CD16CA" w14:textId="380C5D6A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10,923</w:t>
            </w:r>
          </w:p>
        </w:tc>
        <w:tc>
          <w:tcPr>
            <w:tcW w:w="180" w:type="dxa"/>
          </w:tcPr>
          <w:p w14:paraId="4EF02CA8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EE0ABC" w14:textId="44F5E87C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31,088</w:t>
            </w:r>
          </w:p>
        </w:tc>
      </w:tr>
      <w:tr w:rsidR="00BF3929" w:rsidRPr="00F62546" w14:paraId="12D08CBF" w14:textId="77777777" w:rsidTr="00C50C3C">
        <w:trPr>
          <w:cantSplit/>
        </w:trPr>
        <w:tc>
          <w:tcPr>
            <w:tcW w:w="3779" w:type="dxa"/>
          </w:tcPr>
          <w:p w14:paraId="6115DF8E" w14:textId="38EDBC0C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6254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2E471E" w14:textId="23E7F717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3" w:type="dxa"/>
          </w:tcPr>
          <w:p w14:paraId="4D6B1F64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A022D6" w14:textId="6700BDDE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765279D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AD6A89" w14:textId="3E3AD438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7DDCBB98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15AE68" w14:textId="6B1D7F0E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8,727</w:t>
            </w:r>
          </w:p>
        </w:tc>
      </w:tr>
      <w:tr w:rsidR="00BF3929" w:rsidRPr="00F62546" w14:paraId="7B5D6D79" w14:textId="77777777" w:rsidTr="00E14E2A">
        <w:trPr>
          <w:cantSplit/>
        </w:trPr>
        <w:tc>
          <w:tcPr>
            <w:tcW w:w="3779" w:type="dxa"/>
          </w:tcPr>
          <w:p w14:paraId="65B4415E" w14:textId="3C1CFD69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6254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CA603" w14:textId="161482BA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4B9AC63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173000" w14:textId="473A357B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994845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76317F" w14:textId="0FC7F5D8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8,012</w:t>
            </w:r>
          </w:p>
        </w:tc>
        <w:tc>
          <w:tcPr>
            <w:tcW w:w="180" w:type="dxa"/>
          </w:tcPr>
          <w:p w14:paraId="365591FB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E108B" w14:textId="4C363716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2,480</w:t>
            </w:r>
          </w:p>
        </w:tc>
      </w:tr>
      <w:tr w:rsidR="00BF3929" w:rsidRPr="00F62546" w14:paraId="3111BDE7" w14:textId="77777777" w:rsidTr="00E14E2A">
        <w:trPr>
          <w:cantSplit/>
        </w:trPr>
        <w:tc>
          <w:tcPr>
            <w:tcW w:w="3779" w:type="dxa"/>
          </w:tcPr>
          <w:p w14:paraId="2ECADA8F" w14:textId="77777777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2F7BD0" w14:textId="4AC6E76A" w:rsidR="00BF3929" w:rsidRPr="00E14E2A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4E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31,758</w:t>
            </w:r>
          </w:p>
        </w:tc>
        <w:tc>
          <w:tcPr>
            <w:tcW w:w="183" w:type="dxa"/>
          </w:tcPr>
          <w:p w14:paraId="33ADA890" w14:textId="77777777" w:rsidR="00BF3929" w:rsidRPr="008F733E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287986" w14:textId="00E04400" w:rsidR="00BF3929" w:rsidRPr="00E14E2A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4E2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44,772</w:t>
            </w:r>
          </w:p>
        </w:tc>
        <w:tc>
          <w:tcPr>
            <w:tcW w:w="180" w:type="dxa"/>
          </w:tcPr>
          <w:p w14:paraId="33CAE205" w14:textId="77777777" w:rsidR="00BF3929" w:rsidRPr="008F733E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DB994" w14:textId="052F1C17" w:rsidR="00BF3929" w:rsidRPr="00E14E2A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62,627</w:t>
            </w:r>
          </w:p>
        </w:tc>
        <w:tc>
          <w:tcPr>
            <w:tcW w:w="180" w:type="dxa"/>
          </w:tcPr>
          <w:p w14:paraId="05D51B7D" w14:textId="77777777" w:rsidR="00BF3929" w:rsidRPr="008F733E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8C5124" w14:textId="56EC142B" w:rsidR="00BF3929" w:rsidRPr="00E14E2A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14E2A">
              <w:rPr>
                <w:rFonts w:ascii="Angsana New" w:hAnsi="Angsana New" w:cs="Cordia New"/>
                <w:b/>
                <w:bCs/>
                <w:sz w:val="30"/>
                <w:szCs w:val="38"/>
                <w:lang w:bidi="th-TH"/>
              </w:rPr>
              <w:t>78,976</w:t>
            </w:r>
          </w:p>
        </w:tc>
      </w:tr>
    </w:tbl>
    <w:p w14:paraId="643DD269" w14:textId="77777777" w:rsidR="00CB1E23" w:rsidRPr="00F62546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50C3C" w:rsidRPr="00F62546" w14:paraId="4880BB8B" w14:textId="77777777" w:rsidTr="00C50C3C">
        <w:trPr>
          <w:cantSplit/>
        </w:trPr>
        <w:tc>
          <w:tcPr>
            <w:tcW w:w="3779" w:type="dxa"/>
          </w:tcPr>
          <w:p w14:paraId="31929152" w14:textId="339C55B6" w:rsidR="00C50C3C" w:rsidRPr="00F62546" w:rsidRDefault="00C50C3C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775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625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EDDC1DE" w14:textId="77777777" w:rsidR="00C50C3C" w:rsidRPr="00F6254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C633BA2" w14:textId="77777777" w:rsidR="00C50C3C" w:rsidRPr="00F6254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F3BBD4" w14:textId="77777777" w:rsidR="00C50C3C" w:rsidRPr="00F62546" w:rsidRDefault="00C50C3C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795ECC" w14:textId="77777777" w:rsidR="00C50C3C" w:rsidRPr="00F6254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36AD73" w14:textId="77777777" w:rsidR="00C50C3C" w:rsidRPr="00F6254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A8D9A4" w14:textId="77777777" w:rsidR="00C50C3C" w:rsidRPr="00F6254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21949" w14:textId="77777777" w:rsidR="00C50C3C" w:rsidRPr="00F6254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F62546" w14:paraId="5002BF2A" w14:textId="77777777" w:rsidTr="007575F2">
        <w:trPr>
          <w:cantSplit/>
        </w:trPr>
        <w:tc>
          <w:tcPr>
            <w:tcW w:w="3779" w:type="dxa"/>
          </w:tcPr>
          <w:p w14:paraId="0DA79BEA" w14:textId="2A147373" w:rsidR="00C50C3C" w:rsidRPr="00F625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6254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7215205E" w14:textId="2FAFAAAA" w:rsidR="00C50C3C" w:rsidRPr="00F62546" w:rsidRDefault="006B12C1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205,627</w:t>
            </w:r>
          </w:p>
        </w:tc>
        <w:tc>
          <w:tcPr>
            <w:tcW w:w="183" w:type="dxa"/>
          </w:tcPr>
          <w:p w14:paraId="2F87B77A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968A95" w14:textId="0FB6D358" w:rsidR="00C50C3C" w:rsidRPr="00F62546" w:rsidRDefault="00BF3929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193,687</w:t>
            </w:r>
          </w:p>
        </w:tc>
        <w:tc>
          <w:tcPr>
            <w:tcW w:w="180" w:type="dxa"/>
          </w:tcPr>
          <w:p w14:paraId="1E4F1FA4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7DA22E" w14:textId="28D8977C" w:rsidR="00C50C3C" w:rsidRPr="00F62546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168,068</w:t>
            </w:r>
          </w:p>
        </w:tc>
        <w:tc>
          <w:tcPr>
            <w:tcW w:w="180" w:type="dxa"/>
          </w:tcPr>
          <w:p w14:paraId="5AC3A31D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5578A9" w14:textId="6C973069" w:rsidR="00C50C3C" w:rsidRPr="00F62546" w:rsidRDefault="00BF3929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133,323</w:t>
            </w:r>
          </w:p>
        </w:tc>
      </w:tr>
      <w:tr w:rsidR="00C50C3C" w:rsidRPr="00F62546" w14:paraId="4E9C9077" w14:textId="77777777" w:rsidTr="007575F2">
        <w:trPr>
          <w:cantSplit/>
        </w:trPr>
        <w:tc>
          <w:tcPr>
            <w:tcW w:w="3779" w:type="dxa"/>
          </w:tcPr>
          <w:p w14:paraId="146C8AF2" w14:textId="5800BACA" w:rsidR="00C50C3C" w:rsidRPr="00F625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231B33D7" w14:textId="230744F3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65A09559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E53CB" w14:textId="20C790B5" w:rsidR="00C50C3C" w:rsidRPr="00F62546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317221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F43E99" w14:textId="535FE456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2288F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AAB989" w14:textId="47318FA1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3929" w:rsidRPr="00F62546" w14:paraId="259369C2" w14:textId="77777777" w:rsidTr="00C50C3C">
        <w:trPr>
          <w:cantSplit/>
        </w:trPr>
        <w:tc>
          <w:tcPr>
            <w:tcW w:w="3779" w:type="dxa"/>
          </w:tcPr>
          <w:p w14:paraId="675EFAF2" w14:textId="26067FED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62546">
              <w:rPr>
                <w:rFonts w:ascii="Angsana New" w:hAnsi="Angsana New"/>
                <w:sz w:val="30"/>
                <w:szCs w:val="30"/>
              </w:rPr>
              <w:t>3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CE0E53" w14:textId="46300A92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109,689</w:t>
            </w:r>
          </w:p>
        </w:tc>
        <w:tc>
          <w:tcPr>
            <w:tcW w:w="183" w:type="dxa"/>
          </w:tcPr>
          <w:p w14:paraId="19085C06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BF0BCC" w14:textId="6096F69F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</w:rPr>
              <w:t>112,534</w:t>
            </w:r>
          </w:p>
        </w:tc>
        <w:tc>
          <w:tcPr>
            <w:tcW w:w="180" w:type="dxa"/>
          </w:tcPr>
          <w:p w14:paraId="6C348519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5E2F0D1" w14:textId="45BFDD8D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85,183</w:t>
            </w:r>
          </w:p>
        </w:tc>
        <w:tc>
          <w:tcPr>
            <w:tcW w:w="180" w:type="dxa"/>
          </w:tcPr>
          <w:p w14:paraId="5E3D4895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1660FB" w14:textId="131991AF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93,464</w:t>
            </w:r>
          </w:p>
        </w:tc>
      </w:tr>
      <w:tr w:rsidR="00BF3929" w:rsidRPr="00F62546" w14:paraId="777FF741" w14:textId="77777777" w:rsidTr="007575F2">
        <w:trPr>
          <w:cantSplit/>
        </w:trPr>
        <w:tc>
          <w:tcPr>
            <w:tcW w:w="3779" w:type="dxa"/>
          </w:tcPr>
          <w:p w14:paraId="234CF299" w14:textId="10EECE8E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6254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A03971F" w14:textId="3C126904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34,101</w:t>
            </w:r>
          </w:p>
        </w:tc>
        <w:tc>
          <w:tcPr>
            <w:tcW w:w="183" w:type="dxa"/>
          </w:tcPr>
          <w:p w14:paraId="56C95B4C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C0670D" w14:textId="1A8014F8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</w:rPr>
              <w:t>39,141</w:t>
            </w:r>
          </w:p>
        </w:tc>
        <w:tc>
          <w:tcPr>
            <w:tcW w:w="180" w:type="dxa"/>
          </w:tcPr>
          <w:p w14:paraId="413E1B8A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B3515B" w14:textId="6CA3415D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26,792</w:t>
            </w:r>
          </w:p>
        </w:tc>
        <w:tc>
          <w:tcPr>
            <w:tcW w:w="180" w:type="dxa"/>
          </w:tcPr>
          <w:p w14:paraId="2844C9D5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FFA593" w14:textId="56F6A2E4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29,705</w:t>
            </w:r>
          </w:p>
        </w:tc>
      </w:tr>
      <w:tr w:rsidR="00BF3929" w:rsidRPr="00F62546" w14:paraId="59BA2ECD" w14:textId="77777777" w:rsidTr="00C50C3C">
        <w:trPr>
          <w:cantSplit/>
        </w:trPr>
        <w:tc>
          <w:tcPr>
            <w:tcW w:w="3779" w:type="dxa"/>
          </w:tcPr>
          <w:p w14:paraId="033D6663" w14:textId="4B9B775E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6254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8D9B7C" w14:textId="083F98D3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35,667</w:t>
            </w:r>
          </w:p>
        </w:tc>
        <w:tc>
          <w:tcPr>
            <w:tcW w:w="183" w:type="dxa"/>
          </w:tcPr>
          <w:p w14:paraId="0492D4BF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F84EB3" w14:textId="2F360F1F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8,134</w:t>
            </w:r>
          </w:p>
        </w:tc>
        <w:tc>
          <w:tcPr>
            <w:tcW w:w="180" w:type="dxa"/>
          </w:tcPr>
          <w:p w14:paraId="43EFDC0E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9D34F" w14:textId="414DE986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8,834</w:t>
            </w:r>
          </w:p>
        </w:tc>
        <w:tc>
          <w:tcPr>
            <w:tcW w:w="180" w:type="dxa"/>
          </w:tcPr>
          <w:p w14:paraId="368C6FD1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A70E7" w14:textId="3256E92E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</w:tr>
      <w:tr w:rsidR="00BF3929" w:rsidRPr="00F62546" w14:paraId="765AB028" w14:textId="77777777" w:rsidTr="006B12C1">
        <w:trPr>
          <w:cantSplit/>
        </w:trPr>
        <w:tc>
          <w:tcPr>
            <w:tcW w:w="3779" w:type="dxa"/>
          </w:tcPr>
          <w:p w14:paraId="10753788" w14:textId="3D7F51A2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625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F625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62546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F6254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01473" w14:textId="14F0B062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90,473</w:t>
            </w:r>
          </w:p>
        </w:tc>
        <w:tc>
          <w:tcPr>
            <w:tcW w:w="183" w:type="dxa"/>
          </w:tcPr>
          <w:p w14:paraId="5E7D7AE2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E01ABA" w14:textId="47EEEEF4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</w:rPr>
              <w:t>85,017</w:t>
            </w:r>
          </w:p>
        </w:tc>
        <w:tc>
          <w:tcPr>
            <w:tcW w:w="180" w:type="dxa"/>
          </w:tcPr>
          <w:p w14:paraId="466E1741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7EEF9C" w14:textId="6504885A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88,994</w:t>
            </w:r>
          </w:p>
        </w:tc>
        <w:tc>
          <w:tcPr>
            <w:tcW w:w="180" w:type="dxa"/>
          </w:tcPr>
          <w:p w14:paraId="08BAE2BB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8D61C" w14:textId="4B3C5DC8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sz w:val="30"/>
                <w:szCs w:val="30"/>
              </w:rPr>
              <w:t>84,259</w:t>
            </w:r>
          </w:p>
        </w:tc>
      </w:tr>
      <w:tr w:rsidR="00BF3929" w:rsidRPr="00F62546" w14:paraId="281FDC98" w14:textId="77777777" w:rsidTr="006B12C1">
        <w:trPr>
          <w:cantSplit/>
        </w:trPr>
        <w:tc>
          <w:tcPr>
            <w:tcW w:w="3779" w:type="dxa"/>
          </w:tcPr>
          <w:p w14:paraId="6AB8CE2D" w14:textId="77777777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A78D3" w14:textId="70AB5B64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475,557</w:t>
            </w:r>
          </w:p>
        </w:tc>
        <w:tc>
          <w:tcPr>
            <w:tcW w:w="183" w:type="dxa"/>
          </w:tcPr>
          <w:p w14:paraId="488A26BF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6FD3D08" w14:textId="79227583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438,513</w:t>
            </w:r>
          </w:p>
        </w:tc>
        <w:tc>
          <w:tcPr>
            <w:tcW w:w="180" w:type="dxa"/>
          </w:tcPr>
          <w:p w14:paraId="6C1B5F54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1250A6E" w14:textId="79EFDA41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377,871</w:t>
            </w:r>
          </w:p>
        </w:tc>
        <w:tc>
          <w:tcPr>
            <w:tcW w:w="180" w:type="dxa"/>
          </w:tcPr>
          <w:p w14:paraId="350E13F9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11497" w14:textId="65E693DA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Cordia New"/>
                <w:sz w:val="30"/>
                <w:szCs w:val="38"/>
                <w:lang w:bidi="th-TH"/>
              </w:rPr>
              <w:t>348,828</w:t>
            </w:r>
          </w:p>
        </w:tc>
      </w:tr>
      <w:tr w:rsidR="00C50C3C" w:rsidRPr="00F62546" w14:paraId="2A6380FA" w14:textId="77777777" w:rsidTr="00C50C3C">
        <w:trPr>
          <w:cantSplit/>
        </w:trPr>
        <w:tc>
          <w:tcPr>
            <w:tcW w:w="3779" w:type="dxa"/>
          </w:tcPr>
          <w:p w14:paraId="339EDD0C" w14:textId="1C517385" w:rsidR="00C50C3C" w:rsidRPr="00F6254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625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7092F1BE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05104CD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F321333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17667D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C3B6E1" w14:textId="77777777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24BBE0A" w14:textId="77777777" w:rsidR="00C50C3C" w:rsidRPr="00F6254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C6597A" w14:textId="77777777" w:rsidR="00C50C3C" w:rsidRPr="00F6254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3929" w:rsidRPr="00F62546" w14:paraId="6D26ADF6" w14:textId="77777777" w:rsidTr="006B12C1">
        <w:trPr>
          <w:cantSplit/>
        </w:trPr>
        <w:tc>
          <w:tcPr>
            <w:tcW w:w="3779" w:type="dxa"/>
          </w:tcPr>
          <w:p w14:paraId="02B6735D" w14:textId="74951DAB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2546">
              <w:rPr>
                <w:rFonts w:ascii="Angsana New" w:hAnsi="Angsana New" w:hint="cs"/>
                <w:sz w:val="30"/>
                <w:szCs w:val="30"/>
                <w:cs/>
              </w:rPr>
              <w:t xml:space="preserve">      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745E33" w14:textId="0AF115CA" w:rsidR="00BF3929" w:rsidRPr="00F62546" w:rsidRDefault="00BF3929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(101,265)</w:t>
            </w:r>
          </w:p>
        </w:tc>
        <w:tc>
          <w:tcPr>
            <w:tcW w:w="183" w:type="dxa"/>
          </w:tcPr>
          <w:p w14:paraId="074E92D7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C63F115" w14:textId="44D8A018" w:rsidR="00BF3929" w:rsidRPr="00F62546" w:rsidRDefault="00BF3929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25480"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</w:t>
            </w:r>
            <w:r w:rsidR="00225480"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124AE8F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98E93" w14:textId="26F9F30B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(100,506)</w:t>
            </w:r>
          </w:p>
        </w:tc>
        <w:tc>
          <w:tcPr>
            <w:tcW w:w="180" w:type="dxa"/>
          </w:tcPr>
          <w:p w14:paraId="2BEF6316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B919FD" w14:textId="024DC90F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sz w:val="30"/>
                <w:szCs w:val="30"/>
                <w:lang w:bidi="th-TH"/>
              </w:rPr>
              <w:t>(90,715)</w:t>
            </w:r>
          </w:p>
        </w:tc>
      </w:tr>
      <w:tr w:rsidR="00BF3929" w:rsidRPr="00F62546" w14:paraId="34186AA4" w14:textId="77777777" w:rsidTr="006B12C1">
        <w:trPr>
          <w:cantSplit/>
        </w:trPr>
        <w:tc>
          <w:tcPr>
            <w:tcW w:w="3779" w:type="dxa"/>
          </w:tcPr>
          <w:p w14:paraId="17F84F21" w14:textId="77777777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007157" w14:textId="5DCCCCE0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374,292</w:t>
            </w:r>
          </w:p>
        </w:tc>
        <w:tc>
          <w:tcPr>
            <w:tcW w:w="183" w:type="dxa"/>
          </w:tcPr>
          <w:p w14:paraId="2808F3F8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A843101" w14:textId="263D5795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347,039</w:t>
            </w:r>
          </w:p>
        </w:tc>
        <w:tc>
          <w:tcPr>
            <w:tcW w:w="180" w:type="dxa"/>
          </w:tcPr>
          <w:p w14:paraId="3C58F13E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BB75B" w14:textId="5DEDAFC1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277,365</w:t>
            </w:r>
          </w:p>
        </w:tc>
        <w:tc>
          <w:tcPr>
            <w:tcW w:w="180" w:type="dxa"/>
          </w:tcPr>
          <w:p w14:paraId="1726041D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788F26" w14:textId="7D26E7F6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b/>
                <w:bCs/>
                <w:sz w:val="30"/>
                <w:szCs w:val="30"/>
              </w:rPr>
              <w:t>258,113</w:t>
            </w:r>
          </w:p>
        </w:tc>
      </w:tr>
      <w:tr w:rsidR="00BF3929" w:rsidRPr="00FE23C5" w14:paraId="5A6D22D1" w14:textId="77777777" w:rsidTr="006B12C1">
        <w:trPr>
          <w:cantSplit/>
        </w:trPr>
        <w:tc>
          <w:tcPr>
            <w:tcW w:w="3779" w:type="dxa"/>
          </w:tcPr>
          <w:p w14:paraId="6CDEE04E" w14:textId="77777777" w:rsidR="00BF3929" w:rsidRPr="00F62546" w:rsidRDefault="00BF3929" w:rsidP="00BF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5006F3" w14:textId="5BBC2A08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406,050</w:t>
            </w:r>
          </w:p>
        </w:tc>
        <w:tc>
          <w:tcPr>
            <w:tcW w:w="183" w:type="dxa"/>
          </w:tcPr>
          <w:p w14:paraId="4227606F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BAB5916" w14:textId="025AC3C3" w:rsidR="00BF3929" w:rsidRPr="00F62546" w:rsidRDefault="00BF3929" w:rsidP="00BF39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391,811</w:t>
            </w:r>
          </w:p>
        </w:tc>
        <w:tc>
          <w:tcPr>
            <w:tcW w:w="180" w:type="dxa"/>
          </w:tcPr>
          <w:p w14:paraId="7785AE3B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9F668" w14:textId="027C7940" w:rsidR="00BF3929" w:rsidRPr="00F62546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339,992</w:t>
            </w:r>
          </w:p>
        </w:tc>
        <w:tc>
          <w:tcPr>
            <w:tcW w:w="180" w:type="dxa"/>
          </w:tcPr>
          <w:p w14:paraId="07EEE00E" w14:textId="77777777" w:rsidR="00BF3929" w:rsidRPr="00F62546" w:rsidRDefault="00BF3929" w:rsidP="00BF392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163E9E" w14:textId="589DCC51" w:rsidR="00BF3929" w:rsidRPr="00C50C3C" w:rsidRDefault="00BF3929" w:rsidP="00BF392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254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337,089</w:t>
            </w:r>
          </w:p>
        </w:tc>
      </w:tr>
    </w:tbl>
    <w:p w14:paraId="30C29A9C" w14:textId="77777777" w:rsidR="00CB1E23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p w14:paraId="7FE1669D" w14:textId="2FEEAAB5" w:rsidR="00D7061E" w:rsidRPr="00FE23C5" w:rsidRDefault="007179F4" w:rsidP="00A72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 w:hint="cs"/>
          <w:b/>
          <w:sz w:val="30"/>
          <w:szCs w:val="30"/>
          <w:cs/>
        </w:rPr>
        <w:t>โ</w:t>
      </w:r>
      <w:r w:rsidR="00D7061E" w:rsidRPr="00FE23C5">
        <w:rPr>
          <w:rFonts w:ascii="Angsana New" w:hAnsi="Angsana New"/>
          <w:b/>
          <w:sz w:val="30"/>
          <w:szCs w:val="30"/>
          <w:cs/>
        </w:rPr>
        <w:t>ดยปกติระยะเวลาการให</w:t>
      </w:r>
      <w:r w:rsidR="00ED5F2C" w:rsidRPr="00FE23C5">
        <w:rPr>
          <w:rFonts w:ascii="Angsana New" w:hAnsi="Angsana New"/>
          <w:b/>
          <w:sz w:val="30"/>
          <w:szCs w:val="30"/>
          <w:cs/>
        </w:rPr>
        <w:t>้สินเชื่อแก่ลูกค้าของ</w:t>
      </w:r>
      <w:r w:rsidR="00E80272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ED5F2C" w:rsidRPr="00FE23C5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มีระยะเวลาตั้งแต่ </w:t>
      </w:r>
      <w:r w:rsidR="00D7061E" w:rsidRPr="00FE23C5">
        <w:rPr>
          <w:rFonts w:ascii="Angsana New" w:hAnsi="Angsana New"/>
          <w:bCs/>
          <w:sz w:val="30"/>
          <w:szCs w:val="30"/>
        </w:rPr>
        <w:t>30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="00734361" w:rsidRPr="00FE23C5">
        <w:rPr>
          <w:rFonts w:ascii="Angsana New" w:hAnsi="Angsana New"/>
          <w:bCs/>
          <w:sz w:val="30"/>
          <w:szCs w:val="30"/>
        </w:rPr>
        <w:t>9</w:t>
      </w:r>
      <w:r w:rsidR="00D7061E" w:rsidRPr="00FE23C5">
        <w:rPr>
          <w:rFonts w:ascii="Angsana New" w:hAnsi="Angsana New"/>
          <w:bCs/>
          <w:sz w:val="30"/>
          <w:szCs w:val="30"/>
        </w:rPr>
        <w:t>0</w:t>
      </w:r>
      <w:r w:rsidR="00D7061E" w:rsidRPr="00FE23C5">
        <w:rPr>
          <w:rFonts w:ascii="Angsana New" w:hAnsi="Angsana New"/>
          <w:b/>
          <w:sz w:val="30"/>
          <w:szCs w:val="30"/>
          <w:cs/>
        </w:rPr>
        <w:t xml:space="preserve"> วัน</w:t>
      </w:r>
      <w:r w:rsidR="00960227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C4D6C61" w14:textId="77777777" w:rsidR="009C0DBD" w:rsidRDefault="009C0DBD" w:rsidP="009C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firstLine="562"/>
        <w:rPr>
          <w:rFonts w:ascii="Angsana New" w:hAnsi="Angsana New"/>
          <w:b/>
          <w:sz w:val="30"/>
          <w:szCs w:val="30"/>
        </w:rPr>
      </w:pPr>
    </w:p>
    <w:p w14:paraId="052A9E3C" w14:textId="5B30264F" w:rsidR="00B2209E" w:rsidRPr="00FE23C5" w:rsidRDefault="00D7061E" w:rsidP="000B4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>ลูกหนี้การค้าทั้งหมดของ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FE23C5">
        <w:rPr>
          <w:rFonts w:ascii="Angsana New" w:hAnsi="Angsana New"/>
          <w:b/>
          <w:sz w:val="30"/>
          <w:szCs w:val="30"/>
          <w:cs/>
        </w:rPr>
        <w:t xml:space="preserve">บริษัท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Pr="00FE23C5">
        <w:rPr>
          <w:rFonts w:ascii="Angsana New" w:hAnsi="Angsana New"/>
          <w:b/>
          <w:sz w:val="30"/>
          <w:szCs w:val="30"/>
          <w:cs/>
        </w:rPr>
        <w:t>เป็นสกุลเงินบาท</w:t>
      </w:r>
    </w:p>
    <w:p w14:paraId="519E3FB2" w14:textId="77777777" w:rsidR="009D5C8F" w:rsidRDefault="009D5C8F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4EB58FCB" w14:textId="77777777" w:rsidR="00F62546" w:rsidRDefault="00F62546" w:rsidP="009D5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B7A6D6D" w14:textId="7CB44D36" w:rsidR="00000CAA" w:rsidRPr="005D305F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504F3F">
        <w:rPr>
          <w:rFonts w:ascii="Angsana New" w:hAnsi="Angsana New" w:hint="cs"/>
          <w:bCs/>
          <w:sz w:val="30"/>
          <w:szCs w:val="30"/>
          <w:lang w:val="en-GB"/>
        </w:rPr>
        <w:lastRenderedPageBreak/>
        <w:t>6</w:t>
      </w:r>
      <w:r w:rsidR="005D305F" w:rsidRPr="00FE23C5">
        <w:rPr>
          <w:rFonts w:ascii="Angsana New" w:hAnsi="Angsana New"/>
          <w:b/>
          <w:sz w:val="30"/>
          <w:szCs w:val="30"/>
        </w:rPr>
        <w:tab/>
      </w:r>
      <w:r w:rsidR="005D305F" w:rsidRPr="005D305F">
        <w:rPr>
          <w:rFonts w:ascii="Angsana New" w:hAnsi="Angsana New"/>
          <w:bCs/>
          <w:sz w:val="30"/>
          <w:szCs w:val="30"/>
          <w:cs/>
        </w:rPr>
        <w:t>ลูกหนี้</w:t>
      </w:r>
      <w:r w:rsidR="005D305F" w:rsidRPr="005D305F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D305F" w:rsidRPr="005D305F">
        <w:rPr>
          <w:rFonts w:ascii="Angsana New" w:hAnsi="Angsana New"/>
          <w:bCs/>
          <w:sz w:val="30"/>
          <w:szCs w:val="30"/>
          <w:cs/>
        </w:rPr>
        <w:t>อื่น</w:t>
      </w:r>
      <w:r w:rsidR="005D305F" w:rsidRPr="005D305F">
        <w:rPr>
          <w:rFonts w:ascii="Angsana New" w:hAnsi="Angsana New"/>
          <w:bCs/>
          <w:sz w:val="30"/>
          <w:szCs w:val="30"/>
        </w:rPr>
        <w:t xml:space="preserve">  </w:t>
      </w:r>
      <w:bookmarkStart w:id="5" w:name="_Hlk31729391"/>
    </w:p>
    <w:p w14:paraId="2847B55E" w14:textId="77777777" w:rsidR="008E7BE4" w:rsidRDefault="008E7BE4" w:rsidP="008E7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E7BE4" w:rsidRPr="00FE23C5" w14:paraId="22453AB3" w14:textId="77777777" w:rsidTr="007575F2">
        <w:trPr>
          <w:tblHeader/>
        </w:trPr>
        <w:tc>
          <w:tcPr>
            <w:tcW w:w="3779" w:type="dxa"/>
          </w:tcPr>
          <w:p w14:paraId="0ABE0784" w14:textId="77777777" w:rsidR="008E7BE4" w:rsidRPr="00FE23C5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3732FA37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9B5F0B7" w14:textId="77777777" w:rsidR="008E7BE4" w:rsidRPr="00FE23C5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E06311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E7BE4" w:rsidRPr="00FE23C5" w14:paraId="18274DF8" w14:textId="77777777" w:rsidTr="007575F2">
        <w:trPr>
          <w:tblHeader/>
        </w:trPr>
        <w:tc>
          <w:tcPr>
            <w:tcW w:w="3779" w:type="dxa"/>
          </w:tcPr>
          <w:p w14:paraId="54E9AF5B" w14:textId="77777777" w:rsidR="008E7BE4" w:rsidRPr="006E21E5" w:rsidRDefault="008E7BE4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E21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3F91718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25F7AFD0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A208BF7" w14:textId="714B9F12" w:rsidR="008E7BE4" w:rsidRPr="00FE23C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E7BE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3DA64E8F" w14:textId="77777777" w:rsidR="008E7BE4" w:rsidRPr="00FE23C5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2096E5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D49ABF3" w14:textId="77777777" w:rsidR="008E7BE4" w:rsidRPr="00FE23C5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568489" w14:textId="2E9E7C2E" w:rsidR="008E7BE4" w:rsidRPr="00FE23C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8F733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E7BE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8E7BE4" w:rsidRPr="001B1F69" w14:paraId="18FFD2F8" w14:textId="77777777" w:rsidTr="007575F2">
        <w:trPr>
          <w:tblHeader/>
        </w:trPr>
        <w:tc>
          <w:tcPr>
            <w:tcW w:w="3779" w:type="dxa"/>
          </w:tcPr>
          <w:p w14:paraId="36E6E089" w14:textId="77777777" w:rsidR="008E7BE4" w:rsidRPr="001B1F69" w:rsidRDefault="008E7BE4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240BF83" w14:textId="77777777" w:rsidR="008E7BE4" w:rsidRPr="001B1F69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1F6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1B1F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B1F6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1B1F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1B1F6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1B1F6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7BE4" w:rsidRPr="001B1F69" w14:paraId="3FFC0BA6" w14:textId="77777777" w:rsidTr="008E7BE4">
        <w:trPr>
          <w:cantSplit/>
        </w:trPr>
        <w:tc>
          <w:tcPr>
            <w:tcW w:w="3779" w:type="dxa"/>
          </w:tcPr>
          <w:p w14:paraId="294D276C" w14:textId="5DE6E369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504F3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E1DF9" w14:textId="6F1B9626" w:rsidR="008E7BE4" w:rsidRPr="00E14E2A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D0094BA" w14:textId="77777777" w:rsidR="008E7BE4" w:rsidRPr="00E14E2A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56710B" w14:textId="4C522A1A" w:rsidR="008E7BE4" w:rsidRPr="00E14E2A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14E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BAC28" w14:textId="77777777" w:rsidR="008E7BE4" w:rsidRPr="00E14E2A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8495C" w14:textId="31727990" w:rsidR="008E7BE4" w:rsidRPr="00E14E2A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180" w:type="dxa"/>
          </w:tcPr>
          <w:p w14:paraId="55330532" w14:textId="77777777" w:rsidR="008E7BE4" w:rsidRPr="00E14E2A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208A" w14:textId="0D98673D" w:rsidR="008E7BE4" w:rsidRPr="00E14E2A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3,349</w:t>
            </w:r>
          </w:p>
        </w:tc>
      </w:tr>
      <w:tr w:rsidR="008E7BE4" w:rsidRPr="001B1F69" w14:paraId="54E0C5A0" w14:textId="77777777" w:rsidTr="008E7BE4">
        <w:trPr>
          <w:cantSplit/>
        </w:trPr>
        <w:tc>
          <w:tcPr>
            <w:tcW w:w="3779" w:type="dxa"/>
          </w:tcPr>
          <w:p w14:paraId="4357BE04" w14:textId="611F0EE5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169B6" w14:textId="615D2DA8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E11ED1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681E80" w14:textId="06CC2968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6707E4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FA6852D" w14:textId="7C8EA13A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4FF6E5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FB072" w14:textId="106E8FC8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1B1F69" w14:paraId="1AC2FDEF" w14:textId="77777777" w:rsidTr="008A6E8E">
        <w:trPr>
          <w:cantSplit/>
        </w:trPr>
        <w:tc>
          <w:tcPr>
            <w:tcW w:w="3779" w:type="dxa"/>
            <w:vAlign w:val="bottom"/>
          </w:tcPr>
          <w:p w14:paraId="4E0A7E84" w14:textId="1D83F37C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03A468C5" w14:textId="105C133D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4,782</w:t>
            </w:r>
          </w:p>
        </w:tc>
        <w:tc>
          <w:tcPr>
            <w:tcW w:w="183" w:type="dxa"/>
          </w:tcPr>
          <w:p w14:paraId="555406BC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3934AD8" w14:textId="07260615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3,648</w:t>
            </w:r>
          </w:p>
        </w:tc>
        <w:tc>
          <w:tcPr>
            <w:tcW w:w="180" w:type="dxa"/>
          </w:tcPr>
          <w:p w14:paraId="14AAED34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5AA839" w14:textId="0FAE68D9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2,536</w:t>
            </w:r>
          </w:p>
        </w:tc>
        <w:tc>
          <w:tcPr>
            <w:tcW w:w="180" w:type="dxa"/>
          </w:tcPr>
          <w:p w14:paraId="3CF485B9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BADD28" w14:textId="2ABD5944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1,992</w:t>
            </w:r>
          </w:p>
        </w:tc>
      </w:tr>
      <w:tr w:rsidR="008E7BE4" w:rsidRPr="001B1F69" w14:paraId="2C408626" w14:textId="77777777" w:rsidTr="008A6E8E">
        <w:trPr>
          <w:cantSplit/>
        </w:trPr>
        <w:tc>
          <w:tcPr>
            <w:tcW w:w="3779" w:type="dxa"/>
            <w:vAlign w:val="bottom"/>
          </w:tcPr>
          <w:p w14:paraId="4594685B" w14:textId="7FCCC6BA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69743D2E" w14:textId="375AC023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4,773</w:t>
            </w:r>
          </w:p>
        </w:tc>
        <w:tc>
          <w:tcPr>
            <w:tcW w:w="183" w:type="dxa"/>
          </w:tcPr>
          <w:p w14:paraId="2B5BEA8C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041D8BA" w14:textId="58C416EA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7923FF34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027177" w14:textId="30F91703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4,147</w:t>
            </w:r>
          </w:p>
        </w:tc>
        <w:tc>
          <w:tcPr>
            <w:tcW w:w="180" w:type="dxa"/>
          </w:tcPr>
          <w:p w14:paraId="79C7C8F4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753A0C" w14:textId="3D1651D5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2,879</w:t>
            </w:r>
          </w:p>
        </w:tc>
      </w:tr>
      <w:tr w:rsidR="008E7BE4" w:rsidRPr="001B1F69" w14:paraId="2CECB9D7" w14:textId="77777777" w:rsidTr="008A6E8E">
        <w:trPr>
          <w:cantSplit/>
        </w:trPr>
        <w:tc>
          <w:tcPr>
            <w:tcW w:w="3779" w:type="dxa"/>
            <w:vAlign w:val="bottom"/>
          </w:tcPr>
          <w:p w14:paraId="427DC658" w14:textId="6DF0BB56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6E2EE6DF" w14:textId="2F89C24D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1,006</w:t>
            </w:r>
          </w:p>
        </w:tc>
        <w:tc>
          <w:tcPr>
            <w:tcW w:w="183" w:type="dxa"/>
          </w:tcPr>
          <w:p w14:paraId="185BEF1A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9F0761D" w14:textId="75AFED31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  <w:tc>
          <w:tcPr>
            <w:tcW w:w="180" w:type="dxa"/>
          </w:tcPr>
          <w:p w14:paraId="38EFFCD2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C2C64C" w14:textId="5EF4A12F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1,006</w:t>
            </w:r>
          </w:p>
        </w:tc>
        <w:tc>
          <w:tcPr>
            <w:tcW w:w="180" w:type="dxa"/>
          </w:tcPr>
          <w:p w14:paraId="703E52C8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FAC88E" w14:textId="1C4E20D6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797</w:t>
            </w:r>
          </w:p>
        </w:tc>
      </w:tr>
      <w:tr w:rsidR="008E7BE4" w:rsidRPr="001B1F69" w14:paraId="6E23EF3D" w14:textId="77777777" w:rsidTr="008A6E8E">
        <w:trPr>
          <w:cantSplit/>
        </w:trPr>
        <w:tc>
          <w:tcPr>
            <w:tcW w:w="3779" w:type="dxa"/>
            <w:vAlign w:val="bottom"/>
          </w:tcPr>
          <w:p w14:paraId="112E4404" w14:textId="474FD67E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36F40E44" w14:textId="52EFD7AB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1,893</w:t>
            </w:r>
          </w:p>
        </w:tc>
        <w:tc>
          <w:tcPr>
            <w:tcW w:w="183" w:type="dxa"/>
          </w:tcPr>
          <w:p w14:paraId="4BD4251D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A09E48" w14:textId="792B5700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40E4F457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7E92AF" w14:textId="69D872C5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1,893</w:t>
            </w:r>
          </w:p>
        </w:tc>
        <w:tc>
          <w:tcPr>
            <w:tcW w:w="180" w:type="dxa"/>
          </w:tcPr>
          <w:p w14:paraId="54CE1EB0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7C1AFC" w14:textId="7C4E7E04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8E7BE4" w:rsidRPr="001B1F69" w14:paraId="0ECC4719" w14:textId="77777777" w:rsidTr="008A6E8E">
        <w:trPr>
          <w:cantSplit/>
        </w:trPr>
        <w:tc>
          <w:tcPr>
            <w:tcW w:w="3779" w:type="dxa"/>
            <w:vAlign w:val="bottom"/>
          </w:tcPr>
          <w:p w14:paraId="6EB79A47" w14:textId="5CE46A2D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14A692A0" w14:textId="563190D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183" w:type="dxa"/>
          </w:tcPr>
          <w:p w14:paraId="5553CF47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43B7C1" w14:textId="0EB591EA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ED1C3D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6121B0" w14:textId="2FB7E295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80" w:type="dxa"/>
          </w:tcPr>
          <w:p w14:paraId="57560207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89D03" w14:textId="6A455C35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E7BE4" w:rsidRPr="001B1F69" w14:paraId="35BFA7E1" w14:textId="77777777" w:rsidTr="008E7BE4">
        <w:trPr>
          <w:cantSplit/>
        </w:trPr>
        <w:tc>
          <w:tcPr>
            <w:tcW w:w="3779" w:type="dxa"/>
            <w:vAlign w:val="bottom"/>
          </w:tcPr>
          <w:p w14:paraId="0EE9DDA6" w14:textId="41CA2859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8EC84" w14:textId="4B0552B2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1,220</w:t>
            </w:r>
          </w:p>
        </w:tc>
        <w:tc>
          <w:tcPr>
            <w:tcW w:w="183" w:type="dxa"/>
          </w:tcPr>
          <w:p w14:paraId="4EC65B2B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A46AF2" w14:textId="196E8A48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1,739</w:t>
            </w:r>
          </w:p>
        </w:tc>
        <w:tc>
          <w:tcPr>
            <w:tcW w:w="180" w:type="dxa"/>
          </w:tcPr>
          <w:p w14:paraId="00A79617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35B178" w14:textId="3C7C4100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1 047</w:t>
            </w:r>
          </w:p>
        </w:tc>
        <w:tc>
          <w:tcPr>
            <w:tcW w:w="180" w:type="dxa"/>
          </w:tcPr>
          <w:p w14:paraId="7EE61C83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0C3AD" w14:textId="01EF47BB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1,550</w:t>
            </w:r>
          </w:p>
        </w:tc>
      </w:tr>
      <w:tr w:rsidR="008E7BE4" w:rsidRPr="001B1F69" w14:paraId="50805C97" w14:textId="77777777" w:rsidTr="008E7BE4">
        <w:trPr>
          <w:cantSplit/>
        </w:trPr>
        <w:tc>
          <w:tcPr>
            <w:tcW w:w="3779" w:type="dxa"/>
          </w:tcPr>
          <w:p w14:paraId="79A37444" w14:textId="487C74DC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05103" w14:textId="2642456A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14,711</w:t>
            </w:r>
          </w:p>
        </w:tc>
        <w:tc>
          <w:tcPr>
            <w:tcW w:w="183" w:type="dxa"/>
          </w:tcPr>
          <w:p w14:paraId="1D20A0C1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C3DC97" w14:textId="77D06379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9,632</w:t>
            </w:r>
          </w:p>
        </w:tc>
        <w:tc>
          <w:tcPr>
            <w:tcW w:w="180" w:type="dxa"/>
          </w:tcPr>
          <w:p w14:paraId="7FF2437A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13891F" w14:textId="05D672CC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11,620</w:t>
            </w:r>
          </w:p>
        </w:tc>
        <w:tc>
          <w:tcPr>
            <w:tcW w:w="180" w:type="dxa"/>
          </w:tcPr>
          <w:p w14:paraId="64803005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F0DC7" w14:textId="539F88AE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bidi="th-TH"/>
              </w:rPr>
              <w:t>7,573</w:t>
            </w:r>
          </w:p>
        </w:tc>
      </w:tr>
      <w:tr w:rsidR="008E7BE4" w:rsidRPr="001B1F69" w14:paraId="13091941" w14:textId="77777777" w:rsidTr="008E7BE4">
        <w:trPr>
          <w:cantSplit/>
        </w:trPr>
        <w:tc>
          <w:tcPr>
            <w:tcW w:w="3779" w:type="dxa"/>
          </w:tcPr>
          <w:p w14:paraId="4AE604D2" w14:textId="6CB8A51E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7553CDB1" w14:textId="236C0015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07049A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4840D1" w14:textId="523D0389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EB6698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CBB8CD" w14:textId="18974AF7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D5350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F1D871" w14:textId="0E7F7C5E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E7BE4" w:rsidRPr="001B1F69" w14:paraId="33FD3021" w14:textId="77777777" w:rsidTr="008E7BE4">
        <w:trPr>
          <w:cantSplit/>
        </w:trPr>
        <w:tc>
          <w:tcPr>
            <w:tcW w:w="3779" w:type="dxa"/>
          </w:tcPr>
          <w:p w14:paraId="4DB9C504" w14:textId="6B29E7C2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80E41" w14:textId="014BE300" w:rsidR="008E7BE4" w:rsidRPr="001B1F69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(598)</w:t>
            </w:r>
          </w:p>
        </w:tc>
        <w:tc>
          <w:tcPr>
            <w:tcW w:w="183" w:type="dxa"/>
          </w:tcPr>
          <w:p w14:paraId="17D7D1B8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D954E4B" w14:textId="09BD8BF2" w:rsidR="008E7BE4" w:rsidRPr="001B1F69" w:rsidRDefault="008E7BE4" w:rsidP="0065628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  <w:tc>
          <w:tcPr>
            <w:tcW w:w="180" w:type="dxa"/>
          </w:tcPr>
          <w:p w14:paraId="73E973E7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104AE5" w14:textId="7F239741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(598)</w:t>
            </w:r>
          </w:p>
        </w:tc>
        <w:tc>
          <w:tcPr>
            <w:tcW w:w="180" w:type="dxa"/>
          </w:tcPr>
          <w:p w14:paraId="32161546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AEF5B" w14:textId="4BD2D660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(619)</w:t>
            </w:r>
          </w:p>
        </w:tc>
      </w:tr>
      <w:tr w:rsidR="008E7BE4" w:rsidRPr="001B1F69" w14:paraId="6EA8B547" w14:textId="77777777" w:rsidTr="008E7BE4">
        <w:trPr>
          <w:cantSplit/>
        </w:trPr>
        <w:tc>
          <w:tcPr>
            <w:tcW w:w="3779" w:type="dxa"/>
          </w:tcPr>
          <w:p w14:paraId="1B913BFB" w14:textId="77777777" w:rsidR="008E7BE4" w:rsidRPr="001B1F69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6DBE9" w14:textId="29DEC758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14,113</w:t>
            </w:r>
          </w:p>
        </w:tc>
        <w:tc>
          <w:tcPr>
            <w:tcW w:w="183" w:type="dxa"/>
          </w:tcPr>
          <w:p w14:paraId="5B1F374F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799BE58" w14:textId="4D06D519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40281E58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0F0C8" w14:textId="5B834096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11,022</w:t>
            </w:r>
          </w:p>
        </w:tc>
        <w:tc>
          <w:tcPr>
            <w:tcW w:w="180" w:type="dxa"/>
          </w:tcPr>
          <w:p w14:paraId="30C20831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C109FB" w14:textId="27D9B316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6,954</w:t>
            </w:r>
          </w:p>
        </w:tc>
      </w:tr>
      <w:tr w:rsidR="008E7BE4" w:rsidRPr="001B1F69" w14:paraId="177EC950" w14:textId="77777777" w:rsidTr="008E7BE4">
        <w:trPr>
          <w:cantSplit/>
        </w:trPr>
        <w:tc>
          <w:tcPr>
            <w:tcW w:w="3779" w:type="dxa"/>
            <w:vAlign w:val="bottom"/>
          </w:tcPr>
          <w:p w14:paraId="04F0D816" w14:textId="16E9BBE5" w:rsidR="008E7BE4" w:rsidRPr="001B1F69" w:rsidRDefault="00577925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E6915" w14:textId="6292381C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14,113</w:t>
            </w:r>
          </w:p>
        </w:tc>
        <w:tc>
          <w:tcPr>
            <w:tcW w:w="183" w:type="dxa"/>
          </w:tcPr>
          <w:p w14:paraId="26322119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2C8715" w14:textId="1A2A0E9B" w:rsidR="008E7BE4" w:rsidRPr="001B1F69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9,013</w:t>
            </w:r>
          </w:p>
        </w:tc>
        <w:tc>
          <w:tcPr>
            <w:tcW w:w="180" w:type="dxa"/>
          </w:tcPr>
          <w:p w14:paraId="03472A04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398D1" w14:textId="55519AD9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14,303</w:t>
            </w:r>
          </w:p>
        </w:tc>
        <w:tc>
          <w:tcPr>
            <w:tcW w:w="180" w:type="dxa"/>
          </w:tcPr>
          <w:p w14:paraId="5CAA8110" w14:textId="77777777" w:rsidR="008E7BE4" w:rsidRPr="001B1F69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62C51" w14:textId="65B82D81" w:rsidR="008E7BE4" w:rsidRPr="001B1F69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1F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10,302</w:t>
            </w:r>
          </w:p>
        </w:tc>
      </w:tr>
      <w:bookmarkEnd w:id="5"/>
    </w:tbl>
    <w:p w14:paraId="7EAFC909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954362" w14:textId="27FBB732" w:rsidR="00BB6B30" w:rsidRDefault="00BB6B30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        </w:t>
      </w:r>
      <w:bookmarkStart w:id="6" w:name="OLE_LINK1"/>
      <w:bookmarkStart w:id="7" w:name="OLE_LINK2"/>
    </w:p>
    <w:p w14:paraId="66D0560A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7117C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8335A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502E43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36F16F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2F248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C8BB1A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5BBB54" w14:textId="77777777" w:rsidR="001B1F69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6EBEEC" w14:textId="77777777" w:rsidR="001B1F69" w:rsidRPr="00FE23C5" w:rsidRDefault="001B1F69" w:rsidP="001B1F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bookmarkEnd w:id="6"/>
    <w:bookmarkEnd w:id="7"/>
    <w:p w14:paraId="498D9DCE" w14:textId="3D36B978" w:rsidR="00604B28" w:rsidRPr="00FE23C5" w:rsidRDefault="00504F3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504F3F">
        <w:rPr>
          <w:rFonts w:ascii="Angsana New" w:hAnsi="Angsana New" w:hint="cs"/>
          <w:b/>
          <w:sz w:val="30"/>
          <w:szCs w:val="30"/>
          <w:lang w:val="en-GB"/>
        </w:rPr>
        <w:lastRenderedPageBreak/>
        <w:t>7</w:t>
      </w:r>
      <w:r w:rsidR="00D65531" w:rsidRPr="00FE23C5">
        <w:rPr>
          <w:rFonts w:ascii="Angsana New" w:hAnsi="Angsana New"/>
          <w:b/>
          <w:sz w:val="30"/>
          <w:szCs w:val="30"/>
        </w:rPr>
        <w:tab/>
      </w:r>
      <w:r w:rsidR="00604B28" w:rsidRPr="00FE23C5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FE23C5" w14:paraId="1CE32AFE" w14:textId="77777777" w:rsidTr="00221316">
        <w:tc>
          <w:tcPr>
            <w:tcW w:w="3378" w:type="dxa"/>
          </w:tcPr>
          <w:p w14:paraId="1848CBFA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8" w:name="_Hlk166342913"/>
          </w:p>
        </w:tc>
        <w:tc>
          <w:tcPr>
            <w:tcW w:w="3012" w:type="dxa"/>
            <w:gridSpan w:val="3"/>
            <w:shd w:val="clear" w:color="auto" w:fill="auto"/>
            <w:vAlign w:val="center"/>
          </w:tcPr>
          <w:p w14:paraId="3BC60731" w14:textId="62DF3952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  <w:vAlign w:val="center"/>
          </w:tcPr>
          <w:p w14:paraId="4CE8DFEB" w14:textId="51A695E8" w:rsidR="000F7FF5" w:rsidRPr="00FE23C5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B1F69" w14:paraId="3ED41391" w14:textId="77777777" w:rsidTr="00221316">
        <w:tc>
          <w:tcPr>
            <w:tcW w:w="3378" w:type="dxa"/>
          </w:tcPr>
          <w:p w14:paraId="51F505F9" w14:textId="77777777" w:rsidR="000F7FF5" w:rsidRPr="00FE23C5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3FF30809" w14:textId="3677A5BE" w:rsidR="000F7FF5" w:rsidRPr="001B1F69" w:rsidRDefault="00F8347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1B1F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9948F6" w14:textId="0A2B1BDC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8" w:type="dxa"/>
          </w:tcPr>
          <w:p w14:paraId="4A90C68E" w14:textId="77777777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2F1E107A" w14:textId="50323A8B" w:rsidR="000F7FF5" w:rsidRPr="001B1F69" w:rsidRDefault="00F8347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1B1F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0FEECED" w14:textId="468E4A62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1B1F69" w14:paraId="4D0E9C0D" w14:textId="77777777" w:rsidTr="00221316">
        <w:tc>
          <w:tcPr>
            <w:tcW w:w="3378" w:type="dxa"/>
          </w:tcPr>
          <w:p w14:paraId="68FF88DA" w14:textId="77777777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1B1F69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1B1F6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1B1F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1683" w:rsidRPr="001B1F69" w14:paraId="409E6B7A" w14:textId="77777777" w:rsidTr="00221316">
        <w:tc>
          <w:tcPr>
            <w:tcW w:w="3378" w:type="dxa"/>
          </w:tcPr>
          <w:p w14:paraId="44858945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0D620F72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65</w:t>
            </w:r>
            <w:r w:rsidRPr="001B1F69">
              <w:rPr>
                <w:rFonts w:ascii="Angsana New" w:hAnsi="Angsana New"/>
                <w:sz w:val="30"/>
                <w:szCs w:val="30"/>
              </w:rPr>
              <w:t>,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7F68C38D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56484780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285,189</w:t>
            </w:r>
          </w:p>
        </w:tc>
        <w:tc>
          <w:tcPr>
            <w:tcW w:w="258" w:type="dxa"/>
          </w:tcPr>
          <w:p w14:paraId="64E9479F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47F184B1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20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9</w:t>
            </w:r>
            <w:r w:rsidRPr="001B1F69">
              <w:rPr>
                <w:rFonts w:ascii="Angsana New" w:hAnsi="Angsana New"/>
                <w:sz w:val="30"/>
                <w:szCs w:val="30"/>
              </w:rPr>
              <w:t>,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64" w:type="dxa"/>
          </w:tcPr>
          <w:p w14:paraId="56FD7A83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04C2981A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222,825</w:t>
            </w:r>
          </w:p>
        </w:tc>
      </w:tr>
      <w:tr w:rsidR="00D91683" w:rsidRPr="001B1F69" w14:paraId="44A1DA1D" w14:textId="77777777" w:rsidTr="00221316">
        <w:tc>
          <w:tcPr>
            <w:tcW w:w="3378" w:type="dxa"/>
          </w:tcPr>
          <w:p w14:paraId="188DEB48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1F0B9375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13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6</w:t>
            </w:r>
            <w:r w:rsidRPr="001B1F69">
              <w:rPr>
                <w:rFonts w:ascii="Angsana New" w:hAnsi="Angsana New"/>
                <w:sz w:val="30"/>
                <w:szCs w:val="30"/>
              </w:rPr>
              <w:t>,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5674F2FE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4F13F45E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174,982</w:t>
            </w:r>
          </w:p>
        </w:tc>
        <w:tc>
          <w:tcPr>
            <w:tcW w:w="258" w:type="dxa"/>
          </w:tcPr>
          <w:p w14:paraId="50E5186C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2A59F8E9" w:rsidR="00D91683" w:rsidRPr="001B1F69" w:rsidRDefault="00D54C7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89</w:t>
            </w:r>
            <w:r w:rsidR="009F1180" w:rsidRPr="001B1F69">
              <w:rPr>
                <w:rFonts w:ascii="Angsana New" w:hAnsi="Angsana New"/>
                <w:sz w:val="30"/>
                <w:szCs w:val="30"/>
              </w:rPr>
              <w:t>,</w:t>
            </w:r>
            <w:r w:rsidRPr="001B1F69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264" w:type="dxa"/>
          </w:tcPr>
          <w:p w14:paraId="55444826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34085395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98,240</w:t>
            </w:r>
          </w:p>
        </w:tc>
      </w:tr>
      <w:tr w:rsidR="00D91683" w:rsidRPr="001B1F69" w14:paraId="0221FA78" w14:textId="77777777" w:rsidTr="00221316">
        <w:tc>
          <w:tcPr>
            <w:tcW w:w="3378" w:type="dxa"/>
          </w:tcPr>
          <w:p w14:paraId="6562C630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5C754F6E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23,547</w:t>
            </w:r>
          </w:p>
        </w:tc>
        <w:tc>
          <w:tcPr>
            <w:tcW w:w="270" w:type="dxa"/>
          </w:tcPr>
          <w:p w14:paraId="2CB9DF16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506C8C48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22,788</w:t>
            </w:r>
          </w:p>
        </w:tc>
        <w:tc>
          <w:tcPr>
            <w:tcW w:w="258" w:type="dxa"/>
          </w:tcPr>
          <w:p w14:paraId="0B6F23D5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182A3A45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18,468</w:t>
            </w:r>
          </w:p>
        </w:tc>
        <w:tc>
          <w:tcPr>
            <w:tcW w:w="264" w:type="dxa"/>
          </w:tcPr>
          <w:p w14:paraId="4120DF81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1B01D095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18,464</w:t>
            </w:r>
          </w:p>
        </w:tc>
      </w:tr>
      <w:tr w:rsidR="00D91683" w:rsidRPr="001B1F69" w14:paraId="64113A75" w14:textId="77777777" w:rsidTr="00221316">
        <w:tc>
          <w:tcPr>
            <w:tcW w:w="3378" w:type="dxa"/>
          </w:tcPr>
          <w:p w14:paraId="71195881" w14:textId="4EDA9F16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Pr="001B1F69">
              <w:rPr>
                <w:rFonts w:ascii="Angsana New" w:hAnsi="Angsana New"/>
                <w:sz w:val="30"/>
                <w:szCs w:val="30"/>
              </w:rPr>
              <w:t>-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0153349A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19,025</w:t>
            </w:r>
          </w:p>
        </w:tc>
        <w:tc>
          <w:tcPr>
            <w:tcW w:w="270" w:type="dxa"/>
          </w:tcPr>
          <w:p w14:paraId="6CD19C5A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31D34856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1,619</w:t>
            </w:r>
          </w:p>
        </w:tc>
        <w:tc>
          <w:tcPr>
            <w:tcW w:w="258" w:type="dxa"/>
          </w:tcPr>
          <w:p w14:paraId="75242640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26DABD97" w:rsidR="00D91683" w:rsidRPr="001B1F69" w:rsidRDefault="009F1180" w:rsidP="009F1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18,044</w:t>
            </w:r>
          </w:p>
        </w:tc>
        <w:tc>
          <w:tcPr>
            <w:tcW w:w="264" w:type="dxa"/>
          </w:tcPr>
          <w:p w14:paraId="4DB76122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649EEA15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683" w:rsidRPr="001B1F69" w14:paraId="6D66594A" w14:textId="77777777" w:rsidTr="00221316">
        <w:tc>
          <w:tcPr>
            <w:tcW w:w="3378" w:type="dxa"/>
          </w:tcPr>
          <w:p w14:paraId="03FC9098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4CBE246B" w:rsidR="00D91683" w:rsidRPr="00E14E2A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444,598</w:t>
            </w:r>
          </w:p>
        </w:tc>
        <w:tc>
          <w:tcPr>
            <w:tcW w:w="270" w:type="dxa"/>
          </w:tcPr>
          <w:p w14:paraId="444ACEBF" w14:textId="77777777" w:rsidR="00D91683" w:rsidRPr="00E14E2A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15C0081E" w:rsidR="00D91683" w:rsidRPr="00E14E2A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484,578</w:t>
            </w:r>
          </w:p>
        </w:tc>
        <w:tc>
          <w:tcPr>
            <w:tcW w:w="258" w:type="dxa"/>
          </w:tcPr>
          <w:p w14:paraId="2E1BDCA8" w14:textId="77777777" w:rsidR="00D91683" w:rsidRPr="00E14E2A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64F85D0B" w:rsidR="00D91683" w:rsidRPr="00E14E2A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355,5</w:t>
            </w:r>
            <w:r w:rsidR="00D54C70" w:rsidRPr="00E14E2A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4" w:type="dxa"/>
          </w:tcPr>
          <w:p w14:paraId="0148DF13" w14:textId="77777777" w:rsidR="00D91683" w:rsidRPr="00E14E2A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3C91C4C3" w:rsidR="00D91683" w:rsidRPr="00E14E2A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339,529</w:t>
            </w:r>
          </w:p>
        </w:tc>
      </w:tr>
      <w:tr w:rsidR="00D91683" w:rsidRPr="001B1F69" w14:paraId="6B73214C" w14:textId="77777777" w:rsidTr="00221316">
        <w:tc>
          <w:tcPr>
            <w:tcW w:w="3378" w:type="dxa"/>
          </w:tcPr>
          <w:p w14:paraId="0A7C6220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591997CA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(16,279)</w:t>
            </w:r>
          </w:p>
        </w:tc>
        <w:tc>
          <w:tcPr>
            <w:tcW w:w="270" w:type="dxa"/>
          </w:tcPr>
          <w:p w14:paraId="352C646E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51D60B21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(14,355)</w:t>
            </w:r>
          </w:p>
        </w:tc>
        <w:tc>
          <w:tcPr>
            <w:tcW w:w="258" w:type="dxa"/>
          </w:tcPr>
          <w:p w14:paraId="722E22FC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1FE069CB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(13,42</w:t>
            </w:r>
            <w:r w:rsidR="00D54C70" w:rsidRPr="001B1F69">
              <w:rPr>
                <w:rFonts w:ascii="Angsana New" w:hAnsi="Angsana New"/>
                <w:sz w:val="30"/>
                <w:szCs w:val="30"/>
              </w:rPr>
              <w:t>7</w:t>
            </w:r>
            <w:r w:rsidRPr="001B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1F50DDC0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(14,003)</w:t>
            </w:r>
          </w:p>
        </w:tc>
      </w:tr>
      <w:tr w:rsidR="00D91683" w:rsidRPr="00FE23C5" w14:paraId="48A3D8D3" w14:textId="77777777" w:rsidTr="00934A7A">
        <w:tc>
          <w:tcPr>
            <w:tcW w:w="3378" w:type="dxa"/>
          </w:tcPr>
          <w:p w14:paraId="3AD153ED" w14:textId="77777777" w:rsidR="00D91683" w:rsidRPr="001B1F69" w:rsidRDefault="00D91683" w:rsidP="00D916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1B1F69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0E414509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428,319</w:t>
            </w:r>
          </w:p>
        </w:tc>
        <w:tc>
          <w:tcPr>
            <w:tcW w:w="270" w:type="dxa"/>
            <w:vAlign w:val="bottom"/>
          </w:tcPr>
          <w:p w14:paraId="4C96DADD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122F4178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470,223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403CECE9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322,092</w:t>
            </w:r>
          </w:p>
        </w:tc>
        <w:tc>
          <w:tcPr>
            <w:tcW w:w="264" w:type="dxa"/>
            <w:vAlign w:val="bottom"/>
          </w:tcPr>
          <w:p w14:paraId="2B73A4F9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BFB9" w14:textId="4DD43BF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325,526</w:t>
            </w:r>
          </w:p>
        </w:tc>
      </w:tr>
      <w:bookmarkEnd w:id="8"/>
    </w:tbl>
    <w:p w14:paraId="7471F74D" w14:textId="77777777" w:rsidR="000F7FF5" w:rsidRPr="00FE23C5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77777777" w:rsidR="00ED2412" w:rsidRPr="00FE23C5" w:rsidRDefault="00ED2412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 xml:space="preserve">               </w:t>
      </w:r>
      <w:r w:rsidRPr="00FE23C5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77777777" w:rsidR="004D0CEA" w:rsidRPr="00FE23C5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1B1F69" w14:paraId="59ED576F" w14:textId="77777777" w:rsidTr="00D91683">
        <w:tc>
          <w:tcPr>
            <w:tcW w:w="2857" w:type="dxa"/>
          </w:tcPr>
          <w:p w14:paraId="699968E0" w14:textId="77777777" w:rsidR="002E718C" w:rsidRPr="00FE23C5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4"/>
            <w:shd w:val="clear" w:color="auto" w:fill="auto"/>
            <w:vAlign w:val="center"/>
          </w:tcPr>
          <w:p w14:paraId="3D595814" w14:textId="77777777" w:rsidR="002E718C" w:rsidRPr="001B1F69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1F69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77777777" w:rsidR="002E718C" w:rsidRPr="001B1F69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shd w:val="clear" w:color="auto" w:fill="auto"/>
            <w:vAlign w:val="center"/>
          </w:tcPr>
          <w:p w14:paraId="1409E044" w14:textId="77777777" w:rsidR="002E718C" w:rsidRPr="001B1F69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1B1F69" w14:paraId="3E2CABB1" w14:textId="77777777" w:rsidTr="00D91683">
        <w:trPr>
          <w:trHeight w:val="802"/>
        </w:trPr>
        <w:tc>
          <w:tcPr>
            <w:tcW w:w="2857" w:type="dxa"/>
          </w:tcPr>
          <w:p w14:paraId="297F2797" w14:textId="77777777" w:rsidR="00ED2412" w:rsidRPr="001B1F69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166343273"/>
          </w:p>
        </w:tc>
        <w:tc>
          <w:tcPr>
            <w:tcW w:w="1559" w:type="dxa"/>
            <w:gridSpan w:val="2"/>
          </w:tcPr>
          <w:p w14:paraId="0E1E919E" w14:textId="2C4B53BE" w:rsidR="00ED2412" w:rsidRPr="001B1F69" w:rsidRDefault="00F8347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2412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5C511FF" w14:textId="77777777" w:rsidR="00ED2412" w:rsidRPr="001B1F69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5034EF" w14:textId="2BF74539" w:rsidR="00ED2412" w:rsidRPr="001B1F69" w:rsidRDefault="00F83470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ED2412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D91683" w:rsidRPr="001B1F6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40B91BD" w14:textId="77777777" w:rsidR="00ED2412" w:rsidRPr="001B1F69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4AE2BC20" w14:textId="39CD5F5D" w:rsidR="00ED2412" w:rsidRPr="001B1F69" w:rsidRDefault="00F83470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C45686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1B1F6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75807DD" w14:textId="77777777" w:rsidR="00ED2412" w:rsidRPr="001B1F69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732AD3D" w14:textId="7B61415F" w:rsidR="00ED2412" w:rsidRPr="001B1F69" w:rsidRDefault="006E0BA3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D2412" w:rsidRPr="001B1F69">
              <w:rPr>
                <w:rFonts w:ascii="Angsana New" w:hAnsi="Angsana New"/>
                <w:sz w:val="30"/>
                <w:szCs w:val="30"/>
              </w:rPr>
              <w:t>256</w:t>
            </w:r>
            <w:r w:rsidR="003F3491" w:rsidRPr="001B1F6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1B1F69" w14:paraId="57B85966" w14:textId="77777777" w:rsidTr="00D91683">
        <w:trPr>
          <w:gridAfter w:val="1"/>
          <w:wAfter w:w="12" w:type="dxa"/>
          <w:trHeight w:val="422"/>
        </w:trPr>
        <w:tc>
          <w:tcPr>
            <w:tcW w:w="2857" w:type="dxa"/>
          </w:tcPr>
          <w:p w14:paraId="52C3776C" w14:textId="77777777" w:rsidR="00ED2412" w:rsidRPr="001B1F69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5" w:type="dxa"/>
            <w:gridSpan w:val="8"/>
          </w:tcPr>
          <w:p w14:paraId="2FC94712" w14:textId="77777777" w:rsidR="00ED2412" w:rsidRPr="001B1F69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1B1F69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1B1F6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1683" w:rsidRPr="001B1F69" w14:paraId="2F5DD69D" w14:textId="77777777" w:rsidTr="00D91683">
        <w:trPr>
          <w:trHeight w:val="422"/>
        </w:trPr>
        <w:tc>
          <w:tcPr>
            <w:tcW w:w="2857" w:type="dxa"/>
          </w:tcPr>
          <w:p w14:paraId="564A926B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29" w:type="dxa"/>
          </w:tcPr>
          <w:p w14:paraId="05DFF016" w14:textId="44351BCF" w:rsidR="00D91683" w:rsidRPr="001B1F69" w:rsidRDefault="005F03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50</w:t>
            </w:r>
            <w:r w:rsidR="006E0BA3" w:rsidRPr="001B1F69">
              <w:rPr>
                <w:rFonts w:ascii="Angsana New" w:hAnsi="Angsana New"/>
                <w:sz w:val="30"/>
                <w:szCs w:val="30"/>
              </w:rPr>
              <w:t>8</w:t>
            </w:r>
            <w:r w:rsidRPr="001B1F69">
              <w:rPr>
                <w:rFonts w:ascii="Angsana New" w:hAnsi="Angsana New"/>
                <w:sz w:val="30"/>
                <w:szCs w:val="30"/>
              </w:rPr>
              <w:t>,2</w:t>
            </w:r>
            <w:r w:rsidR="006E0BA3" w:rsidRPr="001B1F69">
              <w:rPr>
                <w:rFonts w:ascii="Angsana New" w:hAnsi="Angsana New"/>
                <w:sz w:val="30"/>
                <w:szCs w:val="30"/>
              </w:rPr>
              <w:t>1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4</w:t>
            </w:r>
          </w:p>
        </w:tc>
        <w:tc>
          <w:tcPr>
            <w:tcW w:w="266" w:type="dxa"/>
            <w:gridSpan w:val="2"/>
          </w:tcPr>
          <w:p w14:paraId="7B0A2DF7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9262DA" w14:textId="235644E1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lang w:val="en-GB"/>
              </w:rPr>
              <w:t>412</w:t>
            </w:r>
            <w:r w:rsidRPr="001B1F69">
              <w:rPr>
                <w:rFonts w:ascii="Angsana New" w:hAnsi="Angsana New"/>
                <w:sz w:val="30"/>
                <w:szCs w:val="30"/>
              </w:rPr>
              <w:t>,421</w:t>
            </w:r>
          </w:p>
        </w:tc>
        <w:tc>
          <w:tcPr>
            <w:tcW w:w="236" w:type="dxa"/>
          </w:tcPr>
          <w:p w14:paraId="1AE7246F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06D64A2" w14:textId="32AAF061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460,547</w:t>
            </w:r>
          </w:p>
        </w:tc>
        <w:tc>
          <w:tcPr>
            <w:tcW w:w="236" w:type="dxa"/>
          </w:tcPr>
          <w:p w14:paraId="6FBA5811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5AD16D60" w14:textId="2B0A397F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406,318</w:t>
            </w:r>
          </w:p>
        </w:tc>
      </w:tr>
      <w:tr w:rsidR="00D91683" w:rsidRPr="001B1F69" w14:paraId="71DFC41A" w14:textId="77777777" w:rsidTr="00D91683">
        <w:trPr>
          <w:trHeight w:val="422"/>
        </w:trPr>
        <w:tc>
          <w:tcPr>
            <w:tcW w:w="2857" w:type="dxa"/>
          </w:tcPr>
          <w:p w14:paraId="3DFF1D9A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29" w:type="dxa"/>
          </w:tcPr>
          <w:p w14:paraId="7F1F6B3E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62229B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16D68288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AB078D8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1A6AA4C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683" w:rsidRPr="001B1F69" w14:paraId="2AC8C576" w14:textId="77777777" w:rsidTr="00D91683">
        <w:trPr>
          <w:trHeight w:val="410"/>
        </w:trPr>
        <w:tc>
          <w:tcPr>
            <w:tcW w:w="2857" w:type="dxa"/>
          </w:tcPr>
          <w:p w14:paraId="307316E1" w14:textId="77777777" w:rsidR="00D91683" w:rsidRPr="001B1F69" w:rsidRDefault="00D91683" w:rsidP="00D916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A41774D" w14:textId="3FDE1B1D" w:rsidR="00D91683" w:rsidRPr="001B1F69" w:rsidRDefault="005F03FC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66" w:type="dxa"/>
            <w:gridSpan w:val="2"/>
          </w:tcPr>
          <w:p w14:paraId="4C8A9C57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C9C8780" w14:textId="0CF0CE0E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36" w:type="dxa"/>
          </w:tcPr>
          <w:p w14:paraId="1C0727CC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8E7EF8" w14:textId="17096126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  <w:tc>
          <w:tcPr>
            <w:tcW w:w="236" w:type="dxa"/>
          </w:tcPr>
          <w:p w14:paraId="4AA9E355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72831BA7" w14:textId="0BDC0DF1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D91683" w:rsidRPr="00FE23C5" w14:paraId="66636D7E" w14:textId="77777777" w:rsidTr="00467527">
        <w:trPr>
          <w:trHeight w:val="487"/>
        </w:trPr>
        <w:tc>
          <w:tcPr>
            <w:tcW w:w="2857" w:type="dxa"/>
          </w:tcPr>
          <w:p w14:paraId="734C1A01" w14:textId="77777777" w:rsidR="00D91683" w:rsidRPr="001B1F69" w:rsidRDefault="00D91683" w:rsidP="00D9168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3B9DE45F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E0BA3" w:rsidRPr="001B1F6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E0BA3" w:rsidRPr="001B1F69"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66" w:type="dxa"/>
            <w:gridSpan w:val="2"/>
            <w:vAlign w:val="bottom"/>
          </w:tcPr>
          <w:p w14:paraId="7BB404B2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524B0" w14:textId="4853790F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410,843</w:t>
            </w:r>
          </w:p>
        </w:tc>
        <w:tc>
          <w:tcPr>
            <w:tcW w:w="236" w:type="dxa"/>
            <w:vAlign w:val="bottom"/>
          </w:tcPr>
          <w:p w14:paraId="5FFD4FDF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0B36ED53" w:rsidR="00D91683" w:rsidRPr="001B1F69" w:rsidRDefault="009F1180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459,971</w:t>
            </w:r>
          </w:p>
        </w:tc>
        <w:tc>
          <w:tcPr>
            <w:tcW w:w="236" w:type="dxa"/>
            <w:vAlign w:val="bottom"/>
          </w:tcPr>
          <w:p w14:paraId="304F1E0F" w14:textId="77777777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FE2A" w14:textId="31C1F0A4" w:rsidR="00D91683" w:rsidRPr="001B1F69" w:rsidRDefault="00D91683" w:rsidP="00D91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404</w:t>
            </w: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740</w:t>
            </w:r>
          </w:p>
        </w:tc>
      </w:tr>
      <w:bookmarkEnd w:id="9"/>
    </w:tbl>
    <w:p w14:paraId="09542EA6" w14:textId="77777777" w:rsidR="00155772" w:rsidRPr="00FE23C5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FE23C5" w:rsidSect="0023217B">
          <w:headerReference w:type="default" r:id="rId8"/>
          <w:footerReference w:type="default" r:id="rId9"/>
          <w:pgSz w:w="11909" w:h="16834" w:code="9"/>
          <w:pgMar w:top="691" w:right="1136" w:bottom="576" w:left="1152" w:header="720" w:footer="720" w:gutter="0"/>
          <w:pgNumType w:start="10"/>
          <w:cols w:space="720"/>
          <w:docGrid w:linePitch="245"/>
        </w:sectPr>
      </w:pPr>
    </w:p>
    <w:p w14:paraId="300ADACB" w14:textId="77CBE565" w:rsidR="004C1A6B" w:rsidRPr="00FE23C5" w:rsidRDefault="00504F3F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182381511"/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8</w:t>
      </w:r>
      <w:r w:rsidR="00BF73E2" w:rsidRPr="00FE23C5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BF73E2" w:rsidRPr="00FE23C5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  <w:r w:rsidR="0032730B" w:rsidRPr="00FE23C5">
        <w:rPr>
          <w:rFonts w:ascii="Angsana New" w:hAnsi="Angsana New"/>
          <w:b/>
          <w:bCs/>
          <w:sz w:val="30"/>
          <w:szCs w:val="30"/>
        </w:rPr>
        <w:tab/>
      </w:r>
    </w:p>
    <w:bookmarkEnd w:id="10"/>
    <w:p w14:paraId="0ADF8AF9" w14:textId="45C52C5F" w:rsidR="004C1A6B" w:rsidRPr="001B1F69" w:rsidRDefault="004C1A6B" w:rsidP="001B1F69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sz w:val="30"/>
          <w:szCs w:val="30"/>
        </w:rPr>
        <w:t xml:space="preserve">              </w:t>
      </w:r>
      <w:r w:rsidRPr="001B1F69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</w:t>
      </w:r>
      <w:r w:rsidR="0077505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FE23C5">
        <w:rPr>
          <w:rFonts w:ascii="Angsana New" w:hAnsi="Angsana New"/>
          <w:sz w:val="30"/>
          <w:szCs w:val="30"/>
          <w:cs/>
        </w:rPr>
        <w:t>การเงิน</w:t>
      </w:r>
      <w:r w:rsidRPr="001B1F69">
        <w:rPr>
          <w:rFonts w:ascii="Angsana New" w:hAnsi="Angsana New"/>
          <w:sz w:val="30"/>
          <w:szCs w:val="30"/>
          <w:cs/>
        </w:rPr>
        <w:t>เฉพาะกิจการ มีรายละเอียดดังต่อไปนี้</w:t>
      </w:r>
    </w:p>
    <w:p w14:paraId="7D8E5E3B" w14:textId="46FB0DE4" w:rsidR="00BF73E2" w:rsidRPr="001B1F69" w:rsidRDefault="00CD49A2" w:rsidP="001B1F69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1B1F69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1B1F69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Y="10"/>
        <w:tblW w:w="16019" w:type="dxa"/>
        <w:tblLayout w:type="fixed"/>
        <w:tblLook w:val="04A0" w:firstRow="1" w:lastRow="0" w:firstColumn="1" w:lastColumn="0" w:noHBand="0" w:noVBand="1"/>
      </w:tblPr>
      <w:tblGrid>
        <w:gridCol w:w="3544"/>
        <w:gridCol w:w="2036"/>
        <w:gridCol w:w="1083"/>
        <w:gridCol w:w="474"/>
        <w:gridCol w:w="660"/>
        <w:gridCol w:w="1113"/>
        <w:gridCol w:w="21"/>
        <w:gridCol w:w="474"/>
        <w:gridCol w:w="660"/>
        <w:gridCol w:w="1084"/>
        <w:gridCol w:w="101"/>
        <w:gridCol w:w="1002"/>
        <w:gridCol w:w="78"/>
        <w:gridCol w:w="53"/>
        <w:gridCol w:w="270"/>
        <w:gridCol w:w="37"/>
        <w:gridCol w:w="819"/>
        <w:gridCol w:w="242"/>
        <w:gridCol w:w="19"/>
        <w:gridCol w:w="140"/>
        <w:gridCol w:w="975"/>
        <w:gridCol w:w="55"/>
        <w:gridCol w:w="990"/>
        <w:gridCol w:w="89"/>
      </w:tblGrid>
      <w:tr w:rsidR="00FE23C5" w:rsidRPr="001B1F69" w14:paraId="4F7E9DBA" w14:textId="77777777" w:rsidTr="00CA25F6">
        <w:trPr>
          <w:trHeight w:val="3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0C05" w14:textId="3F82C6AD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540F23" w14:textId="7815E9B9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D553BC" w14:textId="10740432" w:rsidR="002A0B60" w:rsidRPr="001B1F69" w:rsidRDefault="004A4D4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2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FA189B" w14:textId="666DA256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 w:rsidRPr="001B1F69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8ECCD3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2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547E51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1B1F69" w14:paraId="654F92D0" w14:textId="77777777" w:rsidTr="00CA25F6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81EA4F" w14:textId="77777777" w:rsidR="002E718C" w:rsidRPr="001B1F69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069FA9" w14:textId="77777777" w:rsidR="002E718C" w:rsidRPr="001B1F69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27CA64" w14:textId="2666E8A1" w:rsidR="002E718C" w:rsidRPr="001B1F69" w:rsidRDefault="00F8347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C60C8" w14:textId="01CDDAF2" w:rsidR="002E718C" w:rsidRPr="001B1F69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8699547" w14:textId="2A4B7E20" w:rsidR="002E718C" w:rsidRPr="001B1F69" w:rsidRDefault="00F8347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590763F" w14:textId="56B46C87" w:rsidR="002E718C" w:rsidRPr="001B1F69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15243B" w14:textId="7DAB7B71" w:rsidR="002E718C" w:rsidRPr="001B1F69" w:rsidRDefault="00F8347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1BC101" w14:textId="725AA0D3" w:rsidR="002E718C" w:rsidRPr="001B1F69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C80779" w14:textId="77777777" w:rsidR="002E718C" w:rsidRPr="001B1F69" w:rsidRDefault="002E718C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D38B12" w14:textId="6DC9990D" w:rsidR="002E718C" w:rsidRPr="001B1F69" w:rsidRDefault="00F8347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 xml:space="preserve">31 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มีนาคม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AEA69" w14:textId="0AAD058B" w:rsidR="002E718C" w:rsidRPr="001B1F69" w:rsidRDefault="00BB3EB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 w:rsidR="0077505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มีนา</w:t>
            </w:r>
            <w:r w:rsidR="002E718C" w:rsidRPr="001B1F69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คม</w:t>
            </w:r>
          </w:p>
        </w:tc>
      </w:tr>
      <w:tr w:rsidR="00FE23C5" w:rsidRPr="001B1F69" w14:paraId="4BA976C8" w14:textId="77777777" w:rsidTr="00CA25F6">
        <w:trPr>
          <w:trHeight w:val="43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75BA2B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73D60C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E73658" w14:textId="52723308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B1F69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1C9958" w14:textId="2FF632D8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1B1F69">
              <w:rPr>
                <w:rFonts w:ascii="Angsana New" w:hAnsi="Angsana New"/>
                <w:sz w:val="25"/>
                <w:szCs w:val="25"/>
                <w:lang w:val="en-GB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33BAD4" w14:textId="1BECE89D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3F3491" w:rsidRPr="001B1F69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0934C94" w14:textId="486E5361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B1F69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EDA362" w14:textId="4472893D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B1F69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A1A35E" w14:textId="396C0D33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3F3491" w:rsidRPr="001B1F69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0532E7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7E9505" w14:textId="6262B7B7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ED2412" w:rsidRPr="001B1F69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27B722" w14:textId="03A3D6B8" w:rsidR="002A0B60" w:rsidRPr="001B1F69" w:rsidRDefault="00EE3FF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1B1F69">
              <w:rPr>
                <w:rFonts w:ascii="Angsana New" w:hAnsi="Angsana New"/>
                <w:sz w:val="25"/>
                <w:szCs w:val="25"/>
              </w:rPr>
              <w:t>6</w:t>
            </w:r>
            <w:r w:rsidR="00504F3F" w:rsidRPr="00504F3F">
              <w:rPr>
                <w:rFonts w:ascii="Angsana New" w:hAnsi="Angsana New" w:hint="cs"/>
                <w:sz w:val="25"/>
                <w:szCs w:val="25"/>
                <w:lang w:val="en-GB"/>
              </w:rPr>
              <w:t>7</w:t>
            </w:r>
          </w:p>
        </w:tc>
      </w:tr>
      <w:tr w:rsidR="00FE23C5" w:rsidRPr="001B1F69" w14:paraId="30D57B65" w14:textId="77777777" w:rsidTr="00CA25F6">
        <w:trPr>
          <w:trHeight w:val="3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F3EB1EB" w14:textId="77777777" w:rsidR="002A0B60" w:rsidRPr="001B1F69" w:rsidRDefault="004A4D48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3C6759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55BF83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708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7A0D9EF" w14:textId="77777777" w:rsidR="002A0B60" w:rsidRPr="001B1F69" w:rsidRDefault="002A0B60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1B1F69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1B1F6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3F3491" w:rsidRPr="001B1F69" w14:paraId="4E1E9800" w14:textId="77777777" w:rsidTr="00CA25F6">
        <w:trPr>
          <w:trHeight w:val="43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EB95CE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DEB795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B35AE5E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6EFA75" w14:textId="06733FB0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8B17B9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19D70B" w14:textId="22FA0796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5B9BBD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7253D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081395" w14:textId="1B75F29D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E43437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B3E9D6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626AC00A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B9C95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6E7A08" w14:textId="02CBDAE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C53CF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800F1" w14:textId="0E8A3DC2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890819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088C50" w14:textId="6EF1677C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FB9BC1" w14:textId="77777777" w:rsidR="003F3491" w:rsidRPr="001B1F69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F92E18D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0E3BF08" w14:textId="52837BA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46EE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C0257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2BC8DC13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456301A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802192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94CCDB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83E033" w14:textId="28F27B08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3CDB13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AD1382" w14:textId="51459FF6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2577D" w14:textId="77777777" w:rsidR="003F3491" w:rsidRPr="001B1F69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733A96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B8726" w14:textId="37136110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9CA3E8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348D2B9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17D573B5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AF88B6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01C96B8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CEDA33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95A9B3" w14:textId="70E4F21B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59C0356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389C69" w14:textId="36749CBE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53B65" w14:textId="77777777" w:rsidR="003F3491" w:rsidRPr="001B1F69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543D9A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CC015A" w14:textId="1E9BC751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CD3AE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31A009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3C4469D9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492B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2809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92D748" w14:textId="77777777" w:rsidR="003F3491" w:rsidRPr="001B1F69" w:rsidRDefault="003F3491" w:rsidP="00CA25F6">
            <w:pPr>
              <w:spacing w:line="240" w:lineRule="auto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59C24B" w14:textId="2DEEBFCF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7F889F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A8F946" w14:textId="57877C6C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6FF781" w14:textId="77777777" w:rsidR="003F3491" w:rsidRPr="001B1F69" w:rsidRDefault="003F3491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76DA1E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9A8AF5" w14:textId="28D9CE12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D1E5F1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6F4203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5FB994A7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C6DC3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BB0B3" w14:textId="00BD2990" w:rsidR="003F3491" w:rsidRPr="001B1F69" w:rsidRDefault="003F3491" w:rsidP="00CA25F6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169B38" w14:textId="77777777" w:rsidR="003F3491" w:rsidRPr="001B1F69" w:rsidRDefault="003F3491" w:rsidP="00CA25F6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4D852A" w14:textId="3D9B3772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FA8395" w14:textId="1BC01948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96D77A" w14:textId="09BDCE8F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350,000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AD52FD3" w14:textId="22DF72BA" w:rsidR="003F3491" w:rsidRPr="001B1F69" w:rsidRDefault="003F3491" w:rsidP="00CA25F6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987695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0A3688" w14:textId="236F8AAB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349,999.700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DAB161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D3DC5C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491" w:rsidRPr="001B1F69" w14:paraId="7B31C581" w14:textId="77777777" w:rsidTr="00CA25F6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D3C2A3" w14:textId="2D1864D6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BDEA961" w14:textId="056D5C4A" w:rsidR="003F3491" w:rsidRPr="001B1F69" w:rsidRDefault="003F3491" w:rsidP="00CA25F6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ผลิตและจำหน่ายผลิตภัณ</w:t>
            </w:r>
            <w:bookmarkStart w:id="11" w:name="_Hlk182334448"/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ฑ์</w:t>
            </w:r>
            <w:bookmarkEnd w:id="11"/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>คอนกรีตอัดแรง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14B0A0" w14:textId="13574613" w:rsidR="003F3491" w:rsidRPr="001B1F69" w:rsidRDefault="003F3491" w:rsidP="00CA25F6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C8C16A" w14:textId="67B29CB8" w:rsidR="003F3491" w:rsidRPr="001B1F69" w:rsidRDefault="003F3491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B0F0CD" w14:textId="47168362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12B486" w14:textId="03997ED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20,000</w:t>
            </w:r>
          </w:p>
        </w:tc>
        <w:tc>
          <w:tcPr>
            <w:tcW w:w="1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A46088" w14:textId="1BB0A90E" w:rsidR="003F3491" w:rsidRPr="001B1F69" w:rsidRDefault="003F3491" w:rsidP="00CA25F6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1811CD" w14:textId="77777777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6FE1DA" w14:textId="4C27659D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109,000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38561E" w14:textId="355963E0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4C825B" w14:textId="41594E5C" w:rsidR="003F3491" w:rsidRPr="001B1F69" w:rsidRDefault="003F3491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23C5" w:rsidRPr="001B1F69" w14:paraId="7D9C49F3" w14:textId="77777777" w:rsidTr="008F733E">
        <w:trPr>
          <w:gridAfter w:val="1"/>
          <w:wAfter w:w="89" w:type="dxa"/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7D3824" w14:textId="4518973F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1B1F69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DF8769" w14:textId="61F862C2" w:rsidR="00A224AE" w:rsidRPr="001B1F69" w:rsidRDefault="00A224AE" w:rsidP="00CA25F6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5A81D0" w14:textId="6066C74B" w:rsidR="00A224AE" w:rsidRPr="001B1F69" w:rsidRDefault="00A224AE" w:rsidP="00CA25F6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32EB04" w14:textId="0556722C" w:rsidR="00A224AE" w:rsidRPr="001B1F69" w:rsidRDefault="00A224AE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C6EEC38" w14:textId="089CE052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68EC2B" w14:textId="3B676510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623926EE" w14:textId="1492F622" w:rsidR="00A224AE" w:rsidRPr="001B1F69" w:rsidRDefault="00A224AE" w:rsidP="00CA25F6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75539" w14:textId="77777777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14:paraId="59AD4099" w14:textId="445C4BFC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942611" w14:textId="64EB3D77" w:rsidR="00A224AE" w:rsidRPr="001B1F69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853703" w14:textId="51B900FD" w:rsidR="00A224AE" w:rsidRPr="001B1F69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E23C5" w:rsidRPr="00FE23C5" w14:paraId="1A38C560" w14:textId="77777777" w:rsidTr="008F733E">
        <w:trPr>
          <w:gridAfter w:val="1"/>
          <w:wAfter w:w="89" w:type="dxa"/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FCDE3A3" w14:textId="09ACB553" w:rsidR="00A224AE" w:rsidRPr="001B1F69" w:rsidRDefault="008F733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A2E7DD" w14:textId="1EC04917" w:rsidR="00A224AE" w:rsidRPr="001B1F69" w:rsidRDefault="00A224AE" w:rsidP="00CA25F6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CA5E8AC" w14:textId="6A65FC85" w:rsidR="00A224AE" w:rsidRPr="001B1F69" w:rsidRDefault="00A224AE" w:rsidP="00CA25F6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DBCAB9" w14:textId="51C0BED6" w:rsidR="00A224AE" w:rsidRPr="001B1F69" w:rsidRDefault="00A224AE" w:rsidP="00CA25F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FD1CE8" w14:textId="5112B3F1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64ADA4D" w14:textId="108F7B0E" w:rsidR="00A224AE" w:rsidRPr="001B1F69" w:rsidRDefault="001B1F69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1B1F69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30A5BD00" w14:textId="70A5D872" w:rsidR="00A224AE" w:rsidRPr="008F733E" w:rsidRDefault="00504F3F" w:rsidP="00CA25F6">
            <w:pPr>
              <w:spacing w:line="240" w:lineRule="auto"/>
              <w:jc w:val="right"/>
              <w:rPr>
                <w:b/>
                <w:bCs/>
                <w:sz w:val="25"/>
                <w:szCs w:val="25"/>
              </w:rPr>
            </w:pPr>
            <w:r w:rsidRPr="008F733E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463</w:t>
            </w:r>
            <w:r w:rsidR="00E661E7" w:rsidRPr="008F733E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8F733E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507ABF" w14:textId="77777777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000000" w:fill="FFFFFF"/>
          </w:tcPr>
          <w:p w14:paraId="6781D1BE" w14:textId="65A7C066" w:rsidR="00A224AE" w:rsidRPr="008F733E" w:rsidRDefault="00E661E7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F733E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463,998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58567D" w14:textId="468790DB" w:rsidR="00A224AE" w:rsidRPr="001B1F69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FAEBE7" w14:textId="59CCF986" w:rsidR="00A224AE" w:rsidRPr="00FE23C5" w:rsidRDefault="00A224AE" w:rsidP="00CA2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45045215" w14:textId="65075664" w:rsidR="00565DE9" w:rsidRPr="00FE23C5" w:rsidRDefault="00565DE9" w:rsidP="001B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FE23C5" w:rsidSect="0023217B">
          <w:footerReference w:type="default" r:id="rId10"/>
          <w:pgSz w:w="16834" w:h="11909" w:orient="landscape" w:code="9"/>
          <w:pgMar w:top="1152" w:right="691" w:bottom="1136" w:left="576" w:header="720" w:footer="720" w:gutter="0"/>
          <w:pgNumType w:start="20"/>
          <w:cols w:space="720"/>
          <w:docGrid w:linePitch="245"/>
        </w:sectPr>
      </w:pPr>
      <w:r w:rsidRPr="00FE23C5">
        <w:rPr>
          <w:rFonts w:ascii="Angsana New" w:hAnsi="Angsana New"/>
          <w:sz w:val="30"/>
          <w:szCs w:val="30"/>
        </w:rPr>
        <w:tab/>
      </w:r>
    </w:p>
    <w:p w14:paraId="286CBC00" w14:textId="728EE9CE" w:rsidR="007924E7" w:rsidRPr="00FE23C5" w:rsidRDefault="00504F3F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9</w:t>
      </w:r>
      <w:r w:rsidR="00A51632" w:rsidRPr="00FE23C5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FE23C5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FE23C5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FE23C5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64"/>
        <w:gridCol w:w="1946"/>
        <w:gridCol w:w="558"/>
        <w:gridCol w:w="1426"/>
        <w:gridCol w:w="132"/>
      </w:tblGrid>
      <w:tr w:rsidR="00FE23C5" w:rsidRPr="00FE23C5" w14:paraId="4AE6C326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3EDC1F9A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FE23C5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FE23C5" w14:paraId="1F9205C9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11D963C5" w14:textId="77777777" w:rsidR="009E4B1F" w:rsidRPr="00FE23C5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FE23C5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FE23C5" w14:paraId="37315F5B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6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714D3C0A" w:rsidR="00342CE4" w:rsidRPr="00775056" w:rsidRDefault="00342CE4" w:rsidP="00B0425A">
            <w:pPr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1880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1B1F69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0790523F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FE23C5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FE23C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1B1F69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FE23C5" w14:paraId="2CDB9C1E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52302576" w:rsidR="00342CE4" w:rsidRPr="00775056" w:rsidRDefault="00342CE4" w:rsidP="00B042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431E41"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F03FC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FE23C5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1B1F69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FE23C5" w14:paraId="37EDC503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0000F528" w14:textId="77777777" w:rsidR="00342CE4" w:rsidRPr="00FE23C5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FE23C5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4DA2FCD" w14:textId="2D587401" w:rsidR="00544F48" w:rsidRPr="00FE23C5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0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FE23C5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FE23C5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270"/>
        <w:gridCol w:w="1620"/>
      </w:tblGrid>
      <w:tr w:rsidR="00FE23C5" w:rsidRPr="001B1F69" w14:paraId="5F64CA90" w14:textId="77777777" w:rsidTr="00570753">
        <w:tc>
          <w:tcPr>
            <w:tcW w:w="5670" w:type="dxa"/>
          </w:tcPr>
          <w:p w14:paraId="0D35153E" w14:textId="77777777" w:rsidR="00675471" w:rsidRPr="00FE23C5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166343920"/>
          </w:p>
        </w:tc>
        <w:tc>
          <w:tcPr>
            <w:tcW w:w="1620" w:type="dxa"/>
          </w:tcPr>
          <w:p w14:paraId="0B59AD96" w14:textId="77777777" w:rsidR="009958AF" w:rsidRPr="001B1F69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1B1F69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1B1F69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1B1F69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1B1F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1B1F69" w14:paraId="51F5527A" w14:textId="77777777" w:rsidTr="00570753">
        <w:tc>
          <w:tcPr>
            <w:tcW w:w="5670" w:type="dxa"/>
          </w:tcPr>
          <w:p w14:paraId="38BBED27" w14:textId="77777777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1B1F6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1B1F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B1F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1B1F69" w14:paraId="5BA92243" w14:textId="77777777" w:rsidTr="00570753">
        <w:tc>
          <w:tcPr>
            <w:tcW w:w="5670" w:type="dxa"/>
          </w:tcPr>
          <w:p w14:paraId="4B69FF44" w14:textId="2510004D" w:rsidR="00675471" w:rsidRPr="0077505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504F3F" w:rsidRPr="00775056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</w:tcPr>
          <w:p w14:paraId="3C72B197" w14:textId="505FDA81" w:rsidR="00675471" w:rsidRPr="001B1F69" w:rsidRDefault="00504F3F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="001B1F69" w:rsidRPr="001B1F69">
              <w:rPr>
                <w:rFonts w:ascii="Angsana New" w:hAnsi="Angsana New"/>
                <w:sz w:val="30"/>
                <w:szCs w:val="30"/>
              </w:rPr>
              <w:t>,989,262</w:t>
            </w:r>
          </w:p>
        </w:tc>
        <w:tc>
          <w:tcPr>
            <w:tcW w:w="270" w:type="dxa"/>
          </w:tcPr>
          <w:p w14:paraId="1713B830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7DBBA0CE" w:rsidR="00675471" w:rsidRPr="001B1F69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1,285,762</w:t>
            </w:r>
          </w:p>
        </w:tc>
      </w:tr>
      <w:tr w:rsidR="00FE23C5" w:rsidRPr="001B1F69" w14:paraId="05F5223A" w14:textId="77777777" w:rsidTr="00570753">
        <w:tc>
          <w:tcPr>
            <w:tcW w:w="5670" w:type="dxa"/>
          </w:tcPr>
          <w:p w14:paraId="0294581C" w14:textId="77777777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4EAB686E" w:rsidR="00675471" w:rsidRPr="001B1F69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22,816</w:t>
            </w:r>
          </w:p>
        </w:tc>
        <w:tc>
          <w:tcPr>
            <w:tcW w:w="270" w:type="dxa"/>
          </w:tcPr>
          <w:p w14:paraId="239E732A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2ADFEFF4" w:rsidR="00675471" w:rsidRPr="001B1F69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9,924</w:t>
            </w:r>
          </w:p>
        </w:tc>
      </w:tr>
      <w:tr w:rsidR="00FE23C5" w:rsidRPr="001B1F69" w14:paraId="12DACD0D" w14:textId="77777777" w:rsidTr="00570753">
        <w:tc>
          <w:tcPr>
            <w:tcW w:w="5670" w:type="dxa"/>
          </w:tcPr>
          <w:p w14:paraId="282EB7A8" w14:textId="41D50B22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1A3D96B0" w:rsidR="00675471" w:rsidRPr="001B1F69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2A5B76DB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72655768" w:rsidR="00675471" w:rsidRPr="001B1F69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FE23C5" w:rsidRPr="001B1F69" w14:paraId="5E616D30" w14:textId="77777777" w:rsidTr="00570753">
        <w:tc>
          <w:tcPr>
            <w:tcW w:w="5670" w:type="dxa"/>
          </w:tcPr>
          <w:p w14:paraId="6EF92138" w14:textId="77777777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330D4010" w:rsidR="00675471" w:rsidRPr="001B1F69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32</w:t>
            </w:r>
            <w:r w:rsidRPr="001B1F69">
              <w:rPr>
                <w:rFonts w:ascii="Angsana New" w:hAnsi="Angsana New"/>
                <w:sz w:val="30"/>
                <w:szCs w:val="30"/>
              </w:rPr>
              <w:t>,033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6EB6C456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</w:t>
            </w:r>
            <w:r w:rsidR="00B7118E" w:rsidRPr="001B1F69">
              <w:rPr>
                <w:rFonts w:ascii="Angsana New" w:hAnsi="Angsana New"/>
                <w:sz w:val="30"/>
                <w:szCs w:val="30"/>
              </w:rPr>
              <w:t>24,4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72</w:t>
            </w:r>
            <w:r w:rsidRPr="001B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1B1F69" w14:paraId="73F81656" w14:textId="77777777" w:rsidTr="00570753">
        <w:tc>
          <w:tcPr>
            <w:tcW w:w="5670" w:type="dxa"/>
          </w:tcPr>
          <w:p w14:paraId="5AA6A9E5" w14:textId="77777777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57CA22F7" w:rsidR="00675471" w:rsidRPr="001B1F69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12</w:t>
            </w:r>
            <w:r w:rsidRPr="001B1F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8DF96B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5AA04383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1F69">
              <w:rPr>
                <w:rFonts w:ascii="Angsana New" w:hAnsi="Angsana New"/>
                <w:sz w:val="30"/>
                <w:szCs w:val="30"/>
              </w:rPr>
              <w:t>(</w:t>
            </w:r>
            <w:r w:rsidR="00B7118E" w:rsidRPr="001B1F69">
              <w:rPr>
                <w:rFonts w:ascii="Angsana New" w:hAnsi="Angsana New"/>
                <w:sz w:val="30"/>
                <w:szCs w:val="30"/>
              </w:rPr>
              <w:t>12</w:t>
            </w:r>
            <w:r w:rsidRPr="001B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FE23C5" w14:paraId="084699F2" w14:textId="77777777" w:rsidTr="00570753">
        <w:tc>
          <w:tcPr>
            <w:tcW w:w="5670" w:type="dxa"/>
          </w:tcPr>
          <w:p w14:paraId="0F7DC8DF" w14:textId="7969E9D4" w:rsidR="00675471" w:rsidRPr="0077505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431E41"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04F3F" w:rsidRPr="00775056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3E77646D" w:rsidR="00675471" w:rsidRPr="001B1F69" w:rsidRDefault="00504F3F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F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="001B1F69" w:rsidRPr="001B1F69">
              <w:rPr>
                <w:rFonts w:ascii="Angsana New" w:hAnsi="Angsana New"/>
                <w:b/>
                <w:bCs/>
                <w:sz w:val="30"/>
                <w:szCs w:val="30"/>
              </w:rPr>
              <w:t>,980,322</w:t>
            </w:r>
          </w:p>
        </w:tc>
        <w:tc>
          <w:tcPr>
            <w:tcW w:w="270" w:type="dxa"/>
          </w:tcPr>
          <w:p w14:paraId="12F4ED1E" w14:textId="77777777" w:rsidR="00675471" w:rsidRPr="001B1F69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14C7C26F" w:rsidR="00675471" w:rsidRPr="001B1F69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1F69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7118E" w:rsidRPr="001B1F69">
              <w:rPr>
                <w:rFonts w:ascii="Angsana New" w:hAnsi="Angsana New"/>
                <w:b/>
                <w:bCs/>
                <w:sz w:val="30"/>
                <w:szCs w:val="30"/>
              </w:rPr>
              <w:t>271,49</w:t>
            </w:r>
            <w:r w:rsidR="00504F3F" w:rsidRPr="00504F3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</w:p>
        </w:tc>
      </w:tr>
      <w:bookmarkEnd w:id="12"/>
    </w:tbl>
    <w:p w14:paraId="2383AA9D" w14:textId="77777777" w:rsidR="00675471" w:rsidRPr="00FE23C5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043990EC" w:rsidR="00575385" w:rsidRPr="00FE23C5" w:rsidRDefault="001B1F69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</w:t>
      </w:r>
      <w:r w:rsidR="00544F48" w:rsidRPr="001B1F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83470" w:rsidRPr="001B1F69">
        <w:rPr>
          <w:rFonts w:ascii="Angsana New" w:hAnsi="Angsana New"/>
          <w:sz w:val="30"/>
          <w:szCs w:val="30"/>
        </w:rPr>
        <w:t xml:space="preserve">31 </w:t>
      </w:r>
      <w:r w:rsidR="00F83470" w:rsidRPr="001B1F69">
        <w:rPr>
          <w:rFonts w:ascii="Angsana New" w:hAnsi="Angsana New"/>
          <w:sz w:val="30"/>
          <w:szCs w:val="30"/>
          <w:cs/>
        </w:rPr>
        <w:t>มีนาคม</w:t>
      </w:r>
      <w:r w:rsidR="00431E41" w:rsidRPr="001B1F69">
        <w:rPr>
          <w:rFonts w:ascii="Angsana New" w:hAnsi="Angsana New"/>
          <w:sz w:val="30"/>
          <w:szCs w:val="30"/>
          <w:cs/>
        </w:rPr>
        <w:t xml:space="preserve"> </w:t>
      </w:r>
      <w:r w:rsidR="00431E41" w:rsidRPr="001B1F69">
        <w:rPr>
          <w:rFonts w:ascii="Angsana New" w:hAnsi="Angsana New"/>
          <w:sz w:val="30"/>
          <w:szCs w:val="30"/>
        </w:rPr>
        <w:t>256</w:t>
      </w:r>
      <w:r w:rsidR="0011576F" w:rsidRPr="001B1F69">
        <w:rPr>
          <w:rFonts w:ascii="Angsana New" w:hAnsi="Angsana New"/>
          <w:sz w:val="30"/>
          <w:szCs w:val="30"/>
        </w:rPr>
        <w:t>8</w:t>
      </w:r>
      <w:r w:rsidR="00544F48" w:rsidRPr="001B1F69">
        <w:rPr>
          <w:rFonts w:ascii="Angsana New" w:hAnsi="Angsana New"/>
          <w:sz w:val="30"/>
          <w:szCs w:val="30"/>
          <w:cs/>
        </w:rPr>
        <w:t xml:space="preserve"> ที่ดิน อาคารและอุปกรณ์ของบริษัท</w:t>
      </w:r>
      <w:r w:rsidR="00544F48" w:rsidRPr="001B1F69">
        <w:rPr>
          <w:rFonts w:ascii="Angsana New" w:hAnsi="Angsana New" w:hint="cs"/>
          <w:sz w:val="30"/>
          <w:szCs w:val="30"/>
          <w:cs/>
        </w:rPr>
        <w:t xml:space="preserve"> </w:t>
      </w:r>
      <w:r w:rsidR="00544F48" w:rsidRPr="001B1F69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1B1F69">
        <w:rPr>
          <w:rFonts w:ascii="Angsana New" w:hAnsi="Angsana New" w:hint="cs"/>
          <w:sz w:val="30"/>
          <w:szCs w:val="30"/>
          <w:cs/>
        </w:rPr>
        <w:t xml:space="preserve"> </w:t>
      </w:r>
      <w:r w:rsidR="00544F48" w:rsidRPr="001B1F69">
        <w:rPr>
          <w:rFonts w:ascii="Angsana New" w:hAnsi="Angsana New"/>
          <w:sz w:val="30"/>
          <w:szCs w:val="30"/>
          <w:cs/>
        </w:rPr>
        <w:t>จำนวน</w:t>
      </w:r>
      <w:r w:rsidR="00544F48" w:rsidRPr="001B1F69">
        <w:rPr>
          <w:rFonts w:ascii="Angsana New" w:hAnsi="Angsana New"/>
          <w:sz w:val="30"/>
          <w:szCs w:val="30"/>
        </w:rPr>
        <w:t xml:space="preserve"> </w:t>
      </w:r>
      <w:bookmarkStart w:id="13" w:name="_Hlk71032733"/>
      <w:r w:rsidR="00FB517F" w:rsidRPr="001B1F69">
        <w:rPr>
          <w:rFonts w:ascii="Angsana New" w:hAnsi="Angsana New"/>
          <w:sz w:val="30"/>
          <w:szCs w:val="30"/>
        </w:rPr>
        <w:t>614.09</w:t>
      </w:r>
      <w:r w:rsidR="00544F48" w:rsidRPr="001B1F69">
        <w:rPr>
          <w:rFonts w:ascii="Angsana New" w:hAnsi="Angsana New"/>
          <w:sz w:val="30"/>
          <w:szCs w:val="30"/>
          <w:cs/>
        </w:rPr>
        <w:t xml:space="preserve"> </w:t>
      </w:r>
      <w:bookmarkEnd w:id="13"/>
      <w:r w:rsidR="00544F48" w:rsidRPr="001B1F69">
        <w:rPr>
          <w:rFonts w:ascii="Angsana New" w:hAnsi="Angsana New"/>
          <w:sz w:val="30"/>
          <w:szCs w:val="30"/>
          <w:cs/>
        </w:rPr>
        <w:t xml:space="preserve">ล้านบาท </w:t>
      </w:r>
      <w:r w:rsidR="00666A62" w:rsidRPr="001B1F6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44F48" w:rsidRPr="001B1F69">
        <w:rPr>
          <w:rFonts w:ascii="Angsana New" w:hAnsi="Angsana New"/>
          <w:i/>
          <w:iCs/>
          <w:sz w:val="30"/>
          <w:szCs w:val="30"/>
          <w:cs/>
        </w:rPr>
        <w:t>(</w:t>
      </w:r>
      <w:r w:rsidR="00666A62" w:rsidRPr="001B1F69">
        <w:rPr>
          <w:rFonts w:ascii="Angsana New" w:hAnsi="Angsana New"/>
          <w:i/>
          <w:iCs/>
          <w:sz w:val="30"/>
          <w:szCs w:val="30"/>
        </w:rPr>
        <w:t xml:space="preserve">31 </w:t>
      </w:r>
      <w:r w:rsidR="00666A62" w:rsidRPr="001B1F6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44F48" w:rsidRPr="001B1F69">
        <w:rPr>
          <w:rFonts w:ascii="Angsana New" w:hAnsi="Angsana New"/>
          <w:i/>
          <w:iCs/>
          <w:sz w:val="30"/>
          <w:szCs w:val="30"/>
        </w:rPr>
        <w:t>25</w:t>
      </w:r>
      <w:r w:rsidR="00EE3FF9" w:rsidRPr="001B1F69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FB517F" w:rsidRPr="001B1F69">
        <w:rPr>
          <w:rFonts w:ascii="Angsana New" w:hAnsi="Angsana New"/>
          <w:i/>
          <w:iCs/>
          <w:sz w:val="30"/>
          <w:szCs w:val="30"/>
        </w:rPr>
        <w:t>7</w:t>
      </w:r>
      <w:r w:rsidR="00544F48" w:rsidRPr="001B1F69">
        <w:rPr>
          <w:rFonts w:ascii="Angsana New" w:hAnsi="Angsana New"/>
          <w:i/>
          <w:iCs/>
          <w:sz w:val="30"/>
          <w:szCs w:val="30"/>
        </w:rPr>
        <w:t xml:space="preserve"> </w:t>
      </w:r>
      <w:r w:rsidR="00544F48" w:rsidRPr="001B1F6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bookmarkStart w:id="14" w:name="_Hlk102734020"/>
      <w:r w:rsidR="0011576F" w:rsidRPr="001B1F69">
        <w:rPr>
          <w:rFonts w:ascii="Angsana New" w:hAnsi="Angsana New"/>
          <w:i/>
          <w:iCs/>
          <w:sz w:val="30"/>
          <w:szCs w:val="30"/>
        </w:rPr>
        <w:t>616.187</w:t>
      </w:r>
      <w:r w:rsidR="00FB517F" w:rsidRPr="001B1F69">
        <w:rPr>
          <w:rFonts w:ascii="Angsana New" w:hAnsi="Angsana New"/>
          <w:i/>
          <w:iCs/>
          <w:sz w:val="30"/>
          <w:szCs w:val="30"/>
        </w:rPr>
        <w:t xml:space="preserve"> </w:t>
      </w:r>
      <w:bookmarkEnd w:id="14"/>
      <w:r w:rsidR="00544F48" w:rsidRPr="001B1F69">
        <w:rPr>
          <w:rFonts w:ascii="Angsana New" w:hAnsi="Angsana New"/>
          <w:i/>
          <w:iCs/>
          <w:sz w:val="30"/>
          <w:szCs w:val="30"/>
          <w:cs/>
        </w:rPr>
        <w:t xml:space="preserve">ล้านบาท) </w:t>
      </w:r>
      <w:r w:rsidR="00544F48" w:rsidRPr="001B1F69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1B1F69">
        <w:rPr>
          <w:rFonts w:ascii="Angsana New" w:hAnsi="Angsana New"/>
          <w:sz w:val="30"/>
          <w:szCs w:val="30"/>
        </w:rPr>
        <w:t>1</w:t>
      </w:r>
      <w:r w:rsidRPr="001B1F69">
        <w:rPr>
          <w:rFonts w:ascii="Angsana New" w:hAnsi="Angsana New"/>
          <w:sz w:val="30"/>
          <w:szCs w:val="30"/>
        </w:rPr>
        <w:t>3</w:t>
      </w:r>
      <w:r w:rsidR="00544F48" w:rsidRPr="001B1F69">
        <w:rPr>
          <w:rFonts w:ascii="Angsana New" w:hAnsi="Angsana New"/>
          <w:sz w:val="30"/>
          <w:szCs w:val="30"/>
          <w:cs/>
        </w:rPr>
        <w:t>)</w:t>
      </w:r>
    </w:p>
    <w:p w14:paraId="02A8B567" w14:textId="77777777" w:rsidR="00FB517F" w:rsidRDefault="00FB517F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A1067B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0FDB1D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4D1888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F41787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705DEF" w14:textId="77777777" w:rsidR="00570753" w:rsidRDefault="00570753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4ED30" w14:textId="6147E71F" w:rsidR="00CC489C" w:rsidRPr="00FE23C5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B1F69">
        <w:rPr>
          <w:rFonts w:ascii="Angsana New" w:hAnsi="Angsana New"/>
          <w:b/>
          <w:bCs/>
          <w:sz w:val="30"/>
          <w:szCs w:val="30"/>
        </w:rPr>
        <w:t>1</w:t>
      </w:r>
      <w:r w:rsidR="00155C2C" w:rsidRPr="00FE23C5">
        <w:rPr>
          <w:rFonts w:ascii="Angsana New" w:hAnsi="Angsana New"/>
          <w:b/>
          <w:bCs/>
          <w:sz w:val="30"/>
          <w:szCs w:val="30"/>
        </w:rPr>
        <w:tab/>
      </w:r>
      <w:r w:rsidR="00CC489C" w:rsidRPr="00FE23C5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37A2E8CB" w:rsidR="00CC489C" w:rsidRPr="00FE23C5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FE23C5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FE23C5">
        <w:rPr>
          <w:rFonts w:ascii="Angsana New" w:hAnsi="Angsana New"/>
          <w:sz w:val="30"/>
          <w:szCs w:val="30"/>
          <w:cs/>
        </w:rPr>
        <w:t>สำหรับงวด</w:t>
      </w:r>
      <w:r w:rsidR="000634C3">
        <w:rPr>
          <w:rFonts w:ascii="Angsana New" w:hAnsi="Angsana New" w:hint="cs"/>
          <w:sz w:val="30"/>
          <w:szCs w:val="30"/>
          <w:cs/>
        </w:rPr>
        <w:t>สามเดือน</w:t>
      </w:r>
      <w:r w:rsidR="00C23942" w:rsidRPr="00FE23C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83470">
        <w:rPr>
          <w:rFonts w:ascii="Angsana New" w:hAnsi="Angsana New"/>
          <w:sz w:val="30"/>
          <w:szCs w:val="30"/>
        </w:rPr>
        <w:t xml:space="preserve">31 </w:t>
      </w:r>
      <w:r w:rsidR="00F83470">
        <w:rPr>
          <w:rFonts w:ascii="Angsana New" w:hAnsi="Angsana New"/>
          <w:sz w:val="30"/>
          <w:szCs w:val="30"/>
          <w:cs/>
        </w:rPr>
        <w:t>มีนาคม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8</w:t>
      </w:r>
      <w:r w:rsidRPr="00FE23C5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FE23C5" w:rsidRDefault="00CD07CB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00"/>
      </w:tblGrid>
      <w:tr w:rsidR="00FE23C5" w:rsidRPr="009F4BD7" w14:paraId="621AF68F" w14:textId="77777777" w:rsidTr="009958AF">
        <w:tc>
          <w:tcPr>
            <w:tcW w:w="5130" w:type="dxa"/>
          </w:tcPr>
          <w:p w14:paraId="27AB73DC" w14:textId="77777777" w:rsidR="00CD07CB" w:rsidRPr="009F4BD7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5" w:name="_Hlk166344171"/>
          </w:p>
        </w:tc>
        <w:tc>
          <w:tcPr>
            <w:tcW w:w="1890" w:type="dxa"/>
          </w:tcPr>
          <w:p w14:paraId="77889589" w14:textId="2E9FF8DF" w:rsidR="00CD07CB" w:rsidRPr="009F4BD7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4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9F4BD7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B85ABC1" w14:textId="5BE778BC" w:rsidR="00CD07CB" w:rsidRPr="009F4BD7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9F4B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9F4BD7" w14:paraId="6FBBF403" w14:textId="77777777" w:rsidTr="009958AF">
        <w:tc>
          <w:tcPr>
            <w:tcW w:w="5130" w:type="dxa"/>
          </w:tcPr>
          <w:p w14:paraId="3F71B7EC" w14:textId="77777777" w:rsidR="00CD07CB" w:rsidRPr="009F4BD7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8A9A8C3" w14:textId="77777777" w:rsidR="00CD07CB" w:rsidRPr="009F4BD7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9F4BD7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9F4B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F4B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61E7" w:rsidRPr="009F4BD7" w14:paraId="63378DD8" w14:textId="77777777" w:rsidTr="009958AF">
        <w:tc>
          <w:tcPr>
            <w:tcW w:w="5130" w:type="dxa"/>
          </w:tcPr>
          <w:p w14:paraId="434315EE" w14:textId="0769449D" w:rsidR="00E661E7" w:rsidRPr="0077505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0634C3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7FAD1377" w14:textId="27FBAC03" w:rsidR="00E661E7" w:rsidRPr="00E14E2A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34,95</w:t>
            </w:r>
            <w:r w:rsidR="004C75B1" w:rsidRPr="00E14E2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DD0AB6D" w14:textId="77777777" w:rsidR="00E661E7" w:rsidRPr="00E14E2A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94D3D5B" w14:textId="437B9FF3" w:rsidR="00E661E7" w:rsidRPr="00E14E2A" w:rsidRDefault="00016FD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4E2A">
              <w:rPr>
                <w:rFonts w:ascii="Angsana New" w:hAnsi="Angsana New"/>
                <w:b/>
                <w:bCs/>
                <w:sz w:val="30"/>
                <w:szCs w:val="30"/>
              </w:rPr>
              <w:t>33,849</w:t>
            </w:r>
          </w:p>
        </w:tc>
      </w:tr>
      <w:tr w:rsidR="00E661E7" w:rsidRPr="009F4BD7" w14:paraId="75CF8DF7" w14:textId="77777777" w:rsidTr="009958AF">
        <w:tc>
          <w:tcPr>
            <w:tcW w:w="5130" w:type="dxa"/>
          </w:tcPr>
          <w:p w14:paraId="654983BD" w14:textId="2E49005A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4BD7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9F4BD7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04FD58E" w14:textId="5DFF9798" w:rsidR="00E661E7" w:rsidRPr="009F4BD7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  <w:tc>
          <w:tcPr>
            <w:tcW w:w="270" w:type="dxa"/>
          </w:tcPr>
          <w:p w14:paraId="21C09802" w14:textId="77777777" w:rsidR="00E661E7" w:rsidRPr="009F4BD7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943C05" w14:textId="114CF896" w:rsidR="00E661E7" w:rsidRPr="009F4BD7" w:rsidRDefault="00016FD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3,750</w:t>
            </w:r>
          </w:p>
        </w:tc>
      </w:tr>
      <w:tr w:rsidR="00E661E7" w:rsidRPr="009F4BD7" w14:paraId="02B496D6" w14:textId="77777777" w:rsidTr="009958AF">
        <w:tc>
          <w:tcPr>
            <w:tcW w:w="5130" w:type="dxa"/>
          </w:tcPr>
          <w:p w14:paraId="3D759EE4" w14:textId="0A65138F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4BD7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890" w:type="dxa"/>
          </w:tcPr>
          <w:p w14:paraId="645D5F5A" w14:textId="60DD3008" w:rsidR="00E661E7" w:rsidRPr="009F4BD7" w:rsidRDefault="000634C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(289)</w:t>
            </w:r>
          </w:p>
        </w:tc>
        <w:tc>
          <w:tcPr>
            <w:tcW w:w="270" w:type="dxa"/>
          </w:tcPr>
          <w:p w14:paraId="6D1FFE52" w14:textId="77777777" w:rsidR="00E661E7" w:rsidRPr="009F4BD7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C8EF0" w14:textId="32FE9847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(</w:t>
            </w:r>
            <w:r w:rsidR="00016FD7" w:rsidRPr="009F4BD7">
              <w:rPr>
                <w:rFonts w:ascii="Angsana New" w:hAnsi="Angsana New"/>
                <w:sz w:val="30"/>
                <w:szCs w:val="30"/>
              </w:rPr>
              <w:t>28</w:t>
            </w:r>
            <w:r w:rsidR="004C75B1" w:rsidRPr="009F4BD7">
              <w:rPr>
                <w:rFonts w:ascii="Angsana New" w:hAnsi="Angsana New"/>
                <w:sz w:val="30"/>
                <w:szCs w:val="30"/>
              </w:rPr>
              <w:t>9</w:t>
            </w:r>
            <w:r w:rsidRPr="009F4B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61E7" w:rsidRPr="009F4BD7" w14:paraId="3E3519BD" w14:textId="77777777" w:rsidTr="009958AF">
        <w:tc>
          <w:tcPr>
            <w:tcW w:w="5130" w:type="dxa"/>
          </w:tcPr>
          <w:p w14:paraId="5BBCCC56" w14:textId="1474B43C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4BD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9F4BD7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890" w:type="dxa"/>
          </w:tcPr>
          <w:p w14:paraId="74F7EF69" w14:textId="5CD4A316" w:rsidR="00E661E7" w:rsidRPr="009F4BD7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(2,33</w:t>
            </w:r>
            <w:r w:rsidR="004C75B1" w:rsidRPr="009F4BD7">
              <w:rPr>
                <w:rFonts w:ascii="Angsana New" w:hAnsi="Angsana New"/>
                <w:sz w:val="30"/>
                <w:szCs w:val="30"/>
              </w:rPr>
              <w:t>8</w:t>
            </w:r>
            <w:r w:rsidRPr="009F4B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E661E7" w:rsidRPr="009F4BD7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8C73B26" w14:textId="568702F7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(</w:t>
            </w:r>
            <w:r w:rsidR="00016FD7" w:rsidRPr="009F4BD7">
              <w:rPr>
                <w:rFonts w:ascii="Angsana New" w:hAnsi="Angsana New"/>
                <w:sz w:val="30"/>
                <w:szCs w:val="30"/>
              </w:rPr>
              <w:t>2,30</w:t>
            </w:r>
            <w:r w:rsidR="004C75B1" w:rsidRPr="009F4BD7">
              <w:rPr>
                <w:rFonts w:ascii="Angsana New" w:hAnsi="Angsana New"/>
                <w:sz w:val="30"/>
                <w:szCs w:val="30"/>
              </w:rPr>
              <w:t>8</w:t>
            </w:r>
            <w:r w:rsidRPr="009F4B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661E7" w:rsidRPr="009F4BD7" w14:paraId="21F6288A" w14:textId="77777777" w:rsidTr="009958AF">
        <w:tc>
          <w:tcPr>
            <w:tcW w:w="5130" w:type="dxa"/>
          </w:tcPr>
          <w:p w14:paraId="7B65A1EE" w14:textId="11C918A9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4BD7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021276" w14:textId="345438D6" w:rsidR="00E661E7" w:rsidRPr="009F4BD7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AFB08" w14:textId="77777777" w:rsidR="00E661E7" w:rsidRPr="009F4BD7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CD244B" w14:textId="633E7C2A" w:rsidR="00E661E7" w:rsidRPr="009F4BD7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07CB" w:rsidRPr="009F4BD7" w14:paraId="38BC53BD" w14:textId="77777777" w:rsidTr="009958AF">
        <w:tc>
          <w:tcPr>
            <w:tcW w:w="5130" w:type="dxa"/>
          </w:tcPr>
          <w:p w14:paraId="739DB4AA" w14:textId="1E97540E" w:rsidR="00CD07CB" w:rsidRPr="00775056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470" w:rsidRPr="00775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666A62" w:rsidRPr="007750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7505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634C3" w:rsidRPr="0077505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64FA5016" w:rsidR="00CD07CB" w:rsidRPr="008F733E" w:rsidRDefault="000634C3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33E">
              <w:rPr>
                <w:rFonts w:ascii="Angsana New" w:hAnsi="Angsana New"/>
                <w:b/>
                <w:bCs/>
                <w:sz w:val="30"/>
                <w:szCs w:val="30"/>
              </w:rPr>
              <w:t>36,07</w:t>
            </w:r>
            <w:r w:rsidR="004C75B1" w:rsidRPr="008F73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BC45B8D" w14:textId="77777777" w:rsidR="00CD07CB" w:rsidRPr="009F4BD7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7C9158D4" w:rsidR="00CD07CB" w:rsidRPr="009F4BD7" w:rsidRDefault="00016FD7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4BD7">
              <w:rPr>
                <w:rFonts w:ascii="Angsana New" w:hAnsi="Angsana New"/>
                <w:b/>
                <w:bCs/>
                <w:sz w:val="30"/>
                <w:szCs w:val="30"/>
              </w:rPr>
              <w:t>35,00</w:t>
            </w:r>
            <w:r w:rsidR="004C75B1" w:rsidRPr="009F4BD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bookmarkEnd w:id="15"/>
    </w:tbl>
    <w:p w14:paraId="11CDA452" w14:textId="77777777" w:rsidR="00672699" w:rsidRPr="00FE23C5" w:rsidRDefault="00672699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25A1FA" w14:textId="0B966C41" w:rsidR="00155C2C" w:rsidRPr="00FE23C5" w:rsidRDefault="00F47868" w:rsidP="00142F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6123CB">
        <w:rPr>
          <w:rFonts w:ascii="Angsana New" w:hAnsi="Angsana New"/>
          <w:b/>
          <w:bCs/>
          <w:sz w:val="30"/>
          <w:szCs w:val="30"/>
        </w:rPr>
        <w:t>2</w:t>
      </w:r>
      <w:r w:rsidR="00CC489C" w:rsidRPr="00FE23C5">
        <w:rPr>
          <w:rFonts w:ascii="Angsana New" w:hAnsi="Angsana New"/>
          <w:b/>
          <w:bCs/>
          <w:sz w:val="30"/>
          <w:szCs w:val="30"/>
        </w:rPr>
        <w:t xml:space="preserve">   </w:t>
      </w:r>
      <w:r w:rsidR="00C30D2B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55C2C" w:rsidRPr="00FE23C5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3C3B289" w14:textId="1C51A317" w:rsidR="009C0413" w:rsidRPr="00FE23C5" w:rsidRDefault="00155C2C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Pr="00FE23C5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6E4037EE" w14:textId="77777777" w:rsidR="00BD0FA2" w:rsidRPr="00FE23C5" w:rsidRDefault="00BD0FA2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1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5" w:type="dxa"/>
        <w:tblInd w:w="284" w:type="dxa"/>
        <w:tblLook w:val="01E0" w:firstRow="1" w:lastRow="1" w:firstColumn="1" w:lastColumn="1" w:noHBand="0" w:noVBand="0"/>
      </w:tblPr>
      <w:tblGrid>
        <w:gridCol w:w="3316"/>
        <w:gridCol w:w="1276"/>
        <w:gridCol w:w="284"/>
        <w:gridCol w:w="1276"/>
        <w:gridCol w:w="283"/>
        <w:gridCol w:w="143"/>
        <w:gridCol w:w="1275"/>
        <w:gridCol w:w="144"/>
        <w:gridCol w:w="139"/>
        <w:gridCol w:w="144"/>
        <w:gridCol w:w="991"/>
        <w:gridCol w:w="75"/>
        <w:gridCol w:w="69"/>
      </w:tblGrid>
      <w:tr w:rsidR="00FE23C5" w:rsidRPr="00FE23C5" w14:paraId="360DDE80" w14:textId="77777777" w:rsidTr="00570753">
        <w:tc>
          <w:tcPr>
            <w:tcW w:w="3316" w:type="dxa"/>
          </w:tcPr>
          <w:p w14:paraId="15A50CE3" w14:textId="77777777" w:rsidR="006C7CDA" w:rsidRPr="00FE23C5" w:rsidRDefault="006C7CD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6099" w:type="dxa"/>
            <w:gridSpan w:val="12"/>
            <w:vAlign w:val="center"/>
          </w:tcPr>
          <w:p w14:paraId="77EC0F24" w14:textId="4F9FA3AB" w:rsidR="006C7CDA" w:rsidRPr="00FE23C5" w:rsidRDefault="00CD49A2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6123CB" w14:paraId="6D654D82" w14:textId="77777777" w:rsidTr="00570753">
        <w:tc>
          <w:tcPr>
            <w:tcW w:w="3316" w:type="dxa"/>
          </w:tcPr>
          <w:p w14:paraId="4D1DA93E" w14:textId="77777777" w:rsidR="00F64E8A" w:rsidRPr="00FE23C5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5F29A13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263" w:type="dxa"/>
            <w:gridSpan w:val="9"/>
          </w:tcPr>
          <w:p w14:paraId="470D899E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E23C5" w:rsidRPr="006123CB" w14:paraId="73E00777" w14:textId="77777777" w:rsidTr="00570753">
        <w:tc>
          <w:tcPr>
            <w:tcW w:w="3316" w:type="dxa"/>
          </w:tcPr>
          <w:p w14:paraId="625B6FA2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8D679FB" w14:textId="11EC3B89" w:rsidR="00F64E8A" w:rsidRPr="006123CB" w:rsidRDefault="00F8347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64E8A" w:rsidRPr="006123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3D4693" w:rsidRPr="006123CB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84" w:type="dxa"/>
            <w:vAlign w:val="center"/>
          </w:tcPr>
          <w:p w14:paraId="0712941D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6EC8CEA9" w14:textId="348DB096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3D4693" w:rsidRPr="006123CB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426" w:type="dxa"/>
            <w:gridSpan w:val="2"/>
          </w:tcPr>
          <w:p w14:paraId="28AD1717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vAlign w:val="center"/>
          </w:tcPr>
          <w:p w14:paraId="135BA433" w14:textId="24198E47" w:rsidR="00F64E8A" w:rsidRPr="006123CB" w:rsidRDefault="00F83470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64E8A" w:rsidRPr="006123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4E8A"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4E8A"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3D4693" w:rsidRPr="006123CB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83" w:type="dxa"/>
            <w:gridSpan w:val="2"/>
            <w:vAlign w:val="center"/>
          </w:tcPr>
          <w:p w14:paraId="3DB70002" w14:textId="77777777" w:rsidR="00F64E8A" w:rsidRPr="006123CB" w:rsidRDefault="00F64E8A" w:rsidP="009C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30883182" w14:textId="6134DDF7" w:rsidR="00F64E8A" w:rsidRPr="006123CB" w:rsidRDefault="00F64E8A" w:rsidP="0057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3D4693" w:rsidRPr="006123CB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FE23C5" w:rsidRPr="006123CB" w14:paraId="015DD5E6" w14:textId="77777777" w:rsidTr="00570753">
        <w:trPr>
          <w:gridAfter w:val="2"/>
          <w:wAfter w:w="144" w:type="dxa"/>
        </w:trPr>
        <w:tc>
          <w:tcPr>
            <w:tcW w:w="3316" w:type="dxa"/>
          </w:tcPr>
          <w:p w14:paraId="748B45C1" w14:textId="77777777" w:rsidR="00FC47EA" w:rsidRPr="006123CB" w:rsidRDefault="00FC47EA" w:rsidP="00E27E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5" w:type="dxa"/>
            <w:gridSpan w:val="10"/>
          </w:tcPr>
          <w:p w14:paraId="1E00021D" w14:textId="77777777" w:rsidR="00FC47EA" w:rsidRPr="006123CB" w:rsidRDefault="00FC47EA" w:rsidP="00E27E47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6123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612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D4693" w:rsidRPr="006123CB" w14:paraId="66F9EA58" w14:textId="77777777" w:rsidTr="00570753">
        <w:trPr>
          <w:gridAfter w:val="1"/>
          <w:wAfter w:w="69" w:type="dxa"/>
        </w:trPr>
        <w:tc>
          <w:tcPr>
            <w:tcW w:w="3316" w:type="dxa"/>
          </w:tcPr>
          <w:p w14:paraId="07E39759" w14:textId="77777777" w:rsidR="003D4693" w:rsidRPr="006123CB" w:rsidRDefault="003D4693" w:rsidP="003D4693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4131ED0D" w14:textId="65824ADD" w:rsidR="003D4693" w:rsidRPr="006123CB" w:rsidRDefault="00D25ACC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26,76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</w:t>
            </w:r>
          </w:p>
        </w:tc>
        <w:tc>
          <w:tcPr>
            <w:tcW w:w="284" w:type="dxa"/>
          </w:tcPr>
          <w:p w14:paraId="335FE826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0159C27D" w14:textId="48654112" w:rsidR="003D4693" w:rsidRPr="006123CB" w:rsidRDefault="00D44EF5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23,368</w:t>
            </w:r>
          </w:p>
        </w:tc>
        <w:tc>
          <w:tcPr>
            <w:tcW w:w="283" w:type="dxa"/>
          </w:tcPr>
          <w:p w14:paraId="6B86F03A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32BAD177" w14:textId="7294B614" w:rsidR="003D4693" w:rsidRPr="006123CB" w:rsidRDefault="003D4693" w:rsidP="00D25AC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(21,642)</w:t>
            </w:r>
          </w:p>
        </w:tc>
        <w:tc>
          <w:tcPr>
            <w:tcW w:w="283" w:type="dxa"/>
            <w:gridSpan w:val="2"/>
          </w:tcPr>
          <w:p w14:paraId="440292EE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31CB7FFD" w14:textId="454F58F3" w:rsidR="003D4693" w:rsidRPr="006123CB" w:rsidRDefault="003D4693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(21,</w:t>
            </w:r>
            <w:r w:rsidR="00D44EF5"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D4693" w:rsidRPr="006123CB" w14:paraId="4A9C573F" w14:textId="77777777" w:rsidTr="00570753">
        <w:trPr>
          <w:gridAfter w:val="1"/>
          <w:wAfter w:w="69" w:type="dxa"/>
        </w:trPr>
        <w:tc>
          <w:tcPr>
            <w:tcW w:w="3316" w:type="dxa"/>
          </w:tcPr>
          <w:p w14:paraId="1CA01F37" w14:textId="77777777" w:rsidR="003D4693" w:rsidRPr="006123CB" w:rsidRDefault="003D4693" w:rsidP="003D4693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45DA5460" w14:textId="1A1F205D" w:rsidR="003D4693" w:rsidRPr="006123CB" w:rsidRDefault="003D4693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25ACC"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21,223</w:t>
            </w:r>
            <w:r w:rsidRPr="006123C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4" w:type="dxa"/>
          </w:tcPr>
          <w:p w14:paraId="63E3C715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34595329" w14:textId="37451797" w:rsidR="003D4693" w:rsidRPr="006123CB" w:rsidRDefault="003D4693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44EF5"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21,462</w:t>
            </w:r>
            <w:r w:rsidRPr="006123C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3" w:type="dxa"/>
          </w:tcPr>
          <w:p w14:paraId="61D82043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3B5A9869" w14:textId="50EF0509" w:rsidR="003D4693" w:rsidRPr="006123CB" w:rsidRDefault="003D4693" w:rsidP="00D25AC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</w:t>
            </w:r>
            <w:r w:rsidR="00D25ACC"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21,642</w:t>
            </w:r>
          </w:p>
        </w:tc>
        <w:tc>
          <w:tcPr>
            <w:tcW w:w="283" w:type="dxa"/>
            <w:gridSpan w:val="2"/>
          </w:tcPr>
          <w:p w14:paraId="1D95C778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1611F979" w14:textId="7C32051D" w:rsidR="003D4693" w:rsidRPr="006123CB" w:rsidRDefault="00D44EF5" w:rsidP="00D44EF5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21,462</w:t>
            </w:r>
          </w:p>
        </w:tc>
      </w:tr>
      <w:tr w:rsidR="003D4693" w:rsidRPr="00FE23C5" w14:paraId="19772A2C" w14:textId="77777777" w:rsidTr="00570753">
        <w:trPr>
          <w:gridAfter w:val="1"/>
          <w:wAfter w:w="69" w:type="dxa"/>
        </w:trPr>
        <w:tc>
          <w:tcPr>
            <w:tcW w:w="3316" w:type="dxa"/>
          </w:tcPr>
          <w:p w14:paraId="6ACBDFE1" w14:textId="002B970A" w:rsidR="003D4693" w:rsidRPr="006123CB" w:rsidRDefault="003D4693" w:rsidP="003D4693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8AC55" w14:textId="5979F205" w:rsidR="003D4693" w:rsidRPr="006123CB" w:rsidRDefault="00D25ACC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5,54</w:t>
            </w:r>
            <w:r w:rsidR="00504F3F" w:rsidRPr="00504F3F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84" w:type="dxa"/>
            <w:vAlign w:val="bottom"/>
          </w:tcPr>
          <w:p w14:paraId="26D7FA71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F986B" w14:textId="2D37C835" w:rsidR="003D4693" w:rsidRPr="006123CB" w:rsidRDefault="00D44EF5" w:rsidP="003D469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1,906</w:t>
            </w:r>
          </w:p>
        </w:tc>
        <w:tc>
          <w:tcPr>
            <w:tcW w:w="283" w:type="dxa"/>
            <w:vAlign w:val="bottom"/>
          </w:tcPr>
          <w:p w14:paraId="597712C4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7D77F" w14:textId="1E15E772" w:rsidR="003D4693" w:rsidRPr="006123CB" w:rsidRDefault="003D4693" w:rsidP="00D25AC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           </w:t>
            </w:r>
            <w:r w:rsidR="00D25ACC"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55B30B5C" w14:textId="77777777" w:rsidR="003D4693" w:rsidRPr="006123CB" w:rsidRDefault="003D4693" w:rsidP="003D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C7BBA9" w14:textId="5635D853" w:rsidR="003D4693" w:rsidRPr="006123CB" w:rsidRDefault="00D44EF5" w:rsidP="002730CC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B99A36B" w14:textId="77777777" w:rsidR="00CD2ECB" w:rsidRPr="00FE23C5" w:rsidRDefault="00CD2ECB" w:rsidP="00142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8"/>
        <w:rPr>
          <w:rFonts w:ascii="Angsana New" w:hAnsi="Angsana New"/>
          <w:sz w:val="16"/>
          <w:szCs w:val="16"/>
          <w:cs/>
        </w:rPr>
      </w:pPr>
    </w:p>
    <w:p w14:paraId="5D067968" w14:textId="77777777" w:rsidR="00F14210" w:rsidRPr="00FE23C5" w:rsidRDefault="00F14210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0F40C5" w14:textId="77777777" w:rsidR="006A261E" w:rsidRDefault="006A261E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88DDDD" w14:textId="77777777" w:rsidR="006123CB" w:rsidRDefault="006123CB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161BF9" w14:textId="77777777" w:rsidR="006A261E" w:rsidRPr="00FE23C5" w:rsidRDefault="006A261E" w:rsidP="0028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782" w:type="dxa"/>
        <w:tblInd w:w="284" w:type="dxa"/>
        <w:tblLook w:val="01E0" w:firstRow="1" w:lastRow="1" w:firstColumn="1" w:lastColumn="1" w:noHBand="0" w:noVBand="0"/>
      </w:tblPr>
      <w:tblGrid>
        <w:gridCol w:w="3826"/>
        <w:gridCol w:w="1276"/>
        <w:gridCol w:w="284"/>
        <w:gridCol w:w="1276"/>
        <w:gridCol w:w="283"/>
        <w:gridCol w:w="143"/>
        <w:gridCol w:w="1132"/>
        <w:gridCol w:w="144"/>
        <w:gridCol w:w="139"/>
        <w:gridCol w:w="144"/>
        <w:gridCol w:w="991"/>
        <w:gridCol w:w="144"/>
      </w:tblGrid>
      <w:tr w:rsidR="00FE23C5" w:rsidRPr="006123CB" w14:paraId="56E271C7" w14:textId="77777777" w:rsidTr="0080695A">
        <w:tc>
          <w:tcPr>
            <w:tcW w:w="3827" w:type="dxa"/>
          </w:tcPr>
          <w:p w14:paraId="0AD1B334" w14:textId="77777777" w:rsidR="00F14210" w:rsidRPr="00FE23C5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5955" w:type="dxa"/>
            <w:gridSpan w:val="11"/>
            <w:vAlign w:val="center"/>
          </w:tcPr>
          <w:p w14:paraId="29D476E8" w14:textId="4CD8BF80" w:rsidR="00F14210" w:rsidRPr="006123CB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123CB" w14:paraId="17D80416" w14:textId="77777777" w:rsidTr="0080695A">
        <w:tc>
          <w:tcPr>
            <w:tcW w:w="3827" w:type="dxa"/>
          </w:tcPr>
          <w:p w14:paraId="4833D4C8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836" w:type="dxa"/>
            <w:gridSpan w:val="3"/>
            <w:vAlign w:val="center"/>
          </w:tcPr>
          <w:p w14:paraId="0776CF4E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8"/>
          </w:tcPr>
          <w:p w14:paraId="73FBA439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right="-5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123C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E23C5" w:rsidRPr="00FE23C5" w14:paraId="7F0C083F" w14:textId="77777777" w:rsidTr="0080695A">
        <w:tc>
          <w:tcPr>
            <w:tcW w:w="3827" w:type="dxa"/>
          </w:tcPr>
          <w:p w14:paraId="552190B0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3B8A1D5" w14:textId="1F374EFA" w:rsidR="00F14210" w:rsidRPr="006123CB" w:rsidRDefault="00F8347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668"/>
              </w:tabs>
              <w:ind w:left="-168"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14210" w:rsidRPr="006123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4C75B1" w:rsidRPr="006123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5D251F73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4346C05" w14:textId="7CAE7A4E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4C75B1" w:rsidRPr="006123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26" w:type="dxa"/>
            <w:gridSpan w:val="2"/>
          </w:tcPr>
          <w:p w14:paraId="1A20F594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D79E8AF" w14:textId="584EF99F" w:rsidR="00F14210" w:rsidRPr="006123CB" w:rsidRDefault="00F8347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ind w:left="-46" w:right="-52" w:firstLine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F14210" w:rsidRPr="006123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14210"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14210"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4C75B1" w:rsidRPr="006123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gridSpan w:val="2"/>
            <w:vAlign w:val="center"/>
          </w:tcPr>
          <w:p w14:paraId="48E06B13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788826" w14:textId="53B92297" w:rsidR="00F14210" w:rsidRPr="006123CB" w:rsidRDefault="00F14210" w:rsidP="008C4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ind w:hanging="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23C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6123CB">
              <w:rPr>
                <w:rFonts w:ascii="Angsana New" w:hAnsi="Angsana New"/>
                <w:sz w:val="30"/>
                <w:szCs w:val="30"/>
              </w:rPr>
              <w:t>256</w:t>
            </w:r>
            <w:r w:rsidR="004C75B1" w:rsidRPr="006123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FE23C5" w14:paraId="3FBDED74" w14:textId="77777777" w:rsidTr="0080695A">
        <w:trPr>
          <w:gridAfter w:val="1"/>
          <w:wAfter w:w="143" w:type="dxa"/>
        </w:trPr>
        <w:tc>
          <w:tcPr>
            <w:tcW w:w="3827" w:type="dxa"/>
          </w:tcPr>
          <w:p w14:paraId="0BA54F0D" w14:textId="77777777" w:rsidR="00F14210" w:rsidRPr="006123CB" w:rsidRDefault="00F14210" w:rsidP="003D28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10"/>
          </w:tcPr>
          <w:p w14:paraId="5FD66A6E" w14:textId="77777777" w:rsidR="00F14210" w:rsidRPr="006123CB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(หน่วย </w:t>
            </w:r>
            <w:r w:rsidRPr="006123C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6123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E23C5" w:rsidRPr="00FE23C5" w14:paraId="3BCCC17A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744B5FC4" w14:textId="77777777" w:rsidR="00F14210" w:rsidRPr="006123CB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</w:tcPr>
          <w:p w14:paraId="0AA5E03C" w14:textId="485C95E7" w:rsidR="00F14210" w:rsidRPr="006123CB" w:rsidRDefault="00D25AC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26,262</w:t>
            </w:r>
          </w:p>
        </w:tc>
        <w:tc>
          <w:tcPr>
            <w:tcW w:w="284" w:type="dxa"/>
          </w:tcPr>
          <w:p w14:paraId="1898255B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1FDDD972" w14:textId="22FC06EF" w:rsidR="00F14210" w:rsidRPr="006123CB" w:rsidRDefault="00D44EF5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22,921</w:t>
            </w:r>
          </w:p>
        </w:tc>
        <w:tc>
          <w:tcPr>
            <w:tcW w:w="283" w:type="dxa"/>
          </w:tcPr>
          <w:p w14:paraId="1CEBA589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73A3850" w14:textId="12B8F123" w:rsidR="00F14210" w:rsidRPr="006123CB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25ACC"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  <w:gridSpan w:val="2"/>
          </w:tcPr>
          <w:p w14:paraId="2F8F09BD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1D7565BD" w14:textId="0AF3C9B8" w:rsidR="00F14210" w:rsidRPr="006123CB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4EF5"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E23C5" w:rsidRPr="00FE23C5" w14:paraId="34542C44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3927398A" w14:textId="77777777" w:rsidR="00F14210" w:rsidRPr="006123CB" w:rsidRDefault="00F14210" w:rsidP="003D28EB">
            <w:pPr>
              <w:ind w:firstLine="142"/>
              <w:rPr>
                <w:rFonts w:ascii="Angsana New" w:hAnsi="Angsana New"/>
                <w:sz w:val="30"/>
                <w:szCs w:val="30"/>
                <w:cs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6" w:type="dxa"/>
          </w:tcPr>
          <w:p w14:paraId="30D74344" w14:textId="3ECE6930" w:rsidR="00F14210" w:rsidRPr="006123CB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25ACC"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  <w:r w:rsidRPr="006123C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84" w:type="dxa"/>
          </w:tcPr>
          <w:p w14:paraId="4D3C6344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B90032" w14:textId="249E907F" w:rsidR="00F14210" w:rsidRPr="006123CB" w:rsidRDefault="00F14210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44EF5"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7449457E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9FBEFFB" w14:textId="54FBC2CE" w:rsidR="00F14210" w:rsidRPr="006123CB" w:rsidRDefault="00D25AC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83" w:type="dxa"/>
            <w:gridSpan w:val="2"/>
          </w:tcPr>
          <w:p w14:paraId="113237BE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4E913968" w14:textId="234E7EF5" w:rsidR="00F14210" w:rsidRPr="006123CB" w:rsidRDefault="00D44EF5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123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F14210" w:rsidRPr="00FE23C5" w14:paraId="6B9B16CD" w14:textId="77777777" w:rsidTr="0080695A">
        <w:trPr>
          <w:gridAfter w:val="1"/>
          <w:wAfter w:w="144" w:type="dxa"/>
        </w:trPr>
        <w:tc>
          <w:tcPr>
            <w:tcW w:w="3827" w:type="dxa"/>
          </w:tcPr>
          <w:p w14:paraId="1C32EC3F" w14:textId="77777777" w:rsidR="00F14210" w:rsidRPr="006123CB" w:rsidRDefault="00F14210" w:rsidP="003D28EB">
            <w:pPr>
              <w:ind w:firstLine="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DE18F" w14:textId="7B387DC5" w:rsidR="00F14210" w:rsidRPr="006123CB" w:rsidRDefault="00D25ACC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26,233</w:t>
            </w:r>
          </w:p>
        </w:tc>
        <w:tc>
          <w:tcPr>
            <w:tcW w:w="284" w:type="dxa"/>
            <w:vAlign w:val="bottom"/>
          </w:tcPr>
          <w:p w14:paraId="0BE31F64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37FD25" w14:textId="0795637D" w:rsidR="00F14210" w:rsidRPr="006123CB" w:rsidRDefault="00D44EF5" w:rsidP="003D28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22,891</w:t>
            </w:r>
          </w:p>
        </w:tc>
        <w:tc>
          <w:tcPr>
            <w:tcW w:w="283" w:type="dxa"/>
            <w:vAlign w:val="bottom"/>
          </w:tcPr>
          <w:p w14:paraId="35F748A9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5B86" w14:textId="3600EF90" w:rsidR="00F14210" w:rsidRPr="006123CB" w:rsidRDefault="0080695A" w:rsidP="00D25ACC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  <w:gridSpan w:val="2"/>
            <w:vAlign w:val="bottom"/>
          </w:tcPr>
          <w:p w14:paraId="4AE3259B" w14:textId="77777777" w:rsidR="00F14210" w:rsidRPr="006123CB" w:rsidRDefault="00F14210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683CD" w14:textId="77777777" w:rsidR="00F14210" w:rsidRPr="006123CB" w:rsidRDefault="00F14210" w:rsidP="00D44EF5">
            <w:pPr>
              <w:pStyle w:val="acctfourfigures"/>
              <w:tabs>
                <w:tab w:val="clear" w:pos="765"/>
              </w:tabs>
              <w:spacing w:line="240" w:lineRule="atLeast"/>
              <w:ind w:left="-79" w:right="-5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E75EE7C" w14:textId="77777777" w:rsidR="006E2DBF" w:rsidRPr="00FE23C5" w:rsidRDefault="006E2DBF" w:rsidP="00264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both"/>
        <w:rPr>
          <w:rFonts w:ascii="Angsana New" w:hAnsi="Angsana New"/>
          <w:sz w:val="30"/>
          <w:szCs w:val="30"/>
        </w:rPr>
      </w:pPr>
    </w:p>
    <w:p w14:paraId="3A23FC6D" w14:textId="7FC980D8" w:rsidR="00B17CF3" w:rsidRPr="00FE23C5" w:rsidRDefault="00B17CF3" w:rsidP="009F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45"/>
        </w:tabs>
        <w:spacing w:line="240" w:lineRule="auto"/>
        <w:ind w:left="426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รายกา</w:t>
      </w:r>
      <w:r w:rsidR="00264E61" w:rsidRPr="00FE23C5">
        <w:rPr>
          <w:rFonts w:ascii="Angsana New" w:hAnsi="Angsana New" w:hint="cs"/>
          <w:sz w:val="30"/>
          <w:szCs w:val="30"/>
          <w:cs/>
        </w:rPr>
        <w:t>ร</w:t>
      </w:r>
      <w:r w:rsidRPr="00FE23C5">
        <w:rPr>
          <w:rFonts w:ascii="Angsana New" w:hAnsi="Angsana New"/>
          <w:sz w:val="30"/>
          <w:szCs w:val="30"/>
          <w:cs/>
        </w:rPr>
        <w:t>เคลื่อนไหวของสินทรัพย์และหนี้สินภาษีเงินได้รอการตัดบัญชี</w:t>
      </w:r>
      <w:r w:rsidR="00C23942" w:rsidRPr="00FE23C5">
        <w:rPr>
          <w:rFonts w:ascii="Angsana New" w:hAnsi="Angsana New"/>
          <w:sz w:val="30"/>
          <w:szCs w:val="30"/>
          <w:cs/>
        </w:rPr>
        <w:t>สำหรับ</w:t>
      </w:r>
      <w:r w:rsidR="000634C3">
        <w:rPr>
          <w:rFonts w:ascii="Angsana New" w:hAnsi="Angsana New" w:hint="cs"/>
          <w:sz w:val="30"/>
          <w:szCs w:val="30"/>
          <w:cs/>
        </w:rPr>
        <w:t>สามเดือน</w:t>
      </w:r>
      <w:r w:rsidR="00C23942" w:rsidRPr="00FE23C5">
        <w:rPr>
          <w:rFonts w:ascii="Angsana New" w:hAnsi="Angsana New"/>
          <w:sz w:val="30"/>
          <w:szCs w:val="30"/>
          <w:cs/>
        </w:rPr>
        <w:t>สิ้นสุดวันที่</w:t>
      </w:r>
      <w:r w:rsidR="00CC33D5"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F83470">
        <w:rPr>
          <w:rFonts w:ascii="Angsana New" w:hAnsi="Angsana New"/>
          <w:sz w:val="30"/>
          <w:szCs w:val="30"/>
          <w:lang w:val="en-GB"/>
        </w:rPr>
        <w:t xml:space="preserve">31 </w:t>
      </w:r>
      <w:r w:rsidR="00F83470">
        <w:rPr>
          <w:rFonts w:ascii="Angsana New" w:hAnsi="Angsana New"/>
          <w:sz w:val="30"/>
          <w:szCs w:val="30"/>
          <w:cs/>
          <w:lang w:val="en-GB"/>
        </w:rPr>
        <w:t>มีนาคม</w:t>
      </w:r>
      <w:r w:rsidR="009F35CA" w:rsidRPr="00FE23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E3FF9" w:rsidRPr="00FE23C5">
        <w:rPr>
          <w:rFonts w:ascii="Angsana New" w:hAnsi="Angsana New"/>
          <w:sz w:val="30"/>
          <w:szCs w:val="30"/>
          <w:lang w:val="en-GB"/>
        </w:rPr>
        <w:t>256</w:t>
      </w:r>
      <w:r w:rsidR="00101260">
        <w:rPr>
          <w:rFonts w:ascii="Angsana New" w:hAnsi="Angsana New"/>
          <w:sz w:val="30"/>
          <w:szCs w:val="30"/>
          <w:lang w:val="en-GB"/>
        </w:rPr>
        <w:t>8</w:t>
      </w:r>
      <w:r w:rsidR="002164CD"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65" w:type="dxa"/>
        <w:tblInd w:w="35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542"/>
        <w:gridCol w:w="1343"/>
      </w:tblGrid>
      <w:tr w:rsidR="008E7FFB" w:rsidRPr="006123CB" w14:paraId="1E0A5876" w14:textId="77777777" w:rsidTr="008E7FFB">
        <w:trPr>
          <w:trHeight w:val="80"/>
          <w:tblHeader/>
        </w:trPr>
        <w:tc>
          <w:tcPr>
            <w:tcW w:w="3780" w:type="dxa"/>
          </w:tcPr>
          <w:p w14:paraId="21CD02C4" w14:textId="6E8D2690" w:rsidR="008E7FFB" w:rsidRPr="006123CB" w:rsidRDefault="008E7FFB" w:rsidP="006A261E">
            <w:pPr>
              <w:tabs>
                <w:tab w:val="clear" w:pos="3515"/>
                <w:tab w:val="clear" w:pos="3742"/>
                <w:tab w:val="left" w:pos="3357"/>
                <w:tab w:val="left" w:pos="3420"/>
              </w:tabs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5" w:type="dxa"/>
            <w:gridSpan w:val="4"/>
            <w:vAlign w:val="bottom"/>
          </w:tcPr>
          <w:p w14:paraId="1ABE9FEF" w14:textId="709E78D2" w:rsidR="008E7FFB" w:rsidRPr="006123CB" w:rsidRDefault="008E7FFB" w:rsidP="006A261E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7FFB" w:rsidRPr="006123CB" w14:paraId="5A5DC463" w14:textId="77777777" w:rsidTr="008E7FFB">
        <w:trPr>
          <w:trHeight w:val="80"/>
          <w:tblHeader/>
        </w:trPr>
        <w:tc>
          <w:tcPr>
            <w:tcW w:w="3780" w:type="dxa"/>
          </w:tcPr>
          <w:p w14:paraId="267CBE61" w14:textId="77777777" w:rsidR="008E7FFB" w:rsidRPr="006123CB" w:rsidRDefault="008E7FFB" w:rsidP="006A261E">
            <w:pPr>
              <w:tabs>
                <w:tab w:val="clear" w:pos="3515"/>
                <w:tab w:val="clear" w:pos="3742"/>
                <w:tab w:val="left" w:pos="3357"/>
                <w:tab w:val="left" w:pos="3420"/>
              </w:tabs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01010" w14:textId="77777777" w:rsidR="008E7FFB" w:rsidRPr="006123CB" w:rsidRDefault="008E7FFB" w:rsidP="006A261E">
            <w:pPr>
              <w:tabs>
                <w:tab w:val="clear" w:pos="1644"/>
                <w:tab w:val="left" w:pos="1121"/>
              </w:tabs>
              <w:ind w:left="-546" w:right="-53" w:firstLine="5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23CB">
              <w:rPr>
                <w:rFonts w:ascii="Angsana New" w:hAnsi="Angsana New"/>
                <w:sz w:val="26"/>
                <w:szCs w:val="26"/>
              </w:rPr>
              <w:t>1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1E42FE1" w14:textId="48CE3CCF" w:rsidR="008E7FFB" w:rsidRPr="006123CB" w:rsidRDefault="008E7FFB" w:rsidP="006A261E">
            <w:pPr>
              <w:tabs>
                <w:tab w:val="clear" w:pos="1644"/>
                <w:tab w:val="left" w:pos="1121"/>
              </w:tabs>
              <w:ind w:left="-546" w:right="-53" w:firstLine="5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6123CB">
              <w:rPr>
                <w:rFonts w:ascii="Angsana New" w:hAnsi="Angsana New"/>
                <w:sz w:val="26"/>
                <w:szCs w:val="26"/>
              </w:rPr>
              <w:t>256</w:t>
            </w:r>
            <w:r w:rsidR="000D21B8" w:rsidRPr="006123C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75C1CE66" w14:textId="0E1E8A8D" w:rsidR="008E7FFB" w:rsidRPr="006123CB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35699B" w14:textId="77777777" w:rsidR="008E7FFB" w:rsidRPr="006123CB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CB4BFC" w14:textId="1F05F8BD" w:rsidR="008E7FFB" w:rsidRPr="006123CB" w:rsidRDefault="008E7FFB" w:rsidP="00C527F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วันซื้อกิจการ </w:t>
            </w:r>
          </w:p>
        </w:tc>
        <w:tc>
          <w:tcPr>
            <w:tcW w:w="1542" w:type="dxa"/>
            <w:vAlign w:val="bottom"/>
          </w:tcPr>
          <w:p w14:paraId="5A983EB7" w14:textId="6B709811" w:rsidR="008E7FFB" w:rsidRPr="006123CB" w:rsidRDefault="008E7FFB" w:rsidP="009958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6123CB">
              <w:rPr>
                <w:rFonts w:ascii="Angsana New" w:hAnsi="Angsana New"/>
                <w:sz w:val="26"/>
                <w:szCs w:val="26"/>
              </w:rPr>
              <w:br/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 xml:space="preserve">ใน   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43" w:type="dxa"/>
            <w:vAlign w:val="bottom"/>
          </w:tcPr>
          <w:p w14:paraId="3DF425DF" w14:textId="2ABF2DEC" w:rsidR="008E7FFB" w:rsidRPr="006123CB" w:rsidRDefault="008E7FFB" w:rsidP="006A261E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83470" w:rsidRPr="006123C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83470" w:rsidRPr="006123C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23CB">
              <w:rPr>
                <w:rFonts w:ascii="Angsana New" w:hAnsi="Angsana New"/>
                <w:sz w:val="26"/>
                <w:szCs w:val="26"/>
              </w:rPr>
              <w:t>256</w:t>
            </w:r>
            <w:r w:rsidR="000D21B8" w:rsidRPr="006123C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E7FFB" w:rsidRPr="006123CB" w14:paraId="76DBE60A" w14:textId="77777777" w:rsidTr="008E7FFB">
        <w:trPr>
          <w:trHeight w:val="80"/>
          <w:tblHeader/>
        </w:trPr>
        <w:tc>
          <w:tcPr>
            <w:tcW w:w="3780" w:type="dxa"/>
          </w:tcPr>
          <w:p w14:paraId="5A43E4C7" w14:textId="77777777" w:rsidR="008E7FFB" w:rsidRPr="006123CB" w:rsidRDefault="008E7FFB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96E031" w14:textId="77777777" w:rsidR="008E7FFB" w:rsidRPr="006123CB" w:rsidRDefault="008E7FFB" w:rsidP="00FD7E60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E858BD" w14:textId="12DD2D2D" w:rsidR="008E7FFB" w:rsidRPr="006123CB" w:rsidRDefault="008E7FFB" w:rsidP="00FD7E6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bottom"/>
          </w:tcPr>
          <w:p w14:paraId="2959DB6B" w14:textId="0ED4A380" w:rsidR="008E7FFB" w:rsidRPr="006123CB" w:rsidRDefault="008E7FFB" w:rsidP="00C77654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6123C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303D42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vAlign w:val="bottom"/>
          </w:tcPr>
          <w:p w14:paraId="6E3809C6" w14:textId="77777777" w:rsidR="008E7FFB" w:rsidRPr="006123CB" w:rsidRDefault="008E7FFB" w:rsidP="00FD7E60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7FFB" w:rsidRPr="006123CB" w14:paraId="2950B4E7" w14:textId="77777777" w:rsidTr="008E7FFB">
        <w:trPr>
          <w:trHeight w:val="80"/>
        </w:trPr>
        <w:tc>
          <w:tcPr>
            <w:tcW w:w="3780" w:type="dxa"/>
          </w:tcPr>
          <w:p w14:paraId="52ACC0DB" w14:textId="77777777" w:rsidR="008E7FFB" w:rsidRPr="006123CB" w:rsidRDefault="008E7FFB" w:rsidP="00FD7E6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5" w:type="dxa"/>
            <w:gridSpan w:val="4"/>
            <w:vAlign w:val="bottom"/>
          </w:tcPr>
          <w:p w14:paraId="79E6E0F3" w14:textId="362F025B" w:rsidR="008E7FFB" w:rsidRPr="006123CB" w:rsidRDefault="008E7FFB" w:rsidP="008E7F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 xml:space="preserve">(หน่วย </w:t>
            </w:r>
            <w:r w:rsidRPr="006123CB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 xml:space="preserve">: </w:t>
            </w:r>
            <w:r w:rsidRPr="006123C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E7FFB" w:rsidRPr="006123CB" w14:paraId="46FF3B88" w14:textId="77777777" w:rsidTr="008E7FFB">
        <w:trPr>
          <w:trHeight w:val="80"/>
        </w:trPr>
        <w:tc>
          <w:tcPr>
            <w:tcW w:w="3780" w:type="dxa"/>
          </w:tcPr>
          <w:p w14:paraId="10400CCB" w14:textId="77777777" w:rsidR="008E7FFB" w:rsidRPr="006123CB" w:rsidRDefault="008E7FFB" w:rsidP="00FD7E6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1705501" w14:textId="77777777" w:rsidR="008E7FFB" w:rsidRPr="006123CB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2CF505A4" w14:textId="534BA14C" w:rsidR="008E7FFB" w:rsidRPr="006123CB" w:rsidRDefault="008E7FFB" w:rsidP="00FD7E6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3A145ECB" w14:textId="77777777" w:rsidR="008E7FFB" w:rsidRPr="006123CB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2A101B97" w14:textId="77777777" w:rsidR="008E7FFB" w:rsidRPr="006123CB" w:rsidRDefault="008E7FFB" w:rsidP="00FD7E6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6123CB" w14:paraId="2B12A595" w14:textId="77777777" w:rsidTr="008E7FFB">
        <w:trPr>
          <w:trHeight w:val="80"/>
        </w:trPr>
        <w:tc>
          <w:tcPr>
            <w:tcW w:w="3780" w:type="dxa"/>
          </w:tcPr>
          <w:p w14:paraId="489BBBC7" w14:textId="77777777" w:rsidR="008E7FFB" w:rsidRPr="006123CB" w:rsidRDefault="008E7FFB" w:rsidP="006A261E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511B85C1" w14:textId="08C7F038" w:rsidR="008E7FFB" w:rsidRPr="006123CB" w:rsidRDefault="000D21B8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10,386</w:t>
            </w:r>
          </w:p>
        </w:tc>
        <w:tc>
          <w:tcPr>
            <w:tcW w:w="1350" w:type="dxa"/>
            <w:vAlign w:val="bottom"/>
          </w:tcPr>
          <w:p w14:paraId="71F84069" w14:textId="1D5A9FD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674E8179" w14:textId="6F7B6D6E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3,009</w:t>
            </w:r>
          </w:p>
        </w:tc>
        <w:tc>
          <w:tcPr>
            <w:tcW w:w="1343" w:type="dxa"/>
            <w:vAlign w:val="bottom"/>
          </w:tcPr>
          <w:p w14:paraId="650C7C8A" w14:textId="2EC6E6FB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13,395</w:t>
            </w:r>
          </w:p>
        </w:tc>
      </w:tr>
      <w:tr w:rsidR="008E7FFB" w:rsidRPr="006123CB" w14:paraId="276BDE83" w14:textId="77777777" w:rsidTr="008E7FFB">
        <w:trPr>
          <w:trHeight w:val="80"/>
        </w:trPr>
        <w:tc>
          <w:tcPr>
            <w:tcW w:w="3780" w:type="dxa"/>
          </w:tcPr>
          <w:p w14:paraId="05670ABE" w14:textId="36A1CEFF" w:rsidR="008E7FFB" w:rsidRPr="006123CB" w:rsidRDefault="008E7FFB" w:rsidP="006A261E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5A6D471D" w14:textId="23B31D3D" w:rsidR="008E7FFB" w:rsidRPr="006123CB" w:rsidRDefault="000D21B8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ED5C0B" w14:textId="74002535" w:rsidR="008E7FFB" w:rsidRPr="006123CB" w:rsidRDefault="008E7FFB" w:rsidP="008E7FF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2457398A" w14:textId="3A31B36A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3" w:type="dxa"/>
            <w:vAlign w:val="bottom"/>
          </w:tcPr>
          <w:p w14:paraId="6303E4C2" w14:textId="28375827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8E7FFB" w:rsidRPr="006123CB" w14:paraId="2115BEEB" w14:textId="77777777" w:rsidTr="008E7FFB">
        <w:trPr>
          <w:trHeight w:val="80"/>
        </w:trPr>
        <w:tc>
          <w:tcPr>
            <w:tcW w:w="3780" w:type="dxa"/>
          </w:tcPr>
          <w:p w14:paraId="704420FA" w14:textId="77777777" w:rsidR="008E7FFB" w:rsidRPr="006123CB" w:rsidRDefault="008E7FFB" w:rsidP="00C50BF8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496C86E6" w14:textId="277A2CBF" w:rsidR="008E7FFB" w:rsidRPr="006123CB" w:rsidRDefault="000D21B8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12,462</w:t>
            </w:r>
          </w:p>
        </w:tc>
        <w:tc>
          <w:tcPr>
            <w:tcW w:w="1350" w:type="dxa"/>
          </w:tcPr>
          <w:p w14:paraId="62060C8F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0768C0" w14:textId="718156E5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3E61DAC1" w14:textId="7C68338F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343" w:type="dxa"/>
            <w:vAlign w:val="bottom"/>
          </w:tcPr>
          <w:p w14:paraId="09627456" w14:textId="50755F4B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</w:t>
            </w:r>
            <w:r w:rsidR="00101260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849</w:t>
            </w:r>
          </w:p>
        </w:tc>
      </w:tr>
      <w:tr w:rsidR="008E7FFB" w:rsidRPr="006123CB" w14:paraId="188D96B2" w14:textId="77777777" w:rsidTr="008E7FFB">
        <w:trPr>
          <w:trHeight w:val="80"/>
        </w:trPr>
        <w:tc>
          <w:tcPr>
            <w:tcW w:w="3780" w:type="dxa"/>
          </w:tcPr>
          <w:p w14:paraId="5A49EF46" w14:textId="77777777" w:rsidR="008E7FFB" w:rsidRPr="006123CB" w:rsidRDefault="008E7FFB" w:rsidP="00C527F0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33D32C8D" w14:textId="47BE43EE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350" w:type="dxa"/>
            <w:vAlign w:val="bottom"/>
          </w:tcPr>
          <w:p w14:paraId="10E7ACD9" w14:textId="4EEBCF33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6B07941B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3" w:type="dxa"/>
            <w:vAlign w:val="bottom"/>
          </w:tcPr>
          <w:p w14:paraId="04C51A46" w14:textId="37B6788B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8E7FFB" w:rsidRPr="006123CB" w14:paraId="19CCE379" w14:textId="77777777" w:rsidTr="008E7FFB">
        <w:trPr>
          <w:trHeight w:val="80"/>
        </w:trPr>
        <w:tc>
          <w:tcPr>
            <w:tcW w:w="3780" w:type="dxa"/>
          </w:tcPr>
          <w:p w14:paraId="0ADAE509" w14:textId="77777777" w:rsidR="008E7FFB" w:rsidRPr="006123CB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D79916" w14:textId="499A118B" w:rsidR="008E7FFB" w:rsidRPr="006123CB" w:rsidRDefault="000D21B8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23,368</w:t>
            </w:r>
          </w:p>
        </w:tc>
        <w:tc>
          <w:tcPr>
            <w:tcW w:w="1350" w:type="dxa"/>
            <w:vAlign w:val="bottom"/>
          </w:tcPr>
          <w:p w14:paraId="5578A3B5" w14:textId="390370F8" w:rsidR="008E7FFB" w:rsidRPr="006123CB" w:rsidRDefault="00101260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24B18C0A" w14:textId="4E6E84FF" w:rsidR="008E7FFB" w:rsidRPr="006123CB" w:rsidRDefault="00101260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3,396</w:t>
            </w:r>
          </w:p>
        </w:tc>
        <w:tc>
          <w:tcPr>
            <w:tcW w:w="1343" w:type="dxa"/>
            <w:vAlign w:val="bottom"/>
          </w:tcPr>
          <w:p w14:paraId="63D91379" w14:textId="4A94DC7C" w:rsidR="008E7FFB" w:rsidRPr="006123CB" w:rsidRDefault="00101260" w:rsidP="008E7FFB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26,764</w:t>
            </w:r>
          </w:p>
        </w:tc>
      </w:tr>
      <w:tr w:rsidR="008E7FFB" w:rsidRPr="006123CB" w14:paraId="76127245" w14:textId="77777777" w:rsidTr="008E7FFB">
        <w:trPr>
          <w:trHeight w:val="80"/>
        </w:trPr>
        <w:tc>
          <w:tcPr>
            <w:tcW w:w="3780" w:type="dxa"/>
          </w:tcPr>
          <w:p w14:paraId="643F5C9E" w14:textId="77777777" w:rsidR="008E7FFB" w:rsidRPr="006123CB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2FDB6A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7A76BB" w14:textId="6700F419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542" w:type="dxa"/>
            <w:vAlign w:val="bottom"/>
          </w:tcPr>
          <w:p w14:paraId="34DAF5E5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6A9520A6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6123CB" w14:paraId="225AB899" w14:textId="77777777" w:rsidTr="008E7FFB">
        <w:trPr>
          <w:trHeight w:val="80"/>
        </w:trPr>
        <w:tc>
          <w:tcPr>
            <w:tcW w:w="3780" w:type="dxa"/>
          </w:tcPr>
          <w:p w14:paraId="3CB6A579" w14:textId="77777777" w:rsidR="008E7FFB" w:rsidRPr="006123CB" w:rsidRDefault="008E7FFB" w:rsidP="00C527F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971C79E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416868E0" w14:textId="09629C1D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6152BD21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3" w:type="dxa"/>
            <w:vAlign w:val="bottom"/>
          </w:tcPr>
          <w:p w14:paraId="1C7A7EAF" w14:textId="77777777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7FFB" w:rsidRPr="006123CB" w14:paraId="1A01F199" w14:textId="77777777" w:rsidTr="008E7FFB">
        <w:trPr>
          <w:trHeight w:val="80"/>
        </w:trPr>
        <w:tc>
          <w:tcPr>
            <w:tcW w:w="3780" w:type="dxa"/>
          </w:tcPr>
          <w:p w14:paraId="0D6881D4" w14:textId="77777777" w:rsidR="008E7FFB" w:rsidRPr="006123CB" w:rsidRDefault="008E7FFB" w:rsidP="00C527F0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350" w:type="dxa"/>
            <w:vAlign w:val="bottom"/>
          </w:tcPr>
          <w:p w14:paraId="019B11DD" w14:textId="5C629C2D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63739ABB" w14:textId="6A0E0D40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123CB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343C5ADC" w14:textId="037D57DC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343" w:type="dxa"/>
            <w:vAlign w:val="bottom"/>
          </w:tcPr>
          <w:p w14:paraId="7EFBB955" w14:textId="64D6E80A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101260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</w:t>
            </w: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8E7FFB" w:rsidRPr="006123CB" w14:paraId="571671CE" w14:textId="77777777" w:rsidTr="008E7FFB">
        <w:trPr>
          <w:trHeight w:val="80"/>
        </w:trPr>
        <w:tc>
          <w:tcPr>
            <w:tcW w:w="3780" w:type="dxa"/>
          </w:tcPr>
          <w:p w14:paraId="5363BB75" w14:textId="7060DB26" w:rsidR="008E7FFB" w:rsidRPr="006123CB" w:rsidRDefault="00B70895" w:rsidP="00281A4E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1676F55E" w14:textId="7A93A0DE" w:rsidR="008E7FFB" w:rsidRPr="006123CB" w:rsidRDefault="000D21B8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(21,432)</w:t>
            </w:r>
          </w:p>
        </w:tc>
        <w:tc>
          <w:tcPr>
            <w:tcW w:w="1350" w:type="dxa"/>
          </w:tcPr>
          <w:p w14:paraId="6416CB1A" w14:textId="20035B51" w:rsidR="008E7FFB" w:rsidRPr="006123CB" w:rsidRDefault="00101260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324A47C7" w14:textId="5D6074FE" w:rsidR="008E7FFB" w:rsidRPr="006123CB" w:rsidRDefault="002D4FB9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343" w:type="dxa"/>
            <w:vAlign w:val="bottom"/>
          </w:tcPr>
          <w:p w14:paraId="176D4C57" w14:textId="76E0EAB4" w:rsidR="008E7FFB" w:rsidRPr="006123CB" w:rsidRDefault="008E7FFB" w:rsidP="008C438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6123C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(</w:t>
            </w: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</w:t>
            </w:r>
            <w:r w:rsidR="00101260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194</w:t>
            </w:r>
            <w:r w:rsidRPr="006123C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8E7FFB" w:rsidRPr="006123CB" w14:paraId="3E21B8FF" w14:textId="77777777" w:rsidTr="008E7FFB">
        <w:trPr>
          <w:trHeight w:val="80"/>
        </w:trPr>
        <w:tc>
          <w:tcPr>
            <w:tcW w:w="3780" w:type="dxa"/>
          </w:tcPr>
          <w:p w14:paraId="579E3241" w14:textId="3A70B8E3" w:rsidR="008E7FFB" w:rsidRPr="006123CB" w:rsidRDefault="008E7FFB" w:rsidP="00281A4E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9FF388" w14:textId="67B2E44D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21,462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50" w:type="dxa"/>
          </w:tcPr>
          <w:p w14:paraId="4CB2D806" w14:textId="292BAE28" w:rsidR="008E7FFB" w:rsidRPr="006123CB" w:rsidRDefault="00101260" w:rsidP="008E7FF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7191EE7A" w14:textId="12D9027B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       </w:t>
            </w:r>
            <w:r w:rsidR="002D4FB9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239</w:t>
            </w:r>
          </w:p>
        </w:tc>
        <w:tc>
          <w:tcPr>
            <w:tcW w:w="1343" w:type="dxa"/>
            <w:vAlign w:val="bottom"/>
          </w:tcPr>
          <w:p w14:paraId="11532792" w14:textId="392CB480" w:rsidR="008E7FFB" w:rsidRPr="006123CB" w:rsidRDefault="008E7FFB" w:rsidP="008E7FFB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01260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21,223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8E7FFB" w:rsidRPr="006123CB" w14:paraId="442D7E07" w14:textId="77777777" w:rsidTr="008E7FFB">
        <w:trPr>
          <w:trHeight w:val="38"/>
        </w:trPr>
        <w:tc>
          <w:tcPr>
            <w:tcW w:w="3780" w:type="dxa"/>
          </w:tcPr>
          <w:p w14:paraId="2EC2E7E1" w14:textId="77777777" w:rsidR="008E7FFB" w:rsidRPr="006123CB" w:rsidRDefault="008E7FFB" w:rsidP="00281A4E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551D789" w14:textId="79ED36E6" w:rsidR="008E7FFB" w:rsidRPr="006123CB" w:rsidRDefault="000D21B8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1,906</w:t>
            </w:r>
          </w:p>
        </w:tc>
        <w:tc>
          <w:tcPr>
            <w:tcW w:w="1350" w:type="dxa"/>
          </w:tcPr>
          <w:p w14:paraId="66A8E45F" w14:textId="1C8F6031" w:rsidR="008E7FFB" w:rsidRPr="006123CB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        </w:t>
            </w:r>
            <w:r w:rsidR="00101260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542" w:type="dxa"/>
            <w:vAlign w:val="bottom"/>
          </w:tcPr>
          <w:p w14:paraId="40367559" w14:textId="49F38B24" w:rsidR="008E7FFB" w:rsidRPr="006123CB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     </w:t>
            </w:r>
            <w:r w:rsidR="002D4FB9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2D4FB9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635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</w:t>
            </w:r>
          </w:p>
        </w:tc>
        <w:tc>
          <w:tcPr>
            <w:tcW w:w="1343" w:type="dxa"/>
            <w:vAlign w:val="bottom"/>
          </w:tcPr>
          <w:p w14:paraId="407ADAED" w14:textId="252A21C2" w:rsidR="008E7FFB" w:rsidRPr="006123CB" w:rsidRDefault="008E7FFB" w:rsidP="008C4386">
            <w:pPr>
              <w:pStyle w:val="acctfourfigures"/>
              <w:pBdr>
                <w:top w:val="doub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 xml:space="preserve">               </w:t>
            </w:r>
            <w:r w:rsidR="002D4FB9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2D4FB9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541</w:t>
            </w:r>
          </w:p>
        </w:tc>
      </w:tr>
    </w:tbl>
    <w:p w14:paraId="052A04A9" w14:textId="77777777" w:rsidR="007C19C0" w:rsidRPr="00FE23C5" w:rsidRDefault="007C19C0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3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22"/>
        <w:gridCol w:w="182"/>
        <w:gridCol w:w="1337"/>
        <w:gridCol w:w="182"/>
        <w:gridCol w:w="1691"/>
        <w:gridCol w:w="179"/>
        <w:gridCol w:w="1241"/>
      </w:tblGrid>
      <w:tr w:rsidR="00FE23C5" w:rsidRPr="006123CB" w14:paraId="67AD2BE7" w14:textId="77777777" w:rsidTr="003D28EB">
        <w:trPr>
          <w:trHeight w:val="80"/>
          <w:tblHeader/>
        </w:trPr>
        <w:tc>
          <w:tcPr>
            <w:tcW w:w="4722" w:type="dxa"/>
          </w:tcPr>
          <w:p w14:paraId="71B21207" w14:textId="77777777" w:rsidR="003514CC" w:rsidRPr="00FE23C5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6A8224" w14:textId="77777777" w:rsidR="003514CC" w:rsidRPr="00FE23C5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  <w:vAlign w:val="bottom"/>
          </w:tcPr>
          <w:p w14:paraId="2C0F72A0" w14:textId="50A4B34B" w:rsidR="003514CC" w:rsidRPr="006123CB" w:rsidRDefault="00CD49A2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23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666A62" w:rsidRPr="006123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E23C5" w:rsidRPr="006123CB" w14:paraId="0A71BFB6" w14:textId="77777777" w:rsidTr="003D28EB">
        <w:trPr>
          <w:trHeight w:val="80"/>
          <w:tblHeader/>
        </w:trPr>
        <w:tc>
          <w:tcPr>
            <w:tcW w:w="4722" w:type="dxa"/>
          </w:tcPr>
          <w:p w14:paraId="797A3D91" w14:textId="77777777" w:rsidR="003514CC" w:rsidRPr="006123CB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198DF28" w14:textId="77777777" w:rsidR="003514CC" w:rsidRPr="006123CB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7" w:type="dxa"/>
            <w:vAlign w:val="bottom"/>
          </w:tcPr>
          <w:p w14:paraId="40B5E88F" w14:textId="2D4963FC" w:rsidR="003514CC" w:rsidRPr="006123CB" w:rsidRDefault="003514CC" w:rsidP="003D28EB">
            <w:pPr>
              <w:ind w:left="-50" w:right="-53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123CB">
              <w:rPr>
                <w:rFonts w:ascii="Angsana New" w:hAnsi="Angsana New"/>
                <w:sz w:val="26"/>
                <w:szCs w:val="26"/>
              </w:rPr>
              <w:t>1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6123CB">
              <w:rPr>
                <w:rFonts w:ascii="Angsana New" w:hAnsi="Angsana New"/>
                <w:sz w:val="26"/>
                <w:szCs w:val="26"/>
              </w:rPr>
              <w:t>256</w:t>
            </w:r>
            <w:r w:rsidR="000D21B8" w:rsidRPr="006123CB">
              <w:rPr>
                <w:rFonts w:ascii="Angsana New" w:hAnsi="Angsana New"/>
                <w:sz w:val="26"/>
                <w:szCs w:val="26"/>
              </w:rPr>
              <w:t>8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1DA7866D" w14:textId="77777777" w:rsidR="003514CC" w:rsidRPr="006123CB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EDCBA39" w14:textId="77777777" w:rsidR="003514CC" w:rsidRPr="006123CB" w:rsidRDefault="003514CC" w:rsidP="003D28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บันทึกเป็น</w:t>
            </w:r>
            <w:r w:rsidRPr="006123CB">
              <w:rPr>
                <w:rFonts w:ascii="Angsana New" w:hAnsi="Angsana New"/>
                <w:sz w:val="26"/>
                <w:szCs w:val="26"/>
              </w:rPr>
              <w:br/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รายจ่าย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) /รายได้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6123CB">
              <w:rPr>
                <w:rFonts w:ascii="Angsana New" w:hAnsi="Angsana New"/>
                <w:sz w:val="26"/>
                <w:szCs w:val="26"/>
                <w:cs/>
              </w:rPr>
              <w:t>กำไรหรือ</w:t>
            </w:r>
          </w:p>
          <w:p w14:paraId="34E0E025" w14:textId="77777777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79" w:type="dxa"/>
          </w:tcPr>
          <w:p w14:paraId="3203B133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2B1CF7D" w14:textId="19A20A37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F83470" w:rsidRPr="006123C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83470" w:rsidRPr="006123CB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431E41" w:rsidRPr="006123C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31E41" w:rsidRPr="006123CB">
              <w:rPr>
                <w:rFonts w:ascii="Angsana New" w:hAnsi="Angsana New"/>
                <w:sz w:val="26"/>
                <w:szCs w:val="26"/>
              </w:rPr>
              <w:t>256</w:t>
            </w:r>
            <w:r w:rsidR="000D21B8" w:rsidRPr="006123C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E23C5" w:rsidRPr="006123CB" w14:paraId="05715FBA" w14:textId="77777777" w:rsidTr="003D28EB">
        <w:trPr>
          <w:trHeight w:val="80"/>
          <w:tblHeader/>
        </w:trPr>
        <w:tc>
          <w:tcPr>
            <w:tcW w:w="4722" w:type="dxa"/>
          </w:tcPr>
          <w:p w14:paraId="48D45FAA" w14:textId="77777777" w:rsidR="003514CC" w:rsidRPr="006123CB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66DF97" w14:textId="77777777" w:rsidR="003514CC" w:rsidRPr="006123CB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039C6DBD" w14:textId="77777777" w:rsidR="003514CC" w:rsidRPr="006123CB" w:rsidRDefault="003514CC" w:rsidP="003D28EB">
            <w:pPr>
              <w:ind w:left="-37" w:right="-5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32AA2E2" w14:textId="77777777" w:rsidR="003514CC" w:rsidRPr="006123CB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5B78CEC" w14:textId="55AEED22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6123C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2</w:t>
            </w:r>
            <w:r w:rsidR="00775056">
              <w:rPr>
                <w:rFonts w:ascii="Angsana New" w:hAnsi="Angsana New"/>
                <w:i/>
                <w:iCs/>
                <w:sz w:val="26"/>
                <w:szCs w:val="26"/>
              </w:rPr>
              <w:t>0</w:t>
            </w: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9" w:type="dxa"/>
          </w:tcPr>
          <w:p w14:paraId="5DA604E3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516596C" w14:textId="77777777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23C5" w:rsidRPr="006123CB" w14:paraId="546E4354" w14:textId="77777777" w:rsidTr="003D28EB">
        <w:trPr>
          <w:trHeight w:val="80"/>
          <w:tblHeader/>
        </w:trPr>
        <w:tc>
          <w:tcPr>
            <w:tcW w:w="4722" w:type="dxa"/>
          </w:tcPr>
          <w:p w14:paraId="69720DBA" w14:textId="77777777" w:rsidR="003514CC" w:rsidRPr="006123CB" w:rsidRDefault="003514CC" w:rsidP="003D28EB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7858A63" w14:textId="77777777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30" w:type="dxa"/>
            <w:gridSpan w:val="5"/>
          </w:tcPr>
          <w:p w14:paraId="391ACE6F" w14:textId="77777777" w:rsidR="003514CC" w:rsidRPr="006123CB" w:rsidRDefault="003514CC" w:rsidP="003D28EB">
            <w:pPr>
              <w:ind w:left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6123C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หน่วย </w:t>
            </w:r>
            <w:r w:rsidRPr="006123C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: พันบาท)</w:t>
            </w:r>
          </w:p>
        </w:tc>
      </w:tr>
      <w:tr w:rsidR="00FE23C5" w:rsidRPr="006123CB" w14:paraId="6B8024DE" w14:textId="77777777" w:rsidTr="003D28EB">
        <w:trPr>
          <w:trHeight w:val="80"/>
        </w:trPr>
        <w:tc>
          <w:tcPr>
            <w:tcW w:w="4722" w:type="dxa"/>
          </w:tcPr>
          <w:p w14:paraId="2519C08A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" w:type="dxa"/>
          </w:tcPr>
          <w:p w14:paraId="67FC2B7F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1D9E46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4DB5EE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F491E6A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03208FC5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3382214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6123CB" w14:paraId="281B425E" w14:textId="77777777" w:rsidTr="003D28EB">
        <w:trPr>
          <w:trHeight w:val="80"/>
        </w:trPr>
        <w:tc>
          <w:tcPr>
            <w:tcW w:w="4722" w:type="dxa"/>
          </w:tcPr>
          <w:p w14:paraId="2E13540F" w14:textId="77777777" w:rsidR="002D77B9" w:rsidRPr="006123CB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2" w:type="dxa"/>
          </w:tcPr>
          <w:p w14:paraId="368C7D38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46ACA8E8" w14:textId="7C16DA99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  <w:r w:rsidR="000E4024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386</w:t>
            </w:r>
          </w:p>
        </w:tc>
        <w:tc>
          <w:tcPr>
            <w:tcW w:w="182" w:type="dxa"/>
            <w:vAlign w:val="bottom"/>
          </w:tcPr>
          <w:p w14:paraId="68D8A4C5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5A360743" w14:textId="792B5827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3,009</w:t>
            </w:r>
          </w:p>
        </w:tc>
        <w:tc>
          <w:tcPr>
            <w:tcW w:w="179" w:type="dxa"/>
          </w:tcPr>
          <w:p w14:paraId="65C16C2E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48600E8E" w14:textId="36DF8313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13,395</w:t>
            </w:r>
          </w:p>
        </w:tc>
      </w:tr>
      <w:tr w:rsidR="00FE23C5" w:rsidRPr="006123CB" w14:paraId="7ACCA674" w14:textId="77777777" w:rsidTr="003D28EB">
        <w:trPr>
          <w:trHeight w:val="80"/>
        </w:trPr>
        <w:tc>
          <w:tcPr>
            <w:tcW w:w="4722" w:type="dxa"/>
          </w:tcPr>
          <w:p w14:paraId="38CDCF64" w14:textId="53142C68" w:rsidR="002D77B9" w:rsidRPr="006123CB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="00666A62" w:rsidRPr="006123C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82" w:type="dxa"/>
          </w:tcPr>
          <w:p w14:paraId="4A99EE7E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E5F3656" w14:textId="50352982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5B43D8E" w14:textId="77777777" w:rsidR="002D77B9" w:rsidRPr="006123CB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EAA7942" w14:textId="621F3B18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0CFA9872" w14:textId="77777777" w:rsidR="002D77B9" w:rsidRPr="006123CB" w:rsidRDefault="002D77B9" w:rsidP="002D77B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B6FB20" w14:textId="1A6C9079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E23C5" w:rsidRPr="006123CB" w14:paraId="53B38344" w14:textId="77777777" w:rsidTr="003D28EB">
        <w:trPr>
          <w:trHeight w:val="80"/>
        </w:trPr>
        <w:tc>
          <w:tcPr>
            <w:tcW w:w="4722" w:type="dxa"/>
          </w:tcPr>
          <w:p w14:paraId="181ABA50" w14:textId="77777777" w:rsidR="002D77B9" w:rsidRPr="006123CB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82" w:type="dxa"/>
          </w:tcPr>
          <w:p w14:paraId="546A4070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0B36FD6E" w14:textId="16FADACF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12,015</w:t>
            </w:r>
          </w:p>
        </w:tc>
        <w:tc>
          <w:tcPr>
            <w:tcW w:w="182" w:type="dxa"/>
            <w:vAlign w:val="bottom"/>
          </w:tcPr>
          <w:p w14:paraId="57A51849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73A1929D" w14:textId="68DF9049" w:rsidR="002D77B9" w:rsidRPr="006123CB" w:rsidRDefault="00091431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332</w:t>
            </w:r>
          </w:p>
        </w:tc>
        <w:tc>
          <w:tcPr>
            <w:tcW w:w="179" w:type="dxa"/>
          </w:tcPr>
          <w:p w14:paraId="18829908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5359575" w14:textId="3C0038BD" w:rsidR="002D77B9" w:rsidRPr="006123CB" w:rsidRDefault="000D21B8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12,347</w:t>
            </w:r>
          </w:p>
        </w:tc>
      </w:tr>
      <w:tr w:rsidR="00FE23C5" w:rsidRPr="006123CB" w14:paraId="44251629" w14:textId="77777777" w:rsidTr="003D28EB">
        <w:trPr>
          <w:trHeight w:val="80"/>
        </w:trPr>
        <w:tc>
          <w:tcPr>
            <w:tcW w:w="4722" w:type="dxa"/>
          </w:tcPr>
          <w:p w14:paraId="28BFB8C6" w14:textId="77777777" w:rsidR="002D77B9" w:rsidRPr="006123CB" w:rsidRDefault="002D77B9" w:rsidP="002D77B9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82" w:type="dxa"/>
          </w:tcPr>
          <w:p w14:paraId="5E203B13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15873C1E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2" w:type="dxa"/>
            <w:vAlign w:val="bottom"/>
          </w:tcPr>
          <w:p w14:paraId="001A1A2D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046AEA92" w14:textId="3C567D8C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14B59BB0" w14:textId="77777777" w:rsidR="002D77B9" w:rsidRPr="006123CB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16227D14" w14:textId="0784CDF8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520</w:t>
            </w:r>
          </w:p>
        </w:tc>
      </w:tr>
      <w:tr w:rsidR="00FE23C5" w:rsidRPr="006123CB" w14:paraId="6B4A06B7" w14:textId="77777777" w:rsidTr="003D28EB">
        <w:trPr>
          <w:trHeight w:val="80"/>
        </w:trPr>
        <w:tc>
          <w:tcPr>
            <w:tcW w:w="4722" w:type="dxa"/>
          </w:tcPr>
          <w:p w14:paraId="5DCFF354" w14:textId="77777777" w:rsidR="002D77B9" w:rsidRPr="006123CB" w:rsidRDefault="002D77B9" w:rsidP="002D77B9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0DB6CA2A" w14:textId="77777777" w:rsidR="002D77B9" w:rsidRPr="006123CB" w:rsidRDefault="002D77B9" w:rsidP="002D77B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66F45" w14:textId="09BCC194" w:rsidR="002D77B9" w:rsidRPr="006123CB" w:rsidRDefault="00091431" w:rsidP="002D77B9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</w:t>
            </w:r>
            <w:r w:rsidR="000E4024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82" w:type="dxa"/>
            <w:vAlign w:val="bottom"/>
          </w:tcPr>
          <w:p w14:paraId="329784E1" w14:textId="77777777" w:rsidR="002D77B9" w:rsidRPr="006123CB" w:rsidRDefault="002D77B9" w:rsidP="002D77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18B45" w14:textId="6490FA3C" w:rsidR="002D77B9" w:rsidRPr="006123CB" w:rsidRDefault="00091431" w:rsidP="002D77B9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3,341</w:t>
            </w:r>
          </w:p>
        </w:tc>
        <w:tc>
          <w:tcPr>
            <w:tcW w:w="179" w:type="dxa"/>
          </w:tcPr>
          <w:p w14:paraId="76D8C69B" w14:textId="77777777" w:rsidR="002D77B9" w:rsidRPr="006123CB" w:rsidRDefault="002D77B9" w:rsidP="002D77B9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821EA" w14:textId="0F2B3356" w:rsidR="002D77B9" w:rsidRPr="006123CB" w:rsidRDefault="00091431" w:rsidP="002D77B9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26,262</w:t>
            </w:r>
          </w:p>
        </w:tc>
      </w:tr>
      <w:tr w:rsidR="00FE23C5" w:rsidRPr="006123CB" w14:paraId="203BEDD5" w14:textId="77777777" w:rsidTr="003D28EB">
        <w:trPr>
          <w:trHeight w:val="80"/>
        </w:trPr>
        <w:tc>
          <w:tcPr>
            <w:tcW w:w="4722" w:type="dxa"/>
          </w:tcPr>
          <w:p w14:paraId="11F08C4D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4431627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2CB5A824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0003BFA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3409C9ED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76945659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3C17896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6123CB" w14:paraId="1EF111D7" w14:textId="77777777" w:rsidTr="003D28EB">
        <w:trPr>
          <w:trHeight w:val="80"/>
        </w:trPr>
        <w:tc>
          <w:tcPr>
            <w:tcW w:w="4722" w:type="dxa"/>
          </w:tcPr>
          <w:p w14:paraId="361FC7F7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2" w:type="dxa"/>
          </w:tcPr>
          <w:p w14:paraId="7C47226C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vAlign w:val="bottom"/>
          </w:tcPr>
          <w:p w14:paraId="50008551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F074679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vAlign w:val="bottom"/>
          </w:tcPr>
          <w:p w14:paraId="152765D4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237A2FA3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21824DD8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FE23C5" w:rsidRPr="006123CB" w14:paraId="22664BE5" w14:textId="77777777" w:rsidTr="003D28EB">
        <w:trPr>
          <w:trHeight w:val="80"/>
        </w:trPr>
        <w:tc>
          <w:tcPr>
            <w:tcW w:w="4722" w:type="dxa"/>
          </w:tcPr>
          <w:p w14:paraId="21462BB1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หนี้สินภาษีเงินได้สัญญาเช่าการเงิน</w:t>
            </w:r>
          </w:p>
        </w:tc>
        <w:tc>
          <w:tcPr>
            <w:tcW w:w="182" w:type="dxa"/>
          </w:tcPr>
          <w:p w14:paraId="1C06DCD3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E5254FB" w14:textId="3A86C181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7930237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bottom"/>
          </w:tcPr>
          <w:p w14:paraId="6DC8DA6F" w14:textId="077D5044" w:rsidR="003514CC" w:rsidRPr="00570753" w:rsidRDefault="000D21B8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7075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4D70C817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AB8E641" w14:textId="17AA3798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29)</w:t>
            </w:r>
          </w:p>
        </w:tc>
      </w:tr>
      <w:tr w:rsidR="00FE23C5" w:rsidRPr="006123CB" w14:paraId="29FF882F" w14:textId="77777777" w:rsidTr="003D28EB">
        <w:trPr>
          <w:trHeight w:val="80"/>
        </w:trPr>
        <w:tc>
          <w:tcPr>
            <w:tcW w:w="4722" w:type="dxa"/>
          </w:tcPr>
          <w:p w14:paraId="497A4278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23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2" w:type="dxa"/>
          </w:tcPr>
          <w:p w14:paraId="7254CADC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4EE3" w14:textId="4BAC2271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F9A22C5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4C445" w14:textId="6D0F619F" w:rsidR="003514CC" w:rsidRPr="006123CB" w:rsidRDefault="000D21B8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9" w:type="dxa"/>
          </w:tcPr>
          <w:p w14:paraId="7E5A69B3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E1AC" w14:textId="1FB6C13F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0D21B8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</w:t>
            </w: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514CC" w:rsidRPr="00FE23C5" w14:paraId="0E7F7647" w14:textId="77777777" w:rsidTr="003D28EB">
        <w:trPr>
          <w:trHeight w:val="80"/>
        </w:trPr>
        <w:tc>
          <w:tcPr>
            <w:tcW w:w="4722" w:type="dxa"/>
          </w:tcPr>
          <w:p w14:paraId="4B1840ED" w14:textId="77777777" w:rsidR="003514CC" w:rsidRPr="006123CB" w:rsidRDefault="003514CC" w:rsidP="003D28EB">
            <w:pPr>
              <w:ind w:left="180" w:hanging="180"/>
              <w:rPr>
                <w:rFonts w:ascii="Angsana New" w:hAnsi="Angsana New"/>
                <w:sz w:val="26"/>
                <w:szCs w:val="26"/>
              </w:rPr>
            </w:pPr>
            <w:r w:rsidRPr="006123C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82" w:type="dxa"/>
          </w:tcPr>
          <w:p w14:paraId="7C7F935E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458418" w14:textId="01B68176" w:rsidR="003514CC" w:rsidRPr="006123CB" w:rsidRDefault="00101260" w:rsidP="003D28EB">
            <w:pPr>
              <w:pStyle w:val="acctfourfigures"/>
              <w:tabs>
                <w:tab w:val="clear" w:pos="765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</w:t>
            </w:r>
            <w:r w:rsidR="000E4024"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891</w:t>
            </w:r>
          </w:p>
        </w:tc>
        <w:tc>
          <w:tcPr>
            <w:tcW w:w="182" w:type="dxa"/>
            <w:vAlign w:val="bottom"/>
          </w:tcPr>
          <w:p w14:paraId="16E96BCE" w14:textId="77777777" w:rsidR="003514CC" w:rsidRPr="006123CB" w:rsidRDefault="003514CC" w:rsidP="003D28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D98492" w14:textId="34A2C0A8" w:rsidR="003514CC" w:rsidRPr="006123CB" w:rsidRDefault="00101260" w:rsidP="003D28EB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3,342</w:t>
            </w:r>
          </w:p>
        </w:tc>
        <w:tc>
          <w:tcPr>
            <w:tcW w:w="179" w:type="dxa"/>
          </w:tcPr>
          <w:p w14:paraId="1ABF9A80" w14:textId="77777777" w:rsidR="003514CC" w:rsidRPr="006123CB" w:rsidRDefault="003514CC" w:rsidP="003D28EB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6E296" w14:textId="06A7DE20" w:rsidR="003514CC" w:rsidRPr="006123CB" w:rsidRDefault="00101260" w:rsidP="003D28EB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23C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26,233</w:t>
            </w:r>
          </w:p>
        </w:tc>
      </w:tr>
    </w:tbl>
    <w:p w14:paraId="703A2DE1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7BD953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F5DB9A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EFA7BE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707460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856DEF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15DE6F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10BFA8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6B16F8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CA716A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261D41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ED1E79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AC3CF" w14:textId="77777777" w:rsidR="008C4386" w:rsidRPr="00FE23C5" w:rsidRDefault="008C4386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7D99B0" w14:textId="77777777" w:rsidR="00A14EC8" w:rsidRPr="00FE23C5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75E44FAE" w:rsidR="00597BA5" w:rsidRPr="00FE23C5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23CB">
        <w:rPr>
          <w:rFonts w:ascii="Angsana New" w:hAnsi="Angsana New"/>
          <w:b/>
          <w:bCs/>
          <w:sz w:val="30"/>
          <w:szCs w:val="30"/>
        </w:rPr>
        <w:t>3</w:t>
      </w:r>
      <w:r w:rsidRPr="00FE23C5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FE23C5">
        <w:rPr>
          <w:rFonts w:ascii="Angsana New" w:hAnsi="Angsana New"/>
          <w:b/>
          <w:bCs/>
          <w:sz w:val="30"/>
          <w:szCs w:val="30"/>
        </w:rPr>
        <w:tab/>
      </w:r>
      <w:r w:rsidR="00597BA5" w:rsidRPr="00FE23C5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192"/>
        <w:gridCol w:w="236"/>
        <w:gridCol w:w="1465"/>
        <w:gridCol w:w="283"/>
        <w:gridCol w:w="1526"/>
      </w:tblGrid>
      <w:tr w:rsidR="00FE23C5" w:rsidRPr="00FE23C5" w14:paraId="7D38B5E7" w14:textId="77777777" w:rsidTr="008C4386">
        <w:trPr>
          <w:cantSplit/>
          <w:tblHeader/>
        </w:trPr>
        <w:tc>
          <w:tcPr>
            <w:tcW w:w="4370" w:type="dxa"/>
          </w:tcPr>
          <w:p w14:paraId="71163AFA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CE18952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35E1356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7B18B084" w14:textId="18964F78" w:rsidR="00AB3E28" w:rsidRPr="00FE23C5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FE23C5" w14:paraId="1410600F" w14:textId="77777777" w:rsidTr="008C4386">
        <w:trPr>
          <w:cantSplit/>
          <w:tblHeader/>
        </w:trPr>
        <w:tc>
          <w:tcPr>
            <w:tcW w:w="4370" w:type="dxa"/>
          </w:tcPr>
          <w:p w14:paraId="03A76C2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8ED2381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77F80F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1743C61" w14:textId="2C0C3FD9" w:rsidR="00AB3E28" w:rsidRPr="00FE23C5" w:rsidRDefault="00F8347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B91C7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283" w:type="dxa"/>
          </w:tcPr>
          <w:p w14:paraId="533D226A" w14:textId="77777777" w:rsidR="00AB3E28" w:rsidRPr="00FE23C5" w:rsidRDefault="00AB3E28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6B5E19CB" w14:textId="0029673B" w:rsidR="00AB3E28" w:rsidRPr="00FE23C5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AB3E28" w:rsidRPr="00FE23C5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AB3E28" w:rsidRPr="00FE23C5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FE23C5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B91C7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FE23C5" w14:paraId="23A90F55" w14:textId="77777777" w:rsidTr="008C4386">
        <w:trPr>
          <w:cantSplit/>
          <w:tblHeader/>
        </w:trPr>
        <w:tc>
          <w:tcPr>
            <w:tcW w:w="4370" w:type="dxa"/>
          </w:tcPr>
          <w:p w14:paraId="5341D4B9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2" w:type="dxa"/>
            <w:gridSpan w:val="5"/>
          </w:tcPr>
          <w:p w14:paraId="1F8A9CAB" w14:textId="77777777" w:rsidR="00AB3E28" w:rsidRPr="00FE23C5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E23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FE23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6123CB" w14:paraId="4E0935E2" w14:textId="77777777" w:rsidTr="008C4386">
        <w:trPr>
          <w:trHeight w:val="434"/>
        </w:trPr>
        <w:tc>
          <w:tcPr>
            <w:tcW w:w="4370" w:type="dxa"/>
          </w:tcPr>
          <w:p w14:paraId="27BE0719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92" w:type="dxa"/>
          </w:tcPr>
          <w:p w14:paraId="40230E0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E8C2C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B43519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65D400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482EEA0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123CB" w14:paraId="2B70E956" w14:textId="77777777" w:rsidTr="008C4386">
        <w:tc>
          <w:tcPr>
            <w:tcW w:w="4370" w:type="dxa"/>
          </w:tcPr>
          <w:p w14:paraId="6F642703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92" w:type="dxa"/>
            <w:vAlign w:val="bottom"/>
          </w:tcPr>
          <w:p w14:paraId="7039923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BA9E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3A15C2E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5A2E25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2EA92EB0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123CB" w14:paraId="4F6E2A58" w14:textId="77777777" w:rsidTr="008C4386">
        <w:tc>
          <w:tcPr>
            <w:tcW w:w="4370" w:type="dxa"/>
          </w:tcPr>
          <w:p w14:paraId="25B44217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192" w:type="dxa"/>
          </w:tcPr>
          <w:p w14:paraId="0F58288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17710D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58C76E" w14:textId="1973F427" w:rsidR="00AB3E28" w:rsidRPr="006123CB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433,439</w:t>
            </w:r>
          </w:p>
        </w:tc>
        <w:tc>
          <w:tcPr>
            <w:tcW w:w="283" w:type="dxa"/>
          </w:tcPr>
          <w:p w14:paraId="32E79A48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A169565" w14:textId="4F361275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586,078</w:t>
            </w:r>
          </w:p>
        </w:tc>
      </w:tr>
      <w:tr w:rsidR="00FE23C5" w:rsidRPr="006123CB" w14:paraId="64E34AD3" w14:textId="77777777" w:rsidTr="008C4386">
        <w:tc>
          <w:tcPr>
            <w:tcW w:w="5562" w:type="dxa"/>
            <w:gridSpan w:val="2"/>
          </w:tcPr>
          <w:p w14:paraId="505B461D" w14:textId="32CC1B4D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589D9FB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20475B6" w14:textId="0E7C3F1A" w:rsidR="00AB3E28" w:rsidRPr="006123CB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433,439</w:t>
            </w:r>
          </w:p>
        </w:tc>
        <w:tc>
          <w:tcPr>
            <w:tcW w:w="283" w:type="dxa"/>
          </w:tcPr>
          <w:p w14:paraId="70249F3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FD8BA6" w14:textId="02CA63A1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586,078</w:t>
            </w:r>
          </w:p>
        </w:tc>
      </w:tr>
      <w:tr w:rsidR="00FE23C5" w:rsidRPr="006123CB" w14:paraId="77CA89A9" w14:textId="77777777" w:rsidTr="008C4386">
        <w:tc>
          <w:tcPr>
            <w:tcW w:w="4370" w:type="dxa"/>
          </w:tcPr>
          <w:p w14:paraId="7EBA739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1F15A1F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1B3140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53D43DC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A61201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4B18218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23C5" w:rsidRPr="006123CB" w14:paraId="7469BCE3" w14:textId="77777777" w:rsidTr="008C4386">
        <w:tc>
          <w:tcPr>
            <w:tcW w:w="4370" w:type="dxa"/>
          </w:tcPr>
          <w:p w14:paraId="301007E4" w14:textId="0760D52E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92" w:type="dxa"/>
          </w:tcPr>
          <w:p w14:paraId="720B741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71946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C566185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8E81710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AC9A27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123CB" w14:paraId="7C848D67" w14:textId="77777777" w:rsidTr="008C4386">
        <w:tc>
          <w:tcPr>
            <w:tcW w:w="4370" w:type="dxa"/>
          </w:tcPr>
          <w:p w14:paraId="178049A0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192" w:type="dxa"/>
          </w:tcPr>
          <w:p w14:paraId="2F954E0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F204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3E65DC5" w14:textId="0E776205" w:rsidR="00AB3E28" w:rsidRPr="006123CB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146,111</w:t>
            </w:r>
          </w:p>
        </w:tc>
        <w:tc>
          <w:tcPr>
            <w:tcW w:w="283" w:type="dxa"/>
          </w:tcPr>
          <w:p w14:paraId="77A832D1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0AB27D7B" w14:textId="0436613E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145,203</w:t>
            </w:r>
          </w:p>
        </w:tc>
      </w:tr>
      <w:tr w:rsidR="00FE23C5" w:rsidRPr="006123CB" w14:paraId="512CCBBC" w14:textId="77777777" w:rsidTr="008C4386">
        <w:tc>
          <w:tcPr>
            <w:tcW w:w="4370" w:type="dxa"/>
          </w:tcPr>
          <w:p w14:paraId="0431B1B1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192" w:type="dxa"/>
          </w:tcPr>
          <w:p w14:paraId="017A7DC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8617C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500A73E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51CC89E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C494018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123CB" w14:paraId="7BDCAA73" w14:textId="77777777" w:rsidTr="008C4386">
        <w:tc>
          <w:tcPr>
            <w:tcW w:w="4370" w:type="dxa"/>
          </w:tcPr>
          <w:p w14:paraId="3E90BE3E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192" w:type="dxa"/>
          </w:tcPr>
          <w:p w14:paraId="51DF2D49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91E69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9709AA2" w14:textId="7A3E14B4" w:rsidR="00B12CBD" w:rsidRPr="006123CB" w:rsidRDefault="00795420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13,272</w:t>
            </w:r>
          </w:p>
        </w:tc>
        <w:tc>
          <w:tcPr>
            <w:tcW w:w="283" w:type="dxa"/>
            <w:vMerge w:val="restart"/>
          </w:tcPr>
          <w:p w14:paraId="0FE8EF54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76321F03" w14:textId="26F2817B" w:rsidR="00B12CBD" w:rsidRPr="006123CB" w:rsidRDefault="002D4FB9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13,852</w:t>
            </w:r>
          </w:p>
        </w:tc>
      </w:tr>
      <w:tr w:rsidR="00FE23C5" w:rsidRPr="006123CB" w14:paraId="379A8FD8" w14:textId="77777777" w:rsidTr="008C4386">
        <w:tc>
          <w:tcPr>
            <w:tcW w:w="4370" w:type="dxa"/>
          </w:tcPr>
          <w:p w14:paraId="5B84016D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92" w:type="dxa"/>
          </w:tcPr>
          <w:p w14:paraId="723791FB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E82CCA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E0B1CB8" w14:textId="5107C251" w:rsidR="00B12CBD" w:rsidRPr="006123CB" w:rsidRDefault="00795420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592,822</w:t>
            </w:r>
          </w:p>
        </w:tc>
        <w:tc>
          <w:tcPr>
            <w:tcW w:w="283" w:type="dxa"/>
            <w:vMerge/>
          </w:tcPr>
          <w:p w14:paraId="6B59A8CA" w14:textId="77777777" w:rsidR="00B12CBD" w:rsidRPr="006123CB" w:rsidRDefault="00B12CBD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9AD4770" w14:textId="22160E57" w:rsidR="00B12CBD" w:rsidRPr="006123CB" w:rsidRDefault="002D4FB9" w:rsidP="00B1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745,133</w:t>
            </w:r>
          </w:p>
        </w:tc>
      </w:tr>
      <w:tr w:rsidR="00FE23C5" w:rsidRPr="006123CB" w14:paraId="3DF33156" w14:textId="77777777" w:rsidTr="008C4386">
        <w:tc>
          <w:tcPr>
            <w:tcW w:w="4370" w:type="dxa"/>
          </w:tcPr>
          <w:p w14:paraId="21BD8119" w14:textId="77777777" w:rsidR="00C77038" w:rsidRPr="006123CB" w:rsidRDefault="00C7703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8D2A7C" w14:textId="52FBD23E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92" w:type="dxa"/>
          </w:tcPr>
          <w:p w14:paraId="25A3A8CC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8F541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9A59E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F783222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4128312C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123CB" w14:paraId="18AA5EFF" w14:textId="77777777" w:rsidTr="008C4386">
        <w:tc>
          <w:tcPr>
            <w:tcW w:w="5562" w:type="dxa"/>
            <w:gridSpan w:val="2"/>
          </w:tcPr>
          <w:p w14:paraId="35B88D9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041D333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2E939" w14:textId="5E57FDAD" w:rsidR="00AB3E28" w:rsidRPr="006123CB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491,387</w:t>
            </w:r>
          </w:p>
        </w:tc>
        <w:tc>
          <w:tcPr>
            <w:tcW w:w="283" w:type="dxa"/>
          </w:tcPr>
          <w:p w14:paraId="74FA0F8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8330743" w14:textId="48D942FB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</w:tr>
      <w:tr w:rsidR="00FE23C5" w:rsidRPr="006123CB" w14:paraId="064700AF" w14:textId="77777777" w:rsidTr="008C4386">
        <w:tc>
          <w:tcPr>
            <w:tcW w:w="4370" w:type="dxa"/>
          </w:tcPr>
          <w:p w14:paraId="5B0B2551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2" w:type="dxa"/>
          </w:tcPr>
          <w:p w14:paraId="55A3759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E3ABB3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B3EDD8E" w14:textId="3D499A5D" w:rsidR="00AB3E28" w:rsidRPr="006123CB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9,521</w:t>
            </w:r>
          </w:p>
        </w:tc>
        <w:tc>
          <w:tcPr>
            <w:tcW w:w="283" w:type="dxa"/>
          </w:tcPr>
          <w:p w14:paraId="05C636E1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034023F" w14:textId="6D63DE0F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23CB">
              <w:rPr>
                <w:rFonts w:ascii="Angsana New" w:hAnsi="Angsana New"/>
                <w:sz w:val="30"/>
                <w:szCs w:val="30"/>
              </w:rPr>
              <w:t>10,996</w:t>
            </w:r>
          </w:p>
        </w:tc>
      </w:tr>
      <w:tr w:rsidR="00FE23C5" w:rsidRPr="006123CB" w14:paraId="208B5430" w14:textId="77777777" w:rsidTr="008C4386">
        <w:tc>
          <w:tcPr>
            <w:tcW w:w="4370" w:type="dxa"/>
          </w:tcPr>
          <w:p w14:paraId="6CF1EC39" w14:textId="77777777" w:rsidR="00AB3E28" w:rsidRPr="006123CB" w:rsidRDefault="00AB3E28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92" w:type="dxa"/>
            <w:vAlign w:val="bottom"/>
          </w:tcPr>
          <w:p w14:paraId="18003ED2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76B85B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18B727E" w14:textId="0FBC34D2" w:rsidR="00AB3E28" w:rsidRPr="006123CB" w:rsidRDefault="00B91C7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500,908</w:t>
            </w:r>
          </w:p>
        </w:tc>
        <w:tc>
          <w:tcPr>
            <w:tcW w:w="283" w:type="dxa"/>
            <w:vMerge w:val="restart"/>
          </w:tcPr>
          <w:p w14:paraId="6DB43A24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6276646" w14:textId="329B196B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540,375</w:t>
            </w:r>
          </w:p>
        </w:tc>
      </w:tr>
      <w:tr w:rsidR="00FE23C5" w:rsidRPr="006123CB" w14:paraId="5F29C499" w14:textId="77777777" w:rsidTr="008C4386">
        <w:tc>
          <w:tcPr>
            <w:tcW w:w="4370" w:type="dxa"/>
          </w:tcPr>
          <w:p w14:paraId="1C29773A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DCFB1F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EBAFB8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3C0EEE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Merge/>
          </w:tcPr>
          <w:p w14:paraId="3B99CB37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615D8C5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E28" w:rsidRPr="00FE23C5" w14:paraId="5579653D" w14:textId="77777777" w:rsidTr="008C4386">
        <w:tc>
          <w:tcPr>
            <w:tcW w:w="4370" w:type="dxa"/>
          </w:tcPr>
          <w:p w14:paraId="606802EA" w14:textId="77777777" w:rsidR="00AB3E28" w:rsidRPr="006123CB" w:rsidRDefault="00AB3E28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92" w:type="dxa"/>
            <w:vAlign w:val="bottom"/>
          </w:tcPr>
          <w:p w14:paraId="1144A2FA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12D0DBD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0874D8FD" w14:textId="56D02301" w:rsidR="00AB3E28" w:rsidRPr="006123CB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B91C7B" w:rsidRPr="006123CB">
              <w:rPr>
                <w:rFonts w:ascii="Angsana New" w:hAnsi="Angsana New"/>
                <w:b/>
                <w:bCs/>
                <w:sz w:val="30"/>
                <w:szCs w:val="30"/>
              </w:rPr>
              <w:t>093</w:t>
            </w:r>
            <w:r w:rsidR="00080884" w:rsidRPr="006123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91C7B" w:rsidRPr="006123CB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83" w:type="dxa"/>
            <w:tcBorders>
              <w:bottom w:val="nil"/>
            </w:tcBorders>
          </w:tcPr>
          <w:p w14:paraId="05B526C6" w14:textId="77777777" w:rsidR="00AB3E28" w:rsidRPr="006123CB" w:rsidRDefault="00AB3E28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  <w:vAlign w:val="bottom"/>
          </w:tcPr>
          <w:p w14:paraId="119D2AA3" w14:textId="3D9D2775" w:rsidR="00AB3E28" w:rsidRPr="006123CB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3CB">
              <w:rPr>
                <w:rFonts w:ascii="Angsana New" w:hAnsi="Angsana New"/>
                <w:b/>
                <w:bCs/>
                <w:sz w:val="30"/>
                <w:szCs w:val="30"/>
              </w:rPr>
              <w:t>1,285,508</w:t>
            </w:r>
          </w:p>
        </w:tc>
      </w:tr>
    </w:tbl>
    <w:p w14:paraId="0A292E1E" w14:textId="77777777" w:rsidR="00575385" w:rsidRDefault="00575385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BBA17F1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47BC44" w14:textId="77777777" w:rsidR="00B0425A" w:rsidRDefault="00B0425A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481"/>
        <w:gridCol w:w="198"/>
      </w:tblGrid>
      <w:tr w:rsidR="00FE23C5" w:rsidRPr="006D5266" w14:paraId="6139FC13" w14:textId="77777777" w:rsidTr="009C5D37">
        <w:trPr>
          <w:cantSplit/>
          <w:tblHeader/>
        </w:trPr>
        <w:tc>
          <w:tcPr>
            <w:tcW w:w="4370" w:type="dxa"/>
          </w:tcPr>
          <w:p w14:paraId="7E39075F" w14:textId="77777777" w:rsidR="00B12CBD" w:rsidRPr="00FE23C5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CDCC70A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CCCAA77" w14:textId="77777777" w:rsidR="00B12CBD" w:rsidRPr="00FE23C5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4"/>
          </w:tcPr>
          <w:p w14:paraId="02B47D5D" w14:textId="3C76B232" w:rsidR="00B12CBD" w:rsidRPr="006D526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D526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6D526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6D5266" w14:paraId="1AB640BC" w14:textId="77777777" w:rsidTr="009C5D37">
        <w:trPr>
          <w:cantSplit/>
          <w:tblHeader/>
        </w:trPr>
        <w:tc>
          <w:tcPr>
            <w:tcW w:w="4370" w:type="dxa"/>
          </w:tcPr>
          <w:p w14:paraId="088853F4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096319" w14:textId="77777777" w:rsidR="00B12CBD" w:rsidRPr="006D5266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02B9D69" w14:textId="77777777" w:rsidR="00B12CBD" w:rsidRPr="006D5266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428B33" w14:textId="0CB51100" w:rsidR="00B12CBD" w:rsidRPr="006D5266" w:rsidRDefault="00F8347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 xml:space="preserve">31 </w:t>
            </w: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B12CBD"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6D526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="00EE3FF9"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835D4F"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  <w:tc>
          <w:tcPr>
            <w:tcW w:w="283" w:type="dxa"/>
          </w:tcPr>
          <w:p w14:paraId="37E31D5D" w14:textId="77777777" w:rsidR="00B12CBD" w:rsidRPr="006D5266" w:rsidRDefault="00B12CBD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  <w:gridSpan w:val="2"/>
          </w:tcPr>
          <w:p w14:paraId="1EEA39C0" w14:textId="1001817D" w:rsidR="00B12CBD" w:rsidRPr="006D526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B12CBD" w:rsidRPr="006D52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B12CBD" w:rsidRPr="006D52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B12CBD"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B12CBD" w:rsidRPr="006D526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835D4F"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6D5266" w14:paraId="3048D4D1" w14:textId="77777777" w:rsidTr="009C5D37">
        <w:trPr>
          <w:cantSplit/>
          <w:tblHeader/>
        </w:trPr>
        <w:tc>
          <w:tcPr>
            <w:tcW w:w="4370" w:type="dxa"/>
          </w:tcPr>
          <w:p w14:paraId="5CDE38CC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6"/>
          </w:tcPr>
          <w:p w14:paraId="5435D568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5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6D5266" w14:paraId="00D906AA" w14:textId="77777777" w:rsidTr="009C5D37">
        <w:trPr>
          <w:trHeight w:val="434"/>
        </w:trPr>
        <w:tc>
          <w:tcPr>
            <w:tcW w:w="4370" w:type="dxa"/>
          </w:tcPr>
          <w:p w14:paraId="75192E30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620DE697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41223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648960B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B0E8DA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gridSpan w:val="2"/>
          </w:tcPr>
          <w:p w14:paraId="12E1F0A1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06D319C1" w14:textId="77777777" w:rsidTr="009C5D37">
        <w:tc>
          <w:tcPr>
            <w:tcW w:w="4370" w:type="dxa"/>
          </w:tcPr>
          <w:p w14:paraId="1AF9DA25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7E326B1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428321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5AD70E9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D19873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gridSpan w:val="2"/>
            <w:vAlign w:val="bottom"/>
          </w:tcPr>
          <w:p w14:paraId="08D24CA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302EE492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6B8FC359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ส่วนที่มีหลักประกัน</w:t>
            </w:r>
          </w:p>
        </w:tc>
        <w:tc>
          <w:tcPr>
            <w:tcW w:w="1417" w:type="dxa"/>
          </w:tcPr>
          <w:p w14:paraId="05461D0E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D54EF7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B43525E" w14:textId="0B82F479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298,613</w:t>
            </w:r>
          </w:p>
        </w:tc>
        <w:tc>
          <w:tcPr>
            <w:tcW w:w="283" w:type="dxa"/>
          </w:tcPr>
          <w:p w14:paraId="50BBA4B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49AA954F" w14:textId="172B9602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500,691</w:t>
            </w:r>
          </w:p>
        </w:tc>
      </w:tr>
      <w:tr w:rsidR="00FE23C5" w:rsidRPr="006D5266" w14:paraId="5DEE45F4" w14:textId="77777777" w:rsidTr="00775056">
        <w:trPr>
          <w:gridAfter w:val="1"/>
          <w:wAfter w:w="198" w:type="dxa"/>
        </w:trPr>
        <w:tc>
          <w:tcPr>
            <w:tcW w:w="5787" w:type="dxa"/>
            <w:gridSpan w:val="2"/>
          </w:tcPr>
          <w:p w14:paraId="12038BF6" w14:textId="5B402CAB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รวมเงินเบิกเกินบัญชีและเงินกู้ระยะสั้นจากสถาบันการเงิน</w:t>
            </w:r>
          </w:p>
        </w:tc>
        <w:tc>
          <w:tcPr>
            <w:tcW w:w="236" w:type="dxa"/>
          </w:tcPr>
          <w:p w14:paraId="2D1D047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40B6CC" w14:textId="7F901C15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298,613</w:t>
            </w:r>
          </w:p>
        </w:tc>
        <w:tc>
          <w:tcPr>
            <w:tcW w:w="283" w:type="dxa"/>
          </w:tcPr>
          <w:p w14:paraId="46B19616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25D7AC00" w14:textId="7EB28137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500,691</w:t>
            </w:r>
          </w:p>
        </w:tc>
      </w:tr>
      <w:tr w:rsidR="00FE23C5" w:rsidRPr="006D5266" w14:paraId="7E5E6D01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50792BC7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17" w:type="dxa"/>
          </w:tcPr>
          <w:p w14:paraId="5391491C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E8C8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51798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AFCDCB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1769C7E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7A5D488F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0788BA66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 xml:space="preserve">  ภายในหนึ่งปีส่วนที่มีหลักประกัน</w:t>
            </w:r>
          </w:p>
        </w:tc>
        <w:tc>
          <w:tcPr>
            <w:tcW w:w="1417" w:type="dxa"/>
          </w:tcPr>
          <w:p w14:paraId="2363986C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B380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B007738" w14:textId="5153909B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85,604</w:t>
            </w:r>
          </w:p>
        </w:tc>
        <w:tc>
          <w:tcPr>
            <w:tcW w:w="283" w:type="dxa"/>
          </w:tcPr>
          <w:p w14:paraId="5BEA9F0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52E37070" w14:textId="4094B596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87,504</w:t>
            </w:r>
          </w:p>
        </w:tc>
      </w:tr>
      <w:tr w:rsidR="00FE23C5" w:rsidRPr="006D5266" w14:paraId="5BD107B0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67B587EA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3A2C007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B8524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CF85BA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34A0DA1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7AF9CA41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6112D7AB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7D20D050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1417" w:type="dxa"/>
          </w:tcPr>
          <w:p w14:paraId="6EE4840C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AAB48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79CAC9" w14:textId="77AA63F3" w:rsidR="00B12CBD" w:rsidRPr="006D5266" w:rsidRDefault="0063364B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13,</w:t>
            </w:r>
            <w:r w:rsidR="00795420" w:rsidRPr="006D5266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83" w:type="dxa"/>
            <w:vMerge w:val="restart"/>
          </w:tcPr>
          <w:p w14:paraId="186574D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0740EEB9" w14:textId="1B7126C1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13,602</w:t>
            </w:r>
          </w:p>
        </w:tc>
      </w:tr>
      <w:tr w:rsidR="00FE23C5" w:rsidRPr="006D5266" w14:paraId="68F07B10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2AE8984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417" w:type="dxa"/>
          </w:tcPr>
          <w:p w14:paraId="3825ED59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F5337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F81D54" w14:textId="0CB8FAE1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397,237</w:t>
            </w:r>
          </w:p>
        </w:tc>
        <w:tc>
          <w:tcPr>
            <w:tcW w:w="283" w:type="dxa"/>
            <w:vMerge/>
          </w:tcPr>
          <w:p w14:paraId="0989E9C6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0ADA04A2" w14:textId="58195AB6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601,797</w:t>
            </w:r>
          </w:p>
        </w:tc>
      </w:tr>
      <w:tr w:rsidR="008C4386" w:rsidRPr="006D5266" w14:paraId="048312B7" w14:textId="77777777" w:rsidTr="00775056">
        <w:trPr>
          <w:gridAfter w:val="1"/>
          <w:wAfter w:w="198" w:type="dxa"/>
          <w:trHeight w:hRule="exact" w:val="288"/>
        </w:trPr>
        <w:tc>
          <w:tcPr>
            <w:tcW w:w="4370" w:type="dxa"/>
          </w:tcPr>
          <w:p w14:paraId="1A575CF9" w14:textId="77777777" w:rsidR="008C4386" w:rsidRPr="006D5266" w:rsidRDefault="008C4386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49686DD" w14:textId="77777777" w:rsidR="008C4386" w:rsidRPr="006D5266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08DEC" w14:textId="77777777" w:rsidR="008C4386" w:rsidRPr="006D5266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1F117512" w14:textId="77777777" w:rsidR="008C4386" w:rsidRPr="006D5266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C50150" w14:textId="77777777" w:rsidR="008C4386" w:rsidRPr="006D5266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4FD048BB" w14:textId="77777777" w:rsidR="008C4386" w:rsidRPr="006D5266" w:rsidRDefault="008C4386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280B22CC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6CAE0833" w14:textId="5DD34DCB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17" w:type="dxa"/>
          </w:tcPr>
          <w:p w14:paraId="6B7D823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A45C9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45411F3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4180A0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33F062C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D5266" w14:paraId="4D795234" w14:textId="77777777" w:rsidTr="00775056">
        <w:trPr>
          <w:gridAfter w:val="1"/>
          <w:wAfter w:w="198" w:type="dxa"/>
        </w:trPr>
        <w:tc>
          <w:tcPr>
            <w:tcW w:w="5787" w:type="dxa"/>
            <w:gridSpan w:val="2"/>
          </w:tcPr>
          <w:p w14:paraId="4E42BB28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เงินกู้ยืมระยะยาวจากสถาบันการเงินส่วนที่มีหลักประกัน</w:t>
            </w:r>
          </w:p>
        </w:tc>
        <w:tc>
          <w:tcPr>
            <w:tcW w:w="236" w:type="dxa"/>
          </w:tcPr>
          <w:p w14:paraId="7112DF9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C17CF68" w14:textId="5D1B9999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170,930</w:t>
            </w:r>
          </w:p>
        </w:tc>
        <w:tc>
          <w:tcPr>
            <w:tcW w:w="283" w:type="dxa"/>
          </w:tcPr>
          <w:p w14:paraId="387CD439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</w:tcPr>
          <w:p w14:paraId="27E669E6" w14:textId="2AB86CBD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FE23C5" w:rsidRPr="006D5266" w14:paraId="715CCCD4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425370D4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61C49F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4F21A3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4CA42EE" w14:textId="3339F503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8,762</w:t>
            </w:r>
          </w:p>
        </w:tc>
        <w:tc>
          <w:tcPr>
            <w:tcW w:w="283" w:type="dxa"/>
          </w:tcPr>
          <w:p w14:paraId="4E7680B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33341D82" w14:textId="12DE9D59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10,173</w:t>
            </w:r>
          </w:p>
        </w:tc>
      </w:tr>
      <w:tr w:rsidR="00FE23C5" w:rsidRPr="006D5266" w14:paraId="0EC99140" w14:textId="77777777" w:rsidTr="00775056">
        <w:trPr>
          <w:gridAfter w:val="1"/>
          <w:wAfter w:w="198" w:type="dxa"/>
        </w:trPr>
        <w:tc>
          <w:tcPr>
            <w:tcW w:w="4370" w:type="dxa"/>
          </w:tcPr>
          <w:p w14:paraId="102AE199" w14:textId="77777777" w:rsidR="00B12CBD" w:rsidRPr="006D5266" w:rsidRDefault="00B12CBD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417" w:type="dxa"/>
            <w:vAlign w:val="bottom"/>
          </w:tcPr>
          <w:p w14:paraId="581D525E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EDCB4B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89CF2B4" w14:textId="18B0D067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179,692</w:t>
            </w:r>
          </w:p>
        </w:tc>
        <w:tc>
          <w:tcPr>
            <w:tcW w:w="283" w:type="dxa"/>
            <w:vMerge w:val="restart"/>
          </w:tcPr>
          <w:p w14:paraId="3817EA56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0885C454" w14:textId="5127385E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201,887</w:t>
            </w:r>
          </w:p>
        </w:tc>
      </w:tr>
      <w:tr w:rsidR="00FE23C5" w:rsidRPr="006D5266" w14:paraId="46185E5A" w14:textId="77777777" w:rsidTr="00775056">
        <w:trPr>
          <w:gridAfter w:val="1"/>
          <w:wAfter w:w="198" w:type="dxa"/>
          <w:trHeight w:hRule="exact" w:val="144"/>
        </w:trPr>
        <w:tc>
          <w:tcPr>
            <w:tcW w:w="4370" w:type="dxa"/>
          </w:tcPr>
          <w:p w14:paraId="65D609B5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F3F4D34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81A5A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BD92E5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83" w:type="dxa"/>
            <w:vMerge/>
          </w:tcPr>
          <w:p w14:paraId="55B94C1B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40A99DD2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B12CBD" w:rsidRPr="006D5266" w14:paraId="3FE84822" w14:textId="77777777" w:rsidTr="00775056">
        <w:trPr>
          <w:gridAfter w:val="1"/>
          <w:wAfter w:w="198" w:type="dxa"/>
          <w:trHeight w:val="308"/>
        </w:trPr>
        <w:tc>
          <w:tcPr>
            <w:tcW w:w="4370" w:type="dxa"/>
          </w:tcPr>
          <w:p w14:paraId="2FE86D1A" w14:textId="77777777" w:rsidR="00B12CBD" w:rsidRPr="006D5266" w:rsidRDefault="00B12CBD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417" w:type="dxa"/>
            <w:vAlign w:val="bottom"/>
          </w:tcPr>
          <w:p w14:paraId="02AE4016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DD43F6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14:paraId="50852882" w14:textId="725A5BE2" w:rsidR="00B12CBD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576,929</w:t>
            </w:r>
          </w:p>
        </w:tc>
        <w:tc>
          <w:tcPr>
            <w:tcW w:w="283" w:type="dxa"/>
            <w:tcBorders>
              <w:bottom w:val="nil"/>
            </w:tcBorders>
          </w:tcPr>
          <w:p w14:paraId="1F6FE29D" w14:textId="77777777" w:rsidR="00B12CBD" w:rsidRPr="006D5266" w:rsidRDefault="00B12CB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double" w:sz="4" w:space="0" w:color="auto"/>
            </w:tcBorders>
            <w:vAlign w:val="bottom"/>
          </w:tcPr>
          <w:p w14:paraId="22555D48" w14:textId="65A1BC55" w:rsidR="00B12CBD" w:rsidRPr="006D5266" w:rsidRDefault="002D4FB9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803,684</w:t>
            </w:r>
          </w:p>
        </w:tc>
      </w:tr>
    </w:tbl>
    <w:p w14:paraId="3DDAC2F1" w14:textId="77777777" w:rsidR="00575385" w:rsidRPr="006D5266" w:rsidRDefault="00575385" w:rsidP="00174EA6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590B5C" w14:textId="782E188D" w:rsidR="00177315" w:rsidRPr="006D5266" w:rsidRDefault="00597BA5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526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6D526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D5266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6D526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6D5266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 w:cs="Angsana New"/>
          <w:sz w:val="30"/>
          <w:szCs w:val="30"/>
          <w:cs/>
          <w:lang w:bidi="th-TH"/>
        </w:rPr>
        <w:t xml:space="preserve">มีนาคม </w:t>
      </w:r>
      <w:r w:rsidR="000E0AAC" w:rsidRPr="006D5266">
        <w:rPr>
          <w:rFonts w:ascii="Angsana New" w:hAnsi="Angsana New"/>
          <w:sz w:val="30"/>
          <w:szCs w:val="30"/>
        </w:rPr>
        <w:t xml:space="preserve">2568 </w:t>
      </w:r>
      <w:r w:rsidR="000E0AAC" w:rsidRPr="006D526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0E0AAC" w:rsidRPr="006D5266">
        <w:rPr>
          <w:rFonts w:ascii="Angsana New" w:hAnsi="Angsana New"/>
          <w:sz w:val="30"/>
          <w:szCs w:val="30"/>
        </w:rPr>
        <w:t xml:space="preserve">2567 </w:t>
      </w:r>
      <w:r w:rsidR="00EF003F" w:rsidRPr="006D5266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6D5266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12"/>
        <w:gridCol w:w="1410"/>
        <w:gridCol w:w="7"/>
        <w:gridCol w:w="229"/>
        <w:gridCol w:w="7"/>
        <w:gridCol w:w="1458"/>
        <w:gridCol w:w="7"/>
        <w:gridCol w:w="276"/>
        <w:gridCol w:w="7"/>
        <w:gridCol w:w="1672"/>
        <w:gridCol w:w="7"/>
      </w:tblGrid>
      <w:tr w:rsidR="00FE23C5" w:rsidRPr="006D5266" w14:paraId="6F7FB60B" w14:textId="77777777" w:rsidTr="00775056">
        <w:trPr>
          <w:cantSplit/>
          <w:tblHeader/>
        </w:trPr>
        <w:tc>
          <w:tcPr>
            <w:tcW w:w="4212" w:type="dxa"/>
          </w:tcPr>
          <w:p w14:paraId="55284A99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</w:tcPr>
          <w:p w14:paraId="05C2A7B4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7A848E2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6"/>
          </w:tcPr>
          <w:p w14:paraId="2E00CB30" w14:textId="3B049885" w:rsidR="00952DA0" w:rsidRPr="006D526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D526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6D5266" w14:paraId="3515B6E2" w14:textId="77777777" w:rsidTr="00775056">
        <w:trPr>
          <w:cantSplit/>
          <w:tblHeader/>
        </w:trPr>
        <w:tc>
          <w:tcPr>
            <w:tcW w:w="4212" w:type="dxa"/>
          </w:tcPr>
          <w:p w14:paraId="1177BA63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gridSpan w:val="2"/>
          </w:tcPr>
          <w:p w14:paraId="39361B24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BBC103D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8C7DE09" w14:textId="343D73F2" w:rsidR="00952DA0" w:rsidRPr="006D5266" w:rsidRDefault="00F8347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  <w:gridSpan w:val="2"/>
          </w:tcPr>
          <w:p w14:paraId="169DCC13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  <w:gridSpan w:val="2"/>
          </w:tcPr>
          <w:p w14:paraId="3EAAAF59" w14:textId="721178D7" w:rsidR="00952DA0" w:rsidRPr="006D526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6D52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6D5266" w14:paraId="30750A35" w14:textId="77777777" w:rsidTr="00775056">
        <w:trPr>
          <w:cantSplit/>
          <w:tblHeader/>
        </w:trPr>
        <w:tc>
          <w:tcPr>
            <w:tcW w:w="4212" w:type="dxa"/>
          </w:tcPr>
          <w:p w14:paraId="1D15D5DE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10"/>
          </w:tcPr>
          <w:p w14:paraId="69BA705A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5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6D5266" w14:paraId="41C23D8C" w14:textId="77777777" w:rsidTr="00775056">
        <w:trPr>
          <w:gridAfter w:val="1"/>
          <w:wAfter w:w="7" w:type="dxa"/>
        </w:trPr>
        <w:tc>
          <w:tcPr>
            <w:tcW w:w="5622" w:type="dxa"/>
            <w:gridSpan w:val="2"/>
          </w:tcPr>
          <w:p w14:paraId="6CA3B231" w14:textId="0F857408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  <w:gridSpan w:val="2"/>
          </w:tcPr>
          <w:p w14:paraId="5EF7E4EE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67166449" w14:textId="43798CF1" w:rsidR="00952DA0" w:rsidRPr="006D5266" w:rsidRDefault="0079542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579,5</w:t>
            </w:r>
            <w:r w:rsidR="003E6161" w:rsidRPr="006D526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3" w:type="dxa"/>
            <w:gridSpan w:val="2"/>
          </w:tcPr>
          <w:p w14:paraId="61123EF3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gridSpan w:val="2"/>
          </w:tcPr>
          <w:p w14:paraId="1405E8D7" w14:textId="7AB1D47C" w:rsidR="00952DA0" w:rsidRPr="006D5266" w:rsidRDefault="0079542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731,281</w:t>
            </w:r>
          </w:p>
        </w:tc>
      </w:tr>
      <w:tr w:rsidR="00FE23C5" w:rsidRPr="006D5266" w14:paraId="536E3A66" w14:textId="77777777" w:rsidTr="00775056">
        <w:tc>
          <w:tcPr>
            <w:tcW w:w="4212" w:type="dxa"/>
          </w:tcPr>
          <w:p w14:paraId="53BFFB99" w14:textId="1455DF26" w:rsidR="00952DA0" w:rsidRPr="006D526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  <w:gridSpan w:val="2"/>
          </w:tcPr>
          <w:p w14:paraId="07241153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DB9507B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</w:tcPr>
          <w:p w14:paraId="1951426C" w14:textId="5574E787" w:rsidR="00952DA0" w:rsidRPr="006D5266" w:rsidRDefault="0079542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491,387</w:t>
            </w:r>
          </w:p>
        </w:tc>
        <w:tc>
          <w:tcPr>
            <w:tcW w:w="283" w:type="dxa"/>
            <w:gridSpan w:val="2"/>
          </w:tcPr>
          <w:p w14:paraId="5D6DE480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</w:tcPr>
          <w:p w14:paraId="5BE3F656" w14:textId="7C7DBC25" w:rsidR="00952DA0" w:rsidRPr="006D5266" w:rsidRDefault="0079542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529,379</w:t>
            </w:r>
          </w:p>
        </w:tc>
      </w:tr>
      <w:tr w:rsidR="00952DA0" w:rsidRPr="00FE23C5" w14:paraId="236C3AFD" w14:textId="77777777" w:rsidTr="00775056">
        <w:tc>
          <w:tcPr>
            <w:tcW w:w="4212" w:type="dxa"/>
          </w:tcPr>
          <w:p w14:paraId="46C3503E" w14:textId="3C6732C5" w:rsidR="00952DA0" w:rsidRPr="006D5266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4DEA37A9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661FC5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bottom"/>
          </w:tcPr>
          <w:p w14:paraId="41DD8615" w14:textId="685537C9" w:rsidR="00952DA0" w:rsidRPr="006D5266" w:rsidRDefault="0079542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1,070,93</w:t>
            </w:r>
            <w:r w:rsidR="003E6161" w:rsidRPr="006D526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gridSpan w:val="2"/>
          </w:tcPr>
          <w:p w14:paraId="6A6DB256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gridSpan w:val="2"/>
            <w:tcBorders>
              <w:bottom w:val="single" w:sz="4" w:space="0" w:color="auto"/>
            </w:tcBorders>
            <w:vAlign w:val="bottom"/>
          </w:tcPr>
          <w:p w14:paraId="0D5F7DDD" w14:textId="2C6ACE01" w:rsidR="00952DA0" w:rsidRPr="006D526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95420" w:rsidRPr="006D5266">
              <w:rPr>
                <w:rFonts w:ascii="Angsana New" w:hAnsi="Angsana New"/>
                <w:b/>
                <w:bCs/>
                <w:sz w:val="30"/>
                <w:szCs w:val="30"/>
              </w:rPr>
              <w:t>260,660</w:t>
            </w:r>
          </w:p>
        </w:tc>
      </w:tr>
    </w:tbl>
    <w:p w14:paraId="246909A5" w14:textId="77777777" w:rsidR="00952DA0" w:rsidRPr="00FE23C5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1417"/>
        <w:gridCol w:w="236"/>
        <w:gridCol w:w="1465"/>
        <w:gridCol w:w="283"/>
        <w:gridCol w:w="1679"/>
      </w:tblGrid>
      <w:tr w:rsidR="00FE23C5" w:rsidRPr="006D5266" w14:paraId="7E30A871" w14:textId="77777777" w:rsidTr="009C5D37">
        <w:trPr>
          <w:cantSplit/>
          <w:tblHeader/>
        </w:trPr>
        <w:tc>
          <w:tcPr>
            <w:tcW w:w="4370" w:type="dxa"/>
          </w:tcPr>
          <w:p w14:paraId="0191E883" w14:textId="77777777" w:rsidR="00952DA0" w:rsidRPr="00FE23C5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5919FC3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FE23C5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427" w:type="dxa"/>
            <w:gridSpan w:val="3"/>
          </w:tcPr>
          <w:p w14:paraId="0CB45BC1" w14:textId="42A21816" w:rsidR="00952DA0" w:rsidRPr="006D526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D526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6D526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6D5266" w14:paraId="2949B51A" w14:textId="77777777" w:rsidTr="009C5D37">
        <w:trPr>
          <w:cantSplit/>
          <w:tblHeader/>
        </w:trPr>
        <w:tc>
          <w:tcPr>
            <w:tcW w:w="4370" w:type="dxa"/>
          </w:tcPr>
          <w:p w14:paraId="2BBAF322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0E3166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22CBA231" w:rsidR="00952DA0" w:rsidRPr="006D5266" w:rsidRDefault="00F8347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83" w:type="dxa"/>
          </w:tcPr>
          <w:p w14:paraId="41850C78" w14:textId="77777777" w:rsidR="00952DA0" w:rsidRPr="006D526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79" w:type="dxa"/>
          </w:tcPr>
          <w:p w14:paraId="283C3854" w14:textId="569B3E29" w:rsidR="00952DA0" w:rsidRPr="006D526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6D526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6D526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6D526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95420" w:rsidRPr="006D52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7</w:t>
            </w:r>
          </w:p>
        </w:tc>
      </w:tr>
      <w:tr w:rsidR="00FE23C5" w:rsidRPr="006D5266" w14:paraId="6089B944" w14:textId="77777777" w:rsidTr="009C5D37">
        <w:trPr>
          <w:cantSplit/>
          <w:tblHeader/>
        </w:trPr>
        <w:tc>
          <w:tcPr>
            <w:tcW w:w="4370" w:type="dxa"/>
          </w:tcPr>
          <w:p w14:paraId="0BB55DF8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80" w:type="dxa"/>
            <w:gridSpan w:val="5"/>
          </w:tcPr>
          <w:p w14:paraId="47E2BD6C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5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6D5266" w14:paraId="499BEAEE" w14:textId="77777777" w:rsidTr="009C5D37">
        <w:tc>
          <w:tcPr>
            <w:tcW w:w="5787" w:type="dxa"/>
            <w:gridSpan w:val="2"/>
          </w:tcPr>
          <w:p w14:paraId="1E954829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686E7386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384,217</w:t>
            </w:r>
          </w:p>
        </w:tc>
        <w:tc>
          <w:tcPr>
            <w:tcW w:w="283" w:type="dxa"/>
          </w:tcPr>
          <w:p w14:paraId="679518A2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</w:tcPr>
          <w:p w14:paraId="5DDEDB9C" w14:textId="66F6277E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588,195</w:t>
            </w:r>
          </w:p>
        </w:tc>
      </w:tr>
      <w:tr w:rsidR="00FE23C5" w:rsidRPr="006D5266" w14:paraId="5BE41101" w14:textId="77777777" w:rsidTr="009C5D37">
        <w:tc>
          <w:tcPr>
            <w:tcW w:w="4370" w:type="dxa"/>
          </w:tcPr>
          <w:p w14:paraId="7D907E94" w14:textId="77777777" w:rsidR="00952DA0" w:rsidRPr="006D526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417" w:type="dxa"/>
          </w:tcPr>
          <w:p w14:paraId="2B54F6F7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B19E17" w14:textId="41FA735E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170,930</w:t>
            </w:r>
          </w:p>
        </w:tc>
        <w:tc>
          <w:tcPr>
            <w:tcW w:w="283" w:type="dxa"/>
          </w:tcPr>
          <w:p w14:paraId="350AB199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764BFADE" w14:textId="18D0F85E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191,714</w:t>
            </w:r>
          </w:p>
        </w:tc>
      </w:tr>
      <w:tr w:rsidR="00952DA0" w:rsidRPr="00FE23C5" w14:paraId="3A016371" w14:textId="77777777" w:rsidTr="009C5D37">
        <w:tc>
          <w:tcPr>
            <w:tcW w:w="4370" w:type="dxa"/>
          </w:tcPr>
          <w:p w14:paraId="576D4507" w14:textId="77777777" w:rsidR="00952DA0" w:rsidRPr="006D5266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FE0C71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7F0ED5C0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555,147</w:t>
            </w:r>
          </w:p>
        </w:tc>
        <w:tc>
          <w:tcPr>
            <w:tcW w:w="283" w:type="dxa"/>
          </w:tcPr>
          <w:p w14:paraId="49F1A97E" w14:textId="77777777" w:rsidR="00952DA0" w:rsidRPr="006D526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14:paraId="57001A64" w14:textId="2D7B2871" w:rsidR="00952DA0" w:rsidRPr="006D5266" w:rsidRDefault="0079542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b/>
                <w:bCs/>
                <w:sz w:val="30"/>
                <w:szCs w:val="30"/>
              </w:rPr>
              <w:t>779,909</w:t>
            </w:r>
          </w:p>
        </w:tc>
      </w:tr>
    </w:tbl>
    <w:p w14:paraId="4D219B8F" w14:textId="77777777" w:rsidR="00174EA6" w:rsidRPr="00FE23C5" w:rsidRDefault="00174EA6" w:rsidP="00A14EC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9490F1" w14:textId="77777777" w:rsidR="00A14EC8" w:rsidRPr="00FE23C5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1BEC808C" w:rsidR="00F17208" w:rsidRPr="00FE23C5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FE23C5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FE23C5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FE23C5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FE23C5">
        <w:rPr>
          <w:rFonts w:ascii="Angsana New" w:hAnsi="Angsana New" w:hint="cs"/>
          <w:sz w:val="30"/>
          <w:szCs w:val="30"/>
          <w:cs/>
        </w:rPr>
        <w:t>วง</w:t>
      </w:r>
      <w:r w:rsidRPr="00FE23C5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ของบริษัท</w:t>
      </w:r>
      <w:r w:rsidRPr="00FE23C5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FE23C5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</w:rPr>
      </w:pPr>
    </w:p>
    <w:p w14:paraId="26A77FD0" w14:textId="77777777" w:rsidR="00E3011B" w:rsidRPr="00FE23C5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FE23C5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FE23C5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FE23C5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="00EB334E" w:rsidRPr="00FE23C5">
        <w:rPr>
          <w:rFonts w:ascii="Angsana New" w:hAnsi="Angsana New"/>
          <w:sz w:val="30"/>
          <w:szCs w:val="30"/>
        </w:rPr>
        <w:t xml:space="preserve">1.5 </w:t>
      </w:r>
      <w:r w:rsidR="00EB334E" w:rsidRPr="00FE23C5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FE23C5">
        <w:rPr>
          <w:rFonts w:ascii="Angsana New" w:hAnsi="Angsana New"/>
          <w:sz w:val="30"/>
          <w:szCs w:val="30"/>
        </w:rPr>
        <w:t xml:space="preserve">, </w:t>
      </w:r>
      <w:r w:rsidR="00624E6A" w:rsidRPr="00FE23C5">
        <w:rPr>
          <w:rFonts w:ascii="Angsana New" w:hAnsi="Angsana New"/>
          <w:sz w:val="30"/>
          <w:szCs w:val="30"/>
        </w:rPr>
        <w:t>2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FE23C5">
        <w:rPr>
          <w:rFonts w:ascii="Angsana New" w:hAnsi="Angsana New"/>
          <w:sz w:val="30"/>
          <w:szCs w:val="30"/>
        </w:rPr>
        <w:t>2.25</w:t>
      </w:r>
      <w:r w:rsidRPr="00FE23C5">
        <w:rPr>
          <w:rFonts w:ascii="Angsana New" w:hAnsi="Angsana New"/>
          <w:sz w:val="30"/>
          <w:szCs w:val="30"/>
        </w:rPr>
        <w:t xml:space="preserve"> </w:t>
      </w:r>
      <w:r w:rsidRPr="00FE23C5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FE23C5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FE23C5">
        <w:rPr>
          <w:rFonts w:ascii="Angsana New" w:hAnsi="Angsana New"/>
          <w:sz w:val="30"/>
          <w:szCs w:val="30"/>
        </w:rPr>
        <w:t xml:space="preserve">DSCR) </w:t>
      </w:r>
      <w:r w:rsidRPr="00FE23C5">
        <w:rPr>
          <w:rFonts w:ascii="Angsana New" w:hAnsi="Angsana New"/>
          <w:sz w:val="30"/>
          <w:szCs w:val="30"/>
          <w:cs/>
        </w:rPr>
        <w:t>ต้องไม่</w:t>
      </w:r>
      <w:r w:rsidRPr="00FE23C5">
        <w:rPr>
          <w:rFonts w:ascii="Angsana New" w:hAnsi="Angsana New" w:hint="cs"/>
          <w:sz w:val="30"/>
          <w:szCs w:val="30"/>
          <w:cs/>
        </w:rPr>
        <w:t>น้อย</w:t>
      </w:r>
      <w:r w:rsidRPr="00FE23C5">
        <w:rPr>
          <w:rFonts w:ascii="Angsana New" w:hAnsi="Angsana New"/>
          <w:sz w:val="30"/>
          <w:szCs w:val="30"/>
          <w:cs/>
        </w:rPr>
        <w:t xml:space="preserve">กว่า </w:t>
      </w:r>
      <w:r w:rsidRPr="00FE23C5">
        <w:rPr>
          <w:rFonts w:ascii="Angsana New" w:hAnsi="Angsana New"/>
          <w:sz w:val="30"/>
          <w:szCs w:val="30"/>
        </w:rPr>
        <w:t>1.5</w:t>
      </w:r>
      <w:r w:rsidRPr="00FE23C5">
        <w:rPr>
          <w:rFonts w:ascii="Angsana New" w:hAnsi="Angsana New"/>
          <w:sz w:val="30"/>
          <w:szCs w:val="30"/>
          <w:cs/>
        </w:rPr>
        <w:t xml:space="preserve"> เท่า </w:t>
      </w:r>
      <w:r w:rsidRPr="00FE23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FE23C5">
        <w:rPr>
          <w:rFonts w:ascii="Angsana New" w:hAnsi="Angsana New"/>
          <w:sz w:val="30"/>
          <w:szCs w:val="30"/>
        </w:rPr>
        <w:t>1.3</w:t>
      </w:r>
      <w:r w:rsidRPr="00FE23C5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FE23C5" w:rsidRDefault="00A4288C" w:rsidP="008C4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565D9922" w:rsidR="008075CF" w:rsidRPr="006D5266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D5266">
        <w:rPr>
          <w:rFonts w:ascii="Angsana New" w:hAnsi="Angsana New" w:hint="cs"/>
          <w:sz w:val="30"/>
          <w:szCs w:val="30"/>
          <w:cs/>
        </w:rPr>
        <w:t>ณ</w:t>
      </w:r>
      <w:r w:rsidR="00C77038" w:rsidRPr="006D5266">
        <w:rPr>
          <w:rFonts w:ascii="Angsana New" w:hAnsi="Angsana New"/>
          <w:sz w:val="30"/>
          <w:szCs w:val="30"/>
        </w:rPr>
        <w:t xml:space="preserve"> </w:t>
      </w:r>
      <w:r w:rsidR="00C77038" w:rsidRPr="006D5266">
        <w:rPr>
          <w:rFonts w:ascii="Angsana New" w:hAnsi="Angsana New" w:hint="cs"/>
          <w:sz w:val="30"/>
          <w:szCs w:val="30"/>
          <w:cs/>
        </w:rPr>
        <w:t>วันที่</w:t>
      </w:r>
      <w:r w:rsidRPr="006D5266">
        <w:rPr>
          <w:rFonts w:ascii="Angsana New" w:hAnsi="Angsana New" w:hint="cs"/>
          <w:sz w:val="30"/>
          <w:szCs w:val="30"/>
          <w:cs/>
        </w:rPr>
        <w:t xml:space="preserve"> </w:t>
      </w:r>
      <w:r w:rsidR="00F83470" w:rsidRPr="006D5266">
        <w:rPr>
          <w:rFonts w:ascii="Angsana New" w:hAnsi="Angsana New"/>
          <w:sz w:val="30"/>
          <w:szCs w:val="30"/>
        </w:rPr>
        <w:t xml:space="preserve">31 </w:t>
      </w:r>
      <w:r w:rsidR="00F83470" w:rsidRPr="006D5266">
        <w:rPr>
          <w:rFonts w:ascii="Angsana New" w:hAnsi="Angsana New"/>
          <w:sz w:val="30"/>
          <w:szCs w:val="30"/>
          <w:cs/>
        </w:rPr>
        <w:t>มีนาคม</w:t>
      </w:r>
      <w:r w:rsidR="00431E41" w:rsidRPr="006D5266">
        <w:rPr>
          <w:rFonts w:ascii="Angsana New" w:hAnsi="Angsana New"/>
          <w:sz w:val="30"/>
          <w:szCs w:val="30"/>
          <w:cs/>
        </w:rPr>
        <w:t xml:space="preserve"> </w:t>
      </w:r>
      <w:r w:rsidR="00431E41" w:rsidRPr="006D5266">
        <w:rPr>
          <w:rFonts w:ascii="Angsana New" w:hAnsi="Angsana New"/>
          <w:sz w:val="30"/>
          <w:szCs w:val="30"/>
        </w:rPr>
        <w:t>256</w:t>
      </w:r>
      <w:r w:rsidR="002603C6" w:rsidRPr="006D5266">
        <w:rPr>
          <w:rFonts w:ascii="Angsana New" w:hAnsi="Angsana New"/>
          <w:sz w:val="30"/>
          <w:szCs w:val="30"/>
        </w:rPr>
        <w:t>8</w:t>
      </w:r>
      <w:r w:rsidR="008720E6" w:rsidRPr="006D5266">
        <w:rPr>
          <w:rFonts w:ascii="Angsana New" w:hAnsi="Angsana New"/>
          <w:sz w:val="30"/>
          <w:szCs w:val="30"/>
          <w:cs/>
        </w:rPr>
        <w:t xml:space="preserve"> </w:t>
      </w:r>
      <w:r w:rsidR="008C5EB0" w:rsidRPr="006D5266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6" w:name="_Hlk118470382"/>
      <w:r w:rsidR="004C3373" w:rsidRPr="006D5266">
        <w:rPr>
          <w:rFonts w:ascii="Angsana New" w:hAnsi="Angsana New"/>
          <w:sz w:val="30"/>
          <w:szCs w:val="30"/>
        </w:rPr>
        <w:t>0.9</w:t>
      </w:r>
      <w:r w:rsidR="00960F5B" w:rsidRPr="006D5266">
        <w:rPr>
          <w:rFonts w:ascii="Angsana New" w:hAnsi="Angsana New"/>
          <w:sz w:val="30"/>
          <w:szCs w:val="30"/>
        </w:rPr>
        <w:t>3</w:t>
      </w:r>
      <w:r w:rsidR="006112F6" w:rsidRPr="006D5266">
        <w:rPr>
          <w:rFonts w:ascii="Angsana New" w:hAnsi="Angsana New"/>
          <w:sz w:val="30"/>
          <w:szCs w:val="30"/>
        </w:rPr>
        <w:t xml:space="preserve"> </w:t>
      </w:r>
      <w:bookmarkEnd w:id="16"/>
      <w:r w:rsidR="00FB2F4A" w:rsidRPr="006D5266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6D5266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6D5266">
        <w:rPr>
          <w:rFonts w:ascii="Angsana New" w:hAnsi="Angsana New"/>
          <w:sz w:val="30"/>
          <w:szCs w:val="30"/>
        </w:rPr>
        <w:t xml:space="preserve">DSCR) </w:t>
      </w:r>
      <w:bookmarkStart w:id="17" w:name="_Hlk55304941"/>
      <w:r w:rsidR="004A7118" w:rsidRPr="006D5266">
        <w:rPr>
          <w:rFonts w:ascii="Angsana New" w:hAnsi="Angsana New"/>
          <w:sz w:val="30"/>
          <w:szCs w:val="30"/>
        </w:rPr>
        <w:t>2.</w:t>
      </w:r>
      <w:r w:rsidR="00960F5B" w:rsidRPr="006D5266">
        <w:rPr>
          <w:rFonts w:ascii="Angsana New" w:hAnsi="Angsana New"/>
          <w:sz w:val="30"/>
          <w:szCs w:val="30"/>
        </w:rPr>
        <w:t>5</w:t>
      </w:r>
      <w:r w:rsidR="00CF04FA" w:rsidRPr="006D5266">
        <w:rPr>
          <w:rFonts w:ascii="Angsana New" w:hAnsi="Angsana New"/>
          <w:sz w:val="30"/>
          <w:szCs w:val="30"/>
        </w:rPr>
        <w:t>4</w:t>
      </w:r>
      <w:r w:rsidR="00FB2F4A" w:rsidRPr="006D5266">
        <w:rPr>
          <w:rFonts w:ascii="Angsana New" w:hAnsi="Angsana New"/>
          <w:sz w:val="30"/>
          <w:szCs w:val="30"/>
        </w:rPr>
        <w:t xml:space="preserve"> </w:t>
      </w:r>
      <w:bookmarkEnd w:id="17"/>
      <w:r w:rsidR="00FB2F4A" w:rsidRPr="006D5266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6D5266">
        <w:rPr>
          <w:rFonts w:ascii="Angsana New" w:hAnsi="Angsana New"/>
          <w:sz w:val="30"/>
          <w:szCs w:val="30"/>
        </w:rPr>
        <w:t xml:space="preserve"> </w:t>
      </w:r>
    </w:p>
    <w:p w14:paraId="56715B3B" w14:textId="14C9BA70" w:rsidR="006C454C" w:rsidRPr="006D5266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D526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 w:rsidRPr="006D5266">
        <w:rPr>
          <w:rFonts w:ascii="Angsana New" w:hAnsi="Angsana New"/>
          <w:sz w:val="30"/>
          <w:szCs w:val="30"/>
        </w:rPr>
        <w:t xml:space="preserve">2568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และ </w:t>
      </w:r>
      <w:r w:rsidR="000E0AAC" w:rsidRPr="006D5266">
        <w:rPr>
          <w:rFonts w:ascii="Angsana New" w:hAnsi="Angsana New"/>
          <w:sz w:val="30"/>
          <w:szCs w:val="30"/>
        </w:rPr>
        <w:t xml:space="preserve">31 </w:t>
      </w:r>
      <w:r w:rsidR="000E0AAC" w:rsidRPr="006D526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 w:rsidRPr="006D5266">
        <w:rPr>
          <w:rFonts w:ascii="Angsana New" w:hAnsi="Angsana New"/>
          <w:sz w:val="30"/>
          <w:szCs w:val="30"/>
        </w:rPr>
        <w:t xml:space="preserve">2567 </w:t>
      </w:r>
      <w:r w:rsidR="00E62F99" w:rsidRPr="006D5266">
        <w:rPr>
          <w:rFonts w:ascii="Angsana New" w:hAnsi="Angsana New" w:hint="cs"/>
          <w:sz w:val="30"/>
          <w:szCs w:val="30"/>
          <w:cs/>
        </w:rPr>
        <w:t>กลุ่ม</w:t>
      </w:r>
      <w:r w:rsidRPr="006D5266">
        <w:rPr>
          <w:rFonts w:ascii="Angsana New" w:hAnsi="Angsana New" w:hint="cs"/>
          <w:spacing w:val="2"/>
          <w:sz w:val="30"/>
          <w:szCs w:val="30"/>
          <w:cs/>
        </w:rPr>
        <w:t xml:space="preserve">บริษัท </w:t>
      </w:r>
      <w:r w:rsidRPr="006D5266">
        <w:rPr>
          <w:rFonts w:ascii="Angsana New" w:hAnsi="Angsana New"/>
          <w:spacing w:val="-2"/>
          <w:sz w:val="30"/>
          <w:szCs w:val="30"/>
          <w:cs/>
        </w:rPr>
        <w:t xml:space="preserve">มีวงเงินที่ยังไม่ได้เบิกใช้ </w:t>
      </w:r>
      <w:r w:rsidRPr="006D5266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6D5266" w14:paraId="1395DB4B" w14:textId="77777777" w:rsidTr="008C4386">
        <w:tc>
          <w:tcPr>
            <w:tcW w:w="3222" w:type="dxa"/>
          </w:tcPr>
          <w:p w14:paraId="55C5BC4D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6D526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52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6D5266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6D526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6D52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D5266" w14:paraId="388C9702" w14:textId="77777777" w:rsidTr="008C4386">
        <w:tc>
          <w:tcPr>
            <w:tcW w:w="3222" w:type="dxa"/>
          </w:tcPr>
          <w:p w14:paraId="770A83C4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2E472E53" w:rsidR="00805E6E" w:rsidRPr="006D5266" w:rsidRDefault="00F83470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52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6D52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6D5266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6D52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83FC039" w14:textId="77777777" w:rsidR="00805E6E" w:rsidRPr="006D526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6509935F" w:rsidR="00805E6E" w:rsidRPr="006D526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52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D526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6D5266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1AD771A9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0AF7F7F2" w:rsidR="00805E6E" w:rsidRPr="006D5266" w:rsidRDefault="00F83470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526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6D52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6D5266">
              <w:rPr>
                <w:rFonts w:ascii="Angsana New" w:hAnsi="Angsana New"/>
                <w:sz w:val="30"/>
                <w:szCs w:val="30"/>
              </w:rPr>
              <w:t>256</w:t>
            </w:r>
            <w:r w:rsidR="002603C6" w:rsidRPr="006D52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1D6528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3AD752C1" w:rsidR="00805E6E" w:rsidRPr="006D5266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526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D526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2603C6" w:rsidRPr="006D5266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FE23C5" w:rsidRPr="006D5266" w14:paraId="5B7EA50B" w14:textId="77777777" w:rsidTr="008C4386">
        <w:tc>
          <w:tcPr>
            <w:tcW w:w="3222" w:type="dxa"/>
          </w:tcPr>
          <w:p w14:paraId="0489F7C1" w14:textId="77777777" w:rsidR="00805E6E" w:rsidRPr="006D526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6D5266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D5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6D526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D52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FE23C5" w14:paraId="1CE263BF" w14:textId="77777777" w:rsidTr="008C4386">
        <w:tc>
          <w:tcPr>
            <w:tcW w:w="3222" w:type="dxa"/>
          </w:tcPr>
          <w:p w14:paraId="248E80DF" w14:textId="77777777" w:rsidR="00805E6E" w:rsidRPr="006D5266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6D5266">
              <w:rPr>
                <w:rFonts w:ascii="Angsana New" w:hAnsi="Angsana New"/>
                <w:sz w:val="30"/>
                <w:szCs w:val="30"/>
              </w:rPr>
              <w:t>/</w:t>
            </w:r>
            <w:r w:rsidRPr="006D526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096C0668" w:rsidR="00805E6E" w:rsidRPr="006D5266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1,382,499</w:t>
            </w:r>
          </w:p>
        </w:tc>
        <w:tc>
          <w:tcPr>
            <w:tcW w:w="270" w:type="dxa"/>
          </w:tcPr>
          <w:p w14:paraId="3F7FA780" w14:textId="77777777" w:rsidR="00805E6E" w:rsidRPr="006D526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81AF477" w:rsidR="00805E6E" w:rsidRPr="006D5266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1,268,021</w:t>
            </w:r>
          </w:p>
        </w:tc>
        <w:tc>
          <w:tcPr>
            <w:tcW w:w="270" w:type="dxa"/>
          </w:tcPr>
          <w:p w14:paraId="6838905F" w14:textId="77777777" w:rsidR="00805E6E" w:rsidRPr="006D526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7F4B7067" w:rsidR="00805E6E" w:rsidRPr="006D5266" w:rsidRDefault="00403FC6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1,202,142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6D5266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171D44D0" w:rsidR="00805E6E" w:rsidRPr="00FE23C5" w:rsidRDefault="00403FC6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6D5266">
              <w:rPr>
                <w:rFonts w:ascii="Angsana New" w:hAnsi="Angsana New"/>
                <w:sz w:val="30"/>
                <w:szCs w:val="30"/>
              </w:rPr>
              <w:t>1,068,228</w:t>
            </w:r>
          </w:p>
        </w:tc>
      </w:tr>
    </w:tbl>
    <w:p w14:paraId="34196AE8" w14:textId="77777777" w:rsidR="009E4B1F" w:rsidRPr="00FE23C5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FE23C5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D29BF90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94E5263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7C0E2D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2E2E5A" w14:textId="77777777" w:rsidR="00F67B90" w:rsidRDefault="00F67B90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D08F09" w14:textId="77777777" w:rsidR="00B601EE" w:rsidRDefault="00B601EE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671E2D" w14:textId="68388EF1" w:rsidR="001064B9" w:rsidRPr="00FE23C5" w:rsidRDefault="001064B9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07FD7E57" w14:textId="5EC908B2" w:rsidR="001064B9" w:rsidRPr="00FE23C5" w:rsidRDefault="001064B9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="001F1F88" w:rsidRPr="00FE23C5">
        <w:rPr>
          <w:rFonts w:ascii="Angsana New" w:hAnsi="Angsana New"/>
          <w:sz w:val="30"/>
          <w:szCs w:val="30"/>
          <w:cs/>
        </w:rPr>
        <w:t>มีรายล</w:t>
      </w:r>
      <w:r w:rsidRPr="00FE23C5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FE23C5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EF3CEE" w14:paraId="05CFBA48" w14:textId="77777777" w:rsidTr="009C5D37">
        <w:tc>
          <w:tcPr>
            <w:tcW w:w="3600" w:type="dxa"/>
          </w:tcPr>
          <w:p w14:paraId="6A28EB89" w14:textId="77777777" w:rsidR="005703FD" w:rsidRPr="00FE23C5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8" w:name="_Hlk166346530"/>
          </w:p>
        </w:tc>
        <w:tc>
          <w:tcPr>
            <w:tcW w:w="2970" w:type="dxa"/>
            <w:gridSpan w:val="3"/>
          </w:tcPr>
          <w:p w14:paraId="3EE0DC8F" w14:textId="14FBF012" w:rsidR="005703FD" w:rsidRPr="00EF3CEE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C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537A221B" w14:textId="77777777" w:rsidR="005703FD" w:rsidRPr="00EF3CEE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F7B3C94" w14:textId="64C61A9B" w:rsidR="005703FD" w:rsidRPr="00EF3CEE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C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EF3C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EF3CEE" w14:paraId="4F3820B6" w14:textId="77777777" w:rsidTr="009C5D37">
        <w:tc>
          <w:tcPr>
            <w:tcW w:w="3600" w:type="dxa"/>
          </w:tcPr>
          <w:p w14:paraId="0D2A1EB2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72CA0DC2" w:rsidR="005703FD" w:rsidRPr="00EF3CEE" w:rsidRDefault="00F8347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EF3C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EF3CEE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EF3C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8C9118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34422773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F3CEE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EF3C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7E591F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6136FE3C" w:rsidR="005703FD" w:rsidRPr="00EF3CEE" w:rsidRDefault="00F8347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431E41" w:rsidRPr="00EF3C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1E41" w:rsidRPr="00EF3CEE">
              <w:rPr>
                <w:rFonts w:ascii="Angsana New" w:hAnsi="Angsana New"/>
                <w:sz w:val="30"/>
                <w:szCs w:val="30"/>
              </w:rPr>
              <w:t>256</w:t>
            </w:r>
            <w:r w:rsidR="004F368A" w:rsidRPr="00EF3C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70E2F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88191D" w14:textId="24BC6DD2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EF3CEE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F368A" w:rsidRPr="00EF3C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E23C5" w:rsidRPr="00EF3CEE" w14:paraId="0857F7DA" w14:textId="77777777" w:rsidTr="009C5D37">
        <w:tc>
          <w:tcPr>
            <w:tcW w:w="3600" w:type="dxa"/>
          </w:tcPr>
          <w:p w14:paraId="374BC248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706907AA" w14:textId="77777777" w:rsidR="005703FD" w:rsidRPr="00EF3CEE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C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F3C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EF3C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EF3C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F3C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FC6" w:rsidRPr="00EF3CEE" w14:paraId="7E424C80" w14:textId="77777777" w:rsidTr="009C5D37">
        <w:tc>
          <w:tcPr>
            <w:tcW w:w="3600" w:type="dxa"/>
          </w:tcPr>
          <w:p w14:paraId="31CC19AC" w14:textId="77777777" w:rsidR="00403FC6" w:rsidRPr="00EF3CEE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09000B60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22,79</w:t>
            </w:r>
            <w:r w:rsidR="00F67B90" w:rsidRPr="00EF3C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5CB0EC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06B411EC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24,848</w:t>
            </w:r>
          </w:p>
        </w:tc>
        <w:tc>
          <w:tcPr>
            <w:tcW w:w="270" w:type="dxa"/>
          </w:tcPr>
          <w:p w14:paraId="11CC57FE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33130252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21,782</w:t>
            </w:r>
          </w:p>
        </w:tc>
        <w:tc>
          <w:tcPr>
            <w:tcW w:w="270" w:type="dxa"/>
            <w:vAlign w:val="bottom"/>
          </w:tcPr>
          <w:p w14:paraId="47459A3F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3B33E2" w14:textId="2ACC1D4F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23,775</w:t>
            </w:r>
          </w:p>
        </w:tc>
      </w:tr>
      <w:tr w:rsidR="00403FC6" w:rsidRPr="00EF3CEE" w14:paraId="544AAD9B" w14:textId="77777777" w:rsidTr="005703FD">
        <w:tc>
          <w:tcPr>
            <w:tcW w:w="3600" w:type="dxa"/>
          </w:tcPr>
          <w:p w14:paraId="507DBDD0" w14:textId="77777777" w:rsidR="00403FC6" w:rsidRPr="00EF3CEE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E7C363" w14:textId="125A9DF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(13,272)</w:t>
            </w:r>
          </w:p>
        </w:tc>
        <w:tc>
          <w:tcPr>
            <w:tcW w:w="270" w:type="dxa"/>
          </w:tcPr>
          <w:p w14:paraId="103F52E2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5B5821" w14:textId="01194E21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(13,852)</w:t>
            </w:r>
          </w:p>
        </w:tc>
        <w:tc>
          <w:tcPr>
            <w:tcW w:w="270" w:type="dxa"/>
          </w:tcPr>
          <w:p w14:paraId="1350EB64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632968" w14:textId="4AC8EA3C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(13,020)</w:t>
            </w:r>
          </w:p>
        </w:tc>
        <w:tc>
          <w:tcPr>
            <w:tcW w:w="270" w:type="dxa"/>
            <w:vAlign w:val="bottom"/>
          </w:tcPr>
          <w:p w14:paraId="51383899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E019CC" w14:textId="06E60E5C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>(13,602)</w:t>
            </w:r>
          </w:p>
        </w:tc>
      </w:tr>
      <w:tr w:rsidR="00403FC6" w:rsidRPr="00EF3CEE" w14:paraId="02D5847A" w14:textId="77777777" w:rsidTr="005703FD">
        <w:tc>
          <w:tcPr>
            <w:tcW w:w="3600" w:type="dxa"/>
          </w:tcPr>
          <w:p w14:paraId="4FF2EEF2" w14:textId="77777777" w:rsidR="00403FC6" w:rsidRPr="00EF3CEE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4E973AF0" w:rsidR="00403FC6" w:rsidRPr="008F733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33E">
              <w:rPr>
                <w:rFonts w:ascii="Angsana New" w:hAnsi="Angsana New"/>
                <w:b/>
                <w:bCs/>
                <w:sz w:val="30"/>
                <w:szCs w:val="30"/>
              </w:rPr>
              <w:t>9,521</w:t>
            </w:r>
          </w:p>
        </w:tc>
        <w:tc>
          <w:tcPr>
            <w:tcW w:w="270" w:type="dxa"/>
          </w:tcPr>
          <w:p w14:paraId="7899BB15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4C99747B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b/>
                <w:bCs/>
                <w:sz w:val="30"/>
                <w:szCs w:val="30"/>
              </w:rPr>
              <w:t>10,996</w:t>
            </w:r>
          </w:p>
        </w:tc>
        <w:tc>
          <w:tcPr>
            <w:tcW w:w="270" w:type="dxa"/>
          </w:tcPr>
          <w:p w14:paraId="09E66595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530A0DAE" w:rsidR="00403FC6" w:rsidRPr="008F733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33E">
              <w:rPr>
                <w:rFonts w:ascii="Angsana New" w:hAnsi="Angsana New"/>
                <w:b/>
                <w:bCs/>
                <w:sz w:val="30"/>
                <w:szCs w:val="30"/>
              </w:rPr>
              <w:t>8,762</w:t>
            </w:r>
          </w:p>
        </w:tc>
        <w:tc>
          <w:tcPr>
            <w:tcW w:w="270" w:type="dxa"/>
            <w:vAlign w:val="bottom"/>
          </w:tcPr>
          <w:p w14:paraId="61EB14A9" w14:textId="77777777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15FCA0F0" w:rsidR="00403FC6" w:rsidRPr="00EF3CEE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b/>
                <w:bCs/>
                <w:sz w:val="30"/>
                <w:szCs w:val="30"/>
              </w:rPr>
              <w:t>10,173</w:t>
            </w:r>
          </w:p>
        </w:tc>
      </w:tr>
      <w:bookmarkEnd w:id="18"/>
    </w:tbl>
    <w:p w14:paraId="647EC6AB" w14:textId="77777777" w:rsidR="00575385" w:rsidRPr="00EF3CEE" w:rsidRDefault="00575385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631D93A0" w14:textId="77777777" w:rsidR="00A14EC8" w:rsidRPr="00EF3CEE" w:rsidRDefault="00A14EC8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0FF6698" w14:textId="77777777" w:rsidR="00A14EC8" w:rsidRPr="00EF3CEE" w:rsidRDefault="00A14EC8" w:rsidP="00F37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6"/>
          <w:szCs w:val="26"/>
        </w:rPr>
      </w:pPr>
    </w:p>
    <w:p w14:paraId="195419E7" w14:textId="310C2C7E" w:rsidR="00B621D6" w:rsidRPr="00EF3CEE" w:rsidRDefault="00B621D6" w:rsidP="00B62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EF3CEE">
        <w:rPr>
          <w:rFonts w:ascii="Angsana New" w:eastAsia="Calibri" w:hAnsi="Angsana New"/>
          <w:sz w:val="26"/>
          <w:szCs w:val="26"/>
        </w:rPr>
        <w:t xml:space="preserve">                    </w:t>
      </w:r>
      <w:r w:rsidR="00BA77EC" w:rsidRPr="00EF3CEE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="00DD1CDB" w:rsidRPr="00EF3CEE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="00CD49A2" w:rsidRPr="00EF3CE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</w:t>
      </w:r>
    </w:p>
    <w:p w14:paraId="4A726E7C" w14:textId="77777777" w:rsidR="00132676" w:rsidRPr="00EF3CEE" w:rsidRDefault="00132676" w:rsidP="009C0413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FE23C5" w:rsidRPr="00EF3CEE" w14:paraId="31E76602" w14:textId="77777777" w:rsidTr="00A72988">
        <w:trPr>
          <w:trHeight w:val="675"/>
        </w:trPr>
        <w:tc>
          <w:tcPr>
            <w:tcW w:w="3260" w:type="dxa"/>
            <w:gridSpan w:val="2"/>
          </w:tcPr>
          <w:p w14:paraId="23057466" w14:textId="77777777" w:rsidR="00C11B13" w:rsidRPr="00EF3CEE" w:rsidRDefault="00C11B13" w:rsidP="004B7ADD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234F2F5E" w14:textId="77777777" w:rsidR="00C11B13" w:rsidRPr="00EF3CEE" w:rsidRDefault="00C11B13" w:rsidP="004B7ADD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CE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2FD8F979" w14:textId="77777777" w:rsidR="00C11B13" w:rsidRPr="00EF3CEE" w:rsidRDefault="00C11B13" w:rsidP="004B7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23C5" w:rsidRPr="00EF3CEE" w14:paraId="293A83D4" w14:textId="77777777" w:rsidTr="00A72988">
        <w:tc>
          <w:tcPr>
            <w:tcW w:w="3260" w:type="dxa"/>
            <w:gridSpan w:val="2"/>
          </w:tcPr>
          <w:p w14:paraId="15412668" w14:textId="77777777" w:rsidR="00F56BF3" w:rsidRPr="00EF3CEE" w:rsidRDefault="00F56BF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  <w:bookmarkStart w:id="19" w:name="_Hlk31800319"/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7F6B28C9" w14:textId="2A2D914A" w:rsidR="00F56BF3" w:rsidRPr="00EF3CEE" w:rsidRDefault="00F83470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EF3CEE">
              <w:rPr>
                <w:rFonts w:ascii="Angsana New" w:hAnsi="Angsana New"/>
                <w:sz w:val="30"/>
                <w:szCs w:val="30"/>
              </w:rPr>
              <w:t>256</w:t>
            </w:r>
            <w:r w:rsidR="009D38A2" w:rsidRPr="00EF3C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D08B263" w14:textId="77777777" w:rsidR="00F56BF3" w:rsidRPr="00EF3CE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1B0541C" w14:textId="6C9D09EF" w:rsidR="00F56BF3" w:rsidRPr="00EF3CE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F3CE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38A2" w:rsidRPr="00EF3CEE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978F56" w14:textId="77777777" w:rsidR="00F56BF3" w:rsidRPr="00EF3CEE" w:rsidRDefault="00F56BF3" w:rsidP="00F56BF3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0562B5EE" w14:textId="281FE389" w:rsidR="00F56BF3" w:rsidRPr="00EF3CEE" w:rsidRDefault="00F83470" w:rsidP="00D9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B6CA2" w:rsidRPr="00EF3CEE">
              <w:rPr>
                <w:rFonts w:ascii="Angsana New" w:hAnsi="Angsana New"/>
                <w:sz w:val="30"/>
                <w:szCs w:val="30"/>
              </w:rPr>
              <w:t>256</w:t>
            </w:r>
            <w:r w:rsidR="009D38A2" w:rsidRPr="00EF3CE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36EA1D37" w14:textId="77777777" w:rsidR="00F56BF3" w:rsidRPr="00EF3CEE" w:rsidRDefault="00F56BF3" w:rsidP="00F56BF3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E6F91D5" w14:textId="4E9C0046" w:rsidR="00F56BF3" w:rsidRPr="00EF3CEE" w:rsidRDefault="00F56BF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EF3CEE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EF3CEE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38A2" w:rsidRPr="00EF3CEE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FE23C5" w:rsidRPr="00EF3CEE" w14:paraId="18C2D659" w14:textId="77777777" w:rsidTr="00A72988">
        <w:tc>
          <w:tcPr>
            <w:tcW w:w="3260" w:type="dxa"/>
            <w:gridSpan w:val="2"/>
          </w:tcPr>
          <w:p w14:paraId="44E021A0" w14:textId="77777777" w:rsidR="00C11B13" w:rsidRPr="00EF3CEE" w:rsidRDefault="00C11B13" w:rsidP="00F56BF3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6576C725" w14:textId="77777777" w:rsidR="00C11B13" w:rsidRPr="00EF3CEE" w:rsidRDefault="00C11B13" w:rsidP="00F56B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CE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EF3CEE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EF3CEE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3FC6" w:rsidRPr="00EF3CEE" w14:paraId="571AE957" w14:textId="77777777" w:rsidTr="00A72988">
        <w:tc>
          <w:tcPr>
            <w:tcW w:w="3260" w:type="dxa"/>
            <w:gridSpan w:val="2"/>
            <w:hideMark/>
          </w:tcPr>
          <w:p w14:paraId="05A5CA22" w14:textId="77777777" w:rsidR="00403FC6" w:rsidRPr="00EF3CEE" w:rsidRDefault="00403FC6" w:rsidP="00403FC6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3C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44483DDD" w14:textId="218A3EAF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016C9" w:rsidRPr="00EF3CE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246" w:type="dxa"/>
          </w:tcPr>
          <w:p w14:paraId="227A1404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05E90EE" w14:textId="75A76220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14,385</w:t>
            </w:r>
          </w:p>
        </w:tc>
        <w:tc>
          <w:tcPr>
            <w:tcW w:w="708" w:type="dxa"/>
            <w:vAlign w:val="bottom"/>
          </w:tcPr>
          <w:p w14:paraId="06EACC23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78A60DBD" w14:textId="0F9C09D3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016C9" w:rsidRPr="00EF3CEE">
              <w:rPr>
                <w:rFonts w:ascii="Angsana New" w:hAnsi="Angsana New" w:cs="Angsana New"/>
                <w:sz w:val="30"/>
                <w:szCs w:val="30"/>
              </w:rPr>
              <w:t>272</w:t>
            </w:r>
          </w:p>
        </w:tc>
        <w:tc>
          <w:tcPr>
            <w:tcW w:w="235" w:type="dxa"/>
          </w:tcPr>
          <w:p w14:paraId="156A0040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E986301" w14:textId="4C8B742C" w:rsidR="00403FC6" w:rsidRPr="00EF3CEE" w:rsidRDefault="00A016C9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13,852</w:t>
            </w:r>
          </w:p>
        </w:tc>
      </w:tr>
      <w:tr w:rsidR="00403FC6" w:rsidRPr="00EF3CEE" w14:paraId="69753C1C" w14:textId="77777777" w:rsidTr="00A72988">
        <w:tc>
          <w:tcPr>
            <w:tcW w:w="3260" w:type="dxa"/>
            <w:gridSpan w:val="2"/>
            <w:hideMark/>
          </w:tcPr>
          <w:p w14:paraId="3E768F7D" w14:textId="77777777" w:rsidR="00403FC6" w:rsidRPr="00EF3CEE" w:rsidRDefault="00403FC6" w:rsidP="00403FC6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EF3C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EF3CE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656B82ED" w14:textId="461DDDB9" w:rsidR="00403FC6" w:rsidRPr="00EF3CEE" w:rsidRDefault="00A016C9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9,87</w:t>
            </w:r>
            <w:r w:rsidR="00F67B90" w:rsidRPr="00EF3C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688ABA1A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2D1268E3" w14:textId="77168EC5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11,320</w:t>
            </w:r>
          </w:p>
        </w:tc>
        <w:tc>
          <w:tcPr>
            <w:tcW w:w="708" w:type="dxa"/>
            <w:vAlign w:val="bottom"/>
          </w:tcPr>
          <w:p w14:paraId="364EA674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02548FC1" w14:textId="031B6374" w:rsidR="00403FC6" w:rsidRPr="00EF3CEE" w:rsidRDefault="00A016C9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9,521</w:t>
            </w:r>
          </w:p>
        </w:tc>
        <w:tc>
          <w:tcPr>
            <w:tcW w:w="235" w:type="dxa"/>
            <w:vMerge w:val="restart"/>
          </w:tcPr>
          <w:p w14:paraId="011B89E7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8860B89" w14:textId="346A7555" w:rsidR="00403FC6" w:rsidRPr="00EF3CEE" w:rsidRDefault="00A016C9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10,996</w:t>
            </w:r>
          </w:p>
        </w:tc>
      </w:tr>
      <w:tr w:rsidR="00403FC6" w:rsidRPr="00EF3CEE" w14:paraId="4AA529E4" w14:textId="77777777" w:rsidTr="009B19F1">
        <w:tc>
          <w:tcPr>
            <w:tcW w:w="1020" w:type="dxa"/>
          </w:tcPr>
          <w:p w14:paraId="518FF7D6" w14:textId="77777777" w:rsidR="00403FC6" w:rsidRPr="00EF3CEE" w:rsidRDefault="00403FC6" w:rsidP="00403FC6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1B23ADDA" w14:textId="77777777" w:rsidR="00403FC6" w:rsidRPr="00EF3CEE" w:rsidRDefault="00403FC6" w:rsidP="00403FC6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14742" w14:textId="7AB82FD9" w:rsidR="00403FC6" w:rsidRPr="00EF3CEE" w:rsidRDefault="00A016C9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23,67</w:t>
            </w:r>
            <w:r w:rsidR="00F67B90" w:rsidRPr="00EF3CE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71A77841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0BD482E" w14:textId="1093E12D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25,705</w:t>
            </w:r>
          </w:p>
        </w:tc>
        <w:tc>
          <w:tcPr>
            <w:tcW w:w="708" w:type="dxa"/>
            <w:vAlign w:val="bottom"/>
          </w:tcPr>
          <w:p w14:paraId="3886DC36" w14:textId="77777777" w:rsidR="00403FC6" w:rsidRPr="00EF3CEE" w:rsidRDefault="00403FC6" w:rsidP="00403FC6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8BAD2BE" w14:textId="219FE5CA" w:rsidR="00403FC6" w:rsidRPr="00EF3CEE" w:rsidRDefault="00A016C9" w:rsidP="00403FC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22,79</w:t>
            </w:r>
            <w:r w:rsidR="00F67B90" w:rsidRPr="00EF3CE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223395AC" w14:textId="77777777" w:rsidR="00403FC6" w:rsidRPr="00EF3CEE" w:rsidRDefault="00403FC6" w:rsidP="00403FC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001A860" w14:textId="57319C7C" w:rsidR="00403FC6" w:rsidRPr="00EF3CEE" w:rsidRDefault="00A016C9" w:rsidP="00403FC6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24,848</w:t>
            </w:r>
          </w:p>
        </w:tc>
      </w:tr>
      <w:tr w:rsidR="00FE23C5" w:rsidRPr="00EF3CEE" w14:paraId="3F813776" w14:textId="77777777" w:rsidTr="00A72988">
        <w:tc>
          <w:tcPr>
            <w:tcW w:w="3260" w:type="dxa"/>
            <w:gridSpan w:val="2"/>
            <w:hideMark/>
          </w:tcPr>
          <w:p w14:paraId="3D44E074" w14:textId="77777777" w:rsidR="00EA7145" w:rsidRPr="00EF3CEE" w:rsidRDefault="00EA7145" w:rsidP="00EA714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166386B4" w14:textId="77777777" w:rsidR="00EA7145" w:rsidRPr="00EF3CE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3336297" w14:textId="7226691E" w:rsidR="00EA7145" w:rsidRPr="00EF3CEE" w:rsidRDefault="001058DC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16C9" w:rsidRPr="00EF3CEE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504F3F" w:rsidRPr="00504F3F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5</w:t>
            </w:r>
            <w:r w:rsidRPr="00EF3C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6559DAFF" w14:textId="77777777" w:rsidR="00EA7145" w:rsidRPr="00EF3CE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D9CDD3" w14:textId="783716DC" w:rsidR="00EA7145" w:rsidRPr="00EF3CEE" w:rsidRDefault="00CC7FFD" w:rsidP="000059B8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</w:t>
            </w:r>
            <w:r w:rsidR="007A6D0B" w:rsidRPr="00EF3C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EA7145" w:rsidRPr="00EF3CE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16C9" w:rsidRPr="00EF3CEE">
              <w:rPr>
                <w:rFonts w:ascii="Angsana New" w:hAnsi="Angsana New" w:cs="Angsana New"/>
                <w:sz w:val="30"/>
                <w:szCs w:val="30"/>
              </w:rPr>
              <w:t>857</w:t>
            </w:r>
            <w:r w:rsidR="00EA7145" w:rsidRPr="00EF3CE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2FB9EF3F" w14:textId="77777777" w:rsidR="00EA7145" w:rsidRPr="00EF3CE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B1C0454" w14:textId="7328BECC" w:rsidR="00EA7145" w:rsidRPr="00EF3CEE" w:rsidRDefault="001058DC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CDEC615" w14:textId="77777777" w:rsidR="00EA7145" w:rsidRPr="00EF3CE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961FCFB" w14:textId="77777777" w:rsidR="00EA7145" w:rsidRPr="00EF3CEE" w:rsidRDefault="00EA7145" w:rsidP="00EA7145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F32EB7E" w14:textId="77777777" w:rsidR="00EA7145" w:rsidRPr="00EF3CEE" w:rsidRDefault="00EA7145" w:rsidP="00E02030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A7145" w:rsidRPr="00FE23C5" w14:paraId="55030E5E" w14:textId="77777777" w:rsidTr="00A72988">
        <w:tc>
          <w:tcPr>
            <w:tcW w:w="3260" w:type="dxa"/>
            <w:gridSpan w:val="2"/>
            <w:hideMark/>
          </w:tcPr>
          <w:p w14:paraId="5B3978EA" w14:textId="77777777" w:rsidR="00EA7145" w:rsidRPr="00EF3CEE" w:rsidRDefault="00EA7145" w:rsidP="00EA7145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F3C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09B0C" w14:textId="5DB5D80A" w:rsidR="00EA7145" w:rsidRPr="00EF3CEE" w:rsidRDefault="00A016C9" w:rsidP="005733E4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22,79</w:t>
            </w:r>
            <w:r w:rsidR="003D046F"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6" w:type="dxa"/>
          </w:tcPr>
          <w:p w14:paraId="31A906BC" w14:textId="77777777" w:rsidR="00EA7145" w:rsidRPr="00EF3CE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C7418F0" w14:textId="54C4330F" w:rsidR="00EA7145" w:rsidRPr="00EF3CEE" w:rsidRDefault="00A016C9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24,848</w:t>
            </w:r>
          </w:p>
        </w:tc>
        <w:tc>
          <w:tcPr>
            <w:tcW w:w="708" w:type="dxa"/>
            <w:vAlign w:val="bottom"/>
          </w:tcPr>
          <w:p w14:paraId="4CED8355" w14:textId="77777777" w:rsidR="00EA7145" w:rsidRPr="00EF3CE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ED42D0B" w14:textId="0F36C4B3" w:rsidR="00EA7145" w:rsidRPr="00EF3CEE" w:rsidRDefault="00A016C9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22,79</w:t>
            </w:r>
            <w:r w:rsidR="003D046F"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3CD0DEAE" w14:textId="77777777" w:rsidR="00EA7145" w:rsidRPr="00EF3CEE" w:rsidRDefault="00EA7145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3FB9154" w14:textId="03D41F58" w:rsidR="00EA7145" w:rsidRPr="00FE23C5" w:rsidRDefault="00A016C9" w:rsidP="00EA7145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3C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24,848</w:t>
            </w:r>
          </w:p>
        </w:tc>
      </w:tr>
      <w:bookmarkEnd w:id="19"/>
    </w:tbl>
    <w:p w14:paraId="73EF6E8B" w14:textId="77777777" w:rsidR="00756BEF" w:rsidRPr="00FE23C5" w:rsidRDefault="00756BEF" w:rsidP="00C8594B">
      <w:pPr>
        <w:jc w:val="thaiDistribute"/>
        <w:rPr>
          <w:rFonts w:ascii="Angsana New" w:hAnsi="Angsana New"/>
        </w:rPr>
      </w:pPr>
    </w:p>
    <w:p w14:paraId="5617C9A3" w14:textId="77777777" w:rsidR="00756BEF" w:rsidRPr="00FE23C5" w:rsidRDefault="00756BEF" w:rsidP="001064B9">
      <w:pPr>
        <w:ind w:left="540"/>
        <w:jc w:val="thaiDistribute"/>
        <w:rPr>
          <w:rFonts w:ascii="Angsana New" w:hAnsi="Angsana New"/>
        </w:rPr>
      </w:pPr>
    </w:p>
    <w:p w14:paraId="75991EE2" w14:textId="77777777" w:rsidR="00A4464B" w:rsidRDefault="00A4464B" w:rsidP="00756BEF">
      <w:pPr>
        <w:jc w:val="thaiDistribute"/>
        <w:rPr>
          <w:rFonts w:ascii="Angsana New" w:hAnsi="Angsana New"/>
        </w:rPr>
      </w:pPr>
    </w:p>
    <w:p w14:paraId="307C9270" w14:textId="77777777" w:rsidR="00B601EE" w:rsidRDefault="00B601EE" w:rsidP="00756BEF">
      <w:pPr>
        <w:jc w:val="thaiDistribute"/>
        <w:rPr>
          <w:rFonts w:ascii="Angsana New" w:hAnsi="Angsana New"/>
        </w:rPr>
      </w:pPr>
    </w:p>
    <w:p w14:paraId="5321E1DC" w14:textId="77777777" w:rsidR="00B601EE" w:rsidRDefault="00B601EE" w:rsidP="00756BEF">
      <w:pPr>
        <w:jc w:val="thaiDistribute"/>
        <w:rPr>
          <w:rFonts w:ascii="Angsana New" w:hAnsi="Angsana New"/>
        </w:rPr>
      </w:pPr>
    </w:p>
    <w:p w14:paraId="713DACFB" w14:textId="77777777" w:rsidR="00B601EE" w:rsidRPr="00FE23C5" w:rsidRDefault="00B601EE" w:rsidP="00756BEF">
      <w:pPr>
        <w:jc w:val="thaiDistribute"/>
        <w:rPr>
          <w:rFonts w:ascii="Angsana New" w:hAnsi="Angsana New"/>
        </w:rPr>
      </w:pPr>
    </w:p>
    <w:p w14:paraId="26597B69" w14:textId="22AC3363" w:rsidR="005703FD" w:rsidRPr="00FE23C5" w:rsidRDefault="005703FD" w:rsidP="00570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E23C5">
        <w:rPr>
          <w:rFonts w:ascii="Angsana New" w:eastAsia="Calibri" w:hAnsi="Angsana New"/>
          <w:sz w:val="26"/>
          <w:szCs w:val="26"/>
        </w:rPr>
        <w:lastRenderedPageBreak/>
        <w:t xml:space="preserve">                    </w:t>
      </w:r>
      <w:r w:rsidRPr="00FE23C5">
        <w:rPr>
          <w:rFonts w:ascii="Angsana New" w:eastAsia="Calibri" w:hAnsi="Angsana New" w:hint="cs"/>
          <w:sz w:val="26"/>
          <w:szCs w:val="26"/>
          <w:cs/>
        </w:rPr>
        <w:t xml:space="preserve"> </w:t>
      </w:r>
      <w:r w:rsidRPr="00FE23C5">
        <w:rPr>
          <w:rFonts w:ascii="Angsana New" w:eastAsia="Calibri" w:hAnsi="Angsana New"/>
          <w:sz w:val="26"/>
          <w:szCs w:val="26"/>
        </w:rPr>
        <w:t xml:space="preserve">                                                     </w:t>
      </w:r>
      <w:r w:rsidR="00CD49A2" w:rsidRPr="00FE23C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BD1C56" w:rsidRPr="00FE23C5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p w14:paraId="51E02E5B" w14:textId="77777777" w:rsidR="005703FD" w:rsidRPr="00FE23C5" w:rsidRDefault="005703FD" w:rsidP="005703FD">
      <w:pPr>
        <w:ind w:left="540"/>
        <w:jc w:val="thaiDistribute"/>
        <w:rPr>
          <w:rFonts w:ascii="Angsana New" w:hAnsi="Angsana New"/>
        </w:rPr>
      </w:pPr>
    </w:p>
    <w:tbl>
      <w:tblPr>
        <w:tblW w:w="9237" w:type="dxa"/>
        <w:tblInd w:w="534" w:type="dxa"/>
        <w:tblLook w:val="04A0" w:firstRow="1" w:lastRow="0" w:firstColumn="1" w:lastColumn="0" w:noHBand="0" w:noVBand="1"/>
      </w:tblPr>
      <w:tblGrid>
        <w:gridCol w:w="1020"/>
        <w:gridCol w:w="2240"/>
        <w:gridCol w:w="1340"/>
        <w:gridCol w:w="246"/>
        <w:gridCol w:w="1162"/>
        <w:gridCol w:w="708"/>
        <w:gridCol w:w="1127"/>
        <w:gridCol w:w="235"/>
        <w:gridCol w:w="1159"/>
      </w:tblGrid>
      <w:tr w:rsidR="00FE23C5" w:rsidRPr="007E7C18" w14:paraId="1FEFF326" w14:textId="77777777" w:rsidTr="009C5D37">
        <w:trPr>
          <w:trHeight w:val="675"/>
        </w:trPr>
        <w:tc>
          <w:tcPr>
            <w:tcW w:w="3260" w:type="dxa"/>
            <w:gridSpan w:val="2"/>
          </w:tcPr>
          <w:p w14:paraId="205F3047" w14:textId="77777777" w:rsidR="005703FD" w:rsidRPr="00FE23C5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</w:tcBorders>
          </w:tcPr>
          <w:p w14:paraId="7ECBD7C0" w14:textId="77777777" w:rsidR="005703FD" w:rsidRPr="007E7C18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7E7C18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3229" w:type="dxa"/>
            <w:gridSpan w:val="4"/>
            <w:tcBorders>
              <w:bottom w:val="single" w:sz="4" w:space="0" w:color="auto"/>
            </w:tcBorders>
          </w:tcPr>
          <w:p w14:paraId="6D20D749" w14:textId="77777777" w:rsidR="005703FD" w:rsidRPr="007E7C18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FE23C5" w:rsidRPr="007E7C18" w14:paraId="625169D5" w14:textId="77777777" w:rsidTr="009C5D37">
        <w:tc>
          <w:tcPr>
            <w:tcW w:w="3260" w:type="dxa"/>
            <w:gridSpan w:val="2"/>
          </w:tcPr>
          <w:p w14:paraId="534FB45F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nil"/>
            </w:tcBorders>
          </w:tcPr>
          <w:p w14:paraId="33C789DD" w14:textId="4CB8B218" w:rsidR="005703FD" w:rsidRPr="007E7C18" w:rsidRDefault="00F83470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E7C1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703FD" w:rsidRPr="007E7C18">
              <w:rPr>
                <w:rFonts w:ascii="Angsana New" w:hAnsi="Angsana New"/>
                <w:sz w:val="30"/>
                <w:szCs w:val="30"/>
              </w:rPr>
              <w:t>256</w:t>
            </w:r>
            <w:r w:rsidR="009D38A2" w:rsidRPr="007E7C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0900A59A" w14:textId="77777777" w:rsidR="005703FD" w:rsidRPr="007E7C18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78DDAEE7" w14:textId="46F41171" w:rsidR="005703FD" w:rsidRPr="007E7C18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E7C18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7E7C18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38A2" w:rsidRPr="007E7C18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8BC954" w14:textId="77777777" w:rsidR="005703FD" w:rsidRPr="007E7C18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6CB78DA1" w14:textId="74D96944" w:rsidR="005703FD" w:rsidRPr="007E7C18" w:rsidRDefault="00F8347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E7C18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5703FD" w:rsidRPr="007E7C18">
              <w:rPr>
                <w:rFonts w:ascii="Angsana New" w:hAnsi="Angsana New"/>
                <w:sz w:val="30"/>
                <w:szCs w:val="30"/>
              </w:rPr>
              <w:t>256</w:t>
            </w:r>
            <w:r w:rsidR="009D38A2" w:rsidRPr="007E7C1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right w:val="nil"/>
            </w:tcBorders>
          </w:tcPr>
          <w:p w14:paraId="58C14BE7" w14:textId="77777777" w:rsidR="005703FD" w:rsidRPr="007E7C18" w:rsidRDefault="005703FD" w:rsidP="009C5D37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0A89C4D9" w14:textId="7A98A6C0" w:rsidR="005703FD" w:rsidRPr="007E7C18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E7C18">
              <w:rPr>
                <w:rFonts w:ascii="Angsana New" w:eastAsia="Calibri" w:hAnsi="Angsana New" w:hint="cs"/>
                <w:sz w:val="30"/>
                <w:szCs w:val="30"/>
                <w:cs/>
              </w:rPr>
              <w:t>ธันวาคม</w:t>
            </w:r>
            <w:r w:rsidRPr="007E7C18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9D38A2" w:rsidRPr="007E7C18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FE23C5" w:rsidRPr="007E7C18" w14:paraId="6AA8BA73" w14:textId="77777777" w:rsidTr="009C5D37">
        <w:tc>
          <w:tcPr>
            <w:tcW w:w="3260" w:type="dxa"/>
            <w:gridSpan w:val="2"/>
          </w:tcPr>
          <w:p w14:paraId="685608A3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77" w:type="dxa"/>
            <w:gridSpan w:val="7"/>
            <w:tcBorders>
              <w:left w:val="nil"/>
              <w:right w:val="nil"/>
            </w:tcBorders>
          </w:tcPr>
          <w:p w14:paraId="47964382" w14:textId="77777777" w:rsidR="005703FD" w:rsidRPr="007E7C18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left" w:pos="825"/>
              </w:tabs>
              <w:spacing w:line="240" w:lineRule="auto"/>
              <w:ind w:left="-3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E7C1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7E7C18">
              <w:rPr>
                <w:rFonts w:ascii="Angsana New" w:eastAsia="Calibri" w:hAnsi="Angsana New"/>
                <w:i/>
                <w:iCs/>
                <w:sz w:val="30"/>
                <w:szCs w:val="30"/>
              </w:rPr>
              <w:t xml:space="preserve">: </w:t>
            </w:r>
            <w:r w:rsidRPr="007E7C1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23C5" w:rsidRPr="007E7C18" w14:paraId="07F8CC42" w14:textId="77777777" w:rsidTr="009C5D37">
        <w:tc>
          <w:tcPr>
            <w:tcW w:w="3260" w:type="dxa"/>
            <w:gridSpan w:val="2"/>
            <w:hideMark/>
          </w:tcPr>
          <w:p w14:paraId="6605C104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E7C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340" w:type="dxa"/>
            <w:vAlign w:val="bottom"/>
          </w:tcPr>
          <w:p w14:paraId="05CA9E3C" w14:textId="301A0858" w:rsidR="005703FD" w:rsidRPr="007E7C18" w:rsidRDefault="003C37BE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016C9" w:rsidRPr="007E7C18"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246" w:type="dxa"/>
          </w:tcPr>
          <w:p w14:paraId="492506DD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5266D" w14:textId="64EADAA9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14,092</w:t>
            </w:r>
          </w:p>
        </w:tc>
        <w:tc>
          <w:tcPr>
            <w:tcW w:w="708" w:type="dxa"/>
            <w:vAlign w:val="bottom"/>
          </w:tcPr>
          <w:p w14:paraId="0B1FEAC8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27EC38F" w14:textId="1B531A75" w:rsidR="005703FD" w:rsidRPr="007E7C18" w:rsidRDefault="000059B8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016C9" w:rsidRPr="007E7C18">
              <w:rPr>
                <w:rFonts w:ascii="Angsana New" w:hAnsi="Angsana New" w:cs="Angsana New"/>
                <w:sz w:val="30"/>
                <w:szCs w:val="30"/>
              </w:rPr>
              <w:t>019</w:t>
            </w:r>
          </w:p>
        </w:tc>
        <w:tc>
          <w:tcPr>
            <w:tcW w:w="235" w:type="dxa"/>
          </w:tcPr>
          <w:p w14:paraId="34213B0A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79E2AC4C" w14:textId="169C5C3E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13,602</w:t>
            </w:r>
          </w:p>
        </w:tc>
      </w:tr>
      <w:tr w:rsidR="00FE23C5" w:rsidRPr="007E7C18" w14:paraId="0841D460" w14:textId="77777777" w:rsidTr="009C5D37">
        <w:tc>
          <w:tcPr>
            <w:tcW w:w="3260" w:type="dxa"/>
            <w:gridSpan w:val="2"/>
            <w:hideMark/>
          </w:tcPr>
          <w:p w14:paraId="6EC0C223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7E7C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7E7C1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0" w:type="dxa"/>
            <w:vAlign w:val="bottom"/>
          </w:tcPr>
          <w:p w14:paraId="73E4A176" w14:textId="12822D6C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9,071</w:t>
            </w:r>
          </w:p>
        </w:tc>
        <w:tc>
          <w:tcPr>
            <w:tcW w:w="246" w:type="dxa"/>
          </w:tcPr>
          <w:p w14:paraId="251329AC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B32846C" w14:textId="31E62367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10,438</w:t>
            </w:r>
          </w:p>
        </w:tc>
        <w:tc>
          <w:tcPr>
            <w:tcW w:w="708" w:type="dxa"/>
            <w:vAlign w:val="bottom"/>
          </w:tcPr>
          <w:p w14:paraId="0C0F1461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398D8B81" w14:textId="456E42C4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8,762</w:t>
            </w:r>
          </w:p>
        </w:tc>
        <w:tc>
          <w:tcPr>
            <w:tcW w:w="235" w:type="dxa"/>
            <w:vMerge w:val="restart"/>
          </w:tcPr>
          <w:p w14:paraId="062DAB89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11A47D1" w14:textId="2CFEE6E1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10,173</w:t>
            </w:r>
          </w:p>
        </w:tc>
      </w:tr>
      <w:tr w:rsidR="00FE23C5" w:rsidRPr="007E7C18" w14:paraId="343CF769" w14:textId="77777777" w:rsidTr="009C5D37">
        <w:tc>
          <w:tcPr>
            <w:tcW w:w="1020" w:type="dxa"/>
          </w:tcPr>
          <w:p w14:paraId="607D2A3C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0" w:type="dxa"/>
          </w:tcPr>
          <w:p w14:paraId="3CCA24F3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8605C" w14:textId="3A6005CF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22,576</w:t>
            </w:r>
          </w:p>
        </w:tc>
        <w:tc>
          <w:tcPr>
            <w:tcW w:w="246" w:type="dxa"/>
          </w:tcPr>
          <w:p w14:paraId="20957A59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21836267" w14:textId="5E4673FF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24,530</w:t>
            </w:r>
          </w:p>
        </w:tc>
        <w:tc>
          <w:tcPr>
            <w:tcW w:w="708" w:type="dxa"/>
            <w:vAlign w:val="bottom"/>
          </w:tcPr>
          <w:p w14:paraId="4862DA7D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364DBC8" w14:textId="76E143F3" w:rsidR="005703FD" w:rsidRPr="007E7C18" w:rsidRDefault="00A016C9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21,78</w:t>
            </w:r>
            <w:r w:rsidR="00A96596" w:rsidRPr="007E7C1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vMerge/>
            <w:tcBorders>
              <w:bottom w:val="nil"/>
            </w:tcBorders>
            <w:vAlign w:val="bottom"/>
          </w:tcPr>
          <w:p w14:paraId="1F50507D" w14:textId="77777777" w:rsidR="005703FD" w:rsidRPr="007E7C18" w:rsidRDefault="005703FD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72C942A" w14:textId="6CAEA164" w:rsidR="005703FD" w:rsidRPr="007E7C18" w:rsidRDefault="00A016C9" w:rsidP="009C5D37">
            <w:pPr>
              <w:pStyle w:val="NoSpacing"/>
              <w:spacing w:line="276" w:lineRule="auto"/>
              <w:ind w:lef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23,775</w:t>
            </w:r>
          </w:p>
        </w:tc>
      </w:tr>
      <w:tr w:rsidR="00FE23C5" w:rsidRPr="007E7C18" w14:paraId="31C0CE2F" w14:textId="77777777" w:rsidTr="009C5D37">
        <w:tc>
          <w:tcPr>
            <w:tcW w:w="3260" w:type="dxa"/>
            <w:gridSpan w:val="2"/>
            <w:hideMark/>
          </w:tcPr>
          <w:p w14:paraId="21EC3D0E" w14:textId="77777777" w:rsidR="005703FD" w:rsidRPr="007E7C18" w:rsidRDefault="005703FD" w:rsidP="009C5D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>หัก : ดอกเบี้ยจ่ายในอนาคต</w:t>
            </w:r>
          </w:p>
          <w:p w14:paraId="7EEF079E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ของสัญญาเช่า  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330427D1" w14:textId="45891613" w:rsidR="005703FD" w:rsidRPr="007E7C18" w:rsidRDefault="001058DC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16C9" w:rsidRPr="007E7C18">
              <w:rPr>
                <w:rFonts w:ascii="Angsana New" w:hAnsi="Angsana New" w:cs="Angsana New"/>
                <w:sz w:val="30"/>
                <w:szCs w:val="30"/>
              </w:rPr>
              <w:t>794</w:t>
            </w:r>
            <w:r w:rsidRPr="007E7C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41785AA9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3AE826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BE8E315" w14:textId="106AED94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016C9" w:rsidRPr="007E7C18">
              <w:rPr>
                <w:rFonts w:ascii="Angsana New" w:hAnsi="Angsana New" w:cs="Angsana New"/>
                <w:sz w:val="30"/>
                <w:szCs w:val="30"/>
              </w:rPr>
              <w:t>755</w:t>
            </w:r>
            <w:r w:rsidRPr="007E7C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08" w:type="dxa"/>
            <w:vAlign w:val="bottom"/>
          </w:tcPr>
          <w:p w14:paraId="005C57FA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71A7BFE6" w14:textId="44A11394" w:rsidR="005703FD" w:rsidRPr="007E7C18" w:rsidRDefault="0036057A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vMerge w:val="restart"/>
          </w:tcPr>
          <w:p w14:paraId="4B79CF98" w14:textId="77777777" w:rsidR="005703FD" w:rsidRPr="007E7C18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B1DD7CF" w14:textId="77777777" w:rsidR="005703FD" w:rsidRPr="007E7C18" w:rsidRDefault="005703FD" w:rsidP="009C5D37">
            <w:pPr>
              <w:pStyle w:val="NoSpacing"/>
              <w:spacing w:line="276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2ECCEA7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03FD" w:rsidRPr="00FE23C5" w14:paraId="57604E72" w14:textId="77777777" w:rsidTr="009C5D37">
        <w:tc>
          <w:tcPr>
            <w:tcW w:w="3260" w:type="dxa"/>
            <w:gridSpan w:val="2"/>
            <w:hideMark/>
          </w:tcPr>
          <w:p w14:paraId="4CB2C208" w14:textId="77777777" w:rsidR="005703FD" w:rsidRPr="007E7C18" w:rsidRDefault="005703FD" w:rsidP="009C5D37">
            <w:pPr>
              <w:pStyle w:val="NoSpacing"/>
              <w:spacing w:line="27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E7C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มูลค่าปัจจุบันของเจ้าหนี้ตามสัญญาเช่า  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A8866" w14:textId="4B7B23F9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E7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21,782</w:t>
            </w:r>
          </w:p>
        </w:tc>
        <w:tc>
          <w:tcPr>
            <w:tcW w:w="246" w:type="dxa"/>
          </w:tcPr>
          <w:p w14:paraId="74DF5C36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37E1756F" w14:textId="778D3FE5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23,775</w:t>
            </w:r>
          </w:p>
        </w:tc>
        <w:tc>
          <w:tcPr>
            <w:tcW w:w="708" w:type="dxa"/>
            <w:vAlign w:val="bottom"/>
          </w:tcPr>
          <w:p w14:paraId="5F630567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4D337B3" w14:textId="75768E2B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21,78</w:t>
            </w:r>
            <w:r w:rsidR="00A96596" w:rsidRPr="007E7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5" w:type="dxa"/>
            <w:vMerge/>
            <w:tcBorders>
              <w:bottom w:val="nil"/>
            </w:tcBorders>
          </w:tcPr>
          <w:p w14:paraId="660CD4D2" w14:textId="77777777" w:rsidR="005703FD" w:rsidRPr="007E7C18" w:rsidRDefault="005703FD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4D73CD" w14:textId="7B6E727D" w:rsidR="005703FD" w:rsidRPr="007E7C18" w:rsidRDefault="00A016C9" w:rsidP="009C5D37">
            <w:pPr>
              <w:pStyle w:val="NoSpacing"/>
              <w:spacing w:line="276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23,775</w:t>
            </w:r>
          </w:p>
        </w:tc>
      </w:tr>
    </w:tbl>
    <w:p w14:paraId="4C85068F" w14:textId="77777777" w:rsidR="005703FD" w:rsidRPr="00FE23C5" w:rsidRDefault="005703FD" w:rsidP="001064B9">
      <w:pPr>
        <w:ind w:left="540"/>
        <w:jc w:val="thaiDistribute"/>
        <w:rPr>
          <w:rFonts w:ascii="Angsana New" w:hAnsi="Angsana New"/>
        </w:rPr>
      </w:pPr>
    </w:p>
    <w:p w14:paraId="2177AF8A" w14:textId="77777777" w:rsidR="00575385" w:rsidRPr="00FE23C5" w:rsidRDefault="00575385" w:rsidP="00CA25F6">
      <w:pPr>
        <w:spacing w:line="240" w:lineRule="exact"/>
        <w:ind w:left="461"/>
        <w:rPr>
          <w:rFonts w:ascii="Angsana New" w:hAnsi="Angsana New"/>
          <w:sz w:val="30"/>
          <w:szCs w:val="30"/>
        </w:rPr>
      </w:pPr>
    </w:p>
    <w:p w14:paraId="68D50E30" w14:textId="1FA89563" w:rsidR="009E1648" w:rsidRPr="00FE23C5" w:rsidRDefault="00CC382B" w:rsidP="00641905">
      <w:pPr>
        <w:ind w:left="454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บริษัทได้ทำสัญญาเช่าเครื่องจักรและยานพาหนะกับบริษัทหลายแห่งในรูปแบบสัญญาเช่าการเงิน มีกำหนดระยะเวลา </w:t>
      </w:r>
      <w:r w:rsidR="009E1648" w:rsidRPr="00FE23C5">
        <w:rPr>
          <w:rFonts w:ascii="Angsana New" w:hAnsi="Angsana New"/>
          <w:sz w:val="30"/>
          <w:szCs w:val="30"/>
        </w:rPr>
        <w:t>4</w:t>
      </w:r>
      <w:r w:rsidR="009E1648" w:rsidRPr="00FE23C5">
        <w:rPr>
          <w:rFonts w:ascii="Angsana New" w:hAnsi="Angsana New"/>
          <w:sz w:val="30"/>
          <w:szCs w:val="30"/>
          <w:cs/>
        </w:rPr>
        <w:t>-</w:t>
      </w:r>
      <w:r w:rsidRPr="00FE23C5">
        <w:rPr>
          <w:rFonts w:ascii="Angsana New" w:hAnsi="Angsana New"/>
          <w:sz w:val="30"/>
          <w:szCs w:val="30"/>
        </w:rPr>
        <w:t xml:space="preserve">5 </w:t>
      </w:r>
      <w:r w:rsidRPr="00FE23C5">
        <w:rPr>
          <w:rFonts w:ascii="Angsana New" w:hAnsi="Angsana New"/>
          <w:sz w:val="30"/>
          <w:szCs w:val="30"/>
          <w:cs/>
        </w:rPr>
        <w:t>ปี แล</w:t>
      </w:r>
      <w:r w:rsidR="00BE05AE" w:rsidRPr="00FE23C5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FE23C5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FE23C5">
        <w:rPr>
          <w:rFonts w:ascii="Angsana New" w:hAnsi="Angsana New"/>
          <w:sz w:val="30"/>
          <w:szCs w:val="30"/>
          <w:cs/>
        </w:rPr>
        <w:t>ตามสัญญาเช่าการเงินเมื่อสิ้นสุดสัญญาเช่า</w:t>
      </w:r>
      <w:r w:rsidR="002126B0" w:rsidRPr="00FE23C5">
        <w:rPr>
          <w:rFonts w:ascii="Angsana New" w:hAnsi="Angsana New"/>
          <w:sz w:val="30"/>
          <w:szCs w:val="30"/>
          <w:cs/>
        </w:rPr>
        <w:t xml:space="preserve"> </w:t>
      </w:r>
      <w:r w:rsidR="00641905" w:rsidRPr="00FE23C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08E3DE6" w14:textId="77777777" w:rsidR="009E1648" w:rsidRPr="00FE23C5" w:rsidRDefault="009E1648" w:rsidP="00641905">
      <w:pPr>
        <w:ind w:left="454"/>
        <w:rPr>
          <w:rFonts w:ascii="Angsana New" w:hAnsi="Angsana New"/>
        </w:rPr>
      </w:pPr>
    </w:p>
    <w:p w14:paraId="7BE9810F" w14:textId="25F3D2F8" w:rsidR="009E1648" w:rsidRDefault="00B427A0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</w:rPr>
        <w:tab/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>หนี้สิ</w:t>
      </w:r>
      <w:r w:rsidR="00887983" w:rsidRPr="00FE23C5">
        <w:rPr>
          <w:rFonts w:ascii="Angsana New" w:hAnsi="Angsana New" w:hint="cs"/>
          <w:b/>
          <w:sz w:val="30"/>
          <w:szCs w:val="30"/>
          <w:cs/>
        </w:rPr>
        <w:t>นที่มีภาระดอกเบี้ยทั้งหมดของ</w:t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="009E1648" w:rsidRPr="00FE23C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55DF4F9E" w14:textId="77777777" w:rsidR="00B601EE" w:rsidRDefault="00B601EE" w:rsidP="00FA7C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26" w:hanging="426"/>
        <w:jc w:val="thaiDistribute"/>
        <w:rPr>
          <w:rFonts w:ascii="Angsana New" w:hAnsi="Angsana New"/>
          <w:b/>
          <w:sz w:val="30"/>
          <w:szCs w:val="30"/>
        </w:rPr>
      </w:pPr>
    </w:p>
    <w:p w14:paraId="20580785" w14:textId="4D16CAA4" w:rsidR="009C0413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7E7C18">
        <w:rPr>
          <w:rFonts w:ascii="Angsana New" w:hAnsi="Angsana New"/>
          <w:b/>
          <w:bCs/>
          <w:sz w:val="30"/>
          <w:szCs w:val="30"/>
        </w:rPr>
        <w:t>4</w:t>
      </w:r>
      <w:r w:rsidR="00AA1708" w:rsidRPr="00FE23C5">
        <w:rPr>
          <w:rFonts w:ascii="Angsana New" w:hAnsi="Angsana New"/>
          <w:b/>
          <w:bCs/>
          <w:sz w:val="30"/>
          <w:szCs w:val="30"/>
        </w:rPr>
        <w:tab/>
      </w:r>
      <w:r w:rsidR="0041312D" w:rsidRPr="00FE23C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FE23C5">
        <w:rPr>
          <w:rFonts w:ascii="Angsana New" w:hAnsi="Angsana New"/>
          <w:sz w:val="30"/>
          <w:szCs w:val="30"/>
          <w:cs/>
        </w:rPr>
        <w:t xml:space="preserve">   </w:t>
      </w:r>
    </w:p>
    <w:p w14:paraId="1EED7877" w14:textId="77777777" w:rsidR="00294181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294181" w:rsidRPr="007E7C18" w14:paraId="0AD8DD60" w14:textId="77777777" w:rsidTr="007575F2">
        <w:trPr>
          <w:tblHeader/>
        </w:trPr>
        <w:tc>
          <w:tcPr>
            <w:tcW w:w="3779" w:type="dxa"/>
          </w:tcPr>
          <w:p w14:paraId="58605D2C" w14:textId="77777777" w:rsidR="00294181" w:rsidRPr="00FE23C5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3E33C2D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7C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F883FFF" w14:textId="77777777" w:rsidR="00294181" w:rsidRPr="007E7C18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90BF592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E7C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94181" w:rsidRPr="007E7C18" w14:paraId="231AF4F5" w14:textId="77777777" w:rsidTr="007575F2">
        <w:trPr>
          <w:tblHeader/>
        </w:trPr>
        <w:tc>
          <w:tcPr>
            <w:tcW w:w="3779" w:type="dxa"/>
          </w:tcPr>
          <w:p w14:paraId="3CB15E9A" w14:textId="77777777" w:rsidR="00294181" w:rsidRPr="007E7C18" w:rsidRDefault="00294181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E7C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B8712A8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E7C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7E3B9A3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6554668" w14:textId="4CDCC771" w:rsidR="00294181" w:rsidRPr="007E7C18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7E7C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7E7C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07AD35B" w14:textId="77777777" w:rsidR="00294181" w:rsidRPr="007E7C18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B2027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7E7C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2CDD46B2" w14:textId="77777777" w:rsidR="00294181" w:rsidRPr="007E7C18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EDDBED" w14:textId="2FC35CB8" w:rsidR="00294181" w:rsidRPr="007E7C18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14E2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7E7C1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7E7C1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7E7C18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294181" w:rsidRPr="007E7C18" w14:paraId="7984E1FB" w14:textId="77777777" w:rsidTr="00071FA9">
        <w:trPr>
          <w:tblHeader/>
        </w:trPr>
        <w:tc>
          <w:tcPr>
            <w:tcW w:w="3779" w:type="dxa"/>
          </w:tcPr>
          <w:p w14:paraId="5C341705" w14:textId="77777777" w:rsidR="00294181" w:rsidRPr="007E7C18" w:rsidRDefault="00294181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564079C" w14:textId="77777777" w:rsidR="00294181" w:rsidRPr="007E7C18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E7C1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7E7C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E7C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E7C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7E7C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7E7C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1FA9" w:rsidRPr="007E7C18" w14:paraId="6E912C4B" w14:textId="77777777" w:rsidTr="00071FA9">
        <w:trPr>
          <w:cantSplit/>
        </w:trPr>
        <w:tc>
          <w:tcPr>
            <w:tcW w:w="3779" w:type="dxa"/>
          </w:tcPr>
          <w:p w14:paraId="79DE531D" w14:textId="68FE3E39" w:rsidR="00071FA9" w:rsidRPr="007E7C18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C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7E7C1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504F3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1278654" w14:textId="7490AF71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12,448</w:t>
            </w:r>
          </w:p>
        </w:tc>
        <w:tc>
          <w:tcPr>
            <w:tcW w:w="183" w:type="dxa"/>
          </w:tcPr>
          <w:p w14:paraId="44593C07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E60A785" w14:textId="3E1A62D0" w:rsidR="00071FA9" w:rsidRPr="007E7C18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9,962</w:t>
            </w:r>
          </w:p>
        </w:tc>
        <w:tc>
          <w:tcPr>
            <w:tcW w:w="180" w:type="dxa"/>
          </w:tcPr>
          <w:p w14:paraId="4D075E06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AEFBAD" w14:textId="6CE4BA45" w:rsidR="00071FA9" w:rsidRPr="007E7C18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80,675</w:t>
            </w:r>
          </w:p>
        </w:tc>
        <w:tc>
          <w:tcPr>
            <w:tcW w:w="180" w:type="dxa"/>
          </w:tcPr>
          <w:p w14:paraId="09F9DA1E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16233" w14:textId="3550CCDB" w:rsidR="00071FA9" w:rsidRPr="007E7C18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48,437</w:t>
            </w:r>
          </w:p>
        </w:tc>
      </w:tr>
      <w:tr w:rsidR="00071FA9" w:rsidRPr="007E7C18" w14:paraId="42A1EB13" w14:textId="77777777" w:rsidTr="00071FA9">
        <w:trPr>
          <w:cantSplit/>
        </w:trPr>
        <w:tc>
          <w:tcPr>
            <w:tcW w:w="3779" w:type="dxa"/>
          </w:tcPr>
          <w:p w14:paraId="525D3D6B" w14:textId="1248F434" w:rsidR="00071FA9" w:rsidRPr="007E7C18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E7C18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A1B98" w14:textId="6DA768C6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187,491</w:t>
            </w:r>
          </w:p>
        </w:tc>
        <w:tc>
          <w:tcPr>
            <w:tcW w:w="183" w:type="dxa"/>
          </w:tcPr>
          <w:p w14:paraId="44D17B5F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76CD98" w14:textId="154D96DD" w:rsidR="00071FA9" w:rsidRPr="007E7C18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155,978</w:t>
            </w:r>
          </w:p>
        </w:tc>
        <w:tc>
          <w:tcPr>
            <w:tcW w:w="180" w:type="dxa"/>
          </w:tcPr>
          <w:p w14:paraId="6FBA1124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307283" w14:textId="1DCAED18" w:rsidR="00071FA9" w:rsidRPr="007E7C18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177,770</w:t>
            </w:r>
          </w:p>
        </w:tc>
        <w:tc>
          <w:tcPr>
            <w:tcW w:w="180" w:type="dxa"/>
          </w:tcPr>
          <w:p w14:paraId="6DA5DCBC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20DA3" w14:textId="77CFC7FE" w:rsidR="00071FA9" w:rsidRPr="007E7C18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sz w:val="30"/>
                <w:szCs w:val="30"/>
              </w:rPr>
              <w:t>143,284</w:t>
            </w:r>
          </w:p>
        </w:tc>
      </w:tr>
      <w:tr w:rsidR="00071FA9" w:rsidRPr="00C50C3C" w14:paraId="4639704A" w14:textId="77777777" w:rsidTr="00835096">
        <w:trPr>
          <w:cantSplit/>
        </w:trPr>
        <w:tc>
          <w:tcPr>
            <w:tcW w:w="3779" w:type="dxa"/>
          </w:tcPr>
          <w:p w14:paraId="58C40EF8" w14:textId="41F0E7B2" w:rsidR="00071FA9" w:rsidRPr="007E7C18" w:rsidRDefault="00071FA9" w:rsidP="0007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7C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F1C7A" w14:textId="17810C08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b/>
                <w:bCs/>
                <w:sz w:val="30"/>
                <w:szCs w:val="30"/>
              </w:rPr>
              <w:t>199,939</w:t>
            </w:r>
          </w:p>
        </w:tc>
        <w:tc>
          <w:tcPr>
            <w:tcW w:w="183" w:type="dxa"/>
          </w:tcPr>
          <w:p w14:paraId="4B747319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D706CCF" w14:textId="33F39836" w:rsidR="00071FA9" w:rsidRPr="007E7C18" w:rsidRDefault="00071FA9" w:rsidP="00071F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7C18">
              <w:rPr>
                <w:rFonts w:ascii="Angsana New" w:hAnsi="Angsana New"/>
                <w:b/>
                <w:bCs/>
                <w:sz w:val="30"/>
                <w:szCs w:val="30"/>
              </w:rPr>
              <w:t>165,940</w:t>
            </w:r>
          </w:p>
        </w:tc>
        <w:tc>
          <w:tcPr>
            <w:tcW w:w="180" w:type="dxa"/>
          </w:tcPr>
          <w:p w14:paraId="6D0B1C29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43E5D" w14:textId="63E57D37" w:rsidR="00071FA9" w:rsidRPr="007E7C18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b/>
                <w:bCs/>
                <w:sz w:val="30"/>
                <w:szCs w:val="30"/>
              </w:rPr>
              <w:t>258,445</w:t>
            </w:r>
          </w:p>
        </w:tc>
        <w:tc>
          <w:tcPr>
            <w:tcW w:w="180" w:type="dxa"/>
          </w:tcPr>
          <w:p w14:paraId="7B195E28" w14:textId="77777777" w:rsidR="00071FA9" w:rsidRPr="007E7C18" w:rsidRDefault="00071FA9" w:rsidP="00071F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E25B6" w14:textId="037BB93D" w:rsidR="00071FA9" w:rsidRPr="00C50C3C" w:rsidRDefault="00071FA9" w:rsidP="00071F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E7C18">
              <w:rPr>
                <w:rFonts w:ascii="Angsana New" w:hAnsi="Angsana New"/>
                <w:b/>
                <w:bCs/>
                <w:sz w:val="30"/>
                <w:szCs w:val="30"/>
              </w:rPr>
              <w:t>191,721</w:t>
            </w:r>
          </w:p>
        </w:tc>
      </w:tr>
    </w:tbl>
    <w:p w14:paraId="37D097E7" w14:textId="77777777" w:rsidR="00294181" w:rsidRPr="00FE23C5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A4100" w14:textId="5FC15B1F" w:rsidR="00563561" w:rsidRPr="00FE23C5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E23C5">
        <w:rPr>
          <w:rFonts w:ascii="Angsana New" w:hAnsi="Angsana New"/>
          <w:b/>
          <w:sz w:val="30"/>
          <w:szCs w:val="30"/>
          <w:cs/>
        </w:rPr>
        <w:tab/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>เจ้าหนี้การค้าทั้งหมดของ</w:t>
      </w:r>
      <w:r w:rsidR="007A3AC4" w:rsidRPr="00FE23C5">
        <w:rPr>
          <w:rFonts w:ascii="Angsana New" w:hAnsi="Angsana New" w:hint="cs"/>
          <w:b/>
          <w:sz w:val="30"/>
          <w:szCs w:val="30"/>
          <w:cs/>
        </w:rPr>
        <w:t>กลุ่ม</w:t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 xml:space="preserve">บริษัท ณ วันที่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มีนาคม </w:t>
      </w:r>
      <w:r w:rsidR="000E0AAC">
        <w:rPr>
          <w:rFonts w:ascii="Angsana New" w:hAnsi="Angsana New"/>
          <w:sz w:val="30"/>
          <w:szCs w:val="30"/>
        </w:rPr>
        <w:t xml:space="preserve">2568 </w:t>
      </w:r>
      <w:r w:rsidR="000E0AAC">
        <w:rPr>
          <w:rFonts w:ascii="Angsana New" w:hAnsi="Angsana New"/>
          <w:sz w:val="30"/>
          <w:szCs w:val="30"/>
          <w:cs/>
        </w:rPr>
        <w:t xml:space="preserve">และ </w:t>
      </w:r>
      <w:r w:rsidR="000E0AAC">
        <w:rPr>
          <w:rFonts w:ascii="Angsana New" w:hAnsi="Angsana New"/>
          <w:sz w:val="30"/>
          <w:szCs w:val="30"/>
        </w:rPr>
        <w:t xml:space="preserve">31 </w:t>
      </w:r>
      <w:r w:rsidR="000E0AAC">
        <w:rPr>
          <w:rFonts w:ascii="Angsana New" w:hAnsi="Angsana New"/>
          <w:sz w:val="30"/>
          <w:szCs w:val="30"/>
          <w:cs/>
        </w:rPr>
        <w:t xml:space="preserve">ธันวาคม </w:t>
      </w:r>
      <w:r w:rsidR="000E0AAC">
        <w:rPr>
          <w:rFonts w:ascii="Angsana New" w:hAnsi="Angsana New"/>
          <w:sz w:val="30"/>
          <w:szCs w:val="30"/>
        </w:rPr>
        <w:t xml:space="preserve">2567 </w:t>
      </w:r>
      <w:r w:rsidR="001034C2" w:rsidRPr="00FE23C5">
        <w:rPr>
          <w:rFonts w:ascii="Angsana New" w:hAnsi="Angsana New" w:hint="cs"/>
          <w:b/>
          <w:sz w:val="30"/>
          <w:szCs w:val="30"/>
          <w:cs/>
        </w:rPr>
        <w:t>เป็นสกุลเงินบาท</w:t>
      </w:r>
    </w:p>
    <w:p w14:paraId="4B448574" w14:textId="271A379D" w:rsidR="000102FF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77F15">
        <w:rPr>
          <w:rFonts w:ascii="Angsana New" w:hAnsi="Angsana New"/>
          <w:b/>
          <w:bCs/>
          <w:sz w:val="30"/>
          <w:szCs w:val="30"/>
        </w:rPr>
        <w:t>5</w:t>
      </w:r>
      <w:r w:rsidR="000102FF" w:rsidRPr="00FE23C5">
        <w:rPr>
          <w:rFonts w:ascii="Angsana New" w:hAnsi="Angsana New"/>
          <w:b/>
          <w:bCs/>
          <w:sz w:val="30"/>
          <w:szCs w:val="30"/>
        </w:rPr>
        <w:tab/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FE23C5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FE23C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4203C23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071FA9" w:rsidRPr="00C77F15" w14:paraId="1FBBD560" w14:textId="77777777" w:rsidTr="007575F2">
        <w:trPr>
          <w:tblHeader/>
        </w:trPr>
        <w:tc>
          <w:tcPr>
            <w:tcW w:w="3779" w:type="dxa"/>
          </w:tcPr>
          <w:p w14:paraId="4D2ED8CB" w14:textId="77777777" w:rsidR="00071FA9" w:rsidRPr="00FE23C5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93FC23C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7F1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E0B389C" w14:textId="77777777" w:rsidR="00071FA9" w:rsidRPr="00C77F15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879715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77F1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71FA9" w:rsidRPr="00C77F15" w14:paraId="139B5AD6" w14:textId="77777777" w:rsidTr="007575F2">
        <w:trPr>
          <w:tblHeader/>
        </w:trPr>
        <w:tc>
          <w:tcPr>
            <w:tcW w:w="3779" w:type="dxa"/>
          </w:tcPr>
          <w:p w14:paraId="03F58810" w14:textId="77777777" w:rsidR="00071FA9" w:rsidRPr="00C77F15" w:rsidRDefault="00071FA9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C77F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D718C86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77F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3" w:type="dxa"/>
          </w:tcPr>
          <w:p w14:paraId="0828F229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5DEBD94" w14:textId="57CEA783" w:rsidR="00071FA9" w:rsidRPr="00C77F1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31</w:t>
            </w:r>
            <w:r w:rsidR="00071FA9" w:rsidRPr="00C77F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C77F1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D1B9075" w14:textId="77777777" w:rsidR="00071FA9" w:rsidRPr="00C77F15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81D376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C77F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80" w:type="dxa"/>
          </w:tcPr>
          <w:p w14:paraId="709A328D" w14:textId="77777777" w:rsidR="00071FA9" w:rsidRPr="00C77F15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923F82" w14:textId="66CBB832" w:rsidR="00071FA9" w:rsidRPr="00C77F15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504F3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31</w:t>
            </w:r>
            <w:r w:rsidR="00071FA9" w:rsidRPr="00C77F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C77F1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C77F1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071FA9" w:rsidRPr="00C77F15" w14:paraId="7856FA03" w14:textId="77777777" w:rsidTr="007575F2">
        <w:trPr>
          <w:tblHeader/>
        </w:trPr>
        <w:tc>
          <w:tcPr>
            <w:tcW w:w="3779" w:type="dxa"/>
          </w:tcPr>
          <w:p w14:paraId="49F879D7" w14:textId="77777777" w:rsidR="00071FA9" w:rsidRPr="00C77F15" w:rsidRDefault="00071FA9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C670C7D" w14:textId="77777777" w:rsidR="00071FA9" w:rsidRPr="00C77F15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77F1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C77F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7F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C77F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C77F1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C77F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1079" w:rsidRPr="00C77F15" w14:paraId="52B518FD" w14:textId="77777777" w:rsidTr="00151CD8">
        <w:trPr>
          <w:cantSplit/>
        </w:trPr>
        <w:tc>
          <w:tcPr>
            <w:tcW w:w="3779" w:type="dxa"/>
          </w:tcPr>
          <w:p w14:paraId="3BC246CB" w14:textId="08C9D8FE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504F3F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29D68" w14:textId="70C7C0BB" w:rsidR="00F41079" w:rsidRPr="00C77F15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FD7971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828DC04" w14:textId="541CEDC7" w:rsidR="00F41079" w:rsidRPr="00C77F15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8D3195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420CF" w14:textId="076381AD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80" w:type="dxa"/>
          </w:tcPr>
          <w:p w14:paraId="725B6C74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C9461" w14:textId="719020D3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F41079" w:rsidRPr="00C77F15" w14:paraId="029EAD6D" w14:textId="77777777" w:rsidTr="00151CD8">
        <w:trPr>
          <w:cantSplit/>
        </w:trPr>
        <w:tc>
          <w:tcPr>
            <w:tcW w:w="3779" w:type="dxa"/>
          </w:tcPr>
          <w:p w14:paraId="1BBD5AC7" w14:textId="6BE9693D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505810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74F3A81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5840E6E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A41D7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B192" w14:textId="77777777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4E70F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410D0E" w14:textId="77777777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079" w:rsidRPr="00C77F15" w14:paraId="249B240F" w14:textId="77777777" w:rsidTr="00151CD8">
        <w:trPr>
          <w:cantSplit/>
        </w:trPr>
        <w:tc>
          <w:tcPr>
            <w:tcW w:w="3779" w:type="dxa"/>
          </w:tcPr>
          <w:p w14:paraId="7810A006" w14:textId="74773E7F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0D7F659" w14:textId="152B6BAE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19,768</w:t>
            </w:r>
          </w:p>
        </w:tc>
        <w:tc>
          <w:tcPr>
            <w:tcW w:w="183" w:type="dxa"/>
          </w:tcPr>
          <w:p w14:paraId="68128B06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A6C4517" w14:textId="6B534C1B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22,817</w:t>
            </w:r>
          </w:p>
        </w:tc>
        <w:tc>
          <w:tcPr>
            <w:tcW w:w="180" w:type="dxa"/>
          </w:tcPr>
          <w:p w14:paraId="16A34A04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5B39F2" w14:textId="70E1AB71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16,09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3CABF1E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12E9AB" w14:textId="03AABCAD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1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2</w:t>
            </w:r>
            <w:r w:rsidRPr="00C77F15">
              <w:rPr>
                <w:rFonts w:ascii="Angsana New" w:hAnsi="Angsana New"/>
                <w:sz w:val="30"/>
                <w:szCs w:val="30"/>
              </w:rPr>
              <w:t>,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F41079" w:rsidRPr="00C77F15" w14:paraId="00A87048" w14:textId="77777777" w:rsidTr="00151CD8">
        <w:trPr>
          <w:cantSplit/>
        </w:trPr>
        <w:tc>
          <w:tcPr>
            <w:tcW w:w="3779" w:type="dxa"/>
          </w:tcPr>
          <w:p w14:paraId="7CC79346" w14:textId="1DA5795D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0F69D114" w14:textId="3DCEA935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7,018</w:t>
            </w:r>
          </w:p>
        </w:tc>
        <w:tc>
          <w:tcPr>
            <w:tcW w:w="183" w:type="dxa"/>
          </w:tcPr>
          <w:p w14:paraId="6986AE6D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EDE7458" w14:textId="06792A29" w:rsidR="00F41079" w:rsidRPr="00C77F15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22519F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A23221" w14:textId="2B9DA17B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7,01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B69EF03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030375" w14:textId="2F921671" w:rsidR="00F41079" w:rsidRPr="00C77F15" w:rsidRDefault="00DC7B34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6,683</w:t>
            </w:r>
          </w:p>
        </w:tc>
      </w:tr>
      <w:tr w:rsidR="00F41079" w:rsidRPr="00C77F15" w14:paraId="331D92BC" w14:textId="77777777" w:rsidTr="00151CD8">
        <w:trPr>
          <w:cantSplit/>
        </w:trPr>
        <w:tc>
          <w:tcPr>
            <w:tcW w:w="3779" w:type="dxa"/>
          </w:tcPr>
          <w:p w14:paraId="6ECC1D97" w14:textId="702D9590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8203E" w14:textId="3C3E3C88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30,622</w:t>
            </w:r>
          </w:p>
        </w:tc>
        <w:tc>
          <w:tcPr>
            <w:tcW w:w="183" w:type="dxa"/>
          </w:tcPr>
          <w:p w14:paraId="1219C411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18375FA" w14:textId="5834298E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26,997</w:t>
            </w:r>
          </w:p>
        </w:tc>
        <w:tc>
          <w:tcPr>
            <w:tcW w:w="180" w:type="dxa"/>
          </w:tcPr>
          <w:p w14:paraId="2B51BB55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C789A" w14:textId="249CDD81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28,70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CFBB7A7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C13BBC" w14:textId="59EFCF7E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</w:tr>
      <w:tr w:rsidR="00F41079" w:rsidRPr="00C77F15" w14:paraId="260004A1" w14:textId="77777777" w:rsidTr="00151CD8">
        <w:trPr>
          <w:cantSplit/>
        </w:trPr>
        <w:tc>
          <w:tcPr>
            <w:tcW w:w="3779" w:type="dxa"/>
          </w:tcPr>
          <w:p w14:paraId="1092FE75" w14:textId="77777777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7EE8" w14:textId="3AA504EC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57,408</w:t>
            </w:r>
          </w:p>
        </w:tc>
        <w:tc>
          <w:tcPr>
            <w:tcW w:w="183" w:type="dxa"/>
          </w:tcPr>
          <w:p w14:paraId="7C697128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F481" w14:textId="642B22AC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157EE523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93553" w14:textId="25A10BEB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51,817</w:t>
            </w:r>
          </w:p>
        </w:tc>
        <w:tc>
          <w:tcPr>
            <w:tcW w:w="180" w:type="dxa"/>
          </w:tcPr>
          <w:p w14:paraId="07EF812E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3B74E4" w14:textId="69797908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</w:tr>
      <w:tr w:rsidR="00F41079" w:rsidRPr="00C50C3C" w14:paraId="672E27A5" w14:textId="77777777" w:rsidTr="00151CD8">
        <w:trPr>
          <w:cantSplit/>
        </w:trPr>
        <w:tc>
          <w:tcPr>
            <w:tcW w:w="3779" w:type="dxa"/>
            <w:vAlign w:val="bottom"/>
          </w:tcPr>
          <w:p w14:paraId="75B906C0" w14:textId="1FCF98AB" w:rsidR="00F41079" w:rsidRPr="00C77F15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DF6C" w14:textId="67BAB191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57,408</w:t>
            </w:r>
          </w:p>
        </w:tc>
        <w:tc>
          <w:tcPr>
            <w:tcW w:w="183" w:type="dxa"/>
          </w:tcPr>
          <w:p w14:paraId="2B3C0CD3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C548" w14:textId="65DE0483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49,814</w:t>
            </w:r>
          </w:p>
        </w:tc>
        <w:tc>
          <w:tcPr>
            <w:tcW w:w="180" w:type="dxa"/>
          </w:tcPr>
          <w:p w14:paraId="4CD131B3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C7201" w14:textId="2E5308F2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52,026</w:t>
            </w:r>
          </w:p>
        </w:tc>
        <w:tc>
          <w:tcPr>
            <w:tcW w:w="180" w:type="dxa"/>
          </w:tcPr>
          <w:p w14:paraId="2B5E38E7" w14:textId="77777777" w:rsidR="00F41079" w:rsidRPr="00C77F15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B9B3A8" w14:textId="29FFE7B0" w:rsidR="00F41079" w:rsidRPr="00C77F15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45,240</w:t>
            </w:r>
          </w:p>
        </w:tc>
      </w:tr>
    </w:tbl>
    <w:p w14:paraId="08A18156" w14:textId="77777777" w:rsidR="00071FA9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199DDD6A" w:rsidR="00551FB2" w:rsidRPr="00FE23C5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1</w:t>
      </w:r>
      <w:r w:rsidR="00C77F15">
        <w:rPr>
          <w:rFonts w:ascii="Angsana New" w:hAnsi="Angsana New"/>
          <w:b/>
          <w:bCs/>
          <w:sz w:val="30"/>
          <w:szCs w:val="30"/>
        </w:rPr>
        <w:t>6</w:t>
      </w:r>
      <w:r w:rsidR="009D732A" w:rsidRPr="00FE23C5">
        <w:rPr>
          <w:rFonts w:ascii="Angsana New" w:hAnsi="Angsana New"/>
          <w:b/>
          <w:bCs/>
          <w:sz w:val="30"/>
          <w:szCs w:val="30"/>
        </w:rPr>
        <w:tab/>
      </w:r>
      <w:r w:rsidR="00DA7ED8" w:rsidRPr="00FE23C5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tbl>
      <w:tblPr>
        <w:tblW w:w="11777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5"/>
        <w:gridCol w:w="75"/>
        <w:gridCol w:w="1167"/>
        <w:gridCol w:w="1188"/>
        <w:gridCol w:w="1080"/>
        <w:gridCol w:w="1276"/>
        <w:gridCol w:w="2356"/>
      </w:tblGrid>
      <w:tr w:rsidR="00FE23C5" w:rsidRPr="00C77F15" w14:paraId="7F76A866" w14:textId="77777777" w:rsidTr="007066C5">
        <w:trPr>
          <w:gridAfter w:val="1"/>
          <w:wAfter w:w="2356" w:type="dxa"/>
          <w:cantSplit/>
          <w:trHeight w:val="360"/>
        </w:trPr>
        <w:tc>
          <w:tcPr>
            <w:tcW w:w="46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FEE4" w14:textId="77777777" w:rsidR="00A4288C" w:rsidRPr="00FE23C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" w:type="dxa"/>
          </w:tcPr>
          <w:p w14:paraId="1F3D45B0" w14:textId="77777777" w:rsidR="00A4288C" w:rsidRPr="00FE23C5" w:rsidRDefault="00A4288C" w:rsidP="00A4288C">
            <w:pPr>
              <w:ind w:left="1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55" w:type="dxa"/>
            <w:gridSpan w:val="2"/>
          </w:tcPr>
          <w:p w14:paraId="0CA72C6F" w14:textId="77777777" w:rsidR="00A4288C" w:rsidRPr="00FE23C5" w:rsidRDefault="00A4288C" w:rsidP="00A4288C">
            <w:pPr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6" w:type="dxa"/>
            <w:gridSpan w:val="2"/>
          </w:tcPr>
          <w:p w14:paraId="04605A59" w14:textId="1E30FED4" w:rsidR="00A4288C" w:rsidRPr="00C77F15" w:rsidRDefault="00A4288C" w:rsidP="00A4288C">
            <w:pPr>
              <w:ind w:lef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C77F15" w14:paraId="70EDAA04" w14:textId="11F3A32B" w:rsidTr="007066C5">
        <w:trPr>
          <w:cantSplit/>
          <w:trHeight w:val="360"/>
        </w:trPr>
        <w:tc>
          <w:tcPr>
            <w:tcW w:w="4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A4F25" w14:textId="77777777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711" w:type="dxa"/>
            <w:gridSpan w:val="4"/>
          </w:tcPr>
          <w:p w14:paraId="306D6CA4" w14:textId="62A1157E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4"/>
                <w:tab w:val="right" w:pos="4711"/>
              </w:tabs>
              <w:ind w:left="12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C77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</w:t>
            </w:r>
            <w:r w:rsidRPr="00C77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(หน่วย</w:t>
            </w:r>
            <w:r w:rsidRPr="00C77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77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  <w:tc>
          <w:tcPr>
            <w:tcW w:w="2356" w:type="dxa"/>
          </w:tcPr>
          <w:p w14:paraId="4AC750A2" w14:textId="77777777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E23C5" w:rsidRPr="00C77F15" w14:paraId="68D33E76" w14:textId="77777777" w:rsidTr="007066C5">
        <w:trPr>
          <w:gridAfter w:val="1"/>
          <w:wAfter w:w="2356" w:type="dxa"/>
          <w:trHeight w:val="413"/>
        </w:trPr>
        <w:tc>
          <w:tcPr>
            <w:tcW w:w="814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7C504" w14:textId="69D7DFEA" w:rsidR="00A4288C" w:rsidRPr="00D10DE6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47E54" w:rsidRPr="00D10D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DF455" w14:textId="0D2F0F6C" w:rsidR="00A4288C" w:rsidRPr="00D10DE6" w:rsidRDefault="00D10DE6" w:rsidP="00A428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147E54" w:rsidRPr="00D10D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</w:p>
        </w:tc>
      </w:tr>
      <w:tr w:rsidR="00FE23C5" w:rsidRPr="00C77F15" w14:paraId="6FD1575D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10300E" w14:textId="77777777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2DE1" w14:textId="77777777" w:rsidR="00A4288C" w:rsidRPr="00C77F1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CCB56" w14:textId="011E7C5C" w:rsidR="00A4288C" w:rsidRPr="00C77F15" w:rsidRDefault="00A4288C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(</w:t>
            </w:r>
            <w:r w:rsidR="00147E54" w:rsidRPr="00C77F15">
              <w:rPr>
                <w:rFonts w:ascii="Angsana New" w:hAnsi="Angsana New"/>
                <w:sz w:val="30"/>
                <w:szCs w:val="30"/>
              </w:rPr>
              <w:t>517</w:t>
            </w:r>
            <w:r w:rsidRPr="00C77F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C77F15" w14:paraId="088AD40A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182AC" w14:textId="77777777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ECBF0" w14:textId="77777777" w:rsidR="00A4288C" w:rsidRPr="00C77F1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28CA8" w14:textId="67617147" w:rsidR="00A4288C" w:rsidRPr="00C77F15" w:rsidRDefault="00147E54" w:rsidP="00A4288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</w:tr>
      <w:tr w:rsidR="00FE23C5" w:rsidRPr="00C77F15" w14:paraId="0DF8ACB3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5304A" w14:textId="77777777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6A9C" w14:textId="77777777" w:rsidR="00A4288C" w:rsidRPr="00C77F1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D9CE" w14:textId="7601ED68" w:rsidR="00A4288C" w:rsidRPr="00C77F15" w:rsidRDefault="00147E54" w:rsidP="00A4288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7066C5" w:rsidRPr="00C77F15" w14:paraId="3DDB7FCF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E1FB5" w14:textId="77777777" w:rsidR="007066C5" w:rsidRPr="00C77F15" w:rsidRDefault="007066C5" w:rsidP="00E43C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334A6" w14:textId="77777777" w:rsidR="007066C5" w:rsidRPr="00C77F15" w:rsidRDefault="007066C5" w:rsidP="00E43C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7B29A" w14:textId="18216436" w:rsidR="007066C5" w:rsidRPr="00C77F15" w:rsidRDefault="00D10DE6" w:rsidP="00E43C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7066C5" w:rsidRPr="00C77F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7066C5" w:rsidRPr="00C77F15" w14:paraId="673FE2B7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2F514" w14:textId="77777777" w:rsidR="007066C5" w:rsidRPr="00C77F15" w:rsidRDefault="007066C5" w:rsidP="00E43C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C7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0C1AD" w14:textId="77777777" w:rsidR="007066C5" w:rsidRPr="00C77F15" w:rsidRDefault="007066C5" w:rsidP="00E43C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2F9A5" w14:textId="59FC9094" w:rsidR="007066C5" w:rsidRPr="00C77F15" w:rsidRDefault="00E10EA2" w:rsidP="00E43C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10DE6">
              <w:rPr>
                <w:rFonts w:ascii="Angsana New" w:hAnsi="Angsana New"/>
                <w:sz w:val="30"/>
                <w:szCs w:val="30"/>
              </w:rPr>
              <w:t>335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066C5" w:rsidRPr="00C77F15" w14:paraId="2D0DDBCD" w14:textId="77777777" w:rsidTr="007066C5">
        <w:trPr>
          <w:gridAfter w:val="1"/>
          <w:wAfter w:w="2356" w:type="dxa"/>
          <w:trHeight w:val="413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97408" w14:textId="77777777" w:rsidR="007066C5" w:rsidRPr="00C77F15" w:rsidRDefault="007066C5" w:rsidP="00E43C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C7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F1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77F1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504E9" w14:textId="77777777" w:rsidR="007066C5" w:rsidRPr="00C77F15" w:rsidRDefault="007066C5" w:rsidP="00E43C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A4CB6" w14:textId="53DA835D" w:rsidR="007066C5" w:rsidRPr="00C77F15" w:rsidRDefault="00E10EA2" w:rsidP="00E43C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66C5" w:rsidRPr="00C77F15">
              <w:rPr>
                <w:rFonts w:ascii="Angsana New" w:hAnsi="Angsana New"/>
                <w:sz w:val="30"/>
                <w:szCs w:val="30"/>
              </w:rPr>
              <w:t>17,7</w:t>
            </w:r>
            <w:r w:rsidR="00DC7B34" w:rsidRPr="00C77F15">
              <w:rPr>
                <w:rFonts w:ascii="Angsana New" w:hAnsi="Angsana New"/>
                <w:sz w:val="30"/>
                <w:szCs w:val="30"/>
              </w:rPr>
              <w:t>84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4288C" w:rsidRPr="00FE23C5" w14:paraId="057CDEB4" w14:textId="77777777" w:rsidTr="007066C5">
        <w:trPr>
          <w:gridAfter w:val="1"/>
          <w:wAfter w:w="2356" w:type="dxa"/>
          <w:trHeight w:val="436"/>
        </w:trPr>
        <w:tc>
          <w:tcPr>
            <w:tcW w:w="587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601FB" w14:textId="3F210A8A" w:rsidR="00A4288C" w:rsidRPr="00C77F15" w:rsidRDefault="00A4288C" w:rsidP="00A428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F83470" w:rsidRPr="00C77F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470" w:rsidRPr="00C77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Pr="00C77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47E54" w:rsidRPr="00C77F1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26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6C171" w14:textId="77777777" w:rsidR="00A4288C" w:rsidRPr="00C77F15" w:rsidRDefault="00A4288C" w:rsidP="00A428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B7DBEE" w14:textId="43388E9E" w:rsidR="00A4288C" w:rsidRPr="00C77F15" w:rsidRDefault="007066C5" w:rsidP="00A4288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39,4</w:t>
            </w:r>
            <w:r w:rsidR="00DE5E81" w:rsidRPr="00C77F15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22785D70" w14:textId="77777777" w:rsidR="00A1748F" w:rsidRPr="00FE23C5" w:rsidRDefault="00A1748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A54513" w14:textId="77777777" w:rsidR="006E2DBF" w:rsidRDefault="006E2DBF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800E29" w14:textId="77777777" w:rsidR="00CA25F6" w:rsidRDefault="00CA25F6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122B19" w14:textId="77777777" w:rsidR="00CA25F6" w:rsidRDefault="00CA25F6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E4E2CC" w14:textId="77777777" w:rsidR="00CA25F6" w:rsidRDefault="00CA25F6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5529A1" w14:textId="77777777" w:rsidR="00C77F15" w:rsidRPr="00FE23C5" w:rsidRDefault="00C77F15" w:rsidP="00D66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7"/>
        <w:gridCol w:w="2268"/>
        <w:gridCol w:w="1276"/>
      </w:tblGrid>
      <w:tr w:rsidR="00FE23C5" w:rsidRPr="00FE23C5" w14:paraId="2B60A192" w14:textId="77777777" w:rsidTr="008E3DD7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84A8B" w14:textId="3CFDD808" w:rsidR="008E3DD7" w:rsidRPr="00FE23C5" w:rsidRDefault="00CD49A2" w:rsidP="008E3DD7">
            <w:pPr>
              <w:ind w:lef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C77F15" w14:paraId="701605D6" w14:textId="77777777" w:rsidTr="00221316">
        <w:trPr>
          <w:cantSplit/>
          <w:trHeight w:val="413"/>
        </w:trPr>
        <w:tc>
          <w:tcPr>
            <w:tcW w:w="94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659F7" w14:textId="77777777" w:rsidR="008E3DD7" w:rsidRPr="00C77F15" w:rsidRDefault="008E3DD7" w:rsidP="00221316">
            <w:pPr>
              <w:ind w:left="12"/>
              <w:jc w:val="right"/>
              <w:rPr>
                <w:rFonts w:ascii="Angsana New" w:eastAsia="Calibri" w:hAnsi="Angsana New"/>
                <w:i/>
                <w:iCs/>
                <w:sz w:val="30"/>
                <w:szCs w:val="30"/>
                <w:u w:val="single"/>
              </w:rPr>
            </w:pPr>
            <w:r w:rsidRPr="00C77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</w:t>
            </w:r>
            <w:r w:rsidRPr="00C77F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77F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C77F15" w14:paraId="52BA0D6C" w14:textId="77777777" w:rsidTr="00221316">
        <w:trPr>
          <w:trHeight w:val="413"/>
        </w:trPr>
        <w:tc>
          <w:tcPr>
            <w:tcW w:w="81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AD56C" w14:textId="59C31DE4" w:rsidR="008E3DD7" w:rsidRPr="00D10DE6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47E54" w:rsidRPr="00D10DE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570B" w14:textId="75C6B37B" w:rsidR="008E3DD7" w:rsidRPr="00D10DE6" w:rsidRDefault="00D10DE6" w:rsidP="0022131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147E54" w:rsidRPr="00D10D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>394</w:t>
            </w:r>
          </w:p>
        </w:tc>
      </w:tr>
      <w:tr w:rsidR="00FE23C5" w:rsidRPr="00C77F15" w14:paraId="3E59BA5C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1CC90" w14:textId="77777777" w:rsidR="008E3DD7" w:rsidRPr="00C77F1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9278" w14:textId="77777777" w:rsidR="008E3DD7" w:rsidRPr="00C77F1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CDD7C" w14:textId="1D6800D5" w:rsidR="008E3DD7" w:rsidRPr="00C77F15" w:rsidRDefault="00226B8E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(</w:t>
            </w:r>
            <w:r w:rsidR="00147E54" w:rsidRPr="00C77F15">
              <w:rPr>
                <w:rFonts w:ascii="Angsana New" w:hAnsi="Angsana New"/>
                <w:sz w:val="30"/>
                <w:szCs w:val="30"/>
              </w:rPr>
              <w:t>243</w:t>
            </w:r>
            <w:r w:rsidRPr="00C77F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23C5" w:rsidRPr="00C77F15" w14:paraId="312B8733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4F2CDF" w14:textId="77777777" w:rsidR="008E3DD7" w:rsidRPr="00C77F1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92B7F" w14:textId="77777777" w:rsidR="008E3DD7" w:rsidRPr="00C77F1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81BA" w14:textId="2CD11643" w:rsidR="008E3DD7" w:rsidRPr="00C77F15" w:rsidRDefault="00147E54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</w:tr>
      <w:tr w:rsidR="00FE23C5" w:rsidRPr="00C77F15" w14:paraId="66895154" w14:textId="77777777" w:rsidTr="003A4758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EE8611" w14:textId="77777777" w:rsidR="008E3DD7" w:rsidRPr="00C77F1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A3282" w14:textId="77777777" w:rsidR="008E3DD7" w:rsidRPr="00C77F1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09AA4" w14:textId="2095B999" w:rsidR="008E3DD7" w:rsidRPr="00C77F15" w:rsidRDefault="00147E54" w:rsidP="0022131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  <w:tr w:rsidR="003A4758" w:rsidRPr="00C77F15" w14:paraId="01DD5E89" w14:textId="77777777" w:rsidTr="003A4758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E24F7" w14:textId="77777777" w:rsidR="003A4758" w:rsidRPr="00C77F15" w:rsidRDefault="003A4758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CEABF" w14:textId="77777777" w:rsidR="003A4758" w:rsidRPr="00C77F15" w:rsidRDefault="003A4758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6AB7B" w14:textId="6EBBAEAA" w:rsidR="003A4758" w:rsidRPr="00C77F15" w:rsidRDefault="00D10DE6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3A4758" w:rsidRPr="00C77F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3A4758" w:rsidRPr="00C77F15" w14:paraId="63A95109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7E982" w14:textId="1129DCE9" w:rsidR="003A4758" w:rsidRPr="00C77F15" w:rsidRDefault="003A4758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C7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60A8D" w14:textId="77777777" w:rsidR="003A4758" w:rsidRPr="00C77F15" w:rsidRDefault="003A4758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F9378" w14:textId="6BE9ED95" w:rsidR="003A4758" w:rsidRPr="00C77F15" w:rsidRDefault="00E10EA2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10DE6">
              <w:rPr>
                <w:rFonts w:ascii="Angsana New" w:hAnsi="Angsana New"/>
                <w:sz w:val="30"/>
                <w:szCs w:val="30"/>
              </w:rPr>
              <w:t>335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A4758" w:rsidRPr="00C77F15" w14:paraId="53E18D1C" w14:textId="77777777" w:rsidTr="00221316">
        <w:trPr>
          <w:trHeight w:val="413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A4130" w14:textId="083833F8" w:rsidR="003A4758" w:rsidRPr="00C77F15" w:rsidRDefault="003A4758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C7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F1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77F15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3B397" w14:textId="77777777" w:rsidR="003A4758" w:rsidRPr="00C77F15" w:rsidRDefault="003A4758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D89F1" w14:textId="0A9A1EE0" w:rsidR="003A4758" w:rsidRPr="00C77F15" w:rsidRDefault="00E10EA2" w:rsidP="0022131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A4758" w:rsidRPr="00C77F15">
              <w:rPr>
                <w:rFonts w:ascii="Angsana New" w:hAnsi="Angsana New"/>
                <w:sz w:val="30"/>
                <w:szCs w:val="30"/>
              </w:rPr>
              <w:t>17,750</w:t>
            </w:r>
            <w:r w:rsidRPr="00C77F1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E3DD7" w:rsidRPr="00FE23C5" w14:paraId="68A118AE" w14:textId="77777777" w:rsidTr="00221316">
        <w:trPr>
          <w:trHeight w:val="436"/>
        </w:trPr>
        <w:tc>
          <w:tcPr>
            <w:tcW w:w="58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1F5DB" w14:textId="1ED83185" w:rsidR="008E3DD7" w:rsidRPr="00C77F15" w:rsidRDefault="008E3DD7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firstLine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7F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ณ วันที่ </w:t>
            </w:r>
            <w:r w:rsidR="00F83470" w:rsidRPr="00C77F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F83470" w:rsidRPr="00C77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431E41" w:rsidRPr="00C77F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C77F1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47E54" w:rsidRPr="00C77F1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1B372" w14:textId="77777777" w:rsidR="008E3DD7" w:rsidRPr="00C77F15" w:rsidRDefault="008E3DD7" w:rsidP="0022131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DCA91" w14:textId="59DB8D47" w:rsidR="008E3DD7" w:rsidRPr="00C77F15" w:rsidRDefault="003A4758" w:rsidP="0022131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F15">
              <w:rPr>
                <w:rFonts w:ascii="Angsana New" w:hAnsi="Angsana New"/>
                <w:b/>
                <w:bCs/>
                <w:sz w:val="30"/>
                <w:szCs w:val="30"/>
              </w:rPr>
              <w:t>36,967</w:t>
            </w:r>
          </w:p>
        </w:tc>
      </w:tr>
    </w:tbl>
    <w:p w14:paraId="1B87E3FE" w14:textId="77777777" w:rsidR="004B3E09" w:rsidRPr="00620CF6" w:rsidRDefault="004B3E09" w:rsidP="00B200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trike/>
          <w:color w:val="FF0000"/>
          <w:sz w:val="30"/>
          <w:szCs w:val="30"/>
        </w:rPr>
      </w:pPr>
    </w:p>
    <w:p w14:paraId="56A0E61A" w14:textId="72882812" w:rsidR="00CA25F6" w:rsidRDefault="00CA25F6" w:rsidP="00C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E23C5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6518F9E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</w:p>
    <w:p w14:paraId="75A86555" w14:textId="63483B54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FA11567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</w:t>
      </w:r>
    </w:p>
    <w:p w14:paraId="584471AD" w14:textId="32B4F5D8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</w:t>
      </w:r>
      <w:r w:rsidRPr="001E5C60">
        <w:rPr>
          <w:rFonts w:ascii="Angsana New" w:hAnsi="Angsana New" w:hint="cs"/>
          <w:sz w:val="30"/>
          <w:szCs w:val="30"/>
          <w:cs/>
        </w:rPr>
        <w:t xml:space="preserve"> การขายสินค้าและให้บริการ</w:t>
      </w:r>
    </w:p>
    <w:p w14:paraId="04670281" w14:textId="77777777" w:rsidR="00736113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8" w:right="274" w:hanging="274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      </w:t>
      </w:r>
    </w:p>
    <w:p w14:paraId="54C9E72B" w14:textId="03FC62CD" w:rsidR="00CA25F6" w:rsidRPr="001E5C60" w:rsidRDefault="00CA25F6" w:rsidP="0073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</w:rPr>
      </w:pPr>
      <w:r w:rsidRPr="001E5C60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</w:t>
      </w:r>
      <w:r w:rsidRPr="001E5C60">
        <w:rPr>
          <w:rFonts w:ascii="Angsana New" w:hAnsi="Angsana New" w:hint="cs"/>
          <w:sz w:val="30"/>
          <w:szCs w:val="30"/>
          <w:cs/>
        </w:rPr>
        <w:t xml:space="preserve"> งานก่อสร้าง </w:t>
      </w:r>
    </w:p>
    <w:p w14:paraId="3036F913" w14:textId="709336B4" w:rsidR="007C5668" w:rsidRPr="00620CF6" w:rsidRDefault="007C5668" w:rsidP="00A42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rFonts w:ascii="AngsanaUPC" w:hAnsi="AngsanaUPC" w:cs="AngsanaUPC"/>
          <w:strike/>
          <w:color w:val="FF0000"/>
          <w:sz w:val="30"/>
          <w:szCs w:val="30"/>
          <w:cs/>
        </w:rPr>
        <w:sectPr w:rsidR="007C5668" w:rsidRPr="00620CF6" w:rsidSect="0023217B">
          <w:footerReference w:type="default" r:id="rId11"/>
          <w:pgSz w:w="11909" w:h="16834" w:code="9"/>
          <w:pgMar w:top="691" w:right="1136" w:bottom="576" w:left="1152" w:header="720" w:footer="720" w:gutter="0"/>
          <w:pgNumType w:start="21"/>
          <w:cols w:space="720"/>
          <w:docGrid w:linePitch="245"/>
        </w:sectPr>
      </w:pPr>
    </w:p>
    <w:p w14:paraId="641DEC4A" w14:textId="77777777" w:rsidR="00AA3351" w:rsidRPr="00FE23C5" w:rsidRDefault="00AA3351" w:rsidP="00AA3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bookmarkStart w:id="20" w:name="_Hlk142714599"/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AB227ED" w14:textId="113BD28E" w:rsidR="00A210A0" w:rsidRPr="00FE23C5" w:rsidRDefault="00A4309B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EE3FF9">
        <w:rPr>
          <w:rFonts w:ascii="AngsanaUPC" w:hAnsi="AngsanaUPC" w:cs="AngsanaUPC" w:hint="cs"/>
          <w:sz w:val="30"/>
          <w:szCs w:val="30"/>
          <w:lang w:val="en-GB"/>
        </w:rPr>
        <w:t>31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EE3FF9">
        <w:rPr>
          <w:rFonts w:ascii="AngsanaUPC" w:hAnsi="AngsanaUPC" w:cs="AngsanaUPC" w:hint="cs"/>
          <w:sz w:val="30"/>
          <w:szCs w:val="30"/>
          <w:lang w:val="en-GB"/>
        </w:rPr>
        <w:t>256</w:t>
      </w:r>
      <w:r>
        <w:rPr>
          <w:rFonts w:ascii="AngsanaUPC" w:hAnsi="AngsanaUPC" w:cs="AngsanaUPC"/>
          <w:sz w:val="30"/>
          <w:szCs w:val="30"/>
          <w:lang w:val="en-GB"/>
        </w:rPr>
        <w:t>8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  <w:r w:rsidR="00473E52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595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FE23C5" w:rsidRPr="00FE23C5" w14:paraId="28F993CA" w14:textId="77777777" w:rsidTr="00402DC2">
        <w:trPr>
          <w:tblHeader/>
        </w:trPr>
        <w:tc>
          <w:tcPr>
            <w:tcW w:w="6041" w:type="dxa"/>
            <w:shd w:val="clear" w:color="auto" w:fill="auto"/>
          </w:tcPr>
          <w:p w14:paraId="1FB2B479" w14:textId="77777777" w:rsidR="007579FC" w:rsidRPr="00FE23C5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25C245B9" w14:textId="2AB4FFE9" w:rsidR="007579FC" w:rsidRPr="00FE23C5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FE23C5" w14:paraId="150D1248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09A76E19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9" w:type="dxa"/>
            <w:gridSpan w:val="3"/>
            <w:shd w:val="clear" w:color="auto" w:fill="auto"/>
          </w:tcPr>
          <w:p w14:paraId="77377405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41792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256AD3D6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6" w:type="dxa"/>
            <w:gridSpan w:val="3"/>
            <w:shd w:val="clear" w:color="auto" w:fill="auto"/>
          </w:tcPr>
          <w:p w14:paraId="0E4D8180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41792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6DCD49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656955CA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570DD871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31831D36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E047E48" w14:textId="4DD8431B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94" w:type="dxa"/>
            <w:shd w:val="clear" w:color="auto" w:fill="auto"/>
          </w:tcPr>
          <w:p w14:paraId="5D6D4594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4132C29" w14:textId="4EBD33C4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2E92023A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26C430A" w14:textId="10315EC8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7E54938C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DAD558D" w14:textId="19C4B9B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DB7C715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5D47B3" w14:textId="70851D5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7B94540C" w14:textId="77777777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694F24" w14:textId="1100F6AD" w:rsidR="00C17A10" w:rsidRPr="00417921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FE23C5" w14:paraId="75C9083F" w14:textId="77777777" w:rsidTr="00581E0E">
        <w:trPr>
          <w:tblHeader/>
        </w:trPr>
        <w:tc>
          <w:tcPr>
            <w:tcW w:w="6041" w:type="dxa"/>
            <w:shd w:val="clear" w:color="auto" w:fill="auto"/>
          </w:tcPr>
          <w:p w14:paraId="49354203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20" w:type="dxa"/>
            <w:gridSpan w:val="11"/>
            <w:shd w:val="clear" w:color="auto" w:fill="auto"/>
          </w:tcPr>
          <w:p w14:paraId="1B325A90" w14:textId="77777777" w:rsidR="00A210A0" w:rsidRPr="00417921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A4309B" w:rsidRPr="00FE23C5" w14:paraId="6B5585B2" w14:textId="77777777" w:rsidTr="00581E0E">
        <w:tc>
          <w:tcPr>
            <w:tcW w:w="6041" w:type="dxa"/>
            <w:shd w:val="clear" w:color="auto" w:fill="auto"/>
          </w:tcPr>
          <w:p w14:paraId="3C4E531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23D6A373" w14:textId="159A0ED9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660,174</w:t>
            </w:r>
          </w:p>
        </w:tc>
        <w:tc>
          <w:tcPr>
            <w:tcW w:w="494" w:type="dxa"/>
            <w:shd w:val="clear" w:color="auto" w:fill="auto"/>
          </w:tcPr>
          <w:p w14:paraId="7C49438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1B14AB9" w14:textId="36C29182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513,902</w:t>
            </w:r>
          </w:p>
        </w:tc>
        <w:tc>
          <w:tcPr>
            <w:tcW w:w="262" w:type="dxa"/>
            <w:shd w:val="clear" w:color="auto" w:fill="auto"/>
          </w:tcPr>
          <w:p w14:paraId="298C4E3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6A22207" w14:textId="5DF3C3E6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5000BE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69BCD" w14:textId="66AF52C9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29,415</w:t>
            </w:r>
          </w:p>
        </w:tc>
        <w:tc>
          <w:tcPr>
            <w:tcW w:w="262" w:type="dxa"/>
            <w:shd w:val="clear" w:color="auto" w:fill="auto"/>
          </w:tcPr>
          <w:p w14:paraId="6D23E85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595BF95" w14:textId="00FD97D0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660,174</w:t>
            </w:r>
          </w:p>
        </w:tc>
        <w:tc>
          <w:tcPr>
            <w:tcW w:w="262" w:type="dxa"/>
            <w:shd w:val="clear" w:color="auto" w:fill="auto"/>
          </w:tcPr>
          <w:p w14:paraId="2CE3666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DC9539" w14:textId="515DEA0B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543,317</w:t>
            </w:r>
          </w:p>
        </w:tc>
      </w:tr>
      <w:tr w:rsidR="00A4309B" w:rsidRPr="00FE23C5" w14:paraId="33124CA0" w14:textId="77777777" w:rsidTr="00581E0E">
        <w:tc>
          <w:tcPr>
            <w:tcW w:w="6041" w:type="dxa"/>
            <w:shd w:val="clear" w:color="auto" w:fill="auto"/>
          </w:tcPr>
          <w:p w14:paraId="4AF6DD4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9793" w14:textId="1C17C9FC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660,174</w:t>
            </w:r>
          </w:p>
        </w:tc>
        <w:tc>
          <w:tcPr>
            <w:tcW w:w="494" w:type="dxa"/>
            <w:shd w:val="clear" w:color="auto" w:fill="auto"/>
          </w:tcPr>
          <w:p w14:paraId="682AD7B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358E2" w14:textId="12297B49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513,902</w:t>
            </w:r>
          </w:p>
        </w:tc>
        <w:tc>
          <w:tcPr>
            <w:tcW w:w="262" w:type="dxa"/>
            <w:shd w:val="clear" w:color="auto" w:fill="auto"/>
          </w:tcPr>
          <w:p w14:paraId="6B95AD2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2701" w14:textId="6BAF2AF0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E2503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3BAD" w14:textId="190D351D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29,415</w:t>
            </w:r>
          </w:p>
        </w:tc>
        <w:tc>
          <w:tcPr>
            <w:tcW w:w="262" w:type="dxa"/>
            <w:shd w:val="clear" w:color="auto" w:fill="auto"/>
          </w:tcPr>
          <w:p w14:paraId="36FA32B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77777C9" w14:textId="65EFDECC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660,174</w:t>
            </w:r>
          </w:p>
        </w:tc>
        <w:tc>
          <w:tcPr>
            <w:tcW w:w="262" w:type="dxa"/>
            <w:shd w:val="clear" w:color="auto" w:fill="auto"/>
          </w:tcPr>
          <w:p w14:paraId="7D3B186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F253FED" w14:textId="6753632F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543,317</w:t>
            </w:r>
          </w:p>
        </w:tc>
      </w:tr>
      <w:tr w:rsidR="00A4309B" w:rsidRPr="00FE23C5" w14:paraId="6F55AF96" w14:textId="77777777" w:rsidTr="00581E0E">
        <w:tc>
          <w:tcPr>
            <w:tcW w:w="6041" w:type="dxa"/>
            <w:shd w:val="clear" w:color="auto" w:fill="auto"/>
          </w:tcPr>
          <w:p w14:paraId="601274A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3F13404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94DFE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5F2033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E63189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7AB377C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206F11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5C23D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CD7240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48DFA62" w14:textId="637F0DC1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3,</w:t>
            </w:r>
            <w:r w:rsidR="007E7317" w:rsidRPr="00417921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62" w:type="dxa"/>
            <w:shd w:val="clear" w:color="auto" w:fill="auto"/>
          </w:tcPr>
          <w:p w14:paraId="75CB534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4467DD2" w14:textId="76E7C29A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A4309B" w:rsidRPr="00FE23C5" w14:paraId="3493C08F" w14:textId="77777777" w:rsidTr="00581E0E">
        <w:tc>
          <w:tcPr>
            <w:tcW w:w="6041" w:type="dxa"/>
            <w:shd w:val="clear" w:color="auto" w:fill="auto"/>
          </w:tcPr>
          <w:p w14:paraId="453E069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shd w:val="clear" w:color="auto" w:fill="auto"/>
          </w:tcPr>
          <w:p w14:paraId="778F239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49566C0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7ACCF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915EEB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9735A7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962505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BB1BE0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CD4D06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53BB" w14:textId="2A6ED061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663,6</w:t>
            </w:r>
            <w:r w:rsidR="007E7317" w:rsidRPr="00417921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62" w:type="dxa"/>
            <w:shd w:val="clear" w:color="auto" w:fill="auto"/>
          </w:tcPr>
          <w:p w14:paraId="13D8311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C288" w14:textId="05B0610E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547,683</w:t>
            </w:r>
          </w:p>
        </w:tc>
      </w:tr>
      <w:tr w:rsidR="00A4309B" w:rsidRPr="00FE23C5" w14:paraId="1C7E6B34" w14:textId="77777777" w:rsidTr="007579FC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234F100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2B26D3D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0B994C7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316A8D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67587B33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87B42B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BBB7BF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28F748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475D83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7F4EE9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A72795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4A6C27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09B" w:rsidRPr="00FE23C5" w14:paraId="6281D8AE" w14:textId="77777777" w:rsidTr="009B19F1">
        <w:tc>
          <w:tcPr>
            <w:tcW w:w="6041" w:type="dxa"/>
            <w:shd w:val="clear" w:color="auto" w:fill="auto"/>
          </w:tcPr>
          <w:p w14:paraId="38E370E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086FEF12" w14:textId="17A988DA" w:rsidR="00A4309B" w:rsidRPr="00417921" w:rsidRDefault="007066C5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150,036</w:t>
            </w:r>
          </w:p>
        </w:tc>
        <w:tc>
          <w:tcPr>
            <w:tcW w:w="494" w:type="dxa"/>
            <w:shd w:val="clear" w:color="auto" w:fill="auto"/>
            <w:vAlign w:val="center"/>
          </w:tcPr>
          <w:p w14:paraId="4933372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4CD7435C" w14:textId="1EC8B660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103,058</w:t>
            </w:r>
          </w:p>
        </w:tc>
        <w:tc>
          <w:tcPr>
            <w:tcW w:w="262" w:type="dxa"/>
            <w:shd w:val="clear" w:color="auto" w:fill="auto"/>
          </w:tcPr>
          <w:p w14:paraId="793FEDB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2490A39C" w14:textId="3A0F37F8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E16ED0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6504EA" w14:textId="6E4CC058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2,883</w:t>
            </w:r>
          </w:p>
        </w:tc>
        <w:tc>
          <w:tcPr>
            <w:tcW w:w="262" w:type="dxa"/>
            <w:shd w:val="clear" w:color="auto" w:fill="auto"/>
          </w:tcPr>
          <w:p w14:paraId="287A7FAB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E8083EE" w14:textId="0C3A1C65" w:rsidR="00A4309B" w:rsidRPr="00417921" w:rsidRDefault="007066C5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</w:t>
            </w:r>
            <w:r w:rsidR="007E7317"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352463C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65D408B" w14:textId="3230F079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56,341</w:t>
            </w:r>
          </w:p>
        </w:tc>
      </w:tr>
      <w:tr w:rsidR="00A4309B" w:rsidRPr="00FE23C5" w14:paraId="536EDF7B" w14:textId="77777777" w:rsidTr="00581E0E">
        <w:tc>
          <w:tcPr>
            <w:tcW w:w="6041" w:type="dxa"/>
            <w:shd w:val="clear" w:color="auto" w:fill="auto"/>
          </w:tcPr>
          <w:p w14:paraId="2A62704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D7AA200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94" w:type="dxa"/>
            <w:shd w:val="clear" w:color="auto" w:fill="auto"/>
            <w:vAlign w:val="center"/>
          </w:tcPr>
          <w:p w14:paraId="04A588A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5D795B44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3AF3AA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46A4202" w14:textId="77777777" w:rsidR="00A4309B" w:rsidRPr="00417921" w:rsidRDefault="00A4309B" w:rsidP="00A4309B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B730DA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7E0CCF0" w14:textId="77777777" w:rsidR="00A4309B" w:rsidRPr="00417921" w:rsidRDefault="00A4309B" w:rsidP="00A4309B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62" w:type="dxa"/>
            <w:shd w:val="clear" w:color="auto" w:fill="auto"/>
          </w:tcPr>
          <w:p w14:paraId="1622EF4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23356" w14:textId="5694DADB" w:rsidR="00A4309B" w:rsidRPr="00417921" w:rsidRDefault="00E10EA2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66C5" w:rsidRPr="00417921">
              <w:rPr>
                <w:rFonts w:ascii="Angsana New" w:hAnsi="Angsana New"/>
                <w:sz w:val="30"/>
                <w:szCs w:val="30"/>
              </w:rPr>
              <w:t>12,</w:t>
            </w:r>
            <w:r w:rsidR="007E7317" w:rsidRPr="00417921">
              <w:rPr>
                <w:rFonts w:ascii="Angsana New" w:hAnsi="Angsana New"/>
                <w:sz w:val="30"/>
                <w:szCs w:val="30"/>
              </w:rPr>
              <w:t>189</w:t>
            </w: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7B83B1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FBAD2" w14:textId="4BAF1825" w:rsidR="00A4309B" w:rsidRPr="00417921" w:rsidRDefault="00E10EA2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4309B" w:rsidRPr="00417921">
              <w:rPr>
                <w:rFonts w:ascii="Angsana New" w:hAnsi="Angsana New"/>
                <w:sz w:val="30"/>
                <w:szCs w:val="30"/>
              </w:rPr>
              <w:t>10,968</w:t>
            </w: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4309B" w:rsidRPr="00FE23C5" w14:paraId="5B65022E" w14:textId="77777777" w:rsidTr="00581E0E">
        <w:tc>
          <w:tcPr>
            <w:tcW w:w="6041" w:type="dxa"/>
            <w:shd w:val="clear" w:color="auto" w:fill="auto"/>
          </w:tcPr>
          <w:p w14:paraId="5F805FA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  <w:shd w:val="clear" w:color="auto" w:fill="auto"/>
          </w:tcPr>
          <w:p w14:paraId="5AE3629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60490BA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D51ABC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1372F5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2095E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2331F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F404DA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40F01513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55B15" w14:textId="047A357A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86,304</w:t>
            </w:r>
          </w:p>
        </w:tc>
        <w:tc>
          <w:tcPr>
            <w:tcW w:w="262" w:type="dxa"/>
            <w:shd w:val="clear" w:color="auto" w:fill="auto"/>
          </w:tcPr>
          <w:p w14:paraId="2C64250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1C57" w14:textId="1E162324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45,373</w:t>
            </w:r>
          </w:p>
        </w:tc>
      </w:tr>
      <w:tr w:rsidR="00A4309B" w:rsidRPr="00FE23C5" w14:paraId="15C9D770" w14:textId="77777777" w:rsidTr="00877F49">
        <w:trPr>
          <w:trHeight w:hRule="exact" w:val="227"/>
        </w:trPr>
        <w:tc>
          <w:tcPr>
            <w:tcW w:w="6041" w:type="dxa"/>
            <w:shd w:val="clear" w:color="auto" w:fill="auto"/>
          </w:tcPr>
          <w:p w14:paraId="4D1190F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5F3A0B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5E6A24E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17E07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140AB71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A1F4F0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E28105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208C8F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130F11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435B66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5BA352E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3AF43D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09B" w:rsidRPr="00FE23C5" w14:paraId="45CB8069" w14:textId="77777777" w:rsidTr="00581E0E">
        <w:tc>
          <w:tcPr>
            <w:tcW w:w="6041" w:type="dxa"/>
            <w:shd w:val="clear" w:color="auto" w:fill="auto"/>
          </w:tcPr>
          <w:p w14:paraId="7B5A98BC" w14:textId="02ECAE54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  <w:shd w:val="clear" w:color="auto" w:fill="auto"/>
          </w:tcPr>
          <w:p w14:paraId="5DA2553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dxa"/>
            <w:shd w:val="clear" w:color="auto" w:fill="auto"/>
          </w:tcPr>
          <w:p w14:paraId="37ABEEA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9EE738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BD3B2A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3788C1F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85F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CB3FC3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0FDFBFB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C9D0D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7A5E161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6820A2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3F6" w:rsidRPr="00FE23C5" w14:paraId="603234AD" w14:textId="77777777" w:rsidTr="00581E0E">
        <w:tc>
          <w:tcPr>
            <w:tcW w:w="6041" w:type="dxa"/>
            <w:shd w:val="clear" w:color="auto" w:fill="auto"/>
          </w:tcPr>
          <w:p w14:paraId="2B0A0F9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  <w:shd w:val="clear" w:color="auto" w:fill="auto"/>
          </w:tcPr>
          <w:p w14:paraId="3C05E136" w14:textId="0109B681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34,</w:t>
            </w:r>
            <w:r w:rsidR="00DE5E81" w:rsidRPr="00417921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494" w:type="dxa"/>
            <w:shd w:val="clear" w:color="auto" w:fill="auto"/>
          </w:tcPr>
          <w:p w14:paraId="489DB307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64E9E849" w14:textId="21ADBE61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29,285</w:t>
            </w:r>
          </w:p>
        </w:tc>
        <w:tc>
          <w:tcPr>
            <w:tcW w:w="262" w:type="dxa"/>
            <w:shd w:val="clear" w:color="auto" w:fill="auto"/>
          </w:tcPr>
          <w:p w14:paraId="7C812310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2B2842" w14:textId="3D6C3D3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FB420CC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C5B347C" w14:textId="060DCBC2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F96087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6F8C8AC" w14:textId="6D0C97CC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34,</w:t>
            </w:r>
            <w:r w:rsidR="00DE5E81" w:rsidRPr="00417921"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62" w:type="dxa"/>
            <w:shd w:val="clear" w:color="auto" w:fill="auto"/>
          </w:tcPr>
          <w:p w14:paraId="21376015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646DB7D4" w14:textId="3599DF75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29,285</w:t>
            </w:r>
          </w:p>
        </w:tc>
      </w:tr>
      <w:tr w:rsidR="00C923F6" w:rsidRPr="00FE23C5" w14:paraId="2BE4EA17" w14:textId="77777777" w:rsidTr="00581E0E">
        <w:tc>
          <w:tcPr>
            <w:tcW w:w="6041" w:type="dxa"/>
            <w:shd w:val="clear" w:color="auto" w:fill="auto"/>
          </w:tcPr>
          <w:p w14:paraId="011BC9F0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  <w:shd w:val="clear" w:color="auto" w:fill="auto"/>
          </w:tcPr>
          <w:p w14:paraId="221E9DAF" w14:textId="022637B2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494" w:type="dxa"/>
            <w:shd w:val="clear" w:color="auto" w:fill="auto"/>
          </w:tcPr>
          <w:p w14:paraId="0B93FD79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76FC118" w14:textId="7C4582DE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62" w:type="dxa"/>
            <w:shd w:val="clear" w:color="auto" w:fill="auto"/>
          </w:tcPr>
          <w:p w14:paraId="254F8568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6BDB41B" w14:textId="7C752AA3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6B35B07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9B8190D" w14:textId="1004C530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A5C4B6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07874C6" w14:textId="54FA03F0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1,924</w:t>
            </w:r>
          </w:p>
        </w:tc>
        <w:tc>
          <w:tcPr>
            <w:tcW w:w="262" w:type="dxa"/>
            <w:shd w:val="clear" w:color="auto" w:fill="auto"/>
          </w:tcPr>
          <w:p w14:paraId="3824B71B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73916537" w14:textId="046B3D74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C923F6" w:rsidRPr="00FE23C5" w14:paraId="31C79C22" w14:textId="77777777" w:rsidTr="00581E0E">
        <w:tc>
          <w:tcPr>
            <w:tcW w:w="6041" w:type="dxa"/>
            <w:shd w:val="clear" w:color="auto" w:fill="auto"/>
          </w:tcPr>
          <w:p w14:paraId="07F5389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shd w:val="clear" w:color="auto" w:fill="auto"/>
          </w:tcPr>
          <w:p w14:paraId="6589CB14" w14:textId="2DA56685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(576</w:t>
            </w:r>
            <w:r w:rsidR="00417921" w:rsidRPr="0041792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494" w:type="dxa"/>
            <w:shd w:val="clear" w:color="auto" w:fill="auto"/>
          </w:tcPr>
          <w:p w14:paraId="7240BB9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86A982E" w14:textId="391494CA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262" w:type="dxa"/>
            <w:shd w:val="clear" w:color="auto" w:fill="auto"/>
          </w:tcPr>
          <w:p w14:paraId="6C5CF93F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5D2CC3D" w14:textId="35F1B03E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F21ECB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D943B65" w14:textId="7B686D0B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AB76FE1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A4BCA95" w14:textId="1675FD89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(576</w:t>
            </w:r>
          </w:p>
        </w:tc>
        <w:tc>
          <w:tcPr>
            <w:tcW w:w="262" w:type="dxa"/>
            <w:shd w:val="clear" w:color="auto" w:fill="auto"/>
          </w:tcPr>
          <w:p w14:paraId="18A76051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6826C104" w14:textId="10D12314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</w:tr>
    </w:tbl>
    <w:bookmarkEnd w:id="20"/>
    <w:p w14:paraId="5C88651D" w14:textId="5AA67A38" w:rsidR="00C00BBE" w:rsidRPr="00FE23C5" w:rsidRDefault="00C00BBE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  <w:cs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779BF02F" w14:textId="7DAAE74A" w:rsidR="00C00BBE" w:rsidRPr="00FE23C5" w:rsidRDefault="00A4309B" w:rsidP="00C0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2D6C2F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Pr="00EE3FF9">
        <w:rPr>
          <w:rFonts w:ascii="AngsanaUPC" w:hAnsi="AngsanaUPC" w:cs="AngsanaUPC" w:hint="cs"/>
          <w:sz w:val="30"/>
          <w:szCs w:val="30"/>
          <w:lang w:val="en-GB"/>
        </w:rPr>
        <w:t>31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EE3FF9">
        <w:rPr>
          <w:rFonts w:ascii="AngsanaUPC" w:hAnsi="AngsanaUPC" w:cs="AngsanaUPC" w:hint="cs"/>
          <w:sz w:val="30"/>
          <w:szCs w:val="30"/>
          <w:lang w:val="en-GB"/>
        </w:rPr>
        <w:t>256</w:t>
      </w:r>
      <w:r>
        <w:rPr>
          <w:rFonts w:ascii="AngsanaUPC" w:hAnsi="AngsanaUPC" w:cs="AngsanaUPC"/>
          <w:sz w:val="30"/>
          <w:szCs w:val="30"/>
          <w:lang w:val="en-GB"/>
        </w:rPr>
        <w:t>8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Pr="002D6C2F">
        <w:rPr>
          <w:rFonts w:ascii="AngsanaUPC" w:hAnsi="AngsanaUPC" w:cs="AngsanaUPC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7</w:t>
      </w:r>
      <w:r w:rsidRPr="002D6C2F">
        <w:rPr>
          <w:rFonts w:ascii="AngsanaUPC" w:hAnsi="AngsanaUPC" w:cs="AngsanaUPC"/>
          <w:sz w:val="30"/>
          <w:szCs w:val="30"/>
        </w:rPr>
        <w:t xml:space="preserve"> </w:t>
      </w:r>
      <w:r w:rsidRPr="002D6C2F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  <w:r w:rsidR="00C00BBE" w:rsidRPr="00FE23C5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940"/>
        <w:gridCol w:w="1032"/>
        <w:gridCol w:w="468"/>
        <w:gridCol w:w="1069"/>
        <w:gridCol w:w="258"/>
        <w:gridCol w:w="1085"/>
        <w:gridCol w:w="239"/>
        <w:gridCol w:w="847"/>
        <w:gridCol w:w="258"/>
        <w:gridCol w:w="1148"/>
        <w:gridCol w:w="258"/>
        <w:gridCol w:w="1235"/>
      </w:tblGrid>
      <w:tr w:rsidR="00FE23C5" w:rsidRPr="00FE23C5" w14:paraId="11F81F06" w14:textId="77777777" w:rsidTr="00775056">
        <w:trPr>
          <w:tblHeader/>
        </w:trPr>
        <w:tc>
          <w:tcPr>
            <w:tcW w:w="5940" w:type="dxa"/>
            <w:shd w:val="clear" w:color="auto" w:fill="auto"/>
          </w:tcPr>
          <w:p w14:paraId="345A356F" w14:textId="77777777" w:rsidR="00C00BBE" w:rsidRPr="00FE23C5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7" w:type="dxa"/>
            <w:gridSpan w:val="11"/>
            <w:shd w:val="clear" w:color="auto" w:fill="auto"/>
          </w:tcPr>
          <w:p w14:paraId="03C0AEA2" w14:textId="6ED275D7" w:rsidR="00C00BBE" w:rsidRPr="00FE23C5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3C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FE23C5" w14:paraId="5A52B5CC" w14:textId="77777777" w:rsidTr="00775056">
        <w:trPr>
          <w:tblHeader/>
        </w:trPr>
        <w:tc>
          <w:tcPr>
            <w:tcW w:w="5940" w:type="dxa"/>
            <w:shd w:val="clear" w:color="auto" w:fill="auto"/>
          </w:tcPr>
          <w:p w14:paraId="76CAD60F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</w:tcPr>
          <w:p w14:paraId="5E82F615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417921">
              <w:rPr>
                <w:rFonts w:ascii="Angsana New" w:hAnsi="Angsana New"/>
                <w:b/>
                <w:sz w:val="30"/>
                <w:szCs w:val="30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61276E8D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shd w:val="clear" w:color="auto" w:fill="auto"/>
          </w:tcPr>
          <w:p w14:paraId="40C8F8C8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ส่วนงานที่ </w:t>
            </w:r>
            <w:r w:rsidRPr="00417921">
              <w:rPr>
                <w:rFonts w:ascii="Angsana New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258" w:type="dxa"/>
            <w:shd w:val="clear" w:color="auto" w:fill="auto"/>
          </w:tcPr>
          <w:p w14:paraId="78FCD729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shd w:val="clear" w:color="auto" w:fill="auto"/>
          </w:tcPr>
          <w:p w14:paraId="16D73D2D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FE23C5" w14:paraId="14AD83A4" w14:textId="77777777" w:rsidTr="00775056">
        <w:trPr>
          <w:tblHeader/>
        </w:trPr>
        <w:tc>
          <w:tcPr>
            <w:tcW w:w="5940" w:type="dxa"/>
            <w:shd w:val="clear" w:color="auto" w:fill="auto"/>
          </w:tcPr>
          <w:p w14:paraId="321533C5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26FCC2E" w14:textId="06C06F26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468" w:type="dxa"/>
            <w:shd w:val="clear" w:color="auto" w:fill="auto"/>
          </w:tcPr>
          <w:p w14:paraId="45F8E2B8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81E76CB" w14:textId="07B3E5C8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43C054AA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47CCE9B" w14:textId="11205F81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030EE9C7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6E2B261F" w14:textId="729C81B4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58" w:type="dxa"/>
            <w:shd w:val="clear" w:color="auto" w:fill="auto"/>
          </w:tcPr>
          <w:p w14:paraId="08626143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13A0468" w14:textId="5C8D49E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  <w:shd w:val="clear" w:color="auto" w:fill="auto"/>
          </w:tcPr>
          <w:p w14:paraId="69C7E50B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4AAB9FA" w14:textId="78C885EE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4309B" w:rsidRPr="00417921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FE23C5" w:rsidRPr="00FE23C5" w14:paraId="0B3B6A6E" w14:textId="77777777" w:rsidTr="00775056">
        <w:trPr>
          <w:tblHeader/>
        </w:trPr>
        <w:tc>
          <w:tcPr>
            <w:tcW w:w="5940" w:type="dxa"/>
            <w:shd w:val="clear" w:color="auto" w:fill="auto"/>
          </w:tcPr>
          <w:p w14:paraId="5F9FD98E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7" w:type="dxa"/>
            <w:gridSpan w:val="11"/>
            <w:shd w:val="clear" w:color="auto" w:fill="auto"/>
          </w:tcPr>
          <w:p w14:paraId="126A1885" w14:textId="77777777" w:rsidR="00C00BBE" w:rsidRPr="00417921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A4309B" w:rsidRPr="00FE23C5" w14:paraId="2511000A" w14:textId="77777777" w:rsidTr="00775056">
        <w:tc>
          <w:tcPr>
            <w:tcW w:w="5940" w:type="dxa"/>
            <w:shd w:val="clear" w:color="auto" w:fill="auto"/>
          </w:tcPr>
          <w:p w14:paraId="016EB5B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0F3DBFFE" w14:textId="7DC19BBE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468" w:type="dxa"/>
            <w:shd w:val="clear" w:color="auto" w:fill="auto"/>
          </w:tcPr>
          <w:p w14:paraId="4EFB219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34419DA" w14:textId="597F6B3B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512,136</w:t>
            </w:r>
          </w:p>
        </w:tc>
        <w:tc>
          <w:tcPr>
            <w:tcW w:w="258" w:type="dxa"/>
            <w:shd w:val="clear" w:color="auto" w:fill="auto"/>
          </w:tcPr>
          <w:p w14:paraId="36A06B5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43434D83" w14:textId="4D2ABC9F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801711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</w:tcPr>
          <w:p w14:paraId="3A5B1774" w14:textId="333F30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17,411</w:t>
            </w:r>
          </w:p>
        </w:tc>
        <w:tc>
          <w:tcPr>
            <w:tcW w:w="258" w:type="dxa"/>
            <w:shd w:val="clear" w:color="auto" w:fill="auto"/>
          </w:tcPr>
          <w:p w14:paraId="539F902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B6A58A0" w14:textId="404E05BE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258" w:type="dxa"/>
            <w:shd w:val="clear" w:color="auto" w:fill="auto"/>
          </w:tcPr>
          <w:p w14:paraId="29D6C2E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2EFFC40D" w14:textId="4D68C81A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529,546</w:t>
            </w:r>
          </w:p>
        </w:tc>
      </w:tr>
      <w:tr w:rsidR="00A4309B" w:rsidRPr="00FE23C5" w14:paraId="1C93E7DF" w14:textId="77777777" w:rsidTr="00775056">
        <w:tc>
          <w:tcPr>
            <w:tcW w:w="5940" w:type="dxa"/>
            <w:shd w:val="clear" w:color="auto" w:fill="auto"/>
          </w:tcPr>
          <w:p w14:paraId="183B46E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B68B4" w14:textId="23C1641F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586,415</w:t>
            </w:r>
          </w:p>
        </w:tc>
        <w:tc>
          <w:tcPr>
            <w:tcW w:w="468" w:type="dxa"/>
            <w:shd w:val="clear" w:color="auto" w:fill="auto"/>
          </w:tcPr>
          <w:p w14:paraId="778C8CF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D0AD" w14:textId="582300C4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512,136</w:t>
            </w:r>
          </w:p>
        </w:tc>
        <w:tc>
          <w:tcPr>
            <w:tcW w:w="258" w:type="dxa"/>
            <w:shd w:val="clear" w:color="auto" w:fill="auto"/>
          </w:tcPr>
          <w:p w14:paraId="219765F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FD53A" w14:textId="7B9304E9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13EEC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B5668" w14:textId="3275F2AA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17,411</w:t>
            </w:r>
          </w:p>
        </w:tc>
        <w:tc>
          <w:tcPr>
            <w:tcW w:w="258" w:type="dxa"/>
            <w:shd w:val="clear" w:color="auto" w:fill="auto"/>
          </w:tcPr>
          <w:p w14:paraId="66EE83A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73DC6DB" w14:textId="3DA89F59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586,415</w:t>
            </w:r>
          </w:p>
        </w:tc>
        <w:tc>
          <w:tcPr>
            <w:tcW w:w="258" w:type="dxa"/>
            <w:shd w:val="clear" w:color="auto" w:fill="auto"/>
          </w:tcPr>
          <w:p w14:paraId="48029EF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7986629" w14:textId="46299C10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529,546</w:t>
            </w:r>
          </w:p>
        </w:tc>
      </w:tr>
      <w:tr w:rsidR="00A4309B" w:rsidRPr="00FE23C5" w14:paraId="12FC1028" w14:textId="77777777" w:rsidTr="00775056">
        <w:tc>
          <w:tcPr>
            <w:tcW w:w="5940" w:type="dxa"/>
            <w:shd w:val="clear" w:color="auto" w:fill="auto"/>
          </w:tcPr>
          <w:p w14:paraId="7133199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</w:tcPr>
          <w:p w14:paraId="5069D64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074E379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5EB74E8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94BA2F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5B80AD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83BE0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shd w:val="clear" w:color="auto" w:fill="auto"/>
          </w:tcPr>
          <w:p w14:paraId="791E050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0FB3F2B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57395ED" w14:textId="388D4890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  <w:tc>
          <w:tcPr>
            <w:tcW w:w="258" w:type="dxa"/>
            <w:shd w:val="clear" w:color="auto" w:fill="auto"/>
          </w:tcPr>
          <w:p w14:paraId="3E4B5C1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</w:tcPr>
          <w:p w14:paraId="6C18EAFE" w14:textId="67D840B5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A4309B" w:rsidRPr="00FE23C5" w14:paraId="5830A3D6" w14:textId="77777777" w:rsidTr="00775056">
        <w:tc>
          <w:tcPr>
            <w:tcW w:w="5940" w:type="dxa"/>
            <w:shd w:val="clear" w:color="auto" w:fill="auto"/>
          </w:tcPr>
          <w:p w14:paraId="6B04880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32" w:type="dxa"/>
            <w:shd w:val="clear" w:color="auto" w:fill="auto"/>
          </w:tcPr>
          <w:p w14:paraId="27E24E0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2FD931D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A5A259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F6161A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EB51C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AD158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5E20053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0D7587F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DFF45" w14:textId="04F0CEE6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  <w:tc>
          <w:tcPr>
            <w:tcW w:w="258" w:type="dxa"/>
            <w:shd w:val="clear" w:color="auto" w:fill="auto"/>
          </w:tcPr>
          <w:p w14:paraId="7566F38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94675" w14:textId="58C02158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</w:tr>
      <w:tr w:rsidR="00A4309B" w:rsidRPr="00FE23C5" w14:paraId="2CC8E984" w14:textId="77777777" w:rsidTr="00775056">
        <w:trPr>
          <w:trHeight w:hRule="exact" w:val="227"/>
        </w:trPr>
        <w:tc>
          <w:tcPr>
            <w:tcW w:w="5940" w:type="dxa"/>
            <w:shd w:val="clear" w:color="auto" w:fill="auto"/>
          </w:tcPr>
          <w:p w14:paraId="5D0A1E7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683F66E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635BF4E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9CE155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216380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971051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FDD304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2392D7D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36FDD4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587C14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40EC99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0659597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09B" w:rsidRPr="00FE23C5" w14:paraId="243DB853" w14:textId="77777777" w:rsidTr="00775056">
        <w:tc>
          <w:tcPr>
            <w:tcW w:w="5940" w:type="dxa"/>
            <w:shd w:val="clear" w:color="auto" w:fill="auto"/>
          </w:tcPr>
          <w:p w14:paraId="32B33FE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21A73751" w14:textId="4BF3B918" w:rsidR="00A4309B" w:rsidRPr="00417921" w:rsidRDefault="007066C5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126,443</w:t>
            </w:r>
          </w:p>
        </w:tc>
        <w:tc>
          <w:tcPr>
            <w:tcW w:w="468" w:type="dxa"/>
            <w:shd w:val="clear" w:color="auto" w:fill="auto"/>
            <w:vAlign w:val="center"/>
          </w:tcPr>
          <w:p w14:paraId="2701F35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0E062EA" w14:textId="487E6ADB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107,396</w:t>
            </w:r>
          </w:p>
        </w:tc>
        <w:tc>
          <w:tcPr>
            <w:tcW w:w="258" w:type="dxa"/>
            <w:shd w:val="clear" w:color="auto" w:fill="auto"/>
          </w:tcPr>
          <w:p w14:paraId="0B3F617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8B878C" w14:textId="6010B3FF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8DBD3DD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7" w:type="dxa"/>
            <w:shd w:val="clear" w:color="auto" w:fill="auto"/>
          </w:tcPr>
          <w:p w14:paraId="445B7C22" w14:textId="691FA2D2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1,701</w:t>
            </w:r>
          </w:p>
        </w:tc>
        <w:tc>
          <w:tcPr>
            <w:tcW w:w="258" w:type="dxa"/>
            <w:shd w:val="clear" w:color="auto" w:fill="auto"/>
          </w:tcPr>
          <w:p w14:paraId="04B5FCB2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4ABF20F" w14:textId="3D098AAF" w:rsidR="00A4309B" w:rsidRPr="00417921" w:rsidRDefault="007066C5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79,879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63720888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8BE3681" w14:textId="7A755F1B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179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61,566</w:t>
            </w:r>
          </w:p>
        </w:tc>
      </w:tr>
      <w:tr w:rsidR="00A4309B" w:rsidRPr="00FE23C5" w14:paraId="2F2A4144" w14:textId="77777777" w:rsidTr="00775056">
        <w:tc>
          <w:tcPr>
            <w:tcW w:w="5940" w:type="dxa"/>
            <w:shd w:val="clear" w:color="auto" w:fill="auto"/>
          </w:tcPr>
          <w:p w14:paraId="6ED50A3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7DF6A7F0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dxa"/>
            <w:shd w:val="clear" w:color="auto" w:fill="auto"/>
            <w:vAlign w:val="center"/>
          </w:tcPr>
          <w:p w14:paraId="7A95A40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9C2E53A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24E0DAE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13BB5C6" w14:textId="77777777" w:rsidR="00A4309B" w:rsidRPr="00417921" w:rsidRDefault="00A4309B" w:rsidP="00A4309B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AB95A8D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43D3A319" w14:textId="77777777" w:rsidR="00A4309B" w:rsidRPr="00417921" w:rsidRDefault="00A4309B" w:rsidP="00A4309B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2924C1B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73AFB" w14:textId="43BCD2ED" w:rsidR="00A4309B" w:rsidRPr="00417921" w:rsidRDefault="00E10EA2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066C5" w:rsidRPr="00417921">
              <w:rPr>
                <w:rFonts w:ascii="Angsana New" w:hAnsi="Angsana New"/>
                <w:sz w:val="30"/>
                <w:szCs w:val="30"/>
              </w:rPr>
              <w:t>6,841</w:t>
            </w:r>
            <w:r w:rsidRPr="0041792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60E71F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624AF" w14:textId="242390EE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(8,135)</w:t>
            </w:r>
          </w:p>
        </w:tc>
      </w:tr>
      <w:tr w:rsidR="00A4309B" w:rsidRPr="00FE23C5" w14:paraId="18607B9C" w14:textId="77777777" w:rsidTr="00775056">
        <w:tc>
          <w:tcPr>
            <w:tcW w:w="5940" w:type="dxa"/>
            <w:shd w:val="clear" w:color="auto" w:fill="auto"/>
          </w:tcPr>
          <w:p w14:paraId="0316929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32" w:type="dxa"/>
            <w:shd w:val="clear" w:color="auto" w:fill="auto"/>
          </w:tcPr>
          <w:p w14:paraId="1401756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1700E6A1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89C778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5A2ED2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70F35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3357D3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7ABCF49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E014FBA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7600" w14:textId="5BEBB870" w:rsidR="00A4309B" w:rsidRPr="00417921" w:rsidRDefault="007066C5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73,038</w:t>
            </w:r>
          </w:p>
        </w:tc>
        <w:tc>
          <w:tcPr>
            <w:tcW w:w="258" w:type="dxa"/>
            <w:shd w:val="clear" w:color="auto" w:fill="auto"/>
          </w:tcPr>
          <w:p w14:paraId="1D27B94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2253" w14:textId="3ADB013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b/>
                <w:bCs/>
                <w:sz w:val="30"/>
                <w:szCs w:val="30"/>
              </w:rPr>
              <w:t>53,431</w:t>
            </w:r>
          </w:p>
        </w:tc>
      </w:tr>
      <w:tr w:rsidR="00A4309B" w:rsidRPr="00FE23C5" w14:paraId="6E25443C" w14:textId="77777777" w:rsidTr="00775056">
        <w:trPr>
          <w:trHeight w:hRule="exact" w:val="227"/>
        </w:trPr>
        <w:tc>
          <w:tcPr>
            <w:tcW w:w="5940" w:type="dxa"/>
            <w:shd w:val="clear" w:color="auto" w:fill="auto"/>
          </w:tcPr>
          <w:p w14:paraId="4872BEA7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508E23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70DC024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34FEF4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C9A508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710228E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10AA7C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50D389C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E59AD99" w14:textId="77777777" w:rsidR="00A4309B" w:rsidRPr="00417921" w:rsidRDefault="00A4309B" w:rsidP="00A4309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165AEA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4EA485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auto"/>
          </w:tcPr>
          <w:p w14:paraId="4AE5D4E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09B" w:rsidRPr="00FE23C5" w14:paraId="29A22DF6" w14:textId="77777777" w:rsidTr="00775056">
        <w:tc>
          <w:tcPr>
            <w:tcW w:w="5940" w:type="dxa"/>
            <w:shd w:val="clear" w:color="auto" w:fill="auto"/>
          </w:tcPr>
          <w:p w14:paraId="26B792F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32" w:type="dxa"/>
            <w:shd w:val="clear" w:color="auto" w:fill="auto"/>
          </w:tcPr>
          <w:p w14:paraId="6B8E7149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  <w:shd w:val="clear" w:color="auto" w:fill="auto"/>
          </w:tcPr>
          <w:p w14:paraId="529CF002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9B06B8B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01AA623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964631C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B3AED34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4EAAE16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0C95C320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686B5786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90992A8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7F4C3535" w14:textId="77777777" w:rsidR="00A4309B" w:rsidRPr="00417921" w:rsidRDefault="00A4309B" w:rsidP="00A4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923F6" w:rsidRPr="00FE23C5" w14:paraId="3513141F" w14:textId="77777777" w:rsidTr="00775056">
        <w:tc>
          <w:tcPr>
            <w:tcW w:w="5940" w:type="dxa"/>
            <w:shd w:val="clear" w:color="auto" w:fill="auto"/>
          </w:tcPr>
          <w:p w14:paraId="4DCA0C02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32" w:type="dxa"/>
            <w:shd w:val="clear" w:color="auto" w:fill="auto"/>
          </w:tcPr>
          <w:p w14:paraId="5B3B9A2B" w14:textId="530E1A61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26,943</w:t>
            </w:r>
          </w:p>
        </w:tc>
        <w:tc>
          <w:tcPr>
            <w:tcW w:w="468" w:type="dxa"/>
            <w:shd w:val="clear" w:color="auto" w:fill="auto"/>
          </w:tcPr>
          <w:p w14:paraId="18963D9D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6C66948" w14:textId="1A6153A8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  <w:tc>
          <w:tcPr>
            <w:tcW w:w="258" w:type="dxa"/>
            <w:shd w:val="clear" w:color="auto" w:fill="auto"/>
          </w:tcPr>
          <w:p w14:paraId="14C1C04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7FB3F4F" w14:textId="4B51F23F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B8A4C6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4296090F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10E66915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259FBEE" w14:textId="294296BA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26,943</w:t>
            </w:r>
          </w:p>
        </w:tc>
        <w:tc>
          <w:tcPr>
            <w:tcW w:w="258" w:type="dxa"/>
            <w:shd w:val="clear" w:color="auto" w:fill="auto"/>
          </w:tcPr>
          <w:p w14:paraId="0122C73C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2E420052" w14:textId="34C8B24D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27,934</w:t>
            </w:r>
          </w:p>
        </w:tc>
      </w:tr>
      <w:tr w:rsidR="00C923F6" w:rsidRPr="00FE23C5" w14:paraId="05BF5E62" w14:textId="77777777" w:rsidTr="00775056">
        <w:tc>
          <w:tcPr>
            <w:tcW w:w="5940" w:type="dxa"/>
            <w:shd w:val="clear" w:color="auto" w:fill="auto"/>
          </w:tcPr>
          <w:p w14:paraId="37F7AF6F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32" w:type="dxa"/>
            <w:shd w:val="clear" w:color="auto" w:fill="auto"/>
          </w:tcPr>
          <w:p w14:paraId="34120011" w14:textId="2C490EE0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  <w:tc>
          <w:tcPr>
            <w:tcW w:w="468" w:type="dxa"/>
            <w:shd w:val="clear" w:color="auto" w:fill="auto"/>
          </w:tcPr>
          <w:p w14:paraId="319959F4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31CADF2" w14:textId="16D380E2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258" w:type="dxa"/>
            <w:shd w:val="clear" w:color="auto" w:fill="auto"/>
          </w:tcPr>
          <w:p w14:paraId="5E4A019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2CE908" w14:textId="21C741D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F4C18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41B242C5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6EB865C4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3325071E" w14:textId="7A9D1982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  <w:tc>
          <w:tcPr>
            <w:tcW w:w="258" w:type="dxa"/>
            <w:shd w:val="clear" w:color="auto" w:fill="auto"/>
          </w:tcPr>
          <w:p w14:paraId="2E8EC791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368ACBF6" w14:textId="7DBA6A9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</w:tr>
      <w:tr w:rsidR="00C923F6" w:rsidRPr="00FE23C5" w14:paraId="3EA71513" w14:textId="77777777" w:rsidTr="00775056">
        <w:tc>
          <w:tcPr>
            <w:tcW w:w="5940" w:type="dxa"/>
            <w:shd w:val="clear" w:color="auto" w:fill="auto"/>
          </w:tcPr>
          <w:p w14:paraId="19948A0E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32" w:type="dxa"/>
            <w:shd w:val="clear" w:color="auto" w:fill="auto"/>
          </w:tcPr>
          <w:p w14:paraId="7280F441" w14:textId="78943C99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468" w:type="dxa"/>
            <w:shd w:val="clear" w:color="auto" w:fill="auto"/>
          </w:tcPr>
          <w:p w14:paraId="58275228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7879BC6" w14:textId="755FB53B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  <w:tc>
          <w:tcPr>
            <w:tcW w:w="258" w:type="dxa"/>
            <w:shd w:val="clear" w:color="auto" w:fill="auto"/>
          </w:tcPr>
          <w:p w14:paraId="286FF391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9DFC63C" w14:textId="74359E9B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C4CD5A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auto"/>
          </w:tcPr>
          <w:p w14:paraId="4106E291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02EAB98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979B4AB" w14:textId="77E89C6A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258" w:type="dxa"/>
            <w:shd w:val="clear" w:color="auto" w:fill="auto"/>
          </w:tcPr>
          <w:p w14:paraId="2D14E4C8" w14:textId="77777777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</w:tcPr>
          <w:p w14:paraId="15998C46" w14:textId="305D32FD" w:rsidR="00C923F6" w:rsidRPr="00417921" w:rsidRDefault="00C923F6" w:rsidP="00C9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7921">
              <w:rPr>
                <w:rFonts w:ascii="Angsana New" w:hAnsi="Angsana New"/>
                <w:sz w:val="30"/>
                <w:szCs w:val="30"/>
              </w:rPr>
              <w:t>8,321</w:t>
            </w:r>
          </w:p>
        </w:tc>
      </w:tr>
    </w:tbl>
    <w:p w14:paraId="54E4D376" w14:textId="77777777" w:rsidR="00D16575" w:rsidRPr="00FE23C5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FE23C5" w:rsidSect="00CA25F6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99131A7" w14:textId="77777777" w:rsidR="007C5668" w:rsidRPr="00FE23C5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FE23C5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FE23C5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Default="007A3AC4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FE23C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FE23C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3D717EF" w14:textId="77777777" w:rsidR="00504F3F" w:rsidRPr="00FE23C5" w:rsidRDefault="00504F3F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3D6425" w14:textId="77777777" w:rsidR="00091326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E23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A7C9498" w14:textId="590D113B" w:rsidR="005663A2" w:rsidRDefault="005663A2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sz w:val="30"/>
          <w:szCs w:val="30"/>
        </w:rPr>
      </w:pPr>
      <w:r w:rsidRPr="005663A2">
        <w:rPr>
          <w:rFonts w:ascii="Angsana New" w:hAnsi="Angsana New"/>
          <w:sz w:val="30"/>
          <w:szCs w:val="30"/>
        </w:rPr>
        <w:t xml:space="preserve"> </w:t>
      </w:r>
      <w:r w:rsidRPr="00566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ในข้อมูลทางการเงินรวม กลุ่มบริษัทมีรายได้จากลูกค้ารายใหญ่หนึ่งรายจำนวน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77</w:t>
      </w:r>
      <w:r>
        <w:rPr>
          <w:rFonts w:ascii="Angsana New" w:hAnsi="Angsana New" w:hint="cs"/>
          <w:sz w:val="30"/>
          <w:szCs w:val="30"/>
          <w:cs/>
        </w:rPr>
        <w:t>.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01</w:t>
      </w:r>
      <w:r>
        <w:rPr>
          <w:rFonts w:ascii="Angsana New" w:hAnsi="Angsana New" w:hint="cs"/>
          <w:sz w:val="30"/>
          <w:szCs w:val="30"/>
          <w:cs/>
        </w:rPr>
        <w:t xml:space="preserve"> ล้านบาท (ในข้อมูลทางการเงินเฉพาะกิจการ มี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ราย รวมจำนวน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135</w:t>
      </w:r>
      <w:r>
        <w:rPr>
          <w:rFonts w:ascii="Angsana New" w:hAnsi="Angsana New" w:hint="cs"/>
          <w:sz w:val="30"/>
          <w:szCs w:val="30"/>
          <w:cs/>
        </w:rPr>
        <w:t>.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70</w:t>
      </w:r>
      <w:r>
        <w:rPr>
          <w:rFonts w:ascii="Angsana New" w:hAnsi="Angsana New" w:hint="cs"/>
          <w:sz w:val="30"/>
          <w:szCs w:val="30"/>
          <w:cs/>
        </w:rPr>
        <w:t xml:space="preserve"> ล้านบาท ) </w:t>
      </w:r>
    </w:p>
    <w:p w14:paraId="55CD709B" w14:textId="77777777" w:rsidR="00125395" w:rsidRPr="005663A2" w:rsidRDefault="00125395" w:rsidP="0012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274"/>
        <w:jc w:val="thaiDistribute"/>
        <w:rPr>
          <w:rFonts w:ascii="Angsana New" w:hAnsi="Angsana New"/>
          <w:sz w:val="30"/>
          <w:szCs w:val="30"/>
          <w:cs/>
        </w:rPr>
      </w:pPr>
    </w:p>
    <w:p w14:paraId="2F840B11" w14:textId="6A2D93AD" w:rsidR="008732D4" w:rsidRPr="00FE23C5" w:rsidRDefault="00504F3F" w:rsidP="00C30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18</w:t>
      </w:r>
      <w:r w:rsidR="008732D4" w:rsidRPr="00FE23C5">
        <w:rPr>
          <w:rFonts w:ascii="Angsana New" w:hAnsi="Angsana New"/>
          <w:b/>
          <w:bCs/>
          <w:sz w:val="30"/>
          <w:szCs w:val="30"/>
        </w:rPr>
        <w:tab/>
      </w:r>
      <w:r w:rsidR="000948C5" w:rsidRPr="00FE23C5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967930" w:rsidRPr="00FE23C5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  <w:r w:rsidR="008732D4" w:rsidRPr="00FE23C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77A94F6F" w14:textId="62E97D68" w:rsidR="00C25CCE" w:rsidRPr="00FE23C5" w:rsidRDefault="00C25CCE" w:rsidP="004B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jc w:val="both"/>
        <w:rPr>
          <w:rFonts w:ascii="Angsana New" w:hAnsi="Angsana New"/>
          <w:sz w:val="30"/>
          <w:szCs w:val="30"/>
        </w:rPr>
      </w:pPr>
      <w:bookmarkStart w:id="21" w:name="OLE_LINK3"/>
      <w:r w:rsidRPr="00FE23C5">
        <w:rPr>
          <w:rFonts w:ascii="Angsana New" w:hAnsi="Angsana New" w:hint="cs"/>
          <w:sz w:val="30"/>
          <w:szCs w:val="30"/>
          <w:cs/>
        </w:rPr>
        <w:t>ภาระผูกพันเกี่ยวกับสัญญาโครงการ</w:t>
      </w:r>
    </w:p>
    <w:p w14:paraId="3E4AC06C" w14:textId="77777777" w:rsidR="004B3E09" w:rsidRDefault="004B3E09" w:rsidP="004B3E09">
      <w:pPr>
        <w:tabs>
          <w:tab w:val="left" w:pos="360"/>
        </w:tabs>
        <w:spacing w:line="12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C1828C0" w14:textId="77777777" w:rsidR="00504F3F" w:rsidRDefault="00C25CCE" w:rsidP="00504F3F">
      <w:pPr>
        <w:tabs>
          <w:tab w:val="left" w:pos="360"/>
        </w:tabs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23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83470">
        <w:rPr>
          <w:rFonts w:ascii="Angsana New" w:hAnsi="Angsana New"/>
          <w:sz w:val="30"/>
          <w:szCs w:val="30"/>
        </w:rPr>
        <w:t xml:space="preserve">31 </w:t>
      </w:r>
      <w:r w:rsidR="00F83470">
        <w:rPr>
          <w:rFonts w:ascii="Angsana New" w:hAnsi="Angsana New"/>
          <w:sz w:val="30"/>
          <w:szCs w:val="30"/>
          <w:cs/>
        </w:rPr>
        <w:t>มีนาคม</w:t>
      </w:r>
      <w:r w:rsidR="00431E41" w:rsidRPr="00FE23C5">
        <w:rPr>
          <w:rFonts w:ascii="Angsana New" w:hAnsi="Angsana New"/>
          <w:sz w:val="30"/>
          <w:szCs w:val="30"/>
          <w:cs/>
        </w:rPr>
        <w:t xml:space="preserve"> </w:t>
      </w:r>
      <w:r w:rsidR="00431E41" w:rsidRPr="00FE23C5">
        <w:rPr>
          <w:rFonts w:ascii="Angsana New" w:hAnsi="Angsana New"/>
          <w:sz w:val="30"/>
          <w:szCs w:val="30"/>
        </w:rPr>
        <w:t>25</w:t>
      </w:r>
      <w:r w:rsidR="00877759">
        <w:rPr>
          <w:rFonts w:ascii="Angsana New" w:hAnsi="Angsana New"/>
          <w:sz w:val="30"/>
          <w:szCs w:val="30"/>
        </w:rPr>
        <w:t>68</w:t>
      </w:r>
      <w:r w:rsidRPr="00FE23C5">
        <w:rPr>
          <w:rFonts w:ascii="Angsana New" w:hAnsi="Angsana New" w:hint="cs"/>
          <w:sz w:val="30"/>
          <w:szCs w:val="30"/>
          <w:cs/>
        </w:rPr>
        <w:t xml:space="preserve"> </w:t>
      </w:r>
      <w:r w:rsidR="001F6E07" w:rsidRPr="00FE23C5">
        <w:rPr>
          <w:rFonts w:ascii="Angsana New" w:hAnsi="Angsana New" w:hint="cs"/>
          <w:sz w:val="30"/>
          <w:szCs w:val="30"/>
          <w:cs/>
        </w:rPr>
        <w:t xml:space="preserve">บริษัทมีภาระตามสัญญาโครงการงานก่อสร้างโครงการแก้มลิงอ่างเก็บน้ำหนองสำโรง โดยคู่สัญญาระบุให้บริษัทต้องจ่ายเงินซื้อดินที่ขุดได้จากการปฏิบัติงานตามสัญญา ในอัตราลูกบาศก์เมตรละ </w:t>
      </w:r>
      <w:r w:rsidR="001F6E07" w:rsidRPr="00FE23C5">
        <w:rPr>
          <w:rFonts w:ascii="Angsana New" w:hAnsi="Angsana New"/>
          <w:sz w:val="30"/>
          <w:szCs w:val="30"/>
        </w:rPr>
        <w:t xml:space="preserve">10 </w:t>
      </w:r>
      <w:r w:rsidR="001F6E07" w:rsidRPr="00FE23C5">
        <w:rPr>
          <w:rFonts w:ascii="Angsana New" w:hAnsi="Angsana New" w:hint="cs"/>
          <w:sz w:val="30"/>
          <w:szCs w:val="30"/>
          <w:cs/>
        </w:rPr>
        <w:t xml:space="preserve">บาท </w:t>
      </w:r>
      <w:r w:rsidR="001F6E07" w:rsidRPr="00FE23C5">
        <w:rPr>
          <w:rFonts w:ascii="Angsana New" w:eastAsia="MS Mincho" w:hAnsi="Angsana New" w:hint="cs"/>
          <w:sz w:val="30"/>
          <w:szCs w:val="30"/>
          <w:cs/>
        </w:rPr>
        <w:t>ทั้งนี้บริษัท</w:t>
      </w:r>
      <w:r w:rsidR="001F6E07" w:rsidRPr="00FE23C5">
        <w:rPr>
          <w:rFonts w:ascii="Angsana New" w:eastAsia="MS Mincho" w:hAnsi="Angsana New"/>
          <w:sz w:val="30"/>
          <w:szCs w:val="30"/>
          <w:cs/>
        </w:rPr>
        <w:t>ได้ดำเนินการก่อสร้างโครงการแก้มลิงอ่างเก็บน้ำหนองสำโรงแล้วเสร็จทั้งสัญญา</w:t>
      </w:r>
    </w:p>
    <w:p w14:paraId="3559415F" w14:textId="551CC757" w:rsidR="00FF7C85" w:rsidRPr="00FE23C5" w:rsidRDefault="001F6E07" w:rsidP="00504F3F">
      <w:pPr>
        <w:tabs>
          <w:tab w:val="left" w:pos="360"/>
        </w:tabs>
        <w:spacing w:line="120" w:lineRule="exact"/>
        <w:ind w:left="562"/>
        <w:jc w:val="thaiDistribute"/>
        <w:rPr>
          <w:rFonts w:ascii="Angsana New" w:eastAsia="MS Mincho" w:hAnsi="Angsana New"/>
          <w:sz w:val="30"/>
          <w:szCs w:val="30"/>
        </w:rPr>
      </w:pPr>
      <w:r w:rsidRPr="00FE23C5">
        <w:rPr>
          <w:rFonts w:ascii="Angsana New" w:eastAsia="MS Mincho" w:hAnsi="Angsana New"/>
          <w:sz w:val="30"/>
          <w:szCs w:val="30"/>
        </w:rPr>
        <w:t xml:space="preserve"> </w:t>
      </w:r>
    </w:p>
    <w:p w14:paraId="3C2DB0A7" w14:textId="4EAA0EC4" w:rsidR="00FF7C85" w:rsidRDefault="00FF7C85" w:rsidP="00125395">
      <w:pPr>
        <w:tabs>
          <w:tab w:val="left" w:pos="360"/>
        </w:tabs>
        <w:ind w:left="567"/>
        <w:jc w:val="thaiDistribute"/>
        <w:rPr>
          <w:rFonts w:ascii="Angsana New" w:eastAsia="MS Mincho" w:hAnsi="Angsana New"/>
          <w:sz w:val="30"/>
          <w:szCs w:val="30"/>
        </w:rPr>
      </w:pPr>
      <w:r w:rsidRPr="00FE23C5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="00C77038" w:rsidRPr="00FE23C5">
        <w:rPr>
          <w:rFonts w:ascii="Angsana New" w:eastAsia="MS Mincho" w:hAnsi="Angsana New"/>
          <w:sz w:val="30"/>
          <w:szCs w:val="30"/>
        </w:rPr>
        <w:t>23</w:t>
      </w:r>
      <w:r w:rsidRPr="00FE23C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D16E5" w:rsidRPr="00FE23C5">
        <w:rPr>
          <w:rFonts w:ascii="Angsana New" w:eastAsia="MS Mincho" w:hAnsi="Angsana New" w:hint="cs"/>
          <w:sz w:val="30"/>
          <w:szCs w:val="30"/>
          <w:cs/>
        </w:rPr>
        <w:t>มิถุนา</w:t>
      </w:r>
      <w:r w:rsidR="009D4736" w:rsidRPr="00FE23C5">
        <w:rPr>
          <w:rFonts w:ascii="Angsana New" w:eastAsia="MS Mincho" w:hAnsi="Angsana New" w:hint="cs"/>
          <w:sz w:val="30"/>
          <w:szCs w:val="30"/>
          <w:cs/>
        </w:rPr>
        <w:t>ยน</w:t>
      </w:r>
      <w:r w:rsidRPr="00FE23C5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C77038" w:rsidRPr="00FE23C5">
        <w:rPr>
          <w:rFonts w:ascii="Angsana New" w:eastAsia="MS Mincho" w:hAnsi="Angsana New"/>
          <w:sz w:val="30"/>
          <w:szCs w:val="30"/>
        </w:rPr>
        <w:t>2564</w:t>
      </w:r>
      <w:r w:rsidRPr="00FE23C5">
        <w:rPr>
          <w:rFonts w:ascii="Angsana New" w:eastAsia="MS Mincho" w:hAnsi="Angsana New"/>
          <w:sz w:val="30"/>
          <w:szCs w:val="30"/>
          <w:cs/>
        </w:rPr>
        <w:t xml:space="preserve"> บริษัทได้ท</w:t>
      </w:r>
      <w:r w:rsidR="008B6EFA" w:rsidRPr="00FE23C5">
        <w:rPr>
          <w:rFonts w:ascii="Angsana New" w:eastAsia="MS Mincho" w:hAnsi="Angsana New"/>
          <w:sz w:val="30"/>
          <w:szCs w:val="30"/>
          <w:cs/>
        </w:rPr>
        <w:t>ำหนังสือส่งมอบงานและเบิกค่าจ้าง</w:t>
      </w:r>
      <w:r w:rsidR="00C019A8" w:rsidRPr="00FE23C5">
        <w:rPr>
          <w:rFonts w:ascii="Angsana New" w:eastAsia="MS Mincho" w:hAnsi="Angsana New" w:hint="cs"/>
          <w:sz w:val="30"/>
          <w:szCs w:val="30"/>
          <w:cs/>
        </w:rPr>
        <w:t>ทั้งหมด</w:t>
      </w:r>
      <w:r w:rsidRPr="00FE23C5">
        <w:rPr>
          <w:rFonts w:ascii="Angsana New" w:eastAsia="MS Mincho" w:hAnsi="Angsana New"/>
          <w:sz w:val="30"/>
          <w:szCs w:val="30"/>
          <w:cs/>
        </w:rPr>
        <w:t>ที่ได้ดำเนินการตามสัญญาแล้วเสร็จ ปัจจุบันเรื่องอยู่ระหว่างการพิจารณาตรวจสอบของหน่วยงาน</w:t>
      </w:r>
    </w:p>
    <w:p w14:paraId="1341BEB2" w14:textId="77777777" w:rsidR="00504F3F" w:rsidRPr="00FE23C5" w:rsidRDefault="00504F3F" w:rsidP="00504F3F">
      <w:pPr>
        <w:tabs>
          <w:tab w:val="left" w:pos="360"/>
        </w:tabs>
        <w:spacing w:line="240" w:lineRule="exact"/>
        <w:ind w:left="562"/>
        <w:jc w:val="thaiDistribute"/>
        <w:rPr>
          <w:rFonts w:ascii="Angsana New" w:eastAsia="MS Mincho" w:hAnsi="Angsana New"/>
          <w:sz w:val="30"/>
          <w:szCs w:val="30"/>
        </w:rPr>
      </w:pPr>
    </w:p>
    <w:bookmarkEnd w:id="21"/>
    <w:p w14:paraId="3FDEDA06" w14:textId="6E93B532" w:rsidR="00D51EDC" w:rsidRPr="00FE23C5" w:rsidRDefault="00504F3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19</w:t>
      </w:r>
      <w:r w:rsidR="00D51EDC" w:rsidRPr="00FE23C5">
        <w:rPr>
          <w:rFonts w:ascii="Angsana New" w:hAnsi="Angsana New"/>
          <w:b/>
          <w:bCs/>
          <w:sz w:val="30"/>
          <w:szCs w:val="30"/>
        </w:rPr>
        <w:tab/>
      </w:r>
      <w:r w:rsidR="00D51EDC" w:rsidRPr="00FE23C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FE23C5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3E9E8687" w14:textId="5A4349F8" w:rsidR="0061474E" w:rsidRPr="002D6C2F" w:rsidRDefault="00D51EDC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ab/>
      </w:r>
      <w:r w:rsidR="0061474E" w:rsidRPr="002D6C2F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ต้นทุนทางการเงินสำหรับงวดสามเดือนสิ้นสุดวันที่ </w:t>
      </w:r>
      <w:r w:rsidR="0061474E" w:rsidRPr="002D6C2F">
        <w:rPr>
          <w:rFonts w:ascii="Angsana New" w:hAnsi="Angsana New"/>
          <w:sz w:val="30"/>
          <w:szCs w:val="30"/>
        </w:rPr>
        <w:t>31</w:t>
      </w:r>
      <w:r w:rsidR="0061474E" w:rsidRPr="002D6C2F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61474E" w:rsidRPr="002D6C2F">
        <w:rPr>
          <w:rFonts w:ascii="Angsana New" w:hAnsi="Angsana New"/>
          <w:sz w:val="30"/>
          <w:szCs w:val="30"/>
        </w:rPr>
        <w:t xml:space="preserve"> 256</w:t>
      </w:r>
      <w:r w:rsidR="0061474E">
        <w:rPr>
          <w:rFonts w:ascii="Angsana New" w:hAnsi="Angsana New"/>
          <w:sz w:val="30"/>
          <w:szCs w:val="30"/>
        </w:rPr>
        <w:t>8</w:t>
      </w:r>
      <w:r w:rsidR="0061474E" w:rsidRPr="002D6C2F">
        <w:rPr>
          <w:rFonts w:ascii="Angsana New" w:hAnsi="Angsana New" w:hint="cs"/>
          <w:sz w:val="30"/>
          <w:szCs w:val="30"/>
          <w:cs/>
        </w:rPr>
        <w:t xml:space="preserve"> และ</w:t>
      </w:r>
      <w:r w:rsidR="0061474E" w:rsidRPr="002D6C2F">
        <w:rPr>
          <w:rFonts w:ascii="Angsana New" w:hAnsi="Angsana New"/>
          <w:sz w:val="30"/>
          <w:szCs w:val="30"/>
        </w:rPr>
        <w:t xml:space="preserve"> 256</w:t>
      </w:r>
      <w:r w:rsidR="0061474E">
        <w:rPr>
          <w:rFonts w:ascii="Angsana New" w:hAnsi="Angsana New"/>
          <w:sz w:val="30"/>
          <w:szCs w:val="30"/>
        </w:rPr>
        <w:t>7</w:t>
      </w:r>
      <w:r w:rsidR="0061474E" w:rsidRPr="002D6C2F">
        <w:rPr>
          <w:rFonts w:ascii="Angsana New" w:hAnsi="Angsana New"/>
          <w:sz w:val="30"/>
          <w:szCs w:val="30"/>
        </w:rPr>
        <w:t xml:space="preserve"> </w:t>
      </w:r>
      <w:r w:rsidR="0061474E" w:rsidRPr="002D6C2F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6C2F" w14:paraId="67E7AE3C" w14:textId="77777777" w:rsidTr="00780C41">
        <w:trPr>
          <w:cantSplit/>
        </w:trPr>
        <w:tc>
          <w:tcPr>
            <w:tcW w:w="3060" w:type="dxa"/>
          </w:tcPr>
          <w:p w14:paraId="629BB89D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065B7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DF0BF4D" w14:textId="47BC51B0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61474E" w:rsidRPr="002D6C2F" w14:paraId="7A78400B" w14:textId="77777777" w:rsidTr="00780C41">
        <w:trPr>
          <w:cantSplit/>
        </w:trPr>
        <w:tc>
          <w:tcPr>
            <w:tcW w:w="3060" w:type="dxa"/>
          </w:tcPr>
          <w:p w14:paraId="3E1415A7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8F8A0D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4AFDB28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775D7A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4A0A40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1474E" w:rsidRPr="002D6C2F" w14:paraId="332D356F" w14:textId="77777777" w:rsidTr="00780C41">
        <w:trPr>
          <w:cantSplit/>
        </w:trPr>
        <w:tc>
          <w:tcPr>
            <w:tcW w:w="3060" w:type="dxa"/>
          </w:tcPr>
          <w:p w14:paraId="723DDD81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679347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289D68D" w14:textId="7224102D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F884D5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CE6A0" w14:textId="09D6F4AF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F873A6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973E1" w14:textId="3A0D9195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65F710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F0D46" w14:textId="74D74ABB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2D6C2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6867B897" w14:textId="77777777" w:rsidR="0061474E" w:rsidRPr="00C23DBC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  <w:cs/>
        </w:rPr>
        <w:tab/>
      </w:r>
      <w:r w:rsidRPr="002D6C2F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C23DBC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C23DBC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C23DBC" w14:paraId="300E527B" w14:textId="77777777" w:rsidTr="00780C41">
        <w:trPr>
          <w:cantSplit/>
        </w:trPr>
        <w:tc>
          <w:tcPr>
            <w:tcW w:w="3060" w:type="dxa"/>
          </w:tcPr>
          <w:p w14:paraId="6E216DD1" w14:textId="77777777" w:rsidR="0061474E" w:rsidRPr="00C23DBC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3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37ED986" w14:textId="77777777" w:rsidR="0061474E" w:rsidRPr="00C23DBC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46BA10E" w14:textId="77777777" w:rsidR="0061474E" w:rsidRPr="00C23DBC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F3E73" w:rsidRPr="00C23DBC" w14:paraId="540333DC" w14:textId="77777777" w:rsidTr="00780C41">
        <w:trPr>
          <w:cantSplit/>
        </w:trPr>
        <w:tc>
          <w:tcPr>
            <w:tcW w:w="3060" w:type="dxa"/>
          </w:tcPr>
          <w:p w14:paraId="49F8ED0C" w14:textId="280D61DE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3DBC">
              <w:rPr>
                <w:rFonts w:ascii="Angsana New" w:hAnsi="Angsana New" w:hint="cs"/>
                <w:sz w:val="30"/>
                <w:szCs w:val="30"/>
                <w:cs/>
              </w:rPr>
              <w:t>บุคลหรือกิจการที่เกี่ยวข้อง</w:t>
            </w:r>
          </w:p>
        </w:tc>
        <w:tc>
          <w:tcPr>
            <w:tcW w:w="990" w:type="dxa"/>
          </w:tcPr>
          <w:p w14:paraId="6DAAC08B" w14:textId="77777777" w:rsidR="006F3E73" w:rsidRPr="00C23DBC" w:rsidRDefault="006F3E73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996DF" w14:textId="3A517681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0DC4F2" w14:textId="77777777" w:rsidR="006F3E73" w:rsidRPr="00C23DBC" w:rsidRDefault="006F3E73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97340" w14:textId="0F5E939C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710FB" w14:textId="77777777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31F89" w14:textId="5899F656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DCDA702" w14:textId="77777777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CC235" w14:textId="258C3874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474E" w:rsidRPr="00C23DBC" w14:paraId="5FC72EE6" w14:textId="77777777" w:rsidTr="00780C41">
        <w:trPr>
          <w:cantSplit/>
        </w:trPr>
        <w:tc>
          <w:tcPr>
            <w:tcW w:w="3060" w:type="dxa"/>
          </w:tcPr>
          <w:p w14:paraId="307EFB99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C23DBC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</w:t>
            </w:r>
            <w:r w:rsidRPr="00C23DBC">
              <w:rPr>
                <w:rFonts w:ascii="Angsana New" w:hAnsi="Angsana New"/>
                <w:sz w:val="30"/>
                <w:szCs w:val="30"/>
                <w:cs/>
              </w:rPr>
              <w:t>จากสถาบันการเง</w:t>
            </w:r>
            <w:r w:rsidRPr="00C23DBC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1286D7EE" w14:textId="77777777" w:rsidR="0061474E" w:rsidRPr="00C23DBC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4753F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5B6A2C" w14:textId="6D7D3D53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11,328</w:t>
            </w:r>
          </w:p>
        </w:tc>
        <w:tc>
          <w:tcPr>
            <w:tcW w:w="270" w:type="dxa"/>
          </w:tcPr>
          <w:p w14:paraId="1004E930" w14:textId="77777777" w:rsidR="0061474E" w:rsidRPr="00C23DBC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9223A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190811" w14:textId="7252C6A3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9,706</w:t>
            </w:r>
          </w:p>
        </w:tc>
        <w:tc>
          <w:tcPr>
            <w:tcW w:w="270" w:type="dxa"/>
          </w:tcPr>
          <w:p w14:paraId="0B5759EF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99AD21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8B7465E" w14:textId="058E6562" w:rsidR="006F3E73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2A1385B3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4C25A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FA3B72" w14:textId="4B70C2AC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7,033</w:t>
            </w:r>
          </w:p>
        </w:tc>
      </w:tr>
      <w:tr w:rsidR="0061474E" w:rsidRPr="00C23DBC" w14:paraId="440DE14D" w14:textId="77777777" w:rsidTr="00780C41">
        <w:trPr>
          <w:cantSplit/>
        </w:trPr>
        <w:tc>
          <w:tcPr>
            <w:tcW w:w="3060" w:type="dxa"/>
          </w:tcPr>
          <w:p w14:paraId="775F0704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3DB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39D2003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E1DACD" w14:textId="0903D429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2C93976E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253034" w14:textId="1BA23124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6EB6FB2D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CEE7B4" w14:textId="7A5E9D09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289BD60F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6FC60D" w14:textId="6DB1E7AA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61474E" w:rsidRPr="00C23DBC" w14:paraId="2E8E4013" w14:textId="77777777" w:rsidTr="00780C41">
        <w:trPr>
          <w:cantSplit/>
        </w:trPr>
        <w:tc>
          <w:tcPr>
            <w:tcW w:w="3060" w:type="dxa"/>
          </w:tcPr>
          <w:p w14:paraId="6389151F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1CFC3169" w14:textId="77777777" w:rsidR="0061474E" w:rsidRPr="00C23DBC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0593F" w14:textId="44036D3F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11,515</w:t>
            </w:r>
          </w:p>
        </w:tc>
        <w:tc>
          <w:tcPr>
            <w:tcW w:w="270" w:type="dxa"/>
          </w:tcPr>
          <w:p w14:paraId="326C8008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788AF3" w14:textId="2076C280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9,966</w:t>
            </w:r>
          </w:p>
        </w:tc>
        <w:tc>
          <w:tcPr>
            <w:tcW w:w="270" w:type="dxa"/>
          </w:tcPr>
          <w:p w14:paraId="3677502A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4B2477" w14:textId="17B03A01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6,306</w:t>
            </w:r>
          </w:p>
        </w:tc>
        <w:tc>
          <w:tcPr>
            <w:tcW w:w="270" w:type="dxa"/>
          </w:tcPr>
          <w:p w14:paraId="4FC2AE77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BDEC6" w14:textId="7EBA0A5A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7,278</w:t>
            </w:r>
          </w:p>
        </w:tc>
      </w:tr>
      <w:tr w:rsidR="0061474E" w:rsidRPr="00C23DBC" w14:paraId="7F8A0F40" w14:textId="77777777" w:rsidTr="00780C41">
        <w:trPr>
          <w:cantSplit/>
        </w:trPr>
        <w:tc>
          <w:tcPr>
            <w:tcW w:w="3060" w:type="dxa"/>
          </w:tcPr>
          <w:p w14:paraId="223CF358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175033AA" w14:textId="77777777" w:rsidR="0061474E" w:rsidRPr="00C23DBC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DAB92D" w14:textId="3555A4FF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33FEEAEF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87A8C4" w14:textId="1CC4738B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70" w:type="dxa"/>
          </w:tcPr>
          <w:p w14:paraId="50624E27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5D1E09" w14:textId="63395224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1D562061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24EC4D" w14:textId="32BB431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DBC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61474E" w:rsidRPr="002D6C2F" w14:paraId="68158383" w14:textId="77777777" w:rsidTr="00780C41">
        <w:trPr>
          <w:cantSplit/>
        </w:trPr>
        <w:tc>
          <w:tcPr>
            <w:tcW w:w="3060" w:type="dxa"/>
          </w:tcPr>
          <w:p w14:paraId="6E77FCD0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C2AAD6E" w14:textId="77777777" w:rsidR="0061474E" w:rsidRPr="00C23DBC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4BFDCC" w14:textId="2EA1717E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12,189</w:t>
            </w:r>
          </w:p>
        </w:tc>
        <w:tc>
          <w:tcPr>
            <w:tcW w:w="270" w:type="dxa"/>
          </w:tcPr>
          <w:p w14:paraId="6A5454B9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432056" w14:textId="5D476FDA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10,968</w:t>
            </w:r>
          </w:p>
        </w:tc>
        <w:tc>
          <w:tcPr>
            <w:tcW w:w="270" w:type="dxa"/>
          </w:tcPr>
          <w:p w14:paraId="6A3C68FE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4CBBD" w14:textId="1DDC3F17" w:rsidR="0061474E" w:rsidRPr="00C23DBC" w:rsidRDefault="006F3E73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6,841</w:t>
            </w:r>
          </w:p>
        </w:tc>
        <w:tc>
          <w:tcPr>
            <w:tcW w:w="270" w:type="dxa"/>
          </w:tcPr>
          <w:p w14:paraId="2958E7FB" w14:textId="77777777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84540" w14:textId="6E9E1D22" w:rsidR="0061474E" w:rsidRPr="00C23DBC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DBC">
              <w:rPr>
                <w:rFonts w:ascii="Angsana New" w:hAnsi="Angsana New"/>
                <w:b/>
                <w:bCs/>
                <w:sz w:val="30"/>
                <w:szCs w:val="30"/>
              </w:rPr>
              <w:t>8,135</w:t>
            </w:r>
          </w:p>
        </w:tc>
      </w:tr>
    </w:tbl>
    <w:p w14:paraId="4E6F907B" w14:textId="342D01D6" w:rsidR="00A555C2" w:rsidRPr="00FE23C5" w:rsidRDefault="00334C11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0</w:t>
      </w:r>
      <w:r w:rsidR="00507A0C" w:rsidRPr="00FE23C5">
        <w:rPr>
          <w:rFonts w:ascii="Angsana New" w:hAnsi="Angsana New"/>
          <w:b/>
          <w:bCs/>
          <w:sz w:val="30"/>
          <w:szCs w:val="30"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67E2087" w14:textId="2EB9A38F" w:rsidR="0061474E" w:rsidRPr="002D6C2F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D6C2F">
        <w:rPr>
          <w:rFonts w:ascii="Angsana New" w:hAnsi="Angsana New"/>
          <w:b/>
          <w:bCs/>
          <w:sz w:val="30"/>
          <w:szCs w:val="30"/>
        </w:rPr>
        <w:tab/>
      </w:r>
      <w:r w:rsidRPr="002D6C2F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Pr="002D6C2F">
        <w:rPr>
          <w:rFonts w:ascii="Angsana New" w:hAnsi="Angsana New" w:hint="cs"/>
          <w:b/>
          <w:sz w:val="30"/>
          <w:szCs w:val="30"/>
          <w:cs/>
        </w:rPr>
        <w:t>ที่</w:t>
      </w:r>
      <w:r w:rsidRPr="002D6C2F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Pr="002D6C2F">
        <w:rPr>
          <w:rFonts w:ascii="Angsana New" w:hAnsi="Angsana New"/>
          <w:b/>
          <w:sz w:val="30"/>
          <w:szCs w:val="30"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สำหรับงวดสามเดือนสิ้นสุดวันที่ </w:t>
      </w:r>
      <w:r w:rsidRPr="002D6C2F">
        <w:rPr>
          <w:rFonts w:ascii="Angsana New" w:hAnsi="Angsana New"/>
          <w:sz w:val="30"/>
          <w:szCs w:val="30"/>
        </w:rPr>
        <w:t xml:space="preserve">31 </w:t>
      </w:r>
      <w:r w:rsidRPr="002D6C2F">
        <w:rPr>
          <w:rFonts w:ascii="Angsana New" w:hAnsi="Angsana New"/>
          <w:sz w:val="30"/>
          <w:szCs w:val="30"/>
          <w:cs/>
        </w:rPr>
        <w:t>มีนาคม</w:t>
      </w:r>
      <w:r w:rsidRPr="002D6C2F">
        <w:rPr>
          <w:rFonts w:ascii="Angsana New" w:hAnsi="Angsana New" w:hint="cs"/>
          <w:sz w:val="30"/>
          <w:szCs w:val="30"/>
          <w:cs/>
        </w:rPr>
        <w:t xml:space="preserve"> </w:t>
      </w:r>
      <w:r w:rsidRPr="002D6C2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2D6C2F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2D6C2F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7</w:t>
      </w:r>
      <w:r w:rsidRPr="002D6C2F">
        <w:rPr>
          <w:rFonts w:ascii="Angsana New" w:hAnsi="Angsana New" w:hint="cs"/>
          <w:b/>
          <w:sz w:val="30"/>
          <w:szCs w:val="30"/>
          <w:cs/>
        </w:rPr>
        <w:t xml:space="preserve"> แสดง 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6C2F" w14:paraId="7737BE68" w14:textId="77777777" w:rsidTr="00780C41">
        <w:trPr>
          <w:cantSplit/>
        </w:trPr>
        <w:tc>
          <w:tcPr>
            <w:tcW w:w="3060" w:type="dxa"/>
          </w:tcPr>
          <w:p w14:paraId="6FB2B2DB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847744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5E04159" w14:textId="5F3EFB44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61474E" w:rsidRPr="002D6C2F" w14:paraId="012AC713" w14:textId="77777777" w:rsidTr="00780C41">
        <w:trPr>
          <w:cantSplit/>
        </w:trPr>
        <w:tc>
          <w:tcPr>
            <w:tcW w:w="3060" w:type="dxa"/>
          </w:tcPr>
          <w:p w14:paraId="30909C2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C2A409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41BC56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187031D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3340A60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E7ECA7C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6C2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D6C2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1474E" w:rsidRPr="002D6C2F" w14:paraId="4B09CB0A" w14:textId="77777777" w:rsidTr="00780C41">
        <w:trPr>
          <w:cantSplit/>
        </w:trPr>
        <w:tc>
          <w:tcPr>
            <w:tcW w:w="3060" w:type="dxa"/>
          </w:tcPr>
          <w:p w14:paraId="6123D714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EF66E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E40A8EF" w14:textId="33745A05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9DC3E6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117C2" w14:textId="1F209E9B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A9591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B0172" w14:textId="35768D30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0360A2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0830" w14:textId="08ECF733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</w:tr>
      <w:tr w:rsidR="0061474E" w:rsidRPr="002D6C2F" w14:paraId="3151B783" w14:textId="77777777" w:rsidTr="00780C41">
        <w:trPr>
          <w:cantSplit/>
        </w:trPr>
        <w:tc>
          <w:tcPr>
            <w:tcW w:w="3060" w:type="dxa"/>
          </w:tcPr>
          <w:p w14:paraId="51BF21E9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84DB56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7FDF3719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61474E" w:rsidRPr="002D6C2F" w14:paraId="1CFA430D" w14:textId="77777777" w:rsidTr="00780C41">
        <w:trPr>
          <w:cantSplit/>
        </w:trPr>
        <w:tc>
          <w:tcPr>
            <w:tcW w:w="3060" w:type="dxa"/>
          </w:tcPr>
          <w:p w14:paraId="26F9F921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5ED726FA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EFF234D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1474E" w:rsidRPr="002D6C2F" w14:paraId="7CE16E72" w14:textId="77777777" w:rsidTr="00780C41">
        <w:trPr>
          <w:cantSplit/>
        </w:trPr>
        <w:tc>
          <w:tcPr>
            <w:tcW w:w="3060" w:type="dxa"/>
          </w:tcPr>
          <w:p w14:paraId="47EB09C9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1EE3497A" w14:textId="77777777" w:rsidR="0061474E" w:rsidRPr="002D6C2F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867E8D" w14:textId="48BA1B3E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16,885</w:t>
            </w:r>
          </w:p>
        </w:tc>
        <w:tc>
          <w:tcPr>
            <w:tcW w:w="270" w:type="dxa"/>
          </w:tcPr>
          <w:p w14:paraId="12B1A7AA" w14:textId="77777777" w:rsidR="0061474E" w:rsidRPr="001E4BAF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9E053" w14:textId="3D43F793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12,250</w:t>
            </w:r>
          </w:p>
        </w:tc>
        <w:tc>
          <w:tcPr>
            <w:tcW w:w="270" w:type="dxa"/>
          </w:tcPr>
          <w:p w14:paraId="129FB981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C4C2E" w14:textId="3216E3C8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16,799</w:t>
            </w:r>
          </w:p>
        </w:tc>
        <w:tc>
          <w:tcPr>
            <w:tcW w:w="270" w:type="dxa"/>
          </w:tcPr>
          <w:p w14:paraId="4B232AAC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8D789" w14:textId="0B7BDB4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</w:tr>
      <w:tr w:rsidR="0061474E" w:rsidRPr="002D6C2F" w14:paraId="0CA0178A" w14:textId="77777777" w:rsidTr="00780C41">
        <w:trPr>
          <w:cantSplit/>
          <w:trHeight w:hRule="exact" w:val="227"/>
        </w:trPr>
        <w:tc>
          <w:tcPr>
            <w:tcW w:w="3060" w:type="dxa"/>
          </w:tcPr>
          <w:p w14:paraId="6F56F6C9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466218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2E3446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81727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D1612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4A7C0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44A36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FF52D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2D86FB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74E" w:rsidRPr="002D6C2F" w14:paraId="116E6067" w14:textId="77777777" w:rsidTr="00780C41">
        <w:trPr>
          <w:cantSplit/>
        </w:trPr>
        <w:tc>
          <w:tcPr>
            <w:tcW w:w="3060" w:type="dxa"/>
          </w:tcPr>
          <w:p w14:paraId="74B3C021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EDE9844" w14:textId="77777777" w:rsidR="0061474E" w:rsidRPr="002D6C2F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84404C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3640C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2024A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BA3C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1B521D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9CC7F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70A2E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474E" w:rsidRPr="002D6C2F" w14:paraId="009C4410" w14:textId="77777777" w:rsidTr="00780C41">
        <w:trPr>
          <w:cantSplit/>
        </w:trPr>
        <w:tc>
          <w:tcPr>
            <w:tcW w:w="3060" w:type="dxa"/>
          </w:tcPr>
          <w:p w14:paraId="52751327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706CA0CC" w14:textId="20577448" w:rsidR="0061474E" w:rsidRPr="002D6C2F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3FF9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1</w:t>
            </w:r>
            <w:r w:rsidR="00FF0519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61A5F4" w14:textId="3F098DF4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(3,636)</w:t>
            </w:r>
          </w:p>
        </w:tc>
        <w:tc>
          <w:tcPr>
            <w:tcW w:w="270" w:type="dxa"/>
          </w:tcPr>
          <w:p w14:paraId="47282E39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821D77" w14:textId="35E55C6D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(1,925)</w:t>
            </w:r>
          </w:p>
        </w:tc>
        <w:tc>
          <w:tcPr>
            <w:tcW w:w="270" w:type="dxa"/>
          </w:tcPr>
          <w:p w14:paraId="79B1597C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C2E29C" w14:textId="3C12A77F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(3,342)</w:t>
            </w:r>
          </w:p>
        </w:tc>
        <w:tc>
          <w:tcPr>
            <w:tcW w:w="270" w:type="dxa"/>
          </w:tcPr>
          <w:p w14:paraId="067C3831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846825" w14:textId="44978929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4BAF">
              <w:rPr>
                <w:rFonts w:ascii="Angsana New" w:hAnsi="Angsana New"/>
                <w:sz w:val="30"/>
                <w:szCs w:val="30"/>
              </w:rPr>
              <w:t>(1,912)</w:t>
            </w:r>
          </w:p>
        </w:tc>
      </w:tr>
      <w:tr w:rsidR="0061474E" w:rsidRPr="002D6C2F" w14:paraId="5778DB14" w14:textId="77777777" w:rsidTr="00780C41">
        <w:trPr>
          <w:cantSplit/>
        </w:trPr>
        <w:tc>
          <w:tcPr>
            <w:tcW w:w="3060" w:type="dxa"/>
          </w:tcPr>
          <w:p w14:paraId="05EBCD84" w14:textId="77777777" w:rsidR="0061474E" w:rsidRPr="002D6C2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238012B" w14:textId="77777777" w:rsidR="0061474E" w:rsidRPr="002D6C2F" w:rsidRDefault="0061474E" w:rsidP="0061474E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1A724" w14:textId="647511F3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4BAF">
              <w:rPr>
                <w:rFonts w:ascii="Angsana New" w:hAnsi="Angsana New"/>
                <w:b/>
                <w:bCs/>
                <w:sz w:val="30"/>
                <w:szCs w:val="30"/>
              </w:rPr>
              <w:t>13,249</w:t>
            </w:r>
          </w:p>
        </w:tc>
        <w:tc>
          <w:tcPr>
            <w:tcW w:w="270" w:type="dxa"/>
          </w:tcPr>
          <w:p w14:paraId="63C60CD5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E731DA" w14:textId="14EF1B23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BAF">
              <w:rPr>
                <w:rFonts w:ascii="Angsana New" w:hAnsi="Angsana New"/>
                <w:b/>
                <w:bCs/>
                <w:sz w:val="30"/>
                <w:szCs w:val="30"/>
              </w:rPr>
              <w:t>10,325</w:t>
            </w:r>
          </w:p>
        </w:tc>
        <w:tc>
          <w:tcPr>
            <w:tcW w:w="270" w:type="dxa"/>
          </w:tcPr>
          <w:p w14:paraId="2370564F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ABCD92" w14:textId="1C614281" w:rsidR="0061474E" w:rsidRPr="001E4BAF" w:rsidRDefault="000841E7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BAF">
              <w:rPr>
                <w:rFonts w:ascii="Angsana New" w:hAnsi="Angsana New"/>
                <w:b/>
                <w:bCs/>
                <w:sz w:val="30"/>
                <w:szCs w:val="30"/>
              </w:rPr>
              <w:t>13,457</w:t>
            </w:r>
          </w:p>
        </w:tc>
        <w:tc>
          <w:tcPr>
            <w:tcW w:w="270" w:type="dxa"/>
          </w:tcPr>
          <w:p w14:paraId="04FA2EB6" w14:textId="77777777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EB956" w14:textId="3336883D" w:rsidR="0061474E" w:rsidRPr="001E4BAF" w:rsidRDefault="0061474E" w:rsidP="006147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BAF">
              <w:rPr>
                <w:rFonts w:ascii="Angsana New" w:hAnsi="Angsana New"/>
                <w:b/>
                <w:bCs/>
                <w:sz w:val="30"/>
                <w:szCs w:val="30"/>
              </w:rPr>
              <w:t>10,120</w:t>
            </w:r>
          </w:p>
        </w:tc>
      </w:tr>
    </w:tbl>
    <w:p w14:paraId="17E0CF91" w14:textId="77777777" w:rsidR="00EE02AA" w:rsidRPr="00FE23C5" w:rsidRDefault="00EE02AA" w:rsidP="0048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565A443" w14:textId="1882390E" w:rsidR="001E4C4D" w:rsidRPr="00FE23C5" w:rsidRDefault="00334C11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t>2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5028DE" w:rsidRPr="00FE23C5">
        <w:rPr>
          <w:rFonts w:ascii="Angsana New" w:hAnsi="Angsana New"/>
          <w:b/>
          <w:bCs/>
          <w:sz w:val="30"/>
          <w:szCs w:val="30"/>
        </w:rPr>
        <w:tab/>
      </w:r>
      <w:r w:rsidR="001E4C4D" w:rsidRPr="00FE23C5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5B5DF4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</w:rPr>
      </w:pPr>
    </w:p>
    <w:p w14:paraId="17303BA6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E23C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FE23C5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FE23C5" w:rsidRDefault="001E4C4D" w:rsidP="001E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18D148B2" w14:textId="6C4A81B3" w:rsidR="000A2AD1" w:rsidRPr="00FE23C5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23C5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D10DE6">
        <w:rPr>
          <w:rFonts w:ascii="Angsana New" w:hAnsi="Angsana New"/>
          <w:sz w:val="30"/>
          <w:szCs w:val="30"/>
        </w:rPr>
        <w:t xml:space="preserve"> </w:t>
      </w:r>
      <w:r w:rsidR="00C23942" w:rsidRPr="00FE23C5">
        <w:rPr>
          <w:rFonts w:ascii="Angsana New" w:hAnsi="Angsana New" w:hint="cs"/>
          <w:sz w:val="30"/>
          <w:szCs w:val="30"/>
          <w:cs/>
        </w:rPr>
        <w:t xml:space="preserve">สำหรับงวดสิ้นสุดวันที่ </w:t>
      </w:r>
      <w:r w:rsidR="0061474E">
        <w:rPr>
          <w:rFonts w:ascii="Angsana New" w:hAnsi="Angsana New"/>
          <w:sz w:val="30"/>
          <w:szCs w:val="30"/>
          <w:lang w:val="en-GB"/>
        </w:rPr>
        <w:t>31</w:t>
      </w:r>
      <w:r w:rsidR="0061474E">
        <w:rPr>
          <w:rFonts w:ascii="Angsana New" w:hAnsi="Angsana New" w:hint="cs"/>
          <w:sz w:val="30"/>
          <w:szCs w:val="30"/>
          <w:cs/>
          <w:lang w:val="en-GB"/>
        </w:rPr>
        <w:t xml:space="preserve"> มีนาคม</w:t>
      </w:r>
      <w:r w:rsidR="00431E41" w:rsidRPr="00FE23C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31E41" w:rsidRPr="00FE23C5">
        <w:rPr>
          <w:rFonts w:ascii="Angsana New" w:hAnsi="Angsana New" w:hint="cs"/>
          <w:sz w:val="30"/>
          <w:szCs w:val="30"/>
          <w:lang w:val="en-GB"/>
        </w:rPr>
        <w:t>256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8</w:t>
      </w:r>
      <w:r w:rsidR="003A7046" w:rsidRPr="00FE23C5">
        <w:rPr>
          <w:rFonts w:ascii="Angsana New" w:hAnsi="Angsana New"/>
          <w:sz w:val="30"/>
          <w:szCs w:val="30"/>
        </w:rPr>
        <w:t xml:space="preserve"> 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FE23C5">
        <w:rPr>
          <w:rFonts w:ascii="Angsana New" w:hAnsi="Angsana New"/>
          <w:bCs/>
          <w:sz w:val="30"/>
          <w:szCs w:val="30"/>
        </w:rPr>
        <w:t>256</w:t>
      </w:r>
      <w:r w:rsidR="00504F3F" w:rsidRPr="00504F3F">
        <w:rPr>
          <w:rFonts w:ascii="Angsana New" w:hAnsi="Angsana New" w:hint="cs"/>
          <w:bCs/>
          <w:sz w:val="30"/>
          <w:szCs w:val="30"/>
          <w:lang w:val="en-GB"/>
        </w:rPr>
        <w:t>7</w:t>
      </w:r>
      <w:r w:rsidR="00F44A04" w:rsidRPr="00FE23C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E23C5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FE23C5">
        <w:rPr>
          <w:rFonts w:ascii="Angsana New" w:hAnsi="Angsana New" w:hint="cs"/>
          <w:sz w:val="30"/>
          <w:szCs w:val="30"/>
          <w:cs/>
        </w:rPr>
        <w:t>สำหรับงวด</w:t>
      </w:r>
      <w:r w:rsidRPr="00FE23C5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FE23C5">
        <w:rPr>
          <w:rFonts w:ascii="Angsana New" w:hAnsi="Angsana New"/>
          <w:sz w:val="30"/>
          <w:szCs w:val="30"/>
          <w:cs/>
        </w:rPr>
        <w:t>ของผู้ถือหุ้น</w:t>
      </w:r>
      <w:r w:rsidRPr="00FE23C5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FE23C5">
        <w:rPr>
          <w:rFonts w:ascii="Angsana New" w:hAnsi="Angsana New"/>
          <w:sz w:val="30"/>
          <w:szCs w:val="30"/>
          <w:cs/>
        </w:rPr>
        <w:t>และ</w:t>
      </w:r>
      <w:r w:rsidRPr="00FE23C5">
        <w:rPr>
          <w:rFonts w:ascii="Angsana New" w:hAnsi="Angsana New" w:hint="cs"/>
          <w:sz w:val="30"/>
          <w:szCs w:val="30"/>
          <w:cs/>
        </w:rPr>
        <w:t>จำนวน</w:t>
      </w:r>
      <w:r w:rsidRPr="00FE23C5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FE23C5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FE23C5">
        <w:rPr>
          <w:rFonts w:ascii="Angsana New" w:hAnsi="Angsana New" w:hint="cs"/>
          <w:sz w:val="30"/>
          <w:szCs w:val="30"/>
          <w:cs/>
        </w:rPr>
        <w:t>งวด</w:t>
      </w:r>
      <w:r w:rsidRPr="00FE23C5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1E8C0EEC" w14:textId="77777777" w:rsidR="006F10C2" w:rsidRPr="00FE23C5" w:rsidRDefault="006F10C2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D6C2F" w14:paraId="197B56C5" w14:textId="77777777" w:rsidTr="00780C41">
        <w:trPr>
          <w:cantSplit/>
        </w:trPr>
        <w:tc>
          <w:tcPr>
            <w:tcW w:w="3060" w:type="dxa"/>
          </w:tcPr>
          <w:p w14:paraId="3BDEB918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A6F975F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60F068E" w14:textId="77777777" w:rsidR="0061474E" w:rsidRPr="002D6C2F" w:rsidRDefault="0061474E" w:rsidP="0078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  <w:r w:rsidRPr="002D6C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</w:t>
            </w:r>
            <w:r w:rsidRPr="00FE23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FE23C5" w14:paraId="3F618669" w14:textId="77777777" w:rsidTr="004C20A9">
        <w:trPr>
          <w:cantSplit/>
        </w:trPr>
        <w:tc>
          <w:tcPr>
            <w:tcW w:w="3060" w:type="dxa"/>
          </w:tcPr>
          <w:p w14:paraId="11BAE534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F7C133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BB9C0A" w14:textId="6875C25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841E7">
              <w:rPr>
                <w:rFonts w:ascii="Angsana New" w:hAnsi="Angsana New"/>
                <w:sz w:val="30"/>
                <w:szCs w:val="30"/>
              </w:rPr>
              <w:t>31</w:t>
            </w:r>
            <w:r w:rsidR="006147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474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5E15A7" w14:textId="77777777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71A8B2" w14:textId="38F4CD2C" w:rsidR="00EE02AA" w:rsidRPr="00FE23C5" w:rsidRDefault="00EE02AA" w:rsidP="004C2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1474E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="009D4736" w:rsidRPr="00FE23C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="0061474E" w:rsidRPr="00FE23C5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0841E7">
              <w:rPr>
                <w:rFonts w:ascii="Angsana New" w:hAnsi="Angsana New"/>
                <w:sz w:val="30"/>
                <w:szCs w:val="30"/>
              </w:rPr>
              <w:t>31</w:t>
            </w:r>
            <w:r w:rsidR="006147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474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816A4" w:rsidRPr="00FE23C5" w14:paraId="4D1B52D2" w14:textId="77777777" w:rsidTr="002C6D9F">
        <w:trPr>
          <w:cantSplit/>
        </w:trPr>
        <w:tc>
          <w:tcPr>
            <w:tcW w:w="3060" w:type="dxa"/>
          </w:tcPr>
          <w:p w14:paraId="1B6E4A8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2D00F7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8AF638" w14:textId="50B58C42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14B129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DD6489" w14:textId="2D86370C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rPr>
                <w:rFonts w:ascii="Angsana New" w:hAnsi="Angsana New"/>
                <w:sz w:val="30"/>
                <w:szCs w:val="30"/>
              </w:rPr>
            </w:pPr>
            <w:r w:rsidRPr="00FE23C5">
              <w:rPr>
                <w:rFonts w:ascii="Angsana New" w:hAnsi="Angsana New"/>
                <w:sz w:val="30"/>
                <w:szCs w:val="30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66B251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37908" w14:textId="784C471D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D71D2B" w14:textId="77777777" w:rsidR="008816A4" w:rsidRPr="00FE23C5" w:rsidRDefault="008816A4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6DEBA" w14:textId="3E22FA72" w:rsidR="008816A4" w:rsidRPr="00FE23C5" w:rsidRDefault="00BB3EB8" w:rsidP="0088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EB8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61474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C45268B" w14:textId="77777777" w:rsidR="00EE02AA" w:rsidRPr="00FE23C5" w:rsidRDefault="00EE02AA" w:rsidP="00EE0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080"/>
      </w:tblGrid>
      <w:tr w:rsidR="0061474E" w:rsidRPr="002A5E98" w14:paraId="7B1D82DE" w14:textId="77777777" w:rsidTr="0061474E">
        <w:trPr>
          <w:cantSplit/>
        </w:trPr>
        <w:tc>
          <w:tcPr>
            <w:tcW w:w="3690" w:type="dxa"/>
          </w:tcPr>
          <w:p w14:paraId="59067CEE" w14:textId="77777777" w:rsidR="0061474E" w:rsidRPr="00D10DE6" w:rsidRDefault="0061474E" w:rsidP="0061474E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ถือหุ้น   </w:t>
            </w:r>
          </w:p>
          <w:p w14:paraId="68F38F8C" w14:textId="2658AE59" w:rsidR="0061474E" w:rsidRPr="00D10DE6" w:rsidRDefault="0061474E" w:rsidP="0061474E">
            <w:pPr>
              <w:spacing w:line="240" w:lineRule="auto"/>
              <w:ind w:left="342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สามัญของบริษัท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(พันบาท</w:t>
            </w:r>
            <w:r w:rsidRPr="00D10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D6ECF0" w14:textId="1C7D9D87" w:rsidR="0061474E" w:rsidRPr="002A5E98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73,054</w:t>
            </w:r>
          </w:p>
        </w:tc>
        <w:tc>
          <w:tcPr>
            <w:tcW w:w="270" w:type="dxa"/>
          </w:tcPr>
          <w:p w14:paraId="6A4C8F6C" w14:textId="77777777" w:rsidR="0061474E" w:rsidRPr="002A5E98" w:rsidRDefault="0061474E" w:rsidP="0061474E">
            <w:pPr>
              <w:tabs>
                <w:tab w:val="decimal" w:pos="522"/>
              </w:tabs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271314" w14:textId="1433A95B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35,011</w:t>
            </w:r>
          </w:p>
        </w:tc>
        <w:tc>
          <w:tcPr>
            <w:tcW w:w="270" w:type="dxa"/>
          </w:tcPr>
          <w:p w14:paraId="7413AEDE" w14:textId="77777777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287B3A" w14:textId="784D086A" w:rsidR="0061474E" w:rsidRPr="002A5E98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59,581</w:t>
            </w:r>
          </w:p>
        </w:tc>
        <w:tc>
          <w:tcPr>
            <w:tcW w:w="270" w:type="dxa"/>
          </w:tcPr>
          <w:p w14:paraId="560C2E38" w14:textId="77777777" w:rsidR="0061474E" w:rsidRPr="002A5E98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6057E" w14:textId="19AA32F6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43,312</w:t>
            </w:r>
          </w:p>
        </w:tc>
      </w:tr>
      <w:tr w:rsidR="0061474E" w:rsidRPr="002A5E98" w14:paraId="16EA5F89" w14:textId="77777777" w:rsidTr="0061474E">
        <w:trPr>
          <w:cantSplit/>
          <w:trHeight w:val="287"/>
        </w:trPr>
        <w:tc>
          <w:tcPr>
            <w:tcW w:w="3690" w:type="dxa"/>
            <w:vAlign w:val="bottom"/>
          </w:tcPr>
          <w:p w14:paraId="36328585" w14:textId="221E03CE" w:rsidR="0061474E" w:rsidRPr="00D10DE6" w:rsidRDefault="0061474E" w:rsidP="0061474E">
            <w:pPr>
              <w:spacing w:line="460" w:lineRule="exact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ที่จ่ายชำระแล้วและถือโดยผู้ถือหุ้น (พันหุ้น)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9175B" w14:textId="223AA732" w:rsidR="0061474E" w:rsidRPr="002A5E98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841E84E" w14:textId="77777777" w:rsidR="0061474E" w:rsidRPr="002A5E98" w:rsidRDefault="0061474E" w:rsidP="0061474E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79E7E7" w14:textId="74CDFCCD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36C27484" w14:textId="77777777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CBF7F" w14:textId="48029806" w:rsidR="0061474E" w:rsidRPr="002A5E98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  <w:tc>
          <w:tcPr>
            <w:tcW w:w="270" w:type="dxa"/>
            <w:vAlign w:val="bottom"/>
          </w:tcPr>
          <w:p w14:paraId="674B5947" w14:textId="77777777" w:rsidR="0061474E" w:rsidRPr="002A5E98" w:rsidRDefault="0061474E" w:rsidP="0061474E">
            <w:pPr>
              <w:tabs>
                <w:tab w:val="decimal" w:pos="522"/>
              </w:tabs>
              <w:spacing w:line="240" w:lineRule="auto"/>
              <w:ind w:left="158" w:right="-137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ACF972" w14:textId="77415249" w:rsidR="0061474E" w:rsidRPr="002A5E98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E98">
              <w:rPr>
                <w:rFonts w:ascii="Angsana New" w:hAnsi="Angsana New"/>
                <w:b/>
                <w:bCs/>
                <w:sz w:val="30"/>
                <w:szCs w:val="30"/>
              </w:rPr>
              <w:t>725,000</w:t>
            </w:r>
          </w:p>
        </w:tc>
      </w:tr>
      <w:tr w:rsidR="0061474E" w:rsidRPr="009F3CE5" w14:paraId="2F8E6E56" w14:textId="77777777" w:rsidTr="0061474E">
        <w:trPr>
          <w:cantSplit/>
        </w:trPr>
        <w:tc>
          <w:tcPr>
            <w:tcW w:w="3690" w:type="dxa"/>
            <w:vAlign w:val="bottom"/>
          </w:tcPr>
          <w:p w14:paraId="385FCB6F" w14:textId="77777777" w:rsidR="0061474E" w:rsidRPr="00D10DE6" w:rsidRDefault="0061474E" w:rsidP="0061474E">
            <w:pPr>
              <w:spacing w:line="460" w:lineRule="exact"/>
              <w:ind w:left="3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D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0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0C31CC" w14:textId="31135554" w:rsidR="0061474E" w:rsidRPr="009F3CE5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44DF3C18" w14:textId="77777777" w:rsidR="0061474E" w:rsidRPr="009F3CE5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114E85" w14:textId="40371F9A" w:rsidR="0061474E" w:rsidRPr="009F3CE5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09FE0A14" w14:textId="77777777" w:rsidR="0061474E" w:rsidRPr="009F3CE5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D558DC" w14:textId="43D0F3C3" w:rsidR="0061474E" w:rsidRPr="009F3CE5" w:rsidRDefault="000841E7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70" w:type="dxa"/>
          </w:tcPr>
          <w:p w14:paraId="20BEE796" w14:textId="77777777" w:rsidR="0061474E" w:rsidRPr="009F3CE5" w:rsidRDefault="0061474E" w:rsidP="0061474E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C71C1D" w14:textId="0BB28CEC" w:rsidR="0061474E" w:rsidRPr="009F3CE5" w:rsidRDefault="0061474E" w:rsidP="006147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158" w:right="134" w:hanging="1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14:paraId="1D570E53" w14:textId="45B1AEB9" w:rsidR="005D305F" w:rsidRPr="005D305F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lastRenderedPageBreak/>
        <w:t>22</w:t>
      </w:r>
      <w:r w:rsidR="005D305F" w:rsidRPr="00F40C6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5D305F" w:rsidRPr="005D305F">
        <w:rPr>
          <w:rFonts w:ascii="Angsana New" w:hAnsi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230EAEF9" w14:textId="670127A3" w:rsidR="000C4CDA" w:rsidRDefault="000C4CDA" w:rsidP="00CA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รายได้ของกลุ่มบริษัท สำหรับงวดสามเดือนสิ้นสุดวันที่ 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2567</w:t>
      </w:r>
      <w:r>
        <w:rPr>
          <w:rFonts w:ascii="Angsana New" w:hAnsi="Angsana New" w:hint="cs"/>
          <w:sz w:val="30"/>
          <w:szCs w:val="30"/>
          <w:cs/>
        </w:rPr>
        <w:t xml:space="preserve"> จำแนกตามส่วนที่ได้รับการส่งเสริมการลงทุนและส่วนที่ไม่ได้รับการส่งเสริมการลงทุนมีดังนี้</w:t>
      </w:r>
    </w:p>
    <w:p w14:paraId="761AB336" w14:textId="77777777" w:rsidR="007072B1" w:rsidRDefault="007072B1" w:rsidP="000C4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7B34AD" w14:textId="3D9F334A" w:rsidR="00DC6D24" w:rsidRPr="009F3CE5" w:rsidRDefault="003C79B0" w:rsidP="00707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</w:t>
      </w:r>
      <w:r w:rsidR="007072B1" w:rsidRPr="009F3CE5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ข้อมูลทางการเงินรวม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542CBD" w:rsidRPr="009F3CE5" w14:paraId="02FD6BB4" w14:textId="77777777" w:rsidTr="00482F52">
        <w:tc>
          <w:tcPr>
            <w:tcW w:w="2339" w:type="dxa"/>
          </w:tcPr>
          <w:p w14:paraId="5B90E54B" w14:textId="77777777" w:rsidR="00542CBD" w:rsidRPr="009F3CE5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B5AF" w14:textId="5C83ED60" w:rsidR="00542CBD" w:rsidRPr="009F3CE5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0F42" w14:textId="0B72B1A8" w:rsidR="00542CBD" w:rsidRPr="009F3CE5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634FDA"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ACFA8" w14:textId="18DEECAB" w:rsidR="00542CBD" w:rsidRPr="009F3CE5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D24" w:rsidRPr="009F3CE5" w14:paraId="3AA381CF" w14:textId="77777777" w:rsidTr="00482F52">
        <w:tc>
          <w:tcPr>
            <w:tcW w:w="2339" w:type="dxa"/>
          </w:tcPr>
          <w:p w14:paraId="413BE098" w14:textId="77777777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40CBF" w14:textId="5F978F2F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9D9F2" w14:textId="4FAA9031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FAFB98" w14:textId="0B048477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92D887" w14:textId="5994C6E8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897282" w14:textId="75AB5AB5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FAB94C" w14:textId="71FA9C80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9F3CE5" w14:paraId="35EC8EC3" w14:textId="77777777" w:rsidTr="0068413A">
        <w:tc>
          <w:tcPr>
            <w:tcW w:w="2339" w:type="dxa"/>
          </w:tcPr>
          <w:p w14:paraId="00FCEBDC" w14:textId="77777777" w:rsidR="00F43243" w:rsidRPr="009F3CE5" w:rsidRDefault="00F43243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46A7FEF3" w14:textId="10081005" w:rsidR="00F43243" w:rsidRPr="009F3CE5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DC6D24" w:rsidRPr="009F3CE5" w14:paraId="222CAE97" w14:textId="77777777" w:rsidTr="00F43243">
        <w:tc>
          <w:tcPr>
            <w:tcW w:w="2339" w:type="dxa"/>
          </w:tcPr>
          <w:p w14:paraId="36E6CDB5" w14:textId="0CFBE5B6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4F6E6D7F" w14:textId="0A3DF6A6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62,090</w:t>
            </w:r>
          </w:p>
        </w:tc>
        <w:tc>
          <w:tcPr>
            <w:tcW w:w="1169" w:type="dxa"/>
          </w:tcPr>
          <w:p w14:paraId="5A6B8BAF" w14:textId="4BDF807A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5,990</w:t>
            </w:r>
          </w:p>
        </w:tc>
        <w:tc>
          <w:tcPr>
            <w:tcW w:w="1169" w:type="dxa"/>
          </w:tcPr>
          <w:p w14:paraId="6ADA9DA6" w14:textId="10652251" w:rsidR="00DC6D24" w:rsidRPr="009F3CE5" w:rsidRDefault="00DC6D24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598,084</w:t>
            </w:r>
          </w:p>
        </w:tc>
        <w:tc>
          <w:tcPr>
            <w:tcW w:w="1169" w:type="dxa"/>
          </w:tcPr>
          <w:p w14:paraId="5FDEEAC7" w14:textId="4B69BE8F" w:rsidR="00DC6D24" w:rsidRPr="009F3CE5" w:rsidRDefault="007072B1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507,912</w:t>
            </w:r>
          </w:p>
        </w:tc>
        <w:tc>
          <w:tcPr>
            <w:tcW w:w="1169" w:type="dxa"/>
          </w:tcPr>
          <w:p w14:paraId="05E1CFB4" w14:textId="23410147" w:rsidR="00DC6D24" w:rsidRPr="009F3CE5" w:rsidRDefault="00504F3F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660</w:t>
            </w:r>
            <w:r w:rsidR="00DC6D24" w:rsidRPr="009F3CE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174</w:t>
            </w:r>
          </w:p>
        </w:tc>
        <w:tc>
          <w:tcPr>
            <w:tcW w:w="1170" w:type="dxa"/>
          </w:tcPr>
          <w:p w14:paraId="42E9E616" w14:textId="41BF92AD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513,902</w:t>
            </w:r>
          </w:p>
        </w:tc>
      </w:tr>
      <w:tr w:rsidR="00DC6D24" w:rsidRPr="009F3CE5" w14:paraId="3D10561A" w14:textId="77777777" w:rsidTr="007072B1">
        <w:tc>
          <w:tcPr>
            <w:tcW w:w="2339" w:type="dxa"/>
          </w:tcPr>
          <w:p w14:paraId="4A89BF88" w14:textId="39281E26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2185B27A" w14:textId="78239740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11CC5A5" w14:textId="64DFC8B4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7D6FDD1" w14:textId="2E71F564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DD42194" w14:textId="1EED9356" w:rsidR="00DC6D24" w:rsidRPr="009F3CE5" w:rsidRDefault="00634FDA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29,415</w:t>
            </w:r>
          </w:p>
        </w:tc>
        <w:tc>
          <w:tcPr>
            <w:tcW w:w="1169" w:type="dxa"/>
          </w:tcPr>
          <w:p w14:paraId="0E18FEC3" w14:textId="196116D7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FF24A11" w14:textId="1BEACA56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29,415</w:t>
            </w:r>
          </w:p>
        </w:tc>
      </w:tr>
      <w:tr w:rsidR="00DC6D24" w:rsidRPr="009F3CE5" w14:paraId="6FC281E5" w14:textId="77777777" w:rsidTr="007072B1">
        <w:tc>
          <w:tcPr>
            <w:tcW w:w="2339" w:type="dxa"/>
          </w:tcPr>
          <w:p w14:paraId="46B7F4DC" w14:textId="1FB77097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9661B" w14:textId="40A8EE1E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70EC68B" w14:textId="2BC3CBAB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E386D4" w14:textId="5496BBFA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B86608" w14:textId="15F1E5B4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F13DB" w14:textId="56873502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3,439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96EF5" w14:textId="794B5477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CE5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DC6D24" w14:paraId="41EED71C" w14:textId="77777777" w:rsidTr="007072B1">
        <w:tc>
          <w:tcPr>
            <w:tcW w:w="2339" w:type="dxa"/>
          </w:tcPr>
          <w:p w14:paraId="0D3A8DEC" w14:textId="3CCD001B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3451E" w14:textId="01F70691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62,090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5F5415" w14:textId="7CC39FE5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5,990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298EB4" w14:textId="27B60462" w:rsidR="00DC6D24" w:rsidRPr="009F3CE5" w:rsidRDefault="007072B1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601,523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5490F1" w14:textId="29AF335E" w:rsidR="00DC6D24" w:rsidRPr="009F3CE5" w:rsidRDefault="007072B1" w:rsidP="00707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541,693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4949A3" w14:textId="6D79C802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663,613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D520" w14:textId="37AAFE5F" w:rsidR="00DC6D24" w:rsidRPr="009F3CE5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3CE5">
              <w:rPr>
                <w:rFonts w:ascii="Angsana New" w:hAnsi="Angsana New"/>
                <w:b/>
                <w:bCs/>
                <w:sz w:val="30"/>
                <w:szCs w:val="30"/>
              </w:rPr>
              <w:t>547,683</w:t>
            </w:r>
          </w:p>
        </w:tc>
      </w:tr>
    </w:tbl>
    <w:p w14:paraId="2154A1A1" w14:textId="77777777" w:rsidR="000C4CDA" w:rsidRPr="00FE23C5" w:rsidRDefault="000C4CDA" w:rsidP="000C4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EAECE6" w14:textId="75159AEB" w:rsidR="003C79B0" w:rsidRPr="001A0C3C" w:rsidRDefault="003C79B0" w:rsidP="003C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</w:t>
      </w:r>
      <w:r w:rsidRPr="001A0C3C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ข้อมูลทางการเงินเฉพาะกิจการ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3C79B0" w:rsidRPr="001A0C3C" w14:paraId="501825DA" w14:textId="77777777" w:rsidTr="00482F52">
        <w:tc>
          <w:tcPr>
            <w:tcW w:w="2339" w:type="dxa"/>
          </w:tcPr>
          <w:p w14:paraId="2E8F284C" w14:textId="77777777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AA79" w14:textId="77777777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D02" w14:textId="2A3B9CA6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3C4D0E"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9287" w14:textId="77777777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9B0" w:rsidRPr="001A0C3C" w14:paraId="1B965BD5" w14:textId="77777777" w:rsidTr="00482F52">
        <w:tc>
          <w:tcPr>
            <w:tcW w:w="2339" w:type="dxa"/>
          </w:tcPr>
          <w:p w14:paraId="4970E9BF" w14:textId="77777777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41E28" w14:textId="76D0A78A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C588DE" w14:textId="57C08484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20B086" w14:textId="64ACA589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20D287" w14:textId="54DD1802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1397AAD" w14:textId="0A6FF529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445CB" w14:textId="2758CCCA" w:rsidR="003C79B0" w:rsidRPr="001A0C3C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504F3F" w:rsidRPr="00504F3F">
              <w:rPr>
                <w:rFonts w:ascii="Angsana New" w:hAnsi="Angsana New" w:hint="cs"/>
                <w:sz w:val="30"/>
                <w:szCs w:val="30"/>
                <w:lang w:val="en-GB"/>
              </w:rPr>
              <w:t>2567</w:t>
            </w:r>
          </w:p>
        </w:tc>
      </w:tr>
      <w:tr w:rsidR="00F43243" w:rsidRPr="001A0C3C" w14:paraId="697E8F60" w14:textId="77777777" w:rsidTr="00BF7DB1">
        <w:tc>
          <w:tcPr>
            <w:tcW w:w="2339" w:type="dxa"/>
          </w:tcPr>
          <w:p w14:paraId="59C9F041" w14:textId="77777777" w:rsidR="00F43243" w:rsidRPr="001A0C3C" w:rsidRDefault="00F43243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2A8C7559" w14:textId="7C886E51" w:rsidR="00F43243" w:rsidRPr="001A0C3C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C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2D6C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482F52" w:rsidRPr="001A0C3C" w14:paraId="5698E183" w14:textId="77777777" w:rsidTr="00F43243">
        <w:trPr>
          <w:trHeight w:val="70"/>
        </w:trPr>
        <w:tc>
          <w:tcPr>
            <w:tcW w:w="2339" w:type="dxa"/>
          </w:tcPr>
          <w:p w14:paraId="724DC11C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2BF63AFF" w14:textId="6A0E6302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420ACD" w14:textId="1F6F694C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A51CDD" w14:textId="4EED6C21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1169" w:type="dxa"/>
          </w:tcPr>
          <w:p w14:paraId="7950FB36" w14:textId="35038D94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512,136</w:t>
            </w:r>
          </w:p>
        </w:tc>
        <w:tc>
          <w:tcPr>
            <w:tcW w:w="1169" w:type="dxa"/>
          </w:tcPr>
          <w:p w14:paraId="32C237E9" w14:textId="738D40BF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586,415</w:t>
            </w:r>
          </w:p>
        </w:tc>
        <w:tc>
          <w:tcPr>
            <w:tcW w:w="1170" w:type="dxa"/>
          </w:tcPr>
          <w:p w14:paraId="5FE7B1B2" w14:textId="17B7E74B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512,136</w:t>
            </w:r>
          </w:p>
        </w:tc>
      </w:tr>
      <w:tr w:rsidR="00482F52" w:rsidRPr="001A0C3C" w14:paraId="3797E6A3" w14:textId="77777777" w:rsidTr="00F63097">
        <w:tc>
          <w:tcPr>
            <w:tcW w:w="2339" w:type="dxa"/>
          </w:tcPr>
          <w:p w14:paraId="4210555A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7A733B7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477BB0A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04F3404" w14:textId="6C46C68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98B5EF0" w14:textId="1968E766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17,410</w:t>
            </w:r>
          </w:p>
        </w:tc>
        <w:tc>
          <w:tcPr>
            <w:tcW w:w="1169" w:type="dxa"/>
          </w:tcPr>
          <w:p w14:paraId="62C5DCCD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BB4867A" w14:textId="15A40652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17,410</w:t>
            </w:r>
          </w:p>
        </w:tc>
      </w:tr>
      <w:tr w:rsidR="00482F52" w:rsidRPr="001A0C3C" w14:paraId="5E45918F" w14:textId="77777777" w:rsidTr="00F63097">
        <w:tc>
          <w:tcPr>
            <w:tcW w:w="2339" w:type="dxa"/>
          </w:tcPr>
          <w:p w14:paraId="5977DFC4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943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FD513B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2221DE" w14:textId="5F62CD65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7A2EE6" w14:textId="5EFD2BA4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65DA97" w14:textId="433E2CE8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3,324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F8CB3" w14:textId="5F1CDD7C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0C3C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</w:tr>
      <w:tr w:rsidR="00482F52" w14:paraId="33954A1B" w14:textId="77777777" w:rsidTr="00F63097">
        <w:tc>
          <w:tcPr>
            <w:tcW w:w="2339" w:type="dxa"/>
          </w:tcPr>
          <w:p w14:paraId="2DEDFDB5" w14:textId="7777777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ACBAB" w14:textId="25D01FC1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D41A76" w14:textId="4DF6759E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081BAC" w14:textId="67B91062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1A8A98" w14:textId="18F33057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43E5BF" w14:textId="5288118A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/>
                <w:b/>
                <w:bCs/>
                <w:sz w:val="30"/>
                <w:szCs w:val="30"/>
              </w:rPr>
              <w:t>589,739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1CC3E" w14:textId="6202529F" w:rsidR="00482F52" w:rsidRPr="001A0C3C" w:rsidRDefault="00482F52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C3C">
              <w:rPr>
                <w:rFonts w:ascii="Angsana New" w:hAnsi="Angsana New"/>
                <w:b/>
                <w:bCs/>
                <w:sz w:val="30"/>
                <w:szCs w:val="30"/>
              </w:rPr>
              <w:t>533,142</w:t>
            </w:r>
          </w:p>
        </w:tc>
      </w:tr>
    </w:tbl>
    <w:p w14:paraId="04C53A37" w14:textId="77777777" w:rsidR="005D305F" w:rsidRDefault="005D305F" w:rsidP="000C2942">
      <w:pPr>
        <w:rPr>
          <w:rFonts w:ascii="Angsana New" w:hAnsi="Angsana New"/>
          <w:b/>
          <w:bCs/>
          <w:sz w:val="30"/>
          <w:szCs w:val="30"/>
        </w:rPr>
      </w:pPr>
    </w:p>
    <w:p w14:paraId="00D7A53E" w14:textId="77777777" w:rsidR="003C79B0" w:rsidRDefault="003C79B0" w:rsidP="000C2942">
      <w:pPr>
        <w:rPr>
          <w:rFonts w:ascii="Angsana New" w:hAnsi="Angsana New"/>
          <w:b/>
          <w:bCs/>
          <w:sz w:val="30"/>
          <w:szCs w:val="30"/>
        </w:rPr>
      </w:pPr>
    </w:p>
    <w:p w14:paraId="4D00ECBA" w14:textId="77777777" w:rsidR="00CD1C1E" w:rsidRDefault="00CD1C1E" w:rsidP="000C2942">
      <w:pPr>
        <w:rPr>
          <w:rFonts w:ascii="Angsana New" w:hAnsi="Angsana New"/>
          <w:b/>
          <w:bCs/>
          <w:sz w:val="30"/>
          <w:szCs w:val="30"/>
        </w:rPr>
      </w:pPr>
    </w:p>
    <w:p w14:paraId="32C53BE9" w14:textId="77777777" w:rsidR="00CA25F6" w:rsidRDefault="00CA25F6" w:rsidP="000C2942">
      <w:pPr>
        <w:rPr>
          <w:rFonts w:ascii="Angsana New" w:hAnsi="Angsana New"/>
          <w:b/>
          <w:bCs/>
          <w:sz w:val="30"/>
          <w:szCs w:val="30"/>
        </w:rPr>
      </w:pPr>
    </w:p>
    <w:p w14:paraId="19D5C7E3" w14:textId="436C9AAB" w:rsidR="00507A0C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FE23C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04F3F" w:rsidRPr="00504F3F">
        <w:rPr>
          <w:rFonts w:ascii="Angsana New" w:hAnsi="Angsana New" w:hint="cs"/>
          <w:b/>
          <w:bCs/>
          <w:sz w:val="30"/>
          <w:szCs w:val="30"/>
          <w:lang w:val="en-GB"/>
        </w:rPr>
        <w:t>3</w:t>
      </w:r>
      <w:r w:rsidR="00CF4C39" w:rsidRPr="00FE23C5">
        <w:rPr>
          <w:rFonts w:ascii="Angsana New" w:hAnsi="Angsana New"/>
          <w:b/>
          <w:bCs/>
          <w:sz w:val="30"/>
          <w:szCs w:val="30"/>
        </w:rPr>
        <w:tab/>
      </w:r>
      <w:r w:rsidR="000C2942" w:rsidRPr="00FE23C5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FE23C5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89BA8D" w14:textId="77777777" w:rsidR="00EA013C" w:rsidRDefault="00EA013C" w:rsidP="00EA01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EA013C" w:rsidRPr="00FE23C5" w14:paraId="2E3029DA" w14:textId="77777777" w:rsidTr="00F63097">
        <w:trPr>
          <w:tblHeader/>
        </w:trPr>
        <w:tc>
          <w:tcPr>
            <w:tcW w:w="3779" w:type="dxa"/>
          </w:tcPr>
          <w:p w14:paraId="24C68738" w14:textId="77777777" w:rsidR="00EA013C" w:rsidRPr="00FE23C5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F3E3A92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159DAF7" w14:textId="77777777" w:rsidR="00EA013C" w:rsidRPr="00FE23C5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320D2C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23C5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A013C" w:rsidRPr="00FE23C5" w14:paraId="783F1FCE" w14:textId="77777777" w:rsidTr="00F63097">
        <w:trPr>
          <w:tblHeader/>
        </w:trPr>
        <w:tc>
          <w:tcPr>
            <w:tcW w:w="3779" w:type="dxa"/>
          </w:tcPr>
          <w:p w14:paraId="08C25402" w14:textId="77777777" w:rsidR="00EA013C" w:rsidRPr="006E21E5" w:rsidRDefault="00EA013C" w:rsidP="00F630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E21E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21D92F7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639BD715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6C973A29" w14:textId="32AE0751" w:rsidR="00EA013C" w:rsidRPr="00FE23C5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10DE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A013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09F2891" w14:textId="77777777" w:rsidR="00EA013C" w:rsidRPr="00FE23C5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E3E4EA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77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65D1E595" w14:textId="77777777" w:rsidR="00EA013C" w:rsidRPr="00FE23C5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61852F" w14:textId="2417D1F3" w:rsidR="00EA013C" w:rsidRPr="00FE23C5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10DE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2A77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FE23C5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EA013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EA013C" w:rsidRPr="00FE23C5" w14:paraId="2C788D3A" w14:textId="77777777" w:rsidTr="00EA013C">
        <w:trPr>
          <w:tblHeader/>
        </w:trPr>
        <w:tc>
          <w:tcPr>
            <w:tcW w:w="3779" w:type="dxa"/>
          </w:tcPr>
          <w:p w14:paraId="28B429D5" w14:textId="77777777" w:rsidR="00EA013C" w:rsidRPr="00FE23C5" w:rsidRDefault="00EA013C" w:rsidP="00F63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2B59DEF" w14:textId="77777777" w:rsidR="00EA013C" w:rsidRPr="00FE23C5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E23C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FE23C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FE23C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013C" w:rsidRPr="00C50C3C" w14:paraId="16A23DBE" w14:textId="77777777" w:rsidTr="00EA013C">
        <w:trPr>
          <w:cantSplit/>
        </w:trPr>
        <w:tc>
          <w:tcPr>
            <w:tcW w:w="3779" w:type="dxa"/>
          </w:tcPr>
          <w:p w14:paraId="27CEB4C7" w14:textId="1D8A03F3" w:rsidR="00EA013C" w:rsidRPr="00C50C3C" w:rsidRDefault="00EA013C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3FF9ED71" w14:textId="265FEA7B" w:rsidR="00EA013C" w:rsidRPr="00EA013C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16D5E6" w14:textId="77777777" w:rsidR="00EA013C" w:rsidRPr="00EA013C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118CE30" w14:textId="02663730" w:rsidR="00EA013C" w:rsidRPr="00EA013C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</w:p>
        </w:tc>
        <w:tc>
          <w:tcPr>
            <w:tcW w:w="180" w:type="dxa"/>
          </w:tcPr>
          <w:p w14:paraId="5FAB0E88" w14:textId="77777777" w:rsidR="00EA013C" w:rsidRPr="00EA013C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59646D" w14:textId="4C1CA802" w:rsidR="00EA013C" w:rsidRPr="00EA013C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E8E74" w14:textId="77777777" w:rsidR="00EA013C" w:rsidRPr="00EA013C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5BBE59" w14:textId="02993F43" w:rsidR="00EA013C" w:rsidRPr="00EA013C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013C" w:rsidRPr="00CD1C1E" w14:paraId="63AE2E24" w14:textId="77777777" w:rsidTr="00EA013C">
        <w:trPr>
          <w:cantSplit/>
        </w:trPr>
        <w:tc>
          <w:tcPr>
            <w:tcW w:w="3779" w:type="dxa"/>
          </w:tcPr>
          <w:p w14:paraId="69275A98" w14:textId="6355C670" w:rsidR="00EA013C" w:rsidRPr="00CD1C1E" w:rsidRDefault="00EA013C" w:rsidP="00EA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1C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  <w:vAlign w:val="bottom"/>
          </w:tcPr>
          <w:p w14:paraId="25CB5861" w14:textId="77777777" w:rsidR="00EA013C" w:rsidRPr="00CD1C1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0A4EF1" w14:textId="77777777" w:rsidR="00EA013C" w:rsidRPr="00CD1C1E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8334E3" w14:textId="77777777" w:rsidR="00EA013C" w:rsidRPr="00CD1C1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0D149" w14:textId="77777777" w:rsidR="00EA013C" w:rsidRPr="00CD1C1E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B9E237" w14:textId="77777777" w:rsidR="00EA013C" w:rsidRPr="00CD1C1E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284C33" w14:textId="77777777" w:rsidR="00EA013C" w:rsidRPr="00CD1C1E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FFE984" w14:textId="77777777" w:rsidR="00EA013C" w:rsidRPr="00CD1C1E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CD1C1E" w14:paraId="4C263952" w14:textId="77777777" w:rsidTr="00727E03">
        <w:trPr>
          <w:cantSplit/>
        </w:trPr>
        <w:tc>
          <w:tcPr>
            <w:tcW w:w="3779" w:type="dxa"/>
          </w:tcPr>
          <w:p w14:paraId="2C2D0CF8" w14:textId="6896A445" w:rsidR="00F94D45" w:rsidRPr="00CD1C1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57576387" w14:textId="194F9798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E921F4A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6C72D47" w14:textId="2B9C2C2F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11,391</w:t>
            </w:r>
          </w:p>
        </w:tc>
        <w:tc>
          <w:tcPr>
            <w:tcW w:w="180" w:type="dxa"/>
          </w:tcPr>
          <w:p w14:paraId="3220DD01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B2B88" w14:textId="5FDDB91F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51D4C6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5C9E01" w14:textId="5DC41137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CD1C1E" w14:paraId="5AF37BCE" w14:textId="77777777" w:rsidTr="00727E03">
        <w:trPr>
          <w:cantSplit/>
        </w:trPr>
        <w:tc>
          <w:tcPr>
            <w:tcW w:w="3779" w:type="dxa"/>
          </w:tcPr>
          <w:p w14:paraId="7171D807" w14:textId="190A9C6F" w:rsidR="00F94D45" w:rsidRPr="00CD1C1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7796B32" w14:textId="1D775F4A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812314F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FA7CDC" w14:textId="40D57FC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9509F8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AC4748" w14:textId="5813C8DB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378D57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A3629EF" w14:textId="265B68CF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D45" w:rsidRPr="00CD1C1E" w14:paraId="4D0EC4A1" w14:textId="77777777" w:rsidTr="00727E03">
        <w:trPr>
          <w:cantSplit/>
        </w:trPr>
        <w:tc>
          <w:tcPr>
            <w:tcW w:w="3779" w:type="dxa"/>
          </w:tcPr>
          <w:p w14:paraId="13C5AE76" w14:textId="472008B1" w:rsidR="00F94D45" w:rsidRPr="00CD1C1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  <w:vAlign w:val="bottom"/>
          </w:tcPr>
          <w:p w14:paraId="21C2A5FB" w14:textId="44531208" w:rsidR="00F94D45" w:rsidRPr="00E14E2A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14E2A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83" w:type="dxa"/>
          </w:tcPr>
          <w:p w14:paraId="4366621A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E6A11" w14:textId="5993D533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7FA3A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D733B3" w14:textId="2E44D847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80" w:type="dxa"/>
          </w:tcPr>
          <w:p w14:paraId="62E72F72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1404F3" w14:textId="1BD0A0D2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94D45" w:rsidRPr="00CD1C1E" w14:paraId="2406039C" w14:textId="77777777" w:rsidTr="00EA013C">
        <w:trPr>
          <w:cantSplit/>
        </w:trPr>
        <w:tc>
          <w:tcPr>
            <w:tcW w:w="3779" w:type="dxa"/>
          </w:tcPr>
          <w:p w14:paraId="49E180B3" w14:textId="498B5DC6" w:rsidR="00F94D45" w:rsidRPr="00CD1C1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CD1C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1C1E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33E53" w14:textId="69F51A66" w:rsidR="00F94D45" w:rsidRPr="00E14E2A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14E2A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3" w:type="dxa"/>
          </w:tcPr>
          <w:p w14:paraId="5C4AD430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DBB0DC7" w14:textId="6373C9B6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180" w:type="dxa"/>
          </w:tcPr>
          <w:p w14:paraId="4C0C6B0D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3B0CF" w14:textId="3F0AA992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80" w:type="dxa"/>
          </w:tcPr>
          <w:p w14:paraId="5852BBEE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08548" w14:textId="499BC0CD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</w:tr>
      <w:tr w:rsidR="00F94D45" w:rsidRPr="00C50C3C" w14:paraId="13873922" w14:textId="77777777" w:rsidTr="00EA013C">
        <w:trPr>
          <w:cantSplit/>
        </w:trPr>
        <w:tc>
          <w:tcPr>
            <w:tcW w:w="3779" w:type="dxa"/>
          </w:tcPr>
          <w:p w14:paraId="696A66DE" w14:textId="77777777" w:rsidR="00F94D45" w:rsidRPr="00CD1C1E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4750" w14:textId="1F3F7A61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1,459</w:t>
            </w:r>
          </w:p>
        </w:tc>
        <w:tc>
          <w:tcPr>
            <w:tcW w:w="183" w:type="dxa"/>
          </w:tcPr>
          <w:p w14:paraId="43319AC9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0BD8E0" w14:textId="05B0100A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23,835</w:t>
            </w:r>
          </w:p>
        </w:tc>
        <w:tc>
          <w:tcPr>
            <w:tcW w:w="180" w:type="dxa"/>
          </w:tcPr>
          <w:p w14:paraId="1E8BEAA2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519D9" w14:textId="34E2087C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663A2" w:rsidRPr="00CD1C1E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56AD813B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3A7BF" w14:textId="482C203E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,053</w:t>
            </w:r>
          </w:p>
        </w:tc>
      </w:tr>
    </w:tbl>
    <w:p w14:paraId="688A591E" w14:textId="77777777" w:rsidR="00EA013C" w:rsidRPr="00FE23C5" w:rsidRDefault="00EA013C" w:rsidP="000C2942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F94D45" w:rsidRPr="00C50C3C" w14:paraId="59A09434" w14:textId="77777777" w:rsidTr="00F94D45">
        <w:trPr>
          <w:cantSplit/>
        </w:trPr>
        <w:tc>
          <w:tcPr>
            <w:tcW w:w="3779" w:type="dxa"/>
          </w:tcPr>
          <w:p w14:paraId="6CE82877" w14:textId="03AC46E9" w:rsidR="00F94D45" w:rsidRPr="00071FA9" w:rsidRDefault="00F94D4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FE23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21655EB5" w14:textId="77777777" w:rsidR="00F94D45" w:rsidRPr="00543E81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3" w:type="dxa"/>
          </w:tcPr>
          <w:p w14:paraId="48EF1ACC" w14:textId="77777777" w:rsidR="00F94D45" w:rsidRPr="00C50C3C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E3E42C" w14:textId="77777777" w:rsidR="00F94D45" w:rsidRPr="00071FA9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1CB51A38" w14:textId="77777777" w:rsidR="00F94D45" w:rsidRPr="00C50C3C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B8C97" w14:textId="77777777" w:rsidR="00F94D45" w:rsidRPr="00543E81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80D6A2D" w14:textId="77777777" w:rsidR="00F94D45" w:rsidRPr="00C50C3C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AF1AB5" w14:textId="77777777" w:rsidR="00F94D45" w:rsidRPr="00543E81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94D45" w:rsidRPr="00C50C3C" w14:paraId="2B471B67" w14:textId="77777777" w:rsidTr="00F94D45">
        <w:trPr>
          <w:cantSplit/>
        </w:trPr>
        <w:tc>
          <w:tcPr>
            <w:tcW w:w="3779" w:type="dxa"/>
          </w:tcPr>
          <w:p w14:paraId="006271E0" w14:textId="462183FA" w:rsidR="00F94D45" w:rsidRPr="00071FA9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</w:t>
            </w:r>
          </w:p>
        </w:tc>
        <w:tc>
          <w:tcPr>
            <w:tcW w:w="1170" w:type="dxa"/>
            <w:vAlign w:val="bottom"/>
          </w:tcPr>
          <w:p w14:paraId="5BB74FD4" w14:textId="728ABA4A" w:rsidR="00F94D45" w:rsidRPr="00543E81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3" w:type="dxa"/>
          </w:tcPr>
          <w:p w14:paraId="227E4D5D" w14:textId="77777777" w:rsidR="00F94D45" w:rsidRPr="00C50C3C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6AA660" w14:textId="268FB7CB" w:rsidR="00F94D45" w:rsidRPr="00071FA9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07D968E" w14:textId="77777777" w:rsidR="00F94D45" w:rsidRPr="00C50C3C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058BB8" w14:textId="793CA4EB" w:rsidR="00F94D45" w:rsidRPr="00543E81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38CDEC48" w14:textId="77777777" w:rsidR="00F94D45" w:rsidRPr="00C50C3C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E6936" w14:textId="681E9B67" w:rsidR="00F94D45" w:rsidRPr="00543E81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94D45" w:rsidRPr="00C50C3C" w14:paraId="13DEF24C" w14:textId="77777777" w:rsidTr="00F94D45">
        <w:trPr>
          <w:cantSplit/>
        </w:trPr>
        <w:tc>
          <w:tcPr>
            <w:tcW w:w="3779" w:type="dxa"/>
          </w:tcPr>
          <w:p w14:paraId="05761195" w14:textId="15333255" w:rsidR="00F94D45" w:rsidRPr="00FE23C5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E23C5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FE23C5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1170" w:type="dxa"/>
            <w:vAlign w:val="bottom"/>
          </w:tcPr>
          <w:p w14:paraId="1D8D2C11" w14:textId="1C4C3CE8" w:rsidR="00F94D45" w:rsidRPr="00CD1C1E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47,976</w:t>
            </w:r>
          </w:p>
        </w:tc>
        <w:tc>
          <w:tcPr>
            <w:tcW w:w="183" w:type="dxa"/>
          </w:tcPr>
          <w:p w14:paraId="4BE03EB9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D32209" w14:textId="2DDD74A9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57,978</w:t>
            </w:r>
          </w:p>
        </w:tc>
        <w:tc>
          <w:tcPr>
            <w:tcW w:w="180" w:type="dxa"/>
          </w:tcPr>
          <w:p w14:paraId="62CDA383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06B654" w14:textId="045688DC" w:rsidR="00F94D45" w:rsidRPr="00CD1C1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CD1C1E">
              <w:rPr>
                <w:rFonts w:ascii="Angsana New" w:hAnsi="Angsana New" w:cstheme="minorBidi"/>
                <w:sz w:val="30"/>
                <w:szCs w:val="38"/>
                <w:lang w:bidi="th-TH"/>
              </w:rPr>
              <w:t>42,106</w:t>
            </w:r>
          </w:p>
        </w:tc>
        <w:tc>
          <w:tcPr>
            <w:tcW w:w="180" w:type="dxa"/>
          </w:tcPr>
          <w:p w14:paraId="4A8D70E8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315D8F" w14:textId="7484D2ED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50,726</w:t>
            </w:r>
          </w:p>
        </w:tc>
      </w:tr>
      <w:tr w:rsidR="00F94D45" w:rsidRPr="00C50C3C" w14:paraId="1F9B7B2F" w14:textId="77777777" w:rsidTr="00F94D45">
        <w:trPr>
          <w:cantSplit/>
        </w:trPr>
        <w:tc>
          <w:tcPr>
            <w:tcW w:w="3779" w:type="dxa"/>
          </w:tcPr>
          <w:p w14:paraId="61F30FA3" w14:textId="0BA7D8CF" w:rsidR="00F94D45" w:rsidRPr="00071FA9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  <w:vAlign w:val="bottom"/>
          </w:tcPr>
          <w:p w14:paraId="44ABDC85" w14:textId="0196D703" w:rsidR="00F94D45" w:rsidRPr="00CD1C1E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45,198</w:t>
            </w:r>
          </w:p>
        </w:tc>
        <w:tc>
          <w:tcPr>
            <w:tcW w:w="183" w:type="dxa"/>
          </w:tcPr>
          <w:p w14:paraId="1037C145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FE3D92" w14:textId="2EEA0AB2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28,736</w:t>
            </w:r>
          </w:p>
        </w:tc>
        <w:tc>
          <w:tcPr>
            <w:tcW w:w="180" w:type="dxa"/>
          </w:tcPr>
          <w:p w14:paraId="458CEB25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25D3DD" w14:textId="068C1BA1" w:rsidR="00F94D45" w:rsidRPr="00CD1C1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35,947</w:t>
            </w:r>
          </w:p>
        </w:tc>
        <w:tc>
          <w:tcPr>
            <w:tcW w:w="180" w:type="dxa"/>
          </w:tcPr>
          <w:p w14:paraId="283DB4EE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52DAA9" w14:textId="6758A084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22,149</w:t>
            </w:r>
          </w:p>
        </w:tc>
      </w:tr>
      <w:tr w:rsidR="00F94D45" w:rsidRPr="00C50C3C" w14:paraId="7D5C624C" w14:textId="77777777" w:rsidTr="00F94D45">
        <w:trPr>
          <w:cantSplit/>
        </w:trPr>
        <w:tc>
          <w:tcPr>
            <w:tcW w:w="3779" w:type="dxa"/>
          </w:tcPr>
          <w:p w14:paraId="2AD1823B" w14:textId="2F2C1EF2" w:rsidR="00F94D45" w:rsidRPr="009D38A2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  <w:vAlign w:val="bottom"/>
          </w:tcPr>
          <w:p w14:paraId="427DE833" w14:textId="3B6C9CAC" w:rsidR="00F94D45" w:rsidRPr="00D10DE6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10DE6">
              <w:rPr>
                <w:rFonts w:ascii="Angsana New" w:hAnsi="Angsana New"/>
                <w:sz w:val="30"/>
                <w:szCs w:val="30"/>
              </w:rPr>
              <w:t>138,878</w:t>
            </w:r>
          </w:p>
        </w:tc>
        <w:tc>
          <w:tcPr>
            <w:tcW w:w="183" w:type="dxa"/>
          </w:tcPr>
          <w:p w14:paraId="7341D367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57FF51" w14:textId="6A643B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117,305</w:t>
            </w:r>
          </w:p>
        </w:tc>
        <w:tc>
          <w:tcPr>
            <w:tcW w:w="180" w:type="dxa"/>
          </w:tcPr>
          <w:p w14:paraId="2DEAABA8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C80EB8" w14:textId="530DA10F" w:rsidR="00F94D45" w:rsidRPr="00CD1C1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132,723</w:t>
            </w:r>
          </w:p>
        </w:tc>
        <w:tc>
          <w:tcPr>
            <w:tcW w:w="180" w:type="dxa"/>
          </w:tcPr>
          <w:p w14:paraId="7BE975A4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531BC0" w14:textId="429863C9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98,154</w:t>
            </w:r>
          </w:p>
        </w:tc>
      </w:tr>
      <w:tr w:rsidR="00F94D45" w:rsidRPr="00C50C3C" w14:paraId="223DD090" w14:textId="77777777" w:rsidTr="00F94D45">
        <w:trPr>
          <w:cantSplit/>
        </w:trPr>
        <w:tc>
          <w:tcPr>
            <w:tcW w:w="3779" w:type="dxa"/>
          </w:tcPr>
          <w:p w14:paraId="5C33FDBC" w14:textId="41F98D3A" w:rsidR="00F94D45" w:rsidRPr="00071FA9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3C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A0683" w14:textId="198858FA" w:rsidR="00F94D45" w:rsidRPr="00D10DE6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10DE6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83" w:type="dxa"/>
          </w:tcPr>
          <w:p w14:paraId="1CF8BB0A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2C343F" w14:textId="14A379D9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4,606</w:t>
            </w:r>
          </w:p>
        </w:tc>
        <w:tc>
          <w:tcPr>
            <w:tcW w:w="180" w:type="dxa"/>
          </w:tcPr>
          <w:p w14:paraId="73DCFE8B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1A67" w14:textId="11A3463E" w:rsidR="00F94D45" w:rsidRPr="00CD1C1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180" w:type="dxa"/>
          </w:tcPr>
          <w:p w14:paraId="1DE7974B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3E2BA" w14:textId="036D700E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</w:tr>
      <w:tr w:rsidR="00F94D45" w:rsidRPr="00C50C3C" w14:paraId="5864B473" w14:textId="77777777" w:rsidTr="00F94D45">
        <w:trPr>
          <w:cantSplit/>
        </w:trPr>
        <w:tc>
          <w:tcPr>
            <w:tcW w:w="3779" w:type="dxa"/>
          </w:tcPr>
          <w:p w14:paraId="3876F9BB" w14:textId="77777777" w:rsidR="00F94D45" w:rsidRPr="00FE23C5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75778" w14:textId="7A7E2E91" w:rsidR="00F94D45" w:rsidRPr="00CD1C1E" w:rsidRDefault="00D904DE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236,658</w:t>
            </w:r>
          </w:p>
        </w:tc>
        <w:tc>
          <w:tcPr>
            <w:tcW w:w="183" w:type="dxa"/>
          </w:tcPr>
          <w:p w14:paraId="7CC37CF1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29D2E65" w14:textId="5B710DC9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208,625</w:t>
            </w:r>
          </w:p>
        </w:tc>
        <w:tc>
          <w:tcPr>
            <w:tcW w:w="180" w:type="dxa"/>
          </w:tcPr>
          <w:p w14:paraId="1309DAD8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D5793" w14:textId="6876CBDE" w:rsidR="00F94D45" w:rsidRPr="00CD1C1E" w:rsidRDefault="00D904DE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212,282</w:t>
            </w:r>
          </w:p>
        </w:tc>
        <w:tc>
          <w:tcPr>
            <w:tcW w:w="180" w:type="dxa"/>
          </w:tcPr>
          <w:p w14:paraId="0CB58AB5" w14:textId="77777777" w:rsidR="00F94D45" w:rsidRPr="00CD1C1E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6EF3D" w14:textId="2BEF0E70" w:rsidR="00F94D45" w:rsidRPr="00CD1C1E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1C1E">
              <w:rPr>
                <w:rFonts w:ascii="Angsana New" w:hAnsi="Angsana New"/>
                <w:b/>
                <w:bCs/>
                <w:sz w:val="30"/>
                <w:szCs w:val="30"/>
              </w:rPr>
              <w:t>172,535</w:t>
            </w:r>
          </w:p>
        </w:tc>
      </w:tr>
    </w:tbl>
    <w:p w14:paraId="21F98611" w14:textId="77777777" w:rsidR="00E16216" w:rsidRDefault="00E16216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p w14:paraId="3399C287" w14:textId="4A0642A6" w:rsidR="00DE5E81" w:rsidRPr="00FE23C5" w:rsidRDefault="00504F3F" w:rsidP="00DE5E81">
      <w:pPr>
        <w:rPr>
          <w:rFonts w:ascii="Angsana New" w:hAnsi="Angsana New"/>
          <w:b/>
          <w:bCs/>
          <w:sz w:val="30"/>
          <w:szCs w:val="30"/>
        </w:rPr>
      </w:pPr>
      <w:r w:rsidRPr="00504F3F">
        <w:rPr>
          <w:rFonts w:ascii="Angsana New" w:hAnsi="Angsana New" w:hint="cs"/>
          <w:b/>
          <w:bCs/>
          <w:sz w:val="30"/>
          <w:szCs w:val="30"/>
          <w:lang w:val="en-GB"/>
        </w:rPr>
        <w:t>24</w:t>
      </w:r>
      <w:r w:rsidR="00DE5E81" w:rsidRPr="00FE23C5">
        <w:rPr>
          <w:rFonts w:ascii="Angsana New" w:hAnsi="Angsana New"/>
          <w:b/>
          <w:bCs/>
          <w:sz w:val="30"/>
          <w:szCs w:val="30"/>
        </w:rPr>
        <w:t xml:space="preserve">     </w:t>
      </w:r>
      <w:r w:rsidR="00DE5E81" w:rsidRPr="00DE5E8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CC878C8" w14:textId="0E26342F" w:rsidR="00DE5E81" w:rsidRDefault="00DE5E81" w:rsidP="00DE5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450"/>
        <w:jc w:val="thaiDistribute"/>
        <w:rPr>
          <w:rFonts w:ascii="Angsana New" w:hAnsi="Angsana New"/>
          <w:sz w:val="30"/>
          <w:szCs w:val="30"/>
        </w:rPr>
      </w:pPr>
      <w:bookmarkStart w:id="22" w:name="_Hlk198038955"/>
      <w:r w:rsidRPr="00CD1C1E">
        <w:rPr>
          <w:rFonts w:ascii="Angsana New" w:hAnsi="Angsana New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CD1C1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/>
          <w:sz w:val="30"/>
          <w:szCs w:val="30"/>
          <w:cs/>
        </w:rPr>
        <w:t xml:space="preserve"> ประชุมเมื่อวันที่ </w:t>
      </w:r>
      <w:r w:rsidRPr="00CD1C1E">
        <w:rPr>
          <w:rFonts w:ascii="Angsana New" w:hAnsi="Angsana New"/>
          <w:sz w:val="30"/>
          <w:szCs w:val="30"/>
        </w:rPr>
        <w:t xml:space="preserve"> 25</w:t>
      </w:r>
      <w:r w:rsidRPr="00CD1C1E">
        <w:rPr>
          <w:rFonts w:ascii="Angsana New" w:hAnsi="Angsana New"/>
          <w:sz w:val="30"/>
          <w:szCs w:val="30"/>
          <w:cs/>
        </w:rPr>
        <w:t xml:space="preserve"> เมษายน </w:t>
      </w:r>
      <w:r w:rsidRPr="00CD1C1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 w:hint="cs"/>
          <w:sz w:val="30"/>
          <w:szCs w:val="30"/>
          <w:cs/>
        </w:rPr>
        <w:t xml:space="preserve"> </w:t>
      </w:r>
      <w:r w:rsidRPr="00CD1C1E">
        <w:rPr>
          <w:rFonts w:ascii="Angsana New" w:hAnsi="Angsana New"/>
          <w:sz w:val="30"/>
          <w:szCs w:val="30"/>
          <w:cs/>
        </w:rPr>
        <w:t xml:space="preserve">อนุมัติจ่ายเงินปันผลประจำปี </w:t>
      </w:r>
      <w:r w:rsidRPr="00CD1C1E">
        <w:rPr>
          <w:rFonts w:ascii="Angsana New" w:hAnsi="Angsana New"/>
          <w:sz w:val="30"/>
          <w:szCs w:val="30"/>
        </w:rPr>
        <w:t>2567</w:t>
      </w:r>
      <w:r w:rsidRPr="00CD1C1E">
        <w:rPr>
          <w:rFonts w:ascii="Angsana New" w:hAnsi="Angsana New"/>
          <w:sz w:val="30"/>
          <w:szCs w:val="30"/>
          <w:cs/>
        </w:rPr>
        <w:t xml:space="preserve"> ให้แก่</w:t>
      </w:r>
      <w:r w:rsidRPr="00CD1C1E">
        <w:rPr>
          <w:rFonts w:ascii="Angsana New" w:hAnsi="Angsana New" w:hint="cs"/>
          <w:sz w:val="30"/>
          <w:szCs w:val="30"/>
          <w:cs/>
        </w:rPr>
        <w:t xml:space="preserve">   </w:t>
      </w:r>
      <w:r w:rsidRPr="00CD1C1E">
        <w:rPr>
          <w:rFonts w:ascii="Angsana New" w:hAnsi="Angsana New"/>
          <w:sz w:val="30"/>
          <w:szCs w:val="30"/>
          <w:cs/>
        </w:rPr>
        <w:t xml:space="preserve">ผู้ถือหุ้นในอัตราหุ้นละ </w:t>
      </w:r>
      <w:r w:rsidRPr="00CD1C1E">
        <w:rPr>
          <w:rFonts w:ascii="Angsana New" w:hAnsi="Angsana New"/>
          <w:sz w:val="30"/>
          <w:szCs w:val="30"/>
        </w:rPr>
        <w:t>0.034</w:t>
      </w:r>
      <w:r w:rsidRPr="00CD1C1E">
        <w:rPr>
          <w:rFonts w:ascii="Angsana New" w:hAnsi="Angsana New"/>
          <w:sz w:val="30"/>
          <w:szCs w:val="30"/>
          <w:cs/>
        </w:rPr>
        <w:t xml:space="preserve"> บาท  รวมเป็นเงินทั้งสิ้น  </w:t>
      </w:r>
      <w:r w:rsidRPr="00CD1C1E">
        <w:rPr>
          <w:rFonts w:asciiTheme="majorBidi" w:hAnsiTheme="majorBidi" w:cstheme="majorBidi"/>
          <w:sz w:val="30"/>
          <w:szCs w:val="30"/>
        </w:rPr>
        <w:t>24.65</w:t>
      </w:r>
      <w:r w:rsidRPr="00CD1C1E">
        <w:rPr>
          <w:rFonts w:ascii="Angsana New" w:hAnsi="Angsana New"/>
          <w:sz w:val="30"/>
          <w:szCs w:val="30"/>
          <w:cs/>
        </w:rPr>
        <w:t xml:space="preserve"> </w:t>
      </w:r>
      <w:r w:rsidRPr="00CD1C1E">
        <w:rPr>
          <w:rFonts w:ascii="Angsana New" w:hAnsi="Angsana New" w:hint="cs"/>
          <w:sz w:val="30"/>
          <w:szCs w:val="30"/>
          <w:cs/>
        </w:rPr>
        <w:t>ล้าน</w:t>
      </w:r>
      <w:r w:rsidRPr="00CD1C1E">
        <w:rPr>
          <w:rFonts w:ascii="Angsana New" w:hAnsi="Angsana New"/>
          <w:sz w:val="30"/>
          <w:szCs w:val="30"/>
          <w:cs/>
        </w:rPr>
        <w:t xml:space="preserve">บาท หรือคิดเป็นร้อยละ </w:t>
      </w:r>
      <w:r w:rsidRPr="00CD1C1E">
        <w:rPr>
          <w:rFonts w:ascii="Angsana New" w:hAnsi="Angsana New"/>
          <w:sz w:val="30"/>
          <w:szCs w:val="30"/>
        </w:rPr>
        <w:t>18.05</w:t>
      </w:r>
      <w:r w:rsidRPr="00CD1C1E">
        <w:rPr>
          <w:rFonts w:ascii="Angsana New" w:hAnsi="Angsana New"/>
          <w:sz w:val="30"/>
          <w:szCs w:val="30"/>
          <w:cs/>
        </w:rPr>
        <w:t xml:space="preserve"> ของกำไรสุทธิ โดยกำหนดจ่ายเงินปันผลในวันที่ </w:t>
      </w:r>
      <w:r w:rsidRPr="00CD1C1E">
        <w:rPr>
          <w:rFonts w:ascii="Angsana New" w:hAnsi="Angsana New"/>
          <w:sz w:val="30"/>
          <w:szCs w:val="30"/>
        </w:rPr>
        <w:t>23</w:t>
      </w:r>
      <w:r w:rsidRPr="00CD1C1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CD1C1E">
        <w:rPr>
          <w:rFonts w:ascii="Angsana New" w:hAnsi="Angsana New"/>
          <w:sz w:val="30"/>
          <w:szCs w:val="30"/>
        </w:rPr>
        <w:t>2568</w:t>
      </w:r>
      <w:r w:rsidRPr="00CD1C1E">
        <w:rPr>
          <w:rFonts w:ascii="Angsana New" w:hAnsi="Angsana New"/>
          <w:sz w:val="30"/>
          <w:szCs w:val="30"/>
          <w:cs/>
        </w:rPr>
        <w:t xml:space="preserve"> ให้แก่ผู้ถือหุ้นที่มีรายชื่อปรากฏในสมุดทะเบียนผู้ถือหุ้นของบริษัท ตามวันกำหนดรายชื่อผู้ถือหุ้น (</w:t>
      </w:r>
      <w:r w:rsidRPr="00CD1C1E">
        <w:rPr>
          <w:rFonts w:ascii="Angsana New" w:hAnsi="Angsana New"/>
          <w:sz w:val="30"/>
          <w:szCs w:val="30"/>
        </w:rPr>
        <w:t>Record Date</w:t>
      </w:r>
      <w:r w:rsidRPr="00CD1C1E">
        <w:rPr>
          <w:rFonts w:ascii="Angsana New" w:hAnsi="Angsana New"/>
          <w:sz w:val="30"/>
          <w:szCs w:val="30"/>
          <w:cs/>
        </w:rPr>
        <w:t xml:space="preserve">) วันที่ </w:t>
      </w:r>
      <w:r w:rsidRPr="00CD1C1E">
        <w:rPr>
          <w:rFonts w:ascii="Angsana New" w:hAnsi="Angsana New"/>
          <w:sz w:val="30"/>
          <w:szCs w:val="30"/>
        </w:rPr>
        <w:t>1</w:t>
      </w:r>
      <w:r w:rsidR="00504F3F" w:rsidRPr="00504F3F">
        <w:rPr>
          <w:rFonts w:ascii="Angsana New" w:hAnsi="Angsana New" w:hint="cs"/>
          <w:sz w:val="30"/>
          <w:szCs w:val="30"/>
          <w:lang w:val="en-GB"/>
        </w:rPr>
        <w:t>4</w:t>
      </w:r>
      <w:r w:rsidRPr="00CD1C1E">
        <w:rPr>
          <w:rFonts w:ascii="Angsana New" w:hAnsi="Angsana New"/>
          <w:sz w:val="30"/>
          <w:szCs w:val="30"/>
          <w:cs/>
        </w:rPr>
        <w:t xml:space="preserve"> มีนาคม </w:t>
      </w:r>
      <w:r w:rsidRPr="00CD1C1E">
        <w:rPr>
          <w:rFonts w:ascii="Angsana New" w:hAnsi="Angsana New"/>
          <w:sz w:val="30"/>
          <w:szCs w:val="30"/>
        </w:rPr>
        <w:t>2568</w:t>
      </w:r>
      <w:r w:rsidRPr="00FE23C5">
        <w:rPr>
          <w:rFonts w:ascii="Angsana New" w:hAnsi="Angsana New"/>
          <w:sz w:val="30"/>
          <w:szCs w:val="30"/>
          <w:cs/>
        </w:rPr>
        <w:t xml:space="preserve">  </w:t>
      </w:r>
    </w:p>
    <w:bookmarkEnd w:id="22"/>
    <w:p w14:paraId="0CB56463" w14:textId="1FDF9457" w:rsidR="00DE5E81" w:rsidRPr="00FE23C5" w:rsidRDefault="00DE5E81" w:rsidP="002A6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4"/>
          <w:sz w:val="30"/>
          <w:szCs w:val="30"/>
        </w:rPr>
      </w:pPr>
    </w:p>
    <w:sectPr w:rsidR="00DE5E81" w:rsidRPr="00FE23C5" w:rsidSect="00154F1B"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CF62" w14:textId="77777777" w:rsidR="00DD0637" w:rsidRDefault="00DD0637">
      <w:r>
        <w:separator/>
      </w:r>
    </w:p>
  </w:endnote>
  <w:endnote w:type="continuationSeparator" w:id="0">
    <w:p w14:paraId="794AB7C5" w14:textId="77777777" w:rsidR="00DD0637" w:rsidRDefault="00DD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5969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28FB4C" w14:textId="5C5CFC5A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5A6FA7" w14:textId="4710F237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67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B053A3" w14:textId="6DEF5356" w:rsidR="005110E8" w:rsidRDefault="005110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8565AA" w14:textId="77777777" w:rsidR="005110E8" w:rsidRPr="006F2C06" w:rsidRDefault="005110E8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3C12F" w14:textId="77777777" w:rsidR="00DD0637" w:rsidRDefault="00DD0637">
      <w:r>
        <w:separator/>
      </w:r>
    </w:p>
  </w:footnote>
  <w:footnote w:type="continuationSeparator" w:id="0">
    <w:p w14:paraId="034E409B" w14:textId="77777777" w:rsidR="00DD0637" w:rsidRDefault="00DD0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5994" w14:textId="77777777" w:rsidR="00B2705E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0A04054D" w:rsidR="00B2705E" w:rsidRDefault="00B2705E" w:rsidP="00C928E2">
    <w:pPr>
      <w:pStyle w:val="ReportHeading1"/>
      <w:framePr w:w="0" w:hRule="auto" w:hSpace="0" w:wrap="auto" w:vAnchor="margin" w:hAnchor="text" w:xAlign="left" w:yAlign="inline"/>
      <w:spacing w:line="240" w:lineRule="auto"/>
      <w:ind w:left="540" w:hanging="540"/>
      <w:rPr>
        <w:rFonts w:ascii="Angsana New" w:hAnsi="Angsana New" w:cs="Angsana New"/>
        <w:sz w:val="32"/>
        <w:szCs w:val="32"/>
        <w:cs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</w:p>
  <w:p w14:paraId="0179663A" w14:textId="574C1484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2A58B9">
      <w:rPr>
        <w:rFonts w:ascii="Angsana New" w:hAnsi="Angsana New" w:hint="cs"/>
        <w:b/>
        <w:bCs/>
        <w:sz w:val="32"/>
        <w:szCs w:val="32"/>
        <w:cs/>
      </w:rPr>
      <w:t>สาม</w:t>
    </w:r>
    <w:r w:rsidR="009D4736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2A58B9">
      <w:rPr>
        <w:rFonts w:ascii="Angsana New" w:hAnsi="Angsana New"/>
        <w:b/>
        <w:bCs/>
        <w:sz w:val="32"/>
        <w:szCs w:val="32"/>
      </w:rPr>
      <w:t>31</w:t>
    </w:r>
    <w:r w:rsidR="002A58B9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="002A58B9">
      <w:rPr>
        <w:rFonts w:ascii="Angsana New" w:hAnsi="Angsana New"/>
        <w:b/>
        <w:bCs/>
        <w:sz w:val="32"/>
        <w:szCs w:val="32"/>
      </w:rPr>
      <w:t xml:space="preserve"> </w:t>
    </w:r>
    <w:r w:rsidR="00D90E4A">
      <w:rPr>
        <w:rFonts w:ascii="Angsana New" w:hAnsi="Angsana New"/>
        <w:b/>
        <w:bCs/>
        <w:sz w:val="32"/>
        <w:szCs w:val="32"/>
      </w:rPr>
      <w:t>256</w:t>
    </w:r>
    <w:r w:rsidR="002A58B9">
      <w:rPr>
        <w:rFonts w:ascii="Angsana New" w:hAnsi="Angsana New"/>
        <w:b/>
        <w:bCs/>
        <w:sz w:val="32"/>
        <w:szCs w:val="32"/>
      </w:rPr>
      <w:t>8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7"/>
    <w:rsid w:val="0000143A"/>
    <w:rsid w:val="00001890"/>
    <w:rsid w:val="00001A16"/>
    <w:rsid w:val="0000243C"/>
    <w:rsid w:val="00002638"/>
    <w:rsid w:val="00002689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55A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6FD7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42C7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90E"/>
    <w:rsid w:val="00035EBE"/>
    <w:rsid w:val="000363FB"/>
    <w:rsid w:val="000364D9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9C2"/>
    <w:rsid w:val="00041F00"/>
    <w:rsid w:val="00041F41"/>
    <w:rsid w:val="000421E4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61EB"/>
    <w:rsid w:val="0004655D"/>
    <w:rsid w:val="00046600"/>
    <w:rsid w:val="00046944"/>
    <w:rsid w:val="00046B9D"/>
    <w:rsid w:val="00046BBA"/>
    <w:rsid w:val="00047080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6FA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2C7"/>
    <w:rsid w:val="00061668"/>
    <w:rsid w:val="000616D2"/>
    <w:rsid w:val="00061EC9"/>
    <w:rsid w:val="00061F35"/>
    <w:rsid w:val="00063009"/>
    <w:rsid w:val="000630CC"/>
    <w:rsid w:val="000634C3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1FA9"/>
    <w:rsid w:val="0007247C"/>
    <w:rsid w:val="000724A9"/>
    <w:rsid w:val="00073784"/>
    <w:rsid w:val="000738A4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0884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1E7"/>
    <w:rsid w:val="0008423E"/>
    <w:rsid w:val="0008437A"/>
    <w:rsid w:val="000848CB"/>
    <w:rsid w:val="00084A27"/>
    <w:rsid w:val="00084A42"/>
    <w:rsid w:val="000856BF"/>
    <w:rsid w:val="00085B97"/>
    <w:rsid w:val="00085D29"/>
    <w:rsid w:val="0008624E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31"/>
    <w:rsid w:val="000914C9"/>
    <w:rsid w:val="0009168F"/>
    <w:rsid w:val="0009197D"/>
    <w:rsid w:val="00091A7F"/>
    <w:rsid w:val="0009201B"/>
    <w:rsid w:val="00092154"/>
    <w:rsid w:val="00092250"/>
    <w:rsid w:val="000923A4"/>
    <w:rsid w:val="00092885"/>
    <w:rsid w:val="00092920"/>
    <w:rsid w:val="00092CB4"/>
    <w:rsid w:val="00093062"/>
    <w:rsid w:val="000932BE"/>
    <w:rsid w:val="0009336F"/>
    <w:rsid w:val="000934B6"/>
    <w:rsid w:val="00093950"/>
    <w:rsid w:val="00094152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37C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A4"/>
    <w:rsid w:val="000B4BCE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206B"/>
    <w:rsid w:val="000C25E0"/>
    <w:rsid w:val="000C2942"/>
    <w:rsid w:val="000C2B03"/>
    <w:rsid w:val="000C2BDC"/>
    <w:rsid w:val="000C3793"/>
    <w:rsid w:val="000C40F7"/>
    <w:rsid w:val="000C4807"/>
    <w:rsid w:val="000C4CDA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1B8"/>
    <w:rsid w:val="000D220D"/>
    <w:rsid w:val="000D2795"/>
    <w:rsid w:val="000D27BF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5FC"/>
    <w:rsid w:val="000D66F4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64F"/>
    <w:rsid w:val="000E0842"/>
    <w:rsid w:val="000E0AAC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504"/>
    <w:rsid w:val="000E35E6"/>
    <w:rsid w:val="000E36BD"/>
    <w:rsid w:val="000E3B0F"/>
    <w:rsid w:val="000E3F2E"/>
    <w:rsid w:val="000E3FDD"/>
    <w:rsid w:val="000E4024"/>
    <w:rsid w:val="000E4242"/>
    <w:rsid w:val="000E4255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43D"/>
    <w:rsid w:val="000F4E72"/>
    <w:rsid w:val="000F5515"/>
    <w:rsid w:val="000F577B"/>
    <w:rsid w:val="000F5A6F"/>
    <w:rsid w:val="000F5BC6"/>
    <w:rsid w:val="000F5DC4"/>
    <w:rsid w:val="000F6521"/>
    <w:rsid w:val="000F68B1"/>
    <w:rsid w:val="000F6A2F"/>
    <w:rsid w:val="000F6A6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260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A0"/>
    <w:rsid w:val="00103049"/>
    <w:rsid w:val="001034C2"/>
    <w:rsid w:val="00103D54"/>
    <w:rsid w:val="00103F47"/>
    <w:rsid w:val="00104129"/>
    <w:rsid w:val="00104538"/>
    <w:rsid w:val="00104632"/>
    <w:rsid w:val="00104874"/>
    <w:rsid w:val="00104AB2"/>
    <w:rsid w:val="00104DAC"/>
    <w:rsid w:val="00105050"/>
    <w:rsid w:val="0010529B"/>
    <w:rsid w:val="001054A2"/>
    <w:rsid w:val="001058DC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22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702"/>
    <w:rsid w:val="0011576F"/>
    <w:rsid w:val="001160D1"/>
    <w:rsid w:val="001164FF"/>
    <w:rsid w:val="001166D4"/>
    <w:rsid w:val="00117174"/>
    <w:rsid w:val="00117303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5395"/>
    <w:rsid w:val="0012570D"/>
    <w:rsid w:val="0012588D"/>
    <w:rsid w:val="00125961"/>
    <w:rsid w:val="00125A8F"/>
    <w:rsid w:val="00125C08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913"/>
    <w:rsid w:val="00132DDC"/>
    <w:rsid w:val="001336EC"/>
    <w:rsid w:val="0013382D"/>
    <w:rsid w:val="00133997"/>
    <w:rsid w:val="00133BFC"/>
    <w:rsid w:val="00133CE4"/>
    <w:rsid w:val="00133DC8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7D"/>
    <w:rsid w:val="00136793"/>
    <w:rsid w:val="00136C00"/>
    <w:rsid w:val="00136FC8"/>
    <w:rsid w:val="0013742F"/>
    <w:rsid w:val="001374C6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549E"/>
    <w:rsid w:val="00145637"/>
    <w:rsid w:val="0014569E"/>
    <w:rsid w:val="001457F3"/>
    <w:rsid w:val="00145C3B"/>
    <w:rsid w:val="00145EC3"/>
    <w:rsid w:val="00146725"/>
    <w:rsid w:val="00146B38"/>
    <w:rsid w:val="00146CF0"/>
    <w:rsid w:val="00147048"/>
    <w:rsid w:val="00147934"/>
    <w:rsid w:val="00147E40"/>
    <w:rsid w:val="00147E54"/>
    <w:rsid w:val="00147F07"/>
    <w:rsid w:val="00150267"/>
    <w:rsid w:val="001502A2"/>
    <w:rsid w:val="0015065C"/>
    <w:rsid w:val="00150AFA"/>
    <w:rsid w:val="00150FBA"/>
    <w:rsid w:val="0015141C"/>
    <w:rsid w:val="00151E83"/>
    <w:rsid w:val="001525B9"/>
    <w:rsid w:val="00152603"/>
    <w:rsid w:val="00152FB5"/>
    <w:rsid w:val="00153472"/>
    <w:rsid w:val="001534D7"/>
    <w:rsid w:val="00153968"/>
    <w:rsid w:val="00153B7F"/>
    <w:rsid w:val="00153C02"/>
    <w:rsid w:val="001545C0"/>
    <w:rsid w:val="00154F1B"/>
    <w:rsid w:val="001550AC"/>
    <w:rsid w:val="00155473"/>
    <w:rsid w:val="00155570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51F"/>
    <w:rsid w:val="001608A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EF1"/>
    <w:rsid w:val="001660A7"/>
    <w:rsid w:val="00166401"/>
    <w:rsid w:val="00166552"/>
    <w:rsid w:val="00166D18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2174"/>
    <w:rsid w:val="0017219B"/>
    <w:rsid w:val="001722BB"/>
    <w:rsid w:val="00172458"/>
    <w:rsid w:val="0017337B"/>
    <w:rsid w:val="001734BB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A9C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A015B"/>
    <w:rsid w:val="001A02A9"/>
    <w:rsid w:val="001A0591"/>
    <w:rsid w:val="001A0733"/>
    <w:rsid w:val="001A0956"/>
    <w:rsid w:val="001A0A36"/>
    <w:rsid w:val="001A0C38"/>
    <w:rsid w:val="001A0C3C"/>
    <w:rsid w:val="001A0CC0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4FA2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B0"/>
    <w:rsid w:val="001A769C"/>
    <w:rsid w:val="001A785C"/>
    <w:rsid w:val="001A7B43"/>
    <w:rsid w:val="001A7C48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84"/>
    <w:rsid w:val="001B1F0A"/>
    <w:rsid w:val="001B1F46"/>
    <w:rsid w:val="001B1F69"/>
    <w:rsid w:val="001B1FF3"/>
    <w:rsid w:val="001B2371"/>
    <w:rsid w:val="001B2805"/>
    <w:rsid w:val="001B2B32"/>
    <w:rsid w:val="001B2D3A"/>
    <w:rsid w:val="001B2E40"/>
    <w:rsid w:val="001B33F6"/>
    <w:rsid w:val="001B3449"/>
    <w:rsid w:val="001B4AA5"/>
    <w:rsid w:val="001B50A0"/>
    <w:rsid w:val="001B5182"/>
    <w:rsid w:val="001B55D8"/>
    <w:rsid w:val="001B55F4"/>
    <w:rsid w:val="001B58C8"/>
    <w:rsid w:val="001B5BF0"/>
    <w:rsid w:val="001B5ED0"/>
    <w:rsid w:val="001B62AE"/>
    <w:rsid w:val="001B64FB"/>
    <w:rsid w:val="001B6534"/>
    <w:rsid w:val="001B6DF5"/>
    <w:rsid w:val="001B7047"/>
    <w:rsid w:val="001B74CB"/>
    <w:rsid w:val="001B7653"/>
    <w:rsid w:val="001B7806"/>
    <w:rsid w:val="001C0953"/>
    <w:rsid w:val="001C0BAF"/>
    <w:rsid w:val="001C1031"/>
    <w:rsid w:val="001C10BC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B3C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7CF"/>
    <w:rsid w:val="001E27FE"/>
    <w:rsid w:val="001E2A36"/>
    <w:rsid w:val="001E2AD8"/>
    <w:rsid w:val="001E2F6A"/>
    <w:rsid w:val="001E388C"/>
    <w:rsid w:val="001E3A7E"/>
    <w:rsid w:val="001E402D"/>
    <w:rsid w:val="001E435E"/>
    <w:rsid w:val="001E445B"/>
    <w:rsid w:val="001E4AAA"/>
    <w:rsid w:val="001E4B10"/>
    <w:rsid w:val="001E4BAF"/>
    <w:rsid w:val="001E4C4D"/>
    <w:rsid w:val="001E5120"/>
    <w:rsid w:val="001E51C2"/>
    <w:rsid w:val="001E5452"/>
    <w:rsid w:val="001E564E"/>
    <w:rsid w:val="001E56AA"/>
    <w:rsid w:val="001E58E2"/>
    <w:rsid w:val="001E594F"/>
    <w:rsid w:val="001E5C60"/>
    <w:rsid w:val="001E6064"/>
    <w:rsid w:val="001E606F"/>
    <w:rsid w:val="001E6192"/>
    <w:rsid w:val="001E623A"/>
    <w:rsid w:val="001E692D"/>
    <w:rsid w:val="001E698A"/>
    <w:rsid w:val="001E6D18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BD9"/>
    <w:rsid w:val="001F1DD9"/>
    <w:rsid w:val="001F1F88"/>
    <w:rsid w:val="001F20D4"/>
    <w:rsid w:val="001F2A43"/>
    <w:rsid w:val="001F2C80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20FB"/>
    <w:rsid w:val="0020233E"/>
    <w:rsid w:val="00202ADB"/>
    <w:rsid w:val="00202B29"/>
    <w:rsid w:val="002032EC"/>
    <w:rsid w:val="002034A3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A0E"/>
    <w:rsid w:val="00206D1F"/>
    <w:rsid w:val="00206D5C"/>
    <w:rsid w:val="0020719E"/>
    <w:rsid w:val="00207279"/>
    <w:rsid w:val="0020732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76F"/>
    <w:rsid w:val="00222C21"/>
    <w:rsid w:val="00222CAB"/>
    <w:rsid w:val="00222E40"/>
    <w:rsid w:val="002233F1"/>
    <w:rsid w:val="002235E2"/>
    <w:rsid w:val="002237C6"/>
    <w:rsid w:val="002238B5"/>
    <w:rsid w:val="00223FC2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480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5A2"/>
    <w:rsid w:val="0023060B"/>
    <w:rsid w:val="00230647"/>
    <w:rsid w:val="00230AF4"/>
    <w:rsid w:val="00230C91"/>
    <w:rsid w:val="00230E54"/>
    <w:rsid w:val="00231487"/>
    <w:rsid w:val="0023217B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725"/>
    <w:rsid w:val="002579F5"/>
    <w:rsid w:val="00257AC1"/>
    <w:rsid w:val="00257C68"/>
    <w:rsid w:val="002602E4"/>
    <w:rsid w:val="002603C6"/>
    <w:rsid w:val="00260BAC"/>
    <w:rsid w:val="00260DC7"/>
    <w:rsid w:val="00261C67"/>
    <w:rsid w:val="002628F4"/>
    <w:rsid w:val="00263B40"/>
    <w:rsid w:val="00263D92"/>
    <w:rsid w:val="00263F3E"/>
    <w:rsid w:val="00263FD7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26E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DBD"/>
    <w:rsid w:val="002717D1"/>
    <w:rsid w:val="002719C1"/>
    <w:rsid w:val="00271A45"/>
    <w:rsid w:val="002720F0"/>
    <w:rsid w:val="002723B5"/>
    <w:rsid w:val="002726AD"/>
    <w:rsid w:val="002726C6"/>
    <w:rsid w:val="002730CC"/>
    <w:rsid w:val="00273157"/>
    <w:rsid w:val="00273406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EC4"/>
    <w:rsid w:val="00287EC6"/>
    <w:rsid w:val="00287EC9"/>
    <w:rsid w:val="0029070C"/>
    <w:rsid w:val="0029073A"/>
    <w:rsid w:val="0029116E"/>
    <w:rsid w:val="002911AE"/>
    <w:rsid w:val="002912B7"/>
    <w:rsid w:val="00291DD8"/>
    <w:rsid w:val="0029251B"/>
    <w:rsid w:val="0029255D"/>
    <w:rsid w:val="0029279C"/>
    <w:rsid w:val="00292839"/>
    <w:rsid w:val="0029292A"/>
    <w:rsid w:val="0029293D"/>
    <w:rsid w:val="00292A63"/>
    <w:rsid w:val="00292B32"/>
    <w:rsid w:val="00292C0A"/>
    <w:rsid w:val="00292D79"/>
    <w:rsid w:val="00292DD6"/>
    <w:rsid w:val="00292EE7"/>
    <w:rsid w:val="0029305C"/>
    <w:rsid w:val="00293861"/>
    <w:rsid w:val="002939E3"/>
    <w:rsid w:val="00293BE7"/>
    <w:rsid w:val="00293D21"/>
    <w:rsid w:val="0029416A"/>
    <w:rsid w:val="00294181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B9"/>
    <w:rsid w:val="002A58F7"/>
    <w:rsid w:val="002A5E98"/>
    <w:rsid w:val="002A62E7"/>
    <w:rsid w:val="002A6C3D"/>
    <w:rsid w:val="002A6D6D"/>
    <w:rsid w:val="002A6E23"/>
    <w:rsid w:val="002A6FA4"/>
    <w:rsid w:val="002A7001"/>
    <w:rsid w:val="002A7025"/>
    <w:rsid w:val="002A7065"/>
    <w:rsid w:val="002A7206"/>
    <w:rsid w:val="002A728A"/>
    <w:rsid w:val="002A7313"/>
    <w:rsid w:val="002A772E"/>
    <w:rsid w:val="002A778E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58A"/>
    <w:rsid w:val="002C267B"/>
    <w:rsid w:val="002C28F9"/>
    <w:rsid w:val="002C2EB6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627"/>
    <w:rsid w:val="002C7850"/>
    <w:rsid w:val="002C7A36"/>
    <w:rsid w:val="002C7F47"/>
    <w:rsid w:val="002D03E3"/>
    <w:rsid w:val="002D0878"/>
    <w:rsid w:val="002D0A00"/>
    <w:rsid w:val="002D0CBA"/>
    <w:rsid w:val="002D1537"/>
    <w:rsid w:val="002D158A"/>
    <w:rsid w:val="002D15DE"/>
    <w:rsid w:val="002D191F"/>
    <w:rsid w:val="002D1F16"/>
    <w:rsid w:val="002D23F5"/>
    <w:rsid w:val="002D2797"/>
    <w:rsid w:val="002D2799"/>
    <w:rsid w:val="002D28E4"/>
    <w:rsid w:val="002D2BB7"/>
    <w:rsid w:val="002D348A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4FB9"/>
    <w:rsid w:val="002D5067"/>
    <w:rsid w:val="002D52B7"/>
    <w:rsid w:val="002D53E6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0B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CCF"/>
    <w:rsid w:val="002F1E97"/>
    <w:rsid w:val="002F22C0"/>
    <w:rsid w:val="002F28A0"/>
    <w:rsid w:val="002F2D30"/>
    <w:rsid w:val="002F31F3"/>
    <w:rsid w:val="002F322A"/>
    <w:rsid w:val="002F3464"/>
    <w:rsid w:val="002F348E"/>
    <w:rsid w:val="002F3664"/>
    <w:rsid w:val="002F39AE"/>
    <w:rsid w:val="002F3A07"/>
    <w:rsid w:val="002F3A4C"/>
    <w:rsid w:val="002F4093"/>
    <w:rsid w:val="002F42F6"/>
    <w:rsid w:val="002F4436"/>
    <w:rsid w:val="002F4CE3"/>
    <w:rsid w:val="002F5527"/>
    <w:rsid w:val="002F5DB8"/>
    <w:rsid w:val="002F658A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D42"/>
    <w:rsid w:val="00303FC0"/>
    <w:rsid w:val="00304739"/>
    <w:rsid w:val="00304B1D"/>
    <w:rsid w:val="00304FB3"/>
    <w:rsid w:val="0030501D"/>
    <w:rsid w:val="0030510A"/>
    <w:rsid w:val="00305687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4F3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E4D"/>
    <w:rsid w:val="003220DE"/>
    <w:rsid w:val="00322291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ACB"/>
    <w:rsid w:val="00333AFE"/>
    <w:rsid w:val="00333D54"/>
    <w:rsid w:val="00333DA2"/>
    <w:rsid w:val="00334593"/>
    <w:rsid w:val="00334A28"/>
    <w:rsid w:val="00334C11"/>
    <w:rsid w:val="00334DFA"/>
    <w:rsid w:val="003355BE"/>
    <w:rsid w:val="00335A11"/>
    <w:rsid w:val="00335FFC"/>
    <w:rsid w:val="0033604A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A4E"/>
    <w:rsid w:val="00340658"/>
    <w:rsid w:val="00340CC1"/>
    <w:rsid w:val="00340F09"/>
    <w:rsid w:val="00341380"/>
    <w:rsid w:val="003415A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94"/>
    <w:rsid w:val="003476FF"/>
    <w:rsid w:val="003478E3"/>
    <w:rsid w:val="00347928"/>
    <w:rsid w:val="00347AED"/>
    <w:rsid w:val="00347E22"/>
    <w:rsid w:val="00350138"/>
    <w:rsid w:val="0035061B"/>
    <w:rsid w:val="003507D5"/>
    <w:rsid w:val="003507D7"/>
    <w:rsid w:val="00350C51"/>
    <w:rsid w:val="003511A8"/>
    <w:rsid w:val="00351384"/>
    <w:rsid w:val="003514CC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6033"/>
    <w:rsid w:val="003564C0"/>
    <w:rsid w:val="00356A75"/>
    <w:rsid w:val="00356AA0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793"/>
    <w:rsid w:val="00371804"/>
    <w:rsid w:val="003718AD"/>
    <w:rsid w:val="00371AEE"/>
    <w:rsid w:val="00371E8A"/>
    <w:rsid w:val="003722F5"/>
    <w:rsid w:val="003726C2"/>
    <w:rsid w:val="00372AC0"/>
    <w:rsid w:val="00372BAF"/>
    <w:rsid w:val="00372E9D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329"/>
    <w:rsid w:val="00380CB2"/>
    <w:rsid w:val="00380D81"/>
    <w:rsid w:val="00380DAE"/>
    <w:rsid w:val="00381486"/>
    <w:rsid w:val="0038165A"/>
    <w:rsid w:val="0038178F"/>
    <w:rsid w:val="00381881"/>
    <w:rsid w:val="00382019"/>
    <w:rsid w:val="003822A5"/>
    <w:rsid w:val="00382786"/>
    <w:rsid w:val="0038280A"/>
    <w:rsid w:val="00382F63"/>
    <w:rsid w:val="00383001"/>
    <w:rsid w:val="003831B3"/>
    <w:rsid w:val="003832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B02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2CA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B4"/>
    <w:rsid w:val="003A3ABB"/>
    <w:rsid w:val="003A3B08"/>
    <w:rsid w:val="003A3F5A"/>
    <w:rsid w:val="003A44A6"/>
    <w:rsid w:val="003A4558"/>
    <w:rsid w:val="003A4748"/>
    <w:rsid w:val="003A4758"/>
    <w:rsid w:val="003A478F"/>
    <w:rsid w:val="003A4AD9"/>
    <w:rsid w:val="003A4F22"/>
    <w:rsid w:val="003A4F9A"/>
    <w:rsid w:val="003A51E7"/>
    <w:rsid w:val="003A530A"/>
    <w:rsid w:val="003A5499"/>
    <w:rsid w:val="003A58EC"/>
    <w:rsid w:val="003A5F88"/>
    <w:rsid w:val="003A5F93"/>
    <w:rsid w:val="003A60D7"/>
    <w:rsid w:val="003A6911"/>
    <w:rsid w:val="003A6995"/>
    <w:rsid w:val="003A69DF"/>
    <w:rsid w:val="003A6ED2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68"/>
    <w:rsid w:val="003C1BD4"/>
    <w:rsid w:val="003C1DD5"/>
    <w:rsid w:val="003C202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BE"/>
    <w:rsid w:val="003C42CC"/>
    <w:rsid w:val="003C446B"/>
    <w:rsid w:val="003C453F"/>
    <w:rsid w:val="003C4747"/>
    <w:rsid w:val="003C48F6"/>
    <w:rsid w:val="003C4D0E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C79B0"/>
    <w:rsid w:val="003D046F"/>
    <w:rsid w:val="003D04D6"/>
    <w:rsid w:val="003D04FA"/>
    <w:rsid w:val="003D055B"/>
    <w:rsid w:val="003D061D"/>
    <w:rsid w:val="003D08EA"/>
    <w:rsid w:val="003D0C7E"/>
    <w:rsid w:val="003D0CE7"/>
    <w:rsid w:val="003D0E04"/>
    <w:rsid w:val="003D1086"/>
    <w:rsid w:val="003D12F7"/>
    <w:rsid w:val="003D178B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693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0A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1B5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161"/>
    <w:rsid w:val="003E6206"/>
    <w:rsid w:val="003E641B"/>
    <w:rsid w:val="003E661D"/>
    <w:rsid w:val="003E66E9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2567"/>
    <w:rsid w:val="003F2806"/>
    <w:rsid w:val="003F2B87"/>
    <w:rsid w:val="003F2C0A"/>
    <w:rsid w:val="003F2C86"/>
    <w:rsid w:val="003F3341"/>
    <w:rsid w:val="003F349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C2"/>
    <w:rsid w:val="004030C9"/>
    <w:rsid w:val="004032E0"/>
    <w:rsid w:val="00403636"/>
    <w:rsid w:val="00403BC3"/>
    <w:rsid w:val="00403E89"/>
    <w:rsid w:val="00403EFF"/>
    <w:rsid w:val="00403F6E"/>
    <w:rsid w:val="00403FC6"/>
    <w:rsid w:val="00403FFE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E5B"/>
    <w:rsid w:val="0041312D"/>
    <w:rsid w:val="00413578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8ED"/>
    <w:rsid w:val="00417921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945"/>
    <w:rsid w:val="00426680"/>
    <w:rsid w:val="00426AD5"/>
    <w:rsid w:val="00426CC3"/>
    <w:rsid w:val="00426D3A"/>
    <w:rsid w:val="004275D8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D75"/>
    <w:rsid w:val="00431E41"/>
    <w:rsid w:val="0043242F"/>
    <w:rsid w:val="00432575"/>
    <w:rsid w:val="004327BC"/>
    <w:rsid w:val="00432FE4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7BFE"/>
    <w:rsid w:val="00437CE4"/>
    <w:rsid w:val="004402E1"/>
    <w:rsid w:val="00440CCF"/>
    <w:rsid w:val="00440F57"/>
    <w:rsid w:val="00440F86"/>
    <w:rsid w:val="00441094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F"/>
    <w:rsid w:val="00450696"/>
    <w:rsid w:val="004507A0"/>
    <w:rsid w:val="004508CF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199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C72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2F52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366"/>
    <w:rsid w:val="00496535"/>
    <w:rsid w:val="00496AD4"/>
    <w:rsid w:val="00496F4F"/>
    <w:rsid w:val="004974D8"/>
    <w:rsid w:val="004979C3"/>
    <w:rsid w:val="00497A40"/>
    <w:rsid w:val="00497C04"/>
    <w:rsid w:val="00497DB2"/>
    <w:rsid w:val="004A0EE1"/>
    <w:rsid w:val="004A1004"/>
    <w:rsid w:val="004A10AD"/>
    <w:rsid w:val="004A19F1"/>
    <w:rsid w:val="004A1ACA"/>
    <w:rsid w:val="004A2478"/>
    <w:rsid w:val="004A2730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69DD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861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140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FD9"/>
    <w:rsid w:val="004C403D"/>
    <w:rsid w:val="004C4086"/>
    <w:rsid w:val="004C4466"/>
    <w:rsid w:val="004C47FF"/>
    <w:rsid w:val="004C4829"/>
    <w:rsid w:val="004C53E3"/>
    <w:rsid w:val="004C5585"/>
    <w:rsid w:val="004C604D"/>
    <w:rsid w:val="004C64F2"/>
    <w:rsid w:val="004C6713"/>
    <w:rsid w:val="004C6A57"/>
    <w:rsid w:val="004C6DC6"/>
    <w:rsid w:val="004C706C"/>
    <w:rsid w:val="004C75B1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EC7"/>
    <w:rsid w:val="004D4150"/>
    <w:rsid w:val="004D437F"/>
    <w:rsid w:val="004D44AA"/>
    <w:rsid w:val="004D4813"/>
    <w:rsid w:val="004D4FEE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5C23"/>
    <w:rsid w:val="004E6292"/>
    <w:rsid w:val="004E64D8"/>
    <w:rsid w:val="004E64F5"/>
    <w:rsid w:val="004E7027"/>
    <w:rsid w:val="004E7117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3AA"/>
    <w:rsid w:val="004F368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E74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4F3F"/>
    <w:rsid w:val="0050516E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35C"/>
    <w:rsid w:val="005073FC"/>
    <w:rsid w:val="00507867"/>
    <w:rsid w:val="00507A0C"/>
    <w:rsid w:val="00507BF6"/>
    <w:rsid w:val="00507C6B"/>
    <w:rsid w:val="00510601"/>
    <w:rsid w:val="00510710"/>
    <w:rsid w:val="00510E59"/>
    <w:rsid w:val="00510F50"/>
    <w:rsid w:val="0051105F"/>
    <w:rsid w:val="005110E8"/>
    <w:rsid w:val="00512142"/>
    <w:rsid w:val="005121BD"/>
    <w:rsid w:val="005122FB"/>
    <w:rsid w:val="005123C6"/>
    <w:rsid w:val="00512531"/>
    <w:rsid w:val="00512794"/>
    <w:rsid w:val="00512C99"/>
    <w:rsid w:val="00512F37"/>
    <w:rsid w:val="00513036"/>
    <w:rsid w:val="00513165"/>
    <w:rsid w:val="00513243"/>
    <w:rsid w:val="00513549"/>
    <w:rsid w:val="005137D4"/>
    <w:rsid w:val="00513E02"/>
    <w:rsid w:val="00514093"/>
    <w:rsid w:val="00514198"/>
    <w:rsid w:val="00514271"/>
    <w:rsid w:val="00514432"/>
    <w:rsid w:val="00514488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E61"/>
    <w:rsid w:val="005175F2"/>
    <w:rsid w:val="005178B9"/>
    <w:rsid w:val="00517F85"/>
    <w:rsid w:val="00520244"/>
    <w:rsid w:val="005209FF"/>
    <w:rsid w:val="00520C08"/>
    <w:rsid w:val="00520D00"/>
    <w:rsid w:val="00520F37"/>
    <w:rsid w:val="005213FC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410"/>
    <w:rsid w:val="0052454F"/>
    <w:rsid w:val="005249F7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F1C"/>
    <w:rsid w:val="00531106"/>
    <w:rsid w:val="00531784"/>
    <w:rsid w:val="005318F9"/>
    <w:rsid w:val="00531C10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88A"/>
    <w:rsid w:val="00534997"/>
    <w:rsid w:val="0053509A"/>
    <w:rsid w:val="00535238"/>
    <w:rsid w:val="00535371"/>
    <w:rsid w:val="0053544A"/>
    <w:rsid w:val="005357A8"/>
    <w:rsid w:val="00535BA9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23E6"/>
    <w:rsid w:val="0054248F"/>
    <w:rsid w:val="005424D5"/>
    <w:rsid w:val="00542CBD"/>
    <w:rsid w:val="00542CF5"/>
    <w:rsid w:val="0054307F"/>
    <w:rsid w:val="005431C4"/>
    <w:rsid w:val="005432CE"/>
    <w:rsid w:val="005432E1"/>
    <w:rsid w:val="005435E0"/>
    <w:rsid w:val="005439E0"/>
    <w:rsid w:val="00543C6E"/>
    <w:rsid w:val="00543E81"/>
    <w:rsid w:val="00543EDF"/>
    <w:rsid w:val="00543F7B"/>
    <w:rsid w:val="00543FDD"/>
    <w:rsid w:val="00544166"/>
    <w:rsid w:val="0054455B"/>
    <w:rsid w:val="0054465B"/>
    <w:rsid w:val="00544AA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20EC"/>
    <w:rsid w:val="0056214B"/>
    <w:rsid w:val="00562238"/>
    <w:rsid w:val="0056277E"/>
    <w:rsid w:val="00562877"/>
    <w:rsid w:val="005629C8"/>
    <w:rsid w:val="00562A34"/>
    <w:rsid w:val="00562AA0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3A2"/>
    <w:rsid w:val="00566C63"/>
    <w:rsid w:val="00566FB9"/>
    <w:rsid w:val="0056712E"/>
    <w:rsid w:val="005673AA"/>
    <w:rsid w:val="005673F7"/>
    <w:rsid w:val="005674F3"/>
    <w:rsid w:val="005676D1"/>
    <w:rsid w:val="00567AAD"/>
    <w:rsid w:val="00567CA0"/>
    <w:rsid w:val="00567DA7"/>
    <w:rsid w:val="00567F55"/>
    <w:rsid w:val="00570087"/>
    <w:rsid w:val="005702A9"/>
    <w:rsid w:val="005703FD"/>
    <w:rsid w:val="00570404"/>
    <w:rsid w:val="00570498"/>
    <w:rsid w:val="00570753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C1F"/>
    <w:rsid w:val="00574D30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BD8"/>
    <w:rsid w:val="00576E22"/>
    <w:rsid w:val="005774DE"/>
    <w:rsid w:val="0057750D"/>
    <w:rsid w:val="00577925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875"/>
    <w:rsid w:val="00583B3E"/>
    <w:rsid w:val="0058400C"/>
    <w:rsid w:val="005844F2"/>
    <w:rsid w:val="00584724"/>
    <w:rsid w:val="00584A8C"/>
    <w:rsid w:val="00584EA2"/>
    <w:rsid w:val="0058509D"/>
    <w:rsid w:val="00585261"/>
    <w:rsid w:val="005853A7"/>
    <w:rsid w:val="00585A1B"/>
    <w:rsid w:val="0058636F"/>
    <w:rsid w:val="005865E2"/>
    <w:rsid w:val="005869ED"/>
    <w:rsid w:val="00587494"/>
    <w:rsid w:val="00587664"/>
    <w:rsid w:val="00587F37"/>
    <w:rsid w:val="00590630"/>
    <w:rsid w:val="00590C25"/>
    <w:rsid w:val="00590D1A"/>
    <w:rsid w:val="00590EA8"/>
    <w:rsid w:val="0059110C"/>
    <w:rsid w:val="005916A0"/>
    <w:rsid w:val="00591ABF"/>
    <w:rsid w:val="00591B48"/>
    <w:rsid w:val="00591BBC"/>
    <w:rsid w:val="00591C1B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501B"/>
    <w:rsid w:val="005959E5"/>
    <w:rsid w:val="005960D5"/>
    <w:rsid w:val="005961B2"/>
    <w:rsid w:val="005961ED"/>
    <w:rsid w:val="0059637F"/>
    <w:rsid w:val="005964C1"/>
    <w:rsid w:val="00596C59"/>
    <w:rsid w:val="005973E8"/>
    <w:rsid w:val="00597734"/>
    <w:rsid w:val="00597794"/>
    <w:rsid w:val="005978DC"/>
    <w:rsid w:val="005979B4"/>
    <w:rsid w:val="005979B6"/>
    <w:rsid w:val="00597BA5"/>
    <w:rsid w:val="00597F18"/>
    <w:rsid w:val="005A0503"/>
    <w:rsid w:val="005A085A"/>
    <w:rsid w:val="005A08F4"/>
    <w:rsid w:val="005A10BF"/>
    <w:rsid w:val="005A113E"/>
    <w:rsid w:val="005A120F"/>
    <w:rsid w:val="005A14D0"/>
    <w:rsid w:val="005A1822"/>
    <w:rsid w:val="005A1972"/>
    <w:rsid w:val="005A1A08"/>
    <w:rsid w:val="005A1EA7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7AE"/>
    <w:rsid w:val="005A4B6C"/>
    <w:rsid w:val="005A4F21"/>
    <w:rsid w:val="005A5126"/>
    <w:rsid w:val="005A52BF"/>
    <w:rsid w:val="005A597F"/>
    <w:rsid w:val="005A6410"/>
    <w:rsid w:val="005A64CB"/>
    <w:rsid w:val="005A6E43"/>
    <w:rsid w:val="005A6E83"/>
    <w:rsid w:val="005A728F"/>
    <w:rsid w:val="005A7652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880"/>
    <w:rsid w:val="005B1A67"/>
    <w:rsid w:val="005B217E"/>
    <w:rsid w:val="005B2374"/>
    <w:rsid w:val="005B2498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B66"/>
    <w:rsid w:val="005B6C67"/>
    <w:rsid w:val="005B6E2B"/>
    <w:rsid w:val="005B6E3B"/>
    <w:rsid w:val="005B724D"/>
    <w:rsid w:val="005B778D"/>
    <w:rsid w:val="005B78EE"/>
    <w:rsid w:val="005C0229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F29"/>
    <w:rsid w:val="005D305F"/>
    <w:rsid w:val="005D3093"/>
    <w:rsid w:val="005D3462"/>
    <w:rsid w:val="005D401E"/>
    <w:rsid w:val="005D406E"/>
    <w:rsid w:val="005D443C"/>
    <w:rsid w:val="005D4653"/>
    <w:rsid w:val="005D5312"/>
    <w:rsid w:val="005D6268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3FC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ACF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768"/>
    <w:rsid w:val="00602781"/>
    <w:rsid w:val="00602805"/>
    <w:rsid w:val="00602D43"/>
    <w:rsid w:val="00602D75"/>
    <w:rsid w:val="00602F41"/>
    <w:rsid w:val="00603332"/>
    <w:rsid w:val="00603468"/>
    <w:rsid w:val="006035EC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3CB"/>
    <w:rsid w:val="00612AB3"/>
    <w:rsid w:val="00612D4C"/>
    <w:rsid w:val="00612D97"/>
    <w:rsid w:val="0061354F"/>
    <w:rsid w:val="00613C69"/>
    <w:rsid w:val="006146E3"/>
    <w:rsid w:val="0061474E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D8F"/>
    <w:rsid w:val="00616E15"/>
    <w:rsid w:val="00616F35"/>
    <w:rsid w:val="0061728D"/>
    <w:rsid w:val="0061748E"/>
    <w:rsid w:val="006174B3"/>
    <w:rsid w:val="00617B2E"/>
    <w:rsid w:val="00617C80"/>
    <w:rsid w:val="00620225"/>
    <w:rsid w:val="006205D1"/>
    <w:rsid w:val="006206B3"/>
    <w:rsid w:val="006208B6"/>
    <w:rsid w:val="00620CF6"/>
    <w:rsid w:val="00620D4B"/>
    <w:rsid w:val="0062113D"/>
    <w:rsid w:val="00621655"/>
    <w:rsid w:val="006217BE"/>
    <w:rsid w:val="006220FD"/>
    <w:rsid w:val="00622196"/>
    <w:rsid w:val="00622388"/>
    <w:rsid w:val="0062241B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C0C"/>
    <w:rsid w:val="00625F72"/>
    <w:rsid w:val="0062602D"/>
    <w:rsid w:val="00626109"/>
    <w:rsid w:val="00626215"/>
    <w:rsid w:val="006267A3"/>
    <w:rsid w:val="00626B33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ED5"/>
    <w:rsid w:val="006311AF"/>
    <w:rsid w:val="0063127D"/>
    <w:rsid w:val="0063171C"/>
    <w:rsid w:val="00631C4D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4FDA"/>
    <w:rsid w:val="006352F8"/>
    <w:rsid w:val="00635BDB"/>
    <w:rsid w:val="00635D4F"/>
    <w:rsid w:val="0063646E"/>
    <w:rsid w:val="0063719E"/>
    <w:rsid w:val="00637450"/>
    <w:rsid w:val="00637532"/>
    <w:rsid w:val="00640179"/>
    <w:rsid w:val="00640415"/>
    <w:rsid w:val="006404BB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A74"/>
    <w:rsid w:val="00653077"/>
    <w:rsid w:val="006531B1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288"/>
    <w:rsid w:val="0065633F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2C7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29A0"/>
    <w:rsid w:val="00682AB6"/>
    <w:rsid w:val="00683090"/>
    <w:rsid w:val="00683460"/>
    <w:rsid w:val="0068347F"/>
    <w:rsid w:val="006837DD"/>
    <w:rsid w:val="00683B42"/>
    <w:rsid w:val="006842F2"/>
    <w:rsid w:val="006844B2"/>
    <w:rsid w:val="00684913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9F8"/>
    <w:rsid w:val="00697C5F"/>
    <w:rsid w:val="00697D98"/>
    <w:rsid w:val="00697E42"/>
    <w:rsid w:val="00697E43"/>
    <w:rsid w:val="00697F51"/>
    <w:rsid w:val="006A02C4"/>
    <w:rsid w:val="006A0349"/>
    <w:rsid w:val="006A07DC"/>
    <w:rsid w:val="006A11D9"/>
    <w:rsid w:val="006A15F3"/>
    <w:rsid w:val="006A1604"/>
    <w:rsid w:val="006A1D3E"/>
    <w:rsid w:val="006A261E"/>
    <w:rsid w:val="006A26B2"/>
    <w:rsid w:val="006A2823"/>
    <w:rsid w:val="006A2F46"/>
    <w:rsid w:val="006A2FF5"/>
    <w:rsid w:val="006A373B"/>
    <w:rsid w:val="006A3A11"/>
    <w:rsid w:val="006A3AA3"/>
    <w:rsid w:val="006A3F66"/>
    <w:rsid w:val="006A4339"/>
    <w:rsid w:val="006A4AA0"/>
    <w:rsid w:val="006A4EF9"/>
    <w:rsid w:val="006A50E1"/>
    <w:rsid w:val="006A54A2"/>
    <w:rsid w:val="006A54A8"/>
    <w:rsid w:val="006A55DA"/>
    <w:rsid w:val="006A5AC5"/>
    <w:rsid w:val="006A5E22"/>
    <w:rsid w:val="006A633E"/>
    <w:rsid w:val="006A6590"/>
    <w:rsid w:val="006A6D03"/>
    <w:rsid w:val="006A708B"/>
    <w:rsid w:val="006A7715"/>
    <w:rsid w:val="006B01DA"/>
    <w:rsid w:val="006B04D8"/>
    <w:rsid w:val="006B0AEC"/>
    <w:rsid w:val="006B0F01"/>
    <w:rsid w:val="006B12C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9D"/>
    <w:rsid w:val="006B7032"/>
    <w:rsid w:val="006B7183"/>
    <w:rsid w:val="006B71B8"/>
    <w:rsid w:val="006B72D5"/>
    <w:rsid w:val="006B75BD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485"/>
    <w:rsid w:val="006C2769"/>
    <w:rsid w:val="006C305A"/>
    <w:rsid w:val="006C312A"/>
    <w:rsid w:val="006C32A8"/>
    <w:rsid w:val="006C3361"/>
    <w:rsid w:val="006C3C0D"/>
    <w:rsid w:val="006C454C"/>
    <w:rsid w:val="006C4719"/>
    <w:rsid w:val="006C4858"/>
    <w:rsid w:val="006C4E1D"/>
    <w:rsid w:val="006C4F92"/>
    <w:rsid w:val="006C5294"/>
    <w:rsid w:val="006C5371"/>
    <w:rsid w:val="006C58AC"/>
    <w:rsid w:val="006C610F"/>
    <w:rsid w:val="006C6544"/>
    <w:rsid w:val="006C6811"/>
    <w:rsid w:val="006C6D3F"/>
    <w:rsid w:val="006C703C"/>
    <w:rsid w:val="006C717D"/>
    <w:rsid w:val="006C732E"/>
    <w:rsid w:val="006C7769"/>
    <w:rsid w:val="006C7CA6"/>
    <w:rsid w:val="006C7CDA"/>
    <w:rsid w:val="006C7DFE"/>
    <w:rsid w:val="006D041D"/>
    <w:rsid w:val="006D04D5"/>
    <w:rsid w:val="006D052E"/>
    <w:rsid w:val="006D0547"/>
    <w:rsid w:val="006D05A2"/>
    <w:rsid w:val="006D0628"/>
    <w:rsid w:val="006D0ECB"/>
    <w:rsid w:val="006D118E"/>
    <w:rsid w:val="006D191F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93"/>
    <w:rsid w:val="006D4B2B"/>
    <w:rsid w:val="006D4D16"/>
    <w:rsid w:val="006D4F2D"/>
    <w:rsid w:val="006D5266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BA3"/>
    <w:rsid w:val="006E0FAF"/>
    <w:rsid w:val="006E150B"/>
    <w:rsid w:val="006E162C"/>
    <w:rsid w:val="006E177B"/>
    <w:rsid w:val="006E1857"/>
    <w:rsid w:val="006E189E"/>
    <w:rsid w:val="006E18D6"/>
    <w:rsid w:val="006E21E5"/>
    <w:rsid w:val="006E22C1"/>
    <w:rsid w:val="006E2372"/>
    <w:rsid w:val="006E2713"/>
    <w:rsid w:val="006E299F"/>
    <w:rsid w:val="006E2ABE"/>
    <w:rsid w:val="006E2C0F"/>
    <w:rsid w:val="006E2DBF"/>
    <w:rsid w:val="006E316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359"/>
    <w:rsid w:val="006E5EED"/>
    <w:rsid w:val="006E618E"/>
    <w:rsid w:val="006E6522"/>
    <w:rsid w:val="006E6587"/>
    <w:rsid w:val="006E6E6F"/>
    <w:rsid w:val="006E7870"/>
    <w:rsid w:val="006F0267"/>
    <w:rsid w:val="006F07A3"/>
    <w:rsid w:val="006F0863"/>
    <w:rsid w:val="006F0DE7"/>
    <w:rsid w:val="006F0ED1"/>
    <w:rsid w:val="006F10C2"/>
    <w:rsid w:val="006F14E1"/>
    <w:rsid w:val="006F178B"/>
    <w:rsid w:val="006F1C70"/>
    <w:rsid w:val="006F2403"/>
    <w:rsid w:val="006F2C06"/>
    <w:rsid w:val="006F37DF"/>
    <w:rsid w:val="006F3A32"/>
    <w:rsid w:val="006F3B63"/>
    <w:rsid w:val="006F3E73"/>
    <w:rsid w:val="006F3F03"/>
    <w:rsid w:val="006F3FB8"/>
    <w:rsid w:val="006F4565"/>
    <w:rsid w:val="006F49CE"/>
    <w:rsid w:val="006F4A3F"/>
    <w:rsid w:val="006F4D5D"/>
    <w:rsid w:val="006F4E94"/>
    <w:rsid w:val="006F4FE1"/>
    <w:rsid w:val="006F532D"/>
    <w:rsid w:val="006F5675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E80"/>
    <w:rsid w:val="007041D0"/>
    <w:rsid w:val="007041F7"/>
    <w:rsid w:val="00704566"/>
    <w:rsid w:val="00704655"/>
    <w:rsid w:val="007048C9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6C5"/>
    <w:rsid w:val="00706AC8"/>
    <w:rsid w:val="00706EAB"/>
    <w:rsid w:val="00706F8B"/>
    <w:rsid w:val="00707045"/>
    <w:rsid w:val="0070707B"/>
    <w:rsid w:val="007072B1"/>
    <w:rsid w:val="0070762C"/>
    <w:rsid w:val="00707B25"/>
    <w:rsid w:val="00707BE0"/>
    <w:rsid w:val="00707C74"/>
    <w:rsid w:val="00710142"/>
    <w:rsid w:val="00710356"/>
    <w:rsid w:val="0071069D"/>
    <w:rsid w:val="0071077A"/>
    <w:rsid w:val="007107D8"/>
    <w:rsid w:val="00710998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BE"/>
    <w:rsid w:val="007164D1"/>
    <w:rsid w:val="00716649"/>
    <w:rsid w:val="0071665A"/>
    <w:rsid w:val="00716C74"/>
    <w:rsid w:val="00717369"/>
    <w:rsid w:val="0071754A"/>
    <w:rsid w:val="007176EE"/>
    <w:rsid w:val="007179F4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57F"/>
    <w:rsid w:val="00723A52"/>
    <w:rsid w:val="00723A58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EC5"/>
    <w:rsid w:val="00734F91"/>
    <w:rsid w:val="0073569C"/>
    <w:rsid w:val="00735993"/>
    <w:rsid w:val="00735EEF"/>
    <w:rsid w:val="00735F29"/>
    <w:rsid w:val="00735F32"/>
    <w:rsid w:val="00736113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BC6"/>
    <w:rsid w:val="00742BFA"/>
    <w:rsid w:val="007431FB"/>
    <w:rsid w:val="0074323F"/>
    <w:rsid w:val="007433FF"/>
    <w:rsid w:val="0074359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165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C4"/>
    <w:rsid w:val="0075316D"/>
    <w:rsid w:val="00753174"/>
    <w:rsid w:val="00753AE0"/>
    <w:rsid w:val="00753C3A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8E4"/>
    <w:rsid w:val="00767BCA"/>
    <w:rsid w:val="00767C33"/>
    <w:rsid w:val="00767E49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056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7F7"/>
    <w:rsid w:val="00783A66"/>
    <w:rsid w:val="00784524"/>
    <w:rsid w:val="00784FEA"/>
    <w:rsid w:val="00784FF6"/>
    <w:rsid w:val="0078521D"/>
    <w:rsid w:val="00785856"/>
    <w:rsid w:val="00785DB3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420"/>
    <w:rsid w:val="007956A5"/>
    <w:rsid w:val="007959B9"/>
    <w:rsid w:val="00795B20"/>
    <w:rsid w:val="00795CF4"/>
    <w:rsid w:val="00795E20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238D"/>
    <w:rsid w:val="007A24B4"/>
    <w:rsid w:val="007A293D"/>
    <w:rsid w:val="007A346C"/>
    <w:rsid w:val="007A35AF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66DF"/>
    <w:rsid w:val="007A67E9"/>
    <w:rsid w:val="007A6992"/>
    <w:rsid w:val="007A6D0B"/>
    <w:rsid w:val="007A6D66"/>
    <w:rsid w:val="007A71DC"/>
    <w:rsid w:val="007A7433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9C0"/>
    <w:rsid w:val="007C205B"/>
    <w:rsid w:val="007C223F"/>
    <w:rsid w:val="007C23CD"/>
    <w:rsid w:val="007C250F"/>
    <w:rsid w:val="007C2715"/>
    <w:rsid w:val="007C296D"/>
    <w:rsid w:val="007C2BEF"/>
    <w:rsid w:val="007C329D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849"/>
    <w:rsid w:val="007C69C1"/>
    <w:rsid w:val="007C6C97"/>
    <w:rsid w:val="007C709D"/>
    <w:rsid w:val="007C72AB"/>
    <w:rsid w:val="007C747A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CEE"/>
    <w:rsid w:val="007D3D52"/>
    <w:rsid w:val="007D3F84"/>
    <w:rsid w:val="007D41AC"/>
    <w:rsid w:val="007D434F"/>
    <w:rsid w:val="007D451A"/>
    <w:rsid w:val="007D4704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ABB"/>
    <w:rsid w:val="007E0AE1"/>
    <w:rsid w:val="007E0CC1"/>
    <w:rsid w:val="007E0FDA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17"/>
    <w:rsid w:val="007E7392"/>
    <w:rsid w:val="007E7593"/>
    <w:rsid w:val="007E7C18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6D6"/>
    <w:rsid w:val="007F490E"/>
    <w:rsid w:val="007F4C1E"/>
    <w:rsid w:val="007F4C3A"/>
    <w:rsid w:val="007F4E56"/>
    <w:rsid w:val="007F500C"/>
    <w:rsid w:val="007F561E"/>
    <w:rsid w:val="007F596E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8BE"/>
    <w:rsid w:val="00802EF4"/>
    <w:rsid w:val="00803076"/>
    <w:rsid w:val="008035BC"/>
    <w:rsid w:val="008036FD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63"/>
    <w:rsid w:val="00813D76"/>
    <w:rsid w:val="0081413A"/>
    <w:rsid w:val="00814525"/>
    <w:rsid w:val="00814632"/>
    <w:rsid w:val="0081488E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CCE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A29"/>
    <w:rsid w:val="00825E72"/>
    <w:rsid w:val="00825EA4"/>
    <w:rsid w:val="00825F44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728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BA6"/>
    <w:rsid w:val="00831BDC"/>
    <w:rsid w:val="00831CDA"/>
    <w:rsid w:val="00831F04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4F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C3B"/>
    <w:rsid w:val="00842198"/>
    <w:rsid w:val="00842429"/>
    <w:rsid w:val="008424E3"/>
    <w:rsid w:val="0084273A"/>
    <w:rsid w:val="008428D1"/>
    <w:rsid w:val="00843317"/>
    <w:rsid w:val="00843632"/>
    <w:rsid w:val="00843965"/>
    <w:rsid w:val="00843BE9"/>
    <w:rsid w:val="00843DBA"/>
    <w:rsid w:val="00843FD6"/>
    <w:rsid w:val="008442E8"/>
    <w:rsid w:val="00844338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83E"/>
    <w:rsid w:val="00846909"/>
    <w:rsid w:val="00846B7A"/>
    <w:rsid w:val="00846D49"/>
    <w:rsid w:val="00846D7C"/>
    <w:rsid w:val="00846E1B"/>
    <w:rsid w:val="0084752A"/>
    <w:rsid w:val="0084781B"/>
    <w:rsid w:val="00847922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865"/>
    <w:rsid w:val="008600C4"/>
    <w:rsid w:val="0086030C"/>
    <w:rsid w:val="008609D2"/>
    <w:rsid w:val="00860DBD"/>
    <w:rsid w:val="00861457"/>
    <w:rsid w:val="00861577"/>
    <w:rsid w:val="0086171A"/>
    <w:rsid w:val="0086187B"/>
    <w:rsid w:val="00861A34"/>
    <w:rsid w:val="00861AEB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8EE"/>
    <w:rsid w:val="00864D2A"/>
    <w:rsid w:val="00864D40"/>
    <w:rsid w:val="00864D88"/>
    <w:rsid w:val="00864F4D"/>
    <w:rsid w:val="0086500D"/>
    <w:rsid w:val="00865134"/>
    <w:rsid w:val="0086523C"/>
    <w:rsid w:val="00865DBB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75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6A4"/>
    <w:rsid w:val="00881BAD"/>
    <w:rsid w:val="00881C17"/>
    <w:rsid w:val="00881CD1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BD0"/>
    <w:rsid w:val="00893D10"/>
    <w:rsid w:val="00893FB6"/>
    <w:rsid w:val="0089433B"/>
    <w:rsid w:val="0089435D"/>
    <w:rsid w:val="008948B8"/>
    <w:rsid w:val="00894953"/>
    <w:rsid w:val="00894BEB"/>
    <w:rsid w:val="00894C9B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746"/>
    <w:rsid w:val="00896A5B"/>
    <w:rsid w:val="00897120"/>
    <w:rsid w:val="00897150"/>
    <w:rsid w:val="008973D7"/>
    <w:rsid w:val="00897775"/>
    <w:rsid w:val="00897BB4"/>
    <w:rsid w:val="00897BBF"/>
    <w:rsid w:val="008A007E"/>
    <w:rsid w:val="008A013C"/>
    <w:rsid w:val="008A0C7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FF"/>
    <w:rsid w:val="008A4B0A"/>
    <w:rsid w:val="008A53A2"/>
    <w:rsid w:val="008A53DD"/>
    <w:rsid w:val="008A5625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0CD1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98"/>
    <w:rsid w:val="008B6998"/>
    <w:rsid w:val="008B6C70"/>
    <w:rsid w:val="008B6EFA"/>
    <w:rsid w:val="008B752A"/>
    <w:rsid w:val="008B7604"/>
    <w:rsid w:val="008B76CA"/>
    <w:rsid w:val="008B7BFE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3F72"/>
    <w:rsid w:val="008D4181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578"/>
    <w:rsid w:val="008D788A"/>
    <w:rsid w:val="008D7994"/>
    <w:rsid w:val="008D79D2"/>
    <w:rsid w:val="008D7CCB"/>
    <w:rsid w:val="008D7EE1"/>
    <w:rsid w:val="008E0017"/>
    <w:rsid w:val="008E02D7"/>
    <w:rsid w:val="008E0AF7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BE4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33E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AA"/>
    <w:rsid w:val="00900A5D"/>
    <w:rsid w:val="00900BB9"/>
    <w:rsid w:val="00901343"/>
    <w:rsid w:val="009017AC"/>
    <w:rsid w:val="00901906"/>
    <w:rsid w:val="00901AF5"/>
    <w:rsid w:val="00901C65"/>
    <w:rsid w:val="00901D70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21B"/>
    <w:rsid w:val="009042DF"/>
    <w:rsid w:val="00904427"/>
    <w:rsid w:val="00904682"/>
    <w:rsid w:val="009047AD"/>
    <w:rsid w:val="00904AD7"/>
    <w:rsid w:val="00904E67"/>
    <w:rsid w:val="009050A7"/>
    <w:rsid w:val="00905101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0DA8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EFC"/>
    <w:rsid w:val="00930F91"/>
    <w:rsid w:val="0093103B"/>
    <w:rsid w:val="00931240"/>
    <w:rsid w:val="00931325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04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2"/>
    <w:rsid w:val="00946A08"/>
    <w:rsid w:val="00946A31"/>
    <w:rsid w:val="00946F32"/>
    <w:rsid w:val="009471DE"/>
    <w:rsid w:val="0094723B"/>
    <w:rsid w:val="0094746D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6EE"/>
    <w:rsid w:val="009529CF"/>
    <w:rsid w:val="00952C82"/>
    <w:rsid w:val="00952D06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9E1"/>
    <w:rsid w:val="00963CDB"/>
    <w:rsid w:val="00963F72"/>
    <w:rsid w:val="0096409D"/>
    <w:rsid w:val="009640ED"/>
    <w:rsid w:val="009644A9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246"/>
    <w:rsid w:val="00977356"/>
    <w:rsid w:val="0097737F"/>
    <w:rsid w:val="00977942"/>
    <w:rsid w:val="00977D59"/>
    <w:rsid w:val="00977DA9"/>
    <w:rsid w:val="009800B7"/>
    <w:rsid w:val="00980413"/>
    <w:rsid w:val="00980C31"/>
    <w:rsid w:val="00980F65"/>
    <w:rsid w:val="00980FD4"/>
    <w:rsid w:val="009810B9"/>
    <w:rsid w:val="00981432"/>
    <w:rsid w:val="009815A1"/>
    <w:rsid w:val="009815B2"/>
    <w:rsid w:val="00981611"/>
    <w:rsid w:val="00981C39"/>
    <w:rsid w:val="009820F5"/>
    <w:rsid w:val="009826BC"/>
    <w:rsid w:val="0098275E"/>
    <w:rsid w:val="009827A7"/>
    <w:rsid w:val="00982911"/>
    <w:rsid w:val="00982BF5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920"/>
    <w:rsid w:val="00990AB4"/>
    <w:rsid w:val="00990B47"/>
    <w:rsid w:val="00990BA0"/>
    <w:rsid w:val="009916B8"/>
    <w:rsid w:val="00991832"/>
    <w:rsid w:val="00991AEA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2"/>
    <w:rsid w:val="00994027"/>
    <w:rsid w:val="0099406A"/>
    <w:rsid w:val="00994099"/>
    <w:rsid w:val="00994134"/>
    <w:rsid w:val="00994365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D0C"/>
    <w:rsid w:val="009A20E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38A2"/>
    <w:rsid w:val="009D417B"/>
    <w:rsid w:val="009D4180"/>
    <w:rsid w:val="009D41DF"/>
    <w:rsid w:val="009D42A8"/>
    <w:rsid w:val="009D42B0"/>
    <w:rsid w:val="009D42E2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9B6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B1"/>
    <w:rsid w:val="009E1B59"/>
    <w:rsid w:val="009E1C62"/>
    <w:rsid w:val="009E23FA"/>
    <w:rsid w:val="009E2703"/>
    <w:rsid w:val="009E2B41"/>
    <w:rsid w:val="009E2E2C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80"/>
    <w:rsid w:val="009F11C8"/>
    <w:rsid w:val="009F11FD"/>
    <w:rsid w:val="009F12FC"/>
    <w:rsid w:val="009F13BC"/>
    <w:rsid w:val="009F14A5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3CE5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4BD7"/>
    <w:rsid w:val="009F5627"/>
    <w:rsid w:val="009F575D"/>
    <w:rsid w:val="009F5815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860"/>
    <w:rsid w:val="00A011FF"/>
    <w:rsid w:val="00A016C9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6448"/>
    <w:rsid w:val="00A06862"/>
    <w:rsid w:val="00A06B57"/>
    <w:rsid w:val="00A06DBC"/>
    <w:rsid w:val="00A072D1"/>
    <w:rsid w:val="00A07694"/>
    <w:rsid w:val="00A07883"/>
    <w:rsid w:val="00A078FB"/>
    <w:rsid w:val="00A100ED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4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C9"/>
    <w:rsid w:val="00A23122"/>
    <w:rsid w:val="00A2316F"/>
    <w:rsid w:val="00A23208"/>
    <w:rsid w:val="00A23302"/>
    <w:rsid w:val="00A2342A"/>
    <w:rsid w:val="00A2377C"/>
    <w:rsid w:val="00A23E41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3C0"/>
    <w:rsid w:val="00A353E7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09B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A20"/>
    <w:rsid w:val="00A52B19"/>
    <w:rsid w:val="00A52DA1"/>
    <w:rsid w:val="00A53087"/>
    <w:rsid w:val="00A530B5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7CD"/>
    <w:rsid w:val="00A6585D"/>
    <w:rsid w:val="00A6590E"/>
    <w:rsid w:val="00A65BC4"/>
    <w:rsid w:val="00A65C59"/>
    <w:rsid w:val="00A65CF8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A27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B65"/>
    <w:rsid w:val="00A86DF6"/>
    <w:rsid w:val="00A86E14"/>
    <w:rsid w:val="00A870E3"/>
    <w:rsid w:val="00A874DE"/>
    <w:rsid w:val="00A87553"/>
    <w:rsid w:val="00A8778D"/>
    <w:rsid w:val="00A87B24"/>
    <w:rsid w:val="00A901CD"/>
    <w:rsid w:val="00A9040F"/>
    <w:rsid w:val="00A9058C"/>
    <w:rsid w:val="00A90647"/>
    <w:rsid w:val="00A90775"/>
    <w:rsid w:val="00A90CF1"/>
    <w:rsid w:val="00A90DD3"/>
    <w:rsid w:val="00A91122"/>
    <w:rsid w:val="00A9136E"/>
    <w:rsid w:val="00A9196A"/>
    <w:rsid w:val="00A91A9B"/>
    <w:rsid w:val="00A920E9"/>
    <w:rsid w:val="00A923F1"/>
    <w:rsid w:val="00A925C6"/>
    <w:rsid w:val="00A92656"/>
    <w:rsid w:val="00A92D2E"/>
    <w:rsid w:val="00A92F2E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90B"/>
    <w:rsid w:val="00A96584"/>
    <w:rsid w:val="00A96596"/>
    <w:rsid w:val="00A96DA2"/>
    <w:rsid w:val="00A9743B"/>
    <w:rsid w:val="00A97467"/>
    <w:rsid w:val="00A9786D"/>
    <w:rsid w:val="00A97BD6"/>
    <w:rsid w:val="00A97CB7"/>
    <w:rsid w:val="00A97DCC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FB7"/>
    <w:rsid w:val="00AA222D"/>
    <w:rsid w:val="00AA2304"/>
    <w:rsid w:val="00AA24AD"/>
    <w:rsid w:val="00AA32F2"/>
    <w:rsid w:val="00AA3351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BD7"/>
    <w:rsid w:val="00AB3439"/>
    <w:rsid w:val="00AB3D11"/>
    <w:rsid w:val="00AB3E28"/>
    <w:rsid w:val="00AB3FDE"/>
    <w:rsid w:val="00AB4223"/>
    <w:rsid w:val="00AB42B7"/>
    <w:rsid w:val="00AB4DE3"/>
    <w:rsid w:val="00AB5140"/>
    <w:rsid w:val="00AB577E"/>
    <w:rsid w:val="00AB6137"/>
    <w:rsid w:val="00AB6198"/>
    <w:rsid w:val="00AB6245"/>
    <w:rsid w:val="00AB62B6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BD3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BD"/>
    <w:rsid w:val="00AD4AAF"/>
    <w:rsid w:val="00AD4BE5"/>
    <w:rsid w:val="00AD4C9F"/>
    <w:rsid w:val="00AD4E40"/>
    <w:rsid w:val="00AD4F07"/>
    <w:rsid w:val="00AD51FA"/>
    <w:rsid w:val="00AD52F2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B1F"/>
    <w:rsid w:val="00AE2B9C"/>
    <w:rsid w:val="00AE2C10"/>
    <w:rsid w:val="00AE32E5"/>
    <w:rsid w:val="00AE37E9"/>
    <w:rsid w:val="00AE397C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8CB"/>
    <w:rsid w:val="00AF0098"/>
    <w:rsid w:val="00AF02C5"/>
    <w:rsid w:val="00AF03BC"/>
    <w:rsid w:val="00AF045E"/>
    <w:rsid w:val="00AF0477"/>
    <w:rsid w:val="00AF0795"/>
    <w:rsid w:val="00AF09A5"/>
    <w:rsid w:val="00AF0E82"/>
    <w:rsid w:val="00AF0E91"/>
    <w:rsid w:val="00AF0F34"/>
    <w:rsid w:val="00AF0F9A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2F57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E86"/>
    <w:rsid w:val="00AF7121"/>
    <w:rsid w:val="00AF72FB"/>
    <w:rsid w:val="00AF7572"/>
    <w:rsid w:val="00AF769C"/>
    <w:rsid w:val="00AF7904"/>
    <w:rsid w:val="00AF7F00"/>
    <w:rsid w:val="00B001C3"/>
    <w:rsid w:val="00B003F3"/>
    <w:rsid w:val="00B004C4"/>
    <w:rsid w:val="00B00641"/>
    <w:rsid w:val="00B00E81"/>
    <w:rsid w:val="00B00FD1"/>
    <w:rsid w:val="00B01785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C9A"/>
    <w:rsid w:val="00B13DB3"/>
    <w:rsid w:val="00B13DC1"/>
    <w:rsid w:val="00B1422B"/>
    <w:rsid w:val="00B14553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671"/>
    <w:rsid w:val="00B22727"/>
    <w:rsid w:val="00B22839"/>
    <w:rsid w:val="00B230DC"/>
    <w:rsid w:val="00B23134"/>
    <w:rsid w:val="00B231DC"/>
    <w:rsid w:val="00B23257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7D"/>
    <w:rsid w:val="00B427A0"/>
    <w:rsid w:val="00B42A67"/>
    <w:rsid w:val="00B42A71"/>
    <w:rsid w:val="00B42ED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5081"/>
    <w:rsid w:val="00B4512D"/>
    <w:rsid w:val="00B4553A"/>
    <w:rsid w:val="00B45604"/>
    <w:rsid w:val="00B4591A"/>
    <w:rsid w:val="00B45EAB"/>
    <w:rsid w:val="00B46009"/>
    <w:rsid w:val="00B4666B"/>
    <w:rsid w:val="00B46750"/>
    <w:rsid w:val="00B46960"/>
    <w:rsid w:val="00B46A75"/>
    <w:rsid w:val="00B46CC5"/>
    <w:rsid w:val="00B47809"/>
    <w:rsid w:val="00B47A8A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CE"/>
    <w:rsid w:val="00B541BB"/>
    <w:rsid w:val="00B541E3"/>
    <w:rsid w:val="00B54A60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7A8"/>
    <w:rsid w:val="00B56938"/>
    <w:rsid w:val="00B56F88"/>
    <w:rsid w:val="00B570B2"/>
    <w:rsid w:val="00B572E2"/>
    <w:rsid w:val="00B57631"/>
    <w:rsid w:val="00B577E2"/>
    <w:rsid w:val="00B60150"/>
    <w:rsid w:val="00B601EE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5331"/>
    <w:rsid w:val="00B65719"/>
    <w:rsid w:val="00B65AC1"/>
    <w:rsid w:val="00B65AF9"/>
    <w:rsid w:val="00B65B82"/>
    <w:rsid w:val="00B65EAC"/>
    <w:rsid w:val="00B65F4D"/>
    <w:rsid w:val="00B66128"/>
    <w:rsid w:val="00B6650C"/>
    <w:rsid w:val="00B665AA"/>
    <w:rsid w:val="00B665B4"/>
    <w:rsid w:val="00B66AF6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895"/>
    <w:rsid w:val="00B70B49"/>
    <w:rsid w:val="00B70F2B"/>
    <w:rsid w:val="00B70FA2"/>
    <w:rsid w:val="00B7118E"/>
    <w:rsid w:val="00B71394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E62"/>
    <w:rsid w:val="00B7753E"/>
    <w:rsid w:val="00B77686"/>
    <w:rsid w:val="00B77718"/>
    <w:rsid w:val="00B77797"/>
    <w:rsid w:val="00B77958"/>
    <w:rsid w:val="00B77A6D"/>
    <w:rsid w:val="00B8038F"/>
    <w:rsid w:val="00B8047A"/>
    <w:rsid w:val="00B812C7"/>
    <w:rsid w:val="00B81449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90F"/>
    <w:rsid w:val="00B91A2D"/>
    <w:rsid w:val="00B91C7B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A5E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32F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51C"/>
    <w:rsid w:val="00BC2604"/>
    <w:rsid w:val="00BC2A75"/>
    <w:rsid w:val="00BC2DE3"/>
    <w:rsid w:val="00BC37AF"/>
    <w:rsid w:val="00BC3938"/>
    <w:rsid w:val="00BC3A4F"/>
    <w:rsid w:val="00BC4968"/>
    <w:rsid w:val="00BC4ADD"/>
    <w:rsid w:val="00BC5105"/>
    <w:rsid w:val="00BC520C"/>
    <w:rsid w:val="00BC56C8"/>
    <w:rsid w:val="00BC5A33"/>
    <w:rsid w:val="00BC5AB9"/>
    <w:rsid w:val="00BC62FE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C0"/>
    <w:rsid w:val="00BD265C"/>
    <w:rsid w:val="00BD268B"/>
    <w:rsid w:val="00BD2709"/>
    <w:rsid w:val="00BD2AA5"/>
    <w:rsid w:val="00BD2CD1"/>
    <w:rsid w:val="00BD316C"/>
    <w:rsid w:val="00BD3395"/>
    <w:rsid w:val="00BD3562"/>
    <w:rsid w:val="00BD3823"/>
    <w:rsid w:val="00BD399C"/>
    <w:rsid w:val="00BD3E74"/>
    <w:rsid w:val="00BD411C"/>
    <w:rsid w:val="00BD432F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862"/>
    <w:rsid w:val="00BE4A73"/>
    <w:rsid w:val="00BE4D35"/>
    <w:rsid w:val="00BE578E"/>
    <w:rsid w:val="00BE5799"/>
    <w:rsid w:val="00BE59D9"/>
    <w:rsid w:val="00BE5B0C"/>
    <w:rsid w:val="00BE5EAE"/>
    <w:rsid w:val="00BE636F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29"/>
    <w:rsid w:val="00BF394D"/>
    <w:rsid w:val="00BF3B96"/>
    <w:rsid w:val="00BF3C8C"/>
    <w:rsid w:val="00BF4514"/>
    <w:rsid w:val="00BF47F0"/>
    <w:rsid w:val="00BF49A6"/>
    <w:rsid w:val="00BF4EEF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552"/>
    <w:rsid w:val="00C047BC"/>
    <w:rsid w:val="00C04880"/>
    <w:rsid w:val="00C0499F"/>
    <w:rsid w:val="00C04C73"/>
    <w:rsid w:val="00C053E4"/>
    <w:rsid w:val="00C0543E"/>
    <w:rsid w:val="00C058C3"/>
    <w:rsid w:val="00C05A06"/>
    <w:rsid w:val="00C05AD1"/>
    <w:rsid w:val="00C0611A"/>
    <w:rsid w:val="00C06161"/>
    <w:rsid w:val="00C0647F"/>
    <w:rsid w:val="00C064C3"/>
    <w:rsid w:val="00C0653A"/>
    <w:rsid w:val="00C06B76"/>
    <w:rsid w:val="00C0729B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4F04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3942"/>
    <w:rsid w:val="00C23AFE"/>
    <w:rsid w:val="00C23D36"/>
    <w:rsid w:val="00C23DBC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AF7"/>
    <w:rsid w:val="00C43F0F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506DE"/>
    <w:rsid w:val="00C50BF8"/>
    <w:rsid w:val="00C50C3C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581"/>
    <w:rsid w:val="00C636B8"/>
    <w:rsid w:val="00C646A5"/>
    <w:rsid w:val="00C64AC9"/>
    <w:rsid w:val="00C64AEC"/>
    <w:rsid w:val="00C64B1F"/>
    <w:rsid w:val="00C64CF1"/>
    <w:rsid w:val="00C64EFD"/>
    <w:rsid w:val="00C653DB"/>
    <w:rsid w:val="00C65511"/>
    <w:rsid w:val="00C659E1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15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3E0"/>
    <w:rsid w:val="00C82F6F"/>
    <w:rsid w:val="00C832B4"/>
    <w:rsid w:val="00C837A6"/>
    <w:rsid w:val="00C83BAC"/>
    <w:rsid w:val="00C83BCA"/>
    <w:rsid w:val="00C83C73"/>
    <w:rsid w:val="00C84512"/>
    <w:rsid w:val="00C84522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E4"/>
    <w:rsid w:val="00C91BBE"/>
    <w:rsid w:val="00C91D7E"/>
    <w:rsid w:val="00C91DF7"/>
    <w:rsid w:val="00C923F6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A70"/>
    <w:rsid w:val="00C97E8D"/>
    <w:rsid w:val="00CA0176"/>
    <w:rsid w:val="00CA0ADF"/>
    <w:rsid w:val="00CA0FB6"/>
    <w:rsid w:val="00CA11B9"/>
    <w:rsid w:val="00CA25F6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F6C"/>
    <w:rsid w:val="00CA7FFE"/>
    <w:rsid w:val="00CB1570"/>
    <w:rsid w:val="00CB1ABC"/>
    <w:rsid w:val="00CB1E23"/>
    <w:rsid w:val="00CB23AE"/>
    <w:rsid w:val="00CB24D7"/>
    <w:rsid w:val="00CB24F1"/>
    <w:rsid w:val="00CB2527"/>
    <w:rsid w:val="00CB2597"/>
    <w:rsid w:val="00CB25B2"/>
    <w:rsid w:val="00CB28EC"/>
    <w:rsid w:val="00CB2A2A"/>
    <w:rsid w:val="00CB2DBF"/>
    <w:rsid w:val="00CB2DED"/>
    <w:rsid w:val="00CB33E3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EEC"/>
    <w:rsid w:val="00CC33D5"/>
    <w:rsid w:val="00CC382B"/>
    <w:rsid w:val="00CC3967"/>
    <w:rsid w:val="00CC3B23"/>
    <w:rsid w:val="00CC3BF1"/>
    <w:rsid w:val="00CC3F88"/>
    <w:rsid w:val="00CC4653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1C1E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7F0"/>
    <w:rsid w:val="00CD799B"/>
    <w:rsid w:val="00CD7B18"/>
    <w:rsid w:val="00CD7D32"/>
    <w:rsid w:val="00CD7E7B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EF"/>
    <w:rsid w:val="00CF0F72"/>
    <w:rsid w:val="00CF1076"/>
    <w:rsid w:val="00CF11DA"/>
    <w:rsid w:val="00CF1290"/>
    <w:rsid w:val="00CF1712"/>
    <w:rsid w:val="00CF1B17"/>
    <w:rsid w:val="00CF1CCB"/>
    <w:rsid w:val="00CF1EE5"/>
    <w:rsid w:val="00CF22BD"/>
    <w:rsid w:val="00CF22D6"/>
    <w:rsid w:val="00CF2371"/>
    <w:rsid w:val="00CF266A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9B"/>
    <w:rsid w:val="00CF58D3"/>
    <w:rsid w:val="00CF5CE5"/>
    <w:rsid w:val="00CF622D"/>
    <w:rsid w:val="00CF6419"/>
    <w:rsid w:val="00CF646A"/>
    <w:rsid w:val="00CF64CB"/>
    <w:rsid w:val="00CF6525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7888"/>
    <w:rsid w:val="00D078A5"/>
    <w:rsid w:val="00D07927"/>
    <w:rsid w:val="00D07C80"/>
    <w:rsid w:val="00D10344"/>
    <w:rsid w:val="00D109AE"/>
    <w:rsid w:val="00D10B0C"/>
    <w:rsid w:val="00D10DE6"/>
    <w:rsid w:val="00D10FC2"/>
    <w:rsid w:val="00D11B44"/>
    <w:rsid w:val="00D11E2E"/>
    <w:rsid w:val="00D11E45"/>
    <w:rsid w:val="00D120F0"/>
    <w:rsid w:val="00D122A4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8A"/>
    <w:rsid w:val="00D24EF4"/>
    <w:rsid w:val="00D25677"/>
    <w:rsid w:val="00D25A19"/>
    <w:rsid w:val="00D25ACC"/>
    <w:rsid w:val="00D25B77"/>
    <w:rsid w:val="00D25D60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88"/>
    <w:rsid w:val="00D323F7"/>
    <w:rsid w:val="00D32527"/>
    <w:rsid w:val="00D32713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46F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4EF5"/>
    <w:rsid w:val="00D45136"/>
    <w:rsid w:val="00D454A2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C70"/>
    <w:rsid w:val="00D54E0B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D9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7E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759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EF"/>
    <w:rsid w:val="00D904DE"/>
    <w:rsid w:val="00D90920"/>
    <w:rsid w:val="00D90AA4"/>
    <w:rsid w:val="00D90D1C"/>
    <w:rsid w:val="00D90E4A"/>
    <w:rsid w:val="00D90F25"/>
    <w:rsid w:val="00D90FF6"/>
    <w:rsid w:val="00D912B7"/>
    <w:rsid w:val="00D91401"/>
    <w:rsid w:val="00D91683"/>
    <w:rsid w:val="00D920B6"/>
    <w:rsid w:val="00D928C7"/>
    <w:rsid w:val="00D92D12"/>
    <w:rsid w:val="00D92DFA"/>
    <w:rsid w:val="00D93122"/>
    <w:rsid w:val="00D934A1"/>
    <w:rsid w:val="00D93565"/>
    <w:rsid w:val="00D939C1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5E8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B62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D24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34"/>
    <w:rsid w:val="00DC7D6D"/>
    <w:rsid w:val="00DD04EC"/>
    <w:rsid w:val="00DD0637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EE8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E81"/>
    <w:rsid w:val="00DE5F5B"/>
    <w:rsid w:val="00DE61E2"/>
    <w:rsid w:val="00DE63EE"/>
    <w:rsid w:val="00DE7566"/>
    <w:rsid w:val="00DE772D"/>
    <w:rsid w:val="00DE7D70"/>
    <w:rsid w:val="00DF0336"/>
    <w:rsid w:val="00DF0FA6"/>
    <w:rsid w:val="00DF0FE4"/>
    <w:rsid w:val="00DF183C"/>
    <w:rsid w:val="00DF1840"/>
    <w:rsid w:val="00DF18FB"/>
    <w:rsid w:val="00DF2521"/>
    <w:rsid w:val="00DF261E"/>
    <w:rsid w:val="00DF305F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A5D"/>
    <w:rsid w:val="00E03D08"/>
    <w:rsid w:val="00E040F4"/>
    <w:rsid w:val="00E0431D"/>
    <w:rsid w:val="00E043A6"/>
    <w:rsid w:val="00E04979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16"/>
    <w:rsid w:val="00E104CF"/>
    <w:rsid w:val="00E1050B"/>
    <w:rsid w:val="00E10553"/>
    <w:rsid w:val="00E10C4F"/>
    <w:rsid w:val="00E10EA2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DF7"/>
    <w:rsid w:val="00E12E48"/>
    <w:rsid w:val="00E12E67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C1"/>
    <w:rsid w:val="00E13C0B"/>
    <w:rsid w:val="00E13FCD"/>
    <w:rsid w:val="00E143E0"/>
    <w:rsid w:val="00E144AC"/>
    <w:rsid w:val="00E1477F"/>
    <w:rsid w:val="00E147BF"/>
    <w:rsid w:val="00E14E2A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BAF"/>
    <w:rsid w:val="00E27E47"/>
    <w:rsid w:val="00E27EE3"/>
    <w:rsid w:val="00E3011B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621"/>
    <w:rsid w:val="00E366D0"/>
    <w:rsid w:val="00E36890"/>
    <w:rsid w:val="00E37A90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42"/>
    <w:rsid w:val="00E43E05"/>
    <w:rsid w:val="00E440F6"/>
    <w:rsid w:val="00E44258"/>
    <w:rsid w:val="00E44A1D"/>
    <w:rsid w:val="00E44D5B"/>
    <w:rsid w:val="00E45463"/>
    <w:rsid w:val="00E45706"/>
    <w:rsid w:val="00E458BE"/>
    <w:rsid w:val="00E4590E"/>
    <w:rsid w:val="00E459A6"/>
    <w:rsid w:val="00E45CE2"/>
    <w:rsid w:val="00E46208"/>
    <w:rsid w:val="00E46364"/>
    <w:rsid w:val="00E464D0"/>
    <w:rsid w:val="00E46632"/>
    <w:rsid w:val="00E4673D"/>
    <w:rsid w:val="00E469DF"/>
    <w:rsid w:val="00E46AD1"/>
    <w:rsid w:val="00E46BC5"/>
    <w:rsid w:val="00E47450"/>
    <w:rsid w:val="00E47B62"/>
    <w:rsid w:val="00E47E5F"/>
    <w:rsid w:val="00E500C8"/>
    <w:rsid w:val="00E50399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4B6"/>
    <w:rsid w:val="00E54653"/>
    <w:rsid w:val="00E54B38"/>
    <w:rsid w:val="00E54C4B"/>
    <w:rsid w:val="00E551A8"/>
    <w:rsid w:val="00E554E3"/>
    <w:rsid w:val="00E5553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1620"/>
    <w:rsid w:val="00E6184A"/>
    <w:rsid w:val="00E61891"/>
    <w:rsid w:val="00E61C2F"/>
    <w:rsid w:val="00E61F68"/>
    <w:rsid w:val="00E620CF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B1C"/>
    <w:rsid w:val="00E65B59"/>
    <w:rsid w:val="00E65DAC"/>
    <w:rsid w:val="00E65FF8"/>
    <w:rsid w:val="00E661E7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2777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4E"/>
    <w:rsid w:val="00E8455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BA9"/>
    <w:rsid w:val="00E90131"/>
    <w:rsid w:val="00E90165"/>
    <w:rsid w:val="00E9040D"/>
    <w:rsid w:val="00E90D2D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5AB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7181"/>
    <w:rsid w:val="00E97293"/>
    <w:rsid w:val="00E9748D"/>
    <w:rsid w:val="00E979C1"/>
    <w:rsid w:val="00EA013C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E3B"/>
    <w:rsid w:val="00EA602F"/>
    <w:rsid w:val="00EA6096"/>
    <w:rsid w:val="00EA60E6"/>
    <w:rsid w:val="00EA6537"/>
    <w:rsid w:val="00EA6F59"/>
    <w:rsid w:val="00EA7145"/>
    <w:rsid w:val="00EA75CA"/>
    <w:rsid w:val="00EA78BC"/>
    <w:rsid w:val="00EA7B24"/>
    <w:rsid w:val="00EA7B79"/>
    <w:rsid w:val="00EA7BB5"/>
    <w:rsid w:val="00EA7E58"/>
    <w:rsid w:val="00EB03FE"/>
    <w:rsid w:val="00EB0584"/>
    <w:rsid w:val="00EB085A"/>
    <w:rsid w:val="00EB0DBB"/>
    <w:rsid w:val="00EB0DC8"/>
    <w:rsid w:val="00EB13D3"/>
    <w:rsid w:val="00EB140C"/>
    <w:rsid w:val="00EB1571"/>
    <w:rsid w:val="00EB17E2"/>
    <w:rsid w:val="00EB1B6D"/>
    <w:rsid w:val="00EB1C78"/>
    <w:rsid w:val="00EB1D1D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94"/>
    <w:rsid w:val="00EC7C96"/>
    <w:rsid w:val="00EC7D3B"/>
    <w:rsid w:val="00ED0091"/>
    <w:rsid w:val="00ED05C9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AC8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84B"/>
    <w:rsid w:val="00EE7D32"/>
    <w:rsid w:val="00EE7D98"/>
    <w:rsid w:val="00EF003F"/>
    <w:rsid w:val="00EF0141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B85"/>
    <w:rsid w:val="00EF2C73"/>
    <w:rsid w:val="00EF2FE4"/>
    <w:rsid w:val="00EF3159"/>
    <w:rsid w:val="00EF3CEE"/>
    <w:rsid w:val="00EF3E66"/>
    <w:rsid w:val="00EF41B6"/>
    <w:rsid w:val="00EF43EF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3414"/>
    <w:rsid w:val="00F039A6"/>
    <w:rsid w:val="00F054D3"/>
    <w:rsid w:val="00F055C6"/>
    <w:rsid w:val="00F055F4"/>
    <w:rsid w:val="00F05821"/>
    <w:rsid w:val="00F05B97"/>
    <w:rsid w:val="00F06101"/>
    <w:rsid w:val="00F0628A"/>
    <w:rsid w:val="00F06412"/>
    <w:rsid w:val="00F065C8"/>
    <w:rsid w:val="00F0664B"/>
    <w:rsid w:val="00F067DF"/>
    <w:rsid w:val="00F06C49"/>
    <w:rsid w:val="00F071EA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656"/>
    <w:rsid w:val="00F17D11"/>
    <w:rsid w:val="00F17DED"/>
    <w:rsid w:val="00F20560"/>
    <w:rsid w:val="00F206E9"/>
    <w:rsid w:val="00F20B7B"/>
    <w:rsid w:val="00F20D68"/>
    <w:rsid w:val="00F20FDA"/>
    <w:rsid w:val="00F218DA"/>
    <w:rsid w:val="00F21950"/>
    <w:rsid w:val="00F21DF1"/>
    <w:rsid w:val="00F222A5"/>
    <w:rsid w:val="00F222E3"/>
    <w:rsid w:val="00F22A96"/>
    <w:rsid w:val="00F22D3D"/>
    <w:rsid w:val="00F22F10"/>
    <w:rsid w:val="00F2343A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AA"/>
    <w:rsid w:val="00F301F1"/>
    <w:rsid w:val="00F30257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DCA"/>
    <w:rsid w:val="00F31E63"/>
    <w:rsid w:val="00F31FDC"/>
    <w:rsid w:val="00F32158"/>
    <w:rsid w:val="00F32671"/>
    <w:rsid w:val="00F32839"/>
    <w:rsid w:val="00F329BC"/>
    <w:rsid w:val="00F32A8E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E4D"/>
    <w:rsid w:val="00F41079"/>
    <w:rsid w:val="00F41189"/>
    <w:rsid w:val="00F41372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33"/>
    <w:rsid w:val="00F43243"/>
    <w:rsid w:val="00F432B0"/>
    <w:rsid w:val="00F433E5"/>
    <w:rsid w:val="00F43786"/>
    <w:rsid w:val="00F43C4C"/>
    <w:rsid w:val="00F43EB0"/>
    <w:rsid w:val="00F448DF"/>
    <w:rsid w:val="00F44A04"/>
    <w:rsid w:val="00F44A13"/>
    <w:rsid w:val="00F44BE6"/>
    <w:rsid w:val="00F44C84"/>
    <w:rsid w:val="00F44D1B"/>
    <w:rsid w:val="00F44E18"/>
    <w:rsid w:val="00F44E33"/>
    <w:rsid w:val="00F4517A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876"/>
    <w:rsid w:val="00F51906"/>
    <w:rsid w:val="00F51922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C8"/>
    <w:rsid w:val="00F6174E"/>
    <w:rsid w:val="00F619D9"/>
    <w:rsid w:val="00F62483"/>
    <w:rsid w:val="00F62546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4D6"/>
    <w:rsid w:val="00F64B94"/>
    <w:rsid w:val="00F64BAB"/>
    <w:rsid w:val="00F64C95"/>
    <w:rsid w:val="00F64E8A"/>
    <w:rsid w:val="00F654C4"/>
    <w:rsid w:val="00F654F1"/>
    <w:rsid w:val="00F6569E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B90"/>
    <w:rsid w:val="00F67C83"/>
    <w:rsid w:val="00F70564"/>
    <w:rsid w:val="00F70F5A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434D"/>
    <w:rsid w:val="00F7492E"/>
    <w:rsid w:val="00F749BB"/>
    <w:rsid w:val="00F74B91"/>
    <w:rsid w:val="00F74BBF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470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3C"/>
    <w:rsid w:val="00F87E51"/>
    <w:rsid w:val="00F87E9A"/>
    <w:rsid w:val="00F9001A"/>
    <w:rsid w:val="00F90546"/>
    <w:rsid w:val="00F90673"/>
    <w:rsid w:val="00F906E4"/>
    <w:rsid w:val="00F909D2"/>
    <w:rsid w:val="00F909E3"/>
    <w:rsid w:val="00F90A14"/>
    <w:rsid w:val="00F9177A"/>
    <w:rsid w:val="00F917E9"/>
    <w:rsid w:val="00F918E7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C9B"/>
    <w:rsid w:val="00F93CEE"/>
    <w:rsid w:val="00F93F92"/>
    <w:rsid w:val="00F941DF"/>
    <w:rsid w:val="00F944B9"/>
    <w:rsid w:val="00F94730"/>
    <w:rsid w:val="00F949BE"/>
    <w:rsid w:val="00F94D39"/>
    <w:rsid w:val="00F94D45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377"/>
    <w:rsid w:val="00FA36B9"/>
    <w:rsid w:val="00FA3974"/>
    <w:rsid w:val="00FA4028"/>
    <w:rsid w:val="00FA402F"/>
    <w:rsid w:val="00FA4AFA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17F"/>
    <w:rsid w:val="00FB5234"/>
    <w:rsid w:val="00FB5298"/>
    <w:rsid w:val="00FB5374"/>
    <w:rsid w:val="00FB53F9"/>
    <w:rsid w:val="00FB5463"/>
    <w:rsid w:val="00FB56A8"/>
    <w:rsid w:val="00FB57B0"/>
    <w:rsid w:val="00FB58A8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A62"/>
    <w:rsid w:val="00FC3CAB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748"/>
    <w:rsid w:val="00FD1801"/>
    <w:rsid w:val="00FD1A7E"/>
    <w:rsid w:val="00FD1BCD"/>
    <w:rsid w:val="00FD1BFE"/>
    <w:rsid w:val="00FD1D8D"/>
    <w:rsid w:val="00FD1DE6"/>
    <w:rsid w:val="00FD2644"/>
    <w:rsid w:val="00FD2C94"/>
    <w:rsid w:val="00FD2F75"/>
    <w:rsid w:val="00FD31BE"/>
    <w:rsid w:val="00FD3580"/>
    <w:rsid w:val="00FD364F"/>
    <w:rsid w:val="00FD3A6A"/>
    <w:rsid w:val="00FD41FA"/>
    <w:rsid w:val="00FD44CE"/>
    <w:rsid w:val="00FD4810"/>
    <w:rsid w:val="00FD4FD8"/>
    <w:rsid w:val="00FD52E3"/>
    <w:rsid w:val="00FD5373"/>
    <w:rsid w:val="00FD53EB"/>
    <w:rsid w:val="00FD5A71"/>
    <w:rsid w:val="00FD5BFF"/>
    <w:rsid w:val="00FD5D82"/>
    <w:rsid w:val="00FD5F6B"/>
    <w:rsid w:val="00FD626F"/>
    <w:rsid w:val="00FD6772"/>
    <w:rsid w:val="00FD6A70"/>
    <w:rsid w:val="00FD6B12"/>
    <w:rsid w:val="00FD6BC7"/>
    <w:rsid w:val="00FD6C8C"/>
    <w:rsid w:val="00FD6CC7"/>
    <w:rsid w:val="00FD6F11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0D7B"/>
    <w:rsid w:val="00FE11F8"/>
    <w:rsid w:val="00FE136B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7107"/>
    <w:rsid w:val="00FE737C"/>
    <w:rsid w:val="00FE75B4"/>
    <w:rsid w:val="00FE76F2"/>
    <w:rsid w:val="00FE77D0"/>
    <w:rsid w:val="00FE7C0C"/>
    <w:rsid w:val="00FE7D5F"/>
    <w:rsid w:val="00FF0016"/>
    <w:rsid w:val="00FF0519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53E"/>
    <w:rsid w:val="00FF7C85"/>
    <w:rsid w:val="00FF7DC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441</TotalTime>
  <Pages>28</Pages>
  <Words>4528</Words>
  <Characters>25813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3650024</cp:lastModifiedBy>
  <cp:revision>90</cp:revision>
  <cp:lastPrinted>2025-05-14T11:38:00Z</cp:lastPrinted>
  <dcterms:created xsi:type="dcterms:W3CDTF">2025-05-12T13:03:00Z</dcterms:created>
  <dcterms:modified xsi:type="dcterms:W3CDTF">2025-05-15T13:29:00Z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