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B12C0A" w:rsidRDefault="003D743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A38B119" w14:textId="77777777" w:rsidR="00662D6D" w:rsidRPr="00B12C0A" w:rsidRDefault="00662D6D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</w:rPr>
      </w:pPr>
    </w:p>
    <w:p w14:paraId="2BEEE74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72B1E1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C2DC13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2259BCDD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7AF1D02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3F8D4CE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C08BF13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6970662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ADCA635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DE11977" w14:textId="77777777" w:rsidR="006F6438" w:rsidRPr="00B12C0A" w:rsidRDefault="006F6438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14:paraId="5E0B4E88" w14:textId="73C25A8C" w:rsidR="00F668EB" w:rsidRPr="004928F9" w:rsidRDefault="00F92BBD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 xml:space="preserve">            </w:t>
      </w:r>
      <w:r w:rsidR="00F668EB" w:rsidRPr="004928F9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4928F9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4928F9" w:rsidRDefault="002D2D89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jc w:val="thaiDistribute"/>
        <w:rPr>
          <w:rFonts w:ascii="Angsana New" w:hAnsi="Angsana New" w:cs="Angsana New"/>
          <w:sz w:val="44"/>
          <w:szCs w:val="44"/>
          <w:cs/>
        </w:rPr>
      </w:pPr>
      <w:r w:rsidRPr="004928F9">
        <w:rPr>
          <w:rFonts w:ascii="Angsana New" w:hAnsi="Angsana New" w:cs="Angsana New"/>
          <w:sz w:val="44"/>
          <w:szCs w:val="44"/>
        </w:rPr>
        <w:tab/>
      </w:r>
      <w:r w:rsidRPr="004928F9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4928F9" w:rsidRDefault="009846F9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3DD1CD9D" w14:textId="5DF228D8" w:rsidR="002120DB" w:rsidRPr="004928F9" w:rsidRDefault="002120DB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4928F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F031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C1079" w:rsidRPr="004928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F0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C1079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167E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F0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8</w:t>
      </w:r>
    </w:p>
    <w:p w14:paraId="257D1EC2" w14:textId="68EAA781" w:rsidR="002357BF" w:rsidRPr="004928F9" w:rsidRDefault="002357BF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4928F9" w:rsidRDefault="009846F9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928F9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4928F9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4928F9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4928F9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0F04983" w14:textId="77777777" w:rsidR="003D4E48" w:rsidRPr="004928F9" w:rsidRDefault="003D4E48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  <w:sectPr w:rsidR="003D4E48" w:rsidRPr="004928F9" w:rsidSect="00401078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4928F9" w:rsidRDefault="00277F3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625509" w14:textId="1164E1C3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359EC0" w14:textId="77777777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4928F9" w:rsidRDefault="00E54C08" w:rsidP="00E3408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28F9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4928F9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4928F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4928F9" w:rsidRDefault="00E54C08" w:rsidP="00E340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4928F9" w:rsidRDefault="00E54C08" w:rsidP="00E3408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928F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1" w:name="_Hlk30690100"/>
      <w:r w:rsidR="00340D28" w:rsidRPr="004928F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4928F9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1"/>
    </w:p>
    <w:p w14:paraId="260E9728" w14:textId="04C5C76A" w:rsidR="00E54C08" w:rsidRPr="004928F9" w:rsidRDefault="00E54C08" w:rsidP="00EF506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0939F4" w14:textId="36ED9563" w:rsidR="000C1079" w:rsidRPr="004928F9" w:rsidRDefault="000C1079" w:rsidP="00561687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ข้าพเจ้า</w:t>
      </w:r>
      <w:r w:rsidR="00A4402C" w:rsidRPr="00016E88">
        <w:rPr>
          <w:rFonts w:ascii="Angsana New" w:hAnsi="Angsana New"/>
          <w:sz w:val="30"/>
          <w:szCs w:val="30"/>
          <w:cs/>
        </w:rPr>
        <w:t>ได้</w:t>
      </w:r>
      <w:r w:rsidRPr="004928F9">
        <w:rPr>
          <w:rFonts w:ascii="Angsana New" w:hAnsi="Angsana New"/>
          <w:sz w:val="30"/>
          <w:szCs w:val="30"/>
          <w:cs/>
        </w:rPr>
        <w:t>สอบทานงบฐานะการเงิน</w:t>
      </w:r>
      <w:r w:rsidRPr="004928F9">
        <w:rPr>
          <w:rFonts w:ascii="Angsana New" w:hAnsi="Angsana New" w:hint="cs"/>
          <w:sz w:val="30"/>
          <w:szCs w:val="30"/>
          <w:cs/>
        </w:rPr>
        <w:t>รวมและ</w:t>
      </w:r>
      <w:r w:rsidRPr="004928F9">
        <w:rPr>
          <w:rFonts w:ascii="Angsana New" w:hAnsi="Angsana New"/>
          <w:sz w:val="30"/>
          <w:szCs w:val="30"/>
          <w:cs/>
        </w:rPr>
        <w:t>งบฐานะการเงิน</w:t>
      </w:r>
      <w:r w:rsidRPr="004928F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ณ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วันที่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="009F031A" w:rsidRPr="009F031A">
        <w:rPr>
          <w:rFonts w:ascii="Angsana New" w:hAnsi="Angsana New"/>
          <w:sz w:val="30"/>
          <w:szCs w:val="30"/>
        </w:rPr>
        <w:t xml:space="preserve">31 </w:t>
      </w:r>
      <w:r w:rsidR="009F031A" w:rsidRPr="009F031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031A" w:rsidRPr="009F031A">
        <w:rPr>
          <w:rFonts w:ascii="Angsana New" w:hAnsi="Angsana New"/>
          <w:sz w:val="30"/>
          <w:szCs w:val="30"/>
        </w:rPr>
        <w:t>256</w:t>
      </w:r>
      <w:r w:rsidR="009F031A" w:rsidRPr="009F031A">
        <w:rPr>
          <w:rFonts w:ascii="Angsana New" w:hAnsi="Angsana New" w:hint="cs"/>
          <w:sz w:val="30"/>
          <w:szCs w:val="30"/>
          <w:cs/>
        </w:rPr>
        <w:t>8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9F031A" w:rsidRPr="004928F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9F031A" w:rsidRPr="004928F9">
        <w:rPr>
          <w:rFonts w:ascii="Angsana New" w:hAnsi="Angsana New" w:hint="cs"/>
          <w:sz w:val="30"/>
          <w:szCs w:val="30"/>
          <w:cs/>
        </w:rPr>
        <w:t>รวมและ</w:t>
      </w:r>
      <w:r w:rsidR="009F031A" w:rsidRPr="004928F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9F031A" w:rsidRPr="004928F9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9F031A" w:rsidRPr="004928F9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9F031A" w:rsidRPr="004928F9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9F031A" w:rsidRPr="004928F9">
        <w:rPr>
          <w:rFonts w:ascii="Angsana New" w:hAnsi="Angsana New"/>
          <w:sz w:val="30"/>
          <w:szCs w:val="30"/>
          <w:cs/>
        </w:rPr>
        <w:t>สำหรับงวด</w:t>
      </w:r>
      <w:r w:rsidR="009F031A" w:rsidRPr="004928F9">
        <w:rPr>
          <w:rFonts w:ascii="Angsana New" w:hAnsi="Angsana New" w:hint="cs"/>
          <w:sz w:val="30"/>
          <w:szCs w:val="30"/>
          <w:cs/>
        </w:rPr>
        <w:t>สามเดือนสิ้นสุด</w:t>
      </w:r>
      <w:r w:rsidR="009F031A">
        <w:rPr>
          <w:rFonts w:ascii="Angsana New" w:hAnsi="Angsana New"/>
          <w:sz w:val="30"/>
          <w:szCs w:val="30"/>
        </w:rPr>
        <w:t xml:space="preserve"> </w:t>
      </w:r>
      <w:r w:rsidR="009F031A" w:rsidRPr="004928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F031A" w:rsidRPr="009F031A">
        <w:rPr>
          <w:rFonts w:ascii="Angsana New" w:hAnsi="Angsana New"/>
          <w:sz w:val="30"/>
          <w:szCs w:val="30"/>
        </w:rPr>
        <w:t xml:space="preserve">31 </w:t>
      </w:r>
      <w:r w:rsidR="009F031A" w:rsidRPr="009F031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031A" w:rsidRPr="009F031A">
        <w:rPr>
          <w:rFonts w:ascii="Angsana New" w:hAnsi="Angsana New"/>
          <w:sz w:val="30"/>
          <w:szCs w:val="30"/>
        </w:rPr>
        <w:t>256</w:t>
      </w:r>
      <w:r w:rsidR="009F031A" w:rsidRPr="009F031A">
        <w:rPr>
          <w:rFonts w:ascii="Angsana New" w:hAnsi="Angsana New" w:hint="cs"/>
          <w:sz w:val="30"/>
          <w:szCs w:val="30"/>
          <w:cs/>
        </w:rPr>
        <w:t>8</w:t>
      </w:r>
      <w:r w:rsidR="009F031A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4928F9">
        <w:rPr>
          <w:rFonts w:ascii="Angsana New" w:hAnsi="Angsana New"/>
          <w:sz w:val="30"/>
          <w:szCs w:val="30"/>
        </w:rPr>
        <w:t>(</w:t>
      </w:r>
      <w:r w:rsidRPr="004928F9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4928F9">
        <w:rPr>
          <w:rFonts w:ascii="Angsana New" w:hAnsi="Angsana New"/>
          <w:sz w:val="30"/>
          <w:szCs w:val="30"/>
          <w:cs/>
        </w:rPr>
        <w:t xml:space="preserve"> ของบริษัท สบาย เทคโนโลยี จำกัด (มหาชน)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D77C63">
        <w:rPr>
          <w:rFonts w:ascii="Angsana New" w:hAnsi="Angsana New" w:hint="cs"/>
          <w:sz w:val="30"/>
          <w:szCs w:val="30"/>
          <w:cs/>
        </w:rPr>
        <w:t>(</w:t>
      </w:r>
      <w:r w:rsidR="00D77C63">
        <w:rPr>
          <w:rFonts w:ascii="Angsana New" w:hAnsi="Angsana New"/>
          <w:sz w:val="30"/>
          <w:szCs w:val="30"/>
        </w:rPr>
        <w:t>“</w:t>
      </w:r>
      <w:r w:rsidR="00D77C6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77C63">
        <w:rPr>
          <w:rFonts w:ascii="Angsana New" w:hAnsi="Angsana New"/>
          <w:sz w:val="30"/>
          <w:szCs w:val="30"/>
        </w:rPr>
        <w:t>”</w:t>
      </w:r>
      <w:r w:rsidR="00D77C63">
        <w:rPr>
          <w:rFonts w:ascii="Angsana New" w:hAnsi="Angsana New" w:hint="cs"/>
          <w:sz w:val="30"/>
          <w:szCs w:val="30"/>
          <w:cs/>
        </w:rPr>
        <w:t>)</w:t>
      </w:r>
      <w:r w:rsidR="00D77C63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 xml:space="preserve">และของเฉพาะบริษัท สบาย เทคโนโลยี จำกัด (มหาชน) </w:t>
      </w:r>
      <w:r w:rsidR="00D77C63">
        <w:rPr>
          <w:rFonts w:ascii="Angsana New" w:hAnsi="Angsana New" w:hint="cs"/>
          <w:sz w:val="30"/>
          <w:szCs w:val="30"/>
          <w:cs/>
        </w:rPr>
        <w:t>(</w:t>
      </w:r>
      <w:r w:rsidR="00D77C63">
        <w:rPr>
          <w:rFonts w:ascii="Angsana New" w:hAnsi="Angsana New"/>
          <w:sz w:val="30"/>
          <w:szCs w:val="30"/>
        </w:rPr>
        <w:t>“</w:t>
      </w:r>
      <w:r w:rsidR="00D77C63">
        <w:rPr>
          <w:rFonts w:ascii="Angsana New" w:hAnsi="Angsana New" w:hint="cs"/>
          <w:sz w:val="30"/>
          <w:szCs w:val="30"/>
          <w:cs/>
        </w:rPr>
        <w:t>บริษัท</w:t>
      </w:r>
      <w:r w:rsidR="00D77C63">
        <w:rPr>
          <w:rFonts w:ascii="Angsana New" w:hAnsi="Angsana New"/>
          <w:sz w:val="30"/>
          <w:szCs w:val="30"/>
        </w:rPr>
        <w:t>”</w:t>
      </w:r>
      <w:r w:rsidR="00D77C63">
        <w:rPr>
          <w:rFonts w:ascii="Angsana New" w:hAnsi="Angsana New" w:hint="cs"/>
          <w:sz w:val="30"/>
          <w:szCs w:val="30"/>
          <w:cs/>
        </w:rPr>
        <w:t xml:space="preserve">) </w:t>
      </w:r>
      <w:r w:rsidRPr="004928F9">
        <w:rPr>
          <w:rFonts w:ascii="Angsana New" w:hAnsi="Angsana New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</w:t>
      </w:r>
      <w:r w:rsidRPr="004928F9">
        <w:rPr>
          <w:rFonts w:ascii="Angsana New" w:hAnsi="Angsana New" w:hint="cs"/>
          <w:sz w:val="30"/>
          <w:szCs w:val="30"/>
          <w:cs/>
        </w:rPr>
        <w:t>นำเสนอ</w:t>
      </w:r>
      <w:r w:rsidRPr="004928F9">
        <w:rPr>
          <w:rFonts w:ascii="Angsana New" w:hAnsi="Angsana New"/>
          <w:sz w:val="30"/>
          <w:szCs w:val="30"/>
          <w:cs/>
        </w:rPr>
        <w:t>ข้อมูล</w:t>
      </w:r>
      <w:r w:rsidRPr="004928F9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928F9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4928F9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4928F9">
        <w:rPr>
          <w:rFonts w:ascii="Angsana New" w:hAnsi="Angsana New"/>
          <w:sz w:val="30"/>
          <w:szCs w:val="30"/>
        </w:rPr>
        <w:t>34</w:t>
      </w:r>
      <w:r w:rsidRPr="004928F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4928F9">
        <w:rPr>
          <w:rFonts w:ascii="Angsana New" w:hAnsi="Angsana New"/>
          <w:sz w:val="30"/>
          <w:szCs w:val="30"/>
          <w:cs/>
        </w:rPr>
        <w:t>การรายงานทาง</w:t>
      </w:r>
      <w:r w:rsidRPr="004928F9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928F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928F9">
        <w:rPr>
          <w:rFonts w:ascii="Angsana New" w:hAnsi="Angsana New" w:hint="cs"/>
          <w:sz w:val="30"/>
          <w:szCs w:val="30"/>
          <w:cs/>
        </w:rPr>
        <w:t>ให้</w:t>
      </w:r>
      <w:r w:rsidRPr="004928F9">
        <w:rPr>
          <w:rFonts w:ascii="Angsana New" w:hAnsi="Angsana New"/>
          <w:sz w:val="30"/>
          <w:szCs w:val="30"/>
          <w:cs/>
        </w:rPr>
        <w:t>ข้อสรุป</w:t>
      </w:r>
      <w:r w:rsidRPr="004928F9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4928F9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36CE8FA" w14:textId="77777777" w:rsidR="000C1079" w:rsidRPr="004928F9" w:rsidRDefault="000C1079" w:rsidP="00EF506F">
      <w:pPr>
        <w:jc w:val="thaiDistribute"/>
        <w:rPr>
          <w:rFonts w:ascii="Angsana New" w:hAnsi="Angsana New"/>
          <w:sz w:val="30"/>
          <w:szCs w:val="30"/>
        </w:rPr>
      </w:pPr>
    </w:p>
    <w:p w14:paraId="2479DA6F" w14:textId="77777777" w:rsidR="003067C4" w:rsidRPr="004928F9" w:rsidRDefault="003067C4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928F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4928F9" w:rsidRDefault="003067C4" w:rsidP="00EF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29BEE7C5" w:rsidR="003067C4" w:rsidRPr="004928F9" w:rsidRDefault="003067C4" w:rsidP="00EF50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="006214E7" w:rsidRPr="004928F9">
        <w:rPr>
          <w:rFonts w:ascii="Angsana New" w:hAnsi="Angsana New"/>
          <w:sz w:val="30"/>
          <w:szCs w:val="30"/>
        </w:rPr>
        <w:t>241</w:t>
      </w:r>
      <w:r w:rsidR="001526E8" w:rsidRPr="004928F9">
        <w:rPr>
          <w:rFonts w:ascii="Angsana New" w:hAnsi="Angsana New"/>
          <w:sz w:val="30"/>
          <w:szCs w:val="30"/>
        </w:rPr>
        <w:t>0</w:t>
      </w:r>
      <w:r w:rsidRPr="004928F9">
        <w:rPr>
          <w:rFonts w:ascii="Angsana New" w:hAnsi="Angsana New"/>
          <w:sz w:val="30"/>
          <w:szCs w:val="30"/>
        </w:rPr>
        <w:t xml:space="preserve"> “</w:t>
      </w:r>
      <w:r w:rsidRPr="004928F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28F9">
        <w:rPr>
          <w:rFonts w:ascii="Angsana New" w:hAnsi="Angsana New"/>
          <w:sz w:val="30"/>
          <w:szCs w:val="30"/>
        </w:rPr>
        <w:t>”</w:t>
      </w:r>
      <w:r w:rsidRPr="004928F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4511F3"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ดังนั้นข้าพเจ้าจึงไม่แสดงความเห็นต่อข้อมูลทางการเงินระหว่างกาลที่สอบทาน</w:t>
      </w:r>
    </w:p>
    <w:p w14:paraId="2F46CACD" w14:textId="77777777" w:rsidR="00A47A49" w:rsidRPr="004928F9" w:rsidRDefault="00A47A49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AA4F25" w14:textId="77777777" w:rsidR="00545793" w:rsidRPr="000F2BBF" w:rsidRDefault="00545793" w:rsidP="0054579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4AB0F5D" w14:textId="77777777" w:rsidR="00545793" w:rsidRPr="000F2BBF" w:rsidRDefault="00545793" w:rsidP="0054579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1794338" w14:textId="77777777" w:rsidR="00545793" w:rsidRPr="000F2BBF" w:rsidRDefault="00545793" w:rsidP="0054579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39CD51" w14:textId="5B679187" w:rsidR="00545793" w:rsidRPr="004928F9" w:rsidRDefault="00545793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545793" w:rsidRPr="004928F9" w:rsidSect="00A47A49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F7EF037" w14:textId="40875D78" w:rsidR="00E37BB4" w:rsidRDefault="00E37BB4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8002A2E" w14:textId="77777777" w:rsidR="00EE149B" w:rsidRDefault="00EE149B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6B972A" w14:textId="77777777" w:rsidR="00EE149B" w:rsidRDefault="00EE149B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7DCBC" w14:textId="77777777" w:rsidR="00EE149B" w:rsidRDefault="00EE149B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B863B2" w14:textId="47A5D91F" w:rsidR="00545793" w:rsidRDefault="00545793" w:rsidP="0054579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51D5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5EBC223" w14:textId="77777777" w:rsidR="00545793" w:rsidRDefault="00545793" w:rsidP="0054579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5548111" w14:textId="2559AAF1" w:rsidR="00990E02" w:rsidRDefault="00990E02" w:rsidP="002C714B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7069A395" w14:textId="77777777" w:rsidR="002C714B" w:rsidRPr="00EE149B" w:rsidRDefault="002C714B" w:rsidP="002C714B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1A5B75C" w14:textId="44572961" w:rsidR="004728C3" w:rsidRPr="00A17D5E" w:rsidRDefault="009F79A3" w:rsidP="00FB5895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728C3">
        <w:rPr>
          <w:rFonts w:asciiTheme="majorBidi" w:eastAsia="Times New Roman" w:hAnsiTheme="majorBidi" w:cstheme="majorBidi" w:hint="cs"/>
          <w:sz w:val="30"/>
          <w:szCs w:val="30"/>
          <w:cs/>
        </w:rPr>
        <w:t>หมาย</w:t>
      </w:r>
      <w:r w:rsidRPr="004728C3">
        <w:rPr>
          <w:rFonts w:asciiTheme="majorBidi" w:eastAsia="Times New Roman" w:hAnsiTheme="majorBidi" w:cstheme="majorBidi"/>
          <w:sz w:val="30"/>
          <w:szCs w:val="30"/>
          <w:cs/>
        </w:rPr>
        <w:t xml:space="preserve">เหตุประกอบข้อมูลทางการเงินระหว่างกาลข้อ </w:t>
      </w:r>
      <w:r w:rsidRPr="004728C3">
        <w:rPr>
          <w:rFonts w:asciiTheme="majorBidi" w:eastAsia="Times New Roman" w:hAnsiTheme="majorBidi" w:cstheme="majorBidi"/>
          <w:sz w:val="30"/>
          <w:szCs w:val="30"/>
        </w:rPr>
        <w:t>1</w:t>
      </w:r>
      <w:r w:rsidRPr="004728C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17D5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และข้อ </w:t>
      </w:r>
      <w:r w:rsidR="00A17D5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8.5 </w:t>
      </w:r>
      <w:r w:rsidRPr="004728C3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ซึ่งระบุว่า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กลุ่มบริษัทและบริษัทมีผลการดำเนินงานขาดทุนสุทธิสำหรับงวดสามเดือนสิ้นสุดวันที่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31 </w:t>
      </w:r>
      <w:r w:rsidR="004728C3" w:rsidRPr="004728C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728C3" w:rsidRPr="004728C3">
        <w:rPr>
          <w:rFonts w:asciiTheme="majorBidi" w:hAnsiTheme="majorBidi" w:cstheme="majorBidi"/>
          <w:sz w:val="30"/>
          <w:szCs w:val="30"/>
        </w:rPr>
        <w:t>2568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1,427.4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454.8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และ ณ วันเดียวกัน กลุ่มบริษัทและบริษัทมีขาดทุนสะสมจำนวน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9,517.3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9,383.4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184.3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4728C3" w:rsidRPr="004728C3">
        <w:rPr>
          <w:rFonts w:asciiTheme="majorBidi" w:hAnsiTheme="majorBidi" w:cstheme="majorBidi"/>
          <w:sz w:val="30"/>
          <w:szCs w:val="30"/>
        </w:rPr>
        <w:t xml:space="preserve"> 237.5 </w:t>
      </w:r>
      <w:r w:rsidR="004728C3" w:rsidRPr="004728C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F46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>นอกจากนี้</w:t>
      </w:r>
      <w:r w:rsidR="001211C9" w:rsidRPr="001211C9">
        <w:t xml:space="preserve"> 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1211C9">
        <w:rPr>
          <w:rFonts w:asciiTheme="majorBidi" w:hAnsiTheme="majorBidi" w:cs="Angsana New"/>
          <w:sz w:val="30"/>
          <w:szCs w:val="30"/>
        </w:rPr>
        <w:t>31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1211C9">
        <w:rPr>
          <w:rFonts w:asciiTheme="majorBidi" w:hAnsiTheme="majorBidi" w:cs="Angsana New"/>
          <w:sz w:val="30"/>
          <w:szCs w:val="30"/>
        </w:rPr>
        <w:t>2568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 กลุ่มบริษัทและบริษัทมีเงินกู้ยืมระยะสั้นกับสถาบันการเงินแห่งหนึ่งซึ่งมียอดคงเหลือจำนวน </w:t>
      </w:r>
      <w:r w:rsidR="001211C9">
        <w:rPr>
          <w:rFonts w:asciiTheme="majorBidi" w:hAnsiTheme="majorBidi" w:cs="Angsana New"/>
          <w:sz w:val="30"/>
          <w:szCs w:val="30"/>
        </w:rPr>
        <w:t>130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>.</w:t>
      </w:r>
      <w:r w:rsidR="001211C9">
        <w:rPr>
          <w:rFonts w:asciiTheme="majorBidi" w:hAnsiTheme="majorBidi" w:cs="Angsana New"/>
          <w:sz w:val="30"/>
          <w:szCs w:val="30"/>
        </w:rPr>
        <w:t>7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 w:rsidR="001211C9">
        <w:rPr>
          <w:rFonts w:asciiTheme="majorBidi" w:hAnsiTheme="majorBidi" w:cs="Angsana New"/>
          <w:sz w:val="30"/>
          <w:szCs w:val="30"/>
        </w:rPr>
        <w:t>75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>.</w:t>
      </w:r>
      <w:r w:rsidR="001211C9">
        <w:rPr>
          <w:rFonts w:asciiTheme="majorBidi" w:hAnsiTheme="majorBidi" w:cs="Angsana New"/>
          <w:sz w:val="30"/>
          <w:szCs w:val="30"/>
        </w:rPr>
        <w:t>3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</w:t>
      </w:r>
      <w:r w:rsidR="00402EE9">
        <w:rPr>
          <w:rFonts w:asciiTheme="majorBidi" w:hAnsiTheme="majorBidi" w:cs="Angsana New" w:hint="cs"/>
          <w:sz w:val="30"/>
          <w:szCs w:val="30"/>
          <w:cs/>
        </w:rPr>
        <w:t>กลุ่มบริษัทและ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บริษัทไม่สามารถชำระเงินกู้ยืม และดอกเบี้ยที่ครบกําหนดตั้งแต่เดือนมิถุนายน </w:t>
      </w:r>
      <w:r w:rsidR="001211C9">
        <w:rPr>
          <w:rFonts w:asciiTheme="majorBidi" w:hAnsiTheme="majorBidi" w:cs="Angsana New"/>
          <w:sz w:val="30"/>
          <w:szCs w:val="30"/>
        </w:rPr>
        <w:t>2567</w:t>
      </w:r>
      <w:r w:rsidR="001211C9" w:rsidRPr="001211C9">
        <w:rPr>
          <w:rFonts w:asciiTheme="majorBidi" w:hAnsiTheme="majorBidi" w:cs="Angsana New"/>
          <w:sz w:val="30"/>
          <w:szCs w:val="30"/>
          <w:cs/>
        </w:rPr>
        <w:t xml:space="preserve"> ทำให้สถาบันการเงินสามารถเรียกชำระเงินกู้ยืมดังกล่าวพร้อมดอกเบี้ยได้ในทันที </w:t>
      </w:r>
      <w:r w:rsidR="00CF527E">
        <w:rPr>
          <w:rFonts w:asciiTheme="majorBidi" w:hAnsiTheme="majorBidi" w:cstheme="majorBidi" w:hint="cs"/>
          <w:sz w:val="30"/>
          <w:szCs w:val="30"/>
          <w:cs/>
        </w:rPr>
        <w:t xml:space="preserve">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CF527E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BE2D39" w:rsidRPr="00FB5895">
        <w:rPr>
          <w:rFonts w:asciiTheme="majorBidi" w:hAnsiTheme="majorBidi" w:cstheme="majorBidi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</w:t>
      </w:r>
      <w:r w:rsidR="00BE2D39" w:rsidRPr="004728C3">
        <w:rPr>
          <w:rFonts w:asciiTheme="majorBidi" w:hAnsiTheme="majorBidi" w:cstheme="majorBidi"/>
          <w:sz w:val="30"/>
          <w:szCs w:val="30"/>
          <w:cs/>
        </w:rPr>
        <w:t>ละบริษัท</w:t>
      </w:r>
      <w:r w:rsidR="00BE2D39" w:rsidRPr="004728C3">
        <w:rPr>
          <w:rFonts w:asciiTheme="majorBidi" w:hAnsiTheme="majorBidi" w:cstheme="majorBidi"/>
          <w:sz w:val="30"/>
          <w:szCs w:val="30"/>
        </w:rPr>
        <w:t xml:space="preserve"> </w:t>
      </w:r>
    </w:p>
    <w:p w14:paraId="4595A39A" w14:textId="77777777" w:rsidR="00A17D5E" w:rsidRPr="00EE149B" w:rsidRDefault="00A17D5E" w:rsidP="00A17D5E">
      <w:pPr>
        <w:pStyle w:val="ListParagraph"/>
        <w:spacing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3AA800E" w14:textId="10AEE22B" w:rsidR="004728C3" w:rsidRDefault="00AA6808" w:rsidP="00FB5895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6808">
        <w:rPr>
          <w:rFonts w:asciiTheme="majorBidi" w:hAnsiTheme="majorBidi" w:cs="Angsana New"/>
          <w:sz w:val="30"/>
          <w:szCs w:val="30"/>
          <w:cs/>
          <w:lang w:val="en-US"/>
        </w:rPr>
        <w:t>หมายเหตุประกอบข้อมูลทางการเงินระหว่างกาล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 </w:t>
      </w:r>
      <w:r w:rsidR="004728C3" w:rsidRPr="004728C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728C3" w:rsidRPr="004728C3">
        <w:rPr>
          <w:rFonts w:asciiTheme="majorBidi" w:hAnsiTheme="majorBidi" w:cstheme="majorBidi" w:hint="cs"/>
          <w:sz w:val="30"/>
          <w:szCs w:val="30"/>
          <w:cs/>
          <w:lang w:val="en-US"/>
        </w:rPr>
        <w:t>สินค้าคงเหลือตามรายงานสินค้าคงเหลือ และอุปกรณ์ตามทะเบียนทรัพย์สิน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>ของกลุ่มบริษัทและบริษัทสูงกว่าปริมาณที่มีอยู่จริง</w:t>
      </w:r>
      <w:r w:rsidR="004728C3" w:rsidRPr="004728C3">
        <w:rPr>
          <w:rFonts w:asciiTheme="majorBidi" w:hAnsiTheme="majorBidi" w:cstheme="majorBidi" w:hint="cs"/>
          <w:sz w:val="30"/>
          <w:szCs w:val="30"/>
          <w:cs/>
          <w:lang w:val="en-US"/>
        </w:rPr>
        <w:t>ตามที่ตรวจสอบได้</w:t>
      </w:r>
      <w:r w:rsidR="0078618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จาก</w:t>
      </w:r>
      <w:r w:rsidR="00786181" w:rsidRPr="004728C3">
        <w:rPr>
          <w:rFonts w:asciiTheme="majorBidi" w:hAnsiTheme="majorBidi" w:cstheme="majorBidi" w:hint="cs"/>
          <w:sz w:val="30"/>
          <w:szCs w:val="30"/>
          <w:cs/>
          <w:lang w:val="en-US"/>
        </w:rPr>
        <w:t>ที่</w:t>
      </w:r>
      <w:r w:rsidR="00786181">
        <w:rPr>
          <w:rFonts w:asciiTheme="majorBidi" w:hAnsiTheme="majorBidi" w:cstheme="majorBidi" w:hint="cs"/>
          <w:sz w:val="30"/>
          <w:szCs w:val="30"/>
          <w:cs/>
          <w:lang w:val="en-US"/>
        </w:rPr>
        <w:t>เคย</w:t>
      </w:r>
      <w:r w:rsidR="004728C3" w:rsidRPr="004728C3">
        <w:rPr>
          <w:rFonts w:asciiTheme="majorBidi" w:hAnsiTheme="majorBidi" w:cstheme="majorBidi" w:hint="cs"/>
          <w:sz w:val="30"/>
          <w:szCs w:val="30"/>
          <w:cs/>
          <w:lang w:val="en-US"/>
        </w:rPr>
        <w:t>รายงาน</w:t>
      </w:r>
      <w:r w:rsidR="00786181">
        <w:rPr>
          <w:rFonts w:asciiTheme="majorBidi" w:hAnsiTheme="majorBidi" w:cstheme="majorBidi" w:hint="cs"/>
          <w:sz w:val="30"/>
          <w:szCs w:val="30"/>
          <w:cs/>
          <w:lang w:val="en-US"/>
        </w:rPr>
        <w:t>ไว้</w:t>
      </w:r>
      <w:r w:rsidR="004728C3" w:rsidRPr="004728C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ในงบการเงินประจำปี </w:t>
      </w:r>
      <w:r w:rsidR="004728C3" w:rsidRPr="004728C3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>คณะกรรมการบริษัท</w:t>
      </w:r>
      <w:r w:rsidR="005F462A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>มีมติอนุมัติ</w:t>
      </w:r>
      <w:r w:rsidR="00A17D5E">
        <w:rPr>
          <w:rFonts w:asciiTheme="majorBidi" w:hAnsiTheme="majorBidi" w:cstheme="majorBidi" w:hint="cs"/>
          <w:sz w:val="30"/>
          <w:szCs w:val="30"/>
          <w:cs/>
          <w:lang w:val="en-US"/>
        </w:rPr>
        <w:t>ให้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ดำเนินการตรวจสอบข้อเท็จจริงเชิงลึกในเรื่องดังกล่าว ณ วันที่ในรายงานของผู้สอบบัญชี </w:t>
      </w:r>
      <w:r w:rsidR="004728C3" w:rsidRPr="004728C3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กลุ่มบริษัทและ</w:t>
      </w:r>
      <w:r w:rsidR="004728C3" w:rsidRPr="004728C3">
        <w:rPr>
          <w:rFonts w:asciiTheme="majorBidi" w:hAnsiTheme="majorBidi" w:cstheme="majorBidi"/>
          <w:sz w:val="30"/>
          <w:szCs w:val="30"/>
          <w:cs/>
          <w:lang w:val="en-US"/>
        </w:rPr>
        <w:t>บริษัทยังอยู่ระหว่างการตรวจสอบข้อเท็จจริง และยังไม่ได้ข้อสรุปในเรื่องดังกล่าว</w:t>
      </w:r>
    </w:p>
    <w:p w14:paraId="57100CDA" w14:textId="77777777" w:rsidR="00EE149B" w:rsidRPr="00EE149B" w:rsidRDefault="00EE149B" w:rsidP="00EE149B">
      <w:pPr>
        <w:pStyle w:val="ListParagraph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EA7D12B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0E17D6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6F19AE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A1669A5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AC2C37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B9AA2E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C88FAA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7BE3A0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A0AF183" w14:textId="77777777" w:rsidR="00EE149B" w:rsidRDefault="00EE149B" w:rsidP="00EE149B">
      <w:pPr>
        <w:pStyle w:val="ListParagraph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BB8A63" w14:textId="77777777" w:rsidR="00A17D5E" w:rsidRDefault="00A17D5E" w:rsidP="00A17D5E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0E8E922" w14:textId="77777777" w:rsidR="00A17D5E" w:rsidRDefault="00A17D5E" w:rsidP="00A17D5E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C1B67F6" w14:textId="77777777" w:rsidR="00A17D5E" w:rsidRPr="00A17D5E" w:rsidRDefault="00A17D5E" w:rsidP="00A17D5E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0272E50" w14:textId="77777777" w:rsidR="00A17D5E" w:rsidRPr="00A17D5E" w:rsidRDefault="00A17D5E" w:rsidP="00A17D5E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424F904" w14:textId="1B70C44B" w:rsidR="002C714B" w:rsidRDefault="00AA6808" w:rsidP="00A17D5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  <w:r w:rsidRPr="00AA6808">
        <w:rPr>
          <w:rFonts w:asciiTheme="majorHAnsi" w:hAnsiTheme="majorHAnsi" w:cs="Angsana New"/>
          <w:sz w:val="30"/>
          <w:szCs w:val="30"/>
          <w:cs/>
        </w:rPr>
        <w:t>หมายเหตุประกอบข้อมูลทางการเงินระหว่างกาล</w:t>
      </w:r>
      <w:r>
        <w:rPr>
          <w:rFonts w:asciiTheme="majorHAnsi" w:hAnsiTheme="majorHAnsi" w:cs="Angsana New" w:hint="cs"/>
          <w:sz w:val="30"/>
          <w:szCs w:val="30"/>
          <w:cs/>
        </w:rPr>
        <w:t xml:space="preserve">ข้อ </w:t>
      </w:r>
      <w:r w:rsidR="002C714B">
        <w:rPr>
          <w:rFonts w:asciiTheme="majorHAnsi" w:hAnsiTheme="majorHAnsi" w:cstheme="majorHAnsi"/>
          <w:sz w:val="30"/>
          <w:szCs w:val="30"/>
        </w:rPr>
        <w:t>2</w:t>
      </w:r>
      <w:r w:rsidR="002C714B" w:rsidRPr="00C35A1E">
        <w:rPr>
          <w:rFonts w:asciiTheme="majorHAnsi" w:hAnsiTheme="majorHAnsi" w:cstheme="majorHAnsi"/>
          <w:sz w:val="30"/>
          <w:szCs w:val="30"/>
          <w:cs/>
        </w:rPr>
        <w:t xml:space="preserve"> ในระหว่างปี </w:t>
      </w:r>
      <w:r w:rsidR="002C714B" w:rsidRPr="00C35A1E">
        <w:rPr>
          <w:rFonts w:asciiTheme="majorHAnsi" w:hAnsiTheme="majorHAnsi" w:cstheme="majorHAnsi"/>
          <w:sz w:val="30"/>
          <w:szCs w:val="30"/>
        </w:rPr>
        <w:t>2567</w:t>
      </w:r>
      <w:r w:rsidR="002C714B" w:rsidRPr="00C35A1E">
        <w:rPr>
          <w:rFonts w:asciiTheme="majorHAnsi" w:hAnsiTheme="majorHAnsi" w:cstheme="majorHAnsi"/>
          <w:sz w:val="30"/>
          <w:szCs w:val="30"/>
          <w:cs/>
        </w:rPr>
        <w:t xml:space="preserve"> กลุ่มบริษัทได้เข้าซื้อธุรกิจ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</w:t>
      </w:r>
      <w:r w:rsidR="002C714B">
        <w:rPr>
          <w:rFonts w:asciiTheme="majorHAnsi" w:hAnsiTheme="majorHAnsi" w:cstheme="majorHAnsi" w:hint="cs"/>
          <w:sz w:val="30"/>
          <w:szCs w:val="30"/>
          <w:cs/>
        </w:rPr>
        <w:t xml:space="preserve">วันที่งบการเงินนี้ได้รับการอนุมัติ </w:t>
      </w:r>
      <w:r w:rsidR="002C714B" w:rsidRPr="00C35A1E">
        <w:rPr>
          <w:rFonts w:asciiTheme="majorHAnsi" w:hAnsiTheme="majorHAnsi" w:cstheme="majorHAnsi"/>
          <w:sz w:val="30"/>
          <w:szCs w:val="30"/>
          <w:cs/>
        </w:rPr>
        <w:t xml:space="preserve">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</w:t>
      </w:r>
    </w:p>
    <w:p w14:paraId="3913AF9D" w14:textId="77777777" w:rsidR="00EE149B" w:rsidRPr="00EE149B" w:rsidRDefault="00EE149B" w:rsidP="00A17D5E">
      <w:pPr>
        <w:autoSpaceDE w:val="0"/>
        <w:autoSpaceDN w:val="0"/>
        <w:adjustRightInd w:val="0"/>
        <w:spacing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EF2C276" w14:textId="04D4FA81" w:rsidR="00990E02" w:rsidRPr="0088681B" w:rsidRDefault="00990E02" w:rsidP="00990E0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88681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BD7FAA" w14:textId="77777777" w:rsidR="005F098E" w:rsidRPr="00A17D5E" w:rsidRDefault="005F098E" w:rsidP="00EF506F">
      <w:pPr>
        <w:jc w:val="thaiDistribute"/>
        <w:rPr>
          <w:rFonts w:asciiTheme="majorHAnsi" w:eastAsia="Arial Unicode MS" w:hAnsiTheme="majorHAnsi" w:cstheme="majorHAnsi"/>
          <w:sz w:val="30"/>
          <w:szCs w:val="30"/>
        </w:rPr>
      </w:pPr>
    </w:p>
    <w:p w14:paraId="223F9974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F655FA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5C42D23" w14:textId="77777777" w:rsidR="00EE149B" w:rsidRDefault="00EE149B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B675AF" w14:textId="77777777" w:rsidR="00EE149B" w:rsidRDefault="00EE149B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5FD90C6" w14:textId="7C9E51CD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</w:rPr>
        <w:t>(</w:t>
      </w:r>
      <w:r w:rsidR="00BA3F72" w:rsidRPr="004928F9">
        <w:rPr>
          <w:rFonts w:ascii="Angsana New" w:hAnsi="Angsana New"/>
          <w:sz w:val="30"/>
          <w:szCs w:val="30"/>
          <w:cs/>
        </w:rPr>
        <w:t>ยุทธพงศ์ สุนทรินคะ</w:t>
      </w:r>
      <w:r w:rsidRPr="004928F9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84BE6F3" w14:textId="7BFFB617" w:rsidR="003067C4" w:rsidRDefault="003067C4" w:rsidP="002C714B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33DAF" w:rsidRPr="004928F9">
        <w:rPr>
          <w:rFonts w:ascii="Angsana New" w:hAnsi="Angsana New"/>
          <w:sz w:val="30"/>
          <w:szCs w:val="30"/>
        </w:rPr>
        <w:t>10604</w:t>
      </w:r>
    </w:p>
    <w:p w14:paraId="4EFDBD59" w14:textId="77777777" w:rsidR="002C714B" w:rsidRPr="00EE149B" w:rsidRDefault="002C714B" w:rsidP="002C714B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  <w:cs/>
        </w:rPr>
      </w:pPr>
    </w:p>
    <w:p w14:paraId="22E7CE13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4FCBFDE" w14:textId="0F8FC7A2" w:rsidR="002A27ED" w:rsidRPr="00FB5895" w:rsidRDefault="00407F34" w:rsidP="00FB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2568</w:t>
      </w:r>
    </w:p>
    <w:sectPr w:rsidR="002A27ED" w:rsidRPr="00FB5895" w:rsidSect="00BA696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55A1A" w14:textId="77777777" w:rsidR="00822314" w:rsidRDefault="00822314" w:rsidP="003D743A">
      <w:r>
        <w:separator/>
      </w:r>
    </w:p>
  </w:endnote>
  <w:endnote w:type="continuationSeparator" w:id="0">
    <w:p w14:paraId="417F53CA" w14:textId="77777777" w:rsidR="00822314" w:rsidRDefault="00822314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94249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46D56D" w14:textId="00FEACD5" w:rsidR="00694E93" w:rsidRPr="00227E50" w:rsidRDefault="00000000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0D75E46B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414E" w14:textId="77777777" w:rsidR="00822314" w:rsidRDefault="00822314" w:rsidP="003D743A">
      <w:r>
        <w:separator/>
      </w:r>
    </w:p>
  </w:footnote>
  <w:footnote w:type="continuationSeparator" w:id="0">
    <w:p w14:paraId="5CDFBD4B" w14:textId="77777777" w:rsidR="00822314" w:rsidRDefault="00822314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AB64" w14:textId="77777777" w:rsidR="00694E93" w:rsidRPr="00BE76D9" w:rsidRDefault="00694E93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D984BA1"/>
    <w:multiLevelType w:val="hybridMultilevel"/>
    <w:tmpl w:val="4F4201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13"/>
  </w:num>
  <w:num w:numId="12" w16cid:durableId="2088727833">
    <w:abstractNumId w:val="10"/>
  </w:num>
  <w:num w:numId="13" w16cid:durableId="233856962">
    <w:abstractNumId w:val="15"/>
  </w:num>
  <w:num w:numId="14" w16cid:durableId="1435247518">
    <w:abstractNumId w:val="12"/>
  </w:num>
  <w:num w:numId="15" w16cid:durableId="1649703447">
    <w:abstractNumId w:val="14"/>
  </w:num>
  <w:num w:numId="16" w16cid:durableId="589580701">
    <w:abstractNumId w:val="16"/>
  </w:num>
  <w:num w:numId="17" w16cid:durableId="2056267345">
    <w:abstractNumId w:val="17"/>
  </w:num>
  <w:num w:numId="18" w16cid:durableId="80747215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6FC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14"/>
    <w:rsid w:val="00073952"/>
    <w:rsid w:val="000739E3"/>
    <w:rsid w:val="00073A1E"/>
    <w:rsid w:val="00073B05"/>
    <w:rsid w:val="00073E58"/>
    <w:rsid w:val="0007409F"/>
    <w:rsid w:val="0007438D"/>
    <w:rsid w:val="0007457F"/>
    <w:rsid w:val="0007469B"/>
    <w:rsid w:val="000747B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F05"/>
    <w:rsid w:val="000B4FEC"/>
    <w:rsid w:val="000B536C"/>
    <w:rsid w:val="000B545B"/>
    <w:rsid w:val="000B548D"/>
    <w:rsid w:val="000B5510"/>
    <w:rsid w:val="000B573B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079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0D8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42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C9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4E78"/>
    <w:rsid w:val="00135082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75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EB"/>
    <w:rsid w:val="00144607"/>
    <w:rsid w:val="00144825"/>
    <w:rsid w:val="0014488B"/>
    <w:rsid w:val="00144D02"/>
    <w:rsid w:val="00144E52"/>
    <w:rsid w:val="00145058"/>
    <w:rsid w:val="001453F4"/>
    <w:rsid w:val="0014541C"/>
    <w:rsid w:val="00145EAF"/>
    <w:rsid w:val="00145ED2"/>
    <w:rsid w:val="001461A1"/>
    <w:rsid w:val="0014645C"/>
    <w:rsid w:val="0014649A"/>
    <w:rsid w:val="0014658A"/>
    <w:rsid w:val="00146723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745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DD"/>
    <w:rsid w:val="00172C1D"/>
    <w:rsid w:val="00172C2D"/>
    <w:rsid w:val="00172D13"/>
    <w:rsid w:val="00172D88"/>
    <w:rsid w:val="00172E35"/>
    <w:rsid w:val="001730F9"/>
    <w:rsid w:val="0017338B"/>
    <w:rsid w:val="001737E7"/>
    <w:rsid w:val="00173A6C"/>
    <w:rsid w:val="00173B02"/>
    <w:rsid w:val="00173BC9"/>
    <w:rsid w:val="00173C31"/>
    <w:rsid w:val="00173D21"/>
    <w:rsid w:val="00173EE2"/>
    <w:rsid w:val="0017412F"/>
    <w:rsid w:val="001745E9"/>
    <w:rsid w:val="001747E8"/>
    <w:rsid w:val="00174926"/>
    <w:rsid w:val="00174B4C"/>
    <w:rsid w:val="00174F4D"/>
    <w:rsid w:val="00175135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93D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0C1B"/>
    <w:rsid w:val="001E1095"/>
    <w:rsid w:val="001E111F"/>
    <w:rsid w:val="001E12FA"/>
    <w:rsid w:val="001E1586"/>
    <w:rsid w:val="001E1F4C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0DF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0DB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5F"/>
    <w:rsid w:val="00222599"/>
    <w:rsid w:val="002225D7"/>
    <w:rsid w:val="0022262C"/>
    <w:rsid w:val="002226BD"/>
    <w:rsid w:val="00222800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3FC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3E9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B0A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435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DB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7ED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59A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4B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440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8E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06C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6A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5B3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10B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BEC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A9"/>
    <w:rsid w:val="00400A5A"/>
    <w:rsid w:val="00400F63"/>
    <w:rsid w:val="00401078"/>
    <w:rsid w:val="00401368"/>
    <w:rsid w:val="00401F82"/>
    <w:rsid w:val="0040275E"/>
    <w:rsid w:val="00402810"/>
    <w:rsid w:val="00402984"/>
    <w:rsid w:val="00402DB1"/>
    <w:rsid w:val="00402EE9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EDC"/>
    <w:rsid w:val="00407BEB"/>
    <w:rsid w:val="00407DC3"/>
    <w:rsid w:val="00407DCA"/>
    <w:rsid w:val="00407F34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18C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667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5FC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1F3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83B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6E9"/>
    <w:rsid w:val="0046285A"/>
    <w:rsid w:val="00462947"/>
    <w:rsid w:val="00462A69"/>
    <w:rsid w:val="00462B2B"/>
    <w:rsid w:val="00462E45"/>
    <w:rsid w:val="00462FAA"/>
    <w:rsid w:val="00463427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8C3"/>
    <w:rsid w:val="0047292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C5C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8F9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5D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0CAC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7BD"/>
    <w:rsid w:val="004E67EE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A3F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CE6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1AEA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793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879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017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687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4F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DAE"/>
    <w:rsid w:val="005A4F21"/>
    <w:rsid w:val="005A507C"/>
    <w:rsid w:val="005A58BE"/>
    <w:rsid w:val="005A5945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1CC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486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98E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2E3A"/>
    <w:rsid w:val="005F3783"/>
    <w:rsid w:val="005F37C3"/>
    <w:rsid w:val="005F38C6"/>
    <w:rsid w:val="005F3F20"/>
    <w:rsid w:val="005F4204"/>
    <w:rsid w:val="005F45AC"/>
    <w:rsid w:val="005F462A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C51"/>
    <w:rsid w:val="00600DC5"/>
    <w:rsid w:val="00600DEC"/>
    <w:rsid w:val="00600E45"/>
    <w:rsid w:val="00600EA6"/>
    <w:rsid w:val="00601262"/>
    <w:rsid w:val="00601287"/>
    <w:rsid w:val="006012E9"/>
    <w:rsid w:val="00601470"/>
    <w:rsid w:val="00601D27"/>
    <w:rsid w:val="00602085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4E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268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3F9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27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26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6EE0"/>
    <w:rsid w:val="0069703D"/>
    <w:rsid w:val="006970AE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039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762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11F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3DF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EF6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0E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84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211"/>
    <w:rsid w:val="0072639D"/>
    <w:rsid w:val="00726A7C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050"/>
    <w:rsid w:val="007463E7"/>
    <w:rsid w:val="00746504"/>
    <w:rsid w:val="007465E3"/>
    <w:rsid w:val="0074682B"/>
    <w:rsid w:val="00746955"/>
    <w:rsid w:val="00746D14"/>
    <w:rsid w:val="007473CA"/>
    <w:rsid w:val="007476C2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404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1E5B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167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6181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77C"/>
    <w:rsid w:val="00790CCC"/>
    <w:rsid w:val="00790DDC"/>
    <w:rsid w:val="00791402"/>
    <w:rsid w:val="00791581"/>
    <w:rsid w:val="007919DF"/>
    <w:rsid w:val="00791B6B"/>
    <w:rsid w:val="00791B70"/>
    <w:rsid w:val="00792137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8F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1C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2D6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388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9FA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21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C3B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4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2FD8"/>
    <w:rsid w:val="00833810"/>
    <w:rsid w:val="00833D74"/>
    <w:rsid w:val="008342E8"/>
    <w:rsid w:val="00834357"/>
    <w:rsid w:val="0083440D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4051"/>
    <w:rsid w:val="00844316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0AF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14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B87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C4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B6F"/>
    <w:rsid w:val="008B7DF8"/>
    <w:rsid w:val="008B7FF1"/>
    <w:rsid w:val="008C0266"/>
    <w:rsid w:val="008C0357"/>
    <w:rsid w:val="008C03D2"/>
    <w:rsid w:val="008C06DC"/>
    <w:rsid w:val="008C08E5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80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6B79"/>
    <w:rsid w:val="008C71E1"/>
    <w:rsid w:val="008C725C"/>
    <w:rsid w:val="008C76A8"/>
    <w:rsid w:val="008C7743"/>
    <w:rsid w:val="008C7843"/>
    <w:rsid w:val="008D0287"/>
    <w:rsid w:val="008D038F"/>
    <w:rsid w:val="008D0557"/>
    <w:rsid w:val="008D0A49"/>
    <w:rsid w:val="008D0AEF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23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3A1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62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9B0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4E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490D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9B1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1B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BCD"/>
    <w:rsid w:val="00955F05"/>
    <w:rsid w:val="009560FC"/>
    <w:rsid w:val="0095616A"/>
    <w:rsid w:val="00956202"/>
    <w:rsid w:val="00956618"/>
    <w:rsid w:val="009568A7"/>
    <w:rsid w:val="00956959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5ED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896"/>
    <w:rsid w:val="0098192B"/>
    <w:rsid w:val="009819F2"/>
    <w:rsid w:val="00981E03"/>
    <w:rsid w:val="00982498"/>
    <w:rsid w:val="009825CD"/>
    <w:rsid w:val="009827B0"/>
    <w:rsid w:val="0098280E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E02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10E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59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31A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9A3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470"/>
    <w:rsid w:val="00A04ADA"/>
    <w:rsid w:val="00A04C44"/>
    <w:rsid w:val="00A04CCB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0EC7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17D5E"/>
    <w:rsid w:val="00A20D1D"/>
    <w:rsid w:val="00A212D7"/>
    <w:rsid w:val="00A215B6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3E7D"/>
    <w:rsid w:val="00A2431C"/>
    <w:rsid w:val="00A2484B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C5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02C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C29"/>
    <w:rsid w:val="00A66D12"/>
    <w:rsid w:val="00A66D62"/>
    <w:rsid w:val="00A675B3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B74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08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270"/>
    <w:rsid w:val="00AC33A5"/>
    <w:rsid w:val="00AC375A"/>
    <w:rsid w:val="00AC3B41"/>
    <w:rsid w:val="00AC3C01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0E"/>
    <w:rsid w:val="00AD5457"/>
    <w:rsid w:val="00AD5575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EEA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3EA6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4B5"/>
    <w:rsid w:val="00B00BDB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A4"/>
    <w:rsid w:val="00B11419"/>
    <w:rsid w:val="00B11509"/>
    <w:rsid w:val="00B11A30"/>
    <w:rsid w:val="00B11E87"/>
    <w:rsid w:val="00B12031"/>
    <w:rsid w:val="00B1298D"/>
    <w:rsid w:val="00B12C0A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7E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0A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0D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8D3"/>
    <w:rsid w:val="00BA3B96"/>
    <w:rsid w:val="00BA3BF5"/>
    <w:rsid w:val="00BA3C3E"/>
    <w:rsid w:val="00BA3CAD"/>
    <w:rsid w:val="00BA3E67"/>
    <w:rsid w:val="00BA3F72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B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C0F"/>
    <w:rsid w:val="00BC6C7A"/>
    <w:rsid w:val="00BC6C98"/>
    <w:rsid w:val="00BC7564"/>
    <w:rsid w:val="00BC7685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3E57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39"/>
    <w:rsid w:val="00BE2DB5"/>
    <w:rsid w:val="00BE2DF0"/>
    <w:rsid w:val="00BE3386"/>
    <w:rsid w:val="00BE346F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83C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B6A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1F97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86F"/>
    <w:rsid w:val="00C34A61"/>
    <w:rsid w:val="00C34A8B"/>
    <w:rsid w:val="00C34D18"/>
    <w:rsid w:val="00C351B4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809"/>
    <w:rsid w:val="00C47A33"/>
    <w:rsid w:val="00C47B87"/>
    <w:rsid w:val="00C47BFA"/>
    <w:rsid w:val="00C47ECC"/>
    <w:rsid w:val="00C47F86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1FEC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4E02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BBC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56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19"/>
    <w:rsid w:val="00CC74DF"/>
    <w:rsid w:val="00CC7A20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D0F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14A"/>
    <w:rsid w:val="00CE62FA"/>
    <w:rsid w:val="00CE63F0"/>
    <w:rsid w:val="00CE7583"/>
    <w:rsid w:val="00CE760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27E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C47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B25"/>
    <w:rsid w:val="00D06D42"/>
    <w:rsid w:val="00D06EB5"/>
    <w:rsid w:val="00D071E9"/>
    <w:rsid w:val="00D07638"/>
    <w:rsid w:val="00D079FB"/>
    <w:rsid w:val="00D07E0E"/>
    <w:rsid w:val="00D07EB4"/>
    <w:rsid w:val="00D10078"/>
    <w:rsid w:val="00D10235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3DE5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A7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3DAF"/>
    <w:rsid w:val="00D34397"/>
    <w:rsid w:val="00D3461C"/>
    <w:rsid w:val="00D346CA"/>
    <w:rsid w:val="00D34A82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94E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C63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4F9F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991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3F0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4D5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D7E2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9F6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A6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4FEB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53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752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6EC1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51F"/>
    <w:rsid w:val="00E31791"/>
    <w:rsid w:val="00E317EB"/>
    <w:rsid w:val="00E31BA5"/>
    <w:rsid w:val="00E31BBD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08E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BB4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4A1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1E2"/>
    <w:rsid w:val="00E65223"/>
    <w:rsid w:val="00E65284"/>
    <w:rsid w:val="00E653B3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3E81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18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29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4F29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DE1"/>
    <w:rsid w:val="00EC0EB5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ADF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49B"/>
    <w:rsid w:val="00EE1886"/>
    <w:rsid w:val="00EE1AD2"/>
    <w:rsid w:val="00EE1BE0"/>
    <w:rsid w:val="00EE1EC9"/>
    <w:rsid w:val="00EE2046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6DEE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06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57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A2A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349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330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544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4B3"/>
    <w:rsid w:val="00F91618"/>
    <w:rsid w:val="00F91679"/>
    <w:rsid w:val="00F91993"/>
    <w:rsid w:val="00F91F28"/>
    <w:rsid w:val="00F92381"/>
    <w:rsid w:val="00F92793"/>
    <w:rsid w:val="00F9280F"/>
    <w:rsid w:val="00F92A5C"/>
    <w:rsid w:val="00F92BBD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6A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48"/>
    <w:rsid w:val="00FB1D82"/>
    <w:rsid w:val="00FB1DF6"/>
    <w:rsid w:val="00FB1F55"/>
    <w:rsid w:val="00FB263F"/>
    <w:rsid w:val="00FB2712"/>
    <w:rsid w:val="00FB2950"/>
    <w:rsid w:val="00FB29A8"/>
    <w:rsid w:val="00FB2BCF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33E"/>
    <w:rsid w:val="00FB577A"/>
    <w:rsid w:val="00FB5783"/>
    <w:rsid w:val="00FB580C"/>
    <w:rsid w:val="00FB5895"/>
    <w:rsid w:val="00FB58AA"/>
    <w:rsid w:val="00FB5CB5"/>
    <w:rsid w:val="00FB5D0D"/>
    <w:rsid w:val="00FB5F9F"/>
    <w:rsid w:val="00FB6068"/>
    <w:rsid w:val="00FB6086"/>
    <w:rsid w:val="00FB6125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382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7F1C3-A091-4224-A8DD-3EBF6EBA1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FAE35-837F-4B4A-9F88-765705E48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007CA-0FAA-4C30-B936-B9422B5C22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</Pages>
  <Words>712</Words>
  <Characters>3215</Characters>
  <Application>Microsoft Office Word</Application>
  <DocSecurity>0</DocSecurity>
  <Lines>401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Kanyanat, Wang</cp:lastModifiedBy>
  <cp:revision>2</cp:revision>
  <cp:lastPrinted>2025-05-14T10:32:00Z</cp:lastPrinted>
  <dcterms:created xsi:type="dcterms:W3CDTF">2025-05-15T07:57:00Z</dcterms:created>
  <dcterms:modified xsi:type="dcterms:W3CDTF">2025-05-15T07:57:00Z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