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0F2BBF" w14:paraId="551A2FF2" w14:textId="77777777" w:rsidTr="00D7583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478E67" w14:textId="37BA6C77" w:rsidR="000041DD" w:rsidRPr="000F2BBF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2EE076" w14:textId="77777777" w:rsidR="000041DD" w:rsidRPr="000F2BBF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C65B695" w14:textId="77777777" w:rsidR="000041DD" w:rsidRPr="000F2BBF" w:rsidRDefault="008311FE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66768D" w:rsidRPr="000F2BBF" w14:paraId="1F33CD55" w14:textId="77777777" w:rsidTr="00D7583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AC8A625" w14:textId="77777777" w:rsidR="0066768D" w:rsidRPr="000F2BBF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9AB980" w14:textId="77777777" w:rsidR="0066768D" w:rsidRPr="000F2BBF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0CB3818" w14:textId="77777777" w:rsidR="0066768D" w:rsidRPr="000F2BBF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3147" w:rsidRPr="000F2BBF" w14:paraId="0DBC1206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AE6A68" w14:textId="15584C51" w:rsidR="004A3147" w:rsidRPr="005E0392" w:rsidRDefault="00360689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606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34ED59" w14:textId="77777777" w:rsidR="004A3147" w:rsidRPr="005E0392" w:rsidRDefault="004A3147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259CD" w14:textId="547704B1" w:rsidR="004A3147" w:rsidRPr="005E0392" w:rsidRDefault="00235F64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E03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737B0A" w:rsidRPr="005E03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0A3C4F" w:rsidRPr="000F2BBF" w14:paraId="70067226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8404C5" w14:textId="4255FDD0" w:rsidR="000A3C4F" w:rsidRPr="00FA33D2" w:rsidRDefault="000A3C4F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A33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AB7C804" w14:textId="77777777" w:rsidR="000A3C4F" w:rsidRPr="00FA33D2" w:rsidRDefault="000A3C4F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81221D" w14:textId="5D95CE3F" w:rsidR="000A3C4F" w:rsidRPr="00FA33D2" w:rsidRDefault="000A3C4F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A33D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การซื้อธุรกิจ</w:t>
            </w:r>
          </w:p>
        </w:tc>
      </w:tr>
      <w:tr w:rsidR="00A8215D" w:rsidRPr="000F2BBF" w14:paraId="48394689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0C3019" w14:textId="7995EF89" w:rsidR="00A8215D" w:rsidRPr="00FA33D2" w:rsidRDefault="000A3C4F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A33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9DE03D" w14:textId="77777777" w:rsidR="00A8215D" w:rsidRPr="00FA33D2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B03DA3" w14:textId="3C3BB133" w:rsidR="00A8215D" w:rsidRPr="00FA33D2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A33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8215D" w:rsidRPr="000F2BBF" w14:paraId="0E277789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D7F06C" w14:textId="67FDA691" w:rsidR="00A8215D" w:rsidRPr="00FA33D2" w:rsidRDefault="000A3C4F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A33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22F4596" w14:textId="77777777" w:rsidR="00A8215D" w:rsidRPr="00FA33D2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8D69FA" w14:textId="73448EC7" w:rsidR="00A8215D" w:rsidRPr="00FA33D2" w:rsidRDefault="005102E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A33D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สินทรัพย์ทางการเงิน</w:t>
            </w:r>
            <w:r w:rsidR="00F45F06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ไม่หมุนเวียนอื่น</w:t>
            </w:r>
          </w:p>
        </w:tc>
      </w:tr>
      <w:tr w:rsidR="00A8215D" w:rsidRPr="000F2BBF" w14:paraId="125302E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B052DF" w14:textId="5ECD778F" w:rsidR="00A8215D" w:rsidRPr="00FA33D2" w:rsidRDefault="000A3C4F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A33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67F17B" w14:textId="77777777" w:rsidR="00A8215D" w:rsidRPr="00FA33D2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A7C58F" w14:textId="546EBDA0" w:rsidR="00A8215D" w:rsidRPr="00FA33D2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A33D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</w:t>
            </w:r>
            <w:r w:rsidRPr="00FA33D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ย</w:t>
            </w:r>
          </w:p>
        </w:tc>
      </w:tr>
      <w:tr w:rsidR="00F8552B" w:rsidRPr="000F2BBF" w14:paraId="1D24639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D52223" w14:textId="7A3BC42D" w:rsidR="00F8552B" w:rsidRPr="00FA33D2" w:rsidRDefault="000A3C4F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A33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E8B564F" w14:textId="77777777" w:rsidR="00F8552B" w:rsidRPr="00FA33D2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AD403" w14:textId="40645900" w:rsidR="00F8552B" w:rsidRPr="00FA33D2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A33D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FA33D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บริษัทร่วมและการร่วมค้า</w:t>
            </w:r>
          </w:p>
        </w:tc>
      </w:tr>
      <w:tr w:rsidR="00F8552B" w:rsidRPr="000F2BBF" w14:paraId="7649B2C3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AEB8CD" w14:textId="327C4FE8" w:rsidR="00F8552B" w:rsidRPr="00FA33D2" w:rsidRDefault="000A3C4F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A33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AF46DAF" w14:textId="77777777" w:rsidR="00F8552B" w:rsidRPr="00FA33D2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20AAEA" w14:textId="4549ED8E" w:rsidR="00F8552B" w:rsidRPr="00FA33D2" w:rsidRDefault="00C90A63" w:rsidP="00F8552B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A33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</w:tr>
      <w:tr w:rsidR="00F8552B" w:rsidRPr="000F2BBF" w14:paraId="708A74CB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1AFA72" w14:textId="667A128C" w:rsidR="00F8552B" w:rsidRPr="00FA33D2" w:rsidRDefault="000A3C4F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A33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06E2D2" w14:textId="77777777" w:rsidR="00F8552B" w:rsidRPr="00FA33D2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38726C" w14:textId="1BC710C8" w:rsidR="00F8552B" w:rsidRPr="00FA33D2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FA33D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</w:t>
            </w:r>
            <w:r w:rsidRPr="00FA33D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ที่มีภาระดอกเบี้ย</w:t>
            </w:r>
          </w:p>
        </w:tc>
      </w:tr>
      <w:tr w:rsidR="00E11670" w:rsidRPr="000F2BBF" w14:paraId="099317B5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EE770B" w14:textId="7FC6A24A" w:rsidR="00E11670" w:rsidRPr="00FA33D2" w:rsidRDefault="000A3C4F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A33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259ADF3" w14:textId="77777777" w:rsidR="00E11670" w:rsidRPr="00FA33D2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730BA8" w14:textId="028B010B" w:rsidR="00E11670" w:rsidRPr="00FA33D2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A33D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0A3C4F" w:rsidRPr="000F2BBF" w14:paraId="2EC0AD7D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1798BB3" w14:textId="000795ED" w:rsidR="000A3C4F" w:rsidRPr="005E0392" w:rsidRDefault="000A3C4F" w:rsidP="000A3C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606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E5C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EF102E2" w14:textId="77777777" w:rsidR="000A3C4F" w:rsidRPr="00E0572F" w:rsidRDefault="000A3C4F" w:rsidP="000A3C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085C0F" w14:textId="2F7CED27" w:rsidR="000A3C4F" w:rsidRPr="00BA73D0" w:rsidRDefault="000A3C4F" w:rsidP="000A3C4F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A73D0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  <w:r w:rsidRPr="00BA73D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0A3C4F" w:rsidRPr="000F2BBF" w14:paraId="7149406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0ECADC" w14:textId="7FCF947A" w:rsidR="000A3C4F" w:rsidRPr="000F2BBF" w:rsidRDefault="000A3C4F" w:rsidP="000A3C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E3B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7893796" w14:textId="77777777" w:rsidR="000A3C4F" w:rsidRPr="00E0572F" w:rsidRDefault="000A3C4F" w:rsidP="000A3C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262AEB" w14:textId="35028B3B" w:rsidR="000A3C4F" w:rsidRPr="00BA73D0" w:rsidRDefault="000A3C4F" w:rsidP="000A3C4F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BA73D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0A3C4F" w:rsidRPr="000F2BBF" w14:paraId="1DFF3835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3890C1" w14:textId="2210EF8C" w:rsidR="000A3C4F" w:rsidRPr="000F2BBF" w:rsidRDefault="000A3C4F" w:rsidP="000A3C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E3B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15EDCA" w14:textId="77777777" w:rsidR="000A3C4F" w:rsidRPr="00E0572F" w:rsidRDefault="000A3C4F" w:rsidP="000A3C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5048A2" w14:textId="1CB38160" w:rsidR="000A3C4F" w:rsidRPr="00BA73D0" w:rsidRDefault="000A3C4F" w:rsidP="000A3C4F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BA73D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11670" w:rsidRPr="000F2BBF" w14:paraId="40E1361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F79B23" w14:textId="09B451B7" w:rsidR="00E11670" w:rsidRPr="000F2BBF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E3B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707569F" w14:textId="77777777" w:rsidR="00E11670" w:rsidRPr="000F2BBF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92E17B" w14:textId="7E73BCB1" w:rsidR="00E11670" w:rsidRPr="00A946BD" w:rsidRDefault="007773BA" w:rsidP="00E11670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BD07CF" w:rsidRPr="000F2BBF" w14:paraId="60569F21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53C2DE" w14:textId="555EE15C" w:rsidR="00BD07CF" w:rsidRDefault="00BD07CF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4679D35" w14:textId="77777777" w:rsidR="00BD07CF" w:rsidRPr="000F2BBF" w:rsidRDefault="00BD07CF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06DCEF" w14:textId="29E9E4C0" w:rsidR="00BD07CF" w:rsidRDefault="00BD07CF" w:rsidP="00E11670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D07C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E11670" w:rsidRPr="000F2BBF" w14:paraId="363325F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BB0E01" w14:textId="306FC8C6" w:rsidR="00E11670" w:rsidRPr="000F2BBF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518FB" w14:textId="77777777" w:rsidR="00E11670" w:rsidRPr="000F2BBF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6C0CC7" w14:textId="5569233F" w:rsidR="00E11670" w:rsidRPr="000F2BBF" w:rsidRDefault="00E11670" w:rsidP="00E11670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0AE0A846" w14:textId="77777777" w:rsidR="00503AA6" w:rsidRPr="000F2BBF" w:rsidRDefault="00503AA6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</w:p>
    <w:p w14:paraId="1D0744ED" w14:textId="427CDB05" w:rsidR="0034567D" w:rsidRPr="00360689" w:rsidRDefault="0020601B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inorHAnsi" w:hAnsiTheme="minorHAnsi" w:cstheme="minorHAnsi"/>
          <w:sz w:val="30"/>
          <w:szCs w:val="30"/>
        </w:rPr>
      </w:pPr>
      <w:r w:rsidRPr="000F2BBF">
        <w:rPr>
          <w:rFonts w:ascii="Angsana New" w:hAnsi="Angsana New"/>
          <w:sz w:val="30"/>
          <w:szCs w:val="30"/>
        </w:rPr>
        <w:br w:type="page"/>
      </w:r>
      <w:r w:rsidR="00235F64" w:rsidRPr="00360689">
        <w:rPr>
          <w:rFonts w:asciiTheme="minorHAnsi" w:hAnsiTheme="minorHAnsi" w:cstheme="minorHAns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A25835" w:rsidRPr="00360689">
        <w:rPr>
          <w:rFonts w:asciiTheme="minorHAnsi" w:hAnsiTheme="minorHAnsi" w:cstheme="minorHAnsi" w:hint="cs"/>
          <w:sz w:val="30"/>
          <w:szCs w:val="30"/>
          <w:cs/>
        </w:rPr>
        <w:t>ระหว่างกาล</w:t>
      </w:r>
      <w:r w:rsidR="00235F64" w:rsidRPr="00360689">
        <w:rPr>
          <w:rFonts w:asciiTheme="minorHAnsi" w:hAnsiTheme="minorHAnsi" w:cstheme="minorHAnsi"/>
          <w:sz w:val="30"/>
          <w:szCs w:val="30"/>
          <w:cs/>
        </w:rPr>
        <w:t>นี้</w:t>
      </w:r>
    </w:p>
    <w:p w14:paraId="3AEC04FA" w14:textId="77777777" w:rsidR="0034567D" w:rsidRPr="00360689" w:rsidRDefault="0034567D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B87AC3C" w14:textId="3B86B817" w:rsidR="0034567D" w:rsidRPr="00360689" w:rsidRDefault="0034567D" w:rsidP="002B1DB1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360689">
        <w:rPr>
          <w:rFonts w:asciiTheme="minorHAnsi" w:hAnsiTheme="minorHAnsi" w:cstheme="minorHAnsi"/>
          <w:sz w:val="30"/>
          <w:szCs w:val="30"/>
          <w:cs/>
        </w:rPr>
        <w:t>งบการเงิน</w:t>
      </w:r>
      <w:r w:rsidR="00A25835" w:rsidRPr="00360689">
        <w:rPr>
          <w:rFonts w:asciiTheme="minorHAnsi" w:hAnsiTheme="minorHAnsi" w:cstheme="minorHAnsi" w:hint="cs"/>
          <w:sz w:val="30"/>
          <w:szCs w:val="30"/>
          <w:cs/>
        </w:rPr>
        <w:t>ระหว่างกาล</w:t>
      </w:r>
      <w:r w:rsidR="00D81EFD" w:rsidRPr="00360689">
        <w:rPr>
          <w:rFonts w:asciiTheme="minorHAnsi" w:hAnsiTheme="minorHAnsi" w:cstheme="minorHAnsi"/>
          <w:sz w:val="30"/>
          <w:szCs w:val="30"/>
          <w:cs/>
        </w:rPr>
        <w:t>นี้</w:t>
      </w:r>
      <w:r w:rsidRPr="00360689">
        <w:rPr>
          <w:rFonts w:asciiTheme="minorHAnsi" w:hAnsiTheme="minorHAnsi" w:cstheme="minorHAnsi"/>
          <w:sz w:val="30"/>
          <w:szCs w:val="30"/>
          <w:cs/>
        </w:rPr>
        <w:t>ได้รับอนุมัติ</w:t>
      </w:r>
      <w:r w:rsidR="00A93EBF" w:rsidRPr="00360689">
        <w:rPr>
          <w:rFonts w:asciiTheme="minorHAnsi" w:hAnsiTheme="minorHAnsi" w:cstheme="minorHAnsi"/>
          <w:sz w:val="30"/>
          <w:szCs w:val="30"/>
          <w:cs/>
        </w:rPr>
        <w:t>ให้ออกงบการเงิน</w:t>
      </w:r>
      <w:r w:rsidRPr="00360689">
        <w:rPr>
          <w:rFonts w:asciiTheme="minorHAnsi" w:hAnsiTheme="minorHAnsi" w:cstheme="minorHAnsi"/>
          <w:sz w:val="30"/>
          <w:szCs w:val="30"/>
          <w:cs/>
        </w:rPr>
        <w:t>จาก</w:t>
      </w:r>
      <w:r w:rsidR="00BA138B" w:rsidRPr="00360689">
        <w:rPr>
          <w:rFonts w:asciiTheme="minorHAnsi" w:hAnsiTheme="minorHAnsi" w:cstheme="minorHAnsi"/>
          <w:sz w:val="30"/>
          <w:szCs w:val="30"/>
          <w:cs/>
        </w:rPr>
        <w:t>คณะ</w:t>
      </w:r>
      <w:r w:rsidRPr="00360689">
        <w:rPr>
          <w:rFonts w:asciiTheme="minorHAnsi" w:hAnsiTheme="minorHAnsi" w:cstheme="minorHAnsi"/>
          <w:sz w:val="30"/>
          <w:szCs w:val="30"/>
          <w:cs/>
        </w:rPr>
        <w:t>กรรมการเมื่อวันที่</w:t>
      </w:r>
      <w:r w:rsidR="00533B50">
        <w:rPr>
          <w:rFonts w:asciiTheme="minorHAnsi" w:hAnsiTheme="minorHAnsi" w:cstheme="minorHAnsi"/>
          <w:sz w:val="30"/>
          <w:szCs w:val="30"/>
        </w:rPr>
        <w:t xml:space="preserve"> </w:t>
      </w:r>
      <w:r w:rsidR="00FA33D2">
        <w:rPr>
          <w:rFonts w:asciiTheme="minorHAnsi" w:hAnsiTheme="minorHAnsi" w:cstheme="minorHAnsi"/>
          <w:sz w:val="30"/>
          <w:szCs w:val="30"/>
        </w:rPr>
        <w:t>1</w:t>
      </w:r>
      <w:r w:rsidR="00881A32">
        <w:rPr>
          <w:rFonts w:asciiTheme="minorHAnsi" w:hAnsiTheme="minorHAnsi" w:cstheme="minorHAnsi"/>
          <w:sz w:val="30"/>
          <w:szCs w:val="30"/>
        </w:rPr>
        <w:t>5</w:t>
      </w:r>
      <w:r w:rsidR="008F3DB7" w:rsidRPr="00360689">
        <w:rPr>
          <w:rFonts w:asciiTheme="minorHAnsi" w:hAnsiTheme="minorHAnsi" w:cstheme="minorHAnsi"/>
          <w:sz w:val="30"/>
          <w:szCs w:val="30"/>
        </w:rPr>
        <w:t xml:space="preserve"> </w:t>
      </w:r>
      <w:r w:rsidR="00F449D8" w:rsidRPr="00F449D8">
        <w:rPr>
          <w:rFonts w:asciiTheme="minorHAnsi" w:hAnsiTheme="minorHAnsi"/>
          <w:sz w:val="30"/>
          <w:szCs w:val="30"/>
          <w:cs/>
        </w:rPr>
        <w:t xml:space="preserve">พฤษภาคม </w:t>
      </w:r>
      <w:r w:rsidR="00360689" w:rsidRPr="00360689">
        <w:rPr>
          <w:rFonts w:asciiTheme="minorHAnsi" w:hAnsiTheme="minorHAnsi" w:cstheme="minorHAnsi"/>
          <w:sz w:val="30"/>
          <w:szCs w:val="30"/>
        </w:rPr>
        <w:t>256</w:t>
      </w:r>
      <w:r w:rsidR="00F449D8">
        <w:rPr>
          <w:rFonts w:asciiTheme="minorHAnsi" w:hAnsiTheme="minorHAnsi" w:cstheme="minorHAnsi"/>
          <w:sz w:val="30"/>
          <w:szCs w:val="30"/>
        </w:rPr>
        <w:t>8</w:t>
      </w:r>
    </w:p>
    <w:p w14:paraId="6EE74339" w14:textId="77777777" w:rsidR="006763E8" w:rsidRPr="00360689" w:rsidRDefault="006763E8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01711143" w14:textId="16CBE7D8" w:rsidR="0034567D" w:rsidRPr="00360689" w:rsidRDefault="00235F64">
      <w:pPr>
        <w:pStyle w:val="BodyText2"/>
        <w:numPr>
          <w:ilvl w:val="0"/>
          <w:numId w:val="18"/>
        </w:numPr>
        <w:ind w:left="540" w:hanging="540"/>
        <w:rPr>
          <w:rFonts w:asciiTheme="minorHAnsi" w:hAnsiTheme="minorHAnsi" w:cstheme="minorHAnsi"/>
          <w:b/>
          <w:bCs/>
          <w:cs/>
        </w:rPr>
      </w:pPr>
      <w:r w:rsidRPr="00360689">
        <w:rPr>
          <w:rFonts w:asciiTheme="minorHAnsi" w:hAnsiTheme="minorHAnsi" w:cstheme="minorHAnsi"/>
          <w:b/>
          <w:bCs/>
          <w:cs/>
          <w:lang w:val="en-US"/>
        </w:rPr>
        <w:t>เกณฑ์การจัดทำงบการเงิน</w:t>
      </w:r>
      <w:r w:rsidR="00A2633F" w:rsidRPr="00360689">
        <w:rPr>
          <w:rFonts w:asciiTheme="minorHAnsi" w:hAnsiTheme="minorHAnsi" w:cstheme="minorHAnsi" w:hint="cs"/>
          <w:b/>
          <w:bCs/>
          <w:cs/>
          <w:lang w:val="en-US"/>
        </w:rPr>
        <w:t>ระหว่างกาล</w:t>
      </w:r>
    </w:p>
    <w:p w14:paraId="69AFD65C" w14:textId="77777777" w:rsidR="004F7D9E" w:rsidRPr="00360689" w:rsidRDefault="004F7D9E" w:rsidP="00B44738">
      <w:pPr>
        <w:spacing w:line="240" w:lineRule="auto"/>
        <w:ind w:right="2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2D722B19" w14:textId="3F135A9D" w:rsidR="006A1613" w:rsidRDefault="006A1613" w:rsidP="006A1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60689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771F91">
        <w:rPr>
          <w:rFonts w:ascii="Angsana New" w:hAnsi="Angsana New"/>
          <w:spacing w:val="-6"/>
          <w:sz w:val="30"/>
          <w:szCs w:val="30"/>
        </w:rPr>
        <w:br/>
      </w:r>
      <w:r w:rsidRPr="00360689">
        <w:rPr>
          <w:rFonts w:ascii="Angsana New" w:hAnsi="Angsana New"/>
          <w:spacing w:val="-6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360689" w:rsidRPr="00360689">
        <w:rPr>
          <w:rFonts w:ascii="Angsana New" w:hAnsi="Angsana New"/>
          <w:spacing w:val="-6"/>
          <w:sz w:val="30"/>
          <w:szCs w:val="30"/>
        </w:rPr>
        <w:t>34</w:t>
      </w:r>
      <w:r w:rsidRPr="00360689">
        <w:rPr>
          <w:rFonts w:ascii="Angsana New" w:hAnsi="Angsana New"/>
          <w:sz w:val="30"/>
          <w:szCs w:val="30"/>
        </w:rPr>
        <w:t xml:space="preserve"> </w:t>
      </w:r>
      <w:r w:rsidRPr="00360689">
        <w:rPr>
          <w:rFonts w:ascii="Angsana New" w:hAnsi="Angsana New"/>
          <w:sz w:val="30"/>
          <w:szCs w:val="30"/>
          <w:cs/>
        </w:rPr>
        <w:t xml:space="preserve">เรื่อง </w:t>
      </w:r>
      <w:r w:rsidRPr="0036068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6068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360689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360689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B0DF8" w:rsidRPr="0036068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626BC" w:rsidRPr="00360689">
        <w:rPr>
          <w:rFonts w:ascii="Angsana New" w:hAnsi="Angsana New"/>
          <w:spacing w:val="-6"/>
          <w:sz w:val="30"/>
          <w:szCs w:val="30"/>
          <w:cs/>
        </w:rPr>
        <w:t>โดยงบการเงินระหว่างกาลนี้</w:t>
      </w:r>
      <w:r w:rsidR="00771F91">
        <w:rPr>
          <w:rFonts w:ascii="Angsana New" w:hAnsi="Angsana New"/>
          <w:sz w:val="30"/>
          <w:szCs w:val="30"/>
        </w:rPr>
        <w:br/>
      </w:r>
      <w:r w:rsidR="002626BC" w:rsidRPr="00360689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771F91">
        <w:rPr>
          <w:rFonts w:ascii="Angsana New" w:hAnsi="Angsana New"/>
          <w:sz w:val="30"/>
          <w:szCs w:val="30"/>
        </w:rPr>
        <w:br/>
      </w:r>
      <w:r w:rsidR="002626BC" w:rsidRPr="00360689">
        <w:rPr>
          <w:rFonts w:ascii="Angsana New" w:hAnsi="Angsana New"/>
          <w:spacing w:val="-6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520A19" w:rsidRPr="00360689">
        <w:rPr>
          <w:rFonts w:ascii="Angsana New" w:hAnsi="Angsana New"/>
          <w:spacing w:val="-6"/>
          <w:sz w:val="30"/>
          <w:szCs w:val="30"/>
        </w:rPr>
        <w:t xml:space="preserve"> </w:t>
      </w:r>
      <w:r w:rsidR="00520A19" w:rsidRPr="00360689">
        <w:rPr>
          <w:rFonts w:ascii="Angsana New" w:hAnsi="Angsana New" w:hint="cs"/>
          <w:spacing w:val="-6"/>
          <w:sz w:val="30"/>
          <w:szCs w:val="30"/>
          <w:cs/>
        </w:rPr>
        <w:t xml:space="preserve">และบริษัทย่อย </w:t>
      </w:r>
      <w:r w:rsidR="002626BC" w:rsidRPr="0036068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360689" w:rsidRPr="00360689">
        <w:rPr>
          <w:rFonts w:ascii="Angsana New" w:hAnsi="Angsana New"/>
          <w:sz w:val="30"/>
          <w:szCs w:val="30"/>
        </w:rPr>
        <w:t>31</w:t>
      </w:r>
      <w:r w:rsidR="002626BC" w:rsidRPr="00360689">
        <w:rPr>
          <w:rFonts w:ascii="Angsana New" w:hAnsi="Angsana New"/>
          <w:sz w:val="30"/>
          <w:szCs w:val="30"/>
        </w:rPr>
        <w:t xml:space="preserve"> </w:t>
      </w:r>
      <w:r w:rsidR="002626BC" w:rsidRPr="00360689">
        <w:rPr>
          <w:rFonts w:ascii="Angsana New" w:hAnsi="Angsana New"/>
          <w:sz w:val="30"/>
          <w:szCs w:val="30"/>
          <w:cs/>
        </w:rPr>
        <w:t xml:space="preserve">ธันวาคม </w:t>
      </w:r>
      <w:r w:rsidR="00360689" w:rsidRPr="00360689">
        <w:rPr>
          <w:rFonts w:ascii="Angsana New" w:hAnsi="Angsana New"/>
          <w:sz w:val="30"/>
          <w:szCs w:val="30"/>
        </w:rPr>
        <w:t>256</w:t>
      </w:r>
      <w:r w:rsidR="00F449D8">
        <w:rPr>
          <w:rFonts w:ascii="Angsana New" w:hAnsi="Angsana New"/>
          <w:sz w:val="30"/>
          <w:szCs w:val="30"/>
        </w:rPr>
        <w:t>7</w:t>
      </w:r>
    </w:p>
    <w:p w14:paraId="5707CA2D" w14:textId="60E3FB02" w:rsidR="0097596E" w:rsidRDefault="0097596E" w:rsidP="00B0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2E61E30" w14:textId="77777777" w:rsidR="00DE68DB" w:rsidRPr="00360689" w:rsidRDefault="00DE68DB" w:rsidP="00DE6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36068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360689">
        <w:rPr>
          <w:rFonts w:ascii="Angsana New" w:hAnsi="Angsana New" w:hint="cs"/>
          <w:sz w:val="30"/>
          <w:szCs w:val="30"/>
          <w:cs/>
        </w:rPr>
        <w:t>ที่</w:t>
      </w:r>
      <w:r w:rsidRPr="00360689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</w:t>
      </w:r>
      <w:r w:rsidRPr="00360689">
        <w:rPr>
          <w:rFonts w:ascii="Angsana New" w:hAnsi="Angsana New"/>
          <w:spacing w:val="-6"/>
          <w:sz w:val="30"/>
          <w:szCs w:val="30"/>
          <w:cs/>
        </w:rPr>
        <w:t>อธิบาย</w:t>
      </w:r>
      <w:r w:rsidRPr="00360689">
        <w:rPr>
          <w:rFonts w:ascii="Angsana New" w:hAnsi="Angsana New" w:hint="cs"/>
          <w:spacing w:val="-6"/>
          <w:sz w:val="30"/>
          <w:szCs w:val="30"/>
          <w:cs/>
        </w:rPr>
        <w:t>ไว้</w:t>
      </w:r>
      <w:r w:rsidRPr="00360689">
        <w:rPr>
          <w:rFonts w:ascii="Angsana New" w:hAnsi="Angsana New"/>
          <w:spacing w:val="-6"/>
          <w:sz w:val="30"/>
          <w:szCs w:val="30"/>
          <w:cs/>
        </w:rPr>
        <w:t xml:space="preserve">ในงบการเงินสำหรับปีสิ้นสุดวันที่ </w:t>
      </w:r>
      <w:r w:rsidRPr="00360689">
        <w:rPr>
          <w:rFonts w:ascii="Angsana New" w:hAnsi="Angsana New"/>
          <w:spacing w:val="-6"/>
          <w:sz w:val="30"/>
          <w:szCs w:val="30"/>
        </w:rPr>
        <w:t xml:space="preserve">31 </w:t>
      </w:r>
      <w:r w:rsidRPr="00360689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360689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7</w:t>
      </w:r>
    </w:p>
    <w:p w14:paraId="1620C9B0" w14:textId="77777777" w:rsidR="00DE68DB" w:rsidRPr="00360689" w:rsidRDefault="00DE68DB" w:rsidP="00B0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5293D3B" w14:textId="7AEA3015" w:rsidR="0097596E" w:rsidRPr="00360689" w:rsidRDefault="0097596E" w:rsidP="00975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4791F">
        <w:rPr>
          <w:rFonts w:ascii="Angsana New" w:hAnsi="Angsana New"/>
          <w:i/>
          <w:iCs/>
          <w:sz w:val="30"/>
          <w:szCs w:val="30"/>
          <w:cs/>
        </w:rPr>
        <w:t>การใช้เกณฑ์ในการดำเนินงานต่อเนื่อง</w:t>
      </w:r>
      <w:r w:rsidRPr="00360689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51EEAAAB" w14:textId="77777777" w:rsidR="002C2363" w:rsidRDefault="002C2363" w:rsidP="002C2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5F46B9E" w14:textId="43C3BE15" w:rsidR="00E21293" w:rsidRDefault="00C7080B" w:rsidP="002B2AF7">
      <w:pPr>
        <w:pStyle w:val="BodyText2"/>
        <w:ind w:left="540"/>
        <w:rPr>
          <w:lang w:val="en-US"/>
        </w:rPr>
      </w:pPr>
      <w:r w:rsidRPr="00C7080B">
        <w:rPr>
          <w:cs/>
          <w:lang w:val="en-US"/>
        </w:rPr>
        <w:t xml:space="preserve">กลุ่มบริษัทและบริษัทมีผลการดำเนินงานขาดทุนสุทธิสำหรับงวดสามเดือนสิ้นสุดวันที่ </w:t>
      </w:r>
      <w:r>
        <w:rPr>
          <w:lang w:val="en-US"/>
        </w:rPr>
        <w:t>31</w:t>
      </w:r>
      <w:r w:rsidRPr="00C7080B">
        <w:rPr>
          <w:cs/>
          <w:lang w:val="en-US"/>
        </w:rPr>
        <w:t xml:space="preserve"> มีนาคม </w:t>
      </w:r>
      <w:r>
        <w:rPr>
          <w:lang w:val="en-US"/>
        </w:rPr>
        <w:t>2568</w:t>
      </w:r>
      <w:r w:rsidRPr="00C7080B">
        <w:rPr>
          <w:cs/>
          <w:lang w:val="en-US"/>
        </w:rPr>
        <w:t xml:space="preserve"> จำนวนเงิน </w:t>
      </w:r>
      <w:r w:rsidR="0035578E" w:rsidRPr="0035578E">
        <w:rPr>
          <w:lang w:val="en-US"/>
        </w:rPr>
        <w:t>1</w:t>
      </w:r>
      <w:r w:rsidRPr="00C7080B">
        <w:rPr>
          <w:lang w:val="en-US"/>
        </w:rPr>
        <w:t>,</w:t>
      </w:r>
      <w:r w:rsidR="0014791F">
        <w:rPr>
          <w:lang w:val="en-US"/>
        </w:rPr>
        <w:t>427</w:t>
      </w:r>
      <w:r w:rsidRPr="00C7080B">
        <w:rPr>
          <w:cs/>
          <w:lang w:val="en-US"/>
        </w:rPr>
        <w:t>.</w:t>
      </w:r>
      <w:r w:rsidR="0014791F">
        <w:rPr>
          <w:lang w:val="en-US"/>
        </w:rPr>
        <w:t>4</w:t>
      </w:r>
      <w:r w:rsidRPr="00C7080B">
        <w:rPr>
          <w:cs/>
          <w:lang w:val="en-US"/>
        </w:rPr>
        <w:t xml:space="preserve"> ล้านบาท และ </w:t>
      </w:r>
      <w:r w:rsidR="0014791F">
        <w:rPr>
          <w:lang w:val="en-US"/>
        </w:rPr>
        <w:t>454</w:t>
      </w:r>
      <w:r w:rsidRPr="00C7080B">
        <w:rPr>
          <w:cs/>
          <w:lang w:val="en-US"/>
        </w:rPr>
        <w:t>.</w:t>
      </w:r>
      <w:r w:rsidR="0014791F">
        <w:rPr>
          <w:lang w:val="en-US"/>
        </w:rPr>
        <w:t>8</w:t>
      </w:r>
      <w:r w:rsidRPr="00C7080B">
        <w:rPr>
          <w:cs/>
          <w:lang w:val="en-US"/>
        </w:rPr>
        <w:t xml:space="preserve"> ล้านบาท ตามลำดับ </w:t>
      </w:r>
      <w:r w:rsidRPr="00791ABB">
        <w:rPr>
          <w:i/>
          <w:iCs/>
          <w:cs/>
          <w:lang w:val="en-US"/>
        </w:rPr>
        <w:t xml:space="preserve">(สำหรับงวดสามเดือนสิ้นสุดวันที่ </w:t>
      </w:r>
      <w:r w:rsidRPr="00791ABB">
        <w:rPr>
          <w:i/>
          <w:iCs/>
          <w:lang w:val="en-US"/>
        </w:rPr>
        <w:t>31</w:t>
      </w:r>
      <w:r w:rsidRPr="00791ABB">
        <w:rPr>
          <w:i/>
          <w:iCs/>
          <w:cs/>
          <w:lang w:val="en-US"/>
        </w:rPr>
        <w:t xml:space="preserve"> มีนาคม </w:t>
      </w:r>
      <w:r w:rsidRPr="00791ABB">
        <w:rPr>
          <w:i/>
          <w:iCs/>
          <w:lang w:val="en-US"/>
        </w:rPr>
        <w:t>2567</w:t>
      </w:r>
      <w:r w:rsidR="00791ABB">
        <w:rPr>
          <w:rFonts w:hint="cs"/>
          <w:i/>
          <w:iCs/>
          <w:cs/>
          <w:lang w:val="en-US"/>
        </w:rPr>
        <w:t xml:space="preserve"> </w:t>
      </w:r>
      <w:r w:rsidR="00791ABB" w:rsidRPr="00791ABB">
        <w:rPr>
          <w:i/>
          <w:iCs/>
          <w:lang w:val="en-US"/>
        </w:rPr>
        <w:t>:</w:t>
      </w:r>
      <w:r w:rsidRPr="00791ABB">
        <w:rPr>
          <w:i/>
          <w:iCs/>
          <w:cs/>
          <w:lang w:val="en-US"/>
        </w:rPr>
        <w:t xml:space="preserve"> </w:t>
      </w:r>
      <w:r w:rsidR="0014791F" w:rsidRPr="00791ABB">
        <w:rPr>
          <w:i/>
          <w:iCs/>
          <w:lang w:val="en-US"/>
        </w:rPr>
        <w:t>2</w:t>
      </w:r>
      <w:r w:rsidRPr="00791ABB">
        <w:rPr>
          <w:i/>
          <w:iCs/>
          <w:lang w:val="en-US"/>
        </w:rPr>
        <w:t>,</w:t>
      </w:r>
      <w:r w:rsidR="0035578E" w:rsidRPr="0035578E">
        <w:rPr>
          <w:i/>
          <w:iCs/>
          <w:lang w:val="en-US"/>
        </w:rPr>
        <w:t>2</w:t>
      </w:r>
      <w:r w:rsidRPr="00791ABB">
        <w:rPr>
          <w:i/>
          <w:iCs/>
          <w:cs/>
          <w:lang w:val="en-US"/>
        </w:rPr>
        <w:t>53.</w:t>
      </w:r>
      <w:r w:rsidR="0014791F" w:rsidRPr="00791ABB">
        <w:rPr>
          <w:i/>
          <w:iCs/>
          <w:lang w:val="en-US"/>
        </w:rPr>
        <w:t>0</w:t>
      </w:r>
      <w:r w:rsidRPr="00791ABB">
        <w:rPr>
          <w:i/>
          <w:iCs/>
          <w:cs/>
          <w:lang w:val="en-US"/>
        </w:rPr>
        <w:t xml:space="preserve"> ล้านบาท และ </w:t>
      </w:r>
      <w:r w:rsidR="0014791F" w:rsidRPr="00791ABB">
        <w:rPr>
          <w:i/>
          <w:iCs/>
          <w:lang w:val="en-US"/>
        </w:rPr>
        <w:t>3</w:t>
      </w:r>
      <w:r w:rsidRPr="00791ABB">
        <w:rPr>
          <w:i/>
          <w:iCs/>
          <w:lang w:val="en-US"/>
        </w:rPr>
        <w:t>,</w:t>
      </w:r>
      <w:r w:rsidR="0035578E" w:rsidRPr="0035578E">
        <w:rPr>
          <w:i/>
          <w:iCs/>
          <w:lang w:val="en-US"/>
        </w:rPr>
        <w:t>1</w:t>
      </w:r>
      <w:r w:rsidRPr="00791ABB">
        <w:rPr>
          <w:i/>
          <w:iCs/>
          <w:cs/>
          <w:lang w:val="en-US"/>
        </w:rPr>
        <w:t>58.</w:t>
      </w:r>
      <w:r w:rsidR="0014791F" w:rsidRPr="00791ABB">
        <w:rPr>
          <w:i/>
          <w:iCs/>
          <w:lang w:val="en-US"/>
        </w:rPr>
        <w:t>3</w:t>
      </w:r>
      <w:r w:rsidRPr="00791ABB">
        <w:rPr>
          <w:i/>
          <w:iCs/>
          <w:cs/>
          <w:lang w:val="en-US"/>
        </w:rPr>
        <w:t xml:space="preserve"> ล้านบาท ตามลำดับ)</w:t>
      </w:r>
      <w:r w:rsidRPr="00C7080B">
        <w:rPr>
          <w:cs/>
          <w:lang w:val="en-US"/>
        </w:rPr>
        <w:t xml:space="preserve"> และ ณ วันเดียวกัน กลุ่มบริษัทและบริษัทมีขาดทุนสะสมจำนวน </w:t>
      </w:r>
      <w:r w:rsidR="0014791F">
        <w:rPr>
          <w:lang w:val="en-US"/>
        </w:rPr>
        <w:t>9</w:t>
      </w:r>
      <w:r w:rsidRPr="00C7080B">
        <w:rPr>
          <w:lang w:val="en-US"/>
        </w:rPr>
        <w:t>,</w:t>
      </w:r>
      <w:r w:rsidRPr="00C7080B">
        <w:rPr>
          <w:cs/>
          <w:lang w:val="en-US"/>
        </w:rPr>
        <w:t>5</w:t>
      </w:r>
      <w:r w:rsidR="0035578E" w:rsidRPr="0035578E">
        <w:rPr>
          <w:lang w:val="en-US"/>
        </w:rPr>
        <w:t>1</w:t>
      </w:r>
      <w:r w:rsidRPr="00C7080B">
        <w:rPr>
          <w:cs/>
          <w:lang w:val="en-US"/>
        </w:rPr>
        <w:t>7.</w:t>
      </w:r>
      <w:r w:rsidR="0014791F">
        <w:rPr>
          <w:lang w:val="en-US"/>
        </w:rPr>
        <w:t>3</w:t>
      </w:r>
      <w:r w:rsidRPr="00C7080B">
        <w:rPr>
          <w:cs/>
          <w:lang w:val="en-US"/>
        </w:rPr>
        <w:t xml:space="preserve"> ล้านบาทและ </w:t>
      </w:r>
      <w:r w:rsidR="0014791F">
        <w:rPr>
          <w:lang w:val="en-US"/>
        </w:rPr>
        <w:t>9</w:t>
      </w:r>
      <w:r w:rsidRPr="00C7080B">
        <w:rPr>
          <w:lang w:val="en-US"/>
        </w:rPr>
        <w:t>,</w:t>
      </w:r>
      <w:r w:rsidRPr="00C7080B">
        <w:rPr>
          <w:cs/>
          <w:lang w:val="en-US"/>
        </w:rPr>
        <w:t>383.</w:t>
      </w:r>
      <w:r w:rsidR="0014791F">
        <w:rPr>
          <w:lang w:val="en-US"/>
        </w:rPr>
        <w:t>4</w:t>
      </w:r>
      <w:r w:rsidRPr="00C7080B">
        <w:rPr>
          <w:cs/>
          <w:lang w:val="en-US"/>
        </w:rPr>
        <w:t xml:space="preserve"> ล้านบาท ตามลำดับ </w:t>
      </w:r>
      <w:r w:rsidRPr="00271293">
        <w:rPr>
          <w:i/>
          <w:iCs/>
          <w:cs/>
          <w:lang w:val="en-US"/>
        </w:rPr>
        <w:t>(</w:t>
      </w:r>
      <w:r w:rsidR="0014791F" w:rsidRPr="00271293">
        <w:rPr>
          <w:i/>
          <w:iCs/>
          <w:lang w:val="en-US"/>
        </w:rPr>
        <w:t>31</w:t>
      </w:r>
      <w:r w:rsidRPr="00271293">
        <w:rPr>
          <w:i/>
          <w:iCs/>
          <w:cs/>
          <w:lang w:val="en-US"/>
        </w:rPr>
        <w:t xml:space="preserve"> ธันวาคม </w:t>
      </w:r>
      <w:r w:rsidR="0014791F" w:rsidRPr="00271293">
        <w:rPr>
          <w:i/>
          <w:iCs/>
          <w:lang w:val="en-US"/>
        </w:rPr>
        <w:t>2567</w:t>
      </w:r>
      <w:r w:rsidR="00791ABB" w:rsidRPr="00271293">
        <w:rPr>
          <w:i/>
          <w:iCs/>
          <w:lang w:val="en-US"/>
        </w:rPr>
        <w:t>:</w:t>
      </w:r>
      <w:r w:rsidRPr="00271293">
        <w:rPr>
          <w:i/>
          <w:iCs/>
          <w:cs/>
          <w:lang w:val="en-US"/>
        </w:rPr>
        <w:t xml:space="preserve"> </w:t>
      </w:r>
      <w:r w:rsidR="0014791F" w:rsidRPr="00271293">
        <w:rPr>
          <w:i/>
          <w:iCs/>
          <w:lang w:val="en-US"/>
        </w:rPr>
        <w:t>8</w:t>
      </w:r>
      <w:r w:rsidR="00271293" w:rsidRPr="00271293">
        <w:rPr>
          <w:i/>
          <w:iCs/>
          <w:lang w:val="en-US"/>
        </w:rPr>
        <w:t>,</w:t>
      </w:r>
      <w:r w:rsidR="0014791F" w:rsidRPr="00271293">
        <w:rPr>
          <w:i/>
          <w:iCs/>
          <w:lang w:val="en-US"/>
        </w:rPr>
        <w:t>15</w:t>
      </w:r>
      <w:r w:rsidR="00301F33" w:rsidRPr="00271293">
        <w:rPr>
          <w:i/>
          <w:iCs/>
          <w:lang w:val="en-US"/>
        </w:rPr>
        <w:t>1</w:t>
      </w:r>
      <w:r w:rsidRPr="00271293">
        <w:rPr>
          <w:i/>
          <w:iCs/>
          <w:cs/>
          <w:lang w:val="en-US"/>
        </w:rPr>
        <w:t>.</w:t>
      </w:r>
      <w:r w:rsidR="0014791F" w:rsidRPr="00271293">
        <w:rPr>
          <w:i/>
          <w:iCs/>
          <w:lang w:val="en-US"/>
        </w:rPr>
        <w:t>8</w:t>
      </w:r>
      <w:r w:rsidRPr="00271293">
        <w:rPr>
          <w:i/>
          <w:iCs/>
          <w:cs/>
          <w:lang w:val="en-US"/>
        </w:rPr>
        <w:t xml:space="preserve"> ล้านบาทและ</w:t>
      </w:r>
      <w:r w:rsidRPr="00791ABB">
        <w:rPr>
          <w:i/>
          <w:iCs/>
          <w:cs/>
          <w:lang w:val="en-US"/>
        </w:rPr>
        <w:t xml:space="preserve"> </w:t>
      </w:r>
      <w:r w:rsidR="0014791F" w:rsidRPr="00791ABB">
        <w:rPr>
          <w:i/>
          <w:iCs/>
          <w:lang w:val="en-US"/>
        </w:rPr>
        <w:t>8</w:t>
      </w:r>
      <w:r w:rsidRPr="00791ABB">
        <w:rPr>
          <w:i/>
          <w:iCs/>
          <w:lang w:val="en-US"/>
        </w:rPr>
        <w:t>,</w:t>
      </w:r>
      <w:r w:rsidRPr="00791ABB">
        <w:rPr>
          <w:i/>
          <w:iCs/>
          <w:cs/>
          <w:lang w:val="en-US"/>
        </w:rPr>
        <w:t>9</w:t>
      </w:r>
      <w:r w:rsidR="0035578E" w:rsidRPr="0035578E">
        <w:rPr>
          <w:i/>
          <w:iCs/>
          <w:lang w:val="en-US"/>
        </w:rPr>
        <w:t>2</w:t>
      </w:r>
      <w:r w:rsidRPr="00791ABB">
        <w:rPr>
          <w:i/>
          <w:iCs/>
          <w:cs/>
          <w:lang w:val="en-US"/>
        </w:rPr>
        <w:t>8.</w:t>
      </w:r>
      <w:r w:rsidR="0014791F" w:rsidRPr="00791ABB">
        <w:rPr>
          <w:i/>
          <w:iCs/>
          <w:lang w:val="en-US"/>
        </w:rPr>
        <w:t>5</w:t>
      </w:r>
      <w:r w:rsidRPr="00791ABB">
        <w:rPr>
          <w:i/>
          <w:iCs/>
          <w:cs/>
          <w:lang w:val="en-US"/>
        </w:rPr>
        <w:t xml:space="preserve"> ล้านบาท ตามลำดับ)</w:t>
      </w:r>
      <w:r w:rsidRPr="00C7080B">
        <w:rPr>
          <w:cs/>
          <w:lang w:val="en-US"/>
        </w:rPr>
        <w:t xml:space="preserve"> นอกจากนี้ กลุ่มบริษัทและบริษัทมีหนี้สินหมุนเวียนมากกว่าสินทรัพย์หมุนเวียนจำนวน </w:t>
      </w:r>
      <w:r w:rsidR="0014791F">
        <w:rPr>
          <w:lang w:val="en-US"/>
        </w:rPr>
        <w:t>184</w:t>
      </w:r>
      <w:r w:rsidRPr="00C7080B">
        <w:rPr>
          <w:cs/>
          <w:lang w:val="en-US"/>
        </w:rPr>
        <w:t>.</w:t>
      </w:r>
      <w:r w:rsidR="0014791F">
        <w:rPr>
          <w:lang w:val="en-US"/>
        </w:rPr>
        <w:t>3</w:t>
      </w:r>
      <w:r w:rsidRPr="00C7080B">
        <w:rPr>
          <w:cs/>
          <w:lang w:val="en-US"/>
        </w:rPr>
        <w:t xml:space="preserve"> ล้านบาท และ </w:t>
      </w:r>
      <w:r w:rsidR="0014791F">
        <w:rPr>
          <w:lang w:val="en-US"/>
        </w:rPr>
        <w:t>237</w:t>
      </w:r>
      <w:r w:rsidRPr="00C7080B">
        <w:rPr>
          <w:cs/>
          <w:lang w:val="en-US"/>
        </w:rPr>
        <w:t>.</w:t>
      </w:r>
      <w:r w:rsidR="0014791F">
        <w:rPr>
          <w:lang w:val="en-US"/>
        </w:rPr>
        <w:t>5</w:t>
      </w:r>
      <w:r w:rsidRPr="00C7080B">
        <w:rPr>
          <w:cs/>
          <w:lang w:val="en-US"/>
        </w:rPr>
        <w:t xml:space="preserve"> ล้านบาท ตามลำดับ </w:t>
      </w:r>
      <w:r w:rsidRPr="00791ABB">
        <w:rPr>
          <w:i/>
          <w:iCs/>
          <w:cs/>
          <w:lang w:val="en-US"/>
        </w:rPr>
        <w:t>(</w:t>
      </w:r>
      <w:r w:rsidR="0014791F" w:rsidRPr="00791ABB">
        <w:rPr>
          <w:i/>
          <w:iCs/>
          <w:lang w:val="en-US"/>
        </w:rPr>
        <w:t>31</w:t>
      </w:r>
      <w:r w:rsidRPr="00791ABB">
        <w:rPr>
          <w:i/>
          <w:iCs/>
          <w:cs/>
          <w:lang w:val="en-US"/>
        </w:rPr>
        <w:t xml:space="preserve"> ธันวาคม </w:t>
      </w:r>
      <w:r w:rsidR="0014791F" w:rsidRPr="00791ABB">
        <w:rPr>
          <w:i/>
          <w:iCs/>
          <w:lang w:val="en-US"/>
        </w:rPr>
        <w:t>2567</w:t>
      </w:r>
      <w:r w:rsidR="00791ABB">
        <w:rPr>
          <w:i/>
          <w:iCs/>
          <w:lang w:val="en-US"/>
        </w:rPr>
        <w:t xml:space="preserve"> </w:t>
      </w:r>
      <w:r w:rsidRPr="00791ABB">
        <w:rPr>
          <w:i/>
          <w:iCs/>
          <w:cs/>
          <w:lang w:val="en-US"/>
        </w:rPr>
        <w:t xml:space="preserve">: </w:t>
      </w:r>
      <w:r w:rsidR="0014791F" w:rsidRPr="00791ABB">
        <w:rPr>
          <w:i/>
          <w:iCs/>
          <w:lang w:val="en-US"/>
        </w:rPr>
        <w:t>714</w:t>
      </w:r>
      <w:r w:rsidRPr="00791ABB">
        <w:rPr>
          <w:i/>
          <w:iCs/>
          <w:cs/>
          <w:lang w:val="en-US"/>
        </w:rPr>
        <w:t>.</w:t>
      </w:r>
      <w:r w:rsidR="0014791F" w:rsidRPr="00791ABB">
        <w:rPr>
          <w:i/>
          <w:iCs/>
          <w:lang w:val="en-US"/>
        </w:rPr>
        <w:t>6</w:t>
      </w:r>
      <w:r w:rsidRPr="00791ABB">
        <w:rPr>
          <w:i/>
          <w:iCs/>
          <w:cs/>
          <w:lang w:val="en-US"/>
        </w:rPr>
        <w:t xml:space="preserve"> ล้านบาท และ </w:t>
      </w:r>
      <w:r w:rsidR="0014791F" w:rsidRPr="00791ABB">
        <w:rPr>
          <w:i/>
          <w:iCs/>
          <w:lang w:val="en-US"/>
        </w:rPr>
        <w:t>830</w:t>
      </w:r>
      <w:r w:rsidRPr="00791ABB">
        <w:rPr>
          <w:i/>
          <w:iCs/>
          <w:cs/>
          <w:lang w:val="en-US"/>
        </w:rPr>
        <w:t>.</w:t>
      </w:r>
      <w:r w:rsidR="0014791F" w:rsidRPr="00791ABB">
        <w:rPr>
          <w:i/>
          <w:iCs/>
          <w:lang w:val="en-US"/>
        </w:rPr>
        <w:t>0</w:t>
      </w:r>
      <w:r w:rsidRPr="00791ABB">
        <w:rPr>
          <w:i/>
          <w:iCs/>
          <w:cs/>
          <w:lang w:val="en-US"/>
        </w:rPr>
        <w:t xml:space="preserve"> ล้านบาท ตามลำดับ)</w:t>
      </w:r>
      <w:r w:rsidRPr="00C7080B">
        <w:rPr>
          <w:cs/>
          <w:lang w:val="en-US"/>
        </w:rPr>
        <w:t xml:space="preserve">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6A8867BC" w14:textId="77777777" w:rsidR="00C7080B" w:rsidRDefault="00C7080B" w:rsidP="002B2AF7">
      <w:pPr>
        <w:pStyle w:val="BodyText2"/>
        <w:ind w:left="540"/>
        <w:rPr>
          <w:b/>
          <w:bCs/>
          <w:lang w:val="en-US"/>
        </w:rPr>
      </w:pPr>
    </w:p>
    <w:p w14:paraId="34ED23E6" w14:textId="77777777" w:rsidR="00D0643A" w:rsidRPr="00D0643A" w:rsidRDefault="00D0643A" w:rsidP="002B2AF7">
      <w:pPr>
        <w:pStyle w:val="BodyText2"/>
        <w:ind w:left="540"/>
        <w:rPr>
          <w:b/>
          <w:bCs/>
          <w:lang w:val="en-US"/>
        </w:rPr>
      </w:pPr>
    </w:p>
    <w:p w14:paraId="3F5D730D" w14:textId="667AA843" w:rsidR="00E21293" w:rsidRDefault="00C7080B" w:rsidP="002B2AF7">
      <w:pPr>
        <w:pStyle w:val="BodyText2"/>
        <w:ind w:left="540"/>
        <w:rPr>
          <w:lang w:val="en-US"/>
        </w:rPr>
      </w:pPr>
      <w:r w:rsidRPr="00C7080B">
        <w:rPr>
          <w:cs/>
          <w:lang w:val="en-US"/>
        </w:rPr>
        <w:lastRenderedPageBreak/>
        <w:t xml:space="preserve">กลุ่มบริษัทและบริษัทมีเงินกู้ยืมระยะสั้นกับสถาบันการเงินแห่งหนึ่งซึ่งมียอดคงเหลือจำนวน </w:t>
      </w:r>
      <w:r w:rsidR="00532F37">
        <w:rPr>
          <w:lang w:val="en-US"/>
        </w:rPr>
        <w:t>1</w:t>
      </w:r>
      <w:r w:rsidR="00301F33">
        <w:rPr>
          <w:lang w:val="en-US"/>
        </w:rPr>
        <w:t>30</w:t>
      </w:r>
      <w:r w:rsidRPr="00C7080B">
        <w:rPr>
          <w:cs/>
          <w:lang w:val="en-US"/>
        </w:rPr>
        <w:t>.</w:t>
      </w:r>
      <w:r w:rsidR="00532F37">
        <w:rPr>
          <w:lang w:val="en-US"/>
        </w:rPr>
        <w:t>7</w:t>
      </w:r>
      <w:r w:rsidRPr="00C7080B">
        <w:rPr>
          <w:cs/>
          <w:lang w:val="en-US"/>
        </w:rPr>
        <w:t xml:space="preserve"> ล้านบาท และ </w:t>
      </w:r>
      <w:r w:rsidR="00532F37">
        <w:rPr>
          <w:lang w:val="en-US"/>
        </w:rPr>
        <w:t>75</w:t>
      </w:r>
      <w:r w:rsidRPr="00C7080B">
        <w:rPr>
          <w:cs/>
          <w:lang w:val="en-US"/>
        </w:rPr>
        <w:t>.</w:t>
      </w:r>
      <w:r w:rsidR="00532F37">
        <w:rPr>
          <w:lang w:val="en-US"/>
        </w:rPr>
        <w:t>3</w:t>
      </w:r>
      <w:r w:rsidRPr="00C7080B">
        <w:rPr>
          <w:cs/>
          <w:lang w:val="en-US"/>
        </w:rPr>
        <w:t xml:space="preserve"> ล้านบาท ตามลำดับ ณ วันที่ </w:t>
      </w:r>
      <w:r w:rsidR="00532F37">
        <w:rPr>
          <w:lang w:val="en-US"/>
        </w:rPr>
        <w:t>31</w:t>
      </w:r>
      <w:r w:rsidRPr="00C7080B">
        <w:rPr>
          <w:cs/>
          <w:lang w:val="en-US"/>
        </w:rPr>
        <w:t xml:space="preserve"> มีนาคม </w:t>
      </w:r>
      <w:r w:rsidR="00532F37">
        <w:rPr>
          <w:lang w:val="en-US"/>
        </w:rPr>
        <w:t>2568</w:t>
      </w:r>
      <w:r w:rsidRPr="00C7080B">
        <w:rPr>
          <w:cs/>
          <w:lang w:val="en-US"/>
        </w:rPr>
        <w:t xml:space="preserve"> </w:t>
      </w:r>
      <w:r w:rsidR="009F217E">
        <w:rPr>
          <w:rFonts w:hint="cs"/>
          <w:cs/>
          <w:lang w:val="en-US"/>
        </w:rPr>
        <w:t>กลุ่มบริษัทและ</w:t>
      </w:r>
      <w:r w:rsidRPr="00C7080B">
        <w:rPr>
          <w:cs/>
          <w:lang w:val="en-US"/>
        </w:rPr>
        <w:t xml:space="preserve">บริษัทไม่สามารถชำระเงินกู้ยืม และดอกเบี้ยที่ครบกำหนดตั้งแต่เดือนมิถุนายน </w:t>
      </w:r>
      <w:r w:rsidR="00532F37">
        <w:rPr>
          <w:lang w:val="en-US"/>
        </w:rPr>
        <w:t xml:space="preserve">2567 </w:t>
      </w:r>
      <w:r w:rsidR="00E37E42" w:rsidRPr="00E37E42">
        <w:rPr>
          <w:cs/>
          <w:lang w:val="en-US"/>
        </w:rPr>
        <w:t>มีผลทำให้สถาบันการเงินสามารถเรียกคืนเงินกู้ยืมดังกล่าวในทันที</w:t>
      </w:r>
      <w:r w:rsidR="00E37E42">
        <w:rPr>
          <w:lang w:val="en-US"/>
        </w:rPr>
        <w:t xml:space="preserve"> </w:t>
      </w:r>
      <w:r w:rsidRPr="00C7080B">
        <w:rPr>
          <w:cs/>
          <w:lang w:val="en-US"/>
        </w:rPr>
        <w:t xml:space="preserve">กลุ่มบริษัทและบริษัทอยู่ในระหว่างการเจรจาเพื่อขออนุมัติแผนการชำระจากสถาบันการเงิน ตามที่กล่าวไว้ในหมายเหตุข้อ </w:t>
      </w:r>
      <w:r w:rsidR="00532F37">
        <w:rPr>
          <w:lang w:val="en-US"/>
        </w:rPr>
        <w:t>8</w:t>
      </w:r>
      <w:r w:rsidR="00E37E42">
        <w:rPr>
          <w:lang w:val="en-US"/>
        </w:rPr>
        <w:t>.5</w:t>
      </w:r>
    </w:p>
    <w:p w14:paraId="6304D582" w14:textId="77777777" w:rsidR="00C7080B" w:rsidRPr="000B2EF9" w:rsidRDefault="00C7080B" w:rsidP="002B2AF7">
      <w:pPr>
        <w:pStyle w:val="BodyText2"/>
        <w:ind w:left="540"/>
        <w:rPr>
          <w:b/>
          <w:bCs/>
          <w:highlight w:val="yellow"/>
        </w:rPr>
      </w:pPr>
    </w:p>
    <w:p w14:paraId="6E85F1CB" w14:textId="66944ABD" w:rsidR="00900927" w:rsidRDefault="00C7080B" w:rsidP="00900927">
      <w:pPr>
        <w:pStyle w:val="BodyText2"/>
        <w:ind w:left="540"/>
        <w:rPr>
          <w:lang w:val="en-US"/>
        </w:rPr>
      </w:pPr>
      <w:r w:rsidRPr="00C7080B">
        <w:rPr>
          <w:cs/>
          <w:lang w:val="en-US"/>
        </w:rPr>
        <w:t>นอกจากนี้ กลุ่มบริษัทและบริษัทอยู่ในระหว่างการดำเนินการตามแผนการดำเนินงานธุรกิจและกลยุทธ์ทางการเงิน ซึ่งประกอบไปด้วยการปรับปรุงแผนธุรกิจและการดำเนินงานในอนาคต รวมถึงการขายสินทรัพย์</w:t>
      </w:r>
      <w:r w:rsidR="00F936D3">
        <w:rPr>
          <w:rFonts w:hint="cs"/>
          <w:cs/>
          <w:lang w:val="en-US"/>
        </w:rPr>
        <w:t xml:space="preserve">และสินทรัพย์ทางการเงินที่ใช้เป็นสินทรัพย์ค้ำประกันตามหมายเหตุข้อ </w:t>
      </w:r>
      <w:r w:rsidR="00F936D3">
        <w:rPr>
          <w:lang w:val="en-US"/>
        </w:rPr>
        <w:t>4.2</w:t>
      </w:r>
      <w:r w:rsidRPr="00C7080B">
        <w:rPr>
          <w:cs/>
          <w:lang w:val="en-US"/>
        </w:rPr>
        <w:t xml:space="preserve"> เพื่อให้มั่นใจว่าจะมีกระแสเงินสดเพียงพอในการดำเนินงานและการสนับสนุนสภาพคล่องของกลุ่มบริษัทและมีความสามารถในการจ่ายชำระหุ้นกู้และเงินกู้ยืมได้ตามวันครบกำหนดใหม่ รวมถึงการปฎิบัติตามเงื่อนไขและข้อกำหนดที่กำหนดในสัญญากู้ยืมเงิน ทั้งนี้ความสามารถในการดำเนินงานต่อเนื่องขึ้นอยู่กับความสำเร็จของแผนการดังกล่าวข้างต้น</w:t>
      </w:r>
    </w:p>
    <w:p w14:paraId="1CF58965" w14:textId="77777777" w:rsidR="00C7080B" w:rsidRPr="00900927" w:rsidRDefault="00C7080B" w:rsidP="00900927">
      <w:pPr>
        <w:pStyle w:val="BodyText2"/>
        <w:ind w:left="540"/>
        <w:rPr>
          <w:lang w:val="en-US"/>
        </w:rPr>
      </w:pPr>
    </w:p>
    <w:p w14:paraId="1AE14578" w14:textId="64301446" w:rsidR="005E1EE2" w:rsidRDefault="00C7080B" w:rsidP="002B2AF7">
      <w:pPr>
        <w:pStyle w:val="BodyText2"/>
        <w:ind w:left="540"/>
        <w:rPr>
          <w:lang w:val="en-US"/>
        </w:rPr>
      </w:pPr>
      <w:r w:rsidRPr="00C7080B">
        <w:rPr>
          <w:cs/>
          <w:lang w:val="en-US"/>
        </w:rPr>
        <w:t>ผู้บริหารของกลุ่มบริษัทและบริษัทเชื่อว่าการจัดทำงบการเงินตามหลักเกณฑ์การดำเนินงานต่อเนื่องมี</w:t>
      </w:r>
      <w:r w:rsidR="00532F37">
        <w:rPr>
          <w:lang w:val="en-US"/>
        </w:rPr>
        <w:br/>
      </w:r>
      <w:r w:rsidRPr="00C7080B">
        <w:rPr>
          <w:cs/>
          <w:lang w:val="en-US"/>
        </w:rPr>
        <w:t>ความเหมาะสม ดังนั้นงบการเงินรวมและงบ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5193800F" w14:textId="77777777" w:rsidR="00301F33" w:rsidRDefault="00301F33" w:rsidP="002B2AF7">
      <w:pPr>
        <w:pStyle w:val="BodyText2"/>
        <w:ind w:left="540"/>
        <w:rPr>
          <w:lang w:val="en-US"/>
        </w:rPr>
      </w:pPr>
    </w:p>
    <w:p w14:paraId="2699E061" w14:textId="2DE16BB4" w:rsidR="00301F33" w:rsidRPr="00301F33" w:rsidRDefault="00301F33" w:rsidP="0030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01F33">
        <w:rPr>
          <w:rFonts w:ascii="Angsana New" w:hAnsi="Angsana New" w:hint="cs"/>
          <w:i/>
          <w:iCs/>
          <w:sz w:val="30"/>
          <w:szCs w:val="30"/>
          <w:cs/>
        </w:rPr>
        <w:t>รายการส่วนต่างในสินค้าคงเหลือ</w:t>
      </w:r>
      <w:r w:rsidR="008720C9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301F33">
        <w:rPr>
          <w:rFonts w:ascii="Angsana New" w:hAnsi="Angsana New" w:hint="cs"/>
          <w:i/>
          <w:iCs/>
          <w:sz w:val="30"/>
          <w:szCs w:val="30"/>
          <w:cs/>
        </w:rPr>
        <w:t>อุปกรณ์</w:t>
      </w:r>
    </w:p>
    <w:p w14:paraId="7841BC8E" w14:textId="77777777" w:rsidR="00301F33" w:rsidRDefault="00301F33" w:rsidP="0030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CEB9331" w14:textId="17F810FF" w:rsidR="00301F33" w:rsidRPr="00360689" w:rsidRDefault="00301F33" w:rsidP="0030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7080B">
        <w:rPr>
          <w:rFonts w:ascii="Angsana New" w:hAnsi="Angsana New"/>
          <w:sz w:val="30"/>
          <w:szCs w:val="30"/>
          <w:cs/>
        </w:rPr>
        <w:t>ตามที่รายงานในงบการเงินประจำปี สินค้าคงเหลือตามรายงานสินค้าคงเหลือและอุปกรณ์ตามทะเบียนทรัพย์สินของกลุ่มบริษัทและบริษัทสูงกว่าปริมาณที่มีอยู่จริง คณะกรรมการบริษัท</w:t>
      </w:r>
      <w:r w:rsidR="00A06EB5">
        <w:rPr>
          <w:rFonts w:ascii="Angsana New" w:hAnsi="Angsana New" w:hint="cs"/>
          <w:sz w:val="30"/>
          <w:szCs w:val="30"/>
          <w:cs/>
        </w:rPr>
        <w:t>ได้</w:t>
      </w:r>
      <w:r w:rsidRPr="00C7080B">
        <w:rPr>
          <w:rFonts w:ascii="Angsana New" w:hAnsi="Angsana New"/>
          <w:sz w:val="30"/>
          <w:szCs w:val="30"/>
          <w:cs/>
        </w:rPr>
        <w:t>มีมติอนุมัติ</w:t>
      </w:r>
      <w:r w:rsidR="00A06EB5">
        <w:rPr>
          <w:rFonts w:ascii="Angsana New" w:hAnsi="Angsana New" w:hint="cs"/>
          <w:sz w:val="30"/>
          <w:szCs w:val="30"/>
          <w:cs/>
        </w:rPr>
        <w:t>ให้</w:t>
      </w:r>
      <w:r w:rsidRPr="00C7080B">
        <w:rPr>
          <w:rFonts w:ascii="Angsana New" w:hAnsi="Angsana New"/>
          <w:sz w:val="30"/>
          <w:szCs w:val="30"/>
          <w:cs/>
        </w:rPr>
        <w:t>ดำเนินการตรวจสอบข้อเท็จจริงเชิงลึกในเรื่องดังกล่าว ณ วันที่</w:t>
      </w:r>
      <w:r w:rsidR="008C5BBA">
        <w:rPr>
          <w:rFonts w:ascii="Angsana New" w:hAnsi="Angsana New" w:hint="cs"/>
          <w:sz w:val="30"/>
          <w:szCs w:val="30"/>
          <w:cs/>
        </w:rPr>
        <w:t>งบการเงินนี้ได้รับการอนุมัติ</w:t>
      </w:r>
      <w:r w:rsidRPr="00C7080B">
        <w:rPr>
          <w:rFonts w:ascii="Angsana New" w:hAnsi="Angsana New"/>
          <w:sz w:val="30"/>
          <w:szCs w:val="30"/>
          <w:cs/>
        </w:rPr>
        <w:t xml:space="preserve"> กลุ่มบริษัทและบริษัทยังอยู่ระหว่างการตรวจสอบข้อเท็จจริง และยังไม่ได้ข้อสรุปในเรื่องดังกล่าว</w:t>
      </w:r>
    </w:p>
    <w:p w14:paraId="4F81189B" w14:textId="77777777" w:rsidR="00301F33" w:rsidRDefault="00301F33" w:rsidP="002B2AF7">
      <w:pPr>
        <w:pStyle w:val="BodyText2"/>
        <w:ind w:left="540"/>
        <w:rPr>
          <w:lang w:val="en-US"/>
        </w:rPr>
      </w:pPr>
    </w:p>
    <w:p w14:paraId="1289BB0B" w14:textId="4E5D78E7" w:rsidR="0027348B" w:rsidRDefault="0027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b/>
          <w:bCs/>
          <w:cs/>
        </w:rPr>
        <w:br w:type="page"/>
      </w:r>
    </w:p>
    <w:p w14:paraId="0BB808EB" w14:textId="22EDECC9" w:rsidR="000A3C4F" w:rsidRPr="002A0451" w:rsidRDefault="000A3C4F" w:rsidP="000A3C4F">
      <w:pPr>
        <w:pStyle w:val="BodyText2"/>
        <w:numPr>
          <w:ilvl w:val="0"/>
          <w:numId w:val="18"/>
        </w:numPr>
        <w:ind w:left="540" w:hanging="540"/>
        <w:rPr>
          <w:rFonts w:asciiTheme="minorHAnsi" w:hAnsiTheme="minorHAnsi" w:cstheme="minorHAnsi"/>
          <w:b/>
          <w:bCs/>
          <w:cs/>
          <w:lang w:val="en-US"/>
        </w:rPr>
      </w:pPr>
      <w:r>
        <w:rPr>
          <w:rFonts w:asciiTheme="minorHAnsi" w:hAnsiTheme="minorHAnsi" w:cstheme="minorHAnsi" w:hint="cs"/>
          <w:b/>
          <w:bCs/>
          <w:cs/>
          <w:lang w:val="en-US"/>
        </w:rPr>
        <w:lastRenderedPageBreak/>
        <w:t>การซื้อธุรกิจ</w:t>
      </w:r>
      <w:r w:rsidRPr="002A0451">
        <w:rPr>
          <w:rFonts w:asciiTheme="minorHAnsi" w:hAnsiTheme="minorHAnsi" w:cstheme="minorHAnsi"/>
          <w:b/>
          <w:bCs/>
          <w:cs/>
          <w:lang w:val="en-US"/>
        </w:rPr>
        <w:t xml:space="preserve"> </w:t>
      </w:r>
    </w:p>
    <w:p w14:paraId="2A993478" w14:textId="77777777" w:rsidR="000A3C4F" w:rsidRPr="000A3C4F" w:rsidRDefault="000A3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2A95DB5A" w14:textId="3C8BE7D3" w:rsidR="000A3C4F" w:rsidRPr="00A926D8" w:rsidRDefault="000A3C4F" w:rsidP="000A3C4F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926D8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>29</w:t>
      </w:r>
      <w:r w:rsidRPr="00A926D8">
        <w:rPr>
          <w:rFonts w:asciiTheme="majorBidi" w:hAnsiTheme="majorBidi"/>
          <w:sz w:val="30"/>
          <w:szCs w:val="30"/>
          <w:cs/>
        </w:rPr>
        <w:t xml:space="preserve"> สิงหาคม </w:t>
      </w:r>
      <w:r>
        <w:rPr>
          <w:rFonts w:asciiTheme="majorBidi" w:hAnsiTheme="majorBidi"/>
          <w:sz w:val="30"/>
          <w:szCs w:val="30"/>
        </w:rPr>
        <w:t>2567</w:t>
      </w:r>
      <w:r w:rsidRPr="00A926D8">
        <w:rPr>
          <w:rFonts w:asciiTheme="majorBidi" w:hAnsiTheme="majorBidi"/>
          <w:sz w:val="30"/>
          <w:szCs w:val="30"/>
          <w:cs/>
        </w:rPr>
        <w:t xml:space="preserve"> ที่ประชุมคณะกรรมการบริษัท มีมติอนุมัติการเข้าซื้อหุ้นสามัญร้อยละ </w:t>
      </w:r>
      <w:r>
        <w:rPr>
          <w:rFonts w:asciiTheme="majorBidi" w:hAnsiTheme="majorBidi"/>
          <w:sz w:val="30"/>
          <w:szCs w:val="30"/>
        </w:rPr>
        <w:t>80</w:t>
      </w:r>
      <w:r w:rsidRPr="00A926D8">
        <w:rPr>
          <w:rFonts w:asciiTheme="majorBidi" w:hAnsiTheme="majorBidi"/>
          <w:sz w:val="30"/>
          <w:szCs w:val="30"/>
          <w:cs/>
        </w:rPr>
        <w:t>.</w:t>
      </w:r>
      <w:r>
        <w:rPr>
          <w:rFonts w:asciiTheme="majorBidi" w:hAnsiTheme="majorBidi"/>
          <w:sz w:val="30"/>
          <w:szCs w:val="30"/>
        </w:rPr>
        <w:t xml:space="preserve">0 </w:t>
      </w:r>
      <w:r w:rsidRPr="00A926D8">
        <w:rPr>
          <w:rFonts w:asciiTheme="majorBidi" w:hAnsiTheme="majorBidi"/>
          <w:sz w:val="30"/>
          <w:szCs w:val="30"/>
          <w:cs/>
        </w:rPr>
        <w:t>ของ</w:t>
      </w:r>
      <w:r>
        <w:rPr>
          <w:rFonts w:asciiTheme="majorBidi" w:hAnsiTheme="majorBidi"/>
          <w:sz w:val="30"/>
          <w:szCs w:val="30"/>
          <w:cs/>
        </w:rPr>
        <w:br/>
      </w:r>
      <w:r w:rsidRPr="00A926D8">
        <w:rPr>
          <w:rFonts w:asciiTheme="majorBidi" w:hAnsiTheme="majorBidi"/>
          <w:sz w:val="30"/>
          <w:szCs w:val="30"/>
          <w:cs/>
        </w:rPr>
        <w:t>บริษัท ลอคบอกซ์ กรุ๊ป จำกัด (“</w:t>
      </w:r>
      <w:r w:rsidRPr="00A926D8">
        <w:rPr>
          <w:rFonts w:asciiTheme="majorBidi" w:hAnsiTheme="majorBidi" w:cstheme="majorBidi"/>
          <w:sz w:val="30"/>
          <w:szCs w:val="30"/>
        </w:rPr>
        <w:t xml:space="preserve">LOCKBOX”) </w:t>
      </w:r>
      <w:r w:rsidRPr="00A926D8">
        <w:rPr>
          <w:rFonts w:asciiTheme="majorBidi" w:hAnsiTheme="majorBidi"/>
          <w:sz w:val="30"/>
          <w:szCs w:val="30"/>
          <w:cs/>
        </w:rPr>
        <w:t>ซึ่งเป็นผู้ให้บริการเช่าตู้ล็อคเกอร์ และ</w:t>
      </w:r>
      <w:r>
        <w:rPr>
          <w:rFonts w:asciiTheme="majorBidi" w:hAnsiTheme="majorBidi" w:hint="cs"/>
          <w:sz w:val="30"/>
          <w:szCs w:val="30"/>
          <w:cs/>
        </w:rPr>
        <w:t xml:space="preserve">หุ้นสามัญร้อยละ </w:t>
      </w:r>
      <w:r>
        <w:rPr>
          <w:rFonts w:asciiTheme="majorBidi" w:hAnsiTheme="majorBidi"/>
          <w:sz w:val="30"/>
          <w:szCs w:val="30"/>
        </w:rPr>
        <w:t>80</w:t>
      </w:r>
      <w:r>
        <w:rPr>
          <w:rFonts w:asciiTheme="majorBidi" w:hAnsiTheme="majorBidi" w:hint="cs"/>
          <w:sz w:val="30"/>
          <w:szCs w:val="30"/>
          <w:cs/>
        </w:rPr>
        <w:t>.</w:t>
      </w:r>
      <w:r>
        <w:rPr>
          <w:rFonts w:asciiTheme="majorBidi" w:hAnsiTheme="majorBidi"/>
          <w:sz w:val="30"/>
          <w:szCs w:val="30"/>
        </w:rPr>
        <w:t xml:space="preserve">0 </w:t>
      </w:r>
      <w:r>
        <w:rPr>
          <w:rFonts w:asciiTheme="majorBidi" w:hAnsiTheme="majorBidi" w:hint="cs"/>
          <w:sz w:val="30"/>
          <w:szCs w:val="30"/>
          <w:cs/>
        </w:rPr>
        <w:t>ของ</w:t>
      </w:r>
      <w:r w:rsidRPr="00A926D8">
        <w:rPr>
          <w:rFonts w:asciiTheme="majorBidi" w:hAnsiTheme="majorBidi"/>
          <w:sz w:val="30"/>
          <w:szCs w:val="30"/>
          <w:cs/>
        </w:rPr>
        <w:t>บริษัท ลอคบอกซ์ เวนเจอร์ส จำกัด (“</w:t>
      </w:r>
      <w:r w:rsidRPr="00A926D8">
        <w:rPr>
          <w:rFonts w:asciiTheme="majorBidi" w:hAnsiTheme="majorBidi" w:cstheme="majorBidi"/>
          <w:sz w:val="30"/>
          <w:szCs w:val="30"/>
        </w:rPr>
        <w:t xml:space="preserve">LOCKVENT”) </w:t>
      </w:r>
      <w:r w:rsidRPr="00A926D8">
        <w:rPr>
          <w:rFonts w:asciiTheme="majorBidi" w:hAnsiTheme="majorBidi"/>
          <w:sz w:val="30"/>
          <w:szCs w:val="30"/>
          <w:cs/>
        </w:rPr>
        <w:t>ซึ่งเป็นผู้ให้บริการเช่าตู้ล็อคเกอร์ เช่าพื้นที่ขายของ และพื้นที่โฆษณา จาก บริษัท โฮลดิ้ง แอล โค จำกัด (“</w:t>
      </w:r>
      <w:r w:rsidRPr="00A926D8">
        <w:rPr>
          <w:rFonts w:asciiTheme="majorBidi" w:hAnsiTheme="majorBidi" w:cstheme="majorBidi"/>
          <w:sz w:val="30"/>
          <w:szCs w:val="30"/>
        </w:rPr>
        <w:t xml:space="preserve">HOLDING L”) </w:t>
      </w:r>
      <w:r w:rsidRPr="00A926D8">
        <w:rPr>
          <w:rFonts w:asciiTheme="majorBidi" w:hAnsiTheme="majorBidi"/>
          <w:sz w:val="30"/>
          <w:szCs w:val="30"/>
          <w:cs/>
        </w:rPr>
        <w:t>โดยชำระเป็นหุ้นสามัญเพิ่มทุนของบริษัทจำนวน</w:t>
      </w:r>
      <w:r w:rsidR="00771F91">
        <w:rPr>
          <w:rFonts w:asciiTheme="majorBidi" w:hAnsiTheme="majorBidi"/>
          <w:sz w:val="30"/>
          <w:szCs w:val="30"/>
        </w:rPr>
        <w:br/>
      </w:r>
      <w:r>
        <w:rPr>
          <w:rFonts w:asciiTheme="majorBidi" w:hAnsiTheme="majorBidi"/>
          <w:sz w:val="30"/>
          <w:szCs w:val="30"/>
        </w:rPr>
        <w:t>360.0</w:t>
      </w:r>
      <w:r w:rsidRPr="00A926D8">
        <w:rPr>
          <w:rFonts w:asciiTheme="majorBidi" w:hAnsiTheme="majorBidi"/>
          <w:sz w:val="30"/>
          <w:szCs w:val="30"/>
          <w:cs/>
        </w:rPr>
        <w:t xml:space="preserve"> ล้านหุ้น ในมูลค่าที่ตราไว้หุ้นละ </w:t>
      </w:r>
      <w:r>
        <w:rPr>
          <w:rFonts w:asciiTheme="majorBidi" w:hAnsiTheme="majorBidi"/>
          <w:sz w:val="30"/>
          <w:szCs w:val="30"/>
        </w:rPr>
        <w:t>1</w:t>
      </w:r>
      <w:r w:rsidRPr="00A926D8">
        <w:rPr>
          <w:rFonts w:asciiTheme="majorBidi" w:hAnsiTheme="majorBidi"/>
          <w:sz w:val="30"/>
          <w:szCs w:val="30"/>
          <w:cs/>
        </w:rPr>
        <w:t xml:space="preserve"> บาท รวมทั้งสิ้น </w:t>
      </w:r>
      <w:r>
        <w:rPr>
          <w:rFonts w:asciiTheme="majorBidi" w:hAnsiTheme="majorBidi"/>
          <w:sz w:val="30"/>
          <w:szCs w:val="30"/>
        </w:rPr>
        <w:t>360</w:t>
      </w:r>
      <w:r w:rsidRPr="00A926D8">
        <w:rPr>
          <w:rFonts w:asciiTheme="majorBidi" w:hAnsiTheme="majorBidi"/>
          <w:sz w:val="30"/>
          <w:szCs w:val="30"/>
          <w:cs/>
        </w:rPr>
        <w:t>.</w:t>
      </w:r>
      <w:r>
        <w:rPr>
          <w:rFonts w:asciiTheme="majorBidi" w:hAnsiTheme="majorBidi"/>
          <w:sz w:val="30"/>
          <w:szCs w:val="30"/>
        </w:rPr>
        <w:t>0</w:t>
      </w:r>
      <w:r w:rsidRPr="00A926D8">
        <w:rPr>
          <w:rFonts w:asciiTheme="majorBidi" w:hAnsiTheme="majorBidi"/>
          <w:sz w:val="30"/>
          <w:szCs w:val="30"/>
          <w:cs/>
        </w:rPr>
        <w:t xml:space="preserve"> ล้านบาท โดยธุรกรรมดังกล่าวเสร็จสิ้นในวันที่ 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/>
          <w:sz w:val="30"/>
          <w:szCs w:val="30"/>
        </w:rPr>
        <w:t>25</w:t>
      </w:r>
      <w:r w:rsidRPr="00A926D8">
        <w:rPr>
          <w:rFonts w:asciiTheme="majorBidi" w:hAnsiTheme="majorBidi"/>
          <w:sz w:val="30"/>
          <w:szCs w:val="30"/>
          <w:cs/>
        </w:rPr>
        <w:t xml:space="preserve"> ตุลาคม </w:t>
      </w:r>
      <w:r>
        <w:rPr>
          <w:rFonts w:asciiTheme="majorBidi" w:hAnsiTheme="majorBidi"/>
          <w:sz w:val="30"/>
          <w:szCs w:val="30"/>
        </w:rPr>
        <w:t>2567</w:t>
      </w:r>
    </w:p>
    <w:p w14:paraId="520CDCD8" w14:textId="77777777" w:rsidR="000A3C4F" w:rsidRDefault="000A3C4F" w:rsidP="000A3C4F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11971" w14:textId="1C3400D7" w:rsidR="000A3C4F" w:rsidRPr="00A926D8" w:rsidRDefault="000A3C4F" w:rsidP="000A3C4F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926D8">
        <w:rPr>
          <w:rFonts w:asciiTheme="majorBidi" w:hAnsiTheme="majorBidi"/>
          <w:sz w:val="30"/>
          <w:szCs w:val="30"/>
          <w:cs/>
        </w:rPr>
        <w:t>ก่อนการซื้อธุรกิจ กลุ่มบริษัทมี</w:t>
      </w:r>
      <w:r>
        <w:rPr>
          <w:rFonts w:asciiTheme="majorBidi" w:hAnsiTheme="majorBidi" w:hint="cs"/>
          <w:sz w:val="30"/>
          <w:szCs w:val="30"/>
          <w:cs/>
        </w:rPr>
        <w:t>สัดส่วนการถือหุ้น</w:t>
      </w:r>
      <w:r w:rsidRPr="00A926D8">
        <w:rPr>
          <w:rFonts w:asciiTheme="majorBidi" w:hAnsiTheme="majorBidi"/>
          <w:sz w:val="30"/>
          <w:szCs w:val="30"/>
          <w:cs/>
        </w:rPr>
        <w:t xml:space="preserve">ใน </w:t>
      </w:r>
      <w:r w:rsidRPr="00A926D8">
        <w:rPr>
          <w:rFonts w:asciiTheme="majorBidi" w:hAnsiTheme="majorBidi" w:cstheme="majorBidi"/>
          <w:sz w:val="30"/>
          <w:szCs w:val="30"/>
        </w:rPr>
        <w:t xml:space="preserve">LOCKBOX </w:t>
      </w:r>
      <w:r w:rsidRPr="00A926D8">
        <w:rPr>
          <w:rFonts w:asciiTheme="majorBidi" w:hAnsiTheme="majorBidi"/>
          <w:sz w:val="30"/>
          <w:szCs w:val="30"/>
          <w:cs/>
        </w:rPr>
        <w:t xml:space="preserve">และ </w:t>
      </w:r>
      <w:r w:rsidRPr="00A926D8">
        <w:rPr>
          <w:rFonts w:asciiTheme="majorBidi" w:hAnsiTheme="majorBidi" w:cstheme="majorBidi"/>
          <w:sz w:val="30"/>
          <w:szCs w:val="30"/>
        </w:rPr>
        <w:t xml:space="preserve">LOCKVENT </w:t>
      </w:r>
      <w:r w:rsidRPr="00A926D8">
        <w:rPr>
          <w:rFonts w:asciiTheme="majorBidi" w:hAnsiTheme="majorBidi"/>
          <w:sz w:val="30"/>
          <w:szCs w:val="30"/>
          <w:cs/>
        </w:rPr>
        <w:t xml:space="preserve">ร้อยละ </w:t>
      </w:r>
      <w:r>
        <w:rPr>
          <w:rFonts w:asciiTheme="majorBidi" w:hAnsiTheme="majorBidi"/>
          <w:sz w:val="30"/>
          <w:szCs w:val="30"/>
        </w:rPr>
        <w:t>20</w:t>
      </w:r>
      <w:r w:rsidRPr="00A926D8">
        <w:rPr>
          <w:rFonts w:asciiTheme="majorBidi" w:hAnsiTheme="majorBidi"/>
          <w:sz w:val="30"/>
          <w:szCs w:val="30"/>
          <w:cs/>
        </w:rPr>
        <w:t>.</w:t>
      </w:r>
      <w:r>
        <w:rPr>
          <w:rFonts w:asciiTheme="majorBidi" w:hAnsiTheme="majorBidi"/>
          <w:sz w:val="30"/>
          <w:szCs w:val="30"/>
        </w:rPr>
        <w:t>0</w:t>
      </w:r>
      <w:r w:rsidRPr="00A926D8">
        <w:rPr>
          <w:rFonts w:asciiTheme="majorBidi" w:hAnsiTheme="majorBidi"/>
          <w:sz w:val="30"/>
          <w:szCs w:val="30"/>
          <w:cs/>
        </w:rPr>
        <w:t xml:space="preserve"> และร้อยละ </w:t>
      </w:r>
      <w:r>
        <w:rPr>
          <w:rFonts w:asciiTheme="majorBidi" w:hAnsiTheme="majorBidi"/>
          <w:sz w:val="30"/>
          <w:szCs w:val="30"/>
        </w:rPr>
        <w:t>20</w:t>
      </w:r>
      <w:r w:rsidRPr="00A926D8">
        <w:rPr>
          <w:rFonts w:asciiTheme="majorBidi" w:hAnsiTheme="majorBidi"/>
          <w:sz w:val="30"/>
          <w:szCs w:val="30"/>
          <w:cs/>
        </w:rPr>
        <w:t>.</w:t>
      </w:r>
      <w:r>
        <w:rPr>
          <w:rFonts w:asciiTheme="majorBidi" w:hAnsiTheme="majorBidi"/>
          <w:sz w:val="30"/>
          <w:szCs w:val="30"/>
        </w:rPr>
        <w:t>0</w:t>
      </w:r>
      <w:r w:rsidRPr="00A926D8">
        <w:rPr>
          <w:rFonts w:asciiTheme="majorBidi" w:hAnsiTheme="majorBidi"/>
          <w:sz w:val="30"/>
          <w:szCs w:val="30"/>
          <w:cs/>
        </w:rPr>
        <w:t xml:space="preserve"> ตามลำดับ โดยกลุ่มบริษัทบันทึกเป็นเงินลงทุนในบริษัทร่วม </w:t>
      </w:r>
      <w:r>
        <w:rPr>
          <w:rFonts w:asciiTheme="majorBidi" w:hAnsiTheme="majorBidi" w:hint="cs"/>
          <w:sz w:val="30"/>
          <w:szCs w:val="30"/>
          <w:cs/>
        </w:rPr>
        <w:t>นอกจากนี้</w:t>
      </w:r>
      <w:r w:rsidR="00881A32">
        <w:rPr>
          <w:rFonts w:asciiTheme="majorBidi" w:hAnsiTheme="majorBidi" w:hint="cs"/>
          <w:sz w:val="30"/>
          <w:szCs w:val="30"/>
          <w:cs/>
        </w:rPr>
        <w:t xml:space="preserve"> </w:t>
      </w:r>
      <w:r w:rsidR="00881A32">
        <w:rPr>
          <w:rFonts w:asciiTheme="majorBidi" w:hAnsiTheme="majorBidi"/>
          <w:sz w:val="30"/>
          <w:szCs w:val="30"/>
        </w:rPr>
        <w:t xml:space="preserve">LOCKBOX </w:t>
      </w:r>
      <w:r w:rsidR="00881A32">
        <w:rPr>
          <w:rFonts w:asciiTheme="majorBidi" w:hAnsiTheme="majorBidi" w:hint="cs"/>
          <w:sz w:val="30"/>
          <w:szCs w:val="30"/>
          <w:cs/>
        </w:rPr>
        <w:t>และ</w:t>
      </w:r>
      <w:r w:rsidRPr="00A926D8">
        <w:rPr>
          <w:rFonts w:asciiTheme="majorBidi" w:hAnsiTheme="majorBidi"/>
          <w:sz w:val="30"/>
          <w:szCs w:val="30"/>
          <w:cs/>
        </w:rPr>
        <w:t>บริษัทมี</w:t>
      </w:r>
      <w:r>
        <w:rPr>
          <w:rFonts w:asciiTheme="majorBidi" w:hAnsiTheme="majorBidi" w:hint="cs"/>
          <w:sz w:val="30"/>
          <w:szCs w:val="30"/>
          <w:cs/>
        </w:rPr>
        <w:t>สัดส่วนการถือหุ้น</w:t>
      </w:r>
      <w:r w:rsidRPr="00A926D8">
        <w:rPr>
          <w:rFonts w:asciiTheme="majorBidi" w:hAnsiTheme="majorBidi"/>
          <w:sz w:val="30"/>
          <w:szCs w:val="30"/>
          <w:cs/>
        </w:rPr>
        <w:t xml:space="preserve">ในบริษัท ลอค สบาย จำกัด ร้อยละ </w:t>
      </w:r>
      <w:r>
        <w:rPr>
          <w:rFonts w:asciiTheme="majorBidi" w:hAnsiTheme="majorBidi"/>
          <w:sz w:val="30"/>
          <w:szCs w:val="30"/>
        </w:rPr>
        <w:t>50</w:t>
      </w:r>
      <w:r w:rsidRPr="00A926D8">
        <w:rPr>
          <w:rFonts w:asciiTheme="majorBidi" w:hAnsiTheme="majorBidi"/>
          <w:sz w:val="30"/>
          <w:szCs w:val="30"/>
          <w:cs/>
        </w:rPr>
        <w:t>.</w:t>
      </w:r>
      <w:r>
        <w:rPr>
          <w:rFonts w:asciiTheme="majorBidi" w:hAnsiTheme="majorBidi"/>
          <w:sz w:val="30"/>
          <w:szCs w:val="30"/>
        </w:rPr>
        <w:t>0</w:t>
      </w:r>
      <w:r w:rsidRPr="00A926D8">
        <w:rPr>
          <w:rFonts w:asciiTheme="majorBidi" w:hAnsiTheme="majorBidi"/>
          <w:sz w:val="30"/>
          <w:szCs w:val="30"/>
          <w:cs/>
        </w:rPr>
        <w:t xml:space="preserve"> </w:t>
      </w:r>
      <w:r w:rsidR="00881A32">
        <w:rPr>
          <w:rFonts w:asciiTheme="majorBidi" w:hAnsiTheme="majorBidi" w:hint="cs"/>
          <w:sz w:val="30"/>
          <w:szCs w:val="30"/>
          <w:cs/>
        </w:rPr>
        <w:t xml:space="preserve">และร้อยละ </w:t>
      </w:r>
      <w:r w:rsidR="00881A32">
        <w:rPr>
          <w:rFonts w:asciiTheme="majorBidi" w:hAnsiTheme="majorBidi"/>
          <w:sz w:val="30"/>
          <w:szCs w:val="30"/>
        </w:rPr>
        <w:t xml:space="preserve">50.0 </w:t>
      </w:r>
      <w:r w:rsidR="00881A32">
        <w:rPr>
          <w:rFonts w:asciiTheme="majorBidi" w:hAnsiTheme="majorBidi" w:hint="cs"/>
          <w:sz w:val="30"/>
          <w:szCs w:val="30"/>
          <w:cs/>
        </w:rPr>
        <w:t>ตามลำดับ</w:t>
      </w:r>
      <w:r w:rsidR="000B2EF9">
        <w:rPr>
          <w:rFonts w:asciiTheme="majorBidi" w:hAnsiTheme="majorBidi"/>
          <w:sz w:val="30"/>
          <w:szCs w:val="30"/>
        </w:rPr>
        <w:t xml:space="preserve"> </w:t>
      </w:r>
      <w:r w:rsidRPr="00A926D8">
        <w:rPr>
          <w:rFonts w:asciiTheme="majorBidi" w:hAnsiTheme="majorBidi"/>
          <w:sz w:val="30"/>
          <w:szCs w:val="30"/>
          <w:cs/>
        </w:rPr>
        <w:t xml:space="preserve">โดยบริษัทบันทึกเป็นเงินลงทุนในการร่วมค้า ภายหลังการเสร็จสิ้นของธุรกรรมดังกล่าว ส่งผลให้กลุ่มบริษัทมีส่วนได้เสียในแต่ละบริษัท ร้อยละ </w:t>
      </w:r>
      <w:r>
        <w:rPr>
          <w:rFonts w:asciiTheme="majorBidi" w:hAnsiTheme="majorBidi"/>
          <w:sz w:val="30"/>
          <w:szCs w:val="30"/>
        </w:rPr>
        <w:t>100</w:t>
      </w:r>
      <w:r w:rsidRPr="00A926D8">
        <w:rPr>
          <w:rFonts w:asciiTheme="majorBidi" w:hAnsiTheme="majorBidi"/>
          <w:sz w:val="30"/>
          <w:szCs w:val="30"/>
          <w:cs/>
        </w:rPr>
        <w:t>.</w:t>
      </w:r>
      <w:r w:rsidR="0035578E" w:rsidRPr="0035578E">
        <w:rPr>
          <w:rFonts w:asciiTheme="majorBidi" w:hAnsiTheme="majorBidi"/>
          <w:sz w:val="30"/>
          <w:szCs w:val="30"/>
        </w:rPr>
        <w:t>0</w:t>
      </w:r>
    </w:p>
    <w:p w14:paraId="3DB9EF20" w14:textId="77777777" w:rsidR="000A3C4F" w:rsidRPr="00A926D8" w:rsidRDefault="000A3C4F" w:rsidP="000A3C4F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1767C2" w14:textId="77777777" w:rsidR="000A3C4F" w:rsidRPr="00A926D8" w:rsidRDefault="000A3C4F" w:rsidP="000A3C4F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926D8">
        <w:rPr>
          <w:rFonts w:asciiTheme="majorBidi" w:hAnsiTheme="majorBidi"/>
          <w:sz w:val="30"/>
          <w:szCs w:val="30"/>
          <w:cs/>
        </w:rPr>
        <w:t>ธุรกรรมดังกล่าวถือเป็นการรวมธุรกิจ ซึ่งสิ่งตอบแทนที่โอนให้พิจารณาจาก</w:t>
      </w:r>
      <w:r>
        <w:rPr>
          <w:rFonts w:asciiTheme="majorBidi" w:hAnsiTheme="majorBidi" w:hint="cs"/>
          <w:sz w:val="30"/>
          <w:szCs w:val="30"/>
          <w:cs/>
        </w:rPr>
        <w:t>ราคา</w:t>
      </w:r>
      <w:r w:rsidRPr="00A926D8">
        <w:rPr>
          <w:rFonts w:asciiTheme="majorBidi" w:hAnsiTheme="majorBidi"/>
          <w:sz w:val="30"/>
          <w:szCs w:val="30"/>
          <w:cs/>
        </w:rPr>
        <w:t xml:space="preserve">ของหุ้นสามัญของบริษัทในตลาดหลักทรัพย์แห่งประเทศไทย </w:t>
      </w:r>
      <w:r>
        <w:rPr>
          <w:rFonts w:asciiTheme="majorBidi" w:hAnsiTheme="majorBidi" w:hint="cs"/>
          <w:sz w:val="30"/>
          <w:szCs w:val="30"/>
          <w:cs/>
        </w:rPr>
        <w:t>ณ วันที่ซื้อธุรกิจ</w:t>
      </w:r>
      <w:r w:rsidRPr="00A926D8">
        <w:rPr>
          <w:rFonts w:asciiTheme="majorBidi" w:hAnsiTheme="majorBidi"/>
          <w:sz w:val="30"/>
          <w:szCs w:val="30"/>
          <w:cs/>
        </w:rPr>
        <w:t xml:space="preserve"> </w:t>
      </w:r>
    </w:p>
    <w:p w14:paraId="718ADFA4" w14:textId="77777777" w:rsidR="000A3C4F" w:rsidRDefault="000A3C4F" w:rsidP="000A3C4F">
      <w:pPr>
        <w:tabs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BE9816A" w14:textId="430D5536" w:rsidR="000A3C4F" w:rsidRPr="004728F8" w:rsidRDefault="000A3C4F" w:rsidP="000A3C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728F8">
        <w:rPr>
          <w:rFonts w:asciiTheme="majorBidi" w:hAnsiTheme="majorBidi" w:cstheme="majorBidi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ซื้อธุรกิจ </w:t>
      </w:r>
      <w:r w:rsidRPr="004728F8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สำหรับสินทรัพย์ที่ได้มาและหนี้สินที่รับมาแต่ละประเภทที่สำคัญ</w:t>
      </w:r>
      <w:r w:rsidRPr="004728F8">
        <w:rPr>
          <w:rFonts w:asciiTheme="majorBidi" w:hAnsiTheme="majorBidi" w:cstheme="majorBidi"/>
          <w:sz w:val="30"/>
          <w:szCs w:val="30"/>
        </w:rPr>
        <w:t xml:space="preserve"> </w:t>
      </w:r>
      <w:r w:rsidRPr="004728F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24DC0C7" w14:textId="77777777" w:rsidR="000A3C4F" w:rsidRDefault="000A3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080"/>
        <w:gridCol w:w="2430"/>
      </w:tblGrid>
      <w:tr w:rsidR="000A3C4F" w:rsidRPr="004728F8" w14:paraId="3040BD1B" w14:textId="77777777" w:rsidTr="0027348B">
        <w:tc>
          <w:tcPr>
            <w:tcW w:w="5670" w:type="dxa"/>
          </w:tcPr>
          <w:p w14:paraId="73C82861" w14:textId="31A52F3F" w:rsidR="000A3C4F" w:rsidRPr="004728F8" w:rsidRDefault="000A3C4F" w:rsidP="00F554C2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728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</w:t>
            </w:r>
            <w:r w:rsidR="00881A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ที่ระบุได้</w:t>
            </w:r>
            <w:r w:rsidRPr="004728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และหนี้สินที่รับมา</w:t>
            </w:r>
          </w:p>
        </w:tc>
        <w:tc>
          <w:tcPr>
            <w:tcW w:w="1080" w:type="dxa"/>
            <w:vAlign w:val="center"/>
          </w:tcPr>
          <w:p w14:paraId="60C20154" w14:textId="77777777" w:rsidR="000A3C4F" w:rsidRPr="004728F8" w:rsidRDefault="000A3C4F" w:rsidP="00F554C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vAlign w:val="center"/>
          </w:tcPr>
          <w:p w14:paraId="0DB9E988" w14:textId="77777777" w:rsidR="000A3C4F" w:rsidRPr="004728F8" w:rsidRDefault="000A3C4F" w:rsidP="00F554C2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0A3C4F" w:rsidRPr="004728F8" w14:paraId="0A3A2B13" w14:textId="77777777" w:rsidTr="0027348B">
        <w:tc>
          <w:tcPr>
            <w:tcW w:w="5670" w:type="dxa"/>
            <w:vAlign w:val="bottom"/>
          </w:tcPr>
          <w:p w14:paraId="3EA37F36" w14:textId="77777777" w:rsidR="000A3C4F" w:rsidRPr="004728F8" w:rsidRDefault="000A3C4F" w:rsidP="00F554C2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154229F" w14:textId="25016C88" w:rsidR="000A3C4F" w:rsidRPr="004728F8" w:rsidRDefault="000A3C4F" w:rsidP="00F554C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vAlign w:val="center"/>
          </w:tcPr>
          <w:p w14:paraId="33C0E5BC" w14:textId="77777777" w:rsidR="000A3C4F" w:rsidRPr="004728F8" w:rsidRDefault="000A3C4F" w:rsidP="00F554C2">
            <w:pPr>
              <w:spacing w:line="240" w:lineRule="auto"/>
              <w:ind w:left="-138" w:right="-7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4728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728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ซื้อธุรกิจ</w:t>
            </w:r>
          </w:p>
        </w:tc>
      </w:tr>
      <w:tr w:rsidR="000A3C4F" w:rsidRPr="004728F8" w14:paraId="78C2F4DC" w14:textId="77777777" w:rsidTr="0027348B">
        <w:tc>
          <w:tcPr>
            <w:tcW w:w="5670" w:type="dxa"/>
            <w:vAlign w:val="bottom"/>
          </w:tcPr>
          <w:p w14:paraId="74934035" w14:textId="77777777" w:rsidR="000A3C4F" w:rsidRPr="004728F8" w:rsidRDefault="000A3C4F" w:rsidP="00F554C2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01315F5" w14:textId="1A11B2E0" w:rsidR="000A3C4F" w:rsidRPr="004728F8" w:rsidRDefault="000A3C4F" w:rsidP="00F554C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center"/>
          </w:tcPr>
          <w:p w14:paraId="073E36A4" w14:textId="77777777" w:rsidR="000A3C4F" w:rsidRPr="004728F8" w:rsidRDefault="000A3C4F" w:rsidP="00F554C2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728F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4728F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4728F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0A3C4F" w:rsidRPr="004728F8" w14:paraId="7F31DDDF" w14:textId="77777777" w:rsidTr="0027348B">
        <w:tc>
          <w:tcPr>
            <w:tcW w:w="5670" w:type="dxa"/>
            <w:vAlign w:val="bottom"/>
          </w:tcPr>
          <w:p w14:paraId="6A38A078" w14:textId="77777777" w:rsidR="000A3C4F" w:rsidRPr="004728F8" w:rsidRDefault="000A3C4F" w:rsidP="00F554C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center"/>
          </w:tcPr>
          <w:p w14:paraId="197101E0" w14:textId="77777777" w:rsidR="000A3C4F" w:rsidRPr="004728F8" w:rsidRDefault="000A3C4F" w:rsidP="00F554C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center"/>
          </w:tcPr>
          <w:p w14:paraId="1F619F88" w14:textId="77777777" w:rsidR="000A3C4F" w:rsidRPr="004728F8" w:rsidRDefault="000A3C4F" w:rsidP="00F554C2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6,885</w:t>
            </w:r>
          </w:p>
        </w:tc>
      </w:tr>
      <w:tr w:rsidR="000A3C4F" w:rsidRPr="004728F8" w14:paraId="11F19DA9" w14:textId="77777777" w:rsidTr="0027348B">
        <w:tc>
          <w:tcPr>
            <w:tcW w:w="5670" w:type="dxa"/>
            <w:shd w:val="clear" w:color="auto" w:fill="auto"/>
            <w:vAlign w:val="bottom"/>
          </w:tcPr>
          <w:p w14:paraId="3719C06E" w14:textId="77777777" w:rsidR="000A3C4F" w:rsidRPr="004728F8" w:rsidRDefault="000A3C4F" w:rsidP="00F554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F7FEB8" w14:textId="77777777" w:rsidR="000A3C4F" w:rsidRPr="004728F8" w:rsidRDefault="000A3C4F" w:rsidP="00F554C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51F3D2FA" w14:textId="77777777" w:rsidR="000A3C4F" w:rsidRPr="004728F8" w:rsidRDefault="000A3C4F" w:rsidP="00F554C2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1,369</w:t>
            </w:r>
          </w:p>
        </w:tc>
      </w:tr>
      <w:tr w:rsidR="000A3C4F" w:rsidRPr="004728F8" w14:paraId="0692184E" w14:textId="77777777" w:rsidTr="0027348B">
        <w:tc>
          <w:tcPr>
            <w:tcW w:w="5670" w:type="dxa"/>
            <w:shd w:val="clear" w:color="auto" w:fill="auto"/>
            <w:vAlign w:val="bottom"/>
          </w:tcPr>
          <w:p w14:paraId="7D3A11E4" w14:textId="77777777" w:rsidR="000A3C4F" w:rsidRPr="004728F8" w:rsidRDefault="000A3C4F" w:rsidP="00F554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CD4C31" w14:textId="77777777" w:rsidR="000A3C4F" w:rsidRPr="004728F8" w:rsidRDefault="000A3C4F" w:rsidP="00F554C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59F0D116" w14:textId="77777777" w:rsidR="000A3C4F" w:rsidRPr="004728F8" w:rsidRDefault="000A3C4F" w:rsidP="00F554C2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3,294</w:t>
            </w:r>
          </w:p>
        </w:tc>
      </w:tr>
      <w:tr w:rsidR="000A3C4F" w:rsidRPr="004728F8" w14:paraId="6426CB9A" w14:textId="77777777" w:rsidTr="0027348B">
        <w:tc>
          <w:tcPr>
            <w:tcW w:w="5670" w:type="dxa"/>
            <w:shd w:val="clear" w:color="auto" w:fill="auto"/>
            <w:vAlign w:val="bottom"/>
          </w:tcPr>
          <w:p w14:paraId="2DBB1D9D" w14:textId="77777777" w:rsidR="000A3C4F" w:rsidRPr="004728F8" w:rsidRDefault="000A3C4F" w:rsidP="00F554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6BC921" w14:textId="77777777" w:rsidR="000A3C4F" w:rsidRPr="004728F8" w:rsidRDefault="000A3C4F" w:rsidP="00F554C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080FE091" w14:textId="77777777" w:rsidR="000A3C4F" w:rsidRPr="004728F8" w:rsidRDefault="000A3C4F" w:rsidP="00F554C2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28,000</w:t>
            </w:r>
          </w:p>
        </w:tc>
      </w:tr>
      <w:tr w:rsidR="000A3C4F" w:rsidRPr="004728F8" w14:paraId="1FF7B2FE" w14:textId="77777777" w:rsidTr="0027348B">
        <w:tc>
          <w:tcPr>
            <w:tcW w:w="5670" w:type="dxa"/>
            <w:shd w:val="clear" w:color="auto" w:fill="auto"/>
            <w:vAlign w:val="bottom"/>
          </w:tcPr>
          <w:p w14:paraId="3F5DC43D" w14:textId="77777777" w:rsidR="000A3C4F" w:rsidRPr="004728F8" w:rsidRDefault="000A3C4F" w:rsidP="00F554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3E2437" w14:textId="77777777" w:rsidR="000A3C4F" w:rsidRPr="004728F8" w:rsidRDefault="000A3C4F" w:rsidP="00F554C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6A001377" w14:textId="77777777" w:rsidR="000A3C4F" w:rsidRPr="004728F8" w:rsidRDefault="000A3C4F" w:rsidP="00F554C2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8,993</w:t>
            </w:r>
          </w:p>
        </w:tc>
      </w:tr>
      <w:tr w:rsidR="000A3C4F" w:rsidRPr="004728F8" w14:paraId="509EADB2" w14:textId="77777777" w:rsidTr="0027348B">
        <w:tc>
          <w:tcPr>
            <w:tcW w:w="5670" w:type="dxa"/>
            <w:shd w:val="clear" w:color="auto" w:fill="auto"/>
            <w:vAlign w:val="bottom"/>
          </w:tcPr>
          <w:p w14:paraId="7C9A904A" w14:textId="77777777" w:rsidR="000A3C4F" w:rsidRPr="004728F8" w:rsidRDefault="000A3C4F" w:rsidP="00F554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9E54CD" w14:textId="77777777" w:rsidR="000A3C4F" w:rsidRPr="004728F8" w:rsidRDefault="000A3C4F" w:rsidP="00F554C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6528284B" w14:textId="77777777" w:rsidR="000A3C4F" w:rsidRPr="004728F8" w:rsidRDefault="000A3C4F" w:rsidP="00F554C2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4,06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</w:t>
            </w:r>
          </w:p>
        </w:tc>
      </w:tr>
      <w:tr w:rsidR="000A3C4F" w:rsidRPr="004728F8" w14:paraId="4E1A169D" w14:textId="77777777" w:rsidTr="0027348B">
        <w:tc>
          <w:tcPr>
            <w:tcW w:w="5670" w:type="dxa"/>
            <w:shd w:val="clear" w:color="auto" w:fill="auto"/>
            <w:vAlign w:val="bottom"/>
          </w:tcPr>
          <w:p w14:paraId="727A6771" w14:textId="77777777" w:rsidR="000A3C4F" w:rsidRPr="004728F8" w:rsidRDefault="000A3C4F" w:rsidP="00F554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DF5BD3" w14:textId="502E7CC1" w:rsidR="000A3C4F" w:rsidRPr="004728F8" w:rsidRDefault="000A3C4F" w:rsidP="00F554C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7FD29E91" w14:textId="77777777" w:rsidR="000A3C4F" w:rsidRPr="004728F8" w:rsidRDefault="000A3C4F" w:rsidP="00F554C2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18,58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</w:t>
            </w:r>
          </w:p>
        </w:tc>
      </w:tr>
      <w:tr w:rsidR="0027348B" w:rsidRPr="004728F8" w14:paraId="409C2B8B" w14:textId="77777777" w:rsidTr="00C0755A">
        <w:tc>
          <w:tcPr>
            <w:tcW w:w="5670" w:type="dxa"/>
            <w:shd w:val="clear" w:color="auto" w:fill="auto"/>
            <w:vAlign w:val="bottom"/>
          </w:tcPr>
          <w:p w14:paraId="18950DEE" w14:textId="77777777" w:rsidR="0027348B" w:rsidRPr="004728F8" w:rsidRDefault="0027348B" w:rsidP="00C07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4412AB" w14:textId="77777777" w:rsidR="0027348B" w:rsidRPr="004728F8" w:rsidRDefault="0027348B" w:rsidP="00C0755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338CEE3B" w14:textId="77777777" w:rsidR="0027348B" w:rsidRPr="004728F8" w:rsidRDefault="0027348B" w:rsidP="00C0755A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16,637</w:t>
            </w:r>
          </w:p>
        </w:tc>
      </w:tr>
      <w:tr w:rsidR="0027348B" w:rsidRPr="004728F8" w14:paraId="593740E0" w14:textId="77777777" w:rsidTr="008F1BB3">
        <w:tc>
          <w:tcPr>
            <w:tcW w:w="5670" w:type="dxa"/>
            <w:shd w:val="clear" w:color="auto" w:fill="auto"/>
          </w:tcPr>
          <w:p w14:paraId="2756CF5C" w14:textId="4B1407F2" w:rsidR="0027348B" w:rsidRPr="004728F8" w:rsidRDefault="0027348B" w:rsidP="002734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ที่ระบุได้</w:t>
            </w:r>
            <w:r w:rsidRPr="004728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และหนี้สินที่รับมา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5DC16E" w14:textId="77777777" w:rsidR="0027348B" w:rsidRPr="004728F8" w:rsidRDefault="0027348B" w:rsidP="0027348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4FD27DF7" w14:textId="77777777" w:rsidR="0027348B" w:rsidRPr="004728F8" w:rsidRDefault="0027348B" w:rsidP="0027348B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</w:tr>
      <w:tr w:rsidR="0027348B" w:rsidRPr="004728F8" w14:paraId="627BFF19" w14:textId="77777777" w:rsidTr="008F1BB3">
        <w:tc>
          <w:tcPr>
            <w:tcW w:w="5670" w:type="dxa"/>
            <w:shd w:val="clear" w:color="auto" w:fill="auto"/>
            <w:vAlign w:val="bottom"/>
          </w:tcPr>
          <w:p w14:paraId="510C5E11" w14:textId="77777777" w:rsidR="0027348B" w:rsidRPr="004728F8" w:rsidRDefault="0027348B" w:rsidP="002734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8198FA" w14:textId="5A81B796" w:rsidR="0027348B" w:rsidRPr="004728F8" w:rsidRDefault="0027348B" w:rsidP="0027348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04B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20D690C1" w14:textId="3D6CEC2E" w:rsidR="0027348B" w:rsidRPr="0027348B" w:rsidRDefault="0027348B" w:rsidP="0027348B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8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4728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728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ซื้อธุรกิจ</w:t>
            </w:r>
          </w:p>
        </w:tc>
      </w:tr>
      <w:tr w:rsidR="0027348B" w:rsidRPr="004728F8" w14:paraId="57E700C3" w14:textId="77777777" w:rsidTr="008F1BB3">
        <w:tc>
          <w:tcPr>
            <w:tcW w:w="5670" w:type="dxa"/>
            <w:shd w:val="clear" w:color="auto" w:fill="auto"/>
            <w:vAlign w:val="bottom"/>
          </w:tcPr>
          <w:p w14:paraId="2F40A234" w14:textId="77777777" w:rsidR="0027348B" w:rsidRPr="004728F8" w:rsidRDefault="0027348B" w:rsidP="002734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9B816D" w14:textId="77777777" w:rsidR="0027348B" w:rsidRPr="004728F8" w:rsidRDefault="0027348B" w:rsidP="0027348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31C118F3" w14:textId="16AD6FC3" w:rsidR="0027348B" w:rsidRPr="0027348B" w:rsidRDefault="0027348B" w:rsidP="0027348B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34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348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2734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7348B" w:rsidRPr="004728F8" w14:paraId="51D8A979" w14:textId="77777777" w:rsidTr="0027348B">
        <w:tc>
          <w:tcPr>
            <w:tcW w:w="5670" w:type="dxa"/>
            <w:shd w:val="clear" w:color="auto" w:fill="auto"/>
            <w:vAlign w:val="bottom"/>
          </w:tcPr>
          <w:p w14:paraId="242781DD" w14:textId="77777777" w:rsidR="0027348B" w:rsidRPr="004728F8" w:rsidRDefault="0027348B" w:rsidP="002734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ADBEE0" w14:textId="77777777" w:rsidR="0027348B" w:rsidRPr="004728F8" w:rsidRDefault="0027348B" w:rsidP="00273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168044B6" w14:textId="77777777" w:rsidR="0027348B" w:rsidRPr="004728F8" w:rsidRDefault="0027348B" w:rsidP="0027348B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</w:pPr>
            <w:r w:rsidRPr="00A84E4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3,660</w:t>
            </w:r>
          </w:p>
        </w:tc>
      </w:tr>
      <w:tr w:rsidR="0027348B" w:rsidRPr="004728F8" w14:paraId="7289AA3C" w14:textId="77777777" w:rsidTr="0027348B">
        <w:tc>
          <w:tcPr>
            <w:tcW w:w="5670" w:type="dxa"/>
            <w:shd w:val="clear" w:color="auto" w:fill="auto"/>
            <w:vAlign w:val="bottom"/>
          </w:tcPr>
          <w:p w14:paraId="7FEA5900" w14:textId="77777777" w:rsidR="0027348B" w:rsidRPr="004728F8" w:rsidRDefault="0027348B" w:rsidP="002734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65513B" w14:textId="76A74F4F" w:rsidR="0027348B" w:rsidRPr="004728F8" w:rsidRDefault="0027348B" w:rsidP="0027348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35EA2491" w14:textId="77777777" w:rsidR="0027348B" w:rsidRPr="004728F8" w:rsidRDefault="0027348B" w:rsidP="0027348B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3,079</w:t>
            </w:r>
          </w:p>
        </w:tc>
      </w:tr>
      <w:tr w:rsidR="0027348B" w:rsidRPr="004728F8" w14:paraId="3EBDC1D7" w14:textId="77777777" w:rsidTr="0027348B">
        <w:tc>
          <w:tcPr>
            <w:tcW w:w="5670" w:type="dxa"/>
            <w:shd w:val="clear" w:color="auto" w:fill="auto"/>
            <w:vAlign w:val="bottom"/>
          </w:tcPr>
          <w:p w14:paraId="2654BEA7" w14:textId="77777777" w:rsidR="0027348B" w:rsidRPr="004728F8" w:rsidRDefault="0027348B" w:rsidP="002734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22D414" w14:textId="77777777" w:rsidR="0027348B" w:rsidRPr="004728F8" w:rsidRDefault="0027348B" w:rsidP="00273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7F2EBAB6" w14:textId="77777777" w:rsidR="0027348B" w:rsidRPr="004728F8" w:rsidRDefault="0027348B" w:rsidP="0027348B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(817)</w:t>
            </w:r>
          </w:p>
        </w:tc>
      </w:tr>
      <w:tr w:rsidR="0027348B" w:rsidRPr="004728F8" w14:paraId="5D6AD525" w14:textId="77777777" w:rsidTr="0027348B">
        <w:tc>
          <w:tcPr>
            <w:tcW w:w="5670" w:type="dxa"/>
            <w:shd w:val="clear" w:color="auto" w:fill="auto"/>
            <w:vAlign w:val="bottom"/>
          </w:tcPr>
          <w:p w14:paraId="10C23A56" w14:textId="77777777" w:rsidR="0027348B" w:rsidRPr="004728F8" w:rsidRDefault="0027348B" w:rsidP="002734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44B7EF" w14:textId="77777777" w:rsidR="0027348B" w:rsidRPr="004728F8" w:rsidRDefault="0027348B" w:rsidP="00273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1550F244" w14:textId="77777777" w:rsidR="0027348B" w:rsidRPr="004728F8" w:rsidRDefault="0027348B" w:rsidP="0027348B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(605)</w:t>
            </w:r>
          </w:p>
        </w:tc>
      </w:tr>
      <w:tr w:rsidR="0027348B" w:rsidRPr="004728F8" w14:paraId="72A96191" w14:textId="77777777" w:rsidTr="0027348B">
        <w:tc>
          <w:tcPr>
            <w:tcW w:w="5670" w:type="dxa"/>
            <w:shd w:val="clear" w:color="auto" w:fill="auto"/>
            <w:vAlign w:val="bottom"/>
          </w:tcPr>
          <w:p w14:paraId="667FE05A" w14:textId="77777777" w:rsidR="0027348B" w:rsidRPr="004728F8" w:rsidRDefault="0027348B" w:rsidP="002734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CEDCD2" w14:textId="6C4F4F34" w:rsidR="0027348B" w:rsidRPr="004728F8" w:rsidRDefault="0027348B" w:rsidP="00273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64FA555B" w14:textId="77777777" w:rsidR="0027348B" w:rsidRPr="004728F8" w:rsidRDefault="0027348B" w:rsidP="0027348B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(264)</w:t>
            </w:r>
          </w:p>
        </w:tc>
      </w:tr>
      <w:tr w:rsidR="0027348B" w:rsidRPr="004728F8" w14:paraId="54312471" w14:textId="77777777" w:rsidTr="0027348B">
        <w:tc>
          <w:tcPr>
            <w:tcW w:w="5670" w:type="dxa"/>
            <w:shd w:val="clear" w:color="auto" w:fill="auto"/>
            <w:vAlign w:val="bottom"/>
          </w:tcPr>
          <w:p w14:paraId="6710EBE3" w14:textId="77777777" w:rsidR="0027348B" w:rsidRPr="004728F8" w:rsidRDefault="0027348B" w:rsidP="002734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36592E" w14:textId="7AE21946" w:rsidR="0027348B" w:rsidRPr="004728F8" w:rsidRDefault="0027348B" w:rsidP="0027348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7FAE6" w14:textId="77777777" w:rsidR="0027348B" w:rsidRPr="004728F8" w:rsidRDefault="0027348B" w:rsidP="0027348B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(4,304)</w:t>
            </w:r>
          </w:p>
        </w:tc>
      </w:tr>
      <w:tr w:rsidR="0027348B" w:rsidRPr="004728F8" w14:paraId="159E7E32" w14:textId="77777777" w:rsidTr="0027348B">
        <w:tc>
          <w:tcPr>
            <w:tcW w:w="5670" w:type="dxa"/>
            <w:shd w:val="clear" w:color="auto" w:fill="auto"/>
            <w:vAlign w:val="bottom"/>
          </w:tcPr>
          <w:p w14:paraId="7C4FE98D" w14:textId="77777777" w:rsidR="0027348B" w:rsidRPr="004728F8" w:rsidRDefault="0027348B" w:rsidP="002734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BFB2A5" w14:textId="77777777" w:rsidR="0027348B" w:rsidRPr="004728F8" w:rsidRDefault="0027348B" w:rsidP="00273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5377C" w14:textId="77777777" w:rsidR="0027348B" w:rsidRPr="004728F8" w:rsidRDefault="0027348B" w:rsidP="0027348B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88,575</w:t>
            </w:r>
          </w:p>
        </w:tc>
      </w:tr>
      <w:tr w:rsidR="0027348B" w:rsidRPr="004728F8" w14:paraId="0405733F" w14:textId="77777777" w:rsidTr="0027348B">
        <w:tc>
          <w:tcPr>
            <w:tcW w:w="5670" w:type="dxa"/>
            <w:shd w:val="clear" w:color="auto" w:fill="auto"/>
            <w:vAlign w:val="bottom"/>
          </w:tcPr>
          <w:p w14:paraId="7C5BF83C" w14:textId="77777777" w:rsidR="0027348B" w:rsidRPr="004728F8" w:rsidRDefault="0027348B" w:rsidP="002734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4F1F36" w14:textId="77777777" w:rsidR="0027348B" w:rsidRPr="004728F8" w:rsidRDefault="0027348B" w:rsidP="00273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D5FEA" w14:textId="77777777" w:rsidR="0027348B" w:rsidRPr="004728F8" w:rsidRDefault="0027348B" w:rsidP="0027348B">
            <w:pPr>
              <w:pStyle w:val="acctfourfigures"/>
              <w:tabs>
                <w:tab w:val="clear" w:pos="765"/>
                <w:tab w:val="decimal" w:pos="1872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</w:tr>
      <w:tr w:rsidR="0027348B" w:rsidRPr="004728F8" w14:paraId="74D1DE6C" w14:textId="77777777" w:rsidTr="0027348B">
        <w:tc>
          <w:tcPr>
            <w:tcW w:w="5670" w:type="dxa"/>
            <w:shd w:val="clear" w:color="auto" w:fill="auto"/>
            <w:vAlign w:val="bottom"/>
          </w:tcPr>
          <w:p w14:paraId="6022E631" w14:textId="1A25CCAA" w:rsidR="0027348B" w:rsidRPr="004728F8" w:rsidRDefault="0027348B" w:rsidP="0027348B">
            <w:pPr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ได้มาที่</w:t>
            </w:r>
            <w:r w:rsidRPr="004728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ระบุได้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และหนี้สินที่รับมาสุทธิ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E5C962" w14:textId="77777777" w:rsidR="0027348B" w:rsidRPr="004728F8" w:rsidRDefault="0027348B" w:rsidP="00273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B7770" w14:textId="77777777" w:rsidR="0027348B" w:rsidRPr="004728F8" w:rsidRDefault="0027348B" w:rsidP="0027348B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88,575</w:t>
            </w:r>
          </w:p>
        </w:tc>
      </w:tr>
      <w:tr w:rsidR="0027348B" w:rsidRPr="004728F8" w14:paraId="3842671F" w14:textId="77777777" w:rsidTr="0027348B">
        <w:tc>
          <w:tcPr>
            <w:tcW w:w="5670" w:type="dxa"/>
            <w:shd w:val="clear" w:color="auto" w:fill="auto"/>
            <w:vAlign w:val="bottom"/>
          </w:tcPr>
          <w:p w14:paraId="324ED42A" w14:textId="77777777" w:rsidR="0027348B" w:rsidRPr="004728F8" w:rsidRDefault="0027348B" w:rsidP="002734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2E1DB6" w14:textId="5AAFC2C5" w:rsidR="0027348B" w:rsidRPr="004728F8" w:rsidRDefault="0027348B" w:rsidP="0027348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2536896A" w14:textId="77777777" w:rsidR="0027348B" w:rsidRPr="004728F8" w:rsidRDefault="0027348B" w:rsidP="0027348B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256,568</w:t>
            </w:r>
          </w:p>
        </w:tc>
      </w:tr>
      <w:tr w:rsidR="0027348B" w:rsidRPr="004728F8" w14:paraId="70644435" w14:textId="77777777" w:rsidTr="0027348B">
        <w:tc>
          <w:tcPr>
            <w:tcW w:w="5670" w:type="dxa"/>
            <w:shd w:val="clear" w:color="auto" w:fill="auto"/>
            <w:vAlign w:val="bottom"/>
          </w:tcPr>
          <w:p w14:paraId="667AF244" w14:textId="16645753" w:rsidR="0027348B" w:rsidRPr="004728F8" w:rsidRDefault="0027348B" w:rsidP="0027348B">
            <w:pPr>
              <w:spacing w:line="240" w:lineRule="auto"/>
              <w:ind w:left="340" w:hanging="34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4728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มูลค่ายุติธรรมของส่วนได้เสียก่อนการเปลี่ยนแปลงสถานะเป็นบริษัทย่อย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AD0B06" w14:textId="7CE2F1DB" w:rsidR="0027348B" w:rsidRPr="004728F8" w:rsidRDefault="0027348B" w:rsidP="0027348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2A8CA35F" w14:textId="44E21D36" w:rsidR="0027348B" w:rsidRPr="004728F8" w:rsidRDefault="0027348B" w:rsidP="0027348B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</w:t>
            </w:r>
            <w:r w:rsidR="008720C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82</w:t>
            </w: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="008720C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343</w:t>
            </w: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)</w:t>
            </w:r>
          </w:p>
        </w:tc>
      </w:tr>
      <w:tr w:rsidR="0027348B" w:rsidRPr="004728F8" w14:paraId="6C6AB68F" w14:textId="77777777" w:rsidTr="0027348B">
        <w:tc>
          <w:tcPr>
            <w:tcW w:w="5670" w:type="dxa"/>
            <w:shd w:val="clear" w:color="auto" w:fill="auto"/>
            <w:vAlign w:val="bottom"/>
          </w:tcPr>
          <w:p w14:paraId="7F75C6BC" w14:textId="40D3E101" w:rsidR="0027348B" w:rsidRPr="004728F8" w:rsidRDefault="0027348B" w:rsidP="002734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4728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562330" w14:textId="77777777" w:rsidR="0027348B" w:rsidRPr="004728F8" w:rsidRDefault="0027348B" w:rsidP="00273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90E33E" w14:textId="77777777" w:rsidR="0027348B" w:rsidRPr="004728F8" w:rsidRDefault="0027348B" w:rsidP="0027348B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28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262,800</w:t>
            </w:r>
          </w:p>
        </w:tc>
      </w:tr>
      <w:tr w:rsidR="0027348B" w:rsidRPr="004728F8" w14:paraId="59CD2751" w14:textId="77777777" w:rsidTr="0027348B">
        <w:tc>
          <w:tcPr>
            <w:tcW w:w="5670" w:type="dxa"/>
            <w:shd w:val="clear" w:color="auto" w:fill="auto"/>
            <w:vAlign w:val="bottom"/>
          </w:tcPr>
          <w:p w14:paraId="751E65AD" w14:textId="77777777" w:rsidR="0027348B" w:rsidRPr="004728F8" w:rsidRDefault="0027348B" w:rsidP="002734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2F8CAB" w14:textId="77777777" w:rsidR="0027348B" w:rsidRPr="004728F8" w:rsidRDefault="0027348B" w:rsidP="00273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44878" w14:textId="77777777" w:rsidR="0027348B" w:rsidRPr="004728F8" w:rsidRDefault="0027348B" w:rsidP="0027348B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7348B" w:rsidRPr="004728F8" w14:paraId="61FC631A" w14:textId="77777777" w:rsidTr="0027348B">
        <w:tc>
          <w:tcPr>
            <w:tcW w:w="5670" w:type="dxa"/>
            <w:shd w:val="clear" w:color="auto" w:fill="auto"/>
            <w:vAlign w:val="bottom"/>
          </w:tcPr>
          <w:p w14:paraId="28365BD0" w14:textId="1B6BC080" w:rsidR="0027348B" w:rsidRPr="000A3C4F" w:rsidRDefault="0027348B" w:rsidP="002734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C4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6CF635" w14:textId="77777777" w:rsidR="0027348B" w:rsidRPr="004728F8" w:rsidRDefault="0027348B" w:rsidP="00273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E3037" w14:textId="77777777" w:rsidR="0027348B" w:rsidRPr="000A3C4F" w:rsidRDefault="0027348B" w:rsidP="0027348B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3C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6,885</w:t>
            </w:r>
          </w:p>
        </w:tc>
      </w:tr>
      <w:tr w:rsidR="0027348B" w:rsidRPr="004728F8" w14:paraId="1D887456" w14:textId="77777777" w:rsidTr="0027348B">
        <w:tc>
          <w:tcPr>
            <w:tcW w:w="5670" w:type="dxa"/>
            <w:shd w:val="clear" w:color="auto" w:fill="auto"/>
            <w:vAlign w:val="bottom"/>
          </w:tcPr>
          <w:p w14:paraId="2A72D455" w14:textId="77777777" w:rsidR="0027348B" w:rsidRPr="004728F8" w:rsidRDefault="0027348B" w:rsidP="002734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  <w:r w:rsidRPr="004728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</w:t>
            </w:r>
            <w:r w:rsidRPr="004728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488C56" w14:textId="77777777" w:rsidR="0027348B" w:rsidRPr="004728F8" w:rsidRDefault="0027348B" w:rsidP="00273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3C6F5A" w14:textId="77777777" w:rsidR="0027348B" w:rsidRPr="000A3C4F" w:rsidRDefault="0027348B" w:rsidP="0027348B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3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6,885</w:t>
            </w:r>
          </w:p>
        </w:tc>
      </w:tr>
    </w:tbl>
    <w:p w14:paraId="46007D67" w14:textId="77777777" w:rsidR="000A3C4F" w:rsidRDefault="000A3C4F" w:rsidP="000A3C4F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566048" w14:textId="4D3E0FDF" w:rsidR="000A3C4F" w:rsidRPr="00486403" w:rsidRDefault="000A3C4F" w:rsidP="000A3C4F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86403">
        <w:rPr>
          <w:rFonts w:asciiTheme="majorBidi" w:hAnsiTheme="majorBidi" w:cstheme="majorBidi"/>
          <w:sz w:val="30"/>
          <w:szCs w:val="30"/>
          <w:cs/>
        </w:rPr>
        <w:t xml:space="preserve">ค่าความนิยมส่วนใหญ่เนื่องมาจากการเข้าลงทุนใน </w:t>
      </w:r>
      <w:r w:rsidRPr="00486403">
        <w:rPr>
          <w:rFonts w:asciiTheme="majorBidi" w:hAnsiTheme="majorBidi" w:cstheme="majorBidi"/>
          <w:sz w:val="30"/>
          <w:szCs w:val="30"/>
        </w:rPr>
        <w:t xml:space="preserve">LOCKBOX </w:t>
      </w:r>
      <w:r w:rsidRPr="0048640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486403">
        <w:rPr>
          <w:rFonts w:asciiTheme="majorBidi" w:hAnsiTheme="majorBidi" w:cstheme="majorBidi"/>
          <w:sz w:val="30"/>
          <w:szCs w:val="30"/>
        </w:rPr>
        <w:t xml:space="preserve">LOCKVENT </w:t>
      </w:r>
      <w:r w:rsidRPr="00486403">
        <w:rPr>
          <w:rFonts w:asciiTheme="majorBidi" w:hAnsiTheme="majorBidi" w:cstheme="majorBidi"/>
          <w:sz w:val="30"/>
          <w:szCs w:val="30"/>
          <w:cs/>
        </w:rPr>
        <w:t>สอดรับกับหนึ่งในแผนการปรับโครงสร้างธุรกิจขอ</w:t>
      </w:r>
      <w:r w:rsidRPr="00486403">
        <w:rPr>
          <w:rFonts w:asciiTheme="majorBidi" w:hAnsiTheme="majorBidi" w:cstheme="majorBidi" w:hint="cs"/>
          <w:sz w:val="30"/>
          <w:szCs w:val="30"/>
          <w:cs/>
        </w:rPr>
        <w:t>งบริษัท</w:t>
      </w:r>
      <w:r w:rsidRPr="00486403">
        <w:rPr>
          <w:rFonts w:asciiTheme="majorBidi" w:hAnsiTheme="majorBidi" w:cstheme="majorBidi"/>
          <w:sz w:val="30"/>
          <w:szCs w:val="30"/>
          <w:cs/>
        </w:rPr>
        <w:t xml:space="preserve">ที่ต้องการขยาย </w:t>
      </w:r>
      <w:r w:rsidRPr="00486403">
        <w:rPr>
          <w:rFonts w:asciiTheme="majorBidi" w:hAnsiTheme="majorBidi" w:cstheme="majorBidi"/>
          <w:sz w:val="30"/>
          <w:szCs w:val="30"/>
        </w:rPr>
        <w:t xml:space="preserve">Touch Points </w:t>
      </w:r>
      <w:r w:rsidRPr="00486403">
        <w:rPr>
          <w:rFonts w:asciiTheme="majorBidi" w:hAnsiTheme="majorBidi" w:cstheme="majorBidi"/>
          <w:sz w:val="30"/>
          <w:szCs w:val="30"/>
          <w:cs/>
        </w:rPr>
        <w:t>ซึ่งมีศักยภาพทั้งด้านข้อมูล และสื่อโฆษณา อีกทั้งยังสามารถทำงานร่วมกันทั้งด้านเทคโนโลยี และการดูแลซ่อมบำรุง เนื่องจากมีทีมงานที่มีประสบการณ์ที่ใกล้เคียงกัน ซึ่งจะเอื้อต่อการเพิ่มประสิทธิภาพในการทำงาน และการประหยัดต่อขนาด (</w:t>
      </w:r>
      <w:r w:rsidRPr="00486403">
        <w:rPr>
          <w:rFonts w:asciiTheme="majorBidi" w:hAnsiTheme="majorBidi" w:cstheme="majorBidi"/>
          <w:sz w:val="30"/>
          <w:szCs w:val="30"/>
        </w:rPr>
        <w:t>Economies of Scale)</w:t>
      </w:r>
    </w:p>
    <w:p w14:paraId="7AB8844B" w14:textId="77777777" w:rsidR="000A3C4F" w:rsidRPr="00486403" w:rsidRDefault="000A3C4F" w:rsidP="000A3C4F">
      <w:pPr>
        <w:tabs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81ECB" w14:textId="4FB7846B" w:rsidR="000A3C4F" w:rsidRDefault="000A3C4F" w:rsidP="000A3C4F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6403">
        <w:rPr>
          <w:rFonts w:asciiTheme="majorBidi" w:hAnsiTheme="majorBidi" w:cstheme="majorBidi" w:hint="cs"/>
          <w:sz w:val="3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สินทรัพย์ที่ได้มาที่ระบุได้ และหนี้สินที่รับมาจากการซื้อธุรกิจ ณ วันที่</w:t>
      </w:r>
      <w:r w:rsidR="00881A32">
        <w:rPr>
          <w:rFonts w:asciiTheme="majorBidi" w:hAnsiTheme="majorBidi" w:cstheme="majorBidi" w:hint="cs"/>
          <w:sz w:val="30"/>
          <w:szCs w:val="30"/>
          <w:cs/>
        </w:rPr>
        <w:t>รายงาน</w:t>
      </w:r>
      <w:r w:rsidRPr="00486403">
        <w:rPr>
          <w:rFonts w:asciiTheme="majorBidi" w:hAnsiTheme="majorBidi" w:cstheme="majorBidi" w:hint="cs"/>
          <w:sz w:val="30"/>
          <w:szCs w:val="30"/>
          <w:cs/>
        </w:rPr>
        <w:t xml:space="preserve">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Pr="00486403">
        <w:rPr>
          <w:rFonts w:asciiTheme="majorBidi" w:hAnsiTheme="majorBidi" w:cstheme="majorBidi" w:hint="cs"/>
          <w:sz w:val="30"/>
          <w:szCs w:val="30"/>
          <w:cs/>
        </w:rPr>
        <w:t>ป็นมูลค่าที่ประมาณการ ณ วันที่ซื้อธุรกิจ</w:t>
      </w:r>
      <w:r w:rsidRPr="00486403">
        <w:rPr>
          <w:rFonts w:asciiTheme="majorBidi" w:hAnsiTheme="majorBidi" w:cstheme="majorBidi"/>
          <w:sz w:val="30"/>
          <w:szCs w:val="30"/>
        </w:rPr>
        <w:t xml:space="preserve"> </w:t>
      </w:r>
    </w:p>
    <w:p w14:paraId="44BA8746" w14:textId="77777777" w:rsidR="008720C9" w:rsidRDefault="008720C9" w:rsidP="000A3C4F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CE2964" w14:textId="77777777" w:rsidR="008720C9" w:rsidRDefault="008720C9" w:rsidP="000A3C4F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03F5F" w14:textId="4BD2A8EE" w:rsidR="0023426A" w:rsidRPr="002A0451" w:rsidRDefault="0023426A">
      <w:pPr>
        <w:pStyle w:val="BodyText2"/>
        <w:numPr>
          <w:ilvl w:val="0"/>
          <w:numId w:val="18"/>
        </w:numPr>
        <w:ind w:left="540" w:hanging="540"/>
        <w:rPr>
          <w:rFonts w:asciiTheme="minorHAnsi" w:hAnsiTheme="minorHAnsi" w:cstheme="minorHAnsi"/>
          <w:b/>
          <w:bCs/>
          <w:cs/>
          <w:lang w:val="en-US"/>
        </w:rPr>
      </w:pPr>
      <w:r w:rsidRPr="002A0451">
        <w:rPr>
          <w:rFonts w:asciiTheme="minorHAnsi" w:hAnsiTheme="minorHAnsi" w:cstheme="minorHAnsi"/>
          <w:b/>
          <w:bCs/>
          <w:cs/>
          <w:lang w:val="en-US"/>
        </w:rPr>
        <w:lastRenderedPageBreak/>
        <w:t xml:space="preserve">บุคคลหรือกิจการที่เกี่ยวข้องกัน </w:t>
      </w:r>
    </w:p>
    <w:p w14:paraId="2EEC075D" w14:textId="77777777" w:rsidR="0023426A" w:rsidRPr="002A0451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b/>
          <w:sz w:val="30"/>
          <w:szCs w:val="30"/>
        </w:rPr>
      </w:pPr>
      <w:bookmarkStart w:id="0" w:name="_Hlk174495535"/>
    </w:p>
    <w:p w14:paraId="31993466" w14:textId="131EEABE" w:rsidR="003F5429" w:rsidRDefault="00BF003F" w:rsidP="0080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05B5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="00E518B2" w:rsidRPr="00C705B5">
        <w:rPr>
          <w:rFonts w:ascii="Angsana New" w:hAnsi="Angsana New" w:hint="cs"/>
          <w:sz w:val="30"/>
          <w:szCs w:val="30"/>
          <w:cs/>
        </w:rPr>
        <w:t xml:space="preserve"> </w:t>
      </w:r>
      <w:r w:rsidR="00D651E0" w:rsidRPr="00C705B5">
        <w:rPr>
          <w:rFonts w:ascii="Angsana New" w:hAnsi="Angsana New" w:hint="cs"/>
          <w:sz w:val="30"/>
          <w:szCs w:val="30"/>
          <w:cs/>
        </w:rPr>
        <w:t>บริษัทร่วม</w:t>
      </w:r>
      <w:r w:rsidR="00E518B2" w:rsidRPr="00C705B5">
        <w:rPr>
          <w:rFonts w:ascii="Angsana New" w:hAnsi="Angsana New" w:hint="cs"/>
          <w:sz w:val="30"/>
          <w:szCs w:val="30"/>
          <w:cs/>
        </w:rPr>
        <w:t xml:space="preserve"> และการร่วมค้า</w:t>
      </w:r>
      <w:r w:rsidR="00686676" w:rsidRPr="00C705B5">
        <w:rPr>
          <w:rFonts w:ascii="Angsana New" w:hAnsi="Angsana New" w:hint="cs"/>
          <w:sz w:val="30"/>
          <w:szCs w:val="30"/>
          <w:cs/>
        </w:rPr>
        <w:t>ที่มีการเปลี่ยนแปลงอย่างมีสาระสำคัญ</w:t>
      </w:r>
      <w:r w:rsidRPr="00C705B5">
        <w:rPr>
          <w:rFonts w:ascii="Angsana New" w:hAnsi="Angsana New"/>
          <w:sz w:val="30"/>
          <w:szCs w:val="30"/>
          <w:cs/>
        </w:rPr>
        <w:t>ได้เปิดเผยใน</w:t>
      </w:r>
      <w:r w:rsidR="00AC218A" w:rsidRPr="00C705B5">
        <w:rPr>
          <w:rFonts w:ascii="Angsana New" w:hAnsi="Angsana New"/>
          <w:sz w:val="30"/>
          <w:szCs w:val="30"/>
        </w:rPr>
        <w:t xml:space="preserve"> </w:t>
      </w:r>
      <w:r w:rsidRPr="00C705B5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B02027">
        <w:rPr>
          <w:rFonts w:ascii="Angsana New" w:hAnsi="Angsana New"/>
          <w:sz w:val="30"/>
          <w:szCs w:val="30"/>
        </w:rPr>
        <w:t>5</w:t>
      </w:r>
      <w:r w:rsidR="00BF4D94" w:rsidRPr="00C705B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B02027">
        <w:rPr>
          <w:rFonts w:ascii="Angsana New" w:hAnsi="Angsana New"/>
          <w:sz w:val="30"/>
          <w:szCs w:val="30"/>
        </w:rPr>
        <w:t>6</w:t>
      </w:r>
      <w:r w:rsidR="009B44F8" w:rsidRPr="00C705B5">
        <w:rPr>
          <w:rFonts w:ascii="Angsana New" w:hAnsi="Angsana New"/>
          <w:sz w:val="30"/>
          <w:szCs w:val="30"/>
        </w:rPr>
        <w:t xml:space="preserve"> </w:t>
      </w:r>
    </w:p>
    <w:bookmarkEnd w:id="0"/>
    <w:p w14:paraId="64444222" w14:textId="77777777" w:rsidR="00B73D6C" w:rsidRDefault="00B73D6C" w:rsidP="0080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F0CE5" w14:textId="54382670" w:rsidR="008C203C" w:rsidRDefault="00B73D6C" w:rsidP="008C2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F449D8" w:rsidRPr="00F449D8">
        <w:rPr>
          <w:rFonts w:ascii="Angsana New" w:hAnsi="Angsana New"/>
          <w:sz w:val="30"/>
          <w:szCs w:val="30"/>
          <w:cs/>
        </w:rPr>
        <w:t xml:space="preserve">งวดสามเดือนสิ้นสุดวันที่ </w:t>
      </w:r>
      <w:r w:rsidR="00F449D8">
        <w:rPr>
          <w:rFonts w:ascii="Angsana New" w:hAnsi="Angsana New"/>
          <w:sz w:val="30"/>
          <w:szCs w:val="30"/>
        </w:rPr>
        <w:t>31</w:t>
      </w:r>
      <w:r w:rsidR="00F449D8" w:rsidRPr="00F449D8">
        <w:rPr>
          <w:rFonts w:ascii="Angsana New" w:hAnsi="Angsana New"/>
          <w:sz w:val="30"/>
          <w:szCs w:val="30"/>
          <w:cs/>
        </w:rPr>
        <w:t xml:space="preserve"> มีนาคม </w:t>
      </w:r>
      <w:r w:rsidR="00F449D8">
        <w:rPr>
          <w:rFonts w:ascii="Angsana New" w:hAnsi="Angsana New"/>
          <w:sz w:val="30"/>
          <w:szCs w:val="30"/>
        </w:rPr>
        <w:t>2568</w:t>
      </w:r>
      <w:r w:rsidR="00F449D8" w:rsidRPr="00F449D8">
        <w:rPr>
          <w:rFonts w:ascii="Angsana New" w:hAnsi="Angsana New"/>
          <w:sz w:val="30"/>
          <w:szCs w:val="30"/>
          <w:cs/>
        </w:rPr>
        <w:t xml:space="preserve"> </w:t>
      </w:r>
      <w:r w:rsidR="00881A32">
        <w:rPr>
          <w:rFonts w:ascii="Angsana New" w:hAnsi="Angsana New" w:hint="cs"/>
          <w:sz w:val="30"/>
          <w:szCs w:val="30"/>
          <w:cs/>
        </w:rPr>
        <w:t xml:space="preserve">และ </w:t>
      </w:r>
      <w:r w:rsidR="00881A32"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เป็นรายการตั้งแต่วันที่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</w:t>
      </w:r>
      <w:r w:rsidR="00F449D8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 w:rsidR="00881A32">
        <w:rPr>
          <w:rFonts w:ascii="Angsana New" w:hAnsi="Angsana New" w:hint="cs"/>
          <w:sz w:val="30"/>
          <w:szCs w:val="30"/>
          <w:cs/>
        </w:rPr>
        <w:t xml:space="preserve">และ </w:t>
      </w:r>
      <w:r w:rsidR="00881A32"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>จนถึงวันที่กิจการ</w:t>
      </w:r>
      <w:r w:rsidR="00881A32">
        <w:rPr>
          <w:rFonts w:ascii="Angsana New" w:hAnsi="Angsana New" w:hint="cs"/>
          <w:sz w:val="30"/>
          <w:szCs w:val="30"/>
          <w:cs/>
        </w:rPr>
        <w:t xml:space="preserve"> </w:t>
      </w:r>
      <w:r w:rsidR="00881A32">
        <w:rPr>
          <w:rFonts w:ascii="Angsana New" w:hAnsi="Angsana New"/>
          <w:sz w:val="30"/>
          <w:szCs w:val="30"/>
        </w:rPr>
        <w:t>1</w:t>
      </w:r>
      <w:r w:rsidR="00881A32">
        <w:rPr>
          <w:rFonts w:ascii="Angsana New" w:hAnsi="Angsana New" w:hint="cs"/>
          <w:sz w:val="30"/>
          <w:szCs w:val="30"/>
          <w:cs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สูญเสียอำนาจควบคุมในบริษัทย่อย </w:t>
      </w:r>
      <w:r w:rsidR="00881A32">
        <w:rPr>
          <w:rFonts w:ascii="Angsana New" w:hAnsi="Angsana New"/>
          <w:sz w:val="30"/>
          <w:szCs w:val="30"/>
          <w:cs/>
        </w:rPr>
        <w:br/>
      </w:r>
      <w:r w:rsidR="00881A32">
        <w:rPr>
          <w:rFonts w:ascii="Angsana New" w:hAnsi="Angsana New"/>
          <w:sz w:val="30"/>
          <w:szCs w:val="30"/>
        </w:rPr>
        <w:t>2</w:t>
      </w:r>
      <w:r w:rsidR="00881A32">
        <w:rPr>
          <w:rFonts w:ascii="Angsana New" w:hAnsi="Angsana New" w:hint="cs"/>
          <w:sz w:val="30"/>
          <w:szCs w:val="30"/>
          <w:cs/>
        </w:rPr>
        <w:t>) สูญเสีย</w:t>
      </w:r>
      <w:r>
        <w:rPr>
          <w:rFonts w:ascii="Angsana New" w:hAnsi="Angsana New" w:hint="cs"/>
          <w:sz w:val="30"/>
          <w:szCs w:val="30"/>
          <w:cs/>
        </w:rPr>
        <w:t>อิทธิพลอย่างมีสาระสำคัญในบริษัทร่วม</w:t>
      </w:r>
      <w:r w:rsidR="00881A32">
        <w:rPr>
          <w:rFonts w:ascii="Angsana New" w:hAnsi="Angsana New" w:hint="cs"/>
          <w:sz w:val="30"/>
          <w:szCs w:val="30"/>
          <w:cs/>
        </w:rPr>
        <w:t xml:space="preserve"> </w:t>
      </w:r>
      <w:r w:rsidR="00881A32">
        <w:rPr>
          <w:rFonts w:ascii="Angsana New" w:hAnsi="Angsana New"/>
          <w:sz w:val="30"/>
          <w:szCs w:val="30"/>
        </w:rPr>
        <w:t>3</w:t>
      </w:r>
      <w:r w:rsidR="00881A32">
        <w:rPr>
          <w:rFonts w:ascii="Angsana New" w:hAnsi="Angsana New" w:hint="cs"/>
          <w:sz w:val="30"/>
          <w:szCs w:val="30"/>
          <w:cs/>
        </w:rPr>
        <w:t xml:space="preserve">) ไม่ดำรงตำแหน่งผู้บริหารในกิจการที่เกี่ยวข้องกัน หรือ </w:t>
      </w:r>
      <w:r w:rsidR="00881A32">
        <w:rPr>
          <w:rFonts w:ascii="Angsana New" w:hAnsi="Angsana New"/>
          <w:sz w:val="30"/>
          <w:szCs w:val="30"/>
          <w:cs/>
        </w:rPr>
        <w:br/>
      </w:r>
      <w:r w:rsidR="00881A32">
        <w:rPr>
          <w:rFonts w:ascii="Angsana New" w:hAnsi="Angsana New"/>
          <w:sz w:val="30"/>
          <w:szCs w:val="30"/>
        </w:rPr>
        <w:t>4</w:t>
      </w:r>
      <w:r w:rsidR="00881A32">
        <w:rPr>
          <w:rFonts w:ascii="Angsana New" w:hAnsi="Angsana New" w:hint="cs"/>
          <w:sz w:val="30"/>
          <w:szCs w:val="30"/>
          <w:cs/>
        </w:rPr>
        <w:t>) สิ้นสุดการเป็นผู้ถือหุ้นรายใหญ่</w:t>
      </w:r>
    </w:p>
    <w:p w14:paraId="620AEFB3" w14:textId="77777777" w:rsidR="008C203C" w:rsidRPr="008C203C" w:rsidRDefault="008C203C" w:rsidP="008C2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01"/>
        <w:gridCol w:w="273"/>
        <w:gridCol w:w="1103"/>
        <w:gridCol w:w="265"/>
        <w:gridCol w:w="1086"/>
        <w:gridCol w:w="267"/>
        <w:gridCol w:w="1093"/>
      </w:tblGrid>
      <w:tr w:rsidR="00BE69E5" w:rsidRPr="002A0451" w14:paraId="2F20F2DD" w14:textId="77777777" w:rsidTr="00D0109E">
        <w:trPr>
          <w:tblHeader/>
        </w:trPr>
        <w:tc>
          <w:tcPr>
            <w:tcW w:w="2296" w:type="pct"/>
          </w:tcPr>
          <w:p w14:paraId="0C2F7A0B" w14:textId="44880E4B" w:rsidR="00401368" w:rsidRPr="002A0451" w:rsidRDefault="0019105A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3" w:type="pct"/>
            <w:gridSpan w:val="3"/>
          </w:tcPr>
          <w:p w14:paraId="1469B391" w14:textId="77777777" w:rsidR="00401368" w:rsidRPr="002A0451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61A84AA" w14:textId="77777777" w:rsidR="00401368" w:rsidRPr="002A0451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32603012" w14:textId="77777777" w:rsidR="00401368" w:rsidRPr="002A0451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9D8" w:rsidRPr="002A0451" w14:paraId="13836B51" w14:textId="77777777" w:rsidTr="00D0109E">
        <w:trPr>
          <w:tblHeader/>
        </w:trPr>
        <w:tc>
          <w:tcPr>
            <w:tcW w:w="2296" w:type="pct"/>
          </w:tcPr>
          <w:p w14:paraId="1E11D756" w14:textId="72C76D62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449D8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</w:t>
            </w:r>
            <w:r w:rsidR="0035578E" w:rsidRPr="0035578E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</w:rPr>
              <w:t>1</w:t>
            </w:r>
            <w:r w:rsidRPr="00F449D8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32" w:type="pct"/>
          </w:tcPr>
          <w:p w14:paraId="2D7EC9EC" w14:textId="25315784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741527BE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AA28906" w14:textId="1D968BE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786FA5AF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E342A1A" w14:textId="3468701A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62400747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D6414EB" w14:textId="3E032C02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</w:tr>
      <w:tr w:rsidR="00AB03AA" w:rsidRPr="002A0451" w14:paraId="62C28178" w14:textId="77777777" w:rsidTr="00D0109E">
        <w:trPr>
          <w:tblHeader/>
        </w:trPr>
        <w:tc>
          <w:tcPr>
            <w:tcW w:w="2296" w:type="pct"/>
          </w:tcPr>
          <w:p w14:paraId="33B8C424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4" w:type="pct"/>
            <w:gridSpan w:val="7"/>
          </w:tcPr>
          <w:p w14:paraId="52495804" w14:textId="5D415131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2A0451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</w:t>
            </w:r>
            <w:r w:rsidRPr="002A0451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4377F2" w:rsidRPr="002A0451" w14:paraId="1AFF8464" w14:textId="77777777" w:rsidTr="00D0109E">
        <w:tc>
          <w:tcPr>
            <w:tcW w:w="2296" w:type="pct"/>
            <w:shd w:val="clear" w:color="auto" w:fill="auto"/>
          </w:tcPr>
          <w:p w14:paraId="5AEDC7A3" w14:textId="77777777" w:rsidR="00AB03AA" w:rsidRPr="002A0451" w:rsidRDefault="00AB03AA" w:rsidP="00AB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2" w:type="pct"/>
            <w:shd w:val="clear" w:color="auto" w:fill="auto"/>
          </w:tcPr>
          <w:p w14:paraId="6F109965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D9A815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B121927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405BB9D2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9F4802A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3E57AB0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5A08AF4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F449D8" w:rsidRPr="002A0451" w14:paraId="5826AE76" w14:textId="77777777" w:rsidTr="00D0109E">
        <w:tc>
          <w:tcPr>
            <w:tcW w:w="2296" w:type="pct"/>
            <w:shd w:val="clear" w:color="auto" w:fill="auto"/>
          </w:tcPr>
          <w:p w14:paraId="483CD8FB" w14:textId="3A3A78D1" w:rsidR="00F449D8" w:rsidRPr="00746BCA" w:rsidRDefault="00F449D8" w:rsidP="00F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15CF624" w14:textId="7C9EADFB" w:rsidR="00F449D8" w:rsidRPr="002A0451" w:rsidRDefault="00A07BC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465B9E91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3DEF233" w14:textId="74235BD8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AFE59FB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6ACEC8A6" w14:textId="0728510C" w:rsidR="00F449D8" w:rsidRPr="003D1FC0" w:rsidRDefault="00C62E32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11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9F479AD" w14:textId="77777777" w:rsidR="00F449D8" w:rsidRPr="003D1FC0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2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52EC8E94" w14:textId="2763805E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3D1FC0">
              <w:rPr>
                <w:rFonts w:asciiTheme="majorHAnsi" w:hAnsiTheme="majorHAnsi"/>
                <w:sz w:val="30"/>
                <w:szCs w:val="30"/>
              </w:rPr>
              <w:t>213</w:t>
            </w:r>
          </w:p>
        </w:tc>
      </w:tr>
      <w:tr w:rsidR="00F449D8" w:rsidRPr="002A0451" w14:paraId="258325D9" w14:textId="77777777" w:rsidTr="00D0109E">
        <w:tc>
          <w:tcPr>
            <w:tcW w:w="2296" w:type="pct"/>
            <w:shd w:val="clear" w:color="auto" w:fill="auto"/>
          </w:tcPr>
          <w:p w14:paraId="7B635713" w14:textId="011C9751" w:rsidR="00F449D8" w:rsidRPr="00746BCA" w:rsidRDefault="00F449D8" w:rsidP="00F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รายได้จากการให้บริการตามสัญญา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2D1062A6" w14:textId="6E856BD2" w:rsidR="00F449D8" w:rsidRPr="002A0451" w:rsidRDefault="00A07BC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8A53FC3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68C044B" w14:textId="55E02434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48D6CAA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08E912C" w14:textId="65445BFE" w:rsidR="00F449D8" w:rsidRPr="002A0451" w:rsidRDefault="00C62E32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38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8640F8A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51B4F0B5" w14:textId="53D90851" w:rsidR="00F449D8" w:rsidRPr="00FB5679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112</w:t>
            </w:r>
          </w:p>
        </w:tc>
      </w:tr>
      <w:tr w:rsidR="00F449D8" w:rsidRPr="002A0451" w14:paraId="668D472E" w14:textId="77777777" w:rsidTr="00D0109E">
        <w:tc>
          <w:tcPr>
            <w:tcW w:w="2296" w:type="pct"/>
            <w:shd w:val="clear" w:color="auto" w:fill="auto"/>
          </w:tcPr>
          <w:p w14:paraId="48119D11" w14:textId="4F7D5C6D" w:rsidR="00F449D8" w:rsidRPr="00746BCA" w:rsidRDefault="00F449D8" w:rsidP="00F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รายได้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6C379A7" w14:textId="0F863806" w:rsidR="00F449D8" w:rsidRPr="002A0451" w:rsidRDefault="00A07BC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41EEBC2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6147677D" w14:textId="78883652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B5A038D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746E33C" w14:textId="7A4B30BC" w:rsidR="00F449D8" w:rsidRPr="002A0451" w:rsidRDefault="00C62E32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13,590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5883251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4FF05C6" w14:textId="01B96BDA" w:rsidR="00F449D8" w:rsidRPr="00DF69E5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6,840</w:t>
            </w:r>
          </w:p>
        </w:tc>
      </w:tr>
      <w:tr w:rsidR="00F449D8" w:rsidRPr="002A0451" w14:paraId="6E375CCD" w14:textId="77777777" w:rsidTr="00D0109E">
        <w:tc>
          <w:tcPr>
            <w:tcW w:w="2296" w:type="pct"/>
            <w:shd w:val="clear" w:color="auto" w:fill="auto"/>
          </w:tcPr>
          <w:p w14:paraId="4E2B1DC6" w14:textId="77777777" w:rsidR="00F449D8" w:rsidRPr="002E46A9" w:rsidRDefault="00F449D8" w:rsidP="00F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6A9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722039A" w14:textId="2B2004D7" w:rsidR="00F449D8" w:rsidRPr="002A0451" w:rsidRDefault="00A07BC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1EF12083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378F4D8" w14:textId="3CDD0896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255BF3C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5E96468C" w14:textId="670FB27A" w:rsidR="00F449D8" w:rsidRPr="002A0451" w:rsidRDefault="00C62E32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12,085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61D5C79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F717235" w14:textId="47190477" w:rsidR="00F449D8" w:rsidRPr="00F449D8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24,630</w:t>
            </w:r>
          </w:p>
        </w:tc>
      </w:tr>
      <w:tr w:rsidR="00F449D8" w:rsidRPr="002A0451" w14:paraId="5FB40890" w14:textId="77777777" w:rsidTr="00D0109E">
        <w:tc>
          <w:tcPr>
            <w:tcW w:w="2296" w:type="pct"/>
            <w:shd w:val="clear" w:color="auto" w:fill="auto"/>
          </w:tcPr>
          <w:p w14:paraId="5CF026EC" w14:textId="77777777" w:rsidR="00F449D8" w:rsidRPr="002E46A9" w:rsidRDefault="00F449D8" w:rsidP="00F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2E46A9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04120EB8" w14:textId="06666A99" w:rsidR="00F449D8" w:rsidRPr="002A0451" w:rsidRDefault="00A07BC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43CB5A4C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B53EAF3" w14:textId="069F4421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D696836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FCFA3E1" w14:textId="2DD9DDDF" w:rsidR="00F449D8" w:rsidRPr="002A0451" w:rsidRDefault="00C62E32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  <w:cs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2,132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BCEB46B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43EC6A3A" w14:textId="4948C0E7" w:rsidR="00F449D8" w:rsidRPr="00F449D8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6,310</w:t>
            </w:r>
          </w:p>
        </w:tc>
      </w:tr>
      <w:tr w:rsidR="00F449D8" w:rsidRPr="002A0451" w14:paraId="21F2E946" w14:textId="77777777" w:rsidTr="00D0109E">
        <w:tc>
          <w:tcPr>
            <w:tcW w:w="2296" w:type="pct"/>
            <w:shd w:val="clear" w:color="auto" w:fill="auto"/>
          </w:tcPr>
          <w:p w14:paraId="34E157FA" w14:textId="5B906266" w:rsidR="00F449D8" w:rsidRPr="002E46A9" w:rsidRDefault="00F449D8" w:rsidP="00F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6A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43F8F374" w14:textId="221435CB" w:rsidR="00F449D8" w:rsidRPr="002A0451" w:rsidRDefault="00A07BC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40A0769E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6F35E31" w14:textId="7BCF6C6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17172FE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855310C" w14:textId="0116FB53" w:rsidR="00F449D8" w:rsidRPr="004E74D5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5,140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7476ABC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9D66BD1" w14:textId="054D3209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F449D8" w:rsidRPr="002A0451" w14:paraId="1619FA52" w14:textId="77777777" w:rsidTr="00D0109E">
        <w:tc>
          <w:tcPr>
            <w:tcW w:w="2296" w:type="pct"/>
            <w:shd w:val="clear" w:color="auto" w:fill="auto"/>
          </w:tcPr>
          <w:p w14:paraId="6D48BD2F" w14:textId="742A45C1" w:rsidR="00F449D8" w:rsidRPr="002E46A9" w:rsidRDefault="00F449D8" w:rsidP="00F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6A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1A8EB03C" w14:textId="7C6067C9" w:rsidR="00F449D8" w:rsidRPr="002A0451" w:rsidRDefault="00A07BC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6F0BA085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C1A0D65" w14:textId="27054D1A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E80B7ED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B1CEFF1" w14:textId="4320DB33" w:rsidR="00F449D8" w:rsidRPr="002A0451" w:rsidRDefault="00C62E32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33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02DB94F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452ACD7C" w14:textId="67B5EBDA" w:rsidR="00F449D8" w:rsidRPr="002A0451" w:rsidRDefault="00C62E32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55</w:t>
            </w:r>
          </w:p>
        </w:tc>
      </w:tr>
      <w:tr w:rsidR="00F449D8" w:rsidRPr="002A0451" w14:paraId="330A6331" w14:textId="77777777" w:rsidTr="00D0109E">
        <w:trPr>
          <w:trHeight w:val="60"/>
        </w:trPr>
        <w:tc>
          <w:tcPr>
            <w:tcW w:w="2296" w:type="pct"/>
            <w:shd w:val="clear" w:color="auto" w:fill="auto"/>
          </w:tcPr>
          <w:p w14:paraId="6760C305" w14:textId="30C635D8" w:rsidR="00F449D8" w:rsidRPr="002E46A9" w:rsidRDefault="00F449D8" w:rsidP="00F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0626748E" w14:textId="197A8F52" w:rsidR="00F449D8" w:rsidRPr="002A0451" w:rsidRDefault="00A07BC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0C5227FB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6D48B18" w14:textId="4B3218D0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2E8F96C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EB59F0B" w14:textId="5BE689E2" w:rsidR="00F449D8" w:rsidRPr="00657D63" w:rsidRDefault="00C62E32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1,325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8A337AC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89B90AE" w14:textId="02E76866" w:rsidR="00F449D8" w:rsidRPr="00F449D8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113</w:t>
            </w:r>
          </w:p>
        </w:tc>
      </w:tr>
      <w:tr w:rsidR="00F449D8" w:rsidRPr="002A0451" w14:paraId="44A219A8" w14:textId="77777777" w:rsidTr="00D0109E">
        <w:trPr>
          <w:trHeight w:val="60"/>
        </w:trPr>
        <w:tc>
          <w:tcPr>
            <w:tcW w:w="2296" w:type="pct"/>
            <w:shd w:val="clear" w:color="auto" w:fill="auto"/>
          </w:tcPr>
          <w:p w14:paraId="666BAB68" w14:textId="2A09E163" w:rsidR="00F449D8" w:rsidRPr="002E46A9" w:rsidRDefault="00F449D8" w:rsidP="00F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4B9BA121" w14:textId="0DD8F5AA" w:rsidR="00F449D8" w:rsidRPr="002A0451" w:rsidRDefault="00A07BC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2C813B7E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4D415B4" w14:textId="5BEEB276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7519ECB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614583B9" w14:textId="364496CB" w:rsidR="00F449D8" w:rsidRPr="00657D63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2DB2FF7" w14:textId="77777777" w:rsidR="00F449D8" w:rsidRPr="002A0451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DCBF5D0" w14:textId="519724D0" w:rsidR="00F449D8" w:rsidRPr="00F449D8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1,979,835</w:t>
            </w:r>
          </w:p>
        </w:tc>
      </w:tr>
      <w:tr w:rsidR="0090624D" w:rsidRPr="002A0451" w14:paraId="457C5B31" w14:textId="77777777" w:rsidTr="00D0109E">
        <w:tc>
          <w:tcPr>
            <w:tcW w:w="2296" w:type="pct"/>
            <w:shd w:val="clear" w:color="auto" w:fill="auto"/>
          </w:tcPr>
          <w:p w14:paraId="11FDF779" w14:textId="77777777" w:rsidR="0090624D" w:rsidRPr="006D4770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/>
                <w:sz w:val="30"/>
                <w:szCs w:val="30"/>
                <w:cs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570B9DC5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3B06CF9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2518790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CCA89F0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11A81DF" w14:textId="77777777" w:rsidR="0090624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0F51F02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6B33EC9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90624D" w:rsidRPr="002A0451" w14:paraId="7054106C" w14:textId="77777777" w:rsidTr="00D0109E">
        <w:tc>
          <w:tcPr>
            <w:tcW w:w="2296" w:type="pct"/>
            <w:shd w:val="clear" w:color="auto" w:fill="auto"/>
          </w:tcPr>
          <w:p w14:paraId="21FD4262" w14:textId="7625C621" w:rsidR="0090624D" w:rsidRPr="002A0451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0BE87B6D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0D3C58F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74EEB4D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79A58F42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5F75D035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5C17D8F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AFABDE7" w14:textId="77777777" w:rsidR="0090624D" w:rsidRPr="002A0451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CF1E50" w:rsidRPr="002A0451" w14:paraId="318E61E0" w14:textId="77777777" w:rsidTr="00D0109E">
        <w:tc>
          <w:tcPr>
            <w:tcW w:w="2296" w:type="pct"/>
            <w:shd w:val="clear" w:color="auto" w:fill="auto"/>
          </w:tcPr>
          <w:p w14:paraId="6406E057" w14:textId="4E5AA128" w:rsidR="00CF1E50" w:rsidRPr="002A0451" w:rsidRDefault="00CF1E50" w:rsidP="00CF1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76D95307" w14:textId="7DF99ECA" w:rsidR="00CF1E50" w:rsidRPr="002A0451" w:rsidRDefault="00A07BC8" w:rsidP="00A07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0A532331" w14:textId="77777777" w:rsidR="00CF1E50" w:rsidRPr="002A0451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279B4CA" w14:textId="640447D0" w:rsidR="00CF1E50" w:rsidRPr="002A0451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1,175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21986BF" w14:textId="77777777" w:rsidR="00CF1E50" w:rsidRPr="002A0451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8530D4D" w14:textId="4A437058" w:rsidR="00CF1E50" w:rsidRPr="00C62E32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C62E32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5321A7F" w14:textId="77777777" w:rsidR="00CF1E50" w:rsidRPr="002A0451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E2F243F" w14:textId="31FCAEF0" w:rsidR="00CF1E50" w:rsidRPr="00FB5679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1,175</w:t>
            </w:r>
          </w:p>
        </w:tc>
      </w:tr>
      <w:tr w:rsidR="00CF1E50" w:rsidRPr="002A0451" w14:paraId="097AE938" w14:textId="77777777" w:rsidTr="00D0109E">
        <w:tc>
          <w:tcPr>
            <w:tcW w:w="2296" w:type="pct"/>
            <w:shd w:val="clear" w:color="auto" w:fill="auto"/>
          </w:tcPr>
          <w:p w14:paraId="6C40EF4A" w14:textId="3ED9B422" w:rsidR="00CF1E50" w:rsidRPr="002A0451" w:rsidRDefault="00CF1E50" w:rsidP="00CF1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1228DACE" w14:textId="6C4D9DCC" w:rsidR="00CF1E50" w:rsidRPr="002A0451" w:rsidRDefault="00A07BC8" w:rsidP="00A07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445EBA1F" w14:textId="77777777" w:rsidR="00CF1E50" w:rsidRPr="002A0451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1171454" w14:textId="1343EC5A" w:rsidR="00CF1E50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268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D737E8E" w14:textId="77777777" w:rsidR="00CF1E50" w:rsidRPr="002A0451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02CAF597" w14:textId="1839B0E5" w:rsidR="00CF1E50" w:rsidRPr="00C62E32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C62E32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F3C655E" w14:textId="77777777" w:rsidR="00CF1E50" w:rsidRPr="002A0451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0B0993E2" w14:textId="45CFFF3C" w:rsidR="00CF1E50" w:rsidRPr="00532B7E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268</w:t>
            </w:r>
          </w:p>
        </w:tc>
      </w:tr>
      <w:tr w:rsidR="00CF1E50" w:rsidRPr="002A0451" w14:paraId="3BC7CB6C" w14:textId="77777777" w:rsidTr="00D0109E">
        <w:tc>
          <w:tcPr>
            <w:tcW w:w="2296" w:type="pct"/>
            <w:shd w:val="clear" w:color="auto" w:fill="auto"/>
          </w:tcPr>
          <w:p w14:paraId="6BFC38A4" w14:textId="283103C7" w:rsidR="00CF1E50" w:rsidRPr="00746BCA" w:rsidRDefault="00CF1E50" w:rsidP="00CF1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4615E0EA" w14:textId="78AB8308" w:rsidR="00CF1E50" w:rsidRPr="002A0451" w:rsidRDefault="00A07BC8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50625C3B" w14:textId="77777777" w:rsidR="00CF1E50" w:rsidRPr="002A0451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8791A80" w14:textId="2FCF00DA" w:rsidR="00CF1E50" w:rsidRPr="002A0451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8FA7CE4" w14:textId="77777777" w:rsidR="00CF1E50" w:rsidRPr="002A0451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0C95E8E2" w14:textId="7843FB42" w:rsidR="00CF1E50" w:rsidRPr="00C62E32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C62E32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E13E676" w14:textId="77777777" w:rsidR="00CF1E50" w:rsidRPr="002A0451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0C7D3E32" w14:textId="577F76AA" w:rsidR="00CF1E50" w:rsidRPr="00FB5679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53,600</w:t>
            </w:r>
          </w:p>
        </w:tc>
      </w:tr>
      <w:tr w:rsidR="00257A85" w:rsidRPr="002A0451" w14:paraId="47EB1534" w14:textId="77777777" w:rsidTr="00D0109E">
        <w:tc>
          <w:tcPr>
            <w:tcW w:w="2296" w:type="pct"/>
            <w:shd w:val="clear" w:color="auto" w:fill="auto"/>
          </w:tcPr>
          <w:p w14:paraId="325F28DC" w14:textId="77777777" w:rsidR="00257A85" w:rsidRPr="00746BCA" w:rsidRDefault="00257A85" w:rsidP="00CF1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07AF5B90" w14:textId="77777777" w:rsidR="00257A85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6D585C68" w14:textId="77777777" w:rsidR="00257A85" w:rsidRPr="002A0451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1DDEB5A" w14:textId="77777777" w:rsidR="00257A85" w:rsidRPr="002A0451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699AD959" w14:textId="77777777" w:rsidR="00257A85" w:rsidRPr="002A0451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74911CB2" w14:textId="77777777" w:rsidR="00257A85" w:rsidRPr="00C62E32" w:rsidRDefault="00257A85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7E06D20B" w14:textId="77777777" w:rsidR="00257A85" w:rsidRPr="002A0451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6B4FA16" w14:textId="77777777" w:rsidR="00257A85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</w:tr>
      <w:tr w:rsidR="00257A85" w:rsidRPr="002A0451" w14:paraId="5239C1C0" w14:textId="77777777" w:rsidTr="00D0109E">
        <w:tc>
          <w:tcPr>
            <w:tcW w:w="2296" w:type="pct"/>
            <w:shd w:val="clear" w:color="auto" w:fill="auto"/>
          </w:tcPr>
          <w:p w14:paraId="43234796" w14:textId="77777777" w:rsidR="00257A85" w:rsidRPr="00746BCA" w:rsidRDefault="00257A85" w:rsidP="00CF1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3B7E2CF8" w14:textId="77777777" w:rsidR="00257A85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28FFA03" w14:textId="77777777" w:rsidR="00257A85" w:rsidRPr="002A0451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8772FB7" w14:textId="77777777" w:rsidR="00257A85" w:rsidRPr="002A0451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2F6E453D" w14:textId="77777777" w:rsidR="00257A85" w:rsidRPr="002A0451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3463131F" w14:textId="77777777" w:rsidR="00257A85" w:rsidRPr="00C62E32" w:rsidRDefault="00257A85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57E15D8F" w14:textId="77777777" w:rsidR="00257A85" w:rsidRPr="002A0451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7BCF13DB" w14:textId="77777777" w:rsidR="00257A85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</w:tr>
      <w:tr w:rsidR="00257A85" w:rsidRPr="002A0451" w14:paraId="3092BBD2" w14:textId="77777777" w:rsidTr="00D0109E">
        <w:tc>
          <w:tcPr>
            <w:tcW w:w="2296" w:type="pct"/>
            <w:shd w:val="clear" w:color="auto" w:fill="auto"/>
          </w:tcPr>
          <w:p w14:paraId="56D514D2" w14:textId="77777777" w:rsidR="00257A85" w:rsidRPr="00746BCA" w:rsidRDefault="00257A85" w:rsidP="00CF1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478CA45D" w14:textId="77777777" w:rsidR="00257A85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98A6916" w14:textId="77777777" w:rsidR="00257A85" w:rsidRPr="002A0451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DEE6102" w14:textId="77777777" w:rsidR="00257A85" w:rsidRPr="002A0451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4D0C78D8" w14:textId="77777777" w:rsidR="00257A85" w:rsidRPr="002A0451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7284DE9E" w14:textId="77777777" w:rsidR="00257A85" w:rsidRPr="00C62E32" w:rsidRDefault="00257A85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E5D3FAB" w14:textId="77777777" w:rsidR="00257A85" w:rsidRPr="002A0451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0A606F19" w14:textId="77777777" w:rsidR="00257A85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</w:tr>
      <w:tr w:rsidR="00257A85" w:rsidRPr="002A0451" w14:paraId="147277CD" w14:textId="77777777" w:rsidTr="00D0109E">
        <w:tc>
          <w:tcPr>
            <w:tcW w:w="2296" w:type="pct"/>
            <w:shd w:val="clear" w:color="auto" w:fill="auto"/>
          </w:tcPr>
          <w:p w14:paraId="2A77EA0B" w14:textId="77777777" w:rsidR="00257A85" w:rsidRPr="00746BCA" w:rsidRDefault="00257A85" w:rsidP="00CF1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555A6A9B" w14:textId="77777777" w:rsidR="00257A85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08B8A882" w14:textId="77777777" w:rsidR="00257A85" w:rsidRPr="002A0451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F2541CB" w14:textId="77777777" w:rsidR="00257A85" w:rsidRPr="002A0451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4359D5EC" w14:textId="77777777" w:rsidR="00257A85" w:rsidRPr="002A0451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68709C05" w14:textId="77777777" w:rsidR="00257A85" w:rsidRPr="00C62E32" w:rsidRDefault="00257A85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31E4B20" w14:textId="77777777" w:rsidR="00257A85" w:rsidRPr="002A0451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7C34E642" w14:textId="77777777" w:rsidR="00257A85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</w:tr>
      <w:tr w:rsidR="00CF1E50" w:rsidRPr="002A0451" w14:paraId="0129FF68" w14:textId="77777777" w:rsidTr="00D0109E">
        <w:tc>
          <w:tcPr>
            <w:tcW w:w="2296" w:type="pct"/>
            <w:shd w:val="clear" w:color="auto" w:fill="auto"/>
          </w:tcPr>
          <w:p w14:paraId="15E1FA49" w14:textId="3E41FF4C" w:rsidR="00CF1E50" w:rsidRPr="00746BCA" w:rsidRDefault="00CF1E50" w:rsidP="00CF1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194B79D2" w14:textId="77777777" w:rsidR="00CF1E50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F8D22B6" w14:textId="77777777" w:rsidR="00CF1E50" w:rsidRPr="002A0451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4798D83" w14:textId="77777777" w:rsidR="00CF1E50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2636BBEC" w14:textId="77777777" w:rsidR="00CF1E50" w:rsidRPr="002A0451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CD424B4" w14:textId="77777777" w:rsidR="00CF1E50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190CA4F" w14:textId="77777777" w:rsidR="00CF1E50" w:rsidRPr="002A0451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7AAE0606" w14:textId="77777777" w:rsidR="00CF1E50" w:rsidRPr="00532B7E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</w:tr>
      <w:tr w:rsidR="005218CA" w:rsidRPr="002A0451" w14:paraId="6037DFFD" w14:textId="77777777" w:rsidTr="00A52404">
        <w:tc>
          <w:tcPr>
            <w:tcW w:w="2296" w:type="pct"/>
            <w:shd w:val="clear" w:color="auto" w:fill="auto"/>
          </w:tcPr>
          <w:p w14:paraId="487EEE8A" w14:textId="3BF18158" w:rsidR="005218CA" w:rsidRPr="00746BCA" w:rsidRDefault="005218CA" w:rsidP="0052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657D63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</w:t>
            </w:r>
            <w:r w:rsidR="009235F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ใ</w:t>
            </w:r>
            <w:r w:rsidR="009235FA"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ห้บริการ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48920983" w14:textId="350B7C04" w:rsidR="005218CA" w:rsidRDefault="00C62E32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12</w:t>
            </w:r>
          </w:p>
        </w:tc>
        <w:tc>
          <w:tcPr>
            <w:tcW w:w="145" w:type="pct"/>
            <w:vAlign w:val="bottom"/>
          </w:tcPr>
          <w:p w14:paraId="2583B737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9187D8A" w14:textId="49BF1246" w:rsidR="005218CA" w:rsidRDefault="005218CA" w:rsidP="0020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3,739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B94F8B0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D1564CF" w14:textId="0059AE9C" w:rsidR="005218CA" w:rsidRPr="0049093C" w:rsidRDefault="00C62E32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8C9301E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947BD59" w14:textId="6B0B8ADF" w:rsidR="005218CA" w:rsidRPr="0049093C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B910B8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5218CA" w:rsidRPr="002A0451" w14:paraId="2817E2DC" w14:textId="77777777" w:rsidTr="00AE0346">
        <w:tc>
          <w:tcPr>
            <w:tcW w:w="2296" w:type="pct"/>
            <w:shd w:val="clear" w:color="auto" w:fill="auto"/>
          </w:tcPr>
          <w:p w14:paraId="4A726011" w14:textId="5F115824" w:rsidR="005218CA" w:rsidRPr="00746BCA" w:rsidRDefault="005218CA" w:rsidP="0052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</w:t>
            </w:r>
            <w:r w:rsidR="009235F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20DC48B7" w14:textId="14A16FDD" w:rsidR="005218CA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3DDE5478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55B5E15" w14:textId="422CE71D" w:rsidR="005218CA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D3500FA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5735D40" w14:textId="5E383784" w:rsidR="005218CA" w:rsidRPr="0049093C" w:rsidRDefault="00C62E32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5CD1F6A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93B0411" w14:textId="34DB8D11" w:rsidR="005218CA" w:rsidRPr="0049093C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B910B8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5218CA" w:rsidRPr="002A0451" w14:paraId="3E7C81B9" w14:textId="77777777" w:rsidTr="00AE0346">
        <w:tc>
          <w:tcPr>
            <w:tcW w:w="2296" w:type="pct"/>
            <w:shd w:val="clear" w:color="auto" w:fill="auto"/>
          </w:tcPr>
          <w:p w14:paraId="7EAFA9A9" w14:textId="216D3D33" w:rsidR="005218CA" w:rsidRPr="00746BCA" w:rsidRDefault="005218CA" w:rsidP="0052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340CAC4F" w14:textId="104D1AF3" w:rsidR="005218CA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653B2C89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A287BCE" w14:textId="4FAB1BA6" w:rsidR="005218CA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E226739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38DEEA4C" w14:textId="2DB69D78" w:rsidR="005218CA" w:rsidRPr="0049093C" w:rsidRDefault="00C62E32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ACF315C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9A588C3" w14:textId="65BF88FC" w:rsidR="005218CA" w:rsidRPr="0049093C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B910B8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5218CA" w:rsidRPr="002A0451" w14:paraId="615C67BF" w14:textId="77777777" w:rsidTr="00AE0346">
        <w:tc>
          <w:tcPr>
            <w:tcW w:w="2296" w:type="pct"/>
            <w:shd w:val="clear" w:color="auto" w:fill="auto"/>
          </w:tcPr>
          <w:p w14:paraId="2B014BEE" w14:textId="3104FFCD" w:rsidR="005218CA" w:rsidRPr="00746BCA" w:rsidRDefault="005218CA" w:rsidP="0052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BCAA986" w14:textId="2D1340FF" w:rsidR="005218CA" w:rsidRDefault="00C62E32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118</w:t>
            </w:r>
          </w:p>
        </w:tc>
        <w:tc>
          <w:tcPr>
            <w:tcW w:w="145" w:type="pct"/>
            <w:vAlign w:val="bottom"/>
          </w:tcPr>
          <w:p w14:paraId="58D65F22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30C7318" w14:textId="7250A085" w:rsidR="005218CA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6B1E4F">
              <w:rPr>
                <w:rFonts w:asciiTheme="majorHAnsi" w:hAnsiTheme="majorHAnsi" w:cstheme="majorHAnsi"/>
                <w:sz w:val="30"/>
                <w:szCs w:val="30"/>
              </w:rPr>
              <w:t>79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FA82E17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71FD2868" w14:textId="423CB564" w:rsidR="005218CA" w:rsidRDefault="00C62E32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118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80407F5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DB20450" w14:textId="7FF71425" w:rsidR="005218CA" w:rsidRPr="0049093C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79</w:t>
            </w:r>
          </w:p>
        </w:tc>
      </w:tr>
      <w:tr w:rsidR="005218CA" w:rsidRPr="002A0451" w14:paraId="31BE5C01" w14:textId="77777777" w:rsidTr="00A52404">
        <w:tc>
          <w:tcPr>
            <w:tcW w:w="2296" w:type="pct"/>
            <w:shd w:val="clear" w:color="auto" w:fill="auto"/>
          </w:tcPr>
          <w:p w14:paraId="2F9477BB" w14:textId="0DBF7947" w:rsidR="005218CA" w:rsidRPr="00746BCA" w:rsidRDefault="005218CA" w:rsidP="0052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DC1FB3A" w14:textId="56B1514D" w:rsidR="005218CA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45CFC60C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EED9C71" w14:textId="1A2AF9C4" w:rsidR="005218CA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161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C976BFA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8160FE4" w14:textId="2E078FC0" w:rsidR="005218CA" w:rsidRPr="0049093C" w:rsidRDefault="00C62E32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16C6EE6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7E75BEC" w14:textId="44CCBF29" w:rsidR="005218CA" w:rsidRPr="0049093C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B910B8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5218CA" w:rsidRPr="002A0451" w14:paraId="385CE0C0" w14:textId="77777777" w:rsidTr="00EF61FA">
        <w:tc>
          <w:tcPr>
            <w:tcW w:w="2296" w:type="pct"/>
            <w:shd w:val="clear" w:color="auto" w:fill="auto"/>
          </w:tcPr>
          <w:p w14:paraId="191F1E3B" w14:textId="62836264" w:rsidR="005218CA" w:rsidRPr="00746BCA" w:rsidRDefault="005218CA" w:rsidP="0052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59D772A2" w14:textId="79835B75" w:rsidR="005218CA" w:rsidRDefault="00C62E32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10</w:t>
            </w:r>
          </w:p>
        </w:tc>
        <w:tc>
          <w:tcPr>
            <w:tcW w:w="145" w:type="pct"/>
            <w:vAlign w:val="bottom"/>
          </w:tcPr>
          <w:p w14:paraId="39558958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182BC4D" w14:textId="7DBC99F5" w:rsidR="005218CA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6B1E4F">
              <w:rPr>
                <w:rFonts w:asciiTheme="majorHAnsi" w:hAnsiTheme="majorHAnsi" w:cstheme="majorHAnsi"/>
                <w:sz w:val="30"/>
                <w:szCs w:val="30"/>
              </w:rPr>
              <w:t>229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F7EACD1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9B89569" w14:textId="73228B18" w:rsidR="005218CA" w:rsidRPr="0049093C" w:rsidRDefault="00C62E32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9489B90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184A28D" w14:textId="7DCE5B23" w:rsidR="005218CA" w:rsidRPr="0049093C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B910B8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5218CA" w:rsidRPr="002A0451" w14:paraId="1EF0CEEA" w14:textId="77777777" w:rsidTr="00EF61FA">
        <w:tc>
          <w:tcPr>
            <w:tcW w:w="2296" w:type="pct"/>
            <w:shd w:val="clear" w:color="auto" w:fill="auto"/>
          </w:tcPr>
          <w:p w14:paraId="108B4647" w14:textId="7862DB08" w:rsidR="005218CA" w:rsidRPr="00746BCA" w:rsidRDefault="005218CA" w:rsidP="0052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4A13D886" w14:textId="1FF0CDCB" w:rsidR="005218CA" w:rsidRDefault="00C62E32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512</w:t>
            </w:r>
          </w:p>
        </w:tc>
        <w:tc>
          <w:tcPr>
            <w:tcW w:w="145" w:type="pct"/>
            <w:vAlign w:val="bottom"/>
          </w:tcPr>
          <w:p w14:paraId="76667880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429AEF3" w14:textId="476B5054" w:rsidR="005218CA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6B1E4F">
              <w:rPr>
                <w:rFonts w:asciiTheme="majorHAnsi" w:hAnsiTheme="majorHAnsi" w:cstheme="majorHAnsi"/>
                <w:sz w:val="30"/>
                <w:szCs w:val="30"/>
              </w:rPr>
              <w:t>100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E298235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7975149A" w14:textId="0F3F0977" w:rsidR="005218CA" w:rsidRPr="0049093C" w:rsidRDefault="00C62E32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BA4409F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74FE42A" w14:textId="708B4659" w:rsidR="005218CA" w:rsidRPr="0049093C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B910B8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5218CA" w:rsidRPr="002A0451" w14:paraId="42310292" w14:textId="77777777" w:rsidTr="00EF61FA">
        <w:tc>
          <w:tcPr>
            <w:tcW w:w="2296" w:type="pct"/>
            <w:shd w:val="clear" w:color="auto" w:fill="auto"/>
          </w:tcPr>
          <w:p w14:paraId="21CF9EF0" w14:textId="77777777" w:rsidR="005218CA" w:rsidRPr="00746BCA" w:rsidRDefault="005218CA" w:rsidP="0052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35111A8E" w14:textId="77777777" w:rsidR="005218CA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6C348A5B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6ACBDEB" w14:textId="77777777" w:rsidR="005218CA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BFEB9C3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6293C11" w14:textId="77777777" w:rsidR="005218CA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6F223EE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2592D70" w14:textId="77777777" w:rsidR="005218CA" w:rsidRPr="007D5B23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5218CA" w:rsidRPr="002A0451" w14:paraId="2C298FDB" w14:textId="77777777" w:rsidTr="00125496">
        <w:tc>
          <w:tcPr>
            <w:tcW w:w="2296" w:type="pct"/>
            <w:shd w:val="clear" w:color="auto" w:fill="auto"/>
          </w:tcPr>
          <w:p w14:paraId="4DFC001A" w14:textId="53CD1BF6" w:rsidR="005218CA" w:rsidRPr="00746BCA" w:rsidRDefault="005218CA" w:rsidP="0052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579CBDDC" w14:textId="77777777" w:rsidR="005218CA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32C87A6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E5CC644" w14:textId="77777777" w:rsidR="005218CA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582F0C2C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FF2DC49" w14:textId="77777777" w:rsidR="005218CA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2F9B05D" w14:textId="77777777" w:rsidR="005218CA" w:rsidRPr="002A0451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7FEFC370" w14:textId="77777777" w:rsidR="005218CA" w:rsidRPr="007D5B23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5218CA" w:rsidRPr="0049093C" w14:paraId="39DAC518" w14:textId="77777777" w:rsidTr="00125496">
        <w:tc>
          <w:tcPr>
            <w:tcW w:w="2296" w:type="pct"/>
            <w:shd w:val="clear" w:color="auto" w:fill="auto"/>
          </w:tcPr>
          <w:p w14:paraId="044703BA" w14:textId="6487FC78" w:rsidR="005218CA" w:rsidRPr="00746BCA" w:rsidRDefault="005218CA" w:rsidP="005218CA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/>
                <w:sz w:val="30"/>
                <w:szCs w:val="30"/>
                <w:cs/>
              </w:rPr>
              <w:t>ค่าตอบแทนผู้บริหารสำคัญ</w:t>
            </w:r>
            <w:r w:rsidRPr="0049093C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3366A82D" w14:textId="77777777" w:rsidR="005218CA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044E8345" w14:textId="77777777" w:rsidR="005218CA" w:rsidRPr="002A0451" w:rsidRDefault="005218CA" w:rsidP="005218CA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30E9507" w14:textId="77777777" w:rsidR="005218CA" w:rsidRDefault="005218CA" w:rsidP="005218CA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717818C3" w14:textId="77777777" w:rsidR="005218CA" w:rsidRPr="002A0451" w:rsidRDefault="005218CA" w:rsidP="005218CA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75AEE46" w14:textId="77777777" w:rsidR="005218CA" w:rsidRPr="0049093C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673A99A" w14:textId="77777777" w:rsidR="005218CA" w:rsidRPr="002A0451" w:rsidRDefault="005218CA" w:rsidP="005218CA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7E3E5F4B" w14:textId="77777777" w:rsidR="005218CA" w:rsidRPr="007D5B23" w:rsidRDefault="005218CA" w:rsidP="005218CA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2F2F0F" w:rsidRPr="0049093C" w14:paraId="6118DE98" w14:textId="77777777" w:rsidTr="008539A6">
        <w:tc>
          <w:tcPr>
            <w:tcW w:w="2296" w:type="pct"/>
            <w:shd w:val="clear" w:color="auto" w:fill="auto"/>
          </w:tcPr>
          <w:p w14:paraId="15927790" w14:textId="4B75A3C6" w:rsidR="002F2F0F" w:rsidRPr="00746BCA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2F018AF5" w14:textId="0708894D" w:rsidR="002F2F0F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18,340</w:t>
            </w:r>
          </w:p>
        </w:tc>
        <w:tc>
          <w:tcPr>
            <w:tcW w:w="145" w:type="pct"/>
            <w:vAlign w:val="bottom"/>
          </w:tcPr>
          <w:p w14:paraId="693CA2F5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644758E" w14:textId="189C07ED" w:rsid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43,293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B5EBFA6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CEB0ED6" w14:textId="6C438A71" w:rsidR="002F2F0F" w:rsidRPr="0049093C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11,005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0A4DED2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5004BECF" w14:textId="22FC4AA9" w:rsidR="002F2F0F" w:rsidRP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21,339</w:t>
            </w:r>
          </w:p>
        </w:tc>
      </w:tr>
      <w:tr w:rsidR="002F2F0F" w:rsidRPr="0049093C" w14:paraId="3AF694E0" w14:textId="77777777" w:rsidTr="008539A6">
        <w:tc>
          <w:tcPr>
            <w:tcW w:w="2296" w:type="pct"/>
            <w:shd w:val="clear" w:color="auto" w:fill="auto"/>
          </w:tcPr>
          <w:p w14:paraId="49D69F19" w14:textId="3168AC92" w:rsidR="002F2F0F" w:rsidRPr="00746BCA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27120" w14:textId="71DFC441" w:rsidR="002F2F0F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345</w:t>
            </w:r>
          </w:p>
        </w:tc>
        <w:tc>
          <w:tcPr>
            <w:tcW w:w="145" w:type="pct"/>
            <w:vAlign w:val="bottom"/>
          </w:tcPr>
          <w:p w14:paraId="77DAB9CE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1D17043B" w14:textId="34E8DE26" w:rsid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352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70A1098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B63CB" w14:textId="64796D40" w:rsidR="002F2F0F" w:rsidRPr="0049093C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228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3A05503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A2E15" w14:textId="43C8F1DD" w:rsidR="002F2F0F" w:rsidRP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340</w:t>
            </w:r>
          </w:p>
        </w:tc>
      </w:tr>
      <w:tr w:rsidR="002F2F0F" w:rsidRPr="0049093C" w14:paraId="4651C924" w14:textId="77777777" w:rsidTr="008539A6">
        <w:tc>
          <w:tcPr>
            <w:tcW w:w="2296" w:type="pct"/>
            <w:shd w:val="clear" w:color="auto" w:fill="auto"/>
          </w:tcPr>
          <w:p w14:paraId="56DF73AD" w14:textId="4A9E409F" w:rsidR="002F2F0F" w:rsidRPr="00746BCA" w:rsidRDefault="002F2F0F" w:rsidP="008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58B4A" w14:textId="5C079872" w:rsidR="002F2F0F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18,685</w:t>
            </w:r>
          </w:p>
        </w:tc>
        <w:tc>
          <w:tcPr>
            <w:tcW w:w="145" w:type="pct"/>
            <w:vAlign w:val="bottom"/>
          </w:tcPr>
          <w:p w14:paraId="339D6EC0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E7F90" w14:textId="649F237B" w:rsid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43,645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660798C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23DF93" w14:textId="0B67A769" w:rsidR="002F2F0F" w:rsidRPr="0049093C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11,233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1450402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B7B96F" w14:textId="0EF3752B" w:rsid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21,679</w:t>
            </w:r>
          </w:p>
        </w:tc>
      </w:tr>
      <w:tr w:rsidR="002F2F0F" w:rsidRPr="0049093C" w14:paraId="4F49D370" w14:textId="77777777" w:rsidTr="008539A6">
        <w:tc>
          <w:tcPr>
            <w:tcW w:w="2296" w:type="pct"/>
            <w:shd w:val="clear" w:color="auto" w:fill="auto"/>
          </w:tcPr>
          <w:p w14:paraId="5881714B" w14:textId="77777777" w:rsidR="002F2F0F" w:rsidRPr="00746BCA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E43B76" w14:textId="77777777" w:rsid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66CA0950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bottom"/>
          </w:tcPr>
          <w:p w14:paraId="6FD42E2E" w14:textId="77777777" w:rsid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39FC9F09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6DEDB8" w14:textId="77777777" w:rsidR="002F2F0F" w:rsidRPr="0049093C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33457054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F3211C" w14:textId="77777777" w:rsid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2F2F0F" w:rsidRPr="0049093C" w14:paraId="5AC2898F" w14:textId="77777777" w:rsidTr="00125496">
        <w:tc>
          <w:tcPr>
            <w:tcW w:w="2296" w:type="pct"/>
            <w:shd w:val="clear" w:color="auto" w:fill="auto"/>
          </w:tcPr>
          <w:p w14:paraId="4E885CDC" w14:textId="0754B2F6" w:rsidR="002F2F0F" w:rsidRPr="00746BCA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บุคคล</w:t>
            </w:r>
            <w:r w:rsidRPr="00746BCA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หรือกิจการอื่น</w:t>
            </w:r>
            <w:r w:rsidRPr="00746BCA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05F446E" w14:textId="77777777" w:rsid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1D10800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B2CD240" w14:textId="77777777" w:rsid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518AAA74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4FBA0FBD" w14:textId="77777777" w:rsidR="002F2F0F" w:rsidRPr="0049093C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2FFA9935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BD44E09" w14:textId="77777777" w:rsid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2F2F0F" w:rsidRPr="0049093C" w14:paraId="51350A6C" w14:textId="77777777" w:rsidTr="004D1A0B">
        <w:tc>
          <w:tcPr>
            <w:tcW w:w="2296" w:type="pct"/>
            <w:shd w:val="clear" w:color="auto" w:fill="auto"/>
          </w:tcPr>
          <w:p w14:paraId="4CEF55A5" w14:textId="44551E95" w:rsidR="002F2F0F" w:rsidRPr="00746BCA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14B56B6B" w14:textId="228E1538" w:rsidR="002F2F0F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0EE69E7F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05B3193" w14:textId="6F9399F2" w:rsid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994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5899A2A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AEBF4DC" w14:textId="6A95245E" w:rsidR="002F2F0F" w:rsidRPr="0049093C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91D46DC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3341C79" w14:textId="659B5828" w:rsidR="002F2F0F" w:rsidRPr="0049093C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2F2F0F" w:rsidRPr="0049093C" w14:paraId="7EF6E42D" w14:textId="77777777" w:rsidTr="004D1A0B">
        <w:tc>
          <w:tcPr>
            <w:tcW w:w="2296" w:type="pct"/>
            <w:shd w:val="clear" w:color="auto" w:fill="auto"/>
          </w:tcPr>
          <w:p w14:paraId="5724F627" w14:textId="738E9186" w:rsidR="002F2F0F" w:rsidRPr="00746BCA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40042630" w14:textId="3FD0C4C3" w:rsidR="002F2F0F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7A39C81D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5BF0815" w14:textId="0C85C590" w:rsid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CF381A"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CA5D7BB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152136C" w14:textId="76A123AE" w:rsidR="002F2F0F" w:rsidRPr="0049093C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4C0050E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58EB65C" w14:textId="1391F3BD" w:rsidR="002F2F0F" w:rsidRPr="0049093C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2F2F0F" w:rsidRPr="0049093C" w14:paraId="28C447F0" w14:textId="77777777" w:rsidTr="004D1A0B">
        <w:tc>
          <w:tcPr>
            <w:tcW w:w="2296" w:type="pct"/>
            <w:shd w:val="clear" w:color="auto" w:fill="auto"/>
          </w:tcPr>
          <w:p w14:paraId="454DF36F" w14:textId="4F08A151" w:rsidR="002F2F0F" w:rsidRPr="00746BCA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5A80C017" w14:textId="4719415C" w:rsidR="002F2F0F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1856193C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A12D555" w14:textId="02F8E77A" w:rsid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102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F8F031A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C770BDC" w14:textId="1EE2BBE1" w:rsidR="002F2F0F" w:rsidRPr="0049093C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E0EC3DF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77D30C1" w14:textId="61406124" w:rsidR="002F2F0F" w:rsidRPr="0049093C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2F2F0F" w:rsidRPr="0049093C" w14:paraId="028A9976" w14:textId="77777777" w:rsidTr="004D1A0B">
        <w:tc>
          <w:tcPr>
            <w:tcW w:w="2296" w:type="pct"/>
            <w:shd w:val="clear" w:color="auto" w:fill="auto"/>
          </w:tcPr>
          <w:p w14:paraId="6A37831A" w14:textId="55F8C57F" w:rsidR="002F2F0F" w:rsidRPr="00746BCA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EAD5B01" w14:textId="5E262341" w:rsidR="002F2F0F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27</w:t>
            </w:r>
          </w:p>
        </w:tc>
        <w:tc>
          <w:tcPr>
            <w:tcW w:w="145" w:type="pct"/>
            <w:vAlign w:val="bottom"/>
          </w:tcPr>
          <w:p w14:paraId="0B89180C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56C4061" w14:textId="21D4F5B5" w:rsid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1,642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4EE8FAC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F0A8970" w14:textId="7B4E6F57" w:rsidR="002F2F0F" w:rsidRPr="0049093C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24739E6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184E67A" w14:textId="7DDB86DA" w:rsidR="002F2F0F" w:rsidRPr="0049093C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2F2F0F" w:rsidRPr="0049093C" w14:paraId="0185F3F0" w14:textId="77777777" w:rsidTr="004D1A0B">
        <w:tc>
          <w:tcPr>
            <w:tcW w:w="2296" w:type="pct"/>
            <w:shd w:val="clear" w:color="auto" w:fill="auto"/>
          </w:tcPr>
          <w:p w14:paraId="03C4EBDE" w14:textId="6CE43CDD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34994BBD" w14:textId="78234E99" w:rsidR="002F2F0F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77FB5773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056C3C4" w14:textId="01E2F80D" w:rsid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208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BA0DE24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576DDCE" w14:textId="0B125D30" w:rsidR="002F2F0F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C27D7B7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F8B63F1" w14:textId="69D16529" w:rsidR="002F2F0F" w:rsidRPr="004D2BEA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2F2F0F" w:rsidRPr="0049093C" w14:paraId="78E09DA0" w14:textId="77777777" w:rsidTr="000D5B7C">
        <w:tc>
          <w:tcPr>
            <w:tcW w:w="2296" w:type="pct"/>
            <w:shd w:val="clear" w:color="auto" w:fill="auto"/>
          </w:tcPr>
          <w:p w14:paraId="2422BD26" w14:textId="63ECB47F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3BF255B" w14:textId="7D8B498D" w:rsidR="002F2F0F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145" w:type="pct"/>
            <w:vAlign w:val="bottom"/>
          </w:tcPr>
          <w:p w14:paraId="370909FF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0D151BA" w14:textId="7B52C64A" w:rsid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B314B2">
              <w:rPr>
                <w:rFonts w:asciiTheme="majorHAnsi" w:hAnsiTheme="majorHAnsi"/>
                <w:sz w:val="30"/>
                <w:szCs w:val="30"/>
              </w:rPr>
              <w:t>8,357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9394176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4910D22" w14:textId="5A8DA239" w:rsidR="002F2F0F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BB18CD9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05751CDA" w14:textId="2122BB6D" w:rsidR="002F2F0F" w:rsidRPr="004D2BEA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inorBidi" w:hAnsiTheme="minorBidi" w:cstheme="minorBidi"/>
                <w:sz w:val="30"/>
                <w:szCs w:val="30"/>
              </w:rPr>
            </w:pPr>
            <w:r w:rsidRPr="00B314B2">
              <w:rPr>
                <w:rFonts w:asciiTheme="majorHAnsi" w:hAnsiTheme="majorHAnsi"/>
                <w:sz w:val="30"/>
                <w:szCs w:val="30"/>
              </w:rPr>
              <w:t>8,357</w:t>
            </w:r>
          </w:p>
        </w:tc>
      </w:tr>
      <w:tr w:rsidR="002F2F0F" w:rsidRPr="0049093C" w14:paraId="057F3AA0" w14:textId="77777777" w:rsidTr="00221CE1">
        <w:tc>
          <w:tcPr>
            <w:tcW w:w="2296" w:type="pct"/>
            <w:shd w:val="clear" w:color="auto" w:fill="auto"/>
          </w:tcPr>
          <w:p w14:paraId="18657B38" w14:textId="294D623E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0834D5CF" w14:textId="63919DBB" w:rsidR="002F2F0F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6DFB1E18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5BE6BE3" w14:textId="318DEE3C" w:rsid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53DD655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0543FD0" w14:textId="06954FDC" w:rsidR="002F2F0F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B20EC99" w14:textId="77777777" w:rsidR="002F2F0F" w:rsidRPr="002A0451" w:rsidRDefault="002F2F0F" w:rsidP="002F2F0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92181D9" w14:textId="4C7CFCCB" w:rsidR="002F2F0F" w:rsidRPr="0049093C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</w:tbl>
    <w:p w14:paraId="0B3BC847" w14:textId="3D2BB0C6" w:rsidR="00381E49" w:rsidRDefault="00381E49" w:rsidP="0049093C">
      <w:pPr>
        <w:tabs>
          <w:tab w:val="clear" w:pos="3515"/>
          <w:tab w:val="clear" w:pos="3742"/>
        </w:tabs>
        <w:ind w:left="-18" w:right="-138"/>
        <w:rPr>
          <w:rFonts w:asciiTheme="majorHAnsi" w:hAnsiTheme="majorHAnsi" w:cstheme="majorHAnsi"/>
          <w:sz w:val="30"/>
          <w:szCs w:val="30"/>
        </w:rPr>
      </w:pPr>
    </w:p>
    <w:p w14:paraId="502960CA" w14:textId="77777777" w:rsidR="00381E49" w:rsidRDefault="00381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  <w:r>
        <w:rPr>
          <w:rFonts w:asciiTheme="majorHAnsi" w:hAnsiTheme="majorHAnsi" w:cstheme="majorHAnsi"/>
          <w:sz w:val="30"/>
          <w:szCs w:val="30"/>
        </w:rPr>
        <w:br w:type="page"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79"/>
        <w:gridCol w:w="251"/>
        <w:gridCol w:w="1125"/>
        <w:gridCol w:w="263"/>
        <w:gridCol w:w="1155"/>
        <w:gridCol w:w="266"/>
        <w:gridCol w:w="1086"/>
        <w:gridCol w:w="9"/>
      </w:tblGrid>
      <w:tr w:rsidR="00E149A5" w:rsidRPr="002A0451" w14:paraId="48D8CAF8" w14:textId="77777777" w:rsidTr="00FB5679">
        <w:trPr>
          <w:gridAfter w:val="1"/>
          <w:wAfter w:w="5" w:type="pct"/>
          <w:tblHeader/>
        </w:trPr>
        <w:tc>
          <w:tcPr>
            <w:tcW w:w="2209" w:type="pct"/>
          </w:tcPr>
          <w:p w14:paraId="4628AE81" w14:textId="77777777" w:rsidR="006352EC" w:rsidRPr="002A0451" w:rsidRDefault="006352E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2A0451">
              <w:rPr>
                <w:rFonts w:asciiTheme="majorHAnsi" w:hAnsiTheme="majorHAnsi" w:cs="Angsana New"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</w:t>
            </w:r>
          </w:p>
        </w:tc>
        <w:tc>
          <w:tcPr>
            <w:tcW w:w="1309" w:type="pct"/>
            <w:gridSpan w:val="3"/>
          </w:tcPr>
          <w:p w14:paraId="21BB55DE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A0451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0" w:type="pct"/>
          </w:tcPr>
          <w:p w14:paraId="2AD9F8AC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07259BDB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F2F0F" w:rsidRPr="002A0451" w14:paraId="2F228F8C" w14:textId="77777777" w:rsidTr="00507E3C">
        <w:trPr>
          <w:gridAfter w:val="1"/>
          <w:wAfter w:w="5" w:type="pct"/>
          <w:tblHeader/>
        </w:trPr>
        <w:tc>
          <w:tcPr>
            <w:tcW w:w="2209" w:type="pct"/>
          </w:tcPr>
          <w:p w14:paraId="3FEF5E97" w14:textId="52BAA205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7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A0451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5" w:type="pct"/>
          </w:tcPr>
          <w:p w14:paraId="5D0CA02B" w14:textId="5DAC1B9E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4" w:type="pct"/>
          </w:tcPr>
          <w:p w14:paraId="48697F3E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2433D66" w14:textId="70ADB5F9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45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38973DA8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</w:tcPr>
          <w:p w14:paraId="1D253A70" w14:textId="0DAC9A06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383F9D73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B88188B" w14:textId="0456D9F5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45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F2F0F" w:rsidRPr="002A0451" w14:paraId="0D758FF2" w14:textId="77777777" w:rsidTr="00507E3C">
        <w:trPr>
          <w:gridAfter w:val="1"/>
          <w:wAfter w:w="5" w:type="pct"/>
          <w:tblHeader/>
        </w:trPr>
        <w:tc>
          <w:tcPr>
            <w:tcW w:w="2209" w:type="pct"/>
          </w:tcPr>
          <w:p w14:paraId="5BE9BBDC" w14:textId="77777777" w:rsidR="002F2F0F" w:rsidRPr="002A0451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</w:tcPr>
          <w:p w14:paraId="30D8C422" w14:textId="27EB2921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134" w:type="pct"/>
          </w:tcPr>
          <w:p w14:paraId="06E924B2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9317A0F" w14:textId="1B86220D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3A247089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</w:tcPr>
          <w:p w14:paraId="22FDFE81" w14:textId="3F0B9272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05196053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991123D" w14:textId="5C3C67B8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</w:tr>
      <w:tr w:rsidR="00E149A5" w:rsidRPr="002A0451" w14:paraId="6152192B" w14:textId="77777777" w:rsidTr="00FB5679">
        <w:trPr>
          <w:gridAfter w:val="1"/>
          <w:wAfter w:w="5" w:type="pct"/>
          <w:tblHeader/>
        </w:trPr>
        <w:tc>
          <w:tcPr>
            <w:tcW w:w="2209" w:type="pct"/>
          </w:tcPr>
          <w:p w14:paraId="721FEBF6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86" w:type="pct"/>
            <w:gridSpan w:val="7"/>
          </w:tcPr>
          <w:p w14:paraId="4DAC2D49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0004" w:rsidRPr="002A0451" w14:paraId="716797F0" w14:textId="77777777" w:rsidTr="00FB5679">
        <w:tc>
          <w:tcPr>
            <w:tcW w:w="2209" w:type="pct"/>
          </w:tcPr>
          <w:p w14:paraId="259C63AF" w14:textId="77777777" w:rsidR="006352EC" w:rsidRPr="002A0451" w:rsidRDefault="0063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A0451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75" w:type="pct"/>
          </w:tcPr>
          <w:p w14:paraId="7BA8FAFA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1CB130D3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54AAC69F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692B5E7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3559273A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8429A69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E2A8CC7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2F2F0F" w:rsidRPr="002A0451" w14:paraId="486793BE" w14:textId="77777777" w:rsidTr="00BB63E0">
        <w:tc>
          <w:tcPr>
            <w:tcW w:w="2209" w:type="pct"/>
          </w:tcPr>
          <w:p w14:paraId="60FEE389" w14:textId="5087759E" w:rsidR="002F2F0F" w:rsidRPr="00A068FC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/>
                <w:sz w:val="30"/>
                <w:szCs w:val="30"/>
                <w:cs/>
              </w:rPr>
              <w:t>บุคคล</w:t>
            </w:r>
            <w:r w:rsidRPr="00A068FC">
              <w:rPr>
                <w:rFonts w:asciiTheme="majorHAnsi" w:hAnsiTheme="majorHAnsi" w:hint="cs"/>
                <w:sz w:val="30"/>
                <w:szCs w:val="30"/>
                <w:cs/>
              </w:rPr>
              <w:t>หรือ</w:t>
            </w: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D6BD71D" w14:textId="24656E13" w:rsidR="002F2F0F" w:rsidRPr="00A068FC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D282CEF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950858C" w14:textId="3508DE78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3,975</w:t>
            </w:r>
          </w:p>
        </w:tc>
        <w:tc>
          <w:tcPr>
            <w:tcW w:w="140" w:type="pct"/>
            <w:shd w:val="clear" w:color="auto" w:fill="auto"/>
          </w:tcPr>
          <w:p w14:paraId="11201298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167616AE" w14:textId="633A83B6" w:rsidR="002F2F0F" w:rsidRPr="002A0451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B50D34C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C6EC63" w14:textId="360330EB" w:rsidR="002F2F0F" w:rsidRPr="00351CB8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2F0F" w:rsidRPr="002A0451" w14:paraId="739B01A7" w14:textId="77777777" w:rsidTr="00BB63E0">
        <w:tc>
          <w:tcPr>
            <w:tcW w:w="2209" w:type="pct"/>
          </w:tcPr>
          <w:p w14:paraId="489BAA94" w14:textId="77777777" w:rsidR="002F2F0F" w:rsidRPr="00A068FC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shd w:val="clear" w:color="auto" w:fill="auto"/>
          </w:tcPr>
          <w:p w14:paraId="16EBBF58" w14:textId="623CA6F1" w:rsidR="002F2F0F" w:rsidRPr="00A068FC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D1842B2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56C39B8D" w14:textId="5BF335AD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3,975</w:t>
            </w:r>
          </w:p>
        </w:tc>
        <w:tc>
          <w:tcPr>
            <w:tcW w:w="140" w:type="pct"/>
            <w:shd w:val="clear" w:color="auto" w:fill="auto"/>
          </w:tcPr>
          <w:p w14:paraId="293357DA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31BE01B1" w14:textId="56DBD3E1" w:rsidR="002F2F0F" w:rsidRPr="002A0451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1539F51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6013D338" w14:textId="4E4132FC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2A52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F2F0F" w:rsidRPr="002A0451" w14:paraId="67A6C6B4" w14:textId="77777777" w:rsidTr="00BB63E0">
        <w:tc>
          <w:tcPr>
            <w:tcW w:w="2209" w:type="pct"/>
          </w:tcPr>
          <w:p w14:paraId="38241A45" w14:textId="210C1644" w:rsidR="002F2F0F" w:rsidRPr="00A068FC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CD7E09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2A524F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5C109139" w14:textId="4BDD55CC" w:rsidR="002F2F0F" w:rsidRPr="00C62E32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C62E32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2A00E7A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1581ED5" w14:textId="0446A1A8" w:rsid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524F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</w:t>
            </w: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3,677</w:t>
            </w:r>
            <w:r w:rsidRPr="002A524F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0" w:type="pct"/>
            <w:shd w:val="clear" w:color="auto" w:fill="auto"/>
          </w:tcPr>
          <w:p w14:paraId="3CA3BA48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702E3205" w14:textId="4A5C34C1" w:rsidR="002F2F0F" w:rsidRPr="00C62E32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C62E32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741F02A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A748F5" w14:textId="555DF2E9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2F0F" w:rsidRPr="002A0451" w14:paraId="3D86B6A7" w14:textId="77777777" w:rsidTr="00BB63E0">
        <w:tc>
          <w:tcPr>
            <w:tcW w:w="2209" w:type="pct"/>
          </w:tcPr>
          <w:p w14:paraId="53C53527" w14:textId="67BEF954" w:rsidR="002F2F0F" w:rsidRPr="00A068FC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83786C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5021B" w14:textId="053162AE" w:rsidR="002F2F0F" w:rsidRPr="00A068FC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27E9B61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E1B9C58" w14:textId="3779AA21" w:rsid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Pr="001152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0" w:type="pct"/>
            <w:shd w:val="clear" w:color="auto" w:fill="auto"/>
          </w:tcPr>
          <w:p w14:paraId="3449E071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42E4A" w14:textId="4E60BE08" w:rsidR="002F2F0F" w:rsidRPr="002A0451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9E07B31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2C404" w14:textId="23254275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F2F0F" w:rsidRPr="002A0451" w14:paraId="51928DBC" w14:textId="77777777" w:rsidTr="00FB5679">
        <w:tc>
          <w:tcPr>
            <w:tcW w:w="2209" w:type="pct"/>
          </w:tcPr>
          <w:p w14:paraId="12AEE6DB" w14:textId="77777777" w:rsidR="002F2F0F" w:rsidRPr="00A068FC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5ADB20D2" w14:textId="77777777" w:rsidR="002F2F0F" w:rsidRPr="00A068FC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2386FA26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0C373FD3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E984816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731243F0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EC54720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114650B3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2F2F0F" w:rsidRPr="002A0451" w14:paraId="1AF7390B" w14:textId="77777777" w:rsidTr="00FB5679">
        <w:tc>
          <w:tcPr>
            <w:tcW w:w="2209" w:type="pct"/>
          </w:tcPr>
          <w:p w14:paraId="5C90D20B" w14:textId="77777777" w:rsidR="002F2F0F" w:rsidRPr="00A068FC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5" w:type="pct"/>
          </w:tcPr>
          <w:p w14:paraId="3AD6CDA8" w14:textId="77777777" w:rsidR="002F2F0F" w:rsidRPr="00A068FC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5D9C81D1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582D1C52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5A4571F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CAF183B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4414C5B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81AE605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2F2F0F" w:rsidRPr="002A0451" w14:paraId="2C03D721" w14:textId="77777777" w:rsidTr="00A54B63">
        <w:tc>
          <w:tcPr>
            <w:tcW w:w="2209" w:type="pct"/>
          </w:tcPr>
          <w:p w14:paraId="19540BB4" w14:textId="77777777" w:rsidR="002F2F0F" w:rsidRPr="00A068FC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HAnsi" w:hAnsiTheme="majorHAnsi" w:cstheme="majorHAns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  <w:shd w:val="clear" w:color="auto" w:fill="auto"/>
          </w:tcPr>
          <w:p w14:paraId="4851AE6A" w14:textId="706724A7" w:rsidR="002F2F0F" w:rsidRPr="00A068FC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09CF0ED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1FD37477" w14:textId="5E7CA238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E27ADD6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234496FD" w14:textId="103ECAC1" w:rsidR="002F2F0F" w:rsidRPr="002A0451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1,306,985</w:t>
            </w:r>
          </w:p>
        </w:tc>
        <w:tc>
          <w:tcPr>
            <w:tcW w:w="142" w:type="pct"/>
            <w:shd w:val="clear" w:color="auto" w:fill="auto"/>
          </w:tcPr>
          <w:p w14:paraId="19613880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41C13465" w14:textId="6E64002E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</w:tr>
      <w:tr w:rsidR="002F2F0F" w:rsidRPr="002A0451" w14:paraId="6CBC8697" w14:textId="77777777" w:rsidTr="00A54B63">
        <w:tc>
          <w:tcPr>
            <w:tcW w:w="2209" w:type="pct"/>
          </w:tcPr>
          <w:p w14:paraId="2A60D346" w14:textId="77777777" w:rsidR="002F2F0F" w:rsidRPr="00A068FC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5" w:type="pct"/>
            <w:shd w:val="clear" w:color="auto" w:fill="auto"/>
          </w:tcPr>
          <w:p w14:paraId="5F95E671" w14:textId="5AD723C8" w:rsidR="002F2F0F" w:rsidRPr="00A068FC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</w:t>
            </w:r>
          </w:p>
        </w:tc>
        <w:tc>
          <w:tcPr>
            <w:tcW w:w="134" w:type="pct"/>
          </w:tcPr>
          <w:p w14:paraId="14B657DE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325598D2" w14:textId="38544FF2" w:rsidR="002F2F0F" w:rsidRP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2F2F0F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79</w:t>
            </w:r>
          </w:p>
        </w:tc>
        <w:tc>
          <w:tcPr>
            <w:tcW w:w="140" w:type="pct"/>
            <w:shd w:val="clear" w:color="auto" w:fill="auto"/>
          </w:tcPr>
          <w:p w14:paraId="18D47A79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2A6B20B1" w14:textId="34BEF8B6" w:rsidR="002F2F0F" w:rsidRPr="002A0451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AD1EAA2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12233BDF" w14:textId="3107D41C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F2F0F" w:rsidRPr="002A0451" w14:paraId="7478408F" w14:textId="77777777" w:rsidTr="00A54B63">
        <w:tc>
          <w:tcPr>
            <w:tcW w:w="2209" w:type="pct"/>
          </w:tcPr>
          <w:p w14:paraId="178451FC" w14:textId="0D99B8DE" w:rsidR="002F2F0F" w:rsidRPr="00A068FC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/>
                <w:sz w:val="30"/>
                <w:szCs w:val="30"/>
                <w:cs/>
              </w:rPr>
              <w:t>บุคคล</w:t>
            </w:r>
            <w:r w:rsidRPr="00A068FC">
              <w:rPr>
                <w:rFonts w:asciiTheme="majorHAnsi" w:hAnsiTheme="majorHAnsi" w:hint="cs"/>
                <w:sz w:val="30"/>
                <w:szCs w:val="30"/>
                <w:cs/>
              </w:rPr>
              <w:t>หรือ</w:t>
            </w: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4A49DF3A" w14:textId="0A8491AB" w:rsidR="002F2F0F" w:rsidRPr="00A068FC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F059422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4108A95" w14:textId="31557C75" w:rsidR="002F2F0F" w:rsidRPr="002F2F0F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2F2F0F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74,160</w:t>
            </w:r>
          </w:p>
        </w:tc>
        <w:tc>
          <w:tcPr>
            <w:tcW w:w="140" w:type="pct"/>
            <w:shd w:val="clear" w:color="auto" w:fill="auto"/>
          </w:tcPr>
          <w:p w14:paraId="69A152BD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6CF009FA" w14:textId="1D583D21" w:rsidR="002F2F0F" w:rsidRPr="002A0451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FBBBC8C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3D2318" w14:textId="67321CFB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F2F0F" w:rsidRPr="002A0451" w14:paraId="68507BAC" w14:textId="77777777" w:rsidTr="00A54B63">
        <w:tc>
          <w:tcPr>
            <w:tcW w:w="2209" w:type="pct"/>
          </w:tcPr>
          <w:p w14:paraId="77B46F1D" w14:textId="2F613F3B" w:rsidR="002F2F0F" w:rsidRPr="00A068FC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6017A691" w14:textId="1AD4F0B7" w:rsidR="002F2F0F" w:rsidRPr="00A068FC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4" w:type="pct"/>
          </w:tcPr>
          <w:p w14:paraId="065DEC69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5C43228D" w14:textId="5204128A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40" w:type="pct"/>
            <w:shd w:val="clear" w:color="auto" w:fill="auto"/>
          </w:tcPr>
          <w:p w14:paraId="16917416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651F22F1" w14:textId="69D452B6" w:rsidR="002F2F0F" w:rsidRPr="00F57158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1,306,985</w:t>
            </w:r>
          </w:p>
        </w:tc>
        <w:tc>
          <w:tcPr>
            <w:tcW w:w="142" w:type="pct"/>
            <w:shd w:val="clear" w:color="auto" w:fill="auto"/>
          </w:tcPr>
          <w:p w14:paraId="768C652B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1218DD" w14:textId="65587499" w:rsidR="002F2F0F" w:rsidRPr="00EB3559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</w:p>
        </w:tc>
      </w:tr>
      <w:tr w:rsidR="002F2F0F" w:rsidRPr="002A0451" w14:paraId="06D30F16" w14:textId="77777777" w:rsidTr="00960E8E">
        <w:tc>
          <w:tcPr>
            <w:tcW w:w="2209" w:type="pct"/>
          </w:tcPr>
          <w:p w14:paraId="40111B6F" w14:textId="2440B5A0" w:rsidR="002F2F0F" w:rsidRPr="00A068FC" w:rsidRDefault="002F2F0F" w:rsidP="006E33FB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068FC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A068FC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6B564BE9" w14:textId="76235AAB" w:rsidR="002F2F0F" w:rsidRPr="00A068FC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8AB1AA2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0729B5C3" w14:textId="46CEF925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D009D6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</w:t>
            </w:r>
            <w:r w:rsidRPr="00A301CB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74</w:t>
            </w:r>
            <w:r w:rsidRPr="00D009D6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,</w:t>
            </w:r>
            <w:r w:rsidRPr="00A301CB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60</w:t>
            </w:r>
            <w:r w:rsidRPr="00D009D6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62EA572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DFBAE" w14:textId="223D1571" w:rsidR="002F2F0F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(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1,258,040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FFCFFF4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70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400E5" w14:textId="33C8B3E1" w:rsidR="002F2F0F" w:rsidRPr="00E9623F" w:rsidRDefault="002F2F0F" w:rsidP="00960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90" w:hanging="2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D638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638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15258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Pr="00D638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F2F0F" w:rsidRPr="002A0451" w14:paraId="2D3C360C" w14:textId="77777777" w:rsidTr="00A54B63">
        <w:trPr>
          <w:trHeight w:val="325"/>
        </w:trPr>
        <w:tc>
          <w:tcPr>
            <w:tcW w:w="2209" w:type="pct"/>
          </w:tcPr>
          <w:p w14:paraId="44519D11" w14:textId="60C0602E" w:rsidR="002F2F0F" w:rsidRPr="002A0451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37D68" w14:textId="455A492F" w:rsidR="002F2F0F" w:rsidRPr="002A0451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4" w:type="pct"/>
          </w:tcPr>
          <w:p w14:paraId="42EEA54B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8481605" w14:textId="57886B66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40" w:type="pct"/>
            <w:shd w:val="clear" w:color="auto" w:fill="auto"/>
          </w:tcPr>
          <w:p w14:paraId="6081AD9C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E13CF" w14:textId="3A80C370" w:rsidR="002F2F0F" w:rsidRPr="002A0451" w:rsidRDefault="00C62E3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48,945</w:t>
            </w:r>
          </w:p>
        </w:tc>
        <w:tc>
          <w:tcPr>
            <w:tcW w:w="142" w:type="pct"/>
            <w:shd w:val="clear" w:color="auto" w:fill="auto"/>
          </w:tcPr>
          <w:p w14:paraId="6D7AD9BE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03D4B" w14:textId="464C5791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1152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0A3C4F" w:rsidRPr="002A0451" w14:paraId="4215E383" w14:textId="77777777" w:rsidTr="00F45F06">
        <w:trPr>
          <w:trHeight w:val="224"/>
        </w:trPr>
        <w:tc>
          <w:tcPr>
            <w:tcW w:w="2209" w:type="pct"/>
          </w:tcPr>
          <w:p w14:paraId="5AAE821F" w14:textId="77777777" w:rsidR="000A3C4F" w:rsidRPr="002A0451" w:rsidRDefault="000A3C4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73C2B5E0" w14:textId="77777777" w:rsidR="000A3C4F" w:rsidRPr="002A0451" w:rsidRDefault="000A3C4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0FC851AE" w14:textId="77777777" w:rsidR="000A3C4F" w:rsidRPr="002A0451" w:rsidRDefault="000A3C4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</w:tcPr>
          <w:p w14:paraId="12F24B11" w14:textId="77777777" w:rsidR="000A3C4F" w:rsidRPr="002A0451" w:rsidRDefault="000A3C4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74369042" w14:textId="77777777" w:rsidR="000A3C4F" w:rsidRPr="002A0451" w:rsidRDefault="000A3C4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6C491FF2" w14:textId="77777777" w:rsidR="000A3C4F" w:rsidRPr="002A0451" w:rsidRDefault="000A3C4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4C5B7D60" w14:textId="77777777" w:rsidR="000A3C4F" w:rsidRPr="002A0451" w:rsidRDefault="000A3C4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6CE5AC75" w14:textId="77777777" w:rsidR="000A3C4F" w:rsidRPr="002A0451" w:rsidRDefault="000A3C4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88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2F2F0F" w:rsidRPr="002A0451" w14:paraId="346F1253" w14:textId="77777777" w:rsidTr="004B235A">
        <w:tc>
          <w:tcPr>
            <w:tcW w:w="2209" w:type="pct"/>
          </w:tcPr>
          <w:p w14:paraId="2F114333" w14:textId="77777777" w:rsidR="002F2F0F" w:rsidRPr="002A0451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75" w:type="pct"/>
          </w:tcPr>
          <w:p w14:paraId="444BDAC3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2D143F83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</w:tcPr>
          <w:p w14:paraId="7CD541CE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C4A650A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6D12E501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08E8564C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544349B2" w14:textId="77777777" w:rsidR="002F2F0F" w:rsidRPr="002A0451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88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CF7A57" w:rsidRPr="002A0451" w14:paraId="4E9839ED" w14:textId="77777777" w:rsidTr="00953A37">
        <w:tc>
          <w:tcPr>
            <w:tcW w:w="2209" w:type="pct"/>
          </w:tcPr>
          <w:p w14:paraId="241EB9C5" w14:textId="77777777" w:rsidR="00CF7A57" w:rsidRPr="002A0451" w:rsidRDefault="00CF7A57" w:rsidP="00CF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  <w:shd w:val="clear" w:color="auto" w:fill="auto"/>
          </w:tcPr>
          <w:p w14:paraId="49C97636" w14:textId="78D663B8" w:rsidR="00CF7A57" w:rsidRPr="002A0451" w:rsidRDefault="00C62E32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0C8BF92" w14:textId="77777777" w:rsidR="00CF7A57" w:rsidRPr="002A0451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406A2898" w14:textId="62D2A67D" w:rsidR="00CF7A57" w:rsidRPr="002A0451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D41F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43A41FEB" w14:textId="77777777" w:rsidR="00CF7A57" w:rsidRPr="002A0451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0A6945E7" w14:textId="760E9235" w:rsidR="00CF7A57" w:rsidRPr="004F3D3C" w:rsidRDefault="00C62E32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777,825</w:t>
            </w:r>
          </w:p>
        </w:tc>
        <w:tc>
          <w:tcPr>
            <w:tcW w:w="142" w:type="pct"/>
            <w:shd w:val="clear" w:color="auto" w:fill="auto"/>
          </w:tcPr>
          <w:p w14:paraId="03AB65FF" w14:textId="77777777" w:rsidR="00CF7A57" w:rsidRPr="002A0451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61748827" w14:textId="74B122E8" w:rsidR="00CF7A57" w:rsidRPr="002A0451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735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014</w:t>
            </w:r>
          </w:p>
        </w:tc>
      </w:tr>
      <w:tr w:rsidR="00CF7A57" w:rsidRPr="002A0451" w14:paraId="2A6B78E0" w14:textId="77777777" w:rsidTr="00953A37">
        <w:tc>
          <w:tcPr>
            <w:tcW w:w="2209" w:type="pct"/>
          </w:tcPr>
          <w:p w14:paraId="17AA0838" w14:textId="77777777" w:rsidR="00CF7A57" w:rsidRPr="002A0451" w:rsidRDefault="00CF7A57" w:rsidP="00CF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710A17F2" w14:textId="098E7D33" w:rsidR="00CF7A57" w:rsidRPr="002A0451" w:rsidRDefault="00C62E32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19,500</w:t>
            </w:r>
          </w:p>
        </w:tc>
        <w:tc>
          <w:tcPr>
            <w:tcW w:w="134" w:type="pct"/>
          </w:tcPr>
          <w:p w14:paraId="2B458352" w14:textId="77777777" w:rsidR="00CF7A57" w:rsidRPr="002A0451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4CBA38D" w14:textId="015FCF8B" w:rsidR="00CF7A57" w:rsidRPr="002A0451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A57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369</w:t>
            </w:r>
          </w:p>
        </w:tc>
        <w:tc>
          <w:tcPr>
            <w:tcW w:w="140" w:type="pct"/>
            <w:shd w:val="clear" w:color="auto" w:fill="auto"/>
          </w:tcPr>
          <w:p w14:paraId="334E2BFE" w14:textId="77777777" w:rsidR="00CF7A57" w:rsidRPr="002A0451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58FA8BF5" w14:textId="6BC3AB64" w:rsidR="00CF7A57" w:rsidRPr="004F3D3C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ED82A4C" w14:textId="77777777" w:rsidR="00CF7A57" w:rsidRPr="002A0451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DB557D" w14:textId="2E8F15D7" w:rsidR="00CF7A57" w:rsidRPr="00E9623F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CF7A57" w:rsidRPr="002A0451" w14:paraId="1E9A0691" w14:textId="77777777" w:rsidTr="00953A37">
        <w:tc>
          <w:tcPr>
            <w:tcW w:w="2209" w:type="pct"/>
          </w:tcPr>
          <w:p w14:paraId="7808E264" w14:textId="77777777" w:rsidR="00CF7A57" w:rsidRPr="002A0451" w:rsidRDefault="00CF7A57" w:rsidP="00CF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07E21F4D" w14:textId="73CEF52F" w:rsidR="00CF7A57" w:rsidRPr="00583D2A" w:rsidRDefault="00C62E32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19,500</w:t>
            </w:r>
          </w:p>
        </w:tc>
        <w:tc>
          <w:tcPr>
            <w:tcW w:w="134" w:type="pct"/>
          </w:tcPr>
          <w:p w14:paraId="08D781F3" w14:textId="77777777" w:rsidR="00CF7A57" w:rsidRPr="002A0451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4EA10ADD" w14:textId="2E7456CA" w:rsidR="00CF7A57" w:rsidRPr="002A0451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152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Pr="00D009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140" w:type="pct"/>
            <w:shd w:val="clear" w:color="auto" w:fill="auto"/>
          </w:tcPr>
          <w:p w14:paraId="132A93FC" w14:textId="77777777" w:rsidR="00CF7A57" w:rsidRPr="002A0451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637BD9E6" w14:textId="7AC14301" w:rsidR="00CF7A57" w:rsidRPr="00425910" w:rsidRDefault="00C62E32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777,825</w:t>
            </w:r>
          </w:p>
        </w:tc>
        <w:tc>
          <w:tcPr>
            <w:tcW w:w="142" w:type="pct"/>
            <w:shd w:val="clear" w:color="auto" w:fill="auto"/>
          </w:tcPr>
          <w:p w14:paraId="216344F7" w14:textId="77777777" w:rsidR="00CF7A57" w:rsidRPr="002A0451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598D98" w14:textId="05DACC01" w:rsidR="00CF7A57" w:rsidRPr="002A0451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52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CF7A57" w:rsidRPr="00CA7C96" w14:paraId="2C65C930" w14:textId="77777777" w:rsidTr="00717D43">
        <w:tc>
          <w:tcPr>
            <w:tcW w:w="2209" w:type="pct"/>
          </w:tcPr>
          <w:p w14:paraId="2038CC94" w14:textId="0AC42E29" w:rsidR="00CF7A57" w:rsidRPr="002A0451" w:rsidRDefault="00CF7A57" w:rsidP="006E33FB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A068FC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A068FC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5" w:type="pct"/>
            <w:shd w:val="clear" w:color="auto" w:fill="auto"/>
          </w:tcPr>
          <w:p w14:paraId="3E0CFD8B" w14:textId="65A0F3A0" w:rsidR="00CF7A57" w:rsidRPr="004E65EF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0"/>
              <w:rPr>
                <w:rFonts w:asciiTheme="majorHAnsi" w:hAnsiTheme="majorHAnsi" w:cstheme="maj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36784AE" w14:textId="77777777" w:rsidR="00CF7A57" w:rsidRPr="002A0451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27"/>
                <w:tab w:val="decimal" w:pos="891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</w:tcPr>
          <w:p w14:paraId="0559D01F" w14:textId="679F4055" w:rsidR="00CF7A57" w:rsidRPr="002A0451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</w:t>
            </w:r>
            <w:r w:rsidRPr="00115258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8</w:t>
            </w:r>
            <w:r w:rsidRPr="00A301CB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72</w:t>
            </w:r>
            <w:r w:rsidRPr="00D009D6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,</w:t>
            </w:r>
            <w:r w:rsidRPr="00115258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8</w:t>
            </w:r>
            <w:r w:rsidRPr="00A301CB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69</w:t>
            </w: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191DE9F" w14:textId="77777777" w:rsidR="00CF7A57" w:rsidRPr="002A0451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34165DCB" w14:textId="561CDB62" w:rsidR="00CF7A57" w:rsidRPr="00880311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918FB07" w14:textId="77777777" w:rsidR="00CF7A57" w:rsidRPr="002A0451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  <w:vAlign w:val="bottom"/>
          </w:tcPr>
          <w:p w14:paraId="2E6323EB" w14:textId="2E2EB6DD" w:rsidR="00CF7A57" w:rsidRPr="002A0451" w:rsidRDefault="00CF7A57" w:rsidP="00960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</w:t>
            </w:r>
            <w:r w:rsidRPr="00115258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8</w:t>
            </w:r>
            <w:r w:rsidRPr="00A301CB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72</w:t>
            </w:r>
            <w:r w:rsidRPr="00D009D6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,</w:t>
            </w:r>
            <w:r w:rsidRPr="00115258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8</w:t>
            </w:r>
            <w:r w:rsidRPr="00A301CB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69</w:t>
            </w: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)</w:t>
            </w:r>
          </w:p>
        </w:tc>
      </w:tr>
      <w:tr w:rsidR="00CF7A57" w:rsidRPr="002A0451" w14:paraId="05F90E58" w14:textId="77777777" w:rsidTr="00953A37">
        <w:tc>
          <w:tcPr>
            <w:tcW w:w="2209" w:type="pct"/>
          </w:tcPr>
          <w:p w14:paraId="15FAB661" w14:textId="55DDDAFE" w:rsidR="00CF7A57" w:rsidRPr="0007578A" w:rsidRDefault="00CF7A57" w:rsidP="00CF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07578A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336893" w14:textId="4A8B7E2D" w:rsidR="00CF7A57" w:rsidRPr="00CA7C96" w:rsidRDefault="00C62E32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19,500</w:t>
            </w:r>
          </w:p>
        </w:tc>
        <w:tc>
          <w:tcPr>
            <w:tcW w:w="134" w:type="pct"/>
          </w:tcPr>
          <w:p w14:paraId="253FB83B" w14:textId="77777777" w:rsidR="00CF7A57" w:rsidRPr="00CA7C96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188B6755" w14:textId="7298CD9E" w:rsidR="00CF7A57" w:rsidRPr="00880311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Pr="00BB37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40" w:type="pct"/>
            <w:shd w:val="clear" w:color="auto" w:fill="auto"/>
          </w:tcPr>
          <w:p w14:paraId="3707EEB0" w14:textId="77777777" w:rsidR="00CF7A57" w:rsidRPr="00CA7C96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CA25D" w14:textId="6631E8E6" w:rsidR="00CF7A57" w:rsidRPr="00CA7C96" w:rsidRDefault="00C62E32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777,825</w:t>
            </w:r>
          </w:p>
        </w:tc>
        <w:tc>
          <w:tcPr>
            <w:tcW w:w="142" w:type="pct"/>
            <w:shd w:val="clear" w:color="auto" w:fill="auto"/>
          </w:tcPr>
          <w:p w14:paraId="6ACDAE1D" w14:textId="77777777" w:rsidR="00CF7A57" w:rsidRPr="002A0451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D70B0" w14:textId="536F4006" w:rsidR="00CF7A57" w:rsidRPr="002A0451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</w:t>
            </w:r>
            <w:r w:rsidRPr="00590F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014</w:t>
            </w:r>
          </w:p>
        </w:tc>
      </w:tr>
    </w:tbl>
    <w:p w14:paraId="7D2568BC" w14:textId="77777777" w:rsidR="006C2B92" w:rsidRDefault="006C2B92"/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3"/>
        <w:gridCol w:w="10"/>
        <w:gridCol w:w="1070"/>
        <w:gridCol w:w="9"/>
        <w:gridCol w:w="266"/>
        <w:gridCol w:w="9"/>
        <w:gridCol w:w="1092"/>
        <w:gridCol w:w="9"/>
        <w:gridCol w:w="251"/>
        <w:gridCol w:w="21"/>
        <w:gridCol w:w="11"/>
        <w:gridCol w:w="1124"/>
        <w:gridCol w:w="11"/>
        <w:gridCol w:w="257"/>
        <w:gridCol w:w="11"/>
        <w:gridCol w:w="1075"/>
        <w:gridCol w:w="11"/>
      </w:tblGrid>
      <w:tr w:rsidR="009D188B" w:rsidRPr="002A0451" w14:paraId="72B6E69B" w14:textId="77777777" w:rsidTr="00F45F06">
        <w:trPr>
          <w:trHeight w:val="325"/>
        </w:trPr>
        <w:tc>
          <w:tcPr>
            <w:tcW w:w="2208" w:type="pct"/>
          </w:tcPr>
          <w:p w14:paraId="3E37248B" w14:textId="6EAD1BDB" w:rsidR="009D188B" w:rsidRPr="009D188B" w:rsidRDefault="009D188B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9D188B">
              <w:rPr>
                <w:rFonts w:asciiTheme="majorHAnsi" w:hAnsiTheme="majorHAns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9" w:type="pct"/>
            <w:gridSpan w:val="6"/>
            <w:shd w:val="clear" w:color="auto" w:fill="auto"/>
          </w:tcPr>
          <w:p w14:paraId="42B5E077" w14:textId="3889655B" w:rsidR="009D188B" w:rsidRPr="009D188B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56710F85" w14:textId="77777777" w:rsidR="009D188B" w:rsidRPr="009D188B" w:rsidRDefault="009D188B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4" w:type="pct"/>
            <w:gridSpan w:val="8"/>
          </w:tcPr>
          <w:p w14:paraId="31C8782B" w14:textId="5CD026EB" w:rsidR="009D188B" w:rsidRPr="009D188B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7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E48" w:rsidRPr="002A0451" w14:paraId="6D669594" w14:textId="77777777" w:rsidTr="00F45F06">
        <w:trPr>
          <w:gridAfter w:val="1"/>
          <w:wAfter w:w="7" w:type="pct"/>
        </w:trPr>
        <w:tc>
          <w:tcPr>
            <w:tcW w:w="2208" w:type="pct"/>
          </w:tcPr>
          <w:p w14:paraId="4D44AAF1" w14:textId="507ED961" w:rsidR="001A6E48" w:rsidRPr="002A0451" w:rsidRDefault="001A6E48" w:rsidP="001A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5" w:type="pct"/>
            <w:gridSpan w:val="2"/>
            <w:shd w:val="clear" w:color="auto" w:fill="auto"/>
          </w:tcPr>
          <w:p w14:paraId="5E5EB99D" w14:textId="325B8424" w:rsidR="001A6E48" w:rsidRPr="009D188B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 w:rsidRPr="009D188B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147" w:type="pct"/>
            <w:gridSpan w:val="2"/>
            <w:vAlign w:val="bottom"/>
          </w:tcPr>
          <w:p w14:paraId="7303A29C" w14:textId="77777777" w:rsidR="001A6E48" w:rsidRPr="009D188B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6D822E0F" w14:textId="1759766E" w:rsidR="001A6E48" w:rsidRPr="009D188B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50" w:type="pct"/>
            <w:gridSpan w:val="3"/>
            <w:vAlign w:val="bottom"/>
          </w:tcPr>
          <w:p w14:paraId="362DEB2A" w14:textId="77777777" w:rsidR="001A6E48" w:rsidRPr="009D188B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1AA36B86" w14:textId="45688256" w:rsidR="001A6E48" w:rsidRPr="009D188B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9D188B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143" w:type="pct"/>
            <w:gridSpan w:val="2"/>
            <w:vAlign w:val="bottom"/>
          </w:tcPr>
          <w:p w14:paraId="0A60AF2D" w14:textId="77777777" w:rsidR="001A6E48" w:rsidRPr="009D188B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3A2D0D5E" w14:textId="6AD02EAD" w:rsidR="001A6E48" w:rsidRPr="009D188B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</w:tr>
      <w:tr w:rsidR="009D188B" w:rsidRPr="002A0451" w14:paraId="299D61F2" w14:textId="77777777" w:rsidTr="00F45F06">
        <w:trPr>
          <w:gridAfter w:val="1"/>
          <w:wAfter w:w="7" w:type="pct"/>
        </w:trPr>
        <w:tc>
          <w:tcPr>
            <w:tcW w:w="2208" w:type="pct"/>
          </w:tcPr>
          <w:p w14:paraId="00D6C455" w14:textId="77777777" w:rsidR="009D188B" w:rsidRPr="009D188B" w:rsidRDefault="009D188B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5" w:type="pct"/>
            <w:gridSpan w:val="15"/>
            <w:shd w:val="clear" w:color="auto" w:fill="auto"/>
          </w:tcPr>
          <w:p w14:paraId="072ECDE4" w14:textId="5A5B3558" w:rsidR="009D188B" w:rsidRPr="009D188B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E48" w:rsidRPr="002A0451" w14:paraId="2721D6A8" w14:textId="77777777" w:rsidTr="00F45F06">
        <w:trPr>
          <w:gridAfter w:val="1"/>
          <w:wAfter w:w="7" w:type="pct"/>
        </w:trPr>
        <w:tc>
          <w:tcPr>
            <w:tcW w:w="2208" w:type="pct"/>
          </w:tcPr>
          <w:p w14:paraId="691EF0A4" w14:textId="4D0BA568" w:rsidR="001A6E48" w:rsidRPr="00FA6F67" w:rsidRDefault="001A6E48" w:rsidP="001A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6F6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5" w:type="pct"/>
            <w:gridSpan w:val="2"/>
            <w:shd w:val="clear" w:color="auto" w:fill="auto"/>
          </w:tcPr>
          <w:p w14:paraId="6302BD1C" w14:textId="08A59C67" w:rsidR="001A6E48" w:rsidRPr="006B2209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7B1DCCD6" w14:textId="4B202316" w:rsidR="001A6E48" w:rsidRPr="002A0451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41481CA3" w14:textId="37299D67" w:rsidR="001A6E48" w:rsidRPr="002A0451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vAlign w:val="bottom"/>
          </w:tcPr>
          <w:p w14:paraId="067F6C77" w14:textId="77777777" w:rsidR="001A6E48" w:rsidRPr="002A0451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6170BD23" w14:textId="1533D3A5" w:rsidR="001A6E48" w:rsidRPr="009D27EB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vAlign w:val="bottom"/>
          </w:tcPr>
          <w:p w14:paraId="3D14D27D" w14:textId="77777777" w:rsidR="001A6E48" w:rsidRPr="002A0451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62DBD907" w14:textId="30BAC44C" w:rsidR="001A6E48" w:rsidRPr="00351CB8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27EB">
              <w:rPr>
                <w:rFonts w:asciiTheme="majorHAnsi" w:hAnsiTheme="majorHAnsi" w:cstheme="majorHAnsi"/>
                <w:sz w:val="30"/>
                <w:szCs w:val="30"/>
              </w:rPr>
              <w:t>1,090,536</w:t>
            </w:r>
          </w:p>
        </w:tc>
      </w:tr>
      <w:tr w:rsidR="001A6E48" w:rsidRPr="002A0451" w14:paraId="14B0A586" w14:textId="77777777" w:rsidTr="00F45F06">
        <w:trPr>
          <w:gridAfter w:val="1"/>
          <w:wAfter w:w="7" w:type="pct"/>
        </w:trPr>
        <w:tc>
          <w:tcPr>
            <w:tcW w:w="2208" w:type="pct"/>
          </w:tcPr>
          <w:p w14:paraId="5526E0EC" w14:textId="281002F8" w:rsidR="001A6E48" w:rsidRPr="00FA6F67" w:rsidRDefault="001A6E48" w:rsidP="001A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6F67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ืม</w:t>
            </w: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8FAAC1" w14:textId="5982C3FD" w:rsidR="001A6E48" w:rsidRPr="006B2209" w:rsidRDefault="00C62E32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559692F7" w14:textId="2AEECDC6" w:rsidR="001A6E48" w:rsidRPr="002A0451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0C90FA4E" w14:textId="52885182" w:rsidR="001A6E48" w:rsidRPr="002A0451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vAlign w:val="bottom"/>
          </w:tcPr>
          <w:p w14:paraId="30DF3D61" w14:textId="77777777" w:rsidR="001A6E48" w:rsidRPr="002A0451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2912B" w14:textId="004B25BB" w:rsidR="001A6E48" w:rsidRPr="009D27EB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vAlign w:val="bottom"/>
          </w:tcPr>
          <w:p w14:paraId="37C82425" w14:textId="77777777" w:rsidR="001A6E48" w:rsidRPr="002A0451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  <w:vAlign w:val="bottom"/>
          </w:tcPr>
          <w:p w14:paraId="141F6D4B" w14:textId="6969C774" w:rsidR="001A6E48" w:rsidRPr="00351CB8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27EB">
              <w:rPr>
                <w:rFonts w:asciiTheme="majorHAnsi" w:hAnsiTheme="majorHAnsi" w:cstheme="majorHAnsi"/>
                <w:sz w:val="30"/>
                <w:szCs w:val="30"/>
              </w:rPr>
              <w:t>889,299</w:t>
            </w:r>
          </w:p>
        </w:tc>
      </w:tr>
      <w:tr w:rsidR="001A6E48" w:rsidRPr="002A0451" w14:paraId="444256B7" w14:textId="77777777" w:rsidTr="00F45F06">
        <w:trPr>
          <w:gridAfter w:val="1"/>
          <w:wAfter w:w="7" w:type="pct"/>
        </w:trPr>
        <w:tc>
          <w:tcPr>
            <w:tcW w:w="2208" w:type="pct"/>
          </w:tcPr>
          <w:p w14:paraId="4F7CD756" w14:textId="7DD2E23B" w:rsidR="001A6E48" w:rsidRPr="00FA6F67" w:rsidRDefault="001A6E48" w:rsidP="001A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FA6F67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5DDAB5" w14:textId="546DC693" w:rsidR="001A6E48" w:rsidRPr="0090624D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429C0AC6" w14:textId="56661448" w:rsidR="001A6E48" w:rsidRPr="002A0451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563088" w14:textId="0251F141" w:rsidR="001A6E48" w:rsidRPr="006B2209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6B2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vAlign w:val="bottom"/>
          </w:tcPr>
          <w:p w14:paraId="4090D31B" w14:textId="77777777" w:rsidR="001A6E48" w:rsidRPr="002A0451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FF9CD6" w14:textId="5DF320AB" w:rsidR="001A6E48" w:rsidRPr="002A0451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vAlign w:val="bottom"/>
          </w:tcPr>
          <w:p w14:paraId="7F30720A" w14:textId="77777777" w:rsidR="001A6E48" w:rsidRPr="002A0451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3E199" w14:textId="490A4449" w:rsidR="001A6E48" w:rsidRPr="006B2209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1,979,835</w:t>
            </w:r>
          </w:p>
        </w:tc>
      </w:tr>
      <w:tr w:rsidR="009D188B" w:rsidRPr="002A0451" w14:paraId="69E528DC" w14:textId="77777777" w:rsidTr="00F45F06">
        <w:trPr>
          <w:gridAfter w:val="1"/>
          <w:wAfter w:w="7" w:type="pct"/>
          <w:tblHeader/>
        </w:trPr>
        <w:tc>
          <w:tcPr>
            <w:tcW w:w="2213" w:type="pct"/>
            <w:gridSpan w:val="2"/>
          </w:tcPr>
          <w:p w14:paraId="23BDE029" w14:textId="074E4044" w:rsidR="009D188B" w:rsidRPr="009D188B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188B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</w:t>
            </w:r>
          </w:p>
        </w:tc>
        <w:tc>
          <w:tcPr>
            <w:tcW w:w="1309" w:type="pct"/>
            <w:gridSpan w:val="6"/>
            <w:shd w:val="clear" w:color="auto" w:fill="auto"/>
          </w:tcPr>
          <w:p w14:paraId="78E1D7B2" w14:textId="2B944C11" w:rsidR="009D188B" w:rsidRPr="002A0451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gridSpan w:val="3"/>
            <w:vAlign w:val="bottom"/>
          </w:tcPr>
          <w:p w14:paraId="0B1CBEE1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5"/>
            <w:shd w:val="clear" w:color="auto" w:fill="auto"/>
          </w:tcPr>
          <w:p w14:paraId="105D647F" w14:textId="617341D0" w:rsidR="009D188B" w:rsidRPr="002A0451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7569" w:rsidRPr="002A0451" w14:paraId="6AC73711" w14:textId="77777777" w:rsidTr="00F45F06">
        <w:trPr>
          <w:gridAfter w:val="1"/>
          <w:wAfter w:w="7" w:type="pct"/>
          <w:tblHeader/>
        </w:trPr>
        <w:tc>
          <w:tcPr>
            <w:tcW w:w="2213" w:type="pct"/>
            <w:gridSpan w:val="2"/>
          </w:tcPr>
          <w:p w14:paraId="5E854339" w14:textId="60041EC8" w:rsidR="00D07569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A0451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5" w:type="pct"/>
            <w:gridSpan w:val="2"/>
            <w:shd w:val="clear" w:color="auto" w:fill="auto"/>
          </w:tcPr>
          <w:p w14:paraId="3970DA58" w14:textId="749FCAA3" w:rsidR="00D07569" w:rsidRPr="0088031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gridSpan w:val="2"/>
          </w:tcPr>
          <w:p w14:paraId="39752661" w14:textId="77777777" w:rsidR="00D07569" w:rsidRPr="0088031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5E4E2ADB" w14:textId="425911A0" w:rsidR="00D07569" w:rsidRPr="0088031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45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" w:type="pct"/>
            <w:gridSpan w:val="3"/>
            <w:vAlign w:val="bottom"/>
          </w:tcPr>
          <w:p w14:paraId="77CF08AB" w14:textId="77777777" w:rsidR="00D07569" w:rsidRPr="0088031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5C8C84A7" w14:textId="4725E050" w:rsidR="00D07569" w:rsidRPr="0088031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  <w:gridSpan w:val="2"/>
          </w:tcPr>
          <w:p w14:paraId="15C9D050" w14:textId="77777777" w:rsidR="00D07569" w:rsidRPr="0088031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3" w:type="pct"/>
          </w:tcPr>
          <w:p w14:paraId="7A495823" w14:textId="17CDD9CE" w:rsidR="00D07569" w:rsidRPr="0088031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45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07569" w:rsidRPr="002A0451" w14:paraId="1520E8F7" w14:textId="77777777" w:rsidTr="00F45F06">
        <w:trPr>
          <w:gridAfter w:val="1"/>
          <w:wAfter w:w="7" w:type="pct"/>
          <w:tblHeader/>
        </w:trPr>
        <w:tc>
          <w:tcPr>
            <w:tcW w:w="2213" w:type="pct"/>
            <w:gridSpan w:val="2"/>
          </w:tcPr>
          <w:p w14:paraId="55B96A8E" w14:textId="77777777" w:rsidR="00D07569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45399DF5" w14:textId="7723781D" w:rsidR="00D07569" w:rsidRPr="0088031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147" w:type="pct"/>
            <w:gridSpan w:val="2"/>
          </w:tcPr>
          <w:p w14:paraId="4E6D87B6" w14:textId="77777777" w:rsidR="00D07569" w:rsidRPr="0088031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5AFC2470" w14:textId="4761841D" w:rsidR="00D07569" w:rsidRPr="0088031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151" w:type="pct"/>
            <w:gridSpan w:val="3"/>
            <w:vAlign w:val="bottom"/>
          </w:tcPr>
          <w:p w14:paraId="160EB5EE" w14:textId="77777777" w:rsidR="00D07569" w:rsidRPr="0088031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4D662BC0" w14:textId="059AB524" w:rsidR="00D07569" w:rsidRPr="0088031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143" w:type="pct"/>
            <w:gridSpan w:val="2"/>
          </w:tcPr>
          <w:p w14:paraId="63A938BE" w14:textId="77777777" w:rsidR="00D07569" w:rsidRPr="0088031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DF2C29D" w14:textId="46FF698C" w:rsidR="00D07569" w:rsidRPr="0088031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</w:tr>
      <w:tr w:rsidR="009D188B" w:rsidRPr="002A0451" w14:paraId="0ADB3DAB" w14:textId="77777777" w:rsidTr="00F45F06">
        <w:trPr>
          <w:gridAfter w:val="1"/>
          <w:wAfter w:w="7" w:type="pct"/>
          <w:tblHeader/>
        </w:trPr>
        <w:tc>
          <w:tcPr>
            <w:tcW w:w="2213" w:type="pct"/>
            <w:gridSpan w:val="2"/>
          </w:tcPr>
          <w:p w14:paraId="6CE261F5" w14:textId="77777777" w:rsidR="009D188B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0" w:type="pct"/>
            <w:gridSpan w:val="14"/>
            <w:shd w:val="clear" w:color="auto" w:fill="auto"/>
          </w:tcPr>
          <w:p w14:paraId="66EF7152" w14:textId="3E54C7E5" w:rsidR="009D188B" w:rsidRPr="00641798" w:rsidRDefault="00641798" w:rsidP="00641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188B" w:rsidRPr="002A0451" w14:paraId="57CD9A83" w14:textId="77777777" w:rsidTr="00F45F06">
        <w:trPr>
          <w:gridAfter w:val="1"/>
          <w:wAfter w:w="7" w:type="pct"/>
        </w:trPr>
        <w:tc>
          <w:tcPr>
            <w:tcW w:w="2213" w:type="pct"/>
            <w:gridSpan w:val="2"/>
          </w:tcPr>
          <w:p w14:paraId="146155E3" w14:textId="77777777" w:rsidR="009D188B" w:rsidRPr="002A0451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575" w:type="pct"/>
            <w:gridSpan w:val="2"/>
            <w:shd w:val="clear" w:color="auto" w:fill="auto"/>
          </w:tcPr>
          <w:p w14:paraId="75289A5C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31B6C4C4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4BA76B18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3"/>
            <w:vAlign w:val="bottom"/>
          </w:tcPr>
          <w:p w14:paraId="70C45407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36D8885B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2BF3CF9F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4370C1F5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D07569" w:rsidRPr="002A0451" w14:paraId="7B88647C" w14:textId="77777777" w:rsidTr="00F45F06">
        <w:trPr>
          <w:gridAfter w:val="1"/>
          <w:wAfter w:w="7" w:type="pct"/>
          <w:trHeight w:val="272"/>
        </w:trPr>
        <w:tc>
          <w:tcPr>
            <w:tcW w:w="2213" w:type="pct"/>
            <w:gridSpan w:val="2"/>
          </w:tcPr>
          <w:p w14:paraId="05AD6A83" w14:textId="77777777" w:rsidR="00D07569" w:rsidRPr="00A068FC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  <w:gridSpan w:val="2"/>
            <w:shd w:val="clear" w:color="auto" w:fill="auto"/>
          </w:tcPr>
          <w:p w14:paraId="68DBCBAD" w14:textId="40101F69" w:rsidR="00D07569" w:rsidRPr="00872791" w:rsidRDefault="00C62E32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53218C81" w14:textId="77777777" w:rsidR="00D07569" w:rsidRPr="00A068FC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491816D7" w14:textId="60215DE6" w:rsidR="00D07569" w:rsidRPr="00A068FC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3"/>
            <w:shd w:val="clear" w:color="auto" w:fill="auto"/>
          </w:tcPr>
          <w:p w14:paraId="3C31181D" w14:textId="7777777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4276DA7D" w14:textId="49D57263" w:rsidR="00D07569" w:rsidRPr="002A0451" w:rsidRDefault="00C62E32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508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4A8D1F6" w14:textId="7777777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B8BC16E" w14:textId="719E094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07569" w:rsidRPr="002A0451" w14:paraId="4FC83701" w14:textId="77777777" w:rsidTr="00F45F06">
        <w:trPr>
          <w:gridAfter w:val="1"/>
          <w:wAfter w:w="7" w:type="pct"/>
        </w:trPr>
        <w:tc>
          <w:tcPr>
            <w:tcW w:w="2213" w:type="pct"/>
            <w:gridSpan w:val="2"/>
          </w:tcPr>
          <w:p w14:paraId="3A83ECD9" w14:textId="77777777" w:rsidR="00D07569" w:rsidRPr="00A068FC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5" w:type="pct"/>
            <w:gridSpan w:val="2"/>
            <w:shd w:val="clear" w:color="auto" w:fill="auto"/>
          </w:tcPr>
          <w:p w14:paraId="722207C9" w14:textId="4591DD41" w:rsidR="00D07569" w:rsidRPr="00A068FC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1E91AAC0" w14:textId="77777777" w:rsidR="00D07569" w:rsidRPr="00A068FC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55503D9F" w14:textId="03BF7D3E" w:rsidR="00D07569" w:rsidRPr="00A068FC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51" w:type="pct"/>
            <w:gridSpan w:val="3"/>
            <w:shd w:val="clear" w:color="auto" w:fill="auto"/>
          </w:tcPr>
          <w:p w14:paraId="0258ED9C" w14:textId="7777777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28A01BEA" w14:textId="1C921888" w:rsidR="00D07569" w:rsidRPr="00C10FC2" w:rsidRDefault="00C62E32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15BBA3A" w14:textId="7777777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70401DC" w14:textId="0D4AF53F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7569" w:rsidRPr="002A0451" w14:paraId="66B3CE2F" w14:textId="77777777" w:rsidTr="00F45F06">
        <w:trPr>
          <w:gridAfter w:val="1"/>
          <w:wAfter w:w="7" w:type="pct"/>
        </w:trPr>
        <w:tc>
          <w:tcPr>
            <w:tcW w:w="2213" w:type="pct"/>
            <w:gridSpan w:val="2"/>
          </w:tcPr>
          <w:p w14:paraId="4EF2F249" w14:textId="48C9A34F" w:rsidR="00D07569" w:rsidRPr="00A068FC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/>
                <w:sz w:val="30"/>
                <w:szCs w:val="30"/>
                <w:cs/>
              </w:rPr>
              <w:t>บุคคลหรือ</w:t>
            </w: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45BAF3" w14:textId="003B8A81" w:rsidR="00D07569" w:rsidRPr="00A068FC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15</w:t>
            </w:r>
          </w:p>
        </w:tc>
        <w:tc>
          <w:tcPr>
            <w:tcW w:w="147" w:type="pct"/>
            <w:gridSpan w:val="2"/>
          </w:tcPr>
          <w:p w14:paraId="6321F3B6" w14:textId="77777777" w:rsidR="00D07569" w:rsidRPr="00A068FC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288F7B7D" w14:textId="4863480D" w:rsidR="00D07569" w:rsidRPr="00A068FC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  <w:gridSpan w:val="3"/>
            <w:shd w:val="clear" w:color="auto" w:fill="auto"/>
          </w:tcPr>
          <w:p w14:paraId="2381333E" w14:textId="7777777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979A48" w14:textId="2BC3E7B5" w:rsidR="00D07569" w:rsidRPr="00C10FC2" w:rsidRDefault="00C62E32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9067DF2" w14:textId="7777777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591A72D2" w14:textId="4F193CDC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7569" w:rsidRPr="002A0451" w14:paraId="23B261A4" w14:textId="77777777" w:rsidTr="00F45F06">
        <w:trPr>
          <w:gridAfter w:val="1"/>
          <w:wAfter w:w="7" w:type="pct"/>
        </w:trPr>
        <w:tc>
          <w:tcPr>
            <w:tcW w:w="2213" w:type="pct"/>
            <w:gridSpan w:val="2"/>
          </w:tcPr>
          <w:p w14:paraId="1AF9D07F" w14:textId="77777777" w:rsidR="00D07569" w:rsidRPr="00A068FC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04F6E" w14:textId="5203CC77" w:rsidR="00D07569" w:rsidRPr="00A068FC" w:rsidRDefault="00C62E32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47" w:type="pct"/>
            <w:gridSpan w:val="2"/>
          </w:tcPr>
          <w:p w14:paraId="78B4311C" w14:textId="77777777" w:rsidR="00D07569" w:rsidRPr="00A068FC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CCECA5" w14:textId="7E6FACC1" w:rsidR="00D07569" w:rsidRPr="00A068FC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51" w:type="pct"/>
            <w:gridSpan w:val="3"/>
            <w:shd w:val="clear" w:color="auto" w:fill="auto"/>
          </w:tcPr>
          <w:p w14:paraId="579F37F4" w14:textId="7777777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26675" w14:textId="3C0EF49B" w:rsidR="00D07569" w:rsidRPr="00C10FC2" w:rsidRDefault="00C62E32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32914FAD" w14:textId="7777777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A6A08" w14:textId="4838F04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9D188B" w:rsidRPr="00E019FD" w14:paraId="4259558E" w14:textId="77777777" w:rsidTr="00F45F06">
        <w:trPr>
          <w:gridAfter w:val="1"/>
          <w:wAfter w:w="7" w:type="pct"/>
          <w:trHeight w:hRule="exact" w:val="410"/>
        </w:trPr>
        <w:tc>
          <w:tcPr>
            <w:tcW w:w="2213" w:type="pct"/>
            <w:gridSpan w:val="2"/>
          </w:tcPr>
          <w:p w14:paraId="31329A7B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  <w:cs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7D5D32E0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7B75C58A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70283D3C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51" w:type="pct"/>
            <w:gridSpan w:val="3"/>
            <w:vAlign w:val="bottom"/>
          </w:tcPr>
          <w:p w14:paraId="52C21B9C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7BAA1067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46442C5D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066C9D2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</w:tr>
      <w:tr w:rsidR="009D188B" w:rsidRPr="002A0451" w14:paraId="0861C84B" w14:textId="77777777" w:rsidTr="00F45F06">
        <w:trPr>
          <w:gridAfter w:val="1"/>
          <w:wAfter w:w="7" w:type="pct"/>
        </w:trPr>
        <w:tc>
          <w:tcPr>
            <w:tcW w:w="2213" w:type="pct"/>
            <w:gridSpan w:val="2"/>
          </w:tcPr>
          <w:p w14:paraId="2AAD4BEB" w14:textId="086F1A50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A068FC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5" w:type="pct"/>
            <w:gridSpan w:val="2"/>
            <w:shd w:val="clear" w:color="auto" w:fill="auto"/>
          </w:tcPr>
          <w:p w14:paraId="5546305D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00BA5042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6A599BF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3"/>
            <w:vAlign w:val="bottom"/>
          </w:tcPr>
          <w:p w14:paraId="1A07D67C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39BC0475" w14:textId="77777777" w:rsidR="009D188B" w:rsidRPr="00C10FC2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7D03D9EB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17CC017D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D07569" w:rsidRPr="002A0451" w14:paraId="5C592B10" w14:textId="77777777" w:rsidTr="00F45F06">
        <w:trPr>
          <w:gridAfter w:val="1"/>
          <w:wAfter w:w="7" w:type="pct"/>
        </w:trPr>
        <w:tc>
          <w:tcPr>
            <w:tcW w:w="2213" w:type="pct"/>
            <w:gridSpan w:val="2"/>
          </w:tcPr>
          <w:p w14:paraId="2A4D9B59" w14:textId="77777777" w:rsidR="00D07569" w:rsidRPr="00A068FC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  <w:gridSpan w:val="2"/>
            <w:shd w:val="clear" w:color="auto" w:fill="auto"/>
          </w:tcPr>
          <w:p w14:paraId="7E4D5E59" w14:textId="24CAAF4F" w:rsidR="00D07569" w:rsidRPr="00872791" w:rsidRDefault="00C62E32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7929854C" w14:textId="77777777" w:rsidR="00D07569" w:rsidRPr="00A068FC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48EBB64F" w14:textId="2B3E969D" w:rsidR="00D07569" w:rsidRPr="00A068FC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3"/>
          </w:tcPr>
          <w:p w14:paraId="15BDDEBA" w14:textId="7777777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301639DF" w14:textId="62AE0217" w:rsidR="00D07569" w:rsidRPr="002A0451" w:rsidRDefault="00C62E32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</w:t>
            </w:r>
            <w:r w:rsidR="00C71E99">
              <w:rPr>
                <w:rFonts w:asciiTheme="majorHAnsi" w:hAnsiTheme="majorHAnsi" w:cstheme="majorHAnsi"/>
                <w:sz w:val="30"/>
                <w:szCs w:val="30"/>
              </w:rPr>
              <w:t>63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,539</w:t>
            </w:r>
          </w:p>
        </w:tc>
        <w:tc>
          <w:tcPr>
            <w:tcW w:w="143" w:type="pct"/>
            <w:gridSpan w:val="2"/>
          </w:tcPr>
          <w:p w14:paraId="5FB6F19B" w14:textId="7777777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85FC019" w14:textId="730F09D1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7569">
              <w:rPr>
                <w:rFonts w:asciiTheme="majorHAnsi" w:hAnsiTheme="majorHAnsi" w:cstheme="majorHAnsi"/>
                <w:sz w:val="30"/>
                <w:szCs w:val="30"/>
              </w:rPr>
              <w:t>770</w:t>
            </w:r>
          </w:p>
        </w:tc>
      </w:tr>
      <w:tr w:rsidR="00D07569" w:rsidRPr="002A0451" w14:paraId="283A0CF6" w14:textId="77777777" w:rsidTr="00F45F06">
        <w:trPr>
          <w:gridAfter w:val="1"/>
          <w:wAfter w:w="7" w:type="pct"/>
        </w:trPr>
        <w:tc>
          <w:tcPr>
            <w:tcW w:w="2213" w:type="pct"/>
            <w:gridSpan w:val="2"/>
          </w:tcPr>
          <w:p w14:paraId="63D5F68D" w14:textId="77777777" w:rsidR="00D07569" w:rsidRPr="00A068FC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5" w:type="pct"/>
            <w:gridSpan w:val="2"/>
            <w:shd w:val="clear" w:color="auto" w:fill="auto"/>
          </w:tcPr>
          <w:p w14:paraId="22607516" w14:textId="5388AA2E" w:rsidR="00D07569" w:rsidRPr="00A068FC" w:rsidRDefault="00C62E32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617</w:t>
            </w:r>
          </w:p>
        </w:tc>
        <w:tc>
          <w:tcPr>
            <w:tcW w:w="147" w:type="pct"/>
            <w:gridSpan w:val="2"/>
          </w:tcPr>
          <w:p w14:paraId="69789C1D" w14:textId="77777777" w:rsidR="00D07569" w:rsidRPr="00A068FC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5309FD8B" w14:textId="6BD5D6DC" w:rsidR="00D07569" w:rsidRPr="00A068FC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1" w:type="pct"/>
            <w:gridSpan w:val="3"/>
            <w:shd w:val="clear" w:color="auto" w:fill="auto"/>
          </w:tcPr>
          <w:p w14:paraId="4150A4BF" w14:textId="7777777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4DCD18C4" w14:textId="742E9E58" w:rsidR="00D07569" w:rsidRPr="002A0451" w:rsidRDefault="00C62E32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617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03BE7D3" w14:textId="7777777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25397494" w14:textId="7113ABAD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D07569">
              <w:rPr>
                <w:rFonts w:asciiTheme="majorHAnsi" w:hAnsiTheme="majorHAnsi" w:cstheme="majorHAnsi"/>
                <w:sz w:val="30"/>
                <w:szCs w:val="30"/>
              </w:rPr>
              <w:t>499</w:t>
            </w:r>
          </w:p>
        </w:tc>
      </w:tr>
      <w:tr w:rsidR="00D07569" w:rsidRPr="002A0451" w14:paraId="636C7FFA" w14:textId="77777777" w:rsidTr="00F45F06">
        <w:trPr>
          <w:gridAfter w:val="1"/>
          <w:wAfter w:w="7" w:type="pct"/>
        </w:trPr>
        <w:tc>
          <w:tcPr>
            <w:tcW w:w="2213" w:type="pct"/>
            <w:gridSpan w:val="2"/>
          </w:tcPr>
          <w:p w14:paraId="560FFFE0" w14:textId="57AC28BF" w:rsidR="00D07569" w:rsidRPr="00A068FC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/>
                <w:sz w:val="30"/>
                <w:szCs w:val="30"/>
                <w:cs/>
              </w:rPr>
              <w:t>บุคคลหรือ</w:t>
            </w: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80B4B" w14:textId="3CF5814D" w:rsidR="00D07569" w:rsidRPr="00A068FC" w:rsidRDefault="00C62E32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147" w:type="pct"/>
            <w:gridSpan w:val="2"/>
          </w:tcPr>
          <w:p w14:paraId="01360AB3" w14:textId="77777777" w:rsidR="00D07569" w:rsidRPr="00A068FC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11452F53" w14:textId="7E4A3FE5" w:rsidR="00D07569" w:rsidRPr="00A068FC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35,730</w:t>
            </w:r>
          </w:p>
        </w:tc>
        <w:tc>
          <w:tcPr>
            <w:tcW w:w="151" w:type="pct"/>
            <w:gridSpan w:val="3"/>
            <w:shd w:val="clear" w:color="auto" w:fill="auto"/>
          </w:tcPr>
          <w:p w14:paraId="263542C5" w14:textId="7777777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4F46B5" w14:textId="3B7D92E0" w:rsidR="00D07569" w:rsidRPr="002A0451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0588CB8" w14:textId="7777777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701B53D8" w14:textId="21508910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7569" w:rsidRPr="002A0451" w14:paraId="67F9EB53" w14:textId="77777777" w:rsidTr="00F45F06">
        <w:trPr>
          <w:gridAfter w:val="1"/>
          <w:wAfter w:w="7" w:type="pct"/>
        </w:trPr>
        <w:tc>
          <w:tcPr>
            <w:tcW w:w="2213" w:type="pct"/>
            <w:gridSpan w:val="2"/>
          </w:tcPr>
          <w:p w14:paraId="5476730F" w14:textId="77777777" w:rsidR="00D07569" w:rsidRPr="00A068FC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8ED19" w14:textId="04990863" w:rsidR="00D07569" w:rsidRPr="00A068FC" w:rsidRDefault="00C62E32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147" w:type="pct"/>
            <w:gridSpan w:val="2"/>
          </w:tcPr>
          <w:p w14:paraId="401CD271" w14:textId="77777777" w:rsidR="00D07569" w:rsidRPr="00A068FC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C20448" w14:textId="779D20FD" w:rsidR="00D07569" w:rsidRPr="00A068FC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36,469</w:t>
            </w:r>
          </w:p>
        </w:tc>
        <w:tc>
          <w:tcPr>
            <w:tcW w:w="151" w:type="pct"/>
            <w:gridSpan w:val="3"/>
            <w:shd w:val="clear" w:color="auto" w:fill="auto"/>
          </w:tcPr>
          <w:p w14:paraId="2A2AFFB8" w14:textId="7777777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10D36" w14:textId="7D5F8262" w:rsidR="00D07569" w:rsidRPr="00C10FC2" w:rsidRDefault="00C62E32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</w:t>
            </w:r>
            <w:r w:rsidR="00C71E99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64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,156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384A284" w14:textId="7777777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B69E2" w14:textId="02BBA246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</w:t>
            </w:r>
          </w:p>
        </w:tc>
      </w:tr>
      <w:tr w:rsidR="00D07569" w:rsidRPr="002A0451" w14:paraId="0A5A49A9" w14:textId="77777777" w:rsidTr="00F45F06">
        <w:trPr>
          <w:gridAfter w:val="1"/>
          <w:wAfter w:w="7" w:type="pct"/>
          <w:trHeight w:hRule="exact" w:val="401"/>
        </w:trPr>
        <w:tc>
          <w:tcPr>
            <w:tcW w:w="2213" w:type="pct"/>
            <w:gridSpan w:val="2"/>
          </w:tcPr>
          <w:p w14:paraId="6010D4B4" w14:textId="77777777" w:rsidR="00D07569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  <w:p w14:paraId="6B7C575B" w14:textId="77777777" w:rsidR="00D07569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  <w:p w14:paraId="79C5C264" w14:textId="00BCF129" w:rsidR="00D07569" w:rsidRPr="00A068FC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2BF5E1B" w14:textId="77777777" w:rsidR="00D07569" w:rsidRPr="00A068FC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7289FB4F" w14:textId="77777777" w:rsidR="00D07569" w:rsidRPr="00A068FC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</w:tcBorders>
          </w:tcPr>
          <w:p w14:paraId="327B0D2C" w14:textId="77777777" w:rsidR="00D07569" w:rsidRPr="00A068FC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1" w:type="pct"/>
            <w:gridSpan w:val="3"/>
          </w:tcPr>
          <w:p w14:paraId="35B5140C" w14:textId="7777777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ECED9A3" w14:textId="77777777" w:rsidR="00D07569" w:rsidRPr="00C10FC2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08034C7" w14:textId="7777777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3175AC28" w14:textId="7777777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07569" w:rsidRPr="002A0451" w14:paraId="64DFB714" w14:textId="77777777" w:rsidTr="00F45F06">
        <w:trPr>
          <w:gridAfter w:val="1"/>
          <w:wAfter w:w="7" w:type="pct"/>
        </w:trPr>
        <w:tc>
          <w:tcPr>
            <w:tcW w:w="2213" w:type="pct"/>
            <w:gridSpan w:val="2"/>
          </w:tcPr>
          <w:p w14:paraId="44C884AD" w14:textId="77777777" w:rsidR="00D07569" w:rsidRPr="00A068FC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75" w:type="pct"/>
            <w:gridSpan w:val="2"/>
            <w:shd w:val="clear" w:color="auto" w:fill="auto"/>
          </w:tcPr>
          <w:p w14:paraId="5B96C819" w14:textId="77777777" w:rsidR="00D07569" w:rsidRPr="00A068FC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42874C76" w14:textId="77777777" w:rsidR="00D07569" w:rsidRPr="00A068FC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5B8D1B7D" w14:textId="77777777" w:rsidR="00D07569" w:rsidRPr="00A068FC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1" w:type="pct"/>
            <w:gridSpan w:val="3"/>
          </w:tcPr>
          <w:p w14:paraId="4F647555" w14:textId="7777777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5BF61F6F" w14:textId="77777777" w:rsidR="00D07569" w:rsidRPr="00C10FC2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C20D233" w14:textId="77777777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622C9F14" w14:textId="4B2D2C34" w:rsidR="00D07569" w:rsidRPr="002A0451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EE4268" w:rsidRPr="002A0451" w14:paraId="6895C108" w14:textId="77777777" w:rsidTr="00F45F06">
        <w:trPr>
          <w:gridAfter w:val="1"/>
          <w:wAfter w:w="7" w:type="pct"/>
        </w:trPr>
        <w:tc>
          <w:tcPr>
            <w:tcW w:w="2213" w:type="pct"/>
            <w:gridSpan w:val="2"/>
          </w:tcPr>
          <w:p w14:paraId="757F5AEC" w14:textId="77777777" w:rsidR="00EE4268" w:rsidRPr="00A068FC" w:rsidRDefault="00EE4268" w:rsidP="00EE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  <w:gridSpan w:val="2"/>
            <w:shd w:val="clear" w:color="auto" w:fill="auto"/>
          </w:tcPr>
          <w:p w14:paraId="31CFF5B7" w14:textId="41EF164E" w:rsidR="00EE4268" w:rsidRPr="00FE09C5" w:rsidRDefault="00C62E32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12122934" w14:textId="77777777" w:rsidR="00EE4268" w:rsidRPr="00A068FC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5DC35A73" w14:textId="00E888D5" w:rsidR="00EE4268" w:rsidRPr="00A068FC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3"/>
            <w:shd w:val="clear" w:color="auto" w:fill="auto"/>
          </w:tcPr>
          <w:p w14:paraId="2A71CE36" w14:textId="77777777" w:rsidR="00EE4268" w:rsidRPr="002A0451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6B00BEB0" w14:textId="5CD602D2" w:rsidR="00EE4268" w:rsidRPr="002A0451" w:rsidRDefault="00C62E32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</w:t>
            </w:r>
            <w:r w:rsidR="00C71E99">
              <w:rPr>
                <w:rFonts w:asciiTheme="majorHAnsi" w:hAnsiTheme="majorHAnsi" w:cstheme="majorHAnsi"/>
                <w:sz w:val="30"/>
                <w:szCs w:val="30"/>
              </w:rPr>
              <w:t>26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,621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6A0544F" w14:textId="77777777" w:rsidR="00EE4268" w:rsidRPr="002A0451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FCF239B" w14:textId="1D4CA416" w:rsidR="00EE4268" w:rsidRPr="00872791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EE4268" w:rsidRPr="002A0451" w14:paraId="5EE7CA5B" w14:textId="77777777" w:rsidTr="00F45F06">
        <w:trPr>
          <w:gridAfter w:val="1"/>
          <w:wAfter w:w="7" w:type="pct"/>
        </w:trPr>
        <w:tc>
          <w:tcPr>
            <w:tcW w:w="2213" w:type="pct"/>
            <w:gridSpan w:val="2"/>
          </w:tcPr>
          <w:p w14:paraId="1D03C11C" w14:textId="0C0DD093" w:rsidR="00EE4268" w:rsidRPr="00A068FC" w:rsidRDefault="00EE4268" w:rsidP="00EE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5" w:type="pct"/>
            <w:gridSpan w:val="2"/>
            <w:shd w:val="clear" w:color="auto" w:fill="auto"/>
          </w:tcPr>
          <w:p w14:paraId="34140FFC" w14:textId="7DD9C28F" w:rsidR="00EE4268" w:rsidRPr="00A068FC" w:rsidRDefault="00C62E32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7,000</w:t>
            </w:r>
          </w:p>
        </w:tc>
        <w:tc>
          <w:tcPr>
            <w:tcW w:w="147" w:type="pct"/>
            <w:gridSpan w:val="2"/>
          </w:tcPr>
          <w:p w14:paraId="00B614F6" w14:textId="77777777" w:rsidR="00EE4268" w:rsidRPr="00A068FC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644ECFBF" w14:textId="721190EA" w:rsidR="00EE4268" w:rsidRPr="00872791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51" w:type="pct"/>
            <w:gridSpan w:val="3"/>
            <w:shd w:val="clear" w:color="auto" w:fill="auto"/>
          </w:tcPr>
          <w:p w14:paraId="3E84BCF0" w14:textId="77777777" w:rsidR="00EE4268" w:rsidRPr="002A0451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05510D5F" w14:textId="55D1A0A2" w:rsidR="00EE4268" w:rsidRPr="002A0451" w:rsidRDefault="00C62E32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7,000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17AA23F" w14:textId="77777777" w:rsidR="00EE4268" w:rsidRPr="002A0451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28AF0F39" w14:textId="4248716C" w:rsidR="00EE4268" w:rsidRPr="00872791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E4268">
              <w:rPr>
                <w:rFonts w:asciiTheme="majorHAnsi" w:hAnsiTheme="majorHAnsi" w:cstheme="majorHAnsi"/>
                <w:sz w:val="30"/>
                <w:szCs w:val="30"/>
              </w:rPr>
              <w:t>000</w:t>
            </w:r>
          </w:p>
        </w:tc>
      </w:tr>
      <w:tr w:rsidR="00EE4268" w:rsidRPr="002A0451" w14:paraId="541A590D" w14:textId="77777777" w:rsidTr="00F45F06">
        <w:trPr>
          <w:gridAfter w:val="1"/>
          <w:wAfter w:w="7" w:type="pct"/>
        </w:trPr>
        <w:tc>
          <w:tcPr>
            <w:tcW w:w="2213" w:type="pct"/>
            <w:gridSpan w:val="2"/>
          </w:tcPr>
          <w:p w14:paraId="541B33EF" w14:textId="02B7C85E" w:rsidR="00EE4268" w:rsidRPr="00A068FC" w:rsidRDefault="00EE4268" w:rsidP="00EE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/>
                <w:sz w:val="30"/>
                <w:szCs w:val="30"/>
                <w:cs/>
              </w:rPr>
              <w:t>บุคคลหรือ</w:t>
            </w: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A44479" w14:textId="355814D0" w:rsidR="00EE4268" w:rsidRPr="00A068FC" w:rsidRDefault="00C62E32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7,815</w:t>
            </w:r>
          </w:p>
        </w:tc>
        <w:tc>
          <w:tcPr>
            <w:tcW w:w="147" w:type="pct"/>
            <w:gridSpan w:val="2"/>
          </w:tcPr>
          <w:p w14:paraId="62E397F8" w14:textId="77777777" w:rsidR="00EE4268" w:rsidRPr="00A068FC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5049DFE8" w14:textId="12EC403B" w:rsidR="00EE4268" w:rsidRPr="00872791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51" w:type="pct"/>
            <w:gridSpan w:val="3"/>
            <w:shd w:val="clear" w:color="auto" w:fill="auto"/>
          </w:tcPr>
          <w:p w14:paraId="3D1FA6D1" w14:textId="77777777" w:rsidR="00EE4268" w:rsidRPr="002A0451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4F6A1C" w14:textId="7762B9EE" w:rsidR="00EE4268" w:rsidRPr="002A0451" w:rsidRDefault="00C62E32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3BA660E8" w14:textId="77777777" w:rsidR="00EE4268" w:rsidRPr="002A0451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78E0689D" w14:textId="1717C168" w:rsidR="00EE4268" w:rsidRPr="00872791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4268" w:rsidRPr="002A0451" w14:paraId="2F227F1E" w14:textId="77777777" w:rsidTr="00F45F06">
        <w:trPr>
          <w:gridAfter w:val="1"/>
          <w:wAfter w:w="7" w:type="pct"/>
        </w:trPr>
        <w:tc>
          <w:tcPr>
            <w:tcW w:w="2213" w:type="pct"/>
            <w:gridSpan w:val="2"/>
          </w:tcPr>
          <w:p w14:paraId="11D7380B" w14:textId="54822B98" w:rsidR="00EE4268" w:rsidRPr="00A068FC" w:rsidRDefault="00EE4268" w:rsidP="00EE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DBC31" w14:textId="263A1828" w:rsidR="00EE4268" w:rsidRPr="00A068FC" w:rsidRDefault="00C62E32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14,815</w:t>
            </w:r>
          </w:p>
        </w:tc>
        <w:tc>
          <w:tcPr>
            <w:tcW w:w="147" w:type="pct"/>
            <w:gridSpan w:val="2"/>
          </w:tcPr>
          <w:p w14:paraId="40794E23" w14:textId="77777777" w:rsidR="00EE4268" w:rsidRPr="00A068FC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B7603F" w14:textId="2F0012FE" w:rsidR="00EE4268" w:rsidRPr="00A068FC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52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51" w:type="pct"/>
            <w:gridSpan w:val="3"/>
            <w:shd w:val="clear" w:color="auto" w:fill="auto"/>
          </w:tcPr>
          <w:p w14:paraId="7DF407F5" w14:textId="77777777" w:rsidR="00EE4268" w:rsidRPr="002A0451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E22F41" w14:textId="33448833" w:rsidR="00EE4268" w:rsidRPr="00C67E22" w:rsidRDefault="00C62E32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</w:t>
            </w:r>
            <w:r w:rsidR="00C71E99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33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,621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13B7DCC" w14:textId="77777777" w:rsidR="00EE4268" w:rsidRPr="002A0451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5C2E5" w14:textId="54E31AC8" w:rsidR="00EE4268" w:rsidRPr="00872791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</w:p>
        </w:tc>
      </w:tr>
    </w:tbl>
    <w:p w14:paraId="0973B5B6" w14:textId="77777777" w:rsidR="00562D47" w:rsidRDefault="00562D47" w:rsidP="00B85C5A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086470CF" w14:textId="23489F8D" w:rsidR="00F45F06" w:rsidRDefault="00F45F06" w:rsidP="00B85C5A">
      <w:pPr>
        <w:pStyle w:val="BodyText2"/>
        <w:rPr>
          <w:rFonts w:asciiTheme="minorHAnsi" w:hAnsiTheme="minorHAnsi" w:cstheme="minorHAnsi"/>
          <w:b/>
          <w:bCs/>
          <w:cs/>
          <w:lang w:val="en-US"/>
        </w:rPr>
      </w:pPr>
      <w:r>
        <w:rPr>
          <w:rFonts w:asciiTheme="minorHAnsi" w:hAnsiTheme="minorHAnsi" w:cstheme="minorHAnsi"/>
          <w:b/>
          <w:bCs/>
          <w:cs/>
          <w:lang w:val="en-US"/>
        </w:rPr>
        <w:br w:type="page"/>
      </w:r>
    </w:p>
    <w:p w14:paraId="17B8CD05" w14:textId="4166870E" w:rsidR="003B1BAB" w:rsidRPr="002A0451" w:rsidRDefault="003B1BAB" w:rsidP="00067B9C">
      <w:pPr>
        <w:pStyle w:val="BodyText2"/>
        <w:ind w:left="540"/>
        <w:rPr>
          <w:rFonts w:asciiTheme="minorHAnsi" w:hAnsiTheme="minorHAnsi" w:cstheme="minorHAnsi"/>
          <w:b/>
          <w:bCs/>
          <w:i/>
          <w:iCs/>
          <w:lang w:val="en-US"/>
        </w:rPr>
      </w:pPr>
      <w:r w:rsidRPr="002A0451">
        <w:rPr>
          <w:rFonts w:asciiTheme="minorHAnsi" w:hAnsiTheme="minorHAnsi" w:cstheme="minorHAnsi"/>
          <w:b/>
          <w:bCs/>
          <w:i/>
          <w:iCs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14:paraId="6D46BAF0" w14:textId="24CB33C4" w:rsidR="00BD31B1" w:rsidRPr="002A0451" w:rsidRDefault="00BD31B1" w:rsidP="00BD31B1">
      <w:pPr>
        <w:pStyle w:val="BodyText2"/>
        <w:rPr>
          <w:rFonts w:asciiTheme="minorHAnsi" w:hAnsiTheme="minorHAnsi" w:cstheme="minorHAnsi"/>
          <w:cs/>
          <w:lang w:val="en-US"/>
        </w:rPr>
      </w:pPr>
    </w:p>
    <w:p w14:paraId="0F4385CE" w14:textId="31D380EC" w:rsidR="00BD31B1" w:rsidRPr="002A0451" w:rsidRDefault="00BD31B1" w:rsidP="00BD31B1">
      <w:pPr>
        <w:pStyle w:val="BodyText2"/>
        <w:ind w:left="540"/>
        <w:rPr>
          <w:rFonts w:asciiTheme="minorHAnsi" w:hAnsiTheme="minorHAnsi" w:cstheme="minorHAnsi"/>
          <w:i/>
          <w:iCs/>
          <w:cs/>
          <w:lang w:val="en-US"/>
        </w:rPr>
      </w:pPr>
      <w:r w:rsidRPr="002A0451">
        <w:rPr>
          <w:rFonts w:asciiTheme="minorHAnsi" w:hAnsiTheme="minorHAnsi" w:cstheme="minorHAnsi"/>
          <w:i/>
          <w:iCs/>
          <w:cs/>
          <w:lang w:val="en-US"/>
        </w:rPr>
        <w:t>สัญญาเงินให้กู้ยืม</w:t>
      </w:r>
    </w:p>
    <w:p w14:paraId="2B8768B0" w14:textId="77777777" w:rsidR="00B85C5A" w:rsidRDefault="00B85C5A" w:rsidP="00984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4E1CF8" w14:textId="2B032723" w:rsidR="003205FA" w:rsidRDefault="0045102C" w:rsidP="00BD31B1">
      <w:pPr>
        <w:pStyle w:val="BodyText2"/>
        <w:ind w:left="540"/>
        <w:rPr>
          <w:lang w:val="en-US"/>
        </w:rPr>
      </w:pPr>
      <w:r>
        <w:rPr>
          <w:rFonts w:hint="cs"/>
          <w:cs/>
          <w:lang w:val="en-US"/>
        </w:rPr>
        <w:t xml:space="preserve">ณ วันที่ </w:t>
      </w:r>
      <w:r>
        <w:rPr>
          <w:lang w:val="en-US"/>
        </w:rPr>
        <w:t xml:space="preserve">31 </w:t>
      </w:r>
      <w:r>
        <w:rPr>
          <w:rFonts w:hint="cs"/>
          <w:cs/>
          <w:lang w:val="en-US"/>
        </w:rPr>
        <w:t xml:space="preserve">มีนาคม </w:t>
      </w:r>
      <w:r>
        <w:rPr>
          <w:lang w:val="en-US"/>
        </w:rPr>
        <w:t>256</w:t>
      </w:r>
      <w:r w:rsidR="000B2EF9">
        <w:rPr>
          <w:lang w:val="en-US"/>
        </w:rPr>
        <w:t>8</w:t>
      </w:r>
      <w:r>
        <w:rPr>
          <w:lang w:val="en-US"/>
        </w:rPr>
        <w:t xml:space="preserve"> </w:t>
      </w:r>
      <w:r w:rsidR="00CB1F79" w:rsidRPr="00CB1F79">
        <w:rPr>
          <w:cs/>
          <w:lang w:val="en-US"/>
        </w:rPr>
        <w:t>บริษัท</w:t>
      </w:r>
      <w:r>
        <w:rPr>
          <w:rFonts w:hint="cs"/>
          <w:cs/>
          <w:lang w:val="en-US"/>
        </w:rPr>
        <w:t>มี</w:t>
      </w:r>
      <w:r w:rsidR="00CB1F79" w:rsidRPr="00CB1F79">
        <w:rPr>
          <w:cs/>
          <w:lang w:val="en-US"/>
        </w:rPr>
        <w:t xml:space="preserve">สัญญาเงินให้กู้ยืมระยะสั้นแก่บริษัทย่อย โดยมีอัตราดอกเบี้ยระหว่างร้อยละ </w:t>
      </w:r>
      <w:r w:rsidR="00CB0C8D">
        <w:rPr>
          <w:lang w:val="en-US"/>
        </w:rPr>
        <w:t>3.5</w:t>
      </w:r>
      <w:r w:rsidR="00CB1F79" w:rsidRPr="00CB1F79">
        <w:rPr>
          <w:cs/>
          <w:lang w:val="en-US"/>
        </w:rPr>
        <w:t xml:space="preserve"> ต่อปี ถึงร้อยละ </w:t>
      </w:r>
      <w:r w:rsidR="00CB0C8D">
        <w:rPr>
          <w:lang w:val="en-US"/>
        </w:rPr>
        <w:t>6.9</w:t>
      </w:r>
      <w:r w:rsidR="00CB1F79" w:rsidRPr="00CB1F79">
        <w:rPr>
          <w:cs/>
          <w:lang w:val="en-US"/>
        </w:rPr>
        <w:t xml:space="preserve"> ต่อปี และถึงกำหนดชำระภายในเดือน</w:t>
      </w:r>
      <w:r w:rsidR="00CB0C8D">
        <w:rPr>
          <w:rFonts w:hint="cs"/>
          <w:cs/>
          <w:lang w:val="en-US"/>
        </w:rPr>
        <w:t>กันยา</w:t>
      </w:r>
      <w:r w:rsidR="00CB1F79" w:rsidRPr="00CB1F79">
        <w:rPr>
          <w:cs/>
          <w:lang w:val="en-US"/>
        </w:rPr>
        <w:t xml:space="preserve">ยน </w:t>
      </w:r>
      <w:r w:rsidR="00B859A4">
        <w:rPr>
          <w:lang w:val="en-US"/>
        </w:rPr>
        <w:t>2568</w:t>
      </w:r>
    </w:p>
    <w:p w14:paraId="35C73DED" w14:textId="77777777" w:rsidR="00C26EA1" w:rsidRPr="00CB0C8D" w:rsidRDefault="00C26EA1" w:rsidP="00BD31B1">
      <w:pPr>
        <w:pStyle w:val="BodyText2"/>
        <w:ind w:left="540"/>
        <w:rPr>
          <w:rFonts w:asciiTheme="minorHAnsi" w:hAnsiTheme="minorHAnsi" w:cstheme="minorHAnsi"/>
          <w:spacing w:val="-6"/>
          <w:lang w:val="en-US"/>
        </w:rPr>
      </w:pPr>
    </w:p>
    <w:p w14:paraId="6F7362DA" w14:textId="0EFC90DD" w:rsidR="00BD31B1" w:rsidRPr="002C4802" w:rsidRDefault="00BD31B1" w:rsidP="00BD31B1">
      <w:pPr>
        <w:pStyle w:val="BodyText2"/>
        <w:ind w:left="540"/>
        <w:rPr>
          <w:rFonts w:asciiTheme="minorHAnsi" w:hAnsiTheme="minorHAnsi" w:cstheme="minorHAnsi"/>
          <w:i/>
          <w:iCs/>
          <w:spacing w:val="-6"/>
          <w:lang w:val="en-US"/>
        </w:rPr>
      </w:pPr>
      <w:r w:rsidRPr="002C4802">
        <w:rPr>
          <w:rFonts w:asciiTheme="minorHAnsi" w:hAnsiTheme="minorHAnsi" w:cstheme="minorHAnsi"/>
          <w:i/>
          <w:iCs/>
          <w:spacing w:val="-6"/>
          <w:cs/>
          <w:lang w:val="en-US"/>
        </w:rPr>
        <w:t>สัญญาเงินกู้ยืม</w:t>
      </w:r>
    </w:p>
    <w:p w14:paraId="51A9394B" w14:textId="77777777" w:rsidR="00B064B1" w:rsidRDefault="00B064B1" w:rsidP="00984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795CB5" w14:textId="527DF0C6" w:rsidR="00CB1F79" w:rsidRPr="00CB1F79" w:rsidRDefault="0045102C" w:rsidP="00CB1F79">
      <w:pPr>
        <w:pStyle w:val="BodyText2"/>
        <w:ind w:left="540"/>
        <w:rPr>
          <w:lang w:val="en-US"/>
        </w:rPr>
      </w:pPr>
      <w:r>
        <w:rPr>
          <w:rFonts w:hint="cs"/>
          <w:cs/>
          <w:lang w:val="en-US"/>
        </w:rPr>
        <w:t xml:space="preserve">ณ วันที่ </w:t>
      </w:r>
      <w:r>
        <w:rPr>
          <w:lang w:val="en-US"/>
        </w:rPr>
        <w:t xml:space="preserve">31 </w:t>
      </w:r>
      <w:r>
        <w:rPr>
          <w:rFonts w:hint="cs"/>
          <w:cs/>
          <w:lang w:val="en-US"/>
        </w:rPr>
        <w:t xml:space="preserve">มีนาคม </w:t>
      </w:r>
      <w:r>
        <w:rPr>
          <w:lang w:val="en-US"/>
        </w:rPr>
        <w:t>256</w:t>
      </w:r>
      <w:r w:rsidR="009235FA">
        <w:rPr>
          <w:lang w:val="en-US"/>
        </w:rPr>
        <w:t>8</w:t>
      </w:r>
      <w:r>
        <w:rPr>
          <w:lang w:val="en-US"/>
        </w:rPr>
        <w:t xml:space="preserve"> </w:t>
      </w:r>
      <w:r w:rsidRPr="00CB1F79">
        <w:rPr>
          <w:cs/>
          <w:lang w:val="en-US"/>
        </w:rPr>
        <w:t>บริษัท</w:t>
      </w:r>
      <w:r>
        <w:rPr>
          <w:rFonts w:hint="cs"/>
          <w:cs/>
          <w:lang w:val="en-US"/>
        </w:rPr>
        <w:t>มี</w:t>
      </w:r>
      <w:r w:rsidR="00CB1F79" w:rsidRPr="00CB1F79">
        <w:rPr>
          <w:cs/>
          <w:lang w:val="en-US"/>
        </w:rPr>
        <w:t>สัญญาเงินกู้ยืมระยะสั้นกับบริษัทย่อย</w:t>
      </w:r>
      <w:r w:rsidR="00A10EE0">
        <w:rPr>
          <w:rFonts w:hint="cs"/>
          <w:cs/>
          <w:lang w:val="en-US"/>
        </w:rPr>
        <w:t>และ</w:t>
      </w:r>
      <w:r w:rsidR="00CB1F79" w:rsidRPr="00CB1F79">
        <w:rPr>
          <w:cs/>
          <w:lang w:val="en-US"/>
        </w:rPr>
        <w:t>การร่วมค้า โดยมีอัตราดอกเบี้ย</w:t>
      </w:r>
      <w:r w:rsidR="009235FA">
        <w:rPr>
          <w:rFonts w:hint="cs"/>
          <w:cs/>
          <w:lang w:val="en-US"/>
        </w:rPr>
        <w:t>ระหว่าง</w:t>
      </w:r>
      <w:r w:rsidR="00CB1F79" w:rsidRPr="00CB1F79">
        <w:rPr>
          <w:cs/>
          <w:lang w:val="en-US"/>
        </w:rPr>
        <w:t xml:space="preserve">ร้อยละ </w:t>
      </w:r>
      <w:r w:rsidR="009235FA">
        <w:rPr>
          <w:lang w:val="en-US"/>
        </w:rPr>
        <w:t xml:space="preserve">1 </w:t>
      </w:r>
      <w:r w:rsidR="009235FA">
        <w:rPr>
          <w:rFonts w:hint="cs"/>
          <w:cs/>
          <w:lang w:val="en-US"/>
        </w:rPr>
        <w:t xml:space="preserve">ต่อปี ถึงร้อยละ </w:t>
      </w:r>
      <w:r w:rsidR="00CB0C8D">
        <w:rPr>
          <w:lang w:val="en-US"/>
        </w:rPr>
        <w:t>6.9</w:t>
      </w:r>
      <w:r w:rsidR="00CB1F79" w:rsidRPr="00CB1F79">
        <w:rPr>
          <w:cs/>
          <w:lang w:val="en-US"/>
        </w:rPr>
        <w:t xml:space="preserve"> ต่อปี และถึงกำหนดชำระภายในเดือน</w:t>
      </w:r>
      <w:r w:rsidR="00CB0C8D">
        <w:rPr>
          <w:rFonts w:hint="cs"/>
          <w:cs/>
          <w:lang w:val="en-US"/>
        </w:rPr>
        <w:t>กันยายน</w:t>
      </w:r>
      <w:r w:rsidR="00CB1F79" w:rsidRPr="00CB1F79">
        <w:rPr>
          <w:cs/>
          <w:lang w:val="en-US"/>
        </w:rPr>
        <w:t xml:space="preserve"> </w:t>
      </w:r>
      <w:r w:rsidR="00B859A4">
        <w:rPr>
          <w:lang w:val="en-US"/>
        </w:rPr>
        <w:t>2568</w:t>
      </w:r>
    </w:p>
    <w:p w14:paraId="406186CD" w14:textId="77777777" w:rsidR="006C6C67" w:rsidRPr="00CB1F79" w:rsidRDefault="006C6C67" w:rsidP="00CB1F79">
      <w:pPr>
        <w:pStyle w:val="BodyText2"/>
        <w:ind w:left="540"/>
        <w:rPr>
          <w:lang w:val="en-US"/>
        </w:rPr>
      </w:pPr>
    </w:p>
    <w:p w14:paraId="1F908FF4" w14:textId="031285C5" w:rsidR="00BC383C" w:rsidRPr="00A10EE0" w:rsidRDefault="00BC383C" w:rsidP="00CB1F79">
      <w:pPr>
        <w:pStyle w:val="BodyText2"/>
        <w:ind w:left="540"/>
        <w:rPr>
          <w:lang w:val="en-US"/>
        </w:rPr>
        <w:sectPr w:rsidR="00BC383C" w:rsidRPr="00A10EE0" w:rsidSect="002E011E">
          <w:headerReference w:type="even" r:id="rId11"/>
          <w:headerReference w:type="default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4863FCB3" w14:textId="65DFFD08" w:rsidR="007B1387" w:rsidRDefault="005102ED">
      <w:pPr>
        <w:pStyle w:val="BodyText2"/>
        <w:numPr>
          <w:ilvl w:val="0"/>
          <w:numId w:val="18"/>
        </w:numPr>
        <w:ind w:left="540" w:hanging="540"/>
        <w:rPr>
          <w:b/>
          <w:bCs/>
          <w:lang w:val="en-US"/>
        </w:rPr>
      </w:pPr>
      <w:r>
        <w:rPr>
          <w:rFonts w:hint="cs"/>
          <w:b/>
          <w:bCs/>
          <w:cs/>
          <w:lang w:val="en-US"/>
        </w:rPr>
        <w:lastRenderedPageBreak/>
        <w:t>สินทรัพย์ทางการเงิน</w:t>
      </w:r>
      <w:r w:rsidR="00F45F06">
        <w:rPr>
          <w:rFonts w:hint="cs"/>
          <w:b/>
          <w:bCs/>
          <w:cs/>
          <w:lang w:val="en-US"/>
        </w:rPr>
        <w:t>ไม่หมุนเวียนอื่น</w:t>
      </w:r>
    </w:p>
    <w:p w14:paraId="5F301099" w14:textId="77777777" w:rsidR="00FA33D2" w:rsidRDefault="00FA33D2" w:rsidP="00FA33D2">
      <w:pPr>
        <w:pStyle w:val="BodyText2"/>
        <w:ind w:left="540"/>
        <w:rPr>
          <w:b/>
          <w:bCs/>
          <w:lang w:val="en-US"/>
        </w:rPr>
      </w:pPr>
    </w:p>
    <w:tbl>
      <w:tblPr>
        <w:tblW w:w="4831" w:type="pct"/>
        <w:tblInd w:w="450" w:type="dxa"/>
        <w:tblLook w:val="01E0" w:firstRow="1" w:lastRow="1" w:firstColumn="1" w:lastColumn="1" w:noHBand="0" w:noVBand="0"/>
      </w:tblPr>
      <w:tblGrid>
        <w:gridCol w:w="3175"/>
        <w:gridCol w:w="1505"/>
        <w:gridCol w:w="270"/>
        <w:gridCol w:w="1530"/>
        <w:gridCol w:w="270"/>
        <w:gridCol w:w="1530"/>
        <w:gridCol w:w="270"/>
        <w:gridCol w:w="1710"/>
        <w:gridCol w:w="270"/>
        <w:gridCol w:w="1710"/>
        <w:gridCol w:w="272"/>
        <w:gridCol w:w="1527"/>
      </w:tblGrid>
      <w:tr w:rsidR="00FA33D2" w:rsidRPr="00AD4EDE" w14:paraId="7CD2DEB9" w14:textId="77777777" w:rsidTr="00AD4EDE">
        <w:trPr>
          <w:trHeight w:val="254"/>
        </w:trPr>
        <w:tc>
          <w:tcPr>
            <w:tcW w:w="1131" w:type="pct"/>
            <w:vAlign w:val="bottom"/>
          </w:tcPr>
          <w:p w14:paraId="152321DF" w14:textId="77777777" w:rsidR="00FA33D2" w:rsidRPr="00AD4EDE" w:rsidRDefault="00FA33D2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1" w:name="_Hlk195891658"/>
          </w:p>
        </w:tc>
        <w:tc>
          <w:tcPr>
            <w:tcW w:w="3869" w:type="pct"/>
            <w:gridSpan w:val="11"/>
            <w:vAlign w:val="bottom"/>
          </w:tcPr>
          <w:p w14:paraId="7FD72C7E" w14:textId="77777777" w:rsidR="00FA33D2" w:rsidRPr="00AD4EDE" w:rsidRDefault="00FA33D2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D4E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E6BD8" w:rsidRPr="00AD4EDE" w14:paraId="0BC86CF8" w14:textId="77777777" w:rsidTr="002E6BD8">
        <w:trPr>
          <w:trHeight w:val="737"/>
        </w:trPr>
        <w:tc>
          <w:tcPr>
            <w:tcW w:w="1131" w:type="pct"/>
            <w:vAlign w:val="bottom"/>
          </w:tcPr>
          <w:p w14:paraId="40B75046" w14:textId="77777777" w:rsidR="002E6BD8" w:rsidRPr="00AD4EDE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536" w:type="pct"/>
            <w:vAlign w:val="bottom"/>
            <w:hideMark/>
          </w:tcPr>
          <w:p w14:paraId="538F6B04" w14:textId="77777777" w:rsidR="002E6BD8" w:rsidRPr="00AD4EDE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  <w:p w14:paraId="40094D46" w14:textId="77777777" w:rsidR="002E6BD8" w:rsidRPr="00AD4EDE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D4ED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96" w:type="pct"/>
            <w:vAlign w:val="bottom"/>
          </w:tcPr>
          <w:p w14:paraId="3FE64195" w14:textId="77777777" w:rsidR="002E6BD8" w:rsidRPr="00AD4EDE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  <w:hideMark/>
          </w:tcPr>
          <w:p w14:paraId="7F6ED215" w14:textId="77777777" w:rsidR="002E6BD8" w:rsidRPr="00AD4EDE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  <w:cs/>
              </w:rPr>
              <w:t>ซื้อ</w:t>
            </w:r>
          </w:p>
        </w:tc>
        <w:tc>
          <w:tcPr>
            <w:tcW w:w="96" w:type="pct"/>
            <w:vAlign w:val="bottom"/>
          </w:tcPr>
          <w:p w14:paraId="597E717A" w14:textId="77777777" w:rsidR="002E6BD8" w:rsidRPr="00AD4EDE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  <w:hideMark/>
          </w:tcPr>
          <w:p w14:paraId="62D44D47" w14:textId="77777777" w:rsidR="002E6BD8" w:rsidRPr="00AD4EDE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96" w:type="pct"/>
            <w:vAlign w:val="bottom"/>
          </w:tcPr>
          <w:p w14:paraId="05A59595" w14:textId="77777777" w:rsidR="002E6BD8" w:rsidRPr="00AD4EDE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  <w:vAlign w:val="bottom"/>
            <w:hideMark/>
          </w:tcPr>
          <w:p w14:paraId="3C68211D" w14:textId="77777777" w:rsidR="002E6BD8" w:rsidRPr="00AD4EDE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4ED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</w:t>
            </w:r>
          </w:p>
          <w:p w14:paraId="01CB20EB" w14:textId="77777777" w:rsidR="002E6BD8" w:rsidRPr="00AD4EDE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4ED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6" w:type="pct"/>
            <w:vAlign w:val="bottom"/>
          </w:tcPr>
          <w:p w14:paraId="68BA8081" w14:textId="77777777" w:rsidR="002E6BD8" w:rsidRPr="00AD4EDE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55E0CA5A" w14:textId="1643B8E7" w:rsidR="002E6BD8" w:rsidRPr="00AD4EDE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4EDE">
              <w:rPr>
                <w:rFonts w:asciiTheme="majorBidi" w:hAnsiTheme="majorBidi"/>
                <w:sz w:val="24"/>
                <w:szCs w:val="24"/>
                <w:cs/>
              </w:rPr>
              <w:t>โอนเปลี่ยนแปลงสถานะ</w:t>
            </w:r>
            <w:r w:rsidRPr="00AD4EDE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7" w:type="pct"/>
            <w:vAlign w:val="bottom"/>
          </w:tcPr>
          <w:p w14:paraId="2BBFC859" w14:textId="77777777" w:rsidR="002E6BD8" w:rsidRPr="00AD4EDE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4" w:type="pct"/>
            <w:vAlign w:val="bottom"/>
          </w:tcPr>
          <w:p w14:paraId="13484401" w14:textId="77777777" w:rsidR="002E6BD8" w:rsidRPr="00AD4EDE" w:rsidRDefault="002E6BD8" w:rsidP="00381E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  <w:p w14:paraId="7775B627" w14:textId="5665A18B" w:rsidR="002E6BD8" w:rsidRPr="00AD4EDE" w:rsidRDefault="002E6BD8" w:rsidP="00381E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D4ED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</w:t>
            </w:r>
          </w:p>
        </w:tc>
      </w:tr>
      <w:tr w:rsidR="00FA33D2" w:rsidRPr="00AD4EDE" w14:paraId="0F24A94C" w14:textId="77777777" w:rsidTr="002E6BD8">
        <w:trPr>
          <w:trHeight w:val="352"/>
        </w:trPr>
        <w:tc>
          <w:tcPr>
            <w:tcW w:w="1131" w:type="pct"/>
            <w:vAlign w:val="bottom"/>
          </w:tcPr>
          <w:p w14:paraId="2309281C" w14:textId="77777777" w:rsidR="00FA33D2" w:rsidRPr="00AD4EDE" w:rsidRDefault="00FA33D2" w:rsidP="00556ED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69" w:type="pct"/>
            <w:gridSpan w:val="11"/>
            <w:vAlign w:val="bottom"/>
          </w:tcPr>
          <w:p w14:paraId="31546E9F" w14:textId="77777777" w:rsidR="00FA33D2" w:rsidRPr="00AD4EDE" w:rsidRDefault="00FA33D2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D4ED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D4ED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AD4ED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E6BD8" w:rsidRPr="00AD4EDE" w14:paraId="1A7E2D2A" w14:textId="77777777" w:rsidTr="002E6BD8">
        <w:trPr>
          <w:trHeight w:hRule="exact" w:val="383"/>
        </w:trPr>
        <w:tc>
          <w:tcPr>
            <w:tcW w:w="1131" w:type="pct"/>
            <w:vAlign w:val="bottom"/>
          </w:tcPr>
          <w:p w14:paraId="0C7F92CB" w14:textId="4E4544EB" w:rsidR="002E6BD8" w:rsidRPr="00AD4EDE" w:rsidRDefault="002E6BD8" w:rsidP="00556ED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</w:pPr>
            <w:r w:rsidRPr="00AD4ED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536" w:type="pct"/>
            <w:vAlign w:val="bottom"/>
          </w:tcPr>
          <w:p w14:paraId="152F227B" w14:textId="77777777" w:rsidR="002E6BD8" w:rsidRPr="00AD4EDE" w:rsidRDefault="002E6BD8" w:rsidP="00556E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4C4A8D05" w14:textId="77777777" w:rsidR="002E6BD8" w:rsidRPr="00AD4EDE" w:rsidRDefault="002E6BD8" w:rsidP="00556E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6310C577" w14:textId="77777777" w:rsidR="002E6BD8" w:rsidRPr="00AD4EDE" w:rsidRDefault="002E6BD8" w:rsidP="00556E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15745F78" w14:textId="77777777" w:rsidR="002E6BD8" w:rsidRPr="00AD4EDE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2C7F2E06" w14:textId="77777777" w:rsidR="002E6BD8" w:rsidRPr="00AD4EDE" w:rsidRDefault="002E6BD8" w:rsidP="00556ED3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26157532" w14:textId="77777777" w:rsidR="002E6BD8" w:rsidRPr="00AD4EDE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203DD0EA" w14:textId="77777777" w:rsidR="002E6BD8" w:rsidRPr="00AD4EDE" w:rsidRDefault="002E6BD8" w:rsidP="00556E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7E845B00" w14:textId="77777777" w:rsidR="002E6BD8" w:rsidRPr="00AD4EDE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36A3FF78" w14:textId="77777777" w:rsidR="002E6BD8" w:rsidRPr="00AD4EDE" w:rsidRDefault="002E6BD8" w:rsidP="00BC5B5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pct"/>
            <w:vAlign w:val="bottom"/>
          </w:tcPr>
          <w:p w14:paraId="4C8C6ACC" w14:textId="77777777" w:rsidR="002E6BD8" w:rsidRPr="00AD4EDE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4" w:type="pct"/>
            <w:vAlign w:val="bottom"/>
          </w:tcPr>
          <w:p w14:paraId="41E9E389" w14:textId="77777777" w:rsidR="002E6BD8" w:rsidRPr="00AD4EDE" w:rsidRDefault="002E6BD8" w:rsidP="00556E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6BD8" w:rsidRPr="00AD4EDE" w14:paraId="1C632B5E" w14:textId="77777777" w:rsidTr="002E6BD8">
        <w:trPr>
          <w:trHeight w:hRule="exact" w:val="383"/>
        </w:trPr>
        <w:tc>
          <w:tcPr>
            <w:tcW w:w="1763" w:type="pct"/>
            <w:gridSpan w:val="3"/>
            <w:vAlign w:val="bottom"/>
          </w:tcPr>
          <w:p w14:paraId="6B2B1DB0" w14:textId="77777777" w:rsidR="002E6BD8" w:rsidRPr="00AD4EDE" w:rsidRDefault="002E6BD8" w:rsidP="00556E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 w:cstheme="majorBidi"/>
                <w:sz w:val="24"/>
                <w:szCs w:val="24"/>
              </w:rPr>
            </w:pPr>
            <w:r w:rsidRPr="00AD4ED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  <w:r w:rsidRPr="00AD4EDE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ไม่ห</w:t>
            </w:r>
            <w:r w:rsidRPr="00AD4ED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มุนเวียน</w:t>
            </w:r>
          </w:p>
        </w:tc>
        <w:tc>
          <w:tcPr>
            <w:tcW w:w="545" w:type="pct"/>
            <w:vAlign w:val="bottom"/>
          </w:tcPr>
          <w:p w14:paraId="701ECA0B" w14:textId="77777777" w:rsidR="002E6BD8" w:rsidRPr="00AD4EDE" w:rsidRDefault="002E6BD8" w:rsidP="00556E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6839F16B" w14:textId="77777777" w:rsidR="002E6BD8" w:rsidRPr="00AD4EDE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11EF8598" w14:textId="77777777" w:rsidR="002E6BD8" w:rsidRPr="00AD4EDE" w:rsidRDefault="002E6BD8" w:rsidP="00556ED3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2CE4C507" w14:textId="77777777" w:rsidR="002E6BD8" w:rsidRPr="00AD4EDE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5F6768D8" w14:textId="77777777" w:rsidR="002E6BD8" w:rsidRPr="00AD4EDE" w:rsidRDefault="002E6BD8" w:rsidP="00556ED3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1D2E155D" w14:textId="77777777" w:rsidR="002E6BD8" w:rsidRPr="00AD4EDE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0BF66409" w14:textId="77777777" w:rsidR="002E6BD8" w:rsidRPr="00AD4EDE" w:rsidRDefault="002E6BD8" w:rsidP="00BC5B5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pct"/>
            <w:vAlign w:val="bottom"/>
          </w:tcPr>
          <w:p w14:paraId="0668592E" w14:textId="77777777" w:rsidR="002E6BD8" w:rsidRPr="00AD4EDE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4" w:type="pct"/>
            <w:vAlign w:val="bottom"/>
          </w:tcPr>
          <w:p w14:paraId="6C31FE1E" w14:textId="77777777" w:rsidR="002E6BD8" w:rsidRPr="00AD4EDE" w:rsidRDefault="002E6BD8" w:rsidP="00556E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6BD8" w:rsidRPr="00AD4EDE" w14:paraId="013FD35A" w14:textId="77777777" w:rsidTr="000B2EF9">
        <w:trPr>
          <w:trHeight w:hRule="exact" w:val="383"/>
        </w:trPr>
        <w:tc>
          <w:tcPr>
            <w:tcW w:w="1131" w:type="pct"/>
            <w:vAlign w:val="bottom"/>
          </w:tcPr>
          <w:p w14:paraId="23836448" w14:textId="77777777" w:rsidR="002E6BD8" w:rsidRPr="00AD4EDE" w:rsidRDefault="002E6BD8" w:rsidP="000B2EF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D4ED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ตราสารทุนที่วัดมูลค่าด้วย</w:t>
            </w:r>
          </w:p>
        </w:tc>
        <w:tc>
          <w:tcPr>
            <w:tcW w:w="536" w:type="pct"/>
            <w:vAlign w:val="bottom"/>
          </w:tcPr>
          <w:p w14:paraId="02AADB4D" w14:textId="77777777" w:rsidR="002E6BD8" w:rsidRPr="00AD4EDE" w:rsidRDefault="002E6BD8" w:rsidP="00556E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" w:type="pct"/>
            <w:vAlign w:val="bottom"/>
          </w:tcPr>
          <w:p w14:paraId="6FABD4D6" w14:textId="77777777" w:rsidR="002E6BD8" w:rsidRPr="00AD4EDE" w:rsidRDefault="002E6BD8" w:rsidP="00556E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45" w:type="pct"/>
            <w:vAlign w:val="bottom"/>
          </w:tcPr>
          <w:p w14:paraId="2E111AF8" w14:textId="77777777" w:rsidR="002E6BD8" w:rsidRPr="00AD4EDE" w:rsidRDefault="002E6BD8" w:rsidP="00556E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614464FF" w14:textId="77777777" w:rsidR="002E6BD8" w:rsidRPr="00AD4EDE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17E380BA" w14:textId="77777777" w:rsidR="002E6BD8" w:rsidRPr="00AD4EDE" w:rsidRDefault="002E6BD8" w:rsidP="00556ED3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0DCE1D3D" w14:textId="77777777" w:rsidR="002E6BD8" w:rsidRPr="00AD4EDE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37447372" w14:textId="77777777" w:rsidR="002E6BD8" w:rsidRPr="00AD4EDE" w:rsidRDefault="002E6BD8" w:rsidP="00556ED3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580D9E6D" w14:textId="77777777" w:rsidR="002E6BD8" w:rsidRPr="00AD4EDE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1D83966A" w14:textId="77777777" w:rsidR="002E6BD8" w:rsidRPr="00AD4EDE" w:rsidRDefault="002E6BD8" w:rsidP="00BC5B5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pct"/>
            <w:vAlign w:val="bottom"/>
          </w:tcPr>
          <w:p w14:paraId="5C2E19AD" w14:textId="77777777" w:rsidR="002E6BD8" w:rsidRPr="00AD4EDE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4" w:type="pct"/>
            <w:vAlign w:val="bottom"/>
          </w:tcPr>
          <w:p w14:paraId="6F9BF263" w14:textId="77777777" w:rsidR="002E6BD8" w:rsidRPr="00AD4EDE" w:rsidRDefault="002E6BD8" w:rsidP="00556E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6BD8" w:rsidRPr="00AD4EDE" w14:paraId="3770BE04" w14:textId="77777777" w:rsidTr="00AD4EDE">
        <w:trPr>
          <w:trHeight w:hRule="exact" w:val="389"/>
        </w:trPr>
        <w:tc>
          <w:tcPr>
            <w:tcW w:w="1131" w:type="pct"/>
            <w:shd w:val="clear" w:color="auto" w:fill="auto"/>
            <w:vAlign w:val="bottom"/>
          </w:tcPr>
          <w:p w14:paraId="089BCC16" w14:textId="77777777" w:rsidR="002E6BD8" w:rsidRPr="00AD4EDE" w:rsidRDefault="002E6BD8" w:rsidP="002E6BD8">
            <w:pPr>
              <w:rPr>
                <w:rFonts w:asciiTheme="majorBidi" w:hAnsiTheme="majorBidi"/>
                <w:sz w:val="24"/>
                <w:szCs w:val="24"/>
                <w:cs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  <w:r w:rsidRPr="00AD4ED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536" w:type="pct"/>
            <w:vAlign w:val="bottom"/>
          </w:tcPr>
          <w:p w14:paraId="5BF117CC" w14:textId="7F652CDF" w:rsidR="002E6BD8" w:rsidRPr="00AD4EDE" w:rsidRDefault="002E6BD8" w:rsidP="002E6BD8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D4E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D4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AD4E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AD4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AD4E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D4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AD4E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D4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6" w:type="pct"/>
            <w:vAlign w:val="bottom"/>
          </w:tcPr>
          <w:p w14:paraId="4B2ACE1B" w14:textId="77777777" w:rsidR="002E6BD8" w:rsidRPr="00AD4EDE" w:rsidRDefault="002E6BD8" w:rsidP="002E6B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4431ADA3" w14:textId="2A6577DA" w:rsidR="002E6BD8" w:rsidRPr="00AD4EDE" w:rsidRDefault="002E6BD8" w:rsidP="002E6BD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40DF1929" w14:textId="77777777" w:rsidR="002E6BD8" w:rsidRPr="00AD4EDE" w:rsidRDefault="002E6BD8" w:rsidP="002E6B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49D516A8" w14:textId="4ADC5EFA" w:rsidR="002E6BD8" w:rsidRPr="00AD4EDE" w:rsidRDefault="002E6BD8" w:rsidP="002E6BD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0ED2FFEE" w14:textId="77777777" w:rsidR="002E6BD8" w:rsidRPr="00AD4EDE" w:rsidRDefault="002E6BD8" w:rsidP="002E6BD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09" w:type="pct"/>
            <w:vAlign w:val="bottom"/>
          </w:tcPr>
          <w:p w14:paraId="4FB0F938" w14:textId="42566EF2" w:rsidR="002E6BD8" w:rsidRPr="00AD4EDE" w:rsidRDefault="002E6BD8" w:rsidP="002E6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  <w:r w:rsidRPr="00AD4ED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AA3A87" w:rsidRPr="00AD4EDE">
              <w:rPr>
                <w:rFonts w:asciiTheme="majorBidi" w:hAnsiTheme="majorBidi" w:cstheme="majorBidi"/>
                <w:sz w:val="24"/>
                <w:szCs w:val="24"/>
              </w:rPr>
              <w:t>234</w:t>
            </w:r>
            <w:r w:rsidRPr="00AD4E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A3A87" w:rsidRPr="00AD4ED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C2F7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AA3A87" w:rsidRPr="00AD4ED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AD4ED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6" w:type="pct"/>
            <w:vAlign w:val="bottom"/>
          </w:tcPr>
          <w:p w14:paraId="5355B62E" w14:textId="77777777" w:rsidR="002E6BD8" w:rsidRPr="00AD4EDE" w:rsidRDefault="002E6BD8" w:rsidP="002E6BD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1A3ADE93" w14:textId="5D1B51CA" w:rsidR="002E6BD8" w:rsidRPr="00AD4EDE" w:rsidRDefault="002E6BD8" w:rsidP="002E6BD8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387,200</w:t>
            </w:r>
          </w:p>
        </w:tc>
        <w:tc>
          <w:tcPr>
            <w:tcW w:w="97" w:type="pct"/>
            <w:vAlign w:val="bottom"/>
          </w:tcPr>
          <w:p w14:paraId="5F797B67" w14:textId="77777777" w:rsidR="002E6BD8" w:rsidRPr="00AD4EDE" w:rsidRDefault="002E6BD8" w:rsidP="002E6BD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4" w:type="pct"/>
            <w:vAlign w:val="bottom"/>
          </w:tcPr>
          <w:p w14:paraId="527FFBA1" w14:textId="4C20A889" w:rsidR="002E6BD8" w:rsidRPr="00AD4EDE" w:rsidRDefault="002E6BD8" w:rsidP="002E6B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 w:rsidR="00AA3A87" w:rsidRPr="00AD4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216</w:t>
            </w:r>
            <w:r w:rsidRPr="00AD4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A3A87" w:rsidRPr="00AD4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C2F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AA3A87" w:rsidRPr="00AD4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2E6BD8" w:rsidRPr="00AD4EDE" w14:paraId="4216941F" w14:textId="77777777" w:rsidTr="002E6BD8">
        <w:trPr>
          <w:trHeight w:val="338"/>
        </w:trPr>
        <w:tc>
          <w:tcPr>
            <w:tcW w:w="1131" w:type="pct"/>
            <w:vAlign w:val="bottom"/>
          </w:tcPr>
          <w:p w14:paraId="06AF0B77" w14:textId="77777777" w:rsidR="002E6BD8" w:rsidRPr="00AD4EDE" w:rsidRDefault="002E6BD8" w:rsidP="002E6BD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D4E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777E6" w14:textId="5F439790" w:rsidR="002E6BD8" w:rsidRPr="00AD4EDE" w:rsidRDefault="002E6BD8" w:rsidP="002E6BD8">
            <w:pPr>
              <w:pStyle w:val="acctfourfigures"/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D4E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AD4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D4E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AD4E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AD4E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Pr="00AD4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D4E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Pr="00AD4E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AD4E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6" w:type="pct"/>
            <w:vAlign w:val="bottom"/>
          </w:tcPr>
          <w:p w14:paraId="2A9F77B7" w14:textId="77777777" w:rsidR="002E6BD8" w:rsidRPr="00AD4EDE" w:rsidRDefault="002E6BD8" w:rsidP="002E6B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0740F" w14:textId="11B3BA58" w:rsidR="002E6BD8" w:rsidRPr="00AD4EDE" w:rsidRDefault="002E6BD8" w:rsidP="002E6BD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D4E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6C312F59" w14:textId="77777777" w:rsidR="002E6BD8" w:rsidRPr="00AD4EDE" w:rsidRDefault="002E6BD8" w:rsidP="002E6BD8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2699C" w14:textId="0E46083E" w:rsidR="002E6BD8" w:rsidRPr="00AD4EDE" w:rsidRDefault="002E6BD8" w:rsidP="002E6BD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D4E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2FCA5E50" w14:textId="77777777" w:rsidR="002E6BD8" w:rsidRPr="00AD4EDE" w:rsidRDefault="002E6BD8" w:rsidP="002E6BD8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0F856" w14:textId="3FBA69C2" w:rsidR="002E6BD8" w:rsidRPr="00AD4EDE" w:rsidRDefault="002E6BD8" w:rsidP="002E6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D4E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="00AA3A87" w:rsidRPr="00AD4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234</w:t>
            </w:r>
            <w:r w:rsidRPr="00AD4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A3A87" w:rsidRPr="00AD4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6C2F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AA3A87" w:rsidRPr="00AD4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AD4E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6" w:type="pct"/>
            <w:vAlign w:val="bottom"/>
          </w:tcPr>
          <w:p w14:paraId="3193A37B" w14:textId="77777777" w:rsidR="002E6BD8" w:rsidRPr="00AD4EDE" w:rsidRDefault="002E6BD8" w:rsidP="002E6BD8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812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36DEB" w14:textId="5010C7A4" w:rsidR="002E6BD8" w:rsidRPr="00AD4EDE" w:rsidRDefault="002E6BD8" w:rsidP="002E6B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D4ED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387,200</w:t>
            </w:r>
          </w:p>
        </w:tc>
        <w:tc>
          <w:tcPr>
            <w:tcW w:w="97" w:type="pct"/>
            <w:vAlign w:val="bottom"/>
          </w:tcPr>
          <w:p w14:paraId="20CC933F" w14:textId="77777777" w:rsidR="002E6BD8" w:rsidRPr="00AD4EDE" w:rsidRDefault="002E6BD8" w:rsidP="002E6BD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9A2ED" w14:textId="272D96A0" w:rsidR="002E6BD8" w:rsidRPr="00AD4EDE" w:rsidRDefault="002E6BD8" w:rsidP="002E6BD8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4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AA3A87" w:rsidRPr="00AD4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216</w:t>
            </w:r>
            <w:r w:rsidRPr="00AD4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A3A87" w:rsidRPr="00AD4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6C2F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AA3A87" w:rsidRPr="00AD4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bookmarkEnd w:id="1"/>
    </w:tbl>
    <w:p w14:paraId="7879A2E0" w14:textId="6F54A54D" w:rsidR="00AA3A87" w:rsidRDefault="00AA3A87" w:rsidP="00F70B4F">
      <w:pPr>
        <w:pStyle w:val="BodyText2"/>
        <w:rPr>
          <w:lang w:val="en-US"/>
        </w:rPr>
      </w:pPr>
    </w:p>
    <w:tbl>
      <w:tblPr>
        <w:tblW w:w="4831" w:type="pct"/>
        <w:tblInd w:w="450" w:type="dxa"/>
        <w:tblLook w:val="01E0" w:firstRow="1" w:lastRow="1" w:firstColumn="1" w:lastColumn="1" w:noHBand="0" w:noVBand="0"/>
      </w:tblPr>
      <w:tblGrid>
        <w:gridCol w:w="3180"/>
        <w:gridCol w:w="1499"/>
        <w:gridCol w:w="270"/>
        <w:gridCol w:w="1530"/>
        <w:gridCol w:w="270"/>
        <w:gridCol w:w="1530"/>
        <w:gridCol w:w="270"/>
        <w:gridCol w:w="1710"/>
        <w:gridCol w:w="270"/>
        <w:gridCol w:w="1710"/>
        <w:gridCol w:w="272"/>
        <w:gridCol w:w="1511"/>
        <w:gridCol w:w="17"/>
      </w:tblGrid>
      <w:tr w:rsidR="002E6BD8" w:rsidRPr="00AD4EDE" w14:paraId="2EFD3CC6" w14:textId="77777777" w:rsidTr="00AD4EDE">
        <w:trPr>
          <w:gridAfter w:val="1"/>
          <w:wAfter w:w="6" w:type="pct"/>
          <w:trHeight w:val="263"/>
        </w:trPr>
        <w:tc>
          <w:tcPr>
            <w:tcW w:w="1133" w:type="pct"/>
            <w:vAlign w:val="bottom"/>
          </w:tcPr>
          <w:p w14:paraId="30A23727" w14:textId="77777777" w:rsidR="002E6BD8" w:rsidRPr="00AD4EDE" w:rsidRDefault="002E6BD8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61" w:type="pct"/>
            <w:gridSpan w:val="11"/>
            <w:vAlign w:val="bottom"/>
          </w:tcPr>
          <w:p w14:paraId="5A2A975A" w14:textId="1242DEAE" w:rsidR="002E6BD8" w:rsidRPr="00AD4EDE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D4E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งบการเงินการเงินเฉพาะกิจการ</w:t>
            </w:r>
          </w:p>
        </w:tc>
      </w:tr>
      <w:tr w:rsidR="002E6BD8" w:rsidRPr="00AD4EDE" w14:paraId="15771466" w14:textId="77777777" w:rsidTr="002E6BD8">
        <w:trPr>
          <w:trHeight w:val="737"/>
        </w:trPr>
        <w:tc>
          <w:tcPr>
            <w:tcW w:w="1133" w:type="pct"/>
            <w:vAlign w:val="bottom"/>
          </w:tcPr>
          <w:p w14:paraId="4411530B" w14:textId="77777777" w:rsidR="002E6BD8" w:rsidRPr="00AD4EDE" w:rsidRDefault="002E6BD8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534" w:type="pct"/>
            <w:vAlign w:val="bottom"/>
            <w:hideMark/>
          </w:tcPr>
          <w:p w14:paraId="67ABA20A" w14:textId="77777777" w:rsidR="002E6BD8" w:rsidRPr="00AD4EDE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  <w:p w14:paraId="3E7439B1" w14:textId="77777777" w:rsidR="002E6BD8" w:rsidRPr="00AD4EDE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D4ED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96" w:type="pct"/>
            <w:vAlign w:val="bottom"/>
          </w:tcPr>
          <w:p w14:paraId="0BD60FE6" w14:textId="77777777" w:rsidR="002E6BD8" w:rsidRPr="00AD4EDE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  <w:hideMark/>
          </w:tcPr>
          <w:p w14:paraId="2E2CA0CE" w14:textId="77777777" w:rsidR="002E6BD8" w:rsidRPr="00AD4EDE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  <w:cs/>
              </w:rPr>
              <w:t>ซื้อ</w:t>
            </w:r>
          </w:p>
        </w:tc>
        <w:tc>
          <w:tcPr>
            <w:tcW w:w="96" w:type="pct"/>
            <w:vAlign w:val="bottom"/>
          </w:tcPr>
          <w:p w14:paraId="0121C5CC" w14:textId="77777777" w:rsidR="002E6BD8" w:rsidRPr="00AD4EDE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  <w:hideMark/>
          </w:tcPr>
          <w:p w14:paraId="07ADD71D" w14:textId="77777777" w:rsidR="002E6BD8" w:rsidRPr="00AD4EDE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96" w:type="pct"/>
            <w:vAlign w:val="bottom"/>
          </w:tcPr>
          <w:p w14:paraId="33222943" w14:textId="77777777" w:rsidR="002E6BD8" w:rsidRPr="00AD4EDE" w:rsidRDefault="002E6BD8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  <w:vAlign w:val="bottom"/>
            <w:hideMark/>
          </w:tcPr>
          <w:p w14:paraId="4095B762" w14:textId="77777777" w:rsidR="002E6BD8" w:rsidRPr="00AD4EDE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4ED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</w:t>
            </w:r>
          </w:p>
          <w:p w14:paraId="4AA90A19" w14:textId="77777777" w:rsidR="002E6BD8" w:rsidRPr="00AD4EDE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4ED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6" w:type="pct"/>
            <w:vAlign w:val="bottom"/>
          </w:tcPr>
          <w:p w14:paraId="51F53AFF" w14:textId="77777777" w:rsidR="002E6BD8" w:rsidRPr="00AD4EDE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47E52147" w14:textId="77777777" w:rsidR="002E6BD8" w:rsidRPr="00AD4EDE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4EDE">
              <w:rPr>
                <w:rFonts w:asciiTheme="majorBidi" w:hAnsiTheme="majorBidi"/>
                <w:sz w:val="24"/>
                <w:szCs w:val="24"/>
                <w:cs/>
              </w:rPr>
              <w:t>โอนเปลี่ยนแปลงสถานะ</w:t>
            </w:r>
            <w:r w:rsidRPr="00AD4EDE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7" w:type="pct"/>
            <w:vAlign w:val="bottom"/>
          </w:tcPr>
          <w:p w14:paraId="3C3A7610" w14:textId="77777777" w:rsidR="002E6BD8" w:rsidRPr="00AD4EDE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4" w:type="pct"/>
            <w:gridSpan w:val="2"/>
            <w:vAlign w:val="bottom"/>
          </w:tcPr>
          <w:p w14:paraId="29D0126A" w14:textId="77777777" w:rsidR="002E6BD8" w:rsidRPr="00AD4EDE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  <w:p w14:paraId="2E5F34BD" w14:textId="77777777" w:rsidR="002E6BD8" w:rsidRPr="00AD4EDE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D4ED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</w:t>
            </w:r>
          </w:p>
        </w:tc>
      </w:tr>
      <w:tr w:rsidR="002E6BD8" w:rsidRPr="00AD4EDE" w14:paraId="0B64D8A6" w14:textId="77777777" w:rsidTr="002E6BD8">
        <w:trPr>
          <w:trHeight w:val="352"/>
        </w:trPr>
        <w:tc>
          <w:tcPr>
            <w:tcW w:w="1133" w:type="pct"/>
            <w:vAlign w:val="bottom"/>
          </w:tcPr>
          <w:p w14:paraId="14564973" w14:textId="77777777" w:rsidR="002E6BD8" w:rsidRPr="00AD4EDE" w:rsidRDefault="002E6BD8" w:rsidP="00B522AD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67" w:type="pct"/>
            <w:gridSpan w:val="12"/>
            <w:vAlign w:val="bottom"/>
          </w:tcPr>
          <w:p w14:paraId="4D4C83B0" w14:textId="77777777" w:rsidR="002E6BD8" w:rsidRPr="00AD4EDE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D4ED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D4ED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AD4ED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E6BD8" w:rsidRPr="00AD4EDE" w14:paraId="0072082F" w14:textId="77777777" w:rsidTr="002E6BD8">
        <w:trPr>
          <w:trHeight w:hRule="exact" w:val="383"/>
        </w:trPr>
        <w:tc>
          <w:tcPr>
            <w:tcW w:w="1763" w:type="pct"/>
            <w:gridSpan w:val="3"/>
            <w:vAlign w:val="bottom"/>
          </w:tcPr>
          <w:p w14:paraId="5854FBC3" w14:textId="27FB6B72" w:rsidR="002E6BD8" w:rsidRPr="00AD4EDE" w:rsidRDefault="00AA3A87" w:rsidP="00AA3A87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D4ED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545" w:type="pct"/>
            <w:vAlign w:val="bottom"/>
          </w:tcPr>
          <w:p w14:paraId="4F4B5250" w14:textId="77777777" w:rsidR="002E6BD8" w:rsidRPr="00AD4EDE" w:rsidRDefault="002E6BD8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17A1A52D" w14:textId="77777777" w:rsidR="002E6BD8" w:rsidRPr="00AD4EDE" w:rsidRDefault="002E6BD8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2F4A6838" w14:textId="77777777" w:rsidR="002E6BD8" w:rsidRPr="00AD4EDE" w:rsidRDefault="002E6BD8" w:rsidP="00B522AD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548D0103" w14:textId="77777777" w:rsidR="002E6BD8" w:rsidRPr="00AD4EDE" w:rsidRDefault="002E6BD8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406CB3AB" w14:textId="77777777" w:rsidR="002E6BD8" w:rsidRPr="00AD4EDE" w:rsidRDefault="002E6BD8" w:rsidP="00B522AD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25359053" w14:textId="77777777" w:rsidR="002E6BD8" w:rsidRPr="00AD4EDE" w:rsidRDefault="002E6BD8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12EE7488" w14:textId="77777777" w:rsidR="002E6BD8" w:rsidRPr="00AD4EDE" w:rsidRDefault="002E6BD8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" w:type="pct"/>
            <w:vAlign w:val="bottom"/>
          </w:tcPr>
          <w:p w14:paraId="60F9379B" w14:textId="77777777" w:rsidR="002E6BD8" w:rsidRPr="00AD4EDE" w:rsidRDefault="002E6BD8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4" w:type="pct"/>
            <w:gridSpan w:val="2"/>
            <w:vAlign w:val="bottom"/>
          </w:tcPr>
          <w:p w14:paraId="53D729F9" w14:textId="77777777" w:rsidR="002E6BD8" w:rsidRPr="00AD4EDE" w:rsidRDefault="002E6BD8" w:rsidP="00B522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3A87" w:rsidRPr="00AD4EDE" w14:paraId="3C93217B" w14:textId="77777777" w:rsidTr="002E6BD8">
        <w:trPr>
          <w:trHeight w:hRule="exact" w:val="383"/>
        </w:trPr>
        <w:tc>
          <w:tcPr>
            <w:tcW w:w="1763" w:type="pct"/>
            <w:gridSpan w:val="3"/>
            <w:vAlign w:val="bottom"/>
          </w:tcPr>
          <w:p w14:paraId="2D85CF8B" w14:textId="689CD103" w:rsidR="00AA3A87" w:rsidRPr="00AD4EDE" w:rsidRDefault="00AA3A87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AD4ED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  <w:r w:rsidRPr="00AD4EDE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ไม่ห</w:t>
            </w:r>
            <w:r w:rsidRPr="00AD4ED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มุนเวียน</w:t>
            </w:r>
          </w:p>
        </w:tc>
        <w:tc>
          <w:tcPr>
            <w:tcW w:w="545" w:type="pct"/>
            <w:vAlign w:val="bottom"/>
          </w:tcPr>
          <w:p w14:paraId="0177E098" w14:textId="77777777" w:rsidR="00AA3A87" w:rsidRPr="00AD4EDE" w:rsidRDefault="00AA3A87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6EEFCA35" w14:textId="77777777" w:rsidR="00AA3A87" w:rsidRPr="00AD4EDE" w:rsidRDefault="00AA3A87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002D4CCB" w14:textId="77777777" w:rsidR="00AA3A87" w:rsidRPr="00AD4EDE" w:rsidRDefault="00AA3A87" w:rsidP="00B522AD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64E7B839" w14:textId="77777777" w:rsidR="00AA3A87" w:rsidRPr="00AD4EDE" w:rsidRDefault="00AA3A87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2893508E" w14:textId="77777777" w:rsidR="00AA3A87" w:rsidRPr="00AD4EDE" w:rsidRDefault="00AA3A87" w:rsidP="00B522AD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36862463" w14:textId="77777777" w:rsidR="00AA3A87" w:rsidRPr="00AD4EDE" w:rsidRDefault="00AA3A87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532ECAC5" w14:textId="77777777" w:rsidR="00AA3A87" w:rsidRPr="00AD4EDE" w:rsidRDefault="00AA3A87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" w:type="pct"/>
            <w:vAlign w:val="bottom"/>
          </w:tcPr>
          <w:p w14:paraId="4525DB7B" w14:textId="77777777" w:rsidR="00AA3A87" w:rsidRPr="00AD4EDE" w:rsidRDefault="00AA3A87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4" w:type="pct"/>
            <w:gridSpan w:val="2"/>
            <w:vAlign w:val="bottom"/>
          </w:tcPr>
          <w:p w14:paraId="5861D772" w14:textId="77777777" w:rsidR="00AA3A87" w:rsidRPr="00AD4EDE" w:rsidRDefault="00AA3A87" w:rsidP="00B522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6BD8" w:rsidRPr="00AD4EDE" w14:paraId="36A9A1D4" w14:textId="77777777" w:rsidTr="000B2EF9">
        <w:trPr>
          <w:trHeight w:hRule="exact" w:val="383"/>
        </w:trPr>
        <w:tc>
          <w:tcPr>
            <w:tcW w:w="1133" w:type="pct"/>
            <w:vAlign w:val="bottom"/>
          </w:tcPr>
          <w:p w14:paraId="31B09492" w14:textId="77777777" w:rsidR="002E6BD8" w:rsidRPr="00AD4EDE" w:rsidRDefault="002E6BD8" w:rsidP="000B2EF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D4ED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ตราสารทุนที่วัดมูลค่าด้วย</w:t>
            </w:r>
          </w:p>
        </w:tc>
        <w:tc>
          <w:tcPr>
            <w:tcW w:w="534" w:type="pct"/>
            <w:vAlign w:val="bottom"/>
          </w:tcPr>
          <w:p w14:paraId="5E405FEF" w14:textId="77777777" w:rsidR="002E6BD8" w:rsidRPr="00AD4EDE" w:rsidRDefault="002E6BD8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" w:type="pct"/>
            <w:vAlign w:val="bottom"/>
          </w:tcPr>
          <w:p w14:paraId="66AD3052" w14:textId="77777777" w:rsidR="002E6BD8" w:rsidRPr="00AD4EDE" w:rsidRDefault="002E6BD8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45" w:type="pct"/>
            <w:vAlign w:val="bottom"/>
          </w:tcPr>
          <w:p w14:paraId="1D23AFE1" w14:textId="77777777" w:rsidR="002E6BD8" w:rsidRPr="00AD4EDE" w:rsidRDefault="002E6BD8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7D1F0867" w14:textId="77777777" w:rsidR="002E6BD8" w:rsidRPr="00AD4EDE" w:rsidRDefault="002E6BD8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2A924411" w14:textId="77777777" w:rsidR="002E6BD8" w:rsidRPr="00AD4EDE" w:rsidRDefault="002E6BD8" w:rsidP="00B522AD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484A0256" w14:textId="77777777" w:rsidR="002E6BD8" w:rsidRPr="00AD4EDE" w:rsidRDefault="002E6BD8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5A4885FE" w14:textId="77777777" w:rsidR="002E6BD8" w:rsidRPr="00AD4EDE" w:rsidRDefault="002E6BD8" w:rsidP="00B522AD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2B493891" w14:textId="77777777" w:rsidR="002E6BD8" w:rsidRPr="00AD4EDE" w:rsidRDefault="002E6BD8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330BDD9B" w14:textId="77777777" w:rsidR="002E6BD8" w:rsidRPr="00AD4EDE" w:rsidRDefault="002E6BD8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" w:type="pct"/>
            <w:vAlign w:val="bottom"/>
          </w:tcPr>
          <w:p w14:paraId="69414F5C" w14:textId="77777777" w:rsidR="002E6BD8" w:rsidRPr="00AD4EDE" w:rsidRDefault="002E6BD8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4" w:type="pct"/>
            <w:gridSpan w:val="2"/>
            <w:vAlign w:val="bottom"/>
          </w:tcPr>
          <w:p w14:paraId="098E6447" w14:textId="77777777" w:rsidR="002E6BD8" w:rsidRPr="00AD4EDE" w:rsidRDefault="002E6BD8" w:rsidP="00B522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6BD8" w:rsidRPr="00AD4EDE" w14:paraId="5DD8785A" w14:textId="77777777" w:rsidTr="00AD4EDE">
        <w:trPr>
          <w:trHeight w:hRule="exact" w:val="335"/>
        </w:trPr>
        <w:tc>
          <w:tcPr>
            <w:tcW w:w="1133" w:type="pct"/>
            <w:shd w:val="clear" w:color="auto" w:fill="auto"/>
            <w:vAlign w:val="bottom"/>
          </w:tcPr>
          <w:p w14:paraId="24B21809" w14:textId="77777777" w:rsidR="002E6BD8" w:rsidRPr="00AD4EDE" w:rsidRDefault="002E6BD8" w:rsidP="002E6BD8">
            <w:pPr>
              <w:rPr>
                <w:rFonts w:asciiTheme="majorBidi" w:hAnsiTheme="majorBidi"/>
                <w:sz w:val="24"/>
                <w:szCs w:val="24"/>
                <w:cs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  <w:r w:rsidRPr="00AD4ED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534" w:type="pct"/>
            <w:vAlign w:val="bottom"/>
          </w:tcPr>
          <w:p w14:paraId="5F50D8D3" w14:textId="715F27AE" w:rsidR="002E6BD8" w:rsidRPr="00AD4EDE" w:rsidRDefault="002E6BD8" w:rsidP="002E6BD8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290,986</w:t>
            </w:r>
          </w:p>
        </w:tc>
        <w:tc>
          <w:tcPr>
            <w:tcW w:w="96" w:type="pct"/>
            <w:vAlign w:val="bottom"/>
          </w:tcPr>
          <w:p w14:paraId="3B9B0266" w14:textId="77777777" w:rsidR="002E6BD8" w:rsidRPr="00AD4EDE" w:rsidRDefault="002E6BD8" w:rsidP="002E6B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44B7E489" w14:textId="18EDC454" w:rsidR="002E6BD8" w:rsidRPr="00AD4EDE" w:rsidRDefault="002E6BD8" w:rsidP="002E6BD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5DC741AC" w14:textId="77777777" w:rsidR="002E6BD8" w:rsidRPr="00AD4EDE" w:rsidRDefault="002E6BD8" w:rsidP="002E6B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402F3E86" w14:textId="276F16D3" w:rsidR="002E6BD8" w:rsidRPr="00AD4EDE" w:rsidRDefault="002E6BD8" w:rsidP="002E6BD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6F7E68C1" w14:textId="77777777" w:rsidR="002E6BD8" w:rsidRPr="00AD4EDE" w:rsidRDefault="002E6BD8" w:rsidP="002E6BD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09" w:type="pct"/>
            <w:vAlign w:val="bottom"/>
          </w:tcPr>
          <w:p w14:paraId="5F85984A" w14:textId="02FC2B55" w:rsidR="002E6BD8" w:rsidRPr="00AD4EDE" w:rsidRDefault="002E6BD8" w:rsidP="002E6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  <w:r w:rsidRPr="00AD4ED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AA3A87" w:rsidRPr="00AD4EDE">
              <w:rPr>
                <w:rFonts w:asciiTheme="majorBidi" w:hAnsiTheme="majorBidi" w:cstheme="majorBidi"/>
                <w:sz w:val="24"/>
                <w:szCs w:val="24"/>
              </w:rPr>
              <w:t>226</w:t>
            </w:r>
            <w:r w:rsidRPr="00AD4E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A3A87" w:rsidRPr="00AD4EDE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B330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D4ED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6" w:type="pct"/>
            <w:vAlign w:val="bottom"/>
          </w:tcPr>
          <w:p w14:paraId="2330498B" w14:textId="77777777" w:rsidR="002E6BD8" w:rsidRPr="00AD4EDE" w:rsidRDefault="002E6BD8" w:rsidP="002E6BD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0E821A3D" w14:textId="3A411D48" w:rsidR="002E6BD8" w:rsidRPr="00AD4EDE" w:rsidRDefault="002E6BD8" w:rsidP="002E6BD8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387,200</w:t>
            </w:r>
          </w:p>
        </w:tc>
        <w:tc>
          <w:tcPr>
            <w:tcW w:w="97" w:type="pct"/>
            <w:vAlign w:val="bottom"/>
          </w:tcPr>
          <w:p w14:paraId="3035473D" w14:textId="77777777" w:rsidR="002E6BD8" w:rsidRPr="00AD4EDE" w:rsidRDefault="002E6BD8" w:rsidP="002E6BD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4" w:type="pct"/>
            <w:gridSpan w:val="2"/>
            <w:vAlign w:val="bottom"/>
          </w:tcPr>
          <w:p w14:paraId="06FAC807" w14:textId="1772DEB6" w:rsidR="002E6BD8" w:rsidRPr="00AD4EDE" w:rsidRDefault="00AA3A87" w:rsidP="002E6B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451</w:t>
            </w:r>
            <w:r w:rsidR="002E6BD8" w:rsidRPr="00AD4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D4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="002E6BD8" w:rsidRPr="00AD4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</w:tr>
      <w:tr w:rsidR="002E6BD8" w:rsidRPr="00AD4EDE" w14:paraId="307A6C40" w14:textId="77777777" w:rsidTr="002E6BD8">
        <w:trPr>
          <w:trHeight w:val="338"/>
        </w:trPr>
        <w:tc>
          <w:tcPr>
            <w:tcW w:w="1133" w:type="pct"/>
            <w:vAlign w:val="bottom"/>
          </w:tcPr>
          <w:p w14:paraId="548DFD4B" w14:textId="77777777" w:rsidR="002E6BD8" w:rsidRPr="00AD4EDE" w:rsidRDefault="002E6BD8" w:rsidP="002E6BD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D4E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B15F6" w14:textId="51E126AD" w:rsidR="002E6BD8" w:rsidRPr="00AD4EDE" w:rsidRDefault="002E6BD8" w:rsidP="002E6BD8">
            <w:pPr>
              <w:pStyle w:val="acctfourfigures"/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D4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290,986</w:t>
            </w:r>
          </w:p>
        </w:tc>
        <w:tc>
          <w:tcPr>
            <w:tcW w:w="96" w:type="pct"/>
            <w:vAlign w:val="bottom"/>
          </w:tcPr>
          <w:p w14:paraId="03C677E8" w14:textId="77777777" w:rsidR="002E6BD8" w:rsidRPr="00AD4EDE" w:rsidRDefault="002E6BD8" w:rsidP="002E6B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2A438" w14:textId="7491864E" w:rsidR="002E6BD8" w:rsidRPr="00AD4EDE" w:rsidRDefault="002E6BD8" w:rsidP="002E6BD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D4E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4A92E73D" w14:textId="77777777" w:rsidR="002E6BD8" w:rsidRPr="00AD4EDE" w:rsidRDefault="002E6BD8" w:rsidP="002E6BD8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DE269" w14:textId="6BCB51A0" w:rsidR="002E6BD8" w:rsidRPr="00AD4EDE" w:rsidRDefault="002E6BD8" w:rsidP="002E6BD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D4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0FA3820E" w14:textId="77777777" w:rsidR="002E6BD8" w:rsidRPr="00AD4EDE" w:rsidRDefault="002E6BD8" w:rsidP="002E6BD8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11780" w14:textId="55136C72" w:rsidR="002E6BD8" w:rsidRPr="00AD4EDE" w:rsidRDefault="002E6BD8" w:rsidP="002E6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  <w:r w:rsidRPr="00AD4E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="00AA3A87" w:rsidRPr="00AD4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226</w:t>
            </w:r>
            <w:r w:rsidRPr="00AD4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A3A87" w:rsidRPr="00AD4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</w:t>
            </w:r>
            <w:r w:rsidR="00B3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AD4E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6" w:type="pct"/>
            <w:vAlign w:val="bottom"/>
          </w:tcPr>
          <w:p w14:paraId="20AF4243" w14:textId="77777777" w:rsidR="002E6BD8" w:rsidRPr="00AD4EDE" w:rsidRDefault="002E6BD8" w:rsidP="002E6BD8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812"/>
              </w:tabs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DBB5F" w14:textId="6F0D2640" w:rsidR="002E6BD8" w:rsidRPr="00AD4EDE" w:rsidRDefault="002E6BD8" w:rsidP="002E6B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D4E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387,200</w:t>
            </w:r>
          </w:p>
        </w:tc>
        <w:tc>
          <w:tcPr>
            <w:tcW w:w="97" w:type="pct"/>
            <w:vAlign w:val="bottom"/>
          </w:tcPr>
          <w:p w14:paraId="1E5A2875" w14:textId="77777777" w:rsidR="002E6BD8" w:rsidRPr="00AD4EDE" w:rsidRDefault="002E6BD8" w:rsidP="002E6BD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CED2D2" w14:textId="3CAA3447" w:rsidR="002E6BD8" w:rsidRPr="00AD4EDE" w:rsidRDefault="00AA3A87" w:rsidP="002E6BD8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4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451</w:t>
            </w:r>
            <w:r w:rsidR="002E6BD8" w:rsidRPr="00AD4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D4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  <w:r w:rsidR="002E6BD8" w:rsidRPr="00AD4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</w:tr>
    </w:tbl>
    <w:p w14:paraId="2A5CAA80" w14:textId="77777777" w:rsidR="001021D9" w:rsidRDefault="001021D9" w:rsidP="00FA33D2">
      <w:pPr>
        <w:pStyle w:val="BodyText2"/>
        <w:ind w:left="540"/>
        <w:rPr>
          <w:i/>
          <w:iCs/>
          <w:lang w:val="en-US"/>
        </w:rPr>
        <w:sectPr w:rsidR="001021D9" w:rsidSect="0029369B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0654AA6" w14:textId="78C1CF0F" w:rsidR="001D6F05" w:rsidRDefault="00F936D3" w:rsidP="00FA33D2">
      <w:pPr>
        <w:pStyle w:val="BodyText2"/>
        <w:ind w:left="540"/>
        <w:rPr>
          <w:i/>
          <w:iCs/>
          <w:lang w:val="en-US"/>
        </w:rPr>
      </w:pPr>
      <w:r>
        <w:rPr>
          <w:i/>
          <w:iCs/>
          <w:lang w:val="en-US"/>
        </w:rPr>
        <w:lastRenderedPageBreak/>
        <w:t>4.1</w:t>
      </w:r>
      <w:r>
        <w:rPr>
          <w:rFonts w:hint="cs"/>
          <w:i/>
          <w:iCs/>
          <w:cs/>
          <w:lang w:val="en-US"/>
        </w:rPr>
        <w:t xml:space="preserve">) </w:t>
      </w:r>
      <w:r w:rsidR="001D6F05">
        <w:rPr>
          <w:rFonts w:hint="cs"/>
          <w:i/>
          <w:iCs/>
          <w:cs/>
          <w:lang w:val="en-US"/>
        </w:rPr>
        <w:t>รายการเคลื่อนไหวที่มีสาระสำคัญในระหว่างงวด</w:t>
      </w:r>
    </w:p>
    <w:p w14:paraId="1ED6C5C1" w14:textId="77777777" w:rsidR="001D6F05" w:rsidRDefault="001D6F05" w:rsidP="00FA33D2">
      <w:pPr>
        <w:pStyle w:val="BodyText2"/>
        <w:ind w:left="540"/>
        <w:rPr>
          <w:lang w:val="en-US"/>
        </w:rPr>
      </w:pPr>
    </w:p>
    <w:p w14:paraId="448591F0" w14:textId="5809069E" w:rsidR="001D6F05" w:rsidRPr="001D6F05" w:rsidRDefault="00343E90" w:rsidP="00E353A8">
      <w:pPr>
        <w:pStyle w:val="BodyText2"/>
        <w:ind w:left="540" w:right="562"/>
        <w:rPr>
          <w:lang w:val="en-US"/>
        </w:rPr>
      </w:pPr>
      <w:r w:rsidRPr="00343E90">
        <w:rPr>
          <w:cs/>
          <w:lang w:val="en-US"/>
        </w:rPr>
        <w:t xml:space="preserve">ในระหว่างงวดสามเดือนสิ้นสุดวันที่ </w:t>
      </w:r>
      <w:r w:rsidRPr="00343E90">
        <w:rPr>
          <w:lang w:val="en-US"/>
        </w:rPr>
        <w:t xml:space="preserve">31 </w:t>
      </w:r>
      <w:r w:rsidRPr="00343E90">
        <w:rPr>
          <w:cs/>
          <w:lang w:val="en-US"/>
        </w:rPr>
        <w:t xml:space="preserve">มีนาคม </w:t>
      </w:r>
      <w:r w:rsidRPr="00343E90">
        <w:rPr>
          <w:lang w:val="en-US"/>
        </w:rPr>
        <w:t xml:space="preserve">2568 </w:t>
      </w:r>
      <w:r w:rsidRPr="00343E90">
        <w:rPr>
          <w:cs/>
          <w:lang w:val="en-US"/>
        </w:rPr>
        <w:t xml:space="preserve">บริษัทเข้าทำสัญญาซื้อขายหุ้น </w:t>
      </w:r>
      <w:r>
        <w:rPr>
          <w:lang w:val="en-US"/>
        </w:rPr>
        <w:t>2</w:t>
      </w:r>
      <w:r w:rsidRPr="00343E90">
        <w:rPr>
          <w:lang w:val="en-US"/>
        </w:rPr>
        <w:t xml:space="preserve"> </w:t>
      </w:r>
      <w:r w:rsidRPr="00343E90">
        <w:rPr>
          <w:cs/>
          <w:lang w:val="en-US"/>
        </w:rPr>
        <w:t xml:space="preserve">ฉบับ เพื่อขายหุ้นสามัญในบริษัท แพลท ฟินเซิร์ฟ จำกัด ซึ่งเป็นการร่วมค้าทางตรงของบริษัท จำนวนรวม </w:t>
      </w:r>
      <w:r w:rsidRPr="00343E90">
        <w:rPr>
          <w:lang w:val="en-US"/>
        </w:rPr>
        <w:t xml:space="preserve">657,345 </w:t>
      </w:r>
      <w:r w:rsidRPr="00343E90">
        <w:rPr>
          <w:cs/>
          <w:lang w:val="en-US"/>
        </w:rPr>
        <w:t xml:space="preserve">หุ้น คิดเป็นสัดส่วนร้อยละ </w:t>
      </w:r>
      <w:r w:rsidRPr="00343E90">
        <w:rPr>
          <w:lang w:val="en-US"/>
        </w:rPr>
        <w:t xml:space="preserve">32.87 </w:t>
      </w:r>
      <w:r w:rsidRPr="00343E90">
        <w:rPr>
          <w:cs/>
          <w:lang w:val="en-US"/>
        </w:rPr>
        <w:t>ของทุนจดทะเบียน</w:t>
      </w:r>
      <w:r w:rsidR="00F45F06">
        <w:rPr>
          <w:rFonts w:hint="cs"/>
          <w:cs/>
          <w:lang w:val="en-US"/>
        </w:rPr>
        <w:t>ที่</w:t>
      </w:r>
      <w:r w:rsidRPr="00343E90">
        <w:rPr>
          <w:cs/>
          <w:lang w:val="en-US"/>
        </w:rPr>
        <w:t>ชำระแล้วของบริษัทดังกล่าว โดยกำหนดเงื่อนไขการชำระราคาเป็นเงินกู้ยืมระยะสั้น ดอกเบี้ยคงค้าง</w:t>
      </w:r>
      <w:r w:rsidR="00E353A8">
        <w:rPr>
          <w:lang w:val="en-US"/>
        </w:rPr>
        <w:br/>
      </w:r>
      <w:r w:rsidRPr="00343E90">
        <w:rPr>
          <w:cs/>
          <w:lang w:val="en-US"/>
        </w:rPr>
        <w:t>ทั้งจำนวน และอื่นๆ ตามที่กำหนดในสัญญา</w:t>
      </w:r>
      <w:r w:rsidR="00F45F06">
        <w:rPr>
          <w:rFonts w:hint="cs"/>
          <w:cs/>
          <w:lang w:val="en-US"/>
        </w:rPr>
        <w:t xml:space="preserve">จำนวน </w:t>
      </w:r>
      <w:r w:rsidR="00F45F06">
        <w:rPr>
          <w:lang w:val="en-US"/>
        </w:rPr>
        <w:t>7</w:t>
      </w:r>
      <w:r w:rsidR="00BA04BA">
        <w:rPr>
          <w:lang w:val="en-US"/>
        </w:rPr>
        <w:t>14.7</w:t>
      </w:r>
      <w:r w:rsidR="00F45F06">
        <w:rPr>
          <w:lang w:val="en-US"/>
        </w:rPr>
        <w:t xml:space="preserve"> </w:t>
      </w:r>
      <w:r w:rsidR="00F45F06">
        <w:rPr>
          <w:rFonts w:hint="cs"/>
          <w:cs/>
          <w:lang w:val="en-US"/>
        </w:rPr>
        <w:t>ล้านบาท</w:t>
      </w:r>
      <w:r w:rsidRPr="00343E90">
        <w:rPr>
          <w:cs/>
          <w:lang w:val="en-US"/>
        </w:rPr>
        <w:t xml:space="preserve"> ภายหลังเสร็จสิ้นการซื้อขายหุ้น สัดส่วนการถือหุ้น</w:t>
      </w:r>
      <w:r w:rsidR="004713E7">
        <w:rPr>
          <w:rFonts w:hint="cs"/>
          <w:cs/>
          <w:lang w:val="en-US"/>
        </w:rPr>
        <w:t>ของบริษัท</w:t>
      </w:r>
      <w:r w:rsidRPr="00343E90">
        <w:rPr>
          <w:cs/>
          <w:lang w:val="en-US"/>
        </w:rPr>
        <w:t xml:space="preserve">ในบริษัท แพลท ฟินเซิร์ฟ จำกัด ลดลงจากร้อยละ </w:t>
      </w:r>
      <w:r w:rsidRPr="00343E90">
        <w:rPr>
          <w:lang w:val="en-US"/>
        </w:rPr>
        <w:t xml:space="preserve">50.0 </w:t>
      </w:r>
      <w:r w:rsidRPr="00343E90">
        <w:rPr>
          <w:cs/>
          <w:lang w:val="en-US"/>
        </w:rPr>
        <w:t xml:space="preserve">เป็น ร้อยละ </w:t>
      </w:r>
      <w:r w:rsidRPr="00343E90">
        <w:rPr>
          <w:lang w:val="en-US"/>
        </w:rPr>
        <w:t xml:space="preserve">17.13 </w:t>
      </w:r>
      <w:r w:rsidRPr="00343E90">
        <w:rPr>
          <w:cs/>
          <w:lang w:val="en-US"/>
        </w:rPr>
        <w:t xml:space="preserve">ของทุนจดทะเบียนที่ชำระแล้ว </w:t>
      </w:r>
      <w:r w:rsidR="00E353A8">
        <w:rPr>
          <w:lang w:val="en-US"/>
        </w:rPr>
        <w:br/>
      </w:r>
      <w:r w:rsidRPr="00343E90">
        <w:rPr>
          <w:cs/>
          <w:lang w:val="en-US"/>
        </w:rPr>
        <w:t>ส่งผลให้บริษัทสูญเสียอิทธิพลอย่างมีสาระสำคัญในการร่วมค้า กลุ่มบริษัทรับรู้กำไรจากการสูญเสียอิทธิพลอย่างมีสาระสำคัญในการร่วมค้า จำนวน</w:t>
      </w:r>
      <w:r w:rsidR="001021D9">
        <w:rPr>
          <w:lang w:val="en-US"/>
        </w:rPr>
        <w:t xml:space="preserve"> </w:t>
      </w:r>
      <w:r w:rsidR="00AD4EDE">
        <w:rPr>
          <w:lang w:val="en-US"/>
        </w:rPr>
        <w:t>9.6</w:t>
      </w:r>
      <w:r w:rsidRPr="00343E90">
        <w:rPr>
          <w:lang w:val="en-US"/>
        </w:rPr>
        <w:t xml:space="preserve"> </w:t>
      </w:r>
      <w:r w:rsidRPr="00343E90">
        <w:rPr>
          <w:cs/>
          <w:lang w:val="en-US"/>
        </w:rPr>
        <w:t xml:space="preserve">ล้านบาท </w:t>
      </w:r>
      <w:r w:rsidR="004713E7">
        <w:rPr>
          <w:rFonts w:hint="cs"/>
          <w:cs/>
          <w:lang w:val="en-US"/>
        </w:rPr>
        <w:t>กลุ่มบริษัทและบริษัทรับรู้</w:t>
      </w:r>
      <w:r w:rsidRPr="00343E90">
        <w:rPr>
          <w:cs/>
          <w:lang w:val="en-US"/>
        </w:rPr>
        <w:t xml:space="preserve">ขาดทุนจากการขายเงินลงทุนในการร่วมค้า จำนวน </w:t>
      </w:r>
      <w:r w:rsidR="00F45F06">
        <w:rPr>
          <w:lang w:val="en-US"/>
        </w:rPr>
        <w:t>9.7</w:t>
      </w:r>
      <w:r w:rsidRPr="00343E90">
        <w:rPr>
          <w:lang w:val="en-US"/>
        </w:rPr>
        <w:t xml:space="preserve"> </w:t>
      </w:r>
      <w:r w:rsidRPr="00343E90">
        <w:rPr>
          <w:cs/>
          <w:lang w:val="en-US"/>
        </w:rPr>
        <w:t xml:space="preserve">ล้านบาท </w:t>
      </w:r>
      <w:r w:rsidR="00AD4EDE">
        <w:rPr>
          <w:rFonts w:hint="cs"/>
          <w:cs/>
          <w:lang w:val="en-US"/>
        </w:rPr>
        <w:t xml:space="preserve">และ </w:t>
      </w:r>
      <w:r w:rsidR="00AD4EDE">
        <w:rPr>
          <w:lang w:val="en-US"/>
        </w:rPr>
        <w:t xml:space="preserve">28.1 </w:t>
      </w:r>
      <w:r w:rsidR="00AD4EDE">
        <w:rPr>
          <w:rFonts w:hint="cs"/>
          <w:cs/>
          <w:lang w:val="en-US"/>
        </w:rPr>
        <w:t xml:space="preserve">ล้านบาท ตามลำดับ </w:t>
      </w:r>
      <w:r w:rsidRPr="00343E90">
        <w:rPr>
          <w:cs/>
          <w:lang w:val="en-US"/>
        </w:rPr>
        <w:t>ในงบกำไรขาดทุนเบ็ดเสร็จรวม</w:t>
      </w:r>
      <w:r w:rsidR="00BA04BA">
        <w:rPr>
          <w:lang w:val="en-US"/>
        </w:rPr>
        <w:t xml:space="preserve"> </w:t>
      </w:r>
      <w:r w:rsidRPr="00343E90">
        <w:rPr>
          <w:cs/>
          <w:lang w:val="en-US"/>
        </w:rPr>
        <w:t>และงบกำไรขาดทุนเบ็ดเสร็จเฉพาะกิจการสำหรับงวดสามเดือนสิ้นสุดวันที่</w:t>
      </w:r>
      <w:r w:rsidR="00E353A8">
        <w:rPr>
          <w:lang w:val="en-US"/>
        </w:rPr>
        <w:t xml:space="preserve"> </w:t>
      </w:r>
      <w:r w:rsidRPr="00343E90">
        <w:rPr>
          <w:lang w:val="en-US"/>
        </w:rPr>
        <w:t xml:space="preserve">31 </w:t>
      </w:r>
      <w:r w:rsidRPr="00343E90">
        <w:rPr>
          <w:cs/>
          <w:lang w:val="en-US"/>
        </w:rPr>
        <w:t xml:space="preserve">มีนาคม </w:t>
      </w:r>
      <w:r w:rsidRPr="00343E90">
        <w:rPr>
          <w:lang w:val="en-US"/>
        </w:rPr>
        <w:t xml:space="preserve">2568 </w:t>
      </w:r>
      <w:r w:rsidRPr="00343E90">
        <w:rPr>
          <w:cs/>
          <w:lang w:val="en-US"/>
        </w:rPr>
        <w:t>ตามลำดับ และจัดประเภทเงินลงทุนในบริษัทดังกล่าวเป็น</w:t>
      </w:r>
      <w:r w:rsidR="00E353A8">
        <w:rPr>
          <w:lang w:val="en-US"/>
        </w:rPr>
        <w:br/>
      </w:r>
      <w:r w:rsidRPr="00343E90">
        <w:rPr>
          <w:cs/>
          <w:lang w:val="en-US"/>
        </w:rPr>
        <w:t>เงินลงทุนในตราสารทุนที่วัดมูลค่าด้วยมูลค่ายุติธรรมผ่านกำไรหรือขาดทุน</w:t>
      </w:r>
    </w:p>
    <w:p w14:paraId="690D5598" w14:textId="77777777" w:rsidR="001D6F05" w:rsidRPr="001D6F05" w:rsidRDefault="001D6F05" w:rsidP="00FA33D2">
      <w:pPr>
        <w:pStyle w:val="BodyText2"/>
        <w:ind w:left="540"/>
        <w:rPr>
          <w:lang w:val="en-US"/>
        </w:rPr>
      </w:pPr>
    </w:p>
    <w:p w14:paraId="1300C5F6" w14:textId="2149F350" w:rsidR="0045102C" w:rsidRPr="001D6F05" w:rsidRDefault="00F936D3" w:rsidP="00FA33D2">
      <w:pPr>
        <w:pStyle w:val="BodyText2"/>
        <w:ind w:left="540"/>
        <w:rPr>
          <w:i/>
          <w:iCs/>
          <w:lang w:val="en-US"/>
        </w:rPr>
      </w:pPr>
      <w:r>
        <w:rPr>
          <w:i/>
          <w:iCs/>
          <w:lang w:val="en-US"/>
        </w:rPr>
        <w:t>4.2</w:t>
      </w:r>
      <w:r>
        <w:rPr>
          <w:rFonts w:hint="cs"/>
          <w:i/>
          <w:iCs/>
          <w:cs/>
          <w:lang w:val="en-US"/>
        </w:rPr>
        <w:t xml:space="preserve">) </w:t>
      </w:r>
      <w:r w:rsidR="0045102C" w:rsidRPr="001D6F05">
        <w:rPr>
          <w:rFonts w:hint="cs"/>
          <w:i/>
          <w:iCs/>
          <w:cs/>
          <w:lang w:val="en-US"/>
        </w:rPr>
        <w:t>สินทรัพย์ทางการเงินที่ใ</w:t>
      </w:r>
      <w:r w:rsidR="001D6F05" w:rsidRPr="001D6F05">
        <w:rPr>
          <w:rFonts w:hint="cs"/>
          <w:i/>
          <w:iCs/>
          <w:cs/>
          <w:lang w:val="en-US"/>
        </w:rPr>
        <w:t>ช้เป็นสินทรัพย์ค้ำประกัน</w:t>
      </w:r>
    </w:p>
    <w:p w14:paraId="51913682" w14:textId="77777777" w:rsidR="0045102C" w:rsidRDefault="0045102C" w:rsidP="00FA33D2">
      <w:pPr>
        <w:pStyle w:val="BodyText2"/>
        <w:ind w:left="540"/>
        <w:rPr>
          <w:lang w:val="en-US"/>
        </w:rPr>
      </w:pPr>
    </w:p>
    <w:p w14:paraId="41E11624" w14:textId="6D4FB0BD" w:rsidR="001021D9" w:rsidRDefault="00F70B4F" w:rsidP="00E353A8">
      <w:pPr>
        <w:pStyle w:val="BodyText2"/>
        <w:ind w:left="540" w:right="562"/>
        <w:rPr>
          <w:lang w:val="en-US"/>
        </w:rPr>
      </w:pPr>
      <w:r>
        <w:rPr>
          <w:rFonts w:hint="cs"/>
          <w:cs/>
          <w:lang w:val="en-US"/>
        </w:rPr>
        <w:t xml:space="preserve">ณ วันที่ </w:t>
      </w:r>
      <w:r w:rsidR="00447430">
        <w:t>31</w:t>
      </w:r>
      <w:r w:rsidR="00447430" w:rsidRPr="001A6E48">
        <w:rPr>
          <w:cs/>
        </w:rPr>
        <w:t xml:space="preserve"> มีนาคม </w:t>
      </w:r>
      <w:r w:rsidR="00447430">
        <w:t>2568</w:t>
      </w:r>
      <w:r w:rsidR="00447430">
        <w:rPr>
          <w:lang w:val="en-US"/>
        </w:rPr>
        <w:t xml:space="preserve"> </w:t>
      </w:r>
      <w:r>
        <w:rPr>
          <w:rFonts w:hint="cs"/>
          <w:cs/>
          <w:lang w:val="en-US"/>
        </w:rPr>
        <w:t>ตราสารทุนที่วัดมูลค่า</w:t>
      </w:r>
      <w:r w:rsidR="00314032">
        <w:rPr>
          <w:rFonts w:hint="cs"/>
          <w:cs/>
          <w:lang w:val="en-US"/>
        </w:rPr>
        <w:t>ด้วยมูลค่า</w:t>
      </w:r>
      <w:r>
        <w:rPr>
          <w:rFonts w:hint="cs"/>
          <w:cs/>
          <w:lang w:val="en-US"/>
        </w:rPr>
        <w:t>ยุติธรรมผ่านกำไรหรือขาดทุน</w:t>
      </w:r>
      <w:r w:rsidR="00C90965">
        <w:rPr>
          <w:rFonts w:hint="cs"/>
          <w:cs/>
          <w:lang w:val="en-US"/>
        </w:rPr>
        <w:t>ของกลุ่มบริษัทและ</w:t>
      </w:r>
      <w:r w:rsidR="0080338E">
        <w:rPr>
          <w:rFonts w:hint="cs"/>
          <w:cs/>
          <w:lang w:val="en-US"/>
        </w:rPr>
        <w:t>บริษัท</w:t>
      </w:r>
      <w:r>
        <w:rPr>
          <w:rFonts w:hint="cs"/>
          <w:cs/>
          <w:lang w:val="en-US"/>
        </w:rPr>
        <w:t xml:space="preserve">จำนวน </w:t>
      </w:r>
      <w:r w:rsidR="002E6BD8">
        <w:rPr>
          <w:lang w:val="en-US"/>
        </w:rPr>
        <w:t xml:space="preserve">113.5 </w:t>
      </w:r>
      <w:r w:rsidR="002E6BD8">
        <w:rPr>
          <w:rFonts w:hint="cs"/>
          <w:cs/>
          <w:lang w:val="en-US"/>
        </w:rPr>
        <w:t>ล้านบาท</w:t>
      </w:r>
      <w:r>
        <w:rPr>
          <w:lang w:val="en-US"/>
        </w:rPr>
        <w:t xml:space="preserve"> </w:t>
      </w:r>
      <w:r w:rsidR="00D32E39">
        <w:rPr>
          <w:rFonts w:hint="cs"/>
          <w:cs/>
          <w:lang w:val="en-US"/>
        </w:rPr>
        <w:t xml:space="preserve">และ </w:t>
      </w:r>
      <w:r w:rsidR="002E6BD8">
        <w:rPr>
          <w:lang w:val="en-US"/>
        </w:rPr>
        <w:t>2.9</w:t>
      </w:r>
      <w:r w:rsidR="00D32E39">
        <w:rPr>
          <w:lang w:val="en-US"/>
        </w:rPr>
        <w:t xml:space="preserve"> </w:t>
      </w:r>
      <w:r w:rsidR="00D32E39">
        <w:rPr>
          <w:rFonts w:hint="cs"/>
          <w:cs/>
          <w:lang w:val="en-US"/>
        </w:rPr>
        <w:t xml:space="preserve">ล้านบาท </w:t>
      </w:r>
      <w:r w:rsidR="00DF1C09">
        <w:rPr>
          <w:rFonts w:hint="cs"/>
          <w:cs/>
          <w:lang w:val="en-US"/>
        </w:rPr>
        <w:t>ถูกใช้</w:t>
      </w:r>
      <w:r>
        <w:rPr>
          <w:rFonts w:hint="cs"/>
          <w:cs/>
          <w:lang w:val="en-US"/>
        </w:rPr>
        <w:t>เป็นสินทรัพย์</w:t>
      </w:r>
      <w:r w:rsidR="00DF1C09">
        <w:rPr>
          <w:rFonts w:hint="cs"/>
          <w:cs/>
          <w:lang w:val="en-US"/>
        </w:rPr>
        <w:t>เพื่อเป็น</w:t>
      </w:r>
      <w:r w:rsidRPr="0083451C">
        <w:rPr>
          <w:rFonts w:hint="cs"/>
          <w:cs/>
          <w:lang w:val="en-US"/>
        </w:rPr>
        <w:t>หลักประกันหุ้นกู้ครั้ง</w:t>
      </w:r>
      <w:r w:rsidRPr="002E6BD8">
        <w:rPr>
          <w:rFonts w:hint="cs"/>
          <w:cs/>
          <w:lang w:val="en-US"/>
        </w:rPr>
        <w:t xml:space="preserve">ที่ </w:t>
      </w:r>
      <w:r w:rsidRPr="002E6BD8">
        <w:rPr>
          <w:lang w:val="en-US"/>
        </w:rPr>
        <w:t>2/2566</w:t>
      </w:r>
      <w:r w:rsidR="00314032" w:rsidRPr="0083451C">
        <w:rPr>
          <w:rFonts w:hint="cs"/>
          <w:cs/>
          <w:lang w:val="en-US"/>
        </w:rPr>
        <w:t xml:space="preserve"> ซึ่งจะครบกำหนดชำระ</w:t>
      </w:r>
      <w:r w:rsidR="00E353A8">
        <w:rPr>
          <w:lang w:val="en-US"/>
        </w:rPr>
        <w:br/>
      </w:r>
      <w:r w:rsidR="00314032" w:rsidRPr="0083451C">
        <w:rPr>
          <w:rFonts w:hint="cs"/>
          <w:cs/>
          <w:lang w:val="en-US"/>
        </w:rPr>
        <w:t xml:space="preserve">ในเดือนมีนาคม </w:t>
      </w:r>
      <w:r w:rsidR="00314032" w:rsidRPr="0083451C">
        <w:rPr>
          <w:lang w:val="en-US"/>
        </w:rPr>
        <w:t>2569</w:t>
      </w:r>
      <w:r w:rsidR="00D32E39" w:rsidRPr="0083451C">
        <w:rPr>
          <w:rFonts w:hint="cs"/>
          <w:cs/>
          <w:lang w:val="en-US"/>
        </w:rPr>
        <w:t xml:space="preserve"> และเงินกู้ยืมระยะสั้นจากสถาบันการเงิน</w:t>
      </w:r>
      <w:r w:rsidR="0023337E" w:rsidRPr="0083451C">
        <w:rPr>
          <w:rFonts w:hint="cs"/>
          <w:cs/>
          <w:lang w:val="en-US"/>
        </w:rPr>
        <w:t xml:space="preserve"> ตามลำดับ</w:t>
      </w:r>
    </w:p>
    <w:p w14:paraId="73E378BC" w14:textId="77777777" w:rsidR="00E353A8" w:rsidRDefault="00E353A8" w:rsidP="00FA33D2">
      <w:pPr>
        <w:pStyle w:val="BodyText2"/>
        <w:ind w:left="540"/>
        <w:rPr>
          <w:lang w:val="en-US"/>
        </w:rPr>
      </w:pPr>
    </w:p>
    <w:p w14:paraId="4005B6DC" w14:textId="77777777" w:rsidR="00E353A8" w:rsidRDefault="00E353A8" w:rsidP="00FA33D2">
      <w:pPr>
        <w:pStyle w:val="BodyText2"/>
        <w:ind w:left="540"/>
        <w:rPr>
          <w:cs/>
          <w:lang w:val="en-US"/>
        </w:rPr>
        <w:sectPr w:rsidR="00E353A8" w:rsidSect="001021D9">
          <w:pgSz w:w="11909" w:h="16834" w:code="9"/>
          <w:pgMar w:top="1152" w:right="576" w:bottom="1152" w:left="691" w:header="720" w:footer="720" w:gutter="0"/>
          <w:cols w:space="720"/>
          <w:docGrid w:linePitch="245"/>
        </w:sectPr>
      </w:pPr>
    </w:p>
    <w:p w14:paraId="0D8264BB" w14:textId="0B45859A" w:rsidR="0083451C" w:rsidRPr="0083451C" w:rsidRDefault="0083451C" w:rsidP="0083451C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83451C">
        <w:rPr>
          <w:rFonts w:hint="cs"/>
          <w:b/>
          <w:bCs/>
          <w:cs/>
        </w:rPr>
        <w:lastRenderedPageBreak/>
        <w:t>เงินลงทุนในบริษัทย่อย</w:t>
      </w:r>
    </w:p>
    <w:p w14:paraId="02809091" w14:textId="77777777" w:rsidR="0083451C" w:rsidRDefault="0083451C">
      <w:pPr>
        <w:rPr>
          <w:rFonts w:asciiTheme="majorHAnsi" w:hAnsiTheme="majorHAnsi" w:cstheme="majorHAnsi"/>
          <w:sz w:val="30"/>
          <w:szCs w:val="30"/>
        </w:rPr>
      </w:pPr>
    </w:p>
    <w:p w14:paraId="78F6EE79" w14:textId="16A94CD3" w:rsidR="0045102C" w:rsidRDefault="0045102C" w:rsidP="0045102C">
      <w:pPr>
        <w:ind w:left="540"/>
        <w:rPr>
          <w:rFonts w:asciiTheme="majorHAnsi" w:hAnsiTheme="majorHAnsi" w:cstheme="majorHAnsi"/>
          <w:sz w:val="30"/>
          <w:szCs w:val="30"/>
          <w:cs/>
        </w:rPr>
      </w:pPr>
      <w:r>
        <w:rPr>
          <w:rFonts w:asciiTheme="majorHAnsi" w:hAnsiTheme="majorHAnsi" w:cstheme="majorHAnsi" w:hint="cs"/>
          <w:sz w:val="30"/>
          <w:szCs w:val="30"/>
          <w:cs/>
        </w:rPr>
        <w:t xml:space="preserve">รายการเคลื่อนไหวที่มีสาระสำคัญสำหรับงวดสามเดือนสิ้นสุดวันที่ </w:t>
      </w:r>
      <w:r>
        <w:rPr>
          <w:rFonts w:asciiTheme="majorHAnsi" w:hAnsiTheme="majorHAnsi" w:cstheme="majorHAnsi"/>
          <w:sz w:val="30"/>
          <w:szCs w:val="30"/>
        </w:rPr>
        <w:t xml:space="preserve">31 </w:t>
      </w:r>
      <w:r>
        <w:rPr>
          <w:rFonts w:asciiTheme="majorHAnsi" w:hAnsiTheme="majorHAnsi" w:cstheme="majorHAnsi" w:hint="cs"/>
          <w:sz w:val="30"/>
          <w:szCs w:val="30"/>
          <w:cs/>
        </w:rPr>
        <w:t xml:space="preserve">มีนาคม </w:t>
      </w:r>
      <w:r>
        <w:rPr>
          <w:rFonts w:asciiTheme="majorHAnsi" w:hAnsiTheme="majorHAnsi" w:cstheme="majorHAnsi"/>
          <w:sz w:val="30"/>
          <w:szCs w:val="30"/>
        </w:rPr>
        <w:t>256</w:t>
      </w:r>
      <w:r w:rsidR="00691005">
        <w:rPr>
          <w:rFonts w:asciiTheme="majorHAnsi" w:hAnsiTheme="majorHAnsi" w:cstheme="majorHAnsi"/>
          <w:sz w:val="30"/>
          <w:szCs w:val="30"/>
        </w:rPr>
        <w:t>8</w:t>
      </w:r>
      <w:r>
        <w:rPr>
          <w:rFonts w:asciiTheme="majorHAnsi" w:hAnsiTheme="majorHAnsi" w:cstheme="majorHAnsi"/>
          <w:sz w:val="30"/>
          <w:szCs w:val="30"/>
        </w:rPr>
        <w:t xml:space="preserve"> </w:t>
      </w:r>
      <w:r>
        <w:rPr>
          <w:rFonts w:asciiTheme="majorHAnsi" w:hAnsiTheme="majorHAnsi" w:cstheme="majorHAnsi" w:hint="cs"/>
          <w:sz w:val="30"/>
          <w:szCs w:val="30"/>
          <w:cs/>
        </w:rPr>
        <w:t>มีดังต่อไปนี้</w:t>
      </w:r>
    </w:p>
    <w:p w14:paraId="6B420E74" w14:textId="77777777" w:rsidR="0045102C" w:rsidRPr="004B4EA8" w:rsidRDefault="0045102C">
      <w:pPr>
        <w:rPr>
          <w:rFonts w:asciiTheme="majorHAnsi" w:hAnsiTheme="majorHAnsi" w:cstheme="majorHAnsi"/>
          <w:sz w:val="30"/>
          <w:szCs w:val="30"/>
        </w:rPr>
      </w:pPr>
    </w:p>
    <w:tbl>
      <w:tblPr>
        <w:tblW w:w="4955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250"/>
        <w:gridCol w:w="1530"/>
        <w:gridCol w:w="815"/>
        <w:gridCol w:w="181"/>
        <w:gridCol w:w="729"/>
        <w:gridCol w:w="179"/>
        <w:gridCol w:w="818"/>
        <w:gridCol w:w="181"/>
        <w:gridCol w:w="809"/>
        <w:gridCol w:w="181"/>
        <w:gridCol w:w="1057"/>
        <w:gridCol w:w="181"/>
        <w:gridCol w:w="809"/>
        <w:gridCol w:w="181"/>
        <w:gridCol w:w="898"/>
        <w:gridCol w:w="179"/>
        <w:gridCol w:w="815"/>
        <w:gridCol w:w="193"/>
        <w:gridCol w:w="1066"/>
        <w:gridCol w:w="181"/>
        <w:gridCol w:w="1166"/>
      </w:tblGrid>
      <w:tr w:rsidR="00DA243B" w:rsidRPr="00DA243B" w14:paraId="0A5ABDD7" w14:textId="77777777" w:rsidTr="00343E90">
        <w:trPr>
          <w:cantSplit/>
          <w:trHeight w:val="58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037F4" w14:textId="77777777" w:rsidR="00DA243B" w:rsidRPr="00DA243B" w:rsidRDefault="00DA243B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41EF5E5D" w14:textId="77777777" w:rsidR="00DA243B" w:rsidRPr="00DA243B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687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703DDA5" w14:textId="77777777" w:rsidR="00DA243B" w:rsidRPr="00DA243B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DA243B">
              <w:rPr>
                <w:rFonts w:asciiTheme="minorHAnsi" w:hAnsiTheme="minorHAns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DA243B" w:rsidRPr="00DA243B" w14:paraId="7D6F8C1B" w14:textId="77777777" w:rsidTr="00343E90">
        <w:trPr>
          <w:cantSplit/>
          <w:trHeight w:val="189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18BBD" w14:textId="77777777" w:rsidR="00DA243B" w:rsidRPr="00DA243B" w:rsidRDefault="00DA243B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45CAB910" w14:textId="77777777" w:rsidR="00DA243B" w:rsidRPr="00DA243B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A67C4" w14:textId="77777777" w:rsidR="00DA243B" w:rsidRPr="00DA243B" w:rsidDel="0068544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B9296" w14:textId="77777777" w:rsidR="00DA243B" w:rsidRPr="00DA243B" w:rsidDel="0068544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349CD" w14:textId="77777777" w:rsidR="00DA243B" w:rsidRPr="00DA243B" w:rsidDel="0068544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58317FD" w14:textId="77777777" w:rsidR="00DA243B" w:rsidRPr="00DA243B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113C0893" w14:textId="77777777" w:rsidR="00DA243B" w:rsidRPr="00DA243B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721A3B4" w14:textId="77777777" w:rsidR="00DA243B" w:rsidRPr="00DA243B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709201FC" w14:textId="77777777" w:rsidR="00DA243B" w:rsidRPr="00DA243B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C631955" w14:textId="77777777" w:rsidR="00DA243B" w:rsidRPr="00DA243B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FA439" w14:textId="77777777" w:rsidR="00DA243B" w:rsidRPr="00DA243B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8DC1072" w14:textId="77777777" w:rsidR="00DA243B" w:rsidRPr="00DA243B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1438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FDB6D" w14:textId="68EFF67D" w:rsidR="00DA243B" w:rsidRPr="00DA243B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 w:rsidRPr="00DA243B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รายการเคลื่อนไหวที่มีสาระสำคัญระหว่าง</w:t>
            </w:r>
            <w:r w:rsidR="0045102C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งวด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741C1A9" w14:textId="77777777" w:rsidR="00DA243B" w:rsidRPr="00DA243B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F3ACD" w14:textId="77777777" w:rsidR="00DA243B" w:rsidRPr="00DA243B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</w:tr>
      <w:tr w:rsidR="00DA243B" w:rsidRPr="00DA243B" w14:paraId="51A2A99F" w14:textId="77777777" w:rsidTr="00343E90">
        <w:trPr>
          <w:cantSplit/>
          <w:trHeight w:val="370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EEC82" w14:textId="77777777" w:rsidR="00DA243B" w:rsidRPr="00DA243B" w:rsidRDefault="00DA243B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43A40514" w14:textId="77777777" w:rsidR="00DA243B" w:rsidRPr="00DA243B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59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39F8B" w14:textId="77777777" w:rsidR="00DA243B" w:rsidRPr="00DA243B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 w:rsidRPr="00DA243B">
              <w:rPr>
                <w:rFonts w:asciiTheme="minorHAnsi" w:hAnsiTheme="minorHAnsi" w:cstheme="minorHAnsi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C51B7" w14:textId="77777777" w:rsidR="00DA243B" w:rsidRPr="00DA243B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62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7B87E" w14:textId="77777777" w:rsidR="00DA243B" w:rsidRPr="00DA243B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  <w:r w:rsidRPr="00DA243B"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ราคาทุน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A3D7989" w14:textId="77777777" w:rsidR="00DA243B" w:rsidRPr="00DA243B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36A58" w14:textId="4CDA0B0F" w:rsidR="00DA243B" w:rsidRPr="00DA243B" w:rsidRDefault="00DA243B" w:rsidP="00DA243B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/>
                <w:sz w:val="22"/>
                <w:szCs w:val="22"/>
                <w:cs/>
                <w:lang w:val="en-US"/>
              </w:rPr>
            </w:pPr>
            <w:r w:rsidRPr="00DA243B">
              <w:rPr>
                <w:rFonts w:asciiTheme="minorHAnsi" w:hAnsiTheme="minorHAnsi"/>
                <w:sz w:val="22"/>
                <w:szCs w:val="22"/>
                <w:cs/>
                <w:lang w:val="en-US"/>
              </w:rPr>
              <w:t xml:space="preserve">ราคาทุน 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</w:t>
            </w:r>
            <w:r w:rsidRPr="00DA243B">
              <w:rPr>
                <w:rFonts w:asciiTheme="minorHAnsi" w:hAnsiTheme="minorHAnsi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F637ED8" w14:textId="77777777" w:rsidR="00DA243B" w:rsidRPr="00DA243B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060C40" w14:textId="77777777" w:rsidR="00DA243B" w:rsidRPr="00DA243B" w:rsidRDefault="00DA243B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DA243B">
              <w:rPr>
                <w:rFonts w:asciiTheme="minorHAnsi" w:hAnsiTheme="minorHAnsi" w:cstheme="minorHAnsi"/>
                <w:sz w:val="22"/>
                <w:szCs w:val="22"/>
                <w:cs/>
              </w:rPr>
              <w:t>ซื้อ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09652" w14:textId="77777777" w:rsidR="00DA243B" w:rsidRPr="00DA243B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637B91" w14:textId="77777777" w:rsidR="00DA243B" w:rsidRPr="00DA243B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243B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ขาดทุนจาก</w:t>
            </w:r>
          </w:p>
          <w:p w14:paraId="5C8830DB" w14:textId="77777777" w:rsidR="00DA243B" w:rsidRPr="00DA243B" w:rsidRDefault="00DA243B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DA243B">
              <w:rPr>
                <w:rFonts w:asciiTheme="minorHAnsi" w:hAnsiTheme="minorHAnsi" w:cstheme="minorHAnsi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C730D3" w14:textId="77777777" w:rsidR="00DA243B" w:rsidRPr="00DA243B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A904BD" w14:textId="77777777" w:rsidR="00DA243B" w:rsidRPr="00DA243B" w:rsidRDefault="00DA243B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DA243B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ขาย</w:t>
            </w:r>
          </w:p>
        </w:tc>
        <w:tc>
          <w:tcPr>
            <w:tcW w:w="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27AAB1" w14:textId="77777777" w:rsidR="00DA243B" w:rsidRPr="00DA243B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585282" w14:textId="47651972" w:rsidR="00DA243B" w:rsidRPr="00DA243B" w:rsidRDefault="00DA243B" w:rsidP="00D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DA243B">
              <w:rPr>
                <w:rFonts w:asciiTheme="minorHAnsi" w:hAnsiTheme="minorHAnsi" w:cstheme="minorHAnsi"/>
                <w:sz w:val="22"/>
                <w:szCs w:val="22"/>
                <w:cs/>
              </w:rPr>
              <w:t>โอนเปลี่ยนแปลงสถานะเงินลงทุน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861F9AC" w14:textId="77777777" w:rsidR="00DA243B" w:rsidRPr="00DA243B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D16DB" w14:textId="0EE1B604" w:rsidR="00DA243B" w:rsidRPr="00DA243B" w:rsidRDefault="00DA243B" w:rsidP="00DA243B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 w:rsidRPr="00DA243B"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  <w:t>ราคาทุน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- </w:t>
            </w:r>
            <w:r w:rsidRPr="00DA243B"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  <w:t>สุทธิ</w:t>
            </w:r>
          </w:p>
        </w:tc>
      </w:tr>
      <w:tr w:rsidR="00DA243B" w:rsidRPr="00DA243B" w14:paraId="3853118F" w14:textId="77777777" w:rsidTr="00343E90">
        <w:trPr>
          <w:cantSplit/>
          <w:trHeight w:val="370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90E13" w14:textId="77777777" w:rsidR="00DA243B" w:rsidRPr="00DA243B" w:rsidRDefault="00DA243B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12DDD452" w14:textId="77777777" w:rsidR="00DA243B" w:rsidRPr="00DA243B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59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70EAD" w14:textId="37645035" w:rsidR="00DA243B" w:rsidRPr="00DA243B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 w:rsidRPr="00DA243B">
              <w:rPr>
                <w:rFonts w:asciiTheme="minorHAnsi" w:hAnsiTheme="minorHAnsi"/>
                <w:szCs w:val="22"/>
                <w:cs/>
                <w:lang w:val="en-US" w:bidi="th-TH"/>
              </w:rPr>
              <w:t>ณ วันที่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AE839" w14:textId="77777777" w:rsidR="00DA243B" w:rsidRPr="00DA243B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62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BC9B1" w14:textId="7997F7C8" w:rsidR="00DA243B" w:rsidRPr="00DA243B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 w:rsidRPr="00DA243B">
              <w:rPr>
                <w:rFonts w:asciiTheme="minorHAnsi" w:hAnsiTheme="minorHAnsi"/>
                <w:szCs w:val="22"/>
                <w:cs/>
                <w:lang w:val="en-US" w:bidi="th-TH"/>
              </w:rPr>
              <w:t>ณ วันที่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8557639" w14:textId="77777777" w:rsidR="00DA243B" w:rsidRPr="00DA243B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54A44" w14:textId="4A5C00D6" w:rsidR="00DA243B" w:rsidRPr="00DA243B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/>
                <w:sz w:val="22"/>
                <w:szCs w:val="22"/>
                <w:cs/>
                <w:lang w:val="en-US"/>
              </w:rPr>
            </w:pPr>
            <w:r w:rsidRPr="00DA243B">
              <w:rPr>
                <w:rFonts w:asciiTheme="minorHAnsi" w:hAnsiTheme="minorHAnsi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D1ED937" w14:textId="77777777" w:rsidR="00DA243B" w:rsidRPr="00DA243B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7FC388" w14:textId="77777777" w:rsidR="00DA243B" w:rsidRPr="00DA243B" w:rsidRDefault="00DA243B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D2D39" w14:textId="77777777" w:rsidR="00DA243B" w:rsidRPr="00DA243B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3C9E13" w14:textId="77777777" w:rsidR="00DA243B" w:rsidRPr="00DA243B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2BD8" w14:textId="77777777" w:rsidR="00DA243B" w:rsidRPr="00DA243B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6401B8" w14:textId="77777777" w:rsidR="00DA243B" w:rsidRPr="00DA243B" w:rsidRDefault="00DA243B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2BA40" w14:textId="77777777" w:rsidR="00DA243B" w:rsidRPr="00DA243B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CFEAE3" w14:textId="77777777" w:rsidR="00DA243B" w:rsidRPr="00DA243B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072E4CE" w14:textId="77777777" w:rsidR="00DA243B" w:rsidRPr="00DA243B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05A3F" w14:textId="12D96D4F" w:rsidR="00DA243B" w:rsidRPr="00DA243B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 w:rsidRPr="00DA243B">
              <w:rPr>
                <w:rFonts w:asciiTheme="minorHAnsi" w:hAnsiTheme="minorHAnsi"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DA243B" w:rsidRPr="00DA243B" w14:paraId="49701FBB" w14:textId="77777777" w:rsidTr="00343E90">
        <w:trPr>
          <w:cantSplit/>
          <w:trHeight w:val="208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21F56" w14:textId="77777777" w:rsidR="00DA243B" w:rsidRPr="00DA243B" w:rsidRDefault="00DA243B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919A2" w14:textId="77777777" w:rsidR="00DA243B" w:rsidRPr="00DA243B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  <w:r w:rsidRPr="00DA243B">
              <w:rPr>
                <w:rFonts w:asciiTheme="minorHAnsi" w:hAnsiTheme="minorHAnsi" w:cstheme="minorHAnsi"/>
                <w:szCs w:val="22"/>
                <w:cs/>
                <w:lang w:val="en-US" w:bidi="th-TH"/>
              </w:rPr>
              <w:t>ลักษณะธุรกิ</w:t>
            </w:r>
            <w:r w:rsidRPr="00DA243B"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จ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1D4B9" w14:textId="77777777" w:rsidR="00DA243B" w:rsidRPr="00DA243B" w:rsidRDefault="00DA243B" w:rsidP="00451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243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DA243B">
              <w:rPr>
                <w:rFonts w:asciiTheme="minorHAnsi" w:hAnsiTheme="minorHAnsi"/>
                <w:sz w:val="22"/>
                <w:szCs w:val="22"/>
                <w:cs/>
              </w:rPr>
              <w:t xml:space="preserve"> มกราคม</w:t>
            </w:r>
          </w:p>
          <w:p w14:paraId="73A92B33" w14:textId="5F6AAC8D" w:rsidR="00DA243B" w:rsidRPr="00DA243B" w:rsidRDefault="00DA243B" w:rsidP="00D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243B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B2B14" w14:textId="77777777" w:rsidR="00DA243B" w:rsidRPr="00DA243B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0A8D1" w14:textId="77777777" w:rsidR="00DA243B" w:rsidRPr="00DA243B" w:rsidRDefault="00DA243B" w:rsidP="00451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243B">
              <w:rPr>
                <w:rFonts w:asciiTheme="minorHAnsi" w:hAnsiTheme="minorHAnsi" w:cstheme="minorHAnsi"/>
                <w:sz w:val="22"/>
                <w:szCs w:val="22"/>
              </w:rPr>
              <w:t>31</w:t>
            </w:r>
            <w:r w:rsidRPr="00DA243B">
              <w:rPr>
                <w:rFonts w:asciiTheme="minorHAnsi" w:hAnsiTheme="minorHAnsi"/>
                <w:sz w:val="22"/>
                <w:szCs w:val="22"/>
                <w:cs/>
              </w:rPr>
              <w:t xml:space="preserve"> มีนาคม</w:t>
            </w:r>
          </w:p>
          <w:p w14:paraId="47E0794E" w14:textId="2898FC3F" w:rsidR="00DA243B" w:rsidRPr="00DA243B" w:rsidRDefault="00DA243B" w:rsidP="00D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243B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736A" w14:textId="77777777" w:rsidR="00DA243B" w:rsidRPr="00DA243B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83B72" w14:textId="77777777" w:rsidR="00DA243B" w:rsidRPr="00DA243B" w:rsidRDefault="00DA243B" w:rsidP="00451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243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DA243B">
              <w:rPr>
                <w:rFonts w:asciiTheme="minorHAnsi" w:hAnsiTheme="minorHAnsi"/>
                <w:sz w:val="22"/>
                <w:szCs w:val="22"/>
                <w:cs/>
              </w:rPr>
              <w:t xml:space="preserve"> มกราคม</w:t>
            </w:r>
          </w:p>
          <w:p w14:paraId="054A6754" w14:textId="5FFD7DF2" w:rsidR="00DA243B" w:rsidRPr="00DA243B" w:rsidRDefault="00DA243B" w:rsidP="00D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48" w:hanging="19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243B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26AAF60" w14:textId="77777777" w:rsidR="00DA243B" w:rsidRPr="00DA243B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7C70A" w14:textId="77777777" w:rsidR="00DA243B" w:rsidRPr="00DA243B" w:rsidRDefault="00DA243B" w:rsidP="00451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243B">
              <w:rPr>
                <w:rFonts w:asciiTheme="minorHAnsi" w:hAnsiTheme="minorHAnsi" w:cstheme="minorHAnsi"/>
                <w:sz w:val="22"/>
                <w:szCs w:val="22"/>
              </w:rPr>
              <w:t>31</w:t>
            </w:r>
            <w:r w:rsidRPr="00DA243B">
              <w:rPr>
                <w:rFonts w:asciiTheme="minorHAnsi" w:hAnsiTheme="minorHAnsi"/>
                <w:sz w:val="22"/>
                <w:szCs w:val="22"/>
                <w:cs/>
              </w:rPr>
              <w:t xml:space="preserve"> มีนาคม</w:t>
            </w:r>
          </w:p>
          <w:p w14:paraId="21D6AFA6" w14:textId="3BBBB7A7" w:rsidR="00DA243B" w:rsidRPr="00DA243B" w:rsidRDefault="00DA243B" w:rsidP="00D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243B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D2881" w14:textId="77777777" w:rsidR="00DA243B" w:rsidRPr="00DA243B" w:rsidRDefault="00DA243B" w:rsidP="00F554C2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FD011" w14:textId="77777777" w:rsidR="00DA243B" w:rsidRPr="00DA243B" w:rsidRDefault="00DA243B" w:rsidP="00451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243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DA243B">
              <w:rPr>
                <w:rFonts w:asciiTheme="minorHAnsi" w:hAnsiTheme="minorHAnsi"/>
                <w:sz w:val="22"/>
                <w:szCs w:val="22"/>
                <w:cs/>
              </w:rPr>
              <w:t xml:space="preserve"> มกราคม</w:t>
            </w:r>
          </w:p>
          <w:p w14:paraId="2DA7B55B" w14:textId="65FDE740" w:rsidR="00DA243B" w:rsidRPr="00DA243B" w:rsidRDefault="00DA243B" w:rsidP="00D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243B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52B65" w14:textId="77777777" w:rsidR="00DA243B" w:rsidRPr="00DA243B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281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13BE722C" w14:textId="77777777" w:rsidR="00DA243B" w:rsidRPr="00DA243B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C2EC978" w14:textId="77777777" w:rsidR="00DA243B" w:rsidRPr="00DA243B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12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3BF01" w14:textId="77777777" w:rsidR="00DA243B" w:rsidRPr="00DA243B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39555" w14:textId="77777777" w:rsidR="00DA243B" w:rsidRPr="00DA243B" w:rsidRDefault="00DA243B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49D0C" w14:textId="77777777" w:rsidR="00DA243B" w:rsidRPr="00DA243B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98D8E" w14:textId="77777777" w:rsidR="00DA243B" w:rsidRPr="00DA243B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370" w:type="pct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B86344" w14:textId="77777777" w:rsidR="00DA243B" w:rsidRPr="00DA243B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CC50A01" w14:textId="77777777" w:rsidR="00DA243B" w:rsidRPr="00DA243B" w:rsidRDefault="00DA243B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D438D" w14:textId="77777777" w:rsidR="00DA243B" w:rsidRPr="00DA243B" w:rsidRDefault="00DA243B" w:rsidP="00451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243B">
              <w:rPr>
                <w:rFonts w:asciiTheme="minorHAnsi" w:hAnsiTheme="minorHAnsi" w:cstheme="minorHAnsi"/>
                <w:sz w:val="22"/>
                <w:szCs w:val="22"/>
              </w:rPr>
              <w:t>31</w:t>
            </w:r>
            <w:r w:rsidRPr="00DA243B">
              <w:rPr>
                <w:rFonts w:asciiTheme="minorHAnsi" w:hAnsiTheme="minorHAnsi"/>
                <w:sz w:val="22"/>
                <w:szCs w:val="22"/>
                <w:cs/>
              </w:rPr>
              <w:t xml:space="preserve"> มีนาคม</w:t>
            </w:r>
          </w:p>
          <w:p w14:paraId="2E1DD48E" w14:textId="190555BC" w:rsidR="00DA243B" w:rsidRPr="00DA243B" w:rsidRDefault="00DA243B" w:rsidP="00D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DA243B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</w:tr>
      <w:tr w:rsidR="00DA243B" w:rsidRPr="00DA243B" w14:paraId="3AB25C13" w14:textId="77777777" w:rsidTr="00343E90">
        <w:trPr>
          <w:cantSplit/>
          <w:trHeight w:val="288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E2219" w14:textId="77777777" w:rsidR="00DA243B" w:rsidRPr="00DA243B" w:rsidRDefault="00DA243B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1AEEF8C5" w14:textId="77777777" w:rsidR="00DA243B" w:rsidRPr="00DA243B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</w:p>
        </w:tc>
        <w:tc>
          <w:tcPr>
            <w:tcW w:w="59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A4F64" w14:textId="77777777" w:rsidR="00DA243B" w:rsidRPr="00DA243B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DA243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DA243B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5854A783" w14:textId="77777777" w:rsidR="00DA243B" w:rsidRPr="00DA243B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42AB33EB" w14:textId="77777777" w:rsidR="00DA243B" w:rsidRPr="00DA243B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CF3845B" w14:textId="77777777" w:rsidR="00DA243B" w:rsidRPr="00DA243B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6529638F" w14:textId="77777777" w:rsidR="00DA243B" w:rsidRPr="00DA243B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FDD503E" w14:textId="77777777" w:rsidR="00DA243B" w:rsidRPr="00DA243B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336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85C5EEB" w14:textId="77777777" w:rsidR="00DA243B" w:rsidRPr="00DA243B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DA243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DA243B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DA243B" w:rsidRPr="00DA243B" w14:paraId="09A15D26" w14:textId="77777777" w:rsidTr="00343E90">
        <w:trPr>
          <w:cantSplit/>
          <w:trHeight w:val="36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324A9" w14:textId="77777777" w:rsidR="00DA243B" w:rsidRPr="00DA243B" w:rsidRDefault="00DA243B" w:rsidP="00F554C2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DA243B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2D22467B" w14:textId="77777777" w:rsidR="00DA243B" w:rsidRPr="00DA243B" w:rsidRDefault="00DA243B" w:rsidP="00F554C2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6A36B" w14:textId="77777777" w:rsidR="00DA243B" w:rsidRPr="00DA243B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80555" w14:textId="77777777" w:rsidR="00DA243B" w:rsidRPr="00DA243B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14FF6" w14:textId="77777777" w:rsidR="00DA243B" w:rsidRPr="00DA243B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77059882" w14:textId="77777777" w:rsidR="00DA243B" w:rsidRPr="00DA243B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2CB8B514" w14:textId="77777777" w:rsidR="00DA243B" w:rsidRPr="00DA243B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50791DD" w14:textId="77777777" w:rsidR="00DA243B" w:rsidRPr="00DA243B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4E739DB5" w14:textId="77777777" w:rsidR="00DA243B" w:rsidRPr="00DA243B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475FB1A" w14:textId="77777777" w:rsidR="00DA243B" w:rsidRPr="00DA243B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EDFD2" w14:textId="77777777" w:rsidR="00DA243B" w:rsidRPr="00DA243B" w:rsidRDefault="00DA243B" w:rsidP="00F554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D7128" w14:textId="77777777" w:rsidR="00DA243B" w:rsidRPr="00DA243B" w:rsidRDefault="00DA243B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57FAB45E" w14:textId="77777777" w:rsidR="00DA243B" w:rsidRPr="00DA243B" w:rsidRDefault="00DA243B" w:rsidP="00F554C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7E653C3" w14:textId="77777777" w:rsidR="00DA243B" w:rsidRPr="00DA243B" w:rsidRDefault="00DA243B" w:rsidP="00F554C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842F8" w14:textId="77777777" w:rsidR="00DA243B" w:rsidRPr="00DA243B" w:rsidRDefault="00DA243B" w:rsidP="00F554C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E09D9" w14:textId="77777777" w:rsidR="00DA243B" w:rsidRPr="00DA243B" w:rsidRDefault="00DA243B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C96EF" w14:textId="77777777" w:rsidR="00DA243B" w:rsidRPr="00DA243B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72525" w14:textId="77777777" w:rsidR="00DA243B" w:rsidRPr="00DA243B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8B983" w14:textId="77777777" w:rsidR="00DA243B" w:rsidRPr="00DA243B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2C18B7E" w14:textId="77777777" w:rsidR="00DA243B" w:rsidRPr="00DA243B" w:rsidRDefault="00DA243B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</w:tcPr>
          <w:p w14:paraId="76111D63" w14:textId="77777777" w:rsidR="00DA243B" w:rsidRPr="00DA243B" w:rsidRDefault="00DA243B" w:rsidP="00F554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4A2060" w:rsidRPr="00DA243B" w14:paraId="2CCB4ECF" w14:textId="77777777" w:rsidTr="00343E90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A1659" w14:textId="77777777" w:rsidR="004A2060" w:rsidRPr="002F5026" w:rsidRDefault="004A2060" w:rsidP="004A20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F5026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พลัส เทค อินโนเวชั่น</w:t>
            </w:r>
          </w:p>
          <w:p w14:paraId="566841E0" w14:textId="77777777" w:rsidR="004A2060" w:rsidRPr="002F5026" w:rsidRDefault="004A2060" w:rsidP="004A20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F5026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2F5026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  <w:r w:rsidRPr="002F5026">
              <w:rPr>
                <w:rFonts w:asciiTheme="minorHAnsi" w:hAnsiTheme="minorHAnsi"/>
                <w:sz w:val="22"/>
                <w:szCs w:val="22"/>
                <w:cs/>
              </w:rPr>
              <w:t xml:space="preserve"> </w:t>
            </w:r>
            <w:r w:rsidRPr="002F5026">
              <w:rPr>
                <w:rFonts w:asciiTheme="minorHAnsi" w:hAnsiTheme="minorHAnsi" w:cstheme="minorHAnsi"/>
                <w:sz w:val="22"/>
                <w:szCs w:val="22"/>
                <w:cs/>
              </w:rPr>
              <w:t>(มหาชน)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78B41DA4" w14:textId="77777777" w:rsidR="004A2060" w:rsidRPr="002F5026" w:rsidRDefault="004A2060" w:rsidP="004A2060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2F5026">
              <w:rPr>
                <w:rFonts w:asciiTheme="minorHAnsi" w:hAnsiTheme="minorHAnsi" w:cstheme="minorHAnsi"/>
                <w:sz w:val="22"/>
                <w:szCs w:val="22"/>
                <w:cs/>
              </w:rPr>
              <w:t>ผลิตบัตรพลาสติก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212AB" w14:textId="77777777" w:rsidR="004A2060" w:rsidRPr="002F5026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2F5026">
              <w:rPr>
                <w:rFonts w:asciiTheme="minorHAnsi" w:hAnsiTheme="minorHAnsi" w:cstheme="minorHAnsi"/>
                <w:sz w:val="22"/>
                <w:szCs w:val="22"/>
              </w:rPr>
              <w:t>73.05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2E7C9" w14:textId="77777777" w:rsidR="004A2060" w:rsidRPr="002F5026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2F6AA" w14:textId="5DF90EBF" w:rsidR="004A2060" w:rsidRPr="002F5026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2F5026">
              <w:rPr>
                <w:rFonts w:asciiTheme="minorHAnsi" w:hAnsiTheme="minorHAnsi" w:cstheme="minorHAnsi"/>
                <w:sz w:val="22"/>
                <w:szCs w:val="22"/>
              </w:rPr>
              <w:t>73.05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CADC048" w14:textId="77777777" w:rsidR="004A2060" w:rsidRPr="002F5026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" w:right="-52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40B672E8" w14:textId="77777777" w:rsidR="004A2060" w:rsidRPr="002F5026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2"/>
              </w:tabs>
              <w:ind w:left="8" w:right="-232" w:hanging="8"/>
              <w:rPr>
                <w:rFonts w:asciiTheme="minorHAnsi" w:hAnsiTheme="minorHAnsi" w:cstheme="minorHAnsi"/>
                <w:sz w:val="22"/>
                <w:szCs w:val="22"/>
              </w:rPr>
            </w:pPr>
            <w:r w:rsidRPr="002F5026">
              <w:rPr>
                <w:rFonts w:asciiTheme="minorHAnsi" w:hAnsiTheme="minorHAnsi" w:cstheme="minorHAnsi"/>
                <w:sz w:val="22"/>
                <w:szCs w:val="22"/>
              </w:rPr>
              <w:t xml:space="preserve"> 2,289,978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2630593" w14:textId="77777777" w:rsidR="004A2060" w:rsidRPr="002F5026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1BD9A355" w14:textId="63295E52" w:rsidR="004A2060" w:rsidRPr="002F5026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2"/>
              </w:tabs>
              <w:ind w:left="8" w:right="-232" w:hanging="8"/>
              <w:rPr>
                <w:rFonts w:asciiTheme="minorHAnsi" w:hAnsiTheme="minorHAnsi" w:cstheme="minorHAnsi"/>
                <w:sz w:val="22"/>
                <w:szCs w:val="22"/>
              </w:rPr>
            </w:pPr>
            <w:r w:rsidRPr="002F5026">
              <w:rPr>
                <w:rFonts w:asciiTheme="minorHAnsi" w:hAnsiTheme="minorHAnsi" w:cstheme="minorHAnsi"/>
                <w:sz w:val="22"/>
                <w:szCs w:val="22"/>
              </w:rPr>
              <w:t xml:space="preserve"> 2,289,978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75BBFEF" w14:textId="77777777" w:rsidR="004A2060" w:rsidRPr="002F5026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EF54F" w14:textId="10CA71F4" w:rsidR="004A2060" w:rsidRPr="002F5026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F5026">
              <w:rPr>
                <w:rFonts w:asciiTheme="minorHAnsi" w:hAnsiTheme="minorHAnsi" w:cstheme="minorHAnsi"/>
                <w:sz w:val="22"/>
                <w:szCs w:val="22"/>
              </w:rPr>
              <w:t>588,507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5CE76" w14:textId="77777777" w:rsidR="004A2060" w:rsidRPr="002F5026" w:rsidRDefault="004A2060" w:rsidP="004A206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037E5AE4" w14:textId="3AC036CA" w:rsidR="004A2060" w:rsidRPr="002F5026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F50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1717E06" w14:textId="77777777" w:rsidR="004A2060" w:rsidRPr="002F5026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C7191" w14:textId="2E7577C6" w:rsidR="004A2060" w:rsidRPr="002F5026" w:rsidRDefault="004E5C84" w:rsidP="004E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F50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D82CC" w14:textId="77777777" w:rsidR="004A2060" w:rsidRPr="002F5026" w:rsidRDefault="004A2060" w:rsidP="004A206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F8BA6" w14:textId="67743085" w:rsidR="004A2060" w:rsidRPr="002F5026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F50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D3A58" w14:textId="77777777" w:rsidR="004A2060" w:rsidRPr="002F5026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4100C" w14:textId="50BECD46" w:rsidR="004A2060" w:rsidRPr="002F5026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F502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5E85A2E" w14:textId="77777777" w:rsidR="004A2060" w:rsidRPr="002F5026" w:rsidRDefault="004A2060" w:rsidP="004A206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</w:tcPr>
          <w:p w14:paraId="3DD84491" w14:textId="05CED48A" w:rsidR="004A2060" w:rsidRPr="00DA243B" w:rsidRDefault="004E5C84" w:rsidP="00F4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F5026">
              <w:rPr>
                <w:rFonts w:asciiTheme="minorHAnsi" w:hAnsiTheme="minorHAnsi" w:cstheme="minorHAnsi"/>
                <w:sz w:val="22"/>
                <w:szCs w:val="22"/>
              </w:rPr>
              <w:t>588</w:t>
            </w:r>
            <w:r w:rsidR="004A2060" w:rsidRPr="002F502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2F5026">
              <w:rPr>
                <w:rFonts w:asciiTheme="minorHAnsi" w:hAnsiTheme="minorHAnsi" w:cstheme="minorHAnsi"/>
                <w:sz w:val="22"/>
                <w:szCs w:val="22"/>
              </w:rPr>
              <w:t>507</w:t>
            </w:r>
          </w:p>
        </w:tc>
      </w:tr>
      <w:tr w:rsidR="004A2060" w:rsidRPr="00DA243B" w14:paraId="006953E9" w14:textId="77777777" w:rsidTr="00343E90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48572" w14:textId="77777777" w:rsidR="004A2060" w:rsidRDefault="00503E93" w:rsidP="004A2060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เงินลงทุนในบริษัทย่อยอื่นๆ ที่ไม่มี</w:t>
            </w:r>
          </w:p>
          <w:p w14:paraId="20917BD9" w14:textId="45F3993D" w:rsidR="00503E93" w:rsidRPr="00503E93" w:rsidRDefault="00503E93" w:rsidP="004A2060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รายการเคลื่อนไหวในระห</w:t>
            </w:r>
            <w:r w:rsidR="00343E90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ว่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างงวด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0848ED28" w14:textId="6A76A65E" w:rsidR="004A2060" w:rsidRPr="00503E93" w:rsidRDefault="004A2060" w:rsidP="004A2060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EC948" w14:textId="64D95630" w:rsidR="004A2060" w:rsidRPr="00503E93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CC05F" w14:textId="77777777" w:rsidR="004A2060" w:rsidRPr="00503E93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CE808" w14:textId="00CC5AD0" w:rsidR="004A2060" w:rsidRPr="00503E93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374E6DD9" w14:textId="77777777" w:rsidR="004A2060" w:rsidRPr="00503E93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244" w:right="-521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56D8E9BC" w14:textId="3AC49C34" w:rsidR="004A2060" w:rsidRPr="00503E93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244" w:right="-521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A8BAB36" w14:textId="77777777" w:rsidR="004A2060" w:rsidRPr="00503E93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3B340F42" w14:textId="23A94B0A" w:rsidR="004A2060" w:rsidRPr="00503E93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108" w:right="-622" w:firstLine="62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73A2C3E" w14:textId="77777777" w:rsidR="004A2060" w:rsidRPr="00DA243B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C03B7C" w14:textId="16F270F7" w:rsidR="004A2060" w:rsidRPr="00DA243B" w:rsidRDefault="00503E93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2,565</w:t>
            </w:r>
            <w:r w:rsidR="004A2060" w:rsidRPr="00DA243B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269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6F2A5" w14:textId="77777777" w:rsidR="004A2060" w:rsidRPr="00DA243B" w:rsidRDefault="004A2060" w:rsidP="004A206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75B50" w14:textId="76F26981" w:rsidR="004A2060" w:rsidRPr="00DA243B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6C6EED2" w14:textId="77777777" w:rsidR="004A2060" w:rsidRPr="00DA243B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4C834" w14:textId="1E92BAFC" w:rsidR="004A2060" w:rsidRPr="00DA243B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14B89" w14:textId="77777777" w:rsidR="004A2060" w:rsidRPr="00DA243B" w:rsidRDefault="004A2060" w:rsidP="004A206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B75AD" w14:textId="08E399DF" w:rsidR="004A2060" w:rsidRPr="00DA243B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E3C72" w14:textId="77777777" w:rsidR="004A2060" w:rsidRPr="00DA243B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1D001" w14:textId="239DF497" w:rsidR="004A2060" w:rsidRPr="00DA243B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E55BA76" w14:textId="77777777" w:rsidR="004A2060" w:rsidRPr="00DA243B" w:rsidRDefault="004A2060" w:rsidP="004A206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F23B2" w14:textId="19908405" w:rsidR="004A2060" w:rsidRPr="00DA243B" w:rsidRDefault="00503E93" w:rsidP="00AA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2,</w:t>
            </w:r>
            <w:r w:rsidR="00025EB2">
              <w:rPr>
                <w:rFonts w:asciiTheme="minorHAnsi" w:hAnsiTheme="minorHAnsi" w:cstheme="minorHAnsi"/>
                <w:sz w:val="22"/>
                <w:szCs w:val="22"/>
              </w:rPr>
              <w:t>565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,2</w:t>
            </w:r>
            <w:r w:rsidR="00025EB2">
              <w:rPr>
                <w:rFonts w:asciiTheme="minorHAnsi" w:hAnsiTheme="minorHAnsi" w:cstheme="minorHAnsi"/>
                <w:sz w:val="22"/>
                <w:szCs w:val="22"/>
              </w:rPr>
              <w:t>69</w:t>
            </w:r>
          </w:p>
        </w:tc>
      </w:tr>
      <w:tr w:rsidR="00DA243B" w:rsidRPr="00DA243B" w14:paraId="719F8235" w14:textId="77777777" w:rsidTr="00343E90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4C904" w14:textId="77777777" w:rsidR="00DA243B" w:rsidRPr="00DA243B" w:rsidRDefault="00DA243B" w:rsidP="00DA243B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DA243B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0F608137" w14:textId="77777777" w:rsidR="00DA243B" w:rsidRPr="00DA243B" w:rsidRDefault="00DA243B" w:rsidP="00DA243B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9C5EB" w14:textId="77777777" w:rsidR="00DA243B" w:rsidRPr="00DA243B" w:rsidRDefault="00DA243B" w:rsidP="00DA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A7EEC" w14:textId="77777777" w:rsidR="00DA243B" w:rsidRPr="00DA243B" w:rsidRDefault="00DA243B" w:rsidP="00DA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3E033" w14:textId="77777777" w:rsidR="00DA243B" w:rsidRPr="00DA243B" w:rsidRDefault="00DA243B" w:rsidP="00DA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35CF4C5" w14:textId="77777777" w:rsidR="00DA243B" w:rsidRPr="00DA243B" w:rsidRDefault="00DA243B" w:rsidP="00DA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60270726" w14:textId="77777777" w:rsidR="00DA243B" w:rsidRPr="00DA243B" w:rsidRDefault="00DA243B" w:rsidP="00DA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44A37FC" w14:textId="77777777" w:rsidR="00DA243B" w:rsidRPr="00DA243B" w:rsidRDefault="00DA243B" w:rsidP="00DA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3E52B010" w14:textId="77777777" w:rsidR="00DA243B" w:rsidRPr="00DA243B" w:rsidRDefault="00DA243B" w:rsidP="00DA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53936C6" w14:textId="77777777" w:rsidR="00DA243B" w:rsidRPr="00DA243B" w:rsidRDefault="00DA243B" w:rsidP="00DA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F6FF0D" w14:textId="754BCF25" w:rsidR="00DA243B" w:rsidRPr="00DA243B" w:rsidRDefault="00DA243B" w:rsidP="00DA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A24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3,153,776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38D9B" w14:textId="77777777" w:rsidR="00DA243B" w:rsidRPr="00DA243B" w:rsidRDefault="00DA243B" w:rsidP="00DA243B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7C651F" w14:textId="48EE1842" w:rsidR="00DA243B" w:rsidRPr="00DA243B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C405318" w14:textId="77777777" w:rsidR="00DA243B" w:rsidRPr="00DA243B" w:rsidRDefault="00DA243B" w:rsidP="00DA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C08ADF" w14:textId="63D0278A" w:rsidR="00DA243B" w:rsidRPr="004E5C84" w:rsidRDefault="004E5C84" w:rsidP="004E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28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4E5C8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C6DF9" w14:textId="77777777" w:rsidR="00DA243B" w:rsidRPr="00DA243B" w:rsidRDefault="00DA243B" w:rsidP="00DA243B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339E95" w14:textId="43F21270" w:rsidR="00DA243B" w:rsidRPr="00DA243B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78BA6" w14:textId="77777777" w:rsidR="00DA243B" w:rsidRPr="00DA243B" w:rsidRDefault="00DA243B" w:rsidP="00DA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955120" w14:textId="38BA18BF" w:rsidR="00DA243B" w:rsidRPr="004A2060" w:rsidRDefault="004A2060" w:rsidP="004A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A206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255E8BB" w14:textId="77777777" w:rsidR="00DA243B" w:rsidRPr="00DA243B" w:rsidRDefault="00DA243B" w:rsidP="00DA243B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CE18F1" w14:textId="3879EB69" w:rsidR="00DA243B" w:rsidRPr="00DA243B" w:rsidRDefault="004E5C84" w:rsidP="00AA3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A24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3,153,776</w:t>
            </w:r>
          </w:p>
        </w:tc>
      </w:tr>
    </w:tbl>
    <w:p w14:paraId="3F0B930F" w14:textId="77777777" w:rsidR="00C3433E" w:rsidRPr="007B34D8" w:rsidRDefault="00C3433E" w:rsidP="00A54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</w:p>
    <w:p w14:paraId="3E2BA8B6" w14:textId="77777777" w:rsidR="007B34D8" w:rsidRPr="009A23A0" w:rsidRDefault="007B34D8" w:rsidP="007B34D8">
      <w:pPr>
        <w:pStyle w:val="BodyText2"/>
        <w:ind w:left="540"/>
        <w:rPr>
          <w:rFonts w:asciiTheme="minorHAnsi" w:hAnsiTheme="minorHAnsi"/>
          <w:sz w:val="28"/>
          <w:szCs w:val="28"/>
          <w:lang w:val="en-US"/>
        </w:rPr>
      </w:pPr>
      <w:r w:rsidRPr="009A23A0">
        <w:rPr>
          <w:rFonts w:asciiTheme="minorHAnsi" w:hAnsiTheme="minorHAnsi"/>
          <w:sz w:val="28"/>
          <w:szCs w:val="28"/>
          <w:cs/>
          <w:lang w:val="en-US"/>
        </w:rPr>
        <w:t>บริษัทย่อยทั้งหมดจดทะเบียนจัดตั้งและดำเนินธุรกิจในประเทศไทย</w:t>
      </w:r>
    </w:p>
    <w:p w14:paraId="2BF414C7" w14:textId="77777777" w:rsidR="007B34D8" w:rsidRPr="009A23A0" w:rsidRDefault="007B34D8" w:rsidP="007B34D8">
      <w:pPr>
        <w:pStyle w:val="BodyText2"/>
        <w:ind w:firstLine="540"/>
        <w:rPr>
          <w:rFonts w:asciiTheme="minorHAnsi" w:hAnsiTheme="minorHAnsi" w:cstheme="minorHAnsi"/>
          <w:sz w:val="24"/>
          <w:szCs w:val="24"/>
          <w:lang w:val="en-US"/>
        </w:rPr>
      </w:pPr>
    </w:p>
    <w:p w14:paraId="13E1977B" w14:textId="3CD128F4" w:rsidR="007B34D8" w:rsidRPr="007B34D8" w:rsidRDefault="007B34D8" w:rsidP="00F45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20"/>
        <w:rPr>
          <w:rFonts w:asciiTheme="minorHAnsi" w:hAnsiTheme="minorHAnsi" w:cstheme="minorHAnsi"/>
          <w:sz w:val="30"/>
          <w:szCs w:val="30"/>
        </w:rPr>
      </w:pPr>
      <w:r w:rsidRPr="009A23A0">
        <w:rPr>
          <w:rFonts w:asciiTheme="minorHAnsi" w:eastAsia="Calibri" w:hAnsiTheme="minorHAnsi" w:cstheme="minorHAnsi"/>
          <w:sz w:val="28"/>
          <w:szCs w:val="28"/>
          <w:cs/>
          <w:lang w:val="en-GB"/>
        </w:rPr>
        <w:t>เมื่อวันที่</w:t>
      </w:r>
      <w:r w:rsidRPr="009A23A0">
        <w:rPr>
          <w:rFonts w:asciiTheme="minorHAnsi" w:eastAsia="Calibri" w:hAnsiTheme="minorHAnsi" w:cstheme="minorHAnsi"/>
          <w:sz w:val="28"/>
          <w:szCs w:val="28"/>
          <w:lang w:val="en-GB"/>
        </w:rPr>
        <w:t> 5 </w:t>
      </w:r>
      <w:r w:rsidRPr="009A23A0">
        <w:rPr>
          <w:rFonts w:asciiTheme="minorHAnsi" w:eastAsia="Calibri" w:hAnsiTheme="minorHAnsi" w:cstheme="minorHAnsi"/>
          <w:sz w:val="28"/>
          <w:szCs w:val="28"/>
          <w:cs/>
          <w:lang w:val="en-GB"/>
        </w:rPr>
        <w:t>มิถุนายน</w:t>
      </w:r>
      <w:r w:rsidRPr="009A23A0">
        <w:rPr>
          <w:rFonts w:asciiTheme="minorHAnsi" w:eastAsia="Calibri" w:hAnsiTheme="minorHAnsi" w:cstheme="minorHAnsi"/>
          <w:sz w:val="28"/>
          <w:szCs w:val="28"/>
          <w:lang w:val="en-GB"/>
        </w:rPr>
        <w:t> 2567 </w:t>
      </w:r>
      <w:r w:rsidRPr="009A23A0">
        <w:rPr>
          <w:rFonts w:asciiTheme="minorHAnsi" w:eastAsia="Calibri" w:hAnsiTheme="minorHAnsi" w:cstheme="minorHAnsi"/>
          <w:sz w:val="28"/>
          <w:szCs w:val="28"/>
          <w:cs/>
          <w:lang w:val="en-GB"/>
        </w:rPr>
        <w:t>ตลาดหลักทรัพย์แห่งประเทศไทย</w:t>
      </w:r>
      <w:r w:rsidRPr="009A23A0">
        <w:rPr>
          <w:rFonts w:asciiTheme="minorHAnsi" w:eastAsia="Calibri" w:hAnsiTheme="minorHAnsi" w:cstheme="minorHAnsi"/>
          <w:sz w:val="28"/>
          <w:szCs w:val="28"/>
          <w:lang w:val="en-GB"/>
        </w:rPr>
        <w:t> (“SET”) </w:t>
      </w:r>
      <w:r w:rsidRPr="009A23A0">
        <w:rPr>
          <w:rFonts w:asciiTheme="minorHAnsi" w:eastAsia="Calibri" w:hAnsiTheme="minorHAnsi" w:cstheme="minorHAnsi"/>
          <w:sz w:val="28"/>
          <w:szCs w:val="28"/>
          <w:cs/>
          <w:lang w:val="en-GB"/>
        </w:rPr>
        <w:t>ประกาศขึ้นเครื่องหมาย</w:t>
      </w:r>
      <w:r w:rsidRPr="009A23A0">
        <w:rPr>
          <w:rFonts w:asciiTheme="minorHAnsi" w:eastAsia="Calibri" w:hAnsiTheme="minorHAnsi" w:cstheme="minorHAnsi"/>
          <w:sz w:val="28"/>
          <w:szCs w:val="28"/>
          <w:lang w:val="en-GB"/>
        </w:rPr>
        <w:t xml:space="preserve"> “CF” (Caution - Free Float) </w:t>
      </w:r>
      <w:r w:rsidRPr="009A23A0">
        <w:rPr>
          <w:rFonts w:asciiTheme="minorHAnsi" w:eastAsia="Calibri" w:hAnsiTheme="minorHAnsi" w:cstheme="minorHAnsi"/>
          <w:sz w:val="28"/>
          <w:szCs w:val="28"/>
          <w:cs/>
          <w:lang w:val="en-GB"/>
        </w:rPr>
        <w:t>ให้หลักทรัพย์ของบริษัทย่อยแห่งหนึ่งที่จดทะเบียนในตลา</w:t>
      </w:r>
      <w:r w:rsidR="00F45F06">
        <w:rPr>
          <w:rFonts w:asciiTheme="minorHAnsi" w:eastAsia="Calibri" w:hAnsiTheme="minorHAnsi" w:cstheme="minorHAnsi" w:hint="cs"/>
          <w:sz w:val="28"/>
          <w:szCs w:val="28"/>
          <w:cs/>
          <w:lang w:val="en-GB"/>
        </w:rPr>
        <w:t>ด</w:t>
      </w:r>
      <w:r w:rsidRPr="009A23A0">
        <w:rPr>
          <w:rFonts w:asciiTheme="minorHAnsi" w:eastAsia="Calibri" w:hAnsiTheme="minorHAnsi" w:cstheme="minorHAnsi"/>
          <w:sz w:val="28"/>
          <w:szCs w:val="28"/>
          <w:cs/>
          <w:lang w:val="en-GB"/>
        </w:rPr>
        <w:t>หลักทรัพย์ เนื่องจากบริษัทย่อยดังกล่าวมีคุณสมบัติการกระจายการถือหุ้นของผู้ถือหุ้นรายย่อยไม่ครบถ้วนตามเกณฑ์ของตลาดหลักทรัพย์แห่ง</w:t>
      </w:r>
      <w:r w:rsidRPr="002F5026">
        <w:rPr>
          <w:rFonts w:asciiTheme="minorHAnsi" w:eastAsia="Calibri" w:hAnsiTheme="minorHAnsi" w:cstheme="minorHAnsi"/>
          <w:sz w:val="28"/>
          <w:szCs w:val="28"/>
          <w:cs/>
          <w:lang w:val="en-GB"/>
        </w:rPr>
        <w:t xml:space="preserve">ประเทศ บริษัทย่อยได้เผยแพร่แผนการแก้ไขเหตุดังกล่าวแล้วเมื่อวันที่ </w:t>
      </w:r>
      <w:r w:rsidRPr="002F5026">
        <w:rPr>
          <w:rFonts w:asciiTheme="minorHAnsi" w:eastAsia="Calibri" w:hAnsiTheme="minorHAnsi" w:cstheme="minorHAnsi"/>
          <w:sz w:val="28"/>
          <w:szCs w:val="28"/>
          <w:lang w:val="en-GB"/>
        </w:rPr>
        <w:t xml:space="preserve">14 </w:t>
      </w:r>
      <w:r w:rsidRPr="002F5026">
        <w:rPr>
          <w:rFonts w:asciiTheme="minorHAnsi" w:eastAsia="Calibri" w:hAnsiTheme="minorHAnsi" w:cstheme="minorHAnsi"/>
          <w:sz w:val="28"/>
          <w:szCs w:val="28"/>
          <w:cs/>
          <w:lang w:val="en-GB"/>
        </w:rPr>
        <w:t xml:space="preserve">มิถุนายน </w:t>
      </w:r>
      <w:r w:rsidRPr="002F5026">
        <w:rPr>
          <w:rFonts w:asciiTheme="minorHAnsi" w:eastAsia="Calibri" w:hAnsiTheme="minorHAnsi" w:cstheme="minorHAnsi"/>
          <w:sz w:val="28"/>
          <w:szCs w:val="28"/>
        </w:rPr>
        <w:t>2567</w:t>
      </w:r>
      <w:r w:rsidRPr="002F5026">
        <w:rPr>
          <w:rFonts w:asciiTheme="minorHAnsi" w:eastAsia="Calibri" w:hAnsiTheme="minorHAnsi" w:cstheme="minorHAnsi" w:hint="cs"/>
          <w:sz w:val="28"/>
          <w:szCs w:val="28"/>
          <w:cs/>
        </w:rPr>
        <w:t xml:space="preserve"> ซึ่งยังดำเนินการไม่แล้วเสร็จ ณ วันที่ </w:t>
      </w:r>
      <w:r w:rsidRPr="002F5026">
        <w:rPr>
          <w:rFonts w:asciiTheme="minorHAnsi" w:eastAsia="Calibri" w:hAnsiTheme="minorHAnsi" w:cstheme="minorHAnsi"/>
          <w:sz w:val="28"/>
          <w:szCs w:val="28"/>
        </w:rPr>
        <w:t xml:space="preserve">31 </w:t>
      </w:r>
      <w:r w:rsidRPr="002F5026">
        <w:rPr>
          <w:rFonts w:asciiTheme="minorHAnsi" w:eastAsia="Calibri" w:hAnsiTheme="minorHAnsi" w:cstheme="minorHAnsi" w:hint="cs"/>
          <w:sz w:val="28"/>
          <w:szCs w:val="28"/>
          <w:cs/>
        </w:rPr>
        <w:t xml:space="preserve">มีนาคม </w:t>
      </w:r>
      <w:r w:rsidRPr="002F5026">
        <w:rPr>
          <w:rFonts w:asciiTheme="minorHAnsi" w:eastAsia="Calibri" w:hAnsiTheme="minorHAnsi" w:cstheme="minorHAnsi"/>
          <w:sz w:val="28"/>
          <w:szCs w:val="28"/>
        </w:rPr>
        <w:t>2568</w:t>
      </w:r>
    </w:p>
    <w:p w14:paraId="24FBD0BB" w14:textId="4052EF39" w:rsidR="007B34D8" w:rsidRPr="00A54E68" w:rsidRDefault="007B34D8" w:rsidP="00A54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i/>
          <w:iCs/>
          <w:sz w:val="30"/>
          <w:szCs w:val="30"/>
        </w:rPr>
        <w:sectPr w:rsidR="007B34D8" w:rsidRPr="00A54E68" w:rsidSect="0029369B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59D684E" w14:textId="7A0BF744" w:rsidR="00153091" w:rsidRPr="008E2BEC" w:rsidRDefault="00153091" w:rsidP="00520A93">
      <w:pPr>
        <w:pStyle w:val="BodyText2"/>
        <w:numPr>
          <w:ilvl w:val="0"/>
          <w:numId w:val="18"/>
        </w:numPr>
        <w:tabs>
          <w:tab w:val="left" w:pos="540"/>
          <w:tab w:val="left" w:pos="1080"/>
        </w:tabs>
        <w:ind w:left="1080" w:hanging="1080"/>
        <w:rPr>
          <w:b/>
          <w:bCs/>
        </w:rPr>
      </w:pPr>
      <w:r w:rsidRPr="002D2BD5">
        <w:rPr>
          <w:rFonts w:hint="cs"/>
          <w:b/>
          <w:bCs/>
          <w:cs/>
        </w:rPr>
        <w:lastRenderedPageBreak/>
        <w:t>เงินลงทุนในบริษัท</w:t>
      </w:r>
      <w:r>
        <w:rPr>
          <w:rFonts w:hint="cs"/>
          <w:b/>
          <w:bCs/>
          <w:cs/>
        </w:rPr>
        <w:t>ร่วมและ</w:t>
      </w:r>
      <w:r w:rsidR="00442F0C">
        <w:rPr>
          <w:rFonts w:hint="cs"/>
          <w:b/>
          <w:bCs/>
          <w:cs/>
        </w:rPr>
        <w:t>การ</w:t>
      </w:r>
      <w:r>
        <w:rPr>
          <w:rFonts w:hint="cs"/>
          <w:b/>
          <w:bCs/>
          <w:cs/>
        </w:rPr>
        <w:t>ร่วมค้า</w:t>
      </w:r>
    </w:p>
    <w:p w14:paraId="3462B855" w14:textId="77777777" w:rsidR="00EF0C32" w:rsidRDefault="00EF0C32" w:rsidP="00EF0C32">
      <w:pPr>
        <w:pStyle w:val="BodyText2"/>
        <w:rPr>
          <w:b/>
          <w:bCs/>
          <w:lang w:val="en-US"/>
        </w:rPr>
      </w:pPr>
    </w:p>
    <w:p w14:paraId="04328DF9" w14:textId="0D851574" w:rsidR="00A10EE0" w:rsidRPr="00A10EE0" w:rsidRDefault="00A10EE0" w:rsidP="00A10EE0">
      <w:pPr>
        <w:pStyle w:val="BodyText2"/>
        <w:ind w:left="540"/>
        <w:rPr>
          <w:cs/>
          <w:lang w:val="en-US"/>
        </w:rPr>
      </w:pPr>
      <w:r w:rsidRPr="00A10EE0">
        <w:rPr>
          <w:rFonts w:hint="cs"/>
          <w:cs/>
          <w:lang w:val="en-US"/>
        </w:rPr>
        <w:t>รายการเคลื่อนไหว</w:t>
      </w:r>
      <w:r>
        <w:rPr>
          <w:rFonts w:hint="cs"/>
          <w:cs/>
          <w:lang w:val="en-US"/>
        </w:rPr>
        <w:t xml:space="preserve">ที่มีสาระสำคัญสำหรับงวดสามเดือนสิ้นสุดวันที่ </w:t>
      </w:r>
      <w:r>
        <w:rPr>
          <w:lang w:val="en-US"/>
        </w:rPr>
        <w:t xml:space="preserve">31 </w:t>
      </w:r>
      <w:r>
        <w:rPr>
          <w:rFonts w:hint="cs"/>
          <w:cs/>
          <w:lang w:val="en-US"/>
        </w:rPr>
        <w:t xml:space="preserve">มีนาคม </w:t>
      </w:r>
      <w:r>
        <w:rPr>
          <w:lang w:val="en-US"/>
        </w:rPr>
        <w:t>256</w:t>
      </w:r>
      <w:r w:rsidR="00691005">
        <w:rPr>
          <w:rFonts w:hint="cs"/>
          <w:cs/>
          <w:lang w:val="en-US"/>
        </w:rPr>
        <w:t>8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มีดังต่อไปนี้</w:t>
      </w:r>
    </w:p>
    <w:p w14:paraId="380DA037" w14:textId="77777777" w:rsidR="00A10EE0" w:rsidRDefault="00A10EE0" w:rsidP="00EF0C32">
      <w:pPr>
        <w:pStyle w:val="BodyText2"/>
        <w:rPr>
          <w:b/>
          <w:bCs/>
          <w:lang w:val="en-US"/>
        </w:rPr>
      </w:pPr>
    </w:p>
    <w:tbl>
      <w:tblPr>
        <w:tblW w:w="4895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249"/>
        <w:gridCol w:w="1801"/>
        <w:gridCol w:w="632"/>
        <w:gridCol w:w="182"/>
        <w:gridCol w:w="637"/>
        <w:gridCol w:w="185"/>
        <w:gridCol w:w="794"/>
        <w:gridCol w:w="196"/>
        <w:gridCol w:w="720"/>
        <w:gridCol w:w="185"/>
        <w:gridCol w:w="717"/>
        <w:gridCol w:w="185"/>
        <w:gridCol w:w="805"/>
        <w:gridCol w:w="185"/>
        <w:gridCol w:w="720"/>
        <w:gridCol w:w="188"/>
        <w:gridCol w:w="805"/>
        <w:gridCol w:w="182"/>
        <w:gridCol w:w="808"/>
        <w:gridCol w:w="185"/>
        <w:gridCol w:w="811"/>
        <w:gridCol w:w="185"/>
        <w:gridCol w:w="868"/>
      </w:tblGrid>
      <w:tr w:rsidR="008A5500" w:rsidRPr="001F398E" w14:paraId="6A29A4A4" w14:textId="77777777" w:rsidTr="00520A93">
        <w:trPr>
          <w:cantSplit/>
          <w:trHeight w:val="58"/>
          <w:tblHeader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2402C" w14:textId="77777777" w:rsidR="008A5500" w:rsidRPr="001F398E" w:rsidRDefault="008A5500" w:rsidP="0029369B">
            <w:pPr>
              <w:tabs>
                <w:tab w:val="clear" w:pos="227"/>
                <w:tab w:val="clear" w:pos="1644"/>
                <w:tab w:val="left" w:pos="10"/>
                <w:tab w:val="left" w:pos="100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</w:tcPr>
          <w:p w14:paraId="3DA49E91" w14:textId="77777777" w:rsidR="008A5500" w:rsidRPr="001F398E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576" w:type="pct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6F63FE8F" w14:textId="77777777" w:rsidR="008A5500" w:rsidRPr="001F398E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/>
                <w:b/>
                <w:bCs/>
                <w:sz w:val="22"/>
                <w:szCs w:val="22"/>
                <w:cs/>
                <w:lang w:val="en-US"/>
              </w:rPr>
              <w:t>งบการเงิน</w:t>
            </w:r>
            <w:r w:rsidRPr="001F398E">
              <w:rPr>
                <w:rFonts w:asciiTheme="minorHAnsi" w:hAnsiTheme="minorHAnsi" w:hint="cs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8A5500" w:rsidRPr="001F398E" w14:paraId="203037DE" w14:textId="77777777" w:rsidTr="00520A93">
        <w:trPr>
          <w:cantSplit/>
          <w:trHeight w:val="216"/>
          <w:tblHeader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E089C" w14:textId="77777777" w:rsidR="008A5500" w:rsidRPr="001F398E" w:rsidRDefault="008A5500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</w:tcPr>
          <w:p w14:paraId="7BBD2B20" w14:textId="77777777" w:rsidR="008A5500" w:rsidRPr="001F398E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5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C5E64" w14:textId="77777777" w:rsidR="008A5500" w:rsidRPr="001F398E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82DEE3A" w14:textId="77777777" w:rsidR="008A5500" w:rsidRPr="001F398E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9275A" w14:textId="77777777" w:rsidR="008A5500" w:rsidRPr="001F398E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759FA" w14:textId="77777777" w:rsidR="008A5500" w:rsidRPr="001F398E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3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37ABB" w14:textId="424119C9" w:rsidR="008A5500" w:rsidRPr="007424A1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รายการเคลื่อนไหวที่มีสาระสำคัญระหว่าง</w:t>
            </w:r>
            <w:r w:rsidR="00343E90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งวด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058002D" w14:textId="77777777" w:rsidR="008A5500" w:rsidRPr="007424A1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B6BB8" w14:textId="77777777" w:rsidR="008A5500" w:rsidRPr="007424A1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F45F06" w:rsidRPr="001F398E" w14:paraId="2DE0D228" w14:textId="77777777" w:rsidTr="00A62A04">
        <w:trPr>
          <w:cantSplit/>
          <w:trHeight w:val="80"/>
          <w:tblHeader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BFC73" w14:textId="77777777" w:rsidR="00F45F06" w:rsidRPr="001F398E" w:rsidRDefault="00F45F06" w:rsidP="0029369B">
            <w:pPr>
              <w:tabs>
                <w:tab w:val="clear" w:pos="227"/>
                <w:tab w:val="clear" w:pos="1644"/>
                <w:tab w:val="left" w:pos="100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</w:tcPr>
          <w:p w14:paraId="3670C432" w14:textId="77777777" w:rsidR="00F45F06" w:rsidRPr="001F398E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5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39080" w14:textId="77777777" w:rsidR="00F45F06" w:rsidRPr="001F398E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326B4C47" w14:textId="77777777" w:rsidR="00F45F06" w:rsidRPr="001F398E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58BC8" w14:textId="31DA6125" w:rsidR="00F45F06" w:rsidRPr="001F398E" w:rsidRDefault="00F45F06" w:rsidP="00C73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7CA8" w14:textId="77777777" w:rsidR="00F45F06" w:rsidRPr="001F398E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BAFC65" w14:textId="77777777" w:rsidR="00F45F06" w:rsidRPr="001F398E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  <w:cs/>
              </w:rPr>
              <w:t>ซื้อ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16D7B" w14:textId="77777777" w:rsidR="00F45F06" w:rsidRPr="001F398E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81F78E" w14:textId="77777777" w:rsidR="00F45F06" w:rsidRPr="001F398E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ขาย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2BD69" w14:textId="77777777" w:rsidR="00F45F06" w:rsidRPr="001F398E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8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2908CF" w14:textId="229DC11D" w:rsidR="00F45F06" w:rsidRPr="001F398E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ส่วนแบ่งกำไร (ขาดทุน)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3D8B8" w14:textId="77777777" w:rsidR="00F45F06" w:rsidRPr="001F398E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5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60B3DF" w14:textId="4F64D8CA" w:rsidR="00F45F06" w:rsidRPr="001F398E" w:rsidRDefault="00F45F06" w:rsidP="00C735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รายได้เงินปันผล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12869" w14:textId="77777777" w:rsidR="00F45F06" w:rsidRPr="001F398E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631" w:type="pct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D8190B" w14:textId="77777777" w:rsidR="00F45F06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โอนเปลี่ยนแปลง</w:t>
            </w:r>
          </w:p>
          <w:p w14:paraId="364566C1" w14:textId="77777777" w:rsidR="00F45F06" w:rsidRPr="001F398E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สถานะเงิ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น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ลงทุน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F83D6F4" w14:textId="77777777" w:rsidR="00F45F06" w:rsidRPr="001F398E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285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A0424" w14:textId="77698898" w:rsidR="00F45F06" w:rsidRPr="007424A1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cs/>
              </w:rPr>
            </w:pPr>
            <w:r w:rsidRPr="00F45F06">
              <w:rPr>
                <w:rFonts w:asciiTheme="minorHAnsi" w:hAnsiTheme="minorHAnsi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9DDA715" w14:textId="77777777" w:rsidR="00F45F06" w:rsidRPr="007424A1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F877B" w14:textId="77777777" w:rsidR="00F45F06" w:rsidRPr="00BF1F8E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1F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มูลค่าตามวิธี</w:t>
            </w:r>
          </w:p>
          <w:p w14:paraId="46DD2BA9" w14:textId="77777777" w:rsidR="00F45F06" w:rsidRPr="001F398E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F1F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ส่วนได้เสีย</w:t>
            </w:r>
          </w:p>
        </w:tc>
      </w:tr>
      <w:tr w:rsidR="00F45F06" w:rsidRPr="001F398E" w14:paraId="566E72FF" w14:textId="77777777" w:rsidTr="00A62A04">
        <w:trPr>
          <w:cantSplit/>
          <w:trHeight w:val="80"/>
          <w:tblHeader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55174" w14:textId="77777777" w:rsidR="00F45F06" w:rsidRPr="001F398E" w:rsidRDefault="00F45F06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</w:tcPr>
          <w:p w14:paraId="69028037" w14:textId="77777777" w:rsidR="00F45F06" w:rsidRPr="001F398E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5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DBD36" w14:textId="5E9F1B19" w:rsidR="00F45F06" w:rsidRPr="001F398E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 w:rsidRPr="008A5500">
              <w:rPr>
                <w:rFonts w:asciiTheme="minorHAnsi" w:hAnsiTheme="minorHAnsi"/>
                <w:szCs w:val="22"/>
                <w:cs/>
                <w:lang w:val="en-US" w:bidi="th-TH"/>
              </w:rPr>
              <w:t>ณ วันที่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450846D" w14:textId="77777777" w:rsidR="00F45F06" w:rsidRPr="001F398E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53232" w14:textId="1E464963" w:rsidR="00F45F06" w:rsidRPr="001F398E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8A5500">
              <w:rPr>
                <w:rFonts w:asciiTheme="minorHAnsi" w:hAnsiTheme="minorHAnsi"/>
                <w:szCs w:val="22"/>
                <w:cs/>
              </w:rPr>
              <w:t>ณ วันที่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397E1" w14:textId="77777777" w:rsidR="00F45F06" w:rsidRPr="001F398E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3" w:type="pct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368C59" w14:textId="77777777" w:rsidR="00F45F06" w:rsidRPr="001F398E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304AD" w14:textId="77777777" w:rsidR="00F45F06" w:rsidRPr="001F398E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pct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C75296" w14:textId="77777777" w:rsidR="00F45F06" w:rsidRPr="001F398E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83A5C" w14:textId="77777777" w:rsidR="00F45F06" w:rsidRPr="001F398E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83" w:type="pct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A3842F" w14:textId="77777777" w:rsidR="00F45F06" w:rsidRPr="001F398E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2D1B9" w14:textId="77777777" w:rsidR="00F45F06" w:rsidRPr="001F398E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53" w:type="pct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046719" w14:textId="77777777" w:rsidR="00F45F06" w:rsidRPr="001F398E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3E919" w14:textId="77777777" w:rsidR="00F45F06" w:rsidRPr="001F398E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631" w:type="pct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234B5" w14:textId="77777777" w:rsidR="00F45F06" w:rsidRPr="001F398E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3ECC850" w14:textId="77777777" w:rsidR="00F45F06" w:rsidRPr="001F398E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285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D869F" w14:textId="0F06153D" w:rsidR="00F45F06" w:rsidRPr="00BF1F8E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0B24846" w14:textId="77777777" w:rsidR="00F45F06" w:rsidRPr="007424A1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B55FC" w14:textId="097A29B8" w:rsidR="00F45F06" w:rsidRPr="00BF1F8E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8A5500">
              <w:rPr>
                <w:rFonts w:asciiTheme="minorHAnsi" w:hAnsiTheme="minorHAnsi"/>
                <w:szCs w:val="22"/>
                <w:cs/>
              </w:rPr>
              <w:t>ณ วันที่</w:t>
            </w:r>
          </w:p>
        </w:tc>
      </w:tr>
      <w:tr w:rsidR="00F45F06" w:rsidRPr="001F398E" w14:paraId="6919728C" w14:textId="77777777" w:rsidTr="00A62A04">
        <w:trPr>
          <w:cantSplit/>
          <w:trHeight w:val="512"/>
          <w:tblHeader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B0141" w14:textId="77777777" w:rsidR="00F45F06" w:rsidRPr="001F398E" w:rsidRDefault="00F45F06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BE158" w14:textId="77777777" w:rsidR="00F45F06" w:rsidRPr="001F398E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17333" w14:textId="77777777" w:rsidR="00F45F06" w:rsidRDefault="00F45F06" w:rsidP="00C73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A550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8A5500">
              <w:rPr>
                <w:rFonts w:asciiTheme="minorHAnsi" w:hAnsiTheme="minorHAnsi"/>
                <w:sz w:val="22"/>
                <w:szCs w:val="22"/>
                <w:cs/>
              </w:rPr>
              <w:t xml:space="preserve"> มกราคม</w:t>
            </w:r>
          </w:p>
          <w:p w14:paraId="0520D8CB" w14:textId="061A418D" w:rsidR="00F45F06" w:rsidRPr="001F398E" w:rsidRDefault="00F45F06" w:rsidP="00C73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5500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9A5D5" w14:textId="77777777" w:rsidR="00F45F06" w:rsidRPr="001F398E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2E9A6" w14:textId="77777777" w:rsidR="00F45F06" w:rsidRDefault="00F45F06" w:rsidP="00C73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A5500">
              <w:rPr>
                <w:rFonts w:asciiTheme="minorHAnsi" w:hAnsiTheme="minorHAnsi" w:cstheme="minorHAnsi"/>
                <w:sz w:val="22"/>
                <w:szCs w:val="22"/>
              </w:rPr>
              <w:t>31</w:t>
            </w:r>
            <w:r w:rsidRPr="008A5500">
              <w:rPr>
                <w:rFonts w:asciiTheme="minorHAnsi" w:hAnsiTheme="minorHAnsi"/>
                <w:sz w:val="22"/>
                <w:szCs w:val="22"/>
                <w:cs/>
              </w:rPr>
              <w:t xml:space="preserve"> มีนาคม</w:t>
            </w:r>
          </w:p>
          <w:p w14:paraId="50CBBE29" w14:textId="4D06A91F" w:rsidR="00F45F06" w:rsidRPr="001F398E" w:rsidRDefault="00F45F06" w:rsidP="00C73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20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5500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B064F" w14:textId="77777777" w:rsidR="00F45F06" w:rsidRPr="001F398E" w:rsidRDefault="00F45F06" w:rsidP="00F554C2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53F3B" w14:textId="77777777" w:rsidR="00F45F06" w:rsidRDefault="00F45F06" w:rsidP="00C73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A550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8A5500">
              <w:rPr>
                <w:rFonts w:asciiTheme="minorHAnsi" w:hAnsiTheme="minorHAnsi"/>
                <w:sz w:val="22"/>
                <w:szCs w:val="22"/>
                <w:cs/>
              </w:rPr>
              <w:t xml:space="preserve"> มกราคม</w:t>
            </w:r>
          </w:p>
          <w:p w14:paraId="603DCF40" w14:textId="27BD2F1D" w:rsidR="00F45F06" w:rsidRPr="001F398E" w:rsidRDefault="00F45F06" w:rsidP="00C73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5500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4C030" w14:textId="77777777" w:rsidR="00F45F06" w:rsidRPr="001F398E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253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DC787" w14:textId="77777777" w:rsidR="00F45F06" w:rsidRPr="001F398E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02C7AEE" w14:textId="77777777" w:rsidR="00F45F06" w:rsidRPr="001F398E" w:rsidRDefault="00F45F06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5574E416" w14:textId="77777777" w:rsidR="00F45F06" w:rsidRPr="001F398E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F01DA" w14:textId="77777777" w:rsidR="00F45F06" w:rsidRPr="001F398E" w:rsidRDefault="00F45F06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6C436" w14:textId="77777777" w:rsidR="00F45F06" w:rsidRPr="001F398E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532386A" w14:textId="77777777" w:rsidR="00F45F06" w:rsidRPr="001F398E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253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52AB18D7" w14:textId="77777777" w:rsidR="00F45F06" w:rsidRPr="001F398E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4E43F" w14:textId="77777777" w:rsidR="00F45F06" w:rsidRPr="001F398E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50D31" w14:textId="77777777" w:rsidR="00F45F06" w:rsidRPr="001F398E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A7F581" w14:textId="77777777" w:rsidR="00F45F06" w:rsidRPr="001F398E" w:rsidRDefault="00F45F06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823480" w14:textId="77777777" w:rsidR="00F45F06" w:rsidRPr="001F398E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ลดลง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E24D5C8" w14:textId="77777777" w:rsidR="00F45F06" w:rsidRPr="001F398E" w:rsidRDefault="00F45F06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vMerge/>
            <w:tcBorders>
              <w:left w:val="nil"/>
              <w:bottom w:val="nil"/>
              <w:right w:val="nil"/>
            </w:tcBorders>
          </w:tcPr>
          <w:p w14:paraId="162A5E35" w14:textId="7C3CED55" w:rsidR="00F45F06" w:rsidRPr="001F398E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26CD72A" w14:textId="77777777" w:rsidR="00F45F06" w:rsidRPr="001F398E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424A1" w14:textId="77777777" w:rsidR="00F45F06" w:rsidRDefault="00F45F06" w:rsidP="00C73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A5500">
              <w:rPr>
                <w:rFonts w:asciiTheme="minorHAnsi" w:hAnsiTheme="minorHAnsi" w:cstheme="minorHAnsi"/>
                <w:sz w:val="22"/>
                <w:szCs w:val="22"/>
              </w:rPr>
              <w:t>31</w:t>
            </w:r>
            <w:r w:rsidRPr="008A5500">
              <w:rPr>
                <w:rFonts w:asciiTheme="minorHAnsi" w:hAnsiTheme="minorHAnsi"/>
                <w:sz w:val="22"/>
                <w:szCs w:val="22"/>
                <w:cs/>
              </w:rPr>
              <w:t xml:space="preserve"> มีนาคม</w:t>
            </w:r>
          </w:p>
          <w:p w14:paraId="54876423" w14:textId="5EF27D0C" w:rsidR="00F45F06" w:rsidRPr="001F398E" w:rsidRDefault="00F45F06" w:rsidP="00C73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202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8A5500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</w:tr>
      <w:tr w:rsidR="008A5500" w:rsidRPr="001F398E" w14:paraId="1BC40E79" w14:textId="77777777" w:rsidTr="00520A93">
        <w:trPr>
          <w:cantSplit/>
          <w:trHeight w:val="171"/>
          <w:tblHeader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4AEA" w14:textId="77777777" w:rsidR="008A5500" w:rsidRPr="001F398E" w:rsidRDefault="008A5500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</w:tcPr>
          <w:p w14:paraId="59E2B59E" w14:textId="77777777" w:rsidR="008A5500" w:rsidRPr="001F398E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</w:p>
        </w:tc>
        <w:tc>
          <w:tcPr>
            <w:tcW w:w="5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5A98" w14:textId="77777777" w:rsidR="008A5500" w:rsidRPr="001F398E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3C65E25" w14:textId="77777777" w:rsidR="008A5500" w:rsidRPr="001F398E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01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4C16A4FB" w14:textId="77777777" w:rsidR="008A5500" w:rsidRPr="001F398E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29369B" w:rsidRPr="001F398E" w14:paraId="6B92AE74" w14:textId="77777777" w:rsidTr="00520A93">
        <w:trPr>
          <w:cantSplit/>
          <w:trHeight w:val="367"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BF0E7" w14:textId="77777777" w:rsidR="008A5500" w:rsidRPr="001F398E" w:rsidRDefault="008A5500" w:rsidP="00F554C2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</w:tcPr>
          <w:p w14:paraId="0705A98F" w14:textId="77777777" w:rsidR="008A5500" w:rsidRPr="001F398E" w:rsidRDefault="008A5500" w:rsidP="00F554C2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68C0B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76B92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69755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4AC862CF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36B41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65E1A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4DBD8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FB2C37C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080259F8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2448D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CBDAC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5155144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7DDB791D" w14:textId="5D662DFD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23E73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2B7CB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1B19D72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65F1E8D1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C7D81EE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45EE3F6F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0045319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20F4D4C1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29369B" w:rsidRPr="001F398E" w14:paraId="4F5A797B" w14:textId="77777777" w:rsidTr="00520A93">
        <w:trPr>
          <w:cantSplit/>
          <w:trHeight w:val="367"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35D39" w14:textId="77777777" w:rsidR="00D71AC7" w:rsidRPr="001F398E" w:rsidRDefault="00D71AC7" w:rsidP="00D71AC7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อินโฟแกรมเมอร์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</w:tcPr>
          <w:p w14:paraId="228C3BA2" w14:textId="77777777" w:rsidR="00D71AC7" w:rsidRPr="001F398E" w:rsidRDefault="00D71AC7" w:rsidP="00D71AC7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ให้บริการจัดทำโปรแกรมคอมพิวเตอร์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88D37" w14:textId="3B2432CF" w:rsidR="00D71AC7" w:rsidRPr="001F398E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E6F3E" w14:textId="77777777" w:rsidR="00D71AC7" w:rsidRPr="001F398E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6588" w14:textId="475A33C9" w:rsidR="00D71AC7" w:rsidRPr="001F398E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30B9DB3D" w14:textId="77777777" w:rsidR="00D71AC7" w:rsidRPr="001F398E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C7BEA" w14:textId="30284961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95,000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AA829" w14:textId="77777777" w:rsidR="00D71AC7" w:rsidRPr="00D71AC7" w:rsidRDefault="00D71AC7" w:rsidP="00D71AC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1F2CD" w14:textId="745D8C95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4EC8E5E" w14:textId="77777777" w:rsidR="00D71AC7" w:rsidRPr="00D71AC7" w:rsidRDefault="00D71AC7" w:rsidP="00D71AC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621E9B91" w14:textId="3054E76A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11"/>
              </w:tabs>
              <w:ind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2E756" w14:textId="77777777" w:rsidR="00D71AC7" w:rsidRPr="00D71AC7" w:rsidRDefault="00D71AC7" w:rsidP="00D71AC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1AA07" w14:textId="290832EC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AD4BBF1" w14:textId="77777777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6E3AC784" w14:textId="0FA58EDB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68"/>
                <w:tab w:val="left" w:pos="348"/>
                <w:tab w:val="decimal" w:pos="738"/>
                <w:tab w:val="decimal" w:pos="828"/>
              </w:tabs>
              <w:ind w:right="-229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51148" w14:textId="77777777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4DA96" w14:textId="5C47ECC0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6F287C1" w14:textId="77777777" w:rsidR="00D71AC7" w:rsidRPr="00D71AC7" w:rsidRDefault="00D71AC7" w:rsidP="00D71AC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614EDA18" w14:textId="6B456BEE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42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2911A289" w14:textId="77777777" w:rsidR="00D71AC7" w:rsidRPr="00D71AC7" w:rsidRDefault="00D71AC7" w:rsidP="00D71AC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2495371D" w14:textId="2F5C2434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78,837</w:t>
            </w:r>
            <w:r w:rsidRPr="00D71AC7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B70291B" w14:textId="77777777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68E5B4EB" w14:textId="79242D62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16,163</w:t>
            </w:r>
          </w:p>
        </w:tc>
      </w:tr>
      <w:tr w:rsidR="0029369B" w:rsidRPr="001F398E" w14:paraId="75D93753" w14:textId="77777777" w:rsidTr="00520A93">
        <w:trPr>
          <w:cantSplit/>
          <w:trHeight w:val="367"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342EA" w14:textId="77777777" w:rsidR="00D71AC7" w:rsidRPr="001F398E" w:rsidRDefault="00D71AC7" w:rsidP="00D71AC7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บริษัท บลู พาร์คกิ้ง จำกัด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</w:tcPr>
          <w:p w14:paraId="7B5B0609" w14:textId="77777777" w:rsidR="00D71AC7" w:rsidRPr="001F398E" w:rsidRDefault="00D71AC7" w:rsidP="00D71AC7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ให้บริการด้านระบบเทคโนโลยีสารสนเทศ และคอมพิวเตอร์อื่นๆ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39136" w14:textId="70D2B44E" w:rsidR="00D71AC7" w:rsidRPr="001F398E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6ADE5" w14:textId="77777777" w:rsidR="00D71AC7" w:rsidRPr="001F398E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9E59C" w14:textId="6A817823" w:rsidR="00D71AC7" w:rsidRPr="001F398E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2DDA6D16" w14:textId="77777777" w:rsidR="00D71AC7" w:rsidRPr="001F398E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7AF8C" w14:textId="060ABDAB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7,186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65D6E" w14:textId="77777777" w:rsidR="00D71AC7" w:rsidRPr="00D71AC7" w:rsidRDefault="00D71AC7" w:rsidP="00D71AC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B416A" w14:textId="201C2FAC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5F97465" w14:textId="77777777" w:rsidR="00D71AC7" w:rsidRPr="00D71AC7" w:rsidRDefault="00D71AC7" w:rsidP="00D71AC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7DF32E50" w14:textId="589A3E4D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11"/>
              </w:tabs>
              <w:ind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4BB5B" w14:textId="77777777" w:rsidR="00D71AC7" w:rsidRPr="00D71AC7" w:rsidRDefault="00D71AC7" w:rsidP="00D71AC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47B7B" w14:textId="4AE407B3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3A920D67" w14:textId="77777777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1018FB97" w14:textId="33FF3939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58"/>
                <w:tab w:val="left" w:pos="348"/>
                <w:tab w:val="left" w:pos="528"/>
                <w:tab w:val="decimal" w:pos="738"/>
                <w:tab w:val="decimal" w:pos="828"/>
              </w:tabs>
              <w:ind w:right="-229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89B29" w14:textId="77777777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53C6E" w14:textId="2CE15A0A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F4BF4D7" w14:textId="77777777" w:rsidR="00D71AC7" w:rsidRPr="00D71AC7" w:rsidRDefault="00D71AC7" w:rsidP="00D71AC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1FFCD4BE" w14:textId="614A86BD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42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417A4195" w14:textId="77777777" w:rsidR="00D71AC7" w:rsidRPr="00D71AC7" w:rsidRDefault="00D71AC7" w:rsidP="00D71AC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0A32D2B0" w14:textId="5949ED44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10"/>
              </w:tabs>
              <w:ind w:right="24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AC97072" w14:textId="77777777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7CEB9C54" w14:textId="501790A8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7,186</w:t>
            </w:r>
          </w:p>
        </w:tc>
      </w:tr>
      <w:tr w:rsidR="0029369B" w:rsidRPr="001F398E" w14:paraId="2A9CE828" w14:textId="77777777" w:rsidTr="00520A93">
        <w:trPr>
          <w:cantSplit/>
          <w:trHeight w:val="367"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A1D4C" w14:textId="77777777" w:rsidR="00D71AC7" w:rsidRPr="001F398E" w:rsidRDefault="00D71AC7" w:rsidP="00D71AC7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 xml:space="preserve">บริษัท นครหลวงแคปปิตอล </w:t>
            </w:r>
          </w:p>
          <w:p w14:paraId="4F12D31C" w14:textId="77777777" w:rsidR="00D71AC7" w:rsidRPr="001F398E" w:rsidRDefault="00D71AC7" w:rsidP="00D71AC7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 xml:space="preserve">   จำกัด (มหาชน)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</w:tcPr>
          <w:p w14:paraId="2039C598" w14:textId="77777777" w:rsidR="00D71AC7" w:rsidRPr="001F398E" w:rsidRDefault="00D71AC7" w:rsidP="00D71AC7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ให้บริการทางการเงินที่มิใช่ธนาคาร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E2BB0" w14:textId="60EC1343" w:rsidR="00D71AC7" w:rsidRPr="001F398E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EE61D" w14:textId="77777777" w:rsidR="00D71AC7" w:rsidRPr="001F398E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EC4F1" w14:textId="03EAD9EB" w:rsidR="00D71AC7" w:rsidRPr="001F398E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3C264CA9" w14:textId="77777777" w:rsidR="00D71AC7" w:rsidRPr="001F398E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7B3A8" w14:textId="08DE4618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1,313,102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3F9B7" w14:textId="77777777" w:rsidR="00D71AC7" w:rsidRPr="00D71AC7" w:rsidRDefault="00D71AC7" w:rsidP="00D71AC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FB878" w14:textId="092308FB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7B4CF61" w14:textId="77777777" w:rsidR="00D71AC7" w:rsidRPr="00D71AC7" w:rsidRDefault="00D71AC7" w:rsidP="00D71AC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4726A" w14:textId="763489E0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11"/>
              </w:tabs>
              <w:ind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60C80" w14:textId="77777777" w:rsidR="00D71AC7" w:rsidRPr="00D71AC7" w:rsidRDefault="00D71AC7" w:rsidP="00D71AC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A429E" w14:textId="6FABE5DD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1,948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349AA97A" w14:textId="77777777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46D63" w14:textId="61431247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58"/>
                <w:tab w:val="left" w:pos="348"/>
                <w:tab w:val="left" w:pos="528"/>
                <w:tab w:val="decimal" w:pos="738"/>
                <w:tab w:val="decimal" w:pos="828"/>
              </w:tabs>
              <w:ind w:right="-229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52E0E" w14:textId="77777777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4A6AD" w14:textId="608D6ED2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1FB21A7" w14:textId="77777777" w:rsidR="00D71AC7" w:rsidRPr="00D71AC7" w:rsidRDefault="00D71AC7" w:rsidP="00D71AC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6BF3D" w14:textId="031FF57A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459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47234A25" w14:textId="77777777" w:rsidR="00D71AC7" w:rsidRPr="00D71AC7" w:rsidRDefault="00D71AC7" w:rsidP="00D71AC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0561E" w14:textId="6D62CEE2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10"/>
              </w:tabs>
              <w:ind w:right="2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4C548D39" w14:textId="77777777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A92C1" w14:textId="32184E87" w:rsidR="00D71AC7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sz w:val="22"/>
                <w:szCs w:val="22"/>
              </w:rPr>
              <w:t>1,315,050</w:t>
            </w:r>
          </w:p>
        </w:tc>
      </w:tr>
      <w:tr w:rsidR="0029369B" w:rsidRPr="001F398E" w14:paraId="1B6791C6" w14:textId="77777777" w:rsidTr="008E54F8">
        <w:trPr>
          <w:cantSplit/>
          <w:trHeight w:val="367"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0F30B" w14:textId="6EBB6DB6" w:rsidR="008A5500" w:rsidRPr="001F398E" w:rsidRDefault="0093244A" w:rsidP="008E54F8">
            <w:pPr>
              <w:tabs>
                <w:tab w:val="clear" w:pos="1644"/>
              </w:tabs>
              <w:ind w:left="10" w:right="-277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</w:tcPr>
          <w:p w14:paraId="1F98BED2" w14:textId="77777777" w:rsidR="008A5500" w:rsidRPr="001F398E" w:rsidRDefault="008A5500" w:rsidP="00F554C2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D3F41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06698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CC815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494B8EC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873A23" w14:textId="738319A6" w:rsidR="008A5500" w:rsidRPr="00D71AC7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1,415,288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E02B1" w14:textId="77777777" w:rsidR="008A5500" w:rsidRPr="00D71AC7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A200F" w14:textId="08756050" w:rsidR="008A5500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EBCBE88" w14:textId="77777777" w:rsidR="008A5500" w:rsidRPr="00D71AC7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E65481" w14:textId="19FCA393" w:rsidR="008A5500" w:rsidRPr="00D71AC7" w:rsidRDefault="00D71AC7" w:rsidP="00D71AC7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  <w:r w:rsidRPr="00D71AC7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49E53" w14:textId="77777777" w:rsidR="008A5500" w:rsidRPr="00D71AC7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7A983D" w14:textId="2F823012" w:rsidR="008A5500" w:rsidRPr="00D71AC7" w:rsidRDefault="00D71AC7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1,948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52F3DF2" w14:textId="77777777" w:rsidR="008A5500" w:rsidRPr="00D71AC7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6821F6" w14:textId="4025D867" w:rsidR="008A5500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58"/>
                <w:tab w:val="left" w:pos="348"/>
                <w:tab w:val="left" w:pos="528"/>
                <w:tab w:val="decimal" w:pos="738"/>
                <w:tab w:val="decimal" w:pos="828"/>
              </w:tabs>
              <w:ind w:right="-229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D71AC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BCB49" w14:textId="77777777" w:rsidR="008A5500" w:rsidRPr="00D71AC7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E27F19" w14:textId="4A5F4CB5" w:rsidR="008A5500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93291CF" w14:textId="77777777" w:rsidR="008A5500" w:rsidRPr="00D71AC7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10A717" w14:textId="7C19039C" w:rsidR="008A5500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459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DE6F5A0" w14:textId="77777777" w:rsidR="008A5500" w:rsidRPr="00D71AC7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69AD8D" w14:textId="4E97A55F" w:rsidR="008A5500" w:rsidRPr="00D71AC7" w:rsidRDefault="00D71AC7" w:rsidP="00D7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D71AC7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 w:rsidRPr="00D71AC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78,837</w:t>
            </w:r>
            <w:r w:rsidRPr="00D71AC7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3133DD6E" w14:textId="77777777" w:rsidR="008A5500" w:rsidRPr="00D71AC7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C28B52" w14:textId="656942D9" w:rsidR="008A5500" w:rsidRPr="00D71AC7" w:rsidRDefault="00D71AC7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1AC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1,338,399</w:t>
            </w:r>
          </w:p>
        </w:tc>
      </w:tr>
      <w:tr w:rsidR="0029369B" w:rsidRPr="001F398E" w14:paraId="5A8FB3A7" w14:textId="77777777" w:rsidTr="00520A93">
        <w:trPr>
          <w:cantSplit/>
          <w:trHeight w:val="50"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00942" w14:textId="77777777" w:rsidR="008A5500" w:rsidRPr="001F398E" w:rsidRDefault="008A5500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</w:tcPr>
          <w:p w14:paraId="6C8008E2" w14:textId="77777777" w:rsidR="008A5500" w:rsidRPr="001F398E" w:rsidRDefault="008A5500" w:rsidP="00F554C2">
            <w:pPr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1B320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19131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BD1FB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7C3411C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9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5881E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3C289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AE13B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270F57A5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A22C29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4E4DA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C75BB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34D6E8F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9745E2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80"/>
              <w:rPr>
                <w:rFonts w:asciiTheme="minorHAnsi" w:hAnsiTheme="minorHAnsi" w:cstheme="minorHAnsi"/>
                <w:b/>
                <w:bCs/>
                <w:szCs w:val="22"/>
                <w:cs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0B216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CDEAC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7171672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4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C4E277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B30BAE9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7F41A7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80688AD" w14:textId="77777777" w:rsidR="008A5500" w:rsidRPr="00D447D1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B602A1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9369B" w:rsidRPr="001F398E" w14:paraId="60BB0910" w14:textId="77777777" w:rsidTr="00520A93">
        <w:trPr>
          <w:cantSplit/>
          <w:trHeight w:val="50"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919B4" w14:textId="77777777" w:rsidR="007B53BC" w:rsidRPr="001F398E" w:rsidRDefault="007B53BC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</w:tcPr>
          <w:p w14:paraId="3E0BF3EB" w14:textId="77777777" w:rsidR="007B53BC" w:rsidRPr="001F398E" w:rsidRDefault="007B53BC" w:rsidP="00F554C2">
            <w:pPr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95CEE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EF923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8BC76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4962C160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156CA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B7833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EF6E5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8A29C24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CC8C0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E4604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0E03E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7F78DBB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5054B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80"/>
              <w:rPr>
                <w:rFonts w:asciiTheme="minorHAnsi" w:hAnsiTheme="minorHAnsi" w:cstheme="minorHAnsi"/>
                <w:b/>
                <w:bCs/>
                <w:szCs w:val="22"/>
                <w:cs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8D73A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5A2C3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651F2BF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A7668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7FD58B6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6D410B4A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35B1987" w14:textId="77777777" w:rsidR="007B53BC" w:rsidRPr="00D447D1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F55CB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9369B" w:rsidRPr="001F398E" w14:paraId="0CC5447D" w14:textId="77777777" w:rsidTr="00520A93">
        <w:trPr>
          <w:cantSplit/>
          <w:trHeight w:val="50"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080D3" w14:textId="77777777" w:rsidR="007B53BC" w:rsidRPr="001F398E" w:rsidRDefault="007B53BC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</w:tcPr>
          <w:p w14:paraId="46FAE097" w14:textId="77777777" w:rsidR="007B53BC" w:rsidRPr="001F398E" w:rsidRDefault="007B53BC" w:rsidP="00F554C2">
            <w:pPr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6D4B4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ABAAE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89560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98780DA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72A80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63B48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CF747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D970229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AAE8B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6E78E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E235A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30F1BC5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939F2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80"/>
              <w:rPr>
                <w:rFonts w:asciiTheme="minorHAnsi" w:hAnsiTheme="minorHAnsi" w:cstheme="minorHAnsi"/>
                <w:b/>
                <w:bCs/>
                <w:szCs w:val="22"/>
                <w:cs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0C989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077B0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A5CA2DB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09894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94A4A9E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621D7BF8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2029BA81" w14:textId="77777777" w:rsidR="007B53BC" w:rsidRPr="00D447D1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49F6E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9369B" w:rsidRPr="001F398E" w14:paraId="672096B9" w14:textId="77777777" w:rsidTr="00520A93">
        <w:trPr>
          <w:cantSplit/>
          <w:trHeight w:val="50"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73BF8" w14:textId="77777777" w:rsidR="007B53BC" w:rsidRPr="001F398E" w:rsidRDefault="007B53BC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</w:tcPr>
          <w:p w14:paraId="1434940E" w14:textId="77777777" w:rsidR="007B53BC" w:rsidRPr="001F398E" w:rsidRDefault="007B53BC" w:rsidP="00F554C2">
            <w:pPr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0AA56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3897F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EA854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CFC542A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5AB32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57222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85B72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E48D6C4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3F971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52E88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6E004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3BCAD4D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1577D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80"/>
              <w:rPr>
                <w:rFonts w:asciiTheme="minorHAnsi" w:hAnsiTheme="minorHAnsi" w:cstheme="minorHAnsi"/>
                <w:b/>
                <w:bCs/>
                <w:szCs w:val="22"/>
                <w:cs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61B32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E1D44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CD573D8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A23DF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CCF0C57" w14:textId="77777777" w:rsidR="007B53BC" w:rsidRPr="001F398E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7E190F69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22713CFC" w14:textId="77777777" w:rsidR="007B53BC" w:rsidRPr="00D447D1" w:rsidRDefault="007B53BC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D638A" w14:textId="77777777" w:rsidR="007B53BC" w:rsidRPr="001F398E" w:rsidRDefault="007B53BC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9369B" w:rsidRPr="001F398E" w14:paraId="3DBF8D66" w14:textId="77777777" w:rsidTr="00520A93">
        <w:trPr>
          <w:cantSplit/>
          <w:trHeight w:val="288"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C4968" w14:textId="77777777" w:rsidR="008A5500" w:rsidRPr="001F398E" w:rsidRDefault="008A5500" w:rsidP="006F79E9">
            <w:pPr>
              <w:tabs>
                <w:tab w:val="clear" w:pos="227"/>
                <w:tab w:val="clear" w:pos="1644"/>
                <w:tab w:val="left" w:pos="1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การร่วมค้าทางตรง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</w:tcPr>
          <w:p w14:paraId="0E88D7A0" w14:textId="77777777" w:rsidR="008A5500" w:rsidRPr="001F398E" w:rsidRDefault="008A5500" w:rsidP="00F554C2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4DB7C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4ED07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5FC3C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ECA69B4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60B6A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0A000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6E636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86A60AA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440B1254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AFFAC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F5D8C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574ABA2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47E955A5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77514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36DD0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8B88D79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2B180452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36A7B74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370EFDCA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52AF065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6B552D81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369B" w:rsidRPr="001F398E" w14:paraId="3937B781" w14:textId="77777777" w:rsidTr="00520A93">
        <w:trPr>
          <w:cantSplit/>
          <w:trHeight w:val="367"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04C4E" w14:textId="77777777" w:rsidR="00A96366" w:rsidRPr="001F398E" w:rsidRDefault="00A96366" w:rsidP="00A96366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บริษัท สบาย แมกซี่ อินชัวรันส์ </w:t>
            </w:r>
          </w:p>
          <w:p w14:paraId="389C4CC4" w14:textId="0D9A3293" w:rsidR="00A96366" w:rsidRPr="001F398E" w:rsidRDefault="00A96366" w:rsidP="00A96366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โบรกเกอร์ จำกัด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</w:tcPr>
          <w:p w14:paraId="5F39BB91" w14:textId="77777777" w:rsidR="00A96366" w:rsidRPr="001F398E" w:rsidRDefault="00A96366" w:rsidP="00A96366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ตัวแทนจำหน่ายประกันภัย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D84A4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64EB0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577E1" w14:textId="6E1DA593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484A03A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3737F" w14:textId="0072B211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383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2CDF3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3E0C8" w14:textId="3685BD7B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1E33C16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6584F341" w14:textId="1E371FC3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4E798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58A08" w14:textId="32D86F63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40"/>
              <w:jc w:val="right"/>
              <w:rPr>
                <w:rFonts w:asciiTheme="minorHAnsi" w:hAnsiTheme="minorHAnsi" w:cstheme="minorHAnsi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szCs w:val="22"/>
              </w:rPr>
              <w:t>580</w:t>
            </w:r>
            <w:r>
              <w:rPr>
                <w:rFonts w:asciiTheme="minorHAnsi" w:hAnsiTheme="minorHAnsi" w:cstheme="minorHAnsi" w:hint="cs"/>
                <w:szCs w:val="22"/>
                <w:cs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3BED509D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1A3A6CAE" w14:textId="0F87C083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81A4A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562E0" w14:textId="3DF969E8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16EE49F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264578E9" w14:textId="4A57F62D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23C519E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6F140578" w14:textId="4BC593F0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E22BC16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45967C9F" w14:textId="0B709C3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3,803</w:t>
            </w:r>
          </w:p>
        </w:tc>
      </w:tr>
      <w:tr w:rsidR="0029369B" w:rsidRPr="001F398E" w14:paraId="71595D2F" w14:textId="77777777" w:rsidTr="00520A93">
        <w:trPr>
          <w:cantSplit/>
          <w:trHeight w:val="367"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F6D5E" w14:textId="77777777" w:rsidR="00A96366" w:rsidRDefault="00A96366" w:rsidP="00A96366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แพลท ฟินเซิร์ฟ จำกัด</w:t>
            </w:r>
          </w:p>
          <w:p w14:paraId="29879E3D" w14:textId="1179083F" w:rsidR="00A96366" w:rsidRPr="001F398E" w:rsidRDefault="00A96366" w:rsidP="00A96366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</w:t>
            </w:r>
            <w:r w:rsidR="00025EB2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หมายเหตุข้อ </w:t>
            </w:r>
            <w:r w:rsidR="00A10EE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</w:tcPr>
          <w:p w14:paraId="52CE63D9" w14:textId="77777777" w:rsidR="00A96366" w:rsidRPr="001F398E" w:rsidRDefault="00A96366" w:rsidP="00A96366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บริการเทคโนโลยีสารสนเทศ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965EE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83D17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C8F33" w14:textId="732F48B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37CE441C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7C2EE" w14:textId="060639ED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1,102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013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E1FB8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3A80A" w14:textId="43C2E78F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46C26B70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2BA07F6E" w14:textId="775F4DC3" w:rsidR="00A96366" w:rsidRPr="001F398E" w:rsidRDefault="00A96366" w:rsidP="008E5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-6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724,403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56D56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055EE" w14:textId="3435F88A" w:rsidR="00A96366" w:rsidRPr="00A96366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2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A9636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4F6D758F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3543D095" w14:textId="65F1197C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5B19C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B5A1B" w14:textId="61776F65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2DC8CA3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020BFFFE" w14:textId="66D8BF03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-1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377,610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21685E49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3BF5D40A" w14:textId="0C30EB75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0D452FB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4C804EBC" w14:textId="7A259C41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ind w:right="9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29369B" w:rsidRPr="001F398E" w14:paraId="54BF28DE" w14:textId="77777777" w:rsidTr="00520A93">
        <w:trPr>
          <w:cantSplit/>
          <w:trHeight w:val="367"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8BA94" w14:textId="77777777" w:rsidR="00A96366" w:rsidRPr="001F398E" w:rsidRDefault="00A96366" w:rsidP="00A96366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เทโร สบาย จำกัด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</w:tcPr>
          <w:p w14:paraId="42FA85D3" w14:textId="77777777" w:rsidR="00A96366" w:rsidRPr="001F398E" w:rsidRDefault="00A96366" w:rsidP="00A9636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 xml:space="preserve">บริการสื่อโฆษณา </w:t>
            </w:r>
          </w:p>
          <w:p w14:paraId="1FECC320" w14:textId="77777777" w:rsidR="00A96366" w:rsidRPr="001F398E" w:rsidRDefault="00A96366" w:rsidP="00A96366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การประชาสัมพันธ์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66370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19E18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AF9D3" w14:textId="1A2AC4A6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10EFE34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ACF9B" w14:textId="7DF0D343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769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B486C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637BF" w14:textId="273A248E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5A54C11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3163EC10" w14:textId="6BA091CD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3EB04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BE40D" w14:textId="6D80A15E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40"/>
              <w:jc w:val="righ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 w:hint="cs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szCs w:val="22"/>
              </w:rPr>
              <w:t>202</w:t>
            </w:r>
            <w:r>
              <w:rPr>
                <w:rFonts w:asciiTheme="minorHAnsi" w:hAnsiTheme="minorHAnsi" w:cstheme="minorHAnsi" w:hint="cs"/>
                <w:szCs w:val="22"/>
                <w:cs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1A89A46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3C3310D9" w14:textId="6D6B973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A2F20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E98D9" w14:textId="3571953F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28A757B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14C9AF73" w14:textId="3F90C683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85C985D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334DDA23" w14:textId="5C2B8241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4CB64CF3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08B2F720" w14:textId="4C8B1839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4,567</w:t>
            </w:r>
          </w:p>
        </w:tc>
      </w:tr>
      <w:tr w:rsidR="0029369B" w:rsidRPr="001F398E" w14:paraId="0009F8F7" w14:textId="77777777" w:rsidTr="00520A93">
        <w:trPr>
          <w:cantSplit/>
          <w:trHeight w:val="367"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AE33E" w14:textId="77777777" w:rsidR="00A96366" w:rsidRPr="001F398E" w:rsidRDefault="00A96366" w:rsidP="00A96366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บริษัท อุ๊ปส์ เน็ตเวิรค์ จำกัด</w:t>
            </w:r>
          </w:p>
          <w:p w14:paraId="783CA699" w14:textId="1CB86E54" w:rsidR="00A96366" w:rsidRPr="001F398E" w:rsidRDefault="00A96366" w:rsidP="00A96366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</w:tcPr>
          <w:p w14:paraId="5415E769" w14:textId="77777777" w:rsidR="00A96366" w:rsidRDefault="00A96366" w:rsidP="00A9636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การให้คำปรึกษาและ</w:t>
            </w:r>
          </w:p>
          <w:p w14:paraId="49D03D22" w14:textId="7C39E512" w:rsidR="00A96366" w:rsidRPr="001F398E" w:rsidRDefault="00A96366" w:rsidP="00A96366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การจัดหาเกี่ยวกับซอฟแวร์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61D70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43498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27C11" w14:textId="4D16E7E1" w:rsidR="00A96366" w:rsidRPr="001F398E" w:rsidRDefault="00A96366" w:rsidP="007B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B9E71A4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A75C5" w14:textId="45953531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127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4F490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704AB" w14:textId="73D88318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2DEACB1F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237F242E" w14:textId="4EA39092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BC0DE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2DB6A" w14:textId="398E61ED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303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20E85863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0C939094" w14:textId="2351FB59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E439A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42982" w14:textId="2A540144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88953C4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775F637C" w14:textId="510DB8BF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217891B9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297B1B7C" w14:textId="1BC428E0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2DA1D24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349CD7A7" w14:textId="7A8C0A9E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9,430</w:t>
            </w:r>
          </w:p>
        </w:tc>
      </w:tr>
      <w:tr w:rsidR="0029369B" w:rsidRPr="001F398E" w14:paraId="46E03F86" w14:textId="77777777" w:rsidTr="00520A93">
        <w:trPr>
          <w:cantSplit/>
          <w:trHeight w:val="191"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0C04C" w14:textId="77777777" w:rsidR="00A96366" w:rsidRPr="001F398E" w:rsidRDefault="00A96366" w:rsidP="00A96366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บริษัท เรดเฮ้าส์ ดิจิทัล จำกัด</w:t>
            </w:r>
          </w:p>
          <w:p w14:paraId="46FDEFAA" w14:textId="6A6D3FEA" w:rsidR="00A96366" w:rsidRPr="001F398E" w:rsidRDefault="00A96366" w:rsidP="00A96366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</w:tcPr>
          <w:p w14:paraId="16E01BE7" w14:textId="77777777" w:rsidR="00A96366" w:rsidRPr="001F398E" w:rsidRDefault="00A96366" w:rsidP="00A9636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 xml:space="preserve">ให้บริการวางแผน ออกแบบ </w:t>
            </w:r>
          </w:p>
          <w:p w14:paraId="2E9B37B3" w14:textId="77777777" w:rsidR="00A96366" w:rsidRPr="001F398E" w:rsidRDefault="00A96366" w:rsidP="00A96366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และจัดทำสื่อโฆษณา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48C25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1312D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834A2" w14:textId="2F0E34F0" w:rsidR="00A96366" w:rsidRPr="001F398E" w:rsidRDefault="00A96366" w:rsidP="007B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B8807E9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4666A" w14:textId="4844D584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758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9B226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413C7" w14:textId="542A135F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37E78712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483585D8" w14:textId="6D3613D4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C942C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D3A9F" w14:textId="7D83AF93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40"/>
              <w:jc w:val="right"/>
              <w:rPr>
                <w:rFonts w:asciiTheme="minorHAnsi" w:hAnsiTheme="minorHAnsi" w:cstheme="minorHAnsi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szCs w:val="22"/>
              </w:rPr>
              <w:t>595</w:t>
            </w:r>
            <w:r>
              <w:rPr>
                <w:rFonts w:asciiTheme="minorHAnsi" w:hAnsiTheme="minorHAnsi" w:cstheme="minorHAnsi" w:hint="cs"/>
                <w:szCs w:val="22"/>
                <w:cs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AAEA90C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49980F8B" w14:textId="1B245D3A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92DB2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AFC94" w14:textId="5D193004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D38775B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2A47C3BD" w14:textId="16755B32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E2CEFDF" w14:textId="77777777" w:rsidR="00A96366" w:rsidRPr="001F398E" w:rsidRDefault="00A96366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3CFAF90E" w14:textId="2F383E8B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3316D06" w14:textId="7777777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1A3037FA" w14:textId="48F1DEB7" w:rsidR="00A96366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1,163</w:t>
            </w:r>
          </w:p>
        </w:tc>
      </w:tr>
      <w:tr w:rsidR="00A10EE0" w:rsidRPr="001F398E" w14:paraId="3F59BA3B" w14:textId="77777777" w:rsidTr="00520A93">
        <w:trPr>
          <w:cantSplit/>
          <w:trHeight w:val="191"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9952A" w14:textId="77777777" w:rsidR="00A10EE0" w:rsidRDefault="00A10EE0" w:rsidP="00A10EE0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เงินลงทุนในการร่วมค้าทางตรงอื่นๆ</w:t>
            </w:r>
          </w:p>
          <w:p w14:paraId="607C43E1" w14:textId="77777777" w:rsidR="00A10EE0" w:rsidRDefault="00A10EE0" w:rsidP="00A10EE0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ที่ไม่มีรายการเคลื่อนไหวใน</w:t>
            </w:r>
          </w:p>
          <w:p w14:paraId="5060EBFA" w14:textId="1A450491" w:rsidR="00A10EE0" w:rsidRPr="001F398E" w:rsidRDefault="00A10EE0" w:rsidP="00A10EE0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ระหว่างงวด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</w:tcPr>
          <w:p w14:paraId="3149B235" w14:textId="77777777" w:rsidR="00A10EE0" w:rsidRPr="001F398E" w:rsidRDefault="00A10EE0" w:rsidP="00A96366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673AB" w14:textId="77777777" w:rsidR="00A10EE0" w:rsidRPr="00A301CB" w:rsidRDefault="00A10EE0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04DD8" w14:textId="77777777" w:rsidR="00A10EE0" w:rsidRPr="001F398E" w:rsidRDefault="00A10EE0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758E0" w14:textId="77777777" w:rsidR="00A10EE0" w:rsidRPr="00A301CB" w:rsidRDefault="00A10EE0" w:rsidP="007B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629312A" w14:textId="77777777" w:rsidR="00A10EE0" w:rsidRPr="001F398E" w:rsidRDefault="00A10EE0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FDD0B" w14:textId="170EFF43" w:rsidR="00A10EE0" w:rsidRPr="00A301CB" w:rsidRDefault="00A10EE0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2,520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FD617" w14:textId="77777777" w:rsidR="00A10EE0" w:rsidRPr="001F398E" w:rsidRDefault="00A10EE0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4F8AA" w14:textId="356379FE" w:rsidR="00A10EE0" w:rsidRDefault="00A10EE0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E645019" w14:textId="77777777" w:rsidR="00A10EE0" w:rsidRPr="001F398E" w:rsidRDefault="00A10EE0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4961ADB7" w14:textId="444BD825" w:rsidR="00A10EE0" w:rsidRDefault="00A10EE0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22F21" w14:textId="77777777" w:rsidR="00A10EE0" w:rsidRPr="001F398E" w:rsidRDefault="00A10EE0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6E32C" w14:textId="2CAFD93C" w:rsidR="00A10EE0" w:rsidRDefault="00A10EE0" w:rsidP="00A1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23"/>
              <w:jc w:val="right"/>
              <w:rPr>
                <w:rFonts w:asciiTheme="minorHAnsi" w:hAnsiTheme="minorHAnsi" w:cstheme="minorHAnsi"/>
                <w:szCs w:val="22"/>
                <w:cs/>
              </w:rPr>
            </w:pPr>
            <w:r>
              <w:rPr>
                <w:rFonts w:asciiTheme="minorHAnsi" w:hAnsiTheme="minorHAnsi" w:cstheme="minorHAnsi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2EA5F530" w14:textId="77777777" w:rsidR="00A10EE0" w:rsidRPr="001F398E" w:rsidRDefault="00A10EE0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2FBC02FD" w14:textId="712DABCF" w:rsidR="00A10EE0" w:rsidRDefault="00A10EE0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B6180" w14:textId="77777777" w:rsidR="00A10EE0" w:rsidRPr="001F398E" w:rsidRDefault="00A10EE0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8512D" w14:textId="00251C50" w:rsidR="00A10EE0" w:rsidRDefault="00A10EE0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7FF17D9" w14:textId="77777777" w:rsidR="00A10EE0" w:rsidRPr="001F398E" w:rsidRDefault="00A10EE0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604293E8" w14:textId="2ABBE322" w:rsidR="00A10EE0" w:rsidRDefault="00A10EE0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5310E55" w14:textId="77777777" w:rsidR="00A10EE0" w:rsidRPr="001F398E" w:rsidRDefault="00A10EE0" w:rsidP="00A9636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75FFD806" w14:textId="0505606E" w:rsidR="00A10EE0" w:rsidRDefault="00A10EE0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30F55D6" w14:textId="77777777" w:rsidR="00A10EE0" w:rsidRPr="001F398E" w:rsidRDefault="00A10EE0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2E5CF618" w14:textId="4ED14629" w:rsidR="00A10EE0" w:rsidRDefault="00A10EE0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2,520</w:t>
            </w:r>
          </w:p>
        </w:tc>
      </w:tr>
      <w:tr w:rsidR="0029369B" w:rsidRPr="001F398E" w14:paraId="386491DA" w14:textId="77777777" w:rsidTr="00520A93">
        <w:trPr>
          <w:cantSplit/>
          <w:trHeight w:val="367"/>
        </w:trPr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45E3F" w14:textId="20B5A1BF" w:rsidR="0093244A" w:rsidRPr="001F398E" w:rsidRDefault="0093244A" w:rsidP="0093244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</w:tcPr>
          <w:p w14:paraId="518047D0" w14:textId="77777777" w:rsidR="0093244A" w:rsidRPr="001F398E" w:rsidRDefault="0093244A" w:rsidP="0093244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FE7DB" w14:textId="77777777" w:rsidR="0093244A" w:rsidRPr="001F398E" w:rsidRDefault="0093244A" w:rsidP="0093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E889D" w14:textId="77777777" w:rsidR="0093244A" w:rsidRPr="001F398E" w:rsidRDefault="0093244A" w:rsidP="0093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BB085" w14:textId="77777777" w:rsidR="0093244A" w:rsidRPr="001F398E" w:rsidRDefault="0093244A" w:rsidP="0093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8BFD515" w14:textId="77777777" w:rsidR="0093244A" w:rsidRPr="001F398E" w:rsidRDefault="0093244A" w:rsidP="0093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5E3649" w14:textId="71AD2518" w:rsidR="0093244A" w:rsidRPr="001F398E" w:rsidRDefault="0093244A" w:rsidP="0093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1,124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570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55614" w14:textId="77777777" w:rsidR="0093244A" w:rsidRPr="001F398E" w:rsidRDefault="0093244A" w:rsidP="0093244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D402A6" w14:textId="5B7A1D07" w:rsidR="0093244A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4F767BC9" w14:textId="77777777" w:rsidR="0093244A" w:rsidRPr="001F398E" w:rsidRDefault="0093244A" w:rsidP="0093244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77B3ED" w14:textId="204BDB31" w:rsidR="0093244A" w:rsidRPr="001F398E" w:rsidRDefault="00A96366" w:rsidP="00A96366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0"/>
              <w:jc w:val="right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724,403</w:t>
            </w:r>
            <w:r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E3FC5" w14:textId="77777777" w:rsidR="0093244A" w:rsidRPr="001F398E" w:rsidRDefault="0093244A" w:rsidP="0093244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215D02" w14:textId="253B15B3" w:rsidR="0093244A" w:rsidRPr="001F398E" w:rsidRDefault="00A96366" w:rsidP="0093244A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0"/>
              <w:jc w:val="right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1,074</w:t>
            </w:r>
            <w:r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BF9D3B1" w14:textId="77777777" w:rsidR="0093244A" w:rsidRPr="001F398E" w:rsidRDefault="0093244A" w:rsidP="0093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3B0F76" w14:textId="492BF556" w:rsidR="0093244A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ind w:right="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CD365" w14:textId="77777777" w:rsidR="0093244A" w:rsidRPr="001F398E" w:rsidRDefault="0093244A" w:rsidP="0093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D6A600" w14:textId="5DA1068E" w:rsidR="0093244A" w:rsidRPr="001F398E" w:rsidRDefault="00A96366" w:rsidP="00A9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ind w:right="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7AB45CF" w14:textId="77777777" w:rsidR="0093244A" w:rsidRPr="001F398E" w:rsidRDefault="0093244A" w:rsidP="0093244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A2010D" w14:textId="4C791ED7" w:rsidR="0093244A" w:rsidRPr="001F398E" w:rsidRDefault="00A96366" w:rsidP="0093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377,610</w:t>
            </w:r>
            <w:r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20F0419" w14:textId="77777777" w:rsidR="0093244A" w:rsidRPr="001F398E" w:rsidRDefault="0093244A" w:rsidP="0093244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1D0BA5" w14:textId="50035F32" w:rsidR="0093244A" w:rsidRPr="001F398E" w:rsidRDefault="00A96366" w:rsidP="0093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654B911" w14:textId="77777777" w:rsidR="0093244A" w:rsidRPr="001F398E" w:rsidRDefault="0093244A" w:rsidP="0093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4CB265" w14:textId="7BE9B64B" w:rsidR="0093244A" w:rsidRPr="001F398E" w:rsidRDefault="00A96366" w:rsidP="0093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6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21,483</w:t>
            </w:r>
          </w:p>
        </w:tc>
      </w:tr>
    </w:tbl>
    <w:p w14:paraId="48591117" w14:textId="77777777" w:rsidR="008A5500" w:rsidRDefault="008A5500"/>
    <w:tbl>
      <w:tblPr>
        <w:tblW w:w="4908" w:type="pct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253"/>
        <w:gridCol w:w="2156"/>
        <w:gridCol w:w="724"/>
        <w:gridCol w:w="178"/>
        <w:gridCol w:w="715"/>
        <w:gridCol w:w="180"/>
        <w:gridCol w:w="990"/>
        <w:gridCol w:w="180"/>
        <w:gridCol w:w="990"/>
        <w:gridCol w:w="180"/>
        <w:gridCol w:w="987"/>
        <w:gridCol w:w="180"/>
        <w:gridCol w:w="1007"/>
        <w:gridCol w:w="180"/>
        <w:gridCol w:w="930"/>
        <w:gridCol w:w="180"/>
        <w:gridCol w:w="1018"/>
        <w:gridCol w:w="180"/>
        <w:gridCol w:w="1055"/>
      </w:tblGrid>
      <w:tr w:rsidR="008A5500" w:rsidRPr="001F398E" w14:paraId="23D96C0B" w14:textId="77777777" w:rsidTr="00490ED2">
        <w:trPr>
          <w:cantSplit/>
          <w:trHeight w:val="58"/>
          <w:tblHeader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DB987" w14:textId="77777777" w:rsidR="008A5500" w:rsidRPr="001F398E" w:rsidRDefault="008A5500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39035B1E" w14:textId="77777777" w:rsidR="008A5500" w:rsidRPr="001F398E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454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50CB571A" w14:textId="77777777" w:rsidR="008A5500" w:rsidRPr="001F398E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7B53BC" w:rsidRPr="001F398E" w14:paraId="037BCCB5" w14:textId="77777777" w:rsidTr="00343E90">
        <w:trPr>
          <w:cantSplit/>
          <w:trHeight w:val="377"/>
          <w:tblHeader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2B58A" w14:textId="77777777" w:rsidR="007B53BC" w:rsidRPr="001F398E" w:rsidRDefault="007B53BC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B5D47" w14:textId="77777777" w:rsidR="007B53BC" w:rsidRPr="001F398E" w:rsidRDefault="007B53BC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5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64715" w14:textId="77777777" w:rsidR="007B53BC" w:rsidRPr="001F398E" w:rsidRDefault="007B53BC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0A1C5BF" w14:textId="77777777" w:rsidR="007B53BC" w:rsidRPr="001F398E" w:rsidRDefault="007B53BC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C176A" w14:textId="77777777" w:rsidR="007B53BC" w:rsidRPr="001F398E" w:rsidRDefault="007B53BC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B0DFB" w14:textId="77777777" w:rsidR="007B53BC" w:rsidRPr="001F398E" w:rsidRDefault="007B53BC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1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A0EFE" w14:textId="1C8D8CE6" w:rsidR="007B53BC" w:rsidRPr="001F398E" w:rsidRDefault="007B53BC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val="en-US"/>
              </w:rPr>
              <w:t>รายการเคลื่อนไหวที่มีสาระสำคัญระหว่าง</w:t>
            </w:r>
            <w:r w:rsidR="00343E90">
              <w:rPr>
                <w:rFonts w:asciiTheme="minorHAnsi" w:hAnsiTheme="minorHAnsi" w:cstheme="minorHAnsi" w:hint="cs"/>
                <w:szCs w:val="22"/>
                <w:cs/>
                <w:lang w:val="en-US"/>
              </w:rPr>
              <w:t>งวด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65E043B" w14:textId="77777777" w:rsidR="007B53BC" w:rsidRPr="001F398E" w:rsidRDefault="007B53BC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54319" w14:textId="77777777" w:rsidR="007B53BC" w:rsidRPr="001F398E" w:rsidRDefault="007B53BC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490ED2" w:rsidRPr="001F398E" w14:paraId="71185B24" w14:textId="77777777" w:rsidTr="00343E90">
        <w:trPr>
          <w:cantSplit/>
          <w:trHeight w:val="216"/>
          <w:tblHeader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8FF31" w14:textId="77777777" w:rsidR="008A5500" w:rsidRPr="001F398E" w:rsidRDefault="008A5500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3A12C08F" w14:textId="77777777" w:rsidR="008A5500" w:rsidRPr="001F398E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5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20BE8" w14:textId="0FAB599E" w:rsidR="008A5500" w:rsidRPr="001F398E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 w:rsidRPr="001F398E">
              <w:rPr>
                <w:rFonts w:asciiTheme="minorHAnsi" w:hAnsiTheme="minorHAnsi" w:cstheme="minorHAnsi"/>
                <w:szCs w:val="22"/>
                <w:cs/>
                <w:lang w:val="en-US" w:bidi="th-TH"/>
              </w:rPr>
              <w:t>สัดส่วนความเป็นเจ้าของ</w:t>
            </w:r>
            <w:r w:rsidR="00CB11F7"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 xml:space="preserve"> ณ วันที่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E3FBAF1" w14:textId="77777777" w:rsidR="008A5500" w:rsidRPr="001F398E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68597" w14:textId="72E152FB" w:rsidR="008A5500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  <w:cs/>
              </w:rPr>
              <w:t>ราคาทุ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น </w:t>
            </w:r>
            <w:r w:rsidR="00343E9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 xml:space="preserve"> สุทธิ</w:t>
            </w:r>
          </w:p>
          <w:p w14:paraId="2DF38C8A" w14:textId="38C67331" w:rsidR="00CB11F7" w:rsidRPr="001F398E" w:rsidRDefault="00CB11F7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Cs w:val="22"/>
                <w:cs/>
              </w:rPr>
              <w:t>ณ วันที่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34D91" w14:textId="77777777" w:rsidR="008A5500" w:rsidRPr="001F398E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39FCC" w14:textId="77777777" w:rsidR="008A5500" w:rsidRPr="001F398E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63324" w14:textId="77777777" w:rsidR="008A5500" w:rsidRPr="001F398E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742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54EAB4" w14:textId="77777777" w:rsidR="008A5500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  <w:t>โอนเปลี่ยนแปลง</w:t>
            </w:r>
          </w:p>
          <w:p w14:paraId="55BCFAB1" w14:textId="77777777" w:rsidR="008A5500" w:rsidRPr="001F398E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  <w:t>สถานะเงินลงทุน</w:t>
            </w:r>
          </w:p>
        </w:tc>
        <w:tc>
          <w:tcPr>
            <w:tcW w:w="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A4984" w14:textId="77777777" w:rsidR="008A5500" w:rsidRPr="001F398E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133867" w14:textId="77777777" w:rsidR="008A5500" w:rsidRPr="00B261E1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C678D06" w14:textId="77777777" w:rsidR="008A5500" w:rsidRPr="001F398E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4E965E2A" w14:textId="509EBCFE" w:rsidR="008A5500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  <w:cs/>
              </w:rPr>
              <w:t>ราคาทุ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น </w:t>
            </w:r>
            <w:r w:rsidR="00A10EE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-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 xml:space="preserve"> สุทธิ</w:t>
            </w:r>
          </w:p>
          <w:p w14:paraId="413A3537" w14:textId="709D3631" w:rsidR="007B53BC" w:rsidRPr="001F398E" w:rsidRDefault="007B53BC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 w:hint="cs"/>
                <w:szCs w:val="22"/>
                <w:cs/>
                <w:lang w:val="en-US"/>
              </w:rPr>
              <w:t>ณ วันที่</w:t>
            </w:r>
          </w:p>
        </w:tc>
      </w:tr>
      <w:tr w:rsidR="00490ED2" w:rsidRPr="001F398E" w14:paraId="29B6144B" w14:textId="77777777" w:rsidTr="00343E90">
        <w:trPr>
          <w:cantSplit/>
          <w:trHeight w:val="656"/>
          <w:tblHeader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D5DF4" w14:textId="77777777" w:rsidR="008A5500" w:rsidRPr="001F398E" w:rsidRDefault="008A5500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A2671" w14:textId="77777777" w:rsidR="008A5500" w:rsidRPr="001F398E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43CE1" w14:textId="168D5A36" w:rsidR="008A5500" w:rsidRPr="008A5500" w:rsidRDefault="008A5500" w:rsidP="00863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8A5500">
              <w:rPr>
                <w:rFonts w:asciiTheme="minorHAnsi" w:hAnsiTheme="minorHAnsi"/>
                <w:sz w:val="22"/>
                <w:szCs w:val="22"/>
                <w:cs/>
              </w:rPr>
              <w:t xml:space="preserve"> </w:t>
            </w:r>
            <w:r w:rsidR="00863AD1">
              <w:rPr>
                <w:rFonts w:asciiTheme="minorHAnsi" w:hAnsiTheme="minorHAnsi" w:hint="cs"/>
                <w:sz w:val="22"/>
                <w:szCs w:val="22"/>
                <w:cs/>
              </w:rPr>
              <w:t>มกราคม</w:t>
            </w:r>
          </w:p>
          <w:p w14:paraId="04619DDD" w14:textId="2CA05E67" w:rsidR="008A5500" w:rsidRPr="001F398E" w:rsidRDefault="008A5500" w:rsidP="00863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5500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1CE79" w14:textId="77777777" w:rsidR="008A5500" w:rsidRPr="001F398E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FE3BE" w14:textId="6E500437" w:rsidR="008A5500" w:rsidRPr="008A5500" w:rsidRDefault="00863AD1" w:rsidP="00863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20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</w:t>
            </w:r>
            <w:r w:rsidR="008A5500" w:rsidRPr="008A5500">
              <w:rPr>
                <w:rFonts w:asciiTheme="minorHAnsi" w:hAnsiTheme="minorHAnsi"/>
                <w:sz w:val="22"/>
                <w:szCs w:val="22"/>
                <w:cs/>
              </w:rPr>
              <w:t xml:space="preserve"> </w:t>
            </w:r>
            <w:r w:rsidR="007B53BC">
              <w:rPr>
                <w:rFonts w:asciiTheme="minorHAnsi" w:hAnsiTheme="minorHAnsi" w:hint="cs"/>
                <w:sz w:val="22"/>
                <w:szCs w:val="22"/>
                <w:cs/>
              </w:rPr>
              <w:t>มีนา</w:t>
            </w:r>
            <w:r>
              <w:rPr>
                <w:rFonts w:asciiTheme="minorHAnsi" w:hAnsiTheme="minorHAnsi" w:hint="cs"/>
                <w:sz w:val="22"/>
                <w:szCs w:val="22"/>
                <w:cs/>
              </w:rPr>
              <w:t>คม</w:t>
            </w:r>
          </w:p>
          <w:p w14:paraId="6A8AD1B8" w14:textId="5DFFD796" w:rsidR="008A5500" w:rsidRPr="001F398E" w:rsidRDefault="00863AD1" w:rsidP="00863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20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C70E9" w14:textId="77777777" w:rsidR="008A5500" w:rsidRPr="001F398E" w:rsidRDefault="008A5500" w:rsidP="00F554C2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4F4B4" w14:textId="145F2562" w:rsidR="008A5500" w:rsidRPr="008A5500" w:rsidRDefault="008A5500" w:rsidP="007B5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8A5500">
              <w:rPr>
                <w:rFonts w:asciiTheme="minorHAnsi" w:hAnsiTheme="minorHAnsi"/>
                <w:sz w:val="22"/>
                <w:szCs w:val="22"/>
                <w:cs/>
              </w:rPr>
              <w:t xml:space="preserve"> </w:t>
            </w:r>
            <w:r w:rsidR="00CB11F7">
              <w:rPr>
                <w:rFonts w:asciiTheme="minorHAnsi" w:hAnsiTheme="minorHAnsi" w:hint="cs"/>
                <w:sz w:val="22"/>
                <w:szCs w:val="22"/>
                <w:cs/>
              </w:rPr>
              <w:t>มีนาคม</w:t>
            </w:r>
          </w:p>
          <w:p w14:paraId="0EA47829" w14:textId="4E4C5E47" w:rsidR="008A5500" w:rsidRPr="001F398E" w:rsidRDefault="008A5500" w:rsidP="007B5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5500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26461" w14:textId="77777777" w:rsidR="008A5500" w:rsidRPr="001F398E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1D2E1" w14:textId="77777777" w:rsidR="008A5500" w:rsidRPr="001F398E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  <w:cs/>
              </w:rPr>
              <w:t>ซื้อ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E33BBF6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E8503" w14:textId="77777777" w:rsidR="008A5500" w:rsidRPr="001F398E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ขาย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1AA38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EBF000" w14:textId="77777777" w:rsidR="008A5500" w:rsidRPr="001F398E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เพิ่มขึ้น</w:t>
            </w:r>
          </w:p>
        </w:tc>
        <w:tc>
          <w:tcPr>
            <w:tcW w:w="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62F8AE" w14:textId="77777777" w:rsidR="008A5500" w:rsidRPr="001F398E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B0C66" w14:textId="77777777" w:rsidR="008A5500" w:rsidRPr="001F398E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ลดลง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44748B8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7" w:type="pct"/>
            <w:vMerge/>
            <w:tcBorders>
              <w:left w:val="nil"/>
              <w:bottom w:val="nil"/>
              <w:right w:val="nil"/>
            </w:tcBorders>
          </w:tcPr>
          <w:p w14:paraId="4DBDA65E" w14:textId="77777777" w:rsidR="008A5500" w:rsidRPr="001F398E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FA43C30" w14:textId="77777777" w:rsidR="008A5500" w:rsidRPr="001F398E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98B0E" w14:textId="77777777" w:rsidR="008A5500" w:rsidRPr="008A5500" w:rsidRDefault="008A5500" w:rsidP="00863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5500">
              <w:rPr>
                <w:rFonts w:asciiTheme="minorHAnsi" w:hAnsiTheme="minorHAnsi" w:cstheme="minorHAnsi"/>
                <w:sz w:val="22"/>
                <w:szCs w:val="22"/>
              </w:rPr>
              <w:t>31</w:t>
            </w:r>
            <w:r w:rsidRPr="008A5500">
              <w:rPr>
                <w:rFonts w:asciiTheme="minorHAnsi" w:hAnsiTheme="minorHAnsi"/>
                <w:sz w:val="22"/>
                <w:szCs w:val="22"/>
                <w:cs/>
              </w:rPr>
              <w:t xml:space="preserve"> มีนาคม</w:t>
            </w:r>
          </w:p>
          <w:p w14:paraId="5AA5E7AF" w14:textId="1F087539" w:rsidR="008A5500" w:rsidRPr="001F398E" w:rsidRDefault="008A5500" w:rsidP="00863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8A5500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</w:tr>
      <w:tr w:rsidR="008A5500" w:rsidRPr="001F398E" w14:paraId="260C2DB3" w14:textId="77777777" w:rsidTr="00490ED2">
        <w:trPr>
          <w:cantSplit/>
          <w:trHeight w:val="288"/>
          <w:tblHeader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5546B" w14:textId="77777777" w:rsidR="008A5500" w:rsidRPr="001F398E" w:rsidRDefault="008A5500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1DF4582D" w14:textId="77777777" w:rsidR="008A5500" w:rsidRPr="001F398E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</w:p>
        </w:tc>
        <w:tc>
          <w:tcPr>
            <w:tcW w:w="5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77EE1" w14:textId="77777777" w:rsidR="008A5500" w:rsidRPr="001F398E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8FB50FB" w14:textId="77777777" w:rsidR="008A5500" w:rsidRPr="001F398E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24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C5EA5D2" w14:textId="77777777" w:rsidR="008A5500" w:rsidRPr="001F398E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490ED2" w:rsidRPr="001F398E" w14:paraId="698A917A" w14:textId="77777777" w:rsidTr="00343E90">
        <w:trPr>
          <w:cantSplit/>
          <w:trHeight w:val="281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1FFA6" w14:textId="77777777" w:rsidR="008A5500" w:rsidRPr="001F398E" w:rsidRDefault="008A5500" w:rsidP="00F554C2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4AF9520E" w14:textId="77777777" w:rsidR="008A5500" w:rsidRPr="001F398E" w:rsidRDefault="008A5500" w:rsidP="00F554C2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DB941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8C81B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19750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486BA4C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5AE1B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51A00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343D3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29DB69E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37739162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D291A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EB5BF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7CF180E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0EDACFB8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7844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1895D246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6B08DCA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C475C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0ED2" w:rsidRPr="001F398E" w14:paraId="144BA684" w14:textId="77777777" w:rsidTr="00343E90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3B747" w14:textId="77777777" w:rsidR="00863AD1" w:rsidRPr="001F398E" w:rsidRDefault="00863AD1" w:rsidP="00863A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อินโฟแกรมเมอร์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122B1C9A" w14:textId="77777777" w:rsidR="00863AD1" w:rsidRPr="001F398E" w:rsidRDefault="00863AD1" w:rsidP="00863A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ให้บริการจัดทำโปรแกรมคอมพิวเตอร์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4F273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5E996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F0817" w14:textId="431DDC3E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2464A13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48E26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95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E1A13" w14:textId="77777777" w:rsidR="00863AD1" w:rsidRPr="001F398E" w:rsidRDefault="00863AD1" w:rsidP="00863A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B35AE" w14:textId="7AB8C782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CA70177" w14:textId="77777777" w:rsidR="00863AD1" w:rsidRPr="001F398E" w:rsidRDefault="00863AD1" w:rsidP="00863A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0DF02759" w14:textId="33966A32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04"/>
                <w:tab w:val="left" w:pos="294"/>
              </w:tabs>
              <w:ind w:right="2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23123" w14:textId="77777777" w:rsidR="00863AD1" w:rsidRPr="001F398E" w:rsidRDefault="00863AD1" w:rsidP="00863A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3E136" w14:textId="2C74CFF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0A391C3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3E1BA1B5" w14:textId="530D3E8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77B9D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30EE0E3A" w14:textId="7FD87722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11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78,837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7A498E5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A4A28" w14:textId="12819B5E" w:rsidR="00863AD1" w:rsidRPr="001F398E" w:rsidRDefault="00863AD1" w:rsidP="000A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16,163</w:t>
            </w:r>
          </w:p>
        </w:tc>
      </w:tr>
      <w:tr w:rsidR="00490ED2" w:rsidRPr="001F398E" w14:paraId="0E59A205" w14:textId="77777777" w:rsidTr="00343E90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FE275" w14:textId="77777777" w:rsidR="00863AD1" w:rsidRPr="001F398E" w:rsidRDefault="00863AD1" w:rsidP="00863A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บริษัท บลู พาร์คกิ้ง จำกัด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6EDF676F" w14:textId="77777777" w:rsidR="00863AD1" w:rsidRPr="001F398E" w:rsidRDefault="00863AD1" w:rsidP="00863A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ให้บริการด้านระบบเทคโนโลยีสารสนเทศ และคอมพิวเตอร์อื่น</w:t>
            </w:r>
            <w:r w:rsidRPr="001F398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ๆ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011BA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4BE8C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EE09F" w14:textId="6B96FFD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BCBEC7C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C17C8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9191E" w14:textId="77777777" w:rsidR="00863AD1" w:rsidRPr="001F398E" w:rsidRDefault="00863AD1" w:rsidP="00863A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555FD" w14:textId="1DCAB4AC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9F08655" w14:textId="77777777" w:rsidR="00863AD1" w:rsidRPr="001F398E" w:rsidRDefault="00863AD1" w:rsidP="00863A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6B5E1FED" w14:textId="2F282EC1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04"/>
                <w:tab w:val="left" w:pos="294"/>
              </w:tabs>
              <w:ind w:right="2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BB804" w14:textId="77777777" w:rsidR="00863AD1" w:rsidRPr="001F398E" w:rsidRDefault="00863AD1" w:rsidP="00863A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F411B" w14:textId="185AFB5E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5015F83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20B9C8A2" w14:textId="2ECB9483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2B07E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094989C0" w14:textId="3E24B22F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5363229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F3D90" w14:textId="2CB44C2F" w:rsidR="00863AD1" w:rsidRPr="001F398E" w:rsidRDefault="00863AD1" w:rsidP="000A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7,186</w:t>
            </w:r>
          </w:p>
        </w:tc>
      </w:tr>
      <w:tr w:rsidR="00490ED2" w:rsidRPr="001F398E" w14:paraId="0F8061EF" w14:textId="77777777" w:rsidTr="00343E90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867CB" w14:textId="77777777" w:rsidR="00863AD1" w:rsidRPr="001F398E" w:rsidRDefault="00863AD1" w:rsidP="00863A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บริษัท นครหลวง แคปปิตอล</w:t>
            </w:r>
          </w:p>
          <w:p w14:paraId="7CB2C02B" w14:textId="77777777" w:rsidR="00863AD1" w:rsidRPr="001F398E" w:rsidRDefault="00863AD1" w:rsidP="00863A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 xml:space="preserve">   จำกัด (มหาชน)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70832143" w14:textId="77777777" w:rsidR="00863AD1" w:rsidRPr="001F398E" w:rsidRDefault="00863AD1" w:rsidP="00863A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ให้บริการทางการเงินที่มิใช่ธนาคาร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FFA0D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8C886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183A4" w14:textId="1AE1BE03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C63DE93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EAFDA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309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D2F90" w14:textId="77777777" w:rsidR="00863AD1" w:rsidRPr="001F398E" w:rsidRDefault="00863AD1" w:rsidP="00863A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67A55" w14:textId="0481FA70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66FF29C" w14:textId="77777777" w:rsidR="00863AD1" w:rsidRPr="001F398E" w:rsidRDefault="00863AD1" w:rsidP="00863A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7FBB1B71" w14:textId="4127CE75" w:rsidR="00863AD1" w:rsidRPr="000932FC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04"/>
                <w:tab w:val="left" w:pos="294"/>
              </w:tabs>
              <w:ind w:right="2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8B6E9" w14:textId="77777777" w:rsidR="00863AD1" w:rsidRPr="001F398E" w:rsidRDefault="00863AD1" w:rsidP="00863A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DE208" w14:textId="756A074F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 w:hint="cs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645417F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19EE70E4" w14:textId="34BF6D29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DA6CE" w14:textId="6666EC8E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68A50DB7" w14:textId="20D4998E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F0C2071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5454D" w14:textId="1EC0834F" w:rsidR="00863AD1" w:rsidRPr="001F398E" w:rsidRDefault="00863AD1" w:rsidP="000A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1,309,138</w:t>
            </w:r>
          </w:p>
        </w:tc>
      </w:tr>
      <w:tr w:rsidR="00490ED2" w:rsidRPr="001F398E" w14:paraId="664EB938" w14:textId="77777777" w:rsidTr="00343E90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8A7FE" w14:textId="77777777" w:rsidR="008A5500" w:rsidRPr="001F398E" w:rsidRDefault="008A5500" w:rsidP="00F554C2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11C1B5A2" w14:textId="77777777" w:rsidR="008A5500" w:rsidRPr="001F398E" w:rsidRDefault="008A5500" w:rsidP="00F554C2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1D327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E6E0F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12F0F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C7724CC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CB717C" w14:textId="1D1A261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411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324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D97E9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4994D7" w14:textId="097146E6" w:rsidR="008A5500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7DFFC15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694C3" w14:textId="59B99F79" w:rsidR="008A5500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04"/>
                <w:tab w:val="left" w:pos="294"/>
              </w:tabs>
              <w:ind w:right="225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  <w:r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5BC3B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E2F088" w14:textId="7FA74A72" w:rsidR="008A5500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2328E17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81C56C" w14:textId="4FDFF538" w:rsidR="008A5500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  <w:r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F9B7F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7D3A1D" w14:textId="752F8CE1" w:rsidR="008A5500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78,837</w:t>
            </w:r>
            <w:r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E2B68B7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5D09D3" w14:textId="4EFB01E7" w:rsidR="008A5500" w:rsidRPr="001F398E" w:rsidRDefault="00863AD1" w:rsidP="000A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6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1,332,487</w:t>
            </w:r>
          </w:p>
        </w:tc>
      </w:tr>
      <w:tr w:rsidR="00490ED2" w:rsidRPr="001F398E" w14:paraId="4626CE96" w14:textId="77777777" w:rsidTr="00343E90">
        <w:trPr>
          <w:cantSplit/>
          <w:trHeight w:val="330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483D0" w14:textId="77777777" w:rsidR="008A5500" w:rsidRPr="001F398E" w:rsidRDefault="008A5500" w:rsidP="00F554C2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14E1C70A" w14:textId="77777777" w:rsidR="008A5500" w:rsidRPr="001F398E" w:rsidRDefault="008A5500" w:rsidP="00F554C2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D8381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C089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904FD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65120C0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621A20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11630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0D241A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B2ECC3D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5E3558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17478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4DF10A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F24F77A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370445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BBC21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5D41EF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8B76914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471CC0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0ED2" w:rsidRPr="001F398E" w14:paraId="09A6FA85" w14:textId="77777777" w:rsidTr="00343E90">
        <w:trPr>
          <w:cantSplit/>
          <w:trHeight w:val="374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0EA57" w14:textId="64D8A8A1" w:rsidR="00863AD1" w:rsidRPr="001F398E" w:rsidRDefault="00343E90" w:rsidP="00F554C2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="00863AD1" w:rsidRPr="001F398E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>ร่วม</w:t>
            </w:r>
            <w:r w:rsidR="00863AD1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>ค้า</w:t>
            </w:r>
            <w:r w:rsidR="00863AD1" w:rsidRPr="001F398E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>ทางตรง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5D1AF660" w14:textId="77777777" w:rsidR="00863AD1" w:rsidRPr="001F398E" w:rsidRDefault="00863AD1" w:rsidP="00F554C2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ABADB" w14:textId="77777777" w:rsidR="00863AD1" w:rsidRPr="001F398E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F58AD" w14:textId="77777777" w:rsidR="00863AD1" w:rsidRPr="001F398E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994BB" w14:textId="77777777" w:rsidR="00863AD1" w:rsidRPr="001F398E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6DB8008" w14:textId="77777777" w:rsidR="00863AD1" w:rsidRPr="001F398E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B924B" w14:textId="77777777" w:rsidR="00863AD1" w:rsidRPr="001F398E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8037D" w14:textId="77777777" w:rsidR="00863AD1" w:rsidRPr="001F398E" w:rsidRDefault="00863AD1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AADC0" w14:textId="77777777" w:rsidR="00863AD1" w:rsidRPr="001F398E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A986257" w14:textId="77777777" w:rsidR="00863AD1" w:rsidRPr="001F398E" w:rsidRDefault="00863AD1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130150F1" w14:textId="77777777" w:rsidR="00863AD1" w:rsidRPr="001F398E" w:rsidRDefault="00863AD1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ADCE8" w14:textId="77777777" w:rsidR="00863AD1" w:rsidRPr="001F398E" w:rsidRDefault="00863AD1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98254" w14:textId="77777777" w:rsidR="00863AD1" w:rsidRPr="001F398E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519A661" w14:textId="77777777" w:rsidR="00863AD1" w:rsidRPr="001F398E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7410DD95" w14:textId="77777777" w:rsidR="00863AD1" w:rsidRPr="001F398E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19131" w14:textId="77777777" w:rsidR="00863AD1" w:rsidRPr="001F398E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2AFBEC94" w14:textId="77777777" w:rsidR="00863AD1" w:rsidRPr="001F398E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DAFB333" w14:textId="77777777" w:rsidR="00863AD1" w:rsidRPr="001F398E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A5F4D" w14:textId="7E90A85F" w:rsidR="00863AD1" w:rsidRPr="001F398E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0ED2" w:rsidRPr="001F398E" w14:paraId="45FE9DB7" w14:textId="77777777" w:rsidTr="00343E90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26882" w14:textId="77777777" w:rsidR="00863AD1" w:rsidRDefault="00863AD1" w:rsidP="00863A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แพลท ฟินเซิร์ฟ จำกัด</w:t>
            </w:r>
          </w:p>
          <w:p w14:paraId="076F50E1" w14:textId="2DEB8E4B" w:rsidR="00863AD1" w:rsidRPr="007B53BC" w:rsidRDefault="00863AD1" w:rsidP="00863A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7B53BC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  (</w:t>
            </w:r>
            <w:r w:rsidR="00343E9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หมายเหตุข้อ</w:t>
            </w:r>
            <w:r w:rsidRPr="007B53BC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</w:t>
            </w:r>
            <w:r w:rsidR="00A10EE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</w:t>
            </w:r>
            <w:r w:rsidRPr="007B53BC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547E7525" w14:textId="77777777" w:rsidR="00863AD1" w:rsidRPr="001F398E" w:rsidRDefault="00863AD1" w:rsidP="00863A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บริการเทคโนโลย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ี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สารสนเทศ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0E921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C64EA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83B40" w14:textId="50D1D01A" w:rsidR="00863AD1" w:rsidRPr="001F398E" w:rsidRDefault="00343E9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0A5E2B7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73F80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130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BF41C" w14:textId="77777777" w:rsidR="00863AD1" w:rsidRPr="001F398E" w:rsidRDefault="00863AD1" w:rsidP="00863A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08B25" w14:textId="370BE724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346F465" w14:textId="77777777" w:rsidR="00863AD1" w:rsidRPr="001F398E" w:rsidRDefault="00863AD1" w:rsidP="00863A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241A742D" w14:textId="6C23AAD5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-4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742,800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79FA4" w14:textId="77777777" w:rsidR="00863AD1" w:rsidRPr="001F398E" w:rsidRDefault="00863AD1" w:rsidP="00863A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42062" w14:textId="0BFECD53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7BB2637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11B60B49" w14:textId="3AFEBED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387,200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BBA4D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7B86DA16" w14:textId="33C39E9F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F696E15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111A5" w14:textId="0986D141" w:rsidR="00863AD1" w:rsidRPr="001F398E" w:rsidRDefault="00863AD1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4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490ED2" w:rsidRPr="001F398E" w14:paraId="0B673E05" w14:textId="77777777" w:rsidTr="00343E90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546DA" w14:textId="77777777" w:rsidR="00863AD1" w:rsidRPr="001F398E" w:rsidRDefault="00863AD1" w:rsidP="00863A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เทโร สบาย จำกัด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03ABFD14" w14:textId="77777777" w:rsidR="00863AD1" w:rsidRPr="001F398E" w:rsidRDefault="00863AD1" w:rsidP="00863AD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 xml:space="preserve">บริการสื่อโฆษณา </w:t>
            </w:r>
          </w:p>
          <w:p w14:paraId="7818A09C" w14:textId="77777777" w:rsidR="00863AD1" w:rsidRPr="001F398E" w:rsidRDefault="00863AD1" w:rsidP="00863A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การประชาสัมพันธ์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6714A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4FE06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1F35E" w14:textId="6C8C9CE6" w:rsidR="00863AD1" w:rsidRPr="001F398E" w:rsidRDefault="00863AD1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6F1FFB0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AF907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03F35" w14:textId="77777777" w:rsidR="00863AD1" w:rsidRPr="001F398E" w:rsidRDefault="00863AD1" w:rsidP="00863A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5C0E6" w14:textId="5EAF117D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AA62015" w14:textId="77777777" w:rsidR="00863AD1" w:rsidRPr="001F398E" w:rsidRDefault="00863AD1" w:rsidP="00863A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22298818" w14:textId="65DB8329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6B89E" w14:textId="77777777" w:rsidR="00863AD1" w:rsidRPr="001F398E" w:rsidRDefault="00863AD1" w:rsidP="00863A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54C34" w14:textId="4917A578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07959AF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1A724C8B" w14:textId="6EE5AAEA" w:rsidR="00863AD1" w:rsidRPr="001F398E" w:rsidRDefault="00343E90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F2C4A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4B82EAC6" w14:textId="20D9BEBF" w:rsidR="00863AD1" w:rsidRPr="001F398E" w:rsidRDefault="00343E90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(5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433)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8758A3D" w14:textId="77777777" w:rsidR="00863AD1" w:rsidRPr="001F398E" w:rsidRDefault="00863AD1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53DF8" w14:textId="552A868B" w:rsidR="00863AD1" w:rsidRPr="001F398E" w:rsidRDefault="007B53BC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4</w:t>
            </w:r>
            <w:r w:rsidR="00863AD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567</w:t>
            </w:r>
          </w:p>
        </w:tc>
      </w:tr>
      <w:tr w:rsidR="00343E90" w:rsidRPr="001F398E" w14:paraId="41AD08EE" w14:textId="77777777" w:rsidTr="00343E90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F712B" w14:textId="77777777" w:rsidR="00343E90" w:rsidRDefault="00343E90" w:rsidP="00343E90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เงินลงทุนในการร่วมค้าทางตรงอื่นๆ</w:t>
            </w:r>
          </w:p>
          <w:p w14:paraId="1FA35325" w14:textId="77777777" w:rsidR="00343E90" w:rsidRDefault="00343E90" w:rsidP="00343E90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ที่ไม่มีรายการเคลื่อนไหวใน</w:t>
            </w:r>
          </w:p>
          <w:p w14:paraId="640309A3" w14:textId="140970BE" w:rsidR="00343E90" w:rsidRPr="001F398E" w:rsidRDefault="00343E90" w:rsidP="00343E90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ระหว่างงวด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6395974B" w14:textId="77777777" w:rsidR="00343E90" w:rsidRPr="001F398E" w:rsidRDefault="00343E90" w:rsidP="00863A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9F35B" w14:textId="77777777" w:rsidR="00343E90" w:rsidRPr="00A301CB" w:rsidRDefault="00343E90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9E577" w14:textId="77777777" w:rsidR="00343E90" w:rsidRPr="001F398E" w:rsidRDefault="00343E90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4E65E" w14:textId="77777777" w:rsidR="00343E90" w:rsidRPr="00A301CB" w:rsidRDefault="00343E90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3C65959" w14:textId="77777777" w:rsidR="00343E90" w:rsidRPr="001F398E" w:rsidRDefault="00343E90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E83D2" w14:textId="60C9E0DE" w:rsidR="00343E90" w:rsidRPr="00A301CB" w:rsidRDefault="00A10EE0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15,857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3FCFB" w14:textId="77777777" w:rsidR="00343E90" w:rsidRPr="001F398E" w:rsidRDefault="00343E90" w:rsidP="00863A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D2663" w14:textId="3BC4932B" w:rsidR="00343E90" w:rsidRDefault="00A10EE0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EF691E3" w14:textId="77777777" w:rsidR="00343E90" w:rsidRPr="001F398E" w:rsidRDefault="00343E90" w:rsidP="00863A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444776EC" w14:textId="7F4EAF62" w:rsidR="00343E90" w:rsidRDefault="00A10EE0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A2430" w14:textId="77777777" w:rsidR="00343E90" w:rsidRPr="001F398E" w:rsidRDefault="00343E90" w:rsidP="00863A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B00DC" w14:textId="08AB4FD8" w:rsidR="00343E90" w:rsidRDefault="00A10EE0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89CACFA" w14:textId="77777777" w:rsidR="00343E90" w:rsidRPr="001F398E" w:rsidRDefault="00343E90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7DA49702" w14:textId="2F22D415" w:rsidR="00343E90" w:rsidRDefault="00A10EE0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21DAA" w14:textId="77777777" w:rsidR="00343E90" w:rsidRPr="001F398E" w:rsidRDefault="00343E90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3978D900" w14:textId="662EEF76" w:rsidR="00343E90" w:rsidRDefault="00A10EE0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C29B176" w14:textId="77777777" w:rsidR="00343E90" w:rsidRPr="001F398E" w:rsidRDefault="00343E90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9DB41" w14:textId="67EF75CC" w:rsidR="00343E90" w:rsidRDefault="00A10EE0" w:rsidP="0086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15,857</w:t>
            </w:r>
          </w:p>
        </w:tc>
      </w:tr>
      <w:tr w:rsidR="00490ED2" w:rsidRPr="001F398E" w14:paraId="3FE442CB" w14:textId="77777777" w:rsidTr="00343E90">
        <w:trPr>
          <w:cantSplit/>
          <w:trHeight w:val="325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3D856" w14:textId="77777777" w:rsidR="008A5500" w:rsidRPr="001F398E" w:rsidRDefault="008A5500" w:rsidP="00F554C2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03EF2234" w14:textId="77777777" w:rsidR="008A5500" w:rsidRPr="001F398E" w:rsidRDefault="008A5500" w:rsidP="00F554C2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FD8E5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07EE9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1B9EA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3C616DB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67A906" w14:textId="7402163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1,155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857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C2060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02CA83" w14:textId="69CC1FE6" w:rsidR="008A5500" w:rsidRPr="001F398E" w:rsidRDefault="00DC6A24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01FA994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B97022" w14:textId="4B3C5166" w:rsidR="008A5500" w:rsidRPr="001F398E" w:rsidRDefault="00DC6A24" w:rsidP="00DC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43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742,800</w:t>
            </w:r>
            <w:r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F78E7" w14:textId="77777777" w:rsidR="008A5500" w:rsidRPr="001F398E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9E2ABB" w14:textId="073174AB" w:rsidR="008A5500" w:rsidRPr="001F398E" w:rsidRDefault="00DC6A24" w:rsidP="00DC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4DA28AA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56EEB4" w14:textId="73342987" w:rsidR="008A5500" w:rsidRPr="00910A2E" w:rsidRDefault="00DC6A24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  <w:r w:rsidR="00F45F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87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F45F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200</w:t>
            </w:r>
            <w:r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04D47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71671F" w14:textId="68B63561" w:rsidR="008A5500" w:rsidRPr="001F398E" w:rsidRDefault="00F45F06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5,433</w:t>
            </w:r>
            <w:r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78DF14B" w14:textId="77777777" w:rsidR="008A5500" w:rsidRPr="001F398E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6EACB3" w14:textId="475BB2B9" w:rsidR="008A5500" w:rsidRPr="001F398E" w:rsidRDefault="00DC6A24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025EB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7B53BC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424</w:t>
            </w:r>
          </w:p>
        </w:tc>
      </w:tr>
    </w:tbl>
    <w:p w14:paraId="0330B62F" w14:textId="77777777" w:rsidR="00520A93" w:rsidRDefault="00520A93" w:rsidP="008879EB">
      <w:pPr>
        <w:pStyle w:val="BodyText2"/>
        <w:rPr>
          <w:b/>
          <w:bCs/>
          <w:sz w:val="22"/>
          <w:szCs w:val="22"/>
          <w:cs/>
          <w:lang w:val="en-US"/>
        </w:rPr>
        <w:sectPr w:rsidR="00520A93" w:rsidSect="008E54F8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A347D09" w14:textId="5E0FAB88" w:rsidR="00725821" w:rsidRPr="000F22BC" w:rsidRDefault="00C90A63" w:rsidP="0029369B">
      <w:pPr>
        <w:pStyle w:val="BodyText2"/>
        <w:numPr>
          <w:ilvl w:val="0"/>
          <w:numId w:val="18"/>
        </w:numPr>
        <w:tabs>
          <w:tab w:val="left" w:pos="720"/>
        </w:tabs>
        <w:ind w:left="540" w:hanging="540"/>
        <w:rPr>
          <w:b/>
          <w:bCs/>
        </w:rPr>
      </w:pPr>
      <w:r w:rsidRPr="000F22BC">
        <w:rPr>
          <w:rFonts w:hint="cs"/>
          <w:b/>
          <w:bCs/>
          <w:cs/>
        </w:rPr>
        <w:lastRenderedPageBreak/>
        <w:t>ค่าความนิยม</w:t>
      </w:r>
    </w:p>
    <w:p w14:paraId="6E0AEAD6" w14:textId="77777777" w:rsidR="00CD0A0B" w:rsidRDefault="00CD0A0B" w:rsidP="00CD0A0B">
      <w:pPr>
        <w:pStyle w:val="BodyText2"/>
        <w:ind w:left="540"/>
        <w:rPr>
          <w:b/>
          <w:bCs/>
        </w:rPr>
      </w:pPr>
    </w:p>
    <w:tbl>
      <w:tblPr>
        <w:tblStyle w:val="TableGrid"/>
        <w:tblW w:w="14483" w:type="dxa"/>
        <w:tblInd w:w="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7"/>
        <w:gridCol w:w="1710"/>
        <w:gridCol w:w="270"/>
        <w:gridCol w:w="1260"/>
        <w:gridCol w:w="236"/>
        <w:gridCol w:w="1024"/>
        <w:gridCol w:w="270"/>
        <w:gridCol w:w="1800"/>
        <w:gridCol w:w="326"/>
        <w:gridCol w:w="1294"/>
        <w:gridCol w:w="270"/>
        <w:gridCol w:w="1530"/>
        <w:gridCol w:w="270"/>
        <w:gridCol w:w="1706"/>
        <w:gridCol w:w="10"/>
      </w:tblGrid>
      <w:tr w:rsidR="00133F5F" w:rsidRPr="001F398E" w14:paraId="4A77DECD" w14:textId="77777777" w:rsidTr="00CB11F7">
        <w:trPr>
          <w:gridAfter w:val="1"/>
          <w:wAfter w:w="10" w:type="dxa"/>
          <w:trHeight w:val="413"/>
        </w:trPr>
        <w:tc>
          <w:tcPr>
            <w:tcW w:w="2507" w:type="dxa"/>
            <w:vAlign w:val="bottom"/>
          </w:tcPr>
          <w:p w14:paraId="3C8FE71D" w14:textId="77777777" w:rsidR="00133F5F" w:rsidRPr="001F398E" w:rsidRDefault="00133F5F" w:rsidP="00F554C2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bookmarkStart w:id="2" w:name="_Hlk174194249"/>
          </w:p>
        </w:tc>
        <w:tc>
          <w:tcPr>
            <w:tcW w:w="1710" w:type="dxa"/>
            <w:vAlign w:val="bottom"/>
          </w:tcPr>
          <w:p w14:paraId="77A22A55" w14:textId="77777777" w:rsidR="00133F5F" w:rsidRPr="001F398E" w:rsidRDefault="00133F5F" w:rsidP="00F554C2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33F072D" w14:textId="77777777" w:rsidR="00133F5F" w:rsidRPr="001F398E" w:rsidRDefault="00133F5F" w:rsidP="00F554C2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010" w:type="dxa"/>
            <w:gridSpan w:val="9"/>
            <w:vAlign w:val="bottom"/>
          </w:tcPr>
          <w:p w14:paraId="44030C69" w14:textId="77777777" w:rsidR="00133F5F" w:rsidRPr="001F398E" w:rsidRDefault="00133F5F" w:rsidP="00F554C2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76" w:type="dxa"/>
            <w:gridSpan w:val="2"/>
            <w:vAlign w:val="bottom"/>
          </w:tcPr>
          <w:p w14:paraId="43FFE16D" w14:textId="77777777" w:rsidR="00133F5F" w:rsidRPr="001F398E" w:rsidRDefault="00133F5F" w:rsidP="00F554C2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</w:tr>
      <w:tr w:rsidR="00831684" w:rsidRPr="001F398E" w14:paraId="493909F5" w14:textId="77777777" w:rsidTr="00CB11F7">
        <w:trPr>
          <w:gridAfter w:val="1"/>
          <w:wAfter w:w="10" w:type="dxa"/>
          <w:trHeight w:val="413"/>
        </w:trPr>
        <w:tc>
          <w:tcPr>
            <w:tcW w:w="2507" w:type="dxa"/>
            <w:vAlign w:val="bottom"/>
          </w:tcPr>
          <w:p w14:paraId="73AB2DE5" w14:textId="77777777" w:rsidR="00831684" w:rsidRPr="001F398E" w:rsidRDefault="00831684" w:rsidP="00831684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90C98B7" w14:textId="05B4F677" w:rsidR="00831684" w:rsidRPr="001F398E" w:rsidRDefault="00831684" w:rsidP="00831684">
            <w:pPr>
              <w:tabs>
                <w:tab w:val="clear" w:pos="1644"/>
                <w:tab w:val="clear" w:pos="5387"/>
                <w:tab w:val="clear" w:pos="5613"/>
                <w:tab w:val="left" w:pos="1380"/>
                <w:tab w:val="left" w:pos="1424"/>
              </w:tabs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  <w:vAlign w:val="bottom"/>
          </w:tcPr>
          <w:p w14:paraId="434B54F6" w14:textId="77777777" w:rsidR="00831684" w:rsidRPr="001F398E" w:rsidRDefault="00831684" w:rsidP="00831684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8010" w:type="dxa"/>
            <w:gridSpan w:val="9"/>
            <w:tcBorders>
              <w:bottom w:val="single" w:sz="4" w:space="0" w:color="auto"/>
            </w:tcBorders>
            <w:vAlign w:val="bottom"/>
          </w:tcPr>
          <w:p w14:paraId="3C0728D9" w14:textId="3391BDB9" w:rsidR="00831684" w:rsidRPr="001F398E" w:rsidRDefault="00831684" w:rsidP="00831684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รายการเคลื่อนไหวที่มีสาระสำคัญระหว่าง</w:t>
            </w:r>
            <w:r w:rsidR="00660C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79B6F19B" w14:textId="77777777" w:rsidR="00831684" w:rsidRPr="001F398E" w:rsidRDefault="00831684" w:rsidP="00831684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706" w:type="dxa"/>
            <w:vAlign w:val="bottom"/>
          </w:tcPr>
          <w:p w14:paraId="7A5FD345" w14:textId="77777777" w:rsidR="00831684" w:rsidRPr="001F398E" w:rsidRDefault="00831684" w:rsidP="00831684">
            <w:pPr>
              <w:ind w:right="-207" w:hanging="20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มูลค่าสุทธิทางบัญชี</w:t>
            </w:r>
          </w:p>
        </w:tc>
      </w:tr>
      <w:tr w:rsidR="00133F5F" w:rsidRPr="001F398E" w14:paraId="7BE4DBD1" w14:textId="77777777" w:rsidTr="00CB11F7">
        <w:trPr>
          <w:trHeight w:val="586"/>
        </w:trPr>
        <w:tc>
          <w:tcPr>
            <w:tcW w:w="2507" w:type="dxa"/>
            <w:vAlign w:val="bottom"/>
          </w:tcPr>
          <w:p w14:paraId="2C3FDAA4" w14:textId="77777777" w:rsidR="00133F5F" w:rsidRPr="007F7827" w:rsidRDefault="00133F5F" w:rsidP="00F554C2">
            <w:pPr>
              <w:tabs>
                <w:tab w:val="clear" w:pos="5387"/>
                <w:tab w:val="left" w:pos="5357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7F7827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710" w:type="dxa"/>
            <w:vAlign w:val="bottom"/>
          </w:tcPr>
          <w:p w14:paraId="37774230" w14:textId="77777777" w:rsidR="00520A93" w:rsidRDefault="00133F5F" w:rsidP="00520A93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F39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ณ วันที่ </w:t>
            </w:r>
          </w:p>
          <w:p w14:paraId="0A966479" w14:textId="7532F983" w:rsidR="00133F5F" w:rsidRPr="001F398E" w:rsidRDefault="00133F5F" w:rsidP="00520A93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Pr="001F398E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1F39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มกราคม</w:t>
            </w:r>
            <w:r w:rsidR="00520A9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CB11F7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69935CC" w14:textId="77777777" w:rsidR="00133F5F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B1A3A7" w14:textId="77777777" w:rsidR="00133F5F" w:rsidRPr="001F398E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FE047FB" w14:textId="77777777" w:rsidR="00133F5F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A367460" w14:textId="77777777" w:rsidR="00133F5F" w:rsidRPr="001F398E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61B5B04" w14:textId="77777777" w:rsidR="00133F5F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27FA7FC" w14:textId="77777777" w:rsidR="00133F5F" w:rsidRPr="001F398E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ปรับปรุงประมาณการค่าความนิยม</w:t>
            </w:r>
          </w:p>
        </w:tc>
        <w:tc>
          <w:tcPr>
            <w:tcW w:w="326" w:type="dxa"/>
            <w:tcBorders>
              <w:top w:val="single" w:sz="4" w:space="0" w:color="auto"/>
            </w:tcBorders>
            <w:vAlign w:val="bottom"/>
          </w:tcPr>
          <w:p w14:paraId="465C2804" w14:textId="77777777" w:rsidR="00133F5F" w:rsidRPr="001F398E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8780781" w14:textId="77777777" w:rsidR="00133F5F" w:rsidRPr="001F398E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F39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C4C8D7" w14:textId="77777777" w:rsidR="00133F5F" w:rsidRPr="001F398E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B59A5F1" w14:textId="77777777" w:rsidR="00133F5F" w:rsidRPr="001F398E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F39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โอนเปลี่ยนแปลงสถานะเงินลงทุน</w:t>
            </w:r>
          </w:p>
        </w:tc>
        <w:tc>
          <w:tcPr>
            <w:tcW w:w="270" w:type="dxa"/>
            <w:vAlign w:val="bottom"/>
          </w:tcPr>
          <w:p w14:paraId="093FCD1F" w14:textId="77777777" w:rsidR="00133F5F" w:rsidRPr="001F398E" w:rsidRDefault="00133F5F" w:rsidP="00F554C2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716" w:type="dxa"/>
            <w:gridSpan w:val="2"/>
            <w:vAlign w:val="bottom"/>
          </w:tcPr>
          <w:p w14:paraId="24067E06" w14:textId="77777777" w:rsidR="00520A93" w:rsidRDefault="00133F5F" w:rsidP="00520A93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F39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ณ วันที่</w:t>
            </w:r>
          </w:p>
          <w:p w14:paraId="52114730" w14:textId="365633CD" w:rsidR="00133F5F" w:rsidRPr="001F398E" w:rsidRDefault="00133F5F" w:rsidP="00520A93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1F398E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CB11F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  <w:r w:rsidR="00D872B4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CB11F7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</w:tr>
      <w:tr w:rsidR="00133F5F" w:rsidRPr="001F398E" w14:paraId="3663CFE3" w14:textId="77777777" w:rsidTr="00CB11F7">
        <w:trPr>
          <w:gridAfter w:val="1"/>
          <w:wAfter w:w="10" w:type="dxa"/>
          <w:trHeight w:val="353"/>
        </w:trPr>
        <w:tc>
          <w:tcPr>
            <w:tcW w:w="2507" w:type="dxa"/>
            <w:vAlign w:val="bottom"/>
          </w:tcPr>
          <w:p w14:paraId="15D1E9E6" w14:textId="77777777" w:rsidR="00133F5F" w:rsidRPr="001F398E" w:rsidRDefault="00133F5F" w:rsidP="00F554C2">
            <w:pPr>
              <w:tabs>
                <w:tab w:val="clear" w:pos="5387"/>
                <w:tab w:val="left" w:pos="5357"/>
              </w:tabs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3106D188" w14:textId="77777777" w:rsidR="00133F5F" w:rsidRPr="001F398E" w:rsidRDefault="00133F5F" w:rsidP="00F554C2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A111FD" w14:textId="77777777" w:rsidR="00133F5F" w:rsidRPr="001F398E" w:rsidRDefault="00133F5F" w:rsidP="00F554C2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9986" w:type="dxa"/>
            <w:gridSpan w:val="11"/>
            <w:vAlign w:val="bottom"/>
          </w:tcPr>
          <w:p w14:paraId="573C10F8" w14:textId="77777777" w:rsidR="00133F5F" w:rsidRPr="001F398E" w:rsidRDefault="00133F5F" w:rsidP="00F554C2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  <w:r w:rsidRPr="001F398E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1F398E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พันบาท</w:t>
            </w:r>
            <w:r w:rsidRPr="001F398E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)</w:t>
            </w:r>
          </w:p>
        </w:tc>
      </w:tr>
      <w:tr w:rsidR="00DC6A24" w:rsidRPr="001F398E" w14:paraId="4CAE9605" w14:textId="77777777" w:rsidTr="00660CA2">
        <w:trPr>
          <w:trHeight w:val="413"/>
        </w:trPr>
        <w:tc>
          <w:tcPr>
            <w:tcW w:w="2507" w:type="dxa"/>
            <w:vAlign w:val="bottom"/>
          </w:tcPr>
          <w:p w14:paraId="3CEB1405" w14:textId="111413A5" w:rsidR="00DC6A24" w:rsidRPr="00660CA2" w:rsidRDefault="00DC6A24" w:rsidP="00DC6A24">
            <w:pPr>
              <w:jc w:val="thaiDistribute"/>
              <w:rPr>
                <w:rFonts w:asciiTheme="minorHAnsi" w:hAnsiTheme="minorHAnsi" w:cstheme="minorHAnsi"/>
                <w:sz w:val="30"/>
                <w:szCs w:val="30"/>
              </w:rPr>
            </w:pPr>
            <w:r w:rsidRPr="00C26EA1">
              <w:rPr>
                <w:sz w:val="30"/>
                <w:szCs w:val="30"/>
                <w:cs/>
              </w:rPr>
              <w:t>ธุรกิจบัตรพลาสติก</w:t>
            </w:r>
            <w:r w:rsidRPr="00C26EA1">
              <w:rPr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216BE321" w14:textId="06406C88" w:rsidR="00DC6A24" w:rsidRPr="001F398E" w:rsidRDefault="00DC6A24" w:rsidP="00DC6A24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776</w:t>
            </w:r>
            <w:r w:rsidRPr="001F3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270" w:type="dxa"/>
            <w:vAlign w:val="bottom"/>
          </w:tcPr>
          <w:p w14:paraId="42F51E43" w14:textId="77777777" w:rsidR="00DC6A24" w:rsidRDefault="00DC6A24" w:rsidP="00DC6A24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96CFCC" w14:textId="46411B08" w:rsidR="00DC6A24" w:rsidRPr="001F398E" w:rsidRDefault="00DC6A24" w:rsidP="00660CA2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left" w:pos="434"/>
                <w:tab w:val="left" w:pos="524"/>
                <w:tab w:val="left" w:pos="1509"/>
                <w:tab w:val="left" w:pos="1599"/>
              </w:tabs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4AEAEAF" w14:textId="77777777" w:rsidR="00DC6A24" w:rsidRDefault="00DC6A24" w:rsidP="00DC6A24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C7046CA" w14:textId="0B661DC6" w:rsidR="00DC6A24" w:rsidRPr="001F398E" w:rsidRDefault="00DC6A24" w:rsidP="00660CA2">
            <w:pPr>
              <w:tabs>
                <w:tab w:val="clear" w:pos="454"/>
                <w:tab w:val="clear" w:pos="1644"/>
                <w:tab w:val="clear" w:pos="1871"/>
                <w:tab w:val="left" w:pos="1509"/>
                <w:tab w:val="left" w:pos="1599"/>
              </w:tabs>
              <w:ind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A589DB4" w14:textId="77777777" w:rsidR="00DC6A24" w:rsidRDefault="00DC6A24" w:rsidP="00DC6A24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4A6F901" w14:textId="07B688AF" w:rsidR="00DC6A24" w:rsidRPr="001F398E" w:rsidRDefault="00DC6A24" w:rsidP="00DC6A24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26" w:type="dxa"/>
            <w:vAlign w:val="bottom"/>
          </w:tcPr>
          <w:p w14:paraId="04AB6386" w14:textId="77777777" w:rsidR="00DC6A24" w:rsidRPr="001F398E" w:rsidRDefault="00DC6A24" w:rsidP="00DC6A2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E15BC15" w14:textId="3C7DE165" w:rsidR="00DC6A24" w:rsidRPr="001F398E" w:rsidRDefault="00E11012" w:rsidP="00E1101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513"/>
                <w:tab w:val="left" w:pos="159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776,355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2DD5881" w14:textId="77777777" w:rsidR="00DC6A24" w:rsidRPr="001F398E" w:rsidRDefault="00DC6A24" w:rsidP="00DC6A24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09935C3" w14:textId="4E8C6410" w:rsidR="00DC6A24" w:rsidRPr="001F398E" w:rsidRDefault="00DC6A24" w:rsidP="00660CA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697"/>
                <w:tab w:val="left" w:pos="1509"/>
                <w:tab w:val="left" w:pos="1599"/>
              </w:tabs>
              <w:ind w:right="4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0B05F11" w14:textId="77777777" w:rsidR="00DC6A24" w:rsidRPr="00A301CB" w:rsidRDefault="00DC6A24" w:rsidP="00DC6A2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vAlign w:val="bottom"/>
          </w:tcPr>
          <w:p w14:paraId="393BF83A" w14:textId="312EAF4D" w:rsidR="00DC6A24" w:rsidRPr="001F398E" w:rsidRDefault="00E11012" w:rsidP="00E11012">
            <w:pPr>
              <w:ind w:right="3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6A24" w:rsidRPr="001F398E" w14:paraId="1FB678F8" w14:textId="77777777" w:rsidTr="00CB11F7">
        <w:trPr>
          <w:trHeight w:val="401"/>
        </w:trPr>
        <w:tc>
          <w:tcPr>
            <w:tcW w:w="2507" w:type="dxa"/>
            <w:vAlign w:val="bottom"/>
          </w:tcPr>
          <w:p w14:paraId="55C2C84C" w14:textId="77777777" w:rsidR="00DC6A24" w:rsidRPr="00C26EA1" w:rsidRDefault="00DC6A24" w:rsidP="00DC6A24">
            <w:pPr>
              <w:jc w:val="thaiDistribute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  <w:r w:rsidRPr="00C26EA1">
              <w:rPr>
                <w:rFonts w:hint="cs"/>
                <w:spacing w:val="-6"/>
                <w:sz w:val="30"/>
                <w:szCs w:val="30"/>
                <w:cs/>
              </w:rPr>
              <w:t>ธุรกิจให้บริการเช่าตู้ล็อคเกอร์</w:t>
            </w:r>
          </w:p>
          <w:p w14:paraId="2C8AEC32" w14:textId="5741293A" w:rsidR="00DC6A24" w:rsidRPr="00C26EA1" w:rsidRDefault="00DC6A24" w:rsidP="00DC6A24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hint="cs"/>
                <w:i/>
                <w:iCs/>
                <w:spacing w:val="-6"/>
                <w:sz w:val="30"/>
                <w:szCs w:val="30"/>
                <w:cs/>
              </w:rPr>
              <w:t xml:space="preserve">   </w:t>
            </w:r>
            <w:r w:rsidRPr="00C26EA1">
              <w:rPr>
                <w:rFonts w:hint="cs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Pr="00C26EA1">
              <w:rPr>
                <w:rFonts w:hint="cs"/>
                <w:i/>
                <w:iCs/>
                <w:sz w:val="30"/>
                <w:szCs w:val="30"/>
                <w:cs/>
              </w:rPr>
              <w:t xml:space="preserve">หมายเหตุข้อ </w:t>
            </w:r>
            <w:r w:rsidRPr="00C26EA1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2</w:t>
            </w:r>
            <w:r w:rsidRPr="00C26EA1">
              <w:rPr>
                <w:rFonts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893F2CF" w14:textId="4B2B3454" w:rsidR="00DC6A24" w:rsidRPr="001F398E" w:rsidRDefault="00DC6A24" w:rsidP="00DC6A24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256,568</w:t>
            </w:r>
          </w:p>
        </w:tc>
        <w:tc>
          <w:tcPr>
            <w:tcW w:w="270" w:type="dxa"/>
            <w:vAlign w:val="bottom"/>
          </w:tcPr>
          <w:p w14:paraId="0ED6D554" w14:textId="77777777" w:rsidR="00DC6A24" w:rsidRDefault="00DC6A24" w:rsidP="00DC6A24">
            <w:pPr>
              <w:ind w:lef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C2C118" w14:textId="4AB6E988" w:rsidR="00DC6A24" w:rsidRPr="001F398E" w:rsidRDefault="00DC6A24" w:rsidP="00660CA2">
            <w:pPr>
              <w:tabs>
                <w:tab w:val="clear" w:pos="680"/>
                <w:tab w:val="clear" w:pos="1644"/>
                <w:tab w:val="clear" w:pos="1871"/>
                <w:tab w:val="left" w:pos="524"/>
                <w:tab w:val="left" w:pos="1509"/>
                <w:tab w:val="left" w:pos="1599"/>
              </w:tabs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4769DCB" w14:textId="77777777" w:rsidR="00DC6A24" w:rsidRDefault="00DC6A24" w:rsidP="00DC6A24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5905A0D" w14:textId="49598C3F" w:rsidR="00DC6A24" w:rsidRPr="001F398E" w:rsidRDefault="00DC6A24" w:rsidP="00660CA2">
            <w:pPr>
              <w:tabs>
                <w:tab w:val="clear" w:pos="454"/>
                <w:tab w:val="clear" w:pos="1644"/>
                <w:tab w:val="clear" w:pos="1871"/>
                <w:tab w:val="left" w:pos="1509"/>
                <w:tab w:val="left" w:pos="1599"/>
              </w:tabs>
              <w:ind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DDB6E60" w14:textId="77777777" w:rsidR="00DC6A24" w:rsidRDefault="00DC6A24" w:rsidP="00DC6A24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62647EB" w14:textId="00A66251" w:rsidR="00DC6A24" w:rsidRPr="001F398E" w:rsidRDefault="00DC6A24" w:rsidP="00DC6A24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26" w:type="dxa"/>
            <w:vAlign w:val="bottom"/>
          </w:tcPr>
          <w:p w14:paraId="65A1E3B3" w14:textId="77777777" w:rsidR="00DC6A24" w:rsidRPr="001F398E" w:rsidRDefault="00DC6A24" w:rsidP="00DC6A24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EA9485C" w14:textId="0B369435" w:rsidR="00DC6A24" w:rsidRPr="001F398E" w:rsidRDefault="00DC6A24" w:rsidP="00DC6A24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F49AE58" w14:textId="77777777" w:rsidR="00DC6A24" w:rsidRPr="001F398E" w:rsidRDefault="00DC6A24" w:rsidP="00DC6A24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B20CEF" w14:textId="7AE78736" w:rsidR="00DC6A24" w:rsidRPr="001F398E" w:rsidRDefault="00DC6A24" w:rsidP="00660CA2">
            <w:pPr>
              <w:tabs>
                <w:tab w:val="clear" w:pos="907"/>
                <w:tab w:val="clear" w:pos="1644"/>
                <w:tab w:val="clear" w:pos="1871"/>
                <w:tab w:val="left" w:pos="1509"/>
                <w:tab w:val="left" w:pos="1599"/>
              </w:tabs>
              <w:ind w:right="4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1A6F1B0" w14:textId="77777777" w:rsidR="00DC6A24" w:rsidRDefault="00DC6A24" w:rsidP="00DC6A2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929DA3" w14:textId="0CC32A6A" w:rsidR="00DC6A24" w:rsidRPr="001F398E" w:rsidRDefault="00DC6A24" w:rsidP="00DC6A24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256,568</w:t>
            </w:r>
          </w:p>
        </w:tc>
      </w:tr>
      <w:tr w:rsidR="00DC6A24" w:rsidRPr="001F398E" w14:paraId="199D0D66" w14:textId="77777777" w:rsidTr="00CB11F7">
        <w:trPr>
          <w:trHeight w:val="401"/>
        </w:trPr>
        <w:tc>
          <w:tcPr>
            <w:tcW w:w="2507" w:type="dxa"/>
            <w:vAlign w:val="bottom"/>
          </w:tcPr>
          <w:p w14:paraId="3A9DCB4E" w14:textId="77777777" w:rsidR="00DC6A24" w:rsidRDefault="00DC6A24" w:rsidP="00DC6A24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F398E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หน่วยอื่น</w:t>
            </w:r>
            <w:r w:rsidRPr="001F398E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1F398E">
              <w:rPr>
                <w:rFonts w:ascii="Angsana New" w:hAnsi="Angsana New"/>
                <w:spacing w:val="-6"/>
                <w:sz w:val="30"/>
                <w:szCs w:val="30"/>
                <w:cs/>
              </w:rPr>
              <w:t>ๆ ซึ่งค่าความนิยม</w:t>
            </w:r>
          </w:p>
          <w:p w14:paraId="364B7FC3" w14:textId="507184C1" w:rsidR="00DC6A24" w:rsidRPr="001F398E" w:rsidRDefault="00DC6A24" w:rsidP="00DC6A24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</w:t>
            </w:r>
            <w:r w:rsidRPr="001F398E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ไม่มีนัยสำคัญ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12220" w14:textId="71140F8C" w:rsidR="00DC6A24" w:rsidRPr="001F398E" w:rsidRDefault="00DC6A24" w:rsidP="00DC6A24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637</w:t>
            </w:r>
            <w:r w:rsidRPr="001F398E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118</w:t>
            </w:r>
          </w:p>
        </w:tc>
        <w:tc>
          <w:tcPr>
            <w:tcW w:w="270" w:type="dxa"/>
            <w:vAlign w:val="bottom"/>
          </w:tcPr>
          <w:p w14:paraId="5436E7A3" w14:textId="77777777" w:rsidR="00DC6A24" w:rsidRPr="00CB6044" w:rsidRDefault="00DC6A24" w:rsidP="00DC6A24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613307" w14:textId="6629E843" w:rsidR="00DC6A24" w:rsidRPr="00CB6044" w:rsidRDefault="00DC6A24" w:rsidP="00660CA2">
            <w:pPr>
              <w:tabs>
                <w:tab w:val="clear" w:pos="680"/>
                <w:tab w:val="clear" w:pos="1644"/>
                <w:tab w:val="clear" w:pos="1871"/>
                <w:tab w:val="left" w:pos="524"/>
                <w:tab w:val="left" w:pos="1509"/>
                <w:tab w:val="left" w:pos="1599"/>
              </w:tabs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0EF7315" w14:textId="77777777" w:rsidR="00DC6A24" w:rsidRPr="00CB6044" w:rsidRDefault="00DC6A24" w:rsidP="00DC6A24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D1E9071" w14:textId="199A23BB" w:rsidR="00DC6A24" w:rsidRPr="00CB6044" w:rsidRDefault="00DC6A24" w:rsidP="00660CA2">
            <w:pPr>
              <w:tabs>
                <w:tab w:val="clear" w:pos="454"/>
                <w:tab w:val="clear" w:pos="1644"/>
                <w:tab w:val="clear" w:pos="1871"/>
                <w:tab w:val="left" w:pos="1509"/>
                <w:tab w:val="left" w:pos="1599"/>
              </w:tabs>
              <w:ind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8983883" w14:textId="77777777" w:rsidR="00DC6A24" w:rsidRPr="00CB6044" w:rsidRDefault="00DC6A24" w:rsidP="00DC6A24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2BCC98A" w14:textId="0A166E82" w:rsidR="00DC6A24" w:rsidRPr="00CB6044" w:rsidRDefault="00DC6A24" w:rsidP="00DC6A24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26" w:type="dxa"/>
            <w:vAlign w:val="bottom"/>
          </w:tcPr>
          <w:p w14:paraId="3F8C85B4" w14:textId="77777777" w:rsidR="00DC6A24" w:rsidRPr="001F398E" w:rsidRDefault="00DC6A24" w:rsidP="00DC6A24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CF22AAD" w14:textId="389A1C25" w:rsidR="00DC6A24" w:rsidRPr="00DC6A24" w:rsidRDefault="00DC6A24" w:rsidP="00DC6A24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6A2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15BF1FC" w14:textId="77777777" w:rsidR="00DC6A24" w:rsidRPr="001F398E" w:rsidRDefault="00DC6A24" w:rsidP="00DC6A24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5F20CB" w14:textId="1F3B14CF" w:rsidR="00DC6A24" w:rsidRPr="00DC6A24" w:rsidRDefault="00DC6A24" w:rsidP="00660CA2">
            <w:pPr>
              <w:tabs>
                <w:tab w:val="clear" w:pos="907"/>
                <w:tab w:val="clear" w:pos="1644"/>
                <w:tab w:val="clear" w:pos="1871"/>
                <w:tab w:val="left" w:pos="1509"/>
                <w:tab w:val="left" w:pos="1599"/>
              </w:tabs>
              <w:ind w:right="4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F79FA30" w14:textId="77777777" w:rsidR="00DC6A24" w:rsidRDefault="00DC6A24" w:rsidP="00DC6A24">
            <w:pPr>
              <w:tabs>
                <w:tab w:val="clear" w:pos="1644"/>
                <w:tab w:val="left" w:pos="1536"/>
              </w:tabs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7FF9C1" w14:textId="363EDE5B" w:rsidR="00DC6A24" w:rsidRPr="005575BF" w:rsidRDefault="00DC6A24" w:rsidP="005575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BF">
              <w:rPr>
                <w:rFonts w:asciiTheme="majorBidi" w:hAnsiTheme="majorBidi" w:cstheme="majorBidi"/>
                <w:sz w:val="30"/>
                <w:szCs w:val="30"/>
              </w:rPr>
              <w:t>637,118</w:t>
            </w:r>
          </w:p>
        </w:tc>
      </w:tr>
      <w:tr w:rsidR="00DC6A24" w:rsidRPr="00D7410A" w14:paraId="5420529A" w14:textId="77777777" w:rsidTr="00CB11F7">
        <w:trPr>
          <w:trHeight w:val="413"/>
        </w:trPr>
        <w:tc>
          <w:tcPr>
            <w:tcW w:w="2507" w:type="dxa"/>
            <w:vAlign w:val="bottom"/>
          </w:tcPr>
          <w:p w14:paraId="3917C2F1" w14:textId="77777777" w:rsidR="00DC6A24" w:rsidRPr="001F398E" w:rsidRDefault="00DC6A24" w:rsidP="00DC6A24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9E7CED" w14:textId="46D037C6" w:rsidR="00DC6A24" w:rsidRPr="001F398E" w:rsidRDefault="00DC6A24" w:rsidP="00DC6A24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92049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1,6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70</w:t>
            </w:r>
            <w:r w:rsidRPr="00D92049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041</w:t>
            </w:r>
          </w:p>
        </w:tc>
        <w:tc>
          <w:tcPr>
            <w:tcW w:w="270" w:type="dxa"/>
            <w:vAlign w:val="bottom"/>
          </w:tcPr>
          <w:p w14:paraId="5E2B8715" w14:textId="77777777" w:rsidR="00DC6A24" w:rsidRPr="00CB6044" w:rsidRDefault="00DC6A24" w:rsidP="00DC6A24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A1B8D" w14:textId="70C034B8" w:rsidR="00DC6A24" w:rsidRPr="00660CA2" w:rsidRDefault="00DC6A24" w:rsidP="00660CA2">
            <w:pPr>
              <w:tabs>
                <w:tab w:val="clear" w:pos="680"/>
                <w:tab w:val="clear" w:pos="1644"/>
                <w:tab w:val="clear" w:pos="1871"/>
                <w:tab w:val="left" w:pos="524"/>
                <w:tab w:val="left" w:pos="1509"/>
                <w:tab w:val="left" w:pos="1599"/>
              </w:tabs>
              <w:ind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0C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E2FD1C8" w14:textId="77777777" w:rsidR="00DC6A24" w:rsidRPr="00810ACE" w:rsidRDefault="00DC6A24" w:rsidP="00DC6A24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FAC2A" w14:textId="7ECE2BB2" w:rsidR="00DC6A24" w:rsidRPr="00810ACE" w:rsidRDefault="00DC6A24" w:rsidP="00660CA2">
            <w:pPr>
              <w:tabs>
                <w:tab w:val="clear" w:pos="454"/>
                <w:tab w:val="clear" w:pos="1644"/>
                <w:tab w:val="clear" w:pos="1871"/>
                <w:tab w:val="left" w:pos="1509"/>
                <w:tab w:val="left" w:pos="1599"/>
              </w:tabs>
              <w:ind w:right="338"/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1CC9E2D" w14:textId="77777777" w:rsidR="00DC6A24" w:rsidRPr="00810ACE" w:rsidRDefault="00DC6A24" w:rsidP="00DC6A24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CF2CC" w14:textId="466F40C7" w:rsidR="00DC6A24" w:rsidRPr="00810ACE" w:rsidRDefault="00DC6A24" w:rsidP="00DC6A24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326" w:type="dxa"/>
            <w:vAlign w:val="bottom"/>
          </w:tcPr>
          <w:p w14:paraId="745B5CC4" w14:textId="77777777" w:rsidR="00DC6A24" w:rsidRPr="00810ACE" w:rsidRDefault="00DC6A24" w:rsidP="00DC6A24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2B12E" w14:textId="15998502" w:rsidR="00DC6A24" w:rsidRPr="00E11012" w:rsidRDefault="00E11012" w:rsidP="00E1101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513"/>
                <w:tab w:val="left" w:pos="159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0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E110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776,355</w:t>
            </w:r>
            <w:r w:rsidRPr="00E110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25413CB" w14:textId="77777777" w:rsidR="00DC6A24" w:rsidRPr="00810ACE" w:rsidRDefault="00DC6A24" w:rsidP="00DC6A24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823BE" w14:textId="7E29AC3A" w:rsidR="00DC6A24" w:rsidRPr="00660CA2" w:rsidRDefault="00DC6A24" w:rsidP="00660CA2">
            <w:pPr>
              <w:tabs>
                <w:tab w:val="clear" w:pos="907"/>
                <w:tab w:val="clear" w:pos="1644"/>
                <w:tab w:val="clear" w:pos="1871"/>
                <w:tab w:val="left" w:pos="1509"/>
                <w:tab w:val="left" w:pos="1599"/>
              </w:tabs>
              <w:ind w:right="4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0C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7D0176D" w14:textId="77777777" w:rsidR="00DC6A24" w:rsidRPr="00A301CB" w:rsidRDefault="00DC6A24" w:rsidP="00DC6A24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1F7D8C" w14:textId="7D3F37F8" w:rsidR="00DC6A24" w:rsidRPr="005575BF" w:rsidRDefault="00E11012" w:rsidP="00DC6A2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5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893</w:t>
            </w:r>
            <w:r w:rsidR="00E23347" w:rsidRPr="005575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75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</w:p>
        </w:tc>
      </w:tr>
      <w:bookmarkEnd w:id="2"/>
    </w:tbl>
    <w:p w14:paraId="6C3A431A" w14:textId="77777777" w:rsidR="000E423E" w:rsidRDefault="000E423E" w:rsidP="000E423E">
      <w:pPr>
        <w:pStyle w:val="BodyText2"/>
        <w:ind w:left="540"/>
        <w:rPr>
          <w:b/>
          <w:bCs/>
        </w:rPr>
      </w:pPr>
    </w:p>
    <w:p w14:paraId="2071E6A5" w14:textId="77777777" w:rsidR="00FA26DA" w:rsidRDefault="00FA26DA" w:rsidP="00F02B01">
      <w:pPr>
        <w:pStyle w:val="index"/>
        <w:tabs>
          <w:tab w:val="clear" w:pos="1134"/>
        </w:tabs>
        <w:spacing w:after="0" w:line="240" w:lineRule="atLeast"/>
        <w:ind w:left="540" w:firstLine="0"/>
        <w:rPr>
          <w:rFonts w:ascii="Angsana New" w:hAnsi="Angsana New" w:cstheme="minorBidi"/>
          <w:sz w:val="20"/>
          <w:lang w:val="en-US" w:bidi="th-TH"/>
        </w:rPr>
      </w:pPr>
    </w:p>
    <w:p w14:paraId="004F6525" w14:textId="71858B50" w:rsidR="0093025E" w:rsidRDefault="0093025E" w:rsidP="00F02B01">
      <w:pPr>
        <w:pStyle w:val="index"/>
        <w:tabs>
          <w:tab w:val="clear" w:pos="1134"/>
        </w:tabs>
        <w:spacing w:after="0" w:line="240" w:lineRule="atLeast"/>
        <w:ind w:left="540" w:firstLine="0"/>
        <w:rPr>
          <w:rFonts w:ascii="Angsana New" w:hAnsi="Angsana New" w:cstheme="minorBidi"/>
          <w:sz w:val="20"/>
          <w:lang w:val="en-US" w:bidi="th-TH"/>
        </w:rPr>
        <w:sectPr w:rsidR="0093025E" w:rsidSect="008E54F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9E6AD0B" w14:textId="5E607F85" w:rsidR="0013574C" w:rsidRDefault="00E10CEC" w:rsidP="00B5745C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>
        <w:rPr>
          <w:rFonts w:ascii="Angsana New" w:hAnsi="Angsana New"/>
          <w:spacing w:val="-6"/>
          <w:sz w:val="30"/>
          <w:szCs w:val="30"/>
          <w:vertAlign w:val="superscript"/>
          <w:lang w:val="en-GB" w:eastAsia="en-GB"/>
        </w:rPr>
        <w:lastRenderedPageBreak/>
        <w:t xml:space="preserve">      </w:t>
      </w:r>
      <w:r w:rsidR="00665774">
        <w:rPr>
          <w:rFonts w:ascii="Angsana New" w:hAnsi="Angsana New" w:hint="cs"/>
          <w:spacing w:val="-6"/>
          <w:sz w:val="30"/>
          <w:szCs w:val="30"/>
          <w:vertAlign w:val="superscript"/>
          <w:cs/>
          <w:lang w:val="en-GB" w:eastAsia="en-GB"/>
        </w:rPr>
        <w:t xml:space="preserve"> </w:t>
      </w:r>
      <w:r w:rsidR="00665774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ณ </w:t>
      </w:r>
      <w:r w:rsidR="00FA26DA">
        <w:rPr>
          <w:rFonts w:ascii="Angsana New" w:hAnsi="Angsana New" w:hint="cs"/>
          <w:spacing w:val="-6"/>
          <w:sz w:val="30"/>
          <w:szCs w:val="30"/>
          <w:cs/>
          <w:lang w:eastAsia="en-GB"/>
        </w:rPr>
        <w:t>วันที่</w:t>
      </w:r>
      <w:r w:rsidR="0093025E">
        <w:rPr>
          <w:rFonts w:ascii="Angsana New" w:hAnsi="Angsana New" w:hint="cs"/>
          <w:spacing w:val="-6"/>
          <w:sz w:val="30"/>
          <w:szCs w:val="30"/>
          <w:cs/>
          <w:lang w:eastAsia="en-GB"/>
        </w:rPr>
        <w:t xml:space="preserve"> </w:t>
      </w:r>
      <w:r w:rsidR="0093025E">
        <w:rPr>
          <w:rFonts w:ascii="Angsana New" w:hAnsi="Angsana New"/>
          <w:spacing w:val="-6"/>
          <w:sz w:val="30"/>
          <w:szCs w:val="30"/>
          <w:lang w:eastAsia="en-GB"/>
        </w:rPr>
        <w:t xml:space="preserve">31 </w:t>
      </w:r>
      <w:r w:rsidR="0093025E">
        <w:rPr>
          <w:rFonts w:ascii="Angsana New" w:hAnsi="Angsana New" w:hint="cs"/>
          <w:spacing w:val="-6"/>
          <w:sz w:val="30"/>
          <w:szCs w:val="30"/>
          <w:cs/>
          <w:lang w:eastAsia="en-GB"/>
        </w:rPr>
        <w:t xml:space="preserve">มีนาคม </w:t>
      </w:r>
      <w:r w:rsidR="0093025E">
        <w:rPr>
          <w:rFonts w:ascii="Angsana New" w:hAnsi="Angsana New"/>
          <w:spacing w:val="-6"/>
          <w:sz w:val="30"/>
          <w:szCs w:val="30"/>
          <w:lang w:eastAsia="en-GB"/>
        </w:rPr>
        <w:t>2568</w:t>
      </w:r>
      <w:r w:rsidR="0013574C" w:rsidRPr="0013574C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="0013574C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ผู้บริหาร</w:t>
      </w:r>
      <w:r w:rsidR="00665774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พิจารณา</w:t>
      </w:r>
      <w:r w:rsidR="0013574C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ว่าค่า</w:t>
      </w:r>
      <w:r w:rsidR="00F50DC9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ความ</w:t>
      </w:r>
      <w:r w:rsidR="0013574C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นิยมที่เกิดจากหน่วยสินทรัพย์ที่ก่อให้เกิดเงินสดและสินทรัพย์</w:t>
      </w:r>
      <w:r w:rsidR="00E41EDD" w:rsidRPr="004E419E">
        <w:rPr>
          <w:rFonts w:ascii="Angsana New" w:hAnsi="Angsana New"/>
          <w:spacing w:val="-6"/>
          <w:sz w:val="30"/>
          <w:szCs w:val="30"/>
          <w:lang w:val="en-GB" w:eastAsia="en-GB"/>
        </w:rPr>
        <w:br/>
      </w:r>
      <w:r w:rsidR="0013574C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ไม่มีตัวตนอื่นนอกจากค่าความนิยมอาจเกิดการด้อยค่า</w:t>
      </w:r>
      <w:r w:rsidR="0013574C" w:rsidRPr="0013574C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</w:p>
    <w:p w14:paraId="5A3E8AF9" w14:textId="77777777" w:rsidR="004E419E" w:rsidRDefault="004E419E" w:rsidP="00831684">
      <w:pPr>
        <w:tabs>
          <w:tab w:val="clear" w:pos="227"/>
          <w:tab w:val="clear" w:pos="454"/>
          <w:tab w:val="clear" w:pos="680"/>
          <w:tab w:val="left" w:pos="540"/>
        </w:tabs>
        <w:ind w:right="14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1811646B" w14:textId="225721C3" w:rsidR="00BD57FD" w:rsidRPr="00D462F8" w:rsidRDefault="00606B23" w:rsidP="00660CA2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</w:pPr>
      <w:r>
        <w:rPr>
          <w:rFonts w:ascii="Angsana New" w:hAnsi="Angsana New" w:hint="cs"/>
          <w:spacing w:val="-6"/>
          <w:sz w:val="30"/>
          <w:szCs w:val="30"/>
          <w:cs/>
          <w:lang w:eastAsia="en-GB"/>
        </w:rPr>
        <w:t xml:space="preserve">   </w:t>
      </w:r>
      <w:r w:rsidR="00660CA2">
        <w:rPr>
          <w:rFonts w:ascii="Angsana New" w:hAnsi="Angsana New" w:hint="cs"/>
          <w:spacing w:val="-6"/>
          <w:sz w:val="30"/>
          <w:szCs w:val="30"/>
          <w:cs/>
          <w:lang w:eastAsia="en-GB"/>
        </w:rPr>
        <w:t xml:space="preserve"> </w:t>
      </w:r>
      <w:r w:rsidR="00BD57FD" w:rsidRPr="00D462F8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ค่าความนิยมจาก</w:t>
      </w:r>
      <w:r w:rsidR="00E918BD" w:rsidRPr="00D462F8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ธุรกิจบัตรพลาสติก</w:t>
      </w:r>
    </w:p>
    <w:p w14:paraId="14241305" w14:textId="77777777" w:rsidR="00BD57FD" w:rsidRPr="0013574C" w:rsidRDefault="00BD57FD" w:rsidP="00B5745C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01896906" w14:textId="4B9BB056" w:rsidR="0013574C" w:rsidRPr="00C217B4" w:rsidRDefault="00EB3098" w:rsidP="00C217B4">
      <w:pPr>
        <w:tabs>
          <w:tab w:val="clear" w:pos="454"/>
          <w:tab w:val="clear" w:pos="680"/>
          <w:tab w:val="clear" w:pos="907"/>
          <w:tab w:val="left" w:pos="63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>
        <w:rPr>
          <w:rFonts w:ascii="Angsana New" w:hAnsi="Angsana New"/>
          <w:spacing w:val="-6"/>
          <w:sz w:val="30"/>
          <w:szCs w:val="30"/>
          <w:cs/>
          <w:lang w:val="en-GB" w:eastAsia="en-GB"/>
        </w:rPr>
        <w:tab/>
      </w:r>
      <w:r w:rsidR="00606B23" w:rsidRPr="004E41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มูลค่าที่คาดว่าจะได้รับคืนของหน่วยสินทรัพย์ที่ก่อให้เกิดเงินสดจากธุรกิจผลิต</w:t>
      </w:r>
      <w:r w:rsidR="00606B23" w:rsidRPr="004E41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บัตรพลาสติก</w:t>
      </w:r>
      <w:r w:rsidR="00606B23" w:rsidRPr="004E41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</w:t>
      </w:r>
      <w:r w:rsidR="00606B2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กลุ่ม</w:t>
      </w:r>
      <w:r w:rsidR="00606B23" w:rsidRPr="004E41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 พลัส เทค</w:t>
      </w:r>
      <w:r w:rsidR="00771F91">
        <w:rPr>
          <w:rFonts w:ascii="Angsana New" w:hAnsi="Angsana New"/>
          <w:spacing w:val="-6"/>
          <w:sz w:val="30"/>
          <w:szCs w:val="30"/>
          <w:lang w:val="en-GB" w:eastAsia="en-GB"/>
        </w:rPr>
        <w:br/>
      </w:r>
      <w:r w:rsidR="00606B23" w:rsidRPr="004E41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อินโนเวชั่น จำกัด (มหาชน) ซึ่งมูลค่าตามบัญชีของหน่วยสินทรัพย์ที่ก่อให้เกิดเงินสดสูงกว่ามูลค่าที่คาดว่าจะได้รับคืน</w:t>
      </w:r>
      <w:r w:rsidR="00FF29B7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กลุ่ม</w:t>
      </w:r>
      <w:r w:rsidR="00606B23" w:rsidRPr="004E41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บริษัทบันทึกขาดทุนจากการด้อยค่าค่าความนิยม</w:t>
      </w:r>
      <w:r w:rsidR="00606B23" w:rsidRPr="00C32358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จำนวน </w:t>
      </w:r>
      <w:r w:rsidR="00343E90">
        <w:rPr>
          <w:rFonts w:ascii="Angsana New" w:hAnsi="Angsana New"/>
          <w:spacing w:val="-6"/>
          <w:sz w:val="30"/>
          <w:szCs w:val="30"/>
          <w:lang w:val="en-GB" w:eastAsia="en-GB"/>
        </w:rPr>
        <w:t>776.4</w:t>
      </w:r>
      <w:r w:rsidR="00606B23" w:rsidRPr="00C32358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="00606B23" w:rsidRPr="00C32358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ล้านบาท ใน</w:t>
      </w:r>
      <w:r w:rsidR="00606B23" w:rsidRPr="004E41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งบกำไรขาดทุนเบ็ดเสร็จรวม </w:t>
      </w:r>
      <w:r w:rsidR="00C217B4" w:rsidRPr="0024003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สำหรับงวด</w:t>
      </w:r>
      <w:r w:rsidR="00C217B4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สาม</w:t>
      </w:r>
      <w:r w:rsidR="00C217B4" w:rsidRPr="0024003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เดือนสิ้นสุดวันที่ </w:t>
      </w:r>
      <w:r w:rsidR="00C217B4">
        <w:rPr>
          <w:rFonts w:ascii="Angsana New" w:hAnsi="Angsana New"/>
          <w:spacing w:val="-6"/>
          <w:sz w:val="30"/>
          <w:szCs w:val="30"/>
          <w:lang w:eastAsia="en-GB"/>
        </w:rPr>
        <w:t xml:space="preserve">31 </w:t>
      </w:r>
      <w:r w:rsidR="00C217B4">
        <w:rPr>
          <w:rFonts w:ascii="Angsana New" w:hAnsi="Angsana New" w:hint="cs"/>
          <w:spacing w:val="-6"/>
          <w:sz w:val="30"/>
          <w:szCs w:val="30"/>
          <w:cs/>
          <w:lang w:eastAsia="en-GB"/>
        </w:rPr>
        <w:t xml:space="preserve">มีนาคม </w:t>
      </w:r>
      <w:r w:rsidR="00C217B4">
        <w:rPr>
          <w:rFonts w:ascii="Angsana New" w:hAnsi="Angsana New"/>
          <w:spacing w:val="-6"/>
          <w:sz w:val="30"/>
          <w:szCs w:val="30"/>
          <w:lang w:eastAsia="en-GB"/>
        </w:rPr>
        <w:t>2568</w:t>
      </w:r>
    </w:p>
    <w:p w14:paraId="04044A2C" w14:textId="48F510B2" w:rsidR="00BD57FD" w:rsidRPr="00B5745C" w:rsidRDefault="00BD57FD" w:rsidP="00C42FF7">
      <w:pPr>
        <w:tabs>
          <w:tab w:val="clear" w:pos="454"/>
          <w:tab w:val="clear" w:pos="680"/>
          <w:tab w:val="clear" w:pos="907"/>
          <w:tab w:val="left" w:pos="630"/>
        </w:tabs>
        <w:ind w:right="14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13B6BD11" w14:textId="12D5EC5C" w:rsidR="0013574C" w:rsidRPr="0013574C" w:rsidRDefault="0013574C" w:rsidP="0013574C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อัตราคิดลดที่ใช้เป็นอัตราโดยประมาณก่อนหักภาษีเงินได้ที่อ้างอิงจากอัตราดอกเบี้ยพันธบัตรรัฐบาล</w:t>
      </w:r>
      <w:r w:rsidRPr="0013574C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</w:t>
      </w:r>
      <w:r w:rsidRPr="0013574C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64800293" w14:textId="77777777" w:rsidR="0013574C" w:rsidRPr="0013574C" w:rsidRDefault="0013574C" w:rsidP="0013574C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19A0C4B6" w14:textId="37E622E8" w:rsidR="00A461E5" w:rsidRDefault="00660CA2" w:rsidP="00660CA2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660CA2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ประมาณการอัตราการเติบโตของกำไร </w:t>
      </w:r>
      <w:r w:rsidRPr="00660CA2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EBITDA </w:t>
      </w:r>
      <w:r w:rsidRPr="00660CA2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ได้มาจากการประมาณการรายได้ในอนาคตโดยอาศัยประสบการณ์ในอดีตปรับปรุงด้วยรายได้ที่คาดว่าจะได้รับ ซึ่งคาดการณ์การเติบโตของรายได้รวมกับประมาณการยอดขายและราคาขายที่จะเพิ่มขึ้นในอีก </w:t>
      </w:r>
      <w:r>
        <w:rPr>
          <w:rFonts w:ascii="Angsana New" w:hAnsi="Angsana New"/>
          <w:spacing w:val="-6"/>
          <w:sz w:val="30"/>
          <w:szCs w:val="30"/>
          <w:lang w:val="en-GB" w:eastAsia="en-GB"/>
        </w:rPr>
        <w:t>5</w:t>
      </w:r>
      <w:r w:rsidRPr="00660CA2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ปีข้างหน้า โดยมีสมมติฐานว่าราคาขายจะเพิ่มขึ้นสอดคล้องกับอัตราเงินเฟ้อประมาณการสำหรับ </w:t>
      </w:r>
      <w:r>
        <w:rPr>
          <w:rFonts w:ascii="Angsana New" w:hAnsi="Angsana New"/>
          <w:spacing w:val="-6"/>
          <w:sz w:val="30"/>
          <w:szCs w:val="30"/>
          <w:lang w:val="en-GB" w:eastAsia="en-GB"/>
        </w:rPr>
        <w:t>5</w:t>
      </w:r>
      <w:r w:rsidRPr="00660CA2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ปีข้างหน้า สำหรับต้นทุนเกี่ยวกับสภาพแวดล้อมที่มีนัยสำคัญ มีข้อสมมติว่าเพิ่มขึ้นสอดคล้องกับเงินเฟ้อทุกปี</w:t>
      </w:r>
    </w:p>
    <w:p w14:paraId="7C21CD85" w14:textId="37D663B3" w:rsidR="00660CA2" w:rsidRDefault="00660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  <w:lang w:val="en-GB" w:eastAsia="en-GB"/>
        </w:rPr>
      </w:pPr>
      <w:r>
        <w:rPr>
          <w:rFonts w:ascii="Angsana New" w:hAnsi="Angsana New"/>
          <w:spacing w:val="-6"/>
          <w:sz w:val="30"/>
          <w:szCs w:val="30"/>
          <w:cs/>
          <w:lang w:val="en-GB" w:eastAsia="en-GB"/>
        </w:rPr>
        <w:br w:type="page"/>
      </w:r>
    </w:p>
    <w:p w14:paraId="0B1AD644" w14:textId="5D11CC60" w:rsidR="003456CA" w:rsidRPr="009B25BA" w:rsidRDefault="00F44682" w:rsidP="00B76196">
      <w:pPr>
        <w:pStyle w:val="BodyText2"/>
        <w:numPr>
          <w:ilvl w:val="0"/>
          <w:numId w:val="18"/>
        </w:numPr>
        <w:ind w:left="540" w:hanging="540"/>
        <w:rPr>
          <w:sz w:val="20"/>
          <w:szCs w:val="20"/>
        </w:rPr>
      </w:pPr>
      <w:r w:rsidRPr="009B25BA">
        <w:rPr>
          <w:b/>
          <w:bCs/>
          <w:cs/>
        </w:rPr>
        <w:lastRenderedPageBreak/>
        <w:t>หนี้สินที่มีภาระดอกเบี้ย</w:t>
      </w:r>
    </w:p>
    <w:p w14:paraId="667659F3" w14:textId="77777777" w:rsidR="0066712D" w:rsidRDefault="0066712D" w:rsidP="0066712D">
      <w:pPr>
        <w:pStyle w:val="BodyText2"/>
        <w:ind w:left="540"/>
        <w:rPr>
          <w:lang w:val="en-US"/>
        </w:rPr>
      </w:pPr>
    </w:p>
    <w:p w14:paraId="0937E03B" w14:textId="3D818C41" w:rsidR="00050786" w:rsidRDefault="00050786" w:rsidP="0066712D">
      <w:pPr>
        <w:pStyle w:val="BodyText2"/>
        <w:ind w:left="540"/>
        <w:rPr>
          <w:cs/>
          <w:lang w:val="en-US"/>
        </w:rPr>
      </w:pPr>
      <w:r>
        <w:rPr>
          <w:rFonts w:hint="cs"/>
          <w:cs/>
          <w:lang w:val="en-US"/>
        </w:rPr>
        <w:t xml:space="preserve">หนี้สินที่มีภาระดอกเบี้ย ณ วันที่ </w:t>
      </w:r>
      <w:r>
        <w:rPr>
          <w:lang w:val="en-US"/>
        </w:rPr>
        <w:t xml:space="preserve">31 </w:t>
      </w:r>
      <w:r>
        <w:rPr>
          <w:rFonts w:hint="cs"/>
          <w:cs/>
          <w:lang w:val="en-US"/>
        </w:rPr>
        <w:t xml:space="preserve">มีนาคม </w:t>
      </w:r>
      <w:r>
        <w:rPr>
          <w:lang w:val="en-US"/>
        </w:rPr>
        <w:t xml:space="preserve">2568 </w:t>
      </w:r>
      <w:r>
        <w:rPr>
          <w:rFonts w:hint="cs"/>
          <w:cs/>
          <w:lang w:val="en-US"/>
        </w:rPr>
        <w:t>ไม่รวมหนี้สินตามสัญญาเช่า มีรายละเอียดดังนี้</w:t>
      </w:r>
    </w:p>
    <w:p w14:paraId="435E8B90" w14:textId="77777777" w:rsidR="00050786" w:rsidRPr="00050786" w:rsidRDefault="00050786" w:rsidP="0066712D">
      <w:pPr>
        <w:pStyle w:val="BodyText2"/>
        <w:ind w:left="540"/>
        <w:rPr>
          <w:cs/>
          <w:lang w:val="en-US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902"/>
        <w:gridCol w:w="1514"/>
        <w:gridCol w:w="270"/>
        <w:gridCol w:w="1470"/>
        <w:gridCol w:w="273"/>
        <w:gridCol w:w="1513"/>
      </w:tblGrid>
      <w:tr w:rsidR="00446AB9" w:rsidRPr="00B86C28" w14:paraId="1CDFC724" w14:textId="77777777" w:rsidTr="00A461E5">
        <w:trPr>
          <w:trHeight w:val="395"/>
        </w:trPr>
        <w:tc>
          <w:tcPr>
            <w:tcW w:w="3418" w:type="dxa"/>
          </w:tcPr>
          <w:p w14:paraId="08D674F6" w14:textId="77777777" w:rsidR="00446AB9" w:rsidRPr="00C60BB8" w:rsidRDefault="00446A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</w:tcPr>
          <w:p w14:paraId="2651B046" w14:textId="77777777" w:rsidR="00446AB9" w:rsidRPr="00C60BB8" w:rsidRDefault="00446A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</w:tcPr>
          <w:p w14:paraId="26E43C08" w14:textId="77777777" w:rsidR="00446AB9" w:rsidRPr="00C60BB8" w:rsidRDefault="00446A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60BB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1A7059" w:rsidRPr="00B86C28" w14:paraId="04342B0B" w14:textId="77777777" w:rsidTr="00A461E5">
        <w:trPr>
          <w:trHeight w:val="749"/>
        </w:trPr>
        <w:tc>
          <w:tcPr>
            <w:tcW w:w="3418" w:type="dxa"/>
          </w:tcPr>
          <w:p w14:paraId="4FE76773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7B788988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vAlign w:val="bottom"/>
          </w:tcPr>
          <w:p w14:paraId="5A410FAE" w14:textId="74C80174" w:rsidR="001A7059" w:rsidRPr="00C60BB8" w:rsidRDefault="00A243F1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60B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514" w:type="dxa"/>
            <w:vAlign w:val="bottom"/>
            <w:hideMark/>
          </w:tcPr>
          <w:p w14:paraId="1F3F687E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60BB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ส่วนที่มี</w:t>
            </w:r>
          </w:p>
          <w:p w14:paraId="5E987959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60BB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1A74216D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70" w:type="dxa"/>
            <w:vAlign w:val="bottom"/>
            <w:hideMark/>
          </w:tcPr>
          <w:p w14:paraId="7433211F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60BB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3" w:type="dxa"/>
            <w:vAlign w:val="bottom"/>
          </w:tcPr>
          <w:p w14:paraId="688A89E3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13" w:type="dxa"/>
            <w:vAlign w:val="bottom"/>
            <w:hideMark/>
          </w:tcPr>
          <w:p w14:paraId="25D8AB66" w14:textId="77777777" w:rsidR="001A7059" w:rsidRPr="00B9098A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9098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1A7059" w:rsidRPr="00B86C28" w14:paraId="4EF44B6A" w14:textId="77777777" w:rsidTr="00A461E5">
        <w:trPr>
          <w:trHeight w:val="395"/>
        </w:trPr>
        <w:tc>
          <w:tcPr>
            <w:tcW w:w="3418" w:type="dxa"/>
          </w:tcPr>
          <w:p w14:paraId="6064074E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</w:tcPr>
          <w:p w14:paraId="78793205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5700A62F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C60BB8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C60B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1A7059" w:rsidRPr="00B86C28" w14:paraId="00E93058" w14:textId="77777777" w:rsidTr="00A461E5">
        <w:trPr>
          <w:trHeight w:val="317"/>
        </w:trPr>
        <w:tc>
          <w:tcPr>
            <w:tcW w:w="3418" w:type="dxa"/>
          </w:tcPr>
          <w:p w14:paraId="0CFE0265" w14:textId="7976AF69" w:rsidR="001A7059" w:rsidRPr="00C60BB8" w:rsidRDefault="001A705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5633A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60BB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633A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C60BB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5633A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02" w:type="dxa"/>
            <w:vAlign w:val="bottom"/>
          </w:tcPr>
          <w:p w14:paraId="07AE8ADA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0FE11F67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A7E660B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6E1D939A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7FB47274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4897C18E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1A7059" w:rsidRPr="00B86C28" w14:paraId="7E3BB7AE" w14:textId="77777777" w:rsidTr="00A461E5">
        <w:trPr>
          <w:trHeight w:val="317"/>
        </w:trPr>
        <w:tc>
          <w:tcPr>
            <w:tcW w:w="3418" w:type="dxa"/>
            <w:vAlign w:val="bottom"/>
          </w:tcPr>
          <w:p w14:paraId="0CF04596" w14:textId="3BE88D7C" w:rsidR="001A7059" w:rsidRPr="00C60BB8" w:rsidRDefault="001A7059" w:rsidP="0006043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  <w:r w:rsidR="004924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  <w:vAlign w:val="bottom"/>
          </w:tcPr>
          <w:p w14:paraId="78AA4602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16993381" w14:textId="76A4F699" w:rsidR="001A7059" w:rsidRPr="00D462F8" w:rsidRDefault="00234E0A" w:rsidP="00D4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E5997A9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1E1BDFED" w14:textId="08D595E9" w:rsidR="001A7059" w:rsidRPr="00C60BB8" w:rsidRDefault="00234E0A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9,537</w:t>
            </w:r>
          </w:p>
        </w:tc>
        <w:tc>
          <w:tcPr>
            <w:tcW w:w="273" w:type="dxa"/>
            <w:vAlign w:val="bottom"/>
          </w:tcPr>
          <w:p w14:paraId="2E6A3D0C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3CB4C6CF" w14:textId="4D24A7F1" w:rsidR="001A7059" w:rsidRPr="00C60BB8" w:rsidRDefault="00234E0A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9,537</w:t>
            </w:r>
          </w:p>
        </w:tc>
      </w:tr>
      <w:tr w:rsidR="001A7059" w:rsidRPr="00B86C28" w14:paraId="5607F73A" w14:textId="77777777" w:rsidTr="00A461E5">
        <w:trPr>
          <w:trHeight w:val="119"/>
        </w:trPr>
        <w:tc>
          <w:tcPr>
            <w:tcW w:w="3418" w:type="dxa"/>
            <w:vAlign w:val="bottom"/>
            <w:hideMark/>
          </w:tcPr>
          <w:p w14:paraId="54028F29" w14:textId="2B3E3C22" w:rsidR="004924B0" w:rsidRPr="00C60BB8" w:rsidRDefault="001A7059" w:rsidP="0023337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2" w:type="dxa"/>
            <w:vAlign w:val="bottom"/>
          </w:tcPr>
          <w:p w14:paraId="013B08F7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vAlign w:val="bottom"/>
          </w:tcPr>
          <w:p w14:paraId="621C5F97" w14:textId="2A7C25C4" w:rsidR="001A7059" w:rsidRPr="00C60BB8" w:rsidRDefault="00234E0A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89,358</w:t>
            </w:r>
          </w:p>
        </w:tc>
        <w:tc>
          <w:tcPr>
            <w:tcW w:w="270" w:type="dxa"/>
            <w:vAlign w:val="bottom"/>
          </w:tcPr>
          <w:p w14:paraId="758BFE97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14:paraId="16B2E5C9" w14:textId="55C17184" w:rsidR="001A7059" w:rsidRPr="00C60BB8" w:rsidRDefault="00234E0A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82,057</w:t>
            </w:r>
          </w:p>
        </w:tc>
        <w:tc>
          <w:tcPr>
            <w:tcW w:w="273" w:type="dxa"/>
            <w:vAlign w:val="bottom"/>
          </w:tcPr>
          <w:p w14:paraId="68261E78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196BC241" w14:textId="14F2D0B2" w:rsidR="001A7059" w:rsidRPr="00C60BB8" w:rsidRDefault="00234E0A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171,415</w:t>
            </w:r>
          </w:p>
        </w:tc>
      </w:tr>
      <w:tr w:rsidR="001A7059" w:rsidRPr="00B86C28" w14:paraId="726388C1" w14:textId="77777777" w:rsidTr="00A461E5">
        <w:trPr>
          <w:trHeight w:val="763"/>
        </w:trPr>
        <w:tc>
          <w:tcPr>
            <w:tcW w:w="3418" w:type="dxa"/>
          </w:tcPr>
          <w:p w14:paraId="0AA44E15" w14:textId="77777777" w:rsidR="001A7059" w:rsidRPr="00C60BB8" w:rsidRDefault="001A7059" w:rsidP="0006043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เงินกู้ยืมระยะสั้นจากบุคคลหรือ</w:t>
            </w:r>
          </w:p>
          <w:p w14:paraId="5C541F38" w14:textId="5B5124E2" w:rsidR="001A7059" w:rsidRPr="00C60BB8" w:rsidRDefault="001A7059" w:rsidP="0006043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 xml:space="preserve">   กิจการที่เกี่ยวข้องกัน</w:t>
            </w:r>
            <w:r w:rsidR="004924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  <w:vAlign w:val="bottom"/>
          </w:tcPr>
          <w:p w14:paraId="5489C740" w14:textId="5188B901" w:rsidR="001A7059" w:rsidRPr="00C60BB8" w:rsidRDefault="009A23A0" w:rsidP="000604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1514" w:type="dxa"/>
            <w:vAlign w:val="bottom"/>
          </w:tcPr>
          <w:p w14:paraId="148DFCD7" w14:textId="40ACABAD" w:rsidR="001A7059" w:rsidRPr="00C60BB8" w:rsidRDefault="00234E0A" w:rsidP="00D5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6297124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1EE62BED" w14:textId="0627F54C" w:rsidR="001A7059" w:rsidRPr="00C60BB8" w:rsidRDefault="00234E0A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14,815</w:t>
            </w:r>
          </w:p>
        </w:tc>
        <w:tc>
          <w:tcPr>
            <w:tcW w:w="273" w:type="dxa"/>
            <w:vAlign w:val="bottom"/>
          </w:tcPr>
          <w:p w14:paraId="7F2FDF43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6A950812" w14:textId="436061DF" w:rsidR="001A7059" w:rsidRPr="00C60BB8" w:rsidRDefault="00234E0A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14,815</w:t>
            </w:r>
          </w:p>
        </w:tc>
      </w:tr>
      <w:tr w:rsidR="008423C7" w:rsidRPr="00B86C28" w14:paraId="3D36D268" w14:textId="77777777" w:rsidTr="008423C7">
        <w:trPr>
          <w:trHeight w:val="380"/>
        </w:trPr>
        <w:tc>
          <w:tcPr>
            <w:tcW w:w="3418" w:type="dxa"/>
          </w:tcPr>
          <w:p w14:paraId="2E5B5554" w14:textId="065B464F" w:rsidR="008423C7" w:rsidRPr="00C60BB8" w:rsidRDefault="008423C7" w:rsidP="008423C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เงินกู้ยืมระยะสั้นจากบุคคล</w:t>
            </w:r>
            <w:r w:rsidR="00234E0A">
              <w:rPr>
                <w:rFonts w:ascii="Angsana New" w:hAnsi="Angsana New" w:hint="cs"/>
                <w:sz w:val="30"/>
                <w:szCs w:val="30"/>
                <w:cs/>
              </w:rPr>
              <w:t>หรือกิจการอื่น</w:t>
            </w:r>
          </w:p>
        </w:tc>
        <w:tc>
          <w:tcPr>
            <w:tcW w:w="902" w:type="dxa"/>
            <w:vAlign w:val="bottom"/>
          </w:tcPr>
          <w:p w14:paraId="00E53E54" w14:textId="77777777" w:rsidR="008423C7" w:rsidRDefault="008423C7" w:rsidP="000604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7594C294" w14:textId="3B42E251" w:rsidR="008423C7" w:rsidRPr="00C60BB8" w:rsidRDefault="00234E0A" w:rsidP="00D5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6F98C18" w14:textId="77777777" w:rsidR="008423C7" w:rsidRPr="00C60BB8" w:rsidRDefault="008423C7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0E80627E" w14:textId="00292F26" w:rsidR="008423C7" w:rsidRPr="00C60BB8" w:rsidRDefault="00234E0A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12,000</w:t>
            </w:r>
          </w:p>
        </w:tc>
        <w:tc>
          <w:tcPr>
            <w:tcW w:w="273" w:type="dxa"/>
            <w:vAlign w:val="bottom"/>
          </w:tcPr>
          <w:p w14:paraId="6E4F3338" w14:textId="77777777" w:rsidR="008423C7" w:rsidRPr="00C60BB8" w:rsidRDefault="008423C7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6F6CD511" w14:textId="13ABCB8D" w:rsidR="008423C7" w:rsidRPr="00C60BB8" w:rsidRDefault="00234E0A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12,000</w:t>
            </w:r>
          </w:p>
        </w:tc>
      </w:tr>
      <w:tr w:rsidR="00BF1687" w:rsidRPr="00B86C28" w14:paraId="6AEED1EB" w14:textId="77777777" w:rsidTr="00A461E5">
        <w:trPr>
          <w:trHeight w:val="381"/>
        </w:trPr>
        <w:tc>
          <w:tcPr>
            <w:tcW w:w="3418" w:type="dxa"/>
          </w:tcPr>
          <w:p w14:paraId="6D49B79E" w14:textId="58872FD7" w:rsidR="004924B0" w:rsidRPr="00C60BB8" w:rsidRDefault="00BF1687" w:rsidP="0023337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2" w:type="dxa"/>
          </w:tcPr>
          <w:p w14:paraId="40162215" w14:textId="77777777" w:rsidR="00BF1687" w:rsidRPr="00C60BB8" w:rsidRDefault="00BF1687" w:rsidP="00BF16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2C2658DF" w14:textId="318CEF4E" w:rsidR="00BF1687" w:rsidRDefault="00234E0A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928,149</w:t>
            </w:r>
          </w:p>
        </w:tc>
        <w:tc>
          <w:tcPr>
            <w:tcW w:w="270" w:type="dxa"/>
            <w:vAlign w:val="bottom"/>
          </w:tcPr>
          <w:p w14:paraId="562C234D" w14:textId="77777777" w:rsidR="00BF1687" w:rsidRPr="00C60BB8" w:rsidRDefault="00BF1687" w:rsidP="00BF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765314F7" w14:textId="7558E5C3" w:rsidR="00BF1687" w:rsidRDefault="00234E0A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116,646</w:t>
            </w:r>
          </w:p>
        </w:tc>
        <w:tc>
          <w:tcPr>
            <w:tcW w:w="273" w:type="dxa"/>
            <w:vAlign w:val="bottom"/>
          </w:tcPr>
          <w:p w14:paraId="6C583952" w14:textId="77777777" w:rsidR="00BF1687" w:rsidRPr="00C60BB8" w:rsidRDefault="00BF1687" w:rsidP="00BF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0F9BE6B8" w14:textId="00B7C6FD" w:rsidR="00BF1687" w:rsidRDefault="00234E0A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1,044,795</w:t>
            </w:r>
          </w:p>
        </w:tc>
      </w:tr>
      <w:tr w:rsidR="005A7093" w:rsidRPr="00B86C28" w14:paraId="5B40FEC5" w14:textId="77777777" w:rsidTr="00A461E5">
        <w:trPr>
          <w:trHeight w:val="368"/>
        </w:trPr>
        <w:tc>
          <w:tcPr>
            <w:tcW w:w="3418" w:type="dxa"/>
          </w:tcPr>
          <w:p w14:paraId="5C1F587F" w14:textId="7EDAE5CE" w:rsidR="005A7093" w:rsidRPr="00C60BB8" w:rsidRDefault="005A7093" w:rsidP="005A709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 w:rsidR="00A461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2" w:type="dxa"/>
          </w:tcPr>
          <w:p w14:paraId="3992F759" w14:textId="77777777" w:rsidR="005A7093" w:rsidRPr="00C60BB8" w:rsidRDefault="005A7093" w:rsidP="005A70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5467694D" w14:textId="71AD46FC" w:rsidR="005A7093" w:rsidRPr="00C60BB8" w:rsidRDefault="00234E0A" w:rsidP="00B3373B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151,178</w:t>
            </w:r>
          </w:p>
        </w:tc>
        <w:tc>
          <w:tcPr>
            <w:tcW w:w="270" w:type="dxa"/>
            <w:vAlign w:val="bottom"/>
          </w:tcPr>
          <w:p w14:paraId="1E3F9CF8" w14:textId="77777777" w:rsidR="005A7093" w:rsidRPr="00C60BB8" w:rsidRDefault="005A7093" w:rsidP="005A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0975A273" w14:textId="5FF04BA3" w:rsidR="005A7093" w:rsidRPr="00C60BB8" w:rsidRDefault="00234E0A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3,792,861</w:t>
            </w:r>
          </w:p>
        </w:tc>
        <w:tc>
          <w:tcPr>
            <w:tcW w:w="273" w:type="dxa"/>
            <w:vAlign w:val="bottom"/>
          </w:tcPr>
          <w:p w14:paraId="00E5CCC7" w14:textId="77777777" w:rsidR="005A7093" w:rsidRPr="00C60BB8" w:rsidRDefault="005A7093" w:rsidP="005A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0AEDAE36" w14:textId="136F9D75" w:rsidR="005A7093" w:rsidRPr="00C60BB8" w:rsidRDefault="00234E0A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3,944,039</w:t>
            </w:r>
          </w:p>
        </w:tc>
      </w:tr>
      <w:tr w:rsidR="005A7093" w:rsidRPr="00B86C28" w14:paraId="3527FB16" w14:textId="77777777" w:rsidTr="00A461E5">
        <w:trPr>
          <w:trHeight w:val="395"/>
        </w:trPr>
        <w:tc>
          <w:tcPr>
            <w:tcW w:w="3418" w:type="dxa"/>
            <w:hideMark/>
          </w:tcPr>
          <w:p w14:paraId="677AB6E6" w14:textId="77777777" w:rsidR="005A7093" w:rsidRPr="00C60BB8" w:rsidRDefault="005A7093" w:rsidP="005A709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B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2" w:type="dxa"/>
          </w:tcPr>
          <w:p w14:paraId="69C78A4A" w14:textId="77777777" w:rsidR="005A7093" w:rsidRPr="00C60BB8" w:rsidRDefault="005A7093" w:rsidP="005A70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C212EC" w14:textId="0A3EFAC2" w:rsidR="005A7093" w:rsidRPr="00C60BB8" w:rsidRDefault="00234E0A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1,168,685</w:t>
            </w:r>
          </w:p>
        </w:tc>
        <w:tc>
          <w:tcPr>
            <w:tcW w:w="270" w:type="dxa"/>
            <w:vAlign w:val="bottom"/>
          </w:tcPr>
          <w:p w14:paraId="625CC95D" w14:textId="77777777" w:rsidR="005A7093" w:rsidRPr="00C60BB8" w:rsidRDefault="005A7093" w:rsidP="005A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A5E8A0" w14:textId="15046DEA" w:rsidR="005A7093" w:rsidRPr="00C60BB8" w:rsidRDefault="00234E0A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4,027,916</w:t>
            </w:r>
          </w:p>
        </w:tc>
        <w:tc>
          <w:tcPr>
            <w:tcW w:w="273" w:type="dxa"/>
            <w:vAlign w:val="bottom"/>
          </w:tcPr>
          <w:p w14:paraId="23DA14EC" w14:textId="77777777" w:rsidR="005A7093" w:rsidRPr="00C60BB8" w:rsidRDefault="005A7093" w:rsidP="005A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617090" w14:textId="13D80F40" w:rsidR="005A7093" w:rsidRPr="00C60BB8" w:rsidRDefault="00234E0A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5,196,601</w:t>
            </w:r>
          </w:p>
        </w:tc>
      </w:tr>
    </w:tbl>
    <w:p w14:paraId="47A73024" w14:textId="77777777" w:rsidR="00A461E5" w:rsidRPr="00DC6A24" w:rsidRDefault="00A461E5">
      <w:pPr>
        <w:rPr>
          <w:rFonts w:asciiTheme="majorHAnsi" w:hAnsiTheme="majorHAnsi" w:cstheme="majorHAns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902"/>
        <w:gridCol w:w="1528"/>
        <w:gridCol w:w="287"/>
        <w:gridCol w:w="1423"/>
        <w:gridCol w:w="289"/>
        <w:gridCol w:w="1513"/>
      </w:tblGrid>
      <w:tr w:rsidR="00BB7A7B" w:rsidRPr="00B86C28" w14:paraId="35F5A13A" w14:textId="77777777" w:rsidTr="00A461E5">
        <w:trPr>
          <w:trHeight w:val="395"/>
        </w:trPr>
        <w:tc>
          <w:tcPr>
            <w:tcW w:w="3418" w:type="dxa"/>
          </w:tcPr>
          <w:p w14:paraId="483C6444" w14:textId="77777777" w:rsidR="00BB7A7B" w:rsidRPr="00C60BB8" w:rsidRDefault="00BB7A7B" w:rsidP="00660D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</w:tcPr>
          <w:p w14:paraId="4FDF54CD" w14:textId="77777777" w:rsidR="00BB7A7B" w:rsidRPr="00C60BB8" w:rsidRDefault="00BB7A7B" w:rsidP="00660D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</w:tcPr>
          <w:p w14:paraId="45C51CFB" w14:textId="61B9C4DB" w:rsidR="00BB7A7B" w:rsidRPr="00C60BB8" w:rsidRDefault="00BB7A7B" w:rsidP="00660D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60BB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เฉพาะกิจการ</w:t>
            </w:r>
          </w:p>
        </w:tc>
      </w:tr>
      <w:tr w:rsidR="001A7059" w:rsidRPr="00B86C28" w14:paraId="462424CF" w14:textId="77777777" w:rsidTr="00BB7A7B">
        <w:trPr>
          <w:trHeight w:val="783"/>
        </w:trPr>
        <w:tc>
          <w:tcPr>
            <w:tcW w:w="3418" w:type="dxa"/>
          </w:tcPr>
          <w:p w14:paraId="1FFB6E2A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0BBE0CCA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vAlign w:val="bottom"/>
          </w:tcPr>
          <w:p w14:paraId="14FD5875" w14:textId="3B2597C3" w:rsidR="001A7059" w:rsidRPr="005B2926" w:rsidRDefault="00A243F1" w:rsidP="007A242B">
            <w:pPr>
              <w:tabs>
                <w:tab w:val="clear" w:pos="227"/>
                <w:tab w:val="clear" w:pos="454"/>
                <w:tab w:val="clear" w:pos="680"/>
              </w:tabs>
              <w:ind w:left="-96" w:right="-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5B29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528" w:type="dxa"/>
            <w:vAlign w:val="bottom"/>
            <w:hideMark/>
          </w:tcPr>
          <w:p w14:paraId="090ECDA2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B292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ส่วนที่มี</w:t>
            </w:r>
          </w:p>
          <w:p w14:paraId="17F37C06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B292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หลักประกัน</w:t>
            </w:r>
          </w:p>
        </w:tc>
        <w:tc>
          <w:tcPr>
            <w:tcW w:w="287" w:type="dxa"/>
            <w:vAlign w:val="bottom"/>
          </w:tcPr>
          <w:p w14:paraId="72E9A02F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23" w:type="dxa"/>
            <w:vAlign w:val="bottom"/>
            <w:hideMark/>
          </w:tcPr>
          <w:p w14:paraId="07B31926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B292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89" w:type="dxa"/>
            <w:vAlign w:val="bottom"/>
          </w:tcPr>
          <w:p w14:paraId="7CD873D5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13" w:type="dxa"/>
            <w:vAlign w:val="bottom"/>
            <w:hideMark/>
          </w:tcPr>
          <w:p w14:paraId="16E0B8F4" w14:textId="77777777" w:rsidR="001A7059" w:rsidRPr="00B9098A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9098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1A7059" w:rsidRPr="00B86C28" w14:paraId="4870BFD1" w14:textId="77777777" w:rsidTr="00BB7A7B">
        <w:trPr>
          <w:trHeight w:val="397"/>
        </w:trPr>
        <w:tc>
          <w:tcPr>
            <w:tcW w:w="3418" w:type="dxa"/>
          </w:tcPr>
          <w:p w14:paraId="73A4ED91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</w:tcPr>
          <w:p w14:paraId="193AC1C0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4EC3CBDD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5B2926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5B29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1A7059" w:rsidRPr="00B86C28" w14:paraId="0FDB6674" w14:textId="77777777" w:rsidTr="00BB7A7B">
        <w:trPr>
          <w:trHeight w:val="332"/>
        </w:trPr>
        <w:tc>
          <w:tcPr>
            <w:tcW w:w="3418" w:type="dxa"/>
          </w:tcPr>
          <w:p w14:paraId="287B894C" w14:textId="1FBDAD41" w:rsidR="001A7059" w:rsidRPr="005B2926" w:rsidRDefault="001A7059" w:rsidP="007A242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29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5633A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5633A9" w:rsidRPr="00C60BB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633A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5633A9" w:rsidRPr="00C60BB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5633A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02" w:type="dxa"/>
            <w:vAlign w:val="bottom"/>
          </w:tcPr>
          <w:p w14:paraId="264EF051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8" w:type="dxa"/>
            <w:vAlign w:val="bottom"/>
          </w:tcPr>
          <w:p w14:paraId="12E946A1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7" w:type="dxa"/>
            <w:vAlign w:val="bottom"/>
          </w:tcPr>
          <w:p w14:paraId="1A474EC8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3CA5FC4A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89" w:type="dxa"/>
            <w:vAlign w:val="bottom"/>
          </w:tcPr>
          <w:p w14:paraId="46CC6E1C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2BA91019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316421" w:rsidRPr="00B86C28" w14:paraId="07B3D48C" w14:textId="77777777" w:rsidTr="00BB7A7B">
        <w:trPr>
          <w:trHeight w:val="123"/>
        </w:trPr>
        <w:tc>
          <w:tcPr>
            <w:tcW w:w="3418" w:type="dxa"/>
            <w:vAlign w:val="bottom"/>
            <w:hideMark/>
          </w:tcPr>
          <w:p w14:paraId="0FD27E89" w14:textId="50CEB50A" w:rsidR="004924B0" w:rsidRPr="005B2926" w:rsidRDefault="00316421" w:rsidP="0023337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2" w:type="dxa"/>
            <w:vAlign w:val="bottom"/>
          </w:tcPr>
          <w:p w14:paraId="194CFCAD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8" w:type="dxa"/>
            <w:vAlign w:val="bottom"/>
          </w:tcPr>
          <w:p w14:paraId="6F6FCF01" w14:textId="4E26F932" w:rsidR="00316421" w:rsidRPr="005B2926" w:rsidRDefault="00584CA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89,358</w:t>
            </w:r>
          </w:p>
        </w:tc>
        <w:tc>
          <w:tcPr>
            <w:tcW w:w="287" w:type="dxa"/>
            <w:vAlign w:val="bottom"/>
          </w:tcPr>
          <w:p w14:paraId="2F655D77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5EBF5AB2" w14:textId="44879A7E" w:rsidR="00316421" w:rsidRPr="00DF1C09" w:rsidRDefault="00584CA1" w:rsidP="00475C54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14,927</w:t>
            </w:r>
          </w:p>
        </w:tc>
        <w:tc>
          <w:tcPr>
            <w:tcW w:w="289" w:type="dxa"/>
            <w:vAlign w:val="bottom"/>
          </w:tcPr>
          <w:p w14:paraId="6E074EE7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296AF7DE" w14:textId="11F52C78" w:rsidR="00316421" w:rsidRPr="005B2926" w:rsidRDefault="00584CA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104,285</w:t>
            </w:r>
          </w:p>
        </w:tc>
      </w:tr>
      <w:tr w:rsidR="00316421" w:rsidRPr="00B86C28" w14:paraId="6A9073B1" w14:textId="77777777" w:rsidTr="00BB7A7B">
        <w:trPr>
          <w:trHeight w:val="123"/>
        </w:trPr>
        <w:tc>
          <w:tcPr>
            <w:tcW w:w="3418" w:type="dxa"/>
            <w:vAlign w:val="bottom"/>
          </w:tcPr>
          <w:p w14:paraId="18EDAA9F" w14:textId="77777777" w:rsidR="00316421" w:rsidRPr="005B2926" w:rsidRDefault="00316421" w:rsidP="0031642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เงินกู้ยืมระยะสั้นจากบุคคลหรือกิจการ</w:t>
            </w:r>
          </w:p>
          <w:p w14:paraId="70B74C3B" w14:textId="7D9C8E2E" w:rsidR="00316421" w:rsidRPr="005B2926" w:rsidRDefault="00316421" w:rsidP="0031642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2926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  <w:r w:rsidR="004924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  <w:vAlign w:val="bottom"/>
          </w:tcPr>
          <w:p w14:paraId="42F475A9" w14:textId="5FCD36DC" w:rsidR="00316421" w:rsidRPr="005B2926" w:rsidRDefault="00DC6A24" w:rsidP="00BD0F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528" w:type="dxa"/>
            <w:vAlign w:val="bottom"/>
          </w:tcPr>
          <w:p w14:paraId="483D1F0A" w14:textId="05B7A2D5" w:rsidR="00316421" w:rsidRPr="005B2926" w:rsidRDefault="00584CA1" w:rsidP="009D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7" w:type="dxa"/>
            <w:vAlign w:val="bottom"/>
          </w:tcPr>
          <w:p w14:paraId="6BDCA337" w14:textId="6E53FBAE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0A6E53FE" w14:textId="664E544C" w:rsidR="00316421" w:rsidRPr="005B2926" w:rsidRDefault="00584CA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</w:t>
            </w:r>
            <w:r w:rsidR="009E606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,621</w:t>
            </w:r>
          </w:p>
        </w:tc>
        <w:tc>
          <w:tcPr>
            <w:tcW w:w="289" w:type="dxa"/>
            <w:vAlign w:val="bottom"/>
          </w:tcPr>
          <w:p w14:paraId="4598F70A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184A0437" w14:textId="5C46A01E" w:rsidR="00316421" w:rsidRPr="005B2926" w:rsidRDefault="00584CA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</w:t>
            </w:r>
            <w:r w:rsidR="009E606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,621</w:t>
            </w:r>
          </w:p>
        </w:tc>
      </w:tr>
      <w:tr w:rsidR="008423C7" w:rsidRPr="00B86C28" w14:paraId="0655630D" w14:textId="77777777" w:rsidTr="00BB7A7B">
        <w:trPr>
          <w:trHeight w:val="123"/>
        </w:trPr>
        <w:tc>
          <w:tcPr>
            <w:tcW w:w="3418" w:type="dxa"/>
            <w:vAlign w:val="bottom"/>
          </w:tcPr>
          <w:p w14:paraId="2A153DBC" w14:textId="7333D9EF" w:rsidR="008423C7" w:rsidRPr="005B2926" w:rsidRDefault="008423C7" w:rsidP="0031642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="00301F33" w:rsidRPr="00C60BB8"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  <w:r w:rsidR="00301F33">
              <w:rPr>
                <w:rFonts w:ascii="Angsana New" w:hAnsi="Angsana New" w:hint="cs"/>
                <w:sz w:val="30"/>
                <w:szCs w:val="30"/>
                <w:cs/>
              </w:rPr>
              <w:t>หรือกิจการอื่น</w:t>
            </w:r>
          </w:p>
        </w:tc>
        <w:tc>
          <w:tcPr>
            <w:tcW w:w="902" w:type="dxa"/>
            <w:vAlign w:val="bottom"/>
          </w:tcPr>
          <w:p w14:paraId="0BEE2D7E" w14:textId="77777777" w:rsidR="008423C7" w:rsidRPr="005B2926" w:rsidRDefault="008423C7" w:rsidP="00BD0F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4B53E63B" w14:textId="5B52A7A9" w:rsidR="008423C7" w:rsidRPr="005B2926" w:rsidRDefault="00584CA1" w:rsidP="009D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7" w:type="dxa"/>
            <w:vAlign w:val="bottom"/>
          </w:tcPr>
          <w:p w14:paraId="6CB44CC2" w14:textId="77777777" w:rsidR="008423C7" w:rsidRPr="005B2926" w:rsidRDefault="008423C7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5BF19AD2" w14:textId="6BC8DC2E" w:rsidR="008423C7" w:rsidRPr="005B2926" w:rsidRDefault="00584CA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7,000</w:t>
            </w:r>
          </w:p>
        </w:tc>
        <w:tc>
          <w:tcPr>
            <w:tcW w:w="289" w:type="dxa"/>
            <w:vAlign w:val="bottom"/>
          </w:tcPr>
          <w:p w14:paraId="5ECD5D4D" w14:textId="77777777" w:rsidR="008423C7" w:rsidRPr="005B2926" w:rsidRDefault="008423C7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07814C36" w14:textId="25682CBA" w:rsidR="008423C7" w:rsidRPr="005B2926" w:rsidRDefault="00584CA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7,000</w:t>
            </w:r>
          </w:p>
        </w:tc>
      </w:tr>
      <w:tr w:rsidR="00316421" w:rsidRPr="00B86C28" w14:paraId="0FD908D7" w14:textId="77777777" w:rsidTr="00BB7A7B">
        <w:trPr>
          <w:trHeight w:val="397"/>
        </w:trPr>
        <w:tc>
          <w:tcPr>
            <w:tcW w:w="3418" w:type="dxa"/>
            <w:hideMark/>
          </w:tcPr>
          <w:p w14:paraId="42B3329B" w14:textId="10B4A9B6" w:rsidR="004924B0" w:rsidRPr="005B2926" w:rsidRDefault="00316421" w:rsidP="0023337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2" w:type="dxa"/>
          </w:tcPr>
          <w:p w14:paraId="6FA92DF6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8" w:type="dxa"/>
            <w:vAlign w:val="bottom"/>
          </w:tcPr>
          <w:p w14:paraId="05890E7B" w14:textId="513A2D0A" w:rsidR="00316421" w:rsidRPr="005B2926" w:rsidRDefault="00584CA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927,697</w:t>
            </w:r>
          </w:p>
        </w:tc>
        <w:tc>
          <w:tcPr>
            <w:tcW w:w="287" w:type="dxa"/>
            <w:vAlign w:val="bottom"/>
          </w:tcPr>
          <w:p w14:paraId="75FD3648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0E1871CE" w14:textId="20628DDB" w:rsidR="00316421" w:rsidRPr="005B2926" w:rsidRDefault="00584CA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="009E606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02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9E606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597</w:t>
            </w:r>
          </w:p>
        </w:tc>
        <w:tc>
          <w:tcPr>
            <w:tcW w:w="289" w:type="dxa"/>
            <w:vAlign w:val="bottom"/>
          </w:tcPr>
          <w:p w14:paraId="5AD292DF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5B596733" w14:textId="7B4312F2" w:rsidR="00316421" w:rsidRPr="005B2926" w:rsidRDefault="00584CA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1,03</w:t>
            </w:r>
            <w:r w:rsidR="009E606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9E606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294</w:t>
            </w:r>
          </w:p>
        </w:tc>
      </w:tr>
      <w:tr w:rsidR="00316421" w:rsidRPr="00B86C28" w14:paraId="538028B9" w14:textId="77777777" w:rsidTr="00BB7A7B">
        <w:trPr>
          <w:trHeight w:val="397"/>
        </w:trPr>
        <w:tc>
          <w:tcPr>
            <w:tcW w:w="3418" w:type="dxa"/>
          </w:tcPr>
          <w:p w14:paraId="543022D7" w14:textId="6966F445" w:rsidR="00316421" w:rsidRPr="005B2926" w:rsidRDefault="00316421" w:rsidP="0031642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 w:rsidR="004924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55B57B14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591585CB" w14:textId="5C6B707F" w:rsidR="00316421" w:rsidRPr="003C7B42" w:rsidRDefault="00584CA1" w:rsidP="003C7B42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="0005078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51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05078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178</w:t>
            </w:r>
          </w:p>
        </w:tc>
        <w:tc>
          <w:tcPr>
            <w:tcW w:w="287" w:type="dxa"/>
            <w:vAlign w:val="bottom"/>
          </w:tcPr>
          <w:p w14:paraId="29BAB04A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7A09BDCD" w14:textId="606E10A4" w:rsidR="00316421" w:rsidRPr="005B2926" w:rsidRDefault="00584CA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</w:t>
            </w:r>
            <w:r w:rsidR="0005078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792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5078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861</w:t>
            </w:r>
          </w:p>
        </w:tc>
        <w:tc>
          <w:tcPr>
            <w:tcW w:w="289" w:type="dxa"/>
            <w:vAlign w:val="bottom"/>
          </w:tcPr>
          <w:p w14:paraId="62C36725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7D58D213" w14:textId="3BD760ED" w:rsidR="00316421" w:rsidRPr="005B2926" w:rsidRDefault="00584CA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3,944,0</w:t>
            </w:r>
            <w:r w:rsidR="0005078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39</w:t>
            </w:r>
          </w:p>
        </w:tc>
      </w:tr>
      <w:tr w:rsidR="00316421" w:rsidRPr="00B86C28" w14:paraId="0A38B46C" w14:textId="77777777" w:rsidTr="00BB7A7B">
        <w:trPr>
          <w:trHeight w:val="397"/>
        </w:trPr>
        <w:tc>
          <w:tcPr>
            <w:tcW w:w="3418" w:type="dxa"/>
            <w:hideMark/>
          </w:tcPr>
          <w:p w14:paraId="76A72AEE" w14:textId="77777777" w:rsidR="00316421" w:rsidRPr="005B2926" w:rsidRDefault="00316421" w:rsidP="0031642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29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2" w:type="dxa"/>
          </w:tcPr>
          <w:p w14:paraId="0626D19E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E4D90" w14:textId="196BCA51" w:rsidR="00316421" w:rsidRPr="005B2926" w:rsidRDefault="00584CA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1,16</w:t>
            </w:r>
            <w:r w:rsidR="00050786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8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,</w:t>
            </w:r>
            <w:r w:rsidR="00050786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233</w:t>
            </w:r>
          </w:p>
        </w:tc>
        <w:tc>
          <w:tcPr>
            <w:tcW w:w="287" w:type="dxa"/>
            <w:vAlign w:val="bottom"/>
          </w:tcPr>
          <w:p w14:paraId="1BE26581" w14:textId="77777777" w:rsidR="00316421" w:rsidRPr="005B2926" w:rsidRDefault="00316421" w:rsidP="003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5CD7AF" w14:textId="4F2DA49B" w:rsidR="00316421" w:rsidRPr="005B2926" w:rsidRDefault="00584CA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4,</w:t>
            </w:r>
            <w:r w:rsidR="009E6062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251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9E6062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006</w:t>
            </w:r>
          </w:p>
        </w:tc>
        <w:tc>
          <w:tcPr>
            <w:tcW w:w="289" w:type="dxa"/>
            <w:vAlign w:val="bottom"/>
          </w:tcPr>
          <w:p w14:paraId="1FCB3BE7" w14:textId="77777777" w:rsidR="00316421" w:rsidRPr="005B2926" w:rsidRDefault="0031642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C5D2E6" w14:textId="407F2A57" w:rsidR="00316421" w:rsidRPr="005B2926" w:rsidRDefault="00584CA1" w:rsidP="00316421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5,4</w:t>
            </w:r>
            <w:r w:rsidR="009E6062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9E6062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239</w:t>
            </w:r>
          </w:p>
        </w:tc>
      </w:tr>
    </w:tbl>
    <w:p w14:paraId="2C92972C" w14:textId="77777777" w:rsidR="00AD7743" w:rsidRDefault="00AD7743" w:rsidP="0068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" w:firstLine="432"/>
        <w:rPr>
          <w:rFonts w:ascii="Angsana New" w:hAnsi="Angsana New"/>
          <w:b/>
          <w:bCs/>
          <w:i/>
          <w:iCs/>
          <w:lang w:val="en-GB" w:eastAsia="en-GB"/>
        </w:rPr>
      </w:pPr>
    </w:p>
    <w:p w14:paraId="1633F721" w14:textId="77777777" w:rsidR="00F45F06" w:rsidRDefault="00F45F06" w:rsidP="0068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" w:firstLine="432"/>
        <w:rPr>
          <w:rFonts w:ascii="Angsana New" w:hAnsi="Angsana New"/>
          <w:b/>
          <w:bCs/>
          <w:i/>
          <w:iCs/>
          <w:lang w:val="en-GB" w:eastAsia="en-GB"/>
        </w:rPr>
      </w:pPr>
    </w:p>
    <w:p w14:paraId="60154C92" w14:textId="1D6A2B48" w:rsidR="00BA3C0D" w:rsidRPr="00D462F8" w:rsidRDefault="00831684" w:rsidP="00557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/>
          <w:i/>
          <w:iCs/>
          <w:kern w:val="2"/>
          <w:sz w:val="30"/>
          <w:szCs w:val="30"/>
          <w:lang w:val="en-GB" w:eastAsia="en-GB"/>
          <w14:ligatures w14:val="standardContextual"/>
        </w:rPr>
      </w:pPr>
      <w:r>
        <w:rPr>
          <w:rFonts w:asciiTheme="minorHAnsi" w:eastAsia="Calibri" w:hAnsiTheme="minorHAnsi"/>
          <w:i/>
          <w:iCs/>
          <w:kern w:val="2"/>
          <w:sz w:val="30"/>
          <w:szCs w:val="30"/>
          <w:lang w:val="en-GB" w:eastAsia="en-GB"/>
          <w14:ligatures w14:val="standardContextual"/>
        </w:rPr>
        <w:lastRenderedPageBreak/>
        <w:t>8</w:t>
      </w:r>
      <w:r w:rsidR="00071440" w:rsidRPr="00D462F8">
        <w:rPr>
          <w:rFonts w:asciiTheme="minorHAnsi" w:eastAsia="Calibri" w:hAnsiTheme="minorHAnsi"/>
          <w:i/>
          <w:iCs/>
          <w:kern w:val="2"/>
          <w:sz w:val="30"/>
          <w:szCs w:val="30"/>
          <w:lang w:val="en-GB" w:eastAsia="en-GB"/>
          <w14:ligatures w14:val="standardContextual"/>
        </w:rPr>
        <w:t>.1</w:t>
      </w:r>
      <w:r w:rsidR="00BA3C0D" w:rsidRPr="00D462F8">
        <w:rPr>
          <w:rFonts w:asciiTheme="minorHAnsi" w:eastAsia="Calibri" w:hAnsiTheme="minorHAnsi"/>
          <w:i/>
          <w:iCs/>
          <w:kern w:val="2"/>
          <w:sz w:val="30"/>
          <w:szCs w:val="30"/>
          <w:cs/>
          <w:lang w:val="en-GB" w:eastAsia="en-GB"/>
          <w14:ligatures w14:val="standardContextual"/>
        </w:rPr>
        <w:t>) รายละเอียดหนี้สินที่มีภาระดอกเบี้ยส่วนที่มีหลักประกัน</w:t>
      </w:r>
    </w:p>
    <w:p w14:paraId="7E9597D7" w14:textId="77777777" w:rsidR="00BA3C0D" w:rsidRPr="007B6DCA" w:rsidRDefault="00BA3C0D" w:rsidP="00A46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/>
          <w:b/>
          <w:bCs/>
          <w:kern w:val="2"/>
          <w:sz w:val="30"/>
          <w:szCs w:val="30"/>
          <w:lang w:val="en-GB" w:eastAsia="en-GB"/>
          <w14:ligatures w14:val="standardContextual"/>
        </w:rPr>
      </w:pPr>
    </w:p>
    <w:tbl>
      <w:tblPr>
        <w:tblW w:w="4872" w:type="pct"/>
        <w:tblInd w:w="450" w:type="dxa"/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1801"/>
        <w:gridCol w:w="182"/>
        <w:gridCol w:w="3599"/>
        <w:gridCol w:w="183"/>
        <w:gridCol w:w="3594"/>
      </w:tblGrid>
      <w:tr w:rsidR="00FE40E1" w:rsidRPr="00C57A5B" w14:paraId="5D0E1AD5" w14:textId="77777777" w:rsidTr="00FE40E1">
        <w:trPr>
          <w:cantSplit/>
          <w:trHeight w:hRule="exact" w:val="340"/>
          <w:tblHeader/>
        </w:trPr>
        <w:tc>
          <w:tcPr>
            <w:tcW w:w="962" w:type="pct"/>
            <w:shd w:val="clear" w:color="auto" w:fill="auto"/>
          </w:tcPr>
          <w:p w14:paraId="460B29CB" w14:textId="77777777" w:rsidR="00BA3C0D" w:rsidRPr="00FF37B2" w:rsidRDefault="00BA3C0D" w:rsidP="00BA3C0D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14:paraId="2FF2D2EA" w14:textId="77777777" w:rsidR="00BA3C0D" w:rsidRPr="00C60BB8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23" w:type="pct"/>
            <w:shd w:val="clear" w:color="auto" w:fill="auto"/>
          </w:tcPr>
          <w:p w14:paraId="39A5C837" w14:textId="1AA11016" w:rsidR="00BA3C0D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BB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98" w:type="pct"/>
            <w:shd w:val="clear" w:color="auto" w:fill="auto"/>
          </w:tcPr>
          <w:p w14:paraId="27FEC19F" w14:textId="77777777" w:rsidR="00BA3C0D" w:rsidRPr="00FF37B2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21" w:type="pct"/>
            <w:shd w:val="clear" w:color="auto" w:fill="auto"/>
          </w:tcPr>
          <w:p w14:paraId="7356A9DB" w14:textId="59794F60" w:rsidR="00BA3C0D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right="16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BB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เฉพาะกิจการ</w:t>
            </w:r>
          </w:p>
        </w:tc>
      </w:tr>
      <w:tr w:rsidR="00FE40E1" w:rsidRPr="00C57A5B" w14:paraId="2B162F0D" w14:textId="77777777" w:rsidTr="00FE40E1">
        <w:trPr>
          <w:cantSplit/>
          <w:trHeight w:hRule="exact" w:val="202"/>
        </w:trPr>
        <w:tc>
          <w:tcPr>
            <w:tcW w:w="962" w:type="pct"/>
            <w:shd w:val="clear" w:color="auto" w:fill="auto"/>
          </w:tcPr>
          <w:p w14:paraId="5A23A506" w14:textId="3C5E57E5" w:rsidR="00BA3C0D" w:rsidRPr="00FF37B2" w:rsidRDefault="00BA3C0D" w:rsidP="00BA3C0D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14:paraId="31D41110" w14:textId="77777777" w:rsidR="00BA3C0D" w:rsidRPr="00FF37B2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3" w:type="pct"/>
            <w:shd w:val="clear" w:color="auto" w:fill="auto"/>
          </w:tcPr>
          <w:p w14:paraId="2FE8E9FC" w14:textId="11923A52" w:rsidR="00BA3C0D" w:rsidRPr="00FF37B2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</w:tcPr>
          <w:p w14:paraId="15652A69" w14:textId="77777777" w:rsidR="00BA3C0D" w:rsidRPr="00FF37B2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21" w:type="pct"/>
            <w:shd w:val="clear" w:color="auto" w:fill="auto"/>
          </w:tcPr>
          <w:p w14:paraId="6518CB05" w14:textId="77777777" w:rsidR="00BA3C0D" w:rsidRPr="00FF37B2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40E1" w:rsidRPr="00C57A5B" w14:paraId="732E6581" w14:textId="77777777" w:rsidTr="00FE40E1">
        <w:trPr>
          <w:cantSplit/>
          <w:trHeight w:val="1973"/>
        </w:trPr>
        <w:tc>
          <w:tcPr>
            <w:tcW w:w="962" w:type="pct"/>
            <w:shd w:val="clear" w:color="auto" w:fill="auto"/>
          </w:tcPr>
          <w:p w14:paraId="19399EA7" w14:textId="754797F7" w:rsidR="008423C7" w:rsidRPr="00FF37B2" w:rsidRDefault="008423C7" w:rsidP="008423C7">
            <w:pPr>
              <w:spacing w:line="240" w:lineRule="auto"/>
              <w:ind w:right="-108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" w:type="pct"/>
          </w:tcPr>
          <w:p w14:paraId="12EFAAA5" w14:textId="77777777" w:rsidR="008423C7" w:rsidRPr="00FF37B2" w:rsidRDefault="008423C7" w:rsidP="008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</w:p>
        </w:tc>
        <w:tc>
          <w:tcPr>
            <w:tcW w:w="1923" w:type="pct"/>
            <w:shd w:val="clear" w:color="auto" w:fill="auto"/>
          </w:tcPr>
          <w:p w14:paraId="20C078D2" w14:textId="77777777" w:rsidR="008423C7" w:rsidRPr="007F4209" w:rsidRDefault="008423C7" w:rsidP="008423C7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7F4209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</w:t>
            </w:r>
            <w:r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ย่อย</w:t>
            </w:r>
          </w:p>
          <w:p w14:paraId="12E7DB25" w14:textId="39649C44" w:rsidR="008423C7" w:rsidRPr="007F4209" w:rsidRDefault="008423C7" w:rsidP="008423C7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7F4209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หุ้นของบริษัทที่ถือโดย</w:t>
            </w:r>
            <w:r w:rsidR="00DF15C7"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บริษัทอื่น</w:t>
            </w:r>
          </w:p>
          <w:p w14:paraId="63CEDF86" w14:textId="77777777" w:rsidR="008423C7" w:rsidRDefault="008423C7" w:rsidP="008423C7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7F4209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เงินลงทุนในตราสารทุนที่ถือโดยบริษัท</w:t>
            </w:r>
          </w:p>
          <w:p w14:paraId="13983ACA" w14:textId="3A99828F" w:rsidR="008423C7" w:rsidRPr="00FF37B2" w:rsidRDefault="008423C7" w:rsidP="00DA2042">
            <w:pPr>
              <w:pStyle w:val="ListParagraph"/>
              <w:tabs>
                <w:tab w:val="decimal" w:pos="218"/>
              </w:tabs>
              <w:spacing w:line="220" w:lineRule="atLeast"/>
              <w:ind w:left="38" w:right="73"/>
              <w:jc w:val="thaiDistribute"/>
              <w:rPr>
                <w:rFonts w:ascii="Angsana New" w:hAnsi="Angsana New"/>
                <w:position w:val="4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</w:tcPr>
          <w:p w14:paraId="52140191" w14:textId="77777777" w:rsidR="008423C7" w:rsidRPr="00FF37B2" w:rsidRDefault="008423C7" w:rsidP="008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b/>
                <w:bCs/>
                <w:position w:val="4"/>
                <w:sz w:val="26"/>
                <w:szCs w:val="26"/>
                <w:cs/>
              </w:rPr>
            </w:pPr>
          </w:p>
        </w:tc>
        <w:tc>
          <w:tcPr>
            <w:tcW w:w="1921" w:type="pct"/>
            <w:shd w:val="clear" w:color="auto" w:fill="auto"/>
          </w:tcPr>
          <w:p w14:paraId="26FD0271" w14:textId="2562E22F" w:rsidR="00DF15C7" w:rsidRPr="00DA2042" w:rsidRDefault="008423C7" w:rsidP="004A444F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DA2042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</w:t>
            </w:r>
            <w:r w:rsidRPr="00DA2042"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ย่อย</w:t>
            </w:r>
          </w:p>
          <w:p w14:paraId="0573F3E6" w14:textId="0D559335" w:rsidR="008423C7" w:rsidRPr="00DF15C7" w:rsidRDefault="008423C7" w:rsidP="00BB1179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DF15C7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หุ้นของบริษัทที่ถือโดย</w:t>
            </w:r>
            <w:r w:rsidR="00DF15C7" w:rsidRPr="00DF15C7"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บริษัทอื่น</w:t>
            </w:r>
          </w:p>
          <w:p w14:paraId="648CFBA1" w14:textId="4C606E5C" w:rsidR="008423C7" w:rsidRPr="00FF37B2" w:rsidRDefault="008423C7" w:rsidP="00DF15C7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เงินลงทุนในตราสารทุนที่ถือโดยบริษัท</w:t>
            </w:r>
          </w:p>
        </w:tc>
      </w:tr>
      <w:tr w:rsidR="00FE40E1" w:rsidRPr="00C57A5B" w14:paraId="37160287" w14:textId="77777777" w:rsidTr="00FE40E1">
        <w:trPr>
          <w:cantSplit/>
          <w:trHeight w:val="1811"/>
        </w:trPr>
        <w:tc>
          <w:tcPr>
            <w:tcW w:w="962" w:type="pct"/>
            <w:shd w:val="clear" w:color="auto" w:fill="auto"/>
          </w:tcPr>
          <w:p w14:paraId="2DFE5CD5" w14:textId="77777777" w:rsidR="008423C7" w:rsidRDefault="008423C7" w:rsidP="008423C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46EB764F" w14:textId="5D05AB12" w:rsidR="008423C7" w:rsidRPr="00FF37B2" w:rsidRDefault="008423C7" w:rsidP="008423C7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14:paraId="7E35C997" w14:textId="77777777" w:rsidR="008423C7" w:rsidRPr="00D462F8" w:rsidRDefault="008423C7" w:rsidP="008423C7">
            <w:pPr>
              <w:pStyle w:val="ListParagraph"/>
              <w:tabs>
                <w:tab w:val="decimal" w:pos="218"/>
              </w:tabs>
              <w:spacing w:line="220" w:lineRule="atLeast"/>
              <w:ind w:left="38" w:right="73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</w:p>
        </w:tc>
        <w:tc>
          <w:tcPr>
            <w:tcW w:w="1923" w:type="pct"/>
            <w:shd w:val="clear" w:color="auto" w:fill="auto"/>
          </w:tcPr>
          <w:p w14:paraId="458B21BC" w14:textId="10D7B0E3" w:rsidR="008423C7" w:rsidRPr="007F4209" w:rsidRDefault="008423C7" w:rsidP="008423C7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7F4209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ที่ดินที่เป็นกรรมสิทธิ์ของบริษัทอื่น</w:t>
            </w:r>
            <w:r w:rsidR="008A21BD"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  <w:t xml:space="preserve"> </w:t>
            </w:r>
            <w:r w:rsidR="00791D4B"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(ก)</w:t>
            </w:r>
          </w:p>
          <w:p w14:paraId="059A1280" w14:textId="77777777" w:rsidR="008423C7" w:rsidRPr="00071440" w:rsidRDefault="008423C7" w:rsidP="008423C7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7F4209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ตราสารทุนของบริษัทย่อยที่ถือโดยบริษัท</w:t>
            </w:r>
          </w:p>
          <w:p w14:paraId="0292B116" w14:textId="77777777" w:rsidR="00D77FBD" w:rsidRDefault="008423C7" w:rsidP="008423C7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สินทรัพย์ที่เป็นกรรมสิทธิ์ของ</w:t>
            </w:r>
          </w:p>
          <w:p w14:paraId="2D4DE943" w14:textId="506D0CD9" w:rsidR="008423C7" w:rsidRPr="00D462F8" w:rsidRDefault="008423C7" w:rsidP="00D77FBD">
            <w:pPr>
              <w:pStyle w:val="ListParagraph"/>
              <w:tabs>
                <w:tab w:val="decimal" w:pos="218"/>
              </w:tabs>
              <w:spacing w:line="220" w:lineRule="atLeast"/>
              <w:ind w:left="38" w:right="73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บริษัทย่อย</w:t>
            </w:r>
          </w:p>
        </w:tc>
        <w:tc>
          <w:tcPr>
            <w:tcW w:w="98" w:type="pct"/>
            <w:shd w:val="clear" w:color="auto" w:fill="auto"/>
          </w:tcPr>
          <w:p w14:paraId="20FA789F" w14:textId="77777777" w:rsidR="008423C7" w:rsidRPr="00FF37B2" w:rsidRDefault="008423C7" w:rsidP="008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1921" w:type="pct"/>
            <w:shd w:val="clear" w:color="auto" w:fill="auto"/>
          </w:tcPr>
          <w:p w14:paraId="2297DCDB" w14:textId="3DA9BAE6" w:rsidR="008423C7" w:rsidRPr="00D462F8" w:rsidRDefault="008423C7" w:rsidP="008423C7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ที่ดินที่เป็นกรรมสิทธิ์ของบริษัทอื่น</w:t>
            </w:r>
            <w:r w:rsidR="008A21BD"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  <w:t xml:space="preserve"> </w:t>
            </w:r>
            <w:r w:rsidR="00050786"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(ก)</w:t>
            </w:r>
          </w:p>
          <w:p w14:paraId="43F237F7" w14:textId="370080EC" w:rsidR="008423C7" w:rsidRPr="00D462F8" w:rsidRDefault="008423C7" w:rsidP="008423C7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inorHAnsi" w:hAnsiTheme="min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ตราสารทุนของบริษัทย่อยที่ถือโดยบริษัท</w:t>
            </w:r>
          </w:p>
        </w:tc>
      </w:tr>
      <w:tr w:rsidR="00FE40E1" w:rsidRPr="00C57A5B" w14:paraId="6A613D54" w14:textId="77777777" w:rsidTr="00FE40E1">
        <w:trPr>
          <w:cantSplit/>
          <w:trHeight w:val="938"/>
        </w:trPr>
        <w:tc>
          <w:tcPr>
            <w:tcW w:w="962" w:type="pct"/>
            <w:shd w:val="clear" w:color="auto" w:fill="auto"/>
          </w:tcPr>
          <w:p w14:paraId="1AA11B13" w14:textId="3479B0ED" w:rsidR="008423C7" w:rsidRPr="00FF37B2" w:rsidRDefault="008423C7" w:rsidP="008423C7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7" w:type="pct"/>
          </w:tcPr>
          <w:p w14:paraId="704E51BE" w14:textId="77777777" w:rsidR="008423C7" w:rsidRPr="00FF37B2" w:rsidRDefault="008423C7" w:rsidP="008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</w:p>
        </w:tc>
        <w:tc>
          <w:tcPr>
            <w:tcW w:w="1923" w:type="pct"/>
            <w:shd w:val="clear" w:color="auto" w:fill="auto"/>
          </w:tcPr>
          <w:p w14:paraId="2DA7A2C3" w14:textId="77777777" w:rsidR="008423C7" w:rsidRDefault="008423C7" w:rsidP="008423C7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7F4209"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เงินลงทุนในตราสารทุน</w:t>
            </w:r>
            <w:r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ที่ถือโดยบริษัท</w:t>
            </w:r>
            <w:r w:rsidRPr="007F4209"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 xml:space="preserve"> </w:t>
            </w:r>
          </w:p>
          <w:p w14:paraId="3E01BDE2" w14:textId="131BE3C4" w:rsidR="008423C7" w:rsidRPr="00D462F8" w:rsidRDefault="008423C7" w:rsidP="008423C7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7F4209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เงินฝากออมทรัพย์ที่ถือโดยบริษัท</w:t>
            </w:r>
          </w:p>
        </w:tc>
        <w:tc>
          <w:tcPr>
            <w:tcW w:w="98" w:type="pct"/>
            <w:shd w:val="clear" w:color="auto" w:fill="auto"/>
          </w:tcPr>
          <w:p w14:paraId="63DE60DD" w14:textId="77777777" w:rsidR="008423C7" w:rsidRPr="00FF37B2" w:rsidRDefault="008423C7" w:rsidP="008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1921" w:type="pct"/>
            <w:shd w:val="clear" w:color="auto" w:fill="auto"/>
          </w:tcPr>
          <w:p w14:paraId="2D949E81" w14:textId="77777777" w:rsidR="008423C7" w:rsidRPr="00D462F8" w:rsidRDefault="008423C7" w:rsidP="008423C7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inorHAnsi" w:hAnsiTheme="min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เงินลงทุนในตราสารทุน</w:t>
            </w:r>
            <w:r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ที่ถือโดยบริษัท</w:t>
            </w:r>
          </w:p>
          <w:p w14:paraId="6536EF5A" w14:textId="399182DF" w:rsidR="008423C7" w:rsidRPr="00D462F8" w:rsidRDefault="008423C7" w:rsidP="008423C7">
            <w:pPr>
              <w:pStyle w:val="ListParagraph"/>
              <w:numPr>
                <w:ilvl w:val="0"/>
                <w:numId w:val="37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inorHAnsi" w:hAnsiTheme="min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เงินฝากออมทรัพย์ที่ถือโดยบริษัท</w:t>
            </w:r>
          </w:p>
        </w:tc>
      </w:tr>
    </w:tbl>
    <w:p w14:paraId="2FA779B8" w14:textId="4E68C18A" w:rsidR="00071440" w:rsidRDefault="00071440" w:rsidP="00A46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/>
          <w:b/>
          <w:bCs/>
          <w:i/>
          <w:iCs/>
          <w:kern w:val="2"/>
          <w:sz w:val="30"/>
          <w:szCs w:val="30"/>
          <w:lang w:val="en-GB" w:eastAsia="en-GB"/>
          <w14:ligatures w14:val="standardContextual"/>
        </w:rPr>
      </w:pPr>
    </w:p>
    <w:p w14:paraId="78F01659" w14:textId="77777777" w:rsidR="00DA2042" w:rsidRPr="00DA2042" w:rsidRDefault="00050786" w:rsidP="00DA2042">
      <w:pPr>
        <w:pStyle w:val="ListParagraph"/>
        <w:numPr>
          <w:ilvl w:val="0"/>
          <w:numId w:val="49"/>
        </w:numPr>
        <w:spacing w:after="0" w:line="240" w:lineRule="auto"/>
        <w:ind w:left="907" w:right="158"/>
        <w:jc w:val="thaiDistribute"/>
        <w:rPr>
          <w:rFonts w:asciiTheme="majorHAnsi" w:hAnsiTheme="majorHAnsi" w:cstheme="majorHAnsi"/>
          <w:kern w:val="2"/>
          <w:sz w:val="30"/>
          <w:szCs w:val="30"/>
          <w:lang w:eastAsia="en-GB"/>
          <w14:ligatures w14:val="standardContextual"/>
        </w:rPr>
      </w:pPr>
      <w:r w:rsidRPr="00050786">
        <w:rPr>
          <w:rFonts w:asciiTheme="majorHAnsi" w:hAnsiTheme="majorHAnsi" w:cstheme="majorHAnsi"/>
          <w:kern w:val="2"/>
          <w:sz w:val="30"/>
          <w:szCs w:val="30"/>
          <w:cs/>
          <w:lang w:eastAsia="en-GB"/>
          <w14:ligatures w14:val="standardContextual"/>
        </w:rPr>
        <w:t xml:space="preserve">ณ วันที่ </w:t>
      </w:r>
      <w:r w:rsidRPr="00050786">
        <w:rPr>
          <w:rFonts w:asciiTheme="majorHAnsi" w:hAnsiTheme="majorHAnsi" w:cstheme="majorHAnsi"/>
          <w:kern w:val="2"/>
          <w:sz w:val="30"/>
          <w:szCs w:val="30"/>
          <w:lang w:val="en-US" w:eastAsia="en-GB"/>
          <w14:ligatures w14:val="standardContextual"/>
        </w:rPr>
        <w:t xml:space="preserve">31 </w:t>
      </w:r>
      <w:r w:rsidRPr="00050786">
        <w:rPr>
          <w:rFonts w:asciiTheme="majorHAnsi" w:hAnsiTheme="majorHAnsi" w:cstheme="majorHAnsi"/>
          <w:kern w:val="2"/>
          <w:sz w:val="30"/>
          <w:szCs w:val="30"/>
          <w:cs/>
          <w:lang w:val="en-US" w:eastAsia="en-GB"/>
          <w14:ligatures w14:val="standardContextual"/>
        </w:rPr>
        <w:t xml:space="preserve">มีนาคม </w:t>
      </w:r>
      <w:r w:rsidRPr="00050786">
        <w:rPr>
          <w:rFonts w:asciiTheme="majorHAnsi" w:hAnsiTheme="majorHAnsi" w:cstheme="majorHAnsi"/>
          <w:kern w:val="2"/>
          <w:sz w:val="30"/>
          <w:szCs w:val="30"/>
          <w:lang w:val="en-US" w:eastAsia="en-GB"/>
          <w14:ligatures w14:val="standardContextual"/>
        </w:rPr>
        <w:t>256</w:t>
      </w:r>
      <w:r w:rsidR="00A946BD">
        <w:rPr>
          <w:rFonts w:asciiTheme="majorHAnsi" w:hAnsiTheme="majorHAnsi" w:cstheme="majorHAnsi"/>
          <w:kern w:val="2"/>
          <w:sz w:val="30"/>
          <w:szCs w:val="30"/>
          <w:lang w:val="en-US" w:eastAsia="en-GB"/>
          <w14:ligatures w14:val="standardContextual"/>
        </w:rPr>
        <w:t>8</w:t>
      </w:r>
      <w:r w:rsidRPr="00050786">
        <w:rPr>
          <w:rFonts w:asciiTheme="majorHAnsi" w:hAnsiTheme="majorHAnsi" w:cstheme="majorHAnsi"/>
          <w:kern w:val="2"/>
          <w:sz w:val="30"/>
          <w:szCs w:val="30"/>
          <w:lang w:val="en-US" w:eastAsia="en-GB"/>
          <w14:ligatures w14:val="standardContextual"/>
        </w:rPr>
        <w:t xml:space="preserve"> </w:t>
      </w:r>
      <w:r w:rsidRPr="00050786">
        <w:rPr>
          <w:rFonts w:asciiTheme="majorHAnsi" w:hAnsiTheme="majorHAnsi" w:cstheme="majorHAnsi"/>
          <w:kern w:val="2"/>
          <w:sz w:val="30"/>
          <w:szCs w:val="30"/>
          <w:cs/>
          <w:lang w:val="en-US" w:eastAsia="en-GB"/>
          <w14:ligatures w14:val="standardContextual"/>
        </w:rPr>
        <w:t>บริษัทยังไม่ได้มีข้อยุติการปลดสินทรัพย์ค้ำประกันเนื่องจากการสิ้นสุดความสัมพันธ์กับบริษัทอื่น</w:t>
      </w:r>
    </w:p>
    <w:p w14:paraId="783EFFA8" w14:textId="77777777" w:rsidR="00DA2042" w:rsidRPr="00DA2042" w:rsidRDefault="00DA2042" w:rsidP="00DA2042">
      <w:pPr>
        <w:spacing w:line="240" w:lineRule="auto"/>
        <w:ind w:left="547" w:right="158"/>
        <w:jc w:val="thaiDistribute"/>
        <w:rPr>
          <w:rFonts w:asciiTheme="majorHAnsi" w:hAnsiTheme="majorHAnsi" w:cstheme="majorHAnsi"/>
          <w:kern w:val="2"/>
          <w:sz w:val="30"/>
          <w:szCs w:val="30"/>
          <w:lang w:eastAsia="en-GB"/>
          <w14:ligatures w14:val="standardContextual"/>
        </w:rPr>
      </w:pPr>
    </w:p>
    <w:p w14:paraId="38BFFFD3" w14:textId="2D9640C1" w:rsidR="00F43C25" w:rsidRPr="00DA2042" w:rsidRDefault="00831684" w:rsidP="00FE40E1">
      <w:pPr>
        <w:spacing w:line="240" w:lineRule="auto"/>
        <w:ind w:left="547" w:right="158"/>
        <w:jc w:val="thaiDistribute"/>
        <w:rPr>
          <w:rFonts w:asciiTheme="majorHAnsi" w:hAnsiTheme="majorHAnsi" w:cstheme="majorHAnsi"/>
          <w:kern w:val="2"/>
          <w:sz w:val="30"/>
          <w:szCs w:val="30"/>
          <w:lang w:val="en-GB" w:eastAsia="en-GB"/>
          <w14:ligatures w14:val="standardContextual"/>
        </w:rPr>
      </w:pPr>
      <w:r w:rsidRPr="00DA2042">
        <w:rPr>
          <w:rFonts w:ascii="Angsana New" w:hAnsi="Angsana New"/>
          <w:i/>
          <w:iCs/>
          <w:sz w:val="30"/>
          <w:szCs w:val="30"/>
          <w:lang w:val="en-GB" w:eastAsia="en-GB"/>
        </w:rPr>
        <w:t>8</w:t>
      </w:r>
      <w:r w:rsidR="00354F0C" w:rsidRPr="00DA2042">
        <w:rPr>
          <w:rFonts w:ascii="Angsana New" w:hAnsi="Angsana New"/>
          <w:i/>
          <w:iCs/>
          <w:sz w:val="30"/>
          <w:szCs w:val="30"/>
          <w:lang w:val="en-GB" w:eastAsia="en-GB"/>
        </w:rPr>
        <w:t>.</w:t>
      </w:r>
      <w:r w:rsidR="00071440" w:rsidRPr="00DA2042">
        <w:rPr>
          <w:rFonts w:ascii="Angsana New" w:hAnsi="Angsana New"/>
          <w:i/>
          <w:iCs/>
          <w:sz w:val="30"/>
          <w:szCs w:val="30"/>
          <w:lang w:val="en-GB" w:eastAsia="en-GB"/>
        </w:rPr>
        <w:t>2</w:t>
      </w:r>
      <w:r w:rsidR="00354F0C" w:rsidRPr="00DA2042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 xml:space="preserve">) </w:t>
      </w:r>
      <w:r w:rsidR="008423C7" w:rsidRPr="00DA2042">
        <w:rPr>
          <w:rFonts w:ascii="Angsana New" w:hAnsi="Angsana New"/>
          <w:i/>
          <w:iCs/>
          <w:sz w:val="30"/>
          <w:szCs w:val="30"/>
          <w:cs/>
          <w:lang w:eastAsia="en-GB"/>
        </w:rPr>
        <w:t>รายละเอียดสินทรัพย์ในงบการเงินเฉพาะกิจการที่ใช้เป็นหลักประกันหนี้สิน</w:t>
      </w:r>
    </w:p>
    <w:p w14:paraId="3D67F939" w14:textId="77777777" w:rsidR="007A6708" w:rsidRPr="007B6DCA" w:rsidRDefault="007A6708" w:rsidP="00FE4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="Angsana New" w:hAnsi="Angsana New"/>
          <w:b/>
          <w:bCs/>
          <w:sz w:val="30"/>
          <w:szCs w:val="30"/>
          <w:lang w:val="en-GB" w:eastAsia="en-GB"/>
        </w:rPr>
      </w:pPr>
    </w:p>
    <w:p w14:paraId="5A8B922B" w14:textId="34357E68" w:rsidR="00034AEA" w:rsidRDefault="008423C7" w:rsidP="007A5754">
      <w:pPr>
        <w:pStyle w:val="FSContent"/>
      </w:pPr>
      <w:r w:rsidRPr="008423C7">
        <w:rPr>
          <w:cs/>
        </w:rPr>
        <w:t>มูลค่าตามบัญชีของสินทรัพย์ในงบการเงินเฉพาะกิจการที่ใช้เป็นหลักประกันหนี้สิน ซึ่งไม่รวมหนี้สินตาม</w:t>
      </w:r>
      <w:r w:rsidR="00771F91">
        <w:br/>
      </w:r>
      <w:r w:rsidRPr="008423C7">
        <w:rPr>
          <w:cs/>
        </w:rPr>
        <w:t>สัญญาเช่า มีรายละเอียด ดังนี้</w:t>
      </w:r>
    </w:p>
    <w:p w14:paraId="63412123" w14:textId="77777777" w:rsidR="008423C7" w:rsidRDefault="008423C7" w:rsidP="00034AEA">
      <w:pPr>
        <w:pStyle w:val="FSContent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30"/>
        <w:gridCol w:w="2250"/>
      </w:tblGrid>
      <w:tr w:rsidR="00656C7A" w:rsidRPr="0016249F" w14:paraId="2FEA48E8" w14:textId="77777777" w:rsidTr="006D29D8">
        <w:trPr>
          <w:trHeight w:val="308"/>
        </w:trPr>
        <w:tc>
          <w:tcPr>
            <w:tcW w:w="6930" w:type="dxa"/>
          </w:tcPr>
          <w:p w14:paraId="37736E90" w14:textId="77777777" w:rsidR="00656C7A" w:rsidRPr="0016249F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250" w:type="dxa"/>
            <w:vAlign w:val="center"/>
          </w:tcPr>
          <w:p w14:paraId="731962A5" w14:textId="77777777" w:rsidR="00656C7A" w:rsidRPr="00D91135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6C7A" w:rsidRPr="0016249F" w14:paraId="6D8C33CC" w14:textId="77777777" w:rsidTr="000F22BC">
        <w:trPr>
          <w:trHeight w:val="344"/>
        </w:trPr>
        <w:tc>
          <w:tcPr>
            <w:tcW w:w="6930" w:type="dxa"/>
          </w:tcPr>
          <w:p w14:paraId="49FBB496" w14:textId="77777777" w:rsidR="00656C7A" w:rsidRPr="0016249F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250" w:type="dxa"/>
          </w:tcPr>
          <w:p w14:paraId="584BC332" w14:textId="63630896" w:rsidR="00656C7A" w:rsidRPr="0016249F" w:rsidRDefault="00656C7A" w:rsidP="001A07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6C7A" w:rsidRPr="0016249F" w14:paraId="0E854F18" w14:textId="77777777" w:rsidTr="000F22BC">
        <w:trPr>
          <w:trHeight w:val="344"/>
        </w:trPr>
        <w:tc>
          <w:tcPr>
            <w:tcW w:w="6930" w:type="dxa"/>
            <w:hideMark/>
          </w:tcPr>
          <w:p w14:paraId="36AC02C2" w14:textId="741EBA89" w:rsidR="00656C7A" w:rsidRPr="0016249F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2250" w:type="dxa"/>
          </w:tcPr>
          <w:p w14:paraId="7412C10F" w14:textId="723FA8F9" w:rsidR="00656C7A" w:rsidRPr="003F7F67" w:rsidRDefault="00DC3197" w:rsidP="00656C7A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6,084</w:t>
            </w:r>
          </w:p>
        </w:tc>
      </w:tr>
      <w:tr w:rsidR="00656C7A" w:rsidRPr="0016249F" w14:paraId="7C53C047" w14:textId="77777777" w:rsidTr="000F22BC">
        <w:trPr>
          <w:trHeight w:val="344"/>
        </w:trPr>
        <w:tc>
          <w:tcPr>
            <w:tcW w:w="6930" w:type="dxa"/>
            <w:hideMark/>
          </w:tcPr>
          <w:p w14:paraId="2B37FBE6" w14:textId="18ED2E9F" w:rsidR="00656C7A" w:rsidRPr="0016249F" w:rsidRDefault="00DC6A24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  <w:r w:rsidR="00DC3197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2250" w:type="dxa"/>
          </w:tcPr>
          <w:p w14:paraId="0ABC7EA9" w14:textId="1700316D" w:rsidR="00656C7A" w:rsidRPr="003F7F67" w:rsidRDefault="00DC3197" w:rsidP="00656C7A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120,632</w:t>
            </w:r>
          </w:p>
        </w:tc>
      </w:tr>
      <w:tr w:rsidR="00CC40C6" w:rsidRPr="0016249F" w14:paraId="0CE86388" w14:textId="77777777" w:rsidTr="000F22BC">
        <w:trPr>
          <w:trHeight w:val="344"/>
        </w:trPr>
        <w:tc>
          <w:tcPr>
            <w:tcW w:w="6930" w:type="dxa"/>
          </w:tcPr>
          <w:p w14:paraId="1BF0E75D" w14:textId="4B04AACA" w:rsidR="00CC40C6" w:rsidRDefault="00CC40C6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250" w:type="dxa"/>
          </w:tcPr>
          <w:p w14:paraId="03E896A8" w14:textId="55C78ED8" w:rsidR="00CC40C6" w:rsidRDefault="00DC3197" w:rsidP="00656C7A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143,111</w:t>
            </w:r>
          </w:p>
        </w:tc>
      </w:tr>
      <w:tr w:rsidR="00656C7A" w:rsidRPr="0016249F" w14:paraId="63731B93" w14:textId="77777777" w:rsidTr="000F22BC">
        <w:trPr>
          <w:trHeight w:val="355"/>
        </w:trPr>
        <w:tc>
          <w:tcPr>
            <w:tcW w:w="6930" w:type="dxa"/>
            <w:hideMark/>
          </w:tcPr>
          <w:p w14:paraId="34046E69" w14:textId="77777777" w:rsidR="00656C7A" w:rsidRPr="0016249F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BC78C" w14:textId="503CB267" w:rsidR="00656C7A" w:rsidRPr="000207EE" w:rsidRDefault="00DC3197" w:rsidP="00656C7A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269,827</w:t>
            </w:r>
          </w:p>
        </w:tc>
      </w:tr>
    </w:tbl>
    <w:p w14:paraId="10D0D768" w14:textId="77777777" w:rsidR="00FE40E1" w:rsidRDefault="00FE40E1" w:rsidP="00842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eastAsia="en-GB"/>
        </w:rPr>
      </w:pPr>
    </w:p>
    <w:p w14:paraId="6864E4F7" w14:textId="3DDE362B" w:rsidR="008423C7" w:rsidRPr="00D462F8" w:rsidRDefault="008423C7" w:rsidP="00842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eastAsia="en-GB"/>
        </w:rPr>
      </w:pPr>
      <w:r>
        <w:rPr>
          <w:rFonts w:ascii="Angsana New" w:hAnsi="Angsana New"/>
          <w:i/>
          <w:iCs/>
          <w:sz w:val="30"/>
          <w:szCs w:val="30"/>
          <w:lang w:eastAsia="en-GB"/>
        </w:rPr>
        <w:lastRenderedPageBreak/>
        <w:t>8</w:t>
      </w:r>
      <w:r w:rsidRPr="00D462F8">
        <w:rPr>
          <w:rFonts w:ascii="Angsana New" w:hAnsi="Angsana New"/>
          <w:i/>
          <w:iCs/>
          <w:sz w:val="30"/>
          <w:szCs w:val="30"/>
          <w:lang w:val="en-GB" w:eastAsia="en-GB"/>
        </w:rPr>
        <w:t>.</w:t>
      </w:r>
      <w:r w:rsidRPr="00A301CB">
        <w:rPr>
          <w:rFonts w:ascii="Angsana New" w:hAnsi="Angsana New"/>
          <w:i/>
          <w:iCs/>
          <w:sz w:val="30"/>
          <w:szCs w:val="30"/>
          <w:lang w:eastAsia="en-GB"/>
        </w:rPr>
        <w:t>3</w:t>
      </w:r>
      <w:r w:rsidRPr="00D462F8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>)</w:t>
      </w:r>
      <w:r w:rsidRPr="00D462F8">
        <w:rPr>
          <w:rFonts w:ascii="Angsana New" w:hAnsi="Angsana New"/>
          <w:i/>
          <w:iCs/>
          <w:sz w:val="30"/>
          <w:szCs w:val="30"/>
          <w:lang w:val="en-GB" w:eastAsia="en-GB"/>
        </w:rPr>
        <w:t xml:space="preserve"> </w:t>
      </w:r>
      <w:r w:rsidR="003C39EE" w:rsidRPr="003C39EE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>ข้อตกลงการชำระหนี้ตามสัญญาให้กู้ยืมเงิน (</w:t>
      </w:r>
      <w:r w:rsidR="003C39EE" w:rsidRPr="003C39EE">
        <w:rPr>
          <w:rFonts w:ascii="Angsana New" w:hAnsi="Angsana New"/>
          <w:i/>
          <w:iCs/>
          <w:sz w:val="30"/>
          <w:szCs w:val="30"/>
          <w:lang w:val="en-GB" w:eastAsia="en-GB"/>
        </w:rPr>
        <w:t>Credit facilities)</w:t>
      </w:r>
    </w:p>
    <w:p w14:paraId="01B0D6BD" w14:textId="77777777" w:rsidR="008423C7" w:rsidRDefault="008423C7" w:rsidP="008423C7">
      <w:pPr>
        <w:pStyle w:val="BodyText2"/>
        <w:rPr>
          <w:spacing w:val="-6"/>
          <w:lang w:val="en-US"/>
        </w:rPr>
      </w:pPr>
    </w:p>
    <w:p w14:paraId="1B03EC48" w14:textId="5412D85D" w:rsidR="008423C7" w:rsidRDefault="00660CA2" w:rsidP="008423C7">
      <w:pPr>
        <w:pStyle w:val="BodyText2"/>
        <w:ind w:left="540"/>
        <w:rPr>
          <w:spacing w:val="-6"/>
          <w:lang w:val="en-US"/>
        </w:rPr>
      </w:pPr>
      <w:r w:rsidRPr="00660CA2">
        <w:rPr>
          <w:spacing w:val="-6"/>
          <w:cs/>
          <w:lang w:val="en-US"/>
        </w:rPr>
        <w:t xml:space="preserve">เมื่อวันที่ </w:t>
      </w:r>
      <w:r>
        <w:rPr>
          <w:spacing w:val="-6"/>
          <w:lang w:val="en-US"/>
        </w:rPr>
        <w:t>17</w:t>
      </w:r>
      <w:r w:rsidRPr="00660CA2">
        <w:rPr>
          <w:spacing w:val="-6"/>
          <w:cs/>
          <w:lang w:val="en-US"/>
        </w:rPr>
        <w:t xml:space="preserve"> กุมภาพันธ์ </w:t>
      </w:r>
      <w:r>
        <w:rPr>
          <w:spacing w:val="-6"/>
          <w:lang w:val="en-US"/>
        </w:rPr>
        <w:t>2568</w:t>
      </w:r>
      <w:r w:rsidRPr="00660CA2">
        <w:rPr>
          <w:spacing w:val="-6"/>
          <w:cs/>
          <w:lang w:val="en-US"/>
        </w:rPr>
        <w:t xml:space="preserve"> บริษัทได้ลงนามรับทราบเงื่อนไขการชำระหนี้กับสถาบันการเงินต่างประเทศแห่งหนึ่ง ภายใต้เงื่อนไขดังกล่าว</w:t>
      </w:r>
      <w:r w:rsidR="00791D4B">
        <w:rPr>
          <w:rFonts w:hint="cs"/>
          <w:spacing w:val="-6"/>
          <w:cs/>
          <w:lang w:val="en-US"/>
        </w:rPr>
        <w:t xml:space="preserve"> </w:t>
      </w:r>
      <w:r w:rsidRPr="00660CA2">
        <w:rPr>
          <w:spacing w:val="-6"/>
          <w:cs/>
          <w:lang w:val="en-US"/>
        </w:rPr>
        <w:t xml:space="preserve">บริษัทต้องชำระคืนเงินกู้ยืมตามจำนวนเงินขั้นต่ำที่กำหนดในแต่ละเดือน โดยกำหนดชำระหนี้ทั้งหมดให้แล้วเสร็จภายในเดือนสิงหาคม </w:t>
      </w:r>
      <w:r>
        <w:rPr>
          <w:spacing w:val="-6"/>
          <w:lang w:val="en-US"/>
        </w:rPr>
        <w:t>2568</w:t>
      </w:r>
    </w:p>
    <w:p w14:paraId="648E368A" w14:textId="77777777" w:rsidR="00660CA2" w:rsidRDefault="00660CA2" w:rsidP="008423C7">
      <w:pPr>
        <w:pStyle w:val="BodyText2"/>
        <w:ind w:left="540"/>
        <w:rPr>
          <w:spacing w:val="-6"/>
          <w:lang w:val="en-US"/>
        </w:rPr>
      </w:pPr>
    </w:p>
    <w:p w14:paraId="008C3F08" w14:textId="66D0A9EF" w:rsidR="008423C7" w:rsidRPr="000F74C6" w:rsidRDefault="008423C7" w:rsidP="00842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eastAsia="en-GB"/>
        </w:rPr>
      </w:pPr>
      <w:r>
        <w:rPr>
          <w:rFonts w:ascii="Angsana New" w:hAnsi="Angsana New"/>
          <w:i/>
          <w:iCs/>
          <w:sz w:val="30"/>
          <w:szCs w:val="30"/>
          <w:lang w:eastAsia="en-GB"/>
        </w:rPr>
        <w:t>8</w:t>
      </w:r>
      <w:r w:rsidRPr="000F74C6">
        <w:rPr>
          <w:rFonts w:ascii="Angsana New" w:hAnsi="Angsana New"/>
          <w:i/>
          <w:iCs/>
          <w:sz w:val="30"/>
          <w:szCs w:val="30"/>
          <w:lang w:eastAsia="en-GB"/>
        </w:rPr>
        <w:t xml:space="preserve">.4) </w:t>
      </w:r>
      <w:r w:rsidR="003C39EE" w:rsidRPr="003C39EE">
        <w:rPr>
          <w:rFonts w:ascii="Angsana New" w:hAnsi="Angsana New"/>
          <w:i/>
          <w:iCs/>
          <w:sz w:val="30"/>
          <w:szCs w:val="30"/>
          <w:cs/>
          <w:lang w:eastAsia="en-GB"/>
        </w:rPr>
        <w:t xml:space="preserve">การทำสัญญาประนีประนอมยอมความจากสถาบันการเงิน </w:t>
      </w:r>
    </w:p>
    <w:p w14:paraId="1F5AC437" w14:textId="77777777" w:rsidR="008423C7" w:rsidRPr="00875E6B" w:rsidRDefault="008423C7" w:rsidP="008423C7">
      <w:pPr>
        <w:pStyle w:val="BodyText2"/>
        <w:ind w:left="540"/>
        <w:rPr>
          <w:i/>
          <w:iCs/>
          <w:spacing w:val="-6"/>
          <w:lang w:val="en-US"/>
        </w:rPr>
      </w:pPr>
    </w:p>
    <w:p w14:paraId="133CB486" w14:textId="609AF89E" w:rsidR="003C39EE" w:rsidRDefault="003C39EE" w:rsidP="008423C7">
      <w:pPr>
        <w:pStyle w:val="BodyText2"/>
        <w:ind w:left="540"/>
        <w:rPr>
          <w:spacing w:val="-6"/>
          <w:lang w:val="en-US"/>
        </w:rPr>
      </w:pPr>
      <w:r w:rsidRPr="003C39EE">
        <w:rPr>
          <w:spacing w:val="-6"/>
          <w:cs/>
          <w:lang w:val="en-US"/>
        </w:rPr>
        <w:t xml:space="preserve">ในระหว่างปีสิ้นสุดวันที่ </w:t>
      </w:r>
      <w:r>
        <w:rPr>
          <w:spacing w:val="-6"/>
          <w:lang w:val="en-US"/>
        </w:rPr>
        <w:t>31</w:t>
      </w:r>
      <w:r w:rsidRPr="003C39EE">
        <w:rPr>
          <w:spacing w:val="-6"/>
          <w:cs/>
          <w:lang w:val="en-US"/>
        </w:rPr>
        <w:t xml:space="preserve"> ธันวาคม </w:t>
      </w:r>
      <w:r>
        <w:rPr>
          <w:spacing w:val="-6"/>
          <w:lang w:val="en-US"/>
        </w:rPr>
        <w:t>2567</w:t>
      </w:r>
      <w:r w:rsidRPr="003C39EE">
        <w:rPr>
          <w:spacing w:val="-6"/>
          <w:cs/>
          <w:lang w:val="en-US"/>
        </w:rPr>
        <w:t xml:space="preserve"> บริษัทไม่สามารถชำระเงินเบิกเกินบัญชี เงินกู้ยืมระยะยาว และดอกเบี้ยที่</w:t>
      </w:r>
      <w:r>
        <w:rPr>
          <w:spacing w:val="-6"/>
          <w:lang w:val="en-US"/>
        </w:rPr>
        <w:br/>
      </w:r>
      <w:r w:rsidRPr="003C39EE">
        <w:rPr>
          <w:spacing w:val="-6"/>
          <w:cs/>
          <w:lang w:val="en-US"/>
        </w:rPr>
        <w:t xml:space="preserve">ครบกำหนดตั้งแต่เดือนเมษายน </w:t>
      </w:r>
      <w:r>
        <w:rPr>
          <w:spacing w:val="-6"/>
          <w:lang w:val="en-US"/>
        </w:rPr>
        <w:t>2567</w:t>
      </w:r>
      <w:r w:rsidRPr="003C39EE">
        <w:rPr>
          <w:spacing w:val="-6"/>
          <w:cs/>
          <w:lang w:val="en-US"/>
        </w:rPr>
        <w:t xml:space="preserve"> ตามจำนวนและ/หรือกำหนดเวลาที่ระบุไว้ในสัญญากู้ยืมเงินกับสถาบันการเงิน</w:t>
      </w:r>
      <w:r w:rsidR="00050786">
        <w:rPr>
          <w:spacing w:val="-6"/>
          <w:cs/>
          <w:lang w:val="en-US"/>
        </w:rPr>
        <w:br/>
      </w:r>
      <w:r w:rsidR="00050786">
        <w:rPr>
          <w:rFonts w:hint="cs"/>
          <w:spacing w:val="-6"/>
          <w:cs/>
          <w:lang w:val="en-US"/>
        </w:rPr>
        <w:t>แห่งหนึ่ง</w:t>
      </w:r>
      <w:r w:rsidRPr="003C39EE">
        <w:rPr>
          <w:spacing w:val="-6"/>
          <w:cs/>
          <w:lang w:val="en-US"/>
        </w:rPr>
        <w:t xml:space="preserve"> เป็นผลให้สถาบันการเงิน</w:t>
      </w:r>
      <w:r w:rsidR="00050786">
        <w:rPr>
          <w:rFonts w:hint="cs"/>
          <w:spacing w:val="-6"/>
          <w:cs/>
          <w:lang w:val="en-US"/>
        </w:rPr>
        <w:t>ดังกล่าว</w:t>
      </w:r>
      <w:r w:rsidRPr="003C39EE">
        <w:rPr>
          <w:spacing w:val="-6"/>
          <w:cs/>
          <w:lang w:val="en-US"/>
        </w:rPr>
        <w:t xml:space="preserve">เป็นโจทก์ฟ้องบริษัทคดีแพ่ง ในฐานความผิด ผิดนัดผิดสัญญาไม่ได้ชำระหนี้ โดยได้เรียกร้องให้บริษัทชำระหนี้พร้อมดอกเบี้ยโดยทันที ในระหว่างงวดสามเดือนสิ้นสุดวันที่ </w:t>
      </w:r>
      <w:r>
        <w:rPr>
          <w:spacing w:val="-6"/>
          <w:lang w:val="en-US"/>
        </w:rPr>
        <w:t>31</w:t>
      </w:r>
      <w:r w:rsidRPr="003C39EE">
        <w:rPr>
          <w:spacing w:val="-6"/>
          <w:cs/>
          <w:lang w:val="en-US"/>
        </w:rPr>
        <w:t xml:space="preserve"> มีนาคม </w:t>
      </w:r>
      <w:r>
        <w:rPr>
          <w:spacing w:val="-6"/>
          <w:lang w:val="en-US"/>
        </w:rPr>
        <w:t>2568</w:t>
      </w:r>
      <w:r w:rsidRPr="003C39EE">
        <w:rPr>
          <w:spacing w:val="-6"/>
          <w:cs/>
          <w:lang w:val="en-US"/>
        </w:rPr>
        <w:t xml:space="preserve"> บริษัทและสถาบันการเงินดังกล่าว ได้ทำสัญญาประนีประนอมยอมความ </w:t>
      </w:r>
      <w:r w:rsidR="00C33EA3">
        <w:rPr>
          <w:rFonts w:hint="cs"/>
          <w:spacing w:val="-6"/>
          <w:cs/>
          <w:lang w:val="en-US"/>
        </w:rPr>
        <w:t xml:space="preserve">มูลค่ารวม </w:t>
      </w:r>
      <w:r w:rsidR="00C33EA3">
        <w:rPr>
          <w:spacing w:val="-6"/>
          <w:lang w:val="en-US"/>
        </w:rPr>
        <w:t xml:space="preserve">111.2 </w:t>
      </w:r>
      <w:r w:rsidR="00C33EA3">
        <w:rPr>
          <w:rFonts w:hint="cs"/>
          <w:spacing w:val="-6"/>
          <w:cs/>
          <w:lang w:val="en-US"/>
        </w:rPr>
        <w:t>ล้านบาท</w:t>
      </w:r>
      <w:r w:rsidRPr="003C39EE">
        <w:rPr>
          <w:spacing w:val="-6"/>
          <w:cs/>
          <w:lang w:val="en-US"/>
        </w:rPr>
        <w:t xml:space="preserve">โดยบริษัทตกลงยินยอมผ่อนชำระเงินกู้ยืมคงค้างเป็นรายเดือน ภายในระยะเวลาไม่เกิน </w:t>
      </w:r>
      <w:r>
        <w:rPr>
          <w:spacing w:val="-6"/>
          <w:lang w:val="en-US"/>
        </w:rPr>
        <w:t>48</w:t>
      </w:r>
      <w:r w:rsidRPr="003C39EE">
        <w:rPr>
          <w:spacing w:val="-6"/>
          <w:cs/>
          <w:lang w:val="en-US"/>
        </w:rPr>
        <w:t xml:space="preserve"> เดือน ตั้งแต่เดือนมีนาคม </w:t>
      </w:r>
      <w:r>
        <w:rPr>
          <w:spacing w:val="-6"/>
          <w:lang w:val="en-US"/>
        </w:rPr>
        <w:t xml:space="preserve">2568 </w:t>
      </w:r>
      <w:r w:rsidRPr="003C39EE">
        <w:rPr>
          <w:spacing w:val="-6"/>
          <w:cs/>
          <w:lang w:val="en-US"/>
        </w:rPr>
        <w:t xml:space="preserve">จนถึงเดือนกุมภาพันธ์ </w:t>
      </w:r>
      <w:r>
        <w:rPr>
          <w:spacing w:val="-6"/>
          <w:lang w:val="en-US"/>
        </w:rPr>
        <w:t>2572</w:t>
      </w:r>
      <w:r w:rsidRPr="003C39EE">
        <w:rPr>
          <w:spacing w:val="-6"/>
          <w:cs/>
          <w:lang w:val="en-US"/>
        </w:rPr>
        <w:t xml:space="preserve"> </w:t>
      </w:r>
      <w:r w:rsidR="00F45F06">
        <w:rPr>
          <w:rFonts w:hint="cs"/>
          <w:spacing w:val="-6"/>
          <w:cs/>
          <w:lang w:val="en-US"/>
        </w:rPr>
        <w:t xml:space="preserve">โดย </w:t>
      </w:r>
      <w:r w:rsidR="00050786">
        <w:rPr>
          <w:rFonts w:hint="cs"/>
          <w:spacing w:val="-6"/>
          <w:cs/>
          <w:lang w:val="en-US"/>
        </w:rPr>
        <w:t xml:space="preserve">ณ วันที่ </w:t>
      </w:r>
      <w:r w:rsidR="00050786">
        <w:rPr>
          <w:spacing w:val="-6"/>
          <w:lang w:val="en-US"/>
        </w:rPr>
        <w:t xml:space="preserve">31 </w:t>
      </w:r>
      <w:r w:rsidR="00050786">
        <w:rPr>
          <w:rFonts w:hint="cs"/>
          <w:spacing w:val="-6"/>
          <w:cs/>
          <w:lang w:val="en-US"/>
        </w:rPr>
        <w:t xml:space="preserve">มีนาคม </w:t>
      </w:r>
      <w:r w:rsidR="00050786">
        <w:rPr>
          <w:spacing w:val="-6"/>
          <w:lang w:val="en-US"/>
        </w:rPr>
        <w:t xml:space="preserve">2568 </w:t>
      </w:r>
      <w:r w:rsidRPr="003C39EE">
        <w:rPr>
          <w:spacing w:val="-6"/>
          <w:cs/>
          <w:lang w:val="en-US"/>
        </w:rPr>
        <w:t>บริษัทจัดประเภทเงินกู้ยืม</w:t>
      </w:r>
      <w:r w:rsidR="00050786">
        <w:rPr>
          <w:rFonts w:hint="cs"/>
          <w:spacing w:val="-6"/>
          <w:cs/>
          <w:lang w:val="en-US"/>
        </w:rPr>
        <w:t>ดังกล่าว</w:t>
      </w:r>
      <w:r w:rsidRPr="003C39EE">
        <w:rPr>
          <w:spacing w:val="-6"/>
          <w:cs/>
          <w:lang w:val="en-US"/>
        </w:rPr>
        <w:t xml:space="preserve">เป็นเงินกู้ยืมระยะยาวจากสถาบันการเงินในงบฐานะการเงินรวมและงบฐานะการเงินเฉพาะกิจการ จากเดิมที่แสดงไว้เป็นหนี้สินหมุนเวียนในงบฐานะการเงินรวมและงบฐานะการเงินเฉพาะกิจการ ณ วันที่ </w:t>
      </w:r>
      <w:r>
        <w:rPr>
          <w:spacing w:val="-6"/>
          <w:lang w:val="en-US"/>
        </w:rPr>
        <w:t>31</w:t>
      </w:r>
      <w:r w:rsidRPr="003C39EE">
        <w:rPr>
          <w:spacing w:val="-6"/>
          <w:cs/>
          <w:lang w:val="en-US"/>
        </w:rPr>
        <w:t xml:space="preserve"> ธันวาคม </w:t>
      </w:r>
      <w:r>
        <w:rPr>
          <w:spacing w:val="-6"/>
          <w:lang w:val="en-US"/>
        </w:rPr>
        <w:t>2567</w:t>
      </w:r>
    </w:p>
    <w:p w14:paraId="1D92970C" w14:textId="77777777" w:rsidR="006D29D8" w:rsidRDefault="006D29D8" w:rsidP="008423C7">
      <w:pPr>
        <w:pStyle w:val="BodyText2"/>
        <w:ind w:left="540"/>
        <w:rPr>
          <w:spacing w:val="-6"/>
          <w:lang w:val="en-US"/>
        </w:rPr>
      </w:pPr>
    </w:p>
    <w:p w14:paraId="396D6B9E" w14:textId="2FA3295F" w:rsidR="00C40AC7" w:rsidRDefault="00C40AC7" w:rsidP="00C40AC7">
      <w:pPr>
        <w:pStyle w:val="BodyText2"/>
        <w:ind w:left="540"/>
        <w:rPr>
          <w:i/>
          <w:iCs/>
          <w:lang w:val="en-GB" w:eastAsia="en-GB"/>
        </w:rPr>
      </w:pPr>
      <w:r w:rsidRPr="00925D10">
        <w:rPr>
          <w:i/>
          <w:iCs/>
          <w:lang w:val="en-US" w:eastAsia="en-GB"/>
        </w:rPr>
        <w:t>8</w:t>
      </w:r>
      <w:r w:rsidRPr="00925D10">
        <w:rPr>
          <w:i/>
          <w:iCs/>
          <w:lang w:val="en-GB" w:eastAsia="en-GB"/>
        </w:rPr>
        <w:t>.</w:t>
      </w:r>
      <w:r w:rsidRPr="00925D10">
        <w:rPr>
          <w:i/>
          <w:iCs/>
          <w:lang w:val="en-US" w:eastAsia="en-GB"/>
        </w:rPr>
        <w:t>5</w:t>
      </w:r>
      <w:r w:rsidRPr="00925D10">
        <w:rPr>
          <w:i/>
          <w:iCs/>
          <w:cs/>
          <w:lang w:val="en-GB" w:eastAsia="en-GB"/>
        </w:rPr>
        <w:t xml:space="preserve">) </w:t>
      </w:r>
      <w:r w:rsidRPr="00925D10">
        <w:rPr>
          <w:rFonts w:hint="cs"/>
          <w:i/>
          <w:iCs/>
          <w:cs/>
          <w:lang w:val="en-GB" w:eastAsia="en-GB"/>
        </w:rPr>
        <w:t>การผิดนัดชำระหนี้เงินกู้ยืมจากสถาบันการเงิน</w:t>
      </w:r>
    </w:p>
    <w:p w14:paraId="64E9CD89" w14:textId="77777777" w:rsidR="00C40AC7" w:rsidRDefault="00C40AC7" w:rsidP="00C40AC7">
      <w:pPr>
        <w:pStyle w:val="BodyText2"/>
        <w:ind w:left="540"/>
        <w:rPr>
          <w:i/>
          <w:iCs/>
          <w:lang w:val="en-GB" w:eastAsia="en-GB"/>
        </w:rPr>
      </w:pPr>
    </w:p>
    <w:p w14:paraId="3AF64666" w14:textId="1A17FEBC" w:rsidR="00C40AC7" w:rsidRPr="00925D10" w:rsidRDefault="00925D10" w:rsidP="00C40AC7">
      <w:pPr>
        <w:pStyle w:val="BodyText2"/>
        <w:ind w:left="540"/>
        <w:rPr>
          <w:lang w:val="en-GB" w:eastAsia="en-GB"/>
        </w:rPr>
      </w:pPr>
      <w:r w:rsidRPr="00925D10">
        <w:rPr>
          <w:cs/>
          <w:lang w:val="en-GB" w:eastAsia="en-GB"/>
        </w:rPr>
        <w:t xml:space="preserve">กลุ่มบริษัทและบริษัทมีเงินกู้ยืมระยะสั้นกับสถาบันการเงินแห่งหนึ่งซึ่งมียอดคงเหลือจำนวน </w:t>
      </w:r>
      <w:r w:rsidRPr="00925D10">
        <w:rPr>
          <w:lang w:val="en-GB" w:eastAsia="en-GB"/>
        </w:rPr>
        <w:t>1</w:t>
      </w:r>
      <w:r w:rsidR="008228D9">
        <w:rPr>
          <w:lang w:val="en-GB" w:eastAsia="en-GB"/>
        </w:rPr>
        <w:t>30</w:t>
      </w:r>
      <w:r w:rsidRPr="00925D10">
        <w:rPr>
          <w:lang w:val="en-GB" w:eastAsia="en-GB"/>
        </w:rPr>
        <w:t xml:space="preserve">.7 </w:t>
      </w:r>
      <w:r w:rsidRPr="00925D10">
        <w:rPr>
          <w:cs/>
          <w:lang w:val="en-GB" w:eastAsia="en-GB"/>
        </w:rPr>
        <w:t xml:space="preserve">ล้านบาท และ </w:t>
      </w:r>
      <w:r>
        <w:rPr>
          <w:lang w:val="en-GB" w:eastAsia="en-GB"/>
        </w:rPr>
        <w:t>75</w:t>
      </w:r>
      <w:r w:rsidRPr="00925D10">
        <w:rPr>
          <w:lang w:val="en-GB" w:eastAsia="en-GB"/>
        </w:rPr>
        <w:t xml:space="preserve">.3 </w:t>
      </w:r>
      <w:r w:rsidRPr="00925D10">
        <w:rPr>
          <w:cs/>
          <w:lang w:val="en-GB" w:eastAsia="en-GB"/>
        </w:rPr>
        <w:t xml:space="preserve">ล้านบาท ตามลำดับ ณ วันที่ </w:t>
      </w:r>
      <w:r w:rsidRPr="00925D10">
        <w:rPr>
          <w:lang w:val="en-GB" w:eastAsia="en-GB"/>
        </w:rPr>
        <w:t xml:space="preserve">31 </w:t>
      </w:r>
      <w:r w:rsidRPr="00925D10">
        <w:rPr>
          <w:cs/>
          <w:lang w:val="en-GB" w:eastAsia="en-GB"/>
        </w:rPr>
        <w:t xml:space="preserve">มีนาคม </w:t>
      </w:r>
      <w:r w:rsidRPr="00925D10">
        <w:rPr>
          <w:lang w:val="en-GB" w:eastAsia="en-GB"/>
        </w:rPr>
        <w:t xml:space="preserve">2568 </w:t>
      </w:r>
      <w:r w:rsidR="009F217E">
        <w:rPr>
          <w:rFonts w:hint="cs"/>
          <w:cs/>
          <w:lang w:val="en-GB" w:eastAsia="en-GB"/>
        </w:rPr>
        <w:t>กลุ่มบริษัทและ</w:t>
      </w:r>
      <w:r w:rsidRPr="00925D10">
        <w:rPr>
          <w:cs/>
          <w:lang w:val="en-GB" w:eastAsia="en-GB"/>
        </w:rPr>
        <w:t xml:space="preserve">บริษัทไม่สามารถชำระเงินกู้ยืม และดอกเบี้ยที่ครบกำหนดตั้งแต่เดือนมิถุนายน </w:t>
      </w:r>
      <w:r w:rsidRPr="00925D10">
        <w:rPr>
          <w:lang w:val="en-GB" w:eastAsia="en-GB"/>
        </w:rPr>
        <w:t>2567</w:t>
      </w:r>
      <w:r w:rsidR="00E353A8">
        <w:rPr>
          <w:rFonts w:hint="cs"/>
          <w:cs/>
          <w:lang w:val="en-GB" w:eastAsia="en-GB"/>
        </w:rPr>
        <w:t xml:space="preserve"> </w:t>
      </w:r>
      <w:r w:rsidR="00E37E42" w:rsidRPr="00E37E42">
        <w:rPr>
          <w:cs/>
          <w:lang w:val="en-GB" w:eastAsia="en-GB"/>
        </w:rPr>
        <w:t>มีผลทำให้สถาบันการเงินสามารถเรียกคืนเงินกู้ยืมดังกล่าวในทันที</w:t>
      </w:r>
      <w:r w:rsidR="00E37E42">
        <w:rPr>
          <w:lang w:val="en-GB" w:eastAsia="en-GB"/>
        </w:rPr>
        <w:t xml:space="preserve"> </w:t>
      </w:r>
      <w:r w:rsidRPr="00925D10">
        <w:rPr>
          <w:cs/>
          <w:lang w:val="en-GB" w:eastAsia="en-GB"/>
        </w:rPr>
        <w:t>กลุ่มบริษัทและบริษัทอยู่ในระหว่างการเจรจาเพื่อขออนุมัติแผนการชำระ</w:t>
      </w:r>
      <w:r w:rsidR="00E353A8">
        <w:rPr>
          <w:rFonts w:hint="cs"/>
          <w:cs/>
          <w:lang w:val="en-GB" w:eastAsia="en-GB"/>
        </w:rPr>
        <w:t>หนี้</w:t>
      </w:r>
      <w:r w:rsidRPr="00925D10">
        <w:rPr>
          <w:cs/>
          <w:lang w:val="en-GB" w:eastAsia="en-GB"/>
        </w:rPr>
        <w:t>จากสถาบันการเงิน</w:t>
      </w:r>
    </w:p>
    <w:p w14:paraId="75D251A4" w14:textId="77777777" w:rsidR="00C40AC7" w:rsidRPr="00B81C65" w:rsidRDefault="00C40AC7" w:rsidP="00C40AC7">
      <w:pPr>
        <w:pStyle w:val="BodyText2"/>
        <w:ind w:left="540"/>
        <w:rPr>
          <w:i/>
          <w:iCs/>
          <w:cs/>
          <w:lang w:val="en-US" w:eastAsia="en-GB"/>
        </w:rPr>
      </w:pPr>
    </w:p>
    <w:p w14:paraId="123558B6" w14:textId="237E0D6D" w:rsidR="008423C7" w:rsidRPr="00B81C65" w:rsidRDefault="008423C7" w:rsidP="008423C7">
      <w:pPr>
        <w:pStyle w:val="BodyText2"/>
        <w:ind w:left="540"/>
        <w:rPr>
          <w:i/>
          <w:iCs/>
          <w:lang w:val="en-US" w:eastAsia="en-GB"/>
        </w:rPr>
      </w:pPr>
      <w:r>
        <w:rPr>
          <w:i/>
          <w:iCs/>
          <w:lang w:val="en-US" w:eastAsia="en-GB"/>
        </w:rPr>
        <w:t>8</w:t>
      </w:r>
      <w:r w:rsidRPr="00D462F8">
        <w:rPr>
          <w:i/>
          <w:iCs/>
          <w:lang w:val="en-GB" w:eastAsia="en-GB"/>
        </w:rPr>
        <w:t>.</w:t>
      </w:r>
      <w:r w:rsidR="00C40AC7">
        <w:rPr>
          <w:i/>
          <w:iCs/>
          <w:lang w:val="en-US" w:eastAsia="en-GB"/>
        </w:rPr>
        <w:t>6</w:t>
      </w:r>
      <w:r w:rsidRPr="00D462F8">
        <w:rPr>
          <w:i/>
          <w:iCs/>
          <w:cs/>
          <w:lang w:val="en-GB" w:eastAsia="en-GB"/>
        </w:rPr>
        <w:t>) ข้อกำหนดที่กำหนดในสัญญากู้ยืม</w:t>
      </w:r>
    </w:p>
    <w:p w14:paraId="23990779" w14:textId="77777777" w:rsidR="008423C7" w:rsidRDefault="008423C7" w:rsidP="008423C7">
      <w:pPr>
        <w:pStyle w:val="BodyText2"/>
        <w:ind w:left="540"/>
        <w:rPr>
          <w:lang w:val="en-GB" w:eastAsia="en-GB"/>
        </w:rPr>
      </w:pPr>
    </w:p>
    <w:p w14:paraId="7BF0B587" w14:textId="1FB51F21" w:rsidR="003C39EE" w:rsidRDefault="00925D10" w:rsidP="008423C7">
      <w:pPr>
        <w:pStyle w:val="BodyText2"/>
        <w:ind w:left="540"/>
        <w:rPr>
          <w:spacing w:val="-6"/>
          <w:lang w:val="en-US"/>
        </w:rPr>
      </w:pPr>
      <w:r w:rsidRPr="00925D10">
        <w:rPr>
          <w:spacing w:val="-6"/>
          <w:cs/>
          <w:lang w:val="en-US"/>
        </w:rPr>
        <w:t xml:space="preserve">บริษัทมีข้อผูกพันที่จะต้องปฏิบัติตามเงื่อนไขและข้อกำหนดที่กำหนดในสัญญากู้ยืม เช่น การดำรงอัตราส่วนหนี้สินต่อส่วนของผู้ถือหุ้น อัตราส่วนความสามารถในการชำระภาระผูกพัน สัดส่วนการถือหุ้นในบริษัทของผู้ถือหุ้นที่กำหนด การห้ามจำหน่ายจ่ายโอน หรือก่อภาระผูกพันในกลุ่มธุรกิจหลักตามที่กำหนดในสัญญา โดยไม่ได้รับความยินยอมเป็นลายลักษณ์อักษร ณ วันที่ </w:t>
      </w:r>
      <w:r w:rsidR="00301F33">
        <w:rPr>
          <w:spacing w:val="-6"/>
          <w:lang w:val="en-US"/>
        </w:rPr>
        <w:t>31</w:t>
      </w:r>
      <w:r w:rsidRPr="00925D10">
        <w:rPr>
          <w:spacing w:val="-6"/>
          <w:cs/>
          <w:lang w:val="en-US"/>
        </w:rPr>
        <w:t xml:space="preserve"> มีนาคม </w:t>
      </w:r>
      <w:r w:rsidR="00301F33">
        <w:rPr>
          <w:spacing w:val="-6"/>
          <w:lang w:val="en-US"/>
        </w:rPr>
        <w:t>2568</w:t>
      </w:r>
      <w:r w:rsidRPr="00925D10">
        <w:rPr>
          <w:spacing w:val="-6"/>
          <w:cs/>
          <w:lang w:val="en-US"/>
        </w:rPr>
        <w:t xml:space="preserve"> บริษัทจัดประเภทเงินงินกู้ยืมซึ่งบริษัทไม่สามารถปฏิบัติตามเงื่อนไขได้เป็นหนี้สินหมุนเวียน เว้นแต่ได้รับการอนุมัติการขยายระยะเวลาสินเชื่อจากสถาบันการเงิน</w:t>
      </w:r>
    </w:p>
    <w:p w14:paraId="00BFBBED" w14:textId="03924A34" w:rsidR="00CD52A6" w:rsidRDefault="00CD52A6" w:rsidP="00CE79AB">
      <w:pPr>
        <w:pStyle w:val="BodyText2"/>
        <w:ind w:left="540"/>
        <w:rPr>
          <w:i/>
          <w:iCs/>
          <w:cs/>
          <w:lang w:val="en-GB" w:eastAsia="en-GB"/>
        </w:rPr>
        <w:sectPr w:rsidR="00CD52A6" w:rsidSect="008E54F8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C76EB48" w14:textId="64956DCD" w:rsidR="00241010" w:rsidRPr="00952AB4" w:rsidRDefault="00952AB4" w:rsidP="00952AB4">
      <w:pPr>
        <w:pStyle w:val="BodyText2"/>
        <w:numPr>
          <w:ilvl w:val="0"/>
          <w:numId w:val="18"/>
        </w:numPr>
        <w:ind w:left="540" w:hanging="540"/>
      </w:pPr>
      <w:r>
        <w:rPr>
          <w:rFonts w:hint="cs"/>
          <w:b/>
          <w:bCs/>
          <w:cs/>
        </w:rPr>
        <w:lastRenderedPageBreak/>
        <w:t>หุ้นกู้</w:t>
      </w:r>
    </w:p>
    <w:p w14:paraId="68BC8A03" w14:textId="77777777" w:rsidR="00952AB4" w:rsidRDefault="00952AB4" w:rsidP="00952AB4">
      <w:pPr>
        <w:pStyle w:val="BodyText2"/>
        <w:ind w:left="540"/>
        <w:rPr>
          <w:lang w:val="en-US"/>
        </w:rPr>
      </w:pPr>
    </w:p>
    <w:tbl>
      <w:tblPr>
        <w:tblW w:w="137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1"/>
        <w:gridCol w:w="1349"/>
        <w:gridCol w:w="185"/>
        <w:gridCol w:w="1622"/>
        <w:gridCol w:w="1170"/>
        <w:gridCol w:w="1355"/>
        <w:gridCol w:w="1168"/>
        <w:gridCol w:w="2525"/>
        <w:gridCol w:w="2415"/>
      </w:tblGrid>
      <w:tr w:rsidR="00CD52A6" w:rsidRPr="000D3F6A" w14:paraId="53F4FE4C" w14:textId="77777777" w:rsidTr="005575BF">
        <w:trPr>
          <w:trHeight w:hRule="exact" w:val="413"/>
          <w:tblHeader/>
        </w:trPr>
        <w:tc>
          <w:tcPr>
            <w:tcW w:w="5000" w:type="pct"/>
            <w:gridSpan w:val="9"/>
            <w:vAlign w:val="bottom"/>
          </w:tcPr>
          <w:p w14:paraId="79307B3E" w14:textId="77777777" w:rsidR="00CD52A6" w:rsidRPr="00807625" w:rsidRDefault="00CD52A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cs/>
              </w:rPr>
            </w:pPr>
            <w:r w:rsidRPr="00807625"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539B9" w:rsidRPr="000D3F6A" w14:paraId="246A09E2" w14:textId="77777777" w:rsidTr="005575BF">
        <w:trPr>
          <w:trHeight w:hRule="exact" w:val="413"/>
          <w:tblHeader/>
        </w:trPr>
        <w:tc>
          <w:tcPr>
            <w:tcW w:w="719" w:type="pct"/>
            <w:vAlign w:val="bottom"/>
          </w:tcPr>
          <w:p w14:paraId="78CC7E5A" w14:textId="45B0C660" w:rsidR="005539B9" w:rsidRPr="000D3F6A" w:rsidRDefault="005539B9" w:rsidP="003C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46" w:hanging="29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>
              <w:rPr>
                <w:rFonts w:asciiTheme="minorHAnsi" w:hAnsiTheme="minorHAnsi" w:cstheme="minorHAnsi" w:hint="cs"/>
                <w:spacing w:val="-6"/>
                <w:sz w:val="28"/>
                <w:szCs w:val="28"/>
                <w:cs/>
              </w:rPr>
              <w:t>รหัสหุ้นกู้</w:t>
            </w: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328C88C1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546716CC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วันที่ครบกำหนด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11E28347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492" w:type="pct"/>
            <w:vAlign w:val="bottom"/>
          </w:tcPr>
          <w:p w14:paraId="39D2F53D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218" w:type="pct"/>
            <w:gridSpan w:val="3"/>
            <w:vAlign w:val="bottom"/>
          </w:tcPr>
          <w:p w14:paraId="6D16F2B5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อัตราดอกเบี้ย</w:t>
            </w:r>
          </w:p>
        </w:tc>
      </w:tr>
      <w:tr w:rsidR="005539B9" w:rsidRPr="000D3F6A" w14:paraId="640C3267" w14:textId="77777777" w:rsidTr="005575BF">
        <w:trPr>
          <w:trHeight w:hRule="exact" w:val="413"/>
          <w:tblHeader/>
        </w:trPr>
        <w:tc>
          <w:tcPr>
            <w:tcW w:w="719" w:type="pct"/>
            <w:vAlign w:val="bottom"/>
          </w:tcPr>
          <w:p w14:paraId="1309EDF5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46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6E3658F6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5FFCBD4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313B6499" w14:textId="77777777" w:rsidR="005539B9" w:rsidRPr="00807625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pacing w:val="-6"/>
                <w:sz w:val="28"/>
                <w:szCs w:val="28"/>
                <w:cs/>
              </w:rPr>
            </w:pPr>
            <w:r w:rsidRPr="00807625">
              <w:rPr>
                <w:rFonts w:asciiTheme="minorHAnsi" w:hAnsiTheme="minorHAnsi" w:cstheme="minorHAnsi"/>
                <w:i/>
                <w:iCs/>
                <w:spacing w:val="-6"/>
                <w:sz w:val="28"/>
                <w:szCs w:val="28"/>
              </w:rPr>
              <w:t>(</w:t>
            </w:r>
            <w:r w:rsidRPr="00807625">
              <w:rPr>
                <w:rFonts w:asciiTheme="minorHAnsi" w:hAnsiTheme="minorHAnsi" w:cstheme="minorHAnsi"/>
                <w:i/>
                <w:iCs/>
                <w:spacing w:val="-6"/>
                <w:sz w:val="28"/>
                <w:szCs w:val="28"/>
                <w:cs/>
              </w:rPr>
              <w:t>หน่วย)</w:t>
            </w:r>
          </w:p>
        </w:tc>
        <w:tc>
          <w:tcPr>
            <w:tcW w:w="492" w:type="pct"/>
            <w:vAlign w:val="bottom"/>
          </w:tcPr>
          <w:p w14:paraId="4E8F2097" w14:textId="77777777" w:rsidR="005539B9" w:rsidRPr="00807625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pacing w:val="-6"/>
                <w:sz w:val="28"/>
                <w:szCs w:val="28"/>
                <w:cs/>
              </w:rPr>
            </w:pPr>
            <w:r w:rsidRPr="00807625">
              <w:rPr>
                <w:rFonts w:asciiTheme="minorHAnsi" w:hAnsiTheme="minorHAnsi" w:cstheme="minorHAnsi"/>
                <w:i/>
                <w:iCs/>
                <w:spacing w:val="-6"/>
                <w:sz w:val="28"/>
                <w:szCs w:val="28"/>
              </w:rPr>
              <w:t>(</w:t>
            </w:r>
            <w:r w:rsidRPr="00807625">
              <w:rPr>
                <w:rFonts w:asciiTheme="minorHAnsi" w:hAnsiTheme="minorHAnsi" w:cstheme="minorHAnsi"/>
                <w:i/>
                <w:iCs/>
                <w:spacing w:val="-6"/>
                <w:sz w:val="28"/>
                <w:szCs w:val="28"/>
                <w:cs/>
              </w:rPr>
              <w:t>พันบาท)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63E226FB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ร้อยละ</w:t>
            </w:r>
          </w:p>
        </w:tc>
        <w:tc>
          <w:tcPr>
            <w:tcW w:w="917" w:type="pct"/>
            <w:tcBorders>
              <w:top w:val="single" w:sz="4" w:space="0" w:color="auto"/>
            </w:tcBorders>
            <w:vAlign w:val="bottom"/>
          </w:tcPr>
          <w:p w14:paraId="75FE5B20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ตั้งแต่</w:t>
            </w:r>
          </w:p>
        </w:tc>
        <w:tc>
          <w:tcPr>
            <w:tcW w:w="878" w:type="pct"/>
            <w:tcBorders>
              <w:top w:val="single" w:sz="4" w:space="0" w:color="auto"/>
            </w:tcBorders>
            <w:vAlign w:val="bottom"/>
          </w:tcPr>
          <w:p w14:paraId="39FAC2B3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จนถึง</w:t>
            </w:r>
          </w:p>
        </w:tc>
      </w:tr>
      <w:tr w:rsidR="005539B9" w:rsidRPr="000D3F6A" w14:paraId="25C7347E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42F69067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SABUY24DA</w:t>
            </w: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35A9AD2A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30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4964EAC4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30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2570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3F8F381F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1,500,000</w:t>
            </w:r>
          </w:p>
        </w:tc>
        <w:tc>
          <w:tcPr>
            <w:tcW w:w="492" w:type="pct"/>
            <w:vAlign w:val="bottom"/>
          </w:tcPr>
          <w:p w14:paraId="7468CBB5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1,500,000</w:t>
            </w:r>
          </w:p>
        </w:tc>
        <w:tc>
          <w:tcPr>
            <w:tcW w:w="424" w:type="pct"/>
            <w:vAlign w:val="bottom"/>
          </w:tcPr>
          <w:p w14:paraId="735BE5C6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6.2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917" w:type="pct"/>
            <w:vAlign w:val="bottom"/>
          </w:tcPr>
          <w:p w14:paraId="278AC30F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30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878" w:type="pct"/>
            <w:vAlign w:val="bottom"/>
          </w:tcPr>
          <w:p w14:paraId="1169E01B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2567</w:t>
            </w:r>
          </w:p>
        </w:tc>
      </w:tr>
      <w:tr w:rsidR="005539B9" w:rsidRPr="000D3F6A" w14:paraId="06E95555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66358097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7E098968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EE94DB8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67577E42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229391D4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124E426B" w14:textId="1A85CC5F" w:rsidR="005539B9" w:rsidRPr="000D3F6A" w:rsidRDefault="0035578E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35578E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2</w:t>
            </w:r>
            <w:r w:rsidR="005539B9"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.</w:t>
            </w:r>
            <w:r w:rsidRPr="0035578E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  <w:r w:rsidR="005539B9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917" w:type="pct"/>
            <w:vAlign w:val="bottom"/>
          </w:tcPr>
          <w:p w14:paraId="5F56B286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2567</w:t>
            </w:r>
          </w:p>
        </w:tc>
        <w:tc>
          <w:tcPr>
            <w:tcW w:w="878" w:type="pct"/>
            <w:vAlign w:val="bottom"/>
          </w:tcPr>
          <w:p w14:paraId="1C0BAC9A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2569</w:t>
            </w:r>
          </w:p>
        </w:tc>
      </w:tr>
      <w:tr w:rsidR="005539B9" w:rsidRPr="000D3F6A" w14:paraId="032C146B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407B58FF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6BAACD2B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28DDF10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67B326C7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5EE38273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59104DAB" w14:textId="45FEF162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5.</w:t>
            </w:r>
            <w:r w:rsidR="0035578E" w:rsidRPr="0035578E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917" w:type="pct"/>
            <w:vAlign w:val="bottom"/>
          </w:tcPr>
          <w:p w14:paraId="6180756E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2569</w:t>
            </w:r>
          </w:p>
        </w:tc>
        <w:tc>
          <w:tcPr>
            <w:tcW w:w="878" w:type="pct"/>
            <w:vAlign w:val="bottom"/>
          </w:tcPr>
          <w:p w14:paraId="1825F4C6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2570</w:t>
            </w:r>
          </w:p>
        </w:tc>
      </w:tr>
      <w:tr w:rsidR="005539B9" w:rsidRPr="000D3F6A" w14:paraId="5DA998BD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4D180118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6415C1A9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1B35FAA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4969CC7B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7AD66EB6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0F6228C4" w14:textId="091381A1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7.</w:t>
            </w:r>
            <w:r w:rsidR="0035578E" w:rsidRPr="0035578E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  <w:p w14:paraId="43C2A95D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1DE83D8A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2570</w:t>
            </w:r>
          </w:p>
        </w:tc>
        <w:tc>
          <w:tcPr>
            <w:tcW w:w="878" w:type="pct"/>
            <w:vAlign w:val="bottom"/>
          </w:tcPr>
          <w:p w14:paraId="718D880F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  <w:cs/>
                <w:lang w:bidi="th-TH"/>
              </w:rPr>
              <w:t>วันครบกำหนดไถ่ถอนถอน</w:t>
            </w:r>
          </w:p>
        </w:tc>
      </w:tr>
      <w:tr w:rsidR="005539B9" w:rsidRPr="000D3F6A" w14:paraId="449A631C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4E557D13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SABUY254A</w:t>
            </w: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27CAA183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7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ตุลาคม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23A2F49C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7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เมษายน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2571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3D8ECC3B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1,000,000</w:t>
            </w:r>
          </w:p>
        </w:tc>
        <w:tc>
          <w:tcPr>
            <w:tcW w:w="492" w:type="pct"/>
            <w:vAlign w:val="bottom"/>
          </w:tcPr>
          <w:p w14:paraId="2A3DB8D2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1,000,000</w:t>
            </w:r>
          </w:p>
        </w:tc>
        <w:tc>
          <w:tcPr>
            <w:tcW w:w="424" w:type="pct"/>
            <w:vAlign w:val="bottom"/>
          </w:tcPr>
          <w:p w14:paraId="1CE80B69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6.2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917" w:type="pct"/>
            <w:vAlign w:val="bottom"/>
          </w:tcPr>
          <w:p w14:paraId="0D0A7AB0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7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ตุลาคม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878" w:type="pct"/>
            <w:vAlign w:val="bottom"/>
          </w:tcPr>
          <w:p w14:paraId="6611669C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2567</w:t>
            </w:r>
          </w:p>
        </w:tc>
      </w:tr>
      <w:tr w:rsidR="005539B9" w:rsidRPr="000D3F6A" w14:paraId="693E5F91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71D90D59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30A33624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0060DEA5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1F4A1212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77A403DF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6A35673D" w14:textId="46ADC613" w:rsidR="005539B9" w:rsidRPr="000D3F6A" w:rsidRDefault="0035578E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35578E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2</w:t>
            </w:r>
            <w:r w:rsidR="005539B9"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.</w:t>
            </w:r>
            <w:r w:rsidRPr="0035578E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  <w:r w:rsidR="005539B9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917" w:type="pct"/>
            <w:vAlign w:val="bottom"/>
          </w:tcPr>
          <w:p w14:paraId="1DC67849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2567</w:t>
            </w:r>
          </w:p>
        </w:tc>
        <w:tc>
          <w:tcPr>
            <w:tcW w:w="878" w:type="pct"/>
            <w:vAlign w:val="bottom"/>
          </w:tcPr>
          <w:p w14:paraId="62015C4A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2569</w:t>
            </w:r>
          </w:p>
        </w:tc>
      </w:tr>
      <w:tr w:rsidR="005539B9" w:rsidRPr="000D3F6A" w14:paraId="343EF7E2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18E531F8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32A47AEB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B0C68C1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561B96B8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7B71EC2E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5C7E8AA8" w14:textId="1B2D8592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5.</w:t>
            </w:r>
            <w:r w:rsidR="0035578E" w:rsidRPr="0035578E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917" w:type="pct"/>
            <w:vAlign w:val="bottom"/>
          </w:tcPr>
          <w:p w14:paraId="7D9A493C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2569</w:t>
            </w:r>
          </w:p>
        </w:tc>
        <w:tc>
          <w:tcPr>
            <w:tcW w:w="878" w:type="pct"/>
            <w:vAlign w:val="bottom"/>
          </w:tcPr>
          <w:p w14:paraId="22F88CD1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2570</w:t>
            </w:r>
          </w:p>
        </w:tc>
      </w:tr>
      <w:tr w:rsidR="005539B9" w:rsidRPr="000D3F6A" w14:paraId="78D6E437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6EB8574A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74D31784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13A075B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0A391730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4B3B39D8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3A26F028" w14:textId="4693BF3F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7.</w:t>
            </w:r>
            <w:r w:rsidR="0035578E" w:rsidRPr="0035578E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  <w:p w14:paraId="02D7FC76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32FCEABF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2570</w:t>
            </w:r>
          </w:p>
        </w:tc>
        <w:tc>
          <w:tcPr>
            <w:tcW w:w="878" w:type="pct"/>
            <w:vAlign w:val="bottom"/>
          </w:tcPr>
          <w:p w14:paraId="2BC67DDA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  <w:cs/>
                <w:lang w:bidi="th-TH"/>
              </w:rPr>
              <w:t>วันครบกำหนดไถ่ถอนถอน</w:t>
            </w:r>
          </w:p>
        </w:tc>
      </w:tr>
      <w:tr w:rsidR="005539B9" w:rsidRPr="000D3F6A" w14:paraId="1ABB852D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66FE11E2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SABUY258A</w:t>
            </w: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09B7BF16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17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กุมภาพันธ์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692A7798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17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สิงหาคม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2571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1D3B02CC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1,295,800</w:t>
            </w:r>
          </w:p>
        </w:tc>
        <w:tc>
          <w:tcPr>
            <w:tcW w:w="492" w:type="pct"/>
            <w:vAlign w:val="bottom"/>
          </w:tcPr>
          <w:p w14:paraId="7BE71A42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1,295,800</w:t>
            </w:r>
          </w:p>
        </w:tc>
        <w:tc>
          <w:tcPr>
            <w:tcW w:w="424" w:type="pct"/>
            <w:vAlign w:val="bottom"/>
          </w:tcPr>
          <w:p w14:paraId="6BE7411F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6.</w:t>
            </w:r>
            <w:r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4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917" w:type="pct"/>
            <w:vAlign w:val="bottom"/>
          </w:tcPr>
          <w:p w14:paraId="21BA38E0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17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กุมภาพันธ์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878" w:type="pct"/>
            <w:vAlign w:val="bottom"/>
          </w:tcPr>
          <w:p w14:paraId="0024B189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2567</w:t>
            </w:r>
          </w:p>
        </w:tc>
      </w:tr>
      <w:tr w:rsidR="005539B9" w:rsidRPr="000D3F6A" w14:paraId="3DD4B1A2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26F0CFDD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19242BB0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BACD016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4FB7AAF7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5426B0CD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6B5997F7" w14:textId="4A0F51DD" w:rsidR="005539B9" w:rsidRPr="000D3F6A" w:rsidRDefault="0035578E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35578E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2</w:t>
            </w:r>
            <w:r w:rsidR="005539B9"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.</w:t>
            </w:r>
            <w:r w:rsidRPr="0035578E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  <w:r w:rsidR="005539B9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917" w:type="pct"/>
            <w:vAlign w:val="bottom"/>
          </w:tcPr>
          <w:p w14:paraId="6727C35B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2567</w:t>
            </w:r>
          </w:p>
        </w:tc>
        <w:tc>
          <w:tcPr>
            <w:tcW w:w="878" w:type="pct"/>
            <w:vAlign w:val="bottom"/>
          </w:tcPr>
          <w:p w14:paraId="7B7E7829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2569</w:t>
            </w:r>
          </w:p>
        </w:tc>
      </w:tr>
      <w:tr w:rsidR="005539B9" w:rsidRPr="000D3F6A" w14:paraId="2EDB9C82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23AF6DB1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2A9C59D9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B2FA80F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7E4F1333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3AA07DDE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3A098EAE" w14:textId="76D15FF9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5.</w:t>
            </w:r>
            <w:r w:rsidR="0035578E" w:rsidRPr="0035578E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917" w:type="pct"/>
            <w:vAlign w:val="bottom"/>
          </w:tcPr>
          <w:p w14:paraId="1BB38BAB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2569</w:t>
            </w:r>
          </w:p>
        </w:tc>
        <w:tc>
          <w:tcPr>
            <w:tcW w:w="878" w:type="pct"/>
            <w:vAlign w:val="bottom"/>
          </w:tcPr>
          <w:p w14:paraId="5201EC85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2570</w:t>
            </w:r>
          </w:p>
        </w:tc>
      </w:tr>
      <w:tr w:rsidR="005539B9" w:rsidRPr="000D3F6A" w14:paraId="59412426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3A0FFA2C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3C8FE248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6E8B646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58A59EA1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64C3626C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36A3C491" w14:textId="2FD72E8B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7.</w:t>
            </w:r>
            <w:r w:rsidR="0035578E" w:rsidRPr="0035578E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  <w:p w14:paraId="43B8C7C4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22D482EC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2570</w:t>
            </w:r>
          </w:p>
        </w:tc>
        <w:tc>
          <w:tcPr>
            <w:tcW w:w="878" w:type="pct"/>
            <w:vAlign w:val="bottom"/>
          </w:tcPr>
          <w:p w14:paraId="4DAF4D9B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  <w:cs/>
                <w:lang w:bidi="th-TH"/>
              </w:rPr>
              <w:t>วันครบกำหนดไถ่ถอนถอน</w:t>
            </w:r>
          </w:p>
        </w:tc>
      </w:tr>
      <w:tr w:rsidR="005539B9" w:rsidRPr="000D3F6A" w14:paraId="32036E03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3314B4C6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798E5B97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55C9B00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2CB3459D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7482601D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48AE2EB2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5D424DBC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78" w:type="pct"/>
            <w:vAlign w:val="bottom"/>
          </w:tcPr>
          <w:p w14:paraId="53AD14CA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</w:tr>
      <w:tr w:rsidR="005539B9" w:rsidRPr="000D3F6A" w14:paraId="5062A165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48A040C1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44AAD0E9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81D645E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4AA04F4D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030F1F0F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76272D01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57F68629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78" w:type="pct"/>
            <w:vAlign w:val="bottom"/>
          </w:tcPr>
          <w:p w14:paraId="2785BAF9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</w:tr>
      <w:tr w:rsidR="005539B9" w:rsidRPr="000D3F6A" w14:paraId="52BD0A05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72D68FB5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2DD5D071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EAA5703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67D917BB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0E7054B3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066E22DC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4A3BFE81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78" w:type="pct"/>
            <w:vAlign w:val="bottom"/>
          </w:tcPr>
          <w:p w14:paraId="7A9F779F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</w:tr>
      <w:tr w:rsidR="005539B9" w:rsidRPr="000D3F6A" w14:paraId="38BE7D5F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39363403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lastRenderedPageBreak/>
              <w:t>SABUY263A</w:t>
            </w: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25BE3AEF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21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0DE7B147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21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มีนาคม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0C88AB17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195,700</w:t>
            </w:r>
          </w:p>
        </w:tc>
        <w:tc>
          <w:tcPr>
            <w:tcW w:w="492" w:type="pct"/>
            <w:vAlign w:val="bottom"/>
          </w:tcPr>
          <w:p w14:paraId="721850F8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151,178</w:t>
            </w:r>
          </w:p>
        </w:tc>
        <w:tc>
          <w:tcPr>
            <w:tcW w:w="424" w:type="pct"/>
            <w:vAlign w:val="bottom"/>
          </w:tcPr>
          <w:p w14:paraId="29E71C1A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6.</w:t>
            </w:r>
            <w:r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4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917" w:type="pct"/>
            <w:vAlign w:val="bottom"/>
          </w:tcPr>
          <w:p w14:paraId="222DDB67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21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878" w:type="pct"/>
            <w:vAlign w:val="bottom"/>
          </w:tcPr>
          <w:p w14:paraId="5446BC9C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  <w:lang w:bidi="th-TH"/>
              </w:rPr>
              <w:t>67</w:t>
            </w:r>
          </w:p>
        </w:tc>
      </w:tr>
      <w:tr w:rsidR="005539B9" w:rsidRPr="000D3F6A" w14:paraId="1BD611BE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7EDC7109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3A96FB7F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D3B1180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6E1B3796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14:paraId="25305866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4ABC11E7" w14:textId="337EF63E" w:rsidR="005539B9" w:rsidRPr="000D3F6A" w:rsidRDefault="0035578E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35578E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2</w:t>
            </w:r>
            <w:r w:rsidR="005539B9"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.</w:t>
            </w:r>
            <w:r w:rsidRPr="0035578E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  <w:r w:rsidR="005539B9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917" w:type="pct"/>
            <w:vAlign w:val="bottom"/>
          </w:tcPr>
          <w:p w14:paraId="2C07A462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  <w:lang w:bidi="th-TH"/>
              </w:rPr>
              <w:t>67</w:t>
            </w:r>
          </w:p>
        </w:tc>
        <w:tc>
          <w:tcPr>
            <w:tcW w:w="878" w:type="pct"/>
            <w:vAlign w:val="bottom"/>
          </w:tcPr>
          <w:p w14:paraId="3C3A18CC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  <w:cs/>
                <w:lang w:bidi="th-TH"/>
              </w:rPr>
              <w:t>วันครบกำหนดไถ่ถอนถอน</w:t>
            </w:r>
          </w:p>
        </w:tc>
      </w:tr>
      <w:tr w:rsidR="005539B9" w:rsidRPr="000D3F6A" w14:paraId="7FE26739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7E73725F" w14:textId="77777777" w:rsidR="005539B9" w:rsidRPr="00050642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</w:rPr>
            </w:pPr>
            <w:r w:rsidRPr="00050642">
              <w:rPr>
                <w:rFonts w:asciiTheme="minorHAnsi" w:hAnsiTheme="minorHAnsi" w:cstheme="minorHAnsi" w:hint="cs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114AA63A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7D7BE28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2AA7027D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vAlign w:val="bottom"/>
          </w:tcPr>
          <w:p w14:paraId="641735EC" w14:textId="77777777" w:rsidR="005539B9" w:rsidRPr="00050642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50642"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lang w:val="en-US" w:bidi="th-TH"/>
              </w:rPr>
              <w:t>3,946,978</w:t>
            </w:r>
          </w:p>
        </w:tc>
        <w:tc>
          <w:tcPr>
            <w:tcW w:w="424" w:type="pct"/>
            <w:vAlign w:val="bottom"/>
          </w:tcPr>
          <w:p w14:paraId="697C87A2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696C3714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78" w:type="pct"/>
            <w:vAlign w:val="bottom"/>
          </w:tcPr>
          <w:p w14:paraId="7789E350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</w:tr>
      <w:tr w:rsidR="005539B9" w:rsidRPr="000D3F6A" w14:paraId="4F7FCFA6" w14:textId="77777777" w:rsidTr="005575BF">
        <w:trPr>
          <w:trHeight w:hRule="exact" w:val="413"/>
        </w:trPr>
        <w:tc>
          <w:tcPr>
            <w:tcW w:w="1865" w:type="pct"/>
            <w:gridSpan w:val="4"/>
            <w:vAlign w:val="bottom"/>
          </w:tcPr>
          <w:p w14:paraId="2B9EFCF4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หัก ค่าใช้จ่ายในการออกหุ้นกู้รอตัดบัญชี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0D5AF13D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1FBCEE1B" w14:textId="3082998E" w:rsidR="005539B9" w:rsidRPr="000D3F6A" w:rsidRDefault="005539B9" w:rsidP="005539B9">
            <w:pPr>
              <w:pStyle w:val="acctfourfigures"/>
              <w:tabs>
                <w:tab w:val="clear" w:pos="765"/>
                <w:tab w:val="left" w:pos="794"/>
              </w:tabs>
              <w:spacing w:line="240" w:lineRule="auto"/>
              <w:ind w:right="-98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2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93</w:t>
            </w:r>
            <w:r w:rsidR="006D29D8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9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424" w:type="pct"/>
            <w:vAlign w:val="bottom"/>
          </w:tcPr>
          <w:p w14:paraId="2E0735E3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65AB0228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878" w:type="pct"/>
            <w:vAlign w:val="bottom"/>
          </w:tcPr>
          <w:p w14:paraId="6C7E9750" w14:textId="77777777" w:rsidR="005539B9" w:rsidRPr="000D3F6A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</w:tr>
      <w:tr w:rsidR="005539B9" w:rsidRPr="000D3F6A" w14:paraId="50C9E8DE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754DE93F" w14:textId="77777777" w:rsidR="005539B9" w:rsidRPr="00807625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cs/>
              </w:rPr>
            </w:pPr>
            <w:r w:rsidRPr="00807625"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cs/>
              </w:rPr>
              <w:t>หุ้นกู้ - สุทธิ</w:t>
            </w:r>
          </w:p>
        </w:tc>
        <w:tc>
          <w:tcPr>
            <w:tcW w:w="490" w:type="pct"/>
            <w:vAlign w:val="bottom"/>
          </w:tcPr>
          <w:p w14:paraId="48F9FCD7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655" w:type="pct"/>
            <w:gridSpan w:val="2"/>
            <w:shd w:val="clear" w:color="auto" w:fill="auto"/>
            <w:vAlign w:val="bottom"/>
          </w:tcPr>
          <w:p w14:paraId="39658DC3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07FC3A86" w14:textId="77777777" w:rsidR="005539B9" w:rsidRPr="000D3F6A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0B588" w14:textId="2D55D81E" w:rsidR="005539B9" w:rsidRPr="00807625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807625"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lang w:val="en-US" w:bidi="th-TH"/>
              </w:rPr>
              <w:t>3,94</w:t>
            </w:r>
            <w:r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lang w:val="en-US" w:bidi="th-TH"/>
              </w:rPr>
              <w:t>4</w:t>
            </w:r>
            <w:r w:rsidRPr="00807625"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lang w:val="en-US" w:bidi="th-TH"/>
              </w:rPr>
              <w:t>0</w:t>
            </w:r>
            <w:r w:rsidR="006D29D8"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424" w:type="pct"/>
            <w:vAlign w:val="bottom"/>
          </w:tcPr>
          <w:p w14:paraId="2E60E791" w14:textId="77777777" w:rsidR="005539B9" w:rsidRPr="000D3F6A" w:rsidRDefault="005539B9" w:rsidP="00F554C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56A07240" w14:textId="77777777" w:rsidR="005539B9" w:rsidRPr="000D3F6A" w:rsidRDefault="005539B9" w:rsidP="00F554C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878" w:type="pct"/>
            <w:vAlign w:val="bottom"/>
          </w:tcPr>
          <w:p w14:paraId="644BF384" w14:textId="77777777" w:rsidR="005539B9" w:rsidRPr="000D3F6A" w:rsidRDefault="005539B9" w:rsidP="00F554C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</w:tr>
    </w:tbl>
    <w:p w14:paraId="5F73B9E0" w14:textId="77777777" w:rsidR="00CD52A6" w:rsidRDefault="00CD52A6" w:rsidP="00952AB4">
      <w:pPr>
        <w:pStyle w:val="BodyText2"/>
        <w:ind w:left="540"/>
        <w:rPr>
          <w:lang w:val="en-US"/>
        </w:rPr>
      </w:pPr>
    </w:p>
    <w:p w14:paraId="27729078" w14:textId="354789AE" w:rsidR="00CD52A6" w:rsidRDefault="00CD52A6" w:rsidP="005A1B7E">
      <w:pPr>
        <w:tabs>
          <w:tab w:val="clear" w:pos="454"/>
          <w:tab w:val="clear" w:pos="680"/>
          <w:tab w:val="clear" w:pos="907"/>
        </w:tabs>
        <w:ind w:left="540" w:right="490"/>
        <w:jc w:val="thaiDistribute"/>
        <w:rPr>
          <w:rFonts w:ascii="Angsana New" w:hAnsi="Angsana New"/>
          <w:spacing w:val="-6"/>
          <w:sz w:val="30"/>
          <w:szCs w:val="30"/>
        </w:rPr>
      </w:pPr>
      <w:r w:rsidRPr="00CD52A6">
        <w:rPr>
          <w:rFonts w:ascii="Angsana New" w:hAnsi="Angsana New"/>
          <w:spacing w:val="-6"/>
          <w:sz w:val="30"/>
          <w:szCs w:val="30"/>
          <w:cs/>
        </w:rPr>
        <w:t>หุ้นกู้มีกำหนดชำระดอกเบี้ยทุก 3 เดือน ไม่ด้อยสิทธิและไม่มีหลักประกันสำหรับหุ้นกู้</w:t>
      </w:r>
      <w:r w:rsidR="003C39EE">
        <w:rPr>
          <w:rFonts w:ascii="Angsana New" w:hAnsi="Angsana New"/>
          <w:spacing w:val="-6"/>
          <w:sz w:val="30"/>
          <w:szCs w:val="30"/>
        </w:rPr>
        <w:t xml:space="preserve"> SABUY24DA, SABUY254A </w:t>
      </w:r>
      <w:r w:rsidR="003C39EE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3C39EE">
        <w:rPr>
          <w:rFonts w:ascii="Angsana New" w:hAnsi="Angsana New"/>
          <w:spacing w:val="-6"/>
          <w:sz w:val="30"/>
          <w:szCs w:val="30"/>
        </w:rPr>
        <w:t>SABUY258A</w:t>
      </w:r>
      <w:r w:rsidRPr="00CD52A6">
        <w:rPr>
          <w:rFonts w:ascii="Angsana New" w:hAnsi="Angsana New"/>
          <w:spacing w:val="-6"/>
          <w:sz w:val="30"/>
          <w:szCs w:val="30"/>
          <w:cs/>
        </w:rPr>
        <w:t xml:space="preserve"> และมีหลักประกันสำหรับหุ้นกู้</w:t>
      </w:r>
      <w:r w:rsidR="003C39EE">
        <w:rPr>
          <w:rFonts w:ascii="Angsana New" w:hAnsi="Angsana New"/>
          <w:spacing w:val="-6"/>
          <w:sz w:val="30"/>
          <w:szCs w:val="30"/>
        </w:rPr>
        <w:t xml:space="preserve"> SABUY263A</w:t>
      </w:r>
    </w:p>
    <w:p w14:paraId="6E03E268" w14:textId="77777777" w:rsidR="00CD52A6" w:rsidRDefault="00CD52A6" w:rsidP="00CD52A6">
      <w:pPr>
        <w:tabs>
          <w:tab w:val="clear" w:pos="454"/>
          <w:tab w:val="clear" w:pos="680"/>
          <w:tab w:val="clear" w:pos="907"/>
        </w:tabs>
        <w:ind w:left="99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DD99685" w14:textId="2BB70FFC" w:rsidR="00CD52A6" w:rsidRDefault="00CD52A6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  <w:sectPr w:rsidR="00CD52A6" w:rsidSect="00FC0192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3C78837" w14:textId="77777777" w:rsidR="005C09BC" w:rsidRPr="005C09BC" w:rsidRDefault="00004E41" w:rsidP="00767645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533B50">
        <w:rPr>
          <w:rFonts w:hint="cs"/>
          <w:b/>
          <w:bCs/>
          <w:cs/>
        </w:rPr>
        <w:lastRenderedPageBreak/>
        <w:t>ส่วนงานดำเนินงานและการจำแนกรายได้</w:t>
      </w:r>
    </w:p>
    <w:p w14:paraId="4B136060" w14:textId="77777777" w:rsidR="005C09BC" w:rsidRDefault="005C09BC" w:rsidP="005C09BC">
      <w:pPr>
        <w:pStyle w:val="BodyText2"/>
        <w:rPr>
          <w:b/>
          <w:bCs/>
          <w:lang w:val="en-US"/>
        </w:rPr>
      </w:pPr>
    </w:p>
    <w:p w14:paraId="23293D5D" w14:textId="77777777" w:rsidR="005C09BC" w:rsidRPr="00776A03" w:rsidRDefault="005C09BC" w:rsidP="005575BF">
      <w:pPr>
        <w:pStyle w:val="BodyText2"/>
        <w:ind w:left="540"/>
        <w:rPr>
          <w:rFonts w:asciiTheme="minorHAnsi" w:hAnsiTheme="minorHAnsi" w:cstheme="minorHAnsi"/>
          <w:i/>
          <w:iCs/>
          <w:lang w:val="en-US"/>
        </w:rPr>
      </w:pPr>
      <w:r w:rsidRPr="00776A03">
        <w:rPr>
          <w:rFonts w:asciiTheme="minorHAnsi" w:hAnsiTheme="minorHAnsi" w:cstheme="minorHAnsi" w:hint="cs"/>
          <w:i/>
          <w:iCs/>
          <w:cs/>
          <w:lang w:val="en-US"/>
        </w:rPr>
        <w:t>ส่วนงานดำเนินงาน</w:t>
      </w:r>
    </w:p>
    <w:p w14:paraId="0023DEC6" w14:textId="77777777" w:rsidR="005C09BC" w:rsidRPr="00776A03" w:rsidRDefault="005C09BC" w:rsidP="005C09BC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B25F811" w14:textId="0D2E34DF" w:rsidR="005C09BC" w:rsidRPr="00776A03" w:rsidRDefault="005C09BC" w:rsidP="005C09BC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76A03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Pr="00776A03">
        <w:rPr>
          <w:rFonts w:asciiTheme="majorBidi" w:hAnsiTheme="majorBidi" w:cstheme="majorBidi" w:hint="cs"/>
          <w:sz w:val="30"/>
          <w:szCs w:val="30"/>
          <w:cs/>
        </w:rPr>
        <w:t>ประธานเจ้าหน้าที่บริหารของกลุ่มบริษัท</w:t>
      </w:r>
      <w:r w:rsidRPr="00776A03">
        <w:rPr>
          <w:rFonts w:asciiTheme="majorBidi" w:hAnsiTheme="majorBidi" w:cstheme="majorBidi"/>
          <w:sz w:val="30"/>
          <w:szCs w:val="30"/>
        </w:rPr>
        <w:t xml:space="preserve"> </w:t>
      </w:r>
      <w:r w:rsidRPr="00776A03">
        <w:rPr>
          <w:rFonts w:asciiTheme="majorBidi" w:hAnsiTheme="majorBidi" w:cstheme="majorBidi" w:hint="cs"/>
          <w:sz w:val="30"/>
          <w:szCs w:val="30"/>
          <w:cs/>
        </w:rPr>
        <w:t>(ผู้มีอำนาจตัดสินใจสูงสุด</w:t>
      </w:r>
      <w:r w:rsidR="00771F91">
        <w:rPr>
          <w:rFonts w:asciiTheme="majorBidi" w:hAnsiTheme="majorBidi" w:cstheme="majorBidi"/>
          <w:sz w:val="30"/>
          <w:szCs w:val="30"/>
        </w:rPr>
        <w:br/>
      </w:r>
      <w:r w:rsidRPr="00776A03">
        <w:rPr>
          <w:rFonts w:asciiTheme="majorBidi" w:hAnsiTheme="majorBidi" w:cstheme="majorBidi" w:hint="cs"/>
          <w:spacing w:val="-6"/>
          <w:sz w:val="30"/>
          <w:szCs w:val="30"/>
          <w:cs/>
        </w:rPr>
        <w:t>ด้านการดำเนินงาน</w:t>
      </w:r>
      <w:r w:rsidRPr="00776A03">
        <w:rPr>
          <w:rFonts w:asciiTheme="majorBidi" w:hAnsiTheme="majorBidi" w:cstheme="majorBidi"/>
          <w:spacing w:val="-6"/>
          <w:sz w:val="30"/>
          <w:szCs w:val="30"/>
        </w:rPr>
        <w:t>)</w:t>
      </w:r>
      <w:r w:rsidRPr="00776A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76A03">
        <w:rPr>
          <w:rFonts w:asciiTheme="majorBidi" w:hAnsiTheme="majorBidi" w:cstheme="majorBidi"/>
          <w:spacing w:val="-6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</w:t>
      </w:r>
      <w:r w:rsidRPr="00776A03">
        <w:rPr>
          <w:rFonts w:asciiTheme="majorBidi" w:hAnsiTheme="majorBidi" w:cstheme="majorBidi"/>
          <w:sz w:val="30"/>
          <w:szCs w:val="30"/>
          <w:cs/>
        </w:rPr>
        <w:t>อย่างสมเหตุสมผล รายการที่ไม่สามารถ</w:t>
      </w:r>
      <w:r w:rsidRPr="00776A03">
        <w:rPr>
          <w:rFonts w:asciiTheme="majorBidi" w:hAnsiTheme="majorBidi" w:cstheme="majorBidi"/>
          <w:spacing w:val="-6"/>
          <w:sz w:val="30"/>
          <w:szCs w:val="30"/>
          <w:cs/>
        </w:rPr>
        <w:t>ปันส่วนได้ส่วนใหญ่เป็นรายการ</w:t>
      </w:r>
      <w:r w:rsidRPr="00776A03">
        <w:rPr>
          <w:rFonts w:asciiTheme="majorBidi" w:hAnsiTheme="majorBidi" w:cstheme="majorBidi" w:hint="cs"/>
          <w:spacing w:val="-6"/>
          <w:sz w:val="30"/>
          <w:szCs w:val="30"/>
          <w:cs/>
        </w:rPr>
        <w:t>ต้นทุนในการจัดจำหน่ายและการบริหาร ต้นทุนทางการเงิน สินทรัพย์และหนี้สินอื่น</w:t>
      </w:r>
    </w:p>
    <w:p w14:paraId="7AAA8F79" w14:textId="77777777" w:rsidR="005C09BC" w:rsidRPr="00776A03" w:rsidRDefault="005C09BC" w:rsidP="005C09BC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DF4B9C8" w14:textId="1ABF2501" w:rsidR="005C09BC" w:rsidRDefault="008659B2" w:rsidP="005C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/>
          <w:sz w:val="30"/>
          <w:szCs w:val="30"/>
        </w:rPr>
      </w:pPr>
      <w:r w:rsidRPr="008659B2">
        <w:rPr>
          <w:rFonts w:asciiTheme="minorHAnsi" w:hAnsiTheme="minorHAnsi"/>
          <w:sz w:val="30"/>
          <w:szCs w:val="30"/>
          <w:cs/>
        </w:rPr>
        <w:t>ในระหว่างงวด</w:t>
      </w:r>
      <w:r w:rsidR="00EC5A60">
        <w:rPr>
          <w:rFonts w:asciiTheme="minorHAnsi" w:hAnsiTheme="minorHAnsi" w:hint="cs"/>
          <w:sz w:val="30"/>
          <w:szCs w:val="30"/>
          <w:cs/>
        </w:rPr>
        <w:t xml:space="preserve">สามเดือนสิ้นสุดวันที่ </w:t>
      </w:r>
      <w:r w:rsidR="00EC5A60">
        <w:rPr>
          <w:rFonts w:asciiTheme="minorHAnsi" w:hAnsiTheme="minorHAnsi"/>
          <w:sz w:val="30"/>
          <w:szCs w:val="30"/>
        </w:rPr>
        <w:t xml:space="preserve">31 </w:t>
      </w:r>
      <w:r w:rsidR="00EC5A60">
        <w:rPr>
          <w:rFonts w:asciiTheme="minorHAnsi" w:hAnsiTheme="minorHAnsi" w:hint="cs"/>
          <w:sz w:val="30"/>
          <w:szCs w:val="30"/>
          <w:cs/>
        </w:rPr>
        <w:t xml:space="preserve">มีนาคม </w:t>
      </w:r>
      <w:r w:rsidR="00EC5A60">
        <w:rPr>
          <w:rFonts w:asciiTheme="minorHAnsi" w:hAnsiTheme="minorHAnsi"/>
          <w:sz w:val="30"/>
          <w:szCs w:val="30"/>
        </w:rPr>
        <w:t>2568</w:t>
      </w:r>
      <w:r w:rsidRPr="008659B2">
        <w:rPr>
          <w:rFonts w:asciiTheme="minorHAnsi" w:hAnsiTheme="minorHAnsi"/>
          <w:sz w:val="30"/>
          <w:szCs w:val="30"/>
          <w:cs/>
        </w:rPr>
        <w:t xml:space="preserve"> กลุ่มบริษัทได้ปรับโครงสร้างการดำเนินงานเพื่อให้สอดคล้องกับเป้าหมาย ในการเป็นองค์กรที่มีศักยภาพทางธุรกิจ โดยการลดกลุ่มธุรกิจในการดำเนินงาน ผู้มีอำนาจตัดสินใจสูงสุดด้านการดำเนินงานทบทวนวิธีการ</w:t>
      </w:r>
      <w:r w:rsidR="00791D4B">
        <w:rPr>
          <w:rFonts w:asciiTheme="minorHAnsi" w:hAnsiTheme="minorHAnsi" w:hint="cs"/>
          <w:sz w:val="30"/>
          <w:szCs w:val="30"/>
          <w:cs/>
        </w:rPr>
        <w:t>ประเมิน</w:t>
      </w:r>
      <w:r w:rsidRPr="008659B2">
        <w:rPr>
          <w:rFonts w:asciiTheme="minorHAnsi" w:hAnsiTheme="minorHAnsi"/>
          <w:sz w:val="30"/>
          <w:szCs w:val="30"/>
          <w:cs/>
        </w:rPr>
        <w:t xml:space="preserve">รายงานของกลุ่มบริษัทในปี </w:t>
      </w:r>
      <w:r>
        <w:rPr>
          <w:rFonts w:asciiTheme="minorHAnsi" w:hAnsiTheme="minorHAnsi"/>
          <w:sz w:val="30"/>
          <w:szCs w:val="30"/>
        </w:rPr>
        <w:t>2568</w:t>
      </w:r>
      <w:r w:rsidRPr="008659B2">
        <w:rPr>
          <w:rFonts w:asciiTheme="minorHAnsi" w:hAnsiTheme="minorHAnsi"/>
          <w:sz w:val="30"/>
          <w:szCs w:val="30"/>
          <w:cs/>
        </w:rPr>
        <w:t xml:space="preserve"> ส่งผลให้ส่วนงานที่รายงานของกลุ่มบริษัทมีการเปลี่ยนแปลงดังนี้</w:t>
      </w:r>
    </w:p>
    <w:p w14:paraId="6850B83A" w14:textId="77777777" w:rsidR="008659B2" w:rsidRDefault="008659B2" w:rsidP="005C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71E7460A" w14:textId="3915A452" w:rsidR="008659B2" w:rsidRPr="005575BF" w:rsidRDefault="008659B2" w:rsidP="008659B2">
      <w:pPr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575B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ส่วนงานที่รายงานในปี </w:t>
      </w:r>
      <w:r w:rsidRPr="005575BF">
        <w:rPr>
          <w:rFonts w:asciiTheme="majorBidi" w:hAnsiTheme="majorBidi" w:cstheme="majorBidi"/>
          <w:i/>
          <w:iCs/>
          <w:sz w:val="30"/>
          <w:szCs w:val="30"/>
        </w:rPr>
        <w:t>2567</w:t>
      </w:r>
    </w:p>
    <w:p w14:paraId="5275A841" w14:textId="77777777" w:rsidR="008659B2" w:rsidRPr="00E617EC" w:rsidRDefault="008659B2" w:rsidP="008659B2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076DB07" w14:textId="5125A706" w:rsidR="008659B2" w:rsidRPr="007B34D8" w:rsidRDefault="008659B2" w:rsidP="008659B2">
      <w:pPr>
        <w:pStyle w:val="ListParagraph"/>
        <w:numPr>
          <w:ilvl w:val="0"/>
          <w:numId w:val="3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7B34D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7B34D8">
        <w:rPr>
          <w:rFonts w:asciiTheme="majorBidi" w:hAnsiTheme="majorBidi" w:cstheme="majorBidi"/>
          <w:sz w:val="30"/>
          <w:szCs w:val="30"/>
        </w:rPr>
        <w:t>1</w:t>
      </w:r>
      <w:r w:rsidRPr="007B34D8">
        <w:rPr>
          <w:rFonts w:asciiTheme="majorBidi" w:hAnsiTheme="majorBidi" w:cstheme="majorBidi"/>
          <w:sz w:val="30"/>
          <w:szCs w:val="30"/>
          <w:cs/>
        </w:rPr>
        <w:t xml:space="preserve"> ธุรกิจช่องทางการจัดจำหน่ายและเชื่อมต่อเข้าถึงลูกค้า</w:t>
      </w:r>
    </w:p>
    <w:p w14:paraId="7ABD7CDF" w14:textId="77777777" w:rsidR="008659B2" w:rsidRPr="007B34D8" w:rsidRDefault="008659B2" w:rsidP="008659B2">
      <w:pPr>
        <w:pStyle w:val="ListParagraph"/>
        <w:numPr>
          <w:ilvl w:val="0"/>
          <w:numId w:val="3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7B34D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7B34D8">
        <w:rPr>
          <w:rFonts w:asciiTheme="majorBidi" w:hAnsiTheme="majorBidi" w:cstheme="majorBidi"/>
          <w:sz w:val="30"/>
          <w:szCs w:val="30"/>
        </w:rPr>
        <w:t>2</w:t>
      </w:r>
      <w:r w:rsidRPr="007B34D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34D8">
        <w:rPr>
          <w:rFonts w:asciiTheme="majorBidi" w:hAnsiTheme="majorBidi" w:cstheme="majorBidi"/>
          <w:color w:val="000000"/>
          <w:sz w:val="30"/>
          <w:szCs w:val="30"/>
          <w:cs/>
        </w:rPr>
        <w:t>ธุรกิจให้บริการสำหรับองค์กรและไลฟ์สไตล์</w:t>
      </w:r>
    </w:p>
    <w:p w14:paraId="526C7557" w14:textId="77777777" w:rsidR="008659B2" w:rsidRPr="007B34D8" w:rsidRDefault="008659B2" w:rsidP="008659B2">
      <w:pPr>
        <w:pStyle w:val="ListParagraph"/>
        <w:numPr>
          <w:ilvl w:val="0"/>
          <w:numId w:val="3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7B34D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7B34D8">
        <w:rPr>
          <w:rFonts w:asciiTheme="majorBidi" w:hAnsiTheme="majorBidi" w:cstheme="majorBidi"/>
          <w:sz w:val="30"/>
          <w:szCs w:val="30"/>
        </w:rPr>
        <w:t>3</w:t>
      </w:r>
      <w:r w:rsidRPr="007B34D8">
        <w:rPr>
          <w:rFonts w:asciiTheme="majorBidi" w:hAnsiTheme="majorBidi" w:cstheme="majorBidi"/>
          <w:sz w:val="30"/>
          <w:szCs w:val="30"/>
          <w:cs/>
        </w:rPr>
        <w:t xml:space="preserve"> ธุรกิจบริการด้านชำระเงินและระบบการเงินอิเลคทรอนิกส์</w:t>
      </w:r>
    </w:p>
    <w:p w14:paraId="25DE6E0A" w14:textId="77777777" w:rsidR="008659B2" w:rsidRPr="007B34D8" w:rsidRDefault="008659B2" w:rsidP="008659B2">
      <w:pPr>
        <w:pStyle w:val="ListParagraph"/>
        <w:numPr>
          <w:ilvl w:val="0"/>
          <w:numId w:val="3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7B34D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7B34D8">
        <w:rPr>
          <w:rFonts w:asciiTheme="majorBidi" w:hAnsiTheme="majorBidi" w:cstheme="majorBidi"/>
          <w:sz w:val="30"/>
          <w:szCs w:val="30"/>
        </w:rPr>
        <w:t xml:space="preserve">4 </w:t>
      </w:r>
      <w:r w:rsidRPr="007B34D8">
        <w:rPr>
          <w:rFonts w:asciiTheme="majorBidi" w:hAnsiTheme="majorBidi" w:cstheme="majorBidi"/>
          <w:sz w:val="30"/>
          <w:szCs w:val="30"/>
          <w:cs/>
        </w:rPr>
        <w:t>ธุรกิจให้บริการสินเชื่อและประกันภัย</w:t>
      </w:r>
    </w:p>
    <w:p w14:paraId="61302A88" w14:textId="77777777" w:rsidR="008659B2" w:rsidRPr="007B34D8" w:rsidRDefault="008659B2" w:rsidP="008659B2">
      <w:pPr>
        <w:pStyle w:val="ListParagraph"/>
        <w:numPr>
          <w:ilvl w:val="0"/>
          <w:numId w:val="3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7B34D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7B34D8">
        <w:rPr>
          <w:rFonts w:asciiTheme="majorBidi" w:hAnsiTheme="majorBidi" w:cstheme="majorBidi"/>
          <w:sz w:val="30"/>
          <w:szCs w:val="30"/>
        </w:rPr>
        <w:t xml:space="preserve">5 </w:t>
      </w:r>
      <w:r w:rsidRPr="007B34D8">
        <w:rPr>
          <w:rFonts w:asciiTheme="majorBidi" w:hAnsiTheme="majorBidi" w:cstheme="majorBidi"/>
          <w:sz w:val="30"/>
          <w:szCs w:val="30"/>
          <w:cs/>
        </w:rPr>
        <w:t>ธุรกิจนวัตกรรมทางสื่อดิจิทัลมีเดียและเครือข่าย</w:t>
      </w:r>
    </w:p>
    <w:p w14:paraId="0FDC8664" w14:textId="77777777" w:rsidR="008659B2" w:rsidRPr="007B34D8" w:rsidRDefault="008659B2" w:rsidP="008659B2">
      <w:pPr>
        <w:pStyle w:val="ListParagraph"/>
        <w:numPr>
          <w:ilvl w:val="0"/>
          <w:numId w:val="3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7B34D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7B34D8">
        <w:rPr>
          <w:rFonts w:asciiTheme="majorBidi" w:hAnsiTheme="majorBidi" w:cstheme="majorBidi"/>
          <w:sz w:val="30"/>
          <w:szCs w:val="30"/>
        </w:rPr>
        <w:t xml:space="preserve">6 </w:t>
      </w:r>
      <w:r w:rsidRPr="007B34D8">
        <w:rPr>
          <w:rFonts w:asciiTheme="majorBidi" w:hAnsiTheme="majorBidi" w:cstheme="majorBidi"/>
          <w:sz w:val="30"/>
          <w:szCs w:val="30"/>
          <w:cs/>
        </w:rPr>
        <w:t>ธุรกิจการลงทุนเพื่อสนับสนุนการเติบโตที่ยั่งยืน</w:t>
      </w:r>
    </w:p>
    <w:p w14:paraId="0710EB0F" w14:textId="77777777" w:rsidR="008659B2" w:rsidRDefault="008659B2" w:rsidP="005C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61DF7746" w14:textId="789AB42F" w:rsidR="008659B2" w:rsidRPr="005575BF" w:rsidRDefault="008659B2" w:rsidP="008659B2">
      <w:pPr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575B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ส่วนงานที่รายงานในปี </w:t>
      </w:r>
      <w:r w:rsidRPr="005575BF">
        <w:rPr>
          <w:rFonts w:asciiTheme="majorBidi" w:hAnsiTheme="majorBidi" w:cstheme="majorBidi"/>
          <w:i/>
          <w:iCs/>
          <w:sz w:val="30"/>
          <w:szCs w:val="30"/>
        </w:rPr>
        <w:t>2568</w:t>
      </w:r>
    </w:p>
    <w:p w14:paraId="54D580D1" w14:textId="77777777" w:rsidR="008659B2" w:rsidRDefault="008659B2" w:rsidP="005C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30881BE1" w14:textId="43711F01" w:rsidR="005C09BC" w:rsidRPr="007B34D8" w:rsidRDefault="005C09BC" w:rsidP="005C09BC">
      <w:pPr>
        <w:pStyle w:val="ListParagraph"/>
        <w:numPr>
          <w:ilvl w:val="0"/>
          <w:numId w:val="3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inorHAnsi" w:hAnsiTheme="minorHAnsi" w:cstheme="minorHAnsi"/>
          <w:sz w:val="30"/>
          <w:szCs w:val="30"/>
        </w:rPr>
      </w:pPr>
      <w:r w:rsidRPr="007B34D8">
        <w:rPr>
          <w:rFonts w:asciiTheme="minorHAnsi" w:hAnsiTheme="minorHAnsi" w:cstheme="minorHAnsi"/>
          <w:sz w:val="30"/>
          <w:szCs w:val="30"/>
          <w:cs/>
        </w:rPr>
        <w:t xml:space="preserve">ส่วนงาน </w:t>
      </w:r>
      <w:r w:rsidRPr="007B34D8">
        <w:rPr>
          <w:rFonts w:asciiTheme="minorHAnsi" w:hAnsiTheme="minorHAnsi" w:cstheme="minorHAnsi"/>
          <w:sz w:val="30"/>
          <w:szCs w:val="30"/>
          <w:lang w:val="en-US"/>
        </w:rPr>
        <w:t>1</w:t>
      </w:r>
      <w:r w:rsidRPr="007B34D8">
        <w:rPr>
          <w:rFonts w:asciiTheme="minorHAnsi" w:hAnsiTheme="minorHAnsi" w:cstheme="minorHAnsi"/>
          <w:sz w:val="30"/>
          <w:szCs w:val="30"/>
          <w:cs/>
        </w:rPr>
        <w:t xml:space="preserve"> </w:t>
      </w:r>
      <w:r w:rsidR="007A5754" w:rsidRPr="007B34D8">
        <w:rPr>
          <w:rFonts w:asciiTheme="minorHAnsi" w:hAnsiTheme="minorHAnsi" w:cs="Angsana New"/>
          <w:color w:val="000000"/>
          <w:sz w:val="30"/>
          <w:szCs w:val="30"/>
          <w:cs/>
        </w:rPr>
        <w:t>ธุรกิจการจำหน่ายสินค้าและให้บริการสำหรับองค์กร</w:t>
      </w:r>
    </w:p>
    <w:p w14:paraId="70A241B4" w14:textId="6C9CD2D1" w:rsidR="005C09BC" w:rsidRPr="007B34D8" w:rsidRDefault="005C09BC" w:rsidP="005C09BC">
      <w:pPr>
        <w:pStyle w:val="ListParagraph"/>
        <w:numPr>
          <w:ilvl w:val="0"/>
          <w:numId w:val="3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inorHAnsi" w:hAnsiTheme="minorHAnsi" w:cstheme="minorHAnsi"/>
          <w:sz w:val="30"/>
          <w:szCs w:val="30"/>
        </w:rPr>
      </w:pPr>
      <w:r w:rsidRPr="007B34D8">
        <w:rPr>
          <w:rFonts w:asciiTheme="minorHAnsi" w:hAnsiTheme="minorHAnsi" w:cstheme="minorHAnsi"/>
          <w:sz w:val="30"/>
          <w:szCs w:val="30"/>
          <w:cs/>
        </w:rPr>
        <w:t xml:space="preserve">ส่วนงาน </w:t>
      </w:r>
      <w:r w:rsidRPr="007B34D8">
        <w:rPr>
          <w:rFonts w:asciiTheme="minorHAnsi" w:hAnsiTheme="minorHAnsi" w:cstheme="minorHAnsi"/>
          <w:sz w:val="30"/>
          <w:szCs w:val="30"/>
          <w:lang w:val="en-US"/>
        </w:rPr>
        <w:t>2</w:t>
      </w:r>
      <w:r w:rsidRPr="007B34D8">
        <w:rPr>
          <w:rFonts w:asciiTheme="minorHAnsi" w:hAnsiTheme="minorHAnsi" w:cstheme="minorHAnsi"/>
          <w:sz w:val="30"/>
          <w:szCs w:val="30"/>
          <w:cs/>
        </w:rPr>
        <w:t xml:space="preserve"> </w:t>
      </w:r>
      <w:r w:rsidR="007A5754" w:rsidRPr="007B34D8">
        <w:rPr>
          <w:rFonts w:asciiTheme="minorHAnsi" w:hAnsiTheme="minorHAnsi" w:cs="Angsana New"/>
          <w:color w:val="000000"/>
          <w:sz w:val="30"/>
          <w:szCs w:val="30"/>
          <w:cs/>
        </w:rPr>
        <w:t>ธุรกิจการจำหน่ายสินค้าและให้บริการสำหรับผู้บริโภค</w:t>
      </w:r>
    </w:p>
    <w:p w14:paraId="1BBF94B9" w14:textId="0E508C37" w:rsidR="005C09BC" w:rsidRPr="007B34D8" w:rsidRDefault="005C09BC" w:rsidP="005C09BC">
      <w:pPr>
        <w:pStyle w:val="ListParagraph"/>
        <w:numPr>
          <w:ilvl w:val="0"/>
          <w:numId w:val="3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inorHAnsi" w:hAnsiTheme="minorHAnsi" w:cstheme="minorHAnsi"/>
          <w:sz w:val="30"/>
          <w:szCs w:val="30"/>
        </w:rPr>
      </w:pPr>
      <w:r w:rsidRPr="007B34D8">
        <w:rPr>
          <w:rFonts w:asciiTheme="minorHAnsi" w:hAnsiTheme="minorHAnsi" w:cstheme="minorHAnsi"/>
          <w:sz w:val="30"/>
          <w:szCs w:val="30"/>
          <w:cs/>
        </w:rPr>
        <w:t xml:space="preserve">ส่วนงาน </w:t>
      </w:r>
      <w:r w:rsidRPr="007B34D8">
        <w:rPr>
          <w:rFonts w:asciiTheme="minorHAnsi" w:hAnsiTheme="minorHAnsi" w:cstheme="minorHAnsi"/>
          <w:sz w:val="30"/>
          <w:szCs w:val="30"/>
          <w:lang w:val="en-US"/>
        </w:rPr>
        <w:t>3</w:t>
      </w:r>
      <w:r w:rsidRPr="007B34D8">
        <w:rPr>
          <w:rFonts w:asciiTheme="minorHAnsi" w:hAnsiTheme="minorHAnsi" w:cstheme="minorHAnsi"/>
          <w:sz w:val="30"/>
          <w:szCs w:val="30"/>
          <w:cs/>
          <w:lang w:val="en-US"/>
        </w:rPr>
        <w:t xml:space="preserve"> </w:t>
      </w:r>
      <w:r w:rsidR="007A5754" w:rsidRPr="007B34D8">
        <w:rPr>
          <w:rFonts w:asciiTheme="minorHAnsi" w:hAnsiTheme="minorHAnsi" w:cs="Angsana New"/>
          <w:sz w:val="30"/>
          <w:szCs w:val="30"/>
          <w:cs/>
          <w:lang w:val="en-US"/>
        </w:rPr>
        <w:t>ธุรกิจสินเชื่อและตัวแทนชำระเงิน</w:t>
      </w:r>
    </w:p>
    <w:p w14:paraId="1FB93A47" w14:textId="4B809A98" w:rsidR="005C09BC" w:rsidRPr="007B34D8" w:rsidRDefault="005C09BC" w:rsidP="005C09BC">
      <w:pPr>
        <w:pStyle w:val="ListParagraph"/>
        <w:numPr>
          <w:ilvl w:val="0"/>
          <w:numId w:val="3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inorHAnsi" w:hAnsiTheme="minorHAnsi" w:cstheme="minorHAnsi"/>
          <w:sz w:val="30"/>
          <w:szCs w:val="30"/>
        </w:rPr>
      </w:pPr>
      <w:r w:rsidRPr="007B34D8">
        <w:rPr>
          <w:rFonts w:asciiTheme="minorHAnsi" w:hAnsiTheme="minorHAnsi" w:cstheme="minorHAnsi" w:hint="cs"/>
          <w:sz w:val="30"/>
          <w:szCs w:val="30"/>
          <w:cs/>
        </w:rPr>
        <w:t xml:space="preserve">ส่วนงาน </w:t>
      </w:r>
      <w:r w:rsidRPr="007B34D8">
        <w:rPr>
          <w:rFonts w:asciiTheme="minorHAnsi" w:hAnsiTheme="minorHAnsi" w:cstheme="minorHAnsi"/>
          <w:sz w:val="30"/>
          <w:szCs w:val="30"/>
          <w:lang w:val="en-US"/>
        </w:rPr>
        <w:t xml:space="preserve">4 </w:t>
      </w:r>
      <w:r w:rsidR="007A5754" w:rsidRPr="007B34D8">
        <w:rPr>
          <w:rFonts w:asciiTheme="minorHAnsi" w:hAnsiTheme="minorHAnsi" w:cs="Angsana New"/>
          <w:sz w:val="30"/>
          <w:szCs w:val="30"/>
          <w:cs/>
          <w:lang w:val="en-US"/>
        </w:rPr>
        <w:t>ธุรกิจเดิมที่ไม่ใช่ธุรกิจหลักในปัจจุบัน</w:t>
      </w:r>
    </w:p>
    <w:p w14:paraId="1D3900FA" w14:textId="77777777" w:rsidR="005C09BC" w:rsidRDefault="005C09BC" w:rsidP="005C09BC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5FB93B53" w14:textId="77777777" w:rsidR="008659B2" w:rsidRPr="00E617EC" w:rsidRDefault="008659B2" w:rsidP="008659B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617EC">
        <w:rPr>
          <w:rFonts w:asciiTheme="majorBidi" w:hAnsiTheme="majorBidi" w:cstheme="majorBidi"/>
          <w:sz w:val="30"/>
          <w:szCs w:val="30"/>
          <w:cs/>
        </w:rPr>
        <w:t xml:space="preserve">ดังนั้น กลุ่มบริษัทได้ปรับปรุงข้อมูลส่วนงานที่รายงานสำหรับปี </w:t>
      </w:r>
      <w:r w:rsidRPr="00E617EC">
        <w:rPr>
          <w:rFonts w:asciiTheme="majorBidi" w:hAnsiTheme="majorBidi" w:cstheme="majorBidi"/>
          <w:sz w:val="30"/>
          <w:szCs w:val="30"/>
        </w:rPr>
        <w:t xml:space="preserve">2567 </w:t>
      </w:r>
      <w:r w:rsidRPr="00E617EC">
        <w:rPr>
          <w:rFonts w:asciiTheme="majorBidi" w:hAnsiTheme="majorBidi" w:cstheme="majorBidi"/>
          <w:sz w:val="30"/>
          <w:szCs w:val="30"/>
          <w:cs/>
        </w:rPr>
        <w:t>ที่แสดงเปรียบเทียบใหม่</w:t>
      </w:r>
    </w:p>
    <w:p w14:paraId="4BB7571C" w14:textId="77777777" w:rsidR="008659B2" w:rsidRDefault="008659B2" w:rsidP="005C09BC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2EE725CD" w14:textId="77777777" w:rsidR="005C09BC" w:rsidRPr="00776A03" w:rsidRDefault="005C09BC" w:rsidP="005C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 w:cstheme="minorHAnsi"/>
          <w:sz w:val="30"/>
          <w:szCs w:val="30"/>
        </w:rPr>
        <w:sectPr w:rsidR="005C09BC" w:rsidRPr="00776A03" w:rsidSect="005C09BC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 w:rsidRPr="00776A03">
        <w:rPr>
          <w:rFonts w:asciiTheme="minorHAnsi" w:hAnsiTheme="minorHAnsi" w:cstheme="minorHAnsi"/>
          <w:sz w:val="30"/>
          <w:szCs w:val="30"/>
          <w:cs/>
        </w:rPr>
        <w:lastRenderedPageBreak/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776A03">
        <w:rPr>
          <w:rFonts w:asciiTheme="minorHAnsi" w:hAnsiTheme="minorHAnsi" w:cstheme="minorHAnsi"/>
          <w:sz w:val="30"/>
          <w:szCs w:val="30"/>
        </w:rPr>
        <w:t xml:space="preserve"> </w:t>
      </w:r>
      <w:r w:rsidRPr="00776A03">
        <w:rPr>
          <w:rFonts w:asciiTheme="minorHAnsi" w:hAnsiTheme="minorHAnsi" w:cstheme="minorHAnsi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776A03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</w:p>
    <w:tbl>
      <w:tblPr>
        <w:tblpPr w:leftFromText="180" w:rightFromText="180" w:vertAnchor="page" w:horzAnchor="margin" w:tblpX="450" w:tblpY="2411"/>
        <w:tblW w:w="14400" w:type="dxa"/>
        <w:tblLayout w:type="fixed"/>
        <w:tblLook w:val="00A0" w:firstRow="1" w:lastRow="0" w:firstColumn="1" w:lastColumn="0" w:noHBand="0" w:noVBand="0"/>
      </w:tblPr>
      <w:tblGrid>
        <w:gridCol w:w="2970"/>
        <w:gridCol w:w="2070"/>
        <w:gridCol w:w="270"/>
        <w:gridCol w:w="2070"/>
        <w:gridCol w:w="270"/>
        <w:gridCol w:w="1530"/>
        <w:gridCol w:w="270"/>
        <w:gridCol w:w="1440"/>
        <w:gridCol w:w="270"/>
        <w:gridCol w:w="1260"/>
        <w:gridCol w:w="270"/>
        <w:gridCol w:w="1710"/>
      </w:tblGrid>
      <w:tr w:rsidR="005C09BC" w:rsidRPr="00522EFA" w14:paraId="2103E54F" w14:textId="77777777" w:rsidTr="00B14F34">
        <w:trPr>
          <w:trHeight w:val="94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83658" w14:textId="77777777" w:rsidR="005C09BC" w:rsidRPr="00522EFA" w:rsidRDefault="005C09BC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430" w:type="dxa"/>
            <w:gridSpan w:val="11"/>
            <w:tcBorders>
              <w:left w:val="nil"/>
              <w:right w:val="nil"/>
            </w:tcBorders>
            <w:vAlign w:val="bottom"/>
          </w:tcPr>
          <w:p w14:paraId="47299347" w14:textId="68D0F971" w:rsidR="000F015A" w:rsidRPr="00522EFA" w:rsidRDefault="005C09BC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522EFA">
              <w:rPr>
                <w:rFonts w:asciiTheme="minorBidi" w:hAnsiTheme="minorBidi" w:cstheme="minorBidi" w:hint="cs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522EFA" w:rsidRPr="00522EFA" w14:paraId="00D7F1D1" w14:textId="77777777" w:rsidTr="00B14F34">
        <w:trPr>
          <w:trHeight w:val="247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F022F" w14:textId="08D82E18" w:rsidR="00684080" w:rsidRPr="00522EFA" w:rsidRDefault="00684080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4A63727B" w14:textId="178D986C" w:rsidR="00684080" w:rsidRPr="00522EFA" w:rsidRDefault="00684080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2BB55E" w14:textId="77777777" w:rsidR="00684080" w:rsidRPr="00522EFA" w:rsidRDefault="00684080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BD9CB6F" w14:textId="6EF3BC59" w:rsidR="00684080" w:rsidRPr="00522EFA" w:rsidRDefault="00684080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5E5DED" w14:textId="77777777" w:rsidR="00684080" w:rsidRPr="00522EFA" w:rsidRDefault="00684080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8464FFF" w14:textId="1962661A" w:rsidR="00684080" w:rsidRPr="00522EFA" w:rsidRDefault="00684080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77D011" w14:textId="77777777" w:rsidR="00684080" w:rsidRPr="00522EFA" w:rsidRDefault="00684080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75DB44" w14:textId="2FACF5E7" w:rsidR="00684080" w:rsidRPr="00522EFA" w:rsidRDefault="00684080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0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69974C" w14:textId="77777777" w:rsidR="00684080" w:rsidRPr="00522EFA" w:rsidRDefault="00684080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CA5C163" w14:textId="1494E8A0" w:rsidR="00684080" w:rsidRPr="00522EFA" w:rsidRDefault="00684080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F8C264" w14:textId="77777777" w:rsidR="00684080" w:rsidRPr="00522EFA" w:rsidRDefault="00684080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B463E7B" w14:textId="2AD7A450" w:rsidR="00684080" w:rsidRPr="00522EFA" w:rsidRDefault="00684080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</w:tr>
      <w:tr w:rsidR="00B14F34" w:rsidRPr="00522EFA" w14:paraId="5E069236" w14:textId="77777777" w:rsidTr="00B14F34">
        <w:trPr>
          <w:trHeight w:val="60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49F96" w14:textId="020491DC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522EFA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สำหรับ</w:t>
            </w:r>
            <w:r w:rsidRPr="00522EFA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>งวดสามเดือน</w:t>
            </w:r>
            <w:r w:rsidRPr="00522EFA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6A4B3454" w14:textId="00B4EA9D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522EFA">
              <w:rPr>
                <w:rFonts w:asciiTheme="minorBidi" w:hAnsiTheme="minorBidi" w:cstheme="minorBidi" w:hint="cs"/>
                <w:bCs/>
                <w:sz w:val="24"/>
                <w:szCs w:val="24"/>
                <w:cs/>
              </w:rPr>
              <w:t>ธุรกิจการ</w:t>
            </w:r>
            <w:r w:rsidRPr="00522EFA">
              <w:rPr>
                <w:rFonts w:asciiTheme="minorBidi" w:hAnsiTheme="minorBidi"/>
                <w:bCs/>
                <w:sz w:val="24"/>
                <w:szCs w:val="24"/>
                <w:cs/>
              </w:rPr>
              <w:t>จำหน่ายสินค้า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23630A" w14:textId="77777777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29B5F63" w14:textId="0D377951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522EFA">
              <w:rPr>
                <w:rFonts w:asciiTheme="minorBidi" w:hAnsiTheme="minorBidi" w:cstheme="minorBidi" w:hint="cs"/>
                <w:bCs/>
                <w:sz w:val="24"/>
                <w:szCs w:val="24"/>
                <w:cs/>
              </w:rPr>
              <w:t>ธุรกิจการ</w:t>
            </w:r>
            <w:r w:rsidRPr="00522EFA">
              <w:rPr>
                <w:rFonts w:asciiTheme="minorBidi" w:hAnsiTheme="minorBidi"/>
                <w:bCs/>
                <w:sz w:val="24"/>
                <w:szCs w:val="24"/>
                <w:cs/>
              </w:rPr>
              <w:t>จำหน่ายสินค้า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A709E5" w14:textId="77777777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C336120" w14:textId="40D8F7B3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522EFA">
              <w:rPr>
                <w:rFonts w:asciiTheme="minorBidi" w:hAnsiTheme="minorBidi" w:cstheme="minorBidi" w:hint="cs"/>
                <w:bCs/>
                <w:sz w:val="24"/>
                <w:szCs w:val="24"/>
                <w:cs/>
                <w:lang w:val="en-GB"/>
              </w:rPr>
              <w:t>ธุรกิจสินเชื่อ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21C551" w14:textId="77777777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C9B9337" w14:textId="3DAF2301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0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522EFA">
              <w:rPr>
                <w:rFonts w:asciiTheme="minorBidi" w:hAnsiTheme="minorBidi"/>
                <w:bCs/>
                <w:sz w:val="24"/>
                <w:szCs w:val="24"/>
                <w:cs/>
                <w:lang w:val="en-GB"/>
              </w:rPr>
              <w:t>ธุรกิจเดิม</w:t>
            </w:r>
            <w:r w:rsidRPr="00522EFA">
              <w:rPr>
                <w:rFonts w:asciiTheme="minorBidi" w:hAnsiTheme="minorBidi" w:hint="cs"/>
                <w:bCs/>
                <w:sz w:val="24"/>
                <w:szCs w:val="24"/>
                <w:cs/>
                <w:lang w:val="en-GB"/>
              </w:rPr>
              <w:t>ที่</w:t>
            </w:r>
            <w:r w:rsidRPr="00522EFA">
              <w:rPr>
                <w:rFonts w:asciiTheme="minorBidi" w:hAnsiTheme="minorBidi"/>
                <w:bCs/>
                <w:sz w:val="24"/>
                <w:szCs w:val="24"/>
                <w:cs/>
                <w:lang w:val="en-GB"/>
              </w:rPr>
              <w:t>ไม่ใช่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6B4FD7" w14:textId="77777777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BD58ADC" w14:textId="319DA04D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522EFA"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  <w:t>ร</w:t>
            </w:r>
            <w:r w:rsidRPr="00522EFA">
              <w:rPr>
                <w:rFonts w:asciiTheme="minorBidi" w:hAnsiTheme="minorBidi" w:cstheme="minorBidi" w:hint="cs"/>
                <w:bCs/>
                <w:sz w:val="24"/>
                <w:szCs w:val="24"/>
                <w:cs/>
                <w:lang w:val="en-GB"/>
              </w:rPr>
              <w:t>ายการตัดบัญชี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3D15C7" w14:textId="77777777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47956E0" w14:textId="071B7D26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</w:tr>
      <w:tr w:rsidR="00B14F34" w:rsidRPr="00522EFA" w14:paraId="07F27678" w14:textId="77777777" w:rsidTr="00B14F34">
        <w:trPr>
          <w:trHeight w:val="60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C7A01" w14:textId="11C6999E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522EFA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522EFA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22EFA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31 </w:t>
            </w:r>
            <w:r w:rsidRPr="00522EFA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มีนาคม</w:t>
            </w:r>
            <w:r w:rsidRPr="00522EFA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 2568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43A17AF7" w14:textId="449CD6BF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/>
                <w:bCs/>
                <w:sz w:val="24"/>
                <w:szCs w:val="24"/>
                <w:cs/>
              </w:rPr>
            </w:pPr>
            <w:r w:rsidRPr="00522EFA">
              <w:rPr>
                <w:rFonts w:asciiTheme="minorBidi" w:hAnsiTheme="minorBidi"/>
                <w:bCs/>
                <w:sz w:val="24"/>
                <w:szCs w:val="24"/>
                <w:cs/>
              </w:rPr>
              <w:t>และให้บริการสำหรับองค์กร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F72049" w14:textId="77777777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379E6018" w14:textId="4FE74337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/>
                <w:bCs/>
                <w:sz w:val="24"/>
                <w:szCs w:val="24"/>
                <w:cs/>
              </w:rPr>
            </w:pPr>
            <w:r w:rsidRPr="00522EFA">
              <w:rPr>
                <w:rFonts w:asciiTheme="minorBidi" w:hAnsiTheme="minorBidi"/>
                <w:bCs/>
                <w:sz w:val="24"/>
                <w:szCs w:val="24"/>
                <w:cs/>
              </w:rPr>
              <w:t>และให้บริการสำหรับบริโภค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D94ED0" w14:textId="77777777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8B15017" w14:textId="760A690C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/>
                <w:bCs/>
                <w:sz w:val="24"/>
                <w:szCs w:val="24"/>
                <w:cs/>
                <w:lang w:val="en-GB"/>
              </w:rPr>
            </w:pPr>
            <w:r w:rsidRPr="00522EFA">
              <w:rPr>
                <w:rFonts w:asciiTheme="minorBidi" w:hAnsiTheme="minorBidi"/>
                <w:bCs/>
                <w:sz w:val="24"/>
                <w:szCs w:val="24"/>
                <w:cs/>
                <w:lang w:val="en-GB"/>
              </w:rPr>
              <w:t>และตัวแทนชำระเงิน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5A439E" w14:textId="77777777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E0E641" w14:textId="086CE9EC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0"/>
              <w:jc w:val="center"/>
              <w:rPr>
                <w:rFonts w:asciiTheme="minorBidi" w:hAnsiTheme="minorBidi"/>
                <w:bCs/>
                <w:sz w:val="24"/>
                <w:szCs w:val="24"/>
                <w:cs/>
                <w:lang w:val="en-GB"/>
              </w:rPr>
            </w:pPr>
            <w:r w:rsidRPr="00522EFA">
              <w:rPr>
                <w:rFonts w:asciiTheme="minorBidi" w:hAnsiTheme="minorBidi"/>
                <w:bCs/>
                <w:sz w:val="24"/>
                <w:szCs w:val="24"/>
                <w:cs/>
                <w:lang w:val="en-GB"/>
              </w:rPr>
              <w:t>ธุรกิจหลักในปัจจุบัน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EE2DFF" w14:textId="77777777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4675613" w14:textId="5556C040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  <w:r w:rsidRPr="00522EFA">
              <w:rPr>
                <w:rFonts w:asciiTheme="minorBidi" w:hAnsiTheme="minorBidi" w:cstheme="minorBidi" w:hint="cs"/>
                <w:bCs/>
                <w:sz w:val="24"/>
                <w:szCs w:val="24"/>
                <w:cs/>
                <w:lang w:val="en-GB"/>
              </w:rPr>
              <w:t>ระหว่างกัน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5DC07E" w14:textId="77777777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6AE4DFC" w14:textId="7C1A35F5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  <w:r w:rsidRPr="00522EFA"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  <w:t>รวมส่วนงานที่รายงาน</w:t>
            </w:r>
          </w:p>
        </w:tc>
      </w:tr>
      <w:tr w:rsidR="008659B2" w:rsidRPr="00522EFA" w14:paraId="7852536C" w14:textId="77777777" w:rsidTr="00B14F34">
        <w:trPr>
          <w:trHeight w:val="144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3FC5B" w14:textId="31ED7939" w:rsidR="008659B2" w:rsidRPr="00522EFA" w:rsidRDefault="008659B2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430" w:type="dxa"/>
            <w:gridSpan w:val="11"/>
            <w:tcBorders>
              <w:left w:val="nil"/>
              <w:right w:val="nil"/>
            </w:tcBorders>
            <w:vAlign w:val="bottom"/>
          </w:tcPr>
          <w:p w14:paraId="289507A0" w14:textId="77777777" w:rsidR="008659B2" w:rsidRPr="00522EFA" w:rsidRDefault="008659B2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  <w:r w:rsidRPr="00522EFA">
              <w:rPr>
                <w:rFonts w:asciiTheme="minorBidi" w:hAnsiTheme="minorBidi" w:cstheme="minorBidi" w:hint="cs"/>
                <w:i/>
                <w:iCs/>
                <w:sz w:val="24"/>
                <w:szCs w:val="24"/>
                <w:cs/>
              </w:rPr>
              <w:t>(พันบาท</w:t>
            </w:r>
            <w:r w:rsidRPr="00522EFA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</w:tr>
      <w:tr w:rsidR="00522EFA" w:rsidRPr="00522EFA" w14:paraId="39B8BD06" w14:textId="77777777" w:rsidTr="00B14F34">
        <w:trPr>
          <w:trHeight w:val="22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574F52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  <w:r w:rsidRPr="00522EFA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58AC4A4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A6CF32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567A8AE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BEC3D2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B3A5C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AACAFE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3A3781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7049C6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1C373F9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44DFD7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774C0069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22EFA" w:rsidRPr="00522EFA" w14:paraId="0F42050C" w14:textId="77777777" w:rsidTr="00B14F34">
        <w:trPr>
          <w:trHeight w:val="22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3852D6" w14:textId="77777777" w:rsidR="00522EF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  <w:r w:rsidRPr="00522EFA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รายได้</w:t>
            </w:r>
            <w:r w:rsidRPr="00522EFA"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  <w:t>จากลูกค้าภายนอก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2ECEDCC5" w14:textId="6A22ED6F" w:rsidR="00522EFA" w:rsidRPr="00522EFA" w:rsidRDefault="00110746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GB"/>
              </w:rPr>
              <w:t>76,157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F84350" w14:textId="77777777" w:rsidR="00522EF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5F3B346B" w14:textId="50A35BE3" w:rsidR="00522EFA" w:rsidRPr="00522EFA" w:rsidRDefault="00110746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20</w:t>
            </w:r>
            <w:r w:rsidR="00864B88">
              <w:rPr>
                <w:rFonts w:ascii="Angsana New" w:hAnsi="Angsana New"/>
                <w:sz w:val="24"/>
                <w:szCs w:val="24"/>
                <w:lang w:eastAsia="en-GB"/>
              </w:rPr>
              <w:t>0</w:t>
            </w:r>
            <w:r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864B88">
              <w:rPr>
                <w:rFonts w:ascii="Angsana New" w:hAnsi="Angsana New"/>
                <w:sz w:val="24"/>
                <w:szCs w:val="24"/>
                <w:lang w:eastAsia="en-GB"/>
              </w:rPr>
              <w:t>258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56DD56" w14:textId="77777777" w:rsidR="00522EF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61EBD" w14:textId="391F830A" w:rsidR="00522EFA" w:rsidRPr="00522EFA" w:rsidRDefault="00110746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2</w:t>
            </w:r>
            <w:r w:rsidR="00864B88">
              <w:rPr>
                <w:rFonts w:ascii="Angsana New" w:hAnsi="Angsana New"/>
                <w:sz w:val="24"/>
                <w:szCs w:val="24"/>
                <w:lang w:eastAsia="en-GB"/>
              </w:rPr>
              <w:t>2</w:t>
            </w:r>
            <w:r w:rsidR="00027630">
              <w:rPr>
                <w:rFonts w:ascii="Angsana New" w:hAnsi="Angsana New"/>
                <w:sz w:val="24"/>
                <w:szCs w:val="24"/>
                <w:lang w:eastAsia="en-GB"/>
              </w:rPr>
              <w:t>7</w:t>
            </w:r>
            <w:r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027630">
              <w:rPr>
                <w:rFonts w:ascii="Angsana New" w:hAnsi="Angsana New"/>
                <w:sz w:val="24"/>
                <w:szCs w:val="24"/>
                <w:lang w:eastAsia="en-GB"/>
              </w:rPr>
              <w:t>976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85DAC1" w14:textId="77777777" w:rsidR="00522EF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825EA64" w14:textId="74423704" w:rsidR="00522EFA" w:rsidRPr="00522EFA" w:rsidRDefault="00110746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426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9DD4B8" w14:textId="77777777" w:rsidR="00522EF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16A331" w14:textId="7D07CFFB" w:rsidR="00522EFA" w:rsidRPr="00522EFA" w:rsidRDefault="00FE057F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7F6D35" w14:textId="77777777" w:rsidR="00522EF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4B8D855C" w14:textId="60A1130C" w:rsidR="00522EFA" w:rsidRPr="00522EFA" w:rsidRDefault="00864B88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50</w:t>
            </w:r>
            <w:r w:rsidR="00027630">
              <w:rPr>
                <w:rFonts w:ascii="Angsana New" w:hAnsi="Angsana New"/>
                <w:sz w:val="24"/>
                <w:szCs w:val="24"/>
                <w:lang w:eastAsia="en-GB"/>
              </w:rPr>
              <w:t>4</w:t>
            </w:r>
            <w:r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027630">
              <w:rPr>
                <w:rFonts w:ascii="Angsana New" w:hAnsi="Angsana New"/>
                <w:sz w:val="24"/>
                <w:szCs w:val="24"/>
                <w:lang w:eastAsia="en-GB"/>
              </w:rPr>
              <w:t>817</w:t>
            </w:r>
          </w:p>
        </w:tc>
      </w:tr>
      <w:tr w:rsidR="00522EFA" w:rsidRPr="00522EFA" w14:paraId="759FAB1C" w14:textId="77777777" w:rsidTr="00B14F34">
        <w:trPr>
          <w:trHeight w:val="22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C8630A" w14:textId="77777777" w:rsidR="00522EF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  <w:r w:rsidRPr="00522EFA"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  <w:t>รายได้</w:t>
            </w:r>
            <w:r w:rsidRPr="00522EFA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ระหว่างส่วนงาน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C73FE" w14:textId="7568576F" w:rsidR="00522EFA" w:rsidRPr="00522EFA" w:rsidRDefault="001433D9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6,954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4A8668" w14:textId="77777777" w:rsidR="00522EF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300EC" w14:textId="56DA47D0" w:rsidR="00522EFA" w:rsidRPr="00522EFA" w:rsidRDefault="001433D9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4,124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173FF8" w14:textId="77777777" w:rsidR="00522EF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FDDC98" w14:textId="73B40B52" w:rsidR="00522EFA" w:rsidRPr="00522EFA" w:rsidRDefault="001433D9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27,818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048259" w14:textId="77777777" w:rsidR="00522EF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93C9E" w14:textId="5D234F22" w:rsidR="00522EFA" w:rsidRPr="00522EFA" w:rsidRDefault="001433D9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673A4A" w14:textId="77777777" w:rsidR="00522EF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95C8A1" w14:textId="3780E4D2" w:rsidR="00522EFA" w:rsidRPr="00522EFA" w:rsidRDefault="001433D9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eastAsia="en-GB"/>
              </w:rPr>
              <w:t>38,896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EC5C5" w14:textId="77777777" w:rsidR="00522EF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35E503" w14:textId="662979CE" w:rsidR="00522EFA" w:rsidRPr="00522EFA" w:rsidRDefault="001433D9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22EFA" w:rsidRPr="00522EFA" w14:paraId="4DCACFE5" w14:textId="77777777" w:rsidTr="00B14F34">
        <w:trPr>
          <w:trHeight w:val="22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74374E" w14:textId="77777777" w:rsidR="00522EF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  <w:r w:rsidRPr="00522EFA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  <w:lang w:eastAsia="en-GB"/>
              </w:rPr>
              <w:t>รวมรายได้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7A4EA0" w14:textId="326855D9" w:rsidR="00522EFA" w:rsidRPr="00522EFA" w:rsidRDefault="001433D9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83,111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73F2B" w14:textId="77777777" w:rsidR="00522EF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double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AF35CD" w14:textId="75CDD166" w:rsidR="00522EFA" w:rsidRPr="00522EFA" w:rsidRDefault="001433D9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20</w:t>
            </w:r>
            <w:r w:rsidR="00864B88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4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,</w:t>
            </w:r>
            <w:r w:rsidR="00864B88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382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FE9DF" w14:textId="77777777" w:rsidR="00522EF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ABAECE" w14:textId="03BFAA0E" w:rsidR="00522EFA" w:rsidRPr="00522EFA" w:rsidRDefault="001433D9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2</w:t>
            </w:r>
            <w:r w:rsidR="00027630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55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,</w:t>
            </w:r>
            <w:r w:rsidR="00027630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794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E07C7" w14:textId="77777777" w:rsidR="00522EF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5D4034" w14:textId="75E262A9" w:rsidR="00522EFA" w:rsidRPr="00522EFA" w:rsidRDefault="001433D9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426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4B561" w14:textId="77777777" w:rsidR="00522EF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1DD55" w14:textId="7E72F060" w:rsidR="00522EFA" w:rsidRPr="00522EFA" w:rsidRDefault="001433D9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38,896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04CCD6" w14:textId="77777777" w:rsidR="00522EF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33081A" w14:textId="137D33BC" w:rsidR="00522EFA" w:rsidRPr="00522EFA" w:rsidRDefault="00FE057F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5</w:t>
            </w:r>
            <w:r w:rsidR="00864B88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0</w:t>
            </w:r>
            <w:r w:rsidR="00027630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4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,</w:t>
            </w:r>
            <w:r w:rsidR="00027630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817</w:t>
            </w:r>
          </w:p>
        </w:tc>
      </w:tr>
      <w:tr w:rsidR="00522EFA" w:rsidRPr="00522EFA" w14:paraId="65AB30F5" w14:textId="77777777" w:rsidTr="00B14F34">
        <w:trPr>
          <w:trHeight w:val="227"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96672B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00DACD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6BFD0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898A7F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2EE3F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CAC4FF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449E0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C2C4AE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02ACA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A4CB7C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1F2305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8F61E4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22EFA" w:rsidRPr="00522EFA" w14:paraId="544C81B3" w14:textId="77777777" w:rsidTr="00B14F34">
        <w:trPr>
          <w:trHeight w:val="227"/>
        </w:trPr>
        <w:tc>
          <w:tcPr>
            <w:tcW w:w="2970" w:type="dxa"/>
            <w:tcBorders>
              <w:left w:val="nil"/>
              <w:right w:val="nil"/>
            </w:tcBorders>
            <w:noWrap/>
            <w:vAlign w:val="bottom"/>
          </w:tcPr>
          <w:p w14:paraId="61119BF6" w14:textId="21C79DFC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522EFA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สำหรับ</w:t>
            </w:r>
            <w:r w:rsidRPr="00522EFA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>งวดสามเดือน</w:t>
            </w:r>
            <w:r w:rsidRPr="00522EFA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90468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AF408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0A043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0FD83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A55E5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DFABA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85E75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3C5A69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7898D3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8BBA28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0D7172C4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14F34" w:rsidRPr="00522EFA" w14:paraId="01F38D92" w14:textId="77777777" w:rsidTr="00B14F34">
        <w:trPr>
          <w:trHeight w:val="227"/>
        </w:trPr>
        <w:tc>
          <w:tcPr>
            <w:tcW w:w="2970" w:type="dxa"/>
            <w:tcBorders>
              <w:left w:val="nil"/>
              <w:right w:val="nil"/>
            </w:tcBorders>
            <w:noWrap/>
            <w:vAlign w:val="bottom"/>
          </w:tcPr>
          <w:p w14:paraId="3FDCBFC1" w14:textId="4E3A8219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522EFA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522EFA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22EFA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31 </w:t>
            </w:r>
            <w:r w:rsidRPr="00522EFA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มีนาคม</w:t>
            </w:r>
            <w:r w:rsidRPr="00522EFA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 256</w:t>
            </w:r>
            <w:r w:rsidR="00301F33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52403" w14:textId="77777777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332D9" w14:textId="77777777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28BAB" w14:textId="77777777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4FAFC" w14:textId="77777777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D638D" w14:textId="77777777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0CF12" w14:textId="77777777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4BDE2" w14:textId="77777777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5407E" w14:textId="77777777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682739" w14:textId="77777777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B57C83" w14:textId="77777777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076A062" w14:textId="77777777" w:rsidR="00B14F34" w:rsidRPr="00522EFA" w:rsidRDefault="00B14F34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22EFA" w:rsidRPr="00522EFA" w14:paraId="693A440B" w14:textId="77777777" w:rsidTr="00B14F34">
        <w:trPr>
          <w:trHeight w:val="227"/>
        </w:trPr>
        <w:tc>
          <w:tcPr>
            <w:tcW w:w="2970" w:type="dxa"/>
            <w:tcBorders>
              <w:left w:val="nil"/>
              <w:right w:val="nil"/>
            </w:tcBorders>
            <w:noWrap/>
          </w:tcPr>
          <w:p w14:paraId="16188839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522EFA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E9E2A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69896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8787A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2ACD2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CDF96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A5B87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6224F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F097D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6A6613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DAAD8F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12412BCE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22EFA" w:rsidRPr="00522EFA" w14:paraId="3731D25C" w14:textId="77777777" w:rsidTr="00B14F34">
        <w:trPr>
          <w:trHeight w:val="227"/>
        </w:trPr>
        <w:tc>
          <w:tcPr>
            <w:tcW w:w="2970" w:type="dxa"/>
            <w:tcBorders>
              <w:left w:val="nil"/>
              <w:right w:val="nil"/>
            </w:tcBorders>
            <w:noWrap/>
          </w:tcPr>
          <w:p w14:paraId="7B513B66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  <w:r w:rsidRPr="00522EFA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รายได้</w:t>
            </w:r>
            <w:r w:rsidRPr="00522EFA"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  <w:t>จากลูกค้าภายนอก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0BD59" w14:textId="1FCDD306" w:rsidR="000F015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522EFA">
              <w:rPr>
                <w:rFonts w:ascii="Angsana New" w:hAnsi="Angsana New"/>
                <w:sz w:val="24"/>
                <w:szCs w:val="24"/>
                <w:lang w:eastAsia="en-GB"/>
              </w:rPr>
              <w:t>134,067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4D04ED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2F335" w14:textId="7CE77B97" w:rsidR="000F015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522EFA">
              <w:rPr>
                <w:rFonts w:ascii="Angsana New" w:hAnsi="Angsana New"/>
                <w:sz w:val="24"/>
                <w:szCs w:val="24"/>
                <w:lang w:eastAsia="en-GB"/>
              </w:rPr>
              <w:t>501,130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8FC83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C19A3" w14:textId="45CD5016" w:rsidR="000F015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522EFA">
              <w:rPr>
                <w:rFonts w:ascii="Angsana New" w:hAnsi="Angsana New"/>
                <w:sz w:val="24"/>
                <w:szCs w:val="24"/>
                <w:lang w:eastAsia="en-GB"/>
              </w:rPr>
              <w:t>276,255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0595C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0DB6A" w14:textId="73045122" w:rsidR="000F015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522EFA">
              <w:rPr>
                <w:rFonts w:ascii="Angsana New" w:hAnsi="Angsana New"/>
                <w:sz w:val="24"/>
                <w:szCs w:val="24"/>
                <w:lang w:eastAsia="en-GB"/>
              </w:rPr>
              <w:t>978,730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E45CE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5BBB53" w14:textId="07A968DC" w:rsidR="000F015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22EF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2E2882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23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3D4D666" w14:textId="29A37D99" w:rsidR="000F015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522EFA">
              <w:rPr>
                <w:rFonts w:ascii="Angsana New" w:hAnsi="Angsana New"/>
                <w:sz w:val="24"/>
                <w:szCs w:val="24"/>
                <w:lang w:eastAsia="en-GB"/>
              </w:rPr>
              <w:t>1,890,182</w:t>
            </w:r>
          </w:p>
        </w:tc>
      </w:tr>
      <w:tr w:rsidR="00522EFA" w:rsidRPr="00522EFA" w14:paraId="314CEB3C" w14:textId="77777777" w:rsidTr="00B14F34">
        <w:trPr>
          <w:trHeight w:val="227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noWrap/>
          </w:tcPr>
          <w:p w14:paraId="0D5FDBF5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  <w:r w:rsidRPr="00522EFA"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  <w:t>รายได้</w:t>
            </w:r>
            <w:r w:rsidRPr="00522EFA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ระหว่างส่วนงาน</w:t>
            </w: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5F2E3" w14:textId="1C85DEF7" w:rsidR="000F015A" w:rsidRPr="00522EFA" w:rsidRDefault="001433D9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12,644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3C0BC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5D712" w14:textId="444EFADC" w:rsidR="000F015A" w:rsidRPr="00522EFA" w:rsidRDefault="001433D9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23,107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8A13C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E5084" w14:textId="2D11903A" w:rsidR="000F015A" w:rsidRPr="00522EFA" w:rsidRDefault="001433D9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35,966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3A9FF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D97DE" w14:textId="362C0DD1" w:rsidR="000F015A" w:rsidRPr="00522EFA" w:rsidRDefault="001433D9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13,411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7FFC7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324E45" w14:textId="1D4D9421" w:rsidR="000F015A" w:rsidRPr="00522EFA" w:rsidRDefault="001433D9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eastAsia="en-GB"/>
              </w:rPr>
              <w:t>85,128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F1B12A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23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267B16" w14:textId="2B4221E0" w:rsidR="000F015A" w:rsidRPr="00522EFA" w:rsidRDefault="00FE057F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22EFA" w:rsidRPr="00522EFA" w14:paraId="52EC002E" w14:textId="77777777" w:rsidTr="00B14F34">
        <w:trPr>
          <w:trHeight w:val="227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noWrap/>
          </w:tcPr>
          <w:p w14:paraId="6EE93A88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  <w:r w:rsidRPr="00522EFA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  <w:lang w:eastAsia="en-GB"/>
              </w:rPr>
              <w:t>รวมรายได้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77562A" w14:textId="0FAE26DA" w:rsidR="000F015A" w:rsidRPr="00522EFA" w:rsidRDefault="001433D9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146,711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4C51" w14:textId="71B5FBC9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49AF13" w14:textId="35DD63B5" w:rsidR="000F015A" w:rsidRPr="00522EFA" w:rsidRDefault="001433D9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524,237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E11E5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913531" w14:textId="2EF6BD86" w:rsidR="000F015A" w:rsidRPr="00522EFA" w:rsidRDefault="001433D9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312,221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258B7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023C00" w14:textId="419061AA" w:rsidR="000F015A" w:rsidRPr="00522EFA" w:rsidRDefault="001433D9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992,141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48579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C4798A" w14:textId="7C1AD369" w:rsidR="000F015A" w:rsidRPr="00522EFA" w:rsidRDefault="001433D9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85,128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778764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23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91BC27" w14:textId="5C0A3165" w:rsidR="000F015A" w:rsidRPr="00522EFA" w:rsidRDefault="00522EF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1,890,182</w:t>
            </w:r>
          </w:p>
        </w:tc>
      </w:tr>
      <w:tr w:rsidR="00522EFA" w:rsidRPr="00522EFA" w14:paraId="4F3C5246" w14:textId="77777777" w:rsidTr="00B14F34">
        <w:trPr>
          <w:trHeight w:val="227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CFC0A6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E7546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5D785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9E207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12925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43B00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81836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5A5B5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305A5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0DFCD1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A8D2BD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A97D65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22EFA" w:rsidRPr="00522EFA" w14:paraId="3B709C85" w14:textId="77777777" w:rsidTr="00B14F34">
        <w:trPr>
          <w:trHeight w:val="227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2D2550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D5EC1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8F325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4B4E6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CA8F4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A8AD6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CE053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6ACEB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461E8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FE74826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C7B91C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715692C" w14:textId="77777777" w:rsidR="000F015A" w:rsidRPr="00522EFA" w:rsidRDefault="000F015A" w:rsidP="00B1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424D1B9D" w14:textId="77777777" w:rsidR="005C09BC" w:rsidRDefault="005C09BC" w:rsidP="005C09BC">
      <w:pPr>
        <w:pStyle w:val="BodyText2"/>
        <w:rPr>
          <w:b/>
          <w:bCs/>
          <w:lang w:val="en-US"/>
        </w:rPr>
      </w:pPr>
    </w:p>
    <w:p w14:paraId="1B253183" w14:textId="77777777" w:rsidR="00684080" w:rsidRDefault="00684080" w:rsidP="005C09BC">
      <w:pPr>
        <w:pStyle w:val="BodyText2"/>
        <w:rPr>
          <w:b/>
          <w:bCs/>
          <w:lang w:val="en-US"/>
        </w:rPr>
      </w:pPr>
    </w:p>
    <w:p w14:paraId="60A0B7EA" w14:textId="77777777" w:rsidR="005C09BC" w:rsidRDefault="005C09BC" w:rsidP="005C09BC">
      <w:pPr>
        <w:pStyle w:val="BodyText2"/>
        <w:rPr>
          <w:b/>
          <w:bCs/>
          <w:lang w:val="en-US"/>
        </w:rPr>
      </w:pPr>
    </w:p>
    <w:p w14:paraId="30D63BCF" w14:textId="77777777" w:rsidR="005C09BC" w:rsidRDefault="005C09BC" w:rsidP="005C09BC">
      <w:pPr>
        <w:pStyle w:val="BodyText2"/>
        <w:rPr>
          <w:b/>
          <w:bCs/>
          <w:cs/>
        </w:rPr>
        <w:sectPr w:rsidR="005C09BC" w:rsidSect="005C09BC">
          <w:pgSz w:w="16834" w:h="11909" w:orient="landscape" w:code="9"/>
          <w:pgMar w:top="691" w:right="1152" w:bottom="180" w:left="1152" w:header="720" w:footer="720" w:gutter="0"/>
          <w:cols w:space="720"/>
          <w:docGrid w:linePitch="245"/>
        </w:sectPr>
      </w:pPr>
    </w:p>
    <w:tbl>
      <w:tblPr>
        <w:tblpPr w:leftFromText="180" w:rightFromText="180" w:vertAnchor="page" w:horzAnchor="margin" w:tblpX="450" w:tblpY="2321"/>
        <w:tblW w:w="14401" w:type="dxa"/>
        <w:tblLayout w:type="fixed"/>
        <w:tblLook w:val="00A0" w:firstRow="1" w:lastRow="0" w:firstColumn="1" w:lastColumn="0" w:noHBand="0" w:noVBand="0"/>
      </w:tblPr>
      <w:tblGrid>
        <w:gridCol w:w="3240"/>
        <w:gridCol w:w="990"/>
        <w:gridCol w:w="270"/>
        <w:gridCol w:w="900"/>
        <w:gridCol w:w="270"/>
        <w:gridCol w:w="90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811"/>
      </w:tblGrid>
      <w:tr w:rsidR="00E000FB" w:rsidRPr="00CB0C8D" w14:paraId="2301F1E6" w14:textId="77777777" w:rsidTr="005575BF">
        <w:trPr>
          <w:trHeight w:val="92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09FE6" w14:textId="77777777" w:rsidR="00E000FB" w:rsidRPr="00CB0C8D" w:rsidRDefault="00E000FB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161" w:type="dxa"/>
            <w:gridSpan w:val="19"/>
            <w:tcBorders>
              <w:left w:val="nil"/>
              <w:right w:val="nil"/>
            </w:tcBorders>
            <w:vAlign w:val="bottom"/>
          </w:tcPr>
          <w:p w14:paraId="42431824" w14:textId="77777777" w:rsidR="00E000FB" w:rsidRPr="00CB0C8D" w:rsidRDefault="00E000FB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CB0C8D">
              <w:rPr>
                <w:rFonts w:asciiTheme="minorBidi" w:hAnsiTheme="minorBidi" w:cstheme="minorBidi" w:hint="cs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B0C8D" w:rsidRPr="00CB0C8D" w14:paraId="16F55488" w14:textId="77777777" w:rsidTr="005575BF">
        <w:trPr>
          <w:trHeight w:val="164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439E7" w14:textId="77777777" w:rsidR="00CD5A31" w:rsidRPr="00CB0C8D" w:rsidRDefault="00CD5A31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</w:tcPr>
          <w:p w14:paraId="4F3E0126" w14:textId="70C4FF14" w:rsidR="00CD5A31" w:rsidRPr="00CB0C8D" w:rsidRDefault="00CD5A31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lang w:eastAsia="en-GB"/>
              </w:rPr>
            </w:pPr>
            <w:r w:rsidRPr="00CB0C8D">
              <w:rPr>
                <w:b/>
                <w:bCs/>
                <w:sz w:val="24"/>
                <w:szCs w:val="24"/>
                <w:cs/>
              </w:rPr>
              <w:t>ธุรกิจการจำหน่ายสินค้า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BEEB6B" w14:textId="77777777" w:rsidR="00CD5A31" w:rsidRPr="00CB0C8D" w:rsidRDefault="00CD5A31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6F5A2ED3" w14:textId="1392C92C" w:rsidR="00CD5A31" w:rsidRPr="00CB0C8D" w:rsidRDefault="00CD5A31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lang w:eastAsia="en-GB"/>
              </w:rPr>
            </w:pPr>
            <w:r w:rsidRPr="00CB0C8D">
              <w:rPr>
                <w:b/>
                <w:bCs/>
                <w:sz w:val="24"/>
                <w:szCs w:val="24"/>
                <w:cs/>
              </w:rPr>
              <w:t>ธุรกิจการจำหน่ายสินค้า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C35560" w14:textId="77777777" w:rsidR="00CD5A31" w:rsidRPr="00CB0C8D" w:rsidRDefault="00CD5A31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6DAF4679" w14:textId="00E5EED9" w:rsidR="00CD5A31" w:rsidRPr="00CB0C8D" w:rsidRDefault="00CD5A31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lang w:eastAsia="en-GB"/>
              </w:rPr>
            </w:pPr>
            <w:r w:rsidRPr="00CB0C8D">
              <w:rPr>
                <w:b/>
                <w:bCs/>
                <w:sz w:val="24"/>
                <w:szCs w:val="24"/>
                <w:cs/>
              </w:rPr>
              <w:t>ธุรกิจสินเชื่อ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2F80DF" w14:textId="77777777" w:rsidR="00CD5A31" w:rsidRPr="00CB0C8D" w:rsidRDefault="00CD5A31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</w:tcPr>
          <w:p w14:paraId="516FE106" w14:textId="61DD15F6" w:rsidR="00CD5A31" w:rsidRPr="00CB0C8D" w:rsidRDefault="00CD5A31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lang w:eastAsia="en-GB"/>
              </w:rPr>
            </w:pPr>
            <w:r w:rsidRPr="00CB0C8D">
              <w:rPr>
                <w:b/>
                <w:bCs/>
                <w:sz w:val="24"/>
                <w:szCs w:val="24"/>
                <w:cs/>
              </w:rPr>
              <w:t>ธุรกิจเดิมที่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188051" w14:textId="77777777" w:rsidR="00CD5A31" w:rsidRPr="00CB0C8D" w:rsidRDefault="00CD5A31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981" w:type="dxa"/>
            <w:gridSpan w:val="3"/>
            <w:tcBorders>
              <w:left w:val="nil"/>
              <w:right w:val="nil"/>
            </w:tcBorders>
            <w:vAlign w:val="bottom"/>
          </w:tcPr>
          <w:p w14:paraId="7BD0DE83" w14:textId="77777777" w:rsidR="00CD5A31" w:rsidRPr="00CB0C8D" w:rsidRDefault="00CD5A31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</w:tr>
      <w:tr w:rsidR="00CB0C8D" w:rsidRPr="00CB0C8D" w14:paraId="320A65F0" w14:textId="77777777" w:rsidTr="005575BF">
        <w:trPr>
          <w:trHeight w:val="83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B8B282" w14:textId="33CFAD36" w:rsidR="00CD5A31" w:rsidRPr="00CB0C8D" w:rsidRDefault="00CD5A31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</w:tcPr>
          <w:p w14:paraId="34A4FB8C" w14:textId="08E347EF" w:rsidR="00CD5A31" w:rsidRPr="00CB0C8D" w:rsidRDefault="00CD5A31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lang w:eastAsia="en-GB"/>
              </w:rPr>
            </w:pPr>
            <w:r w:rsidRPr="00CB0C8D">
              <w:rPr>
                <w:b/>
                <w:bCs/>
                <w:sz w:val="24"/>
                <w:szCs w:val="24"/>
                <w:cs/>
              </w:rPr>
              <w:t>และให้บริการสำหรับองค์กร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52E6ED" w14:textId="77777777" w:rsidR="00CD5A31" w:rsidRPr="00CB0C8D" w:rsidRDefault="00CD5A31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5F71ED5C" w14:textId="04D8C5AA" w:rsidR="00CD5A31" w:rsidRPr="00CB0C8D" w:rsidRDefault="00CD5A31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lang w:eastAsia="en-GB"/>
              </w:rPr>
            </w:pPr>
            <w:r w:rsidRPr="00CB0C8D">
              <w:rPr>
                <w:b/>
                <w:bCs/>
                <w:sz w:val="24"/>
                <w:szCs w:val="24"/>
                <w:cs/>
              </w:rPr>
              <w:t>และให้บริการสำหรับบริโภค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ABC567" w14:textId="77777777" w:rsidR="00CD5A31" w:rsidRPr="00CB0C8D" w:rsidRDefault="00CD5A31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48C0D83C" w14:textId="39055382" w:rsidR="00CD5A31" w:rsidRPr="00CB0C8D" w:rsidRDefault="00CD5A31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lang w:eastAsia="en-GB"/>
              </w:rPr>
            </w:pPr>
            <w:r w:rsidRPr="00CB0C8D">
              <w:rPr>
                <w:b/>
                <w:bCs/>
                <w:sz w:val="24"/>
                <w:szCs w:val="24"/>
                <w:cs/>
              </w:rPr>
              <w:t>และตัวแทนชำระเงิน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344B24" w14:textId="77777777" w:rsidR="00CD5A31" w:rsidRPr="00CB0C8D" w:rsidRDefault="00CD5A31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</w:tcPr>
          <w:p w14:paraId="563379A5" w14:textId="1761DB0F" w:rsidR="00CD5A31" w:rsidRPr="00CB0C8D" w:rsidRDefault="00CD5A31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lang w:eastAsia="en-GB"/>
              </w:rPr>
            </w:pPr>
            <w:r w:rsidRPr="00CB0C8D">
              <w:rPr>
                <w:b/>
                <w:bCs/>
                <w:sz w:val="24"/>
                <w:szCs w:val="24"/>
                <w:cs/>
              </w:rPr>
              <w:t>ไม่ใช่ธุรกิจหลักในปัจจุบัน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CE996B" w14:textId="77777777" w:rsidR="00CD5A31" w:rsidRPr="00CB0C8D" w:rsidRDefault="00CD5A31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981" w:type="dxa"/>
            <w:gridSpan w:val="3"/>
            <w:tcBorders>
              <w:left w:val="nil"/>
              <w:right w:val="nil"/>
            </w:tcBorders>
            <w:vAlign w:val="bottom"/>
          </w:tcPr>
          <w:p w14:paraId="34A17B77" w14:textId="77777777" w:rsidR="00CD5A31" w:rsidRPr="00CB0C8D" w:rsidRDefault="00CD5A31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CB0C8D"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  <w:t>รวมส่วนงานที่รายงาน</w:t>
            </w:r>
          </w:p>
        </w:tc>
      </w:tr>
      <w:tr w:rsidR="00C61548" w:rsidRPr="00CB0C8D" w14:paraId="76B0192C" w14:textId="77777777" w:rsidTr="00C61548">
        <w:trPr>
          <w:trHeight w:val="146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57CA1" w14:textId="74CB3C27" w:rsidR="00C02B75" w:rsidRPr="00CB0C8D" w:rsidRDefault="003A642B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CB0C8D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CB0C8D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CB0C8D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  <w:r w:rsidRPr="00CB0C8D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C02B75" w:rsidRPr="00CB0C8D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31 </w:t>
            </w:r>
            <w:r w:rsidR="00C02B75" w:rsidRPr="00CB0C8D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มีนาคม</w:t>
            </w:r>
            <w:r w:rsidR="00C02B75" w:rsidRPr="00CB0C8D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BB2188" w14:textId="24FC732E" w:rsidR="00C02B75" w:rsidRPr="00CB0C8D" w:rsidRDefault="00C02B75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  <w:r w:rsidRPr="00CB0C8D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02073F" w14:textId="77777777" w:rsidR="00C02B75" w:rsidRPr="00CB0C8D" w:rsidRDefault="00C02B75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DCAF23" w14:textId="4E2999BF" w:rsidR="00C02B75" w:rsidRPr="00CB0C8D" w:rsidRDefault="00C02B75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CB0C8D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37B4D9" w14:textId="77777777" w:rsidR="00C02B75" w:rsidRPr="00CB0C8D" w:rsidRDefault="00C02B75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21A839" w14:textId="64AD154A" w:rsidR="00C02B75" w:rsidRPr="00CB0C8D" w:rsidRDefault="00C02B75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CB0C8D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3F5FCF" w14:textId="77777777" w:rsidR="00C02B75" w:rsidRPr="00CB0C8D" w:rsidRDefault="00C02B75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4B7586" w14:textId="017F2543" w:rsidR="00C02B75" w:rsidRPr="00CB0C8D" w:rsidRDefault="00C02B75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CB0C8D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E849AF" w14:textId="77777777" w:rsidR="00C02B75" w:rsidRPr="00CB0C8D" w:rsidRDefault="00C02B75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5F744C" w14:textId="36E01A79" w:rsidR="00C02B75" w:rsidRPr="00CB0C8D" w:rsidRDefault="00C02B75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CB0C8D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FD6A83" w14:textId="77777777" w:rsidR="00C02B75" w:rsidRPr="00CB0C8D" w:rsidRDefault="00C02B75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EC1ACE" w14:textId="7DC97D4C" w:rsidR="00C02B75" w:rsidRPr="00CB0C8D" w:rsidRDefault="00C02B75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CB0C8D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CD0403" w14:textId="77777777" w:rsidR="00C02B75" w:rsidRPr="00CB0C8D" w:rsidRDefault="00C02B75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11FC340" w14:textId="327146D1" w:rsidR="00C02B75" w:rsidRPr="00CB0C8D" w:rsidRDefault="00C02B75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CB0C8D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2581F" w14:textId="77777777" w:rsidR="00C02B75" w:rsidRPr="00CB0C8D" w:rsidRDefault="00C02B75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4B906E" w14:textId="7EC29F89" w:rsidR="00C02B75" w:rsidRPr="00CB0C8D" w:rsidRDefault="00C02B75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CB0C8D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F08667" w14:textId="77777777" w:rsidR="00C02B75" w:rsidRPr="00CB0C8D" w:rsidRDefault="00C02B75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F0037F" w14:textId="2E15EC7F" w:rsidR="00C02B75" w:rsidRPr="00CB0C8D" w:rsidRDefault="00C02B75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CB0C8D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C31B24" w14:textId="77777777" w:rsidR="00C02B75" w:rsidRPr="00CB0C8D" w:rsidRDefault="00C02B75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vAlign w:val="bottom"/>
          </w:tcPr>
          <w:p w14:paraId="2BF52599" w14:textId="20101A7E" w:rsidR="00C02B75" w:rsidRPr="00CB0C8D" w:rsidRDefault="00C02B75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CB0C8D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2567</w:t>
            </w:r>
          </w:p>
        </w:tc>
      </w:tr>
      <w:tr w:rsidR="00E000FB" w:rsidRPr="00CB0C8D" w14:paraId="056AF108" w14:textId="77777777" w:rsidTr="005575BF">
        <w:trPr>
          <w:trHeight w:val="76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2AED5" w14:textId="77777777" w:rsidR="00E000FB" w:rsidRPr="00CB0C8D" w:rsidRDefault="00E000FB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161" w:type="dxa"/>
            <w:gridSpan w:val="19"/>
            <w:tcBorders>
              <w:left w:val="nil"/>
              <w:right w:val="nil"/>
            </w:tcBorders>
            <w:vAlign w:val="bottom"/>
          </w:tcPr>
          <w:p w14:paraId="33BA1957" w14:textId="77777777" w:rsidR="00E000FB" w:rsidRPr="00CB0C8D" w:rsidRDefault="00E000FB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CB0C8D">
              <w:rPr>
                <w:rFonts w:asciiTheme="minorBidi" w:hAnsiTheme="minorBidi" w:cstheme="minorBidi" w:hint="cs"/>
                <w:i/>
                <w:iCs/>
                <w:sz w:val="24"/>
                <w:szCs w:val="24"/>
                <w:cs/>
              </w:rPr>
              <w:t>(พันบาท</w:t>
            </w:r>
            <w:r w:rsidRPr="00CB0C8D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</w:tr>
      <w:tr w:rsidR="005575BF" w:rsidRPr="00CB0C8D" w14:paraId="7C89BD74" w14:textId="77777777" w:rsidTr="00C61548">
        <w:trPr>
          <w:trHeight w:val="22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AD6BE3" w14:textId="47544AC3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  <w:r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กำไร (ขาดทุน) จากกิจกรรมดำเนินงาน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0D536" w14:textId="4A723E98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864B88">
              <w:rPr>
                <w:rFonts w:ascii="Angsana New" w:hAnsi="Angsana New"/>
                <w:sz w:val="24"/>
                <w:szCs w:val="24"/>
              </w:rPr>
              <w:t>9</w:t>
            </w:r>
            <w:r w:rsidR="00630D31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630D31">
              <w:rPr>
                <w:rFonts w:ascii="Angsana New" w:hAnsi="Angsana New"/>
                <w:sz w:val="24"/>
                <w:szCs w:val="24"/>
              </w:rPr>
              <w:t>441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021E7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177FA" w14:textId="38F88225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46,724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4B998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0B4C9" w14:textId="49E80CC0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7773BA">
              <w:rPr>
                <w:rFonts w:ascii="Angsana New" w:hAnsi="Angsana New"/>
                <w:sz w:val="24"/>
                <w:szCs w:val="24"/>
              </w:rPr>
              <w:t>5</w:t>
            </w:r>
            <w:r w:rsidR="00864B88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864B88">
              <w:rPr>
                <w:rFonts w:ascii="Angsana New" w:hAnsi="Angsana New"/>
                <w:sz w:val="24"/>
                <w:szCs w:val="24"/>
              </w:rPr>
              <w:t>0</w:t>
            </w:r>
            <w:r w:rsidR="007773BA">
              <w:rPr>
                <w:rFonts w:ascii="Angsana New" w:hAnsi="Angsana New"/>
                <w:sz w:val="24"/>
                <w:szCs w:val="24"/>
              </w:rPr>
              <w:t>85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4888C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70A58" w14:textId="5CDC5ED4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22,412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4C79B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A65E4" w14:textId="78032CA8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864B88">
              <w:rPr>
                <w:rFonts w:ascii="Angsana New" w:hAnsi="Angsana New"/>
                <w:sz w:val="24"/>
                <w:szCs w:val="24"/>
              </w:rPr>
              <w:t>47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864B88">
              <w:rPr>
                <w:rFonts w:ascii="Angsana New" w:hAnsi="Angsana New"/>
                <w:sz w:val="24"/>
                <w:szCs w:val="24"/>
              </w:rPr>
              <w:t>07</w:t>
            </w:r>
            <w:r w:rsidR="00630D31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3BAD7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389DE" w14:textId="56319801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90,104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CF998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9CFFE14" w14:textId="53735C19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7355D9">
              <w:rPr>
                <w:rFonts w:ascii="Angsana New" w:hAnsi="Angsana New"/>
                <w:sz w:val="24"/>
                <w:szCs w:val="24"/>
              </w:rPr>
              <w:t>13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355D9">
              <w:rPr>
                <w:rFonts w:ascii="Angsana New" w:hAnsi="Angsana New"/>
                <w:sz w:val="24"/>
                <w:szCs w:val="24"/>
              </w:rPr>
              <w:t>98</w:t>
            </w:r>
            <w:r w:rsidR="006D29D8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B533881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BA01A" w14:textId="6074697C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18,421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D29ED5F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DD980" w14:textId="77C72FF4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630D31">
              <w:rPr>
                <w:rFonts w:ascii="Angsana New" w:hAnsi="Angsana New"/>
                <w:sz w:val="24"/>
                <w:szCs w:val="24"/>
              </w:rPr>
              <w:t>216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630D31">
              <w:rPr>
                <w:rFonts w:ascii="Angsana New" w:hAnsi="Angsana New"/>
                <w:sz w:val="24"/>
                <w:szCs w:val="24"/>
              </w:rPr>
              <w:t>58</w:t>
            </w:r>
            <w:r w:rsidR="006D29D8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DCCB4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300FD" w14:textId="11B012DC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140,8</w:t>
            </w:r>
            <w:r w:rsidR="006D29D8">
              <w:rPr>
                <w:rFonts w:ascii="Angsana New" w:hAnsi="Angsana New"/>
                <w:sz w:val="24"/>
                <w:szCs w:val="24"/>
              </w:rPr>
              <w:t>2</w:t>
            </w:r>
            <w:r w:rsidR="00812ADA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5575BF" w:rsidRPr="00CB0C8D" w14:paraId="2061A7D4" w14:textId="77777777" w:rsidTr="00C61548">
        <w:trPr>
          <w:trHeight w:val="22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BFD222" w14:textId="6C2ECA85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  <w:r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D3BD1" w14:textId="53C92D58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2,427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C961F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7EAE5" w14:textId="7080B175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3,423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B1F8C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5F4DB" w14:textId="09069E00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2,479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F5BD5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2F842" w14:textId="403CFA59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3,560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ADBD0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F7A40" w14:textId="4FE76C08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31,</w:t>
            </w:r>
            <w:r w:rsidR="00864B88">
              <w:rPr>
                <w:rFonts w:ascii="Angsana New" w:hAnsi="Angsana New"/>
                <w:sz w:val="24"/>
                <w:szCs w:val="24"/>
              </w:rPr>
              <w:t>60</w:t>
            </w:r>
            <w:r w:rsidR="006E0C1B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1D239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AC0E7" w14:textId="7673085A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109,640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742DA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80C4C03" w14:textId="40EB0915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ACCC602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54067" w14:textId="723FD88C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17,312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C1464B1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1820E" w14:textId="44A5423B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36,</w:t>
            </w:r>
            <w:r w:rsidR="007355D9">
              <w:rPr>
                <w:rFonts w:ascii="Angsana New" w:hAnsi="Angsana New"/>
                <w:sz w:val="24"/>
                <w:szCs w:val="24"/>
              </w:rPr>
              <w:t>5</w:t>
            </w:r>
            <w:r w:rsidR="006E0C1B">
              <w:rPr>
                <w:rFonts w:ascii="Angsana New" w:hAnsi="Angsana New"/>
                <w:sz w:val="24"/>
                <w:szCs w:val="24"/>
              </w:rPr>
              <w:t>09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73ED5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252DC" w14:textId="125DC78E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133,93</w:t>
            </w:r>
            <w:r w:rsidR="00812ADA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5575BF" w:rsidRPr="00CB0C8D" w14:paraId="0F923C08" w14:textId="77777777" w:rsidTr="00C61548">
        <w:trPr>
          <w:trHeight w:val="22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4B1A59" w14:textId="3EBE62FF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  <w:r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ขาดทุนจากการยกเลิกสัญญา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EB2BB" w14:textId="2C766DD5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B8713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9C741" w14:textId="1BE1DCCD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E0345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0553F" w14:textId="56605A52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309EE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0EA91" w14:textId="42E06031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3A74D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5FAA8" w14:textId="2FF6B7A9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20,37</w:t>
            </w:r>
            <w:r w:rsidR="00864B88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DD606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87999" w14:textId="755DFF6F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12,70</w:t>
            </w:r>
            <w:r w:rsidR="007773BA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DBF1E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A99C840" w14:textId="7F83C49C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8A41DBD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59103" w14:textId="18CEBF4D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568E028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4EA58" w14:textId="67CB677D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20,37</w:t>
            </w:r>
            <w:r w:rsidR="007355D9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F1D58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58312" w14:textId="2388D63A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12,70</w:t>
            </w:r>
            <w:r w:rsidR="00812ADA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5575BF" w:rsidRPr="00CB0C8D" w14:paraId="303766EF" w14:textId="77777777" w:rsidTr="00C61548">
        <w:trPr>
          <w:trHeight w:val="22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ABAEF1" w14:textId="67192964" w:rsidR="00365728" w:rsidRPr="00CB0C8D" w:rsidRDefault="009235FA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(</w:t>
            </w:r>
            <w:r w:rsidR="00365728"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ขาดทุน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)</w:t>
            </w:r>
            <w:r w:rsidR="00365728"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 xml:space="preserve"> กลับรายการ</w:t>
            </w:r>
            <w:r w:rsidR="00861C86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จากการด้อยค่าซึ่ง</w:t>
            </w:r>
          </w:p>
          <w:p w14:paraId="195A1BD7" w14:textId="64B8C2C9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 xml:space="preserve">   </w:t>
            </w:r>
            <w:r w:rsidR="00861C86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 xml:space="preserve">เป็นไปตาม </w:t>
            </w:r>
            <w:r w:rsidR="00861C86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TFRS9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ACB24" w14:textId="7192216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FFB38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576B3" w14:textId="2521ABB4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1,659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78552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281E4" w14:textId="5D720C87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7773BA">
              <w:rPr>
                <w:rFonts w:ascii="Angsana New" w:hAnsi="Angsana New"/>
                <w:sz w:val="24"/>
                <w:szCs w:val="24"/>
              </w:rPr>
              <w:t>11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773BA">
              <w:rPr>
                <w:rFonts w:ascii="Angsana New" w:hAnsi="Angsana New"/>
                <w:sz w:val="24"/>
                <w:szCs w:val="24"/>
              </w:rPr>
              <w:t>786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DDF45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B32EF" w14:textId="6C739B46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9,352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DBEA2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73574" w14:textId="1D40A21A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630D31">
              <w:rPr>
                <w:rFonts w:ascii="Angsana New" w:hAnsi="Angsana New"/>
                <w:sz w:val="24"/>
                <w:szCs w:val="24"/>
              </w:rPr>
              <w:t>35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630D31">
              <w:rPr>
                <w:rFonts w:ascii="Angsana New" w:hAnsi="Angsana New"/>
                <w:sz w:val="24"/>
                <w:szCs w:val="24"/>
              </w:rPr>
              <w:t>841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A6C80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1174E" w14:textId="675E7312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3,57</w:t>
            </w:r>
            <w:r w:rsidR="007773BA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7FD01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431D7E6" w14:textId="0D272D93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7343F70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27DF6" w14:textId="60481CEB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88,646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5570AC6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11697" w14:textId="1C8932E0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630D31">
              <w:rPr>
                <w:rFonts w:ascii="Angsana New" w:hAnsi="Angsana New"/>
                <w:sz w:val="24"/>
                <w:szCs w:val="24"/>
              </w:rPr>
              <w:t>46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630D31">
              <w:rPr>
                <w:rFonts w:ascii="Angsana New" w:hAnsi="Angsana New"/>
                <w:sz w:val="24"/>
                <w:szCs w:val="24"/>
              </w:rPr>
              <w:t>960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C5FD1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4C145" w14:textId="36F911D7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103,22</w:t>
            </w:r>
            <w:r w:rsidR="00812ADA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5575BF" w:rsidRPr="00CB0C8D" w14:paraId="6C72A19A" w14:textId="77777777" w:rsidTr="00C61548">
        <w:trPr>
          <w:trHeight w:val="22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B0C2CD" w14:textId="37DAE66D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  <w:r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ขาดทุนจากการวัดมูลค่า</w:t>
            </w:r>
            <w:r w:rsidR="005575BF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E2DBB" w14:textId="354B2573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D3121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2A2CA" w14:textId="6BE8951E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C1D7E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412DD" w14:textId="1EE8796E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46294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6ADBE" w14:textId="54AD9E4D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43408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CE0DC" w14:textId="65F2C299" w:rsidR="00365728" w:rsidRPr="00CB0C8D" w:rsidRDefault="00864B8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B3C7A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BE505" w14:textId="26D309FD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1,398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DBC58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D9F5968" w14:textId="2F3167F9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7773BA">
              <w:rPr>
                <w:rFonts w:ascii="Angsana New" w:hAnsi="Angsana New"/>
                <w:sz w:val="24"/>
                <w:szCs w:val="24"/>
              </w:rPr>
              <w:t>234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B26D91">
              <w:rPr>
                <w:rFonts w:ascii="Angsana New" w:hAnsi="Angsana New"/>
                <w:sz w:val="24"/>
                <w:szCs w:val="24"/>
              </w:rPr>
              <w:t>507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535B1AA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D9A28" w14:textId="5F78332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756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13FAA61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37E10" w14:textId="13AB9899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234,</w:t>
            </w:r>
            <w:r w:rsidR="00B26D91">
              <w:rPr>
                <w:rFonts w:ascii="Angsana New" w:hAnsi="Angsana New"/>
                <w:sz w:val="24"/>
                <w:szCs w:val="24"/>
              </w:rPr>
              <w:t>507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8032E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ECD9B" w14:textId="7F81B75A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2,154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5575BF" w:rsidRPr="00CB0C8D" w14:paraId="674C860C" w14:textId="77777777" w:rsidTr="00C61548">
        <w:trPr>
          <w:trHeight w:val="22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6AFC1C" w14:textId="77777777" w:rsidR="00CB77D7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ส่วนแบ่งกำไร</w:t>
            </w:r>
            <w:r w:rsidR="009235FA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 xml:space="preserve"> </w:t>
            </w:r>
            <w:r w:rsidRPr="00CB0C8D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(</w:t>
            </w:r>
            <w:r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ขาดทุน)</w:t>
            </w:r>
            <w:r w:rsidRPr="00CB0C8D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 xml:space="preserve"> </w:t>
            </w:r>
            <w:r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ของ</w:t>
            </w:r>
            <w:r w:rsidR="00CB77D7"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บริษัทร่วม</w:t>
            </w:r>
            <w:r w:rsidR="00CB77D7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และ</w:t>
            </w:r>
          </w:p>
          <w:p w14:paraId="2BD0AACC" w14:textId="4012804D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  <w:r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 xml:space="preserve">   </w:t>
            </w:r>
            <w:r w:rsidR="00CB77D7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การ</w:t>
            </w:r>
            <w:r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ร่วม</w:t>
            </w:r>
            <w:r w:rsidR="00CB77D7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ค้า</w:t>
            </w:r>
            <w:r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ที่ใช้วิธีส่วนได้เสีย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51D16" w14:textId="01C35722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292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9D20C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BF658" w14:textId="4E8DB401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65B98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4B6F3" w14:textId="3DF26D32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B7538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CE9BE" w14:textId="2D3F6BB2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FF65D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B2D8C" w14:textId="6606981A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1,16</w:t>
            </w:r>
            <w:r w:rsidR="003E416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F0C95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276DD" w14:textId="751363A1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6C1BE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6B37E79" w14:textId="58F5665C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F07C9BC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3313" w14:textId="66CFD559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14,671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95B2A74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4BF51" w14:textId="3C8A343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</w:t>
            </w:r>
            <w:r w:rsidR="003E4164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C491D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DAA56" w14:textId="322C6341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14,671</w:t>
            </w:r>
          </w:p>
        </w:tc>
      </w:tr>
      <w:tr w:rsidR="005575BF" w:rsidRPr="00CB0C8D" w14:paraId="75198594" w14:textId="77777777" w:rsidTr="00C61548">
        <w:trPr>
          <w:trHeight w:val="22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D09F62" w14:textId="77777777" w:rsidR="00365728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ผลขาดทุนจากการจำหน่ายเงินลงทุนใน</w:t>
            </w:r>
          </w:p>
          <w:p w14:paraId="3CF9C6C8" w14:textId="04FDC1CC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 xml:space="preserve">   </w:t>
            </w:r>
            <w:r w:rsidR="00CB77D7"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บริษัทร่วม</w:t>
            </w:r>
            <w:r w:rsidR="00CB77D7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และการ</w:t>
            </w:r>
            <w:r w:rsidR="008D4BE3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ร่วมค้า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BC9EF" w14:textId="37BBD549" w:rsidR="00365728" w:rsidRPr="00CB0C8D" w:rsidRDefault="00110746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EC983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591D1" w14:textId="072BE202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7AFA0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98FE0" w14:textId="3BF21D7F" w:rsidR="00365728" w:rsidRPr="00CB0C8D" w:rsidRDefault="00110746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15CDE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477FB" w14:textId="398A2B70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BAF07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66706" w14:textId="6B0247A7" w:rsidR="00365728" w:rsidRPr="00CB0C8D" w:rsidRDefault="007773BA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B35F5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1DD9B" w14:textId="5D27DB19" w:rsidR="00365728" w:rsidRPr="00CB0C8D" w:rsidRDefault="007773BA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F68D6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505B84E" w14:textId="66236335" w:rsidR="00365728" w:rsidRPr="00CB0C8D" w:rsidRDefault="007773BA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9,654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77C44A7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29CFA" w14:textId="478D2B87" w:rsidR="00365728" w:rsidRPr="00CB0C8D" w:rsidRDefault="007773BA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1,050,721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32CE249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577CA" w14:textId="0AE37CA6" w:rsidR="00365728" w:rsidRPr="00CB0C8D" w:rsidRDefault="00110746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9,654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14251" w14:textId="77777777" w:rsidR="00365728" w:rsidRPr="00CB0C8D" w:rsidRDefault="0036572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A17A3" w14:textId="46B52EF6" w:rsidR="00365728" w:rsidRPr="00CB0C8D" w:rsidRDefault="00365728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1,050,721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5575BF" w:rsidRPr="00CB0C8D" w14:paraId="5C005445" w14:textId="77777777" w:rsidTr="00C61548">
        <w:trPr>
          <w:trHeight w:val="22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104AA1" w14:textId="77777777" w:rsidR="00110746" w:rsidRDefault="00110746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/>
                <w:sz w:val="24"/>
                <w:szCs w:val="24"/>
                <w:lang w:eastAsia="en-GB"/>
              </w:rPr>
            </w:pPr>
            <w:r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ผล</w:t>
            </w:r>
            <w:r w:rsidRPr="00110746">
              <w:rPr>
                <w:rFonts w:asciiTheme="minorBidi" w:hAnsiTheme="minorBidi"/>
                <w:sz w:val="24"/>
                <w:szCs w:val="24"/>
                <w:cs/>
                <w:lang w:eastAsia="en-GB"/>
              </w:rPr>
              <w:t>ขาดทุนจากการด้อยค่าเงินลงทุนใน</w:t>
            </w:r>
          </w:p>
          <w:p w14:paraId="3CEF0BB9" w14:textId="19F5917C" w:rsidR="00110746" w:rsidRPr="00CB0C8D" w:rsidRDefault="00110746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  <w:r>
              <w:rPr>
                <w:rFonts w:asciiTheme="minorBidi" w:hAnsiTheme="minorBidi"/>
                <w:sz w:val="24"/>
                <w:szCs w:val="24"/>
                <w:lang w:eastAsia="en-GB"/>
              </w:rPr>
              <w:t xml:space="preserve">   </w:t>
            </w:r>
            <w:r w:rsidR="00CB77D7"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บริษัทร่วม</w:t>
            </w:r>
            <w:r w:rsidR="002454CF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และการร่วมค้า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19E09" w14:textId="2E7227A4" w:rsidR="00110746" w:rsidRDefault="00110746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89358" w14:textId="77777777" w:rsidR="00110746" w:rsidRPr="00CB0C8D" w:rsidRDefault="00110746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942CC" w14:textId="6C6783A9" w:rsidR="00110746" w:rsidRDefault="00110746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49647" w14:textId="77777777" w:rsidR="00110746" w:rsidRPr="00CB0C8D" w:rsidRDefault="00110746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5F989" w14:textId="5A32D65D" w:rsidR="00110746" w:rsidRDefault="00110746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CB24" w14:textId="77777777" w:rsidR="00110746" w:rsidRPr="00CB0C8D" w:rsidRDefault="00110746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82421" w14:textId="6B56A43F" w:rsidR="00110746" w:rsidRDefault="00110746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EF029" w14:textId="77777777" w:rsidR="00110746" w:rsidRPr="00CB0C8D" w:rsidRDefault="00110746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3D91" w14:textId="6EF87610" w:rsidR="00110746" w:rsidRDefault="007773BA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6DA5D" w14:textId="77777777" w:rsidR="00110746" w:rsidRPr="00CB0C8D" w:rsidRDefault="00110746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3F0D6" w14:textId="49B0F804" w:rsidR="00110746" w:rsidRDefault="00110746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B0D6C" w14:textId="77777777" w:rsidR="00110746" w:rsidRPr="00CB0C8D" w:rsidRDefault="00110746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74EAD3E" w14:textId="11BAD365" w:rsidR="00110746" w:rsidRDefault="007773BA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78,837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0590888" w14:textId="77777777" w:rsidR="00110746" w:rsidRPr="00CB0C8D" w:rsidRDefault="00110746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8F72F" w14:textId="79CCA5C4" w:rsidR="00110746" w:rsidRDefault="00110746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71FC59A" w14:textId="77777777" w:rsidR="00110746" w:rsidRPr="00CB0C8D" w:rsidRDefault="00110746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C9303" w14:textId="47B2323F" w:rsidR="00110746" w:rsidRDefault="00110746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78,837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0D3C6" w14:textId="77777777" w:rsidR="00110746" w:rsidRPr="00CB0C8D" w:rsidRDefault="00110746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92C2C" w14:textId="1A3E84FD" w:rsidR="00110746" w:rsidRDefault="00110746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-202" w:hanging="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575BF" w:rsidRPr="00CB0C8D" w14:paraId="25F1C2AC" w14:textId="77777777" w:rsidTr="00C61548">
        <w:trPr>
          <w:trHeight w:val="22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FE2B75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ผลขาดทุนจากการด้อยค่าค่าความนิยมและ</w:t>
            </w:r>
          </w:p>
          <w:p w14:paraId="0E1C85D4" w14:textId="5596DC50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  <w:r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6C092" w14:textId="4E2EABFC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776,355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6A7D5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18DE4" w14:textId="640C68C6" w:rsidR="00027630" w:rsidRPr="00CB0C8D" w:rsidRDefault="00027630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12</w:t>
            </w:r>
            <w:r w:rsidR="00812ADA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,846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D32E0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5AD6B" w14:textId="039B0B80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AA6E2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EABE" w14:textId="2B39CF30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A4F2B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C093F" w14:textId="0E76BF94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BB3EA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205C7" w14:textId="7EF0C53F" w:rsidR="00027630" w:rsidRPr="00CB0C8D" w:rsidRDefault="00027630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4811A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E59AC2B" w14:textId="6C63C305" w:rsidR="00027630" w:rsidRPr="00CB0C8D" w:rsidRDefault="00027630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12ED2C7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8D803" w14:textId="511DC1DF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620,108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763BC04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0C051" w14:textId="689229C6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776,355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E9AB8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286FF" w14:textId="14DFA773" w:rsidR="00027630" w:rsidRPr="00CB0C8D" w:rsidRDefault="00027630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748,954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5575BF" w:rsidRPr="00CB0C8D" w14:paraId="511D4BC1" w14:textId="77777777" w:rsidTr="00C61548">
        <w:trPr>
          <w:trHeight w:val="22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5C0F29" w14:textId="77777777" w:rsidR="005575BF" w:rsidRDefault="005575BF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กำไร</w:t>
            </w:r>
            <w:r w:rsidR="00027630"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จากการสูญเสียอิทธิพลอย่างมีสาระสำคัญ</w:t>
            </w:r>
          </w:p>
          <w:p w14:paraId="1719E647" w14:textId="0FAB52E8" w:rsidR="00027630" w:rsidRPr="00CB0C8D" w:rsidRDefault="005575BF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 xml:space="preserve">   </w:t>
            </w:r>
            <w:r w:rsidR="00027630"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ใน</w:t>
            </w:r>
            <w:r w:rsidR="00CB77D7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A400B1" w14:textId="09BBA4C2" w:rsidR="00027630" w:rsidRPr="00CB0C8D" w:rsidRDefault="00027630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B6A68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EDE509" w14:textId="2B07204B" w:rsidR="00027630" w:rsidRPr="00CB0C8D" w:rsidRDefault="00027630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8482A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52815" w14:textId="7EAC5B26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F89A5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04B84" w14:textId="4B6EA746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DF939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EB354" w14:textId="0A5C0FA3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2A37D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6C38F" w14:textId="059BE466" w:rsidR="00027630" w:rsidRPr="00CB0C8D" w:rsidRDefault="00027630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913ED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DCE2FCE" w14:textId="7CE21EB8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9,590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A0CE154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D3824" w14:textId="4895DE9E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0CFBB1C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1F33A" w14:textId="56380F06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9,590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CDA39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CBAF6" w14:textId="78277460" w:rsidR="00027630" w:rsidRPr="00CB0C8D" w:rsidRDefault="00027630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-202" w:hanging="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575BF" w:rsidRPr="00CB0C8D" w14:paraId="78B69783" w14:textId="77777777" w:rsidTr="00C61548">
        <w:trPr>
          <w:trHeight w:val="22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</w:tcPr>
          <w:p w14:paraId="6ABB39E3" w14:textId="3CAEFCA5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  <w:r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ขาดทุนตามส่วนงานก่อนหักภาษีเงินได้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A8B4E0" w14:textId="486B5C21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87</w:t>
            </w:r>
            <w:r w:rsidR="00630D31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630D31">
              <w:rPr>
                <w:rFonts w:ascii="Angsana New" w:hAnsi="Angsana New"/>
                <w:sz w:val="24"/>
                <w:szCs w:val="24"/>
              </w:rPr>
              <w:t>848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FAF13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5C1A21" w14:textId="3B04403B" w:rsidR="00027630" w:rsidRPr="00CB0C8D" w:rsidRDefault="00027630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180,652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6366F7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71EFC5" w14:textId="06938771" w:rsidR="00027630" w:rsidRPr="00CB0C8D" w:rsidRDefault="00027630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70,350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80A78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867663" w14:textId="579FCC16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35,324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7870CE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8C7B8E" w14:textId="1460E8A5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630D31">
              <w:rPr>
                <w:rFonts w:ascii="Angsana New" w:hAnsi="Angsana New"/>
                <w:sz w:val="24"/>
                <w:szCs w:val="24"/>
              </w:rPr>
              <w:t>33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630D31">
              <w:rPr>
                <w:rFonts w:ascii="Angsana New" w:hAnsi="Angsana New"/>
                <w:sz w:val="24"/>
                <w:szCs w:val="24"/>
              </w:rPr>
              <w:t>722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6CE602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C09206" w14:textId="7BA9C8C6" w:rsidR="00027630" w:rsidRPr="00CB0C8D" w:rsidRDefault="00027630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217,421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AECBF8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auto"/>
            <w:vAlign w:val="bottom"/>
          </w:tcPr>
          <w:p w14:paraId="11D3B021" w14:textId="3F31D646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327,39</w:t>
            </w:r>
            <w:r w:rsidR="006D29D8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1189CF6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4A3AF9" w14:textId="78AFFD49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1,744,451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2C51F60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3F89C8" w14:textId="22370D6C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1,4</w:t>
            </w:r>
            <w:r w:rsidR="00630D31">
              <w:rPr>
                <w:rFonts w:ascii="Angsana New" w:hAnsi="Angsana New"/>
                <w:sz w:val="24"/>
                <w:szCs w:val="24"/>
              </w:rPr>
              <w:t>09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630D31">
              <w:rPr>
                <w:rFonts w:ascii="Angsana New" w:hAnsi="Angsana New"/>
                <w:sz w:val="24"/>
                <w:szCs w:val="24"/>
              </w:rPr>
              <w:t>31</w:t>
            </w:r>
            <w:r w:rsidR="006D29D8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959DB7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D04A13" w14:textId="10D12B70" w:rsidR="00027630" w:rsidRPr="00CB0C8D" w:rsidRDefault="00027630" w:rsidP="00C6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2,177,850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5575BF" w:rsidRPr="00CB0C8D" w14:paraId="764AB3D8" w14:textId="77777777" w:rsidTr="00C61548">
        <w:trPr>
          <w:trHeight w:val="22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</w:tcPr>
          <w:p w14:paraId="263B388E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F5548F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B9DBE7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35DA40" w14:textId="77777777" w:rsidR="00027630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029EF7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996224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6D4F2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3427E6" w14:textId="77777777" w:rsidR="00027630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B702D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3B7572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155D13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A06064" w14:textId="77777777" w:rsidR="00027630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EC8E6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558E0109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3CA9C2C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D61F06" w14:textId="77777777" w:rsidR="00027630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770F742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CA5CCC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56ABF7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1002DC" w14:textId="77777777" w:rsidR="00027630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575BF" w:rsidRPr="00CB0C8D" w14:paraId="48C4515D" w14:textId="77777777" w:rsidTr="00C61548">
        <w:trPr>
          <w:trHeight w:val="22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</w:tcPr>
          <w:p w14:paraId="2D919211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D666D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F2BAD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B8202" w14:textId="77777777" w:rsidR="00027630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771BA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2AEBC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624AE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A24DE" w14:textId="77777777" w:rsidR="00027630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523A7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590B1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C93AA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9D7E5" w14:textId="77777777" w:rsidR="00027630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C3EB0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1D6DBF41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164EE7DF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225E2" w14:textId="77777777" w:rsidR="00027630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75144111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10DA8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5AFD7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77B5B" w14:textId="77777777" w:rsidR="00027630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D29D8" w:rsidRPr="00CB0C8D" w14:paraId="7DBC1D9B" w14:textId="77777777" w:rsidTr="00C61548">
        <w:trPr>
          <w:trHeight w:val="22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</w:tcPr>
          <w:p w14:paraId="6AB0F18F" w14:textId="77777777" w:rsidR="006D29D8" w:rsidRPr="00CB0C8D" w:rsidRDefault="006D29D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FE5F3" w14:textId="77777777" w:rsidR="006D29D8" w:rsidRPr="00CB0C8D" w:rsidRDefault="006D29D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55D70" w14:textId="77777777" w:rsidR="006D29D8" w:rsidRPr="00CB0C8D" w:rsidRDefault="006D29D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2E7A71" w14:textId="77777777" w:rsidR="006D29D8" w:rsidRDefault="006D29D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1BF1FB" w14:textId="77777777" w:rsidR="006D29D8" w:rsidRPr="00CB0C8D" w:rsidRDefault="006D29D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EF51C" w14:textId="77777777" w:rsidR="006D29D8" w:rsidRPr="00CB0C8D" w:rsidRDefault="006D29D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E2596" w14:textId="77777777" w:rsidR="006D29D8" w:rsidRPr="00CB0C8D" w:rsidRDefault="006D29D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4D357" w14:textId="77777777" w:rsidR="006D29D8" w:rsidRDefault="006D29D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8CA75E" w14:textId="77777777" w:rsidR="006D29D8" w:rsidRPr="00CB0C8D" w:rsidRDefault="006D29D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D972A" w14:textId="77777777" w:rsidR="006D29D8" w:rsidRPr="00CB0C8D" w:rsidRDefault="006D29D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D142E" w14:textId="77777777" w:rsidR="006D29D8" w:rsidRPr="00CB0C8D" w:rsidRDefault="006D29D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BEE19" w14:textId="77777777" w:rsidR="006D29D8" w:rsidRDefault="006D29D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9F033" w14:textId="77777777" w:rsidR="006D29D8" w:rsidRPr="00CB0C8D" w:rsidRDefault="006D29D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FD0BA6F" w14:textId="77777777" w:rsidR="006D29D8" w:rsidRPr="00CB0C8D" w:rsidRDefault="006D29D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558CE8FF" w14:textId="77777777" w:rsidR="006D29D8" w:rsidRPr="00CB0C8D" w:rsidRDefault="006D29D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37314" w14:textId="77777777" w:rsidR="006D29D8" w:rsidRDefault="006D29D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5FF28414" w14:textId="77777777" w:rsidR="006D29D8" w:rsidRPr="00CB0C8D" w:rsidRDefault="006D29D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1EDD8" w14:textId="77777777" w:rsidR="006D29D8" w:rsidRPr="00CB0C8D" w:rsidRDefault="006D29D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E7DF7" w14:textId="77777777" w:rsidR="006D29D8" w:rsidRPr="00CB0C8D" w:rsidRDefault="006D29D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3485F" w14:textId="77777777" w:rsidR="006D29D8" w:rsidRDefault="006D29D8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575BF" w:rsidRPr="00CB0C8D" w14:paraId="0CD3ADB0" w14:textId="77777777" w:rsidTr="00C61548">
        <w:trPr>
          <w:trHeight w:val="22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40FB2E" w14:textId="3A86310B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CB0C8D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  <w:lang w:eastAsia="en-GB"/>
              </w:rPr>
              <w:lastRenderedPageBreak/>
              <w:t>จังหวะในการรับรู้รายได้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F0EF21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2692D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9D94A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19BC2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1644D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1BD82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FEE68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9DEE0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82213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FFF8E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BBD75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0074C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A94C7A1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8BB16E0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9495F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3E308B9E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68F886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131B80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2C9C8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5575BF" w:rsidRPr="00CB0C8D" w14:paraId="06176241" w14:textId="77777777" w:rsidTr="00C61548">
        <w:trPr>
          <w:trHeight w:val="22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646FA7" w14:textId="49143A1B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CB0C8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C3394" w14:textId="0F9FE7E4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31,496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3B3C6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4461D6" w14:textId="6EE74634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84,444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A1D57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48133" w14:textId="2F01EF84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D5F43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0C7019" w14:textId="29E1A2D9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396,097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531FD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BBEFA" w14:textId="4F2F21D8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112,272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A77A1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7C2A3C" w14:textId="75E04573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134,054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D3C54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4EB03828" w14:textId="29C929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596747F9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40F572" w14:textId="258AC851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669,164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5914F605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F1554" w14:textId="76F6384C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147,43</w:t>
            </w:r>
            <w:r w:rsidR="00301F33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2067D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FD47B" w14:textId="144405E1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1,283,759</w:t>
            </w:r>
          </w:p>
        </w:tc>
      </w:tr>
      <w:tr w:rsidR="005575BF" w:rsidRPr="00CB0C8D" w14:paraId="7EA68604" w14:textId="77777777" w:rsidTr="00C61548">
        <w:trPr>
          <w:trHeight w:val="22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68AE6" w14:textId="0EC4B832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CB0C8D">
              <w:rPr>
                <w:rFonts w:asciiTheme="minorBidi" w:hAnsiTheme="minorBidi" w:hint="cs"/>
                <w:sz w:val="24"/>
                <w:szCs w:val="24"/>
                <w:cs/>
                <w:lang w:val="en-GB"/>
              </w:rPr>
              <w:t>ตลอดช่วงเวลาหนึ่ง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6B7EB5" w14:textId="54C2E251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44,661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8C7D6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72DAB" w14:textId="3A0BC10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49,623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FB330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A2FDF" w14:textId="61F6C101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196,59</w:t>
            </w:r>
            <w:r w:rsidR="00301F33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B6C62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C9B481" w14:textId="53230BFF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105,033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1EAEF4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A844F" w14:textId="55EE9203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115,704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290FB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20D58F" w14:textId="4CA81D1F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142,201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DA9C4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7E567D5F" w14:textId="4E82B945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5714960E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CD8142" w14:textId="06AE9230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F071E8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,566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25E4A994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A5C1F" w14:textId="08E2114B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357,3</w:t>
            </w:r>
            <w:r w:rsidR="00301F33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CE46E" w14:textId="7777777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441A1" w14:textId="6775EEB8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606,423</w:t>
            </w:r>
          </w:p>
        </w:tc>
      </w:tr>
      <w:tr w:rsidR="005575BF" w:rsidRPr="00CB0C8D" w14:paraId="732A2366" w14:textId="77777777" w:rsidTr="00C61548">
        <w:trPr>
          <w:trHeight w:val="22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</w:tcPr>
          <w:p w14:paraId="7D0D75E1" w14:textId="5E985757" w:rsidR="00027630" w:rsidRPr="00CB0C8D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  <w:r w:rsidRPr="00CB0C8D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703593" w14:textId="1A3D0B63" w:rsidR="00027630" w:rsidRPr="00BB15A7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76,157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3ED31" w14:textId="77777777" w:rsidR="00027630" w:rsidRPr="00BB15A7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6F51C3" w14:textId="3C9942DA" w:rsidR="00027630" w:rsidRPr="00BB15A7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15A7">
              <w:rPr>
                <w:rFonts w:ascii="Angsana New" w:hAnsi="Angsana New"/>
                <w:b/>
                <w:bCs/>
                <w:sz w:val="24"/>
                <w:szCs w:val="24"/>
              </w:rPr>
              <w:t>134,067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05AF7" w14:textId="77777777" w:rsidR="00027630" w:rsidRPr="00BB15A7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CE8741" w14:textId="04B9D901" w:rsidR="00027630" w:rsidRPr="00BB15A7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200,25</w:t>
            </w:r>
            <w:r w:rsidR="00301F33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79411" w14:textId="77777777" w:rsidR="00027630" w:rsidRPr="00BB15A7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6826A5" w14:textId="4EE2D86D" w:rsidR="00027630" w:rsidRPr="00BB15A7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15A7">
              <w:rPr>
                <w:rFonts w:ascii="Angsana New" w:hAnsi="Angsana New"/>
                <w:b/>
                <w:bCs/>
                <w:sz w:val="24"/>
                <w:szCs w:val="24"/>
              </w:rPr>
              <w:t>501,130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F52F3" w14:textId="77777777" w:rsidR="00027630" w:rsidRPr="00BB15A7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3DE0F0" w14:textId="6EE743A1" w:rsidR="00027630" w:rsidRPr="00BB15A7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227,976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B148F" w14:textId="77777777" w:rsidR="00027630" w:rsidRPr="00BB15A7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80735C" w14:textId="2AE6A7CC" w:rsidR="00027630" w:rsidRPr="00BB15A7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15A7">
              <w:rPr>
                <w:rFonts w:ascii="Angsana New" w:hAnsi="Angsana New"/>
                <w:b/>
                <w:bCs/>
                <w:sz w:val="24"/>
                <w:szCs w:val="24"/>
              </w:rPr>
              <w:t>276,255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68038" w14:textId="3EC9FCDA" w:rsidR="00027630" w:rsidRPr="00BB15A7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auto"/>
            <w:vAlign w:val="bottom"/>
          </w:tcPr>
          <w:p w14:paraId="5401981E" w14:textId="367C805F" w:rsidR="00027630" w:rsidRPr="00BB15A7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C35A471" w14:textId="77777777" w:rsidR="00027630" w:rsidRPr="00BB15A7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F27253" w14:textId="2C3A0D83" w:rsidR="00027630" w:rsidRPr="00BB15A7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15A7">
              <w:rPr>
                <w:rFonts w:ascii="Angsana New" w:hAnsi="Angsana New"/>
                <w:b/>
                <w:bCs/>
                <w:sz w:val="24"/>
                <w:szCs w:val="24"/>
              </w:rPr>
              <w:t>978,730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0188383" w14:textId="77777777" w:rsidR="00027630" w:rsidRPr="00BB15A7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7A1C9F" w14:textId="50F390BD" w:rsidR="00027630" w:rsidRPr="00BB15A7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504,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8C60B" w14:textId="77777777" w:rsidR="00027630" w:rsidRPr="00BB15A7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C27C5F" w14:textId="2115897C" w:rsidR="00027630" w:rsidRPr="00BB15A7" w:rsidRDefault="00027630" w:rsidP="0055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BB15A7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1,890,182</w:t>
            </w:r>
          </w:p>
        </w:tc>
      </w:tr>
    </w:tbl>
    <w:p w14:paraId="2934956F" w14:textId="77777777" w:rsidR="00CD5A31" w:rsidRDefault="00CD5A31" w:rsidP="00217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</w:p>
    <w:p w14:paraId="1AC8EF44" w14:textId="3C45C155" w:rsidR="00BE5BDD" w:rsidRPr="009D42E2" w:rsidRDefault="00BE5BDD" w:rsidP="00B14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inorHAnsi" w:hAnsiTheme="minorHAnsi" w:cstheme="minorHAnsi"/>
          <w:sz w:val="30"/>
          <w:szCs w:val="30"/>
        </w:rPr>
      </w:pPr>
      <w:r w:rsidRPr="00A95776">
        <w:rPr>
          <w:rFonts w:asciiTheme="minorHAnsi" w:hAnsiTheme="minorHAnsi" w:cstheme="minorHAnsi" w:hint="cs"/>
          <w:sz w:val="30"/>
          <w:szCs w:val="30"/>
          <w:cs/>
        </w:rPr>
        <w:t>ผู้บริหารพิจารณาว่าบริษัทดำเนินกิจการในส่วนงานเดียวคือธุรกิจ</w:t>
      </w:r>
      <w:r w:rsidR="008E3B0B">
        <w:rPr>
          <w:rFonts w:asciiTheme="minorHAnsi" w:hAnsiTheme="minorHAnsi" w:cstheme="minorHAnsi" w:hint="cs"/>
          <w:sz w:val="30"/>
          <w:szCs w:val="30"/>
          <w:cs/>
        </w:rPr>
        <w:t>สินเชื่อและตัวแทนชำระเงิน</w:t>
      </w:r>
      <w:r w:rsidRPr="00A95776">
        <w:rPr>
          <w:rFonts w:asciiTheme="minorHAnsi" w:hAnsiTheme="minorHAnsi" w:cstheme="minorHAnsi" w:hint="cs"/>
          <w:sz w:val="30"/>
          <w:szCs w:val="30"/>
          <w:cs/>
        </w:rPr>
        <w:t xml:space="preserve"> ดังนั้นจึงมีส่วนงานที่รายงานเพียงส่วนงานเดียว</w:t>
      </w:r>
    </w:p>
    <w:p w14:paraId="7D8D0ADE" w14:textId="77777777" w:rsidR="00014A61" w:rsidRPr="009E741E" w:rsidRDefault="00014A61" w:rsidP="00014A61">
      <w:pPr>
        <w:jc w:val="thaiDistribute"/>
        <w:rPr>
          <w:rFonts w:asciiTheme="minorHAnsi" w:hAnsiTheme="minorHAnsi" w:cstheme="minorHAnsi"/>
          <w:sz w:val="20"/>
          <w:szCs w:val="20"/>
        </w:rPr>
      </w:pPr>
    </w:p>
    <w:p w14:paraId="26E6E7C0" w14:textId="77777777" w:rsidR="00014A61" w:rsidRPr="00430F8A" w:rsidRDefault="00014A61" w:rsidP="00B14F34">
      <w:pPr>
        <w:pStyle w:val="BodyText2"/>
        <w:ind w:firstLine="540"/>
        <w:rPr>
          <w:b/>
          <w:bCs/>
          <w:i/>
          <w:iCs/>
          <w:u w:val="single"/>
          <w:lang w:val="en-US"/>
        </w:rPr>
      </w:pPr>
      <w:r w:rsidRPr="00EE5A68">
        <w:rPr>
          <w:rFonts w:hint="cs"/>
          <w:b/>
          <w:bCs/>
          <w:i/>
          <w:iCs/>
          <w:cs/>
        </w:rPr>
        <w:t>ส่วนงานภูมิศาสตร์</w:t>
      </w:r>
    </w:p>
    <w:p w14:paraId="03558965" w14:textId="77777777" w:rsidR="00014A61" w:rsidRPr="006E325E" w:rsidRDefault="00014A61" w:rsidP="00B14F34">
      <w:pPr>
        <w:pStyle w:val="index"/>
        <w:tabs>
          <w:tab w:val="clear" w:pos="1134"/>
          <w:tab w:val="left" w:pos="630"/>
        </w:tabs>
        <w:spacing w:after="0" w:line="240" w:lineRule="atLeast"/>
        <w:ind w:left="0" w:firstLine="540"/>
        <w:rPr>
          <w:rFonts w:ascii="Angsana New" w:hAnsi="Angsana New" w:cs="Angsana New"/>
          <w:sz w:val="20"/>
          <w:lang w:val="en-US" w:bidi="th-TH"/>
        </w:rPr>
      </w:pPr>
    </w:p>
    <w:p w14:paraId="0384969A" w14:textId="4AB78D1A" w:rsidR="00014A61" w:rsidRPr="000F2BBF" w:rsidRDefault="00014A61" w:rsidP="00B14F34">
      <w:pPr>
        <w:ind w:firstLine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0F2BBF">
        <w:rPr>
          <w:rFonts w:asciiTheme="minorHAnsi" w:hAnsiTheme="minorHAnsi" w:cstheme="minorHAnsi" w:hint="cs"/>
          <w:spacing w:val="-6"/>
          <w:sz w:val="30"/>
          <w:szCs w:val="30"/>
          <w:cs/>
        </w:rPr>
        <w:t>กลุ่มบริษัทดำเนินธุรกิจ</w:t>
      </w:r>
      <w:r w:rsidR="001E3AE5">
        <w:rPr>
          <w:rFonts w:asciiTheme="minorHAnsi" w:hAnsiTheme="minorHAnsi" w:cstheme="minorHAnsi" w:hint="cs"/>
          <w:spacing w:val="-6"/>
          <w:sz w:val="30"/>
          <w:szCs w:val="30"/>
          <w:cs/>
        </w:rPr>
        <w:t>หลัก</w:t>
      </w:r>
      <w:r w:rsidRPr="000F2BBF">
        <w:rPr>
          <w:rFonts w:asciiTheme="minorHAnsi" w:hAnsiTheme="minorHAnsi" w:cstheme="minorHAnsi" w:hint="cs"/>
          <w:spacing w:val="-6"/>
          <w:sz w:val="30"/>
          <w:szCs w:val="30"/>
          <w:cs/>
        </w:rPr>
        <w:t>ในประเทศเท่านั้น ไม่มีรายได้จากต่างประเทศหรือสินทรัพย์ในต่างประเทศที่มี</w:t>
      </w:r>
      <w:r w:rsidRPr="000F2BBF">
        <w:rPr>
          <w:rFonts w:ascii="Angsana New" w:hAnsi="Angsana New" w:hint="cs"/>
          <w:spacing w:val="-6"/>
          <w:sz w:val="30"/>
          <w:szCs w:val="30"/>
          <w:cs/>
        </w:rPr>
        <w:t>สาระสำคัญ</w:t>
      </w:r>
    </w:p>
    <w:p w14:paraId="10923A2F" w14:textId="77777777" w:rsidR="00014A61" w:rsidRPr="006E325E" w:rsidRDefault="00014A61" w:rsidP="00B14F34">
      <w:pPr>
        <w:ind w:firstLine="540"/>
        <w:jc w:val="thaiDistribute"/>
        <w:rPr>
          <w:rFonts w:ascii="Angsana New" w:hAnsi="Angsana New"/>
          <w:sz w:val="20"/>
          <w:szCs w:val="20"/>
        </w:rPr>
      </w:pPr>
    </w:p>
    <w:p w14:paraId="54CEE54E" w14:textId="77777777" w:rsidR="00014A61" w:rsidRPr="000F2BBF" w:rsidRDefault="00014A61" w:rsidP="00B14F34">
      <w:pPr>
        <w:pStyle w:val="index"/>
        <w:tabs>
          <w:tab w:val="clear" w:pos="1134"/>
          <w:tab w:val="left" w:pos="630"/>
        </w:tabs>
        <w:spacing w:after="0" w:line="240" w:lineRule="atLeast"/>
        <w:ind w:left="0"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0F2BB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ลูกค้ารายใหญ่</w:t>
      </w:r>
    </w:p>
    <w:p w14:paraId="203FBF13" w14:textId="77777777" w:rsidR="00014A61" w:rsidRPr="006E325E" w:rsidRDefault="00014A61" w:rsidP="00B14F34">
      <w:pPr>
        <w:pStyle w:val="index"/>
        <w:tabs>
          <w:tab w:val="clear" w:pos="1134"/>
          <w:tab w:val="left" w:pos="630"/>
        </w:tabs>
        <w:spacing w:after="0" w:line="240" w:lineRule="atLeast"/>
        <w:ind w:left="0" w:firstLine="540"/>
        <w:rPr>
          <w:rFonts w:ascii="Angsana New" w:hAnsi="Angsana New" w:cs="Angsana New"/>
          <w:sz w:val="20"/>
          <w:cs/>
          <w:lang w:bidi="th-TH"/>
        </w:rPr>
      </w:pPr>
    </w:p>
    <w:p w14:paraId="4891F84B" w14:textId="77777777" w:rsidR="00014A61" w:rsidRPr="000F2BBF" w:rsidRDefault="00014A61" w:rsidP="00B14F34">
      <w:pPr>
        <w:ind w:firstLine="540"/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0F2BBF">
        <w:rPr>
          <w:rFonts w:asciiTheme="minorHAnsi" w:hAnsiTheme="minorHAnsi" w:cstheme="minorHAnsi" w:hint="cs"/>
          <w:sz w:val="30"/>
          <w:szCs w:val="30"/>
          <w:cs/>
        </w:rPr>
        <w:t>กลุ่มบริษัทมีฐานลูกค้าจำนวนมาก ดังนั้น กลุ่มบริษัทจึงไม่มีรายได้จากลูกค้าภายนอกรายใหญ่จากรายได้รวมของกลุ่มบริษัท</w:t>
      </w:r>
    </w:p>
    <w:p w14:paraId="44E1D434" w14:textId="77777777" w:rsidR="00014A61" w:rsidRDefault="00014A61" w:rsidP="00014A61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72B95C68" w14:textId="3DDDB59D" w:rsidR="00B14F34" w:rsidRPr="00014A61" w:rsidRDefault="00B14F34" w:rsidP="00014A61">
      <w:pPr>
        <w:jc w:val="thaiDistribute"/>
        <w:rPr>
          <w:rFonts w:asciiTheme="minorHAnsi" w:hAnsiTheme="minorHAnsi" w:cstheme="minorHAnsi"/>
          <w:sz w:val="30"/>
          <w:szCs w:val="30"/>
          <w:cs/>
        </w:rPr>
        <w:sectPr w:rsidR="00B14F34" w:rsidRPr="00014A61" w:rsidSect="009936D6">
          <w:pgSz w:w="16834" w:h="11909" w:orient="landscape" w:code="9"/>
          <w:pgMar w:top="691" w:right="1152" w:bottom="180" w:left="1152" w:header="720" w:footer="720" w:gutter="0"/>
          <w:cols w:space="720"/>
          <w:docGrid w:linePitch="245"/>
        </w:sectPr>
      </w:pPr>
    </w:p>
    <w:p w14:paraId="7728E266" w14:textId="221266BA" w:rsidR="00917523" w:rsidRPr="00721EE9" w:rsidRDefault="00917523" w:rsidP="00767645">
      <w:pPr>
        <w:pStyle w:val="BodyText2"/>
        <w:numPr>
          <w:ilvl w:val="0"/>
          <w:numId w:val="18"/>
        </w:numPr>
        <w:ind w:left="540" w:hanging="540"/>
        <w:rPr>
          <w:b/>
          <w:bCs/>
          <w:rtl/>
          <w:cs/>
        </w:rPr>
      </w:pPr>
      <w:r w:rsidRPr="00721EE9">
        <w:rPr>
          <w:b/>
          <w:bCs/>
          <w:cs/>
        </w:rPr>
        <w:lastRenderedPageBreak/>
        <w:t>เครื่องมือทางการเงิน</w:t>
      </w:r>
    </w:p>
    <w:p w14:paraId="0D4EE78D" w14:textId="35F0E645" w:rsidR="008239B9" w:rsidRPr="00F22AF2" w:rsidRDefault="008239B9" w:rsidP="00166144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64036ECA" w14:textId="34A462E5" w:rsidR="00483EB2" w:rsidRDefault="00483EB2" w:rsidP="00492763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483EB2">
        <w:rPr>
          <w:rFonts w:ascii="Angsana New" w:hAnsi="Angsana New"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483EB2">
        <w:rPr>
          <w:rFonts w:ascii="Angsana New" w:hAnsi="Angsana New"/>
          <w:spacing w:val="-6"/>
          <w:sz w:val="30"/>
          <w:szCs w:val="30"/>
          <w:cs/>
        </w:rPr>
        <w:t>รวมถึงลำดับชั้นมูลค่ายุติธรรม</w:t>
      </w:r>
      <w:r w:rsidR="00771F91">
        <w:rPr>
          <w:rFonts w:ascii="Angsana New" w:hAnsi="Angsana New"/>
          <w:spacing w:val="-6"/>
          <w:sz w:val="30"/>
          <w:szCs w:val="30"/>
        </w:rPr>
        <w:br/>
      </w:r>
      <w:r w:rsidRPr="00483EB2">
        <w:rPr>
          <w:rFonts w:ascii="Angsana New" w:hAnsi="Angsana New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EC78939" w14:textId="77777777" w:rsidR="00644402" w:rsidRPr="00F22AF2" w:rsidRDefault="00644402" w:rsidP="00492763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3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62"/>
        <w:gridCol w:w="1498"/>
        <w:gridCol w:w="257"/>
        <w:gridCol w:w="1084"/>
        <w:gridCol w:w="255"/>
        <w:gridCol w:w="1211"/>
        <w:gridCol w:w="255"/>
        <w:gridCol w:w="1205"/>
        <w:gridCol w:w="255"/>
        <w:gridCol w:w="992"/>
      </w:tblGrid>
      <w:tr w:rsidR="00E353A8" w:rsidRPr="00EC4267" w14:paraId="3ED5845D" w14:textId="77777777" w:rsidTr="0056446B">
        <w:trPr>
          <w:trHeight w:val="331"/>
          <w:tblHeader/>
        </w:trPr>
        <w:tc>
          <w:tcPr>
            <w:tcW w:w="1260" w:type="pct"/>
          </w:tcPr>
          <w:p w14:paraId="4AE6EEF6" w14:textId="77777777" w:rsidR="00137DB3" w:rsidRPr="00EC4267" w:rsidRDefault="00137DB3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740" w:type="pct"/>
            <w:gridSpan w:val="9"/>
          </w:tcPr>
          <w:p w14:paraId="43877663" w14:textId="6D9E593C" w:rsidR="00137DB3" w:rsidRPr="00EC4267" w:rsidRDefault="00137DB3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643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6446B" w:rsidRPr="00EC4267" w14:paraId="3672018F" w14:textId="77777777" w:rsidTr="0056446B">
        <w:trPr>
          <w:trHeight w:val="343"/>
          <w:tblHeader/>
        </w:trPr>
        <w:tc>
          <w:tcPr>
            <w:tcW w:w="1260" w:type="pct"/>
          </w:tcPr>
          <w:p w14:paraId="5C6980B5" w14:textId="77777777" w:rsidR="00EC4267" w:rsidRPr="00EC4267" w:rsidRDefault="00EC4267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99" w:type="pct"/>
          </w:tcPr>
          <w:p w14:paraId="204872A7" w14:textId="7D18AA5B" w:rsidR="00EC4267" w:rsidRPr="00EC4267" w:rsidRDefault="00EC4267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7" w:type="pct"/>
          </w:tcPr>
          <w:p w14:paraId="1663226C" w14:textId="77777777" w:rsidR="00EC4267" w:rsidRPr="00EC4267" w:rsidRDefault="00EC4267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03" w:type="pct"/>
            <w:gridSpan w:val="7"/>
          </w:tcPr>
          <w:p w14:paraId="1ECCEB77" w14:textId="2FF9E163" w:rsidR="00EC4267" w:rsidRPr="00EC4267" w:rsidRDefault="00EC4267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C426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6446B" w:rsidRPr="00EC4267" w14:paraId="54B492EC" w14:textId="77777777" w:rsidTr="0056446B">
        <w:trPr>
          <w:trHeight w:val="1199"/>
          <w:tblHeader/>
        </w:trPr>
        <w:tc>
          <w:tcPr>
            <w:tcW w:w="1260" w:type="pct"/>
          </w:tcPr>
          <w:p w14:paraId="23F404B9" w14:textId="12C356FD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99" w:type="pct"/>
          </w:tcPr>
          <w:p w14:paraId="3FDB4253" w14:textId="77777777" w:rsidR="0056446B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76106DD2" w14:textId="77777777" w:rsidR="0056446B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50960F8C" w14:textId="598C4A6F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</w:p>
          <w:p w14:paraId="299DF976" w14:textId="27DF3D83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37" w:type="pct"/>
          </w:tcPr>
          <w:p w14:paraId="2C77DD44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16D62407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C1A574C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AB7E4DC" w14:textId="77777777" w:rsidR="00E353A8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905F113" w14:textId="77777777" w:rsidR="0056446B" w:rsidRPr="00EC4267" w:rsidRDefault="0056446B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365F9DB" w14:textId="2CABE74A" w:rsidR="00E353A8" w:rsidRPr="00EC4267" w:rsidRDefault="00E353A8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36068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pct"/>
          </w:tcPr>
          <w:p w14:paraId="5A2F3FCB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46" w:type="pct"/>
          </w:tcPr>
          <w:p w14:paraId="0B972A47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486AE37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7C3BA5B" w14:textId="77777777" w:rsidR="00E353A8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B6D32DE" w14:textId="77777777" w:rsidR="0056446B" w:rsidRPr="00EC4267" w:rsidRDefault="0056446B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1AF248A" w14:textId="32B0003E" w:rsidR="00E353A8" w:rsidRPr="00EC4267" w:rsidRDefault="00E353A8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36068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6" w:type="pct"/>
          </w:tcPr>
          <w:p w14:paraId="17199B27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43" w:type="pct"/>
          </w:tcPr>
          <w:p w14:paraId="156CFF7B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21707A1E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3D9B27D" w14:textId="77777777" w:rsidR="00E353A8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99E6233" w14:textId="77777777" w:rsidR="0056446B" w:rsidRPr="00EC4267" w:rsidRDefault="0056446B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C61D28D" w14:textId="32E1EDA9" w:rsidR="00E353A8" w:rsidRPr="00EC4267" w:rsidRDefault="00E353A8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36068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6" w:type="pct"/>
          </w:tcPr>
          <w:p w14:paraId="5FD74B94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29" w:type="pct"/>
          </w:tcPr>
          <w:p w14:paraId="5C9F5B4E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D3154B9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3F7DB07" w14:textId="77777777" w:rsidR="00E353A8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7B60BA4" w14:textId="77777777" w:rsidR="0056446B" w:rsidRPr="00EC4267" w:rsidRDefault="0056446B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17B5D3B" w14:textId="169A77EF" w:rsidR="00E353A8" w:rsidRPr="00EC4267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78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E353A8" w:rsidRPr="00EC4267" w14:paraId="49FF61AD" w14:textId="77777777" w:rsidTr="0056446B">
        <w:trPr>
          <w:trHeight w:val="320"/>
          <w:tblHeader/>
        </w:trPr>
        <w:tc>
          <w:tcPr>
            <w:tcW w:w="1260" w:type="pct"/>
          </w:tcPr>
          <w:p w14:paraId="2E75568E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740" w:type="pct"/>
            <w:gridSpan w:val="9"/>
          </w:tcPr>
          <w:p w14:paraId="668651DC" w14:textId="41821A29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C426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EC426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EC426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6446B" w:rsidRPr="00EC4267" w14:paraId="52BEF782" w14:textId="77777777" w:rsidTr="0056446B">
        <w:trPr>
          <w:trHeight w:val="343"/>
        </w:trPr>
        <w:tc>
          <w:tcPr>
            <w:tcW w:w="1260" w:type="pct"/>
          </w:tcPr>
          <w:p w14:paraId="6553143E" w14:textId="7347FF8C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799" w:type="pct"/>
          </w:tcPr>
          <w:p w14:paraId="17D1973C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5EA39BC8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8" w:type="pct"/>
          </w:tcPr>
          <w:p w14:paraId="3F3C8C07" w14:textId="731F88BA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10D4CBE7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6" w:type="pct"/>
          </w:tcPr>
          <w:p w14:paraId="4E9F0AD9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46700DEF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3" w:type="pct"/>
          </w:tcPr>
          <w:p w14:paraId="53D36144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6F474691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9" w:type="pct"/>
          </w:tcPr>
          <w:p w14:paraId="1C6B12DA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</w:tr>
      <w:tr w:rsidR="0056446B" w:rsidRPr="00EC4267" w14:paraId="0BFB1D34" w14:textId="77777777" w:rsidTr="0056446B">
        <w:trPr>
          <w:trHeight w:val="331"/>
        </w:trPr>
        <w:tc>
          <w:tcPr>
            <w:tcW w:w="1260" w:type="pct"/>
          </w:tcPr>
          <w:p w14:paraId="032A068E" w14:textId="00320CD4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99" w:type="pct"/>
          </w:tcPr>
          <w:p w14:paraId="13F6FD34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055C82F2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8" w:type="pct"/>
          </w:tcPr>
          <w:p w14:paraId="7C782F1B" w14:textId="30E31D88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29B42143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6" w:type="pct"/>
          </w:tcPr>
          <w:p w14:paraId="2DA665D2" w14:textId="33EEA0F4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639CFEA1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3" w:type="pct"/>
          </w:tcPr>
          <w:p w14:paraId="19898D59" w14:textId="20BAA8E8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4D004714" w14:textId="77777777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9" w:type="pct"/>
          </w:tcPr>
          <w:p w14:paraId="6D7A682B" w14:textId="1B22CA61" w:rsidR="00E353A8" w:rsidRPr="00EC4267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56446B" w:rsidRPr="00EC4267" w14:paraId="6637E3CC" w14:textId="77777777" w:rsidTr="0056446B">
        <w:trPr>
          <w:trHeight w:val="331"/>
        </w:trPr>
        <w:tc>
          <w:tcPr>
            <w:tcW w:w="1260" w:type="pct"/>
          </w:tcPr>
          <w:p w14:paraId="3B9C16CD" w14:textId="3CB93199" w:rsidR="00E353A8" w:rsidRPr="00BD79C4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D79C4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99" w:type="pct"/>
            <w:vAlign w:val="bottom"/>
          </w:tcPr>
          <w:p w14:paraId="1EE3BC59" w14:textId="74111066" w:rsidR="00E353A8" w:rsidRPr="00371B4F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1,216,546</w:t>
            </w:r>
          </w:p>
        </w:tc>
        <w:tc>
          <w:tcPr>
            <w:tcW w:w="137" w:type="pct"/>
            <w:vAlign w:val="bottom"/>
          </w:tcPr>
          <w:p w14:paraId="21BD63E5" w14:textId="77777777" w:rsidR="00E353A8" w:rsidRPr="00371B4F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8" w:type="pct"/>
            <w:vAlign w:val="bottom"/>
          </w:tcPr>
          <w:p w14:paraId="6E23982D" w14:textId="30985B42" w:rsidR="00E353A8" w:rsidRPr="00371B4F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126,267</w:t>
            </w:r>
          </w:p>
        </w:tc>
        <w:tc>
          <w:tcPr>
            <w:tcW w:w="136" w:type="pct"/>
            <w:vAlign w:val="bottom"/>
          </w:tcPr>
          <w:p w14:paraId="6691F127" w14:textId="77777777" w:rsidR="00E353A8" w:rsidRPr="00371B4F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6" w:type="pct"/>
            <w:vAlign w:val="bottom"/>
          </w:tcPr>
          <w:p w14:paraId="07DD5A49" w14:textId="5FF1AF84" w:rsidR="00E353A8" w:rsidRPr="00371B4F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6" w:type="pct"/>
            <w:vAlign w:val="bottom"/>
          </w:tcPr>
          <w:p w14:paraId="51DD5253" w14:textId="77777777" w:rsidR="00E353A8" w:rsidRPr="00371B4F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3" w:type="pct"/>
            <w:vAlign w:val="bottom"/>
          </w:tcPr>
          <w:p w14:paraId="32AC0FA6" w14:textId="1D7AD7C2" w:rsidR="00E353A8" w:rsidRPr="00371B4F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1,090,</w:t>
            </w:r>
            <w:r w:rsidR="00F071E8">
              <w:rPr>
                <w:rFonts w:ascii="Angsana New" w:eastAsia="Cordia New" w:hAnsi="Angsana New"/>
                <w:sz w:val="24"/>
                <w:szCs w:val="24"/>
              </w:rPr>
              <w:t>279</w:t>
            </w:r>
          </w:p>
        </w:tc>
        <w:tc>
          <w:tcPr>
            <w:tcW w:w="136" w:type="pct"/>
            <w:vAlign w:val="bottom"/>
          </w:tcPr>
          <w:p w14:paraId="0DE11073" w14:textId="77777777" w:rsidR="00E353A8" w:rsidRPr="00371B4F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29" w:type="pct"/>
            <w:vAlign w:val="bottom"/>
          </w:tcPr>
          <w:p w14:paraId="0E40C7A6" w14:textId="440EB89C" w:rsidR="00E353A8" w:rsidRPr="00371B4F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1,216,546</w:t>
            </w:r>
          </w:p>
        </w:tc>
      </w:tr>
      <w:tr w:rsidR="0056446B" w:rsidRPr="00EC4267" w14:paraId="555B5276" w14:textId="77777777" w:rsidTr="0056446B">
        <w:trPr>
          <w:trHeight w:val="320"/>
        </w:trPr>
        <w:tc>
          <w:tcPr>
            <w:tcW w:w="1260" w:type="pct"/>
          </w:tcPr>
          <w:p w14:paraId="0D1D8DB1" w14:textId="77777777" w:rsidR="00E353A8" w:rsidRPr="00BD79C4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9" w:type="pct"/>
            <w:vAlign w:val="bottom"/>
          </w:tcPr>
          <w:p w14:paraId="41D1654A" w14:textId="77777777" w:rsidR="00E353A8" w:rsidRPr="00371B4F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1927A53F" w14:textId="77777777" w:rsidR="00E353A8" w:rsidRPr="00371B4F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8" w:type="pct"/>
            <w:vAlign w:val="bottom"/>
          </w:tcPr>
          <w:p w14:paraId="7154D1E0" w14:textId="77777777" w:rsidR="00E353A8" w:rsidRPr="00371B4F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  <w:vAlign w:val="bottom"/>
          </w:tcPr>
          <w:p w14:paraId="5E046A92" w14:textId="77777777" w:rsidR="00E353A8" w:rsidRPr="00371B4F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6" w:type="pct"/>
            <w:vAlign w:val="bottom"/>
          </w:tcPr>
          <w:p w14:paraId="6A7947F7" w14:textId="77777777" w:rsidR="00E353A8" w:rsidRPr="00371B4F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  <w:vAlign w:val="bottom"/>
          </w:tcPr>
          <w:p w14:paraId="49CAC245" w14:textId="77777777" w:rsidR="00E353A8" w:rsidRPr="00371B4F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3" w:type="pct"/>
            <w:vAlign w:val="bottom"/>
          </w:tcPr>
          <w:p w14:paraId="028BAE5B" w14:textId="77777777" w:rsidR="00E353A8" w:rsidRPr="00371B4F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36" w:type="pct"/>
            <w:vAlign w:val="bottom"/>
          </w:tcPr>
          <w:p w14:paraId="43AC9201" w14:textId="77777777" w:rsidR="00E353A8" w:rsidRPr="00371B4F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29" w:type="pct"/>
            <w:vAlign w:val="bottom"/>
          </w:tcPr>
          <w:p w14:paraId="4E6A0C01" w14:textId="77777777" w:rsidR="00E353A8" w:rsidRPr="00371B4F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E353A8" w:rsidRPr="00EC4267" w14:paraId="290B7117" w14:textId="77777777" w:rsidTr="0056446B">
        <w:trPr>
          <w:trHeight w:val="331"/>
          <w:tblHeader/>
        </w:trPr>
        <w:tc>
          <w:tcPr>
            <w:tcW w:w="1260" w:type="pct"/>
          </w:tcPr>
          <w:p w14:paraId="491630BD" w14:textId="547299EF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360689" w:rsidRPr="003606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C5E1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60689" w:rsidRPr="003606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5550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3740" w:type="pct"/>
            <w:gridSpan w:val="9"/>
          </w:tcPr>
          <w:p w14:paraId="735899A6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56446B" w:rsidRPr="00EC4267" w14:paraId="7242C9D0" w14:textId="77777777" w:rsidTr="0056446B">
        <w:trPr>
          <w:trHeight w:val="343"/>
        </w:trPr>
        <w:tc>
          <w:tcPr>
            <w:tcW w:w="1260" w:type="pct"/>
          </w:tcPr>
          <w:p w14:paraId="36FE3588" w14:textId="77777777" w:rsidR="00E353A8" w:rsidRPr="009C5E1F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99" w:type="pct"/>
          </w:tcPr>
          <w:p w14:paraId="51586265" w14:textId="77777777" w:rsidR="00E353A8" w:rsidRPr="009C5E1F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46C39B2D" w14:textId="77777777" w:rsidR="00E353A8" w:rsidRPr="009C5E1F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8" w:type="pct"/>
          </w:tcPr>
          <w:p w14:paraId="643424DA" w14:textId="77777777" w:rsidR="00E353A8" w:rsidRPr="009C5E1F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3F7698E3" w14:textId="77777777" w:rsidR="00E353A8" w:rsidRPr="009C5E1F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6" w:type="pct"/>
          </w:tcPr>
          <w:p w14:paraId="43D40033" w14:textId="77777777" w:rsidR="00E353A8" w:rsidRPr="009C5E1F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37188629" w14:textId="77777777" w:rsidR="00E353A8" w:rsidRPr="009C5E1F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3" w:type="pct"/>
          </w:tcPr>
          <w:p w14:paraId="42DFA05F" w14:textId="77777777" w:rsidR="00E353A8" w:rsidRPr="009C5E1F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18182F4F" w14:textId="77777777" w:rsidR="00E353A8" w:rsidRPr="009C5E1F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9" w:type="pct"/>
          </w:tcPr>
          <w:p w14:paraId="72DBB885" w14:textId="77777777" w:rsidR="00E353A8" w:rsidRPr="009C5E1F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56446B" w:rsidRPr="00EC4267" w14:paraId="6313654A" w14:textId="77777777" w:rsidTr="0056446B">
        <w:trPr>
          <w:trHeight w:val="320"/>
        </w:trPr>
        <w:tc>
          <w:tcPr>
            <w:tcW w:w="1260" w:type="pct"/>
          </w:tcPr>
          <w:p w14:paraId="5FE83EB7" w14:textId="77777777" w:rsidR="00E353A8" w:rsidRPr="009C5E1F" w:rsidRDefault="00E353A8" w:rsidP="0055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99" w:type="pct"/>
          </w:tcPr>
          <w:p w14:paraId="6BBAD9BB" w14:textId="077A3A5C" w:rsidR="00E353A8" w:rsidRPr="009C5E1F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1,063,853</w:t>
            </w:r>
          </w:p>
        </w:tc>
        <w:tc>
          <w:tcPr>
            <w:tcW w:w="137" w:type="pct"/>
          </w:tcPr>
          <w:p w14:paraId="7A3FC04F" w14:textId="77777777" w:rsidR="00E353A8" w:rsidRPr="009C5E1F" w:rsidRDefault="00E353A8" w:rsidP="0055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8" w:type="pct"/>
          </w:tcPr>
          <w:p w14:paraId="7D66693B" w14:textId="6796AB4A" w:rsidR="00E353A8" w:rsidRPr="009C5E1F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214,373</w:t>
            </w:r>
          </w:p>
        </w:tc>
        <w:tc>
          <w:tcPr>
            <w:tcW w:w="136" w:type="pct"/>
          </w:tcPr>
          <w:p w14:paraId="5CDFFBBC" w14:textId="77777777" w:rsidR="00E353A8" w:rsidRPr="009C5E1F" w:rsidRDefault="00E353A8" w:rsidP="0055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6" w:type="pct"/>
          </w:tcPr>
          <w:p w14:paraId="17C94C84" w14:textId="1A362CDF" w:rsidR="00E353A8" w:rsidRPr="009C5E1F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6" w:type="pct"/>
          </w:tcPr>
          <w:p w14:paraId="2089290A" w14:textId="77777777" w:rsidR="00E353A8" w:rsidRPr="009C5E1F" w:rsidRDefault="00E353A8" w:rsidP="0055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3" w:type="pct"/>
          </w:tcPr>
          <w:p w14:paraId="48F82A3E" w14:textId="2B6439F5" w:rsidR="00E353A8" w:rsidRPr="009C5E1F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849,480</w:t>
            </w:r>
          </w:p>
        </w:tc>
        <w:tc>
          <w:tcPr>
            <w:tcW w:w="136" w:type="pct"/>
          </w:tcPr>
          <w:p w14:paraId="73795C8B" w14:textId="77777777" w:rsidR="00E353A8" w:rsidRPr="009C5E1F" w:rsidRDefault="00E353A8" w:rsidP="0055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29" w:type="pct"/>
          </w:tcPr>
          <w:p w14:paraId="11E04067" w14:textId="3F1048C4" w:rsidR="00E353A8" w:rsidRPr="009C5E1F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1,063,853</w:t>
            </w:r>
          </w:p>
        </w:tc>
      </w:tr>
    </w:tbl>
    <w:p w14:paraId="50452483" w14:textId="77777777" w:rsidR="00283169" w:rsidRPr="0056446B" w:rsidRDefault="00283169" w:rsidP="00014A61">
      <w:pPr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tbl>
      <w:tblPr>
        <w:tblW w:w="93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57"/>
        <w:gridCol w:w="1444"/>
        <w:gridCol w:w="272"/>
        <w:gridCol w:w="1076"/>
        <w:gridCol w:w="237"/>
        <w:gridCol w:w="1206"/>
        <w:gridCol w:w="274"/>
        <w:gridCol w:w="1170"/>
        <w:gridCol w:w="242"/>
        <w:gridCol w:w="1112"/>
      </w:tblGrid>
      <w:tr w:rsidR="00D4793D" w:rsidRPr="00392A4E" w14:paraId="23CCCA64" w14:textId="77777777" w:rsidTr="0056446B">
        <w:trPr>
          <w:trHeight w:val="352"/>
          <w:tblHeader/>
        </w:trPr>
        <w:tc>
          <w:tcPr>
            <w:tcW w:w="1255" w:type="pct"/>
            <w:vAlign w:val="bottom"/>
          </w:tcPr>
          <w:p w14:paraId="77101670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745" w:type="pct"/>
            <w:gridSpan w:val="9"/>
            <w:vAlign w:val="bottom"/>
          </w:tcPr>
          <w:p w14:paraId="3F39B475" w14:textId="3DD5DFC9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92A4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4793D" w:rsidRPr="00392A4E" w14:paraId="546CC9B8" w14:textId="77777777" w:rsidTr="0056446B">
        <w:trPr>
          <w:trHeight w:val="339"/>
          <w:tblHeader/>
        </w:trPr>
        <w:tc>
          <w:tcPr>
            <w:tcW w:w="1255" w:type="pct"/>
            <w:vAlign w:val="bottom"/>
          </w:tcPr>
          <w:p w14:paraId="027D28A9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69" w:type="pct"/>
            <w:vAlign w:val="bottom"/>
          </w:tcPr>
          <w:p w14:paraId="168D9611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5" w:type="pct"/>
            <w:vAlign w:val="bottom"/>
          </w:tcPr>
          <w:p w14:paraId="50C2C645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2" w:type="pct"/>
            <w:gridSpan w:val="7"/>
            <w:vAlign w:val="bottom"/>
          </w:tcPr>
          <w:p w14:paraId="5B3D2978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92A4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6446B" w:rsidRPr="00392A4E" w14:paraId="0CB293D3" w14:textId="77777777" w:rsidTr="0056446B">
        <w:trPr>
          <w:trHeight w:val="1637"/>
          <w:tblHeader/>
        </w:trPr>
        <w:tc>
          <w:tcPr>
            <w:tcW w:w="1255" w:type="pct"/>
            <w:vAlign w:val="bottom"/>
          </w:tcPr>
          <w:p w14:paraId="6C836B9C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69" w:type="pct"/>
            <w:vAlign w:val="bottom"/>
          </w:tcPr>
          <w:p w14:paraId="08C442BA" w14:textId="6496C11E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6C408134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01A9AB78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</w:p>
          <w:p w14:paraId="6523CC92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45" w:type="pct"/>
            <w:vAlign w:val="bottom"/>
          </w:tcPr>
          <w:p w14:paraId="296BDCCD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vAlign w:val="bottom"/>
          </w:tcPr>
          <w:p w14:paraId="793D3F48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DB1A890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39C7C72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8D06211" w14:textId="77777777" w:rsidR="00A66B98" w:rsidRDefault="00A66B98" w:rsidP="00F6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55EFCFB" w14:textId="6907518C" w:rsidR="00D4793D" w:rsidRPr="00392A4E" w:rsidRDefault="00D4793D" w:rsidP="00F6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360689" w:rsidRPr="0036068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26" w:type="pct"/>
            <w:vAlign w:val="bottom"/>
          </w:tcPr>
          <w:p w14:paraId="281BDB50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42" w:type="pct"/>
            <w:vAlign w:val="bottom"/>
          </w:tcPr>
          <w:p w14:paraId="13C12089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309EF40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F2C4F07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1E0A539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22F41D7" w14:textId="6124ABCB" w:rsidR="00D4793D" w:rsidRPr="00392A4E" w:rsidRDefault="00D4793D" w:rsidP="00F6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360689" w:rsidRPr="0036068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6" w:type="pct"/>
            <w:vAlign w:val="bottom"/>
          </w:tcPr>
          <w:p w14:paraId="49FDAF8B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3" w:type="pct"/>
            <w:vAlign w:val="bottom"/>
          </w:tcPr>
          <w:p w14:paraId="6AECE201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CA737F4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61A3B38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75EBA4C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81DBF1E" w14:textId="49BC02BB" w:rsidR="00D4793D" w:rsidRPr="00392A4E" w:rsidRDefault="00D4793D" w:rsidP="00CA6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360689" w:rsidRPr="0036068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9" w:type="pct"/>
            <w:vAlign w:val="bottom"/>
          </w:tcPr>
          <w:p w14:paraId="48399CA4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92" w:type="pct"/>
            <w:vAlign w:val="bottom"/>
          </w:tcPr>
          <w:p w14:paraId="29A0D4A5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A0A8A25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1627CDE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5D18CE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08D6D9A" w14:textId="77777777" w:rsidR="00D4793D" w:rsidRPr="00392A4E" w:rsidRDefault="00D4793D" w:rsidP="00CA6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492D11" w:rsidRPr="00392A4E" w14:paraId="14BDD2CF" w14:textId="77777777" w:rsidTr="0056446B">
        <w:trPr>
          <w:trHeight w:val="339"/>
          <w:tblHeader/>
        </w:trPr>
        <w:tc>
          <w:tcPr>
            <w:tcW w:w="1255" w:type="pct"/>
            <w:vAlign w:val="bottom"/>
          </w:tcPr>
          <w:p w14:paraId="39DDC830" w14:textId="77777777" w:rsidR="00492D11" w:rsidRPr="00392A4E" w:rsidRDefault="0049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745" w:type="pct"/>
            <w:gridSpan w:val="9"/>
            <w:vAlign w:val="bottom"/>
          </w:tcPr>
          <w:p w14:paraId="69419A00" w14:textId="77777777" w:rsidR="00492D11" w:rsidRPr="00392A4E" w:rsidRDefault="0049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92A4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392A4E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392A4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6446B" w:rsidRPr="00392A4E" w14:paraId="5A4898EE" w14:textId="77777777" w:rsidTr="0056446B">
        <w:trPr>
          <w:trHeight w:val="339"/>
        </w:trPr>
        <w:tc>
          <w:tcPr>
            <w:tcW w:w="1255" w:type="pct"/>
            <w:vAlign w:val="bottom"/>
          </w:tcPr>
          <w:p w14:paraId="514D1CC0" w14:textId="460487E2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="00FA3BFB" w:rsidRPr="00392A4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E0624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E0624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="00E0624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769" w:type="pct"/>
            <w:vAlign w:val="bottom"/>
          </w:tcPr>
          <w:p w14:paraId="1654CB84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4E1051A8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6319778A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" w:type="pct"/>
            <w:vAlign w:val="bottom"/>
          </w:tcPr>
          <w:p w14:paraId="630BDD58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2" w:type="pct"/>
            <w:vAlign w:val="bottom"/>
          </w:tcPr>
          <w:p w14:paraId="59376E9B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3E9B10E4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5DE3D9D6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0928CCE0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7D485096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</w:tr>
      <w:tr w:rsidR="0056446B" w:rsidRPr="00392A4E" w14:paraId="584C7891" w14:textId="77777777" w:rsidTr="0056446B">
        <w:trPr>
          <w:trHeight w:val="352"/>
        </w:trPr>
        <w:tc>
          <w:tcPr>
            <w:tcW w:w="1255" w:type="pct"/>
            <w:vAlign w:val="bottom"/>
          </w:tcPr>
          <w:p w14:paraId="2E1FC7D7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69" w:type="pct"/>
            <w:vAlign w:val="bottom"/>
          </w:tcPr>
          <w:p w14:paraId="144253BB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4F92F17E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53475054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" w:type="pct"/>
            <w:vAlign w:val="bottom"/>
          </w:tcPr>
          <w:p w14:paraId="71E19362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2" w:type="pct"/>
            <w:vAlign w:val="bottom"/>
          </w:tcPr>
          <w:p w14:paraId="75E013E1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3067938E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109468F5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288B4597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01F96962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56446B" w:rsidRPr="00392A4E" w14:paraId="27786F85" w14:textId="77777777" w:rsidTr="0056446B">
        <w:trPr>
          <w:trHeight w:val="339"/>
        </w:trPr>
        <w:tc>
          <w:tcPr>
            <w:tcW w:w="1255" w:type="pct"/>
            <w:vAlign w:val="bottom"/>
          </w:tcPr>
          <w:p w14:paraId="08BA33B7" w14:textId="77777777" w:rsidR="009F321A" w:rsidRPr="00392A4E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69" w:type="pct"/>
            <w:vAlign w:val="bottom"/>
          </w:tcPr>
          <w:p w14:paraId="6A5EA036" w14:textId="21686530" w:rsidR="009F321A" w:rsidRPr="00392A4E" w:rsidRDefault="00B204D7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451,230</w:t>
            </w:r>
          </w:p>
        </w:tc>
        <w:tc>
          <w:tcPr>
            <w:tcW w:w="145" w:type="pct"/>
            <w:vAlign w:val="bottom"/>
          </w:tcPr>
          <w:p w14:paraId="4B352251" w14:textId="77777777" w:rsidR="009F321A" w:rsidRPr="00392A4E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50724A14" w14:textId="1B52FE25" w:rsidR="009F321A" w:rsidRPr="00392A4E" w:rsidRDefault="00B204D7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126,267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4B90B423" w14:textId="77777777" w:rsidR="009F321A" w:rsidRPr="00392A4E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095B7883" w14:textId="59EC8AAF" w:rsidR="009F321A" w:rsidRPr="00392A4E" w:rsidRDefault="00B204D7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46" w:type="pct"/>
            <w:vAlign w:val="bottom"/>
          </w:tcPr>
          <w:p w14:paraId="152AEC3F" w14:textId="77777777" w:rsidR="009F321A" w:rsidRPr="00392A4E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2AB5D846" w14:textId="552556DB" w:rsidR="009F321A" w:rsidRPr="00392A4E" w:rsidRDefault="00B204D7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324,963</w:t>
            </w:r>
          </w:p>
        </w:tc>
        <w:tc>
          <w:tcPr>
            <w:tcW w:w="129" w:type="pct"/>
            <w:vAlign w:val="bottom"/>
          </w:tcPr>
          <w:p w14:paraId="1D36AF6D" w14:textId="77777777" w:rsidR="009F321A" w:rsidRPr="00392A4E" w:rsidRDefault="009F321A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55F4B2B3" w14:textId="0E07F4E9" w:rsidR="009F321A" w:rsidRPr="00392A4E" w:rsidRDefault="00B204D7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451,230</w:t>
            </w:r>
          </w:p>
        </w:tc>
      </w:tr>
      <w:tr w:rsidR="0056446B" w:rsidRPr="00392A4E" w14:paraId="263843FC" w14:textId="77777777" w:rsidTr="0056446B">
        <w:trPr>
          <w:trHeight w:val="339"/>
        </w:trPr>
        <w:tc>
          <w:tcPr>
            <w:tcW w:w="1255" w:type="pct"/>
            <w:vAlign w:val="bottom"/>
          </w:tcPr>
          <w:p w14:paraId="2C4D2767" w14:textId="77777777" w:rsidR="0056446B" w:rsidRPr="00392A4E" w:rsidRDefault="0056446B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9" w:type="pct"/>
            <w:vAlign w:val="bottom"/>
          </w:tcPr>
          <w:p w14:paraId="26ED704A" w14:textId="77777777" w:rsidR="0056446B" w:rsidRDefault="0056446B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7DF98080" w14:textId="77777777" w:rsidR="0056446B" w:rsidRPr="00392A4E" w:rsidRDefault="0056446B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67C3A27D" w14:textId="77777777" w:rsidR="0056446B" w:rsidRDefault="0056446B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" w:type="pct"/>
            <w:shd w:val="clear" w:color="auto" w:fill="auto"/>
            <w:vAlign w:val="bottom"/>
          </w:tcPr>
          <w:p w14:paraId="573D7624" w14:textId="77777777" w:rsidR="0056446B" w:rsidRPr="00392A4E" w:rsidRDefault="0056446B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6BEA3006" w14:textId="77777777" w:rsidR="0056446B" w:rsidRDefault="0056446B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12413411" w14:textId="77777777" w:rsidR="0056446B" w:rsidRPr="00392A4E" w:rsidRDefault="0056446B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6A773A94" w14:textId="77777777" w:rsidR="0056446B" w:rsidRDefault="0056446B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7B0F27C3" w14:textId="77777777" w:rsidR="0056446B" w:rsidRPr="00392A4E" w:rsidRDefault="0056446B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0F75688B" w14:textId="77777777" w:rsidR="0056446B" w:rsidRDefault="0056446B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56446B" w:rsidRPr="00392A4E" w14:paraId="426631AE" w14:textId="77777777" w:rsidTr="0056446B">
        <w:trPr>
          <w:trHeight w:val="339"/>
        </w:trPr>
        <w:tc>
          <w:tcPr>
            <w:tcW w:w="1255" w:type="pct"/>
            <w:vAlign w:val="bottom"/>
          </w:tcPr>
          <w:p w14:paraId="5107DCD4" w14:textId="06DAFDE0" w:rsidR="0056446B" w:rsidRPr="00392A4E" w:rsidRDefault="0056446B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606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C5E1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606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769" w:type="pct"/>
            <w:vAlign w:val="bottom"/>
          </w:tcPr>
          <w:p w14:paraId="35AFA442" w14:textId="77777777" w:rsidR="0056446B" w:rsidRDefault="0056446B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2E3D3964" w14:textId="77777777" w:rsidR="0056446B" w:rsidRPr="00392A4E" w:rsidRDefault="0056446B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7DCF7AC1" w14:textId="77777777" w:rsidR="0056446B" w:rsidRDefault="0056446B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" w:type="pct"/>
            <w:shd w:val="clear" w:color="auto" w:fill="auto"/>
            <w:vAlign w:val="bottom"/>
          </w:tcPr>
          <w:p w14:paraId="1BA53E9E" w14:textId="77777777" w:rsidR="0056446B" w:rsidRPr="00392A4E" w:rsidRDefault="0056446B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2D5FFAA8" w14:textId="77777777" w:rsidR="0056446B" w:rsidRDefault="0056446B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561FCEE7" w14:textId="77777777" w:rsidR="0056446B" w:rsidRPr="00392A4E" w:rsidRDefault="0056446B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1D5165E3" w14:textId="77777777" w:rsidR="0056446B" w:rsidRDefault="0056446B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56BE7381" w14:textId="77777777" w:rsidR="0056446B" w:rsidRPr="00392A4E" w:rsidRDefault="0056446B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636204FC" w14:textId="77777777" w:rsidR="0056446B" w:rsidRDefault="0056446B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56446B" w:rsidRPr="00392A4E" w14:paraId="10E320E6" w14:textId="77777777" w:rsidTr="0056446B">
        <w:trPr>
          <w:trHeight w:val="339"/>
        </w:trPr>
        <w:tc>
          <w:tcPr>
            <w:tcW w:w="1255" w:type="pct"/>
          </w:tcPr>
          <w:p w14:paraId="46B6E105" w14:textId="427FAA6F" w:rsidR="0056446B" w:rsidRPr="00392A4E" w:rsidRDefault="0056446B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69" w:type="pct"/>
            <w:vAlign w:val="bottom"/>
          </w:tcPr>
          <w:p w14:paraId="70E3511C" w14:textId="77777777" w:rsidR="0056446B" w:rsidRDefault="0056446B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5BAB8646" w14:textId="77777777" w:rsidR="0056446B" w:rsidRPr="00392A4E" w:rsidRDefault="0056446B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5E4B02DF" w14:textId="77777777" w:rsidR="0056446B" w:rsidRDefault="0056446B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" w:type="pct"/>
            <w:shd w:val="clear" w:color="auto" w:fill="auto"/>
            <w:vAlign w:val="bottom"/>
          </w:tcPr>
          <w:p w14:paraId="7EB9FDE0" w14:textId="77777777" w:rsidR="0056446B" w:rsidRPr="00392A4E" w:rsidRDefault="0056446B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404D648C" w14:textId="77777777" w:rsidR="0056446B" w:rsidRDefault="0056446B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74173788" w14:textId="77777777" w:rsidR="0056446B" w:rsidRPr="00392A4E" w:rsidRDefault="0056446B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39BA5318" w14:textId="77777777" w:rsidR="0056446B" w:rsidRDefault="0056446B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3C128EC5" w14:textId="77777777" w:rsidR="0056446B" w:rsidRPr="00392A4E" w:rsidRDefault="0056446B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2EFBE73F" w14:textId="77777777" w:rsidR="0056446B" w:rsidRDefault="0056446B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56446B" w:rsidRPr="00392A4E" w14:paraId="15E046B4" w14:textId="77777777" w:rsidTr="0056446B">
        <w:trPr>
          <w:trHeight w:val="339"/>
        </w:trPr>
        <w:tc>
          <w:tcPr>
            <w:tcW w:w="1255" w:type="pct"/>
          </w:tcPr>
          <w:p w14:paraId="4A8F7819" w14:textId="36BA33E6" w:rsidR="0056446B" w:rsidRPr="00392A4E" w:rsidRDefault="0056446B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69" w:type="pct"/>
            <w:vAlign w:val="bottom"/>
          </w:tcPr>
          <w:p w14:paraId="7CFF3F01" w14:textId="7754C267" w:rsidR="0056446B" w:rsidRDefault="0056446B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290,986</w:t>
            </w:r>
          </w:p>
        </w:tc>
        <w:tc>
          <w:tcPr>
            <w:tcW w:w="145" w:type="pct"/>
            <w:vAlign w:val="bottom"/>
          </w:tcPr>
          <w:p w14:paraId="67210717" w14:textId="77777777" w:rsidR="0056446B" w:rsidRPr="00392A4E" w:rsidRDefault="0056446B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7919F5C3" w14:textId="59D0C59D" w:rsidR="0056446B" w:rsidRDefault="00301F33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214,373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73F63611" w14:textId="77777777" w:rsidR="0056446B" w:rsidRPr="00392A4E" w:rsidRDefault="0056446B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2" w:type="pct"/>
            <w:shd w:val="clear" w:color="auto" w:fill="auto"/>
          </w:tcPr>
          <w:p w14:paraId="478530AC" w14:textId="00DB3AB6" w:rsidR="0056446B" w:rsidRDefault="00301F33" w:rsidP="00E37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46" w:type="pct"/>
          </w:tcPr>
          <w:p w14:paraId="5BA9121F" w14:textId="77777777" w:rsidR="0056446B" w:rsidRPr="00392A4E" w:rsidRDefault="0056446B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3" w:type="pct"/>
          </w:tcPr>
          <w:p w14:paraId="00290EB9" w14:textId="21F82CE1" w:rsidR="0056446B" w:rsidRDefault="00E37E42" w:rsidP="00E37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76,613</w:t>
            </w:r>
          </w:p>
        </w:tc>
        <w:tc>
          <w:tcPr>
            <w:tcW w:w="129" w:type="pct"/>
          </w:tcPr>
          <w:p w14:paraId="4226926B" w14:textId="77777777" w:rsidR="0056446B" w:rsidRPr="00392A4E" w:rsidRDefault="0056446B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92" w:type="pct"/>
          </w:tcPr>
          <w:p w14:paraId="5CCBEA16" w14:textId="1DC66546" w:rsidR="0056446B" w:rsidRDefault="00E37E42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290,986</w:t>
            </w:r>
          </w:p>
        </w:tc>
      </w:tr>
    </w:tbl>
    <w:p w14:paraId="767D7427" w14:textId="1799927C" w:rsidR="00904C91" w:rsidRPr="00904C91" w:rsidRDefault="00904C91" w:rsidP="003A7E08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904C91">
        <w:rPr>
          <w:rFonts w:ascii="Angsana New" w:hAnsi="Angsana New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392A4E">
        <w:rPr>
          <w:rFonts w:ascii="Angsana New" w:hAnsi="Angsana New"/>
          <w:sz w:val="30"/>
          <w:szCs w:val="30"/>
          <w:cs/>
        </w:rPr>
        <w:t>งบฐานะการเงิน</w:t>
      </w:r>
    </w:p>
    <w:p w14:paraId="6DE2F461" w14:textId="36C6286C" w:rsidR="00904C91" w:rsidRDefault="00904C91" w:rsidP="003A7E0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70"/>
        <w:gridCol w:w="5940"/>
      </w:tblGrid>
      <w:tr w:rsidR="00904C91" w:rsidRPr="00040331" w14:paraId="16512671" w14:textId="77777777" w:rsidTr="00CB11F7">
        <w:trPr>
          <w:tblHeader/>
        </w:trPr>
        <w:tc>
          <w:tcPr>
            <w:tcW w:w="2880" w:type="dxa"/>
            <w:vAlign w:val="bottom"/>
          </w:tcPr>
          <w:p w14:paraId="0670887E" w14:textId="77777777" w:rsidR="00904C91" w:rsidRPr="00904C91" w:rsidRDefault="00904C9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04C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26310126" w14:textId="77777777" w:rsidR="00904C91" w:rsidRPr="00904C91" w:rsidRDefault="00904C9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40" w:type="dxa"/>
            <w:vAlign w:val="bottom"/>
          </w:tcPr>
          <w:p w14:paraId="4105CB32" w14:textId="77777777" w:rsidR="00904C91" w:rsidRPr="00904C91" w:rsidRDefault="00904C91">
            <w:pPr>
              <w:pStyle w:val="block"/>
              <w:spacing w:after="0" w:line="240" w:lineRule="auto"/>
              <w:ind w:left="0"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04C9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04C91" w:rsidRPr="00040331" w14:paraId="1B8CFE69" w14:textId="77777777" w:rsidTr="00CB11F7">
        <w:tc>
          <w:tcPr>
            <w:tcW w:w="2880" w:type="dxa"/>
          </w:tcPr>
          <w:p w14:paraId="394AD3A8" w14:textId="1FD0CEDF" w:rsidR="00904C91" w:rsidRPr="00904C91" w:rsidRDefault="00904C9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04C9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6A6B72A" w14:textId="77777777" w:rsidR="00904C91" w:rsidRPr="00904C91" w:rsidRDefault="00904C9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40" w:type="dxa"/>
          </w:tcPr>
          <w:p w14:paraId="44CD85A6" w14:textId="7337700F" w:rsidR="00904C91" w:rsidRPr="00904C91" w:rsidRDefault="00904C91" w:rsidP="00904C91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04C9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วิธี</w:t>
            </w:r>
            <w:r w:rsidR="002E5BA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คิดลดกระแสเงินสด</w:t>
            </w:r>
            <w:r w:rsidRPr="00904C9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โดยมีข้อมูลที่ไม่สามารถสังเกตได้ที่มีนัยสำคัญ</w:t>
            </w:r>
            <w:r w:rsidRPr="00904C91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คือ อัตราคิดลดและอัตราการเติบโตสุดท้าย ทั้งนี้มูลค่ายุติธรรมที่ประมาณการไว้</w:t>
            </w:r>
            <w:r w:rsidRPr="00904C9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จะเพิ่มขึ้น (ลดลง)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04C9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หากอัตราคิดลดต่ำลง (สูงขึ้น) และอัตราการเติบโตสุดท้ายสูงขึ้น (ต่ำลง) นอกจากนี้ ยังมีความไม่แน่นอนในความสามารถในการทำกำไรของตราสารทุนดังกล่าวในอนาคต</w:t>
            </w:r>
          </w:p>
        </w:tc>
      </w:tr>
    </w:tbl>
    <w:p w14:paraId="22E0A435" w14:textId="77777777" w:rsidR="008614DA" w:rsidRDefault="008614DA" w:rsidP="00CC3205">
      <w:pPr>
        <w:jc w:val="thaiDistribute"/>
        <w:rPr>
          <w:rFonts w:ascii="Angsana New" w:hAnsi="Angsana New"/>
          <w:sz w:val="30"/>
          <w:szCs w:val="30"/>
        </w:rPr>
      </w:pPr>
    </w:p>
    <w:p w14:paraId="1411AA89" w14:textId="46576073" w:rsidR="0094107C" w:rsidRDefault="00FB07B9" w:rsidP="00767645">
      <w:pPr>
        <w:pStyle w:val="BodyText2"/>
        <w:numPr>
          <w:ilvl w:val="0"/>
          <w:numId w:val="18"/>
        </w:numPr>
        <w:ind w:left="540" w:hanging="540"/>
        <w:rPr>
          <w:rFonts w:asciiTheme="minorHAnsi" w:hAnsiTheme="minorHAnsi" w:cstheme="minorHAnsi"/>
          <w:color w:val="FF0000"/>
          <w:sz w:val="24"/>
          <w:szCs w:val="24"/>
          <w:lang w:val="en-US"/>
        </w:rPr>
      </w:pPr>
      <w:r w:rsidRPr="000F2BBF">
        <w:rPr>
          <w:b/>
          <w:bCs/>
          <w:cs/>
        </w:rPr>
        <w:t>ภาระผูกพันกับ</w:t>
      </w:r>
      <w:r w:rsidR="00826CFE" w:rsidRPr="000F2BBF">
        <w:rPr>
          <w:b/>
          <w:bCs/>
          <w:cs/>
        </w:rPr>
        <w:t>บุคคลหรือ</w:t>
      </w:r>
      <w:r w:rsidRPr="000F2BBF">
        <w:rPr>
          <w:b/>
          <w:bCs/>
          <w:cs/>
        </w:rPr>
        <w:t>กิจการที่ไม่เกี่ยวข้องกัน</w:t>
      </w:r>
    </w:p>
    <w:p w14:paraId="211BE7AF" w14:textId="77777777" w:rsidR="006E1A0F" w:rsidRPr="00AD5AC1" w:rsidRDefault="006E1A0F" w:rsidP="006E1A0F">
      <w:pPr>
        <w:pStyle w:val="BodyText2"/>
        <w:tabs>
          <w:tab w:val="left" w:pos="540"/>
        </w:tabs>
        <w:spacing w:line="240" w:lineRule="atLeast"/>
        <w:ind w:left="540"/>
        <w:rPr>
          <w:rFonts w:asciiTheme="minorHAnsi" w:hAnsiTheme="minorHAnsi" w:cstheme="minorHAnsi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1"/>
        <w:gridCol w:w="1709"/>
        <w:gridCol w:w="1889"/>
        <w:gridCol w:w="273"/>
        <w:gridCol w:w="1978"/>
      </w:tblGrid>
      <w:tr w:rsidR="00831684" w:rsidRPr="000F2BBF" w14:paraId="0815EB5F" w14:textId="77777777" w:rsidTr="008228D9">
        <w:trPr>
          <w:trHeight w:val="470"/>
          <w:tblHeader/>
        </w:trPr>
        <w:tc>
          <w:tcPr>
            <w:tcW w:w="2723" w:type="pct"/>
            <w:gridSpan w:val="2"/>
          </w:tcPr>
          <w:p w14:paraId="2783FB75" w14:textId="5A2695B9" w:rsidR="007B59EF" w:rsidRPr="000F2BBF" w:rsidRDefault="00A01896" w:rsidP="00B0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A01896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FA3BFB">
              <w:rPr>
                <w:rFonts w:asciiTheme="minorHAnsi" w:hAnsiTheme="minorHAns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3430D" w:rsidRPr="00A3430D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A3430D" w:rsidRPr="00A3430D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A3430D" w:rsidRPr="00A3430D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39" w:type="pct"/>
          </w:tcPr>
          <w:p w14:paraId="0D527D0A" w14:textId="62FE0308" w:rsidR="00796A52" w:rsidRPr="000F2BBF" w:rsidRDefault="00796A52" w:rsidP="00B0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093B1B0" w14:textId="77777777" w:rsidR="00796A52" w:rsidRPr="000F2BBF" w:rsidRDefault="00796A52" w:rsidP="00B0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</w:tcPr>
          <w:p w14:paraId="2D148A99" w14:textId="433C112C" w:rsidR="00796A52" w:rsidRPr="000F2BBF" w:rsidRDefault="00796A52" w:rsidP="00B0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A52" w:rsidRPr="000F2BBF" w14:paraId="7AC40A45" w14:textId="77777777" w:rsidTr="008228D9">
        <w:trPr>
          <w:trHeight w:val="344"/>
          <w:tblHeader/>
        </w:trPr>
        <w:tc>
          <w:tcPr>
            <w:tcW w:w="2723" w:type="pct"/>
            <w:gridSpan w:val="2"/>
          </w:tcPr>
          <w:p w14:paraId="19EF9650" w14:textId="77777777" w:rsidR="00796A52" w:rsidRPr="000F2BBF" w:rsidRDefault="00796A52" w:rsidP="00EC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277" w:type="pct"/>
            <w:gridSpan w:val="3"/>
          </w:tcPr>
          <w:p w14:paraId="3F1E60B9" w14:textId="5130012B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0F2BBF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31684" w:rsidRPr="000F2BBF" w14:paraId="166DE6D2" w14:textId="77777777" w:rsidTr="008228D9">
        <w:tc>
          <w:tcPr>
            <w:tcW w:w="2723" w:type="pct"/>
            <w:gridSpan w:val="2"/>
          </w:tcPr>
          <w:p w14:paraId="1D4EF05C" w14:textId="77777777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867BC7B" w14:textId="74C0DD7A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ab/>
              <w:t>ภายใต้สัญญาที่บอกเลิกไม่ได้</w:t>
            </w:r>
          </w:p>
        </w:tc>
        <w:tc>
          <w:tcPr>
            <w:tcW w:w="1039" w:type="pct"/>
          </w:tcPr>
          <w:p w14:paraId="3EB6AA54" w14:textId="77777777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0B124DF" w14:textId="77777777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26E03603" w14:textId="77777777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831684" w:rsidRPr="000F2BBF" w14:paraId="38937F41" w14:textId="77777777" w:rsidTr="008228D9">
        <w:tc>
          <w:tcPr>
            <w:tcW w:w="1783" w:type="pct"/>
          </w:tcPr>
          <w:p w14:paraId="113CB858" w14:textId="775AABE8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ภายใน</w:t>
            </w:r>
            <w:r w:rsidRPr="000F2BBF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="00360689"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ปี</w:t>
            </w:r>
          </w:p>
        </w:tc>
        <w:tc>
          <w:tcPr>
            <w:tcW w:w="940" w:type="pct"/>
          </w:tcPr>
          <w:p w14:paraId="6178C855" w14:textId="77777777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039" w:type="pct"/>
          </w:tcPr>
          <w:p w14:paraId="71AA3FD7" w14:textId="09043DDF" w:rsidR="00796A52" w:rsidRPr="002D0503" w:rsidRDefault="00D34EEE" w:rsidP="00D3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18,302</w:t>
            </w:r>
          </w:p>
        </w:tc>
        <w:tc>
          <w:tcPr>
            <w:tcW w:w="150" w:type="pct"/>
          </w:tcPr>
          <w:p w14:paraId="2B600894" w14:textId="2F83ACF5" w:rsidR="00796A52" w:rsidRPr="006A113A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E35D7C8" w14:textId="6148D1AC" w:rsidR="00796A52" w:rsidRPr="006A113A" w:rsidRDefault="00C31F6E" w:rsidP="00496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6,373</w:t>
            </w:r>
          </w:p>
        </w:tc>
      </w:tr>
      <w:tr w:rsidR="00831684" w:rsidRPr="000F2BBF" w14:paraId="663EFAE7" w14:textId="77777777" w:rsidTr="008228D9">
        <w:tc>
          <w:tcPr>
            <w:tcW w:w="2723" w:type="pct"/>
            <w:gridSpan w:val="2"/>
          </w:tcPr>
          <w:p w14:paraId="0D85AD45" w14:textId="3ED03438" w:rsidR="00796A52" w:rsidRPr="000F2BBF" w:rsidRDefault="00360689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796A52" w:rsidRPr="000F2BBF">
              <w:rPr>
                <w:rFonts w:asciiTheme="minorHAnsi" w:hAnsiTheme="minorHAnsi" w:cstheme="minorHAnsi"/>
                <w:sz w:val="30"/>
                <w:szCs w:val="30"/>
              </w:rPr>
              <w:t xml:space="preserve"> - </w:t>
            </w: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5</w:t>
            </w:r>
            <w:r w:rsidR="00796A52" w:rsidRPr="000F2BBF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39" w:type="pct"/>
          </w:tcPr>
          <w:p w14:paraId="5C54DC93" w14:textId="6356E5B0" w:rsidR="00796A52" w:rsidRPr="002D0503" w:rsidRDefault="00D34EEE" w:rsidP="00D3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2,246</w:t>
            </w:r>
          </w:p>
        </w:tc>
        <w:tc>
          <w:tcPr>
            <w:tcW w:w="150" w:type="pct"/>
          </w:tcPr>
          <w:p w14:paraId="3E9EC932" w14:textId="77777777" w:rsidR="00796A52" w:rsidRPr="006A113A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6C995C2D" w14:textId="5775875C" w:rsidR="00796A52" w:rsidRPr="006A113A" w:rsidRDefault="00C31F6E" w:rsidP="00496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1,119</w:t>
            </w:r>
          </w:p>
        </w:tc>
      </w:tr>
      <w:tr w:rsidR="00831684" w:rsidRPr="000F2BBF" w14:paraId="52B70841" w14:textId="77777777" w:rsidTr="008228D9">
        <w:tc>
          <w:tcPr>
            <w:tcW w:w="2723" w:type="pct"/>
            <w:gridSpan w:val="2"/>
          </w:tcPr>
          <w:p w14:paraId="192C56CC" w14:textId="77777777" w:rsidR="00796A52" w:rsidRPr="000F2BBF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9" w:type="pct"/>
            <w:tcBorders>
              <w:top w:val="single" w:sz="4" w:space="0" w:color="auto"/>
              <w:bottom w:val="double" w:sz="4" w:space="0" w:color="auto"/>
            </w:tcBorders>
          </w:tcPr>
          <w:p w14:paraId="550A92A5" w14:textId="6AF4E9C1" w:rsidR="00796A52" w:rsidRPr="002D0503" w:rsidRDefault="00D34EEE" w:rsidP="00D3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20,548</w:t>
            </w:r>
          </w:p>
        </w:tc>
        <w:tc>
          <w:tcPr>
            <w:tcW w:w="150" w:type="pct"/>
          </w:tcPr>
          <w:p w14:paraId="11A8A92C" w14:textId="77777777" w:rsidR="00796A52" w:rsidRPr="006A113A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0E6EBFAD" w14:textId="4CA7DAA5" w:rsidR="00796A52" w:rsidRPr="006A113A" w:rsidRDefault="00C31F6E" w:rsidP="00496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7,492</w:t>
            </w:r>
          </w:p>
        </w:tc>
      </w:tr>
      <w:tr w:rsidR="00831684" w:rsidRPr="000F2BBF" w14:paraId="49721E9B" w14:textId="77777777" w:rsidTr="008228D9">
        <w:trPr>
          <w:trHeight w:val="314"/>
        </w:trPr>
        <w:tc>
          <w:tcPr>
            <w:tcW w:w="2723" w:type="pct"/>
            <w:gridSpan w:val="2"/>
          </w:tcPr>
          <w:p w14:paraId="431D2B09" w14:textId="2CA5D927" w:rsidR="006F6086" w:rsidRPr="000F2BBF" w:rsidRDefault="006F6086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9" w:type="pct"/>
            <w:tcBorders>
              <w:top w:val="single" w:sz="4" w:space="0" w:color="auto"/>
            </w:tcBorders>
          </w:tcPr>
          <w:p w14:paraId="5108C37F" w14:textId="77777777" w:rsidR="00F774AF" w:rsidRDefault="00F774AF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5840C710" w14:textId="77777777" w:rsidR="00F774AF" w:rsidRPr="006A113A" w:rsidRDefault="00F774AF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</w:tcBorders>
          </w:tcPr>
          <w:p w14:paraId="4821882E" w14:textId="77777777" w:rsidR="00F774AF" w:rsidRDefault="00F774AF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</w:tr>
      <w:tr w:rsidR="00831684" w:rsidRPr="00721EE9" w14:paraId="04787DD9" w14:textId="77777777" w:rsidTr="008228D9">
        <w:tc>
          <w:tcPr>
            <w:tcW w:w="2723" w:type="pct"/>
            <w:gridSpan w:val="2"/>
          </w:tcPr>
          <w:p w14:paraId="776ED3C3" w14:textId="458374E5" w:rsidR="00A171F9" w:rsidRPr="00721EE9" w:rsidRDefault="00A171F9" w:rsidP="00F77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21EE9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39" w:type="pct"/>
            <w:shd w:val="clear" w:color="auto" w:fill="auto"/>
          </w:tcPr>
          <w:p w14:paraId="71BEE9B5" w14:textId="77777777" w:rsidR="00A171F9" w:rsidRPr="00721EE9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418A6FC" w14:textId="77777777" w:rsidR="00A171F9" w:rsidRPr="00721EE9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9" w:type="pct"/>
            <w:shd w:val="clear" w:color="auto" w:fill="auto"/>
          </w:tcPr>
          <w:p w14:paraId="00CAF07C" w14:textId="4F732367" w:rsidR="00A171F9" w:rsidRPr="00721EE9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831684" w:rsidRPr="00721EE9" w14:paraId="2AB4B0B6" w14:textId="77777777" w:rsidTr="008228D9">
        <w:tc>
          <w:tcPr>
            <w:tcW w:w="2723" w:type="pct"/>
            <w:gridSpan w:val="2"/>
          </w:tcPr>
          <w:p w14:paraId="55980880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21EE9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39" w:type="pct"/>
            <w:shd w:val="clear" w:color="auto" w:fill="auto"/>
          </w:tcPr>
          <w:p w14:paraId="448B064B" w14:textId="71E8057E" w:rsidR="004E4BCF" w:rsidRPr="00721EE9" w:rsidRDefault="00C7080B" w:rsidP="00D3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10</w:t>
            </w:r>
            <w:r w:rsidR="00D34EEE">
              <w:rPr>
                <w:rFonts w:asciiTheme="minorHAnsi" w:hAnsiTheme="minorHAnsi" w:cstheme="minorHAnsi"/>
                <w:sz w:val="30"/>
                <w:szCs w:val="30"/>
              </w:rPr>
              <w:t>,9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48</w:t>
            </w:r>
          </w:p>
        </w:tc>
        <w:tc>
          <w:tcPr>
            <w:tcW w:w="150" w:type="pct"/>
            <w:shd w:val="clear" w:color="auto" w:fill="auto"/>
          </w:tcPr>
          <w:p w14:paraId="247D4563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9" w:type="pct"/>
            <w:shd w:val="clear" w:color="auto" w:fill="auto"/>
          </w:tcPr>
          <w:p w14:paraId="74DBAE25" w14:textId="0F2204AE" w:rsidR="004E4BCF" w:rsidRPr="00721EE9" w:rsidRDefault="00C31F6E" w:rsidP="00496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08" w:right="-290" w:firstLine="1140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831684" w:rsidRPr="00721EE9" w14:paraId="375077FC" w14:textId="77777777" w:rsidTr="008228D9">
        <w:tc>
          <w:tcPr>
            <w:tcW w:w="2723" w:type="pct"/>
            <w:gridSpan w:val="2"/>
          </w:tcPr>
          <w:p w14:paraId="694AA878" w14:textId="5CE38DD9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21EE9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DEFB6" w14:textId="2257886B" w:rsidR="004E4BCF" w:rsidRPr="00D34EEE" w:rsidRDefault="00C7080B" w:rsidP="00D3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10</w:t>
            </w:r>
            <w:r w:rsidR="00D34EEE" w:rsidRPr="00D34EEE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150" w:type="pct"/>
            <w:shd w:val="clear" w:color="auto" w:fill="auto"/>
          </w:tcPr>
          <w:p w14:paraId="2D521D71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0497F" w14:textId="271A4E05" w:rsidR="004E4BCF" w:rsidRPr="0064583A" w:rsidRDefault="00C31F6E" w:rsidP="00496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08" w:right="-290" w:firstLine="114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-</w:t>
            </w:r>
          </w:p>
        </w:tc>
      </w:tr>
      <w:tr w:rsidR="00831684" w:rsidRPr="00721EE9" w14:paraId="2B0E4FB8" w14:textId="77777777" w:rsidTr="008228D9">
        <w:trPr>
          <w:trHeight w:val="251"/>
        </w:trPr>
        <w:tc>
          <w:tcPr>
            <w:tcW w:w="2723" w:type="pct"/>
            <w:gridSpan w:val="2"/>
          </w:tcPr>
          <w:p w14:paraId="1816FCE7" w14:textId="3EEE2BC3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9" w:type="pct"/>
            <w:shd w:val="clear" w:color="auto" w:fill="auto"/>
          </w:tcPr>
          <w:p w14:paraId="44F0E6AF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8CEAD53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9" w:type="pct"/>
            <w:shd w:val="clear" w:color="auto" w:fill="auto"/>
          </w:tcPr>
          <w:p w14:paraId="5BDC3C9E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831684" w:rsidRPr="00721EE9" w14:paraId="516E8DDF" w14:textId="77777777" w:rsidTr="008228D9">
        <w:tc>
          <w:tcPr>
            <w:tcW w:w="2723" w:type="pct"/>
            <w:gridSpan w:val="2"/>
          </w:tcPr>
          <w:p w14:paraId="0D5D681C" w14:textId="0548193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721EE9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39" w:type="pct"/>
            <w:shd w:val="clear" w:color="auto" w:fill="auto"/>
          </w:tcPr>
          <w:p w14:paraId="536FBE95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0EF2DC1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9" w:type="pct"/>
            <w:shd w:val="clear" w:color="auto" w:fill="auto"/>
          </w:tcPr>
          <w:p w14:paraId="72BAED7F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831684" w:rsidRPr="00721EE9" w14:paraId="7ACBCF31" w14:textId="77777777" w:rsidTr="008228D9">
        <w:tc>
          <w:tcPr>
            <w:tcW w:w="2723" w:type="pct"/>
            <w:gridSpan w:val="2"/>
          </w:tcPr>
          <w:p w14:paraId="42416AB8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21EE9">
              <w:rPr>
                <w:rFonts w:asciiTheme="minorHAnsi" w:hAnsiTheme="minorHAnsi" w:cstheme="minorHAns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039" w:type="pct"/>
            <w:shd w:val="clear" w:color="auto" w:fill="auto"/>
          </w:tcPr>
          <w:p w14:paraId="62A7DDBF" w14:textId="610E076F" w:rsidR="004E4BCF" w:rsidRPr="00721EE9" w:rsidRDefault="00D34EEE" w:rsidP="00D3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90,</w:t>
            </w:r>
            <w:r w:rsidR="00C7080B">
              <w:rPr>
                <w:rFonts w:asciiTheme="minorHAnsi" w:hAnsiTheme="minorHAnsi" w:cstheme="minorHAnsi"/>
                <w:sz w:val="30"/>
                <w:szCs w:val="30"/>
              </w:rPr>
              <w:t>230</w:t>
            </w:r>
          </w:p>
        </w:tc>
        <w:tc>
          <w:tcPr>
            <w:tcW w:w="150" w:type="pct"/>
            <w:shd w:val="clear" w:color="auto" w:fill="auto"/>
          </w:tcPr>
          <w:p w14:paraId="5CF2DE79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9" w:type="pct"/>
            <w:shd w:val="clear" w:color="auto" w:fill="auto"/>
          </w:tcPr>
          <w:p w14:paraId="6C4DABFC" w14:textId="6E8EAD2F" w:rsidR="004E4BCF" w:rsidRPr="00721EE9" w:rsidRDefault="00C31F6E" w:rsidP="00496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right="-290" w:firstLine="1140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5,054</w:t>
            </w:r>
          </w:p>
        </w:tc>
      </w:tr>
      <w:tr w:rsidR="00831684" w:rsidRPr="00721EE9" w14:paraId="43A7DCCE" w14:textId="77777777" w:rsidTr="008228D9">
        <w:tc>
          <w:tcPr>
            <w:tcW w:w="2723" w:type="pct"/>
            <w:gridSpan w:val="2"/>
          </w:tcPr>
          <w:p w14:paraId="5DAB326B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721EE9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039" w:type="pct"/>
          </w:tcPr>
          <w:p w14:paraId="0BBA249E" w14:textId="0A164783" w:rsidR="004E4BCF" w:rsidRPr="00721EE9" w:rsidRDefault="00D34EEE" w:rsidP="00D3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51,817</w:t>
            </w:r>
          </w:p>
        </w:tc>
        <w:tc>
          <w:tcPr>
            <w:tcW w:w="150" w:type="pct"/>
          </w:tcPr>
          <w:p w14:paraId="7F1B6A88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59D2D8E4" w14:textId="0A79745E" w:rsidR="004E4BCF" w:rsidRPr="00721EE9" w:rsidRDefault="00C31F6E" w:rsidP="00496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290" w:firstLine="1140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28,460</w:t>
            </w:r>
          </w:p>
        </w:tc>
      </w:tr>
      <w:tr w:rsidR="00831684" w:rsidRPr="00721EE9" w14:paraId="401E12D2" w14:textId="77777777" w:rsidTr="008228D9">
        <w:tc>
          <w:tcPr>
            <w:tcW w:w="2723" w:type="pct"/>
            <w:gridSpan w:val="2"/>
          </w:tcPr>
          <w:p w14:paraId="5EC1580F" w14:textId="25EF37A8" w:rsidR="0035501E" w:rsidRPr="00721EE9" w:rsidRDefault="0035501E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039" w:type="pct"/>
          </w:tcPr>
          <w:p w14:paraId="3A5C2F1C" w14:textId="2A0DFA96" w:rsidR="0035501E" w:rsidRDefault="00D34EEE" w:rsidP="00D3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9,047</w:t>
            </w:r>
          </w:p>
        </w:tc>
        <w:tc>
          <w:tcPr>
            <w:tcW w:w="150" w:type="pct"/>
          </w:tcPr>
          <w:p w14:paraId="7D882214" w14:textId="77777777" w:rsidR="0035501E" w:rsidRPr="00721EE9" w:rsidRDefault="0035501E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6A906275" w14:textId="7071E53B" w:rsidR="0035501E" w:rsidRDefault="00C31F6E" w:rsidP="00496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08" w:right="-290" w:firstLine="1140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831684" w:rsidRPr="00721EE9" w14:paraId="03CE1532" w14:textId="77777777" w:rsidTr="008228D9">
        <w:tc>
          <w:tcPr>
            <w:tcW w:w="2723" w:type="pct"/>
            <w:gridSpan w:val="2"/>
          </w:tcPr>
          <w:p w14:paraId="0B588982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21EE9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9" w:type="pct"/>
            <w:tcBorders>
              <w:top w:val="single" w:sz="4" w:space="0" w:color="auto"/>
              <w:bottom w:val="double" w:sz="4" w:space="0" w:color="auto"/>
            </w:tcBorders>
          </w:tcPr>
          <w:p w14:paraId="5E9FE6E3" w14:textId="0724A04F" w:rsidR="004E4BCF" w:rsidRPr="00721EE9" w:rsidRDefault="00D34EEE" w:rsidP="00D3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151,</w:t>
            </w:r>
            <w:r w:rsidR="00C7080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150" w:type="pct"/>
          </w:tcPr>
          <w:p w14:paraId="3769882E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669A0DE6" w14:textId="6055BA2E" w:rsidR="004E4BCF" w:rsidRPr="00721EE9" w:rsidRDefault="00C31F6E" w:rsidP="00496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290" w:firstLine="114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33,514</w:t>
            </w:r>
          </w:p>
        </w:tc>
      </w:tr>
    </w:tbl>
    <w:p w14:paraId="378D1326" w14:textId="30D2F19A" w:rsidR="00946E76" w:rsidRPr="00721EE9" w:rsidRDefault="00946E76" w:rsidP="00166144">
      <w:pPr>
        <w:pStyle w:val="BodyText2"/>
        <w:rPr>
          <w:lang w:val="en-US"/>
        </w:rPr>
      </w:pPr>
    </w:p>
    <w:p w14:paraId="278B680E" w14:textId="51AE5010" w:rsidR="002E5BA0" w:rsidRPr="00721EE9" w:rsidRDefault="002E5BA0" w:rsidP="001C4663">
      <w:pPr>
        <w:pStyle w:val="BodyText2"/>
        <w:ind w:left="540"/>
        <w:rPr>
          <w:lang w:val="en-US"/>
        </w:rPr>
      </w:pPr>
      <w:r w:rsidRPr="00721EE9">
        <w:rPr>
          <w:rFonts w:hint="cs"/>
          <w:cs/>
          <w:lang w:val="en-US"/>
        </w:rPr>
        <w:lastRenderedPageBreak/>
        <w:t xml:space="preserve">กลุ่มบริษัทได้ทำสัญญาเช่าเครื่องใช้สำนักงานกับบุคคลและบริษัทในประเทศหลายแห่ง โดยมีระยะเวลา </w:t>
      </w:r>
      <w:r w:rsidRPr="00721EE9">
        <w:rPr>
          <w:lang w:val="en-US"/>
        </w:rPr>
        <w:t xml:space="preserve">1 </w:t>
      </w:r>
      <w:r w:rsidRPr="00721EE9">
        <w:rPr>
          <w:rFonts w:hint="cs"/>
          <w:cs/>
          <w:lang w:val="en-US"/>
        </w:rPr>
        <w:t xml:space="preserve">ปี ถึง </w:t>
      </w:r>
      <w:r w:rsidRPr="00721EE9">
        <w:rPr>
          <w:lang w:val="en-US"/>
        </w:rPr>
        <w:t xml:space="preserve">5 </w:t>
      </w:r>
      <w:r w:rsidRPr="00721EE9">
        <w:rPr>
          <w:rFonts w:hint="cs"/>
          <w:cs/>
          <w:lang w:val="en-US"/>
        </w:rPr>
        <w:t xml:space="preserve">ปี ซึ่งจะสิ้นสุดสัญญาในระยะเวลาที่แตกต่างกันจนถึงปี </w:t>
      </w:r>
      <w:r w:rsidRPr="00721EE9">
        <w:rPr>
          <w:lang w:val="en-US"/>
        </w:rPr>
        <w:t>2571</w:t>
      </w:r>
    </w:p>
    <w:p w14:paraId="10AA43AB" w14:textId="1AF8A2B9" w:rsidR="002E5BA0" w:rsidRPr="00721EE9" w:rsidRDefault="002E5BA0" w:rsidP="00166144">
      <w:pPr>
        <w:pStyle w:val="BodyText2"/>
        <w:rPr>
          <w:lang w:val="en-US"/>
        </w:rPr>
      </w:pPr>
    </w:p>
    <w:p w14:paraId="4F875B10" w14:textId="5F27EE0B" w:rsidR="002E5BA0" w:rsidRDefault="002E5BA0" w:rsidP="001C4663">
      <w:pPr>
        <w:pStyle w:val="BodyText2"/>
        <w:ind w:left="540"/>
        <w:rPr>
          <w:i/>
          <w:iCs/>
          <w:lang w:val="en-US"/>
        </w:rPr>
      </w:pPr>
      <w:r w:rsidRPr="00721EE9">
        <w:rPr>
          <w:rFonts w:hint="cs"/>
          <w:cs/>
          <w:lang w:val="en-US"/>
        </w:rPr>
        <w:t xml:space="preserve">ณ วันที่ </w:t>
      </w:r>
      <w:r w:rsidR="00A3430D" w:rsidRPr="00A3430D">
        <w:rPr>
          <w:lang w:val="en-US"/>
        </w:rPr>
        <w:t xml:space="preserve">31 </w:t>
      </w:r>
      <w:r w:rsidR="00A3430D" w:rsidRPr="00A3430D">
        <w:rPr>
          <w:cs/>
          <w:lang w:val="en-US"/>
        </w:rPr>
        <w:t xml:space="preserve">มีนาคม </w:t>
      </w:r>
      <w:r w:rsidR="00A3430D" w:rsidRPr="00A3430D">
        <w:rPr>
          <w:lang w:val="en-US"/>
        </w:rPr>
        <w:t>2568</w:t>
      </w:r>
      <w:r w:rsidR="00A3430D">
        <w:rPr>
          <w:rFonts w:hint="cs"/>
          <w:cs/>
          <w:lang w:val="en-US"/>
        </w:rPr>
        <w:t xml:space="preserve"> </w:t>
      </w:r>
      <w:r w:rsidRPr="00721EE9">
        <w:rPr>
          <w:rFonts w:hint="cs"/>
          <w:cs/>
          <w:lang w:val="en-US"/>
        </w:rPr>
        <w:t xml:space="preserve">กลุ่มบริษัทและบริษัทมีภาระผูกพันจากหนังสือค้ำประกันที่ออกโดยธนาคาร </w:t>
      </w:r>
      <w:r w:rsidR="001C4663">
        <w:rPr>
          <w:lang w:val="en-US"/>
        </w:rPr>
        <w:br/>
      </w:r>
      <w:r w:rsidRPr="00721EE9">
        <w:rPr>
          <w:rFonts w:hint="cs"/>
          <w:cs/>
          <w:lang w:val="en-US"/>
        </w:rPr>
        <w:t>เพื่อค้ำประกันการรับชำระค่าสาธารณูปโภคผ่านระบบอิเล็กทรอนิกส์ ให้บริการรับชำระเงินภายใต้บันทึกข้อตกลงการให้บริการรับชำระเงิน การซื้อสินค้า การใช้ไฟฟ้าและเพื่อเป็นหลักประกันการปฏิบัติตามสัญญา จำนวน</w:t>
      </w:r>
      <w:r w:rsidR="006E62AA" w:rsidRPr="00721EE9">
        <w:rPr>
          <w:lang w:val="en-US"/>
        </w:rPr>
        <w:t xml:space="preserve"> </w:t>
      </w:r>
      <w:r w:rsidR="00A0250D">
        <w:rPr>
          <w:lang w:val="en-US"/>
        </w:rPr>
        <w:t>51.8</w:t>
      </w:r>
      <w:r w:rsidRPr="00721EE9">
        <w:rPr>
          <w:lang w:val="en-US"/>
        </w:rPr>
        <w:t xml:space="preserve"> </w:t>
      </w:r>
      <w:r w:rsidRPr="00721EE9">
        <w:rPr>
          <w:rFonts w:hint="cs"/>
          <w:cs/>
          <w:lang w:val="en-US"/>
        </w:rPr>
        <w:t>ล้านบาท และ</w:t>
      </w:r>
      <w:r w:rsidR="000B0AD2">
        <w:rPr>
          <w:lang w:val="en-US"/>
        </w:rPr>
        <w:t xml:space="preserve"> </w:t>
      </w:r>
      <w:r w:rsidR="00A0250D">
        <w:rPr>
          <w:lang w:val="en-US"/>
        </w:rPr>
        <w:t>28.5</w:t>
      </w:r>
      <w:r w:rsidR="0023337E" w:rsidRPr="00721EE9">
        <w:rPr>
          <w:lang w:val="en-US"/>
        </w:rPr>
        <w:t xml:space="preserve"> </w:t>
      </w:r>
      <w:r w:rsidRPr="00721EE9">
        <w:rPr>
          <w:rFonts w:hint="cs"/>
          <w:cs/>
          <w:lang w:val="en-US"/>
        </w:rPr>
        <w:t xml:space="preserve">ล้านบาท ตามลำดับ </w:t>
      </w:r>
      <w:r w:rsidRPr="00450C37">
        <w:rPr>
          <w:i/>
          <w:iCs/>
          <w:lang w:val="en-US"/>
        </w:rPr>
        <w:t>(</w:t>
      </w:r>
      <w:r w:rsidR="00E42607" w:rsidRPr="00450C37">
        <w:rPr>
          <w:i/>
          <w:iCs/>
          <w:lang w:val="en-US"/>
        </w:rPr>
        <w:t xml:space="preserve">31 </w:t>
      </w:r>
      <w:r w:rsidR="00E42607" w:rsidRPr="00450C37">
        <w:rPr>
          <w:rFonts w:hint="cs"/>
          <w:i/>
          <w:iCs/>
          <w:cs/>
          <w:lang w:val="en-US"/>
        </w:rPr>
        <w:t xml:space="preserve">ธันวาคม </w:t>
      </w:r>
      <w:r w:rsidRPr="00450C37">
        <w:rPr>
          <w:i/>
          <w:iCs/>
          <w:lang w:val="en-US"/>
        </w:rPr>
        <w:t>256</w:t>
      </w:r>
      <w:r w:rsidR="00A3430D">
        <w:rPr>
          <w:i/>
          <w:iCs/>
          <w:lang w:val="en-US"/>
        </w:rPr>
        <w:t>7</w:t>
      </w:r>
      <w:r w:rsidRPr="00450C37">
        <w:rPr>
          <w:i/>
          <w:iCs/>
          <w:lang w:val="en-US"/>
        </w:rPr>
        <w:t xml:space="preserve">: </w:t>
      </w:r>
      <w:r w:rsidR="00DB2C1E" w:rsidRPr="00DB2C1E">
        <w:rPr>
          <w:i/>
          <w:iCs/>
          <w:cs/>
          <w:lang w:val="en-US"/>
        </w:rPr>
        <w:t xml:space="preserve">จำนวน </w:t>
      </w:r>
      <w:r w:rsidR="00A0250D">
        <w:rPr>
          <w:i/>
          <w:iCs/>
          <w:lang w:val="en-US"/>
        </w:rPr>
        <w:t>57.4</w:t>
      </w:r>
      <w:r w:rsidR="00DB2C1E" w:rsidRPr="00DB2C1E">
        <w:rPr>
          <w:i/>
          <w:iCs/>
          <w:cs/>
          <w:lang w:val="en-US"/>
        </w:rPr>
        <w:t xml:space="preserve"> ล้านบาท และ </w:t>
      </w:r>
      <w:r w:rsidR="008E3B0B">
        <w:rPr>
          <w:i/>
          <w:iCs/>
          <w:lang w:val="en-US"/>
        </w:rPr>
        <w:t>28</w:t>
      </w:r>
      <w:r w:rsidR="00DB2C1E" w:rsidRPr="00DB2C1E">
        <w:rPr>
          <w:i/>
          <w:iCs/>
          <w:cs/>
          <w:lang w:val="en-US"/>
        </w:rPr>
        <w:t>.</w:t>
      </w:r>
      <w:r w:rsidR="008E3B0B">
        <w:rPr>
          <w:i/>
          <w:iCs/>
          <w:lang w:val="en-US"/>
        </w:rPr>
        <w:t>5</w:t>
      </w:r>
      <w:r w:rsidR="00DB2C1E" w:rsidRPr="00DB2C1E">
        <w:rPr>
          <w:i/>
          <w:iCs/>
          <w:cs/>
          <w:lang w:val="en-US"/>
        </w:rPr>
        <w:t xml:space="preserve"> ล้านบาท ตามลำดับ</w:t>
      </w:r>
      <w:r w:rsidRPr="00450C37">
        <w:rPr>
          <w:i/>
          <w:iCs/>
          <w:lang w:val="en-US"/>
        </w:rPr>
        <w:t>)</w:t>
      </w:r>
      <w:r w:rsidRPr="00721EE9">
        <w:rPr>
          <w:lang w:val="en-US"/>
        </w:rPr>
        <w:t xml:space="preserve"> </w:t>
      </w:r>
      <w:r w:rsidR="001C4663">
        <w:rPr>
          <w:lang w:val="en-US"/>
        </w:rPr>
        <w:br/>
      </w:r>
      <w:r w:rsidRPr="00721EE9">
        <w:rPr>
          <w:rFonts w:hint="cs"/>
          <w:cs/>
          <w:lang w:val="en-US"/>
        </w:rPr>
        <w:t>ในการนี้ บริษัทได้นำเงินฝาก</w:t>
      </w:r>
      <w:r w:rsidR="00943399" w:rsidRPr="00721EE9">
        <w:rPr>
          <w:rFonts w:hint="cs"/>
          <w:cs/>
          <w:lang w:val="en-US"/>
        </w:rPr>
        <w:t xml:space="preserve">สถาบันการเงินเป็นหลักทรัพย์ค้ำประกันจำนวน </w:t>
      </w:r>
      <w:r w:rsidR="00A0250D">
        <w:rPr>
          <w:lang w:val="en-US"/>
        </w:rPr>
        <w:t>0.9</w:t>
      </w:r>
      <w:r w:rsidR="00943399" w:rsidRPr="00721EE9">
        <w:rPr>
          <w:lang w:val="en-US"/>
        </w:rPr>
        <w:t xml:space="preserve"> </w:t>
      </w:r>
      <w:r w:rsidR="00943399" w:rsidRPr="00721EE9">
        <w:rPr>
          <w:rFonts w:hint="cs"/>
          <w:cs/>
          <w:lang w:val="en-US"/>
        </w:rPr>
        <w:t>ล้านบาท</w:t>
      </w:r>
      <w:r w:rsidR="00943399" w:rsidRPr="00721EE9">
        <w:rPr>
          <w:lang w:val="en-US"/>
        </w:rPr>
        <w:t xml:space="preserve"> </w:t>
      </w:r>
      <w:r w:rsidR="00943399" w:rsidRPr="00450C37">
        <w:rPr>
          <w:i/>
          <w:iCs/>
          <w:lang w:val="en-US"/>
        </w:rPr>
        <w:t xml:space="preserve">(31 </w:t>
      </w:r>
      <w:r w:rsidR="00943399" w:rsidRPr="00450C37">
        <w:rPr>
          <w:rFonts w:hint="cs"/>
          <w:i/>
          <w:iCs/>
          <w:cs/>
          <w:lang w:val="en-US"/>
        </w:rPr>
        <w:t xml:space="preserve">ธันวาคม </w:t>
      </w:r>
      <w:r w:rsidR="00943399" w:rsidRPr="00450C37">
        <w:rPr>
          <w:i/>
          <w:iCs/>
          <w:lang w:val="en-US"/>
        </w:rPr>
        <w:t>256</w:t>
      </w:r>
      <w:r w:rsidR="003460A6">
        <w:rPr>
          <w:i/>
          <w:iCs/>
          <w:lang w:val="en-US"/>
        </w:rPr>
        <w:t>7</w:t>
      </w:r>
      <w:r w:rsidR="00943399" w:rsidRPr="00450C37">
        <w:rPr>
          <w:i/>
          <w:iCs/>
          <w:lang w:val="en-US"/>
        </w:rPr>
        <w:t xml:space="preserve">: </w:t>
      </w:r>
      <w:r w:rsidR="00011CAF" w:rsidRPr="00011CAF">
        <w:rPr>
          <w:i/>
          <w:iCs/>
          <w:lang w:val="en-US"/>
        </w:rPr>
        <w:t xml:space="preserve">0.9 </w:t>
      </w:r>
      <w:r w:rsidR="00943399" w:rsidRPr="00450C37">
        <w:rPr>
          <w:rFonts w:hint="cs"/>
          <w:i/>
          <w:iCs/>
          <w:cs/>
          <w:lang w:val="en-US"/>
        </w:rPr>
        <w:t>ล้านบาท</w:t>
      </w:r>
      <w:r w:rsidR="00943399" w:rsidRPr="00450C37">
        <w:rPr>
          <w:i/>
          <w:iCs/>
          <w:lang w:val="en-US"/>
        </w:rPr>
        <w:t>)</w:t>
      </w:r>
    </w:p>
    <w:p w14:paraId="2020AB15" w14:textId="77777777" w:rsidR="00B02027" w:rsidRDefault="00B02027" w:rsidP="00B02027">
      <w:pPr>
        <w:pStyle w:val="BodyText2"/>
        <w:ind w:left="540"/>
        <w:rPr>
          <w:b/>
          <w:bCs/>
          <w:highlight w:val="yellow"/>
        </w:rPr>
      </w:pPr>
    </w:p>
    <w:p w14:paraId="26F011FB" w14:textId="6E50104C" w:rsidR="005829C4" w:rsidRPr="00831684" w:rsidRDefault="007773BA" w:rsidP="005829C4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>
        <w:rPr>
          <w:rFonts w:hint="cs"/>
          <w:b/>
          <w:bCs/>
          <w:cs/>
          <w:lang w:val="en-US"/>
        </w:rPr>
        <w:t>หนี้สินที่อาจเกิดขึ้น</w:t>
      </w:r>
      <w:r w:rsidR="005829C4" w:rsidRPr="00831684">
        <w:rPr>
          <w:b/>
          <w:bCs/>
          <w:cs/>
        </w:rPr>
        <w:t xml:space="preserve"> </w:t>
      </w:r>
    </w:p>
    <w:p w14:paraId="66B4DABE" w14:textId="77777777" w:rsidR="00771F91" w:rsidRDefault="00771F91" w:rsidP="00FA33D2">
      <w:pPr>
        <w:pStyle w:val="BodyText2"/>
        <w:ind w:left="540"/>
        <w:rPr>
          <w:lang w:val="en-US"/>
        </w:rPr>
      </w:pPr>
    </w:p>
    <w:p w14:paraId="050F5E7E" w14:textId="5852E931" w:rsidR="00925D10" w:rsidRDefault="00C7080B" w:rsidP="00FA33D2">
      <w:pPr>
        <w:pStyle w:val="BodyText2"/>
        <w:ind w:left="540"/>
        <w:rPr>
          <w:lang w:val="en-US"/>
        </w:rPr>
      </w:pPr>
      <w:r w:rsidRPr="00C7080B">
        <w:rPr>
          <w:cs/>
          <w:lang w:val="en-US"/>
        </w:rPr>
        <w:t xml:space="preserve">ณ วันที่ </w:t>
      </w:r>
      <w:r>
        <w:rPr>
          <w:lang w:val="en-US"/>
        </w:rPr>
        <w:t xml:space="preserve">31 </w:t>
      </w:r>
      <w:r w:rsidRPr="00C7080B">
        <w:rPr>
          <w:cs/>
          <w:lang w:val="en-US"/>
        </w:rPr>
        <w:t xml:space="preserve">มีนาคม </w:t>
      </w:r>
      <w:r>
        <w:rPr>
          <w:lang w:val="en-US"/>
        </w:rPr>
        <w:t>256</w:t>
      </w:r>
      <w:r w:rsidR="00CF348C">
        <w:rPr>
          <w:lang w:val="en-US"/>
        </w:rPr>
        <w:t>8</w:t>
      </w:r>
      <w:r w:rsidRPr="00C7080B">
        <w:rPr>
          <w:cs/>
          <w:lang w:val="en-US"/>
        </w:rPr>
        <w:t xml:space="preserve"> </w:t>
      </w:r>
      <w:r w:rsidR="00395273">
        <w:rPr>
          <w:rFonts w:hint="cs"/>
          <w:cs/>
          <w:lang w:val="en-US"/>
        </w:rPr>
        <w:t>บริษัทย่อยทางอ้อม</w:t>
      </w:r>
      <w:r w:rsidRPr="00C7080B">
        <w:rPr>
          <w:cs/>
          <w:lang w:val="en-US"/>
        </w:rPr>
        <w:t>แห่ง</w:t>
      </w:r>
      <w:r w:rsidR="00723D51">
        <w:rPr>
          <w:rFonts w:hint="cs"/>
          <w:cs/>
          <w:lang w:val="en-US"/>
        </w:rPr>
        <w:t>ห</w:t>
      </w:r>
      <w:r w:rsidRPr="00C7080B">
        <w:rPr>
          <w:cs/>
          <w:lang w:val="en-US"/>
        </w:rPr>
        <w:t xml:space="preserve">นึ่งเป็นจำเลยในคดีความ ประกอบด้วยความผิดอันเกิดจากการใช้เช็ค ความผิดอันเกิดจากการผิดสัญญาซื้อขายและเรียกให้ชำระหนี้ มีทุนทรัพย์รวม </w:t>
      </w:r>
      <w:r>
        <w:rPr>
          <w:lang w:val="en-US"/>
        </w:rPr>
        <w:t>1</w:t>
      </w:r>
      <w:r w:rsidR="00E11414">
        <w:rPr>
          <w:lang w:val="en-US"/>
        </w:rPr>
        <w:t>50</w:t>
      </w:r>
      <w:r w:rsidRPr="00C7080B">
        <w:rPr>
          <w:cs/>
          <w:lang w:val="en-US"/>
        </w:rPr>
        <w:t>.</w:t>
      </w:r>
      <w:r w:rsidR="00E11414">
        <w:rPr>
          <w:lang w:val="en-US"/>
        </w:rPr>
        <w:t>4</w:t>
      </w:r>
      <w:r w:rsidRPr="00C7080B">
        <w:rPr>
          <w:cs/>
          <w:lang w:val="en-US"/>
        </w:rPr>
        <w:t xml:space="preserve"> ล้านบาท โดย ณ วันที่งบการเงินนี้ได้รับการอนุมัติ บริษัท</w:t>
      </w:r>
      <w:r w:rsidR="00723D51">
        <w:rPr>
          <w:rFonts w:hint="cs"/>
          <w:cs/>
          <w:lang w:val="en-US"/>
        </w:rPr>
        <w:t>ดังกล่าว</w:t>
      </w:r>
      <w:r w:rsidRPr="00C7080B">
        <w:rPr>
          <w:cs/>
          <w:lang w:val="en-US"/>
        </w:rPr>
        <w:t>อยู่ระหว่างการเจรจาไกล่เกลี่ยเพื่อยุติข้อพิพาท โดยทุนทรัพย์ที่ถูกฟ้องร้องได้บันทึกเป็นส่วนหนึ่งของเจ้าหนี้การค้าและเจ้าหนี้อื่นในงบฐานะการเงิน</w:t>
      </w:r>
      <w:r w:rsidR="00E11414">
        <w:rPr>
          <w:rFonts w:hint="cs"/>
          <w:cs/>
          <w:lang w:val="en-US"/>
        </w:rPr>
        <w:t>รวม</w:t>
      </w:r>
      <w:r w:rsidRPr="00C7080B">
        <w:rPr>
          <w:cs/>
          <w:lang w:val="en-US"/>
        </w:rPr>
        <w:t xml:space="preserve"> ณ วันที่ </w:t>
      </w:r>
      <w:r>
        <w:rPr>
          <w:lang w:val="en-US"/>
        </w:rPr>
        <w:t>31</w:t>
      </w:r>
      <w:r w:rsidRPr="00C7080B">
        <w:rPr>
          <w:cs/>
          <w:lang w:val="en-US"/>
        </w:rPr>
        <w:t xml:space="preserve"> </w:t>
      </w:r>
      <w:r w:rsidR="00E11414">
        <w:rPr>
          <w:rFonts w:hint="cs"/>
          <w:cs/>
          <w:lang w:val="en-US"/>
        </w:rPr>
        <w:t>มีนาคม</w:t>
      </w:r>
      <w:r w:rsidRPr="00C7080B">
        <w:rPr>
          <w:cs/>
          <w:lang w:val="en-US"/>
        </w:rPr>
        <w:t xml:space="preserve"> </w:t>
      </w:r>
      <w:r>
        <w:rPr>
          <w:lang w:val="en-US"/>
        </w:rPr>
        <w:t>256</w:t>
      </w:r>
      <w:r w:rsidR="00E11414">
        <w:rPr>
          <w:lang w:val="en-US"/>
        </w:rPr>
        <w:t>8</w:t>
      </w:r>
    </w:p>
    <w:p w14:paraId="3E9B961B" w14:textId="77777777" w:rsidR="00F55CBB" w:rsidRDefault="00F55CBB" w:rsidP="00FA33D2">
      <w:pPr>
        <w:pStyle w:val="BodyText2"/>
        <w:ind w:left="540"/>
        <w:rPr>
          <w:lang w:val="en-US"/>
        </w:rPr>
      </w:pPr>
    </w:p>
    <w:p w14:paraId="02CCDC2F" w14:textId="05E2345E" w:rsidR="00C7080B" w:rsidRDefault="00C7080B" w:rsidP="00FA33D2">
      <w:pPr>
        <w:pStyle w:val="BodyText2"/>
        <w:ind w:left="540"/>
        <w:rPr>
          <w:lang w:val="en-US"/>
        </w:rPr>
      </w:pPr>
      <w:r w:rsidRPr="00C7080B">
        <w:rPr>
          <w:cs/>
          <w:lang w:val="en-US"/>
        </w:rPr>
        <w:t xml:space="preserve">ณ วันที่ </w:t>
      </w:r>
      <w:r w:rsidRPr="00C7080B">
        <w:rPr>
          <w:lang w:val="en-US"/>
        </w:rPr>
        <w:t>31</w:t>
      </w:r>
      <w:r w:rsidR="001D70DC">
        <w:rPr>
          <w:lang w:val="en-US"/>
        </w:rPr>
        <w:t xml:space="preserve"> </w:t>
      </w:r>
      <w:r w:rsidRPr="00C7080B">
        <w:rPr>
          <w:cs/>
          <w:lang w:val="en-US"/>
        </w:rPr>
        <w:t xml:space="preserve">มีนาคม </w:t>
      </w:r>
      <w:r w:rsidRPr="00C7080B">
        <w:rPr>
          <w:lang w:val="en-US"/>
        </w:rPr>
        <w:t>256</w:t>
      </w:r>
      <w:r w:rsidR="00CF348C">
        <w:rPr>
          <w:lang w:val="en-US"/>
        </w:rPr>
        <w:t>8</w:t>
      </w:r>
      <w:r w:rsidRPr="00C7080B">
        <w:rPr>
          <w:lang w:val="en-US"/>
        </w:rPr>
        <w:t xml:space="preserve"> </w:t>
      </w:r>
      <w:r w:rsidRPr="00C7080B">
        <w:rPr>
          <w:cs/>
          <w:lang w:val="en-US"/>
        </w:rPr>
        <w:t xml:space="preserve">บริษัทเป็นจำเลยอันเกิดจากการผิดสัญญาและเรียกให้ชำระหนี้ โดยบริษัทอยู่ระหว่างการยื่นอุทธรณ์ ทั้งนี้ผลที่สุดของคดียังไม่สามารถสรุปได้ ณ วันที่ </w:t>
      </w:r>
      <w:r w:rsidRPr="00C7080B">
        <w:rPr>
          <w:lang w:val="en-US"/>
        </w:rPr>
        <w:t xml:space="preserve">31 </w:t>
      </w:r>
      <w:r w:rsidRPr="00C7080B">
        <w:rPr>
          <w:cs/>
          <w:lang w:val="en-US"/>
        </w:rPr>
        <w:t xml:space="preserve">มีนาคม </w:t>
      </w:r>
      <w:r w:rsidRPr="00C7080B">
        <w:rPr>
          <w:lang w:val="en-US"/>
        </w:rPr>
        <w:t xml:space="preserve">2568 </w:t>
      </w:r>
      <w:r w:rsidRPr="00C7080B">
        <w:rPr>
          <w:cs/>
          <w:lang w:val="en-US"/>
        </w:rPr>
        <w:t>บริษัทไม่ได้ตั้งประมาณการหนี้สินสำหรับค่าเสียหายคดีความเนื่องจากผู้บริหารเชื่อว่าบริษัทไม่ได้กระ</w:t>
      </w:r>
      <w:r w:rsidR="00CF348C">
        <w:rPr>
          <w:rFonts w:hint="cs"/>
          <w:cs/>
          <w:lang w:val="en-US"/>
        </w:rPr>
        <w:t>ทำความ</w:t>
      </w:r>
      <w:r w:rsidRPr="00C7080B">
        <w:rPr>
          <w:cs/>
          <w:lang w:val="en-US"/>
        </w:rPr>
        <w:t>ผิดตามฟ้อง</w:t>
      </w:r>
    </w:p>
    <w:p w14:paraId="7675E17F" w14:textId="77777777" w:rsidR="00C7080B" w:rsidRDefault="00C7080B" w:rsidP="00FA33D2">
      <w:pPr>
        <w:pStyle w:val="BodyText2"/>
        <w:ind w:left="540"/>
        <w:rPr>
          <w:lang w:val="en-US"/>
        </w:rPr>
      </w:pPr>
    </w:p>
    <w:p w14:paraId="378568D3" w14:textId="17702110" w:rsidR="00F55CBB" w:rsidRPr="00831684" w:rsidRDefault="00F55CBB" w:rsidP="00F55CBB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>
        <w:rPr>
          <w:rFonts w:hint="cs"/>
          <w:b/>
          <w:bCs/>
          <w:cs/>
          <w:lang w:val="en-US"/>
        </w:rPr>
        <w:t>เหตุการณ์ภายหลังรอบระยะเวลารายงาน</w:t>
      </w:r>
      <w:r w:rsidRPr="00831684">
        <w:rPr>
          <w:b/>
          <w:bCs/>
          <w:cs/>
        </w:rPr>
        <w:t xml:space="preserve"> </w:t>
      </w:r>
    </w:p>
    <w:p w14:paraId="134A93E6" w14:textId="77777777" w:rsidR="00F55CBB" w:rsidRDefault="00F55CBB" w:rsidP="00FA33D2">
      <w:pPr>
        <w:pStyle w:val="BodyText2"/>
        <w:ind w:left="540"/>
        <w:rPr>
          <w:lang w:val="en-US"/>
        </w:rPr>
      </w:pPr>
    </w:p>
    <w:p w14:paraId="7C4A6D54" w14:textId="16F95483" w:rsidR="00B33022" w:rsidRPr="00B33022" w:rsidRDefault="00B33022" w:rsidP="00B33022">
      <w:pPr>
        <w:pStyle w:val="BodyText2"/>
        <w:ind w:left="540"/>
        <w:rPr>
          <w:i/>
          <w:iCs/>
          <w:cs/>
          <w:lang w:val="en-US"/>
        </w:rPr>
      </w:pPr>
      <w:r w:rsidRPr="00B33022">
        <w:rPr>
          <w:i/>
          <w:iCs/>
          <w:cs/>
          <w:lang w:val="en-US"/>
        </w:rPr>
        <w:t>การ</w:t>
      </w:r>
      <w:r>
        <w:rPr>
          <w:rFonts w:hint="cs"/>
          <w:i/>
          <w:iCs/>
          <w:cs/>
          <w:lang w:val="en-US"/>
        </w:rPr>
        <w:t>เปลี่ยนชื่อบริษัทและตราประทับ</w:t>
      </w:r>
    </w:p>
    <w:p w14:paraId="71BC0C83" w14:textId="77777777" w:rsidR="00B33022" w:rsidRDefault="00B33022" w:rsidP="00FA33D2">
      <w:pPr>
        <w:pStyle w:val="BodyText2"/>
        <w:ind w:left="540"/>
        <w:rPr>
          <w:lang w:val="en-US"/>
        </w:rPr>
      </w:pPr>
    </w:p>
    <w:p w14:paraId="7DCD4E3D" w14:textId="14BE8FE1" w:rsidR="00F55CBB" w:rsidRDefault="00F55CBB" w:rsidP="00FA33D2">
      <w:pPr>
        <w:pStyle w:val="BodyText2"/>
        <w:ind w:left="540"/>
        <w:rPr>
          <w:lang w:val="en-US"/>
        </w:rPr>
      </w:pPr>
      <w:r w:rsidRPr="00F55CBB">
        <w:rPr>
          <w:cs/>
          <w:lang w:val="en-US"/>
        </w:rPr>
        <w:t xml:space="preserve">เมื่อวันที่ </w:t>
      </w:r>
      <w:r w:rsidR="00BD07CF">
        <w:rPr>
          <w:lang w:val="en-US"/>
        </w:rPr>
        <w:t>28</w:t>
      </w:r>
      <w:r w:rsidRPr="00F55CBB">
        <w:rPr>
          <w:cs/>
          <w:lang w:val="en-US"/>
        </w:rPr>
        <w:t xml:space="preserve"> </w:t>
      </w:r>
      <w:r w:rsidR="00BD07CF">
        <w:rPr>
          <w:rFonts w:hint="cs"/>
          <w:cs/>
          <w:lang w:val="en-US"/>
        </w:rPr>
        <w:t>เมษายน</w:t>
      </w:r>
      <w:r w:rsidRPr="00F55CBB">
        <w:rPr>
          <w:cs/>
          <w:lang w:val="en-US"/>
        </w:rPr>
        <w:t xml:space="preserve"> </w:t>
      </w:r>
      <w:r>
        <w:rPr>
          <w:lang w:val="en-US"/>
        </w:rPr>
        <w:t>256</w:t>
      </w:r>
      <w:r w:rsidR="00BD07CF">
        <w:rPr>
          <w:lang w:val="en-US"/>
        </w:rPr>
        <w:t>8</w:t>
      </w:r>
      <w:r w:rsidRPr="00F55CBB">
        <w:rPr>
          <w:cs/>
          <w:lang w:val="en-US"/>
        </w:rPr>
        <w:t xml:space="preserve"> </w:t>
      </w:r>
      <w:r w:rsidR="00CF348C">
        <w:rPr>
          <w:rFonts w:hint="cs"/>
          <w:cs/>
          <w:lang w:val="en-US"/>
        </w:rPr>
        <w:t>ที่</w:t>
      </w:r>
      <w:r w:rsidRPr="00F55CBB">
        <w:rPr>
          <w:cs/>
          <w:lang w:val="en-US"/>
        </w:rPr>
        <w:t>ประชุมสามัญผู้ถือหุ้</w:t>
      </w:r>
      <w:r w:rsidR="00254082">
        <w:rPr>
          <w:rFonts w:hint="cs"/>
          <w:cs/>
          <w:lang w:val="en-US"/>
        </w:rPr>
        <w:t xml:space="preserve">นประจำปี </w:t>
      </w:r>
      <w:r>
        <w:rPr>
          <w:lang w:val="en-US"/>
        </w:rPr>
        <w:t>256</w:t>
      </w:r>
      <w:r w:rsidR="00BD07CF">
        <w:rPr>
          <w:lang w:val="en-US"/>
        </w:rPr>
        <w:t>8</w:t>
      </w:r>
      <w:r w:rsidRPr="00F55CBB">
        <w:rPr>
          <w:cs/>
          <w:lang w:val="en-US"/>
        </w:rPr>
        <w:t xml:space="preserve"> มีมติอนุมัติการเปลี่ยนชื่อบริษัทและตราประทับจากเดิมชื่อ </w:t>
      </w:r>
      <w:r w:rsidR="00BD07CF" w:rsidRPr="00BD07CF">
        <w:rPr>
          <w:cs/>
          <w:lang w:val="en-US"/>
        </w:rPr>
        <w:t>บริษัท สบาย เทคโนโลยี จำกัด (มหาชน)</w:t>
      </w:r>
      <w:r w:rsidRPr="00F55CBB">
        <w:rPr>
          <w:cs/>
          <w:lang w:val="en-US"/>
        </w:rPr>
        <w:t xml:space="preserve"> เป็น บริษัท </w:t>
      </w:r>
      <w:r w:rsidR="00BD07CF">
        <w:rPr>
          <w:rFonts w:hint="cs"/>
          <w:cs/>
          <w:lang w:val="en-US"/>
        </w:rPr>
        <w:t>ดับบลิว เอส โอ แอล</w:t>
      </w:r>
      <w:r w:rsidRPr="00F55CBB">
        <w:rPr>
          <w:cs/>
          <w:lang w:val="en-US"/>
        </w:rPr>
        <w:t xml:space="preserve"> จำกัด (มหาชน) ซึ่งบริษัทได้ดำเนินการจดทะเบียนกับกรมพัฒนาธุรกิจการค้า กระทรวงพาณิชย์แล้วเมื่อวันที่ </w:t>
      </w:r>
      <w:r w:rsidR="00BD07CF">
        <w:rPr>
          <w:lang w:val="en-US"/>
        </w:rPr>
        <w:t>7</w:t>
      </w:r>
      <w:r w:rsidRPr="00F55CBB">
        <w:rPr>
          <w:cs/>
          <w:lang w:val="en-US"/>
        </w:rPr>
        <w:t xml:space="preserve"> </w:t>
      </w:r>
      <w:r w:rsidR="00BD07CF">
        <w:rPr>
          <w:rFonts w:hint="cs"/>
          <w:cs/>
          <w:lang w:val="en-US"/>
        </w:rPr>
        <w:t>พฤษภาคม</w:t>
      </w:r>
      <w:r w:rsidRPr="00F55CBB">
        <w:rPr>
          <w:cs/>
          <w:lang w:val="en-US"/>
        </w:rPr>
        <w:t xml:space="preserve"> </w:t>
      </w:r>
      <w:r>
        <w:rPr>
          <w:lang w:val="en-US"/>
        </w:rPr>
        <w:t>256</w:t>
      </w:r>
      <w:r w:rsidR="00BD07CF">
        <w:rPr>
          <w:lang w:val="en-US"/>
        </w:rPr>
        <w:t>8</w:t>
      </w:r>
    </w:p>
    <w:p w14:paraId="4515613E" w14:textId="77777777" w:rsidR="00F55CBB" w:rsidRDefault="00F55CBB" w:rsidP="00FA33D2">
      <w:pPr>
        <w:pStyle w:val="BodyText2"/>
        <w:ind w:left="540"/>
        <w:rPr>
          <w:lang w:val="en-US"/>
        </w:rPr>
      </w:pPr>
    </w:p>
    <w:p w14:paraId="7342E28E" w14:textId="77777777" w:rsidR="0056446B" w:rsidRDefault="0056446B" w:rsidP="00FA33D2">
      <w:pPr>
        <w:pStyle w:val="BodyText2"/>
        <w:ind w:left="540"/>
        <w:rPr>
          <w:lang w:val="en-US"/>
        </w:rPr>
      </w:pPr>
    </w:p>
    <w:p w14:paraId="3A33F8ED" w14:textId="77777777" w:rsidR="00CF348C" w:rsidRDefault="00CF348C" w:rsidP="00FA33D2">
      <w:pPr>
        <w:pStyle w:val="BodyText2"/>
        <w:ind w:left="540"/>
        <w:rPr>
          <w:lang w:val="en-US"/>
        </w:rPr>
      </w:pPr>
    </w:p>
    <w:p w14:paraId="3A305185" w14:textId="77777777" w:rsidR="002454CF" w:rsidRDefault="002454CF" w:rsidP="00FA33D2">
      <w:pPr>
        <w:pStyle w:val="BodyText2"/>
        <w:ind w:left="540"/>
        <w:rPr>
          <w:lang w:val="en-US"/>
        </w:rPr>
      </w:pPr>
    </w:p>
    <w:p w14:paraId="1CF93376" w14:textId="33537874" w:rsidR="00B33022" w:rsidRPr="00C7080B" w:rsidRDefault="00B33022" w:rsidP="00FA33D2">
      <w:pPr>
        <w:pStyle w:val="BodyText2"/>
        <w:ind w:left="540"/>
        <w:rPr>
          <w:i/>
          <w:iCs/>
          <w:lang w:val="en-US"/>
        </w:rPr>
      </w:pPr>
      <w:r w:rsidRPr="00C7080B">
        <w:rPr>
          <w:i/>
          <w:iCs/>
          <w:cs/>
          <w:lang w:val="en-US"/>
        </w:rPr>
        <w:lastRenderedPageBreak/>
        <w:t>การจำหน่ายหุ้นสามัญในบริษัทย่อย และการสิ้นสภาพบริษัทย่อย</w:t>
      </w:r>
    </w:p>
    <w:p w14:paraId="40A353C2" w14:textId="77777777" w:rsidR="00B33022" w:rsidRPr="00C7080B" w:rsidRDefault="00B33022" w:rsidP="00FA33D2">
      <w:pPr>
        <w:pStyle w:val="BodyText2"/>
        <w:ind w:left="540"/>
        <w:rPr>
          <w:lang w:val="en-US"/>
        </w:rPr>
      </w:pPr>
    </w:p>
    <w:p w14:paraId="1CBA2AEB" w14:textId="01C4DF54" w:rsidR="00B33022" w:rsidRPr="00C7080B" w:rsidRDefault="00C7080B" w:rsidP="00FA33D2">
      <w:pPr>
        <w:pStyle w:val="BodyText2"/>
        <w:ind w:left="540"/>
        <w:rPr>
          <w:lang w:val="en-US"/>
        </w:rPr>
      </w:pPr>
      <w:r w:rsidRPr="00C7080B">
        <w:rPr>
          <w:rFonts w:hint="cs"/>
          <w:cs/>
          <w:lang w:val="en-US"/>
        </w:rPr>
        <w:t>ในเดือน</w:t>
      </w:r>
      <w:r w:rsidR="00CF348C">
        <w:rPr>
          <w:rFonts w:hint="cs"/>
          <w:cs/>
          <w:lang w:val="en-US"/>
        </w:rPr>
        <w:t xml:space="preserve">เมษายน </w:t>
      </w:r>
      <w:r w:rsidR="00CF348C">
        <w:rPr>
          <w:lang w:val="en-US"/>
        </w:rPr>
        <w:t xml:space="preserve">2568 </w:t>
      </w:r>
      <w:r w:rsidR="00B33022" w:rsidRPr="00C7080B">
        <w:rPr>
          <w:cs/>
          <w:lang w:val="en-US"/>
        </w:rPr>
        <w:t xml:space="preserve">บริษัทได้จำหน่ายเงินลงทุนในบริษัท สบาย มันนี่ จำกัด </w:t>
      </w:r>
      <w:r w:rsidRPr="00C7080B">
        <w:rPr>
          <w:cs/>
          <w:lang w:val="en-US"/>
        </w:rPr>
        <w:t xml:space="preserve">จำนวน </w:t>
      </w:r>
      <w:r w:rsidRPr="00C7080B">
        <w:rPr>
          <w:lang w:val="en-US"/>
        </w:rPr>
        <w:t>24</w:t>
      </w:r>
      <w:r w:rsidR="008720C9">
        <w:rPr>
          <w:lang w:val="en-US"/>
        </w:rPr>
        <w:t>.0</w:t>
      </w:r>
      <w:r w:rsidRPr="00C7080B">
        <w:rPr>
          <w:lang w:val="en-US"/>
        </w:rPr>
        <w:t xml:space="preserve"> </w:t>
      </w:r>
      <w:r w:rsidRPr="00C7080B">
        <w:rPr>
          <w:rFonts w:hint="cs"/>
          <w:cs/>
          <w:lang w:val="en-US"/>
        </w:rPr>
        <w:t>ล้าน</w:t>
      </w:r>
      <w:r w:rsidRPr="00C7080B">
        <w:rPr>
          <w:cs/>
          <w:lang w:val="en-US"/>
        </w:rPr>
        <w:t xml:space="preserve">หุ้น หรือคิดเป็นสัดส่วนร้อยละ </w:t>
      </w:r>
      <w:r w:rsidRPr="00C7080B">
        <w:rPr>
          <w:lang w:val="en-US"/>
        </w:rPr>
        <w:t>80</w:t>
      </w:r>
      <w:r w:rsidR="008720C9">
        <w:rPr>
          <w:lang w:val="en-US"/>
        </w:rPr>
        <w:t>.0</w:t>
      </w:r>
      <w:r w:rsidRPr="00C7080B">
        <w:rPr>
          <w:lang w:val="en-US"/>
        </w:rPr>
        <w:t xml:space="preserve"> </w:t>
      </w:r>
      <w:r w:rsidRPr="00C7080B">
        <w:rPr>
          <w:cs/>
          <w:lang w:val="en-US"/>
        </w:rPr>
        <w:t>ของทุนจดทะเบียนทั้งหมด</w:t>
      </w:r>
      <w:r w:rsidRPr="00C7080B">
        <w:rPr>
          <w:rFonts w:hint="cs"/>
          <w:cs/>
          <w:lang w:val="en-US"/>
        </w:rPr>
        <w:t xml:space="preserve"> </w:t>
      </w:r>
      <w:r w:rsidR="00B33022" w:rsidRPr="00C7080B">
        <w:rPr>
          <w:cs/>
          <w:lang w:val="en-US"/>
        </w:rPr>
        <w:t>ซึ่งเป็นบริษัทย่อยที่ดำเนินธุรกิจให้บริการระบบชำระเงินอิเล็กทรอนิกส์แบบครบวงจร (</w:t>
      </w:r>
      <w:r w:rsidR="00B33022" w:rsidRPr="00C7080B">
        <w:rPr>
          <w:lang w:val="en-US"/>
        </w:rPr>
        <w:t xml:space="preserve">E-Payment System) </w:t>
      </w:r>
      <w:r w:rsidR="00B33022" w:rsidRPr="00C7080B">
        <w:rPr>
          <w:cs/>
          <w:lang w:val="en-US"/>
        </w:rPr>
        <w:t xml:space="preserve">รวมถึงบริการ </w:t>
      </w:r>
      <w:r w:rsidR="00B33022" w:rsidRPr="00C7080B">
        <w:rPr>
          <w:lang w:val="en-US"/>
        </w:rPr>
        <w:t xml:space="preserve">e-wallet </w:t>
      </w:r>
      <w:r w:rsidR="00B33022" w:rsidRPr="00C7080B">
        <w:rPr>
          <w:cs/>
          <w:lang w:val="en-US"/>
        </w:rPr>
        <w:t>ส่งผลให้บริษัท สบาย มันนี่ จำกัด สิ้นสภาพจากการเป็นบริษัทย่อยของบริษัท</w:t>
      </w:r>
      <w:r w:rsidR="001F54EB">
        <w:rPr>
          <w:rFonts w:hint="cs"/>
          <w:cs/>
          <w:lang w:val="en-US"/>
        </w:rPr>
        <w:t xml:space="preserve"> </w:t>
      </w:r>
      <w:r w:rsidR="00825B7D" w:rsidRPr="00825B7D">
        <w:rPr>
          <w:cs/>
          <w:lang w:val="en-US"/>
        </w:rPr>
        <w:t>ณ วันที่งบการเงินนี้ได้รับการอนุมัติ บริษัทอยู่ระหว่างการพิจารณาผลกระทบของรายการดังกล่าว</w:t>
      </w:r>
    </w:p>
    <w:p w14:paraId="0DA016EB" w14:textId="77777777" w:rsidR="00B33022" w:rsidRPr="00E23347" w:rsidRDefault="00B33022" w:rsidP="00FA33D2">
      <w:pPr>
        <w:pStyle w:val="BodyText2"/>
        <w:ind w:left="540"/>
        <w:rPr>
          <w:highlight w:val="yellow"/>
          <w:lang w:val="en-US"/>
        </w:rPr>
      </w:pPr>
    </w:p>
    <w:sectPr w:rsidR="00B33022" w:rsidRPr="00E23347" w:rsidSect="00EB4E24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65DA2" w14:textId="77777777" w:rsidR="00D80931" w:rsidRDefault="00D80931" w:rsidP="003D743A">
      <w:r>
        <w:separator/>
      </w:r>
    </w:p>
  </w:endnote>
  <w:endnote w:type="continuationSeparator" w:id="0">
    <w:p w14:paraId="0AC06CF1" w14:textId="77777777" w:rsidR="00D80931" w:rsidRDefault="00D80931" w:rsidP="003D743A">
      <w:r>
        <w:continuationSeparator/>
      </w:r>
    </w:p>
  </w:endnote>
  <w:endnote w:type="continuationNotice" w:id="1">
    <w:p w14:paraId="4DBDACF1" w14:textId="77777777" w:rsidR="00D80931" w:rsidRDefault="00D8093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775646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E7B23DB" w14:textId="77777777" w:rsidR="00A47A49" w:rsidRPr="00227E50" w:rsidRDefault="00A47A49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27E50">
          <w:rPr>
            <w:rFonts w:ascii="Angsana New" w:hAnsi="Angsana New" w:hint="cs"/>
            <w:sz w:val="30"/>
            <w:szCs w:val="30"/>
          </w:rPr>
          <w:fldChar w:fldCharType="begin"/>
        </w:r>
        <w:r w:rsidRPr="00227E5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27E50">
          <w:rPr>
            <w:rFonts w:ascii="Angsana New" w:hAnsi="Angsana New" w:hint="cs"/>
            <w:sz w:val="30"/>
            <w:szCs w:val="30"/>
          </w:rPr>
          <w:fldChar w:fldCharType="separate"/>
        </w:r>
        <w:r w:rsidRPr="00227E50">
          <w:rPr>
            <w:rFonts w:ascii="Angsana New" w:hAnsi="Angsana New" w:hint="cs"/>
            <w:noProof/>
            <w:sz w:val="30"/>
            <w:szCs w:val="30"/>
          </w:rPr>
          <w:t>6</w:t>
        </w:r>
        <w:r>
          <w:rPr>
            <w:rFonts w:ascii="Angsana New" w:hAnsi="Angsana New" w:hint="cs"/>
            <w:noProof/>
            <w:sz w:val="30"/>
            <w:szCs w:val="30"/>
          </w:rPr>
          <w:t>7</w:t>
        </w:r>
        <w:r w:rsidRPr="00227E5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4096201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CBE26B2" w14:textId="77777777" w:rsidR="00912825" w:rsidRPr="00227E50" w:rsidRDefault="00912825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27E50">
          <w:rPr>
            <w:rFonts w:ascii="Angsana New" w:hAnsi="Angsana New" w:hint="cs"/>
            <w:sz w:val="30"/>
            <w:szCs w:val="30"/>
          </w:rPr>
          <w:fldChar w:fldCharType="begin"/>
        </w:r>
        <w:r w:rsidRPr="00227E5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27E50">
          <w:rPr>
            <w:rFonts w:ascii="Angsana New" w:hAnsi="Angsana New" w:hint="cs"/>
            <w:sz w:val="30"/>
            <w:szCs w:val="30"/>
          </w:rPr>
          <w:fldChar w:fldCharType="separate"/>
        </w:r>
        <w:r w:rsidRPr="00227E50">
          <w:rPr>
            <w:rFonts w:ascii="Angsana New" w:hAnsi="Angsana New" w:hint="cs"/>
            <w:noProof/>
            <w:sz w:val="30"/>
            <w:szCs w:val="30"/>
          </w:rPr>
          <w:t>6</w:t>
        </w:r>
        <w:r>
          <w:rPr>
            <w:rFonts w:ascii="Angsana New" w:hAnsi="Angsana New" w:hint="cs"/>
            <w:noProof/>
            <w:sz w:val="30"/>
            <w:szCs w:val="30"/>
          </w:rPr>
          <w:t>7</w:t>
        </w:r>
        <w:r w:rsidRPr="00227E5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B9C3C" w14:textId="77777777" w:rsidR="00D80931" w:rsidRDefault="00D80931" w:rsidP="003D743A">
      <w:r>
        <w:separator/>
      </w:r>
    </w:p>
  </w:footnote>
  <w:footnote w:type="continuationSeparator" w:id="0">
    <w:p w14:paraId="1B87FB40" w14:textId="77777777" w:rsidR="00D80931" w:rsidRDefault="00D80931" w:rsidP="003D743A">
      <w:r>
        <w:continuationSeparator/>
      </w:r>
    </w:p>
  </w:footnote>
  <w:footnote w:type="continuationNotice" w:id="1">
    <w:p w14:paraId="0781AF8F" w14:textId="77777777" w:rsidR="00D80931" w:rsidRDefault="00D8093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87E53" w14:textId="77777777" w:rsidR="006F79E9" w:rsidRPr="00581FE7" w:rsidRDefault="006F79E9" w:rsidP="006F79E9">
    <w:pPr>
      <w:tabs>
        <w:tab w:val="clear" w:pos="227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 w:hint="cs"/>
        <w:b/>
        <w:bCs/>
        <w:sz w:val="32"/>
        <w:szCs w:val="32"/>
        <w:cs/>
      </w:rPr>
      <w:t>บริษัท สบาย เทคโนโลยี จำกัด (มหาชน) และบริษัทย่อย</w:t>
    </w:r>
  </w:p>
  <w:p w14:paraId="5E5313A9" w14:textId="77777777" w:rsidR="006F79E9" w:rsidRPr="00581FE7" w:rsidRDefault="006F79E9" w:rsidP="006F79E9">
    <w:pPr>
      <w:tabs>
        <w:tab w:val="clear" w:pos="227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34262E9C" w14:textId="77777777" w:rsidR="006F79E9" w:rsidRPr="00581FE7" w:rsidRDefault="006F79E9" w:rsidP="006F79E9">
    <w:pPr>
      <w:tabs>
        <w:tab w:val="clear" w:pos="227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  <w:r w:rsidRPr="00F449D8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F449D8">
      <w:rPr>
        <w:rFonts w:ascii="Angsana New" w:hAnsi="Angsana New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2568</w:t>
    </w:r>
    <w:r w:rsidRPr="00F449D8">
      <w:rPr>
        <w:rFonts w:ascii="Angsana New" w:hAnsi="Angsana New"/>
        <w:b/>
        <w:bCs/>
        <w:sz w:val="32"/>
        <w:szCs w:val="32"/>
        <w:cs/>
      </w:rPr>
      <w:t xml:space="preserve">  (ไม่ได้ตรวจสอบ)</w:t>
    </w:r>
  </w:p>
  <w:p w14:paraId="05B429E3" w14:textId="77777777" w:rsidR="006F79E9" w:rsidRDefault="006F79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9B219" w14:textId="77777777" w:rsidR="00694E93" w:rsidRPr="00581FE7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 w:hint="cs"/>
        <w:b/>
        <w:bCs/>
        <w:sz w:val="32"/>
        <w:szCs w:val="32"/>
        <w:cs/>
      </w:rPr>
      <w:t>บริษัท สบาย เทคโนโลยี จำกัด (มหาชน) และบริษัทย่อย</w:t>
    </w:r>
  </w:p>
  <w:p w14:paraId="1DA21FEF" w14:textId="77777777" w:rsidR="00694E93" w:rsidRPr="00581FE7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783AFF35" w14:textId="6FDD7C75" w:rsidR="00CE1249" w:rsidRPr="00581FE7" w:rsidRDefault="00F449D8" w:rsidP="00CE124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449D8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F449D8">
      <w:rPr>
        <w:rFonts w:ascii="Angsana New" w:hAnsi="Angsana New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2568</w:t>
    </w:r>
    <w:r w:rsidRPr="00F449D8">
      <w:rPr>
        <w:rFonts w:ascii="Angsana New" w:hAnsi="Angsana New"/>
        <w:b/>
        <w:bCs/>
        <w:sz w:val="32"/>
        <w:szCs w:val="32"/>
        <w:cs/>
      </w:rPr>
      <w:t xml:space="preserve">  (ไม่ได้ตรวจสอบ)</w:t>
    </w:r>
  </w:p>
  <w:p w14:paraId="4544293B" w14:textId="77777777" w:rsidR="00694E93" w:rsidRPr="00850869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2578C" w14:textId="77777777" w:rsidR="0029369B" w:rsidRPr="00581FE7" w:rsidRDefault="0029369B" w:rsidP="0029369B">
    <w:pPr>
      <w:tabs>
        <w:tab w:val="clear" w:pos="227"/>
        <w:tab w:val="clear" w:pos="454"/>
        <w:tab w:val="left" w:pos="90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 w:hint="cs"/>
        <w:b/>
        <w:bCs/>
        <w:sz w:val="32"/>
        <w:szCs w:val="32"/>
        <w:cs/>
      </w:rPr>
      <w:t>บริษัท สบาย เทคโนโลยี จำกัด (มหาชน) และบริษัทย่อย</w:t>
    </w:r>
  </w:p>
  <w:p w14:paraId="42F536FA" w14:textId="77777777" w:rsidR="0029369B" w:rsidRPr="00581FE7" w:rsidRDefault="0029369B" w:rsidP="0029369B">
    <w:pPr>
      <w:tabs>
        <w:tab w:val="clear" w:pos="227"/>
        <w:tab w:val="clear" w:pos="454"/>
        <w:tab w:val="left" w:pos="630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544AF999" w14:textId="77777777" w:rsidR="0029369B" w:rsidRPr="00581FE7" w:rsidRDefault="0029369B" w:rsidP="0029369B">
    <w:pPr>
      <w:tabs>
        <w:tab w:val="clear" w:pos="227"/>
        <w:tab w:val="clear" w:pos="454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 w:rsidRPr="00F449D8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F449D8">
      <w:rPr>
        <w:rFonts w:ascii="Angsana New" w:hAnsi="Angsana New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2568</w:t>
    </w:r>
    <w:r w:rsidRPr="00F449D8">
      <w:rPr>
        <w:rFonts w:ascii="Angsana New" w:hAnsi="Angsana New"/>
        <w:b/>
        <w:bCs/>
        <w:sz w:val="32"/>
        <w:szCs w:val="32"/>
        <w:cs/>
      </w:rPr>
      <w:t xml:space="preserve">  (ไม่ได้ตรวจสอบ)</w:t>
    </w:r>
  </w:p>
  <w:p w14:paraId="54479194" w14:textId="77777777" w:rsidR="0029369B" w:rsidRDefault="002936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907C6" w14:textId="77777777" w:rsidR="006F79E9" w:rsidRPr="00581FE7" w:rsidRDefault="006F79E9" w:rsidP="0029369B">
    <w:pPr>
      <w:tabs>
        <w:tab w:val="clear" w:pos="227"/>
        <w:tab w:val="clear" w:pos="680"/>
        <w:tab w:val="left" w:pos="630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 w:hint="cs"/>
        <w:b/>
        <w:bCs/>
        <w:sz w:val="32"/>
        <w:szCs w:val="32"/>
        <w:cs/>
      </w:rPr>
      <w:t>บริษัท สบาย เทคโนโลยี จำกัด (มหาชน) และบริษัทย่อย</w:t>
    </w:r>
  </w:p>
  <w:p w14:paraId="3DEBD966" w14:textId="77777777" w:rsidR="006F79E9" w:rsidRPr="00581FE7" w:rsidRDefault="006F79E9" w:rsidP="0029369B">
    <w:pPr>
      <w:tabs>
        <w:tab w:val="clear" w:pos="227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1BFFE6D1" w14:textId="77777777" w:rsidR="006F79E9" w:rsidRPr="00581FE7" w:rsidRDefault="006F79E9" w:rsidP="0029369B">
    <w:pPr>
      <w:tabs>
        <w:tab w:val="clear" w:pos="227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 w:rsidRPr="00F449D8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F449D8">
      <w:rPr>
        <w:rFonts w:ascii="Angsana New" w:hAnsi="Angsana New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2568</w:t>
    </w:r>
    <w:r w:rsidRPr="00F449D8">
      <w:rPr>
        <w:rFonts w:ascii="Angsana New" w:hAnsi="Angsana New"/>
        <w:b/>
        <w:bCs/>
        <w:sz w:val="32"/>
        <w:szCs w:val="32"/>
        <w:cs/>
      </w:rPr>
      <w:t xml:space="preserve">  (ไม่ได้ตรวจสอบ)</w:t>
    </w:r>
  </w:p>
  <w:p w14:paraId="4346925A" w14:textId="77777777" w:rsidR="006F79E9" w:rsidRPr="00850869" w:rsidRDefault="006F79E9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4AC96" w14:textId="77777777" w:rsidR="00912825" w:rsidRPr="00581FE7" w:rsidRDefault="00912825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 w:hint="cs"/>
        <w:b/>
        <w:bCs/>
        <w:sz w:val="32"/>
        <w:szCs w:val="32"/>
        <w:cs/>
      </w:rPr>
      <w:t>บริษัท สบาย เทคโนโลยี จำกัด (มหาชน) และบริษัทย่อย</w:t>
    </w:r>
  </w:p>
  <w:p w14:paraId="47FD9D15" w14:textId="77777777" w:rsidR="00912825" w:rsidRPr="00581FE7" w:rsidRDefault="00912825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677FF702" w14:textId="555D2624" w:rsidR="00912825" w:rsidRPr="00581FE7" w:rsidRDefault="00F449D8" w:rsidP="00CE124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449D8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35578E" w:rsidRPr="0035578E">
      <w:rPr>
        <w:rFonts w:ascii="Angsana New" w:hAnsi="Angsana New"/>
        <w:b/>
        <w:bCs/>
        <w:sz w:val="32"/>
        <w:szCs w:val="32"/>
      </w:rPr>
      <w:t>31</w:t>
    </w:r>
    <w:r w:rsidRPr="00F449D8">
      <w:rPr>
        <w:rFonts w:ascii="Angsana New" w:hAnsi="Angsana New"/>
        <w:b/>
        <w:bCs/>
        <w:sz w:val="32"/>
        <w:szCs w:val="32"/>
        <w:cs/>
      </w:rPr>
      <w:t xml:space="preserve"> มีนาคม </w:t>
    </w:r>
    <w:r w:rsidR="0035578E" w:rsidRPr="0035578E">
      <w:rPr>
        <w:rFonts w:ascii="Angsana New" w:hAnsi="Angsana New"/>
        <w:b/>
        <w:bCs/>
        <w:sz w:val="32"/>
        <w:szCs w:val="32"/>
      </w:rPr>
      <w:t>2568</w:t>
    </w:r>
    <w:r w:rsidRPr="00F449D8">
      <w:rPr>
        <w:rFonts w:ascii="Angsana New" w:hAnsi="Angsana New"/>
        <w:b/>
        <w:bCs/>
        <w:sz w:val="32"/>
        <w:szCs w:val="32"/>
        <w:cs/>
      </w:rPr>
      <w:t xml:space="preserve">  (ไม่ได้ตรวจสอบ)</w:t>
    </w:r>
  </w:p>
  <w:p w14:paraId="3333F366" w14:textId="77777777" w:rsidR="00912825" w:rsidRPr="00850869" w:rsidRDefault="00912825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62"/>
        </w:tabs>
        <w:ind w:left="17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627CA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1542793"/>
    <w:multiLevelType w:val="multilevel"/>
    <w:tmpl w:val="CDD03CD4"/>
    <w:lvl w:ilvl="0">
      <w:start w:val="1"/>
      <w:numFmt w:val="decimal"/>
      <w:lvlText w:val="%1)"/>
      <w:lvlJc w:val="left"/>
      <w:pPr>
        <w:ind w:left="900" w:hanging="360"/>
      </w:pPr>
      <w:rPr>
        <w:lang w:bidi="th-TH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3587642"/>
    <w:multiLevelType w:val="hybridMultilevel"/>
    <w:tmpl w:val="37E81412"/>
    <w:lvl w:ilvl="0" w:tplc="DB4EC03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4304B63"/>
    <w:multiLevelType w:val="hybridMultilevel"/>
    <w:tmpl w:val="9ADC5A76"/>
    <w:lvl w:ilvl="0" w:tplc="E4BA6CC0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474FE9"/>
    <w:multiLevelType w:val="hybridMultilevel"/>
    <w:tmpl w:val="029ED49E"/>
    <w:lvl w:ilvl="0" w:tplc="67DCED66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165CCF"/>
    <w:multiLevelType w:val="hybridMultilevel"/>
    <w:tmpl w:val="1284AE06"/>
    <w:lvl w:ilvl="0" w:tplc="B7AA8A5C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C7878A2"/>
    <w:multiLevelType w:val="hybridMultilevel"/>
    <w:tmpl w:val="A8507F76"/>
    <w:lvl w:ilvl="0" w:tplc="B90EC9C8">
      <w:start w:val="1"/>
      <w:numFmt w:val="decimal"/>
      <w:lvlText w:val="%1"/>
      <w:lvlJc w:val="left"/>
      <w:pPr>
        <w:ind w:left="9990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A08677A"/>
    <w:multiLevelType w:val="hybridMultilevel"/>
    <w:tmpl w:val="22FED0B0"/>
    <w:lvl w:ilvl="0" w:tplc="F1421A9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8" w15:restartNumberingAfterBreak="0">
    <w:nsid w:val="1FCB68E9"/>
    <w:multiLevelType w:val="hybridMultilevel"/>
    <w:tmpl w:val="F0B0572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9542696"/>
    <w:multiLevelType w:val="hybridMultilevel"/>
    <w:tmpl w:val="202215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EF6FC8"/>
    <w:multiLevelType w:val="hybridMultilevel"/>
    <w:tmpl w:val="CF3E0F30"/>
    <w:lvl w:ilvl="0" w:tplc="FDEE5B70">
      <w:start w:val="1"/>
      <w:numFmt w:val="decimal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B2D244F"/>
    <w:multiLevelType w:val="multilevel"/>
    <w:tmpl w:val="F2CACA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93015EC"/>
    <w:multiLevelType w:val="hybridMultilevel"/>
    <w:tmpl w:val="6C9622B0"/>
    <w:lvl w:ilvl="0" w:tplc="1CBA86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D6B63FA"/>
    <w:multiLevelType w:val="hybridMultilevel"/>
    <w:tmpl w:val="F2CACAE8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4D86314"/>
    <w:multiLevelType w:val="hybridMultilevel"/>
    <w:tmpl w:val="9FD08C12"/>
    <w:lvl w:ilvl="0" w:tplc="3F8E8EB0">
      <w:start w:val="5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926D02"/>
    <w:multiLevelType w:val="hybridMultilevel"/>
    <w:tmpl w:val="5376373C"/>
    <w:lvl w:ilvl="0" w:tplc="62F00156">
      <w:start w:val="5"/>
      <w:numFmt w:val="decimal"/>
      <w:lvlText w:val="%1"/>
      <w:lvlJc w:val="left"/>
      <w:pPr>
        <w:ind w:left="900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FD49F4"/>
    <w:multiLevelType w:val="singleLevel"/>
    <w:tmpl w:val="C21AF41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1" w15:restartNumberingAfterBreak="0">
    <w:nsid w:val="4C6F770A"/>
    <w:multiLevelType w:val="hybridMultilevel"/>
    <w:tmpl w:val="8B3C0514"/>
    <w:lvl w:ilvl="0" w:tplc="7234AEA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3620F4E"/>
    <w:multiLevelType w:val="hybridMultilevel"/>
    <w:tmpl w:val="F0D843A8"/>
    <w:lvl w:ilvl="0" w:tplc="186C41DE">
      <w:start w:val="13"/>
      <w:numFmt w:val="decimal"/>
      <w:lvlText w:val="%1"/>
      <w:lvlJc w:val="left"/>
      <w:pPr>
        <w:ind w:left="135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3E3F14"/>
    <w:multiLevelType w:val="hybridMultilevel"/>
    <w:tmpl w:val="0D20C8DC"/>
    <w:lvl w:ilvl="0" w:tplc="648854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8172DD0"/>
    <w:multiLevelType w:val="hybridMultilevel"/>
    <w:tmpl w:val="22DA6AB2"/>
    <w:lvl w:ilvl="0" w:tplc="B18A8F5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5B922FD6"/>
    <w:multiLevelType w:val="hybridMultilevel"/>
    <w:tmpl w:val="D59A3318"/>
    <w:lvl w:ilvl="0" w:tplc="FF3065E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D067CE5"/>
    <w:multiLevelType w:val="hybridMultilevel"/>
    <w:tmpl w:val="28AA4AA8"/>
    <w:lvl w:ilvl="0" w:tplc="C4069CEA">
      <w:start w:val="1"/>
      <w:numFmt w:val="decimal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38" w15:restartNumberingAfterBreak="0">
    <w:nsid w:val="61B359E6"/>
    <w:multiLevelType w:val="singleLevel"/>
    <w:tmpl w:val="EC78649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9" w15:restartNumberingAfterBreak="0">
    <w:nsid w:val="64CA70A0"/>
    <w:multiLevelType w:val="singleLevel"/>
    <w:tmpl w:val="2D78B49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A3C1225"/>
    <w:multiLevelType w:val="hybridMultilevel"/>
    <w:tmpl w:val="E648F280"/>
    <w:lvl w:ilvl="0" w:tplc="7B561326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A5D2207"/>
    <w:multiLevelType w:val="hybridMultilevel"/>
    <w:tmpl w:val="3B7EA70A"/>
    <w:lvl w:ilvl="0" w:tplc="E49485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AFB30FB"/>
    <w:multiLevelType w:val="hybridMultilevel"/>
    <w:tmpl w:val="FF5AD8D0"/>
    <w:lvl w:ilvl="0" w:tplc="A4C6CBA0">
      <w:start w:val="1"/>
      <w:numFmt w:val="bullet"/>
      <w:lvlText w:val="-"/>
      <w:lvlJc w:val="left"/>
      <w:pPr>
        <w:ind w:left="1287" w:hanging="360"/>
      </w:pPr>
      <w:rPr>
        <w:rFonts w:ascii="Angsana New" w:hAnsi="Angsana New" w:hint="default"/>
        <w:color w:val="auto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F7467D7"/>
    <w:multiLevelType w:val="hybridMultilevel"/>
    <w:tmpl w:val="AB046006"/>
    <w:lvl w:ilvl="0" w:tplc="CD7A393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573859059">
    <w:abstractNumId w:val="6"/>
  </w:num>
  <w:num w:numId="2" w16cid:durableId="1391340291">
    <w:abstractNumId w:val="5"/>
  </w:num>
  <w:num w:numId="3" w16cid:durableId="1253195935">
    <w:abstractNumId w:val="9"/>
  </w:num>
  <w:num w:numId="4" w16cid:durableId="1612778303">
    <w:abstractNumId w:val="7"/>
  </w:num>
  <w:num w:numId="5" w16cid:durableId="751585298">
    <w:abstractNumId w:val="8"/>
  </w:num>
  <w:num w:numId="6" w16cid:durableId="256907486">
    <w:abstractNumId w:val="3"/>
  </w:num>
  <w:num w:numId="7" w16cid:durableId="1607536391">
    <w:abstractNumId w:val="2"/>
  </w:num>
  <w:num w:numId="8" w16cid:durableId="1485853959">
    <w:abstractNumId w:val="0"/>
  </w:num>
  <w:num w:numId="9" w16cid:durableId="279646879">
    <w:abstractNumId w:val="1"/>
  </w:num>
  <w:num w:numId="10" w16cid:durableId="1150824127">
    <w:abstractNumId w:val="4"/>
  </w:num>
  <w:num w:numId="11" w16cid:durableId="762341699">
    <w:abstractNumId w:val="25"/>
  </w:num>
  <w:num w:numId="12" w16cid:durableId="2088727833">
    <w:abstractNumId w:val="19"/>
  </w:num>
  <w:num w:numId="13" w16cid:durableId="233856962">
    <w:abstractNumId w:val="40"/>
  </w:num>
  <w:num w:numId="14" w16cid:durableId="1435247518">
    <w:abstractNumId w:val="23"/>
  </w:num>
  <w:num w:numId="15" w16cid:durableId="1649703447">
    <w:abstractNumId w:val="27"/>
  </w:num>
  <w:num w:numId="16" w16cid:durableId="589580701">
    <w:abstractNumId w:val="42"/>
  </w:num>
  <w:num w:numId="17" w16cid:durableId="2056267345">
    <w:abstractNumId w:val="43"/>
  </w:num>
  <w:num w:numId="18" w16cid:durableId="1902672489">
    <w:abstractNumId w:val="15"/>
  </w:num>
  <w:num w:numId="19" w16cid:durableId="1413623212">
    <w:abstractNumId w:val="41"/>
  </w:num>
  <w:num w:numId="20" w16cid:durableId="1196696822">
    <w:abstractNumId w:val="21"/>
  </w:num>
  <w:num w:numId="21" w16cid:durableId="2049723287">
    <w:abstractNumId w:val="14"/>
  </w:num>
  <w:num w:numId="22" w16cid:durableId="259528396">
    <w:abstractNumId w:val="34"/>
  </w:num>
  <w:num w:numId="23" w16cid:durableId="2025784966">
    <w:abstractNumId w:val="37"/>
  </w:num>
  <w:num w:numId="24" w16cid:durableId="1255094545">
    <w:abstractNumId w:val="20"/>
  </w:num>
  <w:num w:numId="25" w16cid:durableId="1801918394">
    <w:abstractNumId w:val="12"/>
  </w:num>
  <w:num w:numId="26" w16cid:durableId="271277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8030372">
    <w:abstractNumId w:val="39"/>
  </w:num>
  <w:num w:numId="28" w16cid:durableId="609775624">
    <w:abstractNumId w:val="13"/>
  </w:num>
  <w:num w:numId="29" w16cid:durableId="690372542">
    <w:abstractNumId w:val="24"/>
  </w:num>
  <w:num w:numId="30" w16cid:durableId="639846782">
    <w:abstractNumId w:val="31"/>
  </w:num>
  <w:num w:numId="31" w16cid:durableId="1992950070">
    <w:abstractNumId w:val="15"/>
  </w:num>
  <w:num w:numId="32" w16cid:durableId="1673488568">
    <w:abstractNumId w:val="22"/>
  </w:num>
  <w:num w:numId="33" w16cid:durableId="671418800">
    <w:abstractNumId w:val="26"/>
  </w:num>
  <w:num w:numId="34" w16cid:durableId="62530951">
    <w:abstractNumId w:val="10"/>
  </w:num>
  <w:num w:numId="35" w16cid:durableId="1966890039">
    <w:abstractNumId w:val="17"/>
  </w:num>
  <w:num w:numId="36" w16cid:durableId="659306351">
    <w:abstractNumId w:val="30"/>
  </w:num>
  <w:num w:numId="37" w16cid:durableId="343095870">
    <w:abstractNumId w:val="28"/>
  </w:num>
  <w:num w:numId="38" w16cid:durableId="1812676580">
    <w:abstractNumId w:val="35"/>
  </w:num>
  <w:num w:numId="39" w16cid:durableId="336807190">
    <w:abstractNumId w:val="32"/>
  </w:num>
  <w:num w:numId="40" w16cid:durableId="326203651">
    <w:abstractNumId w:val="16"/>
  </w:num>
  <w:num w:numId="41" w16cid:durableId="518277555">
    <w:abstractNumId w:val="45"/>
  </w:num>
  <w:num w:numId="42" w16cid:durableId="1581600164">
    <w:abstractNumId w:val="46"/>
  </w:num>
  <w:num w:numId="43" w16cid:durableId="1363744340">
    <w:abstractNumId w:val="18"/>
  </w:num>
  <w:num w:numId="44" w16cid:durableId="586115169">
    <w:abstractNumId w:val="36"/>
  </w:num>
  <w:num w:numId="45" w16cid:durableId="312225172">
    <w:abstractNumId w:val="11"/>
  </w:num>
  <w:num w:numId="46" w16cid:durableId="1177501237">
    <w:abstractNumId w:val="29"/>
  </w:num>
  <w:num w:numId="47" w16cid:durableId="969475690">
    <w:abstractNumId w:val="33"/>
  </w:num>
  <w:num w:numId="48" w16cid:durableId="798107375">
    <w:abstractNumId w:val="38"/>
  </w:num>
  <w:num w:numId="49" w16cid:durableId="1140422996">
    <w:abstractNumId w:val="4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566"/>
    <w:rsid w:val="0000061C"/>
    <w:rsid w:val="000007B9"/>
    <w:rsid w:val="0000082F"/>
    <w:rsid w:val="00000EE5"/>
    <w:rsid w:val="000011BF"/>
    <w:rsid w:val="00001210"/>
    <w:rsid w:val="000012B4"/>
    <w:rsid w:val="00001402"/>
    <w:rsid w:val="000015A3"/>
    <w:rsid w:val="000015CF"/>
    <w:rsid w:val="0000163D"/>
    <w:rsid w:val="00001924"/>
    <w:rsid w:val="00001D49"/>
    <w:rsid w:val="00001D7F"/>
    <w:rsid w:val="0000200C"/>
    <w:rsid w:val="000021C2"/>
    <w:rsid w:val="000022EA"/>
    <w:rsid w:val="0000230D"/>
    <w:rsid w:val="00002479"/>
    <w:rsid w:val="0000290A"/>
    <w:rsid w:val="00002C0E"/>
    <w:rsid w:val="00002D9B"/>
    <w:rsid w:val="00002E14"/>
    <w:rsid w:val="00002FD7"/>
    <w:rsid w:val="00003047"/>
    <w:rsid w:val="0000330E"/>
    <w:rsid w:val="000035D8"/>
    <w:rsid w:val="0000364B"/>
    <w:rsid w:val="000038FA"/>
    <w:rsid w:val="000039CC"/>
    <w:rsid w:val="00003B2D"/>
    <w:rsid w:val="00003D29"/>
    <w:rsid w:val="00003EF5"/>
    <w:rsid w:val="00003F94"/>
    <w:rsid w:val="00004185"/>
    <w:rsid w:val="000041DD"/>
    <w:rsid w:val="000044DD"/>
    <w:rsid w:val="00004522"/>
    <w:rsid w:val="000045A2"/>
    <w:rsid w:val="00004769"/>
    <w:rsid w:val="000047E0"/>
    <w:rsid w:val="00004982"/>
    <w:rsid w:val="00004A99"/>
    <w:rsid w:val="00004D33"/>
    <w:rsid w:val="00004E41"/>
    <w:rsid w:val="00004F42"/>
    <w:rsid w:val="000051DC"/>
    <w:rsid w:val="0000525E"/>
    <w:rsid w:val="0000541D"/>
    <w:rsid w:val="00005660"/>
    <w:rsid w:val="000058E3"/>
    <w:rsid w:val="00005C20"/>
    <w:rsid w:val="00005C69"/>
    <w:rsid w:val="00005C96"/>
    <w:rsid w:val="00005CA6"/>
    <w:rsid w:val="0000605F"/>
    <w:rsid w:val="00006347"/>
    <w:rsid w:val="00006571"/>
    <w:rsid w:val="00006650"/>
    <w:rsid w:val="00006728"/>
    <w:rsid w:val="0000676C"/>
    <w:rsid w:val="000068C3"/>
    <w:rsid w:val="000068C4"/>
    <w:rsid w:val="00006A5E"/>
    <w:rsid w:val="00006D92"/>
    <w:rsid w:val="00006E55"/>
    <w:rsid w:val="00007016"/>
    <w:rsid w:val="000071B7"/>
    <w:rsid w:val="0000720D"/>
    <w:rsid w:val="00007239"/>
    <w:rsid w:val="000072EF"/>
    <w:rsid w:val="000079E0"/>
    <w:rsid w:val="00007B22"/>
    <w:rsid w:val="00007CDD"/>
    <w:rsid w:val="00007CEB"/>
    <w:rsid w:val="0001001F"/>
    <w:rsid w:val="00010113"/>
    <w:rsid w:val="00010442"/>
    <w:rsid w:val="00010474"/>
    <w:rsid w:val="0001049F"/>
    <w:rsid w:val="0001054B"/>
    <w:rsid w:val="00010892"/>
    <w:rsid w:val="00010B79"/>
    <w:rsid w:val="00011098"/>
    <w:rsid w:val="000110FD"/>
    <w:rsid w:val="0001128C"/>
    <w:rsid w:val="000112BC"/>
    <w:rsid w:val="000112D6"/>
    <w:rsid w:val="00011992"/>
    <w:rsid w:val="00011BF1"/>
    <w:rsid w:val="00011BFE"/>
    <w:rsid w:val="00011C77"/>
    <w:rsid w:val="00011CAF"/>
    <w:rsid w:val="00011CE8"/>
    <w:rsid w:val="000122E7"/>
    <w:rsid w:val="000123CA"/>
    <w:rsid w:val="0001286A"/>
    <w:rsid w:val="00012AC5"/>
    <w:rsid w:val="00012B62"/>
    <w:rsid w:val="00012F1B"/>
    <w:rsid w:val="0001354F"/>
    <w:rsid w:val="00013673"/>
    <w:rsid w:val="00013887"/>
    <w:rsid w:val="00013E15"/>
    <w:rsid w:val="00013E20"/>
    <w:rsid w:val="00013F04"/>
    <w:rsid w:val="00014239"/>
    <w:rsid w:val="000142B7"/>
    <w:rsid w:val="000144D1"/>
    <w:rsid w:val="000149F0"/>
    <w:rsid w:val="00014A61"/>
    <w:rsid w:val="00014BFA"/>
    <w:rsid w:val="00014D0F"/>
    <w:rsid w:val="0001512B"/>
    <w:rsid w:val="00015637"/>
    <w:rsid w:val="0001584A"/>
    <w:rsid w:val="00015B11"/>
    <w:rsid w:val="00015C43"/>
    <w:rsid w:val="00015DBB"/>
    <w:rsid w:val="00016042"/>
    <w:rsid w:val="00016578"/>
    <w:rsid w:val="00016D87"/>
    <w:rsid w:val="00017B1F"/>
    <w:rsid w:val="00017B35"/>
    <w:rsid w:val="00017B6E"/>
    <w:rsid w:val="00017BDE"/>
    <w:rsid w:val="00017C87"/>
    <w:rsid w:val="00017D44"/>
    <w:rsid w:val="0002003E"/>
    <w:rsid w:val="000200F4"/>
    <w:rsid w:val="000203BB"/>
    <w:rsid w:val="000207FE"/>
    <w:rsid w:val="00020ABE"/>
    <w:rsid w:val="00020B16"/>
    <w:rsid w:val="00020EE7"/>
    <w:rsid w:val="00020F8C"/>
    <w:rsid w:val="00021140"/>
    <w:rsid w:val="00021251"/>
    <w:rsid w:val="00021283"/>
    <w:rsid w:val="0002140B"/>
    <w:rsid w:val="00021715"/>
    <w:rsid w:val="000217C5"/>
    <w:rsid w:val="00021C58"/>
    <w:rsid w:val="00021C6C"/>
    <w:rsid w:val="00021E32"/>
    <w:rsid w:val="00021EA9"/>
    <w:rsid w:val="00021FDF"/>
    <w:rsid w:val="000223AC"/>
    <w:rsid w:val="0002249E"/>
    <w:rsid w:val="000225A7"/>
    <w:rsid w:val="000225DA"/>
    <w:rsid w:val="0002261F"/>
    <w:rsid w:val="0002276C"/>
    <w:rsid w:val="0002285B"/>
    <w:rsid w:val="000228BF"/>
    <w:rsid w:val="00022BDD"/>
    <w:rsid w:val="00022E95"/>
    <w:rsid w:val="00022FA6"/>
    <w:rsid w:val="000231BC"/>
    <w:rsid w:val="000231DB"/>
    <w:rsid w:val="00023260"/>
    <w:rsid w:val="000232BF"/>
    <w:rsid w:val="00023328"/>
    <w:rsid w:val="000239E8"/>
    <w:rsid w:val="00023E80"/>
    <w:rsid w:val="0002402B"/>
    <w:rsid w:val="00024060"/>
    <w:rsid w:val="00024686"/>
    <w:rsid w:val="000246C8"/>
    <w:rsid w:val="0002475E"/>
    <w:rsid w:val="00024810"/>
    <w:rsid w:val="00024812"/>
    <w:rsid w:val="00024946"/>
    <w:rsid w:val="000249B4"/>
    <w:rsid w:val="00024B32"/>
    <w:rsid w:val="00024F7C"/>
    <w:rsid w:val="0002504C"/>
    <w:rsid w:val="00025061"/>
    <w:rsid w:val="0002526D"/>
    <w:rsid w:val="000255D9"/>
    <w:rsid w:val="00025670"/>
    <w:rsid w:val="00025B21"/>
    <w:rsid w:val="00025DF5"/>
    <w:rsid w:val="00025EB2"/>
    <w:rsid w:val="000260A3"/>
    <w:rsid w:val="0002613C"/>
    <w:rsid w:val="00026CE0"/>
    <w:rsid w:val="00026F42"/>
    <w:rsid w:val="00026F51"/>
    <w:rsid w:val="000273AB"/>
    <w:rsid w:val="000273C0"/>
    <w:rsid w:val="00027630"/>
    <w:rsid w:val="000276E5"/>
    <w:rsid w:val="000277B9"/>
    <w:rsid w:val="0002791C"/>
    <w:rsid w:val="00027A9C"/>
    <w:rsid w:val="00027D4B"/>
    <w:rsid w:val="00027DA4"/>
    <w:rsid w:val="00027E45"/>
    <w:rsid w:val="00027F78"/>
    <w:rsid w:val="00027F91"/>
    <w:rsid w:val="00027FE4"/>
    <w:rsid w:val="00027FFE"/>
    <w:rsid w:val="00030249"/>
    <w:rsid w:val="0003026B"/>
    <w:rsid w:val="0003026C"/>
    <w:rsid w:val="0003030E"/>
    <w:rsid w:val="000303C4"/>
    <w:rsid w:val="000305E6"/>
    <w:rsid w:val="0003085D"/>
    <w:rsid w:val="00030A73"/>
    <w:rsid w:val="00030AA6"/>
    <w:rsid w:val="00030BC1"/>
    <w:rsid w:val="00030C00"/>
    <w:rsid w:val="00030E4F"/>
    <w:rsid w:val="00030E78"/>
    <w:rsid w:val="0003105A"/>
    <w:rsid w:val="00031244"/>
    <w:rsid w:val="000314DD"/>
    <w:rsid w:val="00031689"/>
    <w:rsid w:val="00031A20"/>
    <w:rsid w:val="00031A2A"/>
    <w:rsid w:val="00031D21"/>
    <w:rsid w:val="00031EBA"/>
    <w:rsid w:val="000322DE"/>
    <w:rsid w:val="0003286A"/>
    <w:rsid w:val="00032AC5"/>
    <w:rsid w:val="00032F33"/>
    <w:rsid w:val="00033081"/>
    <w:rsid w:val="000331A3"/>
    <w:rsid w:val="00033666"/>
    <w:rsid w:val="00033725"/>
    <w:rsid w:val="000338B6"/>
    <w:rsid w:val="00033A34"/>
    <w:rsid w:val="00033D6E"/>
    <w:rsid w:val="00033DB9"/>
    <w:rsid w:val="00033E01"/>
    <w:rsid w:val="00033E87"/>
    <w:rsid w:val="00033FA6"/>
    <w:rsid w:val="00033FC5"/>
    <w:rsid w:val="0003409F"/>
    <w:rsid w:val="0003422A"/>
    <w:rsid w:val="00034305"/>
    <w:rsid w:val="0003440C"/>
    <w:rsid w:val="00034628"/>
    <w:rsid w:val="00034AEA"/>
    <w:rsid w:val="00034B64"/>
    <w:rsid w:val="00034C3F"/>
    <w:rsid w:val="00034D45"/>
    <w:rsid w:val="00034FD3"/>
    <w:rsid w:val="00035060"/>
    <w:rsid w:val="00035149"/>
    <w:rsid w:val="0003514A"/>
    <w:rsid w:val="00035452"/>
    <w:rsid w:val="000355ED"/>
    <w:rsid w:val="000358F4"/>
    <w:rsid w:val="00035C4B"/>
    <w:rsid w:val="00035D1B"/>
    <w:rsid w:val="00035D36"/>
    <w:rsid w:val="00035EC1"/>
    <w:rsid w:val="00035FEE"/>
    <w:rsid w:val="00036009"/>
    <w:rsid w:val="00036078"/>
    <w:rsid w:val="0003669F"/>
    <w:rsid w:val="00036764"/>
    <w:rsid w:val="0003687B"/>
    <w:rsid w:val="000368C8"/>
    <w:rsid w:val="000368FD"/>
    <w:rsid w:val="00036996"/>
    <w:rsid w:val="00036A62"/>
    <w:rsid w:val="00036AB3"/>
    <w:rsid w:val="00036AB7"/>
    <w:rsid w:val="00036E9C"/>
    <w:rsid w:val="00036F26"/>
    <w:rsid w:val="00037470"/>
    <w:rsid w:val="00037650"/>
    <w:rsid w:val="00037875"/>
    <w:rsid w:val="00037A8F"/>
    <w:rsid w:val="00037C24"/>
    <w:rsid w:val="00037DFC"/>
    <w:rsid w:val="00037E0F"/>
    <w:rsid w:val="00037F0B"/>
    <w:rsid w:val="00040506"/>
    <w:rsid w:val="000406EB"/>
    <w:rsid w:val="000407B9"/>
    <w:rsid w:val="000407E3"/>
    <w:rsid w:val="000407F5"/>
    <w:rsid w:val="00040D11"/>
    <w:rsid w:val="00040EF6"/>
    <w:rsid w:val="00040FE5"/>
    <w:rsid w:val="00041133"/>
    <w:rsid w:val="000412FC"/>
    <w:rsid w:val="0004182F"/>
    <w:rsid w:val="00041863"/>
    <w:rsid w:val="00041A2B"/>
    <w:rsid w:val="00041B09"/>
    <w:rsid w:val="00041C32"/>
    <w:rsid w:val="00042012"/>
    <w:rsid w:val="0004214F"/>
    <w:rsid w:val="000421A4"/>
    <w:rsid w:val="0004243C"/>
    <w:rsid w:val="0004248C"/>
    <w:rsid w:val="000424F0"/>
    <w:rsid w:val="000425C5"/>
    <w:rsid w:val="000425FA"/>
    <w:rsid w:val="000431A0"/>
    <w:rsid w:val="000431F8"/>
    <w:rsid w:val="0004322C"/>
    <w:rsid w:val="000433CB"/>
    <w:rsid w:val="000435DB"/>
    <w:rsid w:val="00043849"/>
    <w:rsid w:val="00043956"/>
    <w:rsid w:val="00043A62"/>
    <w:rsid w:val="00043AB4"/>
    <w:rsid w:val="00043B87"/>
    <w:rsid w:val="00043E2F"/>
    <w:rsid w:val="000440B9"/>
    <w:rsid w:val="0004410D"/>
    <w:rsid w:val="0004415B"/>
    <w:rsid w:val="0004421C"/>
    <w:rsid w:val="00044280"/>
    <w:rsid w:val="0004447D"/>
    <w:rsid w:val="0004482A"/>
    <w:rsid w:val="00044840"/>
    <w:rsid w:val="00044AB0"/>
    <w:rsid w:val="00044B40"/>
    <w:rsid w:val="00044B42"/>
    <w:rsid w:val="00044C18"/>
    <w:rsid w:val="00044F8D"/>
    <w:rsid w:val="0004506E"/>
    <w:rsid w:val="000451B2"/>
    <w:rsid w:val="00045267"/>
    <w:rsid w:val="00045465"/>
    <w:rsid w:val="0004567D"/>
    <w:rsid w:val="000458CD"/>
    <w:rsid w:val="000458D2"/>
    <w:rsid w:val="00045B6B"/>
    <w:rsid w:val="00045B99"/>
    <w:rsid w:val="00045BD3"/>
    <w:rsid w:val="00045CF9"/>
    <w:rsid w:val="00045F87"/>
    <w:rsid w:val="000462BC"/>
    <w:rsid w:val="000462F6"/>
    <w:rsid w:val="00046344"/>
    <w:rsid w:val="00046BF9"/>
    <w:rsid w:val="00046C25"/>
    <w:rsid w:val="00046DE8"/>
    <w:rsid w:val="00046F41"/>
    <w:rsid w:val="0004719C"/>
    <w:rsid w:val="000471D3"/>
    <w:rsid w:val="0004725F"/>
    <w:rsid w:val="0004740C"/>
    <w:rsid w:val="0004766A"/>
    <w:rsid w:val="00047691"/>
    <w:rsid w:val="000479AD"/>
    <w:rsid w:val="00047D92"/>
    <w:rsid w:val="00047D99"/>
    <w:rsid w:val="00047F49"/>
    <w:rsid w:val="0005057E"/>
    <w:rsid w:val="00050595"/>
    <w:rsid w:val="000505C7"/>
    <w:rsid w:val="000505E5"/>
    <w:rsid w:val="00050786"/>
    <w:rsid w:val="000507D5"/>
    <w:rsid w:val="00050A6B"/>
    <w:rsid w:val="00050C9F"/>
    <w:rsid w:val="00050FEC"/>
    <w:rsid w:val="0005108A"/>
    <w:rsid w:val="00051140"/>
    <w:rsid w:val="0005138F"/>
    <w:rsid w:val="000515C3"/>
    <w:rsid w:val="00051757"/>
    <w:rsid w:val="0005187A"/>
    <w:rsid w:val="000518E7"/>
    <w:rsid w:val="000518E9"/>
    <w:rsid w:val="0005196B"/>
    <w:rsid w:val="000519BE"/>
    <w:rsid w:val="000519C7"/>
    <w:rsid w:val="00051DC6"/>
    <w:rsid w:val="00051FC5"/>
    <w:rsid w:val="000520B1"/>
    <w:rsid w:val="0005220B"/>
    <w:rsid w:val="0005231C"/>
    <w:rsid w:val="000525FE"/>
    <w:rsid w:val="00052654"/>
    <w:rsid w:val="00052821"/>
    <w:rsid w:val="00052A96"/>
    <w:rsid w:val="00052C28"/>
    <w:rsid w:val="00052D14"/>
    <w:rsid w:val="00052D35"/>
    <w:rsid w:val="00052D61"/>
    <w:rsid w:val="00052F9C"/>
    <w:rsid w:val="00052FA7"/>
    <w:rsid w:val="000530C6"/>
    <w:rsid w:val="00053159"/>
    <w:rsid w:val="0005316C"/>
    <w:rsid w:val="0005318B"/>
    <w:rsid w:val="000532F4"/>
    <w:rsid w:val="00053624"/>
    <w:rsid w:val="000536CD"/>
    <w:rsid w:val="000537EA"/>
    <w:rsid w:val="00053AB4"/>
    <w:rsid w:val="00053CB1"/>
    <w:rsid w:val="000541C9"/>
    <w:rsid w:val="0005435E"/>
    <w:rsid w:val="000543C5"/>
    <w:rsid w:val="00054620"/>
    <w:rsid w:val="000547D0"/>
    <w:rsid w:val="000547D9"/>
    <w:rsid w:val="0005485B"/>
    <w:rsid w:val="00054DA4"/>
    <w:rsid w:val="00054E3A"/>
    <w:rsid w:val="00054EA5"/>
    <w:rsid w:val="000550F6"/>
    <w:rsid w:val="00055674"/>
    <w:rsid w:val="00055864"/>
    <w:rsid w:val="00055A36"/>
    <w:rsid w:val="00055E8D"/>
    <w:rsid w:val="0005602B"/>
    <w:rsid w:val="00056146"/>
    <w:rsid w:val="00056197"/>
    <w:rsid w:val="0005649B"/>
    <w:rsid w:val="000566E5"/>
    <w:rsid w:val="00056ECE"/>
    <w:rsid w:val="00057265"/>
    <w:rsid w:val="000579C5"/>
    <w:rsid w:val="00057D59"/>
    <w:rsid w:val="00057F7A"/>
    <w:rsid w:val="00060380"/>
    <w:rsid w:val="0006043B"/>
    <w:rsid w:val="00060440"/>
    <w:rsid w:val="00060455"/>
    <w:rsid w:val="0006047E"/>
    <w:rsid w:val="000605DF"/>
    <w:rsid w:val="00060603"/>
    <w:rsid w:val="0006061C"/>
    <w:rsid w:val="000606B3"/>
    <w:rsid w:val="0006079D"/>
    <w:rsid w:val="00060801"/>
    <w:rsid w:val="00060A55"/>
    <w:rsid w:val="00060BA1"/>
    <w:rsid w:val="00060BE5"/>
    <w:rsid w:val="00060D8C"/>
    <w:rsid w:val="00060E59"/>
    <w:rsid w:val="00061081"/>
    <w:rsid w:val="0006111C"/>
    <w:rsid w:val="00061402"/>
    <w:rsid w:val="00061790"/>
    <w:rsid w:val="000617C7"/>
    <w:rsid w:val="00061A69"/>
    <w:rsid w:val="00061B47"/>
    <w:rsid w:val="00061BC2"/>
    <w:rsid w:val="00061BE0"/>
    <w:rsid w:val="00062003"/>
    <w:rsid w:val="000620E9"/>
    <w:rsid w:val="00062132"/>
    <w:rsid w:val="00062386"/>
    <w:rsid w:val="00062885"/>
    <w:rsid w:val="000628BF"/>
    <w:rsid w:val="00062A58"/>
    <w:rsid w:val="00062B49"/>
    <w:rsid w:val="00062C85"/>
    <w:rsid w:val="00062DD7"/>
    <w:rsid w:val="00062F98"/>
    <w:rsid w:val="00062FD0"/>
    <w:rsid w:val="00063256"/>
    <w:rsid w:val="00063971"/>
    <w:rsid w:val="000639C3"/>
    <w:rsid w:val="00063A8F"/>
    <w:rsid w:val="00063B38"/>
    <w:rsid w:val="00063C07"/>
    <w:rsid w:val="00064164"/>
    <w:rsid w:val="00064280"/>
    <w:rsid w:val="000645F1"/>
    <w:rsid w:val="000648D8"/>
    <w:rsid w:val="00064F0C"/>
    <w:rsid w:val="0006500B"/>
    <w:rsid w:val="0006500F"/>
    <w:rsid w:val="00065124"/>
    <w:rsid w:val="000657E2"/>
    <w:rsid w:val="00065859"/>
    <w:rsid w:val="00065947"/>
    <w:rsid w:val="00065B7F"/>
    <w:rsid w:val="00065DB2"/>
    <w:rsid w:val="00065E6F"/>
    <w:rsid w:val="00066054"/>
    <w:rsid w:val="0006648C"/>
    <w:rsid w:val="00066853"/>
    <w:rsid w:val="000669AF"/>
    <w:rsid w:val="00066A49"/>
    <w:rsid w:val="00066EC9"/>
    <w:rsid w:val="00067191"/>
    <w:rsid w:val="000675E2"/>
    <w:rsid w:val="000676F4"/>
    <w:rsid w:val="00067971"/>
    <w:rsid w:val="00067A03"/>
    <w:rsid w:val="00067AA6"/>
    <w:rsid w:val="00067B9C"/>
    <w:rsid w:val="00067F80"/>
    <w:rsid w:val="000702D5"/>
    <w:rsid w:val="0007072F"/>
    <w:rsid w:val="00070781"/>
    <w:rsid w:val="000708D1"/>
    <w:rsid w:val="00070B95"/>
    <w:rsid w:val="00070D43"/>
    <w:rsid w:val="00070D6E"/>
    <w:rsid w:val="00070EEC"/>
    <w:rsid w:val="0007109A"/>
    <w:rsid w:val="00071440"/>
    <w:rsid w:val="00071457"/>
    <w:rsid w:val="000715F2"/>
    <w:rsid w:val="00071AA8"/>
    <w:rsid w:val="00071B10"/>
    <w:rsid w:val="00071CC1"/>
    <w:rsid w:val="00071FEE"/>
    <w:rsid w:val="000720AD"/>
    <w:rsid w:val="00072339"/>
    <w:rsid w:val="0007243C"/>
    <w:rsid w:val="000727D3"/>
    <w:rsid w:val="000727E5"/>
    <w:rsid w:val="00072C19"/>
    <w:rsid w:val="00072F41"/>
    <w:rsid w:val="0007303C"/>
    <w:rsid w:val="0007333A"/>
    <w:rsid w:val="000735E5"/>
    <w:rsid w:val="0007369A"/>
    <w:rsid w:val="00073952"/>
    <w:rsid w:val="000739E3"/>
    <w:rsid w:val="00073A1E"/>
    <w:rsid w:val="00073B05"/>
    <w:rsid w:val="00073CF3"/>
    <w:rsid w:val="00073E58"/>
    <w:rsid w:val="0007409F"/>
    <w:rsid w:val="00074367"/>
    <w:rsid w:val="0007438D"/>
    <w:rsid w:val="0007457F"/>
    <w:rsid w:val="0007469B"/>
    <w:rsid w:val="00075107"/>
    <w:rsid w:val="000751EB"/>
    <w:rsid w:val="00075337"/>
    <w:rsid w:val="00075355"/>
    <w:rsid w:val="0007578A"/>
    <w:rsid w:val="000757D1"/>
    <w:rsid w:val="000758AF"/>
    <w:rsid w:val="00075AB2"/>
    <w:rsid w:val="00075ABB"/>
    <w:rsid w:val="00075C23"/>
    <w:rsid w:val="00075C89"/>
    <w:rsid w:val="00075CFD"/>
    <w:rsid w:val="00076484"/>
    <w:rsid w:val="000764FA"/>
    <w:rsid w:val="0007657C"/>
    <w:rsid w:val="000765FC"/>
    <w:rsid w:val="000766DA"/>
    <w:rsid w:val="000766E5"/>
    <w:rsid w:val="000768DD"/>
    <w:rsid w:val="000769B3"/>
    <w:rsid w:val="000769D2"/>
    <w:rsid w:val="00076A81"/>
    <w:rsid w:val="00076B96"/>
    <w:rsid w:val="00076E76"/>
    <w:rsid w:val="00077275"/>
    <w:rsid w:val="000773AD"/>
    <w:rsid w:val="000774D2"/>
    <w:rsid w:val="0007779A"/>
    <w:rsid w:val="00077973"/>
    <w:rsid w:val="00077CD1"/>
    <w:rsid w:val="00077D38"/>
    <w:rsid w:val="00077E47"/>
    <w:rsid w:val="000806E7"/>
    <w:rsid w:val="0008070F"/>
    <w:rsid w:val="000807AC"/>
    <w:rsid w:val="0008081B"/>
    <w:rsid w:val="00080D76"/>
    <w:rsid w:val="00080EA7"/>
    <w:rsid w:val="00080F95"/>
    <w:rsid w:val="00081049"/>
    <w:rsid w:val="00081193"/>
    <w:rsid w:val="000815E1"/>
    <w:rsid w:val="000815FE"/>
    <w:rsid w:val="00081787"/>
    <w:rsid w:val="000817C0"/>
    <w:rsid w:val="00081876"/>
    <w:rsid w:val="00081A59"/>
    <w:rsid w:val="00081B86"/>
    <w:rsid w:val="00081D6E"/>
    <w:rsid w:val="00081ED5"/>
    <w:rsid w:val="00082172"/>
    <w:rsid w:val="000823F7"/>
    <w:rsid w:val="00082ABC"/>
    <w:rsid w:val="00082C18"/>
    <w:rsid w:val="00082EA8"/>
    <w:rsid w:val="0008317C"/>
    <w:rsid w:val="00083276"/>
    <w:rsid w:val="000836D1"/>
    <w:rsid w:val="0008370C"/>
    <w:rsid w:val="00083959"/>
    <w:rsid w:val="00083A63"/>
    <w:rsid w:val="00083C14"/>
    <w:rsid w:val="00083C90"/>
    <w:rsid w:val="00083FBB"/>
    <w:rsid w:val="00084AE4"/>
    <w:rsid w:val="00084AE6"/>
    <w:rsid w:val="00084B49"/>
    <w:rsid w:val="00084BCE"/>
    <w:rsid w:val="00084F81"/>
    <w:rsid w:val="00085082"/>
    <w:rsid w:val="000850D7"/>
    <w:rsid w:val="00085198"/>
    <w:rsid w:val="000851A5"/>
    <w:rsid w:val="00085566"/>
    <w:rsid w:val="00085869"/>
    <w:rsid w:val="00085A47"/>
    <w:rsid w:val="00085C55"/>
    <w:rsid w:val="00085E22"/>
    <w:rsid w:val="00085E36"/>
    <w:rsid w:val="00085FC0"/>
    <w:rsid w:val="00086034"/>
    <w:rsid w:val="00086077"/>
    <w:rsid w:val="0008613D"/>
    <w:rsid w:val="0008634C"/>
    <w:rsid w:val="0008659C"/>
    <w:rsid w:val="000867D9"/>
    <w:rsid w:val="00086B37"/>
    <w:rsid w:val="00086E02"/>
    <w:rsid w:val="0008740C"/>
    <w:rsid w:val="000874ED"/>
    <w:rsid w:val="0008752A"/>
    <w:rsid w:val="000875A6"/>
    <w:rsid w:val="00087785"/>
    <w:rsid w:val="00087B78"/>
    <w:rsid w:val="00087D7E"/>
    <w:rsid w:val="00090077"/>
    <w:rsid w:val="00090162"/>
    <w:rsid w:val="000903DD"/>
    <w:rsid w:val="00090432"/>
    <w:rsid w:val="000905C1"/>
    <w:rsid w:val="00090850"/>
    <w:rsid w:val="00090866"/>
    <w:rsid w:val="00090A66"/>
    <w:rsid w:val="00090B95"/>
    <w:rsid w:val="00090C4F"/>
    <w:rsid w:val="00090DE8"/>
    <w:rsid w:val="00090E0C"/>
    <w:rsid w:val="00090E2F"/>
    <w:rsid w:val="0009103F"/>
    <w:rsid w:val="000911D1"/>
    <w:rsid w:val="000912BA"/>
    <w:rsid w:val="000915BA"/>
    <w:rsid w:val="00091765"/>
    <w:rsid w:val="000917AD"/>
    <w:rsid w:val="00091905"/>
    <w:rsid w:val="0009192B"/>
    <w:rsid w:val="000919E1"/>
    <w:rsid w:val="00091B49"/>
    <w:rsid w:val="00091CFF"/>
    <w:rsid w:val="00091F7B"/>
    <w:rsid w:val="000923BA"/>
    <w:rsid w:val="000924E0"/>
    <w:rsid w:val="00092BB3"/>
    <w:rsid w:val="00092E69"/>
    <w:rsid w:val="00092FCF"/>
    <w:rsid w:val="000934C6"/>
    <w:rsid w:val="000935EA"/>
    <w:rsid w:val="000936CF"/>
    <w:rsid w:val="00093A32"/>
    <w:rsid w:val="00093E02"/>
    <w:rsid w:val="00093E11"/>
    <w:rsid w:val="0009404C"/>
    <w:rsid w:val="0009407F"/>
    <w:rsid w:val="000940CE"/>
    <w:rsid w:val="000941D7"/>
    <w:rsid w:val="00094436"/>
    <w:rsid w:val="0009463F"/>
    <w:rsid w:val="000946BC"/>
    <w:rsid w:val="000947F9"/>
    <w:rsid w:val="00094872"/>
    <w:rsid w:val="000949D1"/>
    <w:rsid w:val="000949DE"/>
    <w:rsid w:val="00094C8F"/>
    <w:rsid w:val="00094DCF"/>
    <w:rsid w:val="00094EC4"/>
    <w:rsid w:val="000950AE"/>
    <w:rsid w:val="00095294"/>
    <w:rsid w:val="000954C2"/>
    <w:rsid w:val="000954C5"/>
    <w:rsid w:val="00095692"/>
    <w:rsid w:val="0009584D"/>
    <w:rsid w:val="00095859"/>
    <w:rsid w:val="00095A61"/>
    <w:rsid w:val="00095B2D"/>
    <w:rsid w:val="00095E6C"/>
    <w:rsid w:val="00095EDD"/>
    <w:rsid w:val="0009630F"/>
    <w:rsid w:val="0009638A"/>
    <w:rsid w:val="000968A5"/>
    <w:rsid w:val="00096991"/>
    <w:rsid w:val="000969EC"/>
    <w:rsid w:val="00096A88"/>
    <w:rsid w:val="00096BDD"/>
    <w:rsid w:val="00096E03"/>
    <w:rsid w:val="00096F03"/>
    <w:rsid w:val="00097219"/>
    <w:rsid w:val="000973FD"/>
    <w:rsid w:val="0009759D"/>
    <w:rsid w:val="00097980"/>
    <w:rsid w:val="0009798A"/>
    <w:rsid w:val="00097BC6"/>
    <w:rsid w:val="00097D74"/>
    <w:rsid w:val="000A00DF"/>
    <w:rsid w:val="000A0322"/>
    <w:rsid w:val="000A03ED"/>
    <w:rsid w:val="000A0F2C"/>
    <w:rsid w:val="000A0F44"/>
    <w:rsid w:val="000A0F5D"/>
    <w:rsid w:val="000A0F75"/>
    <w:rsid w:val="000A0F9C"/>
    <w:rsid w:val="000A1181"/>
    <w:rsid w:val="000A12D2"/>
    <w:rsid w:val="000A14D2"/>
    <w:rsid w:val="000A1903"/>
    <w:rsid w:val="000A1974"/>
    <w:rsid w:val="000A1A7A"/>
    <w:rsid w:val="000A1F4B"/>
    <w:rsid w:val="000A21EF"/>
    <w:rsid w:val="000A2299"/>
    <w:rsid w:val="000A22A7"/>
    <w:rsid w:val="000A248B"/>
    <w:rsid w:val="000A26BA"/>
    <w:rsid w:val="000A2A4C"/>
    <w:rsid w:val="000A2C98"/>
    <w:rsid w:val="000A2E0E"/>
    <w:rsid w:val="000A2FBB"/>
    <w:rsid w:val="000A3057"/>
    <w:rsid w:val="000A321C"/>
    <w:rsid w:val="000A3477"/>
    <w:rsid w:val="000A348E"/>
    <w:rsid w:val="000A356B"/>
    <w:rsid w:val="000A35FD"/>
    <w:rsid w:val="000A3632"/>
    <w:rsid w:val="000A397C"/>
    <w:rsid w:val="000A39A0"/>
    <w:rsid w:val="000A39A2"/>
    <w:rsid w:val="000A39CE"/>
    <w:rsid w:val="000A3A7D"/>
    <w:rsid w:val="000A3AD8"/>
    <w:rsid w:val="000A3C2F"/>
    <w:rsid w:val="000A3C4F"/>
    <w:rsid w:val="000A3C98"/>
    <w:rsid w:val="000A3CF8"/>
    <w:rsid w:val="000A3F8C"/>
    <w:rsid w:val="000A40FD"/>
    <w:rsid w:val="000A4233"/>
    <w:rsid w:val="000A42D3"/>
    <w:rsid w:val="000A44D1"/>
    <w:rsid w:val="000A4653"/>
    <w:rsid w:val="000A46EF"/>
    <w:rsid w:val="000A4840"/>
    <w:rsid w:val="000A49A9"/>
    <w:rsid w:val="000A4B15"/>
    <w:rsid w:val="000A4CCD"/>
    <w:rsid w:val="000A4F5B"/>
    <w:rsid w:val="000A551B"/>
    <w:rsid w:val="000A5560"/>
    <w:rsid w:val="000A56F3"/>
    <w:rsid w:val="000A587A"/>
    <w:rsid w:val="000A5EA4"/>
    <w:rsid w:val="000A605C"/>
    <w:rsid w:val="000A6320"/>
    <w:rsid w:val="000A64AE"/>
    <w:rsid w:val="000A66FD"/>
    <w:rsid w:val="000A69B8"/>
    <w:rsid w:val="000A6F50"/>
    <w:rsid w:val="000A716A"/>
    <w:rsid w:val="000A7597"/>
    <w:rsid w:val="000A79CB"/>
    <w:rsid w:val="000A7AFC"/>
    <w:rsid w:val="000A7B81"/>
    <w:rsid w:val="000A7BB6"/>
    <w:rsid w:val="000A7D6E"/>
    <w:rsid w:val="000B00F8"/>
    <w:rsid w:val="000B0192"/>
    <w:rsid w:val="000B0915"/>
    <w:rsid w:val="000B0AD2"/>
    <w:rsid w:val="000B104D"/>
    <w:rsid w:val="000B1295"/>
    <w:rsid w:val="000B18C4"/>
    <w:rsid w:val="000B19EB"/>
    <w:rsid w:val="000B1B0F"/>
    <w:rsid w:val="000B1B9B"/>
    <w:rsid w:val="000B1E03"/>
    <w:rsid w:val="000B1E95"/>
    <w:rsid w:val="000B2080"/>
    <w:rsid w:val="000B222A"/>
    <w:rsid w:val="000B22AE"/>
    <w:rsid w:val="000B2453"/>
    <w:rsid w:val="000B2485"/>
    <w:rsid w:val="000B268D"/>
    <w:rsid w:val="000B26E8"/>
    <w:rsid w:val="000B2C33"/>
    <w:rsid w:val="000B2EF9"/>
    <w:rsid w:val="000B349A"/>
    <w:rsid w:val="000B3827"/>
    <w:rsid w:val="000B395E"/>
    <w:rsid w:val="000B39BF"/>
    <w:rsid w:val="000B39CC"/>
    <w:rsid w:val="000B3A06"/>
    <w:rsid w:val="000B3AD2"/>
    <w:rsid w:val="000B3F18"/>
    <w:rsid w:val="000B41B1"/>
    <w:rsid w:val="000B4584"/>
    <w:rsid w:val="000B460D"/>
    <w:rsid w:val="000B4671"/>
    <w:rsid w:val="000B477D"/>
    <w:rsid w:val="000B480F"/>
    <w:rsid w:val="000B4979"/>
    <w:rsid w:val="000B4990"/>
    <w:rsid w:val="000B4BED"/>
    <w:rsid w:val="000B4F05"/>
    <w:rsid w:val="000B4FEC"/>
    <w:rsid w:val="000B536C"/>
    <w:rsid w:val="000B545B"/>
    <w:rsid w:val="000B548D"/>
    <w:rsid w:val="000B5510"/>
    <w:rsid w:val="000B5779"/>
    <w:rsid w:val="000B58CC"/>
    <w:rsid w:val="000B5A45"/>
    <w:rsid w:val="000B5F14"/>
    <w:rsid w:val="000B6215"/>
    <w:rsid w:val="000B64DE"/>
    <w:rsid w:val="000B67ED"/>
    <w:rsid w:val="000B6803"/>
    <w:rsid w:val="000B695F"/>
    <w:rsid w:val="000B6BA1"/>
    <w:rsid w:val="000B6E6D"/>
    <w:rsid w:val="000B6E94"/>
    <w:rsid w:val="000B7207"/>
    <w:rsid w:val="000B720E"/>
    <w:rsid w:val="000B7248"/>
    <w:rsid w:val="000B7365"/>
    <w:rsid w:val="000B79C5"/>
    <w:rsid w:val="000B7AC3"/>
    <w:rsid w:val="000B7AE5"/>
    <w:rsid w:val="000B7B13"/>
    <w:rsid w:val="000B7BED"/>
    <w:rsid w:val="000B7D02"/>
    <w:rsid w:val="000C00C4"/>
    <w:rsid w:val="000C021A"/>
    <w:rsid w:val="000C0258"/>
    <w:rsid w:val="000C054F"/>
    <w:rsid w:val="000C084A"/>
    <w:rsid w:val="000C095E"/>
    <w:rsid w:val="000C0A40"/>
    <w:rsid w:val="000C0CD9"/>
    <w:rsid w:val="000C0D6E"/>
    <w:rsid w:val="000C0FAA"/>
    <w:rsid w:val="000C1064"/>
    <w:rsid w:val="000C1296"/>
    <w:rsid w:val="000C1527"/>
    <w:rsid w:val="000C1532"/>
    <w:rsid w:val="000C17E8"/>
    <w:rsid w:val="000C1B88"/>
    <w:rsid w:val="000C1BC8"/>
    <w:rsid w:val="000C1FE9"/>
    <w:rsid w:val="000C2058"/>
    <w:rsid w:val="000C21BA"/>
    <w:rsid w:val="000C2204"/>
    <w:rsid w:val="000C2390"/>
    <w:rsid w:val="000C25A5"/>
    <w:rsid w:val="000C2AA3"/>
    <w:rsid w:val="000C2BA7"/>
    <w:rsid w:val="000C2C15"/>
    <w:rsid w:val="000C2EF0"/>
    <w:rsid w:val="000C306B"/>
    <w:rsid w:val="000C33F6"/>
    <w:rsid w:val="000C346E"/>
    <w:rsid w:val="000C3768"/>
    <w:rsid w:val="000C3779"/>
    <w:rsid w:val="000C38BC"/>
    <w:rsid w:val="000C3AA9"/>
    <w:rsid w:val="000C3B28"/>
    <w:rsid w:val="000C3BE3"/>
    <w:rsid w:val="000C3C6D"/>
    <w:rsid w:val="000C3D91"/>
    <w:rsid w:val="000C3DEA"/>
    <w:rsid w:val="000C3ED6"/>
    <w:rsid w:val="000C3EE7"/>
    <w:rsid w:val="000C3F0D"/>
    <w:rsid w:val="000C4036"/>
    <w:rsid w:val="000C41C8"/>
    <w:rsid w:val="000C422B"/>
    <w:rsid w:val="000C429F"/>
    <w:rsid w:val="000C4601"/>
    <w:rsid w:val="000C4785"/>
    <w:rsid w:val="000C493E"/>
    <w:rsid w:val="000C4E55"/>
    <w:rsid w:val="000C4F84"/>
    <w:rsid w:val="000C5080"/>
    <w:rsid w:val="000C5125"/>
    <w:rsid w:val="000C518E"/>
    <w:rsid w:val="000C5539"/>
    <w:rsid w:val="000C56D0"/>
    <w:rsid w:val="000C56F5"/>
    <w:rsid w:val="000C58FE"/>
    <w:rsid w:val="000C5CC7"/>
    <w:rsid w:val="000C5DEF"/>
    <w:rsid w:val="000C5E91"/>
    <w:rsid w:val="000C5FBD"/>
    <w:rsid w:val="000C5FEA"/>
    <w:rsid w:val="000C6162"/>
    <w:rsid w:val="000C61E3"/>
    <w:rsid w:val="000C6262"/>
    <w:rsid w:val="000C6A61"/>
    <w:rsid w:val="000C6B9E"/>
    <w:rsid w:val="000C6E92"/>
    <w:rsid w:val="000C6F61"/>
    <w:rsid w:val="000C7071"/>
    <w:rsid w:val="000C74C4"/>
    <w:rsid w:val="000C77E5"/>
    <w:rsid w:val="000C7CC6"/>
    <w:rsid w:val="000C7E8C"/>
    <w:rsid w:val="000D0097"/>
    <w:rsid w:val="000D00C1"/>
    <w:rsid w:val="000D0215"/>
    <w:rsid w:val="000D0267"/>
    <w:rsid w:val="000D04E3"/>
    <w:rsid w:val="000D0893"/>
    <w:rsid w:val="000D0906"/>
    <w:rsid w:val="000D09EB"/>
    <w:rsid w:val="000D0BAA"/>
    <w:rsid w:val="000D0BE4"/>
    <w:rsid w:val="000D0C64"/>
    <w:rsid w:val="000D0D29"/>
    <w:rsid w:val="000D0E74"/>
    <w:rsid w:val="000D0F6C"/>
    <w:rsid w:val="000D1472"/>
    <w:rsid w:val="000D147C"/>
    <w:rsid w:val="000D1622"/>
    <w:rsid w:val="000D17A1"/>
    <w:rsid w:val="000D17AF"/>
    <w:rsid w:val="000D19BC"/>
    <w:rsid w:val="000D1C28"/>
    <w:rsid w:val="000D1FC9"/>
    <w:rsid w:val="000D2018"/>
    <w:rsid w:val="000D213C"/>
    <w:rsid w:val="000D22E1"/>
    <w:rsid w:val="000D2347"/>
    <w:rsid w:val="000D256B"/>
    <w:rsid w:val="000D2942"/>
    <w:rsid w:val="000D299F"/>
    <w:rsid w:val="000D2D3A"/>
    <w:rsid w:val="000D2FAD"/>
    <w:rsid w:val="000D349C"/>
    <w:rsid w:val="000D3589"/>
    <w:rsid w:val="000D3607"/>
    <w:rsid w:val="000D36AE"/>
    <w:rsid w:val="000D389C"/>
    <w:rsid w:val="000D38BF"/>
    <w:rsid w:val="000D39E3"/>
    <w:rsid w:val="000D3AF2"/>
    <w:rsid w:val="000D3BA4"/>
    <w:rsid w:val="000D3D14"/>
    <w:rsid w:val="000D3E7D"/>
    <w:rsid w:val="000D4017"/>
    <w:rsid w:val="000D402E"/>
    <w:rsid w:val="000D459D"/>
    <w:rsid w:val="000D4886"/>
    <w:rsid w:val="000D489F"/>
    <w:rsid w:val="000D4923"/>
    <w:rsid w:val="000D4C22"/>
    <w:rsid w:val="000D4E09"/>
    <w:rsid w:val="000D4E7E"/>
    <w:rsid w:val="000D4F67"/>
    <w:rsid w:val="000D4F9B"/>
    <w:rsid w:val="000D524B"/>
    <w:rsid w:val="000D56CE"/>
    <w:rsid w:val="000D5807"/>
    <w:rsid w:val="000D5838"/>
    <w:rsid w:val="000D59D4"/>
    <w:rsid w:val="000D5C6F"/>
    <w:rsid w:val="000D5C8D"/>
    <w:rsid w:val="000D5CA3"/>
    <w:rsid w:val="000D6045"/>
    <w:rsid w:val="000D619B"/>
    <w:rsid w:val="000D6241"/>
    <w:rsid w:val="000D66A6"/>
    <w:rsid w:val="000D68C7"/>
    <w:rsid w:val="000D691F"/>
    <w:rsid w:val="000D6A9B"/>
    <w:rsid w:val="000D6C25"/>
    <w:rsid w:val="000D6D53"/>
    <w:rsid w:val="000D6F18"/>
    <w:rsid w:val="000D7047"/>
    <w:rsid w:val="000D714D"/>
    <w:rsid w:val="000D7531"/>
    <w:rsid w:val="000D7936"/>
    <w:rsid w:val="000D7D4B"/>
    <w:rsid w:val="000E002A"/>
    <w:rsid w:val="000E0163"/>
    <w:rsid w:val="000E035D"/>
    <w:rsid w:val="000E039E"/>
    <w:rsid w:val="000E03A0"/>
    <w:rsid w:val="000E041D"/>
    <w:rsid w:val="000E0423"/>
    <w:rsid w:val="000E04D5"/>
    <w:rsid w:val="000E06F2"/>
    <w:rsid w:val="000E08CA"/>
    <w:rsid w:val="000E09BC"/>
    <w:rsid w:val="000E0E9F"/>
    <w:rsid w:val="000E0EC0"/>
    <w:rsid w:val="000E13FB"/>
    <w:rsid w:val="000E145E"/>
    <w:rsid w:val="000E15F6"/>
    <w:rsid w:val="000E16F8"/>
    <w:rsid w:val="000E1B46"/>
    <w:rsid w:val="000E1FD4"/>
    <w:rsid w:val="000E21F7"/>
    <w:rsid w:val="000E235C"/>
    <w:rsid w:val="000E235D"/>
    <w:rsid w:val="000E2484"/>
    <w:rsid w:val="000E26B2"/>
    <w:rsid w:val="000E27AF"/>
    <w:rsid w:val="000E28CA"/>
    <w:rsid w:val="000E2CC8"/>
    <w:rsid w:val="000E2E6F"/>
    <w:rsid w:val="000E2F1D"/>
    <w:rsid w:val="000E3000"/>
    <w:rsid w:val="000E32B0"/>
    <w:rsid w:val="000E34B0"/>
    <w:rsid w:val="000E357E"/>
    <w:rsid w:val="000E367D"/>
    <w:rsid w:val="000E372D"/>
    <w:rsid w:val="000E3737"/>
    <w:rsid w:val="000E382D"/>
    <w:rsid w:val="000E3874"/>
    <w:rsid w:val="000E38F3"/>
    <w:rsid w:val="000E3ABC"/>
    <w:rsid w:val="000E3D5A"/>
    <w:rsid w:val="000E3E0B"/>
    <w:rsid w:val="000E3F3C"/>
    <w:rsid w:val="000E40D9"/>
    <w:rsid w:val="000E423E"/>
    <w:rsid w:val="000E43BB"/>
    <w:rsid w:val="000E43D0"/>
    <w:rsid w:val="000E44D6"/>
    <w:rsid w:val="000E4540"/>
    <w:rsid w:val="000E49C0"/>
    <w:rsid w:val="000E4D42"/>
    <w:rsid w:val="000E4F85"/>
    <w:rsid w:val="000E5050"/>
    <w:rsid w:val="000E51BE"/>
    <w:rsid w:val="000E532E"/>
    <w:rsid w:val="000E546A"/>
    <w:rsid w:val="000E56E0"/>
    <w:rsid w:val="000E571C"/>
    <w:rsid w:val="000E5A8D"/>
    <w:rsid w:val="000E5AA2"/>
    <w:rsid w:val="000E5DEE"/>
    <w:rsid w:val="000E5FC5"/>
    <w:rsid w:val="000E628C"/>
    <w:rsid w:val="000E681F"/>
    <w:rsid w:val="000E6924"/>
    <w:rsid w:val="000E696C"/>
    <w:rsid w:val="000E7358"/>
    <w:rsid w:val="000E743A"/>
    <w:rsid w:val="000E74A9"/>
    <w:rsid w:val="000E765D"/>
    <w:rsid w:val="000E7E30"/>
    <w:rsid w:val="000E7E80"/>
    <w:rsid w:val="000E7EA7"/>
    <w:rsid w:val="000E7FB3"/>
    <w:rsid w:val="000F015A"/>
    <w:rsid w:val="000F04EF"/>
    <w:rsid w:val="000F0867"/>
    <w:rsid w:val="000F0AE0"/>
    <w:rsid w:val="000F0C23"/>
    <w:rsid w:val="000F0F6B"/>
    <w:rsid w:val="000F104A"/>
    <w:rsid w:val="000F1359"/>
    <w:rsid w:val="000F1A51"/>
    <w:rsid w:val="000F1AE3"/>
    <w:rsid w:val="000F1BEC"/>
    <w:rsid w:val="000F1F17"/>
    <w:rsid w:val="000F1F5D"/>
    <w:rsid w:val="000F1FED"/>
    <w:rsid w:val="000F22BC"/>
    <w:rsid w:val="000F28CD"/>
    <w:rsid w:val="000F2939"/>
    <w:rsid w:val="000F29D5"/>
    <w:rsid w:val="000F2BBF"/>
    <w:rsid w:val="000F2C30"/>
    <w:rsid w:val="000F2E33"/>
    <w:rsid w:val="000F2FDD"/>
    <w:rsid w:val="000F3052"/>
    <w:rsid w:val="000F327C"/>
    <w:rsid w:val="000F3549"/>
    <w:rsid w:val="000F39AB"/>
    <w:rsid w:val="000F3A4B"/>
    <w:rsid w:val="000F3A8B"/>
    <w:rsid w:val="000F3D67"/>
    <w:rsid w:val="000F402F"/>
    <w:rsid w:val="000F42A3"/>
    <w:rsid w:val="000F4375"/>
    <w:rsid w:val="000F441A"/>
    <w:rsid w:val="000F44A5"/>
    <w:rsid w:val="000F469E"/>
    <w:rsid w:val="000F46D1"/>
    <w:rsid w:val="000F47C5"/>
    <w:rsid w:val="000F4937"/>
    <w:rsid w:val="000F4F13"/>
    <w:rsid w:val="000F4F27"/>
    <w:rsid w:val="000F51FB"/>
    <w:rsid w:val="000F53C0"/>
    <w:rsid w:val="000F556E"/>
    <w:rsid w:val="000F557D"/>
    <w:rsid w:val="000F55A2"/>
    <w:rsid w:val="000F5635"/>
    <w:rsid w:val="000F580B"/>
    <w:rsid w:val="000F5A07"/>
    <w:rsid w:val="000F5D11"/>
    <w:rsid w:val="000F5D1B"/>
    <w:rsid w:val="000F67B1"/>
    <w:rsid w:val="000F69C5"/>
    <w:rsid w:val="000F6C2A"/>
    <w:rsid w:val="000F6D3B"/>
    <w:rsid w:val="000F6FD1"/>
    <w:rsid w:val="000F71D3"/>
    <w:rsid w:val="000F7489"/>
    <w:rsid w:val="000F7504"/>
    <w:rsid w:val="000F7591"/>
    <w:rsid w:val="000F75D0"/>
    <w:rsid w:val="000F75E3"/>
    <w:rsid w:val="000F7604"/>
    <w:rsid w:val="000F77EA"/>
    <w:rsid w:val="000F78A3"/>
    <w:rsid w:val="000F78EC"/>
    <w:rsid w:val="000F7CA9"/>
    <w:rsid w:val="000F7ED3"/>
    <w:rsid w:val="001001C8"/>
    <w:rsid w:val="001003A3"/>
    <w:rsid w:val="00100724"/>
    <w:rsid w:val="001007EA"/>
    <w:rsid w:val="001007F0"/>
    <w:rsid w:val="00100878"/>
    <w:rsid w:val="001008A1"/>
    <w:rsid w:val="001008C2"/>
    <w:rsid w:val="00100A0F"/>
    <w:rsid w:val="00100B91"/>
    <w:rsid w:val="00100E88"/>
    <w:rsid w:val="00100FE1"/>
    <w:rsid w:val="0010102D"/>
    <w:rsid w:val="00101272"/>
    <w:rsid w:val="001013DA"/>
    <w:rsid w:val="0010158C"/>
    <w:rsid w:val="001015F3"/>
    <w:rsid w:val="001016AC"/>
    <w:rsid w:val="00101988"/>
    <w:rsid w:val="00101E1C"/>
    <w:rsid w:val="00101F61"/>
    <w:rsid w:val="0010218F"/>
    <w:rsid w:val="001021D9"/>
    <w:rsid w:val="00102263"/>
    <w:rsid w:val="0010233C"/>
    <w:rsid w:val="001026FB"/>
    <w:rsid w:val="00102784"/>
    <w:rsid w:val="001029BD"/>
    <w:rsid w:val="00102A09"/>
    <w:rsid w:val="00102A14"/>
    <w:rsid w:val="00102B35"/>
    <w:rsid w:val="00102EC6"/>
    <w:rsid w:val="001034DB"/>
    <w:rsid w:val="00103DD2"/>
    <w:rsid w:val="0010467F"/>
    <w:rsid w:val="001046FD"/>
    <w:rsid w:val="00104C59"/>
    <w:rsid w:val="0010529A"/>
    <w:rsid w:val="001052FE"/>
    <w:rsid w:val="00105423"/>
    <w:rsid w:val="00105678"/>
    <w:rsid w:val="00105694"/>
    <w:rsid w:val="0010589C"/>
    <w:rsid w:val="001059EE"/>
    <w:rsid w:val="00105AB3"/>
    <w:rsid w:val="00105B00"/>
    <w:rsid w:val="00105B15"/>
    <w:rsid w:val="00105B2C"/>
    <w:rsid w:val="00105B60"/>
    <w:rsid w:val="00105B69"/>
    <w:rsid w:val="00105C86"/>
    <w:rsid w:val="0010608E"/>
    <w:rsid w:val="0010610A"/>
    <w:rsid w:val="00106178"/>
    <w:rsid w:val="00106232"/>
    <w:rsid w:val="00106305"/>
    <w:rsid w:val="001065BB"/>
    <w:rsid w:val="00106690"/>
    <w:rsid w:val="00106771"/>
    <w:rsid w:val="00106991"/>
    <w:rsid w:val="00106BF2"/>
    <w:rsid w:val="00106D6D"/>
    <w:rsid w:val="00106EF1"/>
    <w:rsid w:val="00107339"/>
    <w:rsid w:val="0010757A"/>
    <w:rsid w:val="00107752"/>
    <w:rsid w:val="0010783D"/>
    <w:rsid w:val="00107883"/>
    <w:rsid w:val="00107907"/>
    <w:rsid w:val="00107C33"/>
    <w:rsid w:val="00107DCB"/>
    <w:rsid w:val="00110335"/>
    <w:rsid w:val="00110746"/>
    <w:rsid w:val="0011097E"/>
    <w:rsid w:val="00110994"/>
    <w:rsid w:val="00110A1C"/>
    <w:rsid w:val="00110CAC"/>
    <w:rsid w:val="00110F36"/>
    <w:rsid w:val="00111376"/>
    <w:rsid w:val="001117C5"/>
    <w:rsid w:val="00111A5E"/>
    <w:rsid w:val="00111CCD"/>
    <w:rsid w:val="001123FF"/>
    <w:rsid w:val="00112466"/>
    <w:rsid w:val="0011252E"/>
    <w:rsid w:val="001126BC"/>
    <w:rsid w:val="0011270B"/>
    <w:rsid w:val="00112721"/>
    <w:rsid w:val="00112984"/>
    <w:rsid w:val="00112C2A"/>
    <w:rsid w:val="00112DAC"/>
    <w:rsid w:val="00112DE8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6B"/>
    <w:rsid w:val="00114BB5"/>
    <w:rsid w:val="00114C81"/>
    <w:rsid w:val="00114CA1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ADE"/>
    <w:rsid w:val="00115B6D"/>
    <w:rsid w:val="00115D52"/>
    <w:rsid w:val="00115FDF"/>
    <w:rsid w:val="0011620B"/>
    <w:rsid w:val="0011642D"/>
    <w:rsid w:val="00116811"/>
    <w:rsid w:val="00116EBB"/>
    <w:rsid w:val="00116FF9"/>
    <w:rsid w:val="001170A7"/>
    <w:rsid w:val="00117294"/>
    <w:rsid w:val="00117356"/>
    <w:rsid w:val="00117376"/>
    <w:rsid w:val="001173C8"/>
    <w:rsid w:val="001174D6"/>
    <w:rsid w:val="00117800"/>
    <w:rsid w:val="00117A06"/>
    <w:rsid w:val="00117E05"/>
    <w:rsid w:val="00117E34"/>
    <w:rsid w:val="001209A7"/>
    <w:rsid w:val="00120D86"/>
    <w:rsid w:val="00120DC6"/>
    <w:rsid w:val="00120E1F"/>
    <w:rsid w:val="001211F7"/>
    <w:rsid w:val="0012146A"/>
    <w:rsid w:val="001215BC"/>
    <w:rsid w:val="001215C0"/>
    <w:rsid w:val="0012162E"/>
    <w:rsid w:val="001217D7"/>
    <w:rsid w:val="001218E2"/>
    <w:rsid w:val="00121B5A"/>
    <w:rsid w:val="00121D23"/>
    <w:rsid w:val="00121E9A"/>
    <w:rsid w:val="00121F2D"/>
    <w:rsid w:val="0012203B"/>
    <w:rsid w:val="001224B1"/>
    <w:rsid w:val="001226A5"/>
    <w:rsid w:val="001226DB"/>
    <w:rsid w:val="00122912"/>
    <w:rsid w:val="001229C3"/>
    <w:rsid w:val="00122F64"/>
    <w:rsid w:val="0012328C"/>
    <w:rsid w:val="0012343E"/>
    <w:rsid w:val="0012366D"/>
    <w:rsid w:val="001237B8"/>
    <w:rsid w:val="0012384C"/>
    <w:rsid w:val="001238D0"/>
    <w:rsid w:val="00123B42"/>
    <w:rsid w:val="001244F3"/>
    <w:rsid w:val="00124551"/>
    <w:rsid w:val="00124611"/>
    <w:rsid w:val="001249F7"/>
    <w:rsid w:val="00124FCC"/>
    <w:rsid w:val="0012554B"/>
    <w:rsid w:val="00125792"/>
    <w:rsid w:val="00125845"/>
    <w:rsid w:val="00125AF6"/>
    <w:rsid w:val="00125BF9"/>
    <w:rsid w:val="001261FE"/>
    <w:rsid w:val="00126285"/>
    <w:rsid w:val="001266FA"/>
    <w:rsid w:val="001268A1"/>
    <w:rsid w:val="00126A42"/>
    <w:rsid w:val="00126C69"/>
    <w:rsid w:val="00126E40"/>
    <w:rsid w:val="00126E77"/>
    <w:rsid w:val="00126E94"/>
    <w:rsid w:val="00126FCF"/>
    <w:rsid w:val="001272F2"/>
    <w:rsid w:val="00127407"/>
    <w:rsid w:val="00127BE6"/>
    <w:rsid w:val="00130137"/>
    <w:rsid w:val="00130152"/>
    <w:rsid w:val="001302C9"/>
    <w:rsid w:val="0013030E"/>
    <w:rsid w:val="00130331"/>
    <w:rsid w:val="001304A5"/>
    <w:rsid w:val="001305FC"/>
    <w:rsid w:val="00130A82"/>
    <w:rsid w:val="00130B13"/>
    <w:rsid w:val="00130B5C"/>
    <w:rsid w:val="00130FE2"/>
    <w:rsid w:val="001310D4"/>
    <w:rsid w:val="0013111E"/>
    <w:rsid w:val="00131175"/>
    <w:rsid w:val="001313AD"/>
    <w:rsid w:val="00131634"/>
    <w:rsid w:val="001316CF"/>
    <w:rsid w:val="001318F7"/>
    <w:rsid w:val="001319D7"/>
    <w:rsid w:val="00131B50"/>
    <w:rsid w:val="00131DA9"/>
    <w:rsid w:val="00131E14"/>
    <w:rsid w:val="00131E59"/>
    <w:rsid w:val="00131FF7"/>
    <w:rsid w:val="00132318"/>
    <w:rsid w:val="001323A6"/>
    <w:rsid w:val="00132A4F"/>
    <w:rsid w:val="00132D0D"/>
    <w:rsid w:val="00132D80"/>
    <w:rsid w:val="00132EB4"/>
    <w:rsid w:val="00132EB5"/>
    <w:rsid w:val="00132FEC"/>
    <w:rsid w:val="0013349B"/>
    <w:rsid w:val="00133C80"/>
    <w:rsid w:val="00133F5F"/>
    <w:rsid w:val="001340C4"/>
    <w:rsid w:val="00134119"/>
    <w:rsid w:val="0013415D"/>
    <w:rsid w:val="001344A0"/>
    <w:rsid w:val="0013462F"/>
    <w:rsid w:val="00134AF8"/>
    <w:rsid w:val="00134D47"/>
    <w:rsid w:val="00134D68"/>
    <w:rsid w:val="00134E56"/>
    <w:rsid w:val="00135082"/>
    <w:rsid w:val="001352F5"/>
    <w:rsid w:val="00135395"/>
    <w:rsid w:val="00135457"/>
    <w:rsid w:val="001354A3"/>
    <w:rsid w:val="001354D0"/>
    <w:rsid w:val="0013574C"/>
    <w:rsid w:val="00135862"/>
    <w:rsid w:val="0013595F"/>
    <w:rsid w:val="00135A10"/>
    <w:rsid w:val="00135B65"/>
    <w:rsid w:val="00135DE2"/>
    <w:rsid w:val="00135E67"/>
    <w:rsid w:val="00135F60"/>
    <w:rsid w:val="00136AAF"/>
    <w:rsid w:val="00136ACF"/>
    <w:rsid w:val="00136B10"/>
    <w:rsid w:val="00136C9A"/>
    <w:rsid w:val="00136EC2"/>
    <w:rsid w:val="001370E4"/>
    <w:rsid w:val="0013712F"/>
    <w:rsid w:val="001377D3"/>
    <w:rsid w:val="00137876"/>
    <w:rsid w:val="00137897"/>
    <w:rsid w:val="00137C16"/>
    <w:rsid w:val="00137CEC"/>
    <w:rsid w:val="00137DB3"/>
    <w:rsid w:val="00137EA8"/>
    <w:rsid w:val="00140095"/>
    <w:rsid w:val="001407B8"/>
    <w:rsid w:val="00140C7C"/>
    <w:rsid w:val="00141211"/>
    <w:rsid w:val="0014155A"/>
    <w:rsid w:val="00141781"/>
    <w:rsid w:val="00141854"/>
    <w:rsid w:val="00141E68"/>
    <w:rsid w:val="001428AE"/>
    <w:rsid w:val="00142AF2"/>
    <w:rsid w:val="00142B89"/>
    <w:rsid w:val="00142C73"/>
    <w:rsid w:val="0014314A"/>
    <w:rsid w:val="001433D9"/>
    <w:rsid w:val="001433E2"/>
    <w:rsid w:val="00143542"/>
    <w:rsid w:val="00143800"/>
    <w:rsid w:val="00143A6B"/>
    <w:rsid w:val="00143CC4"/>
    <w:rsid w:val="00143F32"/>
    <w:rsid w:val="00144054"/>
    <w:rsid w:val="0014410D"/>
    <w:rsid w:val="001442EB"/>
    <w:rsid w:val="00144607"/>
    <w:rsid w:val="00144825"/>
    <w:rsid w:val="0014488B"/>
    <w:rsid w:val="00144959"/>
    <w:rsid w:val="00144D02"/>
    <w:rsid w:val="00144E52"/>
    <w:rsid w:val="00145058"/>
    <w:rsid w:val="001453F4"/>
    <w:rsid w:val="0014541C"/>
    <w:rsid w:val="00145EAF"/>
    <w:rsid w:val="00145F26"/>
    <w:rsid w:val="001461A1"/>
    <w:rsid w:val="0014645C"/>
    <w:rsid w:val="0014649A"/>
    <w:rsid w:val="0014658A"/>
    <w:rsid w:val="00146723"/>
    <w:rsid w:val="00146B0C"/>
    <w:rsid w:val="00146B50"/>
    <w:rsid w:val="00146C66"/>
    <w:rsid w:val="00146DF2"/>
    <w:rsid w:val="00146F03"/>
    <w:rsid w:val="00146F3D"/>
    <w:rsid w:val="00147062"/>
    <w:rsid w:val="001471B6"/>
    <w:rsid w:val="001471C0"/>
    <w:rsid w:val="00147394"/>
    <w:rsid w:val="00147501"/>
    <w:rsid w:val="0014753F"/>
    <w:rsid w:val="001477D6"/>
    <w:rsid w:val="001477E8"/>
    <w:rsid w:val="00147813"/>
    <w:rsid w:val="0014791F"/>
    <w:rsid w:val="001479DC"/>
    <w:rsid w:val="00147B07"/>
    <w:rsid w:val="00147CA8"/>
    <w:rsid w:val="00147CCB"/>
    <w:rsid w:val="00147D36"/>
    <w:rsid w:val="00147DB1"/>
    <w:rsid w:val="00147F9B"/>
    <w:rsid w:val="00150282"/>
    <w:rsid w:val="001505ED"/>
    <w:rsid w:val="001508E9"/>
    <w:rsid w:val="0015125E"/>
    <w:rsid w:val="00151445"/>
    <w:rsid w:val="001516AB"/>
    <w:rsid w:val="00151C22"/>
    <w:rsid w:val="00151DFB"/>
    <w:rsid w:val="00151E98"/>
    <w:rsid w:val="00151EF3"/>
    <w:rsid w:val="00151F8B"/>
    <w:rsid w:val="00152169"/>
    <w:rsid w:val="00152412"/>
    <w:rsid w:val="00152559"/>
    <w:rsid w:val="0015263B"/>
    <w:rsid w:val="001526E8"/>
    <w:rsid w:val="00153091"/>
    <w:rsid w:val="001534AF"/>
    <w:rsid w:val="00153682"/>
    <w:rsid w:val="001537A9"/>
    <w:rsid w:val="00153860"/>
    <w:rsid w:val="00153A0F"/>
    <w:rsid w:val="00153CEC"/>
    <w:rsid w:val="001541B9"/>
    <w:rsid w:val="001543A0"/>
    <w:rsid w:val="001543A9"/>
    <w:rsid w:val="001544AE"/>
    <w:rsid w:val="00154955"/>
    <w:rsid w:val="00154AB1"/>
    <w:rsid w:val="00154BD6"/>
    <w:rsid w:val="00154CE9"/>
    <w:rsid w:val="00154F3D"/>
    <w:rsid w:val="00155622"/>
    <w:rsid w:val="001556B4"/>
    <w:rsid w:val="001557D2"/>
    <w:rsid w:val="0015590E"/>
    <w:rsid w:val="00155951"/>
    <w:rsid w:val="00155AB9"/>
    <w:rsid w:val="00155BB9"/>
    <w:rsid w:val="00155ED6"/>
    <w:rsid w:val="00156046"/>
    <w:rsid w:val="001561F8"/>
    <w:rsid w:val="00156247"/>
    <w:rsid w:val="0015661E"/>
    <w:rsid w:val="001566FC"/>
    <w:rsid w:val="00156738"/>
    <w:rsid w:val="00156739"/>
    <w:rsid w:val="001568E8"/>
    <w:rsid w:val="00156E10"/>
    <w:rsid w:val="00156F99"/>
    <w:rsid w:val="001572B8"/>
    <w:rsid w:val="00157330"/>
    <w:rsid w:val="00157532"/>
    <w:rsid w:val="0015776F"/>
    <w:rsid w:val="00157A2D"/>
    <w:rsid w:val="00157B6D"/>
    <w:rsid w:val="001602DF"/>
    <w:rsid w:val="001604B3"/>
    <w:rsid w:val="00160547"/>
    <w:rsid w:val="00160557"/>
    <w:rsid w:val="001605AC"/>
    <w:rsid w:val="0016065D"/>
    <w:rsid w:val="001606BB"/>
    <w:rsid w:val="001607B0"/>
    <w:rsid w:val="00160A0E"/>
    <w:rsid w:val="00160B2E"/>
    <w:rsid w:val="00160DF2"/>
    <w:rsid w:val="00160E8C"/>
    <w:rsid w:val="001610C4"/>
    <w:rsid w:val="0016118A"/>
    <w:rsid w:val="0016137C"/>
    <w:rsid w:val="0016149E"/>
    <w:rsid w:val="001614D2"/>
    <w:rsid w:val="0016179C"/>
    <w:rsid w:val="001617A7"/>
    <w:rsid w:val="001617EA"/>
    <w:rsid w:val="0016185A"/>
    <w:rsid w:val="00161ACF"/>
    <w:rsid w:val="00161C3B"/>
    <w:rsid w:val="00161E82"/>
    <w:rsid w:val="00161E95"/>
    <w:rsid w:val="00161F52"/>
    <w:rsid w:val="0016232C"/>
    <w:rsid w:val="001623C6"/>
    <w:rsid w:val="0016248A"/>
    <w:rsid w:val="001624BE"/>
    <w:rsid w:val="00162663"/>
    <w:rsid w:val="00162844"/>
    <w:rsid w:val="00162D6C"/>
    <w:rsid w:val="00162F38"/>
    <w:rsid w:val="00163202"/>
    <w:rsid w:val="001633FB"/>
    <w:rsid w:val="00163475"/>
    <w:rsid w:val="0016372B"/>
    <w:rsid w:val="00163B33"/>
    <w:rsid w:val="00163CCB"/>
    <w:rsid w:val="00163CF5"/>
    <w:rsid w:val="00163DEA"/>
    <w:rsid w:val="00163EEC"/>
    <w:rsid w:val="001641D1"/>
    <w:rsid w:val="001642EC"/>
    <w:rsid w:val="00164336"/>
    <w:rsid w:val="001644B9"/>
    <w:rsid w:val="00164511"/>
    <w:rsid w:val="00164540"/>
    <w:rsid w:val="00164595"/>
    <w:rsid w:val="0016474C"/>
    <w:rsid w:val="0016487E"/>
    <w:rsid w:val="00164A44"/>
    <w:rsid w:val="00164AF8"/>
    <w:rsid w:val="00164B24"/>
    <w:rsid w:val="00164E2F"/>
    <w:rsid w:val="0016501C"/>
    <w:rsid w:val="001655A9"/>
    <w:rsid w:val="001655DE"/>
    <w:rsid w:val="001656F8"/>
    <w:rsid w:val="001657EE"/>
    <w:rsid w:val="001658DD"/>
    <w:rsid w:val="00165B46"/>
    <w:rsid w:val="00165B74"/>
    <w:rsid w:val="00165C3F"/>
    <w:rsid w:val="00165D2D"/>
    <w:rsid w:val="00165DFC"/>
    <w:rsid w:val="00165E00"/>
    <w:rsid w:val="00166144"/>
    <w:rsid w:val="00166218"/>
    <w:rsid w:val="00166338"/>
    <w:rsid w:val="00166548"/>
    <w:rsid w:val="00166873"/>
    <w:rsid w:val="00166B1F"/>
    <w:rsid w:val="00166BEC"/>
    <w:rsid w:val="00166CB4"/>
    <w:rsid w:val="00166EC0"/>
    <w:rsid w:val="001670CE"/>
    <w:rsid w:val="00167268"/>
    <w:rsid w:val="00167279"/>
    <w:rsid w:val="00167704"/>
    <w:rsid w:val="00167C32"/>
    <w:rsid w:val="00167C61"/>
    <w:rsid w:val="00167FB3"/>
    <w:rsid w:val="00170046"/>
    <w:rsid w:val="00170430"/>
    <w:rsid w:val="001704D4"/>
    <w:rsid w:val="00170795"/>
    <w:rsid w:val="00170812"/>
    <w:rsid w:val="001715B4"/>
    <w:rsid w:val="0017163C"/>
    <w:rsid w:val="00171969"/>
    <w:rsid w:val="001719DA"/>
    <w:rsid w:val="00171E02"/>
    <w:rsid w:val="00171E3E"/>
    <w:rsid w:val="00171FD6"/>
    <w:rsid w:val="001720B5"/>
    <w:rsid w:val="00172120"/>
    <w:rsid w:val="0017217F"/>
    <w:rsid w:val="001721A8"/>
    <w:rsid w:val="0017220E"/>
    <w:rsid w:val="0017250C"/>
    <w:rsid w:val="0017254A"/>
    <w:rsid w:val="00172672"/>
    <w:rsid w:val="00172975"/>
    <w:rsid w:val="00172AC8"/>
    <w:rsid w:val="00172ADD"/>
    <w:rsid w:val="00172C1D"/>
    <w:rsid w:val="00172C2D"/>
    <w:rsid w:val="00172D13"/>
    <w:rsid w:val="00172D88"/>
    <w:rsid w:val="00172E35"/>
    <w:rsid w:val="001730F9"/>
    <w:rsid w:val="0017338B"/>
    <w:rsid w:val="00173A6C"/>
    <w:rsid w:val="00173B02"/>
    <w:rsid w:val="00173C06"/>
    <w:rsid w:val="00173C31"/>
    <w:rsid w:val="00173D21"/>
    <w:rsid w:val="00173EBE"/>
    <w:rsid w:val="00173EE2"/>
    <w:rsid w:val="00174130"/>
    <w:rsid w:val="001745E9"/>
    <w:rsid w:val="001747E8"/>
    <w:rsid w:val="00174864"/>
    <w:rsid w:val="00174897"/>
    <w:rsid w:val="00174926"/>
    <w:rsid w:val="00174B4C"/>
    <w:rsid w:val="00174F4D"/>
    <w:rsid w:val="001753E3"/>
    <w:rsid w:val="0017550F"/>
    <w:rsid w:val="001755BC"/>
    <w:rsid w:val="00175660"/>
    <w:rsid w:val="001757A5"/>
    <w:rsid w:val="001758A8"/>
    <w:rsid w:val="00175A22"/>
    <w:rsid w:val="00175BF1"/>
    <w:rsid w:val="00175E78"/>
    <w:rsid w:val="00175F35"/>
    <w:rsid w:val="0017611B"/>
    <w:rsid w:val="00176352"/>
    <w:rsid w:val="00176498"/>
    <w:rsid w:val="0017671D"/>
    <w:rsid w:val="00176E81"/>
    <w:rsid w:val="00177245"/>
    <w:rsid w:val="001772FB"/>
    <w:rsid w:val="00177377"/>
    <w:rsid w:val="00177585"/>
    <w:rsid w:val="0017785D"/>
    <w:rsid w:val="00177D3D"/>
    <w:rsid w:val="00177DEA"/>
    <w:rsid w:val="00177E63"/>
    <w:rsid w:val="001803BA"/>
    <w:rsid w:val="001805AB"/>
    <w:rsid w:val="00180730"/>
    <w:rsid w:val="001807C9"/>
    <w:rsid w:val="0018085D"/>
    <w:rsid w:val="00180B3C"/>
    <w:rsid w:val="00180E2F"/>
    <w:rsid w:val="00180E7E"/>
    <w:rsid w:val="00180ED3"/>
    <w:rsid w:val="0018101F"/>
    <w:rsid w:val="001812E2"/>
    <w:rsid w:val="00181617"/>
    <w:rsid w:val="001818E5"/>
    <w:rsid w:val="00181F0F"/>
    <w:rsid w:val="0018237B"/>
    <w:rsid w:val="001824B9"/>
    <w:rsid w:val="00182D60"/>
    <w:rsid w:val="00183409"/>
    <w:rsid w:val="00183414"/>
    <w:rsid w:val="0018356F"/>
    <w:rsid w:val="00183731"/>
    <w:rsid w:val="00183C36"/>
    <w:rsid w:val="00183CFE"/>
    <w:rsid w:val="00183F23"/>
    <w:rsid w:val="00183F2D"/>
    <w:rsid w:val="0018404A"/>
    <w:rsid w:val="0018406A"/>
    <w:rsid w:val="00184085"/>
    <w:rsid w:val="0018414B"/>
    <w:rsid w:val="0018424D"/>
    <w:rsid w:val="00184379"/>
    <w:rsid w:val="00184576"/>
    <w:rsid w:val="001845F3"/>
    <w:rsid w:val="00184821"/>
    <w:rsid w:val="0018498D"/>
    <w:rsid w:val="001849B7"/>
    <w:rsid w:val="00184B01"/>
    <w:rsid w:val="00184C15"/>
    <w:rsid w:val="00184D3B"/>
    <w:rsid w:val="00184DF3"/>
    <w:rsid w:val="00185242"/>
    <w:rsid w:val="001853A2"/>
    <w:rsid w:val="001853CA"/>
    <w:rsid w:val="00185464"/>
    <w:rsid w:val="0018570F"/>
    <w:rsid w:val="001857C8"/>
    <w:rsid w:val="00185955"/>
    <w:rsid w:val="0018597E"/>
    <w:rsid w:val="00185B81"/>
    <w:rsid w:val="00185BF2"/>
    <w:rsid w:val="00185CCB"/>
    <w:rsid w:val="00185DAC"/>
    <w:rsid w:val="00185F16"/>
    <w:rsid w:val="0018613F"/>
    <w:rsid w:val="001866CC"/>
    <w:rsid w:val="00186A85"/>
    <w:rsid w:val="001870E2"/>
    <w:rsid w:val="00187465"/>
    <w:rsid w:val="00187861"/>
    <w:rsid w:val="00187AA1"/>
    <w:rsid w:val="00187C13"/>
    <w:rsid w:val="00187EDB"/>
    <w:rsid w:val="00187FC8"/>
    <w:rsid w:val="001900A5"/>
    <w:rsid w:val="00190164"/>
    <w:rsid w:val="001908C7"/>
    <w:rsid w:val="00190AE5"/>
    <w:rsid w:val="00190BD2"/>
    <w:rsid w:val="00190D4D"/>
    <w:rsid w:val="00190F4C"/>
    <w:rsid w:val="0019105A"/>
    <w:rsid w:val="00191214"/>
    <w:rsid w:val="0019122E"/>
    <w:rsid w:val="00191409"/>
    <w:rsid w:val="001915C6"/>
    <w:rsid w:val="0019161C"/>
    <w:rsid w:val="00191ACE"/>
    <w:rsid w:val="00191B1F"/>
    <w:rsid w:val="00191B39"/>
    <w:rsid w:val="00191B3C"/>
    <w:rsid w:val="00191C15"/>
    <w:rsid w:val="00191C3A"/>
    <w:rsid w:val="00191E30"/>
    <w:rsid w:val="00191E74"/>
    <w:rsid w:val="00192082"/>
    <w:rsid w:val="00192342"/>
    <w:rsid w:val="00192387"/>
    <w:rsid w:val="0019239D"/>
    <w:rsid w:val="001924B2"/>
    <w:rsid w:val="00192C81"/>
    <w:rsid w:val="00192DBA"/>
    <w:rsid w:val="00192FC8"/>
    <w:rsid w:val="001933BB"/>
    <w:rsid w:val="001934B8"/>
    <w:rsid w:val="00193628"/>
    <w:rsid w:val="001936AE"/>
    <w:rsid w:val="001937BF"/>
    <w:rsid w:val="001937F6"/>
    <w:rsid w:val="00193A8A"/>
    <w:rsid w:val="00193B14"/>
    <w:rsid w:val="00193C0A"/>
    <w:rsid w:val="00193C64"/>
    <w:rsid w:val="001941C3"/>
    <w:rsid w:val="00194765"/>
    <w:rsid w:val="0019480A"/>
    <w:rsid w:val="001949CA"/>
    <w:rsid w:val="001949E5"/>
    <w:rsid w:val="00194E98"/>
    <w:rsid w:val="00195031"/>
    <w:rsid w:val="00195342"/>
    <w:rsid w:val="00195376"/>
    <w:rsid w:val="00195837"/>
    <w:rsid w:val="00195931"/>
    <w:rsid w:val="00195B6C"/>
    <w:rsid w:val="00195C52"/>
    <w:rsid w:val="00195C99"/>
    <w:rsid w:val="00196011"/>
    <w:rsid w:val="001960AB"/>
    <w:rsid w:val="0019617A"/>
    <w:rsid w:val="0019622E"/>
    <w:rsid w:val="00196483"/>
    <w:rsid w:val="001966C1"/>
    <w:rsid w:val="001967F8"/>
    <w:rsid w:val="001968FD"/>
    <w:rsid w:val="00196B82"/>
    <w:rsid w:val="00196C80"/>
    <w:rsid w:val="00196CAD"/>
    <w:rsid w:val="00196DCA"/>
    <w:rsid w:val="00196DDD"/>
    <w:rsid w:val="00196DEC"/>
    <w:rsid w:val="00196E9B"/>
    <w:rsid w:val="00196ED9"/>
    <w:rsid w:val="00196F31"/>
    <w:rsid w:val="0019729C"/>
    <w:rsid w:val="001972BA"/>
    <w:rsid w:val="00197385"/>
    <w:rsid w:val="00197852"/>
    <w:rsid w:val="00197CF0"/>
    <w:rsid w:val="001A0114"/>
    <w:rsid w:val="001A0264"/>
    <w:rsid w:val="001A0412"/>
    <w:rsid w:val="001A0546"/>
    <w:rsid w:val="001A062D"/>
    <w:rsid w:val="001A0C2B"/>
    <w:rsid w:val="001A0CCD"/>
    <w:rsid w:val="001A0E5F"/>
    <w:rsid w:val="001A10E4"/>
    <w:rsid w:val="001A1849"/>
    <w:rsid w:val="001A190F"/>
    <w:rsid w:val="001A19BD"/>
    <w:rsid w:val="001A1AA7"/>
    <w:rsid w:val="001A1AC1"/>
    <w:rsid w:val="001A1D26"/>
    <w:rsid w:val="001A2356"/>
    <w:rsid w:val="001A24CC"/>
    <w:rsid w:val="001A2586"/>
    <w:rsid w:val="001A25CE"/>
    <w:rsid w:val="001A2B8B"/>
    <w:rsid w:val="001A2EFC"/>
    <w:rsid w:val="001A3829"/>
    <w:rsid w:val="001A3AD4"/>
    <w:rsid w:val="001A3B4D"/>
    <w:rsid w:val="001A423E"/>
    <w:rsid w:val="001A4473"/>
    <w:rsid w:val="001A4512"/>
    <w:rsid w:val="001A487F"/>
    <w:rsid w:val="001A4AC6"/>
    <w:rsid w:val="001A4C88"/>
    <w:rsid w:val="001A4F67"/>
    <w:rsid w:val="001A5195"/>
    <w:rsid w:val="001A528A"/>
    <w:rsid w:val="001A535F"/>
    <w:rsid w:val="001A5517"/>
    <w:rsid w:val="001A593D"/>
    <w:rsid w:val="001A5D68"/>
    <w:rsid w:val="001A62C1"/>
    <w:rsid w:val="001A6325"/>
    <w:rsid w:val="001A6387"/>
    <w:rsid w:val="001A6840"/>
    <w:rsid w:val="001A6B1D"/>
    <w:rsid w:val="001A6E48"/>
    <w:rsid w:val="001A6FDD"/>
    <w:rsid w:val="001A7059"/>
    <w:rsid w:val="001A768E"/>
    <w:rsid w:val="001A76CA"/>
    <w:rsid w:val="001B001C"/>
    <w:rsid w:val="001B02A8"/>
    <w:rsid w:val="001B02F8"/>
    <w:rsid w:val="001B0309"/>
    <w:rsid w:val="001B0591"/>
    <w:rsid w:val="001B0F80"/>
    <w:rsid w:val="001B167F"/>
    <w:rsid w:val="001B189F"/>
    <w:rsid w:val="001B1C3F"/>
    <w:rsid w:val="001B1F2D"/>
    <w:rsid w:val="001B2385"/>
    <w:rsid w:val="001B2535"/>
    <w:rsid w:val="001B254A"/>
    <w:rsid w:val="001B254C"/>
    <w:rsid w:val="001B256A"/>
    <w:rsid w:val="001B26A9"/>
    <w:rsid w:val="001B2749"/>
    <w:rsid w:val="001B2785"/>
    <w:rsid w:val="001B2961"/>
    <w:rsid w:val="001B2A02"/>
    <w:rsid w:val="001B2ABF"/>
    <w:rsid w:val="001B2FB6"/>
    <w:rsid w:val="001B30D8"/>
    <w:rsid w:val="001B32AB"/>
    <w:rsid w:val="001B32B8"/>
    <w:rsid w:val="001B32E4"/>
    <w:rsid w:val="001B32FB"/>
    <w:rsid w:val="001B3666"/>
    <w:rsid w:val="001B37C4"/>
    <w:rsid w:val="001B3864"/>
    <w:rsid w:val="001B387B"/>
    <w:rsid w:val="001B38AB"/>
    <w:rsid w:val="001B39F9"/>
    <w:rsid w:val="001B3AFF"/>
    <w:rsid w:val="001B3BD7"/>
    <w:rsid w:val="001B3C06"/>
    <w:rsid w:val="001B3D10"/>
    <w:rsid w:val="001B3DC8"/>
    <w:rsid w:val="001B4005"/>
    <w:rsid w:val="001B41A9"/>
    <w:rsid w:val="001B41F3"/>
    <w:rsid w:val="001B423F"/>
    <w:rsid w:val="001B454A"/>
    <w:rsid w:val="001B455A"/>
    <w:rsid w:val="001B4571"/>
    <w:rsid w:val="001B4601"/>
    <w:rsid w:val="001B4863"/>
    <w:rsid w:val="001B4984"/>
    <w:rsid w:val="001B49CF"/>
    <w:rsid w:val="001B4A73"/>
    <w:rsid w:val="001B4FF3"/>
    <w:rsid w:val="001B5434"/>
    <w:rsid w:val="001B54D9"/>
    <w:rsid w:val="001B5573"/>
    <w:rsid w:val="001B5582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0CA"/>
    <w:rsid w:val="001B61D7"/>
    <w:rsid w:val="001B61E8"/>
    <w:rsid w:val="001B6317"/>
    <w:rsid w:val="001B6509"/>
    <w:rsid w:val="001B66A3"/>
    <w:rsid w:val="001B6705"/>
    <w:rsid w:val="001B6997"/>
    <w:rsid w:val="001B6A49"/>
    <w:rsid w:val="001B6EEE"/>
    <w:rsid w:val="001B7121"/>
    <w:rsid w:val="001B725A"/>
    <w:rsid w:val="001B748B"/>
    <w:rsid w:val="001B7CBE"/>
    <w:rsid w:val="001C0072"/>
    <w:rsid w:val="001C00F7"/>
    <w:rsid w:val="001C02BF"/>
    <w:rsid w:val="001C0341"/>
    <w:rsid w:val="001C03CA"/>
    <w:rsid w:val="001C06B7"/>
    <w:rsid w:val="001C0C37"/>
    <w:rsid w:val="001C0EB4"/>
    <w:rsid w:val="001C1076"/>
    <w:rsid w:val="001C1288"/>
    <w:rsid w:val="001C14DA"/>
    <w:rsid w:val="001C154A"/>
    <w:rsid w:val="001C17CF"/>
    <w:rsid w:val="001C184B"/>
    <w:rsid w:val="001C1981"/>
    <w:rsid w:val="001C1A01"/>
    <w:rsid w:val="001C27A1"/>
    <w:rsid w:val="001C29A7"/>
    <w:rsid w:val="001C2A1F"/>
    <w:rsid w:val="001C2CFD"/>
    <w:rsid w:val="001C2DF1"/>
    <w:rsid w:val="001C2EB3"/>
    <w:rsid w:val="001C33F1"/>
    <w:rsid w:val="001C340F"/>
    <w:rsid w:val="001C3507"/>
    <w:rsid w:val="001C3821"/>
    <w:rsid w:val="001C383C"/>
    <w:rsid w:val="001C38F3"/>
    <w:rsid w:val="001C3B5C"/>
    <w:rsid w:val="001C3C1E"/>
    <w:rsid w:val="001C3D34"/>
    <w:rsid w:val="001C3D49"/>
    <w:rsid w:val="001C3D5A"/>
    <w:rsid w:val="001C3EF8"/>
    <w:rsid w:val="001C3F83"/>
    <w:rsid w:val="001C3FCE"/>
    <w:rsid w:val="001C455B"/>
    <w:rsid w:val="001C4663"/>
    <w:rsid w:val="001C46E6"/>
    <w:rsid w:val="001C48F2"/>
    <w:rsid w:val="001C4A24"/>
    <w:rsid w:val="001C4AE0"/>
    <w:rsid w:val="001C4C9A"/>
    <w:rsid w:val="001C4CF5"/>
    <w:rsid w:val="001C4DBA"/>
    <w:rsid w:val="001C4FA9"/>
    <w:rsid w:val="001C560C"/>
    <w:rsid w:val="001C5943"/>
    <w:rsid w:val="001C5972"/>
    <w:rsid w:val="001C59D1"/>
    <w:rsid w:val="001C59E2"/>
    <w:rsid w:val="001C5B6C"/>
    <w:rsid w:val="001C5D02"/>
    <w:rsid w:val="001C5DB1"/>
    <w:rsid w:val="001C5E12"/>
    <w:rsid w:val="001C61C7"/>
    <w:rsid w:val="001C61CB"/>
    <w:rsid w:val="001C6256"/>
    <w:rsid w:val="001C629F"/>
    <w:rsid w:val="001C646F"/>
    <w:rsid w:val="001C657E"/>
    <w:rsid w:val="001C6A74"/>
    <w:rsid w:val="001C70AD"/>
    <w:rsid w:val="001C75E4"/>
    <w:rsid w:val="001C7658"/>
    <w:rsid w:val="001C77B7"/>
    <w:rsid w:val="001D01CB"/>
    <w:rsid w:val="001D05BF"/>
    <w:rsid w:val="001D069B"/>
    <w:rsid w:val="001D09E0"/>
    <w:rsid w:val="001D0B7F"/>
    <w:rsid w:val="001D0C60"/>
    <w:rsid w:val="001D0C65"/>
    <w:rsid w:val="001D0E6A"/>
    <w:rsid w:val="001D0F4B"/>
    <w:rsid w:val="001D1006"/>
    <w:rsid w:val="001D1A7E"/>
    <w:rsid w:val="001D1F9C"/>
    <w:rsid w:val="001D21D1"/>
    <w:rsid w:val="001D228C"/>
    <w:rsid w:val="001D2694"/>
    <w:rsid w:val="001D27C3"/>
    <w:rsid w:val="001D290A"/>
    <w:rsid w:val="001D2B09"/>
    <w:rsid w:val="001D2BCA"/>
    <w:rsid w:val="001D2D3F"/>
    <w:rsid w:val="001D2EE6"/>
    <w:rsid w:val="001D308E"/>
    <w:rsid w:val="001D35D5"/>
    <w:rsid w:val="001D3A75"/>
    <w:rsid w:val="001D40CB"/>
    <w:rsid w:val="001D4108"/>
    <w:rsid w:val="001D43D4"/>
    <w:rsid w:val="001D443F"/>
    <w:rsid w:val="001D4604"/>
    <w:rsid w:val="001D4790"/>
    <w:rsid w:val="001D4BFC"/>
    <w:rsid w:val="001D50F1"/>
    <w:rsid w:val="001D51CB"/>
    <w:rsid w:val="001D545F"/>
    <w:rsid w:val="001D5736"/>
    <w:rsid w:val="001D5904"/>
    <w:rsid w:val="001D5CEB"/>
    <w:rsid w:val="001D5F2B"/>
    <w:rsid w:val="001D61BB"/>
    <w:rsid w:val="001D646C"/>
    <w:rsid w:val="001D683C"/>
    <w:rsid w:val="001D69B4"/>
    <w:rsid w:val="001D6B71"/>
    <w:rsid w:val="001D6F05"/>
    <w:rsid w:val="001D70DC"/>
    <w:rsid w:val="001D7145"/>
    <w:rsid w:val="001D7319"/>
    <w:rsid w:val="001D75F0"/>
    <w:rsid w:val="001D7684"/>
    <w:rsid w:val="001D7C6F"/>
    <w:rsid w:val="001D7E27"/>
    <w:rsid w:val="001D7F94"/>
    <w:rsid w:val="001E045E"/>
    <w:rsid w:val="001E0621"/>
    <w:rsid w:val="001E07CC"/>
    <w:rsid w:val="001E07F5"/>
    <w:rsid w:val="001E0982"/>
    <w:rsid w:val="001E1095"/>
    <w:rsid w:val="001E111F"/>
    <w:rsid w:val="001E12FA"/>
    <w:rsid w:val="001E1586"/>
    <w:rsid w:val="001E20BC"/>
    <w:rsid w:val="001E22EE"/>
    <w:rsid w:val="001E2322"/>
    <w:rsid w:val="001E2409"/>
    <w:rsid w:val="001E262E"/>
    <w:rsid w:val="001E2746"/>
    <w:rsid w:val="001E2842"/>
    <w:rsid w:val="001E2CD5"/>
    <w:rsid w:val="001E2D16"/>
    <w:rsid w:val="001E32F5"/>
    <w:rsid w:val="001E33C0"/>
    <w:rsid w:val="001E360F"/>
    <w:rsid w:val="001E36B9"/>
    <w:rsid w:val="001E37D2"/>
    <w:rsid w:val="001E3AE5"/>
    <w:rsid w:val="001E3B25"/>
    <w:rsid w:val="001E3F8C"/>
    <w:rsid w:val="001E3FF6"/>
    <w:rsid w:val="001E4369"/>
    <w:rsid w:val="001E45EE"/>
    <w:rsid w:val="001E4714"/>
    <w:rsid w:val="001E48BC"/>
    <w:rsid w:val="001E48DF"/>
    <w:rsid w:val="001E4C6D"/>
    <w:rsid w:val="001E4E4B"/>
    <w:rsid w:val="001E4FC7"/>
    <w:rsid w:val="001E506A"/>
    <w:rsid w:val="001E5111"/>
    <w:rsid w:val="001E5275"/>
    <w:rsid w:val="001E5960"/>
    <w:rsid w:val="001E5C24"/>
    <w:rsid w:val="001E5CA8"/>
    <w:rsid w:val="001E5D0A"/>
    <w:rsid w:val="001E5EFA"/>
    <w:rsid w:val="001E615F"/>
    <w:rsid w:val="001E61DB"/>
    <w:rsid w:val="001E6549"/>
    <w:rsid w:val="001E6767"/>
    <w:rsid w:val="001E6A58"/>
    <w:rsid w:val="001E6B7D"/>
    <w:rsid w:val="001E6D11"/>
    <w:rsid w:val="001E759E"/>
    <w:rsid w:val="001E76ED"/>
    <w:rsid w:val="001E7751"/>
    <w:rsid w:val="001E77BA"/>
    <w:rsid w:val="001E7832"/>
    <w:rsid w:val="001E7B36"/>
    <w:rsid w:val="001E7B89"/>
    <w:rsid w:val="001E7FB0"/>
    <w:rsid w:val="001E7FB5"/>
    <w:rsid w:val="001F0000"/>
    <w:rsid w:val="001F00A8"/>
    <w:rsid w:val="001F021F"/>
    <w:rsid w:val="001F02B4"/>
    <w:rsid w:val="001F03CB"/>
    <w:rsid w:val="001F0861"/>
    <w:rsid w:val="001F0F09"/>
    <w:rsid w:val="001F1341"/>
    <w:rsid w:val="001F1505"/>
    <w:rsid w:val="001F15A4"/>
    <w:rsid w:val="001F16E3"/>
    <w:rsid w:val="001F1726"/>
    <w:rsid w:val="001F1784"/>
    <w:rsid w:val="001F1854"/>
    <w:rsid w:val="001F1988"/>
    <w:rsid w:val="001F1998"/>
    <w:rsid w:val="001F1DA1"/>
    <w:rsid w:val="001F1E8E"/>
    <w:rsid w:val="001F2029"/>
    <w:rsid w:val="001F2073"/>
    <w:rsid w:val="001F2275"/>
    <w:rsid w:val="001F23A7"/>
    <w:rsid w:val="001F23CF"/>
    <w:rsid w:val="001F257B"/>
    <w:rsid w:val="001F289E"/>
    <w:rsid w:val="001F291D"/>
    <w:rsid w:val="001F2AB2"/>
    <w:rsid w:val="001F2C6D"/>
    <w:rsid w:val="001F2CBA"/>
    <w:rsid w:val="001F2FD1"/>
    <w:rsid w:val="001F30D9"/>
    <w:rsid w:val="001F3101"/>
    <w:rsid w:val="001F31E2"/>
    <w:rsid w:val="001F334B"/>
    <w:rsid w:val="001F33BA"/>
    <w:rsid w:val="001F33D6"/>
    <w:rsid w:val="001F372C"/>
    <w:rsid w:val="001F3BD3"/>
    <w:rsid w:val="001F3C8E"/>
    <w:rsid w:val="001F3CD2"/>
    <w:rsid w:val="001F4001"/>
    <w:rsid w:val="001F449E"/>
    <w:rsid w:val="001F453B"/>
    <w:rsid w:val="001F4597"/>
    <w:rsid w:val="001F484C"/>
    <w:rsid w:val="001F4B65"/>
    <w:rsid w:val="001F4BBE"/>
    <w:rsid w:val="001F4E85"/>
    <w:rsid w:val="001F5116"/>
    <w:rsid w:val="001F51F0"/>
    <w:rsid w:val="001F5309"/>
    <w:rsid w:val="001F5480"/>
    <w:rsid w:val="001F5490"/>
    <w:rsid w:val="001F54EB"/>
    <w:rsid w:val="001F5597"/>
    <w:rsid w:val="001F563B"/>
    <w:rsid w:val="001F57A5"/>
    <w:rsid w:val="001F5812"/>
    <w:rsid w:val="001F5A72"/>
    <w:rsid w:val="001F5C2D"/>
    <w:rsid w:val="001F5F3B"/>
    <w:rsid w:val="001F5FC4"/>
    <w:rsid w:val="001F5FF3"/>
    <w:rsid w:val="001F60B3"/>
    <w:rsid w:val="001F6404"/>
    <w:rsid w:val="001F6581"/>
    <w:rsid w:val="001F6631"/>
    <w:rsid w:val="001F67E3"/>
    <w:rsid w:val="001F6B15"/>
    <w:rsid w:val="001F6B26"/>
    <w:rsid w:val="001F6D62"/>
    <w:rsid w:val="001F6E1A"/>
    <w:rsid w:val="001F7062"/>
    <w:rsid w:val="001F769B"/>
    <w:rsid w:val="001F789E"/>
    <w:rsid w:val="001F7C3F"/>
    <w:rsid w:val="001F7D68"/>
    <w:rsid w:val="001F7E93"/>
    <w:rsid w:val="002000B7"/>
    <w:rsid w:val="002004E9"/>
    <w:rsid w:val="00200570"/>
    <w:rsid w:val="00200707"/>
    <w:rsid w:val="00200AE6"/>
    <w:rsid w:val="0020111A"/>
    <w:rsid w:val="002012A3"/>
    <w:rsid w:val="00201466"/>
    <w:rsid w:val="002014D6"/>
    <w:rsid w:val="00201CA6"/>
    <w:rsid w:val="00202070"/>
    <w:rsid w:val="00202194"/>
    <w:rsid w:val="00202345"/>
    <w:rsid w:val="00202584"/>
    <w:rsid w:val="00202608"/>
    <w:rsid w:val="002026A8"/>
    <w:rsid w:val="002027BD"/>
    <w:rsid w:val="00202B7C"/>
    <w:rsid w:val="00202F4D"/>
    <w:rsid w:val="00203050"/>
    <w:rsid w:val="0020319A"/>
    <w:rsid w:val="002032D0"/>
    <w:rsid w:val="00203397"/>
    <w:rsid w:val="00203909"/>
    <w:rsid w:val="00203EBB"/>
    <w:rsid w:val="002049F8"/>
    <w:rsid w:val="00204A66"/>
    <w:rsid w:val="00204D9C"/>
    <w:rsid w:val="002050FE"/>
    <w:rsid w:val="00205117"/>
    <w:rsid w:val="0020514B"/>
    <w:rsid w:val="002053EF"/>
    <w:rsid w:val="00205425"/>
    <w:rsid w:val="0020568E"/>
    <w:rsid w:val="002056EE"/>
    <w:rsid w:val="0020572A"/>
    <w:rsid w:val="0020596A"/>
    <w:rsid w:val="00205983"/>
    <w:rsid w:val="00205A11"/>
    <w:rsid w:val="00205B1A"/>
    <w:rsid w:val="0020601B"/>
    <w:rsid w:val="00206036"/>
    <w:rsid w:val="002060FB"/>
    <w:rsid w:val="00206191"/>
    <w:rsid w:val="00206318"/>
    <w:rsid w:val="0020636C"/>
    <w:rsid w:val="0020663D"/>
    <w:rsid w:val="0020686F"/>
    <w:rsid w:val="00206953"/>
    <w:rsid w:val="002069EA"/>
    <w:rsid w:val="00206BEE"/>
    <w:rsid w:val="00206CE0"/>
    <w:rsid w:val="00206DC4"/>
    <w:rsid w:val="00206E4B"/>
    <w:rsid w:val="00206E70"/>
    <w:rsid w:val="00206EF5"/>
    <w:rsid w:val="00207119"/>
    <w:rsid w:val="002071DC"/>
    <w:rsid w:val="002072E9"/>
    <w:rsid w:val="0020747C"/>
    <w:rsid w:val="0020748D"/>
    <w:rsid w:val="00207626"/>
    <w:rsid w:val="002079EF"/>
    <w:rsid w:val="00207A7D"/>
    <w:rsid w:val="00207B0A"/>
    <w:rsid w:val="00207BD4"/>
    <w:rsid w:val="00207F6E"/>
    <w:rsid w:val="00210106"/>
    <w:rsid w:val="00210181"/>
    <w:rsid w:val="00210463"/>
    <w:rsid w:val="0021090B"/>
    <w:rsid w:val="00210ACF"/>
    <w:rsid w:val="00210B0F"/>
    <w:rsid w:val="00210DBF"/>
    <w:rsid w:val="00210DF9"/>
    <w:rsid w:val="00210EA5"/>
    <w:rsid w:val="00211063"/>
    <w:rsid w:val="0021115F"/>
    <w:rsid w:val="002111A7"/>
    <w:rsid w:val="002112E7"/>
    <w:rsid w:val="002116C5"/>
    <w:rsid w:val="0021185E"/>
    <w:rsid w:val="0021194C"/>
    <w:rsid w:val="002119BB"/>
    <w:rsid w:val="00211C91"/>
    <w:rsid w:val="00211D27"/>
    <w:rsid w:val="00211DF9"/>
    <w:rsid w:val="00211F1E"/>
    <w:rsid w:val="0021208A"/>
    <w:rsid w:val="00212125"/>
    <w:rsid w:val="00212331"/>
    <w:rsid w:val="0021235F"/>
    <w:rsid w:val="002123E5"/>
    <w:rsid w:val="00212537"/>
    <w:rsid w:val="00212572"/>
    <w:rsid w:val="0021258E"/>
    <w:rsid w:val="00212760"/>
    <w:rsid w:val="002127DC"/>
    <w:rsid w:val="00212C5B"/>
    <w:rsid w:val="002131DA"/>
    <w:rsid w:val="002132C5"/>
    <w:rsid w:val="00213325"/>
    <w:rsid w:val="0021341B"/>
    <w:rsid w:val="0021354E"/>
    <w:rsid w:val="002139FE"/>
    <w:rsid w:val="00213C52"/>
    <w:rsid w:val="00213DBB"/>
    <w:rsid w:val="00213FAF"/>
    <w:rsid w:val="00214009"/>
    <w:rsid w:val="00214485"/>
    <w:rsid w:val="002144C7"/>
    <w:rsid w:val="002149D1"/>
    <w:rsid w:val="00214AAE"/>
    <w:rsid w:val="00214DD0"/>
    <w:rsid w:val="00214FA9"/>
    <w:rsid w:val="002152E0"/>
    <w:rsid w:val="00215755"/>
    <w:rsid w:val="0021589F"/>
    <w:rsid w:val="002158AC"/>
    <w:rsid w:val="0021593D"/>
    <w:rsid w:val="00215998"/>
    <w:rsid w:val="00215B23"/>
    <w:rsid w:val="00215D26"/>
    <w:rsid w:val="00215E0B"/>
    <w:rsid w:val="00215F36"/>
    <w:rsid w:val="00216075"/>
    <w:rsid w:val="002161AB"/>
    <w:rsid w:val="002161FB"/>
    <w:rsid w:val="00216920"/>
    <w:rsid w:val="0021693F"/>
    <w:rsid w:val="00216A28"/>
    <w:rsid w:val="00216C48"/>
    <w:rsid w:val="00216C4A"/>
    <w:rsid w:val="00217024"/>
    <w:rsid w:val="002170E6"/>
    <w:rsid w:val="002171CF"/>
    <w:rsid w:val="0021752E"/>
    <w:rsid w:val="002175BD"/>
    <w:rsid w:val="002175FF"/>
    <w:rsid w:val="0021791F"/>
    <w:rsid w:val="00217B12"/>
    <w:rsid w:val="00217BFD"/>
    <w:rsid w:val="0022033A"/>
    <w:rsid w:val="00220384"/>
    <w:rsid w:val="0022067D"/>
    <w:rsid w:val="0022077B"/>
    <w:rsid w:val="00220894"/>
    <w:rsid w:val="002209A5"/>
    <w:rsid w:val="00220BA0"/>
    <w:rsid w:val="00220CB6"/>
    <w:rsid w:val="00220EE1"/>
    <w:rsid w:val="002211BE"/>
    <w:rsid w:val="00221400"/>
    <w:rsid w:val="0022198A"/>
    <w:rsid w:val="00221CDE"/>
    <w:rsid w:val="00221D4C"/>
    <w:rsid w:val="00222071"/>
    <w:rsid w:val="0022241C"/>
    <w:rsid w:val="00222537"/>
    <w:rsid w:val="00222599"/>
    <w:rsid w:val="002225D7"/>
    <w:rsid w:val="0022262C"/>
    <w:rsid w:val="002226BD"/>
    <w:rsid w:val="00222821"/>
    <w:rsid w:val="00222904"/>
    <w:rsid w:val="0022297D"/>
    <w:rsid w:val="00222A93"/>
    <w:rsid w:val="00222C55"/>
    <w:rsid w:val="00222CF3"/>
    <w:rsid w:val="00222EF1"/>
    <w:rsid w:val="00222F6F"/>
    <w:rsid w:val="00222F96"/>
    <w:rsid w:val="002231D4"/>
    <w:rsid w:val="002232C9"/>
    <w:rsid w:val="002233D0"/>
    <w:rsid w:val="0022358B"/>
    <w:rsid w:val="00223859"/>
    <w:rsid w:val="0022398C"/>
    <w:rsid w:val="002239AF"/>
    <w:rsid w:val="00223C99"/>
    <w:rsid w:val="00223CC1"/>
    <w:rsid w:val="00223E5C"/>
    <w:rsid w:val="00223FE8"/>
    <w:rsid w:val="00224045"/>
    <w:rsid w:val="0022426B"/>
    <w:rsid w:val="00224384"/>
    <w:rsid w:val="002248ED"/>
    <w:rsid w:val="00224A37"/>
    <w:rsid w:val="00224AAB"/>
    <w:rsid w:val="00224C9A"/>
    <w:rsid w:val="00224D66"/>
    <w:rsid w:val="00224F39"/>
    <w:rsid w:val="00224FBF"/>
    <w:rsid w:val="00225037"/>
    <w:rsid w:val="00225089"/>
    <w:rsid w:val="00225148"/>
    <w:rsid w:val="00225195"/>
    <w:rsid w:val="00225286"/>
    <w:rsid w:val="002252BB"/>
    <w:rsid w:val="00225427"/>
    <w:rsid w:val="0022579D"/>
    <w:rsid w:val="002259E0"/>
    <w:rsid w:val="00225A92"/>
    <w:rsid w:val="002262E0"/>
    <w:rsid w:val="0022667D"/>
    <w:rsid w:val="00226985"/>
    <w:rsid w:val="002269FF"/>
    <w:rsid w:val="00226AB5"/>
    <w:rsid w:val="00226BAC"/>
    <w:rsid w:val="00226D2B"/>
    <w:rsid w:val="00226D7C"/>
    <w:rsid w:val="002271CC"/>
    <w:rsid w:val="00227370"/>
    <w:rsid w:val="002273D2"/>
    <w:rsid w:val="00227434"/>
    <w:rsid w:val="002277F7"/>
    <w:rsid w:val="002279F6"/>
    <w:rsid w:val="00227A6F"/>
    <w:rsid w:val="00227B31"/>
    <w:rsid w:val="00227C65"/>
    <w:rsid w:val="00227E50"/>
    <w:rsid w:val="00230071"/>
    <w:rsid w:val="00230288"/>
    <w:rsid w:val="00230330"/>
    <w:rsid w:val="0023046D"/>
    <w:rsid w:val="002307B8"/>
    <w:rsid w:val="00230CCC"/>
    <w:rsid w:val="00231365"/>
    <w:rsid w:val="002313CE"/>
    <w:rsid w:val="002315DA"/>
    <w:rsid w:val="002317E8"/>
    <w:rsid w:val="00231AFC"/>
    <w:rsid w:val="00231B60"/>
    <w:rsid w:val="00231D53"/>
    <w:rsid w:val="002326E6"/>
    <w:rsid w:val="00232A14"/>
    <w:rsid w:val="00232AEA"/>
    <w:rsid w:val="00232C03"/>
    <w:rsid w:val="00232E05"/>
    <w:rsid w:val="0023304D"/>
    <w:rsid w:val="00233050"/>
    <w:rsid w:val="0023337E"/>
    <w:rsid w:val="0023338E"/>
    <w:rsid w:val="0023361D"/>
    <w:rsid w:val="00233E36"/>
    <w:rsid w:val="00233E7E"/>
    <w:rsid w:val="0023402E"/>
    <w:rsid w:val="0023403F"/>
    <w:rsid w:val="0023426A"/>
    <w:rsid w:val="00234672"/>
    <w:rsid w:val="002346BC"/>
    <w:rsid w:val="002346CA"/>
    <w:rsid w:val="002347A2"/>
    <w:rsid w:val="0023483E"/>
    <w:rsid w:val="002348B4"/>
    <w:rsid w:val="00234A09"/>
    <w:rsid w:val="00234CD1"/>
    <w:rsid w:val="00234E0A"/>
    <w:rsid w:val="00235066"/>
    <w:rsid w:val="00235151"/>
    <w:rsid w:val="00235258"/>
    <w:rsid w:val="0023578D"/>
    <w:rsid w:val="002357BF"/>
    <w:rsid w:val="00235BAA"/>
    <w:rsid w:val="00235C4A"/>
    <w:rsid w:val="00235F64"/>
    <w:rsid w:val="00236057"/>
    <w:rsid w:val="00236295"/>
    <w:rsid w:val="00236316"/>
    <w:rsid w:val="00236643"/>
    <w:rsid w:val="00236967"/>
    <w:rsid w:val="00236A30"/>
    <w:rsid w:val="00236C70"/>
    <w:rsid w:val="00236D16"/>
    <w:rsid w:val="00237145"/>
    <w:rsid w:val="00237198"/>
    <w:rsid w:val="00237412"/>
    <w:rsid w:val="00237633"/>
    <w:rsid w:val="002377C7"/>
    <w:rsid w:val="0023780D"/>
    <w:rsid w:val="00237EB3"/>
    <w:rsid w:val="0024003E"/>
    <w:rsid w:val="002400B5"/>
    <w:rsid w:val="00240147"/>
    <w:rsid w:val="00240301"/>
    <w:rsid w:val="00240585"/>
    <w:rsid w:val="00240617"/>
    <w:rsid w:val="002409D1"/>
    <w:rsid w:val="00240B25"/>
    <w:rsid w:val="00240C11"/>
    <w:rsid w:val="00240FAC"/>
    <w:rsid w:val="00241010"/>
    <w:rsid w:val="00241100"/>
    <w:rsid w:val="00241460"/>
    <w:rsid w:val="0024156A"/>
    <w:rsid w:val="002416E0"/>
    <w:rsid w:val="0024173E"/>
    <w:rsid w:val="00241DE0"/>
    <w:rsid w:val="00241E94"/>
    <w:rsid w:val="00241E9E"/>
    <w:rsid w:val="00242037"/>
    <w:rsid w:val="002421EC"/>
    <w:rsid w:val="0024225F"/>
    <w:rsid w:val="0024253D"/>
    <w:rsid w:val="002428DB"/>
    <w:rsid w:val="002429F9"/>
    <w:rsid w:val="00242D68"/>
    <w:rsid w:val="00242DDB"/>
    <w:rsid w:val="00242FB3"/>
    <w:rsid w:val="002431FC"/>
    <w:rsid w:val="002432AB"/>
    <w:rsid w:val="002432B9"/>
    <w:rsid w:val="00243344"/>
    <w:rsid w:val="002435FA"/>
    <w:rsid w:val="002437A4"/>
    <w:rsid w:val="00243953"/>
    <w:rsid w:val="0024396C"/>
    <w:rsid w:val="002439C2"/>
    <w:rsid w:val="00243B69"/>
    <w:rsid w:val="00243F8D"/>
    <w:rsid w:val="0024432B"/>
    <w:rsid w:val="0024441D"/>
    <w:rsid w:val="00244723"/>
    <w:rsid w:val="00244C5C"/>
    <w:rsid w:val="00244E23"/>
    <w:rsid w:val="00244E53"/>
    <w:rsid w:val="0024513F"/>
    <w:rsid w:val="002451A5"/>
    <w:rsid w:val="00245237"/>
    <w:rsid w:val="0024539E"/>
    <w:rsid w:val="00245497"/>
    <w:rsid w:val="002454CF"/>
    <w:rsid w:val="00245541"/>
    <w:rsid w:val="00245651"/>
    <w:rsid w:val="0024572B"/>
    <w:rsid w:val="00245E49"/>
    <w:rsid w:val="00245E83"/>
    <w:rsid w:val="00246139"/>
    <w:rsid w:val="002462B3"/>
    <w:rsid w:val="002462CB"/>
    <w:rsid w:val="002463A7"/>
    <w:rsid w:val="00246433"/>
    <w:rsid w:val="00246640"/>
    <w:rsid w:val="002469E7"/>
    <w:rsid w:val="00246ADD"/>
    <w:rsid w:val="00246B14"/>
    <w:rsid w:val="00246BD7"/>
    <w:rsid w:val="00246CED"/>
    <w:rsid w:val="002470C3"/>
    <w:rsid w:val="002471E9"/>
    <w:rsid w:val="0024724E"/>
    <w:rsid w:val="002474EF"/>
    <w:rsid w:val="0024767A"/>
    <w:rsid w:val="0024783F"/>
    <w:rsid w:val="00247921"/>
    <w:rsid w:val="00247985"/>
    <w:rsid w:val="00247986"/>
    <w:rsid w:val="002479B8"/>
    <w:rsid w:val="00247A57"/>
    <w:rsid w:val="00247D3E"/>
    <w:rsid w:val="00250573"/>
    <w:rsid w:val="002506E2"/>
    <w:rsid w:val="00250876"/>
    <w:rsid w:val="00250D80"/>
    <w:rsid w:val="00250FCB"/>
    <w:rsid w:val="002511DF"/>
    <w:rsid w:val="00251A10"/>
    <w:rsid w:val="00251A63"/>
    <w:rsid w:val="00251AB4"/>
    <w:rsid w:val="00251E29"/>
    <w:rsid w:val="00251F15"/>
    <w:rsid w:val="00251F71"/>
    <w:rsid w:val="002520A3"/>
    <w:rsid w:val="00252234"/>
    <w:rsid w:val="002522BB"/>
    <w:rsid w:val="00252A5D"/>
    <w:rsid w:val="00252F65"/>
    <w:rsid w:val="00252F9A"/>
    <w:rsid w:val="00253083"/>
    <w:rsid w:val="002536FE"/>
    <w:rsid w:val="00253768"/>
    <w:rsid w:val="00253B48"/>
    <w:rsid w:val="00253BB4"/>
    <w:rsid w:val="00253C11"/>
    <w:rsid w:val="0025404F"/>
    <w:rsid w:val="00254082"/>
    <w:rsid w:val="002541D9"/>
    <w:rsid w:val="00254414"/>
    <w:rsid w:val="002546FB"/>
    <w:rsid w:val="002549D0"/>
    <w:rsid w:val="00254D39"/>
    <w:rsid w:val="00254F7F"/>
    <w:rsid w:val="00255364"/>
    <w:rsid w:val="0025555B"/>
    <w:rsid w:val="002557D8"/>
    <w:rsid w:val="00255909"/>
    <w:rsid w:val="00255A26"/>
    <w:rsid w:val="00255AC2"/>
    <w:rsid w:val="00256101"/>
    <w:rsid w:val="00256323"/>
    <w:rsid w:val="002563B8"/>
    <w:rsid w:val="0025645E"/>
    <w:rsid w:val="002569F9"/>
    <w:rsid w:val="00256AC4"/>
    <w:rsid w:val="00256ADD"/>
    <w:rsid w:val="00256C3F"/>
    <w:rsid w:val="00257207"/>
    <w:rsid w:val="0025733F"/>
    <w:rsid w:val="002576AE"/>
    <w:rsid w:val="002576D4"/>
    <w:rsid w:val="002579FE"/>
    <w:rsid w:val="00257A85"/>
    <w:rsid w:val="0026016E"/>
    <w:rsid w:val="00260259"/>
    <w:rsid w:val="002604AD"/>
    <w:rsid w:val="0026058C"/>
    <w:rsid w:val="002605A9"/>
    <w:rsid w:val="002608E9"/>
    <w:rsid w:val="00260BF0"/>
    <w:rsid w:val="00260FCE"/>
    <w:rsid w:val="002612E7"/>
    <w:rsid w:val="002616BA"/>
    <w:rsid w:val="00261AEA"/>
    <w:rsid w:val="00261B2B"/>
    <w:rsid w:val="00261F66"/>
    <w:rsid w:val="0026268F"/>
    <w:rsid w:val="002626BC"/>
    <w:rsid w:val="00262888"/>
    <w:rsid w:val="00262AAF"/>
    <w:rsid w:val="00262C5A"/>
    <w:rsid w:val="00262DD7"/>
    <w:rsid w:val="00262E30"/>
    <w:rsid w:val="00262E41"/>
    <w:rsid w:val="0026312D"/>
    <w:rsid w:val="002631D8"/>
    <w:rsid w:val="002633BE"/>
    <w:rsid w:val="002634F1"/>
    <w:rsid w:val="002637BD"/>
    <w:rsid w:val="00263862"/>
    <w:rsid w:val="002638B4"/>
    <w:rsid w:val="00263C48"/>
    <w:rsid w:val="00263E59"/>
    <w:rsid w:val="00263F46"/>
    <w:rsid w:val="0026400A"/>
    <w:rsid w:val="00264458"/>
    <w:rsid w:val="00264549"/>
    <w:rsid w:val="0026472E"/>
    <w:rsid w:val="002647A8"/>
    <w:rsid w:val="0026486A"/>
    <w:rsid w:val="00264D2C"/>
    <w:rsid w:val="00264DCF"/>
    <w:rsid w:val="002650E6"/>
    <w:rsid w:val="00265112"/>
    <w:rsid w:val="00265301"/>
    <w:rsid w:val="00265422"/>
    <w:rsid w:val="00265B0A"/>
    <w:rsid w:val="00266081"/>
    <w:rsid w:val="0026676C"/>
    <w:rsid w:val="002668D7"/>
    <w:rsid w:val="0026693A"/>
    <w:rsid w:val="00266A5E"/>
    <w:rsid w:val="00266AF7"/>
    <w:rsid w:val="0026705C"/>
    <w:rsid w:val="00267367"/>
    <w:rsid w:val="002676E8"/>
    <w:rsid w:val="00267721"/>
    <w:rsid w:val="0026774A"/>
    <w:rsid w:val="002677F1"/>
    <w:rsid w:val="0026784B"/>
    <w:rsid w:val="002679B0"/>
    <w:rsid w:val="00267F05"/>
    <w:rsid w:val="002700CB"/>
    <w:rsid w:val="002700D4"/>
    <w:rsid w:val="002701CF"/>
    <w:rsid w:val="0027046F"/>
    <w:rsid w:val="0027057A"/>
    <w:rsid w:val="002708FC"/>
    <w:rsid w:val="002709C0"/>
    <w:rsid w:val="00270F6F"/>
    <w:rsid w:val="00270FC5"/>
    <w:rsid w:val="002710BE"/>
    <w:rsid w:val="002710FD"/>
    <w:rsid w:val="00271293"/>
    <w:rsid w:val="002713B1"/>
    <w:rsid w:val="00271482"/>
    <w:rsid w:val="0027148A"/>
    <w:rsid w:val="002716E9"/>
    <w:rsid w:val="00271AA2"/>
    <w:rsid w:val="00271B59"/>
    <w:rsid w:val="00271BA2"/>
    <w:rsid w:val="00271E5A"/>
    <w:rsid w:val="002720EA"/>
    <w:rsid w:val="002721CA"/>
    <w:rsid w:val="002727A4"/>
    <w:rsid w:val="0027284D"/>
    <w:rsid w:val="002729BD"/>
    <w:rsid w:val="00272A4C"/>
    <w:rsid w:val="00272BFE"/>
    <w:rsid w:val="00272D50"/>
    <w:rsid w:val="00272F24"/>
    <w:rsid w:val="00273183"/>
    <w:rsid w:val="0027348B"/>
    <w:rsid w:val="00273734"/>
    <w:rsid w:val="0027374E"/>
    <w:rsid w:val="0027389F"/>
    <w:rsid w:val="0027390D"/>
    <w:rsid w:val="00273D50"/>
    <w:rsid w:val="00274128"/>
    <w:rsid w:val="00274213"/>
    <w:rsid w:val="0027422B"/>
    <w:rsid w:val="00274238"/>
    <w:rsid w:val="0027439C"/>
    <w:rsid w:val="002747C7"/>
    <w:rsid w:val="00274987"/>
    <w:rsid w:val="002749A9"/>
    <w:rsid w:val="00274A85"/>
    <w:rsid w:val="00274D44"/>
    <w:rsid w:val="002752A0"/>
    <w:rsid w:val="0027539B"/>
    <w:rsid w:val="002753C3"/>
    <w:rsid w:val="002759DC"/>
    <w:rsid w:val="00275C74"/>
    <w:rsid w:val="002760C2"/>
    <w:rsid w:val="0027651D"/>
    <w:rsid w:val="00276A2F"/>
    <w:rsid w:val="00276AF4"/>
    <w:rsid w:val="00277186"/>
    <w:rsid w:val="0027722A"/>
    <w:rsid w:val="002772DE"/>
    <w:rsid w:val="0027769F"/>
    <w:rsid w:val="002776C7"/>
    <w:rsid w:val="00277AC5"/>
    <w:rsid w:val="00277CA3"/>
    <w:rsid w:val="00277D84"/>
    <w:rsid w:val="00277EB8"/>
    <w:rsid w:val="00277F38"/>
    <w:rsid w:val="00280155"/>
    <w:rsid w:val="0028020C"/>
    <w:rsid w:val="002802AA"/>
    <w:rsid w:val="002803A4"/>
    <w:rsid w:val="00280496"/>
    <w:rsid w:val="002805E6"/>
    <w:rsid w:val="00280606"/>
    <w:rsid w:val="00280966"/>
    <w:rsid w:val="00280A81"/>
    <w:rsid w:val="00280B01"/>
    <w:rsid w:val="00280E98"/>
    <w:rsid w:val="00281029"/>
    <w:rsid w:val="002813DD"/>
    <w:rsid w:val="0028160F"/>
    <w:rsid w:val="002817DE"/>
    <w:rsid w:val="00281959"/>
    <w:rsid w:val="002819BB"/>
    <w:rsid w:val="00281B1E"/>
    <w:rsid w:val="00281B82"/>
    <w:rsid w:val="00281C74"/>
    <w:rsid w:val="00281D14"/>
    <w:rsid w:val="00282347"/>
    <w:rsid w:val="00282A56"/>
    <w:rsid w:val="00282C8F"/>
    <w:rsid w:val="00283054"/>
    <w:rsid w:val="00283169"/>
    <w:rsid w:val="0028316D"/>
    <w:rsid w:val="002835B5"/>
    <w:rsid w:val="002836B2"/>
    <w:rsid w:val="0028374B"/>
    <w:rsid w:val="002837D9"/>
    <w:rsid w:val="002838AF"/>
    <w:rsid w:val="00283921"/>
    <w:rsid w:val="00283B46"/>
    <w:rsid w:val="00283BAF"/>
    <w:rsid w:val="00283CAB"/>
    <w:rsid w:val="00283E11"/>
    <w:rsid w:val="00283EAA"/>
    <w:rsid w:val="002842E8"/>
    <w:rsid w:val="00284359"/>
    <w:rsid w:val="00284541"/>
    <w:rsid w:val="00284656"/>
    <w:rsid w:val="0028476F"/>
    <w:rsid w:val="00284A57"/>
    <w:rsid w:val="00284BBC"/>
    <w:rsid w:val="00284C79"/>
    <w:rsid w:val="00284D48"/>
    <w:rsid w:val="00284DA6"/>
    <w:rsid w:val="0028514C"/>
    <w:rsid w:val="002852B1"/>
    <w:rsid w:val="00285325"/>
    <w:rsid w:val="002853CE"/>
    <w:rsid w:val="0028541F"/>
    <w:rsid w:val="002855B1"/>
    <w:rsid w:val="00285A8D"/>
    <w:rsid w:val="00286008"/>
    <w:rsid w:val="002862CF"/>
    <w:rsid w:val="00286439"/>
    <w:rsid w:val="0028660E"/>
    <w:rsid w:val="0028681C"/>
    <w:rsid w:val="0028690B"/>
    <w:rsid w:val="00286AF6"/>
    <w:rsid w:val="00286C7C"/>
    <w:rsid w:val="00286EC4"/>
    <w:rsid w:val="00286F32"/>
    <w:rsid w:val="00286F38"/>
    <w:rsid w:val="00286F89"/>
    <w:rsid w:val="002870F9"/>
    <w:rsid w:val="00287287"/>
    <w:rsid w:val="002872AD"/>
    <w:rsid w:val="002874D1"/>
    <w:rsid w:val="0028750A"/>
    <w:rsid w:val="00287567"/>
    <w:rsid w:val="0028756D"/>
    <w:rsid w:val="002876BE"/>
    <w:rsid w:val="00287727"/>
    <w:rsid w:val="0028777E"/>
    <w:rsid w:val="0028780D"/>
    <w:rsid w:val="002879C9"/>
    <w:rsid w:val="00287A07"/>
    <w:rsid w:val="00287BA2"/>
    <w:rsid w:val="00287DAD"/>
    <w:rsid w:val="00287F18"/>
    <w:rsid w:val="00287F49"/>
    <w:rsid w:val="00287FFE"/>
    <w:rsid w:val="00290113"/>
    <w:rsid w:val="0029029E"/>
    <w:rsid w:val="00290340"/>
    <w:rsid w:val="002903A5"/>
    <w:rsid w:val="00290564"/>
    <w:rsid w:val="00290B53"/>
    <w:rsid w:val="00290BCB"/>
    <w:rsid w:val="00290E80"/>
    <w:rsid w:val="00291137"/>
    <w:rsid w:val="002911E7"/>
    <w:rsid w:val="0029123B"/>
    <w:rsid w:val="00291325"/>
    <w:rsid w:val="0029150F"/>
    <w:rsid w:val="0029164C"/>
    <w:rsid w:val="002917F8"/>
    <w:rsid w:val="0029190F"/>
    <w:rsid w:val="00291AC4"/>
    <w:rsid w:val="00291B58"/>
    <w:rsid w:val="00291BDF"/>
    <w:rsid w:val="00291D6A"/>
    <w:rsid w:val="0029202D"/>
    <w:rsid w:val="00292123"/>
    <w:rsid w:val="002922E6"/>
    <w:rsid w:val="00292363"/>
    <w:rsid w:val="002923B0"/>
    <w:rsid w:val="002924B0"/>
    <w:rsid w:val="002925DC"/>
    <w:rsid w:val="00292824"/>
    <w:rsid w:val="00292B5A"/>
    <w:rsid w:val="00292F50"/>
    <w:rsid w:val="002930E5"/>
    <w:rsid w:val="00293153"/>
    <w:rsid w:val="002931C3"/>
    <w:rsid w:val="0029338B"/>
    <w:rsid w:val="0029369B"/>
    <w:rsid w:val="002936ED"/>
    <w:rsid w:val="002936EE"/>
    <w:rsid w:val="00293D4C"/>
    <w:rsid w:val="00293DA2"/>
    <w:rsid w:val="0029411F"/>
    <w:rsid w:val="00294188"/>
    <w:rsid w:val="0029418A"/>
    <w:rsid w:val="002941BD"/>
    <w:rsid w:val="002941D8"/>
    <w:rsid w:val="002943EA"/>
    <w:rsid w:val="002944D2"/>
    <w:rsid w:val="0029454B"/>
    <w:rsid w:val="002945E1"/>
    <w:rsid w:val="0029465E"/>
    <w:rsid w:val="0029472F"/>
    <w:rsid w:val="00294B4C"/>
    <w:rsid w:val="00294BA4"/>
    <w:rsid w:val="00294BED"/>
    <w:rsid w:val="00294C62"/>
    <w:rsid w:val="00294E38"/>
    <w:rsid w:val="00294E7E"/>
    <w:rsid w:val="002952F5"/>
    <w:rsid w:val="0029545E"/>
    <w:rsid w:val="002955BF"/>
    <w:rsid w:val="0029567F"/>
    <w:rsid w:val="002957EF"/>
    <w:rsid w:val="0029582F"/>
    <w:rsid w:val="00295A89"/>
    <w:rsid w:val="00295FFD"/>
    <w:rsid w:val="00296146"/>
    <w:rsid w:val="00296149"/>
    <w:rsid w:val="002964EF"/>
    <w:rsid w:val="0029659C"/>
    <w:rsid w:val="0029671F"/>
    <w:rsid w:val="0029673D"/>
    <w:rsid w:val="00296A91"/>
    <w:rsid w:val="002970B7"/>
    <w:rsid w:val="00297171"/>
    <w:rsid w:val="00297266"/>
    <w:rsid w:val="002973A6"/>
    <w:rsid w:val="0029747A"/>
    <w:rsid w:val="002974D6"/>
    <w:rsid w:val="00297614"/>
    <w:rsid w:val="002976DA"/>
    <w:rsid w:val="002976FD"/>
    <w:rsid w:val="00297701"/>
    <w:rsid w:val="00297753"/>
    <w:rsid w:val="002A01BF"/>
    <w:rsid w:val="002A03D0"/>
    <w:rsid w:val="002A0451"/>
    <w:rsid w:val="002A0D95"/>
    <w:rsid w:val="002A0E15"/>
    <w:rsid w:val="002A0EC1"/>
    <w:rsid w:val="002A102D"/>
    <w:rsid w:val="002A118C"/>
    <w:rsid w:val="002A135D"/>
    <w:rsid w:val="002A141C"/>
    <w:rsid w:val="002A15A3"/>
    <w:rsid w:val="002A1719"/>
    <w:rsid w:val="002A18D3"/>
    <w:rsid w:val="002A19BC"/>
    <w:rsid w:val="002A1FC5"/>
    <w:rsid w:val="002A216E"/>
    <w:rsid w:val="002A21C0"/>
    <w:rsid w:val="002A23B9"/>
    <w:rsid w:val="002A24C1"/>
    <w:rsid w:val="002A269A"/>
    <w:rsid w:val="002A26C4"/>
    <w:rsid w:val="002A27AB"/>
    <w:rsid w:val="002A287E"/>
    <w:rsid w:val="002A2955"/>
    <w:rsid w:val="002A2AE0"/>
    <w:rsid w:val="002A2B9A"/>
    <w:rsid w:val="002A2C90"/>
    <w:rsid w:val="002A2E41"/>
    <w:rsid w:val="002A2E67"/>
    <w:rsid w:val="002A2FA1"/>
    <w:rsid w:val="002A3057"/>
    <w:rsid w:val="002A308B"/>
    <w:rsid w:val="002A373E"/>
    <w:rsid w:val="002A3D3B"/>
    <w:rsid w:val="002A3DB3"/>
    <w:rsid w:val="002A3F69"/>
    <w:rsid w:val="002A4065"/>
    <w:rsid w:val="002A4941"/>
    <w:rsid w:val="002A497D"/>
    <w:rsid w:val="002A4C79"/>
    <w:rsid w:val="002A4E2D"/>
    <w:rsid w:val="002A50FC"/>
    <w:rsid w:val="002A515F"/>
    <w:rsid w:val="002A519D"/>
    <w:rsid w:val="002A5368"/>
    <w:rsid w:val="002A5564"/>
    <w:rsid w:val="002A5690"/>
    <w:rsid w:val="002A590A"/>
    <w:rsid w:val="002A5932"/>
    <w:rsid w:val="002A5B1F"/>
    <w:rsid w:val="002A5DCC"/>
    <w:rsid w:val="002A5E30"/>
    <w:rsid w:val="002A5E65"/>
    <w:rsid w:val="002A5F01"/>
    <w:rsid w:val="002A6076"/>
    <w:rsid w:val="002A67C0"/>
    <w:rsid w:val="002A688D"/>
    <w:rsid w:val="002A68EC"/>
    <w:rsid w:val="002A6D7B"/>
    <w:rsid w:val="002A6DC2"/>
    <w:rsid w:val="002A6DCB"/>
    <w:rsid w:val="002A6FBC"/>
    <w:rsid w:val="002A7320"/>
    <w:rsid w:val="002A799E"/>
    <w:rsid w:val="002A79B8"/>
    <w:rsid w:val="002A7B58"/>
    <w:rsid w:val="002A7D92"/>
    <w:rsid w:val="002A7E20"/>
    <w:rsid w:val="002A7E41"/>
    <w:rsid w:val="002B008B"/>
    <w:rsid w:val="002B019B"/>
    <w:rsid w:val="002B026C"/>
    <w:rsid w:val="002B0348"/>
    <w:rsid w:val="002B0399"/>
    <w:rsid w:val="002B06E9"/>
    <w:rsid w:val="002B0B68"/>
    <w:rsid w:val="002B0BD6"/>
    <w:rsid w:val="002B144C"/>
    <w:rsid w:val="002B1482"/>
    <w:rsid w:val="002B15A5"/>
    <w:rsid w:val="002B1643"/>
    <w:rsid w:val="002B185E"/>
    <w:rsid w:val="002B191E"/>
    <w:rsid w:val="002B1DB1"/>
    <w:rsid w:val="002B1DF1"/>
    <w:rsid w:val="002B1EB2"/>
    <w:rsid w:val="002B1EB5"/>
    <w:rsid w:val="002B1F75"/>
    <w:rsid w:val="002B23BC"/>
    <w:rsid w:val="002B24E7"/>
    <w:rsid w:val="002B2AF7"/>
    <w:rsid w:val="002B2E13"/>
    <w:rsid w:val="002B2ED7"/>
    <w:rsid w:val="002B3020"/>
    <w:rsid w:val="002B3022"/>
    <w:rsid w:val="002B3265"/>
    <w:rsid w:val="002B3414"/>
    <w:rsid w:val="002B361C"/>
    <w:rsid w:val="002B3736"/>
    <w:rsid w:val="002B3777"/>
    <w:rsid w:val="002B3859"/>
    <w:rsid w:val="002B393A"/>
    <w:rsid w:val="002B3A6A"/>
    <w:rsid w:val="002B3B96"/>
    <w:rsid w:val="002B3C14"/>
    <w:rsid w:val="002B3FF9"/>
    <w:rsid w:val="002B4001"/>
    <w:rsid w:val="002B4130"/>
    <w:rsid w:val="002B4445"/>
    <w:rsid w:val="002B4736"/>
    <w:rsid w:val="002B4BBA"/>
    <w:rsid w:val="002B4BF0"/>
    <w:rsid w:val="002B4D05"/>
    <w:rsid w:val="002B4E94"/>
    <w:rsid w:val="002B4ED2"/>
    <w:rsid w:val="002B4F1E"/>
    <w:rsid w:val="002B4FDD"/>
    <w:rsid w:val="002B517F"/>
    <w:rsid w:val="002B53CD"/>
    <w:rsid w:val="002B5808"/>
    <w:rsid w:val="002B5A00"/>
    <w:rsid w:val="002B5A48"/>
    <w:rsid w:val="002B5D49"/>
    <w:rsid w:val="002B60BA"/>
    <w:rsid w:val="002B6209"/>
    <w:rsid w:val="002B6407"/>
    <w:rsid w:val="002B64F2"/>
    <w:rsid w:val="002B69A4"/>
    <w:rsid w:val="002B7184"/>
    <w:rsid w:val="002B7219"/>
    <w:rsid w:val="002B7392"/>
    <w:rsid w:val="002B754D"/>
    <w:rsid w:val="002B75D4"/>
    <w:rsid w:val="002B7944"/>
    <w:rsid w:val="002B7BD7"/>
    <w:rsid w:val="002B7E7D"/>
    <w:rsid w:val="002B7FB1"/>
    <w:rsid w:val="002C004B"/>
    <w:rsid w:val="002C0384"/>
    <w:rsid w:val="002C03AD"/>
    <w:rsid w:val="002C072C"/>
    <w:rsid w:val="002C123B"/>
    <w:rsid w:val="002C156E"/>
    <w:rsid w:val="002C16C2"/>
    <w:rsid w:val="002C1A6F"/>
    <w:rsid w:val="002C1D87"/>
    <w:rsid w:val="002C1DAA"/>
    <w:rsid w:val="002C1F5F"/>
    <w:rsid w:val="002C204D"/>
    <w:rsid w:val="002C20A4"/>
    <w:rsid w:val="002C20BB"/>
    <w:rsid w:val="002C2112"/>
    <w:rsid w:val="002C2136"/>
    <w:rsid w:val="002C2363"/>
    <w:rsid w:val="002C243B"/>
    <w:rsid w:val="002C2872"/>
    <w:rsid w:val="002C28D4"/>
    <w:rsid w:val="002C28F7"/>
    <w:rsid w:val="002C2C5D"/>
    <w:rsid w:val="002C2D03"/>
    <w:rsid w:val="002C2D60"/>
    <w:rsid w:val="002C2F6F"/>
    <w:rsid w:val="002C3248"/>
    <w:rsid w:val="002C368D"/>
    <w:rsid w:val="002C3A12"/>
    <w:rsid w:val="002C3A2E"/>
    <w:rsid w:val="002C3B6E"/>
    <w:rsid w:val="002C3E83"/>
    <w:rsid w:val="002C40AC"/>
    <w:rsid w:val="002C41CF"/>
    <w:rsid w:val="002C41D6"/>
    <w:rsid w:val="002C43A9"/>
    <w:rsid w:val="002C45AB"/>
    <w:rsid w:val="002C477F"/>
    <w:rsid w:val="002C47FD"/>
    <w:rsid w:val="002C4802"/>
    <w:rsid w:val="002C4E80"/>
    <w:rsid w:val="002C534B"/>
    <w:rsid w:val="002C53DD"/>
    <w:rsid w:val="002C5880"/>
    <w:rsid w:val="002C5AD0"/>
    <w:rsid w:val="002C5B0E"/>
    <w:rsid w:val="002C609B"/>
    <w:rsid w:val="002C60AD"/>
    <w:rsid w:val="002C626B"/>
    <w:rsid w:val="002C644F"/>
    <w:rsid w:val="002C6833"/>
    <w:rsid w:val="002C692E"/>
    <w:rsid w:val="002C69C2"/>
    <w:rsid w:val="002C6A0A"/>
    <w:rsid w:val="002C6A18"/>
    <w:rsid w:val="002C6B51"/>
    <w:rsid w:val="002C6E7B"/>
    <w:rsid w:val="002C6F21"/>
    <w:rsid w:val="002C70E4"/>
    <w:rsid w:val="002C71E7"/>
    <w:rsid w:val="002C7354"/>
    <w:rsid w:val="002C741B"/>
    <w:rsid w:val="002C770C"/>
    <w:rsid w:val="002C7802"/>
    <w:rsid w:val="002C7A72"/>
    <w:rsid w:val="002D014F"/>
    <w:rsid w:val="002D040F"/>
    <w:rsid w:val="002D0503"/>
    <w:rsid w:val="002D05BF"/>
    <w:rsid w:val="002D0919"/>
    <w:rsid w:val="002D09E8"/>
    <w:rsid w:val="002D0A55"/>
    <w:rsid w:val="002D0A5F"/>
    <w:rsid w:val="002D0C96"/>
    <w:rsid w:val="002D137C"/>
    <w:rsid w:val="002D1440"/>
    <w:rsid w:val="002D15FB"/>
    <w:rsid w:val="002D162A"/>
    <w:rsid w:val="002D162D"/>
    <w:rsid w:val="002D192B"/>
    <w:rsid w:val="002D1E29"/>
    <w:rsid w:val="002D1E31"/>
    <w:rsid w:val="002D1ECC"/>
    <w:rsid w:val="002D1F0C"/>
    <w:rsid w:val="002D2041"/>
    <w:rsid w:val="002D2046"/>
    <w:rsid w:val="002D221F"/>
    <w:rsid w:val="002D2249"/>
    <w:rsid w:val="002D2382"/>
    <w:rsid w:val="002D2977"/>
    <w:rsid w:val="002D299A"/>
    <w:rsid w:val="002D2B13"/>
    <w:rsid w:val="002D2B50"/>
    <w:rsid w:val="002D2BD5"/>
    <w:rsid w:val="002D2D89"/>
    <w:rsid w:val="002D2EB1"/>
    <w:rsid w:val="002D36F0"/>
    <w:rsid w:val="002D3BE2"/>
    <w:rsid w:val="002D3C58"/>
    <w:rsid w:val="002D3CAF"/>
    <w:rsid w:val="002D3DBA"/>
    <w:rsid w:val="002D3FBA"/>
    <w:rsid w:val="002D41AC"/>
    <w:rsid w:val="002D41B4"/>
    <w:rsid w:val="002D42B4"/>
    <w:rsid w:val="002D43FD"/>
    <w:rsid w:val="002D47F6"/>
    <w:rsid w:val="002D4B77"/>
    <w:rsid w:val="002D4E50"/>
    <w:rsid w:val="002D500E"/>
    <w:rsid w:val="002D540B"/>
    <w:rsid w:val="002D544C"/>
    <w:rsid w:val="002D545A"/>
    <w:rsid w:val="002D58C0"/>
    <w:rsid w:val="002D5B4F"/>
    <w:rsid w:val="002D5C11"/>
    <w:rsid w:val="002D5C8E"/>
    <w:rsid w:val="002D5E70"/>
    <w:rsid w:val="002D5EAD"/>
    <w:rsid w:val="002D6404"/>
    <w:rsid w:val="002D6489"/>
    <w:rsid w:val="002D6A1E"/>
    <w:rsid w:val="002D6E21"/>
    <w:rsid w:val="002D6EC4"/>
    <w:rsid w:val="002D6FDE"/>
    <w:rsid w:val="002D7022"/>
    <w:rsid w:val="002D702A"/>
    <w:rsid w:val="002D702E"/>
    <w:rsid w:val="002D7124"/>
    <w:rsid w:val="002D71AF"/>
    <w:rsid w:val="002D730C"/>
    <w:rsid w:val="002D73F6"/>
    <w:rsid w:val="002D7990"/>
    <w:rsid w:val="002D79DD"/>
    <w:rsid w:val="002D7CB6"/>
    <w:rsid w:val="002D7CCF"/>
    <w:rsid w:val="002D7D5D"/>
    <w:rsid w:val="002D7FD4"/>
    <w:rsid w:val="002E003D"/>
    <w:rsid w:val="002E011E"/>
    <w:rsid w:val="002E026E"/>
    <w:rsid w:val="002E04CD"/>
    <w:rsid w:val="002E0901"/>
    <w:rsid w:val="002E0F52"/>
    <w:rsid w:val="002E16A7"/>
    <w:rsid w:val="002E16C5"/>
    <w:rsid w:val="002E1986"/>
    <w:rsid w:val="002E19FB"/>
    <w:rsid w:val="002E1CE3"/>
    <w:rsid w:val="002E1EE6"/>
    <w:rsid w:val="002E1F3A"/>
    <w:rsid w:val="002E1F4B"/>
    <w:rsid w:val="002E224E"/>
    <w:rsid w:val="002E22AD"/>
    <w:rsid w:val="002E2348"/>
    <w:rsid w:val="002E2473"/>
    <w:rsid w:val="002E26AC"/>
    <w:rsid w:val="002E2808"/>
    <w:rsid w:val="002E2876"/>
    <w:rsid w:val="002E291F"/>
    <w:rsid w:val="002E2A8B"/>
    <w:rsid w:val="002E2C7E"/>
    <w:rsid w:val="002E3020"/>
    <w:rsid w:val="002E3701"/>
    <w:rsid w:val="002E37C9"/>
    <w:rsid w:val="002E3914"/>
    <w:rsid w:val="002E3B48"/>
    <w:rsid w:val="002E3C9D"/>
    <w:rsid w:val="002E3D4E"/>
    <w:rsid w:val="002E3F0C"/>
    <w:rsid w:val="002E3F86"/>
    <w:rsid w:val="002E3F91"/>
    <w:rsid w:val="002E402B"/>
    <w:rsid w:val="002E4060"/>
    <w:rsid w:val="002E4136"/>
    <w:rsid w:val="002E46A9"/>
    <w:rsid w:val="002E46DE"/>
    <w:rsid w:val="002E4718"/>
    <w:rsid w:val="002E47C2"/>
    <w:rsid w:val="002E47F5"/>
    <w:rsid w:val="002E49CA"/>
    <w:rsid w:val="002E4B4B"/>
    <w:rsid w:val="002E4C22"/>
    <w:rsid w:val="002E4C79"/>
    <w:rsid w:val="002E4D7E"/>
    <w:rsid w:val="002E4DE6"/>
    <w:rsid w:val="002E4FF8"/>
    <w:rsid w:val="002E50D3"/>
    <w:rsid w:val="002E51DB"/>
    <w:rsid w:val="002E527C"/>
    <w:rsid w:val="002E5306"/>
    <w:rsid w:val="002E56EC"/>
    <w:rsid w:val="002E57F7"/>
    <w:rsid w:val="002E58C8"/>
    <w:rsid w:val="002E5919"/>
    <w:rsid w:val="002E5B4B"/>
    <w:rsid w:val="002E5B8D"/>
    <w:rsid w:val="002E5BA0"/>
    <w:rsid w:val="002E5C9F"/>
    <w:rsid w:val="002E5F8E"/>
    <w:rsid w:val="002E613C"/>
    <w:rsid w:val="002E6258"/>
    <w:rsid w:val="002E65A4"/>
    <w:rsid w:val="002E695A"/>
    <w:rsid w:val="002E6990"/>
    <w:rsid w:val="002E6AD4"/>
    <w:rsid w:val="002E6BD8"/>
    <w:rsid w:val="002E6BDD"/>
    <w:rsid w:val="002E6CA4"/>
    <w:rsid w:val="002E6E19"/>
    <w:rsid w:val="002E7094"/>
    <w:rsid w:val="002E70C0"/>
    <w:rsid w:val="002E7225"/>
    <w:rsid w:val="002E7367"/>
    <w:rsid w:val="002E73E1"/>
    <w:rsid w:val="002E7474"/>
    <w:rsid w:val="002E766D"/>
    <w:rsid w:val="002E769C"/>
    <w:rsid w:val="002E76A7"/>
    <w:rsid w:val="002F00DB"/>
    <w:rsid w:val="002F020A"/>
    <w:rsid w:val="002F023F"/>
    <w:rsid w:val="002F044A"/>
    <w:rsid w:val="002F051C"/>
    <w:rsid w:val="002F057C"/>
    <w:rsid w:val="002F0613"/>
    <w:rsid w:val="002F0A47"/>
    <w:rsid w:val="002F0BD7"/>
    <w:rsid w:val="002F0FB3"/>
    <w:rsid w:val="002F15B2"/>
    <w:rsid w:val="002F1922"/>
    <w:rsid w:val="002F1FAC"/>
    <w:rsid w:val="002F2292"/>
    <w:rsid w:val="002F2574"/>
    <w:rsid w:val="002F25E6"/>
    <w:rsid w:val="002F26C8"/>
    <w:rsid w:val="002F2F0F"/>
    <w:rsid w:val="002F3140"/>
    <w:rsid w:val="002F3276"/>
    <w:rsid w:val="002F3380"/>
    <w:rsid w:val="002F373C"/>
    <w:rsid w:val="002F3817"/>
    <w:rsid w:val="002F3B6D"/>
    <w:rsid w:val="002F3B9A"/>
    <w:rsid w:val="002F3CF8"/>
    <w:rsid w:val="002F4213"/>
    <w:rsid w:val="002F4335"/>
    <w:rsid w:val="002F4466"/>
    <w:rsid w:val="002F47C0"/>
    <w:rsid w:val="002F4A50"/>
    <w:rsid w:val="002F4CC7"/>
    <w:rsid w:val="002F4ECF"/>
    <w:rsid w:val="002F5026"/>
    <w:rsid w:val="002F5301"/>
    <w:rsid w:val="002F551D"/>
    <w:rsid w:val="002F5613"/>
    <w:rsid w:val="002F5B52"/>
    <w:rsid w:val="002F5BA0"/>
    <w:rsid w:val="002F5E82"/>
    <w:rsid w:val="002F5EBE"/>
    <w:rsid w:val="002F6104"/>
    <w:rsid w:val="002F6108"/>
    <w:rsid w:val="002F616F"/>
    <w:rsid w:val="002F64FF"/>
    <w:rsid w:val="002F680B"/>
    <w:rsid w:val="002F6949"/>
    <w:rsid w:val="002F6C0B"/>
    <w:rsid w:val="002F6D8F"/>
    <w:rsid w:val="002F7392"/>
    <w:rsid w:val="002F746B"/>
    <w:rsid w:val="002F74F5"/>
    <w:rsid w:val="002F76AE"/>
    <w:rsid w:val="002F7789"/>
    <w:rsid w:val="002F77E8"/>
    <w:rsid w:val="002F78B3"/>
    <w:rsid w:val="002F7A69"/>
    <w:rsid w:val="002F7ABB"/>
    <w:rsid w:val="002F7BEA"/>
    <w:rsid w:val="002F7F0E"/>
    <w:rsid w:val="0030002B"/>
    <w:rsid w:val="00300082"/>
    <w:rsid w:val="00300185"/>
    <w:rsid w:val="003002B8"/>
    <w:rsid w:val="003002E6"/>
    <w:rsid w:val="003005BA"/>
    <w:rsid w:val="003005EE"/>
    <w:rsid w:val="00300649"/>
    <w:rsid w:val="00300698"/>
    <w:rsid w:val="003006F9"/>
    <w:rsid w:val="00300A18"/>
    <w:rsid w:val="00300FEC"/>
    <w:rsid w:val="00301190"/>
    <w:rsid w:val="00301274"/>
    <w:rsid w:val="003012C1"/>
    <w:rsid w:val="0030133E"/>
    <w:rsid w:val="00301687"/>
    <w:rsid w:val="00301750"/>
    <w:rsid w:val="00301979"/>
    <w:rsid w:val="00301AF6"/>
    <w:rsid w:val="00301D0A"/>
    <w:rsid w:val="00301F33"/>
    <w:rsid w:val="00301FFD"/>
    <w:rsid w:val="00302194"/>
    <w:rsid w:val="00302502"/>
    <w:rsid w:val="003025B4"/>
    <w:rsid w:val="003029D7"/>
    <w:rsid w:val="00302B18"/>
    <w:rsid w:val="00302DAF"/>
    <w:rsid w:val="00303371"/>
    <w:rsid w:val="0030349A"/>
    <w:rsid w:val="00303733"/>
    <w:rsid w:val="003039FB"/>
    <w:rsid w:val="00303D1A"/>
    <w:rsid w:val="00303F89"/>
    <w:rsid w:val="00303F96"/>
    <w:rsid w:val="0030417A"/>
    <w:rsid w:val="00304290"/>
    <w:rsid w:val="003043AF"/>
    <w:rsid w:val="00304B1A"/>
    <w:rsid w:val="00304B9E"/>
    <w:rsid w:val="00304D45"/>
    <w:rsid w:val="00304E8B"/>
    <w:rsid w:val="00305263"/>
    <w:rsid w:val="0030532B"/>
    <w:rsid w:val="003053DD"/>
    <w:rsid w:val="003053E3"/>
    <w:rsid w:val="0030556D"/>
    <w:rsid w:val="00305635"/>
    <w:rsid w:val="00305857"/>
    <w:rsid w:val="003058F3"/>
    <w:rsid w:val="00305F8A"/>
    <w:rsid w:val="003061CD"/>
    <w:rsid w:val="00306235"/>
    <w:rsid w:val="003062A4"/>
    <w:rsid w:val="0030631E"/>
    <w:rsid w:val="0030659A"/>
    <w:rsid w:val="00306786"/>
    <w:rsid w:val="003067C4"/>
    <w:rsid w:val="00306A42"/>
    <w:rsid w:val="00306B43"/>
    <w:rsid w:val="00307056"/>
    <w:rsid w:val="003072A3"/>
    <w:rsid w:val="00307334"/>
    <w:rsid w:val="00307561"/>
    <w:rsid w:val="003076F5"/>
    <w:rsid w:val="003077CB"/>
    <w:rsid w:val="00307855"/>
    <w:rsid w:val="0030798B"/>
    <w:rsid w:val="00307A72"/>
    <w:rsid w:val="00307C33"/>
    <w:rsid w:val="00307DAA"/>
    <w:rsid w:val="00307DC2"/>
    <w:rsid w:val="00307EAA"/>
    <w:rsid w:val="003106A5"/>
    <w:rsid w:val="0031089C"/>
    <w:rsid w:val="00310976"/>
    <w:rsid w:val="00310AAC"/>
    <w:rsid w:val="00310CC8"/>
    <w:rsid w:val="00310F4C"/>
    <w:rsid w:val="003110F8"/>
    <w:rsid w:val="003111A0"/>
    <w:rsid w:val="003113B1"/>
    <w:rsid w:val="003113B9"/>
    <w:rsid w:val="0031178C"/>
    <w:rsid w:val="0031191C"/>
    <w:rsid w:val="00311AFC"/>
    <w:rsid w:val="00311C3F"/>
    <w:rsid w:val="00311F5E"/>
    <w:rsid w:val="00312095"/>
    <w:rsid w:val="00312189"/>
    <w:rsid w:val="00312333"/>
    <w:rsid w:val="003124EC"/>
    <w:rsid w:val="003129E9"/>
    <w:rsid w:val="00312B38"/>
    <w:rsid w:val="00312C28"/>
    <w:rsid w:val="00312D10"/>
    <w:rsid w:val="00312E55"/>
    <w:rsid w:val="00312F8F"/>
    <w:rsid w:val="003131FD"/>
    <w:rsid w:val="0031324B"/>
    <w:rsid w:val="00313301"/>
    <w:rsid w:val="003134F4"/>
    <w:rsid w:val="0031373C"/>
    <w:rsid w:val="003139EA"/>
    <w:rsid w:val="00313BEF"/>
    <w:rsid w:val="00313CDC"/>
    <w:rsid w:val="00313DEB"/>
    <w:rsid w:val="00313EA7"/>
    <w:rsid w:val="00313F66"/>
    <w:rsid w:val="00314032"/>
    <w:rsid w:val="0031419A"/>
    <w:rsid w:val="003145DD"/>
    <w:rsid w:val="00314645"/>
    <w:rsid w:val="003146E4"/>
    <w:rsid w:val="00314BF4"/>
    <w:rsid w:val="00314C95"/>
    <w:rsid w:val="003151D7"/>
    <w:rsid w:val="00315248"/>
    <w:rsid w:val="0031535F"/>
    <w:rsid w:val="0031545C"/>
    <w:rsid w:val="0031551D"/>
    <w:rsid w:val="0031555D"/>
    <w:rsid w:val="003158BA"/>
    <w:rsid w:val="00315D41"/>
    <w:rsid w:val="00315E62"/>
    <w:rsid w:val="003160DB"/>
    <w:rsid w:val="0031619D"/>
    <w:rsid w:val="00316231"/>
    <w:rsid w:val="00316421"/>
    <w:rsid w:val="0031673A"/>
    <w:rsid w:val="00316BD4"/>
    <w:rsid w:val="00316EB6"/>
    <w:rsid w:val="003173A3"/>
    <w:rsid w:val="00317551"/>
    <w:rsid w:val="0031787F"/>
    <w:rsid w:val="00317EA3"/>
    <w:rsid w:val="003205B7"/>
    <w:rsid w:val="003205FA"/>
    <w:rsid w:val="0032065B"/>
    <w:rsid w:val="0032092F"/>
    <w:rsid w:val="00320A44"/>
    <w:rsid w:val="00320B71"/>
    <w:rsid w:val="00320B8B"/>
    <w:rsid w:val="00320F46"/>
    <w:rsid w:val="00320F55"/>
    <w:rsid w:val="00320F68"/>
    <w:rsid w:val="00320FF7"/>
    <w:rsid w:val="0032148B"/>
    <w:rsid w:val="0032151D"/>
    <w:rsid w:val="00321858"/>
    <w:rsid w:val="00321E05"/>
    <w:rsid w:val="00321FDF"/>
    <w:rsid w:val="003220F1"/>
    <w:rsid w:val="00322202"/>
    <w:rsid w:val="003223B4"/>
    <w:rsid w:val="0032268E"/>
    <w:rsid w:val="003226F1"/>
    <w:rsid w:val="0032280E"/>
    <w:rsid w:val="00322A79"/>
    <w:rsid w:val="00322CC5"/>
    <w:rsid w:val="00322D98"/>
    <w:rsid w:val="00322DBB"/>
    <w:rsid w:val="00322FD0"/>
    <w:rsid w:val="0032305E"/>
    <w:rsid w:val="00323C1E"/>
    <w:rsid w:val="00323C2C"/>
    <w:rsid w:val="00323CC2"/>
    <w:rsid w:val="003248D9"/>
    <w:rsid w:val="00324910"/>
    <w:rsid w:val="0032494D"/>
    <w:rsid w:val="00324A1D"/>
    <w:rsid w:val="00324A5C"/>
    <w:rsid w:val="00324BBA"/>
    <w:rsid w:val="00324BEA"/>
    <w:rsid w:val="003251AD"/>
    <w:rsid w:val="00325353"/>
    <w:rsid w:val="003253B5"/>
    <w:rsid w:val="003253FE"/>
    <w:rsid w:val="00325651"/>
    <w:rsid w:val="00325879"/>
    <w:rsid w:val="0032590F"/>
    <w:rsid w:val="00325A22"/>
    <w:rsid w:val="00325B80"/>
    <w:rsid w:val="00326135"/>
    <w:rsid w:val="00326362"/>
    <w:rsid w:val="0032641E"/>
    <w:rsid w:val="00326456"/>
    <w:rsid w:val="0032650E"/>
    <w:rsid w:val="00326548"/>
    <w:rsid w:val="00326822"/>
    <w:rsid w:val="00326828"/>
    <w:rsid w:val="00326877"/>
    <w:rsid w:val="00326C10"/>
    <w:rsid w:val="00326D98"/>
    <w:rsid w:val="00326E51"/>
    <w:rsid w:val="00327035"/>
    <w:rsid w:val="003270F3"/>
    <w:rsid w:val="00327191"/>
    <w:rsid w:val="00327286"/>
    <w:rsid w:val="0032742E"/>
    <w:rsid w:val="003277CD"/>
    <w:rsid w:val="003278D7"/>
    <w:rsid w:val="00327D72"/>
    <w:rsid w:val="00327ED0"/>
    <w:rsid w:val="0033009E"/>
    <w:rsid w:val="00330279"/>
    <w:rsid w:val="003302C0"/>
    <w:rsid w:val="003302EA"/>
    <w:rsid w:val="00330435"/>
    <w:rsid w:val="0033059E"/>
    <w:rsid w:val="00330B97"/>
    <w:rsid w:val="00330F0D"/>
    <w:rsid w:val="0033128A"/>
    <w:rsid w:val="003313D5"/>
    <w:rsid w:val="0033159E"/>
    <w:rsid w:val="003316B4"/>
    <w:rsid w:val="00331B28"/>
    <w:rsid w:val="003320E9"/>
    <w:rsid w:val="003321D1"/>
    <w:rsid w:val="00332964"/>
    <w:rsid w:val="00333013"/>
    <w:rsid w:val="0033365E"/>
    <w:rsid w:val="003339FB"/>
    <w:rsid w:val="00333F1B"/>
    <w:rsid w:val="00334132"/>
    <w:rsid w:val="0033443F"/>
    <w:rsid w:val="0033444D"/>
    <w:rsid w:val="003345A1"/>
    <w:rsid w:val="00334902"/>
    <w:rsid w:val="00334DED"/>
    <w:rsid w:val="00335186"/>
    <w:rsid w:val="003352AB"/>
    <w:rsid w:val="00335396"/>
    <w:rsid w:val="0033553B"/>
    <w:rsid w:val="0033597B"/>
    <w:rsid w:val="00335C80"/>
    <w:rsid w:val="00335CE6"/>
    <w:rsid w:val="00335D83"/>
    <w:rsid w:val="00335F6E"/>
    <w:rsid w:val="00336504"/>
    <w:rsid w:val="003369A2"/>
    <w:rsid w:val="003369A4"/>
    <w:rsid w:val="003369CA"/>
    <w:rsid w:val="00336DBF"/>
    <w:rsid w:val="00336F93"/>
    <w:rsid w:val="003370DB"/>
    <w:rsid w:val="00337395"/>
    <w:rsid w:val="00337412"/>
    <w:rsid w:val="003374CE"/>
    <w:rsid w:val="00337561"/>
    <w:rsid w:val="00337648"/>
    <w:rsid w:val="00337818"/>
    <w:rsid w:val="003378FF"/>
    <w:rsid w:val="0033798D"/>
    <w:rsid w:val="00337CFC"/>
    <w:rsid w:val="00337D76"/>
    <w:rsid w:val="0034011B"/>
    <w:rsid w:val="0034025D"/>
    <w:rsid w:val="003406BB"/>
    <w:rsid w:val="00340851"/>
    <w:rsid w:val="0034087B"/>
    <w:rsid w:val="0034087C"/>
    <w:rsid w:val="00340898"/>
    <w:rsid w:val="003409C9"/>
    <w:rsid w:val="00340D28"/>
    <w:rsid w:val="00340DBF"/>
    <w:rsid w:val="00340F95"/>
    <w:rsid w:val="003410B9"/>
    <w:rsid w:val="0034120F"/>
    <w:rsid w:val="0034154D"/>
    <w:rsid w:val="003415F5"/>
    <w:rsid w:val="00341B52"/>
    <w:rsid w:val="00341CF2"/>
    <w:rsid w:val="00341D08"/>
    <w:rsid w:val="00341E6E"/>
    <w:rsid w:val="00341F6E"/>
    <w:rsid w:val="003421E4"/>
    <w:rsid w:val="00342262"/>
    <w:rsid w:val="003427F0"/>
    <w:rsid w:val="003429E8"/>
    <w:rsid w:val="00342BB8"/>
    <w:rsid w:val="00342D61"/>
    <w:rsid w:val="00342F74"/>
    <w:rsid w:val="003431E8"/>
    <w:rsid w:val="00343216"/>
    <w:rsid w:val="003436F4"/>
    <w:rsid w:val="00343727"/>
    <w:rsid w:val="0034395D"/>
    <w:rsid w:val="00343E90"/>
    <w:rsid w:val="00343EC8"/>
    <w:rsid w:val="00344063"/>
    <w:rsid w:val="00344268"/>
    <w:rsid w:val="003443F8"/>
    <w:rsid w:val="003444B2"/>
    <w:rsid w:val="0034454C"/>
    <w:rsid w:val="00344DFD"/>
    <w:rsid w:val="00344F80"/>
    <w:rsid w:val="00344FD7"/>
    <w:rsid w:val="0034502B"/>
    <w:rsid w:val="00345277"/>
    <w:rsid w:val="0034529F"/>
    <w:rsid w:val="003452C5"/>
    <w:rsid w:val="003453CF"/>
    <w:rsid w:val="00345511"/>
    <w:rsid w:val="003455B6"/>
    <w:rsid w:val="0034567D"/>
    <w:rsid w:val="003456CA"/>
    <w:rsid w:val="0034580E"/>
    <w:rsid w:val="00345931"/>
    <w:rsid w:val="0034599F"/>
    <w:rsid w:val="00345A8D"/>
    <w:rsid w:val="00345C55"/>
    <w:rsid w:val="00345C97"/>
    <w:rsid w:val="00345FED"/>
    <w:rsid w:val="003460A6"/>
    <w:rsid w:val="0034611A"/>
    <w:rsid w:val="0034666F"/>
    <w:rsid w:val="003466DC"/>
    <w:rsid w:val="00346830"/>
    <w:rsid w:val="003469D3"/>
    <w:rsid w:val="00346B4F"/>
    <w:rsid w:val="00346C47"/>
    <w:rsid w:val="00346CB2"/>
    <w:rsid w:val="003470D8"/>
    <w:rsid w:val="00347B5A"/>
    <w:rsid w:val="00347B7E"/>
    <w:rsid w:val="00347D50"/>
    <w:rsid w:val="00347D61"/>
    <w:rsid w:val="00350260"/>
    <w:rsid w:val="003503A1"/>
    <w:rsid w:val="00350442"/>
    <w:rsid w:val="00350675"/>
    <w:rsid w:val="003509B3"/>
    <w:rsid w:val="00350A08"/>
    <w:rsid w:val="00350BE1"/>
    <w:rsid w:val="00350DEF"/>
    <w:rsid w:val="00350F3C"/>
    <w:rsid w:val="003511FC"/>
    <w:rsid w:val="003512C9"/>
    <w:rsid w:val="00351750"/>
    <w:rsid w:val="00351CB8"/>
    <w:rsid w:val="00351CC4"/>
    <w:rsid w:val="00351F41"/>
    <w:rsid w:val="00351FDF"/>
    <w:rsid w:val="00352018"/>
    <w:rsid w:val="003520EA"/>
    <w:rsid w:val="00352152"/>
    <w:rsid w:val="003521E3"/>
    <w:rsid w:val="003523D3"/>
    <w:rsid w:val="003525F0"/>
    <w:rsid w:val="00352665"/>
    <w:rsid w:val="00352785"/>
    <w:rsid w:val="0035287F"/>
    <w:rsid w:val="00352A36"/>
    <w:rsid w:val="00352BAD"/>
    <w:rsid w:val="00352D63"/>
    <w:rsid w:val="00352F6C"/>
    <w:rsid w:val="003531B9"/>
    <w:rsid w:val="00353421"/>
    <w:rsid w:val="00353452"/>
    <w:rsid w:val="003534A8"/>
    <w:rsid w:val="0035381E"/>
    <w:rsid w:val="003538E2"/>
    <w:rsid w:val="00353AC3"/>
    <w:rsid w:val="00353C64"/>
    <w:rsid w:val="00353D0D"/>
    <w:rsid w:val="00353E1B"/>
    <w:rsid w:val="00353EAC"/>
    <w:rsid w:val="003540F2"/>
    <w:rsid w:val="003541D9"/>
    <w:rsid w:val="00354257"/>
    <w:rsid w:val="0035426B"/>
    <w:rsid w:val="00354331"/>
    <w:rsid w:val="00354505"/>
    <w:rsid w:val="00354580"/>
    <w:rsid w:val="003546C1"/>
    <w:rsid w:val="00354AAF"/>
    <w:rsid w:val="00354CAD"/>
    <w:rsid w:val="00354DD2"/>
    <w:rsid w:val="00354E42"/>
    <w:rsid w:val="00354F0C"/>
    <w:rsid w:val="0035501E"/>
    <w:rsid w:val="003551FB"/>
    <w:rsid w:val="003555E5"/>
    <w:rsid w:val="00355705"/>
    <w:rsid w:val="0035573E"/>
    <w:rsid w:val="0035578E"/>
    <w:rsid w:val="00355A96"/>
    <w:rsid w:val="00355CC5"/>
    <w:rsid w:val="00355DAE"/>
    <w:rsid w:val="00356154"/>
    <w:rsid w:val="003562AE"/>
    <w:rsid w:val="003562E2"/>
    <w:rsid w:val="0035635B"/>
    <w:rsid w:val="003563D7"/>
    <w:rsid w:val="00356866"/>
    <w:rsid w:val="003568C4"/>
    <w:rsid w:val="0035690C"/>
    <w:rsid w:val="00356BCC"/>
    <w:rsid w:val="00356D2E"/>
    <w:rsid w:val="00356DED"/>
    <w:rsid w:val="00357001"/>
    <w:rsid w:val="00357114"/>
    <w:rsid w:val="003572DC"/>
    <w:rsid w:val="003573D0"/>
    <w:rsid w:val="003575B3"/>
    <w:rsid w:val="00357644"/>
    <w:rsid w:val="00357753"/>
    <w:rsid w:val="00357909"/>
    <w:rsid w:val="003579CA"/>
    <w:rsid w:val="00357B72"/>
    <w:rsid w:val="00357EAE"/>
    <w:rsid w:val="00360402"/>
    <w:rsid w:val="003604E0"/>
    <w:rsid w:val="0036059D"/>
    <w:rsid w:val="00360689"/>
    <w:rsid w:val="00360775"/>
    <w:rsid w:val="00360977"/>
    <w:rsid w:val="00360B99"/>
    <w:rsid w:val="00360C88"/>
    <w:rsid w:val="00360D59"/>
    <w:rsid w:val="00361085"/>
    <w:rsid w:val="0036112B"/>
    <w:rsid w:val="0036119E"/>
    <w:rsid w:val="00361236"/>
    <w:rsid w:val="0036173B"/>
    <w:rsid w:val="003618E9"/>
    <w:rsid w:val="003619B7"/>
    <w:rsid w:val="00361B09"/>
    <w:rsid w:val="00361C89"/>
    <w:rsid w:val="00361CA2"/>
    <w:rsid w:val="00361DB3"/>
    <w:rsid w:val="003620C9"/>
    <w:rsid w:val="003622FF"/>
    <w:rsid w:val="00362322"/>
    <w:rsid w:val="003627D4"/>
    <w:rsid w:val="00362CC2"/>
    <w:rsid w:val="00362E38"/>
    <w:rsid w:val="00362EBF"/>
    <w:rsid w:val="0036300A"/>
    <w:rsid w:val="0036302B"/>
    <w:rsid w:val="003630C1"/>
    <w:rsid w:val="003632A0"/>
    <w:rsid w:val="003633D2"/>
    <w:rsid w:val="00363664"/>
    <w:rsid w:val="0036374A"/>
    <w:rsid w:val="003638BC"/>
    <w:rsid w:val="00363A2D"/>
    <w:rsid w:val="00363C2D"/>
    <w:rsid w:val="00363E8D"/>
    <w:rsid w:val="00364157"/>
    <w:rsid w:val="00364291"/>
    <w:rsid w:val="003642DA"/>
    <w:rsid w:val="00364451"/>
    <w:rsid w:val="003644F5"/>
    <w:rsid w:val="003648B6"/>
    <w:rsid w:val="00364B01"/>
    <w:rsid w:val="00364D68"/>
    <w:rsid w:val="00364E6C"/>
    <w:rsid w:val="00364FAE"/>
    <w:rsid w:val="00365072"/>
    <w:rsid w:val="003655E4"/>
    <w:rsid w:val="0036566A"/>
    <w:rsid w:val="00365728"/>
    <w:rsid w:val="00365E0A"/>
    <w:rsid w:val="00365EFB"/>
    <w:rsid w:val="00365FB9"/>
    <w:rsid w:val="003663B8"/>
    <w:rsid w:val="00366407"/>
    <w:rsid w:val="00366743"/>
    <w:rsid w:val="00366A7B"/>
    <w:rsid w:val="00366E28"/>
    <w:rsid w:val="00366F0A"/>
    <w:rsid w:val="00367048"/>
    <w:rsid w:val="003671A6"/>
    <w:rsid w:val="003672C6"/>
    <w:rsid w:val="00367666"/>
    <w:rsid w:val="00367804"/>
    <w:rsid w:val="0036790F"/>
    <w:rsid w:val="00367C7B"/>
    <w:rsid w:val="00367ECE"/>
    <w:rsid w:val="0037032C"/>
    <w:rsid w:val="0037073F"/>
    <w:rsid w:val="00370A40"/>
    <w:rsid w:val="00370B09"/>
    <w:rsid w:val="00370EBD"/>
    <w:rsid w:val="0037132E"/>
    <w:rsid w:val="0037156A"/>
    <w:rsid w:val="00371809"/>
    <w:rsid w:val="00371817"/>
    <w:rsid w:val="00371957"/>
    <w:rsid w:val="003719AA"/>
    <w:rsid w:val="00371B4F"/>
    <w:rsid w:val="00371BC3"/>
    <w:rsid w:val="00371C05"/>
    <w:rsid w:val="00371E0F"/>
    <w:rsid w:val="00371F58"/>
    <w:rsid w:val="00372574"/>
    <w:rsid w:val="00372651"/>
    <w:rsid w:val="003726A4"/>
    <w:rsid w:val="00372808"/>
    <w:rsid w:val="0037280B"/>
    <w:rsid w:val="003728AC"/>
    <w:rsid w:val="00372A48"/>
    <w:rsid w:val="00372A81"/>
    <w:rsid w:val="00372AFA"/>
    <w:rsid w:val="00372EB3"/>
    <w:rsid w:val="003730D5"/>
    <w:rsid w:val="00373450"/>
    <w:rsid w:val="003734A8"/>
    <w:rsid w:val="0037367E"/>
    <w:rsid w:val="003739BB"/>
    <w:rsid w:val="00373F81"/>
    <w:rsid w:val="003742BA"/>
    <w:rsid w:val="003742BC"/>
    <w:rsid w:val="00374678"/>
    <w:rsid w:val="00374C82"/>
    <w:rsid w:val="00374EB6"/>
    <w:rsid w:val="00375104"/>
    <w:rsid w:val="00375585"/>
    <w:rsid w:val="00375AEE"/>
    <w:rsid w:val="00375DDC"/>
    <w:rsid w:val="00375E8E"/>
    <w:rsid w:val="00375EA9"/>
    <w:rsid w:val="00376056"/>
    <w:rsid w:val="00376224"/>
    <w:rsid w:val="003762F8"/>
    <w:rsid w:val="003764DD"/>
    <w:rsid w:val="00376839"/>
    <w:rsid w:val="00377351"/>
    <w:rsid w:val="003773E5"/>
    <w:rsid w:val="0037772C"/>
    <w:rsid w:val="003777F5"/>
    <w:rsid w:val="003778DF"/>
    <w:rsid w:val="00377902"/>
    <w:rsid w:val="00377999"/>
    <w:rsid w:val="00377A1D"/>
    <w:rsid w:val="00377A98"/>
    <w:rsid w:val="0038025B"/>
    <w:rsid w:val="0038044B"/>
    <w:rsid w:val="00380524"/>
    <w:rsid w:val="003805E8"/>
    <w:rsid w:val="00380938"/>
    <w:rsid w:val="00380AF7"/>
    <w:rsid w:val="00380BE4"/>
    <w:rsid w:val="00380D99"/>
    <w:rsid w:val="00380F27"/>
    <w:rsid w:val="00381355"/>
    <w:rsid w:val="003817BE"/>
    <w:rsid w:val="003819B7"/>
    <w:rsid w:val="00381A01"/>
    <w:rsid w:val="00381AA3"/>
    <w:rsid w:val="00381BBA"/>
    <w:rsid w:val="00381E3C"/>
    <w:rsid w:val="00381E49"/>
    <w:rsid w:val="00381E9A"/>
    <w:rsid w:val="00381EBA"/>
    <w:rsid w:val="00381F51"/>
    <w:rsid w:val="00382017"/>
    <w:rsid w:val="00382230"/>
    <w:rsid w:val="0038227C"/>
    <w:rsid w:val="003823B6"/>
    <w:rsid w:val="003824A6"/>
    <w:rsid w:val="00382908"/>
    <w:rsid w:val="00382FF6"/>
    <w:rsid w:val="00383122"/>
    <w:rsid w:val="00383420"/>
    <w:rsid w:val="00383477"/>
    <w:rsid w:val="003834D3"/>
    <w:rsid w:val="003835C5"/>
    <w:rsid w:val="0038380E"/>
    <w:rsid w:val="0038381F"/>
    <w:rsid w:val="003838C5"/>
    <w:rsid w:val="003839B4"/>
    <w:rsid w:val="00383BED"/>
    <w:rsid w:val="00383C7F"/>
    <w:rsid w:val="00383D0E"/>
    <w:rsid w:val="00384076"/>
    <w:rsid w:val="00384378"/>
    <w:rsid w:val="003844FC"/>
    <w:rsid w:val="00384524"/>
    <w:rsid w:val="003849DB"/>
    <w:rsid w:val="00384DC5"/>
    <w:rsid w:val="00384ED6"/>
    <w:rsid w:val="00385095"/>
    <w:rsid w:val="003850DB"/>
    <w:rsid w:val="00385104"/>
    <w:rsid w:val="0038531D"/>
    <w:rsid w:val="0038576D"/>
    <w:rsid w:val="0038584C"/>
    <w:rsid w:val="00385B38"/>
    <w:rsid w:val="00385C26"/>
    <w:rsid w:val="00385CB4"/>
    <w:rsid w:val="00385F25"/>
    <w:rsid w:val="003861C4"/>
    <w:rsid w:val="003861CC"/>
    <w:rsid w:val="003864ED"/>
    <w:rsid w:val="0038650E"/>
    <w:rsid w:val="0038676F"/>
    <w:rsid w:val="00386F2F"/>
    <w:rsid w:val="00386FA5"/>
    <w:rsid w:val="00386FE5"/>
    <w:rsid w:val="00387274"/>
    <w:rsid w:val="003873EC"/>
    <w:rsid w:val="003874B7"/>
    <w:rsid w:val="0038767C"/>
    <w:rsid w:val="00387984"/>
    <w:rsid w:val="00387AFB"/>
    <w:rsid w:val="00387BB9"/>
    <w:rsid w:val="00387EDF"/>
    <w:rsid w:val="00387F62"/>
    <w:rsid w:val="003902AC"/>
    <w:rsid w:val="003903F4"/>
    <w:rsid w:val="0039072F"/>
    <w:rsid w:val="003907D4"/>
    <w:rsid w:val="003907E4"/>
    <w:rsid w:val="003908E2"/>
    <w:rsid w:val="00390C8E"/>
    <w:rsid w:val="00390E77"/>
    <w:rsid w:val="00390F0F"/>
    <w:rsid w:val="00391471"/>
    <w:rsid w:val="0039147B"/>
    <w:rsid w:val="0039147F"/>
    <w:rsid w:val="00391624"/>
    <w:rsid w:val="00391631"/>
    <w:rsid w:val="003919B5"/>
    <w:rsid w:val="00391A4C"/>
    <w:rsid w:val="00391CC2"/>
    <w:rsid w:val="00391CF6"/>
    <w:rsid w:val="00391D97"/>
    <w:rsid w:val="00392437"/>
    <w:rsid w:val="00392854"/>
    <w:rsid w:val="00392A4E"/>
    <w:rsid w:val="00392BFF"/>
    <w:rsid w:val="00392C51"/>
    <w:rsid w:val="00392D22"/>
    <w:rsid w:val="0039302F"/>
    <w:rsid w:val="0039338A"/>
    <w:rsid w:val="0039364E"/>
    <w:rsid w:val="00393C2B"/>
    <w:rsid w:val="00393F27"/>
    <w:rsid w:val="00394187"/>
    <w:rsid w:val="00394415"/>
    <w:rsid w:val="003947E5"/>
    <w:rsid w:val="00394AE5"/>
    <w:rsid w:val="00394C97"/>
    <w:rsid w:val="00394DCB"/>
    <w:rsid w:val="00394EEC"/>
    <w:rsid w:val="00394F36"/>
    <w:rsid w:val="00394FFC"/>
    <w:rsid w:val="0039504E"/>
    <w:rsid w:val="0039525C"/>
    <w:rsid w:val="00395273"/>
    <w:rsid w:val="003954C7"/>
    <w:rsid w:val="003955E7"/>
    <w:rsid w:val="003958A5"/>
    <w:rsid w:val="003958FF"/>
    <w:rsid w:val="00395A18"/>
    <w:rsid w:val="00395A1A"/>
    <w:rsid w:val="00395C52"/>
    <w:rsid w:val="00395C89"/>
    <w:rsid w:val="003960C1"/>
    <w:rsid w:val="003961FA"/>
    <w:rsid w:val="003962D8"/>
    <w:rsid w:val="00396317"/>
    <w:rsid w:val="0039643F"/>
    <w:rsid w:val="00396446"/>
    <w:rsid w:val="00396A20"/>
    <w:rsid w:val="00396BE1"/>
    <w:rsid w:val="00396E0A"/>
    <w:rsid w:val="00396E18"/>
    <w:rsid w:val="00396E40"/>
    <w:rsid w:val="00396E4D"/>
    <w:rsid w:val="00396F0A"/>
    <w:rsid w:val="00397077"/>
    <w:rsid w:val="003971D2"/>
    <w:rsid w:val="00397233"/>
    <w:rsid w:val="003972AB"/>
    <w:rsid w:val="0039749C"/>
    <w:rsid w:val="003976B7"/>
    <w:rsid w:val="00397E19"/>
    <w:rsid w:val="003A021E"/>
    <w:rsid w:val="003A024F"/>
    <w:rsid w:val="003A04DA"/>
    <w:rsid w:val="003A068E"/>
    <w:rsid w:val="003A103E"/>
    <w:rsid w:val="003A137A"/>
    <w:rsid w:val="003A1DA8"/>
    <w:rsid w:val="003A1EC1"/>
    <w:rsid w:val="003A1EF2"/>
    <w:rsid w:val="003A2091"/>
    <w:rsid w:val="003A2099"/>
    <w:rsid w:val="003A20BD"/>
    <w:rsid w:val="003A2129"/>
    <w:rsid w:val="003A2308"/>
    <w:rsid w:val="003A2B3B"/>
    <w:rsid w:val="003A2C71"/>
    <w:rsid w:val="003A2DBB"/>
    <w:rsid w:val="003A2DD8"/>
    <w:rsid w:val="003A3184"/>
    <w:rsid w:val="003A33B2"/>
    <w:rsid w:val="003A37B8"/>
    <w:rsid w:val="003A3A50"/>
    <w:rsid w:val="003A3A93"/>
    <w:rsid w:val="003A3AC1"/>
    <w:rsid w:val="003A3D35"/>
    <w:rsid w:val="003A43B7"/>
    <w:rsid w:val="003A4487"/>
    <w:rsid w:val="003A4620"/>
    <w:rsid w:val="003A490F"/>
    <w:rsid w:val="003A49C1"/>
    <w:rsid w:val="003A4D4C"/>
    <w:rsid w:val="003A4DB5"/>
    <w:rsid w:val="003A531D"/>
    <w:rsid w:val="003A547F"/>
    <w:rsid w:val="003A56C9"/>
    <w:rsid w:val="003A58AF"/>
    <w:rsid w:val="003A5ADD"/>
    <w:rsid w:val="003A5AFD"/>
    <w:rsid w:val="003A5D3E"/>
    <w:rsid w:val="003A5D94"/>
    <w:rsid w:val="003A5E87"/>
    <w:rsid w:val="003A5EE8"/>
    <w:rsid w:val="003A60E7"/>
    <w:rsid w:val="003A6129"/>
    <w:rsid w:val="003A61B9"/>
    <w:rsid w:val="003A62C9"/>
    <w:rsid w:val="003A642B"/>
    <w:rsid w:val="003A6907"/>
    <w:rsid w:val="003A6B86"/>
    <w:rsid w:val="003A6C94"/>
    <w:rsid w:val="003A6E6C"/>
    <w:rsid w:val="003A6FBF"/>
    <w:rsid w:val="003A7152"/>
    <w:rsid w:val="003A72F2"/>
    <w:rsid w:val="003A738E"/>
    <w:rsid w:val="003A741B"/>
    <w:rsid w:val="003A755C"/>
    <w:rsid w:val="003A760F"/>
    <w:rsid w:val="003A799B"/>
    <w:rsid w:val="003A7ABD"/>
    <w:rsid w:val="003A7AD4"/>
    <w:rsid w:val="003A7E08"/>
    <w:rsid w:val="003A7E9D"/>
    <w:rsid w:val="003A7F84"/>
    <w:rsid w:val="003B007B"/>
    <w:rsid w:val="003B0107"/>
    <w:rsid w:val="003B01AA"/>
    <w:rsid w:val="003B0522"/>
    <w:rsid w:val="003B094F"/>
    <w:rsid w:val="003B0A1F"/>
    <w:rsid w:val="003B0D13"/>
    <w:rsid w:val="003B0E0D"/>
    <w:rsid w:val="003B0FD4"/>
    <w:rsid w:val="003B102D"/>
    <w:rsid w:val="003B11FB"/>
    <w:rsid w:val="003B131D"/>
    <w:rsid w:val="003B165B"/>
    <w:rsid w:val="003B1847"/>
    <w:rsid w:val="003B185A"/>
    <w:rsid w:val="003B1BAB"/>
    <w:rsid w:val="003B1D2D"/>
    <w:rsid w:val="003B1DCC"/>
    <w:rsid w:val="003B1EDD"/>
    <w:rsid w:val="003B1F13"/>
    <w:rsid w:val="003B1F25"/>
    <w:rsid w:val="003B20F5"/>
    <w:rsid w:val="003B2378"/>
    <w:rsid w:val="003B2432"/>
    <w:rsid w:val="003B2727"/>
    <w:rsid w:val="003B284E"/>
    <w:rsid w:val="003B2926"/>
    <w:rsid w:val="003B2B83"/>
    <w:rsid w:val="003B2D57"/>
    <w:rsid w:val="003B2E72"/>
    <w:rsid w:val="003B2F08"/>
    <w:rsid w:val="003B2FE6"/>
    <w:rsid w:val="003B3167"/>
    <w:rsid w:val="003B3275"/>
    <w:rsid w:val="003B35CC"/>
    <w:rsid w:val="003B3899"/>
    <w:rsid w:val="003B3C3B"/>
    <w:rsid w:val="003B3D72"/>
    <w:rsid w:val="003B40AF"/>
    <w:rsid w:val="003B43EF"/>
    <w:rsid w:val="003B457E"/>
    <w:rsid w:val="003B4631"/>
    <w:rsid w:val="003B4697"/>
    <w:rsid w:val="003B47BB"/>
    <w:rsid w:val="003B47E0"/>
    <w:rsid w:val="003B4898"/>
    <w:rsid w:val="003B4C39"/>
    <w:rsid w:val="003B504A"/>
    <w:rsid w:val="003B5212"/>
    <w:rsid w:val="003B5681"/>
    <w:rsid w:val="003B56F7"/>
    <w:rsid w:val="003B59E6"/>
    <w:rsid w:val="003B5E15"/>
    <w:rsid w:val="003B5F78"/>
    <w:rsid w:val="003B60D6"/>
    <w:rsid w:val="003B613E"/>
    <w:rsid w:val="003B6518"/>
    <w:rsid w:val="003B67F7"/>
    <w:rsid w:val="003B6924"/>
    <w:rsid w:val="003B6A20"/>
    <w:rsid w:val="003B6D71"/>
    <w:rsid w:val="003B6E32"/>
    <w:rsid w:val="003B70FF"/>
    <w:rsid w:val="003B723F"/>
    <w:rsid w:val="003B7282"/>
    <w:rsid w:val="003B7383"/>
    <w:rsid w:val="003B73E0"/>
    <w:rsid w:val="003B74FE"/>
    <w:rsid w:val="003B760A"/>
    <w:rsid w:val="003B76B8"/>
    <w:rsid w:val="003B773E"/>
    <w:rsid w:val="003C01F6"/>
    <w:rsid w:val="003C035C"/>
    <w:rsid w:val="003C0590"/>
    <w:rsid w:val="003C0756"/>
    <w:rsid w:val="003C07A7"/>
    <w:rsid w:val="003C07CB"/>
    <w:rsid w:val="003C085A"/>
    <w:rsid w:val="003C087A"/>
    <w:rsid w:val="003C0CE3"/>
    <w:rsid w:val="003C1155"/>
    <w:rsid w:val="003C14E3"/>
    <w:rsid w:val="003C179F"/>
    <w:rsid w:val="003C1A79"/>
    <w:rsid w:val="003C1C51"/>
    <w:rsid w:val="003C1F74"/>
    <w:rsid w:val="003C2186"/>
    <w:rsid w:val="003C22F4"/>
    <w:rsid w:val="003C23A6"/>
    <w:rsid w:val="003C24A3"/>
    <w:rsid w:val="003C24A5"/>
    <w:rsid w:val="003C250F"/>
    <w:rsid w:val="003C2779"/>
    <w:rsid w:val="003C27DE"/>
    <w:rsid w:val="003C2A5D"/>
    <w:rsid w:val="003C2B6C"/>
    <w:rsid w:val="003C2BAB"/>
    <w:rsid w:val="003C2BAF"/>
    <w:rsid w:val="003C32AC"/>
    <w:rsid w:val="003C34AC"/>
    <w:rsid w:val="003C3615"/>
    <w:rsid w:val="003C3857"/>
    <w:rsid w:val="003C38D6"/>
    <w:rsid w:val="003C39EE"/>
    <w:rsid w:val="003C3FA5"/>
    <w:rsid w:val="003C3FCC"/>
    <w:rsid w:val="003C4047"/>
    <w:rsid w:val="003C40B4"/>
    <w:rsid w:val="003C41C7"/>
    <w:rsid w:val="003C41EB"/>
    <w:rsid w:val="003C4248"/>
    <w:rsid w:val="003C4514"/>
    <w:rsid w:val="003C47D8"/>
    <w:rsid w:val="003C491D"/>
    <w:rsid w:val="003C4B78"/>
    <w:rsid w:val="003C5153"/>
    <w:rsid w:val="003C530E"/>
    <w:rsid w:val="003C545A"/>
    <w:rsid w:val="003C5922"/>
    <w:rsid w:val="003C5BD4"/>
    <w:rsid w:val="003C5ED2"/>
    <w:rsid w:val="003C5FB8"/>
    <w:rsid w:val="003C6143"/>
    <w:rsid w:val="003C6236"/>
    <w:rsid w:val="003C6541"/>
    <w:rsid w:val="003C68E4"/>
    <w:rsid w:val="003C6905"/>
    <w:rsid w:val="003C6CE3"/>
    <w:rsid w:val="003C6EE3"/>
    <w:rsid w:val="003C6FDD"/>
    <w:rsid w:val="003C7352"/>
    <w:rsid w:val="003C7453"/>
    <w:rsid w:val="003C7727"/>
    <w:rsid w:val="003C7981"/>
    <w:rsid w:val="003C7A25"/>
    <w:rsid w:val="003C7B42"/>
    <w:rsid w:val="003D0280"/>
    <w:rsid w:val="003D0417"/>
    <w:rsid w:val="003D06BD"/>
    <w:rsid w:val="003D078E"/>
    <w:rsid w:val="003D09A7"/>
    <w:rsid w:val="003D0B8A"/>
    <w:rsid w:val="003D0BEA"/>
    <w:rsid w:val="003D0C84"/>
    <w:rsid w:val="003D0E47"/>
    <w:rsid w:val="003D1088"/>
    <w:rsid w:val="003D11CD"/>
    <w:rsid w:val="003D138F"/>
    <w:rsid w:val="003D15D5"/>
    <w:rsid w:val="003D18ED"/>
    <w:rsid w:val="003D1AE2"/>
    <w:rsid w:val="003D1DB2"/>
    <w:rsid w:val="003D1E07"/>
    <w:rsid w:val="003D1E32"/>
    <w:rsid w:val="003D1FA8"/>
    <w:rsid w:val="003D1FC0"/>
    <w:rsid w:val="003D2624"/>
    <w:rsid w:val="003D279B"/>
    <w:rsid w:val="003D29CF"/>
    <w:rsid w:val="003D29EF"/>
    <w:rsid w:val="003D2A17"/>
    <w:rsid w:val="003D2A63"/>
    <w:rsid w:val="003D3106"/>
    <w:rsid w:val="003D378D"/>
    <w:rsid w:val="003D391B"/>
    <w:rsid w:val="003D39E6"/>
    <w:rsid w:val="003D3DF1"/>
    <w:rsid w:val="003D3EE9"/>
    <w:rsid w:val="003D4101"/>
    <w:rsid w:val="003D4177"/>
    <w:rsid w:val="003D450D"/>
    <w:rsid w:val="003D45DF"/>
    <w:rsid w:val="003D48AF"/>
    <w:rsid w:val="003D49CF"/>
    <w:rsid w:val="003D4B25"/>
    <w:rsid w:val="003D4DA8"/>
    <w:rsid w:val="003D4E1A"/>
    <w:rsid w:val="003D4E48"/>
    <w:rsid w:val="003D502C"/>
    <w:rsid w:val="003D521B"/>
    <w:rsid w:val="003D537B"/>
    <w:rsid w:val="003D5390"/>
    <w:rsid w:val="003D5398"/>
    <w:rsid w:val="003D59CC"/>
    <w:rsid w:val="003D5AD8"/>
    <w:rsid w:val="003D5B71"/>
    <w:rsid w:val="003D5C87"/>
    <w:rsid w:val="003D5D01"/>
    <w:rsid w:val="003D60E5"/>
    <w:rsid w:val="003D65EB"/>
    <w:rsid w:val="003D6795"/>
    <w:rsid w:val="003D6957"/>
    <w:rsid w:val="003D6A08"/>
    <w:rsid w:val="003D6A86"/>
    <w:rsid w:val="003D6B32"/>
    <w:rsid w:val="003D6BA8"/>
    <w:rsid w:val="003D6FF4"/>
    <w:rsid w:val="003D70EC"/>
    <w:rsid w:val="003D743A"/>
    <w:rsid w:val="003D7601"/>
    <w:rsid w:val="003D76B5"/>
    <w:rsid w:val="003D76C1"/>
    <w:rsid w:val="003D78CC"/>
    <w:rsid w:val="003D7BA0"/>
    <w:rsid w:val="003D7C38"/>
    <w:rsid w:val="003D7D18"/>
    <w:rsid w:val="003D7D5C"/>
    <w:rsid w:val="003D7E49"/>
    <w:rsid w:val="003E01E3"/>
    <w:rsid w:val="003E0374"/>
    <w:rsid w:val="003E052B"/>
    <w:rsid w:val="003E05CE"/>
    <w:rsid w:val="003E0616"/>
    <w:rsid w:val="003E073A"/>
    <w:rsid w:val="003E075F"/>
    <w:rsid w:val="003E0CDB"/>
    <w:rsid w:val="003E1342"/>
    <w:rsid w:val="003E14B9"/>
    <w:rsid w:val="003E1635"/>
    <w:rsid w:val="003E1727"/>
    <w:rsid w:val="003E1906"/>
    <w:rsid w:val="003E19ED"/>
    <w:rsid w:val="003E1C97"/>
    <w:rsid w:val="003E1DAD"/>
    <w:rsid w:val="003E20AC"/>
    <w:rsid w:val="003E22EE"/>
    <w:rsid w:val="003E2395"/>
    <w:rsid w:val="003E23E3"/>
    <w:rsid w:val="003E23F2"/>
    <w:rsid w:val="003E25D5"/>
    <w:rsid w:val="003E2B9A"/>
    <w:rsid w:val="003E2BC9"/>
    <w:rsid w:val="003E2CC4"/>
    <w:rsid w:val="003E2F22"/>
    <w:rsid w:val="003E31B5"/>
    <w:rsid w:val="003E31EB"/>
    <w:rsid w:val="003E3486"/>
    <w:rsid w:val="003E3503"/>
    <w:rsid w:val="003E35E4"/>
    <w:rsid w:val="003E3617"/>
    <w:rsid w:val="003E3704"/>
    <w:rsid w:val="003E384E"/>
    <w:rsid w:val="003E38A1"/>
    <w:rsid w:val="003E3AC9"/>
    <w:rsid w:val="003E3AEB"/>
    <w:rsid w:val="003E3B6B"/>
    <w:rsid w:val="003E3E15"/>
    <w:rsid w:val="003E4164"/>
    <w:rsid w:val="003E42D0"/>
    <w:rsid w:val="003E43AB"/>
    <w:rsid w:val="003E4909"/>
    <w:rsid w:val="003E4D42"/>
    <w:rsid w:val="003E4E61"/>
    <w:rsid w:val="003E50D9"/>
    <w:rsid w:val="003E52EC"/>
    <w:rsid w:val="003E53DF"/>
    <w:rsid w:val="003E54D7"/>
    <w:rsid w:val="003E55FE"/>
    <w:rsid w:val="003E5640"/>
    <w:rsid w:val="003E5662"/>
    <w:rsid w:val="003E58B7"/>
    <w:rsid w:val="003E59EE"/>
    <w:rsid w:val="003E5C36"/>
    <w:rsid w:val="003E5CDD"/>
    <w:rsid w:val="003E5CF3"/>
    <w:rsid w:val="003E5EC3"/>
    <w:rsid w:val="003E5FBD"/>
    <w:rsid w:val="003E6109"/>
    <w:rsid w:val="003E63ED"/>
    <w:rsid w:val="003E6C3B"/>
    <w:rsid w:val="003E7DFA"/>
    <w:rsid w:val="003F002D"/>
    <w:rsid w:val="003F00E3"/>
    <w:rsid w:val="003F033B"/>
    <w:rsid w:val="003F03DB"/>
    <w:rsid w:val="003F068F"/>
    <w:rsid w:val="003F085D"/>
    <w:rsid w:val="003F086C"/>
    <w:rsid w:val="003F0C2F"/>
    <w:rsid w:val="003F0F34"/>
    <w:rsid w:val="003F0F7A"/>
    <w:rsid w:val="003F132D"/>
    <w:rsid w:val="003F1340"/>
    <w:rsid w:val="003F146A"/>
    <w:rsid w:val="003F1733"/>
    <w:rsid w:val="003F182B"/>
    <w:rsid w:val="003F1AF2"/>
    <w:rsid w:val="003F1CBC"/>
    <w:rsid w:val="003F1CE8"/>
    <w:rsid w:val="003F1E7C"/>
    <w:rsid w:val="003F1F08"/>
    <w:rsid w:val="003F201B"/>
    <w:rsid w:val="003F2046"/>
    <w:rsid w:val="003F214E"/>
    <w:rsid w:val="003F23B1"/>
    <w:rsid w:val="003F2414"/>
    <w:rsid w:val="003F262C"/>
    <w:rsid w:val="003F2644"/>
    <w:rsid w:val="003F272D"/>
    <w:rsid w:val="003F2766"/>
    <w:rsid w:val="003F280B"/>
    <w:rsid w:val="003F2D10"/>
    <w:rsid w:val="003F3317"/>
    <w:rsid w:val="003F340B"/>
    <w:rsid w:val="003F3784"/>
    <w:rsid w:val="003F37BE"/>
    <w:rsid w:val="003F3825"/>
    <w:rsid w:val="003F3917"/>
    <w:rsid w:val="003F3AD5"/>
    <w:rsid w:val="003F3F9A"/>
    <w:rsid w:val="003F4032"/>
    <w:rsid w:val="003F4093"/>
    <w:rsid w:val="003F418E"/>
    <w:rsid w:val="003F45D1"/>
    <w:rsid w:val="003F470C"/>
    <w:rsid w:val="003F492B"/>
    <w:rsid w:val="003F4DCB"/>
    <w:rsid w:val="003F5049"/>
    <w:rsid w:val="003F5275"/>
    <w:rsid w:val="003F5429"/>
    <w:rsid w:val="003F58ED"/>
    <w:rsid w:val="003F601F"/>
    <w:rsid w:val="003F6286"/>
    <w:rsid w:val="003F64B1"/>
    <w:rsid w:val="003F654B"/>
    <w:rsid w:val="003F6C5A"/>
    <w:rsid w:val="003F7057"/>
    <w:rsid w:val="003F7264"/>
    <w:rsid w:val="003F756A"/>
    <w:rsid w:val="003F757B"/>
    <w:rsid w:val="003F7A26"/>
    <w:rsid w:val="003F7AF0"/>
    <w:rsid w:val="003F7D23"/>
    <w:rsid w:val="003F7D26"/>
    <w:rsid w:val="003F7EF8"/>
    <w:rsid w:val="004000C3"/>
    <w:rsid w:val="0040019C"/>
    <w:rsid w:val="0040037D"/>
    <w:rsid w:val="00400645"/>
    <w:rsid w:val="004006A3"/>
    <w:rsid w:val="0040070E"/>
    <w:rsid w:val="004007A9"/>
    <w:rsid w:val="00400860"/>
    <w:rsid w:val="00400A5A"/>
    <w:rsid w:val="00400CCA"/>
    <w:rsid w:val="00400F63"/>
    <w:rsid w:val="00401368"/>
    <w:rsid w:val="00401477"/>
    <w:rsid w:val="00401872"/>
    <w:rsid w:val="004018A8"/>
    <w:rsid w:val="00401F82"/>
    <w:rsid w:val="00402009"/>
    <w:rsid w:val="004024CE"/>
    <w:rsid w:val="00402984"/>
    <w:rsid w:val="00402A5A"/>
    <w:rsid w:val="00402DB1"/>
    <w:rsid w:val="00402FD6"/>
    <w:rsid w:val="004031C3"/>
    <w:rsid w:val="0040328D"/>
    <w:rsid w:val="00403A39"/>
    <w:rsid w:val="00403A43"/>
    <w:rsid w:val="00403A53"/>
    <w:rsid w:val="00403A93"/>
    <w:rsid w:val="00403AFE"/>
    <w:rsid w:val="00403F32"/>
    <w:rsid w:val="0040449A"/>
    <w:rsid w:val="004046B5"/>
    <w:rsid w:val="00404A4C"/>
    <w:rsid w:val="00404BAF"/>
    <w:rsid w:val="00404DC8"/>
    <w:rsid w:val="0040512F"/>
    <w:rsid w:val="004051C0"/>
    <w:rsid w:val="004053A8"/>
    <w:rsid w:val="00405490"/>
    <w:rsid w:val="00405549"/>
    <w:rsid w:val="00405640"/>
    <w:rsid w:val="00405A18"/>
    <w:rsid w:val="00405AD9"/>
    <w:rsid w:val="00405BB4"/>
    <w:rsid w:val="00405FAE"/>
    <w:rsid w:val="00405FF5"/>
    <w:rsid w:val="004063AE"/>
    <w:rsid w:val="004066DF"/>
    <w:rsid w:val="00406A1F"/>
    <w:rsid w:val="00406AE7"/>
    <w:rsid w:val="00406EDC"/>
    <w:rsid w:val="004073CA"/>
    <w:rsid w:val="0040772E"/>
    <w:rsid w:val="00407BEB"/>
    <w:rsid w:val="00407DC3"/>
    <w:rsid w:val="00407DCA"/>
    <w:rsid w:val="004100F0"/>
    <w:rsid w:val="004104B2"/>
    <w:rsid w:val="00410940"/>
    <w:rsid w:val="004109BA"/>
    <w:rsid w:val="00410BEF"/>
    <w:rsid w:val="00410C44"/>
    <w:rsid w:val="00410D97"/>
    <w:rsid w:val="0041131D"/>
    <w:rsid w:val="0041151C"/>
    <w:rsid w:val="00411592"/>
    <w:rsid w:val="00411674"/>
    <w:rsid w:val="00411682"/>
    <w:rsid w:val="00411758"/>
    <w:rsid w:val="0041193D"/>
    <w:rsid w:val="00411A6A"/>
    <w:rsid w:val="00411C77"/>
    <w:rsid w:val="00411DDD"/>
    <w:rsid w:val="00411EB8"/>
    <w:rsid w:val="00411FEE"/>
    <w:rsid w:val="0041240C"/>
    <w:rsid w:val="00412496"/>
    <w:rsid w:val="00412623"/>
    <w:rsid w:val="004127E0"/>
    <w:rsid w:val="004128C1"/>
    <w:rsid w:val="00412AFE"/>
    <w:rsid w:val="00412D2A"/>
    <w:rsid w:val="004130CA"/>
    <w:rsid w:val="00413152"/>
    <w:rsid w:val="00413796"/>
    <w:rsid w:val="004137A7"/>
    <w:rsid w:val="00413D7C"/>
    <w:rsid w:val="00413FA9"/>
    <w:rsid w:val="0041412C"/>
    <w:rsid w:val="004144C5"/>
    <w:rsid w:val="00414891"/>
    <w:rsid w:val="00414899"/>
    <w:rsid w:val="004149B0"/>
    <w:rsid w:val="00414CFC"/>
    <w:rsid w:val="0041516F"/>
    <w:rsid w:val="00415266"/>
    <w:rsid w:val="00415316"/>
    <w:rsid w:val="0041553F"/>
    <w:rsid w:val="004157B3"/>
    <w:rsid w:val="004158B3"/>
    <w:rsid w:val="004159C8"/>
    <w:rsid w:val="00415B1B"/>
    <w:rsid w:val="00415BE0"/>
    <w:rsid w:val="00415FAE"/>
    <w:rsid w:val="00416077"/>
    <w:rsid w:val="004160D0"/>
    <w:rsid w:val="004163F0"/>
    <w:rsid w:val="004165BD"/>
    <w:rsid w:val="004167C8"/>
    <w:rsid w:val="00417167"/>
    <w:rsid w:val="004172F0"/>
    <w:rsid w:val="0041757C"/>
    <w:rsid w:val="00417778"/>
    <w:rsid w:val="00417984"/>
    <w:rsid w:val="004200B2"/>
    <w:rsid w:val="004203CB"/>
    <w:rsid w:val="00420548"/>
    <w:rsid w:val="004209B1"/>
    <w:rsid w:val="004209D1"/>
    <w:rsid w:val="00420ADA"/>
    <w:rsid w:val="00420B59"/>
    <w:rsid w:val="00420DAE"/>
    <w:rsid w:val="00420F8B"/>
    <w:rsid w:val="00420F9A"/>
    <w:rsid w:val="00420FF7"/>
    <w:rsid w:val="00421314"/>
    <w:rsid w:val="00421394"/>
    <w:rsid w:val="004214F5"/>
    <w:rsid w:val="0042157A"/>
    <w:rsid w:val="004215D6"/>
    <w:rsid w:val="00421751"/>
    <w:rsid w:val="004217AF"/>
    <w:rsid w:val="00421D5C"/>
    <w:rsid w:val="00421EA5"/>
    <w:rsid w:val="004223DD"/>
    <w:rsid w:val="004224A2"/>
    <w:rsid w:val="004224EE"/>
    <w:rsid w:val="00422D78"/>
    <w:rsid w:val="00422F5E"/>
    <w:rsid w:val="00423057"/>
    <w:rsid w:val="004231E0"/>
    <w:rsid w:val="0042331D"/>
    <w:rsid w:val="004238E2"/>
    <w:rsid w:val="00423DAE"/>
    <w:rsid w:val="00423DBF"/>
    <w:rsid w:val="00423EDA"/>
    <w:rsid w:val="00424023"/>
    <w:rsid w:val="00424046"/>
    <w:rsid w:val="004243BF"/>
    <w:rsid w:val="004243F6"/>
    <w:rsid w:val="004244E9"/>
    <w:rsid w:val="0042457F"/>
    <w:rsid w:val="00424AF2"/>
    <w:rsid w:val="0042512C"/>
    <w:rsid w:val="0042512E"/>
    <w:rsid w:val="0042513C"/>
    <w:rsid w:val="00425252"/>
    <w:rsid w:val="00425553"/>
    <w:rsid w:val="004255F8"/>
    <w:rsid w:val="0042576C"/>
    <w:rsid w:val="00425910"/>
    <w:rsid w:val="00425A57"/>
    <w:rsid w:val="00425E6B"/>
    <w:rsid w:val="004261C5"/>
    <w:rsid w:val="0042627A"/>
    <w:rsid w:val="0042644F"/>
    <w:rsid w:val="0042657E"/>
    <w:rsid w:val="00426698"/>
    <w:rsid w:val="004268BA"/>
    <w:rsid w:val="00426C6D"/>
    <w:rsid w:val="00426D11"/>
    <w:rsid w:val="00426F70"/>
    <w:rsid w:val="0042726C"/>
    <w:rsid w:val="0042743B"/>
    <w:rsid w:val="00427485"/>
    <w:rsid w:val="00427651"/>
    <w:rsid w:val="0042767B"/>
    <w:rsid w:val="00427A09"/>
    <w:rsid w:val="00427BE1"/>
    <w:rsid w:val="00427E8C"/>
    <w:rsid w:val="00430127"/>
    <w:rsid w:val="0043016A"/>
    <w:rsid w:val="00430546"/>
    <w:rsid w:val="00430BD9"/>
    <w:rsid w:val="00430BF3"/>
    <w:rsid w:val="00430CF0"/>
    <w:rsid w:val="00430E02"/>
    <w:rsid w:val="00430E45"/>
    <w:rsid w:val="00430F8A"/>
    <w:rsid w:val="004311A6"/>
    <w:rsid w:val="00431752"/>
    <w:rsid w:val="00431ED6"/>
    <w:rsid w:val="004320DB"/>
    <w:rsid w:val="0043216A"/>
    <w:rsid w:val="00432194"/>
    <w:rsid w:val="004322F6"/>
    <w:rsid w:val="00432347"/>
    <w:rsid w:val="0043244A"/>
    <w:rsid w:val="004324C0"/>
    <w:rsid w:val="004325C5"/>
    <w:rsid w:val="004327EA"/>
    <w:rsid w:val="0043318C"/>
    <w:rsid w:val="0043363E"/>
    <w:rsid w:val="00433640"/>
    <w:rsid w:val="0043367C"/>
    <w:rsid w:val="0043368F"/>
    <w:rsid w:val="00433708"/>
    <w:rsid w:val="00433A49"/>
    <w:rsid w:val="00433A4A"/>
    <w:rsid w:val="00433ACD"/>
    <w:rsid w:val="00433B18"/>
    <w:rsid w:val="00433C04"/>
    <w:rsid w:val="00433F5F"/>
    <w:rsid w:val="00434047"/>
    <w:rsid w:val="004340C3"/>
    <w:rsid w:val="004340E8"/>
    <w:rsid w:val="00434229"/>
    <w:rsid w:val="00434435"/>
    <w:rsid w:val="0043473F"/>
    <w:rsid w:val="00434990"/>
    <w:rsid w:val="00434CE3"/>
    <w:rsid w:val="00434D24"/>
    <w:rsid w:val="00434DC1"/>
    <w:rsid w:val="00434E28"/>
    <w:rsid w:val="004350D1"/>
    <w:rsid w:val="004353B3"/>
    <w:rsid w:val="004355D3"/>
    <w:rsid w:val="004359BC"/>
    <w:rsid w:val="00435B67"/>
    <w:rsid w:val="00435CA4"/>
    <w:rsid w:val="00435CC0"/>
    <w:rsid w:val="004360FA"/>
    <w:rsid w:val="00436149"/>
    <w:rsid w:val="0043649C"/>
    <w:rsid w:val="0043689B"/>
    <w:rsid w:val="004369C9"/>
    <w:rsid w:val="00436CAA"/>
    <w:rsid w:val="00436F00"/>
    <w:rsid w:val="004375E5"/>
    <w:rsid w:val="004377F2"/>
    <w:rsid w:val="00437992"/>
    <w:rsid w:val="00437D43"/>
    <w:rsid w:val="0044025A"/>
    <w:rsid w:val="004403C8"/>
    <w:rsid w:val="0044073A"/>
    <w:rsid w:val="00440A19"/>
    <w:rsid w:val="00440E46"/>
    <w:rsid w:val="00440E64"/>
    <w:rsid w:val="00440EE1"/>
    <w:rsid w:val="00440F75"/>
    <w:rsid w:val="00441025"/>
    <w:rsid w:val="0044110A"/>
    <w:rsid w:val="0044114F"/>
    <w:rsid w:val="0044135A"/>
    <w:rsid w:val="0044139F"/>
    <w:rsid w:val="00441405"/>
    <w:rsid w:val="0044160C"/>
    <w:rsid w:val="0044187A"/>
    <w:rsid w:val="00441A74"/>
    <w:rsid w:val="00441D11"/>
    <w:rsid w:val="00441DF8"/>
    <w:rsid w:val="004423A7"/>
    <w:rsid w:val="00442424"/>
    <w:rsid w:val="0044260D"/>
    <w:rsid w:val="00442620"/>
    <w:rsid w:val="004426E7"/>
    <w:rsid w:val="004429A3"/>
    <w:rsid w:val="00442C86"/>
    <w:rsid w:val="00442F0C"/>
    <w:rsid w:val="004432F9"/>
    <w:rsid w:val="00443574"/>
    <w:rsid w:val="0044357D"/>
    <w:rsid w:val="0044375C"/>
    <w:rsid w:val="00443920"/>
    <w:rsid w:val="00443991"/>
    <w:rsid w:val="00443B55"/>
    <w:rsid w:val="00443B60"/>
    <w:rsid w:val="00443C09"/>
    <w:rsid w:val="00443CF9"/>
    <w:rsid w:val="00443DAB"/>
    <w:rsid w:val="00443F46"/>
    <w:rsid w:val="00443FE6"/>
    <w:rsid w:val="004443E9"/>
    <w:rsid w:val="0044453D"/>
    <w:rsid w:val="00444796"/>
    <w:rsid w:val="004447A5"/>
    <w:rsid w:val="0044491A"/>
    <w:rsid w:val="00444D2A"/>
    <w:rsid w:val="00444EF5"/>
    <w:rsid w:val="004452FB"/>
    <w:rsid w:val="004454B5"/>
    <w:rsid w:val="004458DA"/>
    <w:rsid w:val="00445AE6"/>
    <w:rsid w:val="00445F1D"/>
    <w:rsid w:val="0044600E"/>
    <w:rsid w:val="00446036"/>
    <w:rsid w:val="0044603B"/>
    <w:rsid w:val="004460A5"/>
    <w:rsid w:val="004461A4"/>
    <w:rsid w:val="004461D0"/>
    <w:rsid w:val="004469ED"/>
    <w:rsid w:val="00446AA5"/>
    <w:rsid w:val="00446AB9"/>
    <w:rsid w:val="00446F83"/>
    <w:rsid w:val="00446FC2"/>
    <w:rsid w:val="00447405"/>
    <w:rsid w:val="00447430"/>
    <w:rsid w:val="0044787F"/>
    <w:rsid w:val="00447890"/>
    <w:rsid w:val="004479C7"/>
    <w:rsid w:val="00447AD7"/>
    <w:rsid w:val="00447D5E"/>
    <w:rsid w:val="00447E83"/>
    <w:rsid w:val="00450748"/>
    <w:rsid w:val="004508BA"/>
    <w:rsid w:val="004509B1"/>
    <w:rsid w:val="004509C6"/>
    <w:rsid w:val="00450AB2"/>
    <w:rsid w:val="00450B70"/>
    <w:rsid w:val="00450C37"/>
    <w:rsid w:val="0045102C"/>
    <w:rsid w:val="00451032"/>
    <w:rsid w:val="004512BA"/>
    <w:rsid w:val="0045168A"/>
    <w:rsid w:val="00451903"/>
    <w:rsid w:val="00451998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9CC"/>
    <w:rsid w:val="00452A96"/>
    <w:rsid w:val="00452A9E"/>
    <w:rsid w:val="00452B5D"/>
    <w:rsid w:val="00452C2D"/>
    <w:rsid w:val="00452D2F"/>
    <w:rsid w:val="00452D30"/>
    <w:rsid w:val="0045309E"/>
    <w:rsid w:val="004530D3"/>
    <w:rsid w:val="00453316"/>
    <w:rsid w:val="00453501"/>
    <w:rsid w:val="00453572"/>
    <w:rsid w:val="00453DA9"/>
    <w:rsid w:val="00454034"/>
    <w:rsid w:val="004540AB"/>
    <w:rsid w:val="004542E4"/>
    <w:rsid w:val="0045438C"/>
    <w:rsid w:val="004543E4"/>
    <w:rsid w:val="00454868"/>
    <w:rsid w:val="00454C0B"/>
    <w:rsid w:val="00454CE5"/>
    <w:rsid w:val="00454CE6"/>
    <w:rsid w:val="00454D18"/>
    <w:rsid w:val="00454DBF"/>
    <w:rsid w:val="00454EB5"/>
    <w:rsid w:val="00455201"/>
    <w:rsid w:val="0045534A"/>
    <w:rsid w:val="004558CE"/>
    <w:rsid w:val="004558D3"/>
    <w:rsid w:val="00455A9F"/>
    <w:rsid w:val="00455CA2"/>
    <w:rsid w:val="00455EA1"/>
    <w:rsid w:val="004562E2"/>
    <w:rsid w:val="004565AC"/>
    <w:rsid w:val="00456A46"/>
    <w:rsid w:val="00456AEB"/>
    <w:rsid w:val="00456BA2"/>
    <w:rsid w:val="00456EB1"/>
    <w:rsid w:val="00457085"/>
    <w:rsid w:val="00457292"/>
    <w:rsid w:val="004572A5"/>
    <w:rsid w:val="00457555"/>
    <w:rsid w:val="0045765D"/>
    <w:rsid w:val="00457ACC"/>
    <w:rsid w:val="00457F16"/>
    <w:rsid w:val="00457F1E"/>
    <w:rsid w:val="004600A8"/>
    <w:rsid w:val="004602BF"/>
    <w:rsid w:val="004602D4"/>
    <w:rsid w:val="004607E0"/>
    <w:rsid w:val="0046082D"/>
    <w:rsid w:val="00460BE3"/>
    <w:rsid w:val="00460CBA"/>
    <w:rsid w:val="00460F84"/>
    <w:rsid w:val="0046125F"/>
    <w:rsid w:val="00461569"/>
    <w:rsid w:val="00461591"/>
    <w:rsid w:val="004616ED"/>
    <w:rsid w:val="004617C5"/>
    <w:rsid w:val="00461800"/>
    <w:rsid w:val="00461B67"/>
    <w:rsid w:val="00461BAA"/>
    <w:rsid w:val="00461E65"/>
    <w:rsid w:val="00461EA0"/>
    <w:rsid w:val="004620CD"/>
    <w:rsid w:val="00462690"/>
    <w:rsid w:val="00462695"/>
    <w:rsid w:val="004626E9"/>
    <w:rsid w:val="00462811"/>
    <w:rsid w:val="00462947"/>
    <w:rsid w:val="00462A69"/>
    <w:rsid w:val="00462B18"/>
    <w:rsid w:val="00462B2B"/>
    <w:rsid w:val="00462DB2"/>
    <w:rsid w:val="00462E45"/>
    <w:rsid w:val="00462FAA"/>
    <w:rsid w:val="004633C0"/>
    <w:rsid w:val="0046348A"/>
    <w:rsid w:val="004636B4"/>
    <w:rsid w:val="0046390E"/>
    <w:rsid w:val="00463A60"/>
    <w:rsid w:val="00463B69"/>
    <w:rsid w:val="00463C06"/>
    <w:rsid w:val="00463C4B"/>
    <w:rsid w:val="00463E07"/>
    <w:rsid w:val="00463F3F"/>
    <w:rsid w:val="00463F84"/>
    <w:rsid w:val="00464495"/>
    <w:rsid w:val="004646A7"/>
    <w:rsid w:val="004646C9"/>
    <w:rsid w:val="004646EA"/>
    <w:rsid w:val="0046471E"/>
    <w:rsid w:val="00464778"/>
    <w:rsid w:val="004647C9"/>
    <w:rsid w:val="00464C48"/>
    <w:rsid w:val="00464D83"/>
    <w:rsid w:val="00464DDB"/>
    <w:rsid w:val="00464EC2"/>
    <w:rsid w:val="00464EE4"/>
    <w:rsid w:val="00464FF3"/>
    <w:rsid w:val="00465406"/>
    <w:rsid w:val="0046540F"/>
    <w:rsid w:val="00465564"/>
    <w:rsid w:val="00465648"/>
    <w:rsid w:val="004657D4"/>
    <w:rsid w:val="00465A16"/>
    <w:rsid w:val="00465A78"/>
    <w:rsid w:val="00465AE9"/>
    <w:rsid w:val="00466102"/>
    <w:rsid w:val="00466277"/>
    <w:rsid w:val="00466472"/>
    <w:rsid w:val="004664B3"/>
    <w:rsid w:val="004667AB"/>
    <w:rsid w:val="004669DE"/>
    <w:rsid w:val="00466CF4"/>
    <w:rsid w:val="00466CFA"/>
    <w:rsid w:val="004674B4"/>
    <w:rsid w:val="00467582"/>
    <w:rsid w:val="0046777B"/>
    <w:rsid w:val="00467929"/>
    <w:rsid w:val="00467951"/>
    <w:rsid w:val="00467A5C"/>
    <w:rsid w:val="00470121"/>
    <w:rsid w:val="0047018A"/>
    <w:rsid w:val="00470B62"/>
    <w:rsid w:val="0047128B"/>
    <w:rsid w:val="0047137D"/>
    <w:rsid w:val="004713E7"/>
    <w:rsid w:val="00471458"/>
    <w:rsid w:val="004716B3"/>
    <w:rsid w:val="00471853"/>
    <w:rsid w:val="00472289"/>
    <w:rsid w:val="00472345"/>
    <w:rsid w:val="00472504"/>
    <w:rsid w:val="00472528"/>
    <w:rsid w:val="004726EE"/>
    <w:rsid w:val="00472822"/>
    <w:rsid w:val="00472924"/>
    <w:rsid w:val="00472CE4"/>
    <w:rsid w:val="00472FF5"/>
    <w:rsid w:val="00473481"/>
    <w:rsid w:val="004734C7"/>
    <w:rsid w:val="0047354D"/>
    <w:rsid w:val="004736C9"/>
    <w:rsid w:val="00473A31"/>
    <w:rsid w:val="00473CD4"/>
    <w:rsid w:val="00473EA7"/>
    <w:rsid w:val="00473F43"/>
    <w:rsid w:val="004741BD"/>
    <w:rsid w:val="004744A4"/>
    <w:rsid w:val="0047498A"/>
    <w:rsid w:val="00474E6C"/>
    <w:rsid w:val="00474FFA"/>
    <w:rsid w:val="00475029"/>
    <w:rsid w:val="0047526F"/>
    <w:rsid w:val="004752BB"/>
    <w:rsid w:val="00475443"/>
    <w:rsid w:val="004754A6"/>
    <w:rsid w:val="00475527"/>
    <w:rsid w:val="004755D8"/>
    <w:rsid w:val="00475982"/>
    <w:rsid w:val="00475A97"/>
    <w:rsid w:val="00475C54"/>
    <w:rsid w:val="00475F69"/>
    <w:rsid w:val="00476131"/>
    <w:rsid w:val="004761C4"/>
    <w:rsid w:val="00476216"/>
    <w:rsid w:val="00476587"/>
    <w:rsid w:val="00476961"/>
    <w:rsid w:val="00476B58"/>
    <w:rsid w:val="00476EC4"/>
    <w:rsid w:val="00476F5A"/>
    <w:rsid w:val="00477181"/>
    <w:rsid w:val="004772E9"/>
    <w:rsid w:val="0047779A"/>
    <w:rsid w:val="004778EC"/>
    <w:rsid w:val="00477D62"/>
    <w:rsid w:val="00477EDB"/>
    <w:rsid w:val="00477FF4"/>
    <w:rsid w:val="004800DA"/>
    <w:rsid w:val="00480200"/>
    <w:rsid w:val="004802A4"/>
    <w:rsid w:val="00480461"/>
    <w:rsid w:val="0048055B"/>
    <w:rsid w:val="004805F7"/>
    <w:rsid w:val="0048063B"/>
    <w:rsid w:val="00480B09"/>
    <w:rsid w:val="00480D72"/>
    <w:rsid w:val="00480EF7"/>
    <w:rsid w:val="004810AA"/>
    <w:rsid w:val="004810B2"/>
    <w:rsid w:val="004811F5"/>
    <w:rsid w:val="0048137F"/>
    <w:rsid w:val="0048161C"/>
    <w:rsid w:val="004816B5"/>
    <w:rsid w:val="004816E2"/>
    <w:rsid w:val="00481796"/>
    <w:rsid w:val="0048192F"/>
    <w:rsid w:val="00481B75"/>
    <w:rsid w:val="00481BA2"/>
    <w:rsid w:val="004820CF"/>
    <w:rsid w:val="004822B4"/>
    <w:rsid w:val="004824C0"/>
    <w:rsid w:val="00482609"/>
    <w:rsid w:val="00482736"/>
    <w:rsid w:val="00482842"/>
    <w:rsid w:val="00482881"/>
    <w:rsid w:val="00482889"/>
    <w:rsid w:val="00482B93"/>
    <w:rsid w:val="00483058"/>
    <w:rsid w:val="004831E9"/>
    <w:rsid w:val="004831F9"/>
    <w:rsid w:val="0048329C"/>
    <w:rsid w:val="004832B3"/>
    <w:rsid w:val="0048330E"/>
    <w:rsid w:val="00483393"/>
    <w:rsid w:val="004833EB"/>
    <w:rsid w:val="004834B3"/>
    <w:rsid w:val="004836DC"/>
    <w:rsid w:val="00483877"/>
    <w:rsid w:val="00483AE8"/>
    <w:rsid w:val="00483AFE"/>
    <w:rsid w:val="00483B4B"/>
    <w:rsid w:val="00483D53"/>
    <w:rsid w:val="00483E5F"/>
    <w:rsid w:val="00483EB2"/>
    <w:rsid w:val="00483FFE"/>
    <w:rsid w:val="00484342"/>
    <w:rsid w:val="00484461"/>
    <w:rsid w:val="0048448F"/>
    <w:rsid w:val="0048454D"/>
    <w:rsid w:val="0048482F"/>
    <w:rsid w:val="00484B0C"/>
    <w:rsid w:val="00484B83"/>
    <w:rsid w:val="00484C1D"/>
    <w:rsid w:val="00484E90"/>
    <w:rsid w:val="00484F8C"/>
    <w:rsid w:val="004852B5"/>
    <w:rsid w:val="00485303"/>
    <w:rsid w:val="00485358"/>
    <w:rsid w:val="0048548A"/>
    <w:rsid w:val="00485603"/>
    <w:rsid w:val="00485687"/>
    <w:rsid w:val="0048587D"/>
    <w:rsid w:val="00485E67"/>
    <w:rsid w:val="00485F81"/>
    <w:rsid w:val="00486299"/>
    <w:rsid w:val="004865C4"/>
    <w:rsid w:val="004865E6"/>
    <w:rsid w:val="004867CD"/>
    <w:rsid w:val="00486895"/>
    <w:rsid w:val="00486AA1"/>
    <w:rsid w:val="00486C13"/>
    <w:rsid w:val="00486C57"/>
    <w:rsid w:val="00486DBC"/>
    <w:rsid w:val="00486DE9"/>
    <w:rsid w:val="00486DF4"/>
    <w:rsid w:val="00486E42"/>
    <w:rsid w:val="00487128"/>
    <w:rsid w:val="004872BE"/>
    <w:rsid w:val="004872CE"/>
    <w:rsid w:val="004873BE"/>
    <w:rsid w:val="004876DD"/>
    <w:rsid w:val="0048782E"/>
    <w:rsid w:val="00487C14"/>
    <w:rsid w:val="00487C71"/>
    <w:rsid w:val="00487EC8"/>
    <w:rsid w:val="004901F7"/>
    <w:rsid w:val="004902DD"/>
    <w:rsid w:val="0049035D"/>
    <w:rsid w:val="004904A1"/>
    <w:rsid w:val="00490608"/>
    <w:rsid w:val="0049066E"/>
    <w:rsid w:val="0049076D"/>
    <w:rsid w:val="004907B0"/>
    <w:rsid w:val="0049093C"/>
    <w:rsid w:val="00490C4E"/>
    <w:rsid w:val="00490ED2"/>
    <w:rsid w:val="00491395"/>
    <w:rsid w:val="004913DE"/>
    <w:rsid w:val="004919C2"/>
    <w:rsid w:val="00491AB0"/>
    <w:rsid w:val="00491B4A"/>
    <w:rsid w:val="00491E87"/>
    <w:rsid w:val="0049232C"/>
    <w:rsid w:val="004924B0"/>
    <w:rsid w:val="004925B9"/>
    <w:rsid w:val="00492763"/>
    <w:rsid w:val="00492863"/>
    <w:rsid w:val="00492C44"/>
    <w:rsid w:val="00492CD7"/>
    <w:rsid w:val="00492CE2"/>
    <w:rsid w:val="00492D11"/>
    <w:rsid w:val="00492D47"/>
    <w:rsid w:val="0049302D"/>
    <w:rsid w:val="0049313D"/>
    <w:rsid w:val="00493683"/>
    <w:rsid w:val="00493766"/>
    <w:rsid w:val="0049377D"/>
    <w:rsid w:val="00493867"/>
    <w:rsid w:val="00493A76"/>
    <w:rsid w:val="00493C94"/>
    <w:rsid w:val="00493CC5"/>
    <w:rsid w:val="00493D46"/>
    <w:rsid w:val="00493E85"/>
    <w:rsid w:val="00493F7C"/>
    <w:rsid w:val="004948C9"/>
    <w:rsid w:val="00494AA2"/>
    <w:rsid w:val="00494ADD"/>
    <w:rsid w:val="00494B0F"/>
    <w:rsid w:val="00494B97"/>
    <w:rsid w:val="00494BFB"/>
    <w:rsid w:val="00494C93"/>
    <w:rsid w:val="0049520F"/>
    <w:rsid w:val="004952F6"/>
    <w:rsid w:val="004953EA"/>
    <w:rsid w:val="0049540F"/>
    <w:rsid w:val="00495815"/>
    <w:rsid w:val="00495AB9"/>
    <w:rsid w:val="00495F75"/>
    <w:rsid w:val="00495F76"/>
    <w:rsid w:val="004966B9"/>
    <w:rsid w:val="004966D6"/>
    <w:rsid w:val="004967B6"/>
    <w:rsid w:val="004967FA"/>
    <w:rsid w:val="00496877"/>
    <w:rsid w:val="00496A53"/>
    <w:rsid w:val="00496C06"/>
    <w:rsid w:val="00496E4D"/>
    <w:rsid w:val="0049702F"/>
    <w:rsid w:val="004970C3"/>
    <w:rsid w:val="004974EA"/>
    <w:rsid w:val="00497A94"/>
    <w:rsid w:val="00497AB6"/>
    <w:rsid w:val="00497D48"/>
    <w:rsid w:val="00497DD5"/>
    <w:rsid w:val="00497F4E"/>
    <w:rsid w:val="004A0343"/>
    <w:rsid w:val="004A04F7"/>
    <w:rsid w:val="004A0715"/>
    <w:rsid w:val="004A0941"/>
    <w:rsid w:val="004A0A48"/>
    <w:rsid w:val="004A0A9B"/>
    <w:rsid w:val="004A0BBA"/>
    <w:rsid w:val="004A0BE9"/>
    <w:rsid w:val="004A0DD9"/>
    <w:rsid w:val="004A14D8"/>
    <w:rsid w:val="004A1B39"/>
    <w:rsid w:val="004A1EE7"/>
    <w:rsid w:val="004A2060"/>
    <w:rsid w:val="004A2920"/>
    <w:rsid w:val="004A297A"/>
    <w:rsid w:val="004A2B69"/>
    <w:rsid w:val="004A2BB4"/>
    <w:rsid w:val="004A2CB4"/>
    <w:rsid w:val="004A2CBA"/>
    <w:rsid w:val="004A2D2B"/>
    <w:rsid w:val="004A2D59"/>
    <w:rsid w:val="004A2E26"/>
    <w:rsid w:val="004A3147"/>
    <w:rsid w:val="004A34C7"/>
    <w:rsid w:val="004A38AA"/>
    <w:rsid w:val="004A3A58"/>
    <w:rsid w:val="004A3E5C"/>
    <w:rsid w:val="004A3E76"/>
    <w:rsid w:val="004A3FD7"/>
    <w:rsid w:val="004A4051"/>
    <w:rsid w:val="004A41D5"/>
    <w:rsid w:val="004A4232"/>
    <w:rsid w:val="004A435B"/>
    <w:rsid w:val="004A48C4"/>
    <w:rsid w:val="004A4ADB"/>
    <w:rsid w:val="004A4CAA"/>
    <w:rsid w:val="004A4D92"/>
    <w:rsid w:val="004A4F28"/>
    <w:rsid w:val="004A4FA9"/>
    <w:rsid w:val="004A5152"/>
    <w:rsid w:val="004A5208"/>
    <w:rsid w:val="004A55C4"/>
    <w:rsid w:val="004A567A"/>
    <w:rsid w:val="004A57AE"/>
    <w:rsid w:val="004A59D3"/>
    <w:rsid w:val="004A6308"/>
    <w:rsid w:val="004A639A"/>
    <w:rsid w:val="004A65F2"/>
    <w:rsid w:val="004A6A29"/>
    <w:rsid w:val="004A6AC7"/>
    <w:rsid w:val="004A6B35"/>
    <w:rsid w:val="004A6E96"/>
    <w:rsid w:val="004A7009"/>
    <w:rsid w:val="004A7025"/>
    <w:rsid w:val="004A716B"/>
    <w:rsid w:val="004A7657"/>
    <w:rsid w:val="004A7BEF"/>
    <w:rsid w:val="004A7CFF"/>
    <w:rsid w:val="004A7E38"/>
    <w:rsid w:val="004A7EFA"/>
    <w:rsid w:val="004B02D0"/>
    <w:rsid w:val="004B05FD"/>
    <w:rsid w:val="004B08DC"/>
    <w:rsid w:val="004B09DE"/>
    <w:rsid w:val="004B0A09"/>
    <w:rsid w:val="004B103B"/>
    <w:rsid w:val="004B11D7"/>
    <w:rsid w:val="004B1335"/>
    <w:rsid w:val="004B14C5"/>
    <w:rsid w:val="004B18FE"/>
    <w:rsid w:val="004B19E9"/>
    <w:rsid w:val="004B1AAF"/>
    <w:rsid w:val="004B1CED"/>
    <w:rsid w:val="004B1DAD"/>
    <w:rsid w:val="004B1DC1"/>
    <w:rsid w:val="004B1F45"/>
    <w:rsid w:val="004B1FAA"/>
    <w:rsid w:val="004B2214"/>
    <w:rsid w:val="004B235A"/>
    <w:rsid w:val="004B2D28"/>
    <w:rsid w:val="004B2FCA"/>
    <w:rsid w:val="004B31CA"/>
    <w:rsid w:val="004B389C"/>
    <w:rsid w:val="004B38E5"/>
    <w:rsid w:val="004B3B98"/>
    <w:rsid w:val="004B3D6B"/>
    <w:rsid w:val="004B3DE0"/>
    <w:rsid w:val="004B3E4E"/>
    <w:rsid w:val="004B3F3D"/>
    <w:rsid w:val="004B3F6E"/>
    <w:rsid w:val="004B3FEB"/>
    <w:rsid w:val="004B402B"/>
    <w:rsid w:val="004B40EF"/>
    <w:rsid w:val="004B41A4"/>
    <w:rsid w:val="004B47D7"/>
    <w:rsid w:val="004B49EB"/>
    <w:rsid w:val="004B4EA8"/>
    <w:rsid w:val="004B4EBE"/>
    <w:rsid w:val="004B4F13"/>
    <w:rsid w:val="004B51DB"/>
    <w:rsid w:val="004B548D"/>
    <w:rsid w:val="004B56BD"/>
    <w:rsid w:val="004B583C"/>
    <w:rsid w:val="004B584D"/>
    <w:rsid w:val="004B59D6"/>
    <w:rsid w:val="004B5CB2"/>
    <w:rsid w:val="004B5D6E"/>
    <w:rsid w:val="004B6564"/>
    <w:rsid w:val="004B661E"/>
    <w:rsid w:val="004B66DC"/>
    <w:rsid w:val="004B67D4"/>
    <w:rsid w:val="004B6BDC"/>
    <w:rsid w:val="004B6DBD"/>
    <w:rsid w:val="004B7178"/>
    <w:rsid w:val="004B7234"/>
    <w:rsid w:val="004B72D6"/>
    <w:rsid w:val="004B757F"/>
    <w:rsid w:val="004B76B8"/>
    <w:rsid w:val="004B7ABB"/>
    <w:rsid w:val="004B7E3B"/>
    <w:rsid w:val="004C010B"/>
    <w:rsid w:val="004C06FE"/>
    <w:rsid w:val="004C08C7"/>
    <w:rsid w:val="004C095C"/>
    <w:rsid w:val="004C09ED"/>
    <w:rsid w:val="004C0A59"/>
    <w:rsid w:val="004C112F"/>
    <w:rsid w:val="004C1253"/>
    <w:rsid w:val="004C12BD"/>
    <w:rsid w:val="004C13AB"/>
    <w:rsid w:val="004C15F5"/>
    <w:rsid w:val="004C18D0"/>
    <w:rsid w:val="004C19A5"/>
    <w:rsid w:val="004C1A20"/>
    <w:rsid w:val="004C1BFB"/>
    <w:rsid w:val="004C1C62"/>
    <w:rsid w:val="004C1CB0"/>
    <w:rsid w:val="004C1CED"/>
    <w:rsid w:val="004C1F19"/>
    <w:rsid w:val="004C207D"/>
    <w:rsid w:val="004C20B3"/>
    <w:rsid w:val="004C20C8"/>
    <w:rsid w:val="004C2119"/>
    <w:rsid w:val="004C2173"/>
    <w:rsid w:val="004C217E"/>
    <w:rsid w:val="004C2986"/>
    <w:rsid w:val="004C3009"/>
    <w:rsid w:val="004C3053"/>
    <w:rsid w:val="004C3123"/>
    <w:rsid w:val="004C3646"/>
    <w:rsid w:val="004C36E6"/>
    <w:rsid w:val="004C3876"/>
    <w:rsid w:val="004C398F"/>
    <w:rsid w:val="004C3A32"/>
    <w:rsid w:val="004C3A63"/>
    <w:rsid w:val="004C3CFE"/>
    <w:rsid w:val="004C3FD4"/>
    <w:rsid w:val="004C4015"/>
    <w:rsid w:val="004C4289"/>
    <w:rsid w:val="004C4312"/>
    <w:rsid w:val="004C4383"/>
    <w:rsid w:val="004C43E2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5BE"/>
    <w:rsid w:val="004C6C55"/>
    <w:rsid w:val="004C72C2"/>
    <w:rsid w:val="004C72DD"/>
    <w:rsid w:val="004C7356"/>
    <w:rsid w:val="004C757C"/>
    <w:rsid w:val="004C758C"/>
    <w:rsid w:val="004C75C5"/>
    <w:rsid w:val="004C7922"/>
    <w:rsid w:val="004C7998"/>
    <w:rsid w:val="004C7AA0"/>
    <w:rsid w:val="004C7D2A"/>
    <w:rsid w:val="004C7D43"/>
    <w:rsid w:val="004D00C6"/>
    <w:rsid w:val="004D03F1"/>
    <w:rsid w:val="004D07F5"/>
    <w:rsid w:val="004D0F76"/>
    <w:rsid w:val="004D0FA4"/>
    <w:rsid w:val="004D0FB1"/>
    <w:rsid w:val="004D164C"/>
    <w:rsid w:val="004D1972"/>
    <w:rsid w:val="004D19A4"/>
    <w:rsid w:val="004D1B95"/>
    <w:rsid w:val="004D1BD2"/>
    <w:rsid w:val="004D1C36"/>
    <w:rsid w:val="004D2029"/>
    <w:rsid w:val="004D210B"/>
    <w:rsid w:val="004D22D9"/>
    <w:rsid w:val="004D235C"/>
    <w:rsid w:val="004D267B"/>
    <w:rsid w:val="004D2AA5"/>
    <w:rsid w:val="004D2BEA"/>
    <w:rsid w:val="004D2D38"/>
    <w:rsid w:val="004D2D4B"/>
    <w:rsid w:val="004D2E66"/>
    <w:rsid w:val="004D2F25"/>
    <w:rsid w:val="004D2F42"/>
    <w:rsid w:val="004D322D"/>
    <w:rsid w:val="004D37C7"/>
    <w:rsid w:val="004D3846"/>
    <w:rsid w:val="004D392F"/>
    <w:rsid w:val="004D3AC9"/>
    <w:rsid w:val="004D3C39"/>
    <w:rsid w:val="004D3E69"/>
    <w:rsid w:val="004D40C1"/>
    <w:rsid w:val="004D422C"/>
    <w:rsid w:val="004D443A"/>
    <w:rsid w:val="004D45C0"/>
    <w:rsid w:val="004D4B2C"/>
    <w:rsid w:val="004D4CD9"/>
    <w:rsid w:val="004D5213"/>
    <w:rsid w:val="004D53A3"/>
    <w:rsid w:val="004D58A7"/>
    <w:rsid w:val="004D58B7"/>
    <w:rsid w:val="004D5B9E"/>
    <w:rsid w:val="004D5C1D"/>
    <w:rsid w:val="004D5D52"/>
    <w:rsid w:val="004D5EB3"/>
    <w:rsid w:val="004D5FDC"/>
    <w:rsid w:val="004D5FF3"/>
    <w:rsid w:val="004D6108"/>
    <w:rsid w:val="004D64BD"/>
    <w:rsid w:val="004D67B4"/>
    <w:rsid w:val="004D698C"/>
    <w:rsid w:val="004D69A5"/>
    <w:rsid w:val="004D6BA2"/>
    <w:rsid w:val="004D6BA9"/>
    <w:rsid w:val="004D6FD8"/>
    <w:rsid w:val="004D703B"/>
    <w:rsid w:val="004D72EA"/>
    <w:rsid w:val="004D75ED"/>
    <w:rsid w:val="004D763B"/>
    <w:rsid w:val="004D7AFA"/>
    <w:rsid w:val="004D7BC3"/>
    <w:rsid w:val="004D7F37"/>
    <w:rsid w:val="004E00C6"/>
    <w:rsid w:val="004E021B"/>
    <w:rsid w:val="004E026F"/>
    <w:rsid w:val="004E06B0"/>
    <w:rsid w:val="004E06B4"/>
    <w:rsid w:val="004E0792"/>
    <w:rsid w:val="004E07CF"/>
    <w:rsid w:val="004E0ACE"/>
    <w:rsid w:val="004E0CEA"/>
    <w:rsid w:val="004E16A9"/>
    <w:rsid w:val="004E1D74"/>
    <w:rsid w:val="004E1E22"/>
    <w:rsid w:val="004E1E35"/>
    <w:rsid w:val="004E1F3A"/>
    <w:rsid w:val="004E1F46"/>
    <w:rsid w:val="004E20FC"/>
    <w:rsid w:val="004E2482"/>
    <w:rsid w:val="004E269E"/>
    <w:rsid w:val="004E2A8A"/>
    <w:rsid w:val="004E2ACE"/>
    <w:rsid w:val="004E2D9B"/>
    <w:rsid w:val="004E2F2C"/>
    <w:rsid w:val="004E2F9C"/>
    <w:rsid w:val="004E3179"/>
    <w:rsid w:val="004E352E"/>
    <w:rsid w:val="004E355E"/>
    <w:rsid w:val="004E3ADD"/>
    <w:rsid w:val="004E3D95"/>
    <w:rsid w:val="004E3E08"/>
    <w:rsid w:val="004E419E"/>
    <w:rsid w:val="004E450B"/>
    <w:rsid w:val="004E45C8"/>
    <w:rsid w:val="004E474F"/>
    <w:rsid w:val="004E48A9"/>
    <w:rsid w:val="004E4BCF"/>
    <w:rsid w:val="004E4C9A"/>
    <w:rsid w:val="004E51F9"/>
    <w:rsid w:val="004E5381"/>
    <w:rsid w:val="004E5C84"/>
    <w:rsid w:val="004E5CF2"/>
    <w:rsid w:val="004E5F94"/>
    <w:rsid w:val="004E6025"/>
    <w:rsid w:val="004E602C"/>
    <w:rsid w:val="004E6415"/>
    <w:rsid w:val="004E65EF"/>
    <w:rsid w:val="004E67BD"/>
    <w:rsid w:val="004E6869"/>
    <w:rsid w:val="004E7265"/>
    <w:rsid w:val="004E73E1"/>
    <w:rsid w:val="004E73F8"/>
    <w:rsid w:val="004E74D5"/>
    <w:rsid w:val="004E7797"/>
    <w:rsid w:val="004E78EF"/>
    <w:rsid w:val="004E79D2"/>
    <w:rsid w:val="004E7A2C"/>
    <w:rsid w:val="004E7A36"/>
    <w:rsid w:val="004F009D"/>
    <w:rsid w:val="004F02D3"/>
    <w:rsid w:val="004F03C3"/>
    <w:rsid w:val="004F041E"/>
    <w:rsid w:val="004F0457"/>
    <w:rsid w:val="004F0866"/>
    <w:rsid w:val="004F096C"/>
    <w:rsid w:val="004F0BD1"/>
    <w:rsid w:val="004F0CDA"/>
    <w:rsid w:val="004F11E0"/>
    <w:rsid w:val="004F11E3"/>
    <w:rsid w:val="004F12B9"/>
    <w:rsid w:val="004F13D2"/>
    <w:rsid w:val="004F154F"/>
    <w:rsid w:val="004F15A3"/>
    <w:rsid w:val="004F16A7"/>
    <w:rsid w:val="004F1864"/>
    <w:rsid w:val="004F194E"/>
    <w:rsid w:val="004F1AB6"/>
    <w:rsid w:val="004F1ACD"/>
    <w:rsid w:val="004F1CEE"/>
    <w:rsid w:val="004F1EF3"/>
    <w:rsid w:val="004F1FD0"/>
    <w:rsid w:val="004F2143"/>
    <w:rsid w:val="004F2326"/>
    <w:rsid w:val="004F23BD"/>
    <w:rsid w:val="004F247C"/>
    <w:rsid w:val="004F2578"/>
    <w:rsid w:val="004F2613"/>
    <w:rsid w:val="004F2776"/>
    <w:rsid w:val="004F2A3D"/>
    <w:rsid w:val="004F2D1C"/>
    <w:rsid w:val="004F30F4"/>
    <w:rsid w:val="004F32B8"/>
    <w:rsid w:val="004F3409"/>
    <w:rsid w:val="004F373A"/>
    <w:rsid w:val="004F3AD0"/>
    <w:rsid w:val="004F3B25"/>
    <w:rsid w:val="004F3B41"/>
    <w:rsid w:val="004F3C1C"/>
    <w:rsid w:val="004F3D3C"/>
    <w:rsid w:val="004F3DCC"/>
    <w:rsid w:val="004F476F"/>
    <w:rsid w:val="004F4885"/>
    <w:rsid w:val="004F492D"/>
    <w:rsid w:val="004F4979"/>
    <w:rsid w:val="004F4BD5"/>
    <w:rsid w:val="004F4CE9"/>
    <w:rsid w:val="004F4FA8"/>
    <w:rsid w:val="004F5267"/>
    <w:rsid w:val="004F5306"/>
    <w:rsid w:val="004F53A1"/>
    <w:rsid w:val="004F558D"/>
    <w:rsid w:val="004F562A"/>
    <w:rsid w:val="004F575A"/>
    <w:rsid w:val="004F57D8"/>
    <w:rsid w:val="004F5920"/>
    <w:rsid w:val="004F5B3D"/>
    <w:rsid w:val="004F5B8F"/>
    <w:rsid w:val="004F62DC"/>
    <w:rsid w:val="004F6488"/>
    <w:rsid w:val="004F662D"/>
    <w:rsid w:val="004F672F"/>
    <w:rsid w:val="004F6BD6"/>
    <w:rsid w:val="004F6C99"/>
    <w:rsid w:val="004F6DA1"/>
    <w:rsid w:val="004F6E16"/>
    <w:rsid w:val="004F70F8"/>
    <w:rsid w:val="004F732B"/>
    <w:rsid w:val="004F73BC"/>
    <w:rsid w:val="004F73BF"/>
    <w:rsid w:val="004F7495"/>
    <w:rsid w:val="004F74EE"/>
    <w:rsid w:val="004F7518"/>
    <w:rsid w:val="004F788E"/>
    <w:rsid w:val="004F7917"/>
    <w:rsid w:val="004F7938"/>
    <w:rsid w:val="004F7C3A"/>
    <w:rsid w:val="004F7D29"/>
    <w:rsid w:val="004F7D9E"/>
    <w:rsid w:val="004F7E41"/>
    <w:rsid w:val="004F7F4F"/>
    <w:rsid w:val="0050023C"/>
    <w:rsid w:val="005002CB"/>
    <w:rsid w:val="005004FD"/>
    <w:rsid w:val="0050064D"/>
    <w:rsid w:val="005006C6"/>
    <w:rsid w:val="00500D17"/>
    <w:rsid w:val="00500DC3"/>
    <w:rsid w:val="005010AF"/>
    <w:rsid w:val="005013A1"/>
    <w:rsid w:val="00501681"/>
    <w:rsid w:val="00501683"/>
    <w:rsid w:val="00501DD4"/>
    <w:rsid w:val="00501DD6"/>
    <w:rsid w:val="00501E32"/>
    <w:rsid w:val="00502129"/>
    <w:rsid w:val="0050226E"/>
    <w:rsid w:val="005022FE"/>
    <w:rsid w:val="0050257E"/>
    <w:rsid w:val="005025CD"/>
    <w:rsid w:val="005027B6"/>
    <w:rsid w:val="00502B35"/>
    <w:rsid w:val="00503109"/>
    <w:rsid w:val="005035D1"/>
    <w:rsid w:val="005036E4"/>
    <w:rsid w:val="005038C6"/>
    <w:rsid w:val="00503AA6"/>
    <w:rsid w:val="00503CDE"/>
    <w:rsid w:val="00503DBE"/>
    <w:rsid w:val="00503E93"/>
    <w:rsid w:val="00504024"/>
    <w:rsid w:val="0050427F"/>
    <w:rsid w:val="005043F7"/>
    <w:rsid w:val="0050482F"/>
    <w:rsid w:val="0050492A"/>
    <w:rsid w:val="00504BB3"/>
    <w:rsid w:val="00504CEE"/>
    <w:rsid w:val="00504F22"/>
    <w:rsid w:val="00505091"/>
    <w:rsid w:val="00505648"/>
    <w:rsid w:val="00505809"/>
    <w:rsid w:val="0050591D"/>
    <w:rsid w:val="0050594B"/>
    <w:rsid w:val="00505A3E"/>
    <w:rsid w:val="00505B18"/>
    <w:rsid w:val="00505C61"/>
    <w:rsid w:val="00505F5E"/>
    <w:rsid w:val="005060AC"/>
    <w:rsid w:val="005062DC"/>
    <w:rsid w:val="00506773"/>
    <w:rsid w:val="0050678C"/>
    <w:rsid w:val="005068DD"/>
    <w:rsid w:val="00506983"/>
    <w:rsid w:val="00506FFD"/>
    <w:rsid w:val="00507483"/>
    <w:rsid w:val="0050750A"/>
    <w:rsid w:val="0050798F"/>
    <w:rsid w:val="00507C22"/>
    <w:rsid w:val="00507C9F"/>
    <w:rsid w:val="00507CE2"/>
    <w:rsid w:val="00507D1D"/>
    <w:rsid w:val="00507E3C"/>
    <w:rsid w:val="00510090"/>
    <w:rsid w:val="00510141"/>
    <w:rsid w:val="005102ED"/>
    <w:rsid w:val="00510444"/>
    <w:rsid w:val="005108E5"/>
    <w:rsid w:val="0051098F"/>
    <w:rsid w:val="00510C78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C2B"/>
    <w:rsid w:val="00511D7E"/>
    <w:rsid w:val="00511E3D"/>
    <w:rsid w:val="00511EBC"/>
    <w:rsid w:val="00511F02"/>
    <w:rsid w:val="0051203D"/>
    <w:rsid w:val="005120C1"/>
    <w:rsid w:val="00512165"/>
    <w:rsid w:val="00512362"/>
    <w:rsid w:val="00512680"/>
    <w:rsid w:val="00512779"/>
    <w:rsid w:val="00512B12"/>
    <w:rsid w:val="00512E2E"/>
    <w:rsid w:val="00512EF7"/>
    <w:rsid w:val="00512F09"/>
    <w:rsid w:val="00512F0A"/>
    <w:rsid w:val="00512FA3"/>
    <w:rsid w:val="0051300E"/>
    <w:rsid w:val="00513079"/>
    <w:rsid w:val="00513340"/>
    <w:rsid w:val="00513495"/>
    <w:rsid w:val="0051353C"/>
    <w:rsid w:val="00513580"/>
    <w:rsid w:val="005137E7"/>
    <w:rsid w:val="0051386B"/>
    <w:rsid w:val="00513889"/>
    <w:rsid w:val="00513B44"/>
    <w:rsid w:val="00513BAA"/>
    <w:rsid w:val="00513EA6"/>
    <w:rsid w:val="00513F39"/>
    <w:rsid w:val="00514482"/>
    <w:rsid w:val="005144F7"/>
    <w:rsid w:val="0051488D"/>
    <w:rsid w:val="00514F3B"/>
    <w:rsid w:val="00514F7E"/>
    <w:rsid w:val="005154FD"/>
    <w:rsid w:val="00515671"/>
    <w:rsid w:val="00515781"/>
    <w:rsid w:val="005158B5"/>
    <w:rsid w:val="00515909"/>
    <w:rsid w:val="005159AD"/>
    <w:rsid w:val="00515D27"/>
    <w:rsid w:val="00516083"/>
    <w:rsid w:val="00516393"/>
    <w:rsid w:val="00516C76"/>
    <w:rsid w:val="00516D1B"/>
    <w:rsid w:val="00516E8D"/>
    <w:rsid w:val="005172FB"/>
    <w:rsid w:val="00517332"/>
    <w:rsid w:val="00517656"/>
    <w:rsid w:val="00517810"/>
    <w:rsid w:val="005178C6"/>
    <w:rsid w:val="005178D1"/>
    <w:rsid w:val="00517CC4"/>
    <w:rsid w:val="00517D25"/>
    <w:rsid w:val="00517E8C"/>
    <w:rsid w:val="00517F6C"/>
    <w:rsid w:val="005200DD"/>
    <w:rsid w:val="0052048F"/>
    <w:rsid w:val="005205D9"/>
    <w:rsid w:val="00520874"/>
    <w:rsid w:val="00520900"/>
    <w:rsid w:val="00520A19"/>
    <w:rsid w:val="00520A93"/>
    <w:rsid w:val="00520C30"/>
    <w:rsid w:val="00520EA9"/>
    <w:rsid w:val="00521083"/>
    <w:rsid w:val="005211B7"/>
    <w:rsid w:val="005212F5"/>
    <w:rsid w:val="0052144F"/>
    <w:rsid w:val="005215D9"/>
    <w:rsid w:val="0052160D"/>
    <w:rsid w:val="00521694"/>
    <w:rsid w:val="005218CA"/>
    <w:rsid w:val="00521A30"/>
    <w:rsid w:val="00521C82"/>
    <w:rsid w:val="00521DAE"/>
    <w:rsid w:val="00521DF9"/>
    <w:rsid w:val="005220C5"/>
    <w:rsid w:val="005222BA"/>
    <w:rsid w:val="005227DB"/>
    <w:rsid w:val="00522B4A"/>
    <w:rsid w:val="00522C60"/>
    <w:rsid w:val="00522EFA"/>
    <w:rsid w:val="00522FB0"/>
    <w:rsid w:val="005231AF"/>
    <w:rsid w:val="00523281"/>
    <w:rsid w:val="005236C8"/>
    <w:rsid w:val="0052385A"/>
    <w:rsid w:val="00523A8E"/>
    <w:rsid w:val="00523C87"/>
    <w:rsid w:val="00523D2D"/>
    <w:rsid w:val="00523E02"/>
    <w:rsid w:val="00523E22"/>
    <w:rsid w:val="00523EFF"/>
    <w:rsid w:val="00523F00"/>
    <w:rsid w:val="00523F15"/>
    <w:rsid w:val="00523F1A"/>
    <w:rsid w:val="005241EC"/>
    <w:rsid w:val="005243B1"/>
    <w:rsid w:val="005243DD"/>
    <w:rsid w:val="005249B1"/>
    <w:rsid w:val="00524D42"/>
    <w:rsid w:val="00524D5C"/>
    <w:rsid w:val="00524EFD"/>
    <w:rsid w:val="005251B0"/>
    <w:rsid w:val="0052522D"/>
    <w:rsid w:val="005252D3"/>
    <w:rsid w:val="0052535A"/>
    <w:rsid w:val="005256C0"/>
    <w:rsid w:val="00525724"/>
    <w:rsid w:val="005260FE"/>
    <w:rsid w:val="0052644D"/>
    <w:rsid w:val="0052647E"/>
    <w:rsid w:val="00526521"/>
    <w:rsid w:val="005266BA"/>
    <w:rsid w:val="0052670E"/>
    <w:rsid w:val="005268D9"/>
    <w:rsid w:val="005268E3"/>
    <w:rsid w:val="00526B2B"/>
    <w:rsid w:val="00526B3D"/>
    <w:rsid w:val="00526BB2"/>
    <w:rsid w:val="00526CD1"/>
    <w:rsid w:val="00526CDE"/>
    <w:rsid w:val="00526EE7"/>
    <w:rsid w:val="00526F59"/>
    <w:rsid w:val="00527095"/>
    <w:rsid w:val="005274B6"/>
    <w:rsid w:val="005276FA"/>
    <w:rsid w:val="00527BC6"/>
    <w:rsid w:val="00527BE8"/>
    <w:rsid w:val="0053031D"/>
    <w:rsid w:val="00530B0F"/>
    <w:rsid w:val="00531615"/>
    <w:rsid w:val="0053168D"/>
    <w:rsid w:val="005317E6"/>
    <w:rsid w:val="0053206B"/>
    <w:rsid w:val="005322F7"/>
    <w:rsid w:val="005324CB"/>
    <w:rsid w:val="005327A6"/>
    <w:rsid w:val="005327E3"/>
    <w:rsid w:val="00532B7E"/>
    <w:rsid w:val="00532BDA"/>
    <w:rsid w:val="00532F37"/>
    <w:rsid w:val="00532F8D"/>
    <w:rsid w:val="005332AD"/>
    <w:rsid w:val="005335A8"/>
    <w:rsid w:val="00533763"/>
    <w:rsid w:val="005337FE"/>
    <w:rsid w:val="00533951"/>
    <w:rsid w:val="0053398F"/>
    <w:rsid w:val="00533A8F"/>
    <w:rsid w:val="00533B50"/>
    <w:rsid w:val="00533B8B"/>
    <w:rsid w:val="00534222"/>
    <w:rsid w:val="00534874"/>
    <w:rsid w:val="00534A95"/>
    <w:rsid w:val="00534AB3"/>
    <w:rsid w:val="00534B68"/>
    <w:rsid w:val="00535893"/>
    <w:rsid w:val="005358A8"/>
    <w:rsid w:val="00535A6D"/>
    <w:rsid w:val="00535E40"/>
    <w:rsid w:val="005361FF"/>
    <w:rsid w:val="0053633E"/>
    <w:rsid w:val="0053642D"/>
    <w:rsid w:val="00536597"/>
    <w:rsid w:val="005368F1"/>
    <w:rsid w:val="00536C40"/>
    <w:rsid w:val="00536CA2"/>
    <w:rsid w:val="00536F8E"/>
    <w:rsid w:val="0053706D"/>
    <w:rsid w:val="0053708B"/>
    <w:rsid w:val="00537262"/>
    <w:rsid w:val="0053732C"/>
    <w:rsid w:val="005376CD"/>
    <w:rsid w:val="005377C2"/>
    <w:rsid w:val="00537808"/>
    <w:rsid w:val="00537BD8"/>
    <w:rsid w:val="00540209"/>
    <w:rsid w:val="005406AA"/>
    <w:rsid w:val="005409BC"/>
    <w:rsid w:val="00540ABE"/>
    <w:rsid w:val="00540C73"/>
    <w:rsid w:val="00540D56"/>
    <w:rsid w:val="00540D6C"/>
    <w:rsid w:val="00540EA7"/>
    <w:rsid w:val="00540F49"/>
    <w:rsid w:val="0054111A"/>
    <w:rsid w:val="00541187"/>
    <w:rsid w:val="00541219"/>
    <w:rsid w:val="005414E2"/>
    <w:rsid w:val="005416A9"/>
    <w:rsid w:val="005416CB"/>
    <w:rsid w:val="00541C93"/>
    <w:rsid w:val="00541CEA"/>
    <w:rsid w:val="00541CF2"/>
    <w:rsid w:val="00541E13"/>
    <w:rsid w:val="00541F7D"/>
    <w:rsid w:val="005421A8"/>
    <w:rsid w:val="005425BA"/>
    <w:rsid w:val="005426D3"/>
    <w:rsid w:val="00542D18"/>
    <w:rsid w:val="00542E43"/>
    <w:rsid w:val="005430D1"/>
    <w:rsid w:val="005432D2"/>
    <w:rsid w:val="005432E3"/>
    <w:rsid w:val="00543381"/>
    <w:rsid w:val="005436C5"/>
    <w:rsid w:val="0054389E"/>
    <w:rsid w:val="00543C54"/>
    <w:rsid w:val="00543EB5"/>
    <w:rsid w:val="00543FFB"/>
    <w:rsid w:val="005440BA"/>
    <w:rsid w:val="00544210"/>
    <w:rsid w:val="00544640"/>
    <w:rsid w:val="0054472E"/>
    <w:rsid w:val="00544B7B"/>
    <w:rsid w:val="00544BA2"/>
    <w:rsid w:val="00544D44"/>
    <w:rsid w:val="005454F1"/>
    <w:rsid w:val="005458AD"/>
    <w:rsid w:val="00545981"/>
    <w:rsid w:val="00545A2D"/>
    <w:rsid w:val="00545A74"/>
    <w:rsid w:val="00545C9A"/>
    <w:rsid w:val="00545D2D"/>
    <w:rsid w:val="005463CD"/>
    <w:rsid w:val="0054653A"/>
    <w:rsid w:val="005468D9"/>
    <w:rsid w:val="0054695A"/>
    <w:rsid w:val="005469E3"/>
    <w:rsid w:val="00546BFE"/>
    <w:rsid w:val="00546D90"/>
    <w:rsid w:val="0054726B"/>
    <w:rsid w:val="00547356"/>
    <w:rsid w:val="005473F0"/>
    <w:rsid w:val="00547615"/>
    <w:rsid w:val="0054762F"/>
    <w:rsid w:val="0054769D"/>
    <w:rsid w:val="00547B26"/>
    <w:rsid w:val="00547DD8"/>
    <w:rsid w:val="00550596"/>
    <w:rsid w:val="005506CF"/>
    <w:rsid w:val="00550B0D"/>
    <w:rsid w:val="00550CD2"/>
    <w:rsid w:val="00550F80"/>
    <w:rsid w:val="005510D0"/>
    <w:rsid w:val="00551108"/>
    <w:rsid w:val="005513A1"/>
    <w:rsid w:val="00551A8B"/>
    <w:rsid w:val="005520F8"/>
    <w:rsid w:val="00552165"/>
    <w:rsid w:val="005521DA"/>
    <w:rsid w:val="00552440"/>
    <w:rsid w:val="0055264C"/>
    <w:rsid w:val="0055278A"/>
    <w:rsid w:val="00552981"/>
    <w:rsid w:val="00552C25"/>
    <w:rsid w:val="00552C7C"/>
    <w:rsid w:val="00552E37"/>
    <w:rsid w:val="00552E9C"/>
    <w:rsid w:val="00553098"/>
    <w:rsid w:val="0055329D"/>
    <w:rsid w:val="005536CF"/>
    <w:rsid w:val="0055378C"/>
    <w:rsid w:val="005538A1"/>
    <w:rsid w:val="005539B9"/>
    <w:rsid w:val="00554188"/>
    <w:rsid w:val="00554526"/>
    <w:rsid w:val="00554759"/>
    <w:rsid w:val="005547E1"/>
    <w:rsid w:val="005548AD"/>
    <w:rsid w:val="00554BC2"/>
    <w:rsid w:val="00554C76"/>
    <w:rsid w:val="00554D5A"/>
    <w:rsid w:val="00554EC2"/>
    <w:rsid w:val="005550C7"/>
    <w:rsid w:val="00555197"/>
    <w:rsid w:val="00555484"/>
    <w:rsid w:val="0055585B"/>
    <w:rsid w:val="00555D6B"/>
    <w:rsid w:val="00555E9B"/>
    <w:rsid w:val="00556206"/>
    <w:rsid w:val="005563AF"/>
    <w:rsid w:val="005564DB"/>
    <w:rsid w:val="005566E5"/>
    <w:rsid w:val="005566F4"/>
    <w:rsid w:val="005569CF"/>
    <w:rsid w:val="00556C74"/>
    <w:rsid w:val="00556DF5"/>
    <w:rsid w:val="00556E72"/>
    <w:rsid w:val="00556F2D"/>
    <w:rsid w:val="00557249"/>
    <w:rsid w:val="00557430"/>
    <w:rsid w:val="005575BF"/>
    <w:rsid w:val="005576DA"/>
    <w:rsid w:val="00557933"/>
    <w:rsid w:val="00557BB5"/>
    <w:rsid w:val="00557D8D"/>
    <w:rsid w:val="00557E53"/>
    <w:rsid w:val="00560442"/>
    <w:rsid w:val="00560638"/>
    <w:rsid w:val="005606C2"/>
    <w:rsid w:val="00560908"/>
    <w:rsid w:val="00560A21"/>
    <w:rsid w:val="00560AD2"/>
    <w:rsid w:val="00560C3A"/>
    <w:rsid w:val="005611E2"/>
    <w:rsid w:val="00561279"/>
    <w:rsid w:val="005615E1"/>
    <w:rsid w:val="0056166C"/>
    <w:rsid w:val="00561AC8"/>
    <w:rsid w:val="00561D0A"/>
    <w:rsid w:val="00561FA3"/>
    <w:rsid w:val="00562170"/>
    <w:rsid w:val="005621E6"/>
    <w:rsid w:val="005621EE"/>
    <w:rsid w:val="005624EC"/>
    <w:rsid w:val="005627C1"/>
    <w:rsid w:val="0056280B"/>
    <w:rsid w:val="005628AE"/>
    <w:rsid w:val="005629EF"/>
    <w:rsid w:val="00562B12"/>
    <w:rsid w:val="00562C85"/>
    <w:rsid w:val="00562D47"/>
    <w:rsid w:val="00562FD5"/>
    <w:rsid w:val="00562FFF"/>
    <w:rsid w:val="0056328D"/>
    <w:rsid w:val="005632AB"/>
    <w:rsid w:val="005633A9"/>
    <w:rsid w:val="00563592"/>
    <w:rsid w:val="0056362F"/>
    <w:rsid w:val="00563A83"/>
    <w:rsid w:val="00563C5E"/>
    <w:rsid w:val="00563CA6"/>
    <w:rsid w:val="00563CDE"/>
    <w:rsid w:val="00563F03"/>
    <w:rsid w:val="00563F8F"/>
    <w:rsid w:val="00563FD9"/>
    <w:rsid w:val="00564053"/>
    <w:rsid w:val="00564090"/>
    <w:rsid w:val="005640AA"/>
    <w:rsid w:val="00564240"/>
    <w:rsid w:val="00564337"/>
    <w:rsid w:val="0056446B"/>
    <w:rsid w:val="00564831"/>
    <w:rsid w:val="00565025"/>
    <w:rsid w:val="005651EB"/>
    <w:rsid w:val="005652C7"/>
    <w:rsid w:val="00565319"/>
    <w:rsid w:val="005654BA"/>
    <w:rsid w:val="005657C4"/>
    <w:rsid w:val="005658EB"/>
    <w:rsid w:val="00565C25"/>
    <w:rsid w:val="00565E1F"/>
    <w:rsid w:val="00566475"/>
    <w:rsid w:val="00566937"/>
    <w:rsid w:val="00566A49"/>
    <w:rsid w:val="00566C7B"/>
    <w:rsid w:val="00566C9C"/>
    <w:rsid w:val="00566D98"/>
    <w:rsid w:val="00566F4C"/>
    <w:rsid w:val="00567020"/>
    <w:rsid w:val="005671B9"/>
    <w:rsid w:val="0056734D"/>
    <w:rsid w:val="00567430"/>
    <w:rsid w:val="0056773A"/>
    <w:rsid w:val="005678DE"/>
    <w:rsid w:val="00567B17"/>
    <w:rsid w:val="00567CB3"/>
    <w:rsid w:val="00570037"/>
    <w:rsid w:val="0057023B"/>
    <w:rsid w:val="005702E4"/>
    <w:rsid w:val="00570438"/>
    <w:rsid w:val="005706EB"/>
    <w:rsid w:val="005707EA"/>
    <w:rsid w:val="00570A03"/>
    <w:rsid w:val="00570B7F"/>
    <w:rsid w:val="00570EFC"/>
    <w:rsid w:val="00570F3F"/>
    <w:rsid w:val="00570FBE"/>
    <w:rsid w:val="005711A4"/>
    <w:rsid w:val="00571204"/>
    <w:rsid w:val="00571226"/>
    <w:rsid w:val="0057142C"/>
    <w:rsid w:val="00571654"/>
    <w:rsid w:val="0057186A"/>
    <w:rsid w:val="00571916"/>
    <w:rsid w:val="005719EB"/>
    <w:rsid w:val="00571A4E"/>
    <w:rsid w:val="00571BE7"/>
    <w:rsid w:val="00571DB4"/>
    <w:rsid w:val="0057205D"/>
    <w:rsid w:val="00572268"/>
    <w:rsid w:val="00572392"/>
    <w:rsid w:val="005723D9"/>
    <w:rsid w:val="00572952"/>
    <w:rsid w:val="00572A72"/>
    <w:rsid w:val="00572FD6"/>
    <w:rsid w:val="005730F1"/>
    <w:rsid w:val="0057314F"/>
    <w:rsid w:val="00573493"/>
    <w:rsid w:val="0057376B"/>
    <w:rsid w:val="00573CE0"/>
    <w:rsid w:val="00573CE2"/>
    <w:rsid w:val="005740DC"/>
    <w:rsid w:val="00574143"/>
    <w:rsid w:val="0057423B"/>
    <w:rsid w:val="0057424E"/>
    <w:rsid w:val="005749BC"/>
    <w:rsid w:val="00574BDA"/>
    <w:rsid w:val="00574C93"/>
    <w:rsid w:val="00574E59"/>
    <w:rsid w:val="0057527A"/>
    <w:rsid w:val="005753CD"/>
    <w:rsid w:val="00575523"/>
    <w:rsid w:val="005755DD"/>
    <w:rsid w:val="00575615"/>
    <w:rsid w:val="00575809"/>
    <w:rsid w:val="005759C1"/>
    <w:rsid w:val="00575CAB"/>
    <w:rsid w:val="00575DA1"/>
    <w:rsid w:val="00575DEB"/>
    <w:rsid w:val="00575E04"/>
    <w:rsid w:val="0057621F"/>
    <w:rsid w:val="005764D0"/>
    <w:rsid w:val="0057669F"/>
    <w:rsid w:val="0057677D"/>
    <w:rsid w:val="00576877"/>
    <w:rsid w:val="00576D8F"/>
    <w:rsid w:val="0057710B"/>
    <w:rsid w:val="00577237"/>
    <w:rsid w:val="0057733B"/>
    <w:rsid w:val="005773C5"/>
    <w:rsid w:val="005773FF"/>
    <w:rsid w:val="005774AA"/>
    <w:rsid w:val="00577556"/>
    <w:rsid w:val="00577563"/>
    <w:rsid w:val="00577744"/>
    <w:rsid w:val="005779E3"/>
    <w:rsid w:val="00577A6C"/>
    <w:rsid w:val="00577E8F"/>
    <w:rsid w:val="00577F73"/>
    <w:rsid w:val="00580145"/>
    <w:rsid w:val="005801B9"/>
    <w:rsid w:val="00580C19"/>
    <w:rsid w:val="00580D83"/>
    <w:rsid w:val="0058117C"/>
    <w:rsid w:val="0058129D"/>
    <w:rsid w:val="005815D0"/>
    <w:rsid w:val="005816D4"/>
    <w:rsid w:val="00581E1A"/>
    <w:rsid w:val="00581FE7"/>
    <w:rsid w:val="0058215D"/>
    <w:rsid w:val="0058255D"/>
    <w:rsid w:val="0058257E"/>
    <w:rsid w:val="005827A7"/>
    <w:rsid w:val="005829C4"/>
    <w:rsid w:val="00582A60"/>
    <w:rsid w:val="00582C9C"/>
    <w:rsid w:val="00582E9D"/>
    <w:rsid w:val="00582F20"/>
    <w:rsid w:val="00582FF6"/>
    <w:rsid w:val="0058302F"/>
    <w:rsid w:val="005831AA"/>
    <w:rsid w:val="005834D9"/>
    <w:rsid w:val="00583869"/>
    <w:rsid w:val="00583AAB"/>
    <w:rsid w:val="00583ACA"/>
    <w:rsid w:val="00583B09"/>
    <w:rsid w:val="00583C35"/>
    <w:rsid w:val="00583D2A"/>
    <w:rsid w:val="00583D96"/>
    <w:rsid w:val="00583F8F"/>
    <w:rsid w:val="00584160"/>
    <w:rsid w:val="0058419F"/>
    <w:rsid w:val="00584233"/>
    <w:rsid w:val="00584299"/>
    <w:rsid w:val="00584643"/>
    <w:rsid w:val="005848EC"/>
    <w:rsid w:val="005849F7"/>
    <w:rsid w:val="00584A71"/>
    <w:rsid w:val="00584CA1"/>
    <w:rsid w:val="00584D20"/>
    <w:rsid w:val="00584E6D"/>
    <w:rsid w:val="00585095"/>
    <w:rsid w:val="005850C6"/>
    <w:rsid w:val="005850EF"/>
    <w:rsid w:val="005855A5"/>
    <w:rsid w:val="005855E1"/>
    <w:rsid w:val="0058573F"/>
    <w:rsid w:val="00585A74"/>
    <w:rsid w:val="005865A6"/>
    <w:rsid w:val="005866B0"/>
    <w:rsid w:val="00586718"/>
    <w:rsid w:val="00586A4B"/>
    <w:rsid w:val="00586AF7"/>
    <w:rsid w:val="00586C84"/>
    <w:rsid w:val="0058703B"/>
    <w:rsid w:val="0058730C"/>
    <w:rsid w:val="005873F5"/>
    <w:rsid w:val="00587442"/>
    <w:rsid w:val="005874BF"/>
    <w:rsid w:val="00587BE5"/>
    <w:rsid w:val="00587CC0"/>
    <w:rsid w:val="005900E9"/>
    <w:rsid w:val="005901A5"/>
    <w:rsid w:val="005901D2"/>
    <w:rsid w:val="0059035E"/>
    <w:rsid w:val="00590682"/>
    <w:rsid w:val="00590924"/>
    <w:rsid w:val="00590A86"/>
    <w:rsid w:val="00590B11"/>
    <w:rsid w:val="00590E83"/>
    <w:rsid w:val="005912E0"/>
    <w:rsid w:val="005913A6"/>
    <w:rsid w:val="0059154B"/>
    <w:rsid w:val="00591A52"/>
    <w:rsid w:val="00591EA3"/>
    <w:rsid w:val="00591F87"/>
    <w:rsid w:val="0059249F"/>
    <w:rsid w:val="00592585"/>
    <w:rsid w:val="00592B0F"/>
    <w:rsid w:val="00592BB2"/>
    <w:rsid w:val="00592C3A"/>
    <w:rsid w:val="00592D3A"/>
    <w:rsid w:val="0059305D"/>
    <w:rsid w:val="00593EE1"/>
    <w:rsid w:val="00594099"/>
    <w:rsid w:val="00594257"/>
    <w:rsid w:val="0059446B"/>
    <w:rsid w:val="00594651"/>
    <w:rsid w:val="005947E0"/>
    <w:rsid w:val="00594C35"/>
    <w:rsid w:val="00594E7A"/>
    <w:rsid w:val="0059511B"/>
    <w:rsid w:val="0059520C"/>
    <w:rsid w:val="00595261"/>
    <w:rsid w:val="0059527C"/>
    <w:rsid w:val="0059562F"/>
    <w:rsid w:val="0059575E"/>
    <w:rsid w:val="005957D7"/>
    <w:rsid w:val="00595895"/>
    <w:rsid w:val="005958CB"/>
    <w:rsid w:val="005963CB"/>
    <w:rsid w:val="0059660F"/>
    <w:rsid w:val="0059682B"/>
    <w:rsid w:val="0059684D"/>
    <w:rsid w:val="005968CF"/>
    <w:rsid w:val="00596B1A"/>
    <w:rsid w:val="005970F9"/>
    <w:rsid w:val="0059717B"/>
    <w:rsid w:val="0059725D"/>
    <w:rsid w:val="0059726B"/>
    <w:rsid w:val="00597362"/>
    <w:rsid w:val="005973D8"/>
    <w:rsid w:val="0059743C"/>
    <w:rsid w:val="0059765A"/>
    <w:rsid w:val="005978FE"/>
    <w:rsid w:val="00597B79"/>
    <w:rsid w:val="00597BCC"/>
    <w:rsid w:val="00597CC7"/>
    <w:rsid w:val="00597D83"/>
    <w:rsid w:val="00597EAF"/>
    <w:rsid w:val="005A00CC"/>
    <w:rsid w:val="005A0522"/>
    <w:rsid w:val="005A065D"/>
    <w:rsid w:val="005A0698"/>
    <w:rsid w:val="005A0791"/>
    <w:rsid w:val="005A0B5F"/>
    <w:rsid w:val="005A0CFB"/>
    <w:rsid w:val="005A10E5"/>
    <w:rsid w:val="005A1420"/>
    <w:rsid w:val="005A1B32"/>
    <w:rsid w:val="005A1B7E"/>
    <w:rsid w:val="005A1BFF"/>
    <w:rsid w:val="005A1C79"/>
    <w:rsid w:val="005A1CC1"/>
    <w:rsid w:val="005A20AD"/>
    <w:rsid w:val="005A2209"/>
    <w:rsid w:val="005A2631"/>
    <w:rsid w:val="005A274E"/>
    <w:rsid w:val="005A285E"/>
    <w:rsid w:val="005A2A4F"/>
    <w:rsid w:val="005A2B92"/>
    <w:rsid w:val="005A2CA3"/>
    <w:rsid w:val="005A2CFC"/>
    <w:rsid w:val="005A2FA4"/>
    <w:rsid w:val="005A2FAE"/>
    <w:rsid w:val="005A3297"/>
    <w:rsid w:val="005A335D"/>
    <w:rsid w:val="005A338A"/>
    <w:rsid w:val="005A33F2"/>
    <w:rsid w:val="005A3457"/>
    <w:rsid w:val="005A35B3"/>
    <w:rsid w:val="005A37C8"/>
    <w:rsid w:val="005A3A1D"/>
    <w:rsid w:val="005A3EB0"/>
    <w:rsid w:val="005A407C"/>
    <w:rsid w:val="005A40E4"/>
    <w:rsid w:val="005A4323"/>
    <w:rsid w:val="005A47CB"/>
    <w:rsid w:val="005A4999"/>
    <w:rsid w:val="005A4A56"/>
    <w:rsid w:val="005A4AAD"/>
    <w:rsid w:val="005A4BAB"/>
    <w:rsid w:val="005A4F21"/>
    <w:rsid w:val="005A507C"/>
    <w:rsid w:val="005A58BE"/>
    <w:rsid w:val="005A5A48"/>
    <w:rsid w:val="005A5D34"/>
    <w:rsid w:val="005A6463"/>
    <w:rsid w:val="005A65DF"/>
    <w:rsid w:val="005A671C"/>
    <w:rsid w:val="005A682D"/>
    <w:rsid w:val="005A6897"/>
    <w:rsid w:val="005A6F59"/>
    <w:rsid w:val="005A7093"/>
    <w:rsid w:val="005A7245"/>
    <w:rsid w:val="005A7291"/>
    <w:rsid w:val="005A75A6"/>
    <w:rsid w:val="005A77EE"/>
    <w:rsid w:val="005A7866"/>
    <w:rsid w:val="005A7BE4"/>
    <w:rsid w:val="005A7C54"/>
    <w:rsid w:val="005B0165"/>
    <w:rsid w:val="005B0329"/>
    <w:rsid w:val="005B038D"/>
    <w:rsid w:val="005B03F7"/>
    <w:rsid w:val="005B0738"/>
    <w:rsid w:val="005B09BC"/>
    <w:rsid w:val="005B0E72"/>
    <w:rsid w:val="005B0F38"/>
    <w:rsid w:val="005B0F9B"/>
    <w:rsid w:val="005B1041"/>
    <w:rsid w:val="005B1A7F"/>
    <w:rsid w:val="005B1F03"/>
    <w:rsid w:val="005B2041"/>
    <w:rsid w:val="005B24C8"/>
    <w:rsid w:val="005B251F"/>
    <w:rsid w:val="005B27C2"/>
    <w:rsid w:val="005B2926"/>
    <w:rsid w:val="005B2B38"/>
    <w:rsid w:val="005B2B71"/>
    <w:rsid w:val="005B2C1B"/>
    <w:rsid w:val="005B2FC9"/>
    <w:rsid w:val="005B3117"/>
    <w:rsid w:val="005B3148"/>
    <w:rsid w:val="005B3204"/>
    <w:rsid w:val="005B33CF"/>
    <w:rsid w:val="005B34C3"/>
    <w:rsid w:val="005B3593"/>
    <w:rsid w:val="005B3E9A"/>
    <w:rsid w:val="005B3FBF"/>
    <w:rsid w:val="005B40EA"/>
    <w:rsid w:val="005B4DA0"/>
    <w:rsid w:val="005B4F3F"/>
    <w:rsid w:val="005B5037"/>
    <w:rsid w:val="005B5343"/>
    <w:rsid w:val="005B58FC"/>
    <w:rsid w:val="005B5B3E"/>
    <w:rsid w:val="005B5E4C"/>
    <w:rsid w:val="005B5E55"/>
    <w:rsid w:val="005B61F9"/>
    <w:rsid w:val="005B6243"/>
    <w:rsid w:val="005B65B3"/>
    <w:rsid w:val="005B66D2"/>
    <w:rsid w:val="005B6A10"/>
    <w:rsid w:val="005B6BAC"/>
    <w:rsid w:val="005B6E96"/>
    <w:rsid w:val="005B7086"/>
    <w:rsid w:val="005B7451"/>
    <w:rsid w:val="005B7797"/>
    <w:rsid w:val="005B79DC"/>
    <w:rsid w:val="005B7B9C"/>
    <w:rsid w:val="005B7C91"/>
    <w:rsid w:val="005B7CF1"/>
    <w:rsid w:val="005B7FE6"/>
    <w:rsid w:val="005C031F"/>
    <w:rsid w:val="005C044C"/>
    <w:rsid w:val="005C06C4"/>
    <w:rsid w:val="005C072F"/>
    <w:rsid w:val="005C09BC"/>
    <w:rsid w:val="005C111F"/>
    <w:rsid w:val="005C120D"/>
    <w:rsid w:val="005C121D"/>
    <w:rsid w:val="005C133E"/>
    <w:rsid w:val="005C137D"/>
    <w:rsid w:val="005C13F3"/>
    <w:rsid w:val="005C1528"/>
    <w:rsid w:val="005C1552"/>
    <w:rsid w:val="005C155B"/>
    <w:rsid w:val="005C162E"/>
    <w:rsid w:val="005C19A6"/>
    <w:rsid w:val="005C1C6E"/>
    <w:rsid w:val="005C1EB9"/>
    <w:rsid w:val="005C1F51"/>
    <w:rsid w:val="005C20CD"/>
    <w:rsid w:val="005C22A1"/>
    <w:rsid w:val="005C2738"/>
    <w:rsid w:val="005C278D"/>
    <w:rsid w:val="005C280F"/>
    <w:rsid w:val="005C2927"/>
    <w:rsid w:val="005C29F0"/>
    <w:rsid w:val="005C2B09"/>
    <w:rsid w:val="005C34C0"/>
    <w:rsid w:val="005C3B86"/>
    <w:rsid w:val="005C3B95"/>
    <w:rsid w:val="005C3E1D"/>
    <w:rsid w:val="005C436E"/>
    <w:rsid w:val="005C4617"/>
    <w:rsid w:val="005C48A6"/>
    <w:rsid w:val="005C4E6A"/>
    <w:rsid w:val="005C4EB6"/>
    <w:rsid w:val="005C51E2"/>
    <w:rsid w:val="005C53E8"/>
    <w:rsid w:val="005C59B8"/>
    <w:rsid w:val="005C5C6A"/>
    <w:rsid w:val="005C600B"/>
    <w:rsid w:val="005C6333"/>
    <w:rsid w:val="005C6352"/>
    <w:rsid w:val="005C6358"/>
    <w:rsid w:val="005C67E9"/>
    <w:rsid w:val="005C6901"/>
    <w:rsid w:val="005C6965"/>
    <w:rsid w:val="005C6CE0"/>
    <w:rsid w:val="005C6EE5"/>
    <w:rsid w:val="005C749F"/>
    <w:rsid w:val="005C7A42"/>
    <w:rsid w:val="005C7A50"/>
    <w:rsid w:val="005C7BB9"/>
    <w:rsid w:val="005C7CEE"/>
    <w:rsid w:val="005C7D73"/>
    <w:rsid w:val="005C7E9E"/>
    <w:rsid w:val="005C7F97"/>
    <w:rsid w:val="005C7FFC"/>
    <w:rsid w:val="005D015E"/>
    <w:rsid w:val="005D0165"/>
    <w:rsid w:val="005D0233"/>
    <w:rsid w:val="005D024C"/>
    <w:rsid w:val="005D03A2"/>
    <w:rsid w:val="005D05BB"/>
    <w:rsid w:val="005D08FB"/>
    <w:rsid w:val="005D0AB3"/>
    <w:rsid w:val="005D0BDC"/>
    <w:rsid w:val="005D0E04"/>
    <w:rsid w:val="005D0E82"/>
    <w:rsid w:val="005D1133"/>
    <w:rsid w:val="005D1283"/>
    <w:rsid w:val="005D12F2"/>
    <w:rsid w:val="005D1520"/>
    <w:rsid w:val="005D1556"/>
    <w:rsid w:val="005D1572"/>
    <w:rsid w:val="005D1668"/>
    <w:rsid w:val="005D16C1"/>
    <w:rsid w:val="005D16C2"/>
    <w:rsid w:val="005D1A35"/>
    <w:rsid w:val="005D1BBB"/>
    <w:rsid w:val="005D1FAC"/>
    <w:rsid w:val="005D2078"/>
    <w:rsid w:val="005D20D2"/>
    <w:rsid w:val="005D20F1"/>
    <w:rsid w:val="005D2138"/>
    <w:rsid w:val="005D220D"/>
    <w:rsid w:val="005D228A"/>
    <w:rsid w:val="005D26D6"/>
    <w:rsid w:val="005D2AA7"/>
    <w:rsid w:val="005D2B50"/>
    <w:rsid w:val="005D2CCA"/>
    <w:rsid w:val="005D2EE0"/>
    <w:rsid w:val="005D2FB1"/>
    <w:rsid w:val="005D3014"/>
    <w:rsid w:val="005D31CB"/>
    <w:rsid w:val="005D321D"/>
    <w:rsid w:val="005D33FF"/>
    <w:rsid w:val="005D340B"/>
    <w:rsid w:val="005D343A"/>
    <w:rsid w:val="005D3728"/>
    <w:rsid w:val="005D38F2"/>
    <w:rsid w:val="005D392E"/>
    <w:rsid w:val="005D3A79"/>
    <w:rsid w:val="005D3AD8"/>
    <w:rsid w:val="005D3C47"/>
    <w:rsid w:val="005D3F24"/>
    <w:rsid w:val="005D410D"/>
    <w:rsid w:val="005D4247"/>
    <w:rsid w:val="005D43C1"/>
    <w:rsid w:val="005D482D"/>
    <w:rsid w:val="005D4AC7"/>
    <w:rsid w:val="005D4C9B"/>
    <w:rsid w:val="005D4DE3"/>
    <w:rsid w:val="005D4F63"/>
    <w:rsid w:val="005D52D5"/>
    <w:rsid w:val="005D5431"/>
    <w:rsid w:val="005D596D"/>
    <w:rsid w:val="005D5BFE"/>
    <w:rsid w:val="005D5D1B"/>
    <w:rsid w:val="005D5ECC"/>
    <w:rsid w:val="005D6009"/>
    <w:rsid w:val="005D604A"/>
    <w:rsid w:val="005D6414"/>
    <w:rsid w:val="005D641C"/>
    <w:rsid w:val="005D6434"/>
    <w:rsid w:val="005D6545"/>
    <w:rsid w:val="005D65DB"/>
    <w:rsid w:val="005D6633"/>
    <w:rsid w:val="005D6701"/>
    <w:rsid w:val="005D690D"/>
    <w:rsid w:val="005D6BAC"/>
    <w:rsid w:val="005D7041"/>
    <w:rsid w:val="005D7223"/>
    <w:rsid w:val="005D7ACB"/>
    <w:rsid w:val="005E000B"/>
    <w:rsid w:val="005E0294"/>
    <w:rsid w:val="005E0392"/>
    <w:rsid w:val="005E03CA"/>
    <w:rsid w:val="005E05EA"/>
    <w:rsid w:val="005E07F0"/>
    <w:rsid w:val="005E0B6A"/>
    <w:rsid w:val="005E0D64"/>
    <w:rsid w:val="005E0E28"/>
    <w:rsid w:val="005E11ED"/>
    <w:rsid w:val="005E12EA"/>
    <w:rsid w:val="005E16E7"/>
    <w:rsid w:val="005E183F"/>
    <w:rsid w:val="005E18C5"/>
    <w:rsid w:val="005E1DD5"/>
    <w:rsid w:val="005E1E7B"/>
    <w:rsid w:val="005E1EE2"/>
    <w:rsid w:val="005E20A3"/>
    <w:rsid w:val="005E214F"/>
    <w:rsid w:val="005E2267"/>
    <w:rsid w:val="005E24F6"/>
    <w:rsid w:val="005E268E"/>
    <w:rsid w:val="005E2862"/>
    <w:rsid w:val="005E2BB9"/>
    <w:rsid w:val="005E2BE1"/>
    <w:rsid w:val="005E2C3E"/>
    <w:rsid w:val="005E2CC4"/>
    <w:rsid w:val="005E2DE1"/>
    <w:rsid w:val="005E2EBE"/>
    <w:rsid w:val="005E38C1"/>
    <w:rsid w:val="005E3CB7"/>
    <w:rsid w:val="005E3F97"/>
    <w:rsid w:val="005E4109"/>
    <w:rsid w:val="005E41C6"/>
    <w:rsid w:val="005E4441"/>
    <w:rsid w:val="005E4B99"/>
    <w:rsid w:val="005E4C20"/>
    <w:rsid w:val="005E4D96"/>
    <w:rsid w:val="005E4F47"/>
    <w:rsid w:val="005E504D"/>
    <w:rsid w:val="005E50E1"/>
    <w:rsid w:val="005E53EE"/>
    <w:rsid w:val="005E53F2"/>
    <w:rsid w:val="005E595D"/>
    <w:rsid w:val="005E595E"/>
    <w:rsid w:val="005E5ADB"/>
    <w:rsid w:val="005E5B94"/>
    <w:rsid w:val="005E5F50"/>
    <w:rsid w:val="005E6CB1"/>
    <w:rsid w:val="005E6CFD"/>
    <w:rsid w:val="005E704E"/>
    <w:rsid w:val="005E7294"/>
    <w:rsid w:val="005E7981"/>
    <w:rsid w:val="005E7B46"/>
    <w:rsid w:val="005E7BD1"/>
    <w:rsid w:val="005E7BEC"/>
    <w:rsid w:val="005E7E26"/>
    <w:rsid w:val="005F005F"/>
    <w:rsid w:val="005F01E1"/>
    <w:rsid w:val="005F0507"/>
    <w:rsid w:val="005F07CA"/>
    <w:rsid w:val="005F07FE"/>
    <w:rsid w:val="005F0848"/>
    <w:rsid w:val="005F0970"/>
    <w:rsid w:val="005F0A5F"/>
    <w:rsid w:val="005F0AA7"/>
    <w:rsid w:val="005F0C50"/>
    <w:rsid w:val="005F1106"/>
    <w:rsid w:val="005F1242"/>
    <w:rsid w:val="005F125B"/>
    <w:rsid w:val="005F1ADE"/>
    <w:rsid w:val="005F202A"/>
    <w:rsid w:val="005F227B"/>
    <w:rsid w:val="005F2363"/>
    <w:rsid w:val="005F259D"/>
    <w:rsid w:val="005F296D"/>
    <w:rsid w:val="005F332E"/>
    <w:rsid w:val="005F36F1"/>
    <w:rsid w:val="005F3783"/>
    <w:rsid w:val="005F37C3"/>
    <w:rsid w:val="005F38C6"/>
    <w:rsid w:val="005F3F20"/>
    <w:rsid w:val="005F4204"/>
    <w:rsid w:val="005F45AC"/>
    <w:rsid w:val="005F4725"/>
    <w:rsid w:val="005F4984"/>
    <w:rsid w:val="005F4C1B"/>
    <w:rsid w:val="005F4CD0"/>
    <w:rsid w:val="005F4DE1"/>
    <w:rsid w:val="005F4E09"/>
    <w:rsid w:val="005F4F22"/>
    <w:rsid w:val="005F5065"/>
    <w:rsid w:val="005F51C6"/>
    <w:rsid w:val="005F561E"/>
    <w:rsid w:val="005F5906"/>
    <w:rsid w:val="005F5A55"/>
    <w:rsid w:val="005F5D47"/>
    <w:rsid w:val="005F5EA1"/>
    <w:rsid w:val="005F5EE1"/>
    <w:rsid w:val="005F6019"/>
    <w:rsid w:val="005F60E9"/>
    <w:rsid w:val="005F6770"/>
    <w:rsid w:val="005F6969"/>
    <w:rsid w:val="005F69C6"/>
    <w:rsid w:val="005F6CA3"/>
    <w:rsid w:val="005F6D6D"/>
    <w:rsid w:val="005F6FE8"/>
    <w:rsid w:val="005F7360"/>
    <w:rsid w:val="005F743D"/>
    <w:rsid w:val="005F77CA"/>
    <w:rsid w:val="005F781C"/>
    <w:rsid w:val="005F7845"/>
    <w:rsid w:val="005F79EA"/>
    <w:rsid w:val="005F7AA1"/>
    <w:rsid w:val="005F7C45"/>
    <w:rsid w:val="005F7CE1"/>
    <w:rsid w:val="005F7D04"/>
    <w:rsid w:val="005F7F29"/>
    <w:rsid w:val="005F7FAA"/>
    <w:rsid w:val="006002AF"/>
    <w:rsid w:val="0060065B"/>
    <w:rsid w:val="006007C0"/>
    <w:rsid w:val="00600A53"/>
    <w:rsid w:val="00600AB1"/>
    <w:rsid w:val="00600B38"/>
    <w:rsid w:val="00600DC5"/>
    <w:rsid w:val="00600DEC"/>
    <w:rsid w:val="00600E45"/>
    <w:rsid w:val="00600EA6"/>
    <w:rsid w:val="00601262"/>
    <w:rsid w:val="00601287"/>
    <w:rsid w:val="006012E9"/>
    <w:rsid w:val="00601470"/>
    <w:rsid w:val="0060149C"/>
    <w:rsid w:val="0060195A"/>
    <w:rsid w:val="0060207E"/>
    <w:rsid w:val="00602085"/>
    <w:rsid w:val="006021A4"/>
    <w:rsid w:val="006021F8"/>
    <w:rsid w:val="006023DB"/>
    <w:rsid w:val="00602421"/>
    <w:rsid w:val="006024AA"/>
    <w:rsid w:val="0060257D"/>
    <w:rsid w:val="00602968"/>
    <w:rsid w:val="00602B1C"/>
    <w:rsid w:val="00602B22"/>
    <w:rsid w:val="00602D15"/>
    <w:rsid w:val="00602E9D"/>
    <w:rsid w:val="00602F92"/>
    <w:rsid w:val="00603415"/>
    <w:rsid w:val="0060346D"/>
    <w:rsid w:val="0060364A"/>
    <w:rsid w:val="0060369E"/>
    <w:rsid w:val="006039B6"/>
    <w:rsid w:val="00603B8F"/>
    <w:rsid w:val="00603C50"/>
    <w:rsid w:val="00603C9C"/>
    <w:rsid w:val="00603CAB"/>
    <w:rsid w:val="00603CF4"/>
    <w:rsid w:val="00603D58"/>
    <w:rsid w:val="00603E0F"/>
    <w:rsid w:val="00604023"/>
    <w:rsid w:val="00604218"/>
    <w:rsid w:val="00604480"/>
    <w:rsid w:val="00604499"/>
    <w:rsid w:val="006047F7"/>
    <w:rsid w:val="0060480F"/>
    <w:rsid w:val="00604992"/>
    <w:rsid w:val="006049CE"/>
    <w:rsid w:val="00604AC2"/>
    <w:rsid w:val="00604B14"/>
    <w:rsid w:val="00604C86"/>
    <w:rsid w:val="006050AC"/>
    <w:rsid w:val="0060569E"/>
    <w:rsid w:val="00605A43"/>
    <w:rsid w:val="00605D03"/>
    <w:rsid w:val="00606302"/>
    <w:rsid w:val="006063F8"/>
    <w:rsid w:val="0060653A"/>
    <w:rsid w:val="0060689A"/>
    <w:rsid w:val="006068F0"/>
    <w:rsid w:val="00606B10"/>
    <w:rsid w:val="00606B23"/>
    <w:rsid w:val="00606BF9"/>
    <w:rsid w:val="00606D62"/>
    <w:rsid w:val="00606E4B"/>
    <w:rsid w:val="00606F09"/>
    <w:rsid w:val="00607039"/>
    <w:rsid w:val="006071E0"/>
    <w:rsid w:val="00607324"/>
    <w:rsid w:val="00607448"/>
    <w:rsid w:val="00607632"/>
    <w:rsid w:val="0060779C"/>
    <w:rsid w:val="0060791C"/>
    <w:rsid w:val="00607AA4"/>
    <w:rsid w:val="00607ADB"/>
    <w:rsid w:val="00607B93"/>
    <w:rsid w:val="00607FB4"/>
    <w:rsid w:val="006100CF"/>
    <w:rsid w:val="00610402"/>
    <w:rsid w:val="00610429"/>
    <w:rsid w:val="006104B6"/>
    <w:rsid w:val="0061053E"/>
    <w:rsid w:val="00610555"/>
    <w:rsid w:val="0061056B"/>
    <w:rsid w:val="0061099D"/>
    <w:rsid w:val="00610B1B"/>
    <w:rsid w:val="00610E03"/>
    <w:rsid w:val="0061104F"/>
    <w:rsid w:val="006110AE"/>
    <w:rsid w:val="00611647"/>
    <w:rsid w:val="0061176A"/>
    <w:rsid w:val="006119AF"/>
    <w:rsid w:val="00611C09"/>
    <w:rsid w:val="00611D6C"/>
    <w:rsid w:val="00611D97"/>
    <w:rsid w:val="00612076"/>
    <w:rsid w:val="00612220"/>
    <w:rsid w:val="0061271F"/>
    <w:rsid w:val="006128B5"/>
    <w:rsid w:val="00612A66"/>
    <w:rsid w:val="00612D9F"/>
    <w:rsid w:val="0061307C"/>
    <w:rsid w:val="00613394"/>
    <w:rsid w:val="00613753"/>
    <w:rsid w:val="00613900"/>
    <w:rsid w:val="00613B96"/>
    <w:rsid w:val="00613D2C"/>
    <w:rsid w:val="00613EAD"/>
    <w:rsid w:val="00614072"/>
    <w:rsid w:val="00614382"/>
    <w:rsid w:val="0061457F"/>
    <w:rsid w:val="00614584"/>
    <w:rsid w:val="00614629"/>
    <w:rsid w:val="00614972"/>
    <w:rsid w:val="00614B4B"/>
    <w:rsid w:val="00614D9C"/>
    <w:rsid w:val="006150AD"/>
    <w:rsid w:val="0061525C"/>
    <w:rsid w:val="0061548F"/>
    <w:rsid w:val="006155A2"/>
    <w:rsid w:val="00615604"/>
    <w:rsid w:val="00615632"/>
    <w:rsid w:val="00615701"/>
    <w:rsid w:val="0061587E"/>
    <w:rsid w:val="00615D87"/>
    <w:rsid w:val="00615FCA"/>
    <w:rsid w:val="00616030"/>
    <w:rsid w:val="00616172"/>
    <w:rsid w:val="006162FD"/>
    <w:rsid w:val="006165C9"/>
    <w:rsid w:val="00616661"/>
    <w:rsid w:val="006166F4"/>
    <w:rsid w:val="006166FA"/>
    <w:rsid w:val="006167ED"/>
    <w:rsid w:val="00616841"/>
    <w:rsid w:val="00616972"/>
    <w:rsid w:val="00616AD9"/>
    <w:rsid w:val="00616B20"/>
    <w:rsid w:val="00616EDC"/>
    <w:rsid w:val="00616FFB"/>
    <w:rsid w:val="0061719D"/>
    <w:rsid w:val="0061757E"/>
    <w:rsid w:val="0061769B"/>
    <w:rsid w:val="00617741"/>
    <w:rsid w:val="00617819"/>
    <w:rsid w:val="006179F6"/>
    <w:rsid w:val="00617D06"/>
    <w:rsid w:val="00617E22"/>
    <w:rsid w:val="00617E7C"/>
    <w:rsid w:val="00617FDB"/>
    <w:rsid w:val="006200DE"/>
    <w:rsid w:val="0062032F"/>
    <w:rsid w:val="00620602"/>
    <w:rsid w:val="00620670"/>
    <w:rsid w:val="006206B9"/>
    <w:rsid w:val="006207F8"/>
    <w:rsid w:val="006208D7"/>
    <w:rsid w:val="00620A08"/>
    <w:rsid w:val="00620DCA"/>
    <w:rsid w:val="00620DF6"/>
    <w:rsid w:val="00620E1B"/>
    <w:rsid w:val="0062136B"/>
    <w:rsid w:val="006214BA"/>
    <w:rsid w:val="006214E7"/>
    <w:rsid w:val="00621B43"/>
    <w:rsid w:val="00621D46"/>
    <w:rsid w:val="00621D56"/>
    <w:rsid w:val="0062206C"/>
    <w:rsid w:val="00622FAE"/>
    <w:rsid w:val="00623062"/>
    <w:rsid w:val="00623123"/>
    <w:rsid w:val="0062326B"/>
    <w:rsid w:val="006238EE"/>
    <w:rsid w:val="00624617"/>
    <w:rsid w:val="00624648"/>
    <w:rsid w:val="00624761"/>
    <w:rsid w:val="00624B30"/>
    <w:rsid w:val="00624CAE"/>
    <w:rsid w:val="00624CC7"/>
    <w:rsid w:val="00624E23"/>
    <w:rsid w:val="0062500F"/>
    <w:rsid w:val="00625072"/>
    <w:rsid w:val="006250B2"/>
    <w:rsid w:val="006250F0"/>
    <w:rsid w:val="00625C06"/>
    <w:rsid w:val="00625CEA"/>
    <w:rsid w:val="00625D25"/>
    <w:rsid w:val="00625DAC"/>
    <w:rsid w:val="006260B9"/>
    <w:rsid w:val="00626447"/>
    <w:rsid w:val="006266F1"/>
    <w:rsid w:val="0062677C"/>
    <w:rsid w:val="006269D3"/>
    <w:rsid w:val="00626D02"/>
    <w:rsid w:val="00626DCB"/>
    <w:rsid w:val="00627595"/>
    <w:rsid w:val="006277DC"/>
    <w:rsid w:val="00627C54"/>
    <w:rsid w:val="00627F75"/>
    <w:rsid w:val="00627FE1"/>
    <w:rsid w:val="0063006F"/>
    <w:rsid w:val="0063023C"/>
    <w:rsid w:val="006304D7"/>
    <w:rsid w:val="00630857"/>
    <w:rsid w:val="0063099C"/>
    <w:rsid w:val="00630B2A"/>
    <w:rsid w:val="00630B68"/>
    <w:rsid w:val="00630BC2"/>
    <w:rsid w:val="00630D31"/>
    <w:rsid w:val="006314B8"/>
    <w:rsid w:val="00631868"/>
    <w:rsid w:val="00631AB7"/>
    <w:rsid w:val="00631D11"/>
    <w:rsid w:val="00631DB3"/>
    <w:rsid w:val="00631E37"/>
    <w:rsid w:val="00631F9A"/>
    <w:rsid w:val="006324A9"/>
    <w:rsid w:val="00632864"/>
    <w:rsid w:val="00632A06"/>
    <w:rsid w:val="00632B62"/>
    <w:rsid w:val="00632EE0"/>
    <w:rsid w:val="00633442"/>
    <w:rsid w:val="006338F6"/>
    <w:rsid w:val="00633B71"/>
    <w:rsid w:val="00633C85"/>
    <w:rsid w:val="00633EAF"/>
    <w:rsid w:val="00633EE3"/>
    <w:rsid w:val="006342CF"/>
    <w:rsid w:val="00634568"/>
    <w:rsid w:val="00634BEC"/>
    <w:rsid w:val="00634DDD"/>
    <w:rsid w:val="00635194"/>
    <w:rsid w:val="006351B0"/>
    <w:rsid w:val="006352A8"/>
    <w:rsid w:val="006352EC"/>
    <w:rsid w:val="006353CB"/>
    <w:rsid w:val="006353D1"/>
    <w:rsid w:val="00635482"/>
    <w:rsid w:val="0063583B"/>
    <w:rsid w:val="00635FE9"/>
    <w:rsid w:val="00636060"/>
    <w:rsid w:val="00636095"/>
    <w:rsid w:val="00636521"/>
    <w:rsid w:val="00636B10"/>
    <w:rsid w:val="00636B83"/>
    <w:rsid w:val="00636B94"/>
    <w:rsid w:val="00636CB9"/>
    <w:rsid w:val="00636D8F"/>
    <w:rsid w:val="00636F0C"/>
    <w:rsid w:val="00637104"/>
    <w:rsid w:val="0063725A"/>
    <w:rsid w:val="00637265"/>
    <w:rsid w:val="006379CF"/>
    <w:rsid w:val="00637AF8"/>
    <w:rsid w:val="00637AF9"/>
    <w:rsid w:val="00637D03"/>
    <w:rsid w:val="00637D80"/>
    <w:rsid w:val="00637F53"/>
    <w:rsid w:val="006401D3"/>
    <w:rsid w:val="0064048D"/>
    <w:rsid w:val="00640635"/>
    <w:rsid w:val="00640725"/>
    <w:rsid w:val="006407E4"/>
    <w:rsid w:val="00640941"/>
    <w:rsid w:val="006409BD"/>
    <w:rsid w:val="00640ADA"/>
    <w:rsid w:val="00640B76"/>
    <w:rsid w:val="00640BCD"/>
    <w:rsid w:val="00640D5B"/>
    <w:rsid w:val="00640D82"/>
    <w:rsid w:val="00640E8F"/>
    <w:rsid w:val="00640F98"/>
    <w:rsid w:val="006410B7"/>
    <w:rsid w:val="00641530"/>
    <w:rsid w:val="00641798"/>
    <w:rsid w:val="00641B97"/>
    <w:rsid w:val="00641DF1"/>
    <w:rsid w:val="00641E33"/>
    <w:rsid w:val="00641EF4"/>
    <w:rsid w:val="00642097"/>
    <w:rsid w:val="006421F3"/>
    <w:rsid w:val="00642606"/>
    <w:rsid w:val="00642719"/>
    <w:rsid w:val="006427AD"/>
    <w:rsid w:val="0064291A"/>
    <w:rsid w:val="006429A4"/>
    <w:rsid w:val="00642BA4"/>
    <w:rsid w:val="0064316C"/>
    <w:rsid w:val="00643475"/>
    <w:rsid w:val="006437AA"/>
    <w:rsid w:val="00643911"/>
    <w:rsid w:val="00643950"/>
    <w:rsid w:val="00643C44"/>
    <w:rsid w:val="00643CA8"/>
    <w:rsid w:val="00643E31"/>
    <w:rsid w:val="00643E70"/>
    <w:rsid w:val="00643F5D"/>
    <w:rsid w:val="00643FAF"/>
    <w:rsid w:val="006441CE"/>
    <w:rsid w:val="006442F3"/>
    <w:rsid w:val="00644389"/>
    <w:rsid w:val="006443DA"/>
    <w:rsid w:val="00644402"/>
    <w:rsid w:val="00644474"/>
    <w:rsid w:val="0064477B"/>
    <w:rsid w:val="00644ADB"/>
    <w:rsid w:val="00644B58"/>
    <w:rsid w:val="00644BA6"/>
    <w:rsid w:val="00644BB1"/>
    <w:rsid w:val="0064537A"/>
    <w:rsid w:val="00645671"/>
    <w:rsid w:val="00645700"/>
    <w:rsid w:val="0064583A"/>
    <w:rsid w:val="00645970"/>
    <w:rsid w:val="00645D43"/>
    <w:rsid w:val="00645E97"/>
    <w:rsid w:val="006460A7"/>
    <w:rsid w:val="0064615D"/>
    <w:rsid w:val="006462DA"/>
    <w:rsid w:val="006463B2"/>
    <w:rsid w:val="00646697"/>
    <w:rsid w:val="006467FC"/>
    <w:rsid w:val="00646F4F"/>
    <w:rsid w:val="006474E7"/>
    <w:rsid w:val="006474FF"/>
    <w:rsid w:val="006475CD"/>
    <w:rsid w:val="00647714"/>
    <w:rsid w:val="00647A2C"/>
    <w:rsid w:val="00647AEB"/>
    <w:rsid w:val="00647B78"/>
    <w:rsid w:val="00647D34"/>
    <w:rsid w:val="006501D4"/>
    <w:rsid w:val="006502B7"/>
    <w:rsid w:val="006503B1"/>
    <w:rsid w:val="006506E0"/>
    <w:rsid w:val="00650A75"/>
    <w:rsid w:val="00650A96"/>
    <w:rsid w:val="00650B1C"/>
    <w:rsid w:val="00650FE9"/>
    <w:rsid w:val="00651113"/>
    <w:rsid w:val="00651149"/>
    <w:rsid w:val="00651260"/>
    <w:rsid w:val="00651294"/>
    <w:rsid w:val="0065131F"/>
    <w:rsid w:val="006516E8"/>
    <w:rsid w:val="00651852"/>
    <w:rsid w:val="006518AD"/>
    <w:rsid w:val="006518E6"/>
    <w:rsid w:val="00651B88"/>
    <w:rsid w:val="00651FEB"/>
    <w:rsid w:val="00652282"/>
    <w:rsid w:val="00652484"/>
    <w:rsid w:val="006529D6"/>
    <w:rsid w:val="00652A6F"/>
    <w:rsid w:val="00652ACF"/>
    <w:rsid w:val="00652DEF"/>
    <w:rsid w:val="00652EAA"/>
    <w:rsid w:val="00652EE1"/>
    <w:rsid w:val="0065319F"/>
    <w:rsid w:val="006538FC"/>
    <w:rsid w:val="00653A98"/>
    <w:rsid w:val="00653B5A"/>
    <w:rsid w:val="00653C1E"/>
    <w:rsid w:val="00653E17"/>
    <w:rsid w:val="00653E22"/>
    <w:rsid w:val="00653E72"/>
    <w:rsid w:val="00653F8F"/>
    <w:rsid w:val="00654151"/>
    <w:rsid w:val="00654153"/>
    <w:rsid w:val="0065429F"/>
    <w:rsid w:val="006542C7"/>
    <w:rsid w:val="00654873"/>
    <w:rsid w:val="00654883"/>
    <w:rsid w:val="006548D1"/>
    <w:rsid w:val="00654C16"/>
    <w:rsid w:val="00654DE0"/>
    <w:rsid w:val="00654F28"/>
    <w:rsid w:val="006550A7"/>
    <w:rsid w:val="0065575C"/>
    <w:rsid w:val="00655A3A"/>
    <w:rsid w:val="00655A4D"/>
    <w:rsid w:val="00655AB2"/>
    <w:rsid w:val="00655E2A"/>
    <w:rsid w:val="00656008"/>
    <w:rsid w:val="00656143"/>
    <w:rsid w:val="00656C68"/>
    <w:rsid w:val="00656C7A"/>
    <w:rsid w:val="00656DBE"/>
    <w:rsid w:val="00657038"/>
    <w:rsid w:val="0065761B"/>
    <w:rsid w:val="00657871"/>
    <w:rsid w:val="00657A1D"/>
    <w:rsid w:val="00657B66"/>
    <w:rsid w:val="00657BD8"/>
    <w:rsid w:val="00657CFC"/>
    <w:rsid w:val="00657D63"/>
    <w:rsid w:val="00657E79"/>
    <w:rsid w:val="00657FAB"/>
    <w:rsid w:val="006602BA"/>
    <w:rsid w:val="00660435"/>
    <w:rsid w:val="0066056F"/>
    <w:rsid w:val="00660751"/>
    <w:rsid w:val="00660759"/>
    <w:rsid w:val="00660811"/>
    <w:rsid w:val="006608DD"/>
    <w:rsid w:val="00660ADB"/>
    <w:rsid w:val="00660C16"/>
    <w:rsid w:val="00660CA2"/>
    <w:rsid w:val="00660D37"/>
    <w:rsid w:val="00660D85"/>
    <w:rsid w:val="00660F9F"/>
    <w:rsid w:val="00660FD0"/>
    <w:rsid w:val="006610F5"/>
    <w:rsid w:val="00661181"/>
    <w:rsid w:val="0066137D"/>
    <w:rsid w:val="006613E5"/>
    <w:rsid w:val="00661546"/>
    <w:rsid w:val="0066182C"/>
    <w:rsid w:val="006619B7"/>
    <w:rsid w:val="00661A63"/>
    <w:rsid w:val="006622CD"/>
    <w:rsid w:val="00662320"/>
    <w:rsid w:val="006623DE"/>
    <w:rsid w:val="006625AF"/>
    <w:rsid w:val="00662677"/>
    <w:rsid w:val="00662850"/>
    <w:rsid w:val="00662A18"/>
    <w:rsid w:val="00662D6D"/>
    <w:rsid w:val="00662E00"/>
    <w:rsid w:val="00662FA3"/>
    <w:rsid w:val="006630BC"/>
    <w:rsid w:val="006633CA"/>
    <w:rsid w:val="006635F9"/>
    <w:rsid w:val="006637F3"/>
    <w:rsid w:val="00663A00"/>
    <w:rsid w:val="00663D9E"/>
    <w:rsid w:val="00663F62"/>
    <w:rsid w:val="00663FB1"/>
    <w:rsid w:val="00663FF9"/>
    <w:rsid w:val="006640A3"/>
    <w:rsid w:val="006641D2"/>
    <w:rsid w:val="006642F6"/>
    <w:rsid w:val="006645E4"/>
    <w:rsid w:val="00664875"/>
    <w:rsid w:val="00664CBC"/>
    <w:rsid w:val="00664EAE"/>
    <w:rsid w:val="00665070"/>
    <w:rsid w:val="00665163"/>
    <w:rsid w:val="0066526A"/>
    <w:rsid w:val="0066526C"/>
    <w:rsid w:val="006652EA"/>
    <w:rsid w:val="0066551A"/>
    <w:rsid w:val="00665616"/>
    <w:rsid w:val="00665774"/>
    <w:rsid w:val="0066593B"/>
    <w:rsid w:val="00665A99"/>
    <w:rsid w:val="00665B76"/>
    <w:rsid w:val="00665DC1"/>
    <w:rsid w:val="00665EEF"/>
    <w:rsid w:val="00666703"/>
    <w:rsid w:val="0066687F"/>
    <w:rsid w:val="006669FC"/>
    <w:rsid w:val="0066712D"/>
    <w:rsid w:val="0066727B"/>
    <w:rsid w:val="006673F8"/>
    <w:rsid w:val="006675C3"/>
    <w:rsid w:val="0066768D"/>
    <w:rsid w:val="00667790"/>
    <w:rsid w:val="00667824"/>
    <w:rsid w:val="00667A1E"/>
    <w:rsid w:val="00667CDF"/>
    <w:rsid w:val="00670123"/>
    <w:rsid w:val="006701E3"/>
    <w:rsid w:val="0067030D"/>
    <w:rsid w:val="00670409"/>
    <w:rsid w:val="00670934"/>
    <w:rsid w:val="00670AB9"/>
    <w:rsid w:val="00670C8F"/>
    <w:rsid w:val="00670E03"/>
    <w:rsid w:val="0067114C"/>
    <w:rsid w:val="00671864"/>
    <w:rsid w:val="006718A6"/>
    <w:rsid w:val="00671B91"/>
    <w:rsid w:val="00672116"/>
    <w:rsid w:val="00672528"/>
    <w:rsid w:val="00672D0D"/>
    <w:rsid w:val="00672E69"/>
    <w:rsid w:val="00672E9B"/>
    <w:rsid w:val="00672EC8"/>
    <w:rsid w:val="00672FBD"/>
    <w:rsid w:val="0067301B"/>
    <w:rsid w:val="006736FF"/>
    <w:rsid w:val="00673780"/>
    <w:rsid w:val="00673AA7"/>
    <w:rsid w:val="00673C4D"/>
    <w:rsid w:val="00673C5E"/>
    <w:rsid w:val="00673EA6"/>
    <w:rsid w:val="006740C2"/>
    <w:rsid w:val="0067435B"/>
    <w:rsid w:val="00674BA8"/>
    <w:rsid w:val="00674BE4"/>
    <w:rsid w:val="00674DFE"/>
    <w:rsid w:val="00675041"/>
    <w:rsid w:val="006750E2"/>
    <w:rsid w:val="006751AF"/>
    <w:rsid w:val="00675226"/>
    <w:rsid w:val="006754CD"/>
    <w:rsid w:val="00675755"/>
    <w:rsid w:val="00675784"/>
    <w:rsid w:val="00675796"/>
    <w:rsid w:val="00675892"/>
    <w:rsid w:val="00675958"/>
    <w:rsid w:val="00675AD4"/>
    <w:rsid w:val="006760F0"/>
    <w:rsid w:val="0067632F"/>
    <w:rsid w:val="00676352"/>
    <w:rsid w:val="006763E8"/>
    <w:rsid w:val="006764B4"/>
    <w:rsid w:val="006764BE"/>
    <w:rsid w:val="00676526"/>
    <w:rsid w:val="00676546"/>
    <w:rsid w:val="00676649"/>
    <w:rsid w:val="0067676F"/>
    <w:rsid w:val="006769B6"/>
    <w:rsid w:val="00676B0C"/>
    <w:rsid w:val="00676FF0"/>
    <w:rsid w:val="006771E3"/>
    <w:rsid w:val="0067730F"/>
    <w:rsid w:val="00677EFE"/>
    <w:rsid w:val="0068011F"/>
    <w:rsid w:val="00680879"/>
    <w:rsid w:val="00680A4F"/>
    <w:rsid w:val="00680CFF"/>
    <w:rsid w:val="00680EA9"/>
    <w:rsid w:val="0068105F"/>
    <w:rsid w:val="0068119A"/>
    <w:rsid w:val="0068142C"/>
    <w:rsid w:val="006816F6"/>
    <w:rsid w:val="0068178E"/>
    <w:rsid w:val="0068208C"/>
    <w:rsid w:val="0068221C"/>
    <w:rsid w:val="00682417"/>
    <w:rsid w:val="006827D9"/>
    <w:rsid w:val="00682C59"/>
    <w:rsid w:val="006830E7"/>
    <w:rsid w:val="0068341A"/>
    <w:rsid w:val="00683830"/>
    <w:rsid w:val="00683D83"/>
    <w:rsid w:val="00684001"/>
    <w:rsid w:val="00684080"/>
    <w:rsid w:val="006841D2"/>
    <w:rsid w:val="00684395"/>
    <w:rsid w:val="00684645"/>
    <w:rsid w:val="0068486E"/>
    <w:rsid w:val="006848CA"/>
    <w:rsid w:val="00684A26"/>
    <w:rsid w:val="00684E1F"/>
    <w:rsid w:val="00684F10"/>
    <w:rsid w:val="006851A7"/>
    <w:rsid w:val="0068570C"/>
    <w:rsid w:val="0068576D"/>
    <w:rsid w:val="006859C9"/>
    <w:rsid w:val="00685BFC"/>
    <w:rsid w:val="00685C49"/>
    <w:rsid w:val="00685C7A"/>
    <w:rsid w:val="00685CF7"/>
    <w:rsid w:val="00685E2E"/>
    <w:rsid w:val="00685EBE"/>
    <w:rsid w:val="00686497"/>
    <w:rsid w:val="00686676"/>
    <w:rsid w:val="00686795"/>
    <w:rsid w:val="00686E9A"/>
    <w:rsid w:val="00687264"/>
    <w:rsid w:val="00687426"/>
    <w:rsid w:val="0068760D"/>
    <w:rsid w:val="006876F9"/>
    <w:rsid w:val="0068782A"/>
    <w:rsid w:val="00687E75"/>
    <w:rsid w:val="006900D8"/>
    <w:rsid w:val="00690374"/>
    <w:rsid w:val="006905C0"/>
    <w:rsid w:val="006905D2"/>
    <w:rsid w:val="006907B7"/>
    <w:rsid w:val="006907F3"/>
    <w:rsid w:val="00690AAD"/>
    <w:rsid w:val="00690AEC"/>
    <w:rsid w:val="00690BA3"/>
    <w:rsid w:val="00690C69"/>
    <w:rsid w:val="00690E99"/>
    <w:rsid w:val="00690F54"/>
    <w:rsid w:val="00691005"/>
    <w:rsid w:val="0069106F"/>
    <w:rsid w:val="00691172"/>
    <w:rsid w:val="00691247"/>
    <w:rsid w:val="00691368"/>
    <w:rsid w:val="00691881"/>
    <w:rsid w:val="00691BFC"/>
    <w:rsid w:val="00691CEF"/>
    <w:rsid w:val="00691E83"/>
    <w:rsid w:val="00692023"/>
    <w:rsid w:val="0069215B"/>
    <w:rsid w:val="00692222"/>
    <w:rsid w:val="006924A8"/>
    <w:rsid w:val="00692630"/>
    <w:rsid w:val="00692B2C"/>
    <w:rsid w:val="00692BB8"/>
    <w:rsid w:val="00692CF7"/>
    <w:rsid w:val="00692DFA"/>
    <w:rsid w:val="006932AF"/>
    <w:rsid w:val="006932EB"/>
    <w:rsid w:val="006933FC"/>
    <w:rsid w:val="0069344B"/>
    <w:rsid w:val="006939F2"/>
    <w:rsid w:val="00693BC8"/>
    <w:rsid w:val="00693F4D"/>
    <w:rsid w:val="00694249"/>
    <w:rsid w:val="00694A5E"/>
    <w:rsid w:val="00694BA7"/>
    <w:rsid w:val="00694E93"/>
    <w:rsid w:val="00695173"/>
    <w:rsid w:val="006958CB"/>
    <w:rsid w:val="00695A23"/>
    <w:rsid w:val="00695EFB"/>
    <w:rsid w:val="00695F70"/>
    <w:rsid w:val="0069602C"/>
    <w:rsid w:val="00696E78"/>
    <w:rsid w:val="0069703D"/>
    <w:rsid w:val="006970AE"/>
    <w:rsid w:val="00697386"/>
    <w:rsid w:val="006973A0"/>
    <w:rsid w:val="006976D9"/>
    <w:rsid w:val="00697F00"/>
    <w:rsid w:val="006A0446"/>
    <w:rsid w:val="006A0684"/>
    <w:rsid w:val="006A0B8F"/>
    <w:rsid w:val="006A0CD1"/>
    <w:rsid w:val="006A0DAB"/>
    <w:rsid w:val="006A113A"/>
    <w:rsid w:val="006A1497"/>
    <w:rsid w:val="006A1613"/>
    <w:rsid w:val="006A1A0E"/>
    <w:rsid w:val="006A1CB3"/>
    <w:rsid w:val="006A1F9B"/>
    <w:rsid w:val="006A2137"/>
    <w:rsid w:val="006A2235"/>
    <w:rsid w:val="006A22F8"/>
    <w:rsid w:val="006A2DD0"/>
    <w:rsid w:val="006A3AFC"/>
    <w:rsid w:val="006A3B63"/>
    <w:rsid w:val="006A3C93"/>
    <w:rsid w:val="006A3DE0"/>
    <w:rsid w:val="006A3F3E"/>
    <w:rsid w:val="006A4350"/>
    <w:rsid w:val="006A452F"/>
    <w:rsid w:val="006A4877"/>
    <w:rsid w:val="006A4A5E"/>
    <w:rsid w:val="006A4BB3"/>
    <w:rsid w:val="006A4CB7"/>
    <w:rsid w:val="006A4E4D"/>
    <w:rsid w:val="006A51B6"/>
    <w:rsid w:val="006A52D1"/>
    <w:rsid w:val="006A5355"/>
    <w:rsid w:val="006A5392"/>
    <w:rsid w:val="006A5634"/>
    <w:rsid w:val="006A56EB"/>
    <w:rsid w:val="006A589B"/>
    <w:rsid w:val="006A58E3"/>
    <w:rsid w:val="006A596D"/>
    <w:rsid w:val="006A5AD5"/>
    <w:rsid w:val="006A61A7"/>
    <w:rsid w:val="006A6265"/>
    <w:rsid w:val="006A6595"/>
    <w:rsid w:val="006A66AA"/>
    <w:rsid w:val="006A6A76"/>
    <w:rsid w:val="006A6E35"/>
    <w:rsid w:val="006A70ED"/>
    <w:rsid w:val="006A7601"/>
    <w:rsid w:val="006A7901"/>
    <w:rsid w:val="006A7A58"/>
    <w:rsid w:val="006A7C4D"/>
    <w:rsid w:val="006A7D13"/>
    <w:rsid w:val="006A7EA4"/>
    <w:rsid w:val="006B0206"/>
    <w:rsid w:val="006B0243"/>
    <w:rsid w:val="006B0685"/>
    <w:rsid w:val="006B086A"/>
    <w:rsid w:val="006B0875"/>
    <w:rsid w:val="006B0974"/>
    <w:rsid w:val="006B09F2"/>
    <w:rsid w:val="006B0BEC"/>
    <w:rsid w:val="006B0DF8"/>
    <w:rsid w:val="006B0E1C"/>
    <w:rsid w:val="006B0E57"/>
    <w:rsid w:val="006B0EE7"/>
    <w:rsid w:val="006B0F71"/>
    <w:rsid w:val="006B0FAC"/>
    <w:rsid w:val="006B101F"/>
    <w:rsid w:val="006B10DB"/>
    <w:rsid w:val="006B11BC"/>
    <w:rsid w:val="006B11D6"/>
    <w:rsid w:val="006B18B1"/>
    <w:rsid w:val="006B1A07"/>
    <w:rsid w:val="006B1ABD"/>
    <w:rsid w:val="006B1AE5"/>
    <w:rsid w:val="006B1E2E"/>
    <w:rsid w:val="006B1E4F"/>
    <w:rsid w:val="006B1F4E"/>
    <w:rsid w:val="006B1FFF"/>
    <w:rsid w:val="006B2132"/>
    <w:rsid w:val="006B2209"/>
    <w:rsid w:val="006B22B2"/>
    <w:rsid w:val="006B23B0"/>
    <w:rsid w:val="006B2406"/>
    <w:rsid w:val="006B247E"/>
    <w:rsid w:val="006B26B3"/>
    <w:rsid w:val="006B26D1"/>
    <w:rsid w:val="006B288F"/>
    <w:rsid w:val="006B2AD0"/>
    <w:rsid w:val="006B2B13"/>
    <w:rsid w:val="006B2EDE"/>
    <w:rsid w:val="006B2F4F"/>
    <w:rsid w:val="006B3337"/>
    <w:rsid w:val="006B3357"/>
    <w:rsid w:val="006B346D"/>
    <w:rsid w:val="006B3B90"/>
    <w:rsid w:val="006B3DD8"/>
    <w:rsid w:val="006B4085"/>
    <w:rsid w:val="006B42E7"/>
    <w:rsid w:val="006B45F7"/>
    <w:rsid w:val="006B46BC"/>
    <w:rsid w:val="006B4794"/>
    <w:rsid w:val="006B48DD"/>
    <w:rsid w:val="006B49AC"/>
    <w:rsid w:val="006B4B64"/>
    <w:rsid w:val="006B4B79"/>
    <w:rsid w:val="006B4C2E"/>
    <w:rsid w:val="006B5067"/>
    <w:rsid w:val="006B535C"/>
    <w:rsid w:val="006B5607"/>
    <w:rsid w:val="006B5683"/>
    <w:rsid w:val="006B5A28"/>
    <w:rsid w:val="006B5AD8"/>
    <w:rsid w:val="006B5AF0"/>
    <w:rsid w:val="006B5C94"/>
    <w:rsid w:val="006B5D13"/>
    <w:rsid w:val="006B60FA"/>
    <w:rsid w:val="006B630B"/>
    <w:rsid w:val="006B6815"/>
    <w:rsid w:val="006B687F"/>
    <w:rsid w:val="006B68B1"/>
    <w:rsid w:val="006B6953"/>
    <w:rsid w:val="006B6971"/>
    <w:rsid w:val="006B6B71"/>
    <w:rsid w:val="006B6EB3"/>
    <w:rsid w:val="006B6EB9"/>
    <w:rsid w:val="006B7187"/>
    <w:rsid w:val="006B7223"/>
    <w:rsid w:val="006B76F2"/>
    <w:rsid w:val="006B782D"/>
    <w:rsid w:val="006B7AFB"/>
    <w:rsid w:val="006B7DC9"/>
    <w:rsid w:val="006B7E39"/>
    <w:rsid w:val="006C0002"/>
    <w:rsid w:val="006C0352"/>
    <w:rsid w:val="006C0AF4"/>
    <w:rsid w:val="006C0BE1"/>
    <w:rsid w:val="006C0F83"/>
    <w:rsid w:val="006C0FF2"/>
    <w:rsid w:val="006C1078"/>
    <w:rsid w:val="006C10A9"/>
    <w:rsid w:val="006C16FF"/>
    <w:rsid w:val="006C186F"/>
    <w:rsid w:val="006C18E1"/>
    <w:rsid w:val="006C1934"/>
    <w:rsid w:val="006C1C74"/>
    <w:rsid w:val="006C1E85"/>
    <w:rsid w:val="006C1FEA"/>
    <w:rsid w:val="006C20F4"/>
    <w:rsid w:val="006C22C8"/>
    <w:rsid w:val="006C23C7"/>
    <w:rsid w:val="006C23F3"/>
    <w:rsid w:val="006C2709"/>
    <w:rsid w:val="006C2918"/>
    <w:rsid w:val="006C2B92"/>
    <w:rsid w:val="006C2F7E"/>
    <w:rsid w:val="006C31F2"/>
    <w:rsid w:val="006C324D"/>
    <w:rsid w:val="006C3250"/>
    <w:rsid w:val="006C3433"/>
    <w:rsid w:val="006C34DA"/>
    <w:rsid w:val="006C3623"/>
    <w:rsid w:val="006C3C0E"/>
    <w:rsid w:val="006C3D1C"/>
    <w:rsid w:val="006C3E16"/>
    <w:rsid w:val="006C3F32"/>
    <w:rsid w:val="006C40B7"/>
    <w:rsid w:val="006C4216"/>
    <w:rsid w:val="006C450B"/>
    <w:rsid w:val="006C465B"/>
    <w:rsid w:val="006C485E"/>
    <w:rsid w:val="006C4B99"/>
    <w:rsid w:val="006C4C84"/>
    <w:rsid w:val="006C4D09"/>
    <w:rsid w:val="006C4E18"/>
    <w:rsid w:val="006C4FD7"/>
    <w:rsid w:val="006C50AA"/>
    <w:rsid w:val="006C531E"/>
    <w:rsid w:val="006C5534"/>
    <w:rsid w:val="006C57F9"/>
    <w:rsid w:val="006C58AC"/>
    <w:rsid w:val="006C5A92"/>
    <w:rsid w:val="006C5AC1"/>
    <w:rsid w:val="006C5B21"/>
    <w:rsid w:val="006C5BF8"/>
    <w:rsid w:val="006C5F1A"/>
    <w:rsid w:val="006C620F"/>
    <w:rsid w:val="006C63C6"/>
    <w:rsid w:val="006C66AA"/>
    <w:rsid w:val="006C6725"/>
    <w:rsid w:val="006C689E"/>
    <w:rsid w:val="006C6BBC"/>
    <w:rsid w:val="006C6C67"/>
    <w:rsid w:val="006C6CD7"/>
    <w:rsid w:val="006C6D1C"/>
    <w:rsid w:val="006C6DE1"/>
    <w:rsid w:val="006C765F"/>
    <w:rsid w:val="006C7A88"/>
    <w:rsid w:val="006C7AB3"/>
    <w:rsid w:val="006C7B29"/>
    <w:rsid w:val="006C7C23"/>
    <w:rsid w:val="006C7C7B"/>
    <w:rsid w:val="006C7D5A"/>
    <w:rsid w:val="006C7FCA"/>
    <w:rsid w:val="006C7FD4"/>
    <w:rsid w:val="006C7FD7"/>
    <w:rsid w:val="006D00D1"/>
    <w:rsid w:val="006D0143"/>
    <w:rsid w:val="006D014D"/>
    <w:rsid w:val="006D037C"/>
    <w:rsid w:val="006D05D9"/>
    <w:rsid w:val="006D0763"/>
    <w:rsid w:val="006D09D4"/>
    <w:rsid w:val="006D0A37"/>
    <w:rsid w:val="006D0D76"/>
    <w:rsid w:val="006D0E11"/>
    <w:rsid w:val="006D0E39"/>
    <w:rsid w:val="006D0F58"/>
    <w:rsid w:val="006D1288"/>
    <w:rsid w:val="006D1296"/>
    <w:rsid w:val="006D1345"/>
    <w:rsid w:val="006D1446"/>
    <w:rsid w:val="006D14DD"/>
    <w:rsid w:val="006D1650"/>
    <w:rsid w:val="006D175F"/>
    <w:rsid w:val="006D187D"/>
    <w:rsid w:val="006D194F"/>
    <w:rsid w:val="006D1C84"/>
    <w:rsid w:val="006D1E82"/>
    <w:rsid w:val="006D22B6"/>
    <w:rsid w:val="006D23CE"/>
    <w:rsid w:val="006D27AE"/>
    <w:rsid w:val="006D28D3"/>
    <w:rsid w:val="006D29D8"/>
    <w:rsid w:val="006D2EFB"/>
    <w:rsid w:val="006D2F2E"/>
    <w:rsid w:val="006D30AB"/>
    <w:rsid w:val="006D3302"/>
    <w:rsid w:val="006D358C"/>
    <w:rsid w:val="006D38AB"/>
    <w:rsid w:val="006D3C10"/>
    <w:rsid w:val="006D3E32"/>
    <w:rsid w:val="006D4238"/>
    <w:rsid w:val="006D4389"/>
    <w:rsid w:val="006D44CA"/>
    <w:rsid w:val="006D4557"/>
    <w:rsid w:val="006D4770"/>
    <w:rsid w:val="006D496B"/>
    <w:rsid w:val="006D4ADB"/>
    <w:rsid w:val="006D4B66"/>
    <w:rsid w:val="006D4BA4"/>
    <w:rsid w:val="006D4ECB"/>
    <w:rsid w:val="006D4F1F"/>
    <w:rsid w:val="006D511A"/>
    <w:rsid w:val="006D5327"/>
    <w:rsid w:val="006D541F"/>
    <w:rsid w:val="006D547B"/>
    <w:rsid w:val="006D54A9"/>
    <w:rsid w:val="006D5504"/>
    <w:rsid w:val="006D553E"/>
    <w:rsid w:val="006D556F"/>
    <w:rsid w:val="006D574F"/>
    <w:rsid w:val="006D58ED"/>
    <w:rsid w:val="006D5B9A"/>
    <w:rsid w:val="006D5BBB"/>
    <w:rsid w:val="006D5C76"/>
    <w:rsid w:val="006D5D7B"/>
    <w:rsid w:val="006D61BF"/>
    <w:rsid w:val="006D6209"/>
    <w:rsid w:val="006D6280"/>
    <w:rsid w:val="006D62DB"/>
    <w:rsid w:val="006D6697"/>
    <w:rsid w:val="006D6C4D"/>
    <w:rsid w:val="006D6CC2"/>
    <w:rsid w:val="006D6F7A"/>
    <w:rsid w:val="006D7118"/>
    <w:rsid w:val="006D7262"/>
    <w:rsid w:val="006D73D9"/>
    <w:rsid w:val="006D75E1"/>
    <w:rsid w:val="006D786D"/>
    <w:rsid w:val="006D7D73"/>
    <w:rsid w:val="006D7DD3"/>
    <w:rsid w:val="006D7F47"/>
    <w:rsid w:val="006D7F64"/>
    <w:rsid w:val="006D7F8F"/>
    <w:rsid w:val="006E0026"/>
    <w:rsid w:val="006E01FF"/>
    <w:rsid w:val="006E08FE"/>
    <w:rsid w:val="006E0A0F"/>
    <w:rsid w:val="006E0C1B"/>
    <w:rsid w:val="006E12A2"/>
    <w:rsid w:val="006E14B4"/>
    <w:rsid w:val="006E1507"/>
    <w:rsid w:val="006E1743"/>
    <w:rsid w:val="006E1A0F"/>
    <w:rsid w:val="006E1E99"/>
    <w:rsid w:val="006E2241"/>
    <w:rsid w:val="006E2515"/>
    <w:rsid w:val="006E27E8"/>
    <w:rsid w:val="006E2972"/>
    <w:rsid w:val="006E2B6E"/>
    <w:rsid w:val="006E2C84"/>
    <w:rsid w:val="006E2DB0"/>
    <w:rsid w:val="006E325E"/>
    <w:rsid w:val="006E32E1"/>
    <w:rsid w:val="006E33FB"/>
    <w:rsid w:val="006E34DC"/>
    <w:rsid w:val="006E353C"/>
    <w:rsid w:val="006E39C1"/>
    <w:rsid w:val="006E3B7C"/>
    <w:rsid w:val="006E3D5F"/>
    <w:rsid w:val="006E400B"/>
    <w:rsid w:val="006E4142"/>
    <w:rsid w:val="006E4287"/>
    <w:rsid w:val="006E42FE"/>
    <w:rsid w:val="006E443E"/>
    <w:rsid w:val="006E46E7"/>
    <w:rsid w:val="006E47BF"/>
    <w:rsid w:val="006E4890"/>
    <w:rsid w:val="006E4A10"/>
    <w:rsid w:val="006E4A88"/>
    <w:rsid w:val="006E4AA2"/>
    <w:rsid w:val="006E4F99"/>
    <w:rsid w:val="006E4FFF"/>
    <w:rsid w:val="006E5088"/>
    <w:rsid w:val="006E5156"/>
    <w:rsid w:val="006E52A2"/>
    <w:rsid w:val="006E533C"/>
    <w:rsid w:val="006E5366"/>
    <w:rsid w:val="006E5967"/>
    <w:rsid w:val="006E5B1F"/>
    <w:rsid w:val="006E5C43"/>
    <w:rsid w:val="006E5FD4"/>
    <w:rsid w:val="006E62AA"/>
    <w:rsid w:val="006E63D2"/>
    <w:rsid w:val="006E6442"/>
    <w:rsid w:val="006E6483"/>
    <w:rsid w:val="006E6484"/>
    <w:rsid w:val="006E64B8"/>
    <w:rsid w:val="006E65CB"/>
    <w:rsid w:val="006E68A9"/>
    <w:rsid w:val="006E6B25"/>
    <w:rsid w:val="006E6D45"/>
    <w:rsid w:val="006E6D62"/>
    <w:rsid w:val="006E7098"/>
    <w:rsid w:val="006E734B"/>
    <w:rsid w:val="006E74F5"/>
    <w:rsid w:val="006E7506"/>
    <w:rsid w:val="006E7688"/>
    <w:rsid w:val="006E7B60"/>
    <w:rsid w:val="006E7EE6"/>
    <w:rsid w:val="006F01A9"/>
    <w:rsid w:val="006F047C"/>
    <w:rsid w:val="006F0792"/>
    <w:rsid w:val="006F0839"/>
    <w:rsid w:val="006F0923"/>
    <w:rsid w:val="006F093F"/>
    <w:rsid w:val="006F099E"/>
    <w:rsid w:val="006F11C5"/>
    <w:rsid w:val="006F1357"/>
    <w:rsid w:val="006F1476"/>
    <w:rsid w:val="006F151C"/>
    <w:rsid w:val="006F17BD"/>
    <w:rsid w:val="006F1944"/>
    <w:rsid w:val="006F1EDA"/>
    <w:rsid w:val="006F221A"/>
    <w:rsid w:val="006F2430"/>
    <w:rsid w:val="006F252E"/>
    <w:rsid w:val="006F292D"/>
    <w:rsid w:val="006F2BA7"/>
    <w:rsid w:val="006F2C8F"/>
    <w:rsid w:val="006F2CE2"/>
    <w:rsid w:val="006F30D2"/>
    <w:rsid w:val="006F3339"/>
    <w:rsid w:val="006F3754"/>
    <w:rsid w:val="006F3D2A"/>
    <w:rsid w:val="006F4302"/>
    <w:rsid w:val="006F4445"/>
    <w:rsid w:val="006F4900"/>
    <w:rsid w:val="006F494A"/>
    <w:rsid w:val="006F4A62"/>
    <w:rsid w:val="006F4C5D"/>
    <w:rsid w:val="006F4C6F"/>
    <w:rsid w:val="006F5162"/>
    <w:rsid w:val="006F5366"/>
    <w:rsid w:val="006F53D8"/>
    <w:rsid w:val="006F561A"/>
    <w:rsid w:val="006F5790"/>
    <w:rsid w:val="006F5A25"/>
    <w:rsid w:val="006F5A26"/>
    <w:rsid w:val="006F5F04"/>
    <w:rsid w:val="006F606E"/>
    <w:rsid w:val="006F6086"/>
    <w:rsid w:val="006F61D4"/>
    <w:rsid w:val="006F6212"/>
    <w:rsid w:val="006F6438"/>
    <w:rsid w:val="006F66DD"/>
    <w:rsid w:val="006F6768"/>
    <w:rsid w:val="006F681F"/>
    <w:rsid w:val="006F69A3"/>
    <w:rsid w:val="006F6B9F"/>
    <w:rsid w:val="006F6E0A"/>
    <w:rsid w:val="006F6F7B"/>
    <w:rsid w:val="006F7327"/>
    <w:rsid w:val="006F78F2"/>
    <w:rsid w:val="006F7921"/>
    <w:rsid w:val="006F795A"/>
    <w:rsid w:val="006F79E9"/>
    <w:rsid w:val="006F7F73"/>
    <w:rsid w:val="007000E8"/>
    <w:rsid w:val="00700117"/>
    <w:rsid w:val="007004C2"/>
    <w:rsid w:val="0070054C"/>
    <w:rsid w:val="007006C8"/>
    <w:rsid w:val="0070098D"/>
    <w:rsid w:val="00700C7B"/>
    <w:rsid w:val="00700C7E"/>
    <w:rsid w:val="007011B2"/>
    <w:rsid w:val="00701544"/>
    <w:rsid w:val="007018D9"/>
    <w:rsid w:val="0070195D"/>
    <w:rsid w:val="00701B42"/>
    <w:rsid w:val="00701CAE"/>
    <w:rsid w:val="0070200F"/>
    <w:rsid w:val="00702075"/>
    <w:rsid w:val="007020C6"/>
    <w:rsid w:val="007020D7"/>
    <w:rsid w:val="0070212B"/>
    <w:rsid w:val="00702232"/>
    <w:rsid w:val="00702234"/>
    <w:rsid w:val="0070296C"/>
    <w:rsid w:val="007029CA"/>
    <w:rsid w:val="00702B0C"/>
    <w:rsid w:val="00702B34"/>
    <w:rsid w:val="00702BFA"/>
    <w:rsid w:val="00702D07"/>
    <w:rsid w:val="00702DBF"/>
    <w:rsid w:val="00702E3F"/>
    <w:rsid w:val="00702FAF"/>
    <w:rsid w:val="0070329A"/>
    <w:rsid w:val="0070329D"/>
    <w:rsid w:val="0070345B"/>
    <w:rsid w:val="007036E0"/>
    <w:rsid w:val="007038C7"/>
    <w:rsid w:val="0070394B"/>
    <w:rsid w:val="00703C6D"/>
    <w:rsid w:val="00703CA2"/>
    <w:rsid w:val="00703ED5"/>
    <w:rsid w:val="00703FFE"/>
    <w:rsid w:val="007040E8"/>
    <w:rsid w:val="0070437E"/>
    <w:rsid w:val="00704579"/>
    <w:rsid w:val="0070458F"/>
    <w:rsid w:val="007045D6"/>
    <w:rsid w:val="0070469A"/>
    <w:rsid w:val="00704743"/>
    <w:rsid w:val="007049DD"/>
    <w:rsid w:val="00704CB2"/>
    <w:rsid w:val="00704F8C"/>
    <w:rsid w:val="0070564F"/>
    <w:rsid w:val="00705677"/>
    <w:rsid w:val="00705BE8"/>
    <w:rsid w:val="00705D32"/>
    <w:rsid w:val="00705F1F"/>
    <w:rsid w:val="0070648A"/>
    <w:rsid w:val="007065DD"/>
    <w:rsid w:val="007065E5"/>
    <w:rsid w:val="00706639"/>
    <w:rsid w:val="00706CF5"/>
    <w:rsid w:val="00706D88"/>
    <w:rsid w:val="00706DCE"/>
    <w:rsid w:val="00706F09"/>
    <w:rsid w:val="007071F8"/>
    <w:rsid w:val="00707837"/>
    <w:rsid w:val="00707A15"/>
    <w:rsid w:val="00707CE2"/>
    <w:rsid w:val="00707F1F"/>
    <w:rsid w:val="0071015C"/>
    <w:rsid w:val="007102A7"/>
    <w:rsid w:val="00710669"/>
    <w:rsid w:val="0071099C"/>
    <w:rsid w:val="007109AD"/>
    <w:rsid w:val="00710A81"/>
    <w:rsid w:val="00710C76"/>
    <w:rsid w:val="00710E6E"/>
    <w:rsid w:val="00710FF5"/>
    <w:rsid w:val="00711776"/>
    <w:rsid w:val="007117F0"/>
    <w:rsid w:val="00711813"/>
    <w:rsid w:val="0071186A"/>
    <w:rsid w:val="00711B80"/>
    <w:rsid w:val="00711BE4"/>
    <w:rsid w:val="00711C05"/>
    <w:rsid w:val="00711F9B"/>
    <w:rsid w:val="00711FD9"/>
    <w:rsid w:val="007129EA"/>
    <w:rsid w:val="00712A54"/>
    <w:rsid w:val="00712DCB"/>
    <w:rsid w:val="00713179"/>
    <w:rsid w:val="00713E80"/>
    <w:rsid w:val="00713F12"/>
    <w:rsid w:val="00713F86"/>
    <w:rsid w:val="00714285"/>
    <w:rsid w:val="00714353"/>
    <w:rsid w:val="00714378"/>
    <w:rsid w:val="0071442A"/>
    <w:rsid w:val="007147E2"/>
    <w:rsid w:val="00714855"/>
    <w:rsid w:val="007149B5"/>
    <w:rsid w:val="00714A48"/>
    <w:rsid w:val="00714B7F"/>
    <w:rsid w:val="00714F88"/>
    <w:rsid w:val="0071514A"/>
    <w:rsid w:val="0071529E"/>
    <w:rsid w:val="007153D1"/>
    <w:rsid w:val="00715588"/>
    <w:rsid w:val="007155A5"/>
    <w:rsid w:val="007157D1"/>
    <w:rsid w:val="00715BEC"/>
    <w:rsid w:val="0071648A"/>
    <w:rsid w:val="007164A5"/>
    <w:rsid w:val="0071682E"/>
    <w:rsid w:val="00716A31"/>
    <w:rsid w:val="00716A45"/>
    <w:rsid w:val="00716C91"/>
    <w:rsid w:val="00716CC8"/>
    <w:rsid w:val="00716DCC"/>
    <w:rsid w:val="00716F5D"/>
    <w:rsid w:val="007170D3"/>
    <w:rsid w:val="007174CA"/>
    <w:rsid w:val="00717907"/>
    <w:rsid w:val="00717A50"/>
    <w:rsid w:val="00717D43"/>
    <w:rsid w:val="00717DB2"/>
    <w:rsid w:val="00717E43"/>
    <w:rsid w:val="00717E8A"/>
    <w:rsid w:val="00717FCE"/>
    <w:rsid w:val="0072017A"/>
    <w:rsid w:val="007201A0"/>
    <w:rsid w:val="0072026C"/>
    <w:rsid w:val="007205A4"/>
    <w:rsid w:val="007209A2"/>
    <w:rsid w:val="007209B8"/>
    <w:rsid w:val="007209E1"/>
    <w:rsid w:val="00720D6F"/>
    <w:rsid w:val="0072138A"/>
    <w:rsid w:val="0072172A"/>
    <w:rsid w:val="00721986"/>
    <w:rsid w:val="007219FF"/>
    <w:rsid w:val="00721D8C"/>
    <w:rsid w:val="00721EE9"/>
    <w:rsid w:val="007221A9"/>
    <w:rsid w:val="00722428"/>
    <w:rsid w:val="0072258B"/>
    <w:rsid w:val="007226B6"/>
    <w:rsid w:val="0072282A"/>
    <w:rsid w:val="007228F0"/>
    <w:rsid w:val="00722A4B"/>
    <w:rsid w:val="00722BD8"/>
    <w:rsid w:val="00722C96"/>
    <w:rsid w:val="00722CDE"/>
    <w:rsid w:val="00722E8F"/>
    <w:rsid w:val="00723077"/>
    <w:rsid w:val="00723519"/>
    <w:rsid w:val="0072357D"/>
    <w:rsid w:val="007236D1"/>
    <w:rsid w:val="00723AF2"/>
    <w:rsid w:val="00723D51"/>
    <w:rsid w:val="00723FA2"/>
    <w:rsid w:val="00724065"/>
    <w:rsid w:val="00724172"/>
    <w:rsid w:val="007242A0"/>
    <w:rsid w:val="00724561"/>
    <w:rsid w:val="00724598"/>
    <w:rsid w:val="0072482D"/>
    <w:rsid w:val="00724BF1"/>
    <w:rsid w:val="00724C39"/>
    <w:rsid w:val="00724CB4"/>
    <w:rsid w:val="00724E47"/>
    <w:rsid w:val="007250C6"/>
    <w:rsid w:val="0072566D"/>
    <w:rsid w:val="00725745"/>
    <w:rsid w:val="0072580E"/>
    <w:rsid w:val="00725821"/>
    <w:rsid w:val="00725B60"/>
    <w:rsid w:val="00725C0B"/>
    <w:rsid w:val="00725CE2"/>
    <w:rsid w:val="00726037"/>
    <w:rsid w:val="007260C9"/>
    <w:rsid w:val="0072639D"/>
    <w:rsid w:val="0072642E"/>
    <w:rsid w:val="00726A7C"/>
    <w:rsid w:val="00726B81"/>
    <w:rsid w:val="00726D2B"/>
    <w:rsid w:val="00726EC4"/>
    <w:rsid w:val="007270A6"/>
    <w:rsid w:val="007270B2"/>
    <w:rsid w:val="007273AF"/>
    <w:rsid w:val="007277B3"/>
    <w:rsid w:val="007277BF"/>
    <w:rsid w:val="00727814"/>
    <w:rsid w:val="00727841"/>
    <w:rsid w:val="00727A24"/>
    <w:rsid w:val="00727C0D"/>
    <w:rsid w:val="00727C6D"/>
    <w:rsid w:val="00727F2D"/>
    <w:rsid w:val="00730085"/>
    <w:rsid w:val="00730269"/>
    <w:rsid w:val="007302B8"/>
    <w:rsid w:val="00730547"/>
    <w:rsid w:val="007306E3"/>
    <w:rsid w:val="0073082E"/>
    <w:rsid w:val="0073084F"/>
    <w:rsid w:val="007309ED"/>
    <w:rsid w:val="00730CD5"/>
    <w:rsid w:val="00730EB7"/>
    <w:rsid w:val="007314C6"/>
    <w:rsid w:val="00731EFD"/>
    <w:rsid w:val="0073206A"/>
    <w:rsid w:val="00732541"/>
    <w:rsid w:val="007328BF"/>
    <w:rsid w:val="007335F3"/>
    <w:rsid w:val="00733749"/>
    <w:rsid w:val="007338CE"/>
    <w:rsid w:val="00733C3D"/>
    <w:rsid w:val="00734132"/>
    <w:rsid w:val="00734571"/>
    <w:rsid w:val="007345CC"/>
    <w:rsid w:val="00734605"/>
    <w:rsid w:val="00734657"/>
    <w:rsid w:val="007347A1"/>
    <w:rsid w:val="007347CE"/>
    <w:rsid w:val="00734A95"/>
    <w:rsid w:val="00734B0E"/>
    <w:rsid w:val="00734B67"/>
    <w:rsid w:val="00734B86"/>
    <w:rsid w:val="00734D45"/>
    <w:rsid w:val="00735113"/>
    <w:rsid w:val="00735131"/>
    <w:rsid w:val="007351C8"/>
    <w:rsid w:val="007354F0"/>
    <w:rsid w:val="00735500"/>
    <w:rsid w:val="007355D9"/>
    <w:rsid w:val="00735628"/>
    <w:rsid w:val="007356CB"/>
    <w:rsid w:val="0073591F"/>
    <w:rsid w:val="00735A78"/>
    <w:rsid w:val="00735E22"/>
    <w:rsid w:val="0073637F"/>
    <w:rsid w:val="00736596"/>
    <w:rsid w:val="00736C45"/>
    <w:rsid w:val="00736D2B"/>
    <w:rsid w:val="00736E69"/>
    <w:rsid w:val="00736FE1"/>
    <w:rsid w:val="007370F8"/>
    <w:rsid w:val="007370FC"/>
    <w:rsid w:val="00737262"/>
    <w:rsid w:val="007372F5"/>
    <w:rsid w:val="00737341"/>
    <w:rsid w:val="00737564"/>
    <w:rsid w:val="007376DC"/>
    <w:rsid w:val="00737806"/>
    <w:rsid w:val="0073782E"/>
    <w:rsid w:val="00737A4F"/>
    <w:rsid w:val="00737B0A"/>
    <w:rsid w:val="00737B1F"/>
    <w:rsid w:val="00737B44"/>
    <w:rsid w:val="00737F39"/>
    <w:rsid w:val="0074003F"/>
    <w:rsid w:val="00740068"/>
    <w:rsid w:val="007400FB"/>
    <w:rsid w:val="0074015F"/>
    <w:rsid w:val="0074019A"/>
    <w:rsid w:val="00740239"/>
    <w:rsid w:val="00740495"/>
    <w:rsid w:val="00740BD5"/>
    <w:rsid w:val="00740FDE"/>
    <w:rsid w:val="00741007"/>
    <w:rsid w:val="00741077"/>
    <w:rsid w:val="0074138C"/>
    <w:rsid w:val="007414C3"/>
    <w:rsid w:val="00741618"/>
    <w:rsid w:val="00741757"/>
    <w:rsid w:val="007419F1"/>
    <w:rsid w:val="00741C5B"/>
    <w:rsid w:val="00741EB8"/>
    <w:rsid w:val="00742248"/>
    <w:rsid w:val="007424D0"/>
    <w:rsid w:val="0074279F"/>
    <w:rsid w:val="0074287C"/>
    <w:rsid w:val="0074319D"/>
    <w:rsid w:val="0074340C"/>
    <w:rsid w:val="00743470"/>
    <w:rsid w:val="00743733"/>
    <w:rsid w:val="007438A6"/>
    <w:rsid w:val="007442F2"/>
    <w:rsid w:val="0074455F"/>
    <w:rsid w:val="00744621"/>
    <w:rsid w:val="00744669"/>
    <w:rsid w:val="007448A4"/>
    <w:rsid w:val="00744C0D"/>
    <w:rsid w:val="00744DD8"/>
    <w:rsid w:val="00744EEE"/>
    <w:rsid w:val="00744F8B"/>
    <w:rsid w:val="00744FA6"/>
    <w:rsid w:val="00745010"/>
    <w:rsid w:val="007451D2"/>
    <w:rsid w:val="0074558B"/>
    <w:rsid w:val="0074566A"/>
    <w:rsid w:val="007457B5"/>
    <w:rsid w:val="007458F7"/>
    <w:rsid w:val="00745E76"/>
    <w:rsid w:val="00746039"/>
    <w:rsid w:val="00746146"/>
    <w:rsid w:val="007462E6"/>
    <w:rsid w:val="007463E7"/>
    <w:rsid w:val="00746504"/>
    <w:rsid w:val="007465E3"/>
    <w:rsid w:val="0074682B"/>
    <w:rsid w:val="00746955"/>
    <w:rsid w:val="00746BCA"/>
    <w:rsid w:val="00746D14"/>
    <w:rsid w:val="007473CA"/>
    <w:rsid w:val="00747959"/>
    <w:rsid w:val="00747D89"/>
    <w:rsid w:val="007502F3"/>
    <w:rsid w:val="00750302"/>
    <w:rsid w:val="007505F7"/>
    <w:rsid w:val="007505F9"/>
    <w:rsid w:val="00750945"/>
    <w:rsid w:val="00750BB6"/>
    <w:rsid w:val="00750E61"/>
    <w:rsid w:val="00750EA2"/>
    <w:rsid w:val="00750F6A"/>
    <w:rsid w:val="00751603"/>
    <w:rsid w:val="00751830"/>
    <w:rsid w:val="00751925"/>
    <w:rsid w:val="00751B35"/>
    <w:rsid w:val="00751FAF"/>
    <w:rsid w:val="00752262"/>
    <w:rsid w:val="00752348"/>
    <w:rsid w:val="007525C4"/>
    <w:rsid w:val="00752959"/>
    <w:rsid w:val="007529AD"/>
    <w:rsid w:val="007529C5"/>
    <w:rsid w:val="00752A6E"/>
    <w:rsid w:val="00752AE1"/>
    <w:rsid w:val="00752CFE"/>
    <w:rsid w:val="00752D8F"/>
    <w:rsid w:val="00752FDE"/>
    <w:rsid w:val="00753298"/>
    <w:rsid w:val="00753357"/>
    <w:rsid w:val="00753446"/>
    <w:rsid w:val="00753813"/>
    <w:rsid w:val="00753916"/>
    <w:rsid w:val="00753991"/>
    <w:rsid w:val="00753C96"/>
    <w:rsid w:val="00753F3F"/>
    <w:rsid w:val="00753F56"/>
    <w:rsid w:val="00754080"/>
    <w:rsid w:val="00754125"/>
    <w:rsid w:val="007541A5"/>
    <w:rsid w:val="00754454"/>
    <w:rsid w:val="0075473B"/>
    <w:rsid w:val="00754843"/>
    <w:rsid w:val="0075492A"/>
    <w:rsid w:val="00754AC6"/>
    <w:rsid w:val="00754D33"/>
    <w:rsid w:val="0075535D"/>
    <w:rsid w:val="00755403"/>
    <w:rsid w:val="0075551F"/>
    <w:rsid w:val="00755AED"/>
    <w:rsid w:val="00756078"/>
    <w:rsid w:val="007562CA"/>
    <w:rsid w:val="00756740"/>
    <w:rsid w:val="0075689D"/>
    <w:rsid w:val="0075690E"/>
    <w:rsid w:val="00756DBB"/>
    <w:rsid w:val="00756F17"/>
    <w:rsid w:val="007572FC"/>
    <w:rsid w:val="007579CB"/>
    <w:rsid w:val="00757C5E"/>
    <w:rsid w:val="007600E9"/>
    <w:rsid w:val="00760230"/>
    <w:rsid w:val="007602BD"/>
    <w:rsid w:val="00760415"/>
    <w:rsid w:val="00760789"/>
    <w:rsid w:val="0076098D"/>
    <w:rsid w:val="00760AF0"/>
    <w:rsid w:val="007610BC"/>
    <w:rsid w:val="0076117A"/>
    <w:rsid w:val="00761414"/>
    <w:rsid w:val="00761547"/>
    <w:rsid w:val="0076155D"/>
    <w:rsid w:val="0076157C"/>
    <w:rsid w:val="00761599"/>
    <w:rsid w:val="00761708"/>
    <w:rsid w:val="00761B74"/>
    <w:rsid w:val="00761CDC"/>
    <w:rsid w:val="00762039"/>
    <w:rsid w:val="007621BF"/>
    <w:rsid w:val="007621FE"/>
    <w:rsid w:val="00762410"/>
    <w:rsid w:val="007627E2"/>
    <w:rsid w:val="00762832"/>
    <w:rsid w:val="00762F60"/>
    <w:rsid w:val="00763003"/>
    <w:rsid w:val="007634F5"/>
    <w:rsid w:val="007637DD"/>
    <w:rsid w:val="00763811"/>
    <w:rsid w:val="00763E6D"/>
    <w:rsid w:val="00763EB9"/>
    <w:rsid w:val="00764100"/>
    <w:rsid w:val="00764266"/>
    <w:rsid w:val="00764367"/>
    <w:rsid w:val="007643D7"/>
    <w:rsid w:val="00764570"/>
    <w:rsid w:val="00764BC2"/>
    <w:rsid w:val="00764CCB"/>
    <w:rsid w:val="00764D95"/>
    <w:rsid w:val="00764E04"/>
    <w:rsid w:val="00764E43"/>
    <w:rsid w:val="007650DB"/>
    <w:rsid w:val="00765399"/>
    <w:rsid w:val="00765430"/>
    <w:rsid w:val="00765503"/>
    <w:rsid w:val="00765668"/>
    <w:rsid w:val="007656F5"/>
    <w:rsid w:val="0076571C"/>
    <w:rsid w:val="00765743"/>
    <w:rsid w:val="007659D8"/>
    <w:rsid w:val="00765C19"/>
    <w:rsid w:val="00765E9E"/>
    <w:rsid w:val="00765ECC"/>
    <w:rsid w:val="00765F07"/>
    <w:rsid w:val="00765F7B"/>
    <w:rsid w:val="0076623A"/>
    <w:rsid w:val="0076627A"/>
    <w:rsid w:val="007662AC"/>
    <w:rsid w:val="007664D8"/>
    <w:rsid w:val="00766524"/>
    <w:rsid w:val="007666ED"/>
    <w:rsid w:val="00766775"/>
    <w:rsid w:val="00766CDB"/>
    <w:rsid w:val="00766E29"/>
    <w:rsid w:val="00766FB6"/>
    <w:rsid w:val="00767013"/>
    <w:rsid w:val="007675F6"/>
    <w:rsid w:val="00767645"/>
    <w:rsid w:val="007676BC"/>
    <w:rsid w:val="00767866"/>
    <w:rsid w:val="007678DD"/>
    <w:rsid w:val="00767B8F"/>
    <w:rsid w:val="00767BAE"/>
    <w:rsid w:val="00767D1D"/>
    <w:rsid w:val="00767DAE"/>
    <w:rsid w:val="007700A8"/>
    <w:rsid w:val="007700AA"/>
    <w:rsid w:val="00770129"/>
    <w:rsid w:val="007701EA"/>
    <w:rsid w:val="00770210"/>
    <w:rsid w:val="00770262"/>
    <w:rsid w:val="007705F7"/>
    <w:rsid w:val="00770AB3"/>
    <w:rsid w:val="00770B24"/>
    <w:rsid w:val="00770D67"/>
    <w:rsid w:val="00770E58"/>
    <w:rsid w:val="00770F87"/>
    <w:rsid w:val="0077104F"/>
    <w:rsid w:val="007710AD"/>
    <w:rsid w:val="00771334"/>
    <w:rsid w:val="0077164E"/>
    <w:rsid w:val="00771657"/>
    <w:rsid w:val="00771879"/>
    <w:rsid w:val="0077187E"/>
    <w:rsid w:val="007718B5"/>
    <w:rsid w:val="00771A07"/>
    <w:rsid w:val="00771BC5"/>
    <w:rsid w:val="00771E63"/>
    <w:rsid w:val="00771EDB"/>
    <w:rsid w:val="00771F91"/>
    <w:rsid w:val="00772549"/>
    <w:rsid w:val="007725D3"/>
    <w:rsid w:val="0077276C"/>
    <w:rsid w:val="0077295C"/>
    <w:rsid w:val="00772AC9"/>
    <w:rsid w:val="00772EEE"/>
    <w:rsid w:val="0077328D"/>
    <w:rsid w:val="007733F1"/>
    <w:rsid w:val="0077360F"/>
    <w:rsid w:val="007738BC"/>
    <w:rsid w:val="00773AB1"/>
    <w:rsid w:val="00773BC5"/>
    <w:rsid w:val="00773DBD"/>
    <w:rsid w:val="00773E1B"/>
    <w:rsid w:val="00774411"/>
    <w:rsid w:val="007749D3"/>
    <w:rsid w:val="00774C2E"/>
    <w:rsid w:val="00774F03"/>
    <w:rsid w:val="00775239"/>
    <w:rsid w:val="0077540B"/>
    <w:rsid w:val="00775502"/>
    <w:rsid w:val="00775812"/>
    <w:rsid w:val="0077597B"/>
    <w:rsid w:val="00775A7F"/>
    <w:rsid w:val="00775AA4"/>
    <w:rsid w:val="00775AC5"/>
    <w:rsid w:val="00775C2F"/>
    <w:rsid w:val="00775C87"/>
    <w:rsid w:val="00775D7C"/>
    <w:rsid w:val="00775FA4"/>
    <w:rsid w:val="007760AC"/>
    <w:rsid w:val="00776235"/>
    <w:rsid w:val="00776666"/>
    <w:rsid w:val="007767AE"/>
    <w:rsid w:val="00776C2C"/>
    <w:rsid w:val="00777211"/>
    <w:rsid w:val="00777300"/>
    <w:rsid w:val="007773BA"/>
    <w:rsid w:val="00777626"/>
    <w:rsid w:val="00777B00"/>
    <w:rsid w:val="00777C4D"/>
    <w:rsid w:val="00777F21"/>
    <w:rsid w:val="007803D4"/>
    <w:rsid w:val="007807F8"/>
    <w:rsid w:val="007808CA"/>
    <w:rsid w:val="007808F1"/>
    <w:rsid w:val="00780BAB"/>
    <w:rsid w:val="00780C45"/>
    <w:rsid w:val="00780DAB"/>
    <w:rsid w:val="00780DB8"/>
    <w:rsid w:val="00780FD3"/>
    <w:rsid w:val="007811C7"/>
    <w:rsid w:val="007819BB"/>
    <w:rsid w:val="00781B2D"/>
    <w:rsid w:val="00782014"/>
    <w:rsid w:val="00782127"/>
    <w:rsid w:val="00782B22"/>
    <w:rsid w:val="00782B9F"/>
    <w:rsid w:val="00782CA5"/>
    <w:rsid w:val="00782D91"/>
    <w:rsid w:val="00782DEF"/>
    <w:rsid w:val="00782ED2"/>
    <w:rsid w:val="007831BB"/>
    <w:rsid w:val="007831CD"/>
    <w:rsid w:val="0078321B"/>
    <w:rsid w:val="0078327F"/>
    <w:rsid w:val="0078385B"/>
    <w:rsid w:val="00783A8D"/>
    <w:rsid w:val="007840FC"/>
    <w:rsid w:val="00784151"/>
    <w:rsid w:val="0078443A"/>
    <w:rsid w:val="00784539"/>
    <w:rsid w:val="00784730"/>
    <w:rsid w:val="0078484D"/>
    <w:rsid w:val="007848B9"/>
    <w:rsid w:val="00784D18"/>
    <w:rsid w:val="00784DA2"/>
    <w:rsid w:val="00784E1E"/>
    <w:rsid w:val="00784F00"/>
    <w:rsid w:val="00785110"/>
    <w:rsid w:val="00785145"/>
    <w:rsid w:val="00785311"/>
    <w:rsid w:val="007853B6"/>
    <w:rsid w:val="007854AD"/>
    <w:rsid w:val="0078593D"/>
    <w:rsid w:val="00785EC8"/>
    <w:rsid w:val="007862FF"/>
    <w:rsid w:val="00786336"/>
    <w:rsid w:val="00786418"/>
    <w:rsid w:val="00786456"/>
    <w:rsid w:val="0078659E"/>
    <w:rsid w:val="007867E7"/>
    <w:rsid w:val="007868D0"/>
    <w:rsid w:val="00786A28"/>
    <w:rsid w:val="00786B78"/>
    <w:rsid w:val="00786B9B"/>
    <w:rsid w:val="00786BAD"/>
    <w:rsid w:val="00786F3E"/>
    <w:rsid w:val="007877FF"/>
    <w:rsid w:val="0078792F"/>
    <w:rsid w:val="00787931"/>
    <w:rsid w:val="00787964"/>
    <w:rsid w:val="00787A2B"/>
    <w:rsid w:val="00787AD2"/>
    <w:rsid w:val="00787D42"/>
    <w:rsid w:val="00787E5A"/>
    <w:rsid w:val="007903E6"/>
    <w:rsid w:val="007906DD"/>
    <w:rsid w:val="0079077C"/>
    <w:rsid w:val="00790CCC"/>
    <w:rsid w:val="00790DDC"/>
    <w:rsid w:val="00791402"/>
    <w:rsid w:val="00791581"/>
    <w:rsid w:val="007919DF"/>
    <w:rsid w:val="00791ABB"/>
    <w:rsid w:val="00791B2D"/>
    <w:rsid w:val="00791B6B"/>
    <w:rsid w:val="00791B70"/>
    <w:rsid w:val="00791D4B"/>
    <w:rsid w:val="007921F4"/>
    <w:rsid w:val="00792751"/>
    <w:rsid w:val="007927E6"/>
    <w:rsid w:val="007929E5"/>
    <w:rsid w:val="00792A67"/>
    <w:rsid w:val="00792BE1"/>
    <w:rsid w:val="00792D16"/>
    <w:rsid w:val="00792D25"/>
    <w:rsid w:val="00792F2B"/>
    <w:rsid w:val="007934AE"/>
    <w:rsid w:val="007934B5"/>
    <w:rsid w:val="0079370F"/>
    <w:rsid w:val="00793992"/>
    <w:rsid w:val="00793994"/>
    <w:rsid w:val="00793D88"/>
    <w:rsid w:val="00793EFA"/>
    <w:rsid w:val="00793F2A"/>
    <w:rsid w:val="00794266"/>
    <w:rsid w:val="007943B2"/>
    <w:rsid w:val="00794518"/>
    <w:rsid w:val="00794675"/>
    <w:rsid w:val="00794683"/>
    <w:rsid w:val="00794C2D"/>
    <w:rsid w:val="00794D7C"/>
    <w:rsid w:val="00794FEB"/>
    <w:rsid w:val="0079504B"/>
    <w:rsid w:val="007953D4"/>
    <w:rsid w:val="007953DF"/>
    <w:rsid w:val="00795667"/>
    <w:rsid w:val="00795698"/>
    <w:rsid w:val="0079569F"/>
    <w:rsid w:val="0079581F"/>
    <w:rsid w:val="00795895"/>
    <w:rsid w:val="007958B8"/>
    <w:rsid w:val="00795CC5"/>
    <w:rsid w:val="00795F34"/>
    <w:rsid w:val="00796015"/>
    <w:rsid w:val="007960E9"/>
    <w:rsid w:val="00796325"/>
    <w:rsid w:val="00796428"/>
    <w:rsid w:val="007967D8"/>
    <w:rsid w:val="00796904"/>
    <w:rsid w:val="00796A52"/>
    <w:rsid w:val="00796E33"/>
    <w:rsid w:val="00797109"/>
    <w:rsid w:val="00797336"/>
    <w:rsid w:val="0079744A"/>
    <w:rsid w:val="00797700"/>
    <w:rsid w:val="007977B0"/>
    <w:rsid w:val="007979B1"/>
    <w:rsid w:val="00797AAF"/>
    <w:rsid w:val="00797D94"/>
    <w:rsid w:val="00797D9C"/>
    <w:rsid w:val="00797DF8"/>
    <w:rsid w:val="00797E5E"/>
    <w:rsid w:val="00797E6A"/>
    <w:rsid w:val="007A0164"/>
    <w:rsid w:val="007A0217"/>
    <w:rsid w:val="007A02CC"/>
    <w:rsid w:val="007A03FA"/>
    <w:rsid w:val="007A05A5"/>
    <w:rsid w:val="007A0804"/>
    <w:rsid w:val="007A08F5"/>
    <w:rsid w:val="007A0BC7"/>
    <w:rsid w:val="007A0DA6"/>
    <w:rsid w:val="007A176E"/>
    <w:rsid w:val="007A186C"/>
    <w:rsid w:val="007A1D5D"/>
    <w:rsid w:val="007A22A0"/>
    <w:rsid w:val="007A2379"/>
    <w:rsid w:val="007A23B0"/>
    <w:rsid w:val="007A242B"/>
    <w:rsid w:val="007A25A3"/>
    <w:rsid w:val="007A30D0"/>
    <w:rsid w:val="007A328E"/>
    <w:rsid w:val="007A3362"/>
    <w:rsid w:val="007A3840"/>
    <w:rsid w:val="007A3C42"/>
    <w:rsid w:val="007A3CD8"/>
    <w:rsid w:val="007A3D2E"/>
    <w:rsid w:val="007A3DD9"/>
    <w:rsid w:val="007A3E38"/>
    <w:rsid w:val="007A417C"/>
    <w:rsid w:val="007A45D5"/>
    <w:rsid w:val="007A45FD"/>
    <w:rsid w:val="007A479C"/>
    <w:rsid w:val="007A48C9"/>
    <w:rsid w:val="007A49D1"/>
    <w:rsid w:val="007A4BAE"/>
    <w:rsid w:val="007A4D2E"/>
    <w:rsid w:val="007A4D36"/>
    <w:rsid w:val="007A4D67"/>
    <w:rsid w:val="007A4D71"/>
    <w:rsid w:val="007A4E23"/>
    <w:rsid w:val="007A4ED1"/>
    <w:rsid w:val="007A50F5"/>
    <w:rsid w:val="007A51DA"/>
    <w:rsid w:val="007A52F8"/>
    <w:rsid w:val="007A5641"/>
    <w:rsid w:val="007A5754"/>
    <w:rsid w:val="007A5793"/>
    <w:rsid w:val="007A5AFE"/>
    <w:rsid w:val="007A5B2D"/>
    <w:rsid w:val="007A5D64"/>
    <w:rsid w:val="007A60E1"/>
    <w:rsid w:val="007A6315"/>
    <w:rsid w:val="007A6348"/>
    <w:rsid w:val="007A64E9"/>
    <w:rsid w:val="007A65FE"/>
    <w:rsid w:val="007A6708"/>
    <w:rsid w:val="007A6800"/>
    <w:rsid w:val="007A6CEF"/>
    <w:rsid w:val="007A71E5"/>
    <w:rsid w:val="007A754B"/>
    <w:rsid w:val="007A78B2"/>
    <w:rsid w:val="007A7A15"/>
    <w:rsid w:val="007A7AAB"/>
    <w:rsid w:val="007A7D09"/>
    <w:rsid w:val="007B0073"/>
    <w:rsid w:val="007B0126"/>
    <w:rsid w:val="007B0130"/>
    <w:rsid w:val="007B044D"/>
    <w:rsid w:val="007B056B"/>
    <w:rsid w:val="007B05D0"/>
    <w:rsid w:val="007B06CB"/>
    <w:rsid w:val="007B087F"/>
    <w:rsid w:val="007B0AF2"/>
    <w:rsid w:val="007B0E61"/>
    <w:rsid w:val="007B106C"/>
    <w:rsid w:val="007B127C"/>
    <w:rsid w:val="007B1387"/>
    <w:rsid w:val="007B14D5"/>
    <w:rsid w:val="007B1873"/>
    <w:rsid w:val="007B18E2"/>
    <w:rsid w:val="007B1A71"/>
    <w:rsid w:val="007B1ACF"/>
    <w:rsid w:val="007B1DD6"/>
    <w:rsid w:val="007B1EB6"/>
    <w:rsid w:val="007B2074"/>
    <w:rsid w:val="007B2504"/>
    <w:rsid w:val="007B2787"/>
    <w:rsid w:val="007B27D2"/>
    <w:rsid w:val="007B3114"/>
    <w:rsid w:val="007B313D"/>
    <w:rsid w:val="007B320E"/>
    <w:rsid w:val="007B330A"/>
    <w:rsid w:val="007B337C"/>
    <w:rsid w:val="007B3442"/>
    <w:rsid w:val="007B34D8"/>
    <w:rsid w:val="007B3648"/>
    <w:rsid w:val="007B37E6"/>
    <w:rsid w:val="007B3BA5"/>
    <w:rsid w:val="007B3E25"/>
    <w:rsid w:val="007B3ED8"/>
    <w:rsid w:val="007B3FC3"/>
    <w:rsid w:val="007B4563"/>
    <w:rsid w:val="007B4874"/>
    <w:rsid w:val="007B4AA1"/>
    <w:rsid w:val="007B4D58"/>
    <w:rsid w:val="007B4E5A"/>
    <w:rsid w:val="007B4E73"/>
    <w:rsid w:val="007B4FF7"/>
    <w:rsid w:val="007B5000"/>
    <w:rsid w:val="007B53BC"/>
    <w:rsid w:val="007B5571"/>
    <w:rsid w:val="007B59EF"/>
    <w:rsid w:val="007B5ABF"/>
    <w:rsid w:val="007B5B4D"/>
    <w:rsid w:val="007B5D80"/>
    <w:rsid w:val="007B5D8D"/>
    <w:rsid w:val="007B6187"/>
    <w:rsid w:val="007B6277"/>
    <w:rsid w:val="007B6393"/>
    <w:rsid w:val="007B641A"/>
    <w:rsid w:val="007B6601"/>
    <w:rsid w:val="007B6931"/>
    <w:rsid w:val="007B6AC8"/>
    <w:rsid w:val="007B6DCA"/>
    <w:rsid w:val="007B6ED8"/>
    <w:rsid w:val="007B7302"/>
    <w:rsid w:val="007B7351"/>
    <w:rsid w:val="007B73D9"/>
    <w:rsid w:val="007B7443"/>
    <w:rsid w:val="007B7E72"/>
    <w:rsid w:val="007C03D9"/>
    <w:rsid w:val="007C0402"/>
    <w:rsid w:val="007C089B"/>
    <w:rsid w:val="007C09C9"/>
    <w:rsid w:val="007C0AD3"/>
    <w:rsid w:val="007C0C2F"/>
    <w:rsid w:val="007C0EE6"/>
    <w:rsid w:val="007C10CB"/>
    <w:rsid w:val="007C18E2"/>
    <w:rsid w:val="007C19C4"/>
    <w:rsid w:val="007C1E5A"/>
    <w:rsid w:val="007C1FF1"/>
    <w:rsid w:val="007C208C"/>
    <w:rsid w:val="007C2254"/>
    <w:rsid w:val="007C226F"/>
    <w:rsid w:val="007C2387"/>
    <w:rsid w:val="007C2485"/>
    <w:rsid w:val="007C2527"/>
    <w:rsid w:val="007C26E5"/>
    <w:rsid w:val="007C27B7"/>
    <w:rsid w:val="007C28CC"/>
    <w:rsid w:val="007C2E55"/>
    <w:rsid w:val="007C37F7"/>
    <w:rsid w:val="007C3CF6"/>
    <w:rsid w:val="007C3D53"/>
    <w:rsid w:val="007C485C"/>
    <w:rsid w:val="007C48B3"/>
    <w:rsid w:val="007C4A48"/>
    <w:rsid w:val="007C4D9E"/>
    <w:rsid w:val="007C4E59"/>
    <w:rsid w:val="007C4F09"/>
    <w:rsid w:val="007C5072"/>
    <w:rsid w:val="007C52E4"/>
    <w:rsid w:val="007C530A"/>
    <w:rsid w:val="007C536F"/>
    <w:rsid w:val="007C569E"/>
    <w:rsid w:val="007C5917"/>
    <w:rsid w:val="007C5FC8"/>
    <w:rsid w:val="007C60A8"/>
    <w:rsid w:val="007C61C7"/>
    <w:rsid w:val="007C6231"/>
    <w:rsid w:val="007C6526"/>
    <w:rsid w:val="007C6570"/>
    <w:rsid w:val="007C6B4C"/>
    <w:rsid w:val="007C6C56"/>
    <w:rsid w:val="007C6F4E"/>
    <w:rsid w:val="007C6F94"/>
    <w:rsid w:val="007C7469"/>
    <w:rsid w:val="007C7965"/>
    <w:rsid w:val="007C7D86"/>
    <w:rsid w:val="007C7DAE"/>
    <w:rsid w:val="007C7EC3"/>
    <w:rsid w:val="007C7EC7"/>
    <w:rsid w:val="007C7F5F"/>
    <w:rsid w:val="007D021D"/>
    <w:rsid w:val="007D03FA"/>
    <w:rsid w:val="007D055E"/>
    <w:rsid w:val="007D0680"/>
    <w:rsid w:val="007D0747"/>
    <w:rsid w:val="007D07D7"/>
    <w:rsid w:val="007D0A78"/>
    <w:rsid w:val="007D0FC9"/>
    <w:rsid w:val="007D0FEC"/>
    <w:rsid w:val="007D13E5"/>
    <w:rsid w:val="007D16AF"/>
    <w:rsid w:val="007D1948"/>
    <w:rsid w:val="007D1DEF"/>
    <w:rsid w:val="007D2027"/>
    <w:rsid w:val="007D228B"/>
    <w:rsid w:val="007D22CF"/>
    <w:rsid w:val="007D2649"/>
    <w:rsid w:val="007D287D"/>
    <w:rsid w:val="007D2962"/>
    <w:rsid w:val="007D2C37"/>
    <w:rsid w:val="007D2E76"/>
    <w:rsid w:val="007D31DB"/>
    <w:rsid w:val="007D33B6"/>
    <w:rsid w:val="007D344F"/>
    <w:rsid w:val="007D3B90"/>
    <w:rsid w:val="007D3C55"/>
    <w:rsid w:val="007D3F70"/>
    <w:rsid w:val="007D3F73"/>
    <w:rsid w:val="007D4145"/>
    <w:rsid w:val="007D4208"/>
    <w:rsid w:val="007D42A9"/>
    <w:rsid w:val="007D4404"/>
    <w:rsid w:val="007D44D9"/>
    <w:rsid w:val="007D452D"/>
    <w:rsid w:val="007D4615"/>
    <w:rsid w:val="007D4750"/>
    <w:rsid w:val="007D47A8"/>
    <w:rsid w:val="007D4CB3"/>
    <w:rsid w:val="007D4D0D"/>
    <w:rsid w:val="007D4D64"/>
    <w:rsid w:val="007D4F8F"/>
    <w:rsid w:val="007D4FBD"/>
    <w:rsid w:val="007D50BB"/>
    <w:rsid w:val="007D528B"/>
    <w:rsid w:val="007D5577"/>
    <w:rsid w:val="007D55AF"/>
    <w:rsid w:val="007D582E"/>
    <w:rsid w:val="007D5962"/>
    <w:rsid w:val="007D5B5F"/>
    <w:rsid w:val="007D5C67"/>
    <w:rsid w:val="007D5CA6"/>
    <w:rsid w:val="007D601B"/>
    <w:rsid w:val="007D607A"/>
    <w:rsid w:val="007D65A7"/>
    <w:rsid w:val="007D66B5"/>
    <w:rsid w:val="007D68C0"/>
    <w:rsid w:val="007D6A17"/>
    <w:rsid w:val="007D6B6D"/>
    <w:rsid w:val="007D6DC0"/>
    <w:rsid w:val="007D6E64"/>
    <w:rsid w:val="007D70F1"/>
    <w:rsid w:val="007D724F"/>
    <w:rsid w:val="007D7392"/>
    <w:rsid w:val="007D779F"/>
    <w:rsid w:val="007D78BC"/>
    <w:rsid w:val="007D7C9D"/>
    <w:rsid w:val="007D7CBE"/>
    <w:rsid w:val="007D7F18"/>
    <w:rsid w:val="007D7F2A"/>
    <w:rsid w:val="007E0176"/>
    <w:rsid w:val="007E0335"/>
    <w:rsid w:val="007E0419"/>
    <w:rsid w:val="007E04CD"/>
    <w:rsid w:val="007E0535"/>
    <w:rsid w:val="007E05E8"/>
    <w:rsid w:val="007E0751"/>
    <w:rsid w:val="007E08C0"/>
    <w:rsid w:val="007E0C1F"/>
    <w:rsid w:val="007E0D87"/>
    <w:rsid w:val="007E0F32"/>
    <w:rsid w:val="007E11E3"/>
    <w:rsid w:val="007E1348"/>
    <w:rsid w:val="007E14E7"/>
    <w:rsid w:val="007E1667"/>
    <w:rsid w:val="007E178D"/>
    <w:rsid w:val="007E18BD"/>
    <w:rsid w:val="007E1C1B"/>
    <w:rsid w:val="007E1D7D"/>
    <w:rsid w:val="007E1E95"/>
    <w:rsid w:val="007E1F50"/>
    <w:rsid w:val="007E1F91"/>
    <w:rsid w:val="007E2184"/>
    <w:rsid w:val="007E21AB"/>
    <w:rsid w:val="007E2343"/>
    <w:rsid w:val="007E2576"/>
    <w:rsid w:val="007E26F4"/>
    <w:rsid w:val="007E27E3"/>
    <w:rsid w:val="007E2881"/>
    <w:rsid w:val="007E298B"/>
    <w:rsid w:val="007E2F70"/>
    <w:rsid w:val="007E2FBA"/>
    <w:rsid w:val="007E306E"/>
    <w:rsid w:val="007E31F3"/>
    <w:rsid w:val="007E32C5"/>
    <w:rsid w:val="007E34DD"/>
    <w:rsid w:val="007E3573"/>
    <w:rsid w:val="007E37AF"/>
    <w:rsid w:val="007E382F"/>
    <w:rsid w:val="007E39B0"/>
    <w:rsid w:val="007E3AAE"/>
    <w:rsid w:val="007E3AC3"/>
    <w:rsid w:val="007E3C84"/>
    <w:rsid w:val="007E43F5"/>
    <w:rsid w:val="007E452F"/>
    <w:rsid w:val="007E45FD"/>
    <w:rsid w:val="007E471D"/>
    <w:rsid w:val="007E48B3"/>
    <w:rsid w:val="007E4E3E"/>
    <w:rsid w:val="007E52EE"/>
    <w:rsid w:val="007E52FA"/>
    <w:rsid w:val="007E5357"/>
    <w:rsid w:val="007E53EB"/>
    <w:rsid w:val="007E57A2"/>
    <w:rsid w:val="007E5800"/>
    <w:rsid w:val="007E5B15"/>
    <w:rsid w:val="007E5C56"/>
    <w:rsid w:val="007E5C95"/>
    <w:rsid w:val="007E5F82"/>
    <w:rsid w:val="007E622D"/>
    <w:rsid w:val="007E631B"/>
    <w:rsid w:val="007E682B"/>
    <w:rsid w:val="007E696C"/>
    <w:rsid w:val="007E69D9"/>
    <w:rsid w:val="007E69DD"/>
    <w:rsid w:val="007E6CAD"/>
    <w:rsid w:val="007E7029"/>
    <w:rsid w:val="007E740D"/>
    <w:rsid w:val="007E74E4"/>
    <w:rsid w:val="007E75E1"/>
    <w:rsid w:val="007E78C1"/>
    <w:rsid w:val="007E7995"/>
    <w:rsid w:val="007E7B0B"/>
    <w:rsid w:val="007E7BC8"/>
    <w:rsid w:val="007E7C74"/>
    <w:rsid w:val="007E7D72"/>
    <w:rsid w:val="007E7FAE"/>
    <w:rsid w:val="007F000F"/>
    <w:rsid w:val="007F017D"/>
    <w:rsid w:val="007F02F7"/>
    <w:rsid w:val="007F0360"/>
    <w:rsid w:val="007F041B"/>
    <w:rsid w:val="007F048D"/>
    <w:rsid w:val="007F06C0"/>
    <w:rsid w:val="007F0871"/>
    <w:rsid w:val="007F0924"/>
    <w:rsid w:val="007F0C2A"/>
    <w:rsid w:val="007F0D10"/>
    <w:rsid w:val="007F0E53"/>
    <w:rsid w:val="007F10BF"/>
    <w:rsid w:val="007F12D2"/>
    <w:rsid w:val="007F1442"/>
    <w:rsid w:val="007F150A"/>
    <w:rsid w:val="007F17F4"/>
    <w:rsid w:val="007F1A00"/>
    <w:rsid w:val="007F1ABD"/>
    <w:rsid w:val="007F1C12"/>
    <w:rsid w:val="007F1EC6"/>
    <w:rsid w:val="007F2757"/>
    <w:rsid w:val="007F2761"/>
    <w:rsid w:val="007F283A"/>
    <w:rsid w:val="007F285C"/>
    <w:rsid w:val="007F297B"/>
    <w:rsid w:val="007F2B43"/>
    <w:rsid w:val="007F2ECB"/>
    <w:rsid w:val="007F2F02"/>
    <w:rsid w:val="007F2FAE"/>
    <w:rsid w:val="007F3402"/>
    <w:rsid w:val="007F3569"/>
    <w:rsid w:val="007F3A18"/>
    <w:rsid w:val="007F3BD2"/>
    <w:rsid w:val="007F3DE3"/>
    <w:rsid w:val="007F3E6E"/>
    <w:rsid w:val="007F3E93"/>
    <w:rsid w:val="007F3F0E"/>
    <w:rsid w:val="007F3F35"/>
    <w:rsid w:val="007F4093"/>
    <w:rsid w:val="007F40C4"/>
    <w:rsid w:val="007F4924"/>
    <w:rsid w:val="007F4D8F"/>
    <w:rsid w:val="007F4DF9"/>
    <w:rsid w:val="007F4EEE"/>
    <w:rsid w:val="007F5069"/>
    <w:rsid w:val="007F51E3"/>
    <w:rsid w:val="007F54D3"/>
    <w:rsid w:val="007F58C4"/>
    <w:rsid w:val="007F5C22"/>
    <w:rsid w:val="007F5EEA"/>
    <w:rsid w:val="007F617F"/>
    <w:rsid w:val="007F62DD"/>
    <w:rsid w:val="007F6416"/>
    <w:rsid w:val="007F6797"/>
    <w:rsid w:val="007F69F4"/>
    <w:rsid w:val="007F6AB5"/>
    <w:rsid w:val="007F6B2D"/>
    <w:rsid w:val="007F6B41"/>
    <w:rsid w:val="007F72D0"/>
    <w:rsid w:val="007F73A7"/>
    <w:rsid w:val="007F7648"/>
    <w:rsid w:val="007F7793"/>
    <w:rsid w:val="007F77E6"/>
    <w:rsid w:val="007F7834"/>
    <w:rsid w:val="007F7A50"/>
    <w:rsid w:val="007F7BF8"/>
    <w:rsid w:val="007F7C62"/>
    <w:rsid w:val="007F7F86"/>
    <w:rsid w:val="0080012A"/>
    <w:rsid w:val="0080028E"/>
    <w:rsid w:val="008002F2"/>
    <w:rsid w:val="008003EB"/>
    <w:rsid w:val="0080040C"/>
    <w:rsid w:val="008004BC"/>
    <w:rsid w:val="00800B9B"/>
    <w:rsid w:val="00800BE2"/>
    <w:rsid w:val="00801246"/>
    <w:rsid w:val="00801525"/>
    <w:rsid w:val="00801547"/>
    <w:rsid w:val="008017FC"/>
    <w:rsid w:val="00801C32"/>
    <w:rsid w:val="00801CC3"/>
    <w:rsid w:val="008022AE"/>
    <w:rsid w:val="00802323"/>
    <w:rsid w:val="00802429"/>
    <w:rsid w:val="008024BD"/>
    <w:rsid w:val="0080250C"/>
    <w:rsid w:val="00802699"/>
    <w:rsid w:val="0080272A"/>
    <w:rsid w:val="00802ACF"/>
    <w:rsid w:val="00802F9F"/>
    <w:rsid w:val="0080338E"/>
    <w:rsid w:val="00803500"/>
    <w:rsid w:val="00803710"/>
    <w:rsid w:val="008038D6"/>
    <w:rsid w:val="0080397A"/>
    <w:rsid w:val="00803F47"/>
    <w:rsid w:val="0080402D"/>
    <w:rsid w:val="00804085"/>
    <w:rsid w:val="0080437F"/>
    <w:rsid w:val="008045D5"/>
    <w:rsid w:val="00804D76"/>
    <w:rsid w:val="008054F0"/>
    <w:rsid w:val="00805500"/>
    <w:rsid w:val="00805568"/>
    <w:rsid w:val="008056AA"/>
    <w:rsid w:val="008057E2"/>
    <w:rsid w:val="00805988"/>
    <w:rsid w:val="00805E99"/>
    <w:rsid w:val="00806236"/>
    <w:rsid w:val="00806358"/>
    <w:rsid w:val="0080642F"/>
    <w:rsid w:val="008065CC"/>
    <w:rsid w:val="00806869"/>
    <w:rsid w:val="00806A6F"/>
    <w:rsid w:val="00806AD6"/>
    <w:rsid w:val="00806BD7"/>
    <w:rsid w:val="00806E87"/>
    <w:rsid w:val="00807018"/>
    <w:rsid w:val="00807089"/>
    <w:rsid w:val="008074F4"/>
    <w:rsid w:val="00807797"/>
    <w:rsid w:val="00807A5E"/>
    <w:rsid w:val="00807C4A"/>
    <w:rsid w:val="00807E45"/>
    <w:rsid w:val="00807EA2"/>
    <w:rsid w:val="0081007B"/>
    <w:rsid w:val="008101B3"/>
    <w:rsid w:val="008102A0"/>
    <w:rsid w:val="00810514"/>
    <w:rsid w:val="0081067B"/>
    <w:rsid w:val="008106FA"/>
    <w:rsid w:val="008108DB"/>
    <w:rsid w:val="008109DF"/>
    <w:rsid w:val="00810C4E"/>
    <w:rsid w:val="00810C57"/>
    <w:rsid w:val="00810CC0"/>
    <w:rsid w:val="00810CCD"/>
    <w:rsid w:val="00810ECE"/>
    <w:rsid w:val="00811015"/>
    <w:rsid w:val="008110EE"/>
    <w:rsid w:val="00811601"/>
    <w:rsid w:val="00811712"/>
    <w:rsid w:val="00811981"/>
    <w:rsid w:val="008119FA"/>
    <w:rsid w:val="00811D38"/>
    <w:rsid w:val="00811FF5"/>
    <w:rsid w:val="0081222F"/>
    <w:rsid w:val="00812887"/>
    <w:rsid w:val="00812995"/>
    <w:rsid w:val="008129EF"/>
    <w:rsid w:val="00812ADA"/>
    <w:rsid w:val="00812C7D"/>
    <w:rsid w:val="00812F40"/>
    <w:rsid w:val="00813091"/>
    <w:rsid w:val="008138D1"/>
    <w:rsid w:val="00813D8C"/>
    <w:rsid w:val="008141E4"/>
    <w:rsid w:val="00814812"/>
    <w:rsid w:val="008148D2"/>
    <w:rsid w:val="008150DA"/>
    <w:rsid w:val="008155BE"/>
    <w:rsid w:val="008155D5"/>
    <w:rsid w:val="00815841"/>
    <w:rsid w:val="00815C1B"/>
    <w:rsid w:val="00816A60"/>
    <w:rsid w:val="00816B03"/>
    <w:rsid w:val="00817126"/>
    <w:rsid w:val="0081717E"/>
    <w:rsid w:val="008175A0"/>
    <w:rsid w:val="00817746"/>
    <w:rsid w:val="00817767"/>
    <w:rsid w:val="00817BCC"/>
    <w:rsid w:val="00817BD5"/>
    <w:rsid w:val="00817CEF"/>
    <w:rsid w:val="00817DD3"/>
    <w:rsid w:val="00817F7B"/>
    <w:rsid w:val="00817F9D"/>
    <w:rsid w:val="00817FE0"/>
    <w:rsid w:val="008205E6"/>
    <w:rsid w:val="008209B8"/>
    <w:rsid w:val="00820BD1"/>
    <w:rsid w:val="00820C11"/>
    <w:rsid w:val="00820C71"/>
    <w:rsid w:val="00820F44"/>
    <w:rsid w:val="008211AF"/>
    <w:rsid w:val="00821429"/>
    <w:rsid w:val="008216DC"/>
    <w:rsid w:val="00821816"/>
    <w:rsid w:val="00821986"/>
    <w:rsid w:val="00821A4C"/>
    <w:rsid w:val="00822053"/>
    <w:rsid w:val="0082231F"/>
    <w:rsid w:val="0082249D"/>
    <w:rsid w:val="00822526"/>
    <w:rsid w:val="008225AD"/>
    <w:rsid w:val="00822629"/>
    <w:rsid w:val="00822705"/>
    <w:rsid w:val="008227DE"/>
    <w:rsid w:val="00822865"/>
    <w:rsid w:val="008228D9"/>
    <w:rsid w:val="00822A39"/>
    <w:rsid w:val="00822A93"/>
    <w:rsid w:val="00822C58"/>
    <w:rsid w:val="00822E1D"/>
    <w:rsid w:val="008230B0"/>
    <w:rsid w:val="00823223"/>
    <w:rsid w:val="008233E9"/>
    <w:rsid w:val="008235DA"/>
    <w:rsid w:val="00823843"/>
    <w:rsid w:val="0082393E"/>
    <w:rsid w:val="008239B9"/>
    <w:rsid w:val="00823A59"/>
    <w:rsid w:val="00823F44"/>
    <w:rsid w:val="008240D9"/>
    <w:rsid w:val="008248EB"/>
    <w:rsid w:val="00824DBE"/>
    <w:rsid w:val="008252BD"/>
    <w:rsid w:val="008253BB"/>
    <w:rsid w:val="008253C9"/>
    <w:rsid w:val="00825692"/>
    <w:rsid w:val="008257BE"/>
    <w:rsid w:val="008259E4"/>
    <w:rsid w:val="00825B7D"/>
    <w:rsid w:val="00825BA8"/>
    <w:rsid w:val="00825EB4"/>
    <w:rsid w:val="00825F1A"/>
    <w:rsid w:val="00825F4F"/>
    <w:rsid w:val="008262C6"/>
    <w:rsid w:val="00826752"/>
    <w:rsid w:val="00826757"/>
    <w:rsid w:val="008267F3"/>
    <w:rsid w:val="008269A2"/>
    <w:rsid w:val="00826A61"/>
    <w:rsid w:val="00826CFE"/>
    <w:rsid w:val="0082725E"/>
    <w:rsid w:val="00827489"/>
    <w:rsid w:val="00827666"/>
    <w:rsid w:val="00827809"/>
    <w:rsid w:val="00827BA2"/>
    <w:rsid w:val="00827CD4"/>
    <w:rsid w:val="00827E33"/>
    <w:rsid w:val="0083046E"/>
    <w:rsid w:val="00830566"/>
    <w:rsid w:val="00830953"/>
    <w:rsid w:val="00830B07"/>
    <w:rsid w:val="00830B69"/>
    <w:rsid w:val="00830F5A"/>
    <w:rsid w:val="008311FE"/>
    <w:rsid w:val="0083150C"/>
    <w:rsid w:val="008315D0"/>
    <w:rsid w:val="00831684"/>
    <w:rsid w:val="00831803"/>
    <w:rsid w:val="00831A78"/>
    <w:rsid w:val="00831B32"/>
    <w:rsid w:val="00831C63"/>
    <w:rsid w:val="0083228A"/>
    <w:rsid w:val="00832331"/>
    <w:rsid w:val="00832459"/>
    <w:rsid w:val="00832852"/>
    <w:rsid w:val="00832D17"/>
    <w:rsid w:val="008337D9"/>
    <w:rsid w:val="00833806"/>
    <w:rsid w:val="00833810"/>
    <w:rsid w:val="00833D74"/>
    <w:rsid w:val="008342E8"/>
    <w:rsid w:val="00834357"/>
    <w:rsid w:val="0083440D"/>
    <w:rsid w:val="0083451C"/>
    <w:rsid w:val="008345B9"/>
    <w:rsid w:val="008346CB"/>
    <w:rsid w:val="00834AA6"/>
    <w:rsid w:val="00834AF8"/>
    <w:rsid w:val="00834DAD"/>
    <w:rsid w:val="008351C4"/>
    <w:rsid w:val="00835353"/>
    <w:rsid w:val="008358AE"/>
    <w:rsid w:val="00835F12"/>
    <w:rsid w:val="008365CD"/>
    <w:rsid w:val="00836A0F"/>
    <w:rsid w:val="00836CC2"/>
    <w:rsid w:val="00836F6A"/>
    <w:rsid w:val="00837155"/>
    <w:rsid w:val="00837670"/>
    <w:rsid w:val="008377B7"/>
    <w:rsid w:val="0083786A"/>
    <w:rsid w:val="008378DE"/>
    <w:rsid w:val="008379B4"/>
    <w:rsid w:val="00837C4E"/>
    <w:rsid w:val="00837DC6"/>
    <w:rsid w:val="00837E25"/>
    <w:rsid w:val="00837F54"/>
    <w:rsid w:val="008401D2"/>
    <w:rsid w:val="0084027C"/>
    <w:rsid w:val="00840895"/>
    <w:rsid w:val="00840910"/>
    <w:rsid w:val="00840B07"/>
    <w:rsid w:val="00841A8E"/>
    <w:rsid w:val="00841B42"/>
    <w:rsid w:val="00841C90"/>
    <w:rsid w:val="00841EB5"/>
    <w:rsid w:val="00841FCA"/>
    <w:rsid w:val="008422CD"/>
    <w:rsid w:val="008422E0"/>
    <w:rsid w:val="00842361"/>
    <w:rsid w:val="008423C7"/>
    <w:rsid w:val="0084240C"/>
    <w:rsid w:val="008428EC"/>
    <w:rsid w:val="008429A9"/>
    <w:rsid w:val="00842BAF"/>
    <w:rsid w:val="008430A5"/>
    <w:rsid w:val="00843316"/>
    <w:rsid w:val="008435AB"/>
    <w:rsid w:val="0084389D"/>
    <w:rsid w:val="008438F6"/>
    <w:rsid w:val="00843A91"/>
    <w:rsid w:val="00843B91"/>
    <w:rsid w:val="00843E76"/>
    <w:rsid w:val="00844051"/>
    <w:rsid w:val="00844316"/>
    <w:rsid w:val="00844469"/>
    <w:rsid w:val="00844553"/>
    <w:rsid w:val="0084497A"/>
    <w:rsid w:val="00844A04"/>
    <w:rsid w:val="00844BDE"/>
    <w:rsid w:val="00844CB0"/>
    <w:rsid w:val="00844D34"/>
    <w:rsid w:val="00844E7C"/>
    <w:rsid w:val="00844F8A"/>
    <w:rsid w:val="008451E0"/>
    <w:rsid w:val="00845378"/>
    <w:rsid w:val="0084549E"/>
    <w:rsid w:val="008455F2"/>
    <w:rsid w:val="0084566A"/>
    <w:rsid w:val="008456DC"/>
    <w:rsid w:val="00845D06"/>
    <w:rsid w:val="00845E80"/>
    <w:rsid w:val="0084601E"/>
    <w:rsid w:val="008460AA"/>
    <w:rsid w:val="008462EE"/>
    <w:rsid w:val="00846330"/>
    <w:rsid w:val="00846C09"/>
    <w:rsid w:val="00846E49"/>
    <w:rsid w:val="00846ECD"/>
    <w:rsid w:val="008478B3"/>
    <w:rsid w:val="00847A9F"/>
    <w:rsid w:val="00847AD9"/>
    <w:rsid w:val="00847D3D"/>
    <w:rsid w:val="00847D4F"/>
    <w:rsid w:val="0085021D"/>
    <w:rsid w:val="00850220"/>
    <w:rsid w:val="00850222"/>
    <w:rsid w:val="00850372"/>
    <w:rsid w:val="008507EB"/>
    <w:rsid w:val="00850869"/>
    <w:rsid w:val="00850D33"/>
    <w:rsid w:val="00851130"/>
    <w:rsid w:val="0085116F"/>
    <w:rsid w:val="0085120C"/>
    <w:rsid w:val="00851219"/>
    <w:rsid w:val="008512A0"/>
    <w:rsid w:val="008514D7"/>
    <w:rsid w:val="0085168A"/>
    <w:rsid w:val="00851D5A"/>
    <w:rsid w:val="00851FBF"/>
    <w:rsid w:val="008520CB"/>
    <w:rsid w:val="00852615"/>
    <w:rsid w:val="0085261B"/>
    <w:rsid w:val="008527ED"/>
    <w:rsid w:val="00852BD6"/>
    <w:rsid w:val="00852DE8"/>
    <w:rsid w:val="00853291"/>
    <w:rsid w:val="00853361"/>
    <w:rsid w:val="008533E7"/>
    <w:rsid w:val="008534C1"/>
    <w:rsid w:val="008534D7"/>
    <w:rsid w:val="00853636"/>
    <w:rsid w:val="008538D6"/>
    <w:rsid w:val="008539A6"/>
    <w:rsid w:val="00853F09"/>
    <w:rsid w:val="008540AC"/>
    <w:rsid w:val="00854700"/>
    <w:rsid w:val="00854C10"/>
    <w:rsid w:val="00854CD5"/>
    <w:rsid w:val="00854D62"/>
    <w:rsid w:val="00855740"/>
    <w:rsid w:val="00855C1E"/>
    <w:rsid w:val="00855DE0"/>
    <w:rsid w:val="00856073"/>
    <w:rsid w:val="0085635C"/>
    <w:rsid w:val="00856824"/>
    <w:rsid w:val="008569C6"/>
    <w:rsid w:val="00856A1B"/>
    <w:rsid w:val="00856E5F"/>
    <w:rsid w:val="00856F43"/>
    <w:rsid w:val="00856FE0"/>
    <w:rsid w:val="0085744B"/>
    <w:rsid w:val="00857455"/>
    <w:rsid w:val="00857549"/>
    <w:rsid w:val="008575E9"/>
    <w:rsid w:val="008576AE"/>
    <w:rsid w:val="0085779B"/>
    <w:rsid w:val="00860025"/>
    <w:rsid w:val="0086023B"/>
    <w:rsid w:val="008605A3"/>
    <w:rsid w:val="008605F7"/>
    <w:rsid w:val="00860611"/>
    <w:rsid w:val="0086071E"/>
    <w:rsid w:val="00860750"/>
    <w:rsid w:val="00860A55"/>
    <w:rsid w:val="00860DCA"/>
    <w:rsid w:val="0086109E"/>
    <w:rsid w:val="00861150"/>
    <w:rsid w:val="0086127C"/>
    <w:rsid w:val="008612C4"/>
    <w:rsid w:val="008614DA"/>
    <w:rsid w:val="008618A5"/>
    <w:rsid w:val="00861956"/>
    <w:rsid w:val="00861B20"/>
    <w:rsid w:val="00861C37"/>
    <w:rsid w:val="00861C86"/>
    <w:rsid w:val="00861E8E"/>
    <w:rsid w:val="00861F51"/>
    <w:rsid w:val="00862311"/>
    <w:rsid w:val="00862494"/>
    <w:rsid w:val="00862591"/>
    <w:rsid w:val="0086261E"/>
    <w:rsid w:val="008626EF"/>
    <w:rsid w:val="0086288F"/>
    <w:rsid w:val="008628C6"/>
    <w:rsid w:val="008629C3"/>
    <w:rsid w:val="00862E33"/>
    <w:rsid w:val="008631C5"/>
    <w:rsid w:val="00863334"/>
    <w:rsid w:val="00863358"/>
    <w:rsid w:val="0086366D"/>
    <w:rsid w:val="0086387C"/>
    <w:rsid w:val="00863A0F"/>
    <w:rsid w:val="00863AD1"/>
    <w:rsid w:val="00863AF7"/>
    <w:rsid w:val="00864411"/>
    <w:rsid w:val="00864473"/>
    <w:rsid w:val="008645C6"/>
    <w:rsid w:val="008645D9"/>
    <w:rsid w:val="00864B88"/>
    <w:rsid w:val="00864F04"/>
    <w:rsid w:val="00865104"/>
    <w:rsid w:val="00865194"/>
    <w:rsid w:val="008651C6"/>
    <w:rsid w:val="008651E9"/>
    <w:rsid w:val="00865505"/>
    <w:rsid w:val="00865549"/>
    <w:rsid w:val="00865597"/>
    <w:rsid w:val="008656B6"/>
    <w:rsid w:val="00865720"/>
    <w:rsid w:val="008659B2"/>
    <w:rsid w:val="008659F9"/>
    <w:rsid w:val="00865AFF"/>
    <w:rsid w:val="00865EBE"/>
    <w:rsid w:val="008661E5"/>
    <w:rsid w:val="00866628"/>
    <w:rsid w:val="0086683E"/>
    <w:rsid w:val="00866965"/>
    <w:rsid w:val="00866A62"/>
    <w:rsid w:val="00866AAE"/>
    <w:rsid w:val="00866B11"/>
    <w:rsid w:val="00866D4C"/>
    <w:rsid w:val="00866E33"/>
    <w:rsid w:val="00867087"/>
    <w:rsid w:val="008670D8"/>
    <w:rsid w:val="0086721E"/>
    <w:rsid w:val="008672B9"/>
    <w:rsid w:val="00867458"/>
    <w:rsid w:val="00867860"/>
    <w:rsid w:val="00867C02"/>
    <w:rsid w:val="00867C23"/>
    <w:rsid w:val="008700A3"/>
    <w:rsid w:val="00870136"/>
    <w:rsid w:val="00870528"/>
    <w:rsid w:val="0087059C"/>
    <w:rsid w:val="008708C0"/>
    <w:rsid w:val="00870BF4"/>
    <w:rsid w:val="00870D60"/>
    <w:rsid w:val="00870FDF"/>
    <w:rsid w:val="00871005"/>
    <w:rsid w:val="00871228"/>
    <w:rsid w:val="00871369"/>
    <w:rsid w:val="0087157E"/>
    <w:rsid w:val="008716E2"/>
    <w:rsid w:val="00871B40"/>
    <w:rsid w:val="00871C25"/>
    <w:rsid w:val="00871FC6"/>
    <w:rsid w:val="008720C9"/>
    <w:rsid w:val="00872154"/>
    <w:rsid w:val="00872330"/>
    <w:rsid w:val="008724FB"/>
    <w:rsid w:val="00872616"/>
    <w:rsid w:val="00872791"/>
    <w:rsid w:val="00872932"/>
    <w:rsid w:val="00872B6E"/>
    <w:rsid w:val="00872C1F"/>
    <w:rsid w:val="00872C6B"/>
    <w:rsid w:val="00872E98"/>
    <w:rsid w:val="00872FD1"/>
    <w:rsid w:val="008734F9"/>
    <w:rsid w:val="00873891"/>
    <w:rsid w:val="00873967"/>
    <w:rsid w:val="00873A46"/>
    <w:rsid w:val="00873B03"/>
    <w:rsid w:val="00873D2A"/>
    <w:rsid w:val="008740FF"/>
    <w:rsid w:val="00874145"/>
    <w:rsid w:val="00874170"/>
    <w:rsid w:val="008742B4"/>
    <w:rsid w:val="008743BD"/>
    <w:rsid w:val="008744B5"/>
    <w:rsid w:val="0087466F"/>
    <w:rsid w:val="00874B52"/>
    <w:rsid w:val="00874C2B"/>
    <w:rsid w:val="00874E4A"/>
    <w:rsid w:val="00874F44"/>
    <w:rsid w:val="008750CB"/>
    <w:rsid w:val="0087543D"/>
    <w:rsid w:val="0087574D"/>
    <w:rsid w:val="008757C5"/>
    <w:rsid w:val="00875864"/>
    <w:rsid w:val="0087588E"/>
    <w:rsid w:val="00875946"/>
    <w:rsid w:val="00875B2A"/>
    <w:rsid w:val="00875C6C"/>
    <w:rsid w:val="00875E6B"/>
    <w:rsid w:val="00875F77"/>
    <w:rsid w:val="00876005"/>
    <w:rsid w:val="008760F8"/>
    <w:rsid w:val="00876327"/>
    <w:rsid w:val="008763D1"/>
    <w:rsid w:val="008764AE"/>
    <w:rsid w:val="00876978"/>
    <w:rsid w:val="00876A3B"/>
    <w:rsid w:val="00876D48"/>
    <w:rsid w:val="00876D74"/>
    <w:rsid w:val="0087701D"/>
    <w:rsid w:val="008774CE"/>
    <w:rsid w:val="008777D8"/>
    <w:rsid w:val="00877884"/>
    <w:rsid w:val="008778C1"/>
    <w:rsid w:val="00877928"/>
    <w:rsid w:val="00877ACB"/>
    <w:rsid w:val="00877C23"/>
    <w:rsid w:val="00877DFD"/>
    <w:rsid w:val="008801F5"/>
    <w:rsid w:val="00880251"/>
    <w:rsid w:val="00880311"/>
    <w:rsid w:val="008803F0"/>
    <w:rsid w:val="00880557"/>
    <w:rsid w:val="00880642"/>
    <w:rsid w:val="00880974"/>
    <w:rsid w:val="00880B91"/>
    <w:rsid w:val="00880C20"/>
    <w:rsid w:val="00880C9C"/>
    <w:rsid w:val="00880E51"/>
    <w:rsid w:val="00881300"/>
    <w:rsid w:val="00881753"/>
    <w:rsid w:val="00881A32"/>
    <w:rsid w:val="00881AD1"/>
    <w:rsid w:val="00881B0E"/>
    <w:rsid w:val="00881C5C"/>
    <w:rsid w:val="00881CCD"/>
    <w:rsid w:val="00881E27"/>
    <w:rsid w:val="00881E38"/>
    <w:rsid w:val="00882689"/>
    <w:rsid w:val="00882755"/>
    <w:rsid w:val="008828EF"/>
    <w:rsid w:val="00882AA3"/>
    <w:rsid w:val="0088302A"/>
    <w:rsid w:val="008832EE"/>
    <w:rsid w:val="00883322"/>
    <w:rsid w:val="008833DA"/>
    <w:rsid w:val="00883638"/>
    <w:rsid w:val="008839ED"/>
    <w:rsid w:val="00883C23"/>
    <w:rsid w:val="00883CE2"/>
    <w:rsid w:val="00884202"/>
    <w:rsid w:val="00884322"/>
    <w:rsid w:val="008843C5"/>
    <w:rsid w:val="00884628"/>
    <w:rsid w:val="0088475A"/>
    <w:rsid w:val="00884B1D"/>
    <w:rsid w:val="0088505D"/>
    <w:rsid w:val="0088511C"/>
    <w:rsid w:val="00885320"/>
    <w:rsid w:val="0088546E"/>
    <w:rsid w:val="008854A4"/>
    <w:rsid w:val="00885681"/>
    <w:rsid w:val="00885912"/>
    <w:rsid w:val="00885AE9"/>
    <w:rsid w:val="00885C36"/>
    <w:rsid w:val="00885C6B"/>
    <w:rsid w:val="00885C93"/>
    <w:rsid w:val="00885E45"/>
    <w:rsid w:val="00885E65"/>
    <w:rsid w:val="0088626F"/>
    <w:rsid w:val="00886DC5"/>
    <w:rsid w:val="00886E50"/>
    <w:rsid w:val="00886E76"/>
    <w:rsid w:val="00886FB1"/>
    <w:rsid w:val="00887479"/>
    <w:rsid w:val="008875A3"/>
    <w:rsid w:val="008875D5"/>
    <w:rsid w:val="0088767A"/>
    <w:rsid w:val="008877F9"/>
    <w:rsid w:val="00887856"/>
    <w:rsid w:val="008879EB"/>
    <w:rsid w:val="00887B93"/>
    <w:rsid w:val="00887FAA"/>
    <w:rsid w:val="00887FFA"/>
    <w:rsid w:val="008902DE"/>
    <w:rsid w:val="00890699"/>
    <w:rsid w:val="008907BF"/>
    <w:rsid w:val="0089082F"/>
    <w:rsid w:val="00890B1D"/>
    <w:rsid w:val="00890F30"/>
    <w:rsid w:val="0089121B"/>
    <w:rsid w:val="0089134E"/>
    <w:rsid w:val="00891355"/>
    <w:rsid w:val="00891395"/>
    <w:rsid w:val="008913AB"/>
    <w:rsid w:val="0089144A"/>
    <w:rsid w:val="0089154E"/>
    <w:rsid w:val="0089163D"/>
    <w:rsid w:val="0089168C"/>
    <w:rsid w:val="00891FCB"/>
    <w:rsid w:val="0089206F"/>
    <w:rsid w:val="008921B5"/>
    <w:rsid w:val="0089259E"/>
    <w:rsid w:val="00892872"/>
    <w:rsid w:val="00892A9B"/>
    <w:rsid w:val="00892B65"/>
    <w:rsid w:val="00892CB3"/>
    <w:rsid w:val="00892D8F"/>
    <w:rsid w:val="00892DB4"/>
    <w:rsid w:val="00892F97"/>
    <w:rsid w:val="008931E8"/>
    <w:rsid w:val="0089326D"/>
    <w:rsid w:val="00893562"/>
    <w:rsid w:val="0089384C"/>
    <w:rsid w:val="00893895"/>
    <w:rsid w:val="00893C97"/>
    <w:rsid w:val="00893CEF"/>
    <w:rsid w:val="00894075"/>
    <w:rsid w:val="00894220"/>
    <w:rsid w:val="008942B4"/>
    <w:rsid w:val="00894CE6"/>
    <w:rsid w:val="0089516B"/>
    <w:rsid w:val="008953A0"/>
    <w:rsid w:val="00895458"/>
    <w:rsid w:val="008954B0"/>
    <w:rsid w:val="00895506"/>
    <w:rsid w:val="00895A52"/>
    <w:rsid w:val="00895ABD"/>
    <w:rsid w:val="00895FAB"/>
    <w:rsid w:val="00896102"/>
    <w:rsid w:val="0089634F"/>
    <w:rsid w:val="00896426"/>
    <w:rsid w:val="0089668F"/>
    <w:rsid w:val="0089674A"/>
    <w:rsid w:val="00896946"/>
    <w:rsid w:val="008969A6"/>
    <w:rsid w:val="00896E82"/>
    <w:rsid w:val="00897022"/>
    <w:rsid w:val="00897320"/>
    <w:rsid w:val="0089740A"/>
    <w:rsid w:val="00897B45"/>
    <w:rsid w:val="00897C4F"/>
    <w:rsid w:val="00897E14"/>
    <w:rsid w:val="00897F30"/>
    <w:rsid w:val="008A008A"/>
    <w:rsid w:val="008A0129"/>
    <w:rsid w:val="008A040F"/>
    <w:rsid w:val="008A042E"/>
    <w:rsid w:val="008A0491"/>
    <w:rsid w:val="008A0784"/>
    <w:rsid w:val="008A0EC4"/>
    <w:rsid w:val="008A10C4"/>
    <w:rsid w:val="008A12B7"/>
    <w:rsid w:val="008A12FB"/>
    <w:rsid w:val="008A188A"/>
    <w:rsid w:val="008A1B46"/>
    <w:rsid w:val="008A1B64"/>
    <w:rsid w:val="008A1EA8"/>
    <w:rsid w:val="008A1FBE"/>
    <w:rsid w:val="008A2068"/>
    <w:rsid w:val="008A2155"/>
    <w:rsid w:val="008A21BD"/>
    <w:rsid w:val="008A220C"/>
    <w:rsid w:val="008A22D6"/>
    <w:rsid w:val="008A265C"/>
    <w:rsid w:val="008A2874"/>
    <w:rsid w:val="008A29D0"/>
    <w:rsid w:val="008A3053"/>
    <w:rsid w:val="008A30F7"/>
    <w:rsid w:val="008A324F"/>
    <w:rsid w:val="008A326B"/>
    <w:rsid w:val="008A32AC"/>
    <w:rsid w:val="008A34AC"/>
    <w:rsid w:val="008A3788"/>
    <w:rsid w:val="008A3BCF"/>
    <w:rsid w:val="008A3CB8"/>
    <w:rsid w:val="008A41CB"/>
    <w:rsid w:val="008A4396"/>
    <w:rsid w:val="008A4A05"/>
    <w:rsid w:val="008A4A93"/>
    <w:rsid w:val="008A505C"/>
    <w:rsid w:val="008A5193"/>
    <w:rsid w:val="008A5500"/>
    <w:rsid w:val="008A57CB"/>
    <w:rsid w:val="008A58F2"/>
    <w:rsid w:val="008A59CA"/>
    <w:rsid w:val="008A59E3"/>
    <w:rsid w:val="008A5DA4"/>
    <w:rsid w:val="008A61B9"/>
    <w:rsid w:val="008A660B"/>
    <w:rsid w:val="008A6689"/>
    <w:rsid w:val="008A6980"/>
    <w:rsid w:val="008A6A7D"/>
    <w:rsid w:val="008A6B90"/>
    <w:rsid w:val="008A6C09"/>
    <w:rsid w:val="008A6EB8"/>
    <w:rsid w:val="008A6EF3"/>
    <w:rsid w:val="008A718E"/>
    <w:rsid w:val="008A71FB"/>
    <w:rsid w:val="008A746A"/>
    <w:rsid w:val="008A75A5"/>
    <w:rsid w:val="008A79BF"/>
    <w:rsid w:val="008A7CB2"/>
    <w:rsid w:val="008A7CD4"/>
    <w:rsid w:val="008A7D19"/>
    <w:rsid w:val="008B000D"/>
    <w:rsid w:val="008B0241"/>
    <w:rsid w:val="008B04A6"/>
    <w:rsid w:val="008B0672"/>
    <w:rsid w:val="008B0710"/>
    <w:rsid w:val="008B07D9"/>
    <w:rsid w:val="008B0CEF"/>
    <w:rsid w:val="008B0D4F"/>
    <w:rsid w:val="008B1061"/>
    <w:rsid w:val="008B110D"/>
    <w:rsid w:val="008B1133"/>
    <w:rsid w:val="008B12CE"/>
    <w:rsid w:val="008B132E"/>
    <w:rsid w:val="008B142A"/>
    <w:rsid w:val="008B146D"/>
    <w:rsid w:val="008B16AA"/>
    <w:rsid w:val="008B16BB"/>
    <w:rsid w:val="008B17EB"/>
    <w:rsid w:val="008B1B6F"/>
    <w:rsid w:val="008B1D70"/>
    <w:rsid w:val="008B1F43"/>
    <w:rsid w:val="008B244E"/>
    <w:rsid w:val="008B25A9"/>
    <w:rsid w:val="008B265E"/>
    <w:rsid w:val="008B2829"/>
    <w:rsid w:val="008B2A67"/>
    <w:rsid w:val="008B2AC4"/>
    <w:rsid w:val="008B3321"/>
    <w:rsid w:val="008B343E"/>
    <w:rsid w:val="008B344F"/>
    <w:rsid w:val="008B3677"/>
    <w:rsid w:val="008B3817"/>
    <w:rsid w:val="008B3839"/>
    <w:rsid w:val="008B3AFE"/>
    <w:rsid w:val="008B3BE8"/>
    <w:rsid w:val="008B3D3D"/>
    <w:rsid w:val="008B3FB9"/>
    <w:rsid w:val="008B454F"/>
    <w:rsid w:val="008B4554"/>
    <w:rsid w:val="008B45A1"/>
    <w:rsid w:val="008B4748"/>
    <w:rsid w:val="008B491E"/>
    <w:rsid w:val="008B4B12"/>
    <w:rsid w:val="008B4F96"/>
    <w:rsid w:val="008B5220"/>
    <w:rsid w:val="008B524E"/>
    <w:rsid w:val="008B5491"/>
    <w:rsid w:val="008B55F3"/>
    <w:rsid w:val="008B5962"/>
    <w:rsid w:val="008B5B4A"/>
    <w:rsid w:val="008B5BE7"/>
    <w:rsid w:val="008B6066"/>
    <w:rsid w:val="008B60F1"/>
    <w:rsid w:val="008B62D5"/>
    <w:rsid w:val="008B6638"/>
    <w:rsid w:val="008B676A"/>
    <w:rsid w:val="008B6800"/>
    <w:rsid w:val="008B6862"/>
    <w:rsid w:val="008B6AF0"/>
    <w:rsid w:val="008B6B78"/>
    <w:rsid w:val="008B6D7A"/>
    <w:rsid w:val="008B6E82"/>
    <w:rsid w:val="008B6FE2"/>
    <w:rsid w:val="008B71E0"/>
    <w:rsid w:val="008B78A3"/>
    <w:rsid w:val="008B7B6F"/>
    <w:rsid w:val="008B7DF8"/>
    <w:rsid w:val="008B7FF1"/>
    <w:rsid w:val="008C0266"/>
    <w:rsid w:val="008C0357"/>
    <w:rsid w:val="008C03D2"/>
    <w:rsid w:val="008C06DC"/>
    <w:rsid w:val="008C08D3"/>
    <w:rsid w:val="008C09F4"/>
    <w:rsid w:val="008C0B5A"/>
    <w:rsid w:val="008C0C4C"/>
    <w:rsid w:val="008C0DD8"/>
    <w:rsid w:val="008C0E92"/>
    <w:rsid w:val="008C0EFF"/>
    <w:rsid w:val="008C1AB7"/>
    <w:rsid w:val="008C1B62"/>
    <w:rsid w:val="008C1C15"/>
    <w:rsid w:val="008C1C99"/>
    <w:rsid w:val="008C1E2A"/>
    <w:rsid w:val="008C203C"/>
    <w:rsid w:val="008C22C0"/>
    <w:rsid w:val="008C24A8"/>
    <w:rsid w:val="008C25C0"/>
    <w:rsid w:val="008C2625"/>
    <w:rsid w:val="008C2672"/>
    <w:rsid w:val="008C273C"/>
    <w:rsid w:val="008C2857"/>
    <w:rsid w:val="008C2868"/>
    <w:rsid w:val="008C29FD"/>
    <w:rsid w:val="008C2C75"/>
    <w:rsid w:val="008C2D81"/>
    <w:rsid w:val="008C3155"/>
    <w:rsid w:val="008C319D"/>
    <w:rsid w:val="008C35AB"/>
    <w:rsid w:val="008C3624"/>
    <w:rsid w:val="008C36E7"/>
    <w:rsid w:val="008C370D"/>
    <w:rsid w:val="008C3757"/>
    <w:rsid w:val="008C37BF"/>
    <w:rsid w:val="008C39FB"/>
    <w:rsid w:val="008C3A12"/>
    <w:rsid w:val="008C3CBC"/>
    <w:rsid w:val="008C3E2C"/>
    <w:rsid w:val="008C3EAA"/>
    <w:rsid w:val="008C3F06"/>
    <w:rsid w:val="008C4312"/>
    <w:rsid w:val="008C46D8"/>
    <w:rsid w:val="008C488A"/>
    <w:rsid w:val="008C48BE"/>
    <w:rsid w:val="008C49C7"/>
    <w:rsid w:val="008C4BDD"/>
    <w:rsid w:val="008C4C03"/>
    <w:rsid w:val="008C5291"/>
    <w:rsid w:val="008C53A2"/>
    <w:rsid w:val="008C552B"/>
    <w:rsid w:val="008C5537"/>
    <w:rsid w:val="008C5596"/>
    <w:rsid w:val="008C583B"/>
    <w:rsid w:val="008C5AE4"/>
    <w:rsid w:val="008C5B25"/>
    <w:rsid w:val="008C5B90"/>
    <w:rsid w:val="008C5BBA"/>
    <w:rsid w:val="008C61EC"/>
    <w:rsid w:val="008C62DA"/>
    <w:rsid w:val="008C639F"/>
    <w:rsid w:val="008C6445"/>
    <w:rsid w:val="008C648D"/>
    <w:rsid w:val="008C68CA"/>
    <w:rsid w:val="008C6CBC"/>
    <w:rsid w:val="008C6EAF"/>
    <w:rsid w:val="008C71E1"/>
    <w:rsid w:val="008C725C"/>
    <w:rsid w:val="008C76A8"/>
    <w:rsid w:val="008C7743"/>
    <w:rsid w:val="008C7843"/>
    <w:rsid w:val="008D0287"/>
    <w:rsid w:val="008D0557"/>
    <w:rsid w:val="008D09EE"/>
    <w:rsid w:val="008D0A49"/>
    <w:rsid w:val="008D0D2C"/>
    <w:rsid w:val="008D0D73"/>
    <w:rsid w:val="008D0E57"/>
    <w:rsid w:val="008D1099"/>
    <w:rsid w:val="008D10A5"/>
    <w:rsid w:val="008D132F"/>
    <w:rsid w:val="008D1397"/>
    <w:rsid w:val="008D1492"/>
    <w:rsid w:val="008D14C2"/>
    <w:rsid w:val="008D1704"/>
    <w:rsid w:val="008D179C"/>
    <w:rsid w:val="008D188E"/>
    <w:rsid w:val="008D1923"/>
    <w:rsid w:val="008D1A21"/>
    <w:rsid w:val="008D1BD0"/>
    <w:rsid w:val="008D1C1C"/>
    <w:rsid w:val="008D1D64"/>
    <w:rsid w:val="008D2204"/>
    <w:rsid w:val="008D223D"/>
    <w:rsid w:val="008D25D3"/>
    <w:rsid w:val="008D261F"/>
    <w:rsid w:val="008D28F1"/>
    <w:rsid w:val="008D2949"/>
    <w:rsid w:val="008D2959"/>
    <w:rsid w:val="008D2A6C"/>
    <w:rsid w:val="008D2CFB"/>
    <w:rsid w:val="008D3BBF"/>
    <w:rsid w:val="008D3CCC"/>
    <w:rsid w:val="008D3D19"/>
    <w:rsid w:val="008D3DDD"/>
    <w:rsid w:val="008D3E4B"/>
    <w:rsid w:val="008D3F0B"/>
    <w:rsid w:val="008D43B6"/>
    <w:rsid w:val="008D4415"/>
    <w:rsid w:val="008D44F4"/>
    <w:rsid w:val="008D45F4"/>
    <w:rsid w:val="008D481C"/>
    <w:rsid w:val="008D4BD5"/>
    <w:rsid w:val="008D4BE3"/>
    <w:rsid w:val="008D50DA"/>
    <w:rsid w:val="008D53F8"/>
    <w:rsid w:val="008D569C"/>
    <w:rsid w:val="008D5A38"/>
    <w:rsid w:val="008D651E"/>
    <w:rsid w:val="008D6693"/>
    <w:rsid w:val="008D67A1"/>
    <w:rsid w:val="008D687F"/>
    <w:rsid w:val="008D6C2E"/>
    <w:rsid w:val="008D6CC0"/>
    <w:rsid w:val="008D6CEA"/>
    <w:rsid w:val="008D6E74"/>
    <w:rsid w:val="008D6F1A"/>
    <w:rsid w:val="008D7019"/>
    <w:rsid w:val="008D7058"/>
    <w:rsid w:val="008D70F7"/>
    <w:rsid w:val="008D7344"/>
    <w:rsid w:val="008D7605"/>
    <w:rsid w:val="008D7BB7"/>
    <w:rsid w:val="008D7FB3"/>
    <w:rsid w:val="008E057C"/>
    <w:rsid w:val="008E05DF"/>
    <w:rsid w:val="008E0640"/>
    <w:rsid w:val="008E081C"/>
    <w:rsid w:val="008E08C3"/>
    <w:rsid w:val="008E094D"/>
    <w:rsid w:val="008E0A74"/>
    <w:rsid w:val="008E0BB9"/>
    <w:rsid w:val="008E0BFC"/>
    <w:rsid w:val="008E1467"/>
    <w:rsid w:val="008E14DF"/>
    <w:rsid w:val="008E164D"/>
    <w:rsid w:val="008E1A1A"/>
    <w:rsid w:val="008E1AC5"/>
    <w:rsid w:val="008E1FB3"/>
    <w:rsid w:val="008E2246"/>
    <w:rsid w:val="008E29B2"/>
    <w:rsid w:val="008E2BEC"/>
    <w:rsid w:val="008E30DC"/>
    <w:rsid w:val="008E3148"/>
    <w:rsid w:val="008E31CB"/>
    <w:rsid w:val="008E3340"/>
    <w:rsid w:val="008E337B"/>
    <w:rsid w:val="008E3387"/>
    <w:rsid w:val="008E3419"/>
    <w:rsid w:val="008E38B7"/>
    <w:rsid w:val="008E38C0"/>
    <w:rsid w:val="008E3A96"/>
    <w:rsid w:val="008E3B0B"/>
    <w:rsid w:val="008E3C0D"/>
    <w:rsid w:val="008E3F35"/>
    <w:rsid w:val="008E3F3A"/>
    <w:rsid w:val="008E3F92"/>
    <w:rsid w:val="008E4087"/>
    <w:rsid w:val="008E4216"/>
    <w:rsid w:val="008E46CF"/>
    <w:rsid w:val="008E48D2"/>
    <w:rsid w:val="008E4C77"/>
    <w:rsid w:val="008E4D80"/>
    <w:rsid w:val="008E50B5"/>
    <w:rsid w:val="008E5464"/>
    <w:rsid w:val="008E54F8"/>
    <w:rsid w:val="008E5534"/>
    <w:rsid w:val="008E5B4F"/>
    <w:rsid w:val="008E5CA9"/>
    <w:rsid w:val="008E5FE0"/>
    <w:rsid w:val="008E619A"/>
    <w:rsid w:val="008E61FF"/>
    <w:rsid w:val="008E6243"/>
    <w:rsid w:val="008E62F2"/>
    <w:rsid w:val="008E64FF"/>
    <w:rsid w:val="008E678D"/>
    <w:rsid w:val="008E6AD2"/>
    <w:rsid w:val="008E6B45"/>
    <w:rsid w:val="008E6F78"/>
    <w:rsid w:val="008E715F"/>
    <w:rsid w:val="008E716A"/>
    <w:rsid w:val="008E740B"/>
    <w:rsid w:val="008E766B"/>
    <w:rsid w:val="008E77D4"/>
    <w:rsid w:val="008E79AF"/>
    <w:rsid w:val="008E7A34"/>
    <w:rsid w:val="008E7B03"/>
    <w:rsid w:val="008F0066"/>
    <w:rsid w:val="008F01C7"/>
    <w:rsid w:val="008F037E"/>
    <w:rsid w:val="008F0690"/>
    <w:rsid w:val="008F0902"/>
    <w:rsid w:val="008F0D27"/>
    <w:rsid w:val="008F0E10"/>
    <w:rsid w:val="008F10FA"/>
    <w:rsid w:val="008F11B6"/>
    <w:rsid w:val="008F12F3"/>
    <w:rsid w:val="008F133A"/>
    <w:rsid w:val="008F1468"/>
    <w:rsid w:val="008F1A2B"/>
    <w:rsid w:val="008F1A8E"/>
    <w:rsid w:val="008F1B41"/>
    <w:rsid w:val="008F22F0"/>
    <w:rsid w:val="008F2699"/>
    <w:rsid w:val="008F2875"/>
    <w:rsid w:val="008F2880"/>
    <w:rsid w:val="008F2C42"/>
    <w:rsid w:val="008F2D8C"/>
    <w:rsid w:val="008F2E7D"/>
    <w:rsid w:val="008F33AA"/>
    <w:rsid w:val="008F367D"/>
    <w:rsid w:val="008F37B4"/>
    <w:rsid w:val="008F3A17"/>
    <w:rsid w:val="008F3ADF"/>
    <w:rsid w:val="008F3AE7"/>
    <w:rsid w:val="008F3AF0"/>
    <w:rsid w:val="008F3DB7"/>
    <w:rsid w:val="008F3DE0"/>
    <w:rsid w:val="008F3E0B"/>
    <w:rsid w:val="008F3EAB"/>
    <w:rsid w:val="008F40C2"/>
    <w:rsid w:val="008F440E"/>
    <w:rsid w:val="008F457A"/>
    <w:rsid w:val="008F468E"/>
    <w:rsid w:val="008F4AE2"/>
    <w:rsid w:val="008F4BB4"/>
    <w:rsid w:val="008F4E2B"/>
    <w:rsid w:val="008F4EE6"/>
    <w:rsid w:val="008F53CC"/>
    <w:rsid w:val="008F541C"/>
    <w:rsid w:val="008F5426"/>
    <w:rsid w:val="008F550D"/>
    <w:rsid w:val="008F5A40"/>
    <w:rsid w:val="008F5D3C"/>
    <w:rsid w:val="008F5DAA"/>
    <w:rsid w:val="008F5F91"/>
    <w:rsid w:val="008F6033"/>
    <w:rsid w:val="008F6232"/>
    <w:rsid w:val="008F6358"/>
    <w:rsid w:val="008F65FF"/>
    <w:rsid w:val="008F666A"/>
    <w:rsid w:val="008F6727"/>
    <w:rsid w:val="008F6B7D"/>
    <w:rsid w:val="008F6CDB"/>
    <w:rsid w:val="008F717A"/>
    <w:rsid w:val="008F7306"/>
    <w:rsid w:val="008F74F0"/>
    <w:rsid w:val="008F7579"/>
    <w:rsid w:val="008F7702"/>
    <w:rsid w:val="008F7CC5"/>
    <w:rsid w:val="00900134"/>
    <w:rsid w:val="0090024A"/>
    <w:rsid w:val="0090039D"/>
    <w:rsid w:val="009004AE"/>
    <w:rsid w:val="00900605"/>
    <w:rsid w:val="0090085B"/>
    <w:rsid w:val="00900873"/>
    <w:rsid w:val="00900927"/>
    <w:rsid w:val="00900928"/>
    <w:rsid w:val="00900B01"/>
    <w:rsid w:val="00900BF5"/>
    <w:rsid w:val="00900BF8"/>
    <w:rsid w:val="00900CDC"/>
    <w:rsid w:val="00900DF2"/>
    <w:rsid w:val="00900E67"/>
    <w:rsid w:val="00901170"/>
    <w:rsid w:val="0090138E"/>
    <w:rsid w:val="009013AA"/>
    <w:rsid w:val="00901420"/>
    <w:rsid w:val="009015F3"/>
    <w:rsid w:val="00901B33"/>
    <w:rsid w:val="00901BB8"/>
    <w:rsid w:val="00901CFC"/>
    <w:rsid w:val="00901D64"/>
    <w:rsid w:val="0090201E"/>
    <w:rsid w:val="00902040"/>
    <w:rsid w:val="00902290"/>
    <w:rsid w:val="00902306"/>
    <w:rsid w:val="0090266D"/>
    <w:rsid w:val="00902959"/>
    <w:rsid w:val="009029C8"/>
    <w:rsid w:val="00902FAF"/>
    <w:rsid w:val="00903103"/>
    <w:rsid w:val="0090312A"/>
    <w:rsid w:val="00903264"/>
    <w:rsid w:val="00903512"/>
    <w:rsid w:val="0090357D"/>
    <w:rsid w:val="00903DF5"/>
    <w:rsid w:val="00903E38"/>
    <w:rsid w:val="00903E57"/>
    <w:rsid w:val="0090403B"/>
    <w:rsid w:val="0090436B"/>
    <w:rsid w:val="00904751"/>
    <w:rsid w:val="00904953"/>
    <w:rsid w:val="00904A8B"/>
    <w:rsid w:val="00904C91"/>
    <w:rsid w:val="00904D49"/>
    <w:rsid w:val="00904DA1"/>
    <w:rsid w:val="00904E0E"/>
    <w:rsid w:val="00904E42"/>
    <w:rsid w:val="00904E4C"/>
    <w:rsid w:val="00905115"/>
    <w:rsid w:val="0090554A"/>
    <w:rsid w:val="009058B8"/>
    <w:rsid w:val="009058DC"/>
    <w:rsid w:val="009059DF"/>
    <w:rsid w:val="00905A80"/>
    <w:rsid w:val="00905B72"/>
    <w:rsid w:val="00905C46"/>
    <w:rsid w:val="00905F66"/>
    <w:rsid w:val="00906165"/>
    <w:rsid w:val="00906190"/>
    <w:rsid w:val="0090624D"/>
    <w:rsid w:val="00906277"/>
    <w:rsid w:val="00906318"/>
    <w:rsid w:val="0090638F"/>
    <w:rsid w:val="009063F8"/>
    <w:rsid w:val="009064E1"/>
    <w:rsid w:val="0090698E"/>
    <w:rsid w:val="00906A99"/>
    <w:rsid w:val="00906BCC"/>
    <w:rsid w:val="009071EE"/>
    <w:rsid w:val="009071F3"/>
    <w:rsid w:val="00907254"/>
    <w:rsid w:val="0090786C"/>
    <w:rsid w:val="00907AC8"/>
    <w:rsid w:val="00907BDB"/>
    <w:rsid w:val="00910517"/>
    <w:rsid w:val="0091099E"/>
    <w:rsid w:val="009109E9"/>
    <w:rsid w:val="00910AA2"/>
    <w:rsid w:val="00911277"/>
    <w:rsid w:val="009112B6"/>
    <w:rsid w:val="009113F7"/>
    <w:rsid w:val="00911514"/>
    <w:rsid w:val="009115FA"/>
    <w:rsid w:val="00911732"/>
    <w:rsid w:val="00911842"/>
    <w:rsid w:val="00911871"/>
    <w:rsid w:val="00911999"/>
    <w:rsid w:val="00911B39"/>
    <w:rsid w:val="00911B46"/>
    <w:rsid w:val="00911C01"/>
    <w:rsid w:val="00911D80"/>
    <w:rsid w:val="00912199"/>
    <w:rsid w:val="009121AB"/>
    <w:rsid w:val="009123D7"/>
    <w:rsid w:val="009125BA"/>
    <w:rsid w:val="0091266D"/>
    <w:rsid w:val="00912825"/>
    <w:rsid w:val="009128B5"/>
    <w:rsid w:val="009128B8"/>
    <w:rsid w:val="009129E7"/>
    <w:rsid w:val="00912AE3"/>
    <w:rsid w:val="00912C93"/>
    <w:rsid w:val="00912CB3"/>
    <w:rsid w:val="00913074"/>
    <w:rsid w:val="009132F6"/>
    <w:rsid w:val="0091334A"/>
    <w:rsid w:val="0091345D"/>
    <w:rsid w:val="009134A6"/>
    <w:rsid w:val="009135B1"/>
    <w:rsid w:val="009139D4"/>
    <w:rsid w:val="00913BD7"/>
    <w:rsid w:val="00913D0D"/>
    <w:rsid w:val="00913D1C"/>
    <w:rsid w:val="00913D57"/>
    <w:rsid w:val="00913F1E"/>
    <w:rsid w:val="0091418C"/>
    <w:rsid w:val="00914198"/>
    <w:rsid w:val="009141DA"/>
    <w:rsid w:val="0091425A"/>
    <w:rsid w:val="009142B4"/>
    <w:rsid w:val="009144B4"/>
    <w:rsid w:val="00914761"/>
    <w:rsid w:val="009147DE"/>
    <w:rsid w:val="00914803"/>
    <w:rsid w:val="0091496D"/>
    <w:rsid w:val="009149A7"/>
    <w:rsid w:val="00914CB0"/>
    <w:rsid w:val="00914D34"/>
    <w:rsid w:val="00914EE0"/>
    <w:rsid w:val="00914F6C"/>
    <w:rsid w:val="0091509E"/>
    <w:rsid w:val="00915245"/>
    <w:rsid w:val="009152D0"/>
    <w:rsid w:val="00915452"/>
    <w:rsid w:val="00915456"/>
    <w:rsid w:val="00915504"/>
    <w:rsid w:val="0091555C"/>
    <w:rsid w:val="009157F6"/>
    <w:rsid w:val="009157FE"/>
    <w:rsid w:val="00915916"/>
    <w:rsid w:val="00915B26"/>
    <w:rsid w:val="00915CC2"/>
    <w:rsid w:val="00915D9D"/>
    <w:rsid w:val="00915DF9"/>
    <w:rsid w:val="009160A6"/>
    <w:rsid w:val="0091630A"/>
    <w:rsid w:val="00916409"/>
    <w:rsid w:val="009167EC"/>
    <w:rsid w:val="0091690A"/>
    <w:rsid w:val="00916AB2"/>
    <w:rsid w:val="00916B74"/>
    <w:rsid w:val="00916BE0"/>
    <w:rsid w:val="00916DB5"/>
    <w:rsid w:val="00916E64"/>
    <w:rsid w:val="00916F93"/>
    <w:rsid w:val="009171B2"/>
    <w:rsid w:val="009172EE"/>
    <w:rsid w:val="0091751A"/>
    <w:rsid w:val="00917523"/>
    <w:rsid w:val="00917C54"/>
    <w:rsid w:val="00917C58"/>
    <w:rsid w:val="00917CC2"/>
    <w:rsid w:val="009202A7"/>
    <w:rsid w:val="0092040F"/>
    <w:rsid w:val="009204CF"/>
    <w:rsid w:val="009208D6"/>
    <w:rsid w:val="00920988"/>
    <w:rsid w:val="00920A89"/>
    <w:rsid w:val="00920B3A"/>
    <w:rsid w:val="00921335"/>
    <w:rsid w:val="009214D1"/>
    <w:rsid w:val="00921AE0"/>
    <w:rsid w:val="00921C04"/>
    <w:rsid w:val="00921C05"/>
    <w:rsid w:val="009220ED"/>
    <w:rsid w:val="009221E2"/>
    <w:rsid w:val="00922391"/>
    <w:rsid w:val="009224B1"/>
    <w:rsid w:val="00922652"/>
    <w:rsid w:val="0092280D"/>
    <w:rsid w:val="00922BA1"/>
    <w:rsid w:val="00922E0B"/>
    <w:rsid w:val="009235FA"/>
    <w:rsid w:val="00923881"/>
    <w:rsid w:val="00923927"/>
    <w:rsid w:val="00923B05"/>
    <w:rsid w:val="00923B3E"/>
    <w:rsid w:val="00923F65"/>
    <w:rsid w:val="00923F78"/>
    <w:rsid w:val="00924338"/>
    <w:rsid w:val="009244C5"/>
    <w:rsid w:val="009245F5"/>
    <w:rsid w:val="009248B0"/>
    <w:rsid w:val="00924C7E"/>
    <w:rsid w:val="00924C8F"/>
    <w:rsid w:val="0092553B"/>
    <w:rsid w:val="00925662"/>
    <w:rsid w:val="00925729"/>
    <w:rsid w:val="0092575B"/>
    <w:rsid w:val="009257C8"/>
    <w:rsid w:val="009259F0"/>
    <w:rsid w:val="00925AB6"/>
    <w:rsid w:val="00925B20"/>
    <w:rsid w:val="00925D10"/>
    <w:rsid w:val="00925D89"/>
    <w:rsid w:val="00926035"/>
    <w:rsid w:val="009260C1"/>
    <w:rsid w:val="0092626D"/>
    <w:rsid w:val="009262AD"/>
    <w:rsid w:val="00926526"/>
    <w:rsid w:val="0092655E"/>
    <w:rsid w:val="00926950"/>
    <w:rsid w:val="00926B2A"/>
    <w:rsid w:val="00926CFD"/>
    <w:rsid w:val="00926FCA"/>
    <w:rsid w:val="00927378"/>
    <w:rsid w:val="009274E9"/>
    <w:rsid w:val="00927674"/>
    <w:rsid w:val="009276AD"/>
    <w:rsid w:val="0092786D"/>
    <w:rsid w:val="009279B1"/>
    <w:rsid w:val="00927A59"/>
    <w:rsid w:val="00927B46"/>
    <w:rsid w:val="00927C98"/>
    <w:rsid w:val="00927D6A"/>
    <w:rsid w:val="00927D6F"/>
    <w:rsid w:val="00927DCA"/>
    <w:rsid w:val="00927E22"/>
    <w:rsid w:val="00927EC5"/>
    <w:rsid w:val="009301BD"/>
    <w:rsid w:val="0093025E"/>
    <w:rsid w:val="0093029B"/>
    <w:rsid w:val="009303D0"/>
    <w:rsid w:val="009304EC"/>
    <w:rsid w:val="00930A62"/>
    <w:rsid w:val="00930C3E"/>
    <w:rsid w:val="00930D52"/>
    <w:rsid w:val="00931009"/>
    <w:rsid w:val="00931025"/>
    <w:rsid w:val="00931045"/>
    <w:rsid w:val="009312B1"/>
    <w:rsid w:val="0093153A"/>
    <w:rsid w:val="00931716"/>
    <w:rsid w:val="00931A7F"/>
    <w:rsid w:val="00931FD6"/>
    <w:rsid w:val="00931FEF"/>
    <w:rsid w:val="009321F3"/>
    <w:rsid w:val="00932229"/>
    <w:rsid w:val="0093239B"/>
    <w:rsid w:val="009323B2"/>
    <w:rsid w:val="0093244A"/>
    <w:rsid w:val="009324A4"/>
    <w:rsid w:val="0093256B"/>
    <w:rsid w:val="00932BD7"/>
    <w:rsid w:val="00933375"/>
    <w:rsid w:val="009335D2"/>
    <w:rsid w:val="00933827"/>
    <w:rsid w:val="00933D90"/>
    <w:rsid w:val="00933EB6"/>
    <w:rsid w:val="00934040"/>
    <w:rsid w:val="009346AE"/>
    <w:rsid w:val="00935199"/>
    <w:rsid w:val="009357F0"/>
    <w:rsid w:val="009358D4"/>
    <w:rsid w:val="009359A4"/>
    <w:rsid w:val="00935A6C"/>
    <w:rsid w:val="009360DD"/>
    <w:rsid w:val="00936170"/>
    <w:rsid w:val="0093620C"/>
    <w:rsid w:val="00936284"/>
    <w:rsid w:val="0093635F"/>
    <w:rsid w:val="00936390"/>
    <w:rsid w:val="0093655C"/>
    <w:rsid w:val="00936674"/>
    <w:rsid w:val="00936992"/>
    <w:rsid w:val="00936AA9"/>
    <w:rsid w:val="00936DAF"/>
    <w:rsid w:val="00936F92"/>
    <w:rsid w:val="00937049"/>
    <w:rsid w:val="00937192"/>
    <w:rsid w:val="009371BF"/>
    <w:rsid w:val="00937676"/>
    <w:rsid w:val="00937711"/>
    <w:rsid w:val="009377EF"/>
    <w:rsid w:val="0093781D"/>
    <w:rsid w:val="00937857"/>
    <w:rsid w:val="00937C1B"/>
    <w:rsid w:val="00937C44"/>
    <w:rsid w:val="0094000A"/>
    <w:rsid w:val="00940094"/>
    <w:rsid w:val="00940138"/>
    <w:rsid w:val="009404A3"/>
    <w:rsid w:val="009406B4"/>
    <w:rsid w:val="009408F2"/>
    <w:rsid w:val="00940A9B"/>
    <w:rsid w:val="00940B88"/>
    <w:rsid w:val="00940BEA"/>
    <w:rsid w:val="00940D87"/>
    <w:rsid w:val="00940EFE"/>
    <w:rsid w:val="00940F72"/>
    <w:rsid w:val="00941069"/>
    <w:rsid w:val="0094107C"/>
    <w:rsid w:val="0094117A"/>
    <w:rsid w:val="00941235"/>
    <w:rsid w:val="00941287"/>
    <w:rsid w:val="00941701"/>
    <w:rsid w:val="00941707"/>
    <w:rsid w:val="00941D1C"/>
    <w:rsid w:val="00941E8F"/>
    <w:rsid w:val="0094212E"/>
    <w:rsid w:val="009421D1"/>
    <w:rsid w:val="00942436"/>
    <w:rsid w:val="009424F8"/>
    <w:rsid w:val="00942592"/>
    <w:rsid w:val="009425AE"/>
    <w:rsid w:val="00942884"/>
    <w:rsid w:val="00942B34"/>
    <w:rsid w:val="00942D1A"/>
    <w:rsid w:val="00942F03"/>
    <w:rsid w:val="009430C4"/>
    <w:rsid w:val="00943250"/>
    <w:rsid w:val="009432E5"/>
    <w:rsid w:val="0094330A"/>
    <w:rsid w:val="00943399"/>
    <w:rsid w:val="009437A7"/>
    <w:rsid w:val="00943876"/>
    <w:rsid w:val="00943B0B"/>
    <w:rsid w:val="00943E78"/>
    <w:rsid w:val="00943FF6"/>
    <w:rsid w:val="009440A5"/>
    <w:rsid w:val="00944659"/>
    <w:rsid w:val="009446A3"/>
    <w:rsid w:val="00944786"/>
    <w:rsid w:val="00944912"/>
    <w:rsid w:val="00944969"/>
    <w:rsid w:val="009449DA"/>
    <w:rsid w:val="00944AD1"/>
    <w:rsid w:val="00944BDD"/>
    <w:rsid w:val="00944CD4"/>
    <w:rsid w:val="00944D2C"/>
    <w:rsid w:val="00944DF4"/>
    <w:rsid w:val="00944FDA"/>
    <w:rsid w:val="00945062"/>
    <w:rsid w:val="00945084"/>
    <w:rsid w:val="009451BE"/>
    <w:rsid w:val="00945324"/>
    <w:rsid w:val="009453F8"/>
    <w:rsid w:val="009454A4"/>
    <w:rsid w:val="009456AA"/>
    <w:rsid w:val="009456EA"/>
    <w:rsid w:val="009458B8"/>
    <w:rsid w:val="00945AA8"/>
    <w:rsid w:val="00945CCE"/>
    <w:rsid w:val="00945D13"/>
    <w:rsid w:val="00945E00"/>
    <w:rsid w:val="00945E9B"/>
    <w:rsid w:val="00945FC0"/>
    <w:rsid w:val="009461BF"/>
    <w:rsid w:val="00946537"/>
    <w:rsid w:val="009467D5"/>
    <w:rsid w:val="009467E0"/>
    <w:rsid w:val="00946C72"/>
    <w:rsid w:val="00946CB8"/>
    <w:rsid w:val="00946CED"/>
    <w:rsid w:val="00946D31"/>
    <w:rsid w:val="00946D87"/>
    <w:rsid w:val="00946E76"/>
    <w:rsid w:val="00947378"/>
    <w:rsid w:val="00947386"/>
    <w:rsid w:val="0094743D"/>
    <w:rsid w:val="009474F8"/>
    <w:rsid w:val="00947736"/>
    <w:rsid w:val="009478EC"/>
    <w:rsid w:val="0094797E"/>
    <w:rsid w:val="00947A40"/>
    <w:rsid w:val="00947A70"/>
    <w:rsid w:val="00947A80"/>
    <w:rsid w:val="00947ABA"/>
    <w:rsid w:val="00947E29"/>
    <w:rsid w:val="009500A5"/>
    <w:rsid w:val="009500CD"/>
    <w:rsid w:val="00950223"/>
    <w:rsid w:val="00950500"/>
    <w:rsid w:val="009506A8"/>
    <w:rsid w:val="009508E5"/>
    <w:rsid w:val="00951083"/>
    <w:rsid w:val="009510F4"/>
    <w:rsid w:val="00951182"/>
    <w:rsid w:val="009511E7"/>
    <w:rsid w:val="0095133F"/>
    <w:rsid w:val="009516FF"/>
    <w:rsid w:val="00951825"/>
    <w:rsid w:val="00951881"/>
    <w:rsid w:val="00951942"/>
    <w:rsid w:val="00951AE5"/>
    <w:rsid w:val="00951D76"/>
    <w:rsid w:val="00951F84"/>
    <w:rsid w:val="00952274"/>
    <w:rsid w:val="0095244B"/>
    <w:rsid w:val="009524F2"/>
    <w:rsid w:val="00952AB4"/>
    <w:rsid w:val="00952B05"/>
    <w:rsid w:val="00952DC3"/>
    <w:rsid w:val="00953020"/>
    <w:rsid w:val="009531E5"/>
    <w:rsid w:val="009534AD"/>
    <w:rsid w:val="0095368D"/>
    <w:rsid w:val="009536D0"/>
    <w:rsid w:val="00953754"/>
    <w:rsid w:val="0095392E"/>
    <w:rsid w:val="00953C38"/>
    <w:rsid w:val="00953D6F"/>
    <w:rsid w:val="00953DDA"/>
    <w:rsid w:val="00953F93"/>
    <w:rsid w:val="009540AE"/>
    <w:rsid w:val="009543DD"/>
    <w:rsid w:val="009546D0"/>
    <w:rsid w:val="0095483B"/>
    <w:rsid w:val="00954879"/>
    <w:rsid w:val="0095492E"/>
    <w:rsid w:val="00954A1D"/>
    <w:rsid w:val="00954AEF"/>
    <w:rsid w:val="00954C0C"/>
    <w:rsid w:val="00954CB4"/>
    <w:rsid w:val="00954CC1"/>
    <w:rsid w:val="00954E5F"/>
    <w:rsid w:val="009551F2"/>
    <w:rsid w:val="009552BB"/>
    <w:rsid w:val="00955313"/>
    <w:rsid w:val="009556C1"/>
    <w:rsid w:val="0095571A"/>
    <w:rsid w:val="00955871"/>
    <w:rsid w:val="0095590B"/>
    <w:rsid w:val="0095592A"/>
    <w:rsid w:val="00955F05"/>
    <w:rsid w:val="009560FC"/>
    <w:rsid w:val="0095616A"/>
    <w:rsid w:val="00956202"/>
    <w:rsid w:val="00956618"/>
    <w:rsid w:val="009568A7"/>
    <w:rsid w:val="00956A4F"/>
    <w:rsid w:val="00956E12"/>
    <w:rsid w:val="00956E8A"/>
    <w:rsid w:val="0095701B"/>
    <w:rsid w:val="009571E7"/>
    <w:rsid w:val="0095748F"/>
    <w:rsid w:val="00957751"/>
    <w:rsid w:val="00957849"/>
    <w:rsid w:val="00957FF9"/>
    <w:rsid w:val="00960224"/>
    <w:rsid w:val="0096023A"/>
    <w:rsid w:val="0096086D"/>
    <w:rsid w:val="00960E1C"/>
    <w:rsid w:val="00960E8E"/>
    <w:rsid w:val="00961066"/>
    <w:rsid w:val="0096109B"/>
    <w:rsid w:val="00961127"/>
    <w:rsid w:val="009611B9"/>
    <w:rsid w:val="009612ED"/>
    <w:rsid w:val="00961465"/>
    <w:rsid w:val="009616AE"/>
    <w:rsid w:val="009616B4"/>
    <w:rsid w:val="009619AF"/>
    <w:rsid w:val="0096294B"/>
    <w:rsid w:val="00962D8B"/>
    <w:rsid w:val="00962FCB"/>
    <w:rsid w:val="00963039"/>
    <w:rsid w:val="009632B5"/>
    <w:rsid w:val="00963301"/>
    <w:rsid w:val="0096332C"/>
    <w:rsid w:val="009633CB"/>
    <w:rsid w:val="0096375A"/>
    <w:rsid w:val="00963B8A"/>
    <w:rsid w:val="00963D4B"/>
    <w:rsid w:val="00964368"/>
    <w:rsid w:val="0096447D"/>
    <w:rsid w:val="009644F5"/>
    <w:rsid w:val="00964533"/>
    <w:rsid w:val="00964782"/>
    <w:rsid w:val="009647BF"/>
    <w:rsid w:val="00964B82"/>
    <w:rsid w:val="00964E1E"/>
    <w:rsid w:val="00964FA3"/>
    <w:rsid w:val="00965061"/>
    <w:rsid w:val="009650CC"/>
    <w:rsid w:val="00965795"/>
    <w:rsid w:val="009657C0"/>
    <w:rsid w:val="00965B38"/>
    <w:rsid w:val="00965D09"/>
    <w:rsid w:val="00965DE7"/>
    <w:rsid w:val="00965F37"/>
    <w:rsid w:val="00966103"/>
    <w:rsid w:val="00966521"/>
    <w:rsid w:val="009665BF"/>
    <w:rsid w:val="009665D1"/>
    <w:rsid w:val="00966621"/>
    <w:rsid w:val="009667DB"/>
    <w:rsid w:val="00966886"/>
    <w:rsid w:val="00966B5F"/>
    <w:rsid w:val="00966C06"/>
    <w:rsid w:val="00966D55"/>
    <w:rsid w:val="00966E75"/>
    <w:rsid w:val="009671B2"/>
    <w:rsid w:val="0096742D"/>
    <w:rsid w:val="009675C9"/>
    <w:rsid w:val="0096775C"/>
    <w:rsid w:val="00967A05"/>
    <w:rsid w:val="00967A0D"/>
    <w:rsid w:val="00967AB6"/>
    <w:rsid w:val="00967CA6"/>
    <w:rsid w:val="00967EA1"/>
    <w:rsid w:val="00967EFC"/>
    <w:rsid w:val="00967FB1"/>
    <w:rsid w:val="00970003"/>
    <w:rsid w:val="00970302"/>
    <w:rsid w:val="0097044C"/>
    <w:rsid w:val="009704B6"/>
    <w:rsid w:val="009704C3"/>
    <w:rsid w:val="00970519"/>
    <w:rsid w:val="009705C2"/>
    <w:rsid w:val="0097070E"/>
    <w:rsid w:val="00970890"/>
    <w:rsid w:val="00970F49"/>
    <w:rsid w:val="00971033"/>
    <w:rsid w:val="009712E9"/>
    <w:rsid w:val="0097151A"/>
    <w:rsid w:val="00971754"/>
    <w:rsid w:val="009719AC"/>
    <w:rsid w:val="00971C52"/>
    <w:rsid w:val="009720C6"/>
    <w:rsid w:val="009722D8"/>
    <w:rsid w:val="0097258E"/>
    <w:rsid w:val="009725FC"/>
    <w:rsid w:val="009727FE"/>
    <w:rsid w:val="00972903"/>
    <w:rsid w:val="009729BD"/>
    <w:rsid w:val="00972BC3"/>
    <w:rsid w:val="00973020"/>
    <w:rsid w:val="00973491"/>
    <w:rsid w:val="00973993"/>
    <w:rsid w:val="00973AD1"/>
    <w:rsid w:val="00974259"/>
    <w:rsid w:val="0097426B"/>
    <w:rsid w:val="0097426E"/>
    <w:rsid w:val="00974273"/>
    <w:rsid w:val="009742B9"/>
    <w:rsid w:val="00974483"/>
    <w:rsid w:val="0097449A"/>
    <w:rsid w:val="00974518"/>
    <w:rsid w:val="0097491F"/>
    <w:rsid w:val="00974A9F"/>
    <w:rsid w:val="00974D83"/>
    <w:rsid w:val="00974DBC"/>
    <w:rsid w:val="00974E75"/>
    <w:rsid w:val="00975015"/>
    <w:rsid w:val="0097510E"/>
    <w:rsid w:val="0097547B"/>
    <w:rsid w:val="00975553"/>
    <w:rsid w:val="00975577"/>
    <w:rsid w:val="00975673"/>
    <w:rsid w:val="009756F5"/>
    <w:rsid w:val="00975708"/>
    <w:rsid w:val="00975716"/>
    <w:rsid w:val="0097596E"/>
    <w:rsid w:val="00975AD0"/>
    <w:rsid w:val="00975CE0"/>
    <w:rsid w:val="00975D8C"/>
    <w:rsid w:val="00975DF8"/>
    <w:rsid w:val="00975F25"/>
    <w:rsid w:val="00976350"/>
    <w:rsid w:val="009763EF"/>
    <w:rsid w:val="0097643F"/>
    <w:rsid w:val="00976454"/>
    <w:rsid w:val="00976778"/>
    <w:rsid w:val="009767B8"/>
    <w:rsid w:val="009767C3"/>
    <w:rsid w:val="0097696F"/>
    <w:rsid w:val="00976F72"/>
    <w:rsid w:val="00977420"/>
    <w:rsid w:val="0097746B"/>
    <w:rsid w:val="00977554"/>
    <w:rsid w:val="009776F4"/>
    <w:rsid w:val="00977CCF"/>
    <w:rsid w:val="009800D0"/>
    <w:rsid w:val="0098026C"/>
    <w:rsid w:val="0098062D"/>
    <w:rsid w:val="009806A4"/>
    <w:rsid w:val="0098082D"/>
    <w:rsid w:val="0098083E"/>
    <w:rsid w:val="00980958"/>
    <w:rsid w:val="00980A72"/>
    <w:rsid w:val="00981000"/>
    <w:rsid w:val="0098118D"/>
    <w:rsid w:val="009811E6"/>
    <w:rsid w:val="009811ED"/>
    <w:rsid w:val="00981238"/>
    <w:rsid w:val="00981680"/>
    <w:rsid w:val="0098192B"/>
    <w:rsid w:val="009819F2"/>
    <w:rsid w:val="00981E03"/>
    <w:rsid w:val="00982467"/>
    <w:rsid w:val="00982498"/>
    <w:rsid w:val="009825CD"/>
    <w:rsid w:val="009827B0"/>
    <w:rsid w:val="0098289A"/>
    <w:rsid w:val="00982945"/>
    <w:rsid w:val="00982A77"/>
    <w:rsid w:val="00982D69"/>
    <w:rsid w:val="00982E8B"/>
    <w:rsid w:val="009830C3"/>
    <w:rsid w:val="00983179"/>
    <w:rsid w:val="009831C0"/>
    <w:rsid w:val="00983736"/>
    <w:rsid w:val="00983933"/>
    <w:rsid w:val="00983AD9"/>
    <w:rsid w:val="00983D37"/>
    <w:rsid w:val="00984401"/>
    <w:rsid w:val="009846A3"/>
    <w:rsid w:val="009846CF"/>
    <w:rsid w:val="009846F9"/>
    <w:rsid w:val="009848B6"/>
    <w:rsid w:val="00984C81"/>
    <w:rsid w:val="00984CB6"/>
    <w:rsid w:val="00985044"/>
    <w:rsid w:val="00985345"/>
    <w:rsid w:val="00985618"/>
    <w:rsid w:val="0098576E"/>
    <w:rsid w:val="00985826"/>
    <w:rsid w:val="00985CE3"/>
    <w:rsid w:val="00986416"/>
    <w:rsid w:val="00986C51"/>
    <w:rsid w:val="00986D7D"/>
    <w:rsid w:val="00986D86"/>
    <w:rsid w:val="00986E4C"/>
    <w:rsid w:val="00986EC5"/>
    <w:rsid w:val="0098709A"/>
    <w:rsid w:val="009871A3"/>
    <w:rsid w:val="009871CA"/>
    <w:rsid w:val="00987282"/>
    <w:rsid w:val="009872A2"/>
    <w:rsid w:val="00987532"/>
    <w:rsid w:val="009877E4"/>
    <w:rsid w:val="00987A26"/>
    <w:rsid w:val="00987AC7"/>
    <w:rsid w:val="00987C5B"/>
    <w:rsid w:val="00987D1F"/>
    <w:rsid w:val="00987DF8"/>
    <w:rsid w:val="00987FEE"/>
    <w:rsid w:val="00990088"/>
    <w:rsid w:val="0099018C"/>
    <w:rsid w:val="0099037E"/>
    <w:rsid w:val="009903D4"/>
    <w:rsid w:val="00990404"/>
    <w:rsid w:val="009906CB"/>
    <w:rsid w:val="00990803"/>
    <w:rsid w:val="0099099D"/>
    <w:rsid w:val="00990AF2"/>
    <w:rsid w:val="00990D7D"/>
    <w:rsid w:val="00990D8C"/>
    <w:rsid w:val="00990F0C"/>
    <w:rsid w:val="00990F60"/>
    <w:rsid w:val="00991197"/>
    <w:rsid w:val="0099125C"/>
    <w:rsid w:val="00991468"/>
    <w:rsid w:val="00991532"/>
    <w:rsid w:val="00991A47"/>
    <w:rsid w:val="00991C0E"/>
    <w:rsid w:val="00991F8C"/>
    <w:rsid w:val="009921E3"/>
    <w:rsid w:val="009921F2"/>
    <w:rsid w:val="009924A1"/>
    <w:rsid w:val="00992597"/>
    <w:rsid w:val="0099298C"/>
    <w:rsid w:val="00992BB0"/>
    <w:rsid w:val="00992D69"/>
    <w:rsid w:val="00992F12"/>
    <w:rsid w:val="009930D6"/>
    <w:rsid w:val="009931CB"/>
    <w:rsid w:val="00993563"/>
    <w:rsid w:val="0099359F"/>
    <w:rsid w:val="009936D6"/>
    <w:rsid w:val="00993AAB"/>
    <w:rsid w:val="00993ACA"/>
    <w:rsid w:val="00993CA4"/>
    <w:rsid w:val="00993F32"/>
    <w:rsid w:val="009942A1"/>
    <w:rsid w:val="00994564"/>
    <w:rsid w:val="00994EE1"/>
    <w:rsid w:val="009950FA"/>
    <w:rsid w:val="0099529A"/>
    <w:rsid w:val="00995355"/>
    <w:rsid w:val="009954B2"/>
    <w:rsid w:val="009956EA"/>
    <w:rsid w:val="009957CD"/>
    <w:rsid w:val="0099588B"/>
    <w:rsid w:val="009959BB"/>
    <w:rsid w:val="00995BF6"/>
    <w:rsid w:val="00995E71"/>
    <w:rsid w:val="00995F91"/>
    <w:rsid w:val="009960F8"/>
    <w:rsid w:val="009961C2"/>
    <w:rsid w:val="0099627D"/>
    <w:rsid w:val="0099658D"/>
    <w:rsid w:val="009967E0"/>
    <w:rsid w:val="00996843"/>
    <w:rsid w:val="009968CC"/>
    <w:rsid w:val="00996AD6"/>
    <w:rsid w:val="00996DE2"/>
    <w:rsid w:val="00996F18"/>
    <w:rsid w:val="009970D6"/>
    <w:rsid w:val="009972EC"/>
    <w:rsid w:val="0099733C"/>
    <w:rsid w:val="009974D2"/>
    <w:rsid w:val="00997838"/>
    <w:rsid w:val="00997A2C"/>
    <w:rsid w:val="00997F38"/>
    <w:rsid w:val="00997F5B"/>
    <w:rsid w:val="009A0165"/>
    <w:rsid w:val="009A0354"/>
    <w:rsid w:val="009A04ED"/>
    <w:rsid w:val="009A06D9"/>
    <w:rsid w:val="009A0B29"/>
    <w:rsid w:val="009A0D58"/>
    <w:rsid w:val="009A0FD1"/>
    <w:rsid w:val="009A12CE"/>
    <w:rsid w:val="009A13CA"/>
    <w:rsid w:val="009A16F8"/>
    <w:rsid w:val="009A1A83"/>
    <w:rsid w:val="009A1AA9"/>
    <w:rsid w:val="009A1EC0"/>
    <w:rsid w:val="009A1F41"/>
    <w:rsid w:val="009A227C"/>
    <w:rsid w:val="009A23A0"/>
    <w:rsid w:val="009A23CC"/>
    <w:rsid w:val="009A2446"/>
    <w:rsid w:val="009A2566"/>
    <w:rsid w:val="009A2A5E"/>
    <w:rsid w:val="009A2B1F"/>
    <w:rsid w:val="009A2C69"/>
    <w:rsid w:val="009A2CB5"/>
    <w:rsid w:val="009A320C"/>
    <w:rsid w:val="009A3589"/>
    <w:rsid w:val="009A3A11"/>
    <w:rsid w:val="009A3E8E"/>
    <w:rsid w:val="009A3FB2"/>
    <w:rsid w:val="009A4087"/>
    <w:rsid w:val="009A4105"/>
    <w:rsid w:val="009A4417"/>
    <w:rsid w:val="009A47F9"/>
    <w:rsid w:val="009A482E"/>
    <w:rsid w:val="009A4881"/>
    <w:rsid w:val="009A49B6"/>
    <w:rsid w:val="009A4B21"/>
    <w:rsid w:val="009A4B38"/>
    <w:rsid w:val="009A4B73"/>
    <w:rsid w:val="009A4CB6"/>
    <w:rsid w:val="009A5098"/>
    <w:rsid w:val="009A51EB"/>
    <w:rsid w:val="009A51FE"/>
    <w:rsid w:val="009A52E7"/>
    <w:rsid w:val="009A54E6"/>
    <w:rsid w:val="009A559D"/>
    <w:rsid w:val="009A58DD"/>
    <w:rsid w:val="009A58E9"/>
    <w:rsid w:val="009A5A50"/>
    <w:rsid w:val="009A5BB9"/>
    <w:rsid w:val="009A5C2F"/>
    <w:rsid w:val="009A5CDC"/>
    <w:rsid w:val="009A5D82"/>
    <w:rsid w:val="009A5EA1"/>
    <w:rsid w:val="009A6072"/>
    <w:rsid w:val="009A62E8"/>
    <w:rsid w:val="009A66F1"/>
    <w:rsid w:val="009A67FE"/>
    <w:rsid w:val="009A6822"/>
    <w:rsid w:val="009A68AF"/>
    <w:rsid w:val="009A6AAF"/>
    <w:rsid w:val="009A6AC3"/>
    <w:rsid w:val="009A6C46"/>
    <w:rsid w:val="009A6E30"/>
    <w:rsid w:val="009A6E9E"/>
    <w:rsid w:val="009A741C"/>
    <w:rsid w:val="009A76BE"/>
    <w:rsid w:val="009A775F"/>
    <w:rsid w:val="009B02CF"/>
    <w:rsid w:val="009B041B"/>
    <w:rsid w:val="009B0628"/>
    <w:rsid w:val="009B0930"/>
    <w:rsid w:val="009B0FC2"/>
    <w:rsid w:val="009B0FEF"/>
    <w:rsid w:val="009B114B"/>
    <w:rsid w:val="009B12EB"/>
    <w:rsid w:val="009B16CE"/>
    <w:rsid w:val="009B1B0E"/>
    <w:rsid w:val="009B1BF6"/>
    <w:rsid w:val="009B1BFA"/>
    <w:rsid w:val="009B1CDB"/>
    <w:rsid w:val="009B1F3B"/>
    <w:rsid w:val="009B200B"/>
    <w:rsid w:val="009B20EA"/>
    <w:rsid w:val="009B214C"/>
    <w:rsid w:val="009B25BA"/>
    <w:rsid w:val="009B276D"/>
    <w:rsid w:val="009B28F1"/>
    <w:rsid w:val="009B2AAC"/>
    <w:rsid w:val="009B2B38"/>
    <w:rsid w:val="009B2C3F"/>
    <w:rsid w:val="009B2CFF"/>
    <w:rsid w:val="009B2E64"/>
    <w:rsid w:val="009B3031"/>
    <w:rsid w:val="009B3244"/>
    <w:rsid w:val="009B34CD"/>
    <w:rsid w:val="009B353C"/>
    <w:rsid w:val="009B35D1"/>
    <w:rsid w:val="009B3837"/>
    <w:rsid w:val="009B3971"/>
    <w:rsid w:val="009B39B7"/>
    <w:rsid w:val="009B39CD"/>
    <w:rsid w:val="009B4094"/>
    <w:rsid w:val="009B44F8"/>
    <w:rsid w:val="009B45A9"/>
    <w:rsid w:val="009B4762"/>
    <w:rsid w:val="009B4975"/>
    <w:rsid w:val="009B4DE9"/>
    <w:rsid w:val="009B4F70"/>
    <w:rsid w:val="009B5017"/>
    <w:rsid w:val="009B524D"/>
    <w:rsid w:val="009B57C4"/>
    <w:rsid w:val="009B58AF"/>
    <w:rsid w:val="009B58E5"/>
    <w:rsid w:val="009B58F3"/>
    <w:rsid w:val="009B5F53"/>
    <w:rsid w:val="009B5FC7"/>
    <w:rsid w:val="009B610B"/>
    <w:rsid w:val="009B64D7"/>
    <w:rsid w:val="009B65A0"/>
    <w:rsid w:val="009B67F2"/>
    <w:rsid w:val="009B683A"/>
    <w:rsid w:val="009B6A60"/>
    <w:rsid w:val="009B6CB8"/>
    <w:rsid w:val="009B6F41"/>
    <w:rsid w:val="009B6FF9"/>
    <w:rsid w:val="009B77CC"/>
    <w:rsid w:val="009B7BF7"/>
    <w:rsid w:val="009C0B9E"/>
    <w:rsid w:val="009C0E47"/>
    <w:rsid w:val="009C128B"/>
    <w:rsid w:val="009C1357"/>
    <w:rsid w:val="009C16A7"/>
    <w:rsid w:val="009C1CC8"/>
    <w:rsid w:val="009C1CF6"/>
    <w:rsid w:val="009C1F65"/>
    <w:rsid w:val="009C1FB7"/>
    <w:rsid w:val="009C211E"/>
    <w:rsid w:val="009C2297"/>
    <w:rsid w:val="009C237F"/>
    <w:rsid w:val="009C24A5"/>
    <w:rsid w:val="009C25AF"/>
    <w:rsid w:val="009C2674"/>
    <w:rsid w:val="009C2712"/>
    <w:rsid w:val="009C2787"/>
    <w:rsid w:val="009C27D8"/>
    <w:rsid w:val="009C2C41"/>
    <w:rsid w:val="009C2F0A"/>
    <w:rsid w:val="009C31CF"/>
    <w:rsid w:val="009C32B4"/>
    <w:rsid w:val="009C3320"/>
    <w:rsid w:val="009C3499"/>
    <w:rsid w:val="009C3516"/>
    <w:rsid w:val="009C3624"/>
    <w:rsid w:val="009C3788"/>
    <w:rsid w:val="009C393C"/>
    <w:rsid w:val="009C3C5E"/>
    <w:rsid w:val="009C3D70"/>
    <w:rsid w:val="009C3D7C"/>
    <w:rsid w:val="009C3E14"/>
    <w:rsid w:val="009C3E35"/>
    <w:rsid w:val="009C3F60"/>
    <w:rsid w:val="009C405B"/>
    <w:rsid w:val="009C42EA"/>
    <w:rsid w:val="009C45DD"/>
    <w:rsid w:val="009C49D7"/>
    <w:rsid w:val="009C4C03"/>
    <w:rsid w:val="009C4DB9"/>
    <w:rsid w:val="009C4FD4"/>
    <w:rsid w:val="009C5229"/>
    <w:rsid w:val="009C5363"/>
    <w:rsid w:val="009C5624"/>
    <w:rsid w:val="009C5855"/>
    <w:rsid w:val="009C5CF5"/>
    <w:rsid w:val="009C5D62"/>
    <w:rsid w:val="009C6064"/>
    <w:rsid w:val="009C65D8"/>
    <w:rsid w:val="009C67CD"/>
    <w:rsid w:val="009C686B"/>
    <w:rsid w:val="009C6B2E"/>
    <w:rsid w:val="009C6BF6"/>
    <w:rsid w:val="009C6CF4"/>
    <w:rsid w:val="009C6D4C"/>
    <w:rsid w:val="009C7129"/>
    <w:rsid w:val="009C7147"/>
    <w:rsid w:val="009C72C3"/>
    <w:rsid w:val="009C731B"/>
    <w:rsid w:val="009C7549"/>
    <w:rsid w:val="009C7A90"/>
    <w:rsid w:val="009C7DD9"/>
    <w:rsid w:val="009D0062"/>
    <w:rsid w:val="009D00F4"/>
    <w:rsid w:val="009D04BF"/>
    <w:rsid w:val="009D058C"/>
    <w:rsid w:val="009D0C0E"/>
    <w:rsid w:val="009D0C8D"/>
    <w:rsid w:val="009D0FE6"/>
    <w:rsid w:val="009D1053"/>
    <w:rsid w:val="009D1153"/>
    <w:rsid w:val="009D1343"/>
    <w:rsid w:val="009D14D2"/>
    <w:rsid w:val="009D16BE"/>
    <w:rsid w:val="009D1781"/>
    <w:rsid w:val="009D188B"/>
    <w:rsid w:val="009D1F23"/>
    <w:rsid w:val="009D1F29"/>
    <w:rsid w:val="009D1F81"/>
    <w:rsid w:val="009D1FB3"/>
    <w:rsid w:val="009D23CB"/>
    <w:rsid w:val="009D2420"/>
    <w:rsid w:val="009D25CD"/>
    <w:rsid w:val="009D2796"/>
    <w:rsid w:val="009D27EB"/>
    <w:rsid w:val="009D28FC"/>
    <w:rsid w:val="009D2BA2"/>
    <w:rsid w:val="009D2BFF"/>
    <w:rsid w:val="009D2D1B"/>
    <w:rsid w:val="009D2F22"/>
    <w:rsid w:val="009D3420"/>
    <w:rsid w:val="009D381B"/>
    <w:rsid w:val="009D3A1F"/>
    <w:rsid w:val="009D3A64"/>
    <w:rsid w:val="009D3A88"/>
    <w:rsid w:val="009D3BE8"/>
    <w:rsid w:val="009D3D28"/>
    <w:rsid w:val="009D3F8D"/>
    <w:rsid w:val="009D42E2"/>
    <w:rsid w:val="009D430E"/>
    <w:rsid w:val="009D4348"/>
    <w:rsid w:val="009D44F8"/>
    <w:rsid w:val="009D450C"/>
    <w:rsid w:val="009D4852"/>
    <w:rsid w:val="009D48E4"/>
    <w:rsid w:val="009D4907"/>
    <w:rsid w:val="009D4B44"/>
    <w:rsid w:val="009D4B82"/>
    <w:rsid w:val="009D4BCE"/>
    <w:rsid w:val="009D4E4F"/>
    <w:rsid w:val="009D4ED3"/>
    <w:rsid w:val="009D4EFD"/>
    <w:rsid w:val="009D50DB"/>
    <w:rsid w:val="009D5173"/>
    <w:rsid w:val="009D52AE"/>
    <w:rsid w:val="009D5367"/>
    <w:rsid w:val="009D54DA"/>
    <w:rsid w:val="009D54EF"/>
    <w:rsid w:val="009D565B"/>
    <w:rsid w:val="009D5738"/>
    <w:rsid w:val="009D57E9"/>
    <w:rsid w:val="009D58BE"/>
    <w:rsid w:val="009D5BFF"/>
    <w:rsid w:val="009D5F35"/>
    <w:rsid w:val="009D6086"/>
    <w:rsid w:val="009D61A7"/>
    <w:rsid w:val="009D66E1"/>
    <w:rsid w:val="009D6B02"/>
    <w:rsid w:val="009D6BD3"/>
    <w:rsid w:val="009D6C80"/>
    <w:rsid w:val="009D6F2F"/>
    <w:rsid w:val="009D6FC6"/>
    <w:rsid w:val="009D7077"/>
    <w:rsid w:val="009D711B"/>
    <w:rsid w:val="009D72C4"/>
    <w:rsid w:val="009D73F8"/>
    <w:rsid w:val="009D78EF"/>
    <w:rsid w:val="009D7C8A"/>
    <w:rsid w:val="009D7EDD"/>
    <w:rsid w:val="009E001F"/>
    <w:rsid w:val="009E0020"/>
    <w:rsid w:val="009E0123"/>
    <w:rsid w:val="009E0146"/>
    <w:rsid w:val="009E04E7"/>
    <w:rsid w:val="009E0709"/>
    <w:rsid w:val="009E08D4"/>
    <w:rsid w:val="009E0D2D"/>
    <w:rsid w:val="009E104D"/>
    <w:rsid w:val="009E1333"/>
    <w:rsid w:val="009E1680"/>
    <w:rsid w:val="009E19E8"/>
    <w:rsid w:val="009E1B4A"/>
    <w:rsid w:val="009E1BE7"/>
    <w:rsid w:val="009E1C81"/>
    <w:rsid w:val="009E233C"/>
    <w:rsid w:val="009E2447"/>
    <w:rsid w:val="009E26C8"/>
    <w:rsid w:val="009E281C"/>
    <w:rsid w:val="009E2B73"/>
    <w:rsid w:val="009E2C60"/>
    <w:rsid w:val="009E2F51"/>
    <w:rsid w:val="009E2FAC"/>
    <w:rsid w:val="009E30FF"/>
    <w:rsid w:val="009E3100"/>
    <w:rsid w:val="009E3273"/>
    <w:rsid w:val="009E333D"/>
    <w:rsid w:val="009E33B2"/>
    <w:rsid w:val="009E34CF"/>
    <w:rsid w:val="009E3B70"/>
    <w:rsid w:val="009E3BCD"/>
    <w:rsid w:val="009E3CD0"/>
    <w:rsid w:val="009E3EFA"/>
    <w:rsid w:val="009E4143"/>
    <w:rsid w:val="009E4219"/>
    <w:rsid w:val="009E434D"/>
    <w:rsid w:val="009E4467"/>
    <w:rsid w:val="009E449B"/>
    <w:rsid w:val="009E4925"/>
    <w:rsid w:val="009E49C0"/>
    <w:rsid w:val="009E4BCB"/>
    <w:rsid w:val="009E4CC6"/>
    <w:rsid w:val="009E500D"/>
    <w:rsid w:val="009E50F0"/>
    <w:rsid w:val="009E53F7"/>
    <w:rsid w:val="009E56CE"/>
    <w:rsid w:val="009E5A0E"/>
    <w:rsid w:val="009E5B2A"/>
    <w:rsid w:val="009E5C1B"/>
    <w:rsid w:val="009E6062"/>
    <w:rsid w:val="009E61FA"/>
    <w:rsid w:val="009E63C1"/>
    <w:rsid w:val="009E63CE"/>
    <w:rsid w:val="009E641E"/>
    <w:rsid w:val="009E6735"/>
    <w:rsid w:val="009E6B42"/>
    <w:rsid w:val="009E6B4A"/>
    <w:rsid w:val="009E6C64"/>
    <w:rsid w:val="009E6D24"/>
    <w:rsid w:val="009E7179"/>
    <w:rsid w:val="009E71B6"/>
    <w:rsid w:val="009E737B"/>
    <w:rsid w:val="009E741E"/>
    <w:rsid w:val="009E765E"/>
    <w:rsid w:val="009E7F01"/>
    <w:rsid w:val="009F019D"/>
    <w:rsid w:val="009F0266"/>
    <w:rsid w:val="009F0378"/>
    <w:rsid w:val="009F054F"/>
    <w:rsid w:val="009F0741"/>
    <w:rsid w:val="009F0894"/>
    <w:rsid w:val="009F0E93"/>
    <w:rsid w:val="009F0E96"/>
    <w:rsid w:val="009F1072"/>
    <w:rsid w:val="009F10AF"/>
    <w:rsid w:val="009F1366"/>
    <w:rsid w:val="009F13F5"/>
    <w:rsid w:val="009F1509"/>
    <w:rsid w:val="009F15AA"/>
    <w:rsid w:val="009F18D6"/>
    <w:rsid w:val="009F1F32"/>
    <w:rsid w:val="009F20B1"/>
    <w:rsid w:val="009F212C"/>
    <w:rsid w:val="009F217E"/>
    <w:rsid w:val="009F22AA"/>
    <w:rsid w:val="009F2356"/>
    <w:rsid w:val="009F2668"/>
    <w:rsid w:val="009F2E47"/>
    <w:rsid w:val="009F3198"/>
    <w:rsid w:val="009F321A"/>
    <w:rsid w:val="009F33B5"/>
    <w:rsid w:val="009F3406"/>
    <w:rsid w:val="009F3417"/>
    <w:rsid w:val="009F344A"/>
    <w:rsid w:val="009F37A6"/>
    <w:rsid w:val="009F3A47"/>
    <w:rsid w:val="009F3A69"/>
    <w:rsid w:val="009F3ACF"/>
    <w:rsid w:val="009F3BF6"/>
    <w:rsid w:val="009F3C8A"/>
    <w:rsid w:val="009F3D98"/>
    <w:rsid w:val="009F3F55"/>
    <w:rsid w:val="009F4095"/>
    <w:rsid w:val="009F419A"/>
    <w:rsid w:val="009F423D"/>
    <w:rsid w:val="009F45EC"/>
    <w:rsid w:val="009F4689"/>
    <w:rsid w:val="009F46D4"/>
    <w:rsid w:val="009F4B72"/>
    <w:rsid w:val="009F4B8E"/>
    <w:rsid w:val="009F4C0A"/>
    <w:rsid w:val="009F4D38"/>
    <w:rsid w:val="009F5578"/>
    <w:rsid w:val="009F558D"/>
    <w:rsid w:val="009F57C2"/>
    <w:rsid w:val="009F57CB"/>
    <w:rsid w:val="009F58FF"/>
    <w:rsid w:val="009F59DE"/>
    <w:rsid w:val="009F5E3F"/>
    <w:rsid w:val="009F60C2"/>
    <w:rsid w:val="009F60C7"/>
    <w:rsid w:val="009F6236"/>
    <w:rsid w:val="009F6294"/>
    <w:rsid w:val="009F64C5"/>
    <w:rsid w:val="009F6520"/>
    <w:rsid w:val="009F65E0"/>
    <w:rsid w:val="009F6AFA"/>
    <w:rsid w:val="009F6C50"/>
    <w:rsid w:val="009F6C6F"/>
    <w:rsid w:val="009F6FCA"/>
    <w:rsid w:val="009F6FE3"/>
    <w:rsid w:val="009F70BF"/>
    <w:rsid w:val="009F7110"/>
    <w:rsid w:val="009F7122"/>
    <w:rsid w:val="009F71BB"/>
    <w:rsid w:val="009F71BF"/>
    <w:rsid w:val="009F735B"/>
    <w:rsid w:val="009F73CC"/>
    <w:rsid w:val="009F7470"/>
    <w:rsid w:val="009F771A"/>
    <w:rsid w:val="009F7822"/>
    <w:rsid w:val="009F7837"/>
    <w:rsid w:val="009F7C77"/>
    <w:rsid w:val="009F7CCA"/>
    <w:rsid w:val="00A00041"/>
    <w:rsid w:val="00A00152"/>
    <w:rsid w:val="00A0019A"/>
    <w:rsid w:val="00A001DD"/>
    <w:rsid w:val="00A00229"/>
    <w:rsid w:val="00A002EC"/>
    <w:rsid w:val="00A003C4"/>
    <w:rsid w:val="00A0044D"/>
    <w:rsid w:val="00A004E8"/>
    <w:rsid w:val="00A00623"/>
    <w:rsid w:val="00A0099D"/>
    <w:rsid w:val="00A00AD8"/>
    <w:rsid w:val="00A00CDB"/>
    <w:rsid w:val="00A00CF4"/>
    <w:rsid w:val="00A00E52"/>
    <w:rsid w:val="00A00F03"/>
    <w:rsid w:val="00A01532"/>
    <w:rsid w:val="00A01896"/>
    <w:rsid w:val="00A01A79"/>
    <w:rsid w:val="00A01BD8"/>
    <w:rsid w:val="00A01C94"/>
    <w:rsid w:val="00A01D03"/>
    <w:rsid w:val="00A01D2B"/>
    <w:rsid w:val="00A01E5C"/>
    <w:rsid w:val="00A01E74"/>
    <w:rsid w:val="00A02292"/>
    <w:rsid w:val="00A0250D"/>
    <w:rsid w:val="00A025AF"/>
    <w:rsid w:val="00A025FE"/>
    <w:rsid w:val="00A02698"/>
    <w:rsid w:val="00A02892"/>
    <w:rsid w:val="00A028D7"/>
    <w:rsid w:val="00A029AE"/>
    <w:rsid w:val="00A02A1D"/>
    <w:rsid w:val="00A02D3C"/>
    <w:rsid w:val="00A0319C"/>
    <w:rsid w:val="00A031BF"/>
    <w:rsid w:val="00A032AF"/>
    <w:rsid w:val="00A032C5"/>
    <w:rsid w:val="00A033B2"/>
    <w:rsid w:val="00A03514"/>
    <w:rsid w:val="00A0365C"/>
    <w:rsid w:val="00A0369D"/>
    <w:rsid w:val="00A03971"/>
    <w:rsid w:val="00A03A3A"/>
    <w:rsid w:val="00A03A7C"/>
    <w:rsid w:val="00A03DA1"/>
    <w:rsid w:val="00A03DA7"/>
    <w:rsid w:val="00A03EFC"/>
    <w:rsid w:val="00A0417F"/>
    <w:rsid w:val="00A04470"/>
    <w:rsid w:val="00A04ADA"/>
    <w:rsid w:val="00A04C44"/>
    <w:rsid w:val="00A04E76"/>
    <w:rsid w:val="00A0517B"/>
    <w:rsid w:val="00A052AA"/>
    <w:rsid w:val="00A05959"/>
    <w:rsid w:val="00A05AE7"/>
    <w:rsid w:val="00A05BB7"/>
    <w:rsid w:val="00A05EE2"/>
    <w:rsid w:val="00A061AA"/>
    <w:rsid w:val="00A067BE"/>
    <w:rsid w:val="00A068FC"/>
    <w:rsid w:val="00A069AA"/>
    <w:rsid w:val="00A06C63"/>
    <w:rsid w:val="00A06DE0"/>
    <w:rsid w:val="00A06EB5"/>
    <w:rsid w:val="00A07225"/>
    <w:rsid w:val="00A073B8"/>
    <w:rsid w:val="00A075F6"/>
    <w:rsid w:val="00A07722"/>
    <w:rsid w:val="00A07BC8"/>
    <w:rsid w:val="00A07D9A"/>
    <w:rsid w:val="00A07F2F"/>
    <w:rsid w:val="00A10427"/>
    <w:rsid w:val="00A105F1"/>
    <w:rsid w:val="00A10786"/>
    <w:rsid w:val="00A107BC"/>
    <w:rsid w:val="00A1094B"/>
    <w:rsid w:val="00A10A75"/>
    <w:rsid w:val="00A10C3F"/>
    <w:rsid w:val="00A10D0D"/>
    <w:rsid w:val="00A10DD6"/>
    <w:rsid w:val="00A10EE0"/>
    <w:rsid w:val="00A111DE"/>
    <w:rsid w:val="00A113D0"/>
    <w:rsid w:val="00A11472"/>
    <w:rsid w:val="00A115D1"/>
    <w:rsid w:val="00A11641"/>
    <w:rsid w:val="00A11675"/>
    <w:rsid w:val="00A116E4"/>
    <w:rsid w:val="00A11B40"/>
    <w:rsid w:val="00A11D6B"/>
    <w:rsid w:val="00A11F02"/>
    <w:rsid w:val="00A122EA"/>
    <w:rsid w:val="00A12324"/>
    <w:rsid w:val="00A123F0"/>
    <w:rsid w:val="00A1259C"/>
    <w:rsid w:val="00A125EB"/>
    <w:rsid w:val="00A127A0"/>
    <w:rsid w:val="00A12865"/>
    <w:rsid w:val="00A128F5"/>
    <w:rsid w:val="00A12A2B"/>
    <w:rsid w:val="00A12C93"/>
    <w:rsid w:val="00A12FB0"/>
    <w:rsid w:val="00A131EB"/>
    <w:rsid w:val="00A132C8"/>
    <w:rsid w:val="00A13499"/>
    <w:rsid w:val="00A13580"/>
    <w:rsid w:val="00A13795"/>
    <w:rsid w:val="00A13AEA"/>
    <w:rsid w:val="00A13D2A"/>
    <w:rsid w:val="00A14294"/>
    <w:rsid w:val="00A1432D"/>
    <w:rsid w:val="00A146E1"/>
    <w:rsid w:val="00A1498C"/>
    <w:rsid w:val="00A14A72"/>
    <w:rsid w:val="00A14D6D"/>
    <w:rsid w:val="00A14E04"/>
    <w:rsid w:val="00A1505B"/>
    <w:rsid w:val="00A15154"/>
    <w:rsid w:val="00A155CE"/>
    <w:rsid w:val="00A15676"/>
    <w:rsid w:val="00A158F3"/>
    <w:rsid w:val="00A15A0B"/>
    <w:rsid w:val="00A15A4A"/>
    <w:rsid w:val="00A15CEC"/>
    <w:rsid w:val="00A15EC4"/>
    <w:rsid w:val="00A1603C"/>
    <w:rsid w:val="00A16379"/>
    <w:rsid w:val="00A163B0"/>
    <w:rsid w:val="00A164A7"/>
    <w:rsid w:val="00A16508"/>
    <w:rsid w:val="00A1655A"/>
    <w:rsid w:val="00A1679D"/>
    <w:rsid w:val="00A16C52"/>
    <w:rsid w:val="00A16FDC"/>
    <w:rsid w:val="00A171F9"/>
    <w:rsid w:val="00A1737A"/>
    <w:rsid w:val="00A17456"/>
    <w:rsid w:val="00A176CC"/>
    <w:rsid w:val="00A177D4"/>
    <w:rsid w:val="00A17B53"/>
    <w:rsid w:val="00A17CBD"/>
    <w:rsid w:val="00A17EAE"/>
    <w:rsid w:val="00A2034D"/>
    <w:rsid w:val="00A2087E"/>
    <w:rsid w:val="00A20D1D"/>
    <w:rsid w:val="00A212D7"/>
    <w:rsid w:val="00A21368"/>
    <w:rsid w:val="00A215B6"/>
    <w:rsid w:val="00A217DF"/>
    <w:rsid w:val="00A21AD6"/>
    <w:rsid w:val="00A21B3C"/>
    <w:rsid w:val="00A21BF0"/>
    <w:rsid w:val="00A21CEC"/>
    <w:rsid w:val="00A22036"/>
    <w:rsid w:val="00A2223D"/>
    <w:rsid w:val="00A22352"/>
    <w:rsid w:val="00A22507"/>
    <w:rsid w:val="00A22649"/>
    <w:rsid w:val="00A22A11"/>
    <w:rsid w:val="00A22DCB"/>
    <w:rsid w:val="00A22ECC"/>
    <w:rsid w:val="00A233A4"/>
    <w:rsid w:val="00A23664"/>
    <w:rsid w:val="00A23709"/>
    <w:rsid w:val="00A2375A"/>
    <w:rsid w:val="00A2377F"/>
    <w:rsid w:val="00A2389A"/>
    <w:rsid w:val="00A23954"/>
    <w:rsid w:val="00A239FA"/>
    <w:rsid w:val="00A23BA8"/>
    <w:rsid w:val="00A23CF4"/>
    <w:rsid w:val="00A23D45"/>
    <w:rsid w:val="00A24297"/>
    <w:rsid w:val="00A2431C"/>
    <w:rsid w:val="00A243F1"/>
    <w:rsid w:val="00A2442F"/>
    <w:rsid w:val="00A24968"/>
    <w:rsid w:val="00A2499F"/>
    <w:rsid w:val="00A24A4F"/>
    <w:rsid w:val="00A24BD6"/>
    <w:rsid w:val="00A24CF9"/>
    <w:rsid w:val="00A250C6"/>
    <w:rsid w:val="00A25157"/>
    <w:rsid w:val="00A252CE"/>
    <w:rsid w:val="00A254B9"/>
    <w:rsid w:val="00A25835"/>
    <w:rsid w:val="00A2594D"/>
    <w:rsid w:val="00A25BDC"/>
    <w:rsid w:val="00A25DB6"/>
    <w:rsid w:val="00A25F5C"/>
    <w:rsid w:val="00A25F72"/>
    <w:rsid w:val="00A2623D"/>
    <w:rsid w:val="00A262B0"/>
    <w:rsid w:val="00A2633F"/>
    <w:rsid w:val="00A26453"/>
    <w:rsid w:val="00A26A42"/>
    <w:rsid w:val="00A26A53"/>
    <w:rsid w:val="00A26AB9"/>
    <w:rsid w:val="00A26C83"/>
    <w:rsid w:val="00A26CDC"/>
    <w:rsid w:val="00A26DB7"/>
    <w:rsid w:val="00A26F6E"/>
    <w:rsid w:val="00A271EA"/>
    <w:rsid w:val="00A27234"/>
    <w:rsid w:val="00A273E7"/>
    <w:rsid w:val="00A27AA0"/>
    <w:rsid w:val="00A27B0D"/>
    <w:rsid w:val="00A27F5A"/>
    <w:rsid w:val="00A3042E"/>
    <w:rsid w:val="00A307FE"/>
    <w:rsid w:val="00A30947"/>
    <w:rsid w:val="00A30C4C"/>
    <w:rsid w:val="00A30D01"/>
    <w:rsid w:val="00A30DEF"/>
    <w:rsid w:val="00A30F1A"/>
    <w:rsid w:val="00A30F7A"/>
    <w:rsid w:val="00A3105C"/>
    <w:rsid w:val="00A3125F"/>
    <w:rsid w:val="00A312EB"/>
    <w:rsid w:val="00A3142E"/>
    <w:rsid w:val="00A3187F"/>
    <w:rsid w:val="00A31953"/>
    <w:rsid w:val="00A31A58"/>
    <w:rsid w:val="00A31CDD"/>
    <w:rsid w:val="00A325C5"/>
    <w:rsid w:val="00A32B9A"/>
    <w:rsid w:val="00A32CB1"/>
    <w:rsid w:val="00A32CC9"/>
    <w:rsid w:val="00A33014"/>
    <w:rsid w:val="00A331EB"/>
    <w:rsid w:val="00A333DA"/>
    <w:rsid w:val="00A33DD6"/>
    <w:rsid w:val="00A3429C"/>
    <w:rsid w:val="00A3430D"/>
    <w:rsid w:val="00A344F5"/>
    <w:rsid w:val="00A34535"/>
    <w:rsid w:val="00A345B2"/>
    <w:rsid w:val="00A345D1"/>
    <w:rsid w:val="00A34689"/>
    <w:rsid w:val="00A346D9"/>
    <w:rsid w:val="00A34742"/>
    <w:rsid w:val="00A34782"/>
    <w:rsid w:val="00A347B3"/>
    <w:rsid w:val="00A347CC"/>
    <w:rsid w:val="00A348A6"/>
    <w:rsid w:val="00A34A1C"/>
    <w:rsid w:val="00A34DD7"/>
    <w:rsid w:val="00A35568"/>
    <w:rsid w:val="00A3584D"/>
    <w:rsid w:val="00A359FA"/>
    <w:rsid w:val="00A35B69"/>
    <w:rsid w:val="00A35CF2"/>
    <w:rsid w:val="00A35EEA"/>
    <w:rsid w:val="00A35F76"/>
    <w:rsid w:val="00A36033"/>
    <w:rsid w:val="00A3627A"/>
    <w:rsid w:val="00A36643"/>
    <w:rsid w:val="00A36A77"/>
    <w:rsid w:val="00A36B18"/>
    <w:rsid w:val="00A36CF5"/>
    <w:rsid w:val="00A36FC2"/>
    <w:rsid w:val="00A373A6"/>
    <w:rsid w:val="00A373DD"/>
    <w:rsid w:val="00A37A1D"/>
    <w:rsid w:val="00A37B5D"/>
    <w:rsid w:val="00A37BA7"/>
    <w:rsid w:val="00A40109"/>
    <w:rsid w:val="00A40432"/>
    <w:rsid w:val="00A40532"/>
    <w:rsid w:val="00A40D7A"/>
    <w:rsid w:val="00A40EB1"/>
    <w:rsid w:val="00A40F18"/>
    <w:rsid w:val="00A4110B"/>
    <w:rsid w:val="00A4115C"/>
    <w:rsid w:val="00A411A4"/>
    <w:rsid w:val="00A41326"/>
    <w:rsid w:val="00A4145E"/>
    <w:rsid w:val="00A41515"/>
    <w:rsid w:val="00A4162C"/>
    <w:rsid w:val="00A417CA"/>
    <w:rsid w:val="00A42083"/>
    <w:rsid w:val="00A4211C"/>
    <w:rsid w:val="00A42548"/>
    <w:rsid w:val="00A42631"/>
    <w:rsid w:val="00A42757"/>
    <w:rsid w:val="00A42BB1"/>
    <w:rsid w:val="00A42E00"/>
    <w:rsid w:val="00A4313D"/>
    <w:rsid w:val="00A433B7"/>
    <w:rsid w:val="00A43567"/>
    <w:rsid w:val="00A43759"/>
    <w:rsid w:val="00A4392F"/>
    <w:rsid w:val="00A43A5B"/>
    <w:rsid w:val="00A43C27"/>
    <w:rsid w:val="00A43C88"/>
    <w:rsid w:val="00A43E4D"/>
    <w:rsid w:val="00A44601"/>
    <w:rsid w:val="00A44666"/>
    <w:rsid w:val="00A446E2"/>
    <w:rsid w:val="00A4495E"/>
    <w:rsid w:val="00A44E50"/>
    <w:rsid w:val="00A4507D"/>
    <w:rsid w:val="00A451D2"/>
    <w:rsid w:val="00A451DD"/>
    <w:rsid w:val="00A452C9"/>
    <w:rsid w:val="00A4541F"/>
    <w:rsid w:val="00A45488"/>
    <w:rsid w:val="00A45697"/>
    <w:rsid w:val="00A4570B"/>
    <w:rsid w:val="00A45908"/>
    <w:rsid w:val="00A45950"/>
    <w:rsid w:val="00A45ED5"/>
    <w:rsid w:val="00A45FC2"/>
    <w:rsid w:val="00A461E5"/>
    <w:rsid w:val="00A462BC"/>
    <w:rsid w:val="00A463AD"/>
    <w:rsid w:val="00A467DE"/>
    <w:rsid w:val="00A46827"/>
    <w:rsid w:val="00A46C88"/>
    <w:rsid w:val="00A46ED3"/>
    <w:rsid w:val="00A472E0"/>
    <w:rsid w:val="00A477A0"/>
    <w:rsid w:val="00A47803"/>
    <w:rsid w:val="00A478E8"/>
    <w:rsid w:val="00A47A49"/>
    <w:rsid w:val="00A47B8C"/>
    <w:rsid w:val="00A47E78"/>
    <w:rsid w:val="00A47F02"/>
    <w:rsid w:val="00A50038"/>
    <w:rsid w:val="00A501F9"/>
    <w:rsid w:val="00A5048E"/>
    <w:rsid w:val="00A5060C"/>
    <w:rsid w:val="00A5060D"/>
    <w:rsid w:val="00A506A4"/>
    <w:rsid w:val="00A506FA"/>
    <w:rsid w:val="00A5079C"/>
    <w:rsid w:val="00A507AC"/>
    <w:rsid w:val="00A50CC9"/>
    <w:rsid w:val="00A50D21"/>
    <w:rsid w:val="00A50EBF"/>
    <w:rsid w:val="00A50ED9"/>
    <w:rsid w:val="00A50F3B"/>
    <w:rsid w:val="00A51139"/>
    <w:rsid w:val="00A51147"/>
    <w:rsid w:val="00A5124D"/>
    <w:rsid w:val="00A51386"/>
    <w:rsid w:val="00A513E8"/>
    <w:rsid w:val="00A51679"/>
    <w:rsid w:val="00A51FE1"/>
    <w:rsid w:val="00A52082"/>
    <w:rsid w:val="00A520D3"/>
    <w:rsid w:val="00A521F2"/>
    <w:rsid w:val="00A523BE"/>
    <w:rsid w:val="00A523E1"/>
    <w:rsid w:val="00A523FC"/>
    <w:rsid w:val="00A52716"/>
    <w:rsid w:val="00A52AD7"/>
    <w:rsid w:val="00A52E5C"/>
    <w:rsid w:val="00A52F00"/>
    <w:rsid w:val="00A52FAD"/>
    <w:rsid w:val="00A5320D"/>
    <w:rsid w:val="00A53555"/>
    <w:rsid w:val="00A535E8"/>
    <w:rsid w:val="00A53670"/>
    <w:rsid w:val="00A536D1"/>
    <w:rsid w:val="00A536D9"/>
    <w:rsid w:val="00A53860"/>
    <w:rsid w:val="00A538AA"/>
    <w:rsid w:val="00A539F6"/>
    <w:rsid w:val="00A53A1A"/>
    <w:rsid w:val="00A53A73"/>
    <w:rsid w:val="00A53ACF"/>
    <w:rsid w:val="00A53AD7"/>
    <w:rsid w:val="00A53B9C"/>
    <w:rsid w:val="00A53C70"/>
    <w:rsid w:val="00A53E35"/>
    <w:rsid w:val="00A53F5C"/>
    <w:rsid w:val="00A5446D"/>
    <w:rsid w:val="00A54470"/>
    <w:rsid w:val="00A5466A"/>
    <w:rsid w:val="00A547D6"/>
    <w:rsid w:val="00A54870"/>
    <w:rsid w:val="00A54E68"/>
    <w:rsid w:val="00A550E1"/>
    <w:rsid w:val="00A5549B"/>
    <w:rsid w:val="00A55716"/>
    <w:rsid w:val="00A557BC"/>
    <w:rsid w:val="00A557D9"/>
    <w:rsid w:val="00A55CCC"/>
    <w:rsid w:val="00A55DA8"/>
    <w:rsid w:val="00A56063"/>
    <w:rsid w:val="00A560F9"/>
    <w:rsid w:val="00A5628C"/>
    <w:rsid w:val="00A563DC"/>
    <w:rsid w:val="00A56572"/>
    <w:rsid w:val="00A5661A"/>
    <w:rsid w:val="00A5686D"/>
    <w:rsid w:val="00A56DFB"/>
    <w:rsid w:val="00A56E41"/>
    <w:rsid w:val="00A56EBC"/>
    <w:rsid w:val="00A57131"/>
    <w:rsid w:val="00A5750C"/>
    <w:rsid w:val="00A577FC"/>
    <w:rsid w:val="00A57872"/>
    <w:rsid w:val="00A5799D"/>
    <w:rsid w:val="00A57B8B"/>
    <w:rsid w:val="00A57D8F"/>
    <w:rsid w:val="00A57F65"/>
    <w:rsid w:val="00A57F9D"/>
    <w:rsid w:val="00A57FF3"/>
    <w:rsid w:val="00A60698"/>
    <w:rsid w:val="00A6077B"/>
    <w:rsid w:val="00A60795"/>
    <w:rsid w:val="00A608B2"/>
    <w:rsid w:val="00A60AA8"/>
    <w:rsid w:val="00A60B01"/>
    <w:rsid w:val="00A60C51"/>
    <w:rsid w:val="00A60C63"/>
    <w:rsid w:val="00A60DBB"/>
    <w:rsid w:val="00A61057"/>
    <w:rsid w:val="00A610EC"/>
    <w:rsid w:val="00A61426"/>
    <w:rsid w:val="00A614C6"/>
    <w:rsid w:val="00A616F3"/>
    <w:rsid w:val="00A61824"/>
    <w:rsid w:val="00A61883"/>
    <w:rsid w:val="00A61A8F"/>
    <w:rsid w:val="00A61D31"/>
    <w:rsid w:val="00A61E72"/>
    <w:rsid w:val="00A621F4"/>
    <w:rsid w:val="00A6229B"/>
    <w:rsid w:val="00A622E1"/>
    <w:rsid w:val="00A623DF"/>
    <w:rsid w:val="00A623ED"/>
    <w:rsid w:val="00A62467"/>
    <w:rsid w:val="00A62471"/>
    <w:rsid w:val="00A624DB"/>
    <w:rsid w:val="00A627D9"/>
    <w:rsid w:val="00A62829"/>
    <w:rsid w:val="00A62AFF"/>
    <w:rsid w:val="00A62CE9"/>
    <w:rsid w:val="00A62D16"/>
    <w:rsid w:val="00A63007"/>
    <w:rsid w:val="00A63194"/>
    <w:rsid w:val="00A631E0"/>
    <w:rsid w:val="00A631EB"/>
    <w:rsid w:val="00A6342D"/>
    <w:rsid w:val="00A634C6"/>
    <w:rsid w:val="00A6364B"/>
    <w:rsid w:val="00A637B4"/>
    <w:rsid w:val="00A63F98"/>
    <w:rsid w:val="00A6405B"/>
    <w:rsid w:val="00A640DB"/>
    <w:rsid w:val="00A64436"/>
    <w:rsid w:val="00A646AC"/>
    <w:rsid w:val="00A64A4B"/>
    <w:rsid w:val="00A64B8C"/>
    <w:rsid w:val="00A64BBD"/>
    <w:rsid w:val="00A64DC3"/>
    <w:rsid w:val="00A64DC8"/>
    <w:rsid w:val="00A64E08"/>
    <w:rsid w:val="00A64EB2"/>
    <w:rsid w:val="00A64F84"/>
    <w:rsid w:val="00A65364"/>
    <w:rsid w:val="00A653E4"/>
    <w:rsid w:val="00A6559E"/>
    <w:rsid w:val="00A65737"/>
    <w:rsid w:val="00A65B92"/>
    <w:rsid w:val="00A65BA6"/>
    <w:rsid w:val="00A65BBF"/>
    <w:rsid w:val="00A65C6F"/>
    <w:rsid w:val="00A65D47"/>
    <w:rsid w:val="00A66003"/>
    <w:rsid w:val="00A661C3"/>
    <w:rsid w:val="00A6641B"/>
    <w:rsid w:val="00A664C3"/>
    <w:rsid w:val="00A66B98"/>
    <w:rsid w:val="00A66C29"/>
    <w:rsid w:val="00A66D12"/>
    <w:rsid w:val="00A66D62"/>
    <w:rsid w:val="00A6747E"/>
    <w:rsid w:val="00A67911"/>
    <w:rsid w:val="00A679B2"/>
    <w:rsid w:val="00A67D30"/>
    <w:rsid w:val="00A67D52"/>
    <w:rsid w:val="00A67D6F"/>
    <w:rsid w:val="00A7004B"/>
    <w:rsid w:val="00A702F5"/>
    <w:rsid w:val="00A704FC"/>
    <w:rsid w:val="00A7066F"/>
    <w:rsid w:val="00A708B2"/>
    <w:rsid w:val="00A708D2"/>
    <w:rsid w:val="00A70B32"/>
    <w:rsid w:val="00A70DBF"/>
    <w:rsid w:val="00A70E4D"/>
    <w:rsid w:val="00A70E7C"/>
    <w:rsid w:val="00A70ED0"/>
    <w:rsid w:val="00A70FC9"/>
    <w:rsid w:val="00A71455"/>
    <w:rsid w:val="00A7151C"/>
    <w:rsid w:val="00A71526"/>
    <w:rsid w:val="00A7167A"/>
    <w:rsid w:val="00A7169B"/>
    <w:rsid w:val="00A717D4"/>
    <w:rsid w:val="00A71B86"/>
    <w:rsid w:val="00A71CB7"/>
    <w:rsid w:val="00A71CC8"/>
    <w:rsid w:val="00A71CF3"/>
    <w:rsid w:val="00A720E2"/>
    <w:rsid w:val="00A72602"/>
    <w:rsid w:val="00A726C9"/>
    <w:rsid w:val="00A7280A"/>
    <w:rsid w:val="00A72A43"/>
    <w:rsid w:val="00A72C5E"/>
    <w:rsid w:val="00A72CDE"/>
    <w:rsid w:val="00A731F4"/>
    <w:rsid w:val="00A733FC"/>
    <w:rsid w:val="00A73460"/>
    <w:rsid w:val="00A73462"/>
    <w:rsid w:val="00A7349F"/>
    <w:rsid w:val="00A73879"/>
    <w:rsid w:val="00A73A32"/>
    <w:rsid w:val="00A73AA9"/>
    <w:rsid w:val="00A73B57"/>
    <w:rsid w:val="00A73C3A"/>
    <w:rsid w:val="00A73D56"/>
    <w:rsid w:val="00A73DB2"/>
    <w:rsid w:val="00A74182"/>
    <w:rsid w:val="00A744AA"/>
    <w:rsid w:val="00A74738"/>
    <w:rsid w:val="00A7473D"/>
    <w:rsid w:val="00A747C5"/>
    <w:rsid w:val="00A74A71"/>
    <w:rsid w:val="00A74A7A"/>
    <w:rsid w:val="00A74A85"/>
    <w:rsid w:val="00A74CB8"/>
    <w:rsid w:val="00A75029"/>
    <w:rsid w:val="00A751BE"/>
    <w:rsid w:val="00A75C70"/>
    <w:rsid w:val="00A76029"/>
    <w:rsid w:val="00A76316"/>
    <w:rsid w:val="00A76320"/>
    <w:rsid w:val="00A7634D"/>
    <w:rsid w:val="00A763BE"/>
    <w:rsid w:val="00A7646C"/>
    <w:rsid w:val="00A76604"/>
    <w:rsid w:val="00A766FF"/>
    <w:rsid w:val="00A76D0B"/>
    <w:rsid w:val="00A76E24"/>
    <w:rsid w:val="00A76F04"/>
    <w:rsid w:val="00A76F2E"/>
    <w:rsid w:val="00A77177"/>
    <w:rsid w:val="00A7719D"/>
    <w:rsid w:val="00A77274"/>
    <w:rsid w:val="00A77418"/>
    <w:rsid w:val="00A7778D"/>
    <w:rsid w:val="00A77CA3"/>
    <w:rsid w:val="00A77D6B"/>
    <w:rsid w:val="00A80004"/>
    <w:rsid w:val="00A80087"/>
    <w:rsid w:val="00A8032A"/>
    <w:rsid w:val="00A803BA"/>
    <w:rsid w:val="00A804B1"/>
    <w:rsid w:val="00A80693"/>
    <w:rsid w:val="00A8080D"/>
    <w:rsid w:val="00A8088A"/>
    <w:rsid w:val="00A80CE1"/>
    <w:rsid w:val="00A80EAA"/>
    <w:rsid w:val="00A818C1"/>
    <w:rsid w:val="00A81A9E"/>
    <w:rsid w:val="00A81BFB"/>
    <w:rsid w:val="00A81C2B"/>
    <w:rsid w:val="00A81D70"/>
    <w:rsid w:val="00A81E66"/>
    <w:rsid w:val="00A81F44"/>
    <w:rsid w:val="00A82008"/>
    <w:rsid w:val="00A8215D"/>
    <w:rsid w:val="00A82351"/>
    <w:rsid w:val="00A8241A"/>
    <w:rsid w:val="00A82444"/>
    <w:rsid w:val="00A82487"/>
    <w:rsid w:val="00A824B0"/>
    <w:rsid w:val="00A82BDD"/>
    <w:rsid w:val="00A82BDF"/>
    <w:rsid w:val="00A82E46"/>
    <w:rsid w:val="00A82F5B"/>
    <w:rsid w:val="00A83262"/>
    <w:rsid w:val="00A83364"/>
    <w:rsid w:val="00A83396"/>
    <w:rsid w:val="00A83998"/>
    <w:rsid w:val="00A84048"/>
    <w:rsid w:val="00A84232"/>
    <w:rsid w:val="00A843D5"/>
    <w:rsid w:val="00A84D31"/>
    <w:rsid w:val="00A850F8"/>
    <w:rsid w:val="00A852AC"/>
    <w:rsid w:val="00A8536E"/>
    <w:rsid w:val="00A85777"/>
    <w:rsid w:val="00A85854"/>
    <w:rsid w:val="00A85935"/>
    <w:rsid w:val="00A85946"/>
    <w:rsid w:val="00A85CDD"/>
    <w:rsid w:val="00A85F37"/>
    <w:rsid w:val="00A86100"/>
    <w:rsid w:val="00A861E3"/>
    <w:rsid w:val="00A86279"/>
    <w:rsid w:val="00A86835"/>
    <w:rsid w:val="00A86AEF"/>
    <w:rsid w:val="00A86C0B"/>
    <w:rsid w:val="00A86CDB"/>
    <w:rsid w:val="00A86FBA"/>
    <w:rsid w:val="00A87021"/>
    <w:rsid w:val="00A87405"/>
    <w:rsid w:val="00A87546"/>
    <w:rsid w:val="00A875B8"/>
    <w:rsid w:val="00A87667"/>
    <w:rsid w:val="00A87670"/>
    <w:rsid w:val="00A87715"/>
    <w:rsid w:val="00A87C6B"/>
    <w:rsid w:val="00A87C81"/>
    <w:rsid w:val="00A87EAB"/>
    <w:rsid w:val="00A90068"/>
    <w:rsid w:val="00A902FF"/>
    <w:rsid w:val="00A90368"/>
    <w:rsid w:val="00A903CE"/>
    <w:rsid w:val="00A9053E"/>
    <w:rsid w:val="00A90880"/>
    <w:rsid w:val="00A90BED"/>
    <w:rsid w:val="00A90C1B"/>
    <w:rsid w:val="00A90FA9"/>
    <w:rsid w:val="00A91202"/>
    <w:rsid w:val="00A91343"/>
    <w:rsid w:val="00A9147A"/>
    <w:rsid w:val="00A91491"/>
    <w:rsid w:val="00A917EC"/>
    <w:rsid w:val="00A91958"/>
    <w:rsid w:val="00A91AB8"/>
    <w:rsid w:val="00A91F16"/>
    <w:rsid w:val="00A92457"/>
    <w:rsid w:val="00A92547"/>
    <w:rsid w:val="00A9271A"/>
    <w:rsid w:val="00A9276E"/>
    <w:rsid w:val="00A92947"/>
    <w:rsid w:val="00A92ADD"/>
    <w:rsid w:val="00A92BE2"/>
    <w:rsid w:val="00A92C0F"/>
    <w:rsid w:val="00A92C7E"/>
    <w:rsid w:val="00A92CBA"/>
    <w:rsid w:val="00A92E4E"/>
    <w:rsid w:val="00A93287"/>
    <w:rsid w:val="00A932DE"/>
    <w:rsid w:val="00A932F2"/>
    <w:rsid w:val="00A9380B"/>
    <w:rsid w:val="00A938A8"/>
    <w:rsid w:val="00A93A7A"/>
    <w:rsid w:val="00A93BD4"/>
    <w:rsid w:val="00A93EBF"/>
    <w:rsid w:val="00A93F93"/>
    <w:rsid w:val="00A9432C"/>
    <w:rsid w:val="00A94416"/>
    <w:rsid w:val="00A946BD"/>
    <w:rsid w:val="00A94798"/>
    <w:rsid w:val="00A94822"/>
    <w:rsid w:val="00A94A2C"/>
    <w:rsid w:val="00A94A60"/>
    <w:rsid w:val="00A94FB0"/>
    <w:rsid w:val="00A9533C"/>
    <w:rsid w:val="00A95344"/>
    <w:rsid w:val="00A95776"/>
    <w:rsid w:val="00A9593C"/>
    <w:rsid w:val="00A95F47"/>
    <w:rsid w:val="00A9622B"/>
    <w:rsid w:val="00A96327"/>
    <w:rsid w:val="00A96366"/>
    <w:rsid w:val="00A96672"/>
    <w:rsid w:val="00A96831"/>
    <w:rsid w:val="00A96B24"/>
    <w:rsid w:val="00A96BA2"/>
    <w:rsid w:val="00A96E39"/>
    <w:rsid w:val="00A972C5"/>
    <w:rsid w:val="00A974DD"/>
    <w:rsid w:val="00A97550"/>
    <w:rsid w:val="00A97652"/>
    <w:rsid w:val="00A97A96"/>
    <w:rsid w:val="00A97B3B"/>
    <w:rsid w:val="00A97BDE"/>
    <w:rsid w:val="00A97D8C"/>
    <w:rsid w:val="00AA0127"/>
    <w:rsid w:val="00AA04BD"/>
    <w:rsid w:val="00AA054A"/>
    <w:rsid w:val="00AA05AB"/>
    <w:rsid w:val="00AA05D0"/>
    <w:rsid w:val="00AA0843"/>
    <w:rsid w:val="00AA0986"/>
    <w:rsid w:val="00AA0ACC"/>
    <w:rsid w:val="00AA0CE7"/>
    <w:rsid w:val="00AA0F65"/>
    <w:rsid w:val="00AA11DC"/>
    <w:rsid w:val="00AA12CA"/>
    <w:rsid w:val="00AA151F"/>
    <w:rsid w:val="00AA1527"/>
    <w:rsid w:val="00AA166E"/>
    <w:rsid w:val="00AA1846"/>
    <w:rsid w:val="00AA1981"/>
    <w:rsid w:val="00AA1A36"/>
    <w:rsid w:val="00AA1B2A"/>
    <w:rsid w:val="00AA1C71"/>
    <w:rsid w:val="00AA200A"/>
    <w:rsid w:val="00AA20BD"/>
    <w:rsid w:val="00AA21B6"/>
    <w:rsid w:val="00AA259B"/>
    <w:rsid w:val="00AA26C9"/>
    <w:rsid w:val="00AA274A"/>
    <w:rsid w:val="00AA27A4"/>
    <w:rsid w:val="00AA2CAF"/>
    <w:rsid w:val="00AA2F10"/>
    <w:rsid w:val="00AA2F1C"/>
    <w:rsid w:val="00AA2F4F"/>
    <w:rsid w:val="00AA30C4"/>
    <w:rsid w:val="00AA3159"/>
    <w:rsid w:val="00AA3179"/>
    <w:rsid w:val="00AA3369"/>
    <w:rsid w:val="00AA3770"/>
    <w:rsid w:val="00AA3A87"/>
    <w:rsid w:val="00AA3A9B"/>
    <w:rsid w:val="00AA3D08"/>
    <w:rsid w:val="00AA3D27"/>
    <w:rsid w:val="00AA3E8C"/>
    <w:rsid w:val="00AA43D4"/>
    <w:rsid w:val="00AA4478"/>
    <w:rsid w:val="00AA4514"/>
    <w:rsid w:val="00AA4694"/>
    <w:rsid w:val="00AA4E84"/>
    <w:rsid w:val="00AA4F32"/>
    <w:rsid w:val="00AA4F50"/>
    <w:rsid w:val="00AA5040"/>
    <w:rsid w:val="00AA5688"/>
    <w:rsid w:val="00AA574B"/>
    <w:rsid w:val="00AA57C6"/>
    <w:rsid w:val="00AA5889"/>
    <w:rsid w:val="00AA5BE1"/>
    <w:rsid w:val="00AA6173"/>
    <w:rsid w:val="00AA6212"/>
    <w:rsid w:val="00AA64D4"/>
    <w:rsid w:val="00AA6595"/>
    <w:rsid w:val="00AA67DD"/>
    <w:rsid w:val="00AA6803"/>
    <w:rsid w:val="00AA6817"/>
    <w:rsid w:val="00AA69C9"/>
    <w:rsid w:val="00AA71D9"/>
    <w:rsid w:val="00AA7272"/>
    <w:rsid w:val="00AA7430"/>
    <w:rsid w:val="00AA7574"/>
    <w:rsid w:val="00AA7674"/>
    <w:rsid w:val="00AA76EA"/>
    <w:rsid w:val="00AA7954"/>
    <w:rsid w:val="00AA7A97"/>
    <w:rsid w:val="00AA7DB0"/>
    <w:rsid w:val="00AA7E8A"/>
    <w:rsid w:val="00AA7EC4"/>
    <w:rsid w:val="00AB0068"/>
    <w:rsid w:val="00AB029C"/>
    <w:rsid w:val="00AB029D"/>
    <w:rsid w:val="00AB037A"/>
    <w:rsid w:val="00AB03AA"/>
    <w:rsid w:val="00AB03DD"/>
    <w:rsid w:val="00AB081D"/>
    <w:rsid w:val="00AB0A86"/>
    <w:rsid w:val="00AB0D7F"/>
    <w:rsid w:val="00AB0FB9"/>
    <w:rsid w:val="00AB1250"/>
    <w:rsid w:val="00AB1BB2"/>
    <w:rsid w:val="00AB1BBF"/>
    <w:rsid w:val="00AB2B73"/>
    <w:rsid w:val="00AB2C11"/>
    <w:rsid w:val="00AB2C4D"/>
    <w:rsid w:val="00AB2E77"/>
    <w:rsid w:val="00AB3094"/>
    <w:rsid w:val="00AB33DA"/>
    <w:rsid w:val="00AB346E"/>
    <w:rsid w:val="00AB3846"/>
    <w:rsid w:val="00AB385E"/>
    <w:rsid w:val="00AB3F84"/>
    <w:rsid w:val="00AB4177"/>
    <w:rsid w:val="00AB4427"/>
    <w:rsid w:val="00AB4495"/>
    <w:rsid w:val="00AB474E"/>
    <w:rsid w:val="00AB4828"/>
    <w:rsid w:val="00AB4D60"/>
    <w:rsid w:val="00AB543B"/>
    <w:rsid w:val="00AB569A"/>
    <w:rsid w:val="00AB5734"/>
    <w:rsid w:val="00AB5B00"/>
    <w:rsid w:val="00AB5D1E"/>
    <w:rsid w:val="00AB5ED2"/>
    <w:rsid w:val="00AB6211"/>
    <w:rsid w:val="00AB65EE"/>
    <w:rsid w:val="00AB686A"/>
    <w:rsid w:val="00AB6B94"/>
    <w:rsid w:val="00AB6F58"/>
    <w:rsid w:val="00AB7119"/>
    <w:rsid w:val="00AB715D"/>
    <w:rsid w:val="00AB7262"/>
    <w:rsid w:val="00AB749D"/>
    <w:rsid w:val="00AB74D6"/>
    <w:rsid w:val="00AB758F"/>
    <w:rsid w:val="00AB7618"/>
    <w:rsid w:val="00AB77D3"/>
    <w:rsid w:val="00AB77F2"/>
    <w:rsid w:val="00AB7807"/>
    <w:rsid w:val="00AB7839"/>
    <w:rsid w:val="00AB7CEE"/>
    <w:rsid w:val="00AB7D30"/>
    <w:rsid w:val="00AB7D71"/>
    <w:rsid w:val="00AB7FBE"/>
    <w:rsid w:val="00AC04DF"/>
    <w:rsid w:val="00AC04F2"/>
    <w:rsid w:val="00AC0503"/>
    <w:rsid w:val="00AC0540"/>
    <w:rsid w:val="00AC0569"/>
    <w:rsid w:val="00AC07F8"/>
    <w:rsid w:val="00AC0B6F"/>
    <w:rsid w:val="00AC0C67"/>
    <w:rsid w:val="00AC0DC8"/>
    <w:rsid w:val="00AC1115"/>
    <w:rsid w:val="00AC128A"/>
    <w:rsid w:val="00AC13DC"/>
    <w:rsid w:val="00AC1466"/>
    <w:rsid w:val="00AC17F4"/>
    <w:rsid w:val="00AC1833"/>
    <w:rsid w:val="00AC1AD1"/>
    <w:rsid w:val="00AC1B31"/>
    <w:rsid w:val="00AC1B63"/>
    <w:rsid w:val="00AC1D53"/>
    <w:rsid w:val="00AC1D55"/>
    <w:rsid w:val="00AC1DBF"/>
    <w:rsid w:val="00AC1DCC"/>
    <w:rsid w:val="00AC1E0B"/>
    <w:rsid w:val="00AC1E14"/>
    <w:rsid w:val="00AC1F3E"/>
    <w:rsid w:val="00AC218A"/>
    <w:rsid w:val="00AC24B4"/>
    <w:rsid w:val="00AC24CA"/>
    <w:rsid w:val="00AC2868"/>
    <w:rsid w:val="00AC28AC"/>
    <w:rsid w:val="00AC2BC8"/>
    <w:rsid w:val="00AC2BC9"/>
    <w:rsid w:val="00AC2E1F"/>
    <w:rsid w:val="00AC320E"/>
    <w:rsid w:val="00AC33A5"/>
    <w:rsid w:val="00AC375A"/>
    <w:rsid w:val="00AC3B41"/>
    <w:rsid w:val="00AC3C01"/>
    <w:rsid w:val="00AC41FB"/>
    <w:rsid w:val="00AC42BB"/>
    <w:rsid w:val="00AC436F"/>
    <w:rsid w:val="00AC488C"/>
    <w:rsid w:val="00AC4995"/>
    <w:rsid w:val="00AC4BBD"/>
    <w:rsid w:val="00AC4DCC"/>
    <w:rsid w:val="00AC4E48"/>
    <w:rsid w:val="00AC4F20"/>
    <w:rsid w:val="00AC5017"/>
    <w:rsid w:val="00AC5232"/>
    <w:rsid w:val="00AC527D"/>
    <w:rsid w:val="00AC5674"/>
    <w:rsid w:val="00AC56F8"/>
    <w:rsid w:val="00AC581D"/>
    <w:rsid w:val="00AC5889"/>
    <w:rsid w:val="00AC5D8C"/>
    <w:rsid w:val="00AC5DCB"/>
    <w:rsid w:val="00AC5EEA"/>
    <w:rsid w:val="00AC5F02"/>
    <w:rsid w:val="00AC62D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6ECD"/>
    <w:rsid w:val="00AC7268"/>
    <w:rsid w:val="00AC75F8"/>
    <w:rsid w:val="00AC7602"/>
    <w:rsid w:val="00AC77A4"/>
    <w:rsid w:val="00AC781B"/>
    <w:rsid w:val="00AC7A52"/>
    <w:rsid w:val="00AC7A65"/>
    <w:rsid w:val="00AC7B7B"/>
    <w:rsid w:val="00AC7EA9"/>
    <w:rsid w:val="00AD01D8"/>
    <w:rsid w:val="00AD029B"/>
    <w:rsid w:val="00AD038F"/>
    <w:rsid w:val="00AD0428"/>
    <w:rsid w:val="00AD073D"/>
    <w:rsid w:val="00AD104C"/>
    <w:rsid w:val="00AD105C"/>
    <w:rsid w:val="00AD1119"/>
    <w:rsid w:val="00AD1146"/>
    <w:rsid w:val="00AD15ED"/>
    <w:rsid w:val="00AD1630"/>
    <w:rsid w:val="00AD1748"/>
    <w:rsid w:val="00AD19F0"/>
    <w:rsid w:val="00AD1C35"/>
    <w:rsid w:val="00AD1C87"/>
    <w:rsid w:val="00AD1CF6"/>
    <w:rsid w:val="00AD1F2B"/>
    <w:rsid w:val="00AD1FA6"/>
    <w:rsid w:val="00AD2159"/>
    <w:rsid w:val="00AD21EE"/>
    <w:rsid w:val="00AD26C5"/>
    <w:rsid w:val="00AD2917"/>
    <w:rsid w:val="00AD29C6"/>
    <w:rsid w:val="00AD3164"/>
    <w:rsid w:val="00AD3224"/>
    <w:rsid w:val="00AD378C"/>
    <w:rsid w:val="00AD3AE4"/>
    <w:rsid w:val="00AD3B42"/>
    <w:rsid w:val="00AD3FBF"/>
    <w:rsid w:val="00AD4175"/>
    <w:rsid w:val="00AD42F5"/>
    <w:rsid w:val="00AD4755"/>
    <w:rsid w:val="00AD4A05"/>
    <w:rsid w:val="00AD4BBB"/>
    <w:rsid w:val="00AD4DE1"/>
    <w:rsid w:val="00AD4E27"/>
    <w:rsid w:val="00AD4EDE"/>
    <w:rsid w:val="00AD5014"/>
    <w:rsid w:val="00AD5282"/>
    <w:rsid w:val="00AD5457"/>
    <w:rsid w:val="00AD5AC1"/>
    <w:rsid w:val="00AD6138"/>
    <w:rsid w:val="00AD6567"/>
    <w:rsid w:val="00AD65AE"/>
    <w:rsid w:val="00AD669D"/>
    <w:rsid w:val="00AD66B5"/>
    <w:rsid w:val="00AD68EC"/>
    <w:rsid w:val="00AD6DB2"/>
    <w:rsid w:val="00AD7202"/>
    <w:rsid w:val="00AD7226"/>
    <w:rsid w:val="00AD7506"/>
    <w:rsid w:val="00AD7701"/>
    <w:rsid w:val="00AD7743"/>
    <w:rsid w:val="00AD7805"/>
    <w:rsid w:val="00AD7A51"/>
    <w:rsid w:val="00AD7DDB"/>
    <w:rsid w:val="00AD7E12"/>
    <w:rsid w:val="00AE0011"/>
    <w:rsid w:val="00AE04C3"/>
    <w:rsid w:val="00AE05F0"/>
    <w:rsid w:val="00AE0946"/>
    <w:rsid w:val="00AE0B7E"/>
    <w:rsid w:val="00AE0F2D"/>
    <w:rsid w:val="00AE0F79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815"/>
    <w:rsid w:val="00AE1ADB"/>
    <w:rsid w:val="00AE1B57"/>
    <w:rsid w:val="00AE1CC9"/>
    <w:rsid w:val="00AE1E0F"/>
    <w:rsid w:val="00AE2364"/>
    <w:rsid w:val="00AE2590"/>
    <w:rsid w:val="00AE29DC"/>
    <w:rsid w:val="00AE2B3B"/>
    <w:rsid w:val="00AE2C37"/>
    <w:rsid w:val="00AE2DC4"/>
    <w:rsid w:val="00AE2E10"/>
    <w:rsid w:val="00AE2E48"/>
    <w:rsid w:val="00AE2EAF"/>
    <w:rsid w:val="00AE2EC3"/>
    <w:rsid w:val="00AE337F"/>
    <w:rsid w:val="00AE373A"/>
    <w:rsid w:val="00AE3891"/>
    <w:rsid w:val="00AE38DD"/>
    <w:rsid w:val="00AE3A65"/>
    <w:rsid w:val="00AE3B3C"/>
    <w:rsid w:val="00AE3D7C"/>
    <w:rsid w:val="00AE4122"/>
    <w:rsid w:val="00AE42C0"/>
    <w:rsid w:val="00AE484A"/>
    <w:rsid w:val="00AE4B0F"/>
    <w:rsid w:val="00AE4ED7"/>
    <w:rsid w:val="00AE50BA"/>
    <w:rsid w:val="00AE52F7"/>
    <w:rsid w:val="00AE5643"/>
    <w:rsid w:val="00AE56C3"/>
    <w:rsid w:val="00AE571A"/>
    <w:rsid w:val="00AE5927"/>
    <w:rsid w:val="00AE602C"/>
    <w:rsid w:val="00AE6393"/>
    <w:rsid w:val="00AE63E4"/>
    <w:rsid w:val="00AE641D"/>
    <w:rsid w:val="00AE64EA"/>
    <w:rsid w:val="00AE67D9"/>
    <w:rsid w:val="00AE67EA"/>
    <w:rsid w:val="00AE6919"/>
    <w:rsid w:val="00AE6923"/>
    <w:rsid w:val="00AE693F"/>
    <w:rsid w:val="00AE69F5"/>
    <w:rsid w:val="00AE6AC9"/>
    <w:rsid w:val="00AE6D5E"/>
    <w:rsid w:val="00AE6DE8"/>
    <w:rsid w:val="00AE6EA3"/>
    <w:rsid w:val="00AE6F4C"/>
    <w:rsid w:val="00AE6FB3"/>
    <w:rsid w:val="00AE710F"/>
    <w:rsid w:val="00AE71AF"/>
    <w:rsid w:val="00AE730F"/>
    <w:rsid w:val="00AE78C4"/>
    <w:rsid w:val="00AE7DF9"/>
    <w:rsid w:val="00AE7F89"/>
    <w:rsid w:val="00AF030C"/>
    <w:rsid w:val="00AF0327"/>
    <w:rsid w:val="00AF072D"/>
    <w:rsid w:val="00AF086A"/>
    <w:rsid w:val="00AF0AE4"/>
    <w:rsid w:val="00AF0B3B"/>
    <w:rsid w:val="00AF0B85"/>
    <w:rsid w:val="00AF0F57"/>
    <w:rsid w:val="00AF0F6A"/>
    <w:rsid w:val="00AF1257"/>
    <w:rsid w:val="00AF14CC"/>
    <w:rsid w:val="00AF1501"/>
    <w:rsid w:val="00AF185E"/>
    <w:rsid w:val="00AF19E6"/>
    <w:rsid w:val="00AF1AF0"/>
    <w:rsid w:val="00AF1E3D"/>
    <w:rsid w:val="00AF1FCE"/>
    <w:rsid w:val="00AF1FF7"/>
    <w:rsid w:val="00AF2253"/>
    <w:rsid w:val="00AF23DD"/>
    <w:rsid w:val="00AF27E2"/>
    <w:rsid w:val="00AF2AAF"/>
    <w:rsid w:val="00AF2AF2"/>
    <w:rsid w:val="00AF2CF7"/>
    <w:rsid w:val="00AF2DA5"/>
    <w:rsid w:val="00AF2DB4"/>
    <w:rsid w:val="00AF2E24"/>
    <w:rsid w:val="00AF30C6"/>
    <w:rsid w:val="00AF3570"/>
    <w:rsid w:val="00AF372A"/>
    <w:rsid w:val="00AF373E"/>
    <w:rsid w:val="00AF3787"/>
    <w:rsid w:val="00AF3A2D"/>
    <w:rsid w:val="00AF3FF0"/>
    <w:rsid w:val="00AF4254"/>
    <w:rsid w:val="00AF43C9"/>
    <w:rsid w:val="00AF43CC"/>
    <w:rsid w:val="00AF4549"/>
    <w:rsid w:val="00AF48A8"/>
    <w:rsid w:val="00AF4A95"/>
    <w:rsid w:val="00AF4BF6"/>
    <w:rsid w:val="00AF4C44"/>
    <w:rsid w:val="00AF4DE4"/>
    <w:rsid w:val="00AF4EBE"/>
    <w:rsid w:val="00AF5415"/>
    <w:rsid w:val="00AF5428"/>
    <w:rsid w:val="00AF5578"/>
    <w:rsid w:val="00AF55D3"/>
    <w:rsid w:val="00AF5691"/>
    <w:rsid w:val="00AF57D1"/>
    <w:rsid w:val="00AF58F6"/>
    <w:rsid w:val="00AF5901"/>
    <w:rsid w:val="00AF5E42"/>
    <w:rsid w:val="00AF5E63"/>
    <w:rsid w:val="00AF5E8C"/>
    <w:rsid w:val="00AF6088"/>
    <w:rsid w:val="00AF6406"/>
    <w:rsid w:val="00AF6457"/>
    <w:rsid w:val="00AF6589"/>
    <w:rsid w:val="00AF668A"/>
    <w:rsid w:val="00AF66BE"/>
    <w:rsid w:val="00AF6ACC"/>
    <w:rsid w:val="00AF6F32"/>
    <w:rsid w:val="00AF7434"/>
    <w:rsid w:val="00AF7619"/>
    <w:rsid w:val="00AF7A69"/>
    <w:rsid w:val="00AF7B86"/>
    <w:rsid w:val="00AF7D82"/>
    <w:rsid w:val="00AF7EC6"/>
    <w:rsid w:val="00AF7ED4"/>
    <w:rsid w:val="00B000CF"/>
    <w:rsid w:val="00B003E1"/>
    <w:rsid w:val="00B00B91"/>
    <w:rsid w:val="00B00BDB"/>
    <w:rsid w:val="00B00DA4"/>
    <w:rsid w:val="00B00E06"/>
    <w:rsid w:val="00B010DA"/>
    <w:rsid w:val="00B0139C"/>
    <w:rsid w:val="00B014C1"/>
    <w:rsid w:val="00B01C14"/>
    <w:rsid w:val="00B01DF1"/>
    <w:rsid w:val="00B02027"/>
    <w:rsid w:val="00B020AB"/>
    <w:rsid w:val="00B02951"/>
    <w:rsid w:val="00B02980"/>
    <w:rsid w:val="00B02BF9"/>
    <w:rsid w:val="00B02CA4"/>
    <w:rsid w:val="00B02E0E"/>
    <w:rsid w:val="00B032A8"/>
    <w:rsid w:val="00B0332B"/>
    <w:rsid w:val="00B033EB"/>
    <w:rsid w:val="00B034D5"/>
    <w:rsid w:val="00B034FD"/>
    <w:rsid w:val="00B036EB"/>
    <w:rsid w:val="00B036FB"/>
    <w:rsid w:val="00B0384C"/>
    <w:rsid w:val="00B03934"/>
    <w:rsid w:val="00B03B8E"/>
    <w:rsid w:val="00B03C54"/>
    <w:rsid w:val="00B03D8B"/>
    <w:rsid w:val="00B03D93"/>
    <w:rsid w:val="00B03F0F"/>
    <w:rsid w:val="00B04388"/>
    <w:rsid w:val="00B043C4"/>
    <w:rsid w:val="00B04490"/>
    <w:rsid w:val="00B04520"/>
    <w:rsid w:val="00B04778"/>
    <w:rsid w:val="00B04782"/>
    <w:rsid w:val="00B04B3F"/>
    <w:rsid w:val="00B04C31"/>
    <w:rsid w:val="00B04D3A"/>
    <w:rsid w:val="00B04E7B"/>
    <w:rsid w:val="00B05050"/>
    <w:rsid w:val="00B05073"/>
    <w:rsid w:val="00B05144"/>
    <w:rsid w:val="00B05460"/>
    <w:rsid w:val="00B0551E"/>
    <w:rsid w:val="00B055FE"/>
    <w:rsid w:val="00B05A0D"/>
    <w:rsid w:val="00B05BEF"/>
    <w:rsid w:val="00B05D97"/>
    <w:rsid w:val="00B06344"/>
    <w:rsid w:val="00B064B1"/>
    <w:rsid w:val="00B0657F"/>
    <w:rsid w:val="00B065B3"/>
    <w:rsid w:val="00B06757"/>
    <w:rsid w:val="00B068FF"/>
    <w:rsid w:val="00B06CC9"/>
    <w:rsid w:val="00B06EC3"/>
    <w:rsid w:val="00B07047"/>
    <w:rsid w:val="00B0717A"/>
    <w:rsid w:val="00B07316"/>
    <w:rsid w:val="00B07556"/>
    <w:rsid w:val="00B07616"/>
    <w:rsid w:val="00B10339"/>
    <w:rsid w:val="00B103C3"/>
    <w:rsid w:val="00B103E2"/>
    <w:rsid w:val="00B10421"/>
    <w:rsid w:val="00B106DC"/>
    <w:rsid w:val="00B1085B"/>
    <w:rsid w:val="00B10877"/>
    <w:rsid w:val="00B109BA"/>
    <w:rsid w:val="00B10AD1"/>
    <w:rsid w:val="00B10AF3"/>
    <w:rsid w:val="00B10BA4"/>
    <w:rsid w:val="00B10C0D"/>
    <w:rsid w:val="00B11419"/>
    <w:rsid w:val="00B11509"/>
    <w:rsid w:val="00B11A30"/>
    <w:rsid w:val="00B11E87"/>
    <w:rsid w:val="00B12031"/>
    <w:rsid w:val="00B1298D"/>
    <w:rsid w:val="00B12E8B"/>
    <w:rsid w:val="00B1320C"/>
    <w:rsid w:val="00B1345F"/>
    <w:rsid w:val="00B13687"/>
    <w:rsid w:val="00B137FC"/>
    <w:rsid w:val="00B139A4"/>
    <w:rsid w:val="00B139C6"/>
    <w:rsid w:val="00B13CB2"/>
    <w:rsid w:val="00B1431E"/>
    <w:rsid w:val="00B1438D"/>
    <w:rsid w:val="00B144C2"/>
    <w:rsid w:val="00B14788"/>
    <w:rsid w:val="00B14867"/>
    <w:rsid w:val="00B14D2F"/>
    <w:rsid w:val="00B14F34"/>
    <w:rsid w:val="00B15128"/>
    <w:rsid w:val="00B152B7"/>
    <w:rsid w:val="00B154D1"/>
    <w:rsid w:val="00B158CF"/>
    <w:rsid w:val="00B15B50"/>
    <w:rsid w:val="00B15B74"/>
    <w:rsid w:val="00B15B91"/>
    <w:rsid w:val="00B15E2E"/>
    <w:rsid w:val="00B16013"/>
    <w:rsid w:val="00B16335"/>
    <w:rsid w:val="00B164D9"/>
    <w:rsid w:val="00B167C2"/>
    <w:rsid w:val="00B169A3"/>
    <w:rsid w:val="00B16A7B"/>
    <w:rsid w:val="00B16AAB"/>
    <w:rsid w:val="00B16F31"/>
    <w:rsid w:val="00B170C6"/>
    <w:rsid w:val="00B1721A"/>
    <w:rsid w:val="00B1739F"/>
    <w:rsid w:val="00B17400"/>
    <w:rsid w:val="00B17596"/>
    <w:rsid w:val="00B175BF"/>
    <w:rsid w:val="00B17D08"/>
    <w:rsid w:val="00B202D3"/>
    <w:rsid w:val="00B204D7"/>
    <w:rsid w:val="00B20646"/>
    <w:rsid w:val="00B20A1A"/>
    <w:rsid w:val="00B20A78"/>
    <w:rsid w:val="00B20AD4"/>
    <w:rsid w:val="00B20F33"/>
    <w:rsid w:val="00B216D0"/>
    <w:rsid w:val="00B2170C"/>
    <w:rsid w:val="00B21B52"/>
    <w:rsid w:val="00B21B70"/>
    <w:rsid w:val="00B21BE9"/>
    <w:rsid w:val="00B21C3C"/>
    <w:rsid w:val="00B21DAD"/>
    <w:rsid w:val="00B21F44"/>
    <w:rsid w:val="00B223C1"/>
    <w:rsid w:val="00B2247C"/>
    <w:rsid w:val="00B22BE6"/>
    <w:rsid w:val="00B22C94"/>
    <w:rsid w:val="00B22D0F"/>
    <w:rsid w:val="00B22E6E"/>
    <w:rsid w:val="00B22ECA"/>
    <w:rsid w:val="00B23029"/>
    <w:rsid w:val="00B23100"/>
    <w:rsid w:val="00B23296"/>
    <w:rsid w:val="00B232CA"/>
    <w:rsid w:val="00B233E1"/>
    <w:rsid w:val="00B23479"/>
    <w:rsid w:val="00B23654"/>
    <w:rsid w:val="00B2391C"/>
    <w:rsid w:val="00B23F6A"/>
    <w:rsid w:val="00B241D7"/>
    <w:rsid w:val="00B241ED"/>
    <w:rsid w:val="00B24204"/>
    <w:rsid w:val="00B242D1"/>
    <w:rsid w:val="00B243AD"/>
    <w:rsid w:val="00B244F4"/>
    <w:rsid w:val="00B2451C"/>
    <w:rsid w:val="00B24539"/>
    <w:rsid w:val="00B246C1"/>
    <w:rsid w:val="00B247E5"/>
    <w:rsid w:val="00B24AC1"/>
    <w:rsid w:val="00B24D28"/>
    <w:rsid w:val="00B24DFF"/>
    <w:rsid w:val="00B24E92"/>
    <w:rsid w:val="00B24F0B"/>
    <w:rsid w:val="00B24FBA"/>
    <w:rsid w:val="00B25038"/>
    <w:rsid w:val="00B2531D"/>
    <w:rsid w:val="00B256E9"/>
    <w:rsid w:val="00B2571F"/>
    <w:rsid w:val="00B257E9"/>
    <w:rsid w:val="00B25A65"/>
    <w:rsid w:val="00B25B8F"/>
    <w:rsid w:val="00B25BFB"/>
    <w:rsid w:val="00B25D1D"/>
    <w:rsid w:val="00B25DFA"/>
    <w:rsid w:val="00B26188"/>
    <w:rsid w:val="00B26227"/>
    <w:rsid w:val="00B26242"/>
    <w:rsid w:val="00B26257"/>
    <w:rsid w:val="00B263FE"/>
    <w:rsid w:val="00B26783"/>
    <w:rsid w:val="00B26D91"/>
    <w:rsid w:val="00B26F64"/>
    <w:rsid w:val="00B2737C"/>
    <w:rsid w:val="00B278B1"/>
    <w:rsid w:val="00B27933"/>
    <w:rsid w:val="00B27D06"/>
    <w:rsid w:val="00B27DB1"/>
    <w:rsid w:val="00B27F54"/>
    <w:rsid w:val="00B27FAF"/>
    <w:rsid w:val="00B3008D"/>
    <w:rsid w:val="00B3037F"/>
    <w:rsid w:val="00B30421"/>
    <w:rsid w:val="00B3052E"/>
    <w:rsid w:val="00B3054E"/>
    <w:rsid w:val="00B305B2"/>
    <w:rsid w:val="00B31341"/>
    <w:rsid w:val="00B314B2"/>
    <w:rsid w:val="00B3166C"/>
    <w:rsid w:val="00B3171A"/>
    <w:rsid w:val="00B31974"/>
    <w:rsid w:val="00B31F70"/>
    <w:rsid w:val="00B32194"/>
    <w:rsid w:val="00B32264"/>
    <w:rsid w:val="00B322BD"/>
    <w:rsid w:val="00B3231B"/>
    <w:rsid w:val="00B326C6"/>
    <w:rsid w:val="00B328E2"/>
    <w:rsid w:val="00B32A3C"/>
    <w:rsid w:val="00B32CA4"/>
    <w:rsid w:val="00B32E9F"/>
    <w:rsid w:val="00B33022"/>
    <w:rsid w:val="00B33091"/>
    <w:rsid w:val="00B33233"/>
    <w:rsid w:val="00B33331"/>
    <w:rsid w:val="00B3373B"/>
    <w:rsid w:val="00B33791"/>
    <w:rsid w:val="00B33A56"/>
    <w:rsid w:val="00B33ACD"/>
    <w:rsid w:val="00B33EC3"/>
    <w:rsid w:val="00B345EE"/>
    <w:rsid w:val="00B3473B"/>
    <w:rsid w:val="00B34975"/>
    <w:rsid w:val="00B34AFA"/>
    <w:rsid w:val="00B34B7D"/>
    <w:rsid w:val="00B34BE9"/>
    <w:rsid w:val="00B34E33"/>
    <w:rsid w:val="00B34EDF"/>
    <w:rsid w:val="00B34EF6"/>
    <w:rsid w:val="00B34F68"/>
    <w:rsid w:val="00B35564"/>
    <w:rsid w:val="00B35B40"/>
    <w:rsid w:val="00B35BE2"/>
    <w:rsid w:val="00B35C34"/>
    <w:rsid w:val="00B35C8C"/>
    <w:rsid w:val="00B35D41"/>
    <w:rsid w:val="00B3608F"/>
    <w:rsid w:val="00B360B6"/>
    <w:rsid w:val="00B361F0"/>
    <w:rsid w:val="00B362EB"/>
    <w:rsid w:val="00B363E5"/>
    <w:rsid w:val="00B36419"/>
    <w:rsid w:val="00B36911"/>
    <w:rsid w:val="00B36A53"/>
    <w:rsid w:val="00B36AF1"/>
    <w:rsid w:val="00B36E6F"/>
    <w:rsid w:val="00B36E74"/>
    <w:rsid w:val="00B36EF4"/>
    <w:rsid w:val="00B3706E"/>
    <w:rsid w:val="00B3775B"/>
    <w:rsid w:val="00B37B4E"/>
    <w:rsid w:val="00B37FC0"/>
    <w:rsid w:val="00B403C0"/>
    <w:rsid w:val="00B405D8"/>
    <w:rsid w:val="00B40807"/>
    <w:rsid w:val="00B40CBD"/>
    <w:rsid w:val="00B40DA6"/>
    <w:rsid w:val="00B40DAE"/>
    <w:rsid w:val="00B4116D"/>
    <w:rsid w:val="00B4118B"/>
    <w:rsid w:val="00B413BC"/>
    <w:rsid w:val="00B414C3"/>
    <w:rsid w:val="00B415FE"/>
    <w:rsid w:val="00B41B6C"/>
    <w:rsid w:val="00B41BE5"/>
    <w:rsid w:val="00B41CEC"/>
    <w:rsid w:val="00B41E59"/>
    <w:rsid w:val="00B41E78"/>
    <w:rsid w:val="00B4211B"/>
    <w:rsid w:val="00B42478"/>
    <w:rsid w:val="00B42496"/>
    <w:rsid w:val="00B425DB"/>
    <w:rsid w:val="00B42654"/>
    <w:rsid w:val="00B429C6"/>
    <w:rsid w:val="00B42AB9"/>
    <w:rsid w:val="00B42B1F"/>
    <w:rsid w:val="00B42B68"/>
    <w:rsid w:val="00B42EE4"/>
    <w:rsid w:val="00B43010"/>
    <w:rsid w:val="00B43081"/>
    <w:rsid w:val="00B433BC"/>
    <w:rsid w:val="00B433F6"/>
    <w:rsid w:val="00B439E3"/>
    <w:rsid w:val="00B43ABA"/>
    <w:rsid w:val="00B43ABD"/>
    <w:rsid w:val="00B43C4B"/>
    <w:rsid w:val="00B43CE2"/>
    <w:rsid w:val="00B43DC6"/>
    <w:rsid w:val="00B43EDB"/>
    <w:rsid w:val="00B43FB9"/>
    <w:rsid w:val="00B44136"/>
    <w:rsid w:val="00B443FF"/>
    <w:rsid w:val="00B44693"/>
    <w:rsid w:val="00B44738"/>
    <w:rsid w:val="00B44782"/>
    <w:rsid w:val="00B44ADD"/>
    <w:rsid w:val="00B44D55"/>
    <w:rsid w:val="00B44F4D"/>
    <w:rsid w:val="00B45026"/>
    <w:rsid w:val="00B4506E"/>
    <w:rsid w:val="00B45223"/>
    <w:rsid w:val="00B45413"/>
    <w:rsid w:val="00B45738"/>
    <w:rsid w:val="00B45A95"/>
    <w:rsid w:val="00B45CF8"/>
    <w:rsid w:val="00B45F52"/>
    <w:rsid w:val="00B45FDD"/>
    <w:rsid w:val="00B461F6"/>
    <w:rsid w:val="00B46348"/>
    <w:rsid w:val="00B46619"/>
    <w:rsid w:val="00B4663F"/>
    <w:rsid w:val="00B46744"/>
    <w:rsid w:val="00B469DF"/>
    <w:rsid w:val="00B46B70"/>
    <w:rsid w:val="00B46C1B"/>
    <w:rsid w:val="00B4709E"/>
    <w:rsid w:val="00B4723D"/>
    <w:rsid w:val="00B472E8"/>
    <w:rsid w:val="00B47459"/>
    <w:rsid w:val="00B474CD"/>
    <w:rsid w:val="00B474E6"/>
    <w:rsid w:val="00B4782F"/>
    <w:rsid w:val="00B47864"/>
    <w:rsid w:val="00B479B8"/>
    <w:rsid w:val="00B50041"/>
    <w:rsid w:val="00B50179"/>
    <w:rsid w:val="00B50278"/>
    <w:rsid w:val="00B50424"/>
    <w:rsid w:val="00B50492"/>
    <w:rsid w:val="00B504BE"/>
    <w:rsid w:val="00B50657"/>
    <w:rsid w:val="00B50AFA"/>
    <w:rsid w:val="00B50CE9"/>
    <w:rsid w:val="00B50DBB"/>
    <w:rsid w:val="00B50EBD"/>
    <w:rsid w:val="00B5121C"/>
    <w:rsid w:val="00B5155D"/>
    <w:rsid w:val="00B51718"/>
    <w:rsid w:val="00B51812"/>
    <w:rsid w:val="00B518C2"/>
    <w:rsid w:val="00B51B4D"/>
    <w:rsid w:val="00B51C7E"/>
    <w:rsid w:val="00B51D78"/>
    <w:rsid w:val="00B51FDD"/>
    <w:rsid w:val="00B5218D"/>
    <w:rsid w:val="00B524D4"/>
    <w:rsid w:val="00B524E6"/>
    <w:rsid w:val="00B52789"/>
    <w:rsid w:val="00B52C06"/>
    <w:rsid w:val="00B5314D"/>
    <w:rsid w:val="00B53295"/>
    <w:rsid w:val="00B53310"/>
    <w:rsid w:val="00B5349D"/>
    <w:rsid w:val="00B53693"/>
    <w:rsid w:val="00B537CC"/>
    <w:rsid w:val="00B53868"/>
    <w:rsid w:val="00B53A68"/>
    <w:rsid w:val="00B53DE5"/>
    <w:rsid w:val="00B540E1"/>
    <w:rsid w:val="00B541A2"/>
    <w:rsid w:val="00B541F5"/>
    <w:rsid w:val="00B5449D"/>
    <w:rsid w:val="00B548D1"/>
    <w:rsid w:val="00B54C88"/>
    <w:rsid w:val="00B54F8E"/>
    <w:rsid w:val="00B553F0"/>
    <w:rsid w:val="00B55727"/>
    <w:rsid w:val="00B557D2"/>
    <w:rsid w:val="00B5587D"/>
    <w:rsid w:val="00B559DD"/>
    <w:rsid w:val="00B55CB9"/>
    <w:rsid w:val="00B55E34"/>
    <w:rsid w:val="00B56114"/>
    <w:rsid w:val="00B56323"/>
    <w:rsid w:val="00B5646C"/>
    <w:rsid w:val="00B56668"/>
    <w:rsid w:val="00B56693"/>
    <w:rsid w:val="00B5695F"/>
    <w:rsid w:val="00B56969"/>
    <w:rsid w:val="00B56B89"/>
    <w:rsid w:val="00B56CB5"/>
    <w:rsid w:val="00B5728B"/>
    <w:rsid w:val="00B5745C"/>
    <w:rsid w:val="00B575EA"/>
    <w:rsid w:val="00B57C21"/>
    <w:rsid w:val="00B57C5D"/>
    <w:rsid w:val="00B57DCD"/>
    <w:rsid w:val="00B57E2C"/>
    <w:rsid w:val="00B57EBE"/>
    <w:rsid w:val="00B57ECB"/>
    <w:rsid w:val="00B6003A"/>
    <w:rsid w:val="00B60C16"/>
    <w:rsid w:val="00B60E18"/>
    <w:rsid w:val="00B60E1A"/>
    <w:rsid w:val="00B60F18"/>
    <w:rsid w:val="00B60F61"/>
    <w:rsid w:val="00B611B1"/>
    <w:rsid w:val="00B6135A"/>
    <w:rsid w:val="00B6196E"/>
    <w:rsid w:val="00B61B90"/>
    <w:rsid w:val="00B62089"/>
    <w:rsid w:val="00B620A9"/>
    <w:rsid w:val="00B6245E"/>
    <w:rsid w:val="00B62493"/>
    <w:rsid w:val="00B624E0"/>
    <w:rsid w:val="00B62522"/>
    <w:rsid w:val="00B62749"/>
    <w:rsid w:val="00B62984"/>
    <w:rsid w:val="00B63039"/>
    <w:rsid w:val="00B63186"/>
    <w:rsid w:val="00B631D2"/>
    <w:rsid w:val="00B63A4F"/>
    <w:rsid w:val="00B63C4A"/>
    <w:rsid w:val="00B644C4"/>
    <w:rsid w:val="00B6457A"/>
    <w:rsid w:val="00B6457E"/>
    <w:rsid w:val="00B6459E"/>
    <w:rsid w:val="00B64660"/>
    <w:rsid w:val="00B647B2"/>
    <w:rsid w:val="00B648B8"/>
    <w:rsid w:val="00B64976"/>
    <w:rsid w:val="00B64BDD"/>
    <w:rsid w:val="00B64C23"/>
    <w:rsid w:val="00B64F53"/>
    <w:rsid w:val="00B65043"/>
    <w:rsid w:val="00B655D1"/>
    <w:rsid w:val="00B65939"/>
    <w:rsid w:val="00B659FC"/>
    <w:rsid w:val="00B65E54"/>
    <w:rsid w:val="00B65F80"/>
    <w:rsid w:val="00B66146"/>
    <w:rsid w:val="00B66362"/>
    <w:rsid w:val="00B66399"/>
    <w:rsid w:val="00B66580"/>
    <w:rsid w:val="00B66756"/>
    <w:rsid w:val="00B66803"/>
    <w:rsid w:val="00B669AB"/>
    <w:rsid w:val="00B66A4F"/>
    <w:rsid w:val="00B66AB8"/>
    <w:rsid w:val="00B66DD8"/>
    <w:rsid w:val="00B66E8B"/>
    <w:rsid w:val="00B66EA5"/>
    <w:rsid w:val="00B66EF0"/>
    <w:rsid w:val="00B66FA4"/>
    <w:rsid w:val="00B671AF"/>
    <w:rsid w:val="00B67202"/>
    <w:rsid w:val="00B67315"/>
    <w:rsid w:val="00B67854"/>
    <w:rsid w:val="00B67B9F"/>
    <w:rsid w:val="00B67D49"/>
    <w:rsid w:val="00B700C2"/>
    <w:rsid w:val="00B7010C"/>
    <w:rsid w:val="00B701E0"/>
    <w:rsid w:val="00B7039B"/>
    <w:rsid w:val="00B703AC"/>
    <w:rsid w:val="00B706CB"/>
    <w:rsid w:val="00B70757"/>
    <w:rsid w:val="00B70942"/>
    <w:rsid w:val="00B70947"/>
    <w:rsid w:val="00B70AC6"/>
    <w:rsid w:val="00B70AC9"/>
    <w:rsid w:val="00B7101D"/>
    <w:rsid w:val="00B71047"/>
    <w:rsid w:val="00B7126C"/>
    <w:rsid w:val="00B71708"/>
    <w:rsid w:val="00B71712"/>
    <w:rsid w:val="00B72051"/>
    <w:rsid w:val="00B72A34"/>
    <w:rsid w:val="00B72A9A"/>
    <w:rsid w:val="00B72AD3"/>
    <w:rsid w:val="00B72DAF"/>
    <w:rsid w:val="00B72E6F"/>
    <w:rsid w:val="00B72ED0"/>
    <w:rsid w:val="00B7318D"/>
    <w:rsid w:val="00B731A4"/>
    <w:rsid w:val="00B73291"/>
    <w:rsid w:val="00B73335"/>
    <w:rsid w:val="00B734A6"/>
    <w:rsid w:val="00B73620"/>
    <w:rsid w:val="00B736A1"/>
    <w:rsid w:val="00B73816"/>
    <w:rsid w:val="00B73851"/>
    <w:rsid w:val="00B73984"/>
    <w:rsid w:val="00B73D6C"/>
    <w:rsid w:val="00B7404B"/>
    <w:rsid w:val="00B7436D"/>
    <w:rsid w:val="00B74634"/>
    <w:rsid w:val="00B74728"/>
    <w:rsid w:val="00B74AEC"/>
    <w:rsid w:val="00B74B34"/>
    <w:rsid w:val="00B74D8C"/>
    <w:rsid w:val="00B74EDD"/>
    <w:rsid w:val="00B74EF8"/>
    <w:rsid w:val="00B7513F"/>
    <w:rsid w:val="00B75533"/>
    <w:rsid w:val="00B755A3"/>
    <w:rsid w:val="00B7576B"/>
    <w:rsid w:val="00B75783"/>
    <w:rsid w:val="00B76177"/>
    <w:rsid w:val="00B76196"/>
    <w:rsid w:val="00B76368"/>
    <w:rsid w:val="00B7638C"/>
    <w:rsid w:val="00B7649F"/>
    <w:rsid w:val="00B766B0"/>
    <w:rsid w:val="00B76714"/>
    <w:rsid w:val="00B76792"/>
    <w:rsid w:val="00B7691B"/>
    <w:rsid w:val="00B76BE5"/>
    <w:rsid w:val="00B76C9C"/>
    <w:rsid w:val="00B76F07"/>
    <w:rsid w:val="00B76FBA"/>
    <w:rsid w:val="00B77870"/>
    <w:rsid w:val="00B77971"/>
    <w:rsid w:val="00B800D0"/>
    <w:rsid w:val="00B80225"/>
    <w:rsid w:val="00B80268"/>
    <w:rsid w:val="00B80316"/>
    <w:rsid w:val="00B80451"/>
    <w:rsid w:val="00B80505"/>
    <w:rsid w:val="00B80522"/>
    <w:rsid w:val="00B805E0"/>
    <w:rsid w:val="00B8071C"/>
    <w:rsid w:val="00B807FD"/>
    <w:rsid w:val="00B808D8"/>
    <w:rsid w:val="00B80998"/>
    <w:rsid w:val="00B80DDD"/>
    <w:rsid w:val="00B80E87"/>
    <w:rsid w:val="00B80EC6"/>
    <w:rsid w:val="00B81194"/>
    <w:rsid w:val="00B81516"/>
    <w:rsid w:val="00B817FF"/>
    <w:rsid w:val="00B81820"/>
    <w:rsid w:val="00B81945"/>
    <w:rsid w:val="00B81B26"/>
    <w:rsid w:val="00B823A0"/>
    <w:rsid w:val="00B82706"/>
    <w:rsid w:val="00B829BA"/>
    <w:rsid w:val="00B82C6A"/>
    <w:rsid w:val="00B82C7A"/>
    <w:rsid w:val="00B82CA8"/>
    <w:rsid w:val="00B8305F"/>
    <w:rsid w:val="00B8308E"/>
    <w:rsid w:val="00B83297"/>
    <w:rsid w:val="00B834CF"/>
    <w:rsid w:val="00B8350D"/>
    <w:rsid w:val="00B83848"/>
    <w:rsid w:val="00B8384A"/>
    <w:rsid w:val="00B83879"/>
    <w:rsid w:val="00B839DA"/>
    <w:rsid w:val="00B839E6"/>
    <w:rsid w:val="00B84087"/>
    <w:rsid w:val="00B843BA"/>
    <w:rsid w:val="00B844FC"/>
    <w:rsid w:val="00B84516"/>
    <w:rsid w:val="00B84942"/>
    <w:rsid w:val="00B84B56"/>
    <w:rsid w:val="00B84C66"/>
    <w:rsid w:val="00B84CEE"/>
    <w:rsid w:val="00B84F4A"/>
    <w:rsid w:val="00B85103"/>
    <w:rsid w:val="00B851B1"/>
    <w:rsid w:val="00B85923"/>
    <w:rsid w:val="00B859A4"/>
    <w:rsid w:val="00B85A0A"/>
    <w:rsid w:val="00B85AAA"/>
    <w:rsid w:val="00B85C5A"/>
    <w:rsid w:val="00B85E5F"/>
    <w:rsid w:val="00B85E7B"/>
    <w:rsid w:val="00B8607D"/>
    <w:rsid w:val="00B86373"/>
    <w:rsid w:val="00B863D0"/>
    <w:rsid w:val="00B864D0"/>
    <w:rsid w:val="00B865A1"/>
    <w:rsid w:val="00B866B9"/>
    <w:rsid w:val="00B8688F"/>
    <w:rsid w:val="00B86950"/>
    <w:rsid w:val="00B86A99"/>
    <w:rsid w:val="00B86CF7"/>
    <w:rsid w:val="00B86F61"/>
    <w:rsid w:val="00B87222"/>
    <w:rsid w:val="00B875B1"/>
    <w:rsid w:val="00B87638"/>
    <w:rsid w:val="00B87C09"/>
    <w:rsid w:val="00B87CFE"/>
    <w:rsid w:val="00B87D82"/>
    <w:rsid w:val="00B87E00"/>
    <w:rsid w:val="00B90020"/>
    <w:rsid w:val="00B90242"/>
    <w:rsid w:val="00B90444"/>
    <w:rsid w:val="00B9063D"/>
    <w:rsid w:val="00B9098A"/>
    <w:rsid w:val="00B90AE2"/>
    <w:rsid w:val="00B90B0D"/>
    <w:rsid w:val="00B90B1C"/>
    <w:rsid w:val="00B90F62"/>
    <w:rsid w:val="00B910B8"/>
    <w:rsid w:val="00B91234"/>
    <w:rsid w:val="00B914FC"/>
    <w:rsid w:val="00B927E5"/>
    <w:rsid w:val="00B9288C"/>
    <w:rsid w:val="00B92A2D"/>
    <w:rsid w:val="00B92DFE"/>
    <w:rsid w:val="00B92E31"/>
    <w:rsid w:val="00B92FBA"/>
    <w:rsid w:val="00B93042"/>
    <w:rsid w:val="00B932FF"/>
    <w:rsid w:val="00B93373"/>
    <w:rsid w:val="00B93374"/>
    <w:rsid w:val="00B93835"/>
    <w:rsid w:val="00B93877"/>
    <w:rsid w:val="00B939A1"/>
    <w:rsid w:val="00B939B8"/>
    <w:rsid w:val="00B939F3"/>
    <w:rsid w:val="00B93C97"/>
    <w:rsid w:val="00B93E61"/>
    <w:rsid w:val="00B93ED7"/>
    <w:rsid w:val="00B942D9"/>
    <w:rsid w:val="00B94394"/>
    <w:rsid w:val="00B9482B"/>
    <w:rsid w:val="00B9499C"/>
    <w:rsid w:val="00B94DF1"/>
    <w:rsid w:val="00B94F15"/>
    <w:rsid w:val="00B95030"/>
    <w:rsid w:val="00B951CA"/>
    <w:rsid w:val="00B951EA"/>
    <w:rsid w:val="00B952E6"/>
    <w:rsid w:val="00B954CF"/>
    <w:rsid w:val="00B955C9"/>
    <w:rsid w:val="00B955E5"/>
    <w:rsid w:val="00B95845"/>
    <w:rsid w:val="00B95A4D"/>
    <w:rsid w:val="00B95C3F"/>
    <w:rsid w:val="00B95D31"/>
    <w:rsid w:val="00B95FD3"/>
    <w:rsid w:val="00B963EB"/>
    <w:rsid w:val="00B96455"/>
    <w:rsid w:val="00B96577"/>
    <w:rsid w:val="00B968BA"/>
    <w:rsid w:val="00B96A66"/>
    <w:rsid w:val="00B96E6D"/>
    <w:rsid w:val="00B96FB7"/>
    <w:rsid w:val="00B97024"/>
    <w:rsid w:val="00B970EE"/>
    <w:rsid w:val="00B971D1"/>
    <w:rsid w:val="00B975B1"/>
    <w:rsid w:val="00B97766"/>
    <w:rsid w:val="00B9787F"/>
    <w:rsid w:val="00B97C08"/>
    <w:rsid w:val="00B97F13"/>
    <w:rsid w:val="00B97F57"/>
    <w:rsid w:val="00BA04BA"/>
    <w:rsid w:val="00BA05A6"/>
    <w:rsid w:val="00BA0664"/>
    <w:rsid w:val="00BA06CD"/>
    <w:rsid w:val="00BA07F0"/>
    <w:rsid w:val="00BA095F"/>
    <w:rsid w:val="00BA0AFB"/>
    <w:rsid w:val="00BA0C09"/>
    <w:rsid w:val="00BA0D6A"/>
    <w:rsid w:val="00BA0D99"/>
    <w:rsid w:val="00BA0FA7"/>
    <w:rsid w:val="00BA11FE"/>
    <w:rsid w:val="00BA1371"/>
    <w:rsid w:val="00BA138B"/>
    <w:rsid w:val="00BA1828"/>
    <w:rsid w:val="00BA18BA"/>
    <w:rsid w:val="00BA19DC"/>
    <w:rsid w:val="00BA1BC0"/>
    <w:rsid w:val="00BA1D7F"/>
    <w:rsid w:val="00BA1E26"/>
    <w:rsid w:val="00BA1E3B"/>
    <w:rsid w:val="00BA2032"/>
    <w:rsid w:val="00BA2145"/>
    <w:rsid w:val="00BA2190"/>
    <w:rsid w:val="00BA2552"/>
    <w:rsid w:val="00BA26B7"/>
    <w:rsid w:val="00BA2985"/>
    <w:rsid w:val="00BA29C8"/>
    <w:rsid w:val="00BA2D15"/>
    <w:rsid w:val="00BA2E24"/>
    <w:rsid w:val="00BA2E34"/>
    <w:rsid w:val="00BA2EC5"/>
    <w:rsid w:val="00BA2FAF"/>
    <w:rsid w:val="00BA367C"/>
    <w:rsid w:val="00BA3764"/>
    <w:rsid w:val="00BA3AE7"/>
    <w:rsid w:val="00BA3B96"/>
    <w:rsid w:val="00BA3BF5"/>
    <w:rsid w:val="00BA3C0D"/>
    <w:rsid w:val="00BA3C3E"/>
    <w:rsid w:val="00BA3CAD"/>
    <w:rsid w:val="00BA3E67"/>
    <w:rsid w:val="00BA44D1"/>
    <w:rsid w:val="00BA4584"/>
    <w:rsid w:val="00BA4853"/>
    <w:rsid w:val="00BA4EF4"/>
    <w:rsid w:val="00BA503D"/>
    <w:rsid w:val="00BA50ED"/>
    <w:rsid w:val="00BA535D"/>
    <w:rsid w:val="00BA5487"/>
    <w:rsid w:val="00BA59AA"/>
    <w:rsid w:val="00BA5C54"/>
    <w:rsid w:val="00BA5D95"/>
    <w:rsid w:val="00BA5D97"/>
    <w:rsid w:val="00BA5E71"/>
    <w:rsid w:val="00BA5F2E"/>
    <w:rsid w:val="00BA60EB"/>
    <w:rsid w:val="00BA620D"/>
    <w:rsid w:val="00BA621C"/>
    <w:rsid w:val="00BA629A"/>
    <w:rsid w:val="00BA6543"/>
    <w:rsid w:val="00BA65C2"/>
    <w:rsid w:val="00BA6B04"/>
    <w:rsid w:val="00BA6B55"/>
    <w:rsid w:val="00BA717E"/>
    <w:rsid w:val="00BA7210"/>
    <w:rsid w:val="00BA736A"/>
    <w:rsid w:val="00BA73D0"/>
    <w:rsid w:val="00BA73E7"/>
    <w:rsid w:val="00BA7D11"/>
    <w:rsid w:val="00BB00FE"/>
    <w:rsid w:val="00BB0294"/>
    <w:rsid w:val="00BB03C3"/>
    <w:rsid w:val="00BB0466"/>
    <w:rsid w:val="00BB054A"/>
    <w:rsid w:val="00BB056A"/>
    <w:rsid w:val="00BB05B2"/>
    <w:rsid w:val="00BB0777"/>
    <w:rsid w:val="00BB08B2"/>
    <w:rsid w:val="00BB0DEB"/>
    <w:rsid w:val="00BB0FE6"/>
    <w:rsid w:val="00BB105F"/>
    <w:rsid w:val="00BB156B"/>
    <w:rsid w:val="00BB15A7"/>
    <w:rsid w:val="00BB192F"/>
    <w:rsid w:val="00BB1BE4"/>
    <w:rsid w:val="00BB1E2A"/>
    <w:rsid w:val="00BB1EF2"/>
    <w:rsid w:val="00BB1FE3"/>
    <w:rsid w:val="00BB2505"/>
    <w:rsid w:val="00BB2707"/>
    <w:rsid w:val="00BB281C"/>
    <w:rsid w:val="00BB2951"/>
    <w:rsid w:val="00BB2ACE"/>
    <w:rsid w:val="00BB2C8F"/>
    <w:rsid w:val="00BB2E64"/>
    <w:rsid w:val="00BB2EDE"/>
    <w:rsid w:val="00BB31C8"/>
    <w:rsid w:val="00BB32A5"/>
    <w:rsid w:val="00BB32BF"/>
    <w:rsid w:val="00BB3847"/>
    <w:rsid w:val="00BB394D"/>
    <w:rsid w:val="00BB3A2C"/>
    <w:rsid w:val="00BB3A5A"/>
    <w:rsid w:val="00BB3A68"/>
    <w:rsid w:val="00BB3DC2"/>
    <w:rsid w:val="00BB3DF0"/>
    <w:rsid w:val="00BB3E18"/>
    <w:rsid w:val="00BB3F1D"/>
    <w:rsid w:val="00BB3FF3"/>
    <w:rsid w:val="00BB4195"/>
    <w:rsid w:val="00BB4217"/>
    <w:rsid w:val="00BB4285"/>
    <w:rsid w:val="00BB4450"/>
    <w:rsid w:val="00BB44E8"/>
    <w:rsid w:val="00BB4982"/>
    <w:rsid w:val="00BB4A1F"/>
    <w:rsid w:val="00BB505F"/>
    <w:rsid w:val="00BB5410"/>
    <w:rsid w:val="00BB54D3"/>
    <w:rsid w:val="00BB54F8"/>
    <w:rsid w:val="00BB564B"/>
    <w:rsid w:val="00BB583F"/>
    <w:rsid w:val="00BB5B4F"/>
    <w:rsid w:val="00BB5C01"/>
    <w:rsid w:val="00BB5FF2"/>
    <w:rsid w:val="00BB6005"/>
    <w:rsid w:val="00BB601E"/>
    <w:rsid w:val="00BB63A1"/>
    <w:rsid w:val="00BB648B"/>
    <w:rsid w:val="00BB6C45"/>
    <w:rsid w:val="00BB6C6E"/>
    <w:rsid w:val="00BB6D0D"/>
    <w:rsid w:val="00BB6F7F"/>
    <w:rsid w:val="00BB70A7"/>
    <w:rsid w:val="00BB71F8"/>
    <w:rsid w:val="00BB72E3"/>
    <w:rsid w:val="00BB7894"/>
    <w:rsid w:val="00BB7A3D"/>
    <w:rsid w:val="00BB7A7B"/>
    <w:rsid w:val="00BB7A7C"/>
    <w:rsid w:val="00BB7C25"/>
    <w:rsid w:val="00BC038E"/>
    <w:rsid w:val="00BC0476"/>
    <w:rsid w:val="00BC0AEE"/>
    <w:rsid w:val="00BC138F"/>
    <w:rsid w:val="00BC1520"/>
    <w:rsid w:val="00BC1564"/>
    <w:rsid w:val="00BC18DD"/>
    <w:rsid w:val="00BC1B40"/>
    <w:rsid w:val="00BC1BF5"/>
    <w:rsid w:val="00BC25E6"/>
    <w:rsid w:val="00BC28EC"/>
    <w:rsid w:val="00BC2BE6"/>
    <w:rsid w:val="00BC2E0E"/>
    <w:rsid w:val="00BC319F"/>
    <w:rsid w:val="00BC31A3"/>
    <w:rsid w:val="00BC3212"/>
    <w:rsid w:val="00BC33C2"/>
    <w:rsid w:val="00BC359E"/>
    <w:rsid w:val="00BC35D8"/>
    <w:rsid w:val="00BC383C"/>
    <w:rsid w:val="00BC389C"/>
    <w:rsid w:val="00BC3D51"/>
    <w:rsid w:val="00BC3EC9"/>
    <w:rsid w:val="00BC3FCB"/>
    <w:rsid w:val="00BC4385"/>
    <w:rsid w:val="00BC456E"/>
    <w:rsid w:val="00BC474E"/>
    <w:rsid w:val="00BC4A7C"/>
    <w:rsid w:val="00BC4B11"/>
    <w:rsid w:val="00BC4BAD"/>
    <w:rsid w:val="00BC4FF7"/>
    <w:rsid w:val="00BC5020"/>
    <w:rsid w:val="00BC50D6"/>
    <w:rsid w:val="00BC513D"/>
    <w:rsid w:val="00BC52AA"/>
    <w:rsid w:val="00BC52D3"/>
    <w:rsid w:val="00BC531C"/>
    <w:rsid w:val="00BC541A"/>
    <w:rsid w:val="00BC54AB"/>
    <w:rsid w:val="00BC55AA"/>
    <w:rsid w:val="00BC5626"/>
    <w:rsid w:val="00BC5736"/>
    <w:rsid w:val="00BC579A"/>
    <w:rsid w:val="00BC57AF"/>
    <w:rsid w:val="00BC57C6"/>
    <w:rsid w:val="00BC5833"/>
    <w:rsid w:val="00BC58AB"/>
    <w:rsid w:val="00BC59F7"/>
    <w:rsid w:val="00BC5A72"/>
    <w:rsid w:val="00BC5B5F"/>
    <w:rsid w:val="00BC6158"/>
    <w:rsid w:val="00BC6474"/>
    <w:rsid w:val="00BC6C0F"/>
    <w:rsid w:val="00BC6C7A"/>
    <w:rsid w:val="00BC6C98"/>
    <w:rsid w:val="00BC6E8C"/>
    <w:rsid w:val="00BC750C"/>
    <w:rsid w:val="00BC7564"/>
    <w:rsid w:val="00BC7688"/>
    <w:rsid w:val="00BC77E5"/>
    <w:rsid w:val="00BC7A17"/>
    <w:rsid w:val="00BC7A33"/>
    <w:rsid w:val="00BC7A3F"/>
    <w:rsid w:val="00BC7D7F"/>
    <w:rsid w:val="00BD01AA"/>
    <w:rsid w:val="00BD07CF"/>
    <w:rsid w:val="00BD0813"/>
    <w:rsid w:val="00BD082E"/>
    <w:rsid w:val="00BD09AE"/>
    <w:rsid w:val="00BD0BE4"/>
    <w:rsid w:val="00BD0FE3"/>
    <w:rsid w:val="00BD12B6"/>
    <w:rsid w:val="00BD130E"/>
    <w:rsid w:val="00BD133D"/>
    <w:rsid w:val="00BD155D"/>
    <w:rsid w:val="00BD1712"/>
    <w:rsid w:val="00BD176C"/>
    <w:rsid w:val="00BD1AD3"/>
    <w:rsid w:val="00BD1AFC"/>
    <w:rsid w:val="00BD1C4C"/>
    <w:rsid w:val="00BD1C76"/>
    <w:rsid w:val="00BD1DE3"/>
    <w:rsid w:val="00BD1EC8"/>
    <w:rsid w:val="00BD1ECD"/>
    <w:rsid w:val="00BD1FC6"/>
    <w:rsid w:val="00BD256D"/>
    <w:rsid w:val="00BD258B"/>
    <w:rsid w:val="00BD268B"/>
    <w:rsid w:val="00BD292D"/>
    <w:rsid w:val="00BD296C"/>
    <w:rsid w:val="00BD29DE"/>
    <w:rsid w:val="00BD2A82"/>
    <w:rsid w:val="00BD2B5E"/>
    <w:rsid w:val="00BD31B1"/>
    <w:rsid w:val="00BD33E2"/>
    <w:rsid w:val="00BD365A"/>
    <w:rsid w:val="00BD40E3"/>
    <w:rsid w:val="00BD45D4"/>
    <w:rsid w:val="00BD481B"/>
    <w:rsid w:val="00BD488B"/>
    <w:rsid w:val="00BD4A06"/>
    <w:rsid w:val="00BD4B2E"/>
    <w:rsid w:val="00BD4D7D"/>
    <w:rsid w:val="00BD4D91"/>
    <w:rsid w:val="00BD4E05"/>
    <w:rsid w:val="00BD4E6B"/>
    <w:rsid w:val="00BD4F14"/>
    <w:rsid w:val="00BD50BE"/>
    <w:rsid w:val="00BD50F3"/>
    <w:rsid w:val="00BD5122"/>
    <w:rsid w:val="00BD5193"/>
    <w:rsid w:val="00BD5562"/>
    <w:rsid w:val="00BD56D1"/>
    <w:rsid w:val="00BD57FD"/>
    <w:rsid w:val="00BD5805"/>
    <w:rsid w:val="00BD5809"/>
    <w:rsid w:val="00BD5A6E"/>
    <w:rsid w:val="00BD5A79"/>
    <w:rsid w:val="00BD5B08"/>
    <w:rsid w:val="00BD5D19"/>
    <w:rsid w:val="00BD5D84"/>
    <w:rsid w:val="00BD5F4C"/>
    <w:rsid w:val="00BD60AA"/>
    <w:rsid w:val="00BD613B"/>
    <w:rsid w:val="00BD6227"/>
    <w:rsid w:val="00BD663F"/>
    <w:rsid w:val="00BD66BC"/>
    <w:rsid w:val="00BD675F"/>
    <w:rsid w:val="00BD69AD"/>
    <w:rsid w:val="00BD6C47"/>
    <w:rsid w:val="00BD6DB1"/>
    <w:rsid w:val="00BD700B"/>
    <w:rsid w:val="00BD7199"/>
    <w:rsid w:val="00BD72AF"/>
    <w:rsid w:val="00BD732A"/>
    <w:rsid w:val="00BD76AC"/>
    <w:rsid w:val="00BD773B"/>
    <w:rsid w:val="00BD79C4"/>
    <w:rsid w:val="00BD7A69"/>
    <w:rsid w:val="00BD7D71"/>
    <w:rsid w:val="00BD7E33"/>
    <w:rsid w:val="00BD7FFA"/>
    <w:rsid w:val="00BE015C"/>
    <w:rsid w:val="00BE0A47"/>
    <w:rsid w:val="00BE0FC1"/>
    <w:rsid w:val="00BE125B"/>
    <w:rsid w:val="00BE12BC"/>
    <w:rsid w:val="00BE12D6"/>
    <w:rsid w:val="00BE1425"/>
    <w:rsid w:val="00BE1451"/>
    <w:rsid w:val="00BE1596"/>
    <w:rsid w:val="00BE174B"/>
    <w:rsid w:val="00BE19B3"/>
    <w:rsid w:val="00BE1BD6"/>
    <w:rsid w:val="00BE1F25"/>
    <w:rsid w:val="00BE1F34"/>
    <w:rsid w:val="00BE2170"/>
    <w:rsid w:val="00BE21CC"/>
    <w:rsid w:val="00BE239D"/>
    <w:rsid w:val="00BE2423"/>
    <w:rsid w:val="00BE2555"/>
    <w:rsid w:val="00BE2582"/>
    <w:rsid w:val="00BE282D"/>
    <w:rsid w:val="00BE284F"/>
    <w:rsid w:val="00BE2866"/>
    <w:rsid w:val="00BE2892"/>
    <w:rsid w:val="00BE2AB9"/>
    <w:rsid w:val="00BE2AC2"/>
    <w:rsid w:val="00BE2BC6"/>
    <w:rsid w:val="00BE2DB5"/>
    <w:rsid w:val="00BE2DF0"/>
    <w:rsid w:val="00BE3386"/>
    <w:rsid w:val="00BE346F"/>
    <w:rsid w:val="00BE37BE"/>
    <w:rsid w:val="00BE3BA3"/>
    <w:rsid w:val="00BE3C41"/>
    <w:rsid w:val="00BE3C77"/>
    <w:rsid w:val="00BE3E0D"/>
    <w:rsid w:val="00BE4213"/>
    <w:rsid w:val="00BE42C2"/>
    <w:rsid w:val="00BE4C82"/>
    <w:rsid w:val="00BE4E73"/>
    <w:rsid w:val="00BE4ECD"/>
    <w:rsid w:val="00BE4F94"/>
    <w:rsid w:val="00BE5275"/>
    <w:rsid w:val="00BE5853"/>
    <w:rsid w:val="00BE5BDD"/>
    <w:rsid w:val="00BE6492"/>
    <w:rsid w:val="00BE651D"/>
    <w:rsid w:val="00BE6686"/>
    <w:rsid w:val="00BE669B"/>
    <w:rsid w:val="00BE6876"/>
    <w:rsid w:val="00BE69E5"/>
    <w:rsid w:val="00BE6DA9"/>
    <w:rsid w:val="00BE6F7E"/>
    <w:rsid w:val="00BE724D"/>
    <w:rsid w:val="00BE7601"/>
    <w:rsid w:val="00BE76D9"/>
    <w:rsid w:val="00BE789A"/>
    <w:rsid w:val="00BE78E4"/>
    <w:rsid w:val="00BE7D4C"/>
    <w:rsid w:val="00BE7F5E"/>
    <w:rsid w:val="00BF003F"/>
    <w:rsid w:val="00BF007D"/>
    <w:rsid w:val="00BF00F8"/>
    <w:rsid w:val="00BF0162"/>
    <w:rsid w:val="00BF0410"/>
    <w:rsid w:val="00BF06D0"/>
    <w:rsid w:val="00BF0AA6"/>
    <w:rsid w:val="00BF0B05"/>
    <w:rsid w:val="00BF0C4B"/>
    <w:rsid w:val="00BF0CDE"/>
    <w:rsid w:val="00BF0D85"/>
    <w:rsid w:val="00BF1245"/>
    <w:rsid w:val="00BF1358"/>
    <w:rsid w:val="00BF13B7"/>
    <w:rsid w:val="00BF1687"/>
    <w:rsid w:val="00BF168A"/>
    <w:rsid w:val="00BF18CC"/>
    <w:rsid w:val="00BF1C6F"/>
    <w:rsid w:val="00BF1CB7"/>
    <w:rsid w:val="00BF1CD4"/>
    <w:rsid w:val="00BF23D8"/>
    <w:rsid w:val="00BF29FD"/>
    <w:rsid w:val="00BF2A1F"/>
    <w:rsid w:val="00BF2ACF"/>
    <w:rsid w:val="00BF2F76"/>
    <w:rsid w:val="00BF367E"/>
    <w:rsid w:val="00BF3736"/>
    <w:rsid w:val="00BF3785"/>
    <w:rsid w:val="00BF390D"/>
    <w:rsid w:val="00BF3BFE"/>
    <w:rsid w:val="00BF3C5A"/>
    <w:rsid w:val="00BF3C65"/>
    <w:rsid w:val="00BF3D1C"/>
    <w:rsid w:val="00BF3D58"/>
    <w:rsid w:val="00BF4629"/>
    <w:rsid w:val="00BF4708"/>
    <w:rsid w:val="00BF4772"/>
    <w:rsid w:val="00BF482F"/>
    <w:rsid w:val="00BF49A1"/>
    <w:rsid w:val="00BF4B15"/>
    <w:rsid w:val="00BF4B68"/>
    <w:rsid w:val="00BF4D94"/>
    <w:rsid w:val="00BF525B"/>
    <w:rsid w:val="00BF526A"/>
    <w:rsid w:val="00BF5362"/>
    <w:rsid w:val="00BF5472"/>
    <w:rsid w:val="00BF554D"/>
    <w:rsid w:val="00BF56F0"/>
    <w:rsid w:val="00BF584C"/>
    <w:rsid w:val="00BF5BBD"/>
    <w:rsid w:val="00BF5DA1"/>
    <w:rsid w:val="00BF5E0C"/>
    <w:rsid w:val="00BF5F6F"/>
    <w:rsid w:val="00BF6419"/>
    <w:rsid w:val="00BF6681"/>
    <w:rsid w:val="00BF6C2D"/>
    <w:rsid w:val="00BF6DCF"/>
    <w:rsid w:val="00BF6EDC"/>
    <w:rsid w:val="00BF6EE7"/>
    <w:rsid w:val="00BF6F98"/>
    <w:rsid w:val="00BF767E"/>
    <w:rsid w:val="00BF7BB2"/>
    <w:rsid w:val="00BF7E13"/>
    <w:rsid w:val="00C004FD"/>
    <w:rsid w:val="00C00908"/>
    <w:rsid w:val="00C00A9D"/>
    <w:rsid w:val="00C00AB4"/>
    <w:rsid w:val="00C00ABA"/>
    <w:rsid w:val="00C00ADB"/>
    <w:rsid w:val="00C00BC2"/>
    <w:rsid w:val="00C00D18"/>
    <w:rsid w:val="00C00E83"/>
    <w:rsid w:val="00C00FD0"/>
    <w:rsid w:val="00C011A4"/>
    <w:rsid w:val="00C012D5"/>
    <w:rsid w:val="00C014B0"/>
    <w:rsid w:val="00C01555"/>
    <w:rsid w:val="00C015F5"/>
    <w:rsid w:val="00C01811"/>
    <w:rsid w:val="00C01A84"/>
    <w:rsid w:val="00C01D9F"/>
    <w:rsid w:val="00C01E6F"/>
    <w:rsid w:val="00C01E89"/>
    <w:rsid w:val="00C01F14"/>
    <w:rsid w:val="00C021B3"/>
    <w:rsid w:val="00C02317"/>
    <w:rsid w:val="00C023EC"/>
    <w:rsid w:val="00C0262C"/>
    <w:rsid w:val="00C02832"/>
    <w:rsid w:val="00C02B75"/>
    <w:rsid w:val="00C0371E"/>
    <w:rsid w:val="00C03955"/>
    <w:rsid w:val="00C039E4"/>
    <w:rsid w:val="00C03C5D"/>
    <w:rsid w:val="00C04109"/>
    <w:rsid w:val="00C04669"/>
    <w:rsid w:val="00C0497A"/>
    <w:rsid w:val="00C04A96"/>
    <w:rsid w:val="00C04DE9"/>
    <w:rsid w:val="00C05586"/>
    <w:rsid w:val="00C05596"/>
    <w:rsid w:val="00C05721"/>
    <w:rsid w:val="00C057B5"/>
    <w:rsid w:val="00C0599D"/>
    <w:rsid w:val="00C05B10"/>
    <w:rsid w:val="00C05E3F"/>
    <w:rsid w:val="00C05EBC"/>
    <w:rsid w:val="00C06168"/>
    <w:rsid w:val="00C0630A"/>
    <w:rsid w:val="00C0647B"/>
    <w:rsid w:val="00C0678A"/>
    <w:rsid w:val="00C0682C"/>
    <w:rsid w:val="00C0694B"/>
    <w:rsid w:val="00C06AF0"/>
    <w:rsid w:val="00C07322"/>
    <w:rsid w:val="00C07339"/>
    <w:rsid w:val="00C073FD"/>
    <w:rsid w:val="00C074AD"/>
    <w:rsid w:val="00C07521"/>
    <w:rsid w:val="00C07CB9"/>
    <w:rsid w:val="00C108DF"/>
    <w:rsid w:val="00C1097C"/>
    <w:rsid w:val="00C10AAE"/>
    <w:rsid w:val="00C10CE2"/>
    <w:rsid w:val="00C10F4D"/>
    <w:rsid w:val="00C10F87"/>
    <w:rsid w:val="00C10FC2"/>
    <w:rsid w:val="00C11051"/>
    <w:rsid w:val="00C1117F"/>
    <w:rsid w:val="00C1122D"/>
    <w:rsid w:val="00C11791"/>
    <w:rsid w:val="00C1188E"/>
    <w:rsid w:val="00C118AB"/>
    <w:rsid w:val="00C1190C"/>
    <w:rsid w:val="00C11BF5"/>
    <w:rsid w:val="00C11D1C"/>
    <w:rsid w:val="00C11EB3"/>
    <w:rsid w:val="00C12047"/>
    <w:rsid w:val="00C124A3"/>
    <w:rsid w:val="00C128D1"/>
    <w:rsid w:val="00C12B2F"/>
    <w:rsid w:val="00C12F4D"/>
    <w:rsid w:val="00C12FCD"/>
    <w:rsid w:val="00C13067"/>
    <w:rsid w:val="00C13096"/>
    <w:rsid w:val="00C13359"/>
    <w:rsid w:val="00C13542"/>
    <w:rsid w:val="00C13BB6"/>
    <w:rsid w:val="00C13E1E"/>
    <w:rsid w:val="00C14062"/>
    <w:rsid w:val="00C14273"/>
    <w:rsid w:val="00C142D6"/>
    <w:rsid w:val="00C143AC"/>
    <w:rsid w:val="00C143C5"/>
    <w:rsid w:val="00C14410"/>
    <w:rsid w:val="00C1448E"/>
    <w:rsid w:val="00C144AE"/>
    <w:rsid w:val="00C145AD"/>
    <w:rsid w:val="00C146BA"/>
    <w:rsid w:val="00C1479F"/>
    <w:rsid w:val="00C147D1"/>
    <w:rsid w:val="00C1509D"/>
    <w:rsid w:val="00C1509E"/>
    <w:rsid w:val="00C15125"/>
    <w:rsid w:val="00C152BA"/>
    <w:rsid w:val="00C15422"/>
    <w:rsid w:val="00C154C0"/>
    <w:rsid w:val="00C155F4"/>
    <w:rsid w:val="00C156C7"/>
    <w:rsid w:val="00C15723"/>
    <w:rsid w:val="00C15821"/>
    <w:rsid w:val="00C158E7"/>
    <w:rsid w:val="00C159E3"/>
    <w:rsid w:val="00C15AD0"/>
    <w:rsid w:val="00C15B38"/>
    <w:rsid w:val="00C15D55"/>
    <w:rsid w:val="00C15DF9"/>
    <w:rsid w:val="00C16185"/>
    <w:rsid w:val="00C16794"/>
    <w:rsid w:val="00C169D8"/>
    <w:rsid w:val="00C16B99"/>
    <w:rsid w:val="00C16D0F"/>
    <w:rsid w:val="00C16D3F"/>
    <w:rsid w:val="00C1714B"/>
    <w:rsid w:val="00C175C6"/>
    <w:rsid w:val="00C17946"/>
    <w:rsid w:val="00C17AEF"/>
    <w:rsid w:val="00C17EAD"/>
    <w:rsid w:val="00C200BB"/>
    <w:rsid w:val="00C2044B"/>
    <w:rsid w:val="00C2065E"/>
    <w:rsid w:val="00C207E5"/>
    <w:rsid w:val="00C208EF"/>
    <w:rsid w:val="00C20B1D"/>
    <w:rsid w:val="00C20C7A"/>
    <w:rsid w:val="00C20D23"/>
    <w:rsid w:val="00C20D42"/>
    <w:rsid w:val="00C20D69"/>
    <w:rsid w:val="00C20DDB"/>
    <w:rsid w:val="00C20DE4"/>
    <w:rsid w:val="00C210CE"/>
    <w:rsid w:val="00C21197"/>
    <w:rsid w:val="00C21199"/>
    <w:rsid w:val="00C212DB"/>
    <w:rsid w:val="00C217B4"/>
    <w:rsid w:val="00C21ABC"/>
    <w:rsid w:val="00C21EB3"/>
    <w:rsid w:val="00C21F0F"/>
    <w:rsid w:val="00C21F5C"/>
    <w:rsid w:val="00C2251A"/>
    <w:rsid w:val="00C226FF"/>
    <w:rsid w:val="00C22834"/>
    <w:rsid w:val="00C22A2C"/>
    <w:rsid w:val="00C22ABC"/>
    <w:rsid w:val="00C22ADE"/>
    <w:rsid w:val="00C22AF1"/>
    <w:rsid w:val="00C22B06"/>
    <w:rsid w:val="00C22B42"/>
    <w:rsid w:val="00C22BDF"/>
    <w:rsid w:val="00C22C7E"/>
    <w:rsid w:val="00C22FE4"/>
    <w:rsid w:val="00C230CE"/>
    <w:rsid w:val="00C2335D"/>
    <w:rsid w:val="00C233AB"/>
    <w:rsid w:val="00C2340A"/>
    <w:rsid w:val="00C23460"/>
    <w:rsid w:val="00C23673"/>
    <w:rsid w:val="00C23692"/>
    <w:rsid w:val="00C23A04"/>
    <w:rsid w:val="00C23C5B"/>
    <w:rsid w:val="00C23C86"/>
    <w:rsid w:val="00C23D00"/>
    <w:rsid w:val="00C23E2D"/>
    <w:rsid w:val="00C23EC3"/>
    <w:rsid w:val="00C241BA"/>
    <w:rsid w:val="00C24360"/>
    <w:rsid w:val="00C243E5"/>
    <w:rsid w:val="00C246F9"/>
    <w:rsid w:val="00C247A0"/>
    <w:rsid w:val="00C24B8B"/>
    <w:rsid w:val="00C253CF"/>
    <w:rsid w:val="00C25410"/>
    <w:rsid w:val="00C25578"/>
    <w:rsid w:val="00C255E8"/>
    <w:rsid w:val="00C25632"/>
    <w:rsid w:val="00C25BB6"/>
    <w:rsid w:val="00C25BE7"/>
    <w:rsid w:val="00C25C85"/>
    <w:rsid w:val="00C25CD1"/>
    <w:rsid w:val="00C25DB3"/>
    <w:rsid w:val="00C2653A"/>
    <w:rsid w:val="00C269B0"/>
    <w:rsid w:val="00C26A42"/>
    <w:rsid w:val="00C26AE5"/>
    <w:rsid w:val="00C26B3A"/>
    <w:rsid w:val="00C26EA1"/>
    <w:rsid w:val="00C26EB2"/>
    <w:rsid w:val="00C26F60"/>
    <w:rsid w:val="00C27117"/>
    <w:rsid w:val="00C2724D"/>
    <w:rsid w:val="00C27344"/>
    <w:rsid w:val="00C2741F"/>
    <w:rsid w:val="00C274A9"/>
    <w:rsid w:val="00C277A6"/>
    <w:rsid w:val="00C27D07"/>
    <w:rsid w:val="00C27E0C"/>
    <w:rsid w:val="00C27EA7"/>
    <w:rsid w:val="00C30078"/>
    <w:rsid w:val="00C300FD"/>
    <w:rsid w:val="00C30377"/>
    <w:rsid w:val="00C30496"/>
    <w:rsid w:val="00C30560"/>
    <w:rsid w:val="00C30999"/>
    <w:rsid w:val="00C30A36"/>
    <w:rsid w:val="00C30BD8"/>
    <w:rsid w:val="00C30C0D"/>
    <w:rsid w:val="00C30F53"/>
    <w:rsid w:val="00C31228"/>
    <w:rsid w:val="00C318ED"/>
    <w:rsid w:val="00C31A25"/>
    <w:rsid w:val="00C31B2D"/>
    <w:rsid w:val="00C31BBE"/>
    <w:rsid w:val="00C31F6E"/>
    <w:rsid w:val="00C32358"/>
    <w:rsid w:val="00C3242F"/>
    <w:rsid w:val="00C32746"/>
    <w:rsid w:val="00C32E26"/>
    <w:rsid w:val="00C32F57"/>
    <w:rsid w:val="00C32F5B"/>
    <w:rsid w:val="00C33099"/>
    <w:rsid w:val="00C331B0"/>
    <w:rsid w:val="00C332FA"/>
    <w:rsid w:val="00C3353C"/>
    <w:rsid w:val="00C33BE6"/>
    <w:rsid w:val="00C33C00"/>
    <w:rsid w:val="00C33C24"/>
    <w:rsid w:val="00C33CB7"/>
    <w:rsid w:val="00C33D55"/>
    <w:rsid w:val="00C33E37"/>
    <w:rsid w:val="00C33EA3"/>
    <w:rsid w:val="00C33FCB"/>
    <w:rsid w:val="00C340F9"/>
    <w:rsid w:val="00C3433E"/>
    <w:rsid w:val="00C344F6"/>
    <w:rsid w:val="00C34584"/>
    <w:rsid w:val="00C346CC"/>
    <w:rsid w:val="00C34839"/>
    <w:rsid w:val="00C3484A"/>
    <w:rsid w:val="00C34A61"/>
    <w:rsid w:val="00C34A8B"/>
    <w:rsid w:val="00C34D18"/>
    <w:rsid w:val="00C34E98"/>
    <w:rsid w:val="00C351EB"/>
    <w:rsid w:val="00C35397"/>
    <w:rsid w:val="00C35694"/>
    <w:rsid w:val="00C3594C"/>
    <w:rsid w:val="00C360A2"/>
    <w:rsid w:val="00C361E6"/>
    <w:rsid w:val="00C36381"/>
    <w:rsid w:val="00C36414"/>
    <w:rsid w:val="00C364DD"/>
    <w:rsid w:val="00C36904"/>
    <w:rsid w:val="00C36968"/>
    <w:rsid w:val="00C36ADD"/>
    <w:rsid w:val="00C36B82"/>
    <w:rsid w:val="00C36CF3"/>
    <w:rsid w:val="00C36E21"/>
    <w:rsid w:val="00C36E90"/>
    <w:rsid w:val="00C36EF0"/>
    <w:rsid w:val="00C37154"/>
    <w:rsid w:val="00C372C3"/>
    <w:rsid w:val="00C37470"/>
    <w:rsid w:val="00C37592"/>
    <w:rsid w:val="00C376CD"/>
    <w:rsid w:val="00C3777A"/>
    <w:rsid w:val="00C37782"/>
    <w:rsid w:val="00C37EE7"/>
    <w:rsid w:val="00C40161"/>
    <w:rsid w:val="00C40593"/>
    <w:rsid w:val="00C40885"/>
    <w:rsid w:val="00C409E9"/>
    <w:rsid w:val="00C40AA4"/>
    <w:rsid w:val="00C40AC7"/>
    <w:rsid w:val="00C4118B"/>
    <w:rsid w:val="00C4144F"/>
    <w:rsid w:val="00C414FD"/>
    <w:rsid w:val="00C41BCB"/>
    <w:rsid w:val="00C41C05"/>
    <w:rsid w:val="00C41DDE"/>
    <w:rsid w:val="00C4216C"/>
    <w:rsid w:val="00C424C9"/>
    <w:rsid w:val="00C425D8"/>
    <w:rsid w:val="00C429AD"/>
    <w:rsid w:val="00C42C10"/>
    <w:rsid w:val="00C42C81"/>
    <w:rsid w:val="00C42FF7"/>
    <w:rsid w:val="00C43060"/>
    <w:rsid w:val="00C4327F"/>
    <w:rsid w:val="00C43738"/>
    <w:rsid w:val="00C43AB0"/>
    <w:rsid w:val="00C44384"/>
    <w:rsid w:val="00C44477"/>
    <w:rsid w:val="00C4464C"/>
    <w:rsid w:val="00C44944"/>
    <w:rsid w:val="00C44D41"/>
    <w:rsid w:val="00C44DC9"/>
    <w:rsid w:val="00C44E04"/>
    <w:rsid w:val="00C44EDD"/>
    <w:rsid w:val="00C44FF6"/>
    <w:rsid w:val="00C4504F"/>
    <w:rsid w:val="00C452EC"/>
    <w:rsid w:val="00C45AB6"/>
    <w:rsid w:val="00C45AEC"/>
    <w:rsid w:val="00C45C32"/>
    <w:rsid w:val="00C45D7D"/>
    <w:rsid w:val="00C45F59"/>
    <w:rsid w:val="00C461ED"/>
    <w:rsid w:val="00C465A3"/>
    <w:rsid w:val="00C465B4"/>
    <w:rsid w:val="00C46850"/>
    <w:rsid w:val="00C468ED"/>
    <w:rsid w:val="00C469CF"/>
    <w:rsid w:val="00C46A0B"/>
    <w:rsid w:val="00C46CBE"/>
    <w:rsid w:val="00C473B0"/>
    <w:rsid w:val="00C47477"/>
    <w:rsid w:val="00C475F8"/>
    <w:rsid w:val="00C476B1"/>
    <w:rsid w:val="00C47925"/>
    <w:rsid w:val="00C47A33"/>
    <w:rsid w:val="00C47B87"/>
    <w:rsid w:val="00C47BFA"/>
    <w:rsid w:val="00C47ECC"/>
    <w:rsid w:val="00C50108"/>
    <w:rsid w:val="00C50745"/>
    <w:rsid w:val="00C508CA"/>
    <w:rsid w:val="00C5093B"/>
    <w:rsid w:val="00C50BBD"/>
    <w:rsid w:val="00C50D2E"/>
    <w:rsid w:val="00C50D73"/>
    <w:rsid w:val="00C50E55"/>
    <w:rsid w:val="00C51158"/>
    <w:rsid w:val="00C511B0"/>
    <w:rsid w:val="00C513CE"/>
    <w:rsid w:val="00C51570"/>
    <w:rsid w:val="00C5188C"/>
    <w:rsid w:val="00C51A4D"/>
    <w:rsid w:val="00C51BE2"/>
    <w:rsid w:val="00C51D19"/>
    <w:rsid w:val="00C51ECE"/>
    <w:rsid w:val="00C51EEA"/>
    <w:rsid w:val="00C52010"/>
    <w:rsid w:val="00C52242"/>
    <w:rsid w:val="00C522D1"/>
    <w:rsid w:val="00C524D0"/>
    <w:rsid w:val="00C52500"/>
    <w:rsid w:val="00C52AD0"/>
    <w:rsid w:val="00C52CC8"/>
    <w:rsid w:val="00C52DC2"/>
    <w:rsid w:val="00C5320E"/>
    <w:rsid w:val="00C533C6"/>
    <w:rsid w:val="00C53464"/>
    <w:rsid w:val="00C53A54"/>
    <w:rsid w:val="00C53AEA"/>
    <w:rsid w:val="00C53C5C"/>
    <w:rsid w:val="00C53D73"/>
    <w:rsid w:val="00C54234"/>
    <w:rsid w:val="00C543C6"/>
    <w:rsid w:val="00C54499"/>
    <w:rsid w:val="00C5450B"/>
    <w:rsid w:val="00C54552"/>
    <w:rsid w:val="00C546D1"/>
    <w:rsid w:val="00C54857"/>
    <w:rsid w:val="00C54DDD"/>
    <w:rsid w:val="00C553BB"/>
    <w:rsid w:val="00C55414"/>
    <w:rsid w:val="00C55565"/>
    <w:rsid w:val="00C555F0"/>
    <w:rsid w:val="00C556AD"/>
    <w:rsid w:val="00C55BBC"/>
    <w:rsid w:val="00C55C1D"/>
    <w:rsid w:val="00C55C69"/>
    <w:rsid w:val="00C55CB2"/>
    <w:rsid w:val="00C55D2F"/>
    <w:rsid w:val="00C55DD6"/>
    <w:rsid w:val="00C55F5F"/>
    <w:rsid w:val="00C561DC"/>
    <w:rsid w:val="00C5637C"/>
    <w:rsid w:val="00C5658B"/>
    <w:rsid w:val="00C565CA"/>
    <w:rsid w:val="00C56794"/>
    <w:rsid w:val="00C5696E"/>
    <w:rsid w:val="00C56AC5"/>
    <w:rsid w:val="00C56EE2"/>
    <w:rsid w:val="00C56F66"/>
    <w:rsid w:val="00C57485"/>
    <w:rsid w:val="00C57631"/>
    <w:rsid w:val="00C5797B"/>
    <w:rsid w:val="00C57B9C"/>
    <w:rsid w:val="00C57CBB"/>
    <w:rsid w:val="00C57DEB"/>
    <w:rsid w:val="00C57E50"/>
    <w:rsid w:val="00C57E70"/>
    <w:rsid w:val="00C57EDD"/>
    <w:rsid w:val="00C57FC6"/>
    <w:rsid w:val="00C6014D"/>
    <w:rsid w:val="00C60523"/>
    <w:rsid w:val="00C607B1"/>
    <w:rsid w:val="00C608D8"/>
    <w:rsid w:val="00C60A02"/>
    <w:rsid w:val="00C60BB8"/>
    <w:rsid w:val="00C60D39"/>
    <w:rsid w:val="00C60F31"/>
    <w:rsid w:val="00C60F89"/>
    <w:rsid w:val="00C6105D"/>
    <w:rsid w:val="00C6121B"/>
    <w:rsid w:val="00C612F9"/>
    <w:rsid w:val="00C6131B"/>
    <w:rsid w:val="00C6143F"/>
    <w:rsid w:val="00C61472"/>
    <w:rsid w:val="00C61548"/>
    <w:rsid w:val="00C61713"/>
    <w:rsid w:val="00C618EA"/>
    <w:rsid w:val="00C61A8E"/>
    <w:rsid w:val="00C61B51"/>
    <w:rsid w:val="00C61D02"/>
    <w:rsid w:val="00C61EBD"/>
    <w:rsid w:val="00C61FBC"/>
    <w:rsid w:val="00C62D51"/>
    <w:rsid w:val="00C62D6F"/>
    <w:rsid w:val="00C62E32"/>
    <w:rsid w:val="00C62EDA"/>
    <w:rsid w:val="00C632C4"/>
    <w:rsid w:val="00C63664"/>
    <w:rsid w:val="00C63755"/>
    <w:rsid w:val="00C63849"/>
    <w:rsid w:val="00C63A88"/>
    <w:rsid w:val="00C63AF2"/>
    <w:rsid w:val="00C63B10"/>
    <w:rsid w:val="00C63B95"/>
    <w:rsid w:val="00C640AD"/>
    <w:rsid w:val="00C64AA3"/>
    <w:rsid w:val="00C650BE"/>
    <w:rsid w:val="00C652AE"/>
    <w:rsid w:val="00C65411"/>
    <w:rsid w:val="00C6548D"/>
    <w:rsid w:val="00C6572B"/>
    <w:rsid w:val="00C65BBC"/>
    <w:rsid w:val="00C65D1F"/>
    <w:rsid w:val="00C65F2E"/>
    <w:rsid w:val="00C660C1"/>
    <w:rsid w:val="00C663C3"/>
    <w:rsid w:val="00C6669E"/>
    <w:rsid w:val="00C66DC3"/>
    <w:rsid w:val="00C66DE7"/>
    <w:rsid w:val="00C66E1B"/>
    <w:rsid w:val="00C67276"/>
    <w:rsid w:val="00C672CF"/>
    <w:rsid w:val="00C67459"/>
    <w:rsid w:val="00C675B3"/>
    <w:rsid w:val="00C67691"/>
    <w:rsid w:val="00C67862"/>
    <w:rsid w:val="00C67E22"/>
    <w:rsid w:val="00C67E6A"/>
    <w:rsid w:val="00C67F53"/>
    <w:rsid w:val="00C67FD0"/>
    <w:rsid w:val="00C7008F"/>
    <w:rsid w:val="00C70092"/>
    <w:rsid w:val="00C70594"/>
    <w:rsid w:val="00C705B5"/>
    <w:rsid w:val="00C7076B"/>
    <w:rsid w:val="00C7080B"/>
    <w:rsid w:val="00C70CD2"/>
    <w:rsid w:val="00C70D6D"/>
    <w:rsid w:val="00C71054"/>
    <w:rsid w:val="00C713C8"/>
    <w:rsid w:val="00C713F5"/>
    <w:rsid w:val="00C7146E"/>
    <w:rsid w:val="00C7168F"/>
    <w:rsid w:val="00C71690"/>
    <w:rsid w:val="00C7174E"/>
    <w:rsid w:val="00C717D0"/>
    <w:rsid w:val="00C71BCB"/>
    <w:rsid w:val="00C71E99"/>
    <w:rsid w:val="00C71FFC"/>
    <w:rsid w:val="00C7218D"/>
    <w:rsid w:val="00C72212"/>
    <w:rsid w:val="00C72394"/>
    <w:rsid w:val="00C724E1"/>
    <w:rsid w:val="00C7271C"/>
    <w:rsid w:val="00C72733"/>
    <w:rsid w:val="00C7279D"/>
    <w:rsid w:val="00C72D2F"/>
    <w:rsid w:val="00C72FD3"/>
    <w:rsid w:val="00C731FA"/>
    <w:rsid w:val="00C73509"/>
    <w:rsid w:val="00C736F8"/>
    <w:rsid w:val="00C7382C"/>
    <w:rsid w:val="00C73957"/>
    <w:rsid w:val="00C73A7B"/>
    <w:rsid w:val="00C73DA6"/>
    <w:rsid w:val="00C74190"/>
    <w:rsid w:val="00C7423B"/>
    <w:rsid w:val="00C742C7"/>
    <w:rsid w:val="00C745CA"/>
    <w:rsid w:val="00C74BFC"/>
    <w:rsid w:val="00C74C07"/>
    <w:rsid w:val="00C74D85"/>
    <w:rsid w:val="00C74EA5"/>
    <w:rsid w:val="00C74ECF"/>
    <w:rsid w:val="00C75041"/>
    <w:rsid w:val="00C75252"/>
    <w:rsid w:val="00C753C5"/>
    <w:rsid w:val="00C755A6"/>
    <w:rsid w:val="00C7561E"/>
    <w:rsid w:val="00C75BDB"/>
    <w:rsid w:val="00C75E51"/>
    <w:rsid w:val="00C7621F"/>
    <w:rsid w:val="00C76252"/>
    <w:rsid w:val="00C762AF"/>
    <w:rsid w:val="00C76669"/>
    <w:rsid w:val="00C7672C"/>
    <w:rsid w:val="00C768D1"/>
    <w:rsid w:val="00C76C53"/>
    <w:rsid w:val="00C76D34"/>
    <w:rsid w:val="00C76F7D"/>
    <w:rsid w:val="00C76FF8"/>
    <w:rsid w:val="00C7708F"/>
    <w:rsid w:val="00C7729C"/>
    <w:rsid w:val="00C777AE"/>
    <w:rsid w:val="00C77B17"/>
    <w:rsid w:val="00C77F7B"/>
    <w:rsid w:val="00C801D2"/>
    <w:rsid w:val="00C80213"/>
    <w:rsid w:val="00C80323"/>
    <w:rsid w:val="00C803DE"/>
    <w:rsid w:val="00C8048C"/>
    <w:rsid w:val="00C806DD"/>
    <w:rsid w:val="00C8070E"/>
    <w:rsid w:val="00C8078B"/>
    <w:rsid w:val="00C80E20"/>
    <w:rsid w:val="00C8101E"/>
    <w:rsid w:val="00C811BF"/>
    <w:rsid w:val="00C811E4"/>
    <w:rsid w:val="00C81761"/>
    <w:rsid w:val="00C817F6"/>
    <w:rsid w:val="00C819A4"/>
    <w:rsid w:val="00C819E1"/>
    <w:rsid w:val="00C81BA4"/>
    <w:rsid w:val="00C82322"/>
    <w:rsid w:val="00C82D91"/>
    <w:rsid w:val="00C832B0"/>
    <w:rsid w:val="00C83358"/>
    <w:rsid w:val="00C83663"/>
    <w:rsid w:val="00C83757"/>
    <w:rsid w:val="00C838E8"/>
    <w:rsid w:val="00C839D4"/>
    <w:rsid w:val="00C839F2"/>
    <w:rsid w:val="00C83B57"/>
    <w:rsid w:val="00C83BCA"/>
    <w:rsid w:val="00C83EC7"/>
    <w:rsid w:val="00C83F40"/>
    <w:rsid w:val="00C842AC"/>
    <w:rsid w:val="00C84613"/>
    <w:rsid w:val="00C846E7"/>
    <w:rsid w:val="00C8486E"/>
    <w:rsid w:val="00C84A37"/>
    <w:rsid w:val="00C84D4C"/>
    <w:rsid w:val="00C84E21"/>
    <w:rsid w:val="00C8500A"/>
    <w:rsid w:val="00C85048"/>
    <w:rsid w:val="00C8526A"/>
    <w:rsid w:val="00C852A4"/>
    <w:rsid w:val="00C8551B"/>
    <w:rsid w:val="00C857E5"/>
    <w:rsid w:val="00C85B94"/>
    <w:rsid w:val="00C85C53"/>
    <w:rsid w:val="00C85F22"/>
    <w:rsid w:val="00C85FD7"/>
    <w:rsid w:val="00C86060"/>
    <w:rsid w:val="00C865B8"/>
    <w:rsid w:val="00C86756"/>
    <w:rsid w:val="00C86B69"/>
    <w:rsid w:val="00C86B78"/>
    <w:rsid w:val="00C86FC0"/>
    <w:rsid w:val="00C875F2"/>
    <w:rsid w:val="00C878BA"/>
    <w:rsid w:val="00C87906"/>
    <w:rsid w:val="00C87B54"/>
    <w:rsid w:val="00C87D31"/>
    <w:rsid w:val="00C87E62"/>
    <w:rsid w:val="00C87F5D"/>
    <w:rsid w:val="00C87F6C"/>
    <w:rsid w:val="00C90162"/>
    <w:rsid w:val="00C9049A"/>
    <w:rsid w:val="00C90601"/>
    <w:rsid w:val="00C90965"/>
    <w:rsid w:val="00C90A32"/>
    <w:rsid w:val="00C90A4B"/>
    <w:rsid w:val="00C90A63"/>
    <w:rsid w:val="00C90FEF"/>
    <w:rsid w:val="00C9108C"/>
    <w:rsid w:val="00C91336"/>
    <w:rsid w:val="00C91391"/>
    <w:rsid w:val="00C91506"/>
    <w:rsid w:val="00C91659"/>
    <w:rsid w:val="00C91969"/>
    <w:rsid w:val="00C91AE0"/>
    <w:rsid w:val="00C91B2F"/>
    <w:rsid w:val="00C91BE0"/>
    <w:rsid w:val="00C91D29"/>
    <w:rsid w:val="00C91DE5"/>
    <w:rsid w:val="00C91E10"/>
    <w:rsid w:val="00C91EC7"/>
    <w:rsid w:val="00C92594"/>
    <w:rsid w:val="00C925D6"/>
    <w:rsid w:val="00C92840"/>
    <w:rsid w:val="00C928B2"/>
    <w:rsid w:val="00C92B06"/>
    <w:rsid w:val="00C93028"/>
    <w:rsid w:val="00C934A9"/>
    <w:rsid w:val="00C93532"/>
    <w:rsid w:val="00C93702"/>
    <w:rsid w:val="00C93919"/>
    <w:rsid w:val="00C93C6D"/>
    <w:rsid w:val="00C93D92"/>
    <w:rsid w:val="00C9423F"/>
    <w:rsid w:val="00C942B2"/>
    <w:rsid w:val="00C947F4"/>
    <w:rsid w:val="00C94AEC"/>
    <w:rsid w:val="00C94D51"/>
    <w:rsid w:val="00C94FF1"/>
    <w:rsid w:val="00C95470"/>
    <w:rsid w:val="00C95592"/>
    <w:rsid w:val="00C95B00"/>
    <w:rsid w:val="00C95B9E"/>
    <w:rsid w:val="00C95D2D"/>
    <w:rsid w:val="00C95F29"/>
    <w:rsid w:val="00C96038"/>
    <w:rsid w:val="00C963C2"/>
    <w:rsid w:val="00C964AB"/>
    <w:rsid w:val="00C964C7"/>
    <w:rsid w:val="00C96B72"/>
    <w:rsid w:val="00C96F23"/>
    <w:rsid w:val="00C97040"/>
    <w:rsid w:val="00C97045"/>
    <w:rsid w:val="00C970E9"/>
    <w:rsid w:val="00C971AC"/>
    <w:rsid w:val="00C9733E"/>
    <w:rsid w:val="00C97750"/>
    <w:rsid w:val="00C97871"/>
    <w:rsid w:val="00C97B67"/>
    <w:rsid w:val="00C97B96"/>
    <w:rsid w:val="00C97BB0"/>
    <w:rsid w:val="00C97BB7"/>
    <w:rsid w:val="00C97CA4"/>
    <w:rsid w:val="00C97DE9"/>
    <w:rsid w:val="00C97FF9"/>
    <w:rsid w:val="00CA0000"/>
    <w:rsid w:val="00CA00E7"/>
    <w:rsid w:val="00CA01D9"/>
    <w:rsid w:val="00CA03FB"/>
    <w:rsid w:val="00CA081F"/>
    <w:rsid w:val="00CA09DC"/>
    <w:rsid w:val="00CA0EC8"/>
    <w:rsid w:val="00CA1171"/>
    <w:rsid w:val="00CA1218"/>
    <w:rsid w:val="00CA13D9"/>
    <w:rsid w:val="00CA149D"/>
    <w:rsid w:val="00CA1522"/>
    <w:rsid w:val="00CA167B"/>
    <w:rsid w:val="00CA169B"/>
    <w:rsid w:val="00CA178B"/>
    <w:rsid w:val="00CA19A2"/>
    <w:rsid w:val="00CA1A1E"/>
    <w:rsid w:val="00CA1A4B"/>
    <w:rsid w:val="00CA1C87"/>
    <w:rsid w:val="00CA1CBF"/>
    <w:rsid w:val="00CA1EB8"/>
    <w:rsid w:val="00CA20D0"/>
    <w:rsid w:val="00CA20DA"/>
    <w:rsid w:val="00CA2265"/>
    <w:rsid w:val="00CA25B5"/>
    <w:rsid w:val="00CA2667"/>
    <w:rsid w:val="00CA2E14"/>
    <w:rsid w:val="00CA2E22"/>
    <w:rsid w:val="00CA3066"/>
    <w:rsid w:val="00CA328A"/>
    <w:rsid w:val="00CA34B3"/>
    <w:rsid w:val="00CA3716"/>
    <w:rsid w:val="00CA380E"/>
    <w:rsid w:val="00CA3833"/>
    <w:rsid w:val="00CA39BA"/>
    <w:rsid w:val="00CA3FBF"/>
    <w:rsid w:val="00CA4206"/>
    <w:rsid w:val="00CA4478"/>
    <w:rsid w:val="00CA471E"/>
    <w:rsid w:val="00CA479E"/>
    <w:rsid w:val="00CA48FB"/>
    <w:rsid w:val="00CA4913"/>
    <w:rsid w:val="00CA497F"/>
    <w:rsid w:val="00CA4BC1"/>
    <w:rsid w:val="00CA4C39"/>
    <w:rsid w:val="00CA4E57"/>
    <w:rsid w:val="00CA54E6"/>
    <w:rsid w:val="00CA595C"/>
    <w:rsid w:val="00CA5990"/>
    <w:rsid w:val="00CA5BC3"/>
    <w:rsid w:val="00CA5D97"/>
    <w:rsid w:val="00CA5EF2"/>
    <w:rsid w:val="00CA6606"/>
    <w:rsid w:val="00CA6667"/>
    <w:rsid w:val="00CA66DC"/>
    <w:rsid w:val="00CA68B8"/>
    <w:rsid w:val="00CA6AF2"/>
    <w:rsid w:val="00CA72BC"/>
    <w:rsid w:val="00CA754C"/>
    <w:rsid w:val="00CA7562"/>
    <w:rsid w:val="00CA78A1"/>
    <w:rsid w:val="00CA7BF7"/>
    <w:rsid w:val="00CA7C1C"/>
    <w:rsid w:val="00CA7C8E"/>
    <w:rsid w:val="00CA7C96"/>
    <w:rsid w:val="00CB008A"/>
    <w:rsid w:val="00CB0364"/>
    <w:rsid w:val="00CB07C6"/>
    <w:rsid w:val="00CB082B"/>
    <w:rsid w:val="00CB09F8"/>
    <w:rsid w:val="00CB0A57"/>
    <w:rsid w:val="00CB0C8D"/>
    <w:rsid w:val="00CB10A1"/>
    <w:rsid w:val="00CB11F7"/>
    <w:rsid w:val="00CB1222"/>
    <w:rsid w:val="00CB136E"/>
    <w:rsid w:val="00CB1393"/>
    <w:rsid w:val="00CB14ED"/>
    <w:rsid w:val="00CB182D"/>
    <w:rsid w:val="00CB1D71"/>
    <w:rsid w:val="00CB1F79"/>
    <w:rsid w:val="00CB3001"/>
    <w:rsid w:val="00CB32C7"/>
    <w:rsid w:val="00CB3581"/>
    <w:rsid w:val="00CB371D"/>
    <w:rsid w:val="00CB3989"/>
    <w:rsid w:val="00CB3B7E"/>
    <w:rsid w:val="00CB427C"/>
    <w:rsid w:val="00CB4539"/>
    <w:rsid w:val="00CB4596"/>
    <w:rsid w:val="00CB48C7"/>
    <w:rsid w:val="00CB4A1D"/>
    <w:rsid w:val="00CB513F"/>
    <w:rsid w:val="00CB5240"/>
    <w:rsid w:val="00CB524B"/>
    <w:rsid w:val="00CB5560"/>
    <w:rsid w:val="00CB565B"/>
    <w:rsid w:val="00CB569D"/>
    <w:rsid w:val="00CB576D"/>
    <w:rsid w:val="00CB5AC9"/>
    <w:rsid w:val="00CB5B29"/>
    <w:rsid w:val="00CB5BDB"/>
    <w:rsid w:val="00CB5CCE"/>
    <w:rsid w:val="00CB6362"/>
    <w:rsid w:val="00CB6401"/>
    <w:rsid w:val="00CB64C3"/>
    <w:rsid w:val="00CB66FD"/>
    <w:rsid w:val="00CB68B2"/>
    <w:rsid w:val="00CB6C87"/>
    <w:rsid w:val="00CB6D66"/>
    <w:rsid w:val="00CB714F"/>
    <w:rsid w:val="00CB7281"/>
    <w:rsid w:val="00CB7460"/>
    <w:rsid w:val="00CB758B"/>
    <w:rsid w:val="00CB7614"/>
    <w:rsid w:val="00CB76E3"/>
    <w:rsid w:val="00CB7773"/>
    <w:rsid w:val="00CB77D7"/>
    <w:rsid w:val="00CB7890"/>
    <w:rsid w:val="00CB7CD5"/>
    <w:rsid w:val="00CB7E28"/>
    <w:rsid w:val="00CB7FA2"/>
    <w:rsid w:val="00CB7FBD"/>
    <w:rsid w:val="00CC0011"/>
    <w:rsid w:val="00CC0024"/>
    <w:rsid w:val="00CC0112"/>
    <w:rsid w:val="00CC0262"/>
    <w:rsid w:val="00CC086C"/>
    <w:rsid w:val="00CC0903"/>
    <w:rsid w:val="00CC0BF1"/>
    <w:rsid w:val="00CC143D"/>
    <w:rsid w:val="00CC1664"/>
    <w:rsid w:val="00CC16AA"/>
    <w:rsid w:val="00CC1943"/>
    <w:rsid w:val="00CC1C2B"/>
    <w:rsid w:val="00CC1E55"/>
    <w:rsid w:val="00CC22F7"/>
    <w:rsid w:val="00CC2398"/>
    <w:rsid w:val="00CC2ABE"/>
    <w:rsid w:val="00CC2BAB"/>
    <w:rsid w:val="00CC2BD1"/>
    <w:rsid w:val="00CC2C29"/>
    <w:rsid w:val="00CC2CD5"/>
    <w:rsid w:val="00CC3205"/>
    <w:rsid w:val="00CC34D9"/>
    <w:rsid w:val="00CC3618"/>
    <w:rsid w:val="00CC3F43"/>
    <w:rsid w:val="00CC408C"/>
    <w:rsid w:val="00CC40C6"/>
    <w:rsid w:val="00CC41AB"/>
    <w:rsid w:val="00CC44B5"/>
    <w:rsid w:val="00CC47BC"/>
    <w:rsid w:val="00CC4860"/>
    <w:rsid w:val="00CC491A"/>
    <w:rsid w:val="00CC4BBF"/>
    <w:rsid w:val="00CC4F1A"/>
    <w:rsid w:val="00CC4F57"/>
    <w:rsid w:val="00CC5191"/>
    <w:rsid w:val="00CC5376"/>
    <w:rsid w:val="00CC53BE"/>
    <w:rsid w:val="00CC5484"/>
    <w:rsid w:val="00CC57B4"/>
    <w:rsid w:val="00CC591D"/>
    <w:rsid w:val="00CC5C97"/>
    <w:rsid w:val="00CC5FD8"/>
    <w:rsid w:val="00CC61C2"/>
    <w:rsid w:val="00CC648B"/>
    <w:rsid w:val="00CC683C"/>
    <w:rsid w:val="00CC6979"/>
    <w:rsid w:val="00CC6ABA"/>
    <w:rsid w:val="00CC6DC4"/>
    <w:rsid w:val="00CC7089"/>
    <w:rsid w:val="00CC7292"/>
    <w:rsid w:val="00CC7312"/>
    <w:rsid w:val="00CC74DF"/>
    <w:rsid w:val="00CC7A20"/>
    <w:rsid w:val="00CC7AAD"/>
    <w:rsid w:val="00CC7AEE"/>
    <w:rsid w:val="00CC7C26"/>
    <w:rsid w:val="00CC7C4C"/>
    <w:rsid w:val="00CC7DEC"/>
    <w:rsid w:val="00CC7F29"/>
    <w:rsid w:val="00CD028C"/>
    <w:rsid w:val="00CD06CC"/>
    <w:rsid w:val="00CD0A0B"/>
    <w:rsid w:val="00CD0C90"/>
    <w:rsid w:val="00CD0DF2"/>
    <w:rsid w:val="00CD1287"/>
    <w:rsid w:val="00CD1502"/>
    <w:rsid w:val="00CD172B"/>
    <w:rsid w:val="00CD17B0"/>
    <w:rsid w:val="00CD19F4"/>
    <w:rsid w:val="00CD1B41"/>
    <w:rsid w:val="00CD1D5D"/>
    <w:rsid w:val="00CD1E1D"/>
    <w:rsid w:val="00CD1EE4"/>
    <w:rsid w:val="00CD1EFC"/>
    <w:rsid w:val="00CD24A9"/>
    <w:rsid w:val="00CD26CC"/>
    <w:rsid w:val="00CD2832"/>
    <w:rsid w:val="00CD2E12"/>
    <w:rsid w:val="00CD324C"/>
    <w:rsid w:val="00CD3747"/>
    <w:rsid w:val="00CD388A"/>
    <w:rsid w:val="00CD395C"/>
    <w:rsid w:val="00CD3ECD"/>
    <w:rsid w:val="00CD3EEC"/>
    <w:rsid w:val="00CD3F27"/>
    <w:rsid w:val="00CD42D3"/>
    <w:rsid w:val="00CD485B"/>
    <w:rsid w:val="00CD4869"/>
    <w:rsid w:val="00CD49B4"/>
    <w:rsid w:val="00CD4E4F"/>
    <w:rsid w:val="00CD5113"/>
    <w:rsid w:val="00CD52A6"/>
    <w:rsid w:val="00CD54E9"/>
    <w:rsid w:val="00CD5638"/>
    <w:rsid w:val="00CD5676"/>
    <w:rsid w:val="00CD5722"/>
    <w:rsid w:val="00CD5831"/>
    <w:rsid w:val="00CD5877"/>
    <w:rsid w:val="00CD5961"/>
    <w:rsid w:val="00CD5A31"/>
    <w:rsid w:val="00CD5AF6"/>
    <w:rsid w:val="00CD5BFC"/>
    <w:rsid w:val="00CD5E43"/>
    <w:rsid w:val="00CD607A"/>
    <w:rsid w:val="00CD60BC"/>
    <w:rsid w:val="00CD6361"/>
    <w:rsid w:val="00CD64CA"/>
    <w:rsid w:val="00CD6580"/>
    <w:rsid w:val="00CD66B6"/>
    <w:rsid w:val="00CD67B5"/>
    <w:rsid w:val="00CD68D2"/>
    <w:rsid w:val="00CD69C2"/>
    <w:rsid w:val="00CD6A7F"/>
    <w:rsid w:val="00CD6E3B"/>
    <w:rsid w:val="00CD6F05"/>
    <w:rsid w:val="00CD7392"/>
    <w:rsid w:val="00CD76DE"/>
    <w:rsid w:val="00CD7884"/>
    <w:rsid w:val="00CD7C57"/>
    <w:rsid w:val="00CD7F79"/>
    <w:rsid w:val="00CE0076"/>
    <w:rsid w:val="00CE020A"/>
    <w:rsid w:val="00CE0431"/>
    <w:rsid w:val="00CE0BEF"/>
    <w:rsid w:val="00CE0D39"/>
    <w:rsid w:val="00CE0D4C"/>
    <w:rsid w:val="00CE0F0F"/>
    <w:rsid w:val="00CE1015"/>
    <w:rsid w:val="00CE104D"/>
    <w:rsid w:val="00CE10AB"/>
    <w:rsid w:val="00CE1249"/>
    <w:rsid w:val="00CE1300"/>
    <w:rsid w:val="00CE183A"/>
    <w:rsid w:val="00CE200D"/>
    <w:rsid w:val="00CE20D5"/>
    <w:rsid w:val="00CE2180"/>
    <w:rsid w:val="00CE2402"/>
    <w:rsid w:val="00CE2483"/>
    <w:rsid w:val="00CE2771"/>
    <w:rsid w:val="00CE2870"/>
    <w:rsid w:val="00CE28A7"/>
    <w:rsid w:val="00CE292A"/>
    <w:rsid w:val="00CE29FB"/>
    <w:rsid w:val="00CE2B5F"/>
    <w:rsid w:val="00CE2F40"/>
    <w:rsid w:val="00CE2FC3"/>
    <w:rsid w:val="00CE2FEF"/>
    <w:rsid w:val="00CE30EA"/>
    <w:rsid w:val="00CE353E"/>
    <w:rsid w:val="00CE3790"/>
    <w:rsid w:val="00CE3AF4"/>
    <w:rsid w:val="00CE3DCC"/>
    <w:rsid w:val="00CE3F81"/>
    <w:rsid w:val="00CE43B0"/>
    <w:rsid w:val="00CE43B8"/>
    <w:rsid w:val="00CE46DB"/>
    <w:rsid w:val="00CE4892"/>
    <w:rsid w:val="00CE4956"/>
    <w:rsid w:val="00CE49D8"/>
    <w:rsid w:val="00CE4A0D"/>
    <w:rsid w:val="00CE4E0D"/>
    <w:rsid w:val="00CE4EEB"/>
    <w:rsid w:val="00CE4FEE"/>
    <w:rsid w:val="00CE51FB"/>
    <w:rsid w:val="00CE5267"/>
    <w:rsid w:val="00CE5594"/>
    <w:rsid w:val="00CE5692"/>
    <w:rsid w:val="00CE57AE"/>
    <w:rsid w:val="00CE5AE5"/>
    <w:rsid w:val="00CE5E61"/>
    <w:rsid w:val="00CE63DA"/>
    <w:rsid w:val="00CE63F0"/>
    <w:rsid w:val="00CE6C2F"/>
    <w:rsid w:val="00CE6EDE"/>
    <w:rsid w:val="00CE7583"/>
    <w:rsid w:val="00CE7603"/>
    <w:rsid w:val="00CE79AB"/>
    <w:rsid w:val="00CE7BE8"/>
    <w:rsid w:val="00CE7BFF"/>
    <w:rsid w:val="00CE7F12"/>
    <w:rsid w:val="00CF056F"/>
    <w:rsid w:val="00CF0665"/>
    <w:rsid w:val="00CF0C93"/>
    <w:rsid w:val="00CF100A"/>
    <w:rsid w:val="00CF113E"/>
    <w:rsid w:val="00CF1198"/>
    <w:rsid w:val="00CF1587"/>
    <w:rsid w:val="00CF173C"/>
    <w:rsid w:val="00CF19F1"/>
    <w:rsid w:val="00CF1BEC"/>
    <w:rsid w:val="00CF1CE3"/>
    <w:rsid w:val="00CF1DCE"/>
    <w:rsid w:val="00CF1E45"/>
    <w:rsid w:val="00CF1E50"/>
    <w:rsid w:val="00CF212C"/>
    <w:rsid w:val="00CF24D0"/>
    <w:rsid w:val="00CF256B"/>
    <w:rsid w:val="00CF2A48"/>
    <w:rsid w:val="00CF2A89"/>
    <w:rsid w:val="00CF302F"/>
    <w:rsid w:val="00CF31D2"/>
    <w:rsid w:val="00CF348C"/>
    <w:rsid w:val="00CF3550"/>
    <w:rsid w:val="00CF381A"/>
    <w:rsid w:val="00CF391F"/>
    <w:rsid w:val="00CF3A3B"/>
    <w:rsid w:val="00CF3AEB"/>
    <w:rsid w:val="00CF3CA6"/>
    <w:rsid w:val="00CF3D9D"/>
    <w:rsid w:val="00CF4142"/>
    <w:rsid w:val="00CF41FD"/>
    <w:rsid w:val="00CF4275"/>
    <w:rsid w:val="00CF4342"/>
    <w:rsid w:val="00CF4417"/>
    <w:rsid w:val="00CF451E"/>
    <w:rsid w:val="00CF45D1"/>
    <w:rsid w:val="00CF45F3"/>
    <w:rsid w:val="00CF4676"/>
    <w:rsid w:val="00CF48FC"/>
    <w:rsid w:val="00CF4A01"/>
    <w:rsid w:val="00CF4F36"/>
    <w:rsid w:val="00CF51DE"/>
    <w:rsid w:val="00CF51E5"/>
    <w:rsid w:val="00CF533C"/>
    <w:rsid w:val="00CF538C"/>
    <w:rsid w:val="00CF5586"/>
    <w:rsid w:val="00CF558F"/>
    <w:rsid w:val="00CF5689"/>
    <w:rsid w:val="00CF597C"/>
    <w:rsid w:val="00CF5E49"/>
    <w:rsid w:val="00CF64BE"/>
    <w:rsid w:val="00CF6952"/>
    <w:rsid w:val="00CF69CE"/>
    <w:rsid w:val="00CF69F4"/>
    <w:rsid w:val="00CF6D0E"/>
    <w:rsid w:val="00CF6FF5"/>
    <w:rsid w:val="00CF721A"/>
    <w:rsid w:val="00CF7537"/>
    <w:rsid w:val="00CF7561"/>
    <w:rsid w:val="00CF75C6"/>
    <w:rsid w:val="00CF79D7"/>
    <w:rsid w:val="00CF7A57"/>
    <w:rsid w:val="00CF7A7A"/>
    <w:rsid w:val="00CF7A94"/>
    <w:rsid w:val="00CF7B15"/>
    <w:rsid w:val="00D001D5"/>
    <w:rsid w:val="00D002F1"/>
    <w:rsid w:val="00D005EE"/>
    <w:rsid w:val="00D008F1"/>
    <w:rsid w:val="00D00AEA"/>
    <w:rsid w:val="00D00BC5"/>
    <w:rsid w:val="00D00EC9"/>
    <w:rsid w:val="00D0109E"/>
    <w:rsid w:val="00D0148A"/>
    <w:rsid w:val="00D01A96"/>
    <w:rsid w:val="00D01B0D"/>
    <w:rsid w:val="00D01B1D"/>
    <w:rsid w:val="00D01DE4"/>
    <w:rsid w:val="00D01E6A"/>
    <w:rsid w:val="00D02143"/>
    <w:rsid w:val="00D0230C"/>
    <w:rsid w:val="00D024AD"/>
    <w:rsid w:val="00D026E3"/>
    <w:rsid w:val="00D028A0"/>
    <w:rsid w:val="00D02E6C"/>
    <w:rsid w:val="00D02EC5"/>
    <w:rsid w:val="00D03163"/>
    <w:rsid w:val="00D03276"/>
    <w:rsid w:val="00D032EC"/>
    <w:rsid w:val="00D0333C"/>
    <w:rsid w:val="00D03A75"/>
    <w:rsid w:val="00D03B0C"/>
    <w:rsid w:val="00D03CC1"/>
    <w:rsid w:val="00D03DFB"/>
    <w:rsid w:val="00D03ED1"/>
    <w:rsid w:val="00D03F17"/>
    <w:rsid w:val="00D04030"/>
    <w:rsid w:val="00D04081"/>
    <w:rsid w:val="00D040CB"/>
    <w:rsid w:val="00D04219"/>
    <w:rsid w:val="00D04273"/>
    <w:rsid w:val="00D042D7"/>
    <w:rsid w:val="00D043B7"/>
    <w:rsid w:val="00D04486"/>
    <w:rsid w:val="00D04C0D"/>
    <w:rsid w:val="00D04EF1"/>
    <w:rsid w:val="00D051F5"/>
    <w:rsid w:val="00D0538A"/>
    <w:rsid w:val="00D05411"/>
    <w:rsid w:val="00D05422"/>
    <w:rsid w:val="00D054A6"/>
    <w:rsid w:val="00D054B7"/>
    <w:rsid w:val="00D05672"/>
    <w:rsid w:val="00D057DB"/>
    <w:rsid w:val="00D05890"/>
    <w:rsid w:val="00D058E4"/>
    <w:rsid w:val="00D059EA"/>
    <w:rsid w:val="00D059EC"/>
    <w:rsid w:val="00D05DE7"/>
    <w:rsid w:val="00D05F31"/>
    <w:rsid w:val="00D060D4"/>
    <w:rsid w:val="00D060EC"/>
    <w:rsid w:val="00D06110"/>
    <w:rsid w:val="00D0612D"/>
    <w:rsid w:val="00D0643A"/>
    <w:rsid w:val="00D06634"/>
    <w:rsid w:val="00D06824"/>
    <w:rsid w:val="00D06B25"/>
    <w:rsid w:val="00D06D42"/>
    <w:rsid w:val="00D0706D"/>
    <w:rsid w:val="00D07136"/>
    <w:rsid w:val="00D071E9"/>
    <w:rsid w:val="00D07569"/>
    <w:rsid w:val="00D07638"/>
    <w:rsid w:val="00D079FB"/>
    <w:rsid w:val="00D07A27"/>
    <w:rsid w:val="00D07DB5"/>
    <w:rsid w:val="00D07E0E"/>
    <w:rsid w:val="00D07EB4"/>
    <w:rsid w:val="00D10078"/>
    <w:rsid w:val="00D102FB"/>
    <w:rsid w:val="00D10457"/>
    <w:rsid w:val="00D1057B"/>
    <w:rsid w:val="00D1062F"/>
    <w:rsid w:val="00D107B1"/>
    <w:rsid w:val="00D10D01"/>
    <w:rsid w:val="00D11005"/>
    <w:rsid w:val="00D110DA"/>
    <w:rsid w:val="00D1134B"/>
    <w:rsid w:val="00D11516"/>
    <w:rsid w:val="00D11552"/>
    <w:rsid w:val="00D11745"/>
    <w:rsid w:val="00D11BBD"/>
    <w:rsid w:val="00D11F3E"/>
    <w:rsid w:val="00D12381"/>
    <w:rsid w:val="00D12765"/>
    <w:rsid w:val="00D12777"/>
    <w:rsid w:val="00D12915"/>
    <w:rsid w:val="00D12D33"/>
    <w:rsid w:val="00D12D5E"/>
    <w:rsid w:val="00D12EE4"/>
    <w:rsid w:val="00D13052"/>
    <w:rsid w:val="00D13205"/>
    <w:rsid w:val="00D13262"/>
    <w:rsid w:val="00D1349F"/>
    <w:rsid w:val="00D135C2"/>
    <w:rsid w:val="00D13722"/>
    <w:rsid w:val="00D13812"/>
    <w:rsid w:val="00D13884"/>
    <w:rsid w:val="00D13897"/>
    <w:rsid w:val="00D13BCF"/>
    <w:rsid w:val="00D141E7"/>
    <w:rsid w:val="00D142B5"/>
    <w:rsid w:val="00D14348"/>
    <w:rsid w:val="00D14357"/>
    <w:rsid w:val="00D14405"/>
    <w:rsid w:val="00D1455E"/>
    <w:rsid w:val="00D1470B"/>
    <w:rsid w:val="00D14993"/>
    <w:rsid w:val="00D14EA7"/>
    <w:rsid w:val="00D151A1"/>
    <w:rsid w:val="00D15426"/>
    <w:rsid w:val="00D1568C"/>
    <w:rsid w:val="00D15691"/>
    <w:rsid w:val="00D15927"/>
    <w:rsid w:val="00D15BC5"/>
    <w:rsid w:val="00D15D7D"/>
    <w:rsid w:val="00D16112"/>
    <w:rsid w:val="00D16283"/>
    <w:rsid w:val="00D1646D"/>
    <w:rsid w:val="00D16488"/>
    <w:rsid w:val="00D165FF"/>
    <w:rsid w:val="00D16628"/>
    <w:rsid w:val="00D16717"/>
    <w:rsid w:val="00D167F7"/>
    <w:rsid w:val="00D16945"/>
    <w:rsid w:val="00D16A03"/>
    <w:rsid w:val="00D16B78"/>
    <w:rsid w:val="00D16CE7"/>
    <w:rsid w:val="00D16F44"/>
    <w:rsid w:val="00D170C3"/>
    <w:rsid w:val="00D17ABE"/>
    <w:rsid w:val="00D17B7C"/>
    <w:rsid w:val="00D17C24"/>
    <w:rsid w:val="00D201F8"/>
    <w:rsid w:val="00D20395"/>
    <w:rsid w:val="00D203BF"/>
    <w:rsid w:val="00D20481"/>
    <w:rsid w:val="00D20946"/>
    <w:rsid w:val="00D20A2C"/>
    <w:rsid w:val="00D20ADC"/>
    <w:rsid w:val="00D20BBA"/>
    <w:rsid w:val="00D20D9D"/>
    <w:rsid w:val="00D21011"/>
    <w:rsid w:val="00D21051"/>
    <w:rsid w:val="00D2117B"/>
    <w:rsid w:val="00D214C1"/>
    <w:rsid w:val="00D215DF"/>
    <w:rsid w:val="00D216B4"/>
    <w:rsid w:val="00D21A20"/>
    <w:rsid w:val="00D21E25"/>
    <w:rsid w:val="00D22402"/>
    <w:rsid w:val="00D22406"/>
    <w:rsid w:val="00D22B4D"/>
    <w:rsid w:val="00D22F7C"/>
    <w:rsid w:val="00D23068"/>
    <w:rsid w:val="00D230E9"/>
    <w:rsid w:val="00D23156"/>
    <w:rsid w:val="00D2315A"/>
    <w:rsid w:val="00D233AD"/>
    <w:rsid w:val="00D23523"/>
    <w:rsid w:val="00D23536"/>
    <w:rsid w:val="00D23FA6"/>
    <w:rsid w:val="00D240D5"/>
    <w:rsid w:val="00D24160"/>
    <w:rsid w:val="00D241B4"/>
    <w:rsid w:val="00D242D3"/>
    <w:rsid w:val="00D249A7"/>
    <w:rsid w:val="00D2515C"/>
    <w:rsid w:val="00D25168"/>
    <w:rsid w:val="00D251EA"/>
    <w:rsid w:val="00D2521B"/>
    <w:rsid w:val="00D2536D"/>
    <w:rsid w:val="00D25813"/>
    <w:rsid w:val="00D25BCE"/>
    <w:rsid w:val="00D25C2B"/>
    <w:rsid w:val="00D25C63"/>
    <w:rsid w:val="00D26245"/>
    <w:rsid w:val="00D2625E"/>
    <w:rsid w:val="00D263A3"/>
    <w:rsid w:val="00D263FE"/>
    <w:rsid w:val="00D266BB"/>
    <w:rsid w:val="00D26832"/>
    <w:rsid w:val="00D26E46"/>
    <w:rsid w:val="00D26FC7"/>
    <w:rsid w:val="00D27135"/>
    <w:rsid w:val="00D273C5"/>
    <w:rsid w:val="00D274A8"/>
    <w:rsid w:val="00D2755D"/>
    <w:rsid w:val="00D27629"/>
    <w:rsid w:val="00D279EB"/>
    <w:rsid w:val="00D27A96"/>
    <w:rsid w:val="00D27B49"/>
    <w:rsid w:val="00D27D83"/>
    <w:rsid w:val="00D27F7F"/>
    <w:rsid w:val="00D3029A"/>
    <w:rsid w:val="00D304F8"/>
    <w:rsid w:val="00D3053A"/>
    <w:rsid w:val="00D30559"/>
    <w:rsid w:val="00D306C8"/>
    <w:rsid w:val="00D306E2"/>
    <w:rsid w:val="00D30B4A"/>
    <w:rsid w:val="00D30B74"/>
    <w:rsid w:val="00D30BCE"/>
    <w:rsid w:val="00D30D37"/>
    <w:rsid w:val="00D30F3C"/>
    <w:rsid w:val="00D3184E"/>
    <w:rsid w:val="00D31ADD"/>
    <w:rsid w:val="00D31F20"/>
    <w:rsid w:val="00D322C9"/>
    <w:rsid w:val="00D32605"/>
    <w:rsid w:val="00D3281F"/>
    <w:rsid w:val="00D32AAB"/>
    <w:rsid w:val="00D32B0F"/>
    <w:rsid w:val="00D32B46"/>
    <w:rsid w:val="00D32D2D"/>
    <w:rsid w:val="00D32DB3"/>
    <w:rsid w:val="00D32E39"/>
    <w:rsid w:val="00D32EB9"/>
    <w:rsid w:val="00D32F2F"/>
    <w:rsid w:val="00D32F6E"/>
    <w:rsid w:val="00D33491"/>
    <w:rsid w:val="00D33528"/>
    <w:rsid w:val="00D33651"/>
    <w:rsid w:val="00D33885"/>
    <w:rsid w:val="00D3396F"/>
    <w:rsid w:val="00D33BCC"/>
    <w:rsid w:val="00D33D27"/>
    <w:rsid w:val="00D34397"/>
    <w:rsid w:val="00D3461C"/>
    <w:rsid w:val="00D346CA"/>
    <w:rsid w:val="00D34B39"/>
    <w:rsid w:val="00D34D0E"/>
    <w:rsid w:val="00D34DF2"/>
    <w:rsid w:val="00D34EA0"/>
    <w:rsid w:val="00D34EEE"/>
    <w:rsid w:val="00D34F57"/>
    <w:rsid w:val="00D34FCC"/>
    <w:rsid w:val="00D350C3"/>
    <w:rsid w:val="00D35258"/>
    <w:rsid w:val="00D352AA"/>
    <w:rsid w:val="00D35327"/>
    <w:rsid w:val="00D355CC"/>
    <w:rsid w:val="00D357CC"/>
    <w:rsid w:val="00D35D8B"/>
    <w:rsid w:val="00D36044"/>
    <w:rsid w:val="00D36048"/>
    <w:rsid w:val="00D362F6"/>
    <w:rsid w:val="00D36459"/>
    <w:rsid w:val="00D3685D"/>
    <w:rsid w:val="00D36ADC"/>
    <w:rsid w:val="00D370F9"/>
    <w:rsid w:val="00D373D1"/>
    <w:rsid w:val="00D3777F"/>
    <w:rsid w:val="00D377C3"/>
    <w:rsid w:val="00D3782C"/>
    <w:rsid w:val="00D37B57"/>
    <w:rsid w:val="00D37C90"/>
    <w:rsid w:val="00D37E57"/>
    <w:rsid w:val="00D404A1"/>
    <w:rsid w:val="00D4063F"/>
    <w:rsid w:val="00D40A05"/>
    <w:rsid w:val="00D40AFC"/>
    <w:rsid w:val="00D410DF"/>
    <w:rsid w:val="00D410EB"/>
    <w:rsid w:val="00D41263"/>
    <w:rsid w:val="00D416D9"/>
    <w:rsid w:val="00D4172C"/>
    <w:rsid w:val="00D41778"/>
    <w:rsid w:val="00D418AF"/>
    <w:rsid w:val="00D41B29"/>
    <w:rsid w:val="00D41BC0"/>
    <w:rsid w:val="00D41D14"/>
    <w:rsid w:val="00D41FE8"/>
    <w:rsid w:val="00D42071"/>
    <w:rsid w:val="00D420DC"/>
    <w:rsid w:val="00D42106"/>
    <w:rsid w:val="00D42168"/>
    <w:rsid w:val="00D422CD"/>
    <w:rsid w:val="00D42498"/>
    <w:rsid w:val="00D426D6"/>
    <w:rsid w:val="00D42E3C"/>
    <w:rsid w:val="00D43346"/>
    <w:rsid w:val="00D4392D"/>
    <w:rsid w:val="00D439EE"/>
    <w:rsid w:val="00D43E88"/>
    <w:rsid w:val="00D440BD"/>
    <w:rsid w:val="00D440DA"/>
    <w:rsid w:val="00D4422A"/>
    <w:rsid w:val="00D44263"/>
    <w:rsid w:val="00D4433D"/>
    <w:rsid w:val="00D44489"/>
    <w:rsid w:val="00D44653"/>
    <w:rsid w:val="00D44733"/>
    <w:rsid w:val="00D44A15"/>
    <w:rsid w:val="00D44ABE"/>
    <w:rsid w:val="00D44C0F"/>
    <w:rsid w:val="00D44DC1"/>
    <w:rsid w:val="00D450DF"/>
    <w:rsid w:val="00D45309"/>
    <w:rsid w:val="00D4530E"/>
    <w:rsid w:val="00D454CE"/>
    <w:rsid w:val="00D45749"/>
    <w:rsid w:val="00D4580A"/>
    <w:rsid w:val="00D4586E"/>
    <w:rsid w:val="00D45885"/>
    <w:rsid w:val="00D45A13"/>
    <w:rsid w:val="00D45AD8"/>
    <w:rsid w:val="00D45ADD"/>
    <w:rsid w:val="00D45BD8"/>
    <w:rsid w:val="00D4604C"/>
    <w:rsid w:val="00D46066"/>
    <w:rsid w:val="00D461BF"/>
    <w:rsid w:val="00D462F8"/>
    <w:rsid w:val="00D464FB"/>
    <w:rsid w:val="00D46A3C"/>
    <w:rsid w:val="00D46E95"/>
    <w:rsid w:val="00D4702B"/>
    <w:rsid w:val="00D474A3"/>
    <w:rsid w:val="00D47654"/>
    <w:rsid w:val="00D47750"/>
    <w:rsid w:val="00D4793D"/>
    <w:rsid w:val="00D479BE"/>
    <w:rsid w:val="00D47AFE"/>
    <w:rsid w:val="00D47CB0"/>
    <w:rsid w:val="00D504D5"/>
    <w:rsid w:val="00D5054A"/>
    <w:rsid w:val="00D505B5"/>
    <w:rsid w:val="00D50609"/>
    <w:rsid w:val="00D50809"/>
    <w:rsid w:val="00D508D0"/>
    <w:rsid w:val="00D50E4B"/>
    <w:rsid w:val="00D50FF9"/>
    <w:rsid w:val="00D51047"/>
    <w:rsid w:val="00D51481"/>
    <w:rsid w:val="00D514BF"/>
    <w:rsid w:val="00D51521"/>
    <w:rsid w:val="00D5170D"/>
    <w:rsid w:val="00D5184A"/>
    <w:rsid w:val="00D518B9"/>
    <w:rsid w:val="00D518E4"/>
    <w:rsid w:val="00D519D8"/>
    <w:rsid w:val="00D51B02"/>
    <w:rsid w:val="00D51C4F"/>
    <w:rsid w:val="00D51E83"/>
    <w:rsid w:val="00D51EFB"/>
    <w:rsid w:val="00D51F14"/>
    <w:rsid w:val="00D51F70"/>
    <w:rsid w:val="00D5205E"/>
    <w:rsid w:val="00D521A3"/>
    <w:rsid w:val="00D52314"/>
    <w:rsid w:val="00D52B85"/>
    <w:rsid w:val="00D52C16"/>
    <w:rsid w:val="00D53348"/>
    <w:rsid w:val="00D5343F"/>
    <w:rsid w:val="00D534A8"/>
    <w:rsid w:val="00D53531"/>
    <w:rsid w:val="00D54085"/>
    <w:rsid w:val="00D54306"/>
    <w:rsid w:val="00D5443C"/>
    <w:rsid w:val="00D545DC"/>
    <w:rsid w:val="00D546E5"/>
    <w:rsid w:val="00D547DB"/>
    <w:rsid w:val="00D547FB"/>
    <w:rsid w:val="00D54C9D"/>
    <w:rsid w:val="00D54E36"/>
    <w:rsid w:val="00D54E85"/>
    <w:rsid w:val="00D5507D"/>
    <w:rsid w:val="00D55086"/>
    <w:rsid w:val="00D55561"/>
    <w:rsid w:val="00D55656"/>
    <w:rsid w:val="00D55EB9"/>
    <w:rsid w:val="00D560C6"/>
    <w:rsid w:val="00D56271"/>
    <w:rsid w:val="00D5630C"/>
    <w:rsid w:val="00D56745"/>
    <w:rsid w:val="00D5675B"/>
    <w:rsid w:val="00D56943"/>
    <w:rsid w:val="00D569A3"/>
    <w:rsid w:val="00D569F4"/>
    <w:rsid w:val="00D56AB3"/>
    <w:rsid w:val="00D56AD9"/>
    <w:rsid w:val="00D56AF2"/>
    <w:rsid w:val="00D56C41"/>
    <w:rsid w:val="00D56DCA"/>
    <w:rsid w:val="00D56E90"/>
    <w:rsid w:val="00D56F32"/>
    <w:rsid w:val="00D572B6"/>
    <w:rsid w:val="00D573A3"/>
    <w:rsid w:val="00D573CB"/>
    <w:rsid w:val="00D57629"/>
    <w:rsid w:val="00D5787A"/>
    <w:rsid w:val="00D57B2B"/>
    <w:rsid w:val="00D57D39"/>
    <w:rsid w:val="00D6030F"/>
    <w:rsid w:val="00D60312"/>
    <w:rsid w:val="00D603E7"/>
    <w:rsid w:val="00D6074B"/>
    <w:rsid w:val="00D60A5F"/>
    <w:rsid w:val="00D60B8F"/>
    <w:rsid w:val="00D60F94"/>
    <w:rsid w:val="00D6111D"/>
    <w:rsid w:val="00D61181"/>
    <w:rsid w:val="00D6122E"/>
    <w:rsid w:val="00D61593"/>
    <w:rsid w:val="00D61789"/>
    <w:rsid w:val="00D61B78"/>
    <w:rsid w:val="00D61BF5"/>
    <w:rsid w:val="00D61C2C"/>
    <w:rsid w:val="00D61E80"/>
    <w:rsid w:val="00D61F93"/>
    <w:rsid w:val="00D6212A"/>
    <w:rsid w:val="00D624F9"/>
    <w:rsid w:val="00D62607"/>
    <w:rsid w:val="00D6264A"/>
    <w:rsid w:val="00D629CE"/>
    <w:rsid w:val="00D62A2C"/>
    <w:rsid w:val="00D62A8C"/>
    <w:rsid w:val="00D62F89"/>
    <w:rsid w:val="00D62FC4"/>
    <w:rsid w:val="00D630AC"/>
    <w:rsid w:val="00D63383"/>
    <w:rsid w:val="00D63505"/>
    <w:rsid w:val="00D6375C"/>
    <w:rsid w:val="00D63934"/>
    <w:rsid w:val="00D63A2D"/>
    <w:rsid w:val="00D63A35"/>
    <w:rsid w:val="00D63A3B"/>
    <w:rsid w:val="00D63E87"/>
    <w:rsid w:val="00D63EC7"/>
    <w:rsid w:val="00D63FD5"/>
    <w:rsid w:val="00D644B3"/>
    <w:rsid w:val="00D645EA"/>
    <w:rsid w:val="00D64849"/>
    <w:rsid w:val="00D64A52"/>
    <w:rsid w:val="00D64C17"/>
    <w:rsid w:val="00D64C89"/>
    <w:rsid w:val="00D64D8A"/>
    <w:rsid w:val="00D64F01"/>
    <w:rsid w:val="00D6505C"/>
    <w:rsid w:val="00D65165"/>
    <w:rsid w:val="00D651E0"/>
    <w:rsid w:val="00D653B7"/>
    <w:rsid w:val="00D654CF"/>
    <w:rsid w:val="00D65684"/>
    <w:rsid w:val="00D656EA"/>
    <w:rsid w:val="00D65A24"/>
    <w:rsid w:val="00D65C96"/>
    <w:rsid w:val="00D65DF6"/>
    <w:rsid w:val="00D65F5F"/>
    <w:rsid w:val="00D65FA5"/>
    <w:rsid w:val="00D665FD"/>
    <w:rsid w:val="00D66B56"/>
    <w:rsid w:val="00D66BA8"/>
    <w:rsid w:val="00D66BDE"/>
    <w:rsid w:val="00D66C89"/>
    <w:rsid w:val="00D6707F"/>
    <w:rsid w:val="00D67101"/>
    <w:rsid w:val="00D674AC"/>
    <w:rsid w:val="00D674C6"/>
    <w:rsid w:val="00D6751C"/>
    <w:rsid w:val="00D677C5"/>
    <w:rsid w:val="00D6782C"/>
    <w:rsid w:val="00D678FE"/>
    <w:rsid w:val="00D679DD"/>
    <w:rsid w:val="00D67A0E"/>
    <w:rsid w:val="00D67B1D"/>
    <w:rsid w:val="00D67C62"/>
    <w:rsid w:val="00D67D70"/>
    <w:rsid w:val="00D67F62"/>
    <w:rsid w:val="00D7019F"/>
    <w:rsid w:val="00D703F6"/>
    <w:rsid w:val="00D70555"/>
    <w:rsid w:val="00D705CB"/>
    <w:rsid w:val="00D7080A"/>
    <w:rsid w:val="00D7086E"/>
    <w:rsid w:val="00D70915"/>
    <w:rsid w:val="00D70AE1"/>
    <w:rsid w:val="00D70C7A"/>
    <w:rsid w:val="00D70C9C"/>
    <w:rsid w:val="00D70D97"/>
    <w:rsid w:val="00D70EC3"/>
    <w:rsid w:val="00D70F13"/>
    <w:rsid w:val="00D70F9B"/>
    <w:rsid w:val="00D71285"/>
    <w:rsid w:val="00D712B4"/>
    <w:rsid w:val="00D716D7"/>
    <w:rsid w:val="00D717F2"/>
    <w:rsid w:val="00D71AC7"/>
    <w:rsid w:val="00D71CC1"/>
    <w:rsid w:val="00D720A8"/>
    <w:rsid w:val="00D725C3"/>
    <w:rsid w:val="00D72753"/>
    <w:rsid w:val="00D727E2"/>
    <w:rsid w:val="00D72B7F"/>
    <w:rsid w:val="00D72FAD"/>
    <w:rsid w:val="00D731DC"/>
    <w:rsid w:val="00D73540"/>
    <w:rsid w:val="00D73669"/>
    <w:rsid w:val="00D737FF"/>
    <w:rsid w:val="00D73858"/>
    <w:rsid w:val="00D7387D"/>
    <w:rsid w:val="00D739C0"/>
    <w:rsid w:val="00D73BEE"/>
    <w:rsid w:val="00D73D38"/>
    <w:rsid w:val="00D73E27"/>
    <w:rsid w:val="00D73F89"/>
    <w:rsid w:val="00D7465B"/>
    <w:rsid w:val="00D74834"/>
    <w:rsid w:val="00D74A02"/>
    <w:rsid w:val="00D74BAA"/>
    <w:rsid w:val="00D74D3D"/>
    <w:rsid w:val="00D74F8A"/>
    <w:rsid w:val="00D7554B"/>
    <w:rsid w:val="00D755F7"/>
    <w:rsid w:val="00D75798"/>
    <w:rsid w:val="00D75838"/>
    <w:rsid w:val="00D75895"/>
    <w:rsid w:val="00D75AF7"/>
    <w:rsid w:val="00D75B2F"/>
    <w:rsid w:val="00D75B9B"/>
    <w:rsid w:val="00D75FE4"/>
    <w:rsid w:val="00D7609B"/>
    <w:rsid w:val="00D76362"/>
    <w:rsid w:val="00D765E4"/>
    <w:rsid w:val="00D76657"/>
    <w:rsid w:val="00D7677E"/>
    <w:rsid w:val="00D76AAB"/>
    <w:rsid w:val="00D76CEF"/>
    <w:rsid w:val="00D76E69"/>
    <w:rsid w:val="00D7728F"/>
    <w:rsid w:val="00D77472"/>
    <w:rsid w:val="00D775B1"/>
    <w:rsid w:val="00D7787D"/>
    <w:rsid w:val="00D779C5"/>
    <w:rsid w:val="00D77B46"/>
    <w:rsid w:val="00D77C22"/>
    <w:rsid w:val="00D77E0C"/>
    <w:rsid w:val="00D77EBC"/>
    <w:rsid w:val="00D77FBD"/>
    <w:rsid w:val="00D803EF"/>
    <w:rsid w:val="00D80550"/>
    <w:rsid w:val="00D80586"/>
    <w:rsid w:val="00D805F4"/>
    <w:rsid w:val="00D80636"/>
    <w:rsid w:val="00D80931"/>
    <w:rsid w:val="00D80A06"/>
    <w:rsid w:val="00D80A74"/>
    <w:rsid w:val="00D80C97"/>
    <w:rsid w:val="00D81050"/>
    <w:rsid w:val="00D811DB"/>
    <w:rsid w:val="00D81523"/>
    <w:rsid w:val="00D81586"/>
    <w:rsid w:val="00D816CA"/>
    <w:rsid w:val="00D816DA"/>
    <w:rsid w:val="00D818A8"/>
    <w:rsid w:val="00D818E1"/>
    <w:rsid w:val="00D81AB3"/>
    <w:rsid w:val="00D81BD2"/>
    <w:rsid w:val="00D81D38"/>
    <w:rsid w:val="00D81EFD"/>
    <w:rsid w:val="00D81F4D"/>
    <w:rsid w:val="00D8240D"/>
    <w:rsid w:val="00D82482"/>
    <w:rsid w:val="00D8266F"/>
    <w:rsid w:val="00D826DF"/>
    <w:rsid w:val="00D830B8"/>
    <w:rsid w:val="00D830FF"/>
    <w:rsid w:val="00D83331"/>
    <w:rsid w:val="00D8342F"/>
    <w:rsid w:val="00D839B6"/>
    <w:rsid w:val="00D84079"/>
    <w:rsid w:val="00D84825"/>
    <w:rsid w:val="00D84952"/>
    <w:rsid w:val="00D849B2"/>
    <w:rsid w:val="00D849C8"/>
    <w:rsid w:val="00D84C7E"/>
    <w:rsid w:val="00D84C90"/>
    <w:rsid w:val="00D84D76"/>
    <w:rsid w:val="00D84D7B"/>
    <w:rsid w:val="00D8535D"/>
    <w:rsid w:val="00D8547A"/>
    <w:rsid w:val="00D8554E"/>
    <w:rsid w:val="00D859E5"/>
    <w:rsid w:val="00D85A36"/>
    <w:rsid w:val="00D85AA5"/>
    <w:rsid w:val="00D85BF6"/>
    <w:rsid w:val="00D85CD2"/>
    <w:rsid w:val="00D85F7B"/>
    <w:rsid w:val="00D86021"/>
    <w:rsid w:val="00D86036"/>
    <w:rsid w:val="00D860D0"/>
    <w:rsid w:val="00D8623A"/>
    <w:rsid w:val="00D8699A"/>
    <w:rsid w:val="00D86A6F"/>
    <w:rsid w:val="00D86AB4"/>
    <w:rsid w:val="00D86D9D"/>
    <w:rsid w:val="00D86DE3"/>
    <w:rsid w:val="00D872B4"/>
    <w:rsid w:val="00D87336"/>
    <w:rsid w:val="00D87437"/>
    <w:rsid w:val="00D87666"/>
    <w:rsid w:val="00D8767E"/>
    <w:rsid w:val="00D87752"/>
    <w:rsid w:val="00D87A8A"/>
    <w:rsid w:val="00D87D05"/>
    <w:rsid w:val="00D87DA8"/>
    <w:rsid w:val="00D9007C"/>
    <w:rsid w:val="00D901E6"/>
    <w:rsid w:val="00D90278"/>
    <w:rsid w:val="00D902C3"/>
    <w:rsid w:val="00D9037F"/>
    <w:rsid w:val="00D904F5"/>
    <w:rsid w:val="00D90A07"/>
    <w:rsid w:val="00D90A2E"/>
    <w:rsid w:val="00D90E4D"/>
    <w:rsid w:val="00D90FE5"/>
    <w:rsid w:val="00D91002"/>
    <w:rsid w:val="00D91184"/>
    <w:rsid w:val="00D91230"/>
    <w:rsid w:val="00D9143F"/>
    <w:rsid w:val="00D9146F"/>
    <w:rsid w:val="00D91F0E"/>
    <w:rsid w:val="00D91FA2"/>
    <w:rsid w:val="00D920D3"/>
    <w:rsid w:val="00D926C1"/>
    <w:rsid w:val="00D92798"/>
    <w:rsid w:val="00D927C6"/>
    <w:rsid w:val="00D92B4F"/>
    <w:rsid w:val="00D92C94"/>
    <w:rsid w:val="00D92E1D"/>
    <w:rsid w:val="00D93051"/>
    <w:rsid w:val="00D9305A"/>
    <w:rsid w:val="00D93193"/>
    <w:rsid w:val="00D9361E"/>
    <w:rsid w:val="00D93689"/>
    <w:rsid w:val="00D93696"/>
    <w:rsid w:val="00D93A7A"/>
    <w:rsid w:val="00D93EAE"/>
    <w:rsid w:val="00D93F22"/>
    <w:rsid w:val="00D940AF"/>
    <w:rsid w:val="00D9414B"/>
    <w:rsid w:val="00D941C1"/>
    <w:rsid w:val="00D94211"/>
    <w:rsid w:val="00D94328"/>
    <w:rsid w:val="00D943EA"/>
    <w:rsid w:val="00D94416"/>
    <w:rsid w:val="00D945C6"/>
    <w:rsid w:val="00D94A40"/>
    <w:rsid w:val="00D94D48"/>
    <w:rsid w:val="00D94EE0"/>
    <w:rsid w:val="00D9544C"/>
    <w:rsid w:val="00D9555B"/>
    <w:rsid w:val="00D9580B"/>
    <w:rsid w:val="00D95888"/>
    <w:rsid w:val="00D95CCE"/>
    <w:rsid w:val="00D95F7E"/>
    <w:rsid w:val="00D964DD"/>
    <w:rsid w:val="00D96783"/>
    <w:rsid w:val="00D96A7E"/>
    <w:rsid w:val="00D96B8F"/>
    <w:rsid w:val="00D96C13"/>
    <w:rsid w:val="00D96DC7"/>
    <w:rsid w:val="00D96ECA"/>
    <w:rsid w:val="00D96EF7"/>
    <w:rsid w:val="00D96F15"/>
    <w:rsid w:val="00D97207"/>
    <w:rsid w:val="00D97311"/>
    <w:rsid w:val="00D97547"/>
    <w:rsid w:val="00D975A0"/>
    <w:rsid w:val="00D9774D"/>
    <w:rsid w:val="00D97758"/>
    <w:rsid w:val="00D97A0A"/>
    <w:rsid w:val="00D97D33"/>
    <w:rsid w:val="00D97E00"/>
    <w:rsid w:val="00D97F37"/>
    <w:rsid w:val="00DA03CA"/>
    <w:rsid w:val="00DA05F6"/>
    <w:rsid w:val="00DA0612"/>
    <w:rsid w:val="00DA0688"/>
    <w:rsid w:val="00DA09D6"/>
    <w:rsid w:val="00DA0BB3"/>
    <w:rsid w:val="00DA1039"/>
    <w:rsid w:val="00DA10BD"/>
    <w:rsid w:val="00DA12F3"/>
    <w:rsid w:val="00DA1615"/>
    <w:rsid w:val="00DA1B2A"/>
    <w:rsid w:val="00DA1C60"/>
    <w:rsid w:val="00DA1E23"/>
    <w:rsid w:val="00DA1F2F"/>
    <w:rsid w:val="00DA1F3A"/>
    <w:rsid w:val="00DA2042"/>
    <w:rsid w:val="00DA22D3"/>
    <w:rsid w:val="00DA2324"/>
    <w:rsid w:val="00DA243B"/>
    <w:rsid w:val="00DA24C7"/>
    <w:rsid w:val="00DA254B"/>
    <w:rsid w:val="00DA2560"/>
    <w:rsid w:val="00DA2BC3"/>
    <w:rsid w:val="00DA2E8F"/>
    <w:rsid w:val="00DA318C"/>
    <w:rsid w:val="00DA32EC"/>
    <w:rsid w:val="00DA33DA"/>
    <w:rsid w:val="00DA3562"/>
    <w:rsid w:val="00DA370F"/>
    <w:rsid w:val="00DA3A1F"/>
    <w:rsid w:val="00DA3AB1"/>
    <w:rsid w:val="00DA3B6E"/>
    <w:rsid w:val="00DA3C42"/>
    <w:rsid w:val="00DA3D66"/>
    <w:rsid w:val="00DA3F13"/>
    <w:rsid w:val="00DA46B4"/>
    <w:rsid w:val="00DA46CB"/>
    <w:rsid w:val="00DA47E1"/>
    <w:rsid w:val="00DA4AA1"/>
    <w:rsid w:val="00DA50B2"/>
    <w:rsid w:val="00DA50DA"/>
    <w:rsid w:val="00DA5284"/>
    <w:rsid w:val="00DA544F"/>
    <w:rsid w:val="00DA552F"/>
    <w:rsid w:val="00DA5689"/>
    <w:rsid w:val="00DA57CF"/>
    <w:rsid w:val="00DA5934"/>
    <w:rsid w:val="00DA594E"/>
    <w:rsid w:val="00DA5D10"/>
    <w:rsid w:val="00DA5ED4"/>
    <w:rsid w:val="00DA5FA4"/>
    <w:rsid w:val="00DA6040"/>
    <w:rsid w:val="00DA62C3"/>
    <w:rsid w:val="00DA62F0"/>
    <w:rsid w:val="00DA64B1"/>
    <w:rsid w:val="00DA64DD"/>
    <w:rsid w:val="00DA6693"/>
    <w:rsid w:val="00DA6975"/>
    <w:rsid w:val="00DA69BA"/>
    <w:rsid w:val="00DA6AF7"/>
    <w:rsid w:val="00DA6CBB"/>
    <w:rsid w:val="00DA6D83"/>
    <w:rsid w:val="00DA6DCF"/>
    <w:rsid w:val="00DA725C"/>
    <w:rsid w:val="00DA75A3"/>
    <w:rsid w:val="00DA76F4"/>
    <w:rsid w:val="00DA7BA5"/>
    <w:rsid w:val="00DA7C29"/>
    <w:rsid w:val="00DA7C7E"/>
    <w:rsid w:val="00DA7D63"/>
    <w:rsid w:val="00DB00A0"/>
    <w:rsid w:val="00DB0210"/>
    <w:rsid w:val="00DB0912"/>
    <w:rsid w:val="00DB0B72"/>
    <w:rsid w:val="00DB0BA1"/>
    <w:rsid w:val="00DB103D"/>
    <w:rsid w:val="00DB1491"/>
    <w:rsid w:val="00DB1498"/>
    <w:rsid w:val="00DB1704"/>
    <w:rsid w:val="00DB18CF"/>
    <w:rsid w:val="00DB1AD4"/>
    <w:rsid w:val="00DB1DCD"/>
    <w:rsid w:val="00DB260C"/>
    <w:rsid w:val="00DB2674"/>
    <w:rsid w:val="00DB2717"/>
    <w:rsid w:val="00DB2B7A"/>
    <w:rsid w:val="00DB2BA4"/>
    <w:rsid w:val="00DB2C1E"/>
    <w:rsid w:val="00DB2D9B"/>
    <w:rsid w:val="00DB2DFB"/>
    <w:rsid w:val="00DB312A"/>
    <w:rsid w:val="00DB3332"/>
    <w:rsid w:val="00DB347A"/>
    <w:rsid w:val="00DB37FD"/>
    <w:rsid w:val="00DB383A"/>
    <w:rsid w:val="00DB39C0"/>
    <w:rsid w:val="00DB3DAC"/>
    <w:rsid w:val="00DB4D49"/>
    <w:rsid w:val="00DB4E20"/>
    <w:rsid w:val="00DB50BB"/>
    <w:rsid w:val="00DB5121"/>
    <w:rsid w:val="00DB52E0"/>
    <w:rsid w:val="00DB54A3"/>
    <w:rsid w:val="00DB57B0"/>
    <w:rsid w:val="00DB5A34"/>
    <w:rsid w:val="00DB5A4F"/>
    <w:rsid w:val="00DB5B77"/>
    <w:rsid w:val="00DB5EB1"/>
    <w:rsid w:val="00DB631E"/>
    <w:rsid w:val="00DB647E"/>
    <w:rsid w:val="00DB64A0"/>
    <w:rsid w:val="00DB6556"/>
    <w:rsid w:val="00DB6740"/>
    <w:rsid w:val="00DB67CD"/>
    <w:rsid w:val="00DB6AC9"/>
    <w:rsid w:val="00DB6CF5"/>
    <w:rsid w:val="00DB7021"/>
    <w:rsid w:val="00DB73DA"/>
    <w:rsid w:val="00DB7591"/>
    <w:rsid w:val="00DB75BD"/>
    <w:rsid w:val="00DB7786"/>
    <w:rsid w:val="00DB7814"/>
    <w:rsid w:val="00DB7BF2"/>
    <w:rsid w:val="00DC0385"/>
    <w:rsid w:val="00DC03B8"/>
    <w:rsid w:val="00DC0427"/>
    <w:rsid w:val="00DC05A0"/>
    <w:rsid w:val="00DC07C8"/>
    <w:rsid w:val="00DC08C7"/>
    <w:rsid w:val="00DC08F6"/>
    <w:rsid w:val="00DC0D6B"/>
    <w:rsid w:val="00DC0E8E"/>
    <w:rsid w:val="00DC1173"/>
    <w:rsid w:val="00DC135D"/>
    <w:rsid w:val="00DC16DA"/>
    <w:rsid w:val="00DC1FF7"/>
    <w:rsid w:val="00DC2062"/>
    <w:rsid w:val="00DC24AB"/>
    <w:rsid w:val="00DC29A0"/>
    <w:rsid w:val="00DC2A57"/>
    <w:rsid w:val="00DC3097"/>
    <w:rsid w:val="00DC3197"/>
    <w:rsid w:val="00DC331F"/>
    <w:rsid w:val="00DC36B2"/>
    <w:rsid w:val="00DC3745"/>
    <w:rsid w:val="00DC389B"/>
    <w:rsid w:val="00DC3C8F"/>
    <w:rsid w:val="00DC3D31"/>
    <w:rsid w:val="00DC42AD"/>
    <w:rsid w:val="00DC42B6"/>
    <w:rsid w:val="00DC4409"/>
    <w:rsid w:val="00DC49D6"/>
    <w:rsid w:val="00DC4F03"/>
    <w:rsid w:val="00DC5078"/>
    <w:rsid w:val="00DC50BE"/>
    <w:rsid w:val="00DC53AA"/>
    <w:rsid w:val="00DC5E0E"/>
    <w:rsid w:val="00DC5F3A"/>
    <w:rsid w:val="00DC5F9A"/>
    <w:rsid w:val="00DC6124"/>
    <w:rsid w:val="00DC617F"/>
    <w:rsid w:val="00DC6508"/>
    <w:rsid w:val="00DC6581"/>
    <w:rsid w:val="00DC662A"/>
    <w:rsid w:val="00DC670C"/>
    <w:rsid w:val="00DC699B"/>
    <w:rsid w:val="00DC6A24"/>
    <w:rsid w:val="00DC6E0D"/>
    <w:rsid w:val="00DC73F2"/>
    <w:rsid w:val="00DC7645"/>
    <w:rsid w:val="00DC7835"/>
    <w:rsid w:val="00DC79E0"/>
    <w:rsid w:val="00DC7B73"/>
    <w:rsid w:val="00DD0071"/>
    <w:rsid w:val="00DD0255"/>
    <w:rsid w:val="00DD02F8"/>
    <w:rsid w:val="00DD040B"/>
    <w:rsid w:val="00DD046C"/>
    <w:rsid w:val="00DD04A2"/>
    <w:rsid w:val="00DD06E5"/>
    <w:rsid w:val="00DD071F"/>
    <w:rsid w:val="00DD098C"/>
    <w:rsid w:val="00DD0C2F"/>
    <w:rsid w:val="00DD0D1E"/>
    <w:rsid w:val="00DD0DA7"/>
    <w:rsid w:val="00DD0DC8"/>
    <w:rsid w:val="00DD0E49"/>
    <w:rsid w:val="00DD0E56"/>
    <w:rsid w:val="00DD0F21"/>
    <w:rsid w:val="00DD1014"/>
    <w:rsid w:val="00DD13B7"/>
    <w:rsid w:val="00DD13CB"/>
    <w:rsid w:val="00DD1670"/>
    <w:rsid w:val="00DD16FD"/>
    <w:rsid w:val="00DD1745"/>
    <w:rsid w:val="00DD176E"/>
    <w:rsid w:val="00DD1A49"/>
    <w:rsid w:val="00DD1BF2"/>
    <w:rsid w:val="00DD1C40"/>
    <w:rsid w:val="00DD1D34"/>
    <w:rsid w:val="00DD1D36"/>
    <w:rsid w:val="00DD1EA1"/>
    <w:rsid w:val="00DD1FDF"/>
    <w:rsid w:val="00DD2512"/>
    <w:rsid w:val="00DD257F"/>
    <w:rsid w:val="00DD25A8"/>
    <w:rsid w:val="00DD266A"/>
    <w:rsid w:val="00DD26D1"/>
    <w:rsid w:val="00DD281A"/>
    <w:rsid w:val="00DD28AA"/>
    <w:rsid w:val="00DD28AD"/>
    <w:rsid w:val="00DD2CDD"/>
    <w:rsid w:val="00DD2F77"/>
    <w:rsid w:val="00DD308B"/>
    <w:rsid w:val="00DD311A"/>
    <w:rsid w:val="00DD316D"/>
    <w:rsid w:val="00DD3245"/>
    <w:rsid w:val="00DD33D4"/>
    <w:rsid w:val="00DD3D5E"/>
    <w:rsid w:val="00DD3DC9"/>
    <w:rsid w:val="00DD4479"/>
    <w:rsid w:val="00DD47AC"/>
    <w:rsid w:val="00DD4947"/>
    <w:rsid w:val="00DD4F63"/>
    <w:rsid w:val="00DD551B"/>
    <w:rsid w:val="00DD576C"/>
    <w:rsid w:val="00DD582D"/>
    <w:rsid w:val="00DD5B89"/>
    <w:rsid w:val="00DD5D08"/>
    <w:rsid w:val="00DD6558"/>
    <w:rsid w:val="00DD6581"/>
    <w:rsid w:val="00DD6656"/>
    <w:rsid w:val="00DD675C"/>
    <w:rsid w:val="00DD6814"/>
    <w:rsid w:val="00DD68C3"/>
    <w:rsid w:val="00DD6923"/>
    <w:rsid w:val="00DD6C68"/>
    <w:rsid w:val="00DD6DFD"/>
    <w:rsid w:val="00DD6F5B"/>
    <w:rsid w:val="00DD7071"/>
    <w:rsid w:val="00DD710C"/>
    <w:rsid w:val="00DD7394"/>
    <w:rsid w:val="00DD7838"/>
    <w:rsid w:val="00DD7998"/>
    <w:rsid w:val="00DD7BA8"/>
    <w:rsid w:val="00DD7C00"/>
    <w:rsid w:val="00DE01E5"/>
    <w:rsid w:val="00DE022C"/>
    <w:rsid w:val="00DE0620"/>
    <w:rsid w:val="00DE064F"/>
    <w:rsid w:val="00DE0898"/>
    <w:rsid w:val="00DE0AAE"/>
    <w:rsid w:val="00DE0BC0"/>
    <w:rsid w:val="00DE0D53"/>
    <w:rsid w:val="00DE1097"/>
    <w:rsid w:val="00DE10C3"/>
    <w:rsid w:val="00DE1698"/>
    <w:rsid w:val="00DE17E0"/>
    <w:rsid w:val="00DE1A02"/>
    <w:rsid w:val="00DE1E0B"/>
    <w:rsid w:val="00DE1F11"/>
    <w:rsid w:val="00DE1F96"/>
    <w:rsid w:val="00DE20B6"/>
    <w:rsid w:val="00DE21B1"/>
    <w:rsid w:val="00DE2275"/>
    <w:rsid w:val="00DE23AC"/>
    <w:rsid w:val="00DE2680"/>
    <w:rsid w:val="00DE2815"/>
    <w:rsid w:val="00DE2B02"/>
    <w:rsid w:val="00DE3174"/>
    <w:rsid w:val="00DE31C5"/>
    <w:rsid w:val="00DE320E"/>
    <w:rsid w:val="00DE330C"/>
    <w:rsid w:val="00DE36C7"/>
    <w:rsid w:val="00DE3796"/>
    <w:rsid w:val="00DE382B"/>
    <w:rsid w:val="00DE3A4A"/>
    <w:rsid w:val="00DE3E35"/>
    <w:rsid w:val="00DE3E74"/>
    <w:rsid w:val="00DE3F55"/>
    <w:rsid w:val="00DE4310"/>
    <w:rsid w:val="00DE4363"/>
    <w:rsid w:val="00DE437C"/>
    <w:rsid w:val="00DE4423"/>
    <w:rsid w:val="00DE4597"/>
    <w:rsid w:val="00DE4631"/>
    <w:rsid w:val="00DE46D4"/>
    <w:rsid w:val="00DE473D"/>
    <w:rsid w:val="00DE484E"/>
    <w:rsid w:val="00DE4A33"/>
    <w:rsid w:val="00DE4DB0"/>
    <w:rsid w:val="00DE4DCA"/>
    <w:rsid w:val="00DE51B0"/>
    <w:rsid w:val="00DE5609"/>
    <w:rsid w:val="00DE5BB7"/>
    <w:rsid w:val="00DE5D38"/>
    <w:rsid w:val="00DE5EDC"/>
    <w:rsid w:val="00DE5FA5"/>
    <w:rsid w:val="00DE5FCD"/>
    <w:rsid w:val="00DE6216"/>
    <w:rsid w:val="00DE6394"/>
    <w:rsid w:val="00DE64A2"/>
    <w:rsid w:val="00DE656D"/>
    <w:rsid w:val="00DE6632"/>
    <w:rsid w:val="00DE6714"/>
    <w:rsid w:val="00DE6761"/>
    <w:rsid w:val="00DE67E2"/>
    <w:rsid w:val="00DE67EB"/>
    <w:rsid w:val="00DE68DB"/>
    <w:rsid w:val="00DE6913"/>
    <w:rsid w:val="00DE6A9B"/>
    <w:rsid w:val="00DE6C0F"/>
    <w:rsid w:val="00DE6C7E"/>
    <w:rsid w:val="00DE6D9E"/>
    <w:rsid w:val="00DE6ED7"/>
    <w:rsid w:val="00DE732C"/>
    <w:rsid w:val="00DE7381"/>
    <w:rsid w:val="00DE740E"/>
    <w:rsid w:val="00DE76D7"/>
    <w:rsid w:val="00DE7A0F"/>
    <w:rsid w:val="00DE7B59"/>
    <w:rsid w:val="00DE7C86"/>
    <w:rsid w:val="00DE7D00"/>
    <w:rsid w:val="00DF00F0"/>
    <w:rsid w:val="00DF01DA"/>
    <w:rsid w:val="00DF04BA"/>
    <w:rsid w:val="00DF0BDE"/>
    <w:rsid w:val="00DF0FAD"/>
    <w:rsid w:val="00DF11E9"/>
    <w:rsid w:val="00DF1337"/>
    <w:rsid w:val="00DF14E2"/>
    <w:rsid w:val="00DF15C7"/>
    <w:rsid w:val="00DF17AD"/>
    <w:rsid w:val="00DF1A87"/>
    <w:rsid w:val="00DF1BE7"/>
    <w:rsid w:val="00DF1C09"/>
    <w:rsid w:val="00DF1C85"/>
    <w:rsid w:val="00DF1CCA"/>
    <w:rsid w:val="00DF20FB"/>
    <w:rsid w:val="00DF2279"/>
    <w:rsid w:val="00DF2480"/>
    <w:rsid w:val="00DF24F4"/>
    <w:rsid w:val="00DF25EA"/>
    <w:rsid w:val="00DF2894"/>
    <w:rsid w:val="00DF28C1"/>
    <w:rsid w:val="00DF28F3"/>
    <w:rsid w:val="00DF2BC2"/>
    <w:rsid w:val="00DF3115"/>
    <w:rsid w:val="00DF31A2"/>
    <w:rsid w:val="00DF31C9"/>
    <w:rsid w:val="00DF3542"/>
    <w:rsid w:val="00DF388C"/>
    <w:rsid w:val="00DF3CEE"/>
    <w:rsid w:val="00DF3EB4"/>
    <w:rsid w:val="00DF4250"/>
    <w:rsid w:val="00DF47DF"/>
    <w:rsid w:val="00DF4AA7"/>
    <w:rsid w:val="00DF4CAD"/>
    <w:rsid w:val="00DF500A"/>
    <w:rsid w:val="00DF5139"/>
    <w:rsid w:val="00DF5317"/>
    <w:rsid w:val="00DF53BA"/>
    <w:rsid w:val="00DF53C6"/>
    <w:rsid w:val="00DF5474"/>
    <w:rsid w:val="00DF569A"/>
    <w:rsid w:val="00DF58AA"/>
    <w:rsid w:val="00DF58DC"/>
    <w:rsid w:val="00DF5A51"/>
    <w:rsid w:val="00DF5CA5"/>
    <w:rsid w:val="00DF60D0"/>
    <w:rsid w:val="00DF6923"/>
    <w:rsid w:val="00DF6950"/>
    <w:rsid w:val="00DF69E5"/>
    <w:rsid w:val="00DF6BAD"/>
    <w:rsid w:val="00DF6D51"/>
    <w:rsid w:val="00DF6DBD"/>
    <w:rsid w:val="00DF7052"/>
    <w:rsid w:val="00DF71B1"/>
    <w:rsid w:val="00DF7321"/>
    <w:rsid w:val="00DF7574"/>
    <w:rsid w:val="00DF7C98"/>
    <w:rsid w:val="00DF7F9D"/>
    <w:rsid w:val="00E000FB"/>
    <w:rsid w:val="00E00295"/>
    <w:rsid w:val="00E0049A"/>
    <w:rsid w:val="00E0061F"/>
    <w:rsid w:val="00E0065E"/>
    <w:rsid w:val="00E006D5"/>
    <w:rsid w:val="00E006DA"/>
    <w:rsid w:val="00E007CC"/>
    <w:rsid w:val="00E008DA"/>
    <w:rsid w:val="00E00A1C"/>
    <w:rsid w:val="00E00B1B"/>
    <w:rsid w:val="00E00C3B"/>
    <w:rsid w:val="00E00ED6"/>
    <w:rsid w:val="00E00F42"/>
    <w:rsid w:val="00E00F55"/>
    <w:rsid w:val="00E01104"/>
    <w:rsid w:val="00E0119E"/>
    <w:rsid w:val="00E0135F"/>
    <w:rsid w:val="00E0147F"/>
    <w:rsid w:val="00E018A0"/>
    <w:rsid w:val="00E01941"/>
    <w:rsid w:val="00E019A0"/>
    <w:rsid w:val="00E019E2"/>
    <w:rsid w:val="00E019FD"/>
    <w:rsid w:val="00E01A99"/>
    <w:rsid w:val="00E01B59"/>
    <w:rsid w:val="00E01B92"/>
    <w:rsid w:val="00E01D1B"/>
    <w:rsid w:val="00E01E9D"/>
    <w:rsid w:val="00E01FCC"/>
    <w:rsid w:val="00E0202C"/>
    <w:rsid w:val="00E02039"/>
    <w:rsid w:val="00E0255E"/>
    <w:rsid w:val="00E0278F"/>
    <w:rsid w:val="00E02906"/>
    <w:rsid w:val="00E02C32"/>
    <w:rsid w:val="00E02C91"/>
    <w:rsid w:val="00E02CED"/>
    <w:rsid w:val="00E03058"/>
    <w:rsid w:val="00E032BF"/>
    <w:rsid w:val="00E03600"/>
    <w:rsid w:val="00E03690"/>
    <w:rsid w:val="00E040B6"/>
    <w:rsid w:val="00E040E4"/>
    <w:rsid w:val="00E043F1"/>
    <w:rsid w:val="00E0440F"/>
    <w:rsid w:val="00E04BD1"/>
    <w:rsid w:val="00E04EB9"/>
    <w:rsid w:val="00E04F00"/>
    <w:rsid w:val="00E0515F"/>
    <w:rsid w:val="00E05219"/>
    <w:rsid w:val="00E0546C"/>
    <w:rsid w:val="00E055A6"/>
    <w:rsid w:val="00E05643"/>
    <w:rsid w:val="00E0572F"/>
    <w:rsid w:val="00E057D7"/>
    <w:rsid w:val="00E05B3E"/>
    <w:rsid w:val="00E05BFC"/>
    <w:rsid w:val="00E05D0A"/>
    <w:rsid w:val="00E05DC0"/>
    <w:rsid w:val="00E05E4B"/>
    <w:rsid w:val="00E05F63"/>
    <w:rsid w:val="00E0606A"/>
    <w:rsid w:val="00E06193"/>
    <w:rsid w:val="00E06248"/>
    <w:rsid w:val="00E06326"/>
    <w:rsid w:val="00E064B6"/>
    <w:rsid w:val="00E06517"/>
    <w:rsid w:val="00E067E9"/>
    <w:rsid w:val="00E06935"/>
    <w:rsid w:val="00E06B06"/>
    <w:rsid w:val="00E06BF1"/>
    <w:rsid w:val="00E06CAC"/>
    <w:rsid w:val="00E06E4E"/>
    <w:rsid w:val="00E06F5A"/>
    <w:rsid w:val="00E07379"/>
    <w:rsid w:val="00E07452"/>
    <w:rsid w:val="00E074A1"/>
    <w:rsid w:val="00E0759A"/>
    <w:rsid w:val="00E0764B"/>
    <w:rsid w:val="00E076A0"/>
    <w:rsid w:val="00E0780F"/>
    <w:rsid w:val="00E07D1D"/>
    <w:rsid w:val="00E07D5B"/>
    <w:rsid w:val="00E10044"/>
    <w:rsid w:val="00E103BE"/>
    <w:rsid w:val="00E10A31"/>
    <w:rsid w:val="00E10C4C"/>
    <w:rsid w:val="00E10CEC"/>
    <w:rsid w:val="00E10EF1"/>
    <w:rsid w:val="00E10FA0"/>
    <w:rsid w:val="00E11012"/>
    <w:rsid w:val="00E11229"/>
    <w:rsid w:val="00E113BB"/>
    <w:rsid w:val="00E11414"/>
    <w:rsid w:val="00E1146B"/>
    <w:rsid w:val="00E11528"/>
    <w:rsid w:val="00E11670"/>
    <w:rsid w:val="00E117F3"/>
    <w:rsid w:val="00E1185F"/>
    <w:rsid w:val="00E11A94"/>
    <w:rsid w:val="00E11CFC"/>
    <w:rsid w:val="00E11D77"/>
    <w:rsid w:val="00E1209E"/>
    <w:rsid w:val="00E120BC"/>
    <w:rsid w:val="00E120F3"/>
    <w:rsid w:val="00E1247E"/>
    <w:rsid w:val="00E12773"/>
    <w:rsid w:val="00E128AF"/>
    <w:rsid w:val="00E12A45"/>
    <w:rsid w:val="00E12B28"/>
    <w:rsid w:val="00E12D1C"/>
    <w:rsid w:val="00E13070"/>
    <w:rsid w:val="00E134F3"/>
    <w:rsid w:val="00E13510"/>
    <w:rsid w:val="00E13573"/>
    <w:rsid w:val="00E13BDC"/>
    <w:rsid w:val="00E13D46"/>
    <w:rsid w:val="00E13ED8"/>
    <w:rsid w:val="00E14322"/>
    <w:rsid w:val="00E14367"/>
    <w:rsid w:val="00E145BC"/>
    <w:rsid w:val="00E1465B"/>
    <w:rsid w:val="00E146E6"/>
    <w:rsid w:val="00E1485A"/>
    <w:rsid w:val="00E149A5"/>
    <w:rsid w:val="00E15045"/>
    <w:rsid w:val="00E1509F"/>
    <w:rsid w:val="00E150CF"/>
    <w:rsid w:val="00E1558C"/>
    <w:rsid w:val="00E157FD"/>
    <w:rsid w:val="00E1596B"/>
    <w:rsid w:val="00E15BC4"/>
    <w:rsid w:val="00E15BCC"/>
    <w:rsid w:val="00E15D6C"/>
    <w:rsid w:val="00E15F0D"/>
    <w:rsid w:val="00E15F32"/>
    <w:rsid w:val="00E162A1"/>
    <w:rsid w:val="00E16346"/>
    <w:rsid w:val="00E167CD"/>
    <w:rsid w:val="00E16914"/>
    <w:rsid w:val="00E17032"/>
    <w:rsid w:val="00E170E8"/>
    <w:rsid w:val="00E17251"/>
    <w:rsid w:val="00E1747A"/>
    <w:rsid w:val="00E17486"/>
    <w:rsid w:val="00E17628"/>
    <w:rsid w:val="00E17880"/>
    <w:rsid w:val="00E178DF"/>
    <w:rsid w:val="00E17908"/>
    <w:rsid w:val="00E17B59"/>
    <w:rsid w:val="00E17F3E"/>
    <w:rsid w:val="00E20382"/>
    <w:rsid w:val="00E20586"/>
    <w:rsid w:val="00E206F2"/>
    <w:rsid w:val="00E206FB"/>
    <w:rsid w:val="00E2081E"/>
    <w:rsid w:val="00E208C5"/>
    <w:rsid w:val="00E20A3D"/>
    <w:rsid w:val="00E211E1"/>
    <w:rsid w:val="00E211E4"/>
    <w:rsid w:val="00E21293"/>
    <w:rsid w:val="00E214E9"/>
    <w:rsid w:val="00E2171E"/>
    <w:rsid w:val="00E217A2"/>
    <w:rsid w:val="00E218EA"/>
    <w:rsid w:val="00E21E5D"/>
    <w:rsid w:val="00E2201F"/>
    <w:rsid w:val="00E2210F"/>
    <w:rsid w:val="00E222C1"/>
    <w:rsid w:val="00E223E5"/>
    <w:rsid w:val="00E22607"/>
    <w:rsid w:val="00E22655"/>
    <w:rsid w:val="00E22728"/>
    <w:rsid w:val="00E2280C"/>
    <w:rsid w:val="00E22AA1"/>
    <w:rsid w:val="00E23051"/>
    <w:rsid w:val="00E23347"/>
    <w:rsid w:val="00E23523"/>
    <w:rsid w:val="00E23815"/>
    <w:rsid w:val="00E23A4C"/>
    <w:rsid w:val="00E23B78"/>
    <w:rsid w:val="00E23FDF"/>
    <w:rsid w:val="00E23FF2"/>
    <w:rsid w:val="00E24150"/>
    <w:rsid w:val="00E24216"/>
    <w:rsid w:val="00E2431B"/>
    <w:rsid w:val="00E2432D"/>
    <w:rsid w:val="00E244D1"/>
    <w:rsid w:val="00E24EAB"/>
    <w:rsid w:val="00E2530D"/>
    <w:rsid w:val="00E25424"/>
    <w:rsid w:val="00E254E0"/>
    <w:rsid w:val="00E255B6"/>
    <w:rsid w:val="00E25743"/>
    <w:rsid w:val="00E25B59"/>
    <w:rsid w:val="00E25DDF"/>
    <w:rsid w:val="00E260E3"/>
    <w:rsid w:val="00E263ED"/>
    <w:rsid w:val="00E2663E"/>
    <w:rsid w:val="00E26701"/>
    <w:rsid w:val="00E2685C"/>
    <w:rsid w:val="00E2701E"/>
    <w:rsid w:val="00E270DA"/>
    <w:rsid w:val="00E27107"/>
    <w:rsid w:val="00E2736F"/>
    <w:rsid w:val="00E2743B"/>
    <w:rsid w:val="00E27683"/>
    <w:rsid w:val="00E27913"/>
    <w:rsid w:val="00E27B1A"/>
    <w:rsid w:val="00E30C8D"/>
    <w:rsid w:val="00E30F9F"/>
    <w:rsid w:val="00E31190"/>
    <w:rsid w:val="00E3136C"/>
    <w:rsid w:val="00E31791"/>
    <w:rsid w:val="00E317EB"/>
    <w:rsid w:val="00E31BA5"/>
    <w:rsid w:val="00E31C4F"/>
    <w:rsid w:val="00E31CEC"/>
    <w:rsid w:val="00E321B8"/>
    <w:rsid w:val="00E321DE"/>
    <w:rsid w:val="00E3229E"/>
    <w:rsid w:val="00E32423"/>
    <w:rsid w:val="00E327D9"/>
    <w:rsid w:val="00E32A15"/>
    <w:rsid w:val="00E32B1F"/>
    <w:rsid w:val="00E32C16"/>
    <w:rsid w:val="00E32C47"/>
    <w:rsid w:val="00E32CBD"/>
    <w:rsid w:val="00E33117"/>
    <w:rsid w:val="00E3336A"/>
    <w:rsid w:val="00E33399"/>
    <w:rsid w:val="00E337CA"/>
    <w:rsid w:val="00E339B0"/>
    <w:rsid w:val="00E34108"/>
    <w:rsid w:val="00E3423F"/>
    <w:rsid w:val="00E3433B"/>
    <w:rsid w:val="00E34394"/>
    <w:rsid w:val="00E3444B"/>
    <w:rsid w:val="00E3448E"/>
    <w:rsid w:val="00E34548"/>
    <w:rsid w:val="00E345E2"/>
    <w:rsid w:val="00E34703"/>
    <w:rsid w:val="00E348B9"/>
    <w:rsid w:val="00E3503C"/>
    <w:rsid w:val="00E35247"/>
    <w:rsid w:val="00E353A8"/>
    <w:rsid w:val="00E3556E"/>
    <w:rsid w:val="00E35866"/>
    <w:rsid w:val="00E35883"/>
    <w:rsid w:val="00E3595E"/>
    <w:rsid w:val="00E35BC0"/>
    <w:rsid w:val="00E360C9"/>
    <w:rsid w:val="00E36114"/>
    <w:rsid w:val="00E36495"/>
    <w:rsid w:val="00E36512"/>
    <w:rsid w:val="00E36779"/>
    <w:rsid w:val="00E36A15"/>
    <w:rsid w:val="00E36A86"/>
    <w:rsid w:val="00E36A9A"/>
    <w:rsid w:val="00E36AD7"/>
    <w:rsid w:val="00E36DE4"/>
    <w:rsid w:val="00E36EAB"/>
    <w:rsid w:val="00E36F83"/>
    <w:rsid w:val="00E37055"/>
    <w:rsid w:val="00E3724B"/>
    <w:rsid w:val="00E37374"/>
    <w:rsid w:val="00E3738C"/>
    <w:rsid w:val="00E3745F"/>
    <w:rsid w:val="00E374F9"/>
    <w:rsid w:val="00E37579"/>
    <w:rsid w:val="00E375FB"/>
    <w:rsid w:val="00E3794A"/>
    <w:rsid w:val="00E37A77"/>
    <w:rsid w:val="00E37D12"/>
    <w:rsid w:val="00E37D16"/>
    <w:rsid w:val="00E37E42"/>
    <w:rsid w:val="00E400B6"/>
    <w:rsid w:val="00E4054A"/>
    <w:rsid w:val="00E4074A"/>
    <w:rsid w:val="00E40789"/>
    <w:rsid w:val="00E40794"/>
    <w:rsid w:val="00E407D3"/>
    <w:rsid w:val="00E40A1E"/>
    <w:rsid w:val="00E40B0E"/>
    <w:rsid w:val="00E415B0"/>
    <w:rsid w:val="00E416AD"/>
    <w:rsid w:val="00E416B8"/>
    <w:rsid w:val="00E416FA"/>
    <w:rsid w:val="00E4182E"/>
    <w:rsid w:val="00E4189B"/>
    <w:rsid w:val="00E41A6C"/>
    <w:rsid w:val="00E41A97"/>
    <w:rsid w:val="00E41B0B"/>
    <w:rsid w:val="00E41CB5"/>
    <w:rsid w:val="00E41EDD"/>
    <w:rsid w:val="00E41F39"/>
    <w:rsid w:val="00E4207D"/>
    <w:rsid w:val="00E420D2"/>
    <w:rsid w:val="00E4252F"/>
    <w:rsid w:val="00E4258D"/>
    <w:rsid w:val="00E42607"/>
    <w:rsid w:val="00E42618"/>
    <w:rsid w:val="00E4262B"/>
    <w:rsid w:val="00E42642"/>
    <w:rsid w:val="00E4278D"/>
    <w:rsid w:val="00E42A38"/>
    <w:rsid w:val="00E42A75"/>
    <w:rsid w:val="00E42B11"/>
    <w:rsid w:val="00E42B15"/>
    <w:rsid w:val="00E42C0B"/>
    <w:rsid w:val="00E42C54"/>
    <w:rsid w:val="00E42EAB"/>
    <w:rsid w:val="00E42F0D"/>
    <w:rsid w:val="00E43107"/>
    <w:rsid w:val="00E43289"/>
    <w:rsid w:val="00E4330F"/>
    <w:rsid w:val="00E435D0"/>
    <w:rsid w:val="00E436DC"/>
    <w:rsid w:val="00E43A4E"/>
    <w:rsid w:val="00E43ABA"/>
    <w:rsid w:val="00E44080"/>
    <w:rsid w:val="00E44101"/>
    <w:rsid w:val="00E443BE"/>
    <w:rsid w:val="00E447E5"/>
    <w:rsid w:val="00E44A0F"/>
    <w:rsid w:val="00E44AC2"/>
    <w:rsid w:val="00E44ADA"/>
    <w:rsid w:val="00E44D48"/>
    <w:rsid w:val="00E450C8"/>
    <w:rsid w:val="00E450DE"/>
    <w:rsid w:val="00E4530A"/>
    <w:rsid w:val="00E45372"/>
    <w:rsid w:val="00E455A8"/>
    <w:rsid w:val="00E45FD3"/>
    <w:rsid w:val="00E46179"/>
    <w:rsid w:val="00E4628B"/>
    <w:rsid w:val="00E467C3"/>
    <w:rsid w:val="00E4684F"/>
    <w:rsid w:val="00E46A52"/>
    <w:rsid w:val="00E46BAA"/>
    <w:rsid w:val="00E46C96"/>
    <w:rsid w:val="00E46CD7"/>
    <w:rsid w:val="00E46F90"/>
    <w:rsid w:val="00E472D5"/>
    <w:rsid w:val="00E47393"/>
    <w:rsid w:val="00E473A1"/>
    <w:rsid w:val="00E4794A"/>
    <w:rsid w:val="00E479C9"/>
    <w:rsid w:val="00E47A03"/>
    <w:rsid w:val="00E47D1D"/>
    <w:rsid w:val="00E47FD9"/>
    <w:rsid w:val="00E50193"/>
    <w:rsid w:val="00E50273"/>
    <w:rsid w:val="00E5060F"/>
    <w:rsid w:val="00E506E9"/>
    <w:rsid w:val="00E50B2A"/>
    <w:rsid w:val="00E50B52"/>
    <w:rsid w:val="00E50C1A"/>
    <w:rsid w:val="00E50DB7"/>
    <w:rsid w:val="00E50E59"/>
    <w:rsid w:val="00E510FA"/>
    <w:rsid w:val="00E5115D"/>
    <w:rsid w:val="00E51630"/>
    <w:rsid w:val="00E517E6"/>
    <w:rsid w:val="00E518B2"/>
    <w:rsid w:val="00E51971"/>
    <w:rsid w:val="00E51973"/>
    <w:rsid w:val="00E51B19"/>
    <w:rsid w:val="00E51D85"/>
    <w:rsid w:val="00E51E3C"/>
    <w:rsid w:val="00E5210E"/>
    <w:rsid w:val="00E5211D"/>
    <w:rsid w:val="00E52521"/>
    <w:rsid w:val="00E526B3"/>
    <w:rsid w:val="00E52A28"/>
    <w:rsid w:val="00E52B0D"/>
    <w:rsid w:val="00E52C60"/>
    <w:rsid w:val="00E52D18"/>
    <w:rsid w:val="00E52D9A"/>
    <w:rsid w:val="00E52E2B"/>
    <w:rsid w:val="00E533B4"/>
    <w:rsid w:val="00E53523"/>
    <w:rsid w:val="00E535EC"/>
    <w:rsid w:val="00E53696"/>
    <w:rsid w:val="00E536D3"/>
    <w:rsid w:val="00E537F4"/>
    <w:rsid w:val="00E53988"/>
    <w:rsid w:val="00E53B61"/>
    <w:rsid w:val="00E540CD"/>
    <w:rsid w:val="00E54159"/>
    <w:rsid w:val="00E5419E"/>
    <w:rsid w:val="00E541EA"/>
    <w:rsid w:val="00E541EE"/>
    <w:rsid w:val="00E5460C"/>
    <w:rsid w:val="00E5466F"/>
    <w:rsid w:val="00E546F1"/>
    <w:rsid w:val="00E5472A"/>
    <w:rsid w:val="00E54897"/>
    <w:rsid w:val="00E54B4E"/>
    <w:rsid w:val="00E54BA2"/>
    <w:rsid w:val="00E54C08"/>
    <w:rsid w:val="00E54C3A"/>
    <w:rsid w:val="00E54F90"/>
    <w:rsid w:val="00E55297"/>
    <w:rsid w:val="00E55340"/>
    <w:rsid w:val="00E55476"/>
    <w:rsid w:val="00E555F4"/>
    <w:rsid w:val="00E55B9E"/>
    <w:rsid w:val="00E55F7A"/>
    <w:rsid w:val="00E560FF"/>
    <w:rsid w:val="00E56E5B"/>
    <w:rsid w:val="00E56E98"/>
    <w:rsid w:val="00E56FEA"/>
    <w:rsid w:val="00E5731C"/>
    <w:rsid w:val="00E5749F"/>
    <w:rsid w:val="00E57580"/>
    <w:rsid w:val="00E577BD"/>
    <w:rsid w:val="00E57A24"/>
    <w:rsid w:val="00E57B6E"/>
    <w:rsid w:val="00E57C38"/>
    <w:rsid w:val="00E57CAF"/>
    <w:rsid w:val="00E57D90"/>
    <w:rsid w:val="00E600FB"/>
    <w:rsid w:val="00E60700"/>
    <w:rsid w:val="00E6077D"/>
    <w:rsid w:val="00E60864"/>
    <w:rsid w:val="00E60AFB"/>
    <w:rsid w:val="00E60DD3"/>
    <w:rsid w:val="00E60DE2"/>
    <w:rsid w:val="00E61002"/>
    <w:rsid w:val="00E6109E"/>
    <w:rsid w:val="00E61372"/>
    <w:rsid w:val="00E614C3"/>
    <w:rsid w:val="00E6163E"/>
    <w:rsid w:val="00E6177C"/>
    <w:rsid w:val="00E61804"/>
    <w:rsid w:val="00E61B55"/>
    <w:rsid w:val="00E61BC1"/>
    <w:rsid w:val="00E61C8C"/>
    <w:rsid w:val="00E61E64"/>
    <w:rsid w:val="00E61F78"/>
    <w:rsid w:val="00E6234D"/>
    <w:rsid w:val="00E624BC"/>
    <w:rsid w:val="00E6265B"/>
    <w:rsid w:val="00E62668"/>
    <w:rsid w:val="00E626E6"/>
    <w:rsid w:val="00E62A47"/>
    <w:rsid w:val="00E62A8E"/>
    <w:rsid w:val="00E62D07"/>
    <w:rsid w:val="00E63230"/>
    <w:rsid w:val="00E6371E"/>
    <w:rsid w:val="00E63DEC"/>
    <w:rsid w:val="00E63E32"/>
    <w:rsid w:val="00E63F47"/>
    <w:rsid w:val="00E63F68"/>
    <w:rsid w:val="00E64062"/>
    <w:rsid w:val="00E64571"/>
    <w:rsid w:val="00E646BF"/>
    <w:rsid w:val="00E64764"/>
    <w:rsid w:val="00E64779"/>
    <w:rsid w:val="00E64A19"/>
    <w:rsid w:val="00E64A8C"/>
    <w:rsid w:val="00E64B12"/>
    <w:rsid w:val="00E64FC5"/>
    <w:rsid w:val="00E65191"/>
    <w:rsid w:val="00E6520F"/>
    <w:rsid w:val="00E65223"/>
    <w:rsid w:val="00E65284"/>
    <w:rsid w:val="00E653B3"/>
    <w:rsid w:val="00E658A5"/>
    <w:rsid w:val="00E65BBD"/>
    <w:rsid w:val="00E65DCD"/>
    <w:rsid w:val="00E65E0B"/>
    <w:rsid w:val="00E66501"/>
    <w:rsid w:val="00E66705"/>
    <w:rsid w:val="00E667DE"/>
    <w:rsid w:val="00E668C9"/>
    <w:rsid w:val="00E66963"/>
    <w:rsid w:val="00E66A08"/>
    <w:rsid w:val="00E66B38"/>
    <w:rsid w:val="00E66BBD"/>
    <w:rsid w:val="00E66C85"/>
    <w:rsid w:val="00E67183"/>
    <w:rsid w:val="00E672AC"/>
    <w:rsid w:val="00E67319"/>
    <w:rsid w:val="00E67634"/>
    <w:rsid w:val="00E676CD"/>
    <w:rsid w:val="00E67718"/>
    <w:rsid w:val="00E6773B"/>
    <w:rsid w:val="00E678C9"/>
    <w:rsid w:val="00E67D81"/>
    <w:rsid w:val="00E67DB4"/>
    <w:rsid w:val="00E67DB9"/>
    <w:rsid w:val="00E70069"/>
    <w:rsid w:val="00E70098"/>
    <w:rsid w:val="00E702CA"/>
    <w:rsid w:val="00E70409"/>
    <w:rsid w:val="00E70426"/>
    <w:rsid w:val="00E70753"/>
    <w:rsid w:val="00E70C51"/>
    <w:rsid w:val="00E70C5D"/>
    <w:rsid w:val="00E70F31"/>
    <w:rsid w:val="00E70F4D"/>
    <w:rsid w:val="00E7103C"/>
    <w:rsid w:val="00E71176"/>
    <w:rsid w:val="00E71257"/>
    <w:rsid w:val="00E712FE"/>
    <w:rsid w:val="00E713EF"/>
    <w:rsid w:val="00E71B2F"/>
    <w:rsid w:val="00E72054"/>
    <w:rsid w:val="00E72155"/>
    <w:rsid w:val="00E7230D"/>
    <w:rsid w:val="00E724A2"/>
    <w:rsid w:val="00E724AB"/>
    <w:rsid w:val="00E727E8"/>
    <w:rsid w:val="00E729BE"/>
    <w:rsid w:val="00E72B73"/>
    <w:rsid w:val="00E72FEB"/>
    <w:rsid w:val="00E73117"/>
    <w:rsid w:val="00E7336B"/>
    <w:rsid w:val="00E7359C"/>
    <w:rsid w:val="00E73685"/>
    <w:rsid w:val="00E73716"/>
    <w:rsid w:val="00E73AC8"/>
    <w:rsid w:val="00E73B42"/>
    <w:rsid w:val="00E73E11"/>
    <w:rsid w:val="00E73F8C"/>
    <w:rsid w:val="00E74136"/>
    <w:rsid w:val="00E742D1"/>
    <w:rsid w:val="00E74379"/>
    <w:rsid w:val="00E7437E"/>
    <w:rsid w:val="00E745F4"/>
    <w:rsid w:val="00E7487C"/>
    <w:rsid w:val="00E74946"/>
    <w:rsid w:val="00E74D53"/>
    <w:rsid w:val="00E74E60"/>
    <w:rsid w:val="00E750B7"/>
    <w:rsid w:val="00E751DF"/>
    <w:rsid w:val="00E75242"/>
    <w:rsid w:val="00E75283"/>
    <w:rsid w:val="00E75309"/>
    <w:rsid w:val="00E753D8"/>
    <w:rsid w:val="00E7561C"/>
    <w:rsid w:val="00E758ED"/>
    <w:rsid w:val="00E75E03"/>
    <w:rsid w:val="00E75E4B"/>
    <w:rsid w:val="00E761E4"/>
    <w:rsid w:val="00E762D7"/>
    <w:rsid w:val="00E76429"/>
    <w:rsid w:val="00E7653D"/>
    <w:rsid w:val="00E76574"/>
    <w:rsid w:val="00E7687C"/>
    <w:rsid w:val="00E76CC2"/>
    <w:rsid w:val="00E76D0E"/>
    <w:rsid w:val="00E7709E"/>
    <w:rsid w:val="00E771B9"/>
    <w:rsid w:val="00E773F3"/>
    <w:rsid w:val="00E77418"/>
    <w:rsid w:val="00E77629"/>
    <w:rsid w:val="00E77721"/>
    <w:rsid w:val="00E77C59"/>
    <w:rsid w:val="00E77DA2"/>
    <w:rsid w:val="00E77F89"/>
    <w:rsid w:val="00E77FF3"/>
    <w:rsid w:val="00E80506"/>
    <w:rsid w:val="00E80698"/>
    <w:rsid w:val="00E80951"/>
    <w:rsid w:val="00E80CB1"/>
    <w:rsid w:val="00E81059"/>
    <w:rsid w:val="00E812C9"/>
    <w:rsid w:val="00E8134B"/>
    <w:rsid w:val="00E81501"/>
    <w:rsid w:val="00E81704"/>
    <w:rsid w:val="00E8193C"/>
    <w:rsid w:val="00E819AE"/>
    <w:rsid w:val="00E819B3"/>
    <w:rsid w:val="00E81DD8"/>
    <w:rsid w:val="00E81FF0"/>
    <w:rsid w:val="00E821E7"/>
    <w:rsid w:val="00E825C9"/>
    <w:rsid w:val="00E8275A"/>
    <w:rsid w:val="00E82B5D"/>
    <w:rsid w:val="00E82B8F"/>
    <w:rsid w:val="00E82CE9"/>
    <w:rsid w:val="00E82E0A"/>
    <w:rsid w:val="00E83107"/>
    <w:rsid w:val="00E83324"/>
    <w:rsid w:val="00E83375"/>
    <w:rsid w:val="00E8361B"/>
    <w:rsid w:val="00E836BB"/>
    <w:rsid w:val="00E83799"/>
    <w:rsid w:val="00E83BE7"/>
    <w:rsid w:val="00E847B5"/>
    <w:rsid w:val="00E84881"/>
    <w:rsid w:val="00E84A61"/>
    <w:rsid w:val="00E84ADD"/>
    <w:rsid w:val="00E84C77"/>
    <w:rsid w:val="00E84C88"/>
    <w:rsid w:val="00E84CBD"/>
    <w:rsid w:val="00E84CD8"/>
    <w:rsid w:val="00E84E31"/>
    <w:rsid w:val="00E84FC9"/>
    <w:rsid w:val="00E852D0"/>
    <w:rsid w:val="00E85452"/>
    <w:rsid w:val="00E85497"/>
    <w:rsid w:val="00E85DA0"/>
    <w:rsid w:val="00E85E83"/>
    <w:rsid w:val="00E860F1"/>
    <w:rsid w:val="00E861B2"/>
    <w:rsid w:val="00E87026"/>
    <w:rsid w:val="00E87577"/>
    <w:rsid w:val="00E875E0"/>
    <w:rsid w:val="00E8790B"/>
    <w:rsid w:val="00E879B2"/>
    <w:rsid w:val="00E902D7"/>
    <w:rsid w:val="00E903F3"/>
    <w:rsid w:val="00E904C5"/>
    <w:rsid w:val="00E9080B"/>
    <w:rsid w:val="00E90B0F"/>
    <w:rsid w:val="00E90C34"/>
    <w:rsid w:val="00E910F5"/>
    <w:rsid w:val="00E91444"/>
    <w:rsid w:val="00E9145D"/>
    <w:rsid w:val="00E917C2"/>
    <w:rsid w:val="00E918BD"/>
    <w:rsid w:val="00E91969"/>
    <w:rsid w:val="00E9198F"/>
    <w:rsid w:val="00E91A50"/>
    <w:rsid w:val="00E91EF5"/>
    <w:rsid w:val="00E91F1F"/>
    <w:rsid w:val="00E91F6F"/>
    <w:rsid w:val="00E91F88"/>
    <w:rsid w:val="00E920C1"/>
    <w:rsid w:val="00E9226D"/>
    <w:rsid w:val="00E924C4"/>
    <w:rsid w:val="00E92565"/>
    <w:rsid w:val="00E929E0"/>
    <w:rsid w:val="00E929EF"/>
    <w:rsid w:val="00E92A53"/>
    <w:rsid w:val="00E92F49"/>
    <w:rsid w:val="00E930C3"/>
    <w:rsid w:val="00E9316D"/>
    <w:rsid w:val="00E9327E"/>
    <w:rsid w:val="00E933BB"/>
    <w:rsid w:val="00E935A0"/>
    <w:rsid w:val="00E93654"/>
    <w:rsid w:val="00E9376E"/>
    <w:rsid w:val="00E93795"/>
    <w:rsid w:val="00E938E5"/>
    <w:rsid w:val="00E939C0"/>
    <w:rsid w:val="00E93A08"/>
    <w:rsid w:val="00E93AE9"/>
    <w:rsid w:val="00E93BC1"/>
    <w:rsid w:val="00E93BF0"/>
    <w:rsid w:val="00E93D49"/>
    <w:rsid w:val="00E93FAC"/>
    <w:rsid w:val="00E940A7"/>
    <w:rsid w:val="00E945A3"/>
    <w:rsid w:val="00E9471E"/>
    <w:rsid w:val="00E9473F"/>
    <w:rsid w:val="00E947DB"/>
    <w:rsid w:val="00E94A8C"/>
    <w:rsid w:val="00E94E1D"/>
    <w:rsid w:val="00E94FAC"/>
    <w:rsid w:val="00E9504B"/>
    <w:rsid w:val="00E9518F"/>
    <w:rsid w:val="00E951CF"/>
    <w:rsid w:val="00E9525E"/>
    <w:rsid w:val="00E9549B"/>
    <w:rsid w:val="00E95565"/>
    <w:rsid w:val="00E957C2"/>
    <w:rsid w:val="00E957ED"/>
    <w:rsid w:val="00E95AE7"/>
    <w:rsid w:val="00E95BDA"/>
    <w:rsid w:val="00E95E11"/>
    <w:rsid w:val="00E95EEF"/>
    <w:rsid w:val="00E95FDF"/>
    <w:rsid w:val="00E9623F"/>
    <w:rsid w:val="00E9634A"/>
    <w:rsid w:val="00E963B7"/>
    <w:rsid w:val="00E965BD"/>
    <w:rsid w:val="00E96B37"/>
    <w:rsid w:val="00E96BDD"/>
    <w:rsid w:val="00E96FD1"/>
    <w:rsid w:val="00E970CB"/>
    <w:rsid w:val="00E970E1"/>
    <w:rsid w:val="00E97351"/>
    <w:rsid w:val="00E97545"/>
    <w:rsid w:val="00E976CC"/>
    <w:rsid w:val="00E97790"/>
    <w:rsid w:val="00E97AB3"/>
    <w:rsid w:val="00E97AEF"/>
    <w:rsid w:val="00E97B53"/>
    <w:rsid w:val="00E97E50"/>
    <w:rsid w:val="00E97F2D"/>
    <w:rsid w:val="00E97FB1"/>
    <w:rsid w:val="00E97FC4"/>
    <w:rsid w:val="00E97FD8"/>
    <w:rsid w:val="00EA0049"/>
    <w:rsid w:val="00EA00DC"/>
    <w:rsid w:val="00EA010B"/>
    <w:rsid w:val="00EA018C"/>
    <w:rsid w:val="00EA0233"/>
    <w:rsid w:val="00EA03CE"/>
    <w:rsid w:val="00EA05E5"/>
    <w:rsid w:val="00EA068B"/>
    <w:rsid w:val="00EA06A0"/>
    <w:rsid w:val="00EA06A4"/>
    <w:rsid w:val="00EA0AF7"/>
    <w:rsid w:val="00EA0DC1"/>
    <w:rsid w:val="00EA0E31"/>
    <w:rsid w:val="00EA0F4D"/>
    <w:rsid w:val="00EA0FB5"/>
    <w:rsid w:val="00EA10C4"/>
    <w:rsid w:val="00EA12B0"/>
    <w:rsid w:val="00EA150B"/>
    <w:rsid w:val="00EA16B9"/>
    <w:rsid w:val="00EA185B"/>
    <w:rsid w:val="00EA1883"/>
    <w:rsid w:val="00EA1971"/>
    <w:rsid w:val="00EA1A09"/>
    <w:rsid w:val="00EA1AE7"/>
    <w:rsid w:val="00EA1C6A"/>
    <w:rsid w:val="00EA1E0D"/>
    <w:rsid w:val="00EA1FE6"/>
    <w:rsid w:val="00EA2195"/>
    <w:rsid w:val="00EA21BD"/>
    <w:rsid w:val="00EA22D3"/>
    <w:rsid w:val="00EA23D1"/>
    <w:rsid w:val="00EA27B3"/>
    <w:rsid w:val="00EA2A3C"/>
    <w:rsid w:val="00EA2B54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00A"/>
    <w:rsid w:val="00EA418F"/>
    <w:rsid w:val="00EA41E4"/>
    <w:rsid w:val="00EA4375"/>
    <w:rsid w:val="00EA4509"/>
    <w:rsid w:val="00EA4615"/>
    <w:rsid w:val="00EA4628"/>
    <w:rsid w:val="00EA471E"/>
    <w:rsid w:val="00EA4860"/>
    <w:rsid w:val="00EA48F8"/>
    <w:rsid w:val="00EA497D"/>
    <w:rsid w:val="00EA4AEE"/>
    <w:rsid w:val="00EA4BF0"/>
    <w:rsid w:val="00EA4CA0"/>
    <w:rsid w:val="00EA4F6A"/>
    <w:rsid w:val="00EA4FCA"/>
    <w:rsid w:val="00EA5089"/>
    <w:rsid w:val="00EA50C1"/>
    <w:rsid w:val="00EA50E0"/>
    <w:rsid w:val="00EA5711"/>
    <w:rsid w:val="00EA5DE7"/>
    <w:rsid w:val="00EA5E56"/>
    <w:rsid w:val="00EA5F3F"/>
    <w:rsid w:val="00EA5F8D"/>
    <w:rsid w:val="00EA63B2"/>
    <w:rsid w:val="00EA63B8"/>
    <w:rsid w:val="00EA6499"/>
    <w:rsid w:val="00EA6556"/>
    <w:rsid w:val="00EA6BF8"/>
    <w:rsid w:val="00EA6CF7"/>
    <w:rsid w:val="00EA6E7E"/>
    <w:rsid w:val="00EA782B"/>
    <w:rsid w:val="00EA7F37"/>
    <w:rsid w:val="00EB02B3"/>
    <w:rsid w:val="00EB060A"/>
    <w:rsid w:val="00EB07A4"/>
    <w:rsid w:val="00EB0B10"/>
    <w:rsid w:val="00EB0DE9"/>
    <w:rsid w:val="00EB0E0E"/>
    <w:rsid w:val="00EB12F5"/>
    <w:rsid w:val="00EB13AA"/>
    <w:rsid w:val="00EB13F8"/>
    <w:rsid w:val="00EB1514"/>
    <w:rsid w:val="00EB17AA"/>
    <w:rsid w:val="00EB187C"/>
    <w:rsid w:val="00EB1987"/>
    <w:rsid w:val="00EB19E7"/>
    <w:rsid w:val="00EB1A6E"/>
    <w:rsid w:val="00EB1CB0"/>
    <w:rsid w:val="00EB1D58"/>
    <w:rsid w:val="00EB2141"/>
    <w:rsid w:val="00EB223F"/>
    <w:rsid w:val="00EB2262"/>
    <w:rsid w:val="00EB237D"/>
    <w:rsid w:val="00EB242E"/>
    <w:rsid w:val="00EB2637"/>
    <w:rsid w:val="00EB28B0"/>
    <w:rsid w:val="00EB2D8E"/>
    <w:rsid w:val="00EB3098"/>
    <w:rsid w:val="00EB32F7"/>
    <w:rsid w:val="00EB346E"/>
    <w:rsid w:val="00EB34DA"/>
    <w:rsid w:val="00EB3500"/>
    <w:rsid w:val="00EB3559"/>
    <w:rsid w:val="00EB36E8"/>
    <w:rsid w:val="00EB3A0E"/>
    <w:rsid w:val="00EB3EB8"/>
    <w:rsid w:val="00EB3ED4"/>
    <w:rsid w:val="00EB3F1F"/>
    <w:rsid w:val="00EB40B1"/>
    <w:rsid w:val="00EB48E0"/>
    <w:rsid w:val="00EB4922"/>
    <w:rsid w:val="00EB4E24"/>
    <w:rsid w:val="00EB51B9"/>
    <w:rsid w:val="00EB542A"/>
    <w:rsid w:val="00EB547E"/>
    <w:rsid w:val="00EB5623"/>
    <w:rsid w:val="00EB5760"/>
    <w:rsid w:val="00EB58C5"/>
    <w:rsid w:val="00EB59FA"/>
    <w:rsid w:val="00EB5F03"/>
    <w:rsid w:val="00EB627E"/>
    <w:rsid w:val="00EB6550"/>
    <w:rsid w:val="00EB67E5"/>
    <w:rsid w:val="00EB6A3E"/>
    <w:rsid w:val="00EB6C0B"/>
    <w:rsid w:val="00EB6F4C"/>
    <w:rsid w:val="00EB7060"/>
    <w:rsid w:val="00EB71B9"/>
    <w:rsid w:val="00EB71C4"/>
    <w:rsid w:val="00EB7687"/>
    <w:rsid w:val="00EB76CB"/>
    <w:rsid w:val="00EB7778"/>
    <w:rsid w:val="00EB77D1"/>
    <w:rsid w:val="00EB78F2"/>
    <w:rsid w:val="00EB7B28"/>
    <w:rsid w:val="00EB7F18"/>
    <w:rsid w:val="00EC0157"/>
    <w:rsid w:val="00EC0196"/>
    <w:rsid w:val="00EC0228"/>
    <w:rsid w:val="00EC04C0"/>
    <w:rsid w:val="00EC0784"/>
    <w:rsid w:val="00EC0AE0"/>
    <w:rsid w:val="00EC0AF9"/>
    <w:rsid w:val="00EC0C54"/>
    <w:rsid w:val="00EC0C99"/>
    <w:rsid w:val="00EC0FBE"/>
    <w:rsid w:val="00EC1403"/>
    <w:rsid w:val="00EC1571"/>
    <w:rsid w:val="00EC17D8"/>
    <w:rsid w:val="00EC1A7A"/>
    <w:rsid w:val="00EC1BBE"/>
    <w:rsid w:val="00EC1C7F"/>
    <w:rsid w:val="00EC1EAC"/>
    <w:rsid w:val="00EC2167"/>
    <w:rsid w:val="00EC2227"/>
    <w:rsid w:val="00EC26DA"/>
    <w:rsid w:val="00EC27F2"/>
    <w:rsid w:val="00EC2B83"/>
    <w:rsid w:val="00EC2FE1"/>
    <w:rsid w:val="00EC3032"/>
    <w:rsid w:val="00EC30F6"/>
    <w:rsid w:val="00EC332C"/>
    <w:rsid w:val="00EC350A"/>
    <w:rsid w:val="00EC3516"/>
    <w:rsid w:val="00EC3B28"/>
    <w:rsid w:val="00EC3E21"/>
    <w:rsid w:val="00EC4267"/>
    <w:rsid w:val="00EC4579"/>
    <w:rsid w:val="00EC46F3"/>
    <w:rsid w:val="00EC473C"/>
    <w:rsid w:val="00EC4A5B"/>
    <w:rsid w:val="00EC4CF1"/>
    <w:rsid w:val="00EC5143"/>
    <w:rsid w:val="00EC521A"/>
    <w:rsid w:val="00EC53BF"/>
    <w:rsid w:val="00EC5419"/>
    <w:rsid w:val="00EC55D0"/>
    <w:rsid w:val="00EC56F7"/>
    <w:rsid w:val="00EC57C8"/>
    <w:rsid w:val="00EC592C"/>
    <w:rsid w:val="00EC5A60"/>
    <w:rsid w:val="00EC5B3D"/>
    <w:rsid w:val="00EC5C9E"/>
    <w:rsid w:val="00EC5FCE"/>
    <w:rsid w:val="00EC6080"/>
    <w:rsid w:val="00EC6157"/>
    <w:rsid w:val="00EC62B8"/>
    <w:rsid w:val="00EC6382"/>
    <w:rsid w:val="00EC6805"/>
    <w:rsid w:val="00EC6A63"/>
    <w:rsid w:val="00EC6B95"/>
    <w:rsid w:val="00EC6C0F"/>
    <w:rsid w:val="00EC6C8C"/>
    <w:rsid w:val="00EC6E2E"/>
    <w:rsid w:val="00EC6E38"/>
    <w:rsid w:val="00EC6E3D"/>
    <w:rsid w:val="00EC6EA3"/>
    <w:rsid w:val="00EC6F2E"/>
    <w:rsid w:val="00EC70FF"/>
    <w:rsid w:val="00EC7213"/>
    <w:rsid w:val="00EC7453"/>
    <w:rsid w:val="00EC76CD"/>
    <w:rsid w:val="00EC7C67"/>
    <w:rsid w:val="00EC7C83"/>
    <w:rsid w:val="00EC7E64"/>
    <w:rsid w:val="00EC7ED9"/>
    <w:rsid w:val="00EC7F0B"/>
    <w:rsid w:val="00ED03D7"/>
    <w:rsid w:val="00ED04EC"/>
    <w:rsid w:val="00ED05A6"/>
    <w:rsid w:val="00ED064E"/>
    <w:rsid w:val="00ED098F"/>
    <w:rsid w:val="00ED0D28"/>
    <w:rsid w:val="00ED0E0F"/>
    <w:rsid w:val="00ED0E6E"/>
    <w:rsid w:val="00ED0EBD"/>
    <w:rsid w:val="00ED0F6A"/>
    <w:rsid w:val="00ED1045"/>
    <w:rsid w:val="00ED1307"/>
    <w:rsid w:val="00ED138C"/>
    <w:rsid w:val="00ED152D"/>
    <w:rsid w:val="00ED15A4"/>
    <w:rsid w:val="00ED16F3"/>
    <w:rsid w:val="00ED1737"/>
    <w:rsid w:val="00ED1BA8"/>
    <w:rsid w:val="00ED1EA1"/>
    <w:rsid w:val="00ED1F2E"/>
    <w:rsid w:val="00ED2389"/>
    <w:rsid w:val="00ED2413"/>
    <w:rsid w:val="00ED2613"/>
    <w:rsid w:val="00ED26AE"/>
    <w:rsid w:val="00ED274A"/>
    <w:rsid w:val="00ED29D3"/>
    <w:rsid w:val="00ED2BFA"/>
    <w:rsid w:val="00ED2EBD"/>
    <w:rsid w:val="00ED2F0F"/>
    <w:rsid w:val="00ED2F47"/>
    <w:rsid w:val="00ED2FA1"/>
    <w:rsid w:val="00ED30C0"/>
    <w:rsid w:val="00ED33FD"/>
    <w:rsid w:val="00ED354C"/>
    <w:rsid w:val="00ED35B8"/>
    <w:rsid w:val="00ED365F"/>
    <w:rsid w:val="00ED3FEE"/>
    <w:rsid w:val="00ED465B"/>
    <w:rsid w:val="00ED4AFB"/>
    <w:rsid w:val="00ED4BCA"/>
    <w:rsid w:val="00ED4DE8"/>
    <w:rsid w:val="00ED4E0E"/>
    <w:rsid w:val="00ED4E8D"/>
    <w:rsid w:val="00ED4F5F"/>
    <w:rsid w:val="00ED51CC"/>
    <w:rsid w:val="00ED5597"/>
    <w:rsid w:val="00ED57B9"/>
    <w:rsid w:val="00ED5B82"/>
    <w:rsid w:val="00ED5ECB"/>
    <w:rsid w:val="00ED65CA"/>
    <w:rsid w:val="00ED67DA"/>
    <w:rsid w:val="00ED6953"/>
    <w:rsid w:val="00ED6B16"/>
    <w:rsid w:val="00ED6BE9"/>
    <w:rsid w:val="00ED70A4"/>
    <w:rsid w:val="00ED7314"/>
    <w:rsid w:val="00ED746F"/>
    <w:rsid w:val="00ED74FF"/>
    <w:rsid w:val="00ED7659"/>
    <w:rsid w:val="00ED7CAE"/>
    <w:rsid w:val="00ED7D60"/>
    <w:rsid w:val="00ED7D6A"/>
    <w:rsid w:val="00ED7EF5"/>
    <w:rsid w:val="00EE0028"/>
    <w:rsid w:val="00EE01D5"/>
    <w:rsid w:val="00EE0437"/>
    <w:rsid w:val="00EE04AF"/>
    <w:rsid w:val="00EE0653"/>
    <w:rsid w:val="00EE0814"/>
    <w:rsid w:val="00EE094E"/>
    <w:rsid w:val="00EE0AED"/>
    <w:rsid w:val="00EE0E01"/>
    <w:rsid w:val="00EE0E0E"/>
    <w:rsid w:val="00EE0F7A"/>
    <w:rsid w:val="00EE1093"/>
    <w:rsid w:val="00EE113B"/>
    <w:rsid w:val="00EE126A"/>
    <w:rsid w:val="00EE1AD2"/>
    <w:rsid w:val="00EE1BE0"/>
    <w:rsid w:val="00EE1DF3"/>
    <w:rsid w:val="00EE1EC9"/>
    <w:rsid w:val="00EE2088"/>
    <w:rsid w:val="00EE24A4"/>
    <w:rsid w:val="00EE2A20"/>
    <w:rsid w:val="00EE2A27"/>
    <w:rsid w:val="00EE2B15"/>
    <w:rsid w:val="00EE2B79"/>
    <w:rsid w:val="00EE2FA3"/>
    <w:rsid w:val="00EE2FB1"/>
    <w:rsid w:val="00EE2FD0"/>
    <w:rsid w:val="00EE309D"/>
    <w:rsid w:val="00EE3551"/>
    <w:rsid w:val="00EE37B2"/>
    <w:rsid w:val="00EE394F"/>
    <w:rsid w:val="00EE3BEA"/>
    <w:rsid w:val="00EE3D40"/>
    <w:rsid w:val="00EE3E0C"/>
    <w:rsid w:val="00EE3E8D"/>
    <w:rsid w:val="00EE3EB4"/>
    <w:rsid w:val="00EE4268"/>
    <w:rsid w:val="00EE437C"/>
    <w:rsid w:val="00EE45A1"/>
    <w:rsid w:val="00EE4D3F"/>
    <w:rsid w:val="00EE512D"/>
    <w:rsid w:val="00EE525B"/>
    <w:rsid w:val="00EE5268"/>
    <w:rsid w:val="00EE527E"/>
    <w:rsid w:val="00EE54D1"/>
    <w:rsid w:val="00EE55DE"/>
    <w:rsid w:val="00EE59C3"/>
    <w:rsid w:val="00EE5A68"/>
    <w:rsid w:val="00EE5B2B"/>
    <w:rsid w:val="00EE5F04"/>
    <w:rsid w:val="00EE5F2B"/>
    <w:rsid w:val="00EE5FE2"/>
    <w:rsid w:val="00EE66B3"/>
    <w:rsid w:val="00EE6875"/>
    <w:rsid w:val="00EE6ABB"/>
    <w:rsid w:val="00EE6FBE"/>
    <w:rsid w:val="00EE7029"/>
    <w:rsid w:val="00EE706A"/>
    <w:rsid w:val="00EE7513"/>
    <w:rsid w:val="00EE775A"/>
    <w:rsid w:val="00EE7819"/>
    <w:rsid w:val="00EE7D87"/>
    <w:rsid w:val="00EE7F5D"/>
    <w:rsid w:val="00EE7F98"/>
    <w:rsid w:val="00EF02F8"/>
    <w:rsid w:val="00EF064C"/>
    <w:rsid w:val="00EF0983"/>
    <w:rsid w:val="00EF09E2"/>
    <w:rsid w:val="00EF09F9"/>
    <w:rsid w:val="00EF0C32"/>
    <w:rsid w:val="00EF0E22"/>
    <w:rsid w:val="00EF1131"/>
    <w:rsid w:val="00EF168F"/>
    <w:rsid w:val="00EF1695"/>
    <w:rsid w:val="00EF1D3A"/>
    <w:rsid w:val="00EF1E46"/>
    <w:rsid w:val="00EF1F7C"/>
    <w:rsid w:val="00EF218A"/>
    <w:rsid w:val="00EF2244"/>
    <w:rsid w:val="00EF22D0"/>
    <w:rsid w:val="00EF27DC"/>
    <w:rsid w:val="00EF2B6A"/>
    <w:rsid w:val="00EF2BC5"/>
    <w:rsid w:val="00EF2C20"/>
    <w:rsid w:val="00EF2FCF"/>
    <w:rsid w:val="00EF31A5"/>
    <w:rsid w:val="00EF3269"/>
    <w:rsid w:val="00EF35AB"/>
    <w:rsid w:val="00EF38E0"/>
    <w:rsid w:val="00EF38E4"/>
    <w:rsid w:val="00EF3B46"/>
    <w:rsid w:val="00EF3EE3"/>
    <w:rsid w:val="00EF4085"/>
    <w:rsid w:val="00EF4220"/>
    <w:rsid w:val="00EF4247"/>
    <w:rsid w:val="00EF4599"/>
    <w:rsid w:val="00EF47BA"/>
    <w:rsid w:val="00EF4F2F"/>
    <w:rsid w:val="00EF5198"/>
    <w:rsid w:val="00EF55E6"/>
    <w:rsid w:val="00EF57C7"/>
    <w:rsid w:val="00EF580D"/>
    <w:rsid w:val="00EF5998"/>
    <w:rsid w:val="00EF59DF"/>
    <w:rsid w:val="00EF5BF3"/>
    <w:rsid w:val="00EF5C81"/>
    <w:rsid w:val="00EF5DB5"/>
    <w:rsid w:val="00EF5F91"/>
    <w:rsid w:val="00EF6071"/>
    <w:rsid w:val="00EF61D4"/>
    <w:rsid w:val="00EF62B0"/>
    <w:rsid w:val="00EF6350"/>
    <w:rsid w:val="00EF639A"/>
    <w:rsid w:val="00EF65EC"/>
    <w:rsid w:val="00EF667D"/>
    <w:rsid w:val="00EF669E"/>
    <w:rsid w:val="00EF6A7D"/>
    <w:rsid w:val="00EF6C14"/>
    <w:rsid w:val="00EF6DA1"/>
    <w:rsid w:val="00EF7148"/>
    <w:rsid w:val="00EF7441"/>
    <w:rsid w:val="00EF7475"/>
    <w:rsid w:val="00EF7898"/>
    <w:rsid w:val="00EF7A60"/>
    <w:rsid w:val="00EF7B4F"/>
    <w:rsid w:val="00EF7BC6"/>
    <w:rsid w:val="00F0013F"/>
    <w:rsid w:val="00F00320"/>
    <w:rsid w:val="00F0063A"/>
    <w:rsid w:val="00F009AC"/>
    <w:rsid w:val="00F00ECB"/>
    <w:rsid w:val="00F0127F"/>
    <w:rsid w:val="00F01333"/>
    <w:rsid w:val="00F01536"/>
    <w:rsid w:val="00F01723"/>
    <w:rsid w:val="00F01D82"/>
    <w:rsid w:val="00F01F83"/>
    <w:rsid w:val="00F01FB3"/>
    <w:rsid w:val="00F0211A"/>
    <w:rsid w:val="00F0214C"/>
    <w:rsid w:val="00F026E9"/>
    <w:rsid w:val="00F027C1"/>
    <w:rsid w:val="00F0282F"/>
    <w:rsid w:val="00F0283D"/>
    <w:rsid w:val="00F02B01"/>
    <w:rsid w:val="00F02BE8"/>
    <w:rsid w:val="00F02C6C"/>
    <w:rsid w:val="00F02D01"/>
    <w:rsid w:val="00F02DFC"/>
    <w:rsid w:val="00F03086"/>
    <w:rsid w:val="00F031DA"/>
    <w:rsid w:val="00F03228"/>
    <w:rsid w:val="00F033FF"/>
    <w:rsid w:val="00F0398C"/>
    <w:rsid w:val="00F03ED5"/>
    <w:rsid w:val="00F03F08"/>
    <w:rsid w:val="00F0414C"/>
    <w:rsid w:val="00F0441B"/>
    <w:rsid w:val="00F0464D"/>
    <w:rsid w:val="00F047A1"/>
    <w:rsid w:val="00F04856"/>
    <w:rsid w:val="00F048CD"/>
    <w:rsid w:val="00F04E71"/>
    <w:rsid w:val="00F04E91"/>
    <w:rsid w:val="00F05079"/>
    <w:rsid w:val="00F0540A"/>
    <w:rsid w:val="00F05553"/>
    <w:rsid w:val="00F057EB"/>
    <w:rsid w:val="00F05801"/>
    <w:rsid w:val="00F05903"/>
    <w:rsid w:val="00F05958"/>
    <w:rsid w:val="00F05A3B"/>
    <w:rsid w:val="00F05B10"/>
    <w:rsid w:val="00F05BAF"/>
    <w:rsid w:val="00F05F75"/>
    <w:rsid w:val="00F06082"/>
    <w:rsid w:val="00F06289"/>
    <w:rsid w:val="00F062C5"/>
    <w:rsid w:val="00F0642F"/>
    <w:rsid w:val="00F0662A"/>
    <w:rsid w:val="00F06631"/>
    <w:rsid w:val="00F068B0"/>
    <w:rsid w:val="00F06B90"/>
    <w:rsid w:val="00F06BB9"/>
    <w:rsid w:val="00F06CA0"/>
    <w:rsid w:val="00F06D08"/>
    <w:rsid w:val="00F06D46"/>
    <w:rsid w:val="00F06EE1"/>
    <w:rsid w:val="00F071E8"/>
    <w:rsid w:val="00F0721F"/>
    <w:rsid w:val="00F075EA"/>
    <w:rsid w:val="00F076EA"/>
    <w:rsid w:val="00F07723"/>
    <w:rsid w:val="00F07845"/>
    <w:rsid w:val="00F078EF"/>
    <w:rsid w:val="00F07A97"/>
    <w:rsid w:val="00F07B12"/>
    <w:rsid w:val="00F07B57"/>
    <w:rsid w:val="00F1056D"/>
    <w:rsid w:val="00F106A3"/>
    <w:rsid w:val="00F10D92"/>
    <w:rsid w:val="00F10E21"/>
    <w:rsid w:val="00F10E36"/>
    <w:rsid w:val="00F10FE9"/>
    <w:rsid w:val="00F110E4"/>
    <w:rsid w:val="00F1124C"/>
    <w:rsid w:val="00F11270"/>
    <w:rsid w:val="00F11363"/>
    <w:rsid w:val="00F113FF"/>
    <w:rsid w:val="00F114C5"/>
    <w:rsid w:val="00F11504"/>
    <w:rsid w:val="00F11550"/>
    <w:rsid w:val="00F1181B"/>
    <w:rsid w:val="00F11839"/>
    <w:rsid w:val="00F11B40"/>
    <w:rsid w:val="00F11C03"/>
    <w:rsid w:val="00F11D82"/>
    <w:rsid w:val="00F11E3B"/>
    <w:rsid w:val="00F11F6D"/>
    <w:rsid w:val="00F120EF"/>
    <w:rsid w:val="00F12274"/>
    <w:rsid w:val="00F123AF"/>
    <w:rsid w:val="00F12818"/>
    <w:rsid w:val="00F12900"/>
    <w:rsid w:val="00F12B94"/>
    <w:rsid w:val="00F12BCB"/>
    <w:rsid w:val="00F12EB2"/>
    <w:rsid w:val="00F13147"/>
    <w:rsid w:val="00F13374"/>
    <w:rsid w:val="00F137D6"/>
    <w:rsid w:val="00F13D6B"/>
    <w:rsid w:val="00F13E96"/>
    <w:rsid w:val="00F14001"/>
    <w:rsid w:val="00F14033"/>
    <w:rsid w:val="00F141D8"/>
    <w:rsid w:val="00F14203"/>
    <w:rsid w:val="00F14296"/>
    <w:rsid w:val="00F142A4"/>
    <w:rsid w:val="00F1473B"/>
    <w:rsid w:val="00F147AE"/>
    <w:rsid w:val="00F149E6"/>
    <w:rsid w:val="00F14A18"/>
    <w:rsid w:val="00F14A2C"/>
    <w:rsid w:val="00F14B4D"/>
    <w:rsid w:val="00F14BEA"/>
    <w:rsid w:val="00F14F6B"/>
    <w:rsid w:val="00F14F92"/>
    <w:rsid w:val="00F1506F"/>
    <w:rsid w:val="00F150B5"/>
    <w:rsid w:val="00F151F2"/>
    <w:rsid w:val="00F15315"/>
    <w:rsid w:val="00F15482"/>
    <w:rsid w:val="00F15947"/>
    <w:rsid w:val="00F15A90"/>
    <w:rsid w:val="00F15B1C"/>
    <w:rsid w:val="00F15BD9"/>
    <w:rsid w:val="00F15C9B"/>
    <w:rsid w:val="00F15D55"/>
    <w:rsid w:val="00F15E4F"/>
    <w:rsid w:val="00F15EAA"/>
    <w:rsid w:val="00F15EFF"/>
    <w:rsid w:val="00F16002"/>
    <w:rsid w:val="00F16018"/>
    <w:rsid w:val="00F16122"/>
    <w:rsid w:val="00F1690C"/>
    <w:rsid w:val="00F1694B"/>
    <w:rsid w:val="00F16CD2"/>
    <w:rsid w:val="00F16EE6"/>
    <w:rsid w:val="00F1704F"/>
    <w:rsid w:val="00F17110"/>
    <w:rsid w:val="00F17144"/>
    <w:rsid w:val="00F17330"/>
    <w:rsid w:val="00F176C1"/>
    <w:rsid w:val="00F177CB"/>
    <w:rsid w:val="00F17B08"/>
    <w:rsid w:val="00F17C25"/>
    <w:rsid w:val="00F17D06"/>
    <w:rsid w:val="00F20134"/>
    <w:rsid w:val="00F206F8"/>
    <w:rsid w:val="00F2072D"/>
    <w:rsid w:val="00F20973"/>
    <w:rsid w:val="00F20FB3"/>
    <w:rsid w:val="00F20FF2"/>
    <w:rsid w:val="00F21050"/>
    <w:rsid w:val="00F2110A"/>
    <w:rsid w:val="00F21190"/>
    <w:rsid w:val="00F21210"/>
    <w:rsid w:val="00F21296"/>
    <w:rsid w:val="00F21A53"/>
    <w:rsid w:val="00F21B5F"/>
    <w:rsid w:val="00F21C6E"/>
    <w:rsid w:val="00F21CE9"/>
    <w:rsid w:val="00F21F8E"/>
    <w:rsid w:val="00F220ED"/>
    <w:rsid w:val="00F22164"/>
    <w:rsid w:val="00F22486"/>
    <w:rsid w:val="00F2268E"/>
    <w:rsid w:val="00F22AF2"/>
    <w:rsid w:val="00F22CDD"/>
    <w:rsid w:val="00F22E34"/>
    <w:rsid w:val="00F22F32"/>
    <w:rsid w:val="00F231B3"/>
    <w:rsid w:val="00F231F6"/>
    <w:rsid w:val="00F2324C"/>
    <w:rsid w:val="00F2324F"/>
    <w:rsid w:val="00F2333B"/>
    <w:rsid w:val="00F233E8"/>
    <w:rsid w:val="00F2353B"/>
    <w:rsid w:val="00F23D96"/>
    <w:rsid w:val="00F23DC9"/>
    <w:rsid w:val="00F23E11"/>
    <w:rsid w:val="00F23ED5"/>
    <w:rsid w:val="00F23F24"/>
    <w:rsid w:val="00F23FA3"/>
    <w:rsid w:val="00F24664"/>
    <w:rsid w:val="00F252C5"/>
    <w:rsid w:val="00F25672"/>
    <w:rsid w:val="00F25890"/>
    <w:rsid w:val="00F25A4D"/>
    <w:rsid w:val="00F25B61"/>
    <w:rsid w:val="00F25BFD"/>
    <w:rsid w:val="00F25D83"/>
    <w:rsid w:val="00F262F8"/>
    <w:rsid w:val="00F2650B"/>
    <w:rsid w:val="00F265DA"/>
    <w:rsid w:val="00F2660D"/>
    <w:rsid w:val="00F2670E"/>
    <w:rsid w:val="00F26753"/>
    <w:rsid w:val="00F26762"/>
    <w:rsid w:val="00F26DA0"/>
    <w:rsid w:val="00F26F53"/>
    <w:rsid w:val="00F2720C"/>
    <w:rsid w:val="00F272E8"/>
    <w:rsid w:val="00F275EC"/>
    <w:rsid w:val="00F27612"/>
    <w:rsid w:val="00F276EF"/>
    <w:rsid w:val="00F2781E"/>
    <w:rsid w:val="00F27828"/>
    <w:rsid w:val="00F27867"/>
    <w:rsid w:val="00F27901"/>
    <w:rsid w:val="00F27AA1"/>
    <w:rsid w:val="00F27F91"/>
    <w:rsid w:val="00F27F94"/>
    <w:rsid w:val="00F30045"/>
    <w:rsid w:val="00F3008D"/>
    <w:rsid w:val="00F305FF"/>
    <w:rsid w:val="00F308BC"/>
    <w:rsid w:val="00F308C3"/>
    <w:rsid w:val="00F30984"/>
    <w:rsid w:val="00F309D9"/>
    <w:rsid w:val="00F30CB7"/>
    <w:rsid w:val="00F30DC9"/>
    <w:rsid w:val="00F30E33"/>
    <w:rsid w:val="00F30F2B"/>
    <w:rsid w:val="00F30FD9"/>
    <w:rsid w:val="00F31406"/>
    <w:rsid w:val="00F314E6"/>
    <w:rsid w:val="00F3168C"/>
    <w:rsid w:val="00F316E4"/>
    <w:rsid w:val="00F317ED"/>
    <w:rsid w:val="00F31C89"/>
    <w:rsid w:val="00F31CAB"/>
    <w:rsid w:val="00F3221C"/>
    <w:rsid w:val="00F32244"/>
    <w:rsid w:val="00F32287"/>
    <w:rsid w:val="00F3237D"/>
    <w:rsid w:val="00F325A5"/>
    <w:rsid w:val="00F3284F"/>
    <w:rsid w:val="00F32A5F"/>
    <w:rsid w:val="00F32E68"/>
    <w:rsid w:val="00F33495"/>
    <w:rsid w:val="00F3387C"/>
    <w:rsid w:val="00F339CA"/>
    <w:rsid w:val="00F33B17"/>
    <w:rsid w:val="00F33CE7"/>
    <w:rsid w:val="00F33E7C"/>
    <w:rsid w:val="00F33F4C"/>
    <w:rsid w:val="00F33F9F"/>
    <w:rsid w:val="00F34540"/>
    <w:rsid w:val="00F34B40"/>
    <w:rsid w:val="00F34CA7"/>
    <w:rsid w:val="00F34CCF"/>
    <w:rsid w:val="00F34E0A"/>
    <w:rsid w:val="00F34E16"/>
    <w:rsid w:val="00F34E90"/>
    <w:rsid w:val="00F3522A"/>
    <w:rsid w:val="00F352FD"/>
    <w:rsid w:val="00F35321"/>
    <w:rsid w:val="00F35BB3"/>
    <w:rsid w:val="00F35E9C"/>
    <w:rsid w:val="00F35F12"/>
    <w:rsid w:val="00F36031"/>
    <w:rsid w:val="00F36241"/>
    <w:rsid w:val="00F3664E"/>
    <w:rsid w:val="00F36953"/>
    <w:rsid w:val="00F36CD9"/>
    <w:rsid w:val="00F36DE5"/>
    <w:rsid w:val="00F36EBE"/>
    <w:rsid w:val="00F3705F"/>
    <w:rsid w:val="00F37110"/>
    <w:rsid w:val="00F3711A"/>
    <w:rsid w:val="00F372AA"/>
    <w:rsid w:val="00F37791"/>
    <w:rsid w:val="00F377A1"/>
    <w:rsid w:val="00F37899"/>
    <w:rsid w:val="00F37A58"/>
    <w:rsid w:val="00F37CC0"/>
    <w:rsid w:val="00F37D96"/>
    <w:rsid w:val="00F401B3"/>
    <w:rsid w:val="00F40665"/>
    <w:rsid w:val="00F406C9"/>
    <w:rsid w:val="00F4074A"/>
    <w:rsid w:val="00F407B8"/>
    <w:rsid w:val="00F40A8B"/>
    <w:rsid w:val="00F40AA2"/>
    <w:rsid w:val="00F40B7A"/>
    <w:rsid w:val="00F41193"/>
    <w:rsid w:val="00F412FF"/>
    <w:rsid w:val="00F4137B"/>
    <w:rsid w:val="00F41463"/>
    <w:rsid w:val="00F416EF"/>
    <w:rsid w:val="00F418C7"/>
    <w:rsid w:val="00F41A7B"/>
    <w:rsid w:val="00F41F6A"/>
    <w:rsid w:val="00F42001"/>
    <w:rsid w:val="00F420A5"/>
    <w:rsid w:val="00F42333"/>
    <w:rsid w:val="00F4238F"/>
    <w:rsid w:val="00F423EF"/>
    <w:rsid w:val="00F425AC"/>
    <w:rsid w:val="00F42687"/>
    <w:rsid w:val="00F4291E"/>
    <w:rsid w:val="00F42921"/>
    <w:rsid w:val="00F42B84"/>
    <w:rsid w:val="00F42C05"/>
    <w:rsid w:val="00F42C5C"/>
    <w:rsid w:val="00F42DED"/>
    <w:rsid w:val="00F42FEB"/>
    <w:rsid w:val="00F4309E"/>
    <w:rsid w:val="00F4318D"/>
    <w:rsid w:val="00F43555"/>
    <w:rsid w:val="00F4358C"/>
    <w:rsid w:val="00F43621"/>
    <w:rsid w:val="00F43B49"/>
    <w:rsid w:val="00F43C25"/>
    <w:rsid w:val="00F43EF4"/>
    <w:rsid w:val="00F4445F"/>
    <w:rsid w:val="00F44682"/>
    <w:rsid w:val="00F448D7"/>
    <w:rsid w:val="00F448DD"/>
    <w:rsid w:val="00F4495E"/>
    <w:rsid w:val="00F449D8"/>
    <w:rsid w:val="00F44B1E"/>
    <w:rsid w:val="00F44C2A"/>
    <w:rsid w:val="00F44C8E"/>
    <w:rsid w:val="00F44E83"/>
    <w:rsid w:val="00F45245"/>
    <w:rsid w:val="00F456C5"/>
    <w:rsid w:val="00F45862"/>
    <w:rsid w:val="00F45B8C"/>
    <w:rsid w:val="00F45ED2"/>
    <w:rsid w:val="00F45F06"/>
    <w:rsid w:val="00F45F77"/>
    <w:rsid w:val="00F46265"/>
    <w:rsid w:val="00F46481"/>
    <w:rsid w:val="00F464B5"/>
    <w:rsid w:val="00F46518"/>
    <w:rsid w:val="00F46533"/>
    <w:rsid w:val="00F4663C"/>
    <w:rsid w:val="00F4681B"/>
    <w:rsid w:val="00F469BB"/>
    <w:rsid w:val="00F46E66"/>
    <w:rsid w:val="00F470B8"/>
    <w:rsid w:val="00F47217"/>
    <w:rsid w:val="00F47544"/>
    <w:rsid w:val="00F47582"/>
    <w:rsid w:val="00F476C6"/>
    <w:rsid w:val="00F47BD1"/>
    <w:rsid w:val="00F500F6"/>
    <w:rsid w:val="00F5016D"/>
    <w:rsid w:val="00F50409"/>
    <w:rsid w:val="00F505B4"/>
    <w:rsid w:val="00F50861"/>
    <w:rsid w:val="00F509FA"/>
    <w:rsid w:val="00F50B07"/>
    <w:rsid w:val="00F50DC9"/>
    <w:rsid w:val="00F510AA"/>
    <w:rsid w:val="00F51126"/>
    <w:rsid w:val="00F5126C"/>
    <w:rsid w:val="00F51347"/>
    <w:rsid w:val="00F5137D"/>
    <w:rsid w:val="00F51550"/>
    <w:rsid w:val="00F516EC"/>
    <w:rsid w:val="00F51770"/>
    <w:rsid w:val="00F517AA"/>
    <w:rsid w:val="00F51989"/>
    <w:rsid w:val="00F51998"/>
    <w:rsid w:val="00F51BED"/>
    <w:rsid w:val="00F51C59"/>
    <w:rsid w:val="00F51CE3"/>
    <w:rsid w:val="00F51D92"/>
    <w:rsid w:val="00F51E27"/>
    <w:rsid w:val="00F52350"/>
    <w:rsid w:val="00F525E5"/>
    <w:rsid w:val="00F5315F"/>
    <w:rsid w:val="00F53750"/>
    <w:rsid w:val="00F53A2A"/>
    <w:rsid w:val="00F53A4D"/>
    <w:rsid w:val="00F53C04"/>
    <w:rsid w:val="00F53CCD"/>
    <w:rsid w:val="00F5416B"/>
    <w:rsid w:val="00F54935"/>
    <w:rsid w:val="00F54CAE"/>
    <w:rsid w:val="00F552FE"/>
    <w:rsid w:val="00F55307"/>
    <w:rsid w:val="00F554B7"/>
    <w:rsid w:val="00F556B6"/>
    <w:rsid w:val="00F55732"/>
    <w:rsid w:val="00F557BA"/>
    <w:rsid w:val="00F55B42"/>
    <w:rsid w:val="00F55CBB"/>
    <w:rsid w:val="00F55E65"/>
    <w:rsid w:val="00F56394"/>
    <w:rsid w:val="00F56585"/>
    <w:rsid w:val="00F567BD"/>
    <w:rsid w:val="00F568C0"/>
    <w:rsid w:val="00F568E3"/>
    <w:rsid w:val="00F568E5"/>
    <w:rsid w:val="00F56C3E"/>
    <w:rsid w:val="00F57158"/>
    <w:rsid w:val="00F573DA"/>
    <w:rsid w:val="00F57404"/>
    <w:rsid w:val="00F575F4"/>
    <w:rsid w:val="00F577D0"/>
    <w:rsid w:val="00F577E7"/>
    <w:rsid w:val="00F578BF"/>
    <w:rsid w:val="00F57968"/>
    <w:rsid w:val="00F579BE"/>
    <w:rsid w:val="00F57A2B"/>
    <w:rsid w:val="00F57E27"/>
    <w:rsid w:val="00F57E62"/>
    <w:rsid w:val="00F6006B"/>
    <w:rsid w:val="00F6010D"/>
    <w:rsid w:val="00F603BB"/>
    <w:rsid w:val="00F6071A"/>
    <w:rsid w:val="00F6074D"/>
    <w:rsid w:val="00F607B6"/>
    <w:rsid w:val="00F60874"/>
    <w:rsid w:val="00F60B43"/>
    <w:rsid w:val="00F60B45"/>
    <w:rsid w:val="00F60E95"/>
    <w:rsid w:val="00F60FBF"/>
    <w:rsid w:val="00F61127"/>
    <w:rsid w:val="00F6128F"/>
    <w:rsid w:val="00F61319"/>
    <w:rsid w:val="00F613A5"/>
    <w:rsid w:val="00F6148C"/>
    <w:rsid w:val="00F617C3"/>
    <w:rsid w:val="00F6191A"/>
    <w:rsid w:val="00F619D7"/>
    <w:rsid w:val="00F61AEF"/>
    <w:rsid w:val="00F61C96"/>
    <w:rsid w:val="00F62253"/>
    <w:rsid w:val="00F62508"/>
    <w:rsid w:val="00F6273F"/>
    <w:rsid w:val="00F628A4"/>
    <w:rsid w:val="00F62A63"/>
    <w:rsid w:val="00F62D2A"/>
    <w:rsid w:val="00F62E7B"/>
    <w:rsid w:val="00F6315E"/>
    <w:rsid w:val="00F63179"/>
    <w:rsid w:val="00F63194"/>
    <w:rsid w:val="00F6378C"/>
    <w:rsid w:val="00F63A92"/>
    <w:rsid w:val="00F63B33"/>
    <w:rsid w:val="00F63C0E"/>
    <w:rsid w:val="00F63C48"/>
    <w:rsid w:val="00F63C5E"/>
    <w:rsid w:val="00F63CF4"/>
    <w:rsid w:val="00F6414A"/>
    <w:rsid w:val="00F6426C"/>
    <w:rsid w:val="00F644FF"/>
    <w:rsid w:val="00F645D0"/>
    <w:rsid w:val="00F6487C"/>
    <w:rsid w:val="00F64A21"/>
    <w:rsid w:val="00F64C49"/>
    <w:rsid w:val="00F6504E"/>
    <w:rsid w:val="00F6513A"/>
    <w:rsid w:val="00F65177"/>
    <w:rsid w:val="00F65575"/>
    <w:rsid w:val="00F6575B"/>
    <w:rsid w:val="00F658CA"/>
    <w:rsid w:val="00F65917"/>
    <w:rsid w:val="00F65A32"/>
    <w:rsid w:val="00F65B7C"/>
    <w:rsid w:val="00F65F0A"/>
    <w:rsid w:val="00F660A5"/>
    <w:rsid w:val="00F66316"/>
    <w:rsid w:val="00F66539"/>
    <w:rsid w:val="00F66830"/>
    <w:rsid w:val="00F66831"/>
    <w:rsid w:val="00F668EB"/>
    <w:rsid w:val="00F66D07"/>
    <w:rsid w:val="00F66E40"/>
    <w:rsid w:val="00F67107"/>
    <w:rsid w:val="00F672C5"/>
    <w:rsid w:val="00F674F7"/>
    <w:rsid w:val="00F676ED"/>
    <w:rsid w:val="00F67A90"/>
    <w:rsid w:val="00F67C6B"/>
    <w:rsid w:val="00F70017"/>
    <w:rsid w:val="00F700D9"/>
    <w:rsid w:val="00F70366"/>
    <w:rsid w:val="00F703D2"/>
    <w:rsid w:val="00F70513"/>
    <w:rsid w:val="00F70659"/>
    <w:rsid w:val="00F70841"/>
    <w:rsid w:val="00F70B4F"/>
    <w:rsid w:val="00F70DB2"/>
    <w:rsid w:val="00F70E52"/>
    <w:rsid w:val="00F70EE8"/>
    <w:rsid w:val="00F70F10"/>
    <w:rsid w:val="00F70FFF"/>
    <w:rsid w:val="00F71388"/>
    <w:rsid w:val="00F71730"/>
    <w:rsid w:val="00F71883"/>
    <w:rsid w:val="00F71DE8"/>
    <w:rsid w:val="00F71ED3"/>
    <w:rsid w:val="00F71F08"/>
    <w:rsid w:val="00F71F15"/>
    <w:rsid w:val="00F720E2"/>
    <w:rsid w:val="00F72436"/>
    <w:rsid w:val="00F72AD9"/>
    <w:rsid w:val="00F72D4E"/>
    <w:rsid w:val="00F72F42"/>
    <w:rsid w:val="00F72FF2"/>
    <w:rsid w:val="00F730C4"/>
    <w:rsid w:val="00F73364"/>
    <w:rsid w:val="00F7370D"/>
    <w:rsid w:val="00F741AA"/>
    <w:rsid w:val="00F74230"/>
    <w:rsid w:val="00F749CC"/>
    <w:rsid w:val="00F74A46"/>
    <w:rsid w:val="00F74C0F"/>
    <w:rsid w:val="00F75348"/>
    <w:rsid w:val="00F7598C"/>
    <w:rsid w:val="00F75FB6"/>
    <w:rsid w:val="00F76072"/>
    <w:rsid w:val="00F760B7"/>
    <w:rsid w:val="00F761D0"/>
    <w:rsid w:val="00F76484"/>
    <w:rsid w:val="00F76725"/>
    <w:rsid w:val="00F769AE"/>
    <w:rsid w:val="00F769BA"/>
    <w:rsid w:val="00F769FD"/>
    <w:rsid w:val="00F76A99"/>
    <w:rsid w:val="00F76B18"/>
    <w:rsid w:val="00F76B2B"/>
    <w:rsid w:val="00F76C72"/>
    <w:rsid w:val="00F76DB6"/>
    <w:rsid w:val="00F76DF2"/>
    <w:rsid w:val="00F76E5C"/>
    <w:rsid w:val="00F772E2"/>
    <w:rsid w:val="00F774AF"/>
    <w:rsid w:val="00F774D0"/>
    <w:rsid w:val="00F774ED"/>
    <w:rsid w:val="00F77557"/>
    <w:rsid w:val="00F776FF"/>
    <w:rsid w:val="00F777EF"/>
    <w:rsid w:val="00F7788E"/>
    <w:rsid w:val="00F77D5C"/>
    <w:rsid w:val="00F77F0E"/>
    <w:rsid w:val="00F77F98"/>
    <w:rsid w:val="00F80194"/>
    <w:rsid w:val="00F801AA"/>
    <w:rsid w:val="00F80708"/>
    <w:rsid w:val="00F81038"/>
    <w:rsid w:val="00F810AF"/>
    <w:rsid w:val="00F81222"/>
    <w:rsid w:val="00F8144F"/>
    <w:rsid w:val="00F817B9"/>
    <w:rsid w:val="00F81997"/>
    <w:rsid w:val="00F81A96"/>
    <w:rsid w:val="00F81C29"/>
    <w:rsid w:val="00F81C7E"/>
    <w:rsid w:val="00F81DD9"/>
    <w:rsid w:val="00F81E86"/>
    <w:rsid w:val="00F820AD"/>
    <w:rsid w:val="00F82153"/>
    <w:rsid w:val="00F821FA"/>
    <w:rsid w:val="00F824E1"/>
    <w:rsid w:val="00F82601"/>
    <w:rsid w:val="00F8279F"/>
    <w:rsid w:val="00F827B2"/>
    <w:rsid w:val="00F8287E"/>
    <w:rsid w:val="00F82B8E"/>
    <w:rsid w:val="00F82C5D"/>
    <w:rsid w:val="00F82F30"/>
    <w:rsid w:val="00F8304A"/>
    <w:rsid w:val="00F83170"/>
    <w:rsid w:val="00F833D0"/>
    <w:rsid w:val="00F833F3"/>
    <w:rsid w:val="00F83476"/>
    <w:rsid w:val="00F836F9"/>
    <w:rsid w:val="00F83889"/>
    <w:rsid w:val="00F83956"/>
    <w:rsid w:val="00F83C8D"/>
    <w:rsid w:val="00F83D6E"/>
    <w:rsid w:val="00F83E42"/>
    <w:rsid w:val="00F84019"/>
    <w:rsid w:val="00F8408E"/>
    <w:rsid w:val="00F841A6"/>
    <w:rsid w:val="00F84200"/>
    <w:rsid w:val="00F84BCC"/>
    <w:rsid w:val="00F84C0A"/>
    <w:rsid w:val="00F84E5F"/>
    <w:rsid w:val="00F84F5E"/>
    <w:rsid w:val="00F84FED"/>
    <w:rsid w:val="00F8552B"/>
    <w:rsid w:val="00F8561D"/>
    <w:rsid w:val="00F8568D"/>
    <w:rsid w:val="00F859E5"/>
    <w:rsid w:val="00F85A28"/>
    <w:rsid w:val="00F85C6A"/>
    <w:rsid w:val="00F85CD6"/>
    <w:rsid w:val="00F85DA5"/>
    <w:rsid w:val="00F85F80"/>
    <w:rsid w:val="00F86080"/>
    <w:rsid w:val="00F860A8"/>
    <w:rsid w:val="00F861C6"/>
    <w:rsid w:val="00F861F8"/>
    <w:rsid w:val="00F86270"/>
    <w:rsid w:val="00F86363"/>
    <w:rsid w:val="00F8678A"/>
    <w:rsid w:val="00F86832"/>
    <w:rsid w:val="00F8683D"/>
    <w:rsid w:val="00F86B67"/>
    <w:rsid w:val="00F86EAA"/>
    <w:rsid w:val="00F86EF2"/>
    <w:rsid w:val="00F86F41"/>
    <w:rsid w:val="00F8703C"/>
    <w:rsid w:val="00F8734E"/>
    <w:rsid w:val="00F87473"/>
    <w:rsid w:val="00F875F6"/>
    <w:rsid w:val="00F87E90"/>
    <w:rsid w:val="00F90087"/>
    <w:rsid w:val="00F9018D"/>
    <w:rsid w:val="00F901C3"/>
    <w:rsid w:val="00F90327"/>
    <w:rsid w:val="00F90434"/>
    <w:rsid w:val="00F9047C"/>
    <w:rsid w:val="00F90748"/>
    <w:rsid w:val="00F908AD"/>
    <w:rsid w:val="00F90A27"/>
    <w:rsid w:val="00F90C95"/>
    <w:rsid w:val="00F910E5"/>
    <w:rsid w:val="00F911D9"/>
    <w:rsid w:val="00F9125B"/>
    <w:rsid w:val="00F91618"/>
    <w:rsid w:val="00F91679"/>
    <w:rsid w:val="00F91993"/>
    <w:rsid w:val="00F91F28"/>
    <w:rsid w:val="00F92381"/>
    <w:rsid w:val="00F9271D"/>
    <w:rsid w:val="00F92793"/>
    <w:rsid w:val="00F9280F"/>
    <w:rsid w:val="00F92A5C"/>
    <w:rsid w:val="00F92A89"/>
    <w:rsid w:val="00F92BCF"/>
    <w:rsid w:val="00F92CC6"/>
    <w:rsid w:val="00F92CD8"/>
    <w:rsid w:val="00F933CD"/>
    <w:rsid w:val="00F936D3"/>
    <w:rsid w:val="00F93998"/>
    <w:rsid w:val="00F93AD9"/>
    <w:rsid w:val="00F93B5E"/>
    <w:rsid w:val="00F93C16"/>
    <w:rsid w:val="00F93C4A"/>
    <w:rsid w:val="00F93C9C"/>
    <w:rsid w:val="00F93EC3"/>
    <w:rsid w:val="00F940FD"/>
    <w:rsid w:val="00F948B8"/>
    <w:rsid w:val="00F94921"/>
    <w:rsid w:val="00F949B7"/>
    <w:rsid w:val="00F94E79"/>
    <w:rsid w:val="00F94FE2"/>
    <w:rsid w:val="00F950D9"/>
    <w:rsid w:val="00F95122"/>
    <w:rsid w:val="00F951C6"/>
    <w:rsid w:val="00F95629"/>
    <w:rsid w:val="00F959B5"/>
    <w:rsid w:val="00F95C4B"/>
    <w:rsid w:val="00F95D95"/>
    <w:rsid w:val="00F95DFE"/>
    <w:rsid w:val="00F96128"/>
    <w:rsid w:val="00F96173"/>
    <w:rsid w:val="00F96234"/>
    <w:rsid w:val="00F9633A"/>
    <w:rsid w:val="00F9661C"/>
    <w:rsid w:val="00F969A4"/>
    <w:rsid w:val="00F969BD"/>
    <w:rsid w:val="00F96A3C"/>
    <w:rsid w:val="00F96C9E"/>
    <w:rsid w:val="00F9709D"/>
    <w:rsid w:val="00F970CA"/>
    <w:rsid w:val="00F9728A"/>
    <w:rsid w:val="00F972AD"/>
    <w:rsid w:val="00F9742A"/>
    <w:rsid w:val="00F97461"/>
    <w:rsid w:val="00F97516"/>
    <w:rsid w:val="00F976AB"/>
    <w:rsid w:val="00F97DA0"/>
    <w:rsid w:val="00FA01B1"/>
    <w:rsid w:val="00FA0380"/>
    <w:rsid w:val="00FA0393"/>
    <w:rsid w:val="00FA04F0"/>
    <w:rsid w:val="00FA04F4"/>
    <w:rsid w:val="00FA0829"/>
    <w:rsid w:val="00FA0863"/>
    <w:rsid w:val="00FA0A42"/>
    <w:rsid w:val="00FA0B21"/>
    <w:rsid w:val="00FA0BF8"/>
    <w:rsid w:val="00FA108A"/>
    <w:rsid w:val="00FA11B0"/>
    <w:rsid w:val="00FA13F0"/>
    <w:rsid w:val="00FA15D8"/>
    <w:rsid w:val="00FA164E"/>
    <w:rsid w:val="00FA17B8"/>
    <w:rsid w:val="00FA1A34"/>
    <w:rsid w:val="00FA1A79"/>
    <w:rsid w:val="00FA24EC"/>
    <w:rsid w:val="00FA26DA"/>
    <w:rsid w:val="00FA2C1D"/>
    <w:rsid w:val="00FA2F40"/>
    <w:rsid w:val="00FA2FF6"/>
    <w:rsid w:val="00FA3010"/>
    <w:rsid w:val="00FA32A5"/>
    <w:rsid w:val="00FA33D2"/>
    <w:rsid w:val="00FA352A"/>
    <w:rsid w:val="00FA36FE"/>
    <w:rsid w:val="00FA3BFB"/>
    <w:rsid w:val="00FA3DE3"/>
    <w:rsid w:val="00FA3DF9"/>
    <w:rsid w:val="00FA3EA6"/>
    <w:rsid w:val="00FA3EF2"/>
    <w:rsid w:val="00FA4184"/>
    <w:rsid w:val="00FA4476"/>
    <w:rsid w:val="00FA4529"/>
    <w:rsid w:val="00FA46C9"/>
    <w:rsid w:val="00FA481B"/>
    <w:rsid w:val="00FA49B6"/>
    <w:rsid w:val="00FA4B1B"/>
    <w:rsid w:val="00FA4F95"/>
    <w:rsid w:val="00FA5091"/>
    <w:rsid w:val="00FA5224"/>
    <w:rsid w:val="00FA5262"/>
    <w:rsid w:val="00FA5489"/>
    <w:rsid w:val="00FA5779"/>
    <w:rsid w:val="00FA5BDC"/>
    <w:rsid w:val="00FA5D47"/>
    <w:rsid w:val="00FA5FE6"/>
    <w:rsid w:val="00FA60E3"/>
    <w:rsid w:val="00FA61E6"/>
    <w:rsid w:val="00FA62BE"/>
    <w:rsid w:val="00FA6487"/>
    <w:rsid w:val="00FA64E1"/>
    <w:rsid w:val="00FA656D"/>
    <w:rsid w:val="00FA6652"/>
    <w:rsid w:val="00FA673C"/>
    <w:rsid w:val="00FA69C9"/>
    <w:rsid w:val="00FA6A4E"/>
    <w:rsid w:val="00FA6E1E"/>
    <w:rsid w:val="00FA6F67"/>
    <w:rsid w:val="00FA6FBB"/>
    <w:rsid w:val="00FA75CD"/>
    <w:rsid w:val="00FA761A"/>
    <w:rsid w:val="00FA76EB"/>
    <w:rsid w:val="00FA7912"/>
    <w:rsid w:val="00FA7969"/>
    <w:rsid w:val="00FA7E81"/>
    <w:rsid w:val="00FA7EF0"/>
    <w:rsid w:val="00FB0024"/>
    <w:rsid w:val="00FB022C"/>
    <w:rsid w:val="00FB0284"/>
    <w:rsid w:val="00FB02DF"/>
    <w:rsid w:val="00FB0360"/>
    <w:rsid w:val="00FB041A"/>
    <w:rsid w:val="00FB07B9"/>
    <w:rsid w:val="00FB0A81"/>
    <w:rsid w:val="00FB0BFE"/>
    <w:rsid w:val="00FB0D64"/>
    <w:rsid w:val="00FB0E6E"/>
    <w:rsid w:val="00FB0F74"/>
    <w:rsid w:val="00FB1132"/>
    <w:rsid w:val="00FB133B"/>
    <w:rsid w:val="00FB15CE"/>
    <w:rsid w:val="00FB15FA"/>
    <w:rsid w:val="00FB160D"/>
    <w:rsid w:val="00FB1795"/>
    <w:rsid w:val="00FB17F9"/>
    <w:rsid w:val="00FB1BA5"/>
    <w:rsid w:val="00FB1CD2"/>
    <w:rsid w:val="00FB1D0A"/>
    <w:rsid w:val="00FB1D82"/>
    <w:rsid w:val="00FB1DF6"/>
    <w:rsid w:val="00FB1F55"/>
    <w:rsid w:val="00FB263F"/>
    <w:rsid w:val="00FB2712"/>
    <w:rsid w:val="00FB2950"/>
    <w:rsid w:val="00FB29A8"/>
    <w:rsid w:val="00FB2BCF"/>
    <w:rsid w:val="00FB2E6B"/>
    <w:rsid w:val="00FB3047"/>
    <w:rsid w:val="00FB365F"/>
    <w:rsid w:val="00FB37A6"/>
    <w:rsid w:val="00FB3838"/>
    <w:rsid w:val="00FB3864"/>
    <w:rsid w:val="00FB390B"/>
    <w:rsid w:val="00FB3AE2"/>
    <w:rsid w:val="00FB3EAE"/>
    <w:rsid w:val="00FB3FCE"/>
    <w:rsid w:val="00FB4032"/>
    <w:rsid w:val="00FB442E"/>
    <w:rsid w:val="00FB44C8"/>
    <w:rsid w:val="00FB4741"/>
    <w:rsid w:val="00FB4844"/>
    <w:rsid w:val="00FB4AE4"/>
    <w:rsid w:val="00FB4F89"/>
    <w:rsid w:val="00FB5040"/>
    <w:rsid w:val="00FB50B7"/>
    <w:rsid w:val="00FB517B"/>
    <w:rsid w:val="00FB51B5"/>
    <w:rsid w:val="00FB5497"/>
    <w:rsid w:val="00FB5679"/>
    <w:rsid w:val="00FB577A"/>
    <w:rsid w:val="00FB5783"/>
    <w:rsid w:val="00FB580C"/>
    <w:rsid w:val="00FB58AA"/>
    <w:rsid w:val="00FB5CB5"/>
    <w:rsid w:val="00FB5D0D"/>
    <w:rsid w:val="00FB5F9F"/>
    <w:rsid w:val="00FB6068"/>
    <w:rsid w:val="00FB6086"/>
    <w:rsid w:val="00FB6137"/>
    <w:rsid w:val="00FB63CF"/>
    <w:rsid w:val="00FB642C"/>
    <w:rsid w:val="00FB665C"/>
    <w:rsid w:val="00FB66C4"/>
    <w:rsid w:val="00FB691C"/>
    <w:rsid w:val="00FB6F6B"/>
    <w:rsid w:val="00FB7061"/>
    <w:rsid w:val="00FB71CA"/>
    <w:rsid w:val="00FB7282"/>
    <w:rsid w:val="00FB7380"/>
    <w:rsid w:val="00FB739D"/>
    <w:rsid w:val="00FB758A"/>
    <w:rsid w:val="00FB76B5"/>
    <w:rsid w:val="00FB7C38"/>
    <w:rsid w:val="00FB7F67"/>
    <w:rsid w:val="00FC00D3"/>
    <w:rsid w:val="00FC00E8"/>
    <w:rsid w:val="00FC00FD"/>
    <w:rsid w:val="00FC0192"/>
    <w:rsid w:val="00FC0425"/>
    <w:rsid w:val="00FC085D"/>
    <w:rsid w:val="00FC0A20"/>
    <w:rsid w:val="00FC0B58"/>
    <w:rsid w:val="00FC0CA1"/>
    <w:rsid w:val="00FC109A"/>
    <w:rsid w:val="00FC117E"/>
    <w:rsid w:val="00FC1509"/>
    <w:rsid w:val="00FC1734"/>
    <w:rsid w:val="00FC19E0"/>
    <w:rsid w:val="00FC19F7"/>
    <w:rsid w:val="00FC1F90"/>
    <w:rsid w:val="00FC20EF"/>
    <w:rsid w:val="00FC22CB"/>
    <w:rsid w:val="00FC23B7"/>
    <w:rsid w:val="00FC2778"/>
    <w:rsid w:val="00FC27B7"/>
    <w:rsid w:val="00FC2830"/>
    <w:rsid w:val="00FC2863"/>
    <w:rsid w:val="00FC299F"/>
    <w:rsid w:val="00FC2AC1"/>
    <w:rsid w:val="00FC2AD9"/>
    <w:rsid w:val="00FC2CAC"/>
    <w:rsid w:val="00FC2E5B"/>
    <w:rsid w:val="00FC2E73"/>
    <w:rsid w:val="00FC307B"/>
    <w:rsid w:val="00FC334A"/>
    <w:rsid w:val="00FC3715"/>
    <w:rsid w:val="00FC3756"/>
    <w:rsid w:val="00FC3D7D"/>
    <w:rsid w:val="00FC3E16"/>
    <w:rsid w:val="00FC4138"/>
    <w:rsid w:val="00FC4197"/>
    <w:rsid w:val="00FC446D"/>
    <w:rsid w:val="00FC453C"/>
    <w:rsid w:val="00FC465F"/>
    <w:rsid w:val="00FC4989"/>
    <w:rsid w:val="00FC4ADC"/>
    <w:rsid w:val="00FC5025"/>
    <w:rsid w:val="00FC50FC"/>
    <w:rsid w:val="00FC53A1"/>
    <w:rsid w:val="00FC56D1"/>
    <w:rsid w:val="00FC5C57"/>
    <w:rsid w:val="00FC5F9F"/>
    <w:rsid w:val="00FC5FC8"/>
    <w:rsid w:val="00FC611A"/>
    <w:rsid w:val="00FC6357"/>
    <w:rsid w:val="00FC6BA3"/>
    <w:rsid w:val="00FC6BCA"/>
    <w:rsid w:val="00FC7055"/>
    <w:rsid w:val="00FC7178"/>
    <w:rsid w:val="00FC7B21"/>
    <w:rsid w:val="00FC7CCB"/>
    <w:rsid w:val="00FC7F2C"/>
    <w:rsid w:val="00FC7FFE"/>
    <w:rsid w:val="00FD00DB"/>
    <w:rsid w:val="00FD0901"/>
    <w:rsid w:val="00FD0A11"/>
    <w:rsid w:val="00FD0BC8"/>
    <w:rsid w:val="00FD0DD9"/>
    <w:rsid w:val="00FD0E13"/>
    <w:rsid w:val="00FD0F3D"/>
    <w:rsid w:val="00FD125D"/>
    <w:rsid w:val="00FD1674"/>
    <w:rsid w:val="00FD16ED"/>
    <w:rsid w:val="00FD1795"/>
    <w:rsid w:val="00FD17BF"/>
    <w:rsid w:val="00FD1947"/>
    <w:rsid w:val="00FD1F04"/>
    <w:rsid w:val="00FD1F97"/>
    <w:rsid w:val="00FD1FE4"/>
    <w:rsid w:val="00FD2018"/>
    <w:rsid w:val="00FD202A"/>
    <w:rsid w:val="00FD212A"/>
    <w:rsid w:val="00FD2137"/>
    <w:rsid w:val="00FD2644"/>
    <w:rsid w:val="00FD26DF"/>
    <w:rsid w:val="00FD2762"/>
    <w:rsid w:val="00FD2822"/>
    <w:rsid w:val="00FD2896"/>
    <w:rsid w:val="00FD2AA6"/>
    <w:rsid w:val="00FD2CA3"/>
    <w:rsid w:val="00FD315C"/>
    <w:rsid w:val="00FD321C"/>
    <w:rsid w:val="00FD3303"/>
    <w:rsid w:val="00FD397D"/>
    <w:rsid w:val="00FD3C91"/>
    <w:rsid w:val="00FD3C9A"/>
    <w:rsid w:val="00FD3EB3"/>
    <w:rsid w:val="00FD3ECB"/>
    <w:rsid w:val="00FD4100"/>
    <w:rsid w:val="00FD4286"/>
    <w:rsid w:val="00FD4463"/>
    <w:rsid w:val="00FD45FE"/>
    <w:rsid w:val="00FD4C31"/>
    <w:rsid w:val="00FD4C74"/>
    <w:rsid w:val="00FD4DA6"/>
    <w:rsid w:val="00FD4DC6"/>
    <w:rsid w:val="00FD4F12"/>
    <w:rsid w:val="00FD538D"/>
    <w:rsid w:val="00FD53DF"/>
    <w:rsid w:val="00FD560B"/>
    <w:rsid w:val="00FD565E"/>
    <w:rsid w:val="00FD56D0"/>
    <w:rsid w:val="00FD5712"/>
    <w:rsid w:val="00FD57C3"/>
    <w:rsid w:val="00FD5A00"/>
    <w:rsid w:val="00FD5BF2"/>
    <w:rsid w:val="00FD5E1E"/>
    <w:rsid w:val="00FD5F9A"/>
    <w:rsid w:val="00FD5FAB"/>
    <w:rsid w:val="00FD60CA"/>
    <w:rsid w:val="00FD64AB"/>
    <w:rsid w:val="00FD64F5"/>
    <w:rsid w:val="00FD66F5"/>
    <w:rsid w:val="00FD68E1"/>
    <w:rsid w:val="00FD69A0"/>
    <w:rsid w:val="00FD6DD7"/>
    <w:rsid w:val="00FD6FB1"/>
    <w:rsid w:val="00FD7497"/>
    <w:rsid w:val="00FD784A"/>
    <w:rsid w:val="00FD79F0"/>
    <w:rsid w:val="00FD7B3B"/>
    <w:rsid w:val="00FE000C"/>
    <w:rsid w:val="00FE026F"/>
    <w:rsid w:val="00FE042D"/>
    <w:rsid w:val="00FE057F"/>
    <w:rsid w:val="00FE086E"/>
    <w:rsid w:val="00FE09C5"/>
    <w:rsid w:val="00FE0DCD"/>
    <w:rsid w:val="00FE0E6A"/>
    <w:rsid w:val="00FE0EFB"/>
    <w:rsid w:val="00FE1037"/>
    <w:rsid w:val="00FE10DE"/>
    <w:rsid w:val="00FE1106"/>
    <w:rsid w:val="00FE14E9"/>
    <w:rsid w:val="00FE15B5"/>
    <w:rsid w:val="00FE1883"/>
    <w:rsid w:val="00FE1A4D"/>
    <w:rsid w:val="00FE1C8C"/>
    <w:rsid w:val="00FE1E77"/>
    <w:rsid w:val="00FE219B"/>
    <w:rsid w:val="00FE224B"/>
    <w:rsid w:val="00FE2351"/>
    <w:rsid w:val="00FE251B"/>
    <w:rsid w:val="00FE25B7"/>
    <w:rsid w:val="00FE26D6"/>
    <w:rsid w:val="00FE28BB"/>
    <w:rsid w:val="00FE2989"/>
    <w:rsid w:val="00FE29F5"/>
    <w:rsid w:val="00FE2B5C"/>
    <w:rsid w:val="00FE2EC4"/>
    <w:rsid w:val="00FE3099"/>
    <w:rsid w:val="00FE331B"/>
    <w:rsid w:val="00FE3399"/>
    <w:rsid w:val="00FE33EF"/>
    <w:rsid w:val="00FE34F9"/>
    <w:rsid w:val="00FE388A"/>
    <w:rsid w:val="00FE3C50"/>
    <w:rsid w:val="00FE3EE9"/>
    <w:rsid w:val="00FE40E1"/>
    <w:rsid w:val="00FE4391"/>
    <w:rsid w:val="00FE43AE"/>
    <w:rsid w:val="00FE450B"/>
    <w:rsid w:val="00FE4726"/>
    <w:rsid w:val="00FE48DD"/>
    <w:rsid w:val="00FE50CA"/>
    <w:rsid w:val="00FE5131"/>
    <w:rsid w:val="00FE5234"/>
    <w:rsid w:val="00FE5334"/>
    <w:rsid w:val="00FE59A9"/>
    <w:rsid w:val="00FE5A8E"/>
    <w:rsid w:val="00FE5C66"/>
    <w:rsid w:val="00FE5C67"/>
    <w:rsid w:val="00FE5D5F"/>
    <w:rsid w:val="00FE604A"/>
    <w:rsid w:val="00FE611F"/>
    <w:rsid w:val="00FE6966"/>
    <w:rsid w:val="00FE6BA4"/>
    <w:rsid w:val="00FE6C01"/>
    <w:rsid w:val="00FE6C04"/>
    <w:rsid w:val="00FE6DFC"/>
    <w:rsid w:val="00FE6FEA"/>
    <w:rsid w:val="00FE778F"/>
    <w:rsid w:val="00FE79C1"/>
    <w:rsid w:val="00FE7AD1"/>
    <w:rsid w:val="00FE7B31"/>
    <w:rsid w:val="00FE7BD9"/>
    <w:rsid w:val="00FE7D16"/>
    <w:rsid w:val="00FE7D31"/>
    <w:rsid w:val="00FF0047"/>
    <w:rsid w:val="00FF018A"/>
    <w:rsid w:val="00FF0491"/>
    <w:rsid w:val="00FF0530"/>
    <w:rsid w:val="00FF0C1B"/>
    <w:rsid w:val="00FF0C5C"/>
    <w:rsid w:val="00FF1041"/>
    <w:rsid w:val="00FF16DD"/>
    <w:rsid w:val="00FF1813"/>
    <w:rsid w:val="00FF197D"/>
    <w:rsid w:val="00FF19E1"/>
    <w:rsid w:val="00FF1A80"/>
    <w:rsid w:val="00FF1C77"/>
    <w:rsid w:val="00FF1DDE"/>
    <w:rsid w:val="00FF23C5"/>
    <w:rsid w:val="00FF243D"/>
    <w:rsid w:val="00FF26AF"/>
    <w:rsid w:val="00FF2978"/>
    <w:rsid w:val="00FF29B7"/>
    <w:rsid w:val="00FF2A1C"/>
    <w:rsid w:val="00FF2AB5"/>
    <w:rsid w:val="00FF2D6F"/>
    <w:rsid w:val="00FF2FAA"/>
    <w:rsid w:val="00FF3108"/>
    <w:rsid w:val="00FF3151"/>
    <w:rsid w:val="00FF3194"/>
    <w:rsid w:val="00FF3301"/>
    <w:rsid w:val="00FF330B"/>
    <w:rsid w:val="00FF36AE"/>
    <w:rsid w:val="00FF37CF"/>
    <w:rsid w:val="00FF39DE"/>
    <w:rsid w:val="00FF39EF"/>
    <w:rsid w:val="00FF3B68"/>
    <w:rsid w:val="00FF3CC9"/>
    <w:rsid w:val="00FF3E34"/>
    <w:rsid w:val="00FF3FDE"/>
    <w:rsid w:val="00FF41B6"/>
    <w:rsid w:val="00FF41E8"/>
    <w:rsid w:val="00FF434B"/>
    <w:rsid w:val="00FF45FB"/>
    <w:rsid w:val="00FF47AA"/>
    <w:rsid w:val="00FF4ABE"/>
    <w:rsid w:val="00FF4BD8"/>
    <w:rsid w:val="00FF4E4F"/>
    <w:rsid w:val="00FF541A"/>
    <w:rsid w:val="00FF5466"/>
    <w:rsid w:val="00FF5617"/>
    <w:rsid w:val="00FF56A5"/>
    <w:rsid w:val="00FF5B51"/>
    <w:rsid w:val="00FF5CD1"/>
    <w:rsid w:val="00FF5CF6"/>
    <w:rsid w:val="00FF5DF3"/>
    <w:rsid w:val="00FF5E99"/>
    <w:rsid w:val="00FF5EDE"/>
    <w:rsid w:val="00FF6237"/>
    <w:rsid w:val="00FF62C4"/>
    <w:rsid w:val="00FF6693"/>
    <w:rsid w:val="00FF6844"/>
    <w:rsid w:val="00FF6910"/>
    <w:rsid w:val="00FF6DBB"/>
    <w:rsid w:val="00FF6E9F"/>
    <w:rsid w:val="00FF7047"/>
    <w:rsid w:val="00FF7134"/>
    <w:rsid w:val="00FF7155"/>
    <w:rsid w:val="00FF763F"/>
    <w:rsid w:val="00FF77B9"/>
    <w:rsid w:val="08660961"/>
    <w:rsid w:val="0B765781"/>
    <w:rsid w:val="12F25F45"/>
    <w:rsid w:val="14CF0C76"/>
    <w:rsid w:val="18BB2B5B"/>
    <w:rsid w:val="1FC61359"/>
    <w:rsid w:val="236784DE"/>
    <w:rsid w:val="23FC0A0B"/>
    <w:rsid w:val="3340F996"/>
    <w:rsid w:val="44E62B60"/>
    <w:rsid w:val="57658A3A"/>
    <w:rsid w:val="69093523"/>
    <w:rsid w:val="733481AA"/>
    <w:rsid w:val="755C3521"/>
    <w:rsid w:val="77E2B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4D52DA"/>
  <w15:docId w15:val="{95388D5F-D7B0-4754-A80B-87D929A47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17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F0013F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ody Char2"/>
    <w:basedOn w:val="DefaultParagraphFont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7052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7052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052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052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7052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7052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7052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7052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70528"/>
  </w:style>
  <w:style w:type="paragraph" w:customStyle="1" w:styleId="TableParagraph">
    <w:name w:val="Table Paragraph"/>
    <w:basedOn w:val="Normal"/>
    <w:uiPriority w:val="1"/>
    <w:qFormat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7052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705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rsid w:val="003158BA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ink w:val="block"/>
    <w:locked/>
    <w:rsid w:val="00FA60E3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62677C"/>
  </w:style>
  <w:style w:type="character" w:styleId="LineNumber">
    <w:name w:val="line number"/>
    <w:basedOn w:val="DefaultParagraphFont"/>
    <w:semiHidden/>
    <w:unhideWhenUsed/>
    <w:rsid w:val="00DA243B"/>
  </w:style>
  <w:style w:type="character" w:styleId="UnresolvedMention">
    <w:name w:val="Unresolved Mention"/>
    <w:basedOn w:val="DefaultParagraphFont"/>
    <w:uiPriority w:val="99"/>
    <w:semiHidden/>
    <w:unhideWhenUsed/>
    <w:rsid w:val="00DA24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37E8F-0896-4FD9-8906-B94492270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E9358B-E2BE-4FCA-B26D-E8E2131F029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B629652-8112-48C8-A7B2-66312C03D0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BA1805-AEF8-4E62-BA99-60DE9F85E0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119</TotalTime>
  <Pages>32</Pages>
  <Words>6469</Words>
  <Characters>29180</Characters>
  <Application>Microsoft Office Word</Application>
  <DocSecurity>0</DocSecurity>
  <Lines>3647</Lines>
  <Paragraphs>1697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Pittayuth, Boonamnajdej</dc:creator>
  <cp:keywords/>
  <dc:description/>
  <cp:lastModifiedBy>Kanyanat, Wang</cp:lastModifiedBy>
  <cp:revision>8</cp:revision>
  <cp:lastPrinted>2025-05-14T14:19:00Z</cp:lastPrinted>
  <dcterms:created xsi:type="dcterms:W3CDTF">2025-05-15T04:57:00Z</dcterms:created>
  <dcterms:modified xsi:type="dcterms:W3CDTF">2025-05-15T07:01:00Z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ContentTypeId">
    <vt:lpwstr>0x010100FC3C573FF70E394A86433F5E112C33AA</vt:lpwstr>
  </property>
  <property fmtid="{D5CDD505-2E9C-101B-9397-08002B2CF9AE}" pid="18" name="MediaServiceImageTags">
    <vt:lpwstr/>
  </property>
</Properties>
</file>