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28881AD3" w14:textId="4918433C" w:rsidR="00755935" w:rsidRPr="00755935" w:rsidRDefault="0075593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1" w:name="_Hlk14033565"/>
      <w:r w:rsidRPr="00755935">
        <w:rPr>
          <w:rFonts w:ascii="Angsana New" w:hAnsi="Angsana New" w:cs="Angsana New" w:hint="cs"/>
          <w:sz w:val="30"/>
          <w:szCs w:val="30"/>
          <w:cs/>
          <w:lang w:bidi="th-TH"/>
        </w:rPr>
        <w:t>ข้อมู</w:t>
      </w:r>
      <w:r w:rsidR="005876EB">
        <w:rPr>
          <w:rFonts w:ascii="Angsana New" w:hAnsi="Angsana New" w:cs="Angsana New" w:hint="cs"/>
          <w:sz w:val="30"/>
          <w:szCs w:val="30"/>
          <w:cs/>
          <w:lang w:bidi="th-TH"/>
        </w:rPr>
        <w:t>ล</w:t>
      </w:r>
      <w:r w:rsidR="005876EB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ทั่วไป</w:t>
      </w:r>
    </w:p>
    <w:p w14:paraId="14D5BF13" w14:textId="5680DC16" w:rsidR="00CE1E58" w:rsidRPr="009D0F45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E458C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3DFD2E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A30F66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815795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A30F66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13B685C1" w14:textId="64DE281C" w:rsidR="00C86663" w:rsidRDefault="00C86663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61A735B2" w14:textId="21092C3B" w:rsidR="007B48E9" w:rsidRDefault="007B48E9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4950410" w14:textId="090BD707" w:rsidR="00746315" w:rsidRDefault="0074631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9836425" w14:textId="77777777" w:rsidR="00F8324E" w:rsidRPr="00C73BE7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472563FD" w14:textId="3B461DE0" w:rsidR="00C73BE7" w:rsidRPr="005A13BE" w:rsidRDefault="00C73BE7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CFE407" w14:textId="78953EBD" w:rsidR="00DD4626" w:rsidRPr="0098050A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E458C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349FEEE6" w14:textId="77777777" w:rsidR="0098050A" w:rsidRPr="0098050A" w:rsidRDefault="0098050A" w:rsidP="0098050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050A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094C5B9" w14:textId="77777777" w:rsidR="0098050A" w:rsidRPr="00420E9A" w:rsidRDefault="0098050A" w:rsidP="0098050A">
      <w:pPr>
        <w:pStyle w:val="index"/>
        <w:tabs>
          <w:tab w:val="left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</w:rPr>
      </w:pPr>
    </w:p>
    <w:bookmarkEnd w:id="0"/>
    <w:p w14:paraId="786BAE17" w14:textId="77777777" w:rsidR="00FF6771" w:rsidRPr="00FF6771" w:rsidRDefault="00FF6771" w:rsidP="00556A31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1"/>
    <w:p w14:paraId="5602A87B" w14:textId="52E03B0C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C262CD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73CCCE00" w14:textId="28A84806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CE458C">
        <w:rPr>
          <w:rFonts w:ascii="Angsana New" w:hAnsi="Angsana New"/>
          <w:sz w:val="30"/>
          <w:szCs w:val="30"/>
          <w:cs/>
        </w:rPr>
        <w:t>วันที่</w:t>
      </w:r>
      <w:r w:rsidR="0098050A">
        <w:rPr>
          <w:rFonts w:ascii="Angsana New" w:hAnsi="Angsana New" w:hint="cs"/>
          <w:sz w:val="30"/>
          <w:szCs w:val="30"/>
          <w:cs/>
        </w:rPr>
        <w:t xml:space="preserve"> </w:t>
      </w:r>
      <w:r w:rsidR="00AC3432">
        <w:rPr>
          <w:rFonts w:ascii="Angsana New" w:hAnsi="Angsana New"/>
          <w:sz w:val="30"/>
          <w:szCs w:val="30"/>
        </w:rPr>
        <w:t>14</w:t>
      </w:r>
      <w:r w:rsidR="00B143EC">
        <w:rPr>
          <w:rFonts w:ascii="Angsana New" w:hAnsi="Angsana New"/>
          <w:sz w:val="30"/>
          <w:szCs w:val="30"/>
        </w:rPr>
        <w:t xml:space="preserve"> </w:t>
      </w:r>
      <w:r w:rsidR="00E713D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713D8">
        <w:rPr>
          <w:rFonts w:ascii="Angsana New" w:hAnsi="Angsana New"/>
          <w:sz w:val="30"/>
          <w:szCs w:val="30"/>
        </w:rPr>
        <w:t>2568</w:t>
      </w:r>
    </w:p>
    <w:p w14:paraId="1307C1FA" w14:textId="77777777" w:rsidR="00E66B73" w:rsidRPr="00C262CD" w:rsidRDefault="00E66B73" w:rsidP="007B671E">
      <w:pPr>
        <w:pStyle w:val="af5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E0C737A" w14:textId="24D77767" w:rsidR="005876EB" w:rsidRPr="005876EB" w:rsidRDefault="005876EB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2" w:name="_Hlk13605220"/>
      <w:r w:rsidRPr="005876EB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5B5D4972" w14:textId="77777777" w:rsidR="005876EB" w:rsidRPr="00E14528" w:rsidRDefault="005876EB" w:rsidP="005876EB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0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5DA9DBA8" w14:textId="14ADED81" w:rsidR="005876EB" w:rsidRPr="008D734D" w:rsidRDefault="008D734D" w:rsidP="00A2033A">
      <w:pPr>
        <w:pStyle w:val="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8D734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D734D">
        <w:rPr>
          <w:rFonts w:ascii="Angsana New" w:hAnsi="Angsana New" w:cs="Angsana New"/>
          <w:sz w:val="30"/>
          <w:szCs w:val="30"/>
        </w:rPr>
        <w:t xml:space="preserve">21 </w:t>
      </w:r>
      <w:r w:rsidRPr="008D734D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8D734D">
        <w:rPr>
          <w:rFonts w:ascii="Angsana New" w:hAnsi="Angsana New" w:cs="Angsana New"/>
          <w:sz w:val="30"/>
          <w:szCs w:val="30"/>
        </w:rPr>
        <w:t xml:space="preserve">2568 </w:t>
      </w:r>
      <w:r w:rsidRPr="008D734D">
        <w:rPr>
          <w:rFonts w:ascii="Angsana New" w:hAnsi="Angsana New" w:cs="Angsana New"/>
          <w:sz w:val="30"/>
          <w:szCs w:val="30"/>
          <w:cs/>
        </w:rPr>
        <w:t>บริษัทได้จดทะเบียน</w:t>
      </w:r>
      <w:r w:rsidR="00F4453E">
        <w:rPr>
          <w:rFonts w:ascii="Angsana New" w:hAnsi="Angsana New" w:cs="Angsana New" w:hint="cs"/>
          <w:sz w:val="30"/>
          <w:szCs w:val="30"/>
          <w:cs/>
        </w:rPr>
        <w:t>การ</w:t>
      </w:r>
      <w:r w:rsidRPr="008D734D">
        <w:rPr>
          <w:rFonts w:ascii="Angsana New" w:hAnsi="Angsana New" w:cs="Angsana New"/>
          <w:sz w:val="30"/>
          <w:szCs w:val="30"/>
          <w:cs/>
        </w:rPr>
        <w:t>เปลี่ยน</w:t>
      </w:r>
      <w:r w:rsidR="00F4453E">
        <w:rPr>
          <w:rFonts w:ascii="Angsana New" w:hAnsi="Angsana New" w:cs="Angsana New" w:hint="cs"/>
          <w:sz w:val="30"/>
          <w:szCs w:val="30"/>
          <w:cs/>
        </w:rPr>
        <w:t>แปลง</w:t>
      </w:r>
      <w:r w:rsidRPr="008D734D">
        <w:rPr>
          <w:rFonts w:ascii="Angsana New" w:hAnsi="Angsana New" w:cs="Angsana New"/>
          <w:sz w:val="30"/>
          <w:szCs w:val="30"/>
          <w:cs/>
        </w:rPr>
        <w:t xml:space="preserve">ชื่อบริษัทกับกระทรวงพาณิชย์จาก </w:t>
      </w:r>
      <w:r w:rsidR="00E14528">
        <w:rPr>
          <w:rFonts w:ascii="Angsana New" w:hAnsi="Angsana New" w:cs="Angsana New"/>
          <w:sz w:val="30"/>
          <w:szCs w:val="30"/>
        </w:rPr>
        <w:br/>
      </w:r>
      <w:r w:rsidRPr="008D734D">
        <w:rPr>
          <w:rFonts w:ascii="Angsana New" w:hAnsi="Angsana New" w:cs="Angsana New"/>
          <w:sz w:val="30"/>
          <w:szCs w:val="30"/>
          <w:cs/>
        </w:rPr>
        <w:t>“บริษัท เซนต์เมด จำกัด (มหาชน)” เป็น “บริษัท เอสเอ็มดี ไรส์ จำกัด (มหาชน)” และเปลี่ยนชื่อย่อหลักทรัพย์จาก “</w:t>
      </w:r>
      <w:r w:rsidRPr="008D734D">
        <w:rPr>
          <w:rFonts w:ascii="Angsana New" w:hAnsi="Angsana New" w:cs="Angsana New"/>
          <w:sz w:val="30"/>
          <w:szCs w:val="30"/>
        </w:rPr>
        <w:t xml:space="preserve">SMD” </w:t>
      </w:r>
      <w:r w:rsidRPr="008D734D">
        <w:rPr>
          <w:rFonts w:ascii="Angsana New" w:hAnsi="Angsana New" w:cs="Angsana New"/>
          <w:sz w:val="30"/>
          <w:szCs w:val="30"/>
          <w:cs/>
        </w:rPr>
        <w:t>เป็น “</w:t>
      </w:r>
      <w:r w:rsidRPr="008D734D">
        <w:rPr>
          <w:rFonts w:ascii="Angsana New" w:hAnsi="Angsana New" w:cs="Angsana New"/>
          <w:sz w:val="30"/>
          <w:szCs w:val="30"/>
        </w:rPr>
        <w:t>SMD100”</w:t>
      </w:r>
    </w:p>
    <w:p w14:paraId="76697597" w14:textId="77777777" w:rsidR="005876EB" w:rsidRPr="00E14528" w:rsidRDefault="005876EB" w:rsidP="005876EB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0"/>
        <w:jc w:val="thaiDistribute"/>
        <w:outlineLvl w:val="0"/>
        <w:rPr>
          <w:rFonts w:ascii="Angsana New" w:hAnsi="Angsana New"/>
          <w:b/>
          <w:bCs/>
          <w:sz w:val="20"/>
          <w:szCs w:val="20"/>
          <w:cs/>
        </w:rPr>
      </w:pPr>
    </w:p>
    <w:p w14:paraId="133B2A97" w14:textId="16E4370C" w:rsidR="00E66B73" w:rsidRPr="00CE458C" w:rsidRDefault="00E66B73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2"/>
      <w:r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FDDAAA3" w14:textId="77777777" w:rsidR="001001BD" w:rsidRPr="00E14528" w:rsidRDefault="001001BD" w:rsidP="007B671E">
      <w:pPr>
        <w:pStyle w:val="8"/>
        <w:spacing w:line="240" w:lineRule="auto"/>
        <w:ind w:left="567" w:right="0" w:hanging="567"/>
        <w:jc w:val="thaiDistribute"/>
        <w:rPr>
          <w:rFonts w:ascii="Angsana New" w:hAnsi="Angsana New" w:cs="Angsana New"/>
          <w:sz w:val="20"/>
          <w:szCs w:val="20"/>
        </w:rPr>
      </w:pPr>
    </w:p>
    <w:p w14:paraId="7D1C3A16" w14:textId="438D68D2" w:rsidR="002944FB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6F0EFC">
        <w:rPr>
          <w:rFonts w:ascii="Angsana New" w:hAnsi="Angsana New"/>
          <w:spacing w:val="-6"/>
          <w:sz w:val="30"/>
          <w:szCs w:val="30"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EB6EE3">
        <w:rPr>
          <w:rFonts w:ascii="Angsana New" w:hAnsi="Angsana New"/>
          <w:sz w:val="30"/>
          <w:szCs w:val="30"/>
        </w:rPr>
        <w:t>7</w:t>
      </w:r>
    </w:p>
    <w:p w14:paraId="7668B4FB" w14:textId="77777777" w:rsidR="00F82A24" w:rsidRPr="00E14528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0"/>
          <w:szCs w:val="20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6F576443" w14:textId="1631B525" w:rsidR="00634DE6" w:rsidRPr="00634DE6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634DE6"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31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256</w:t>
      </w:r>
      <w:r w:rsidR="00EB6EE3">
        <w:rPr>
          <w:rFonts w:ascii="Angsana New" w:hAnsi="Angsana New"/>
          <w:spacing w:val="-6"/>
          <w:sz w:val="30"/>
          <w:szCs w:val="30"/>
        </w:rPr>
        <w:t>7</w:t>
      </w:r>
    </w:p>
    <w:p w14:paraId="606C9247" w14:textId="77777777" w:rsidR="002A15EB" w:rsidRPr="00E14528" w:rsidRDefault="002A15EB" w:rsidP="004E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20"/>
          <w:szCs w:val="20"/>
        </w:rPr>
      </w:pPr>
    </w:p>
    <w:p w14:paraId="40348E00" w14:textId="72C0CECA" w:rsidR="00E66B73" w:rsidRPr="00CE458C" w:rsidRDefault="00F96459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EA5BCA" w14:textId="5E03D711" w:rsidR="00473F9B" w:rsidRPr="00E14528" w:rsidRDefault="00473F9B" w:rsidP="00E1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F7D1E64" w14:textId="4BC2204C" w:rsidR="00E14528" w:rsidRDefault="00E14528" w:rsidP="00E1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ความสัมพันธ์ที่มีกับบริษัทย่อยที่มีการเปลี่ยนแปลงอย่างมีสาระสำคัญได้เปิดเผยในหมายเหตุข้อ </w:t>
      </w:r>
      <w:r>
        <w:rPr>
          <w:rFonts w:ascii="Angsana New" w:hAnsi="Angsana New"/>
          <w:sz w:val="30"/>
          <w:szCs w:val="30"/>
        </w:rPr>
        <w:t>5</w:t>
      </w:r>
    </w:p>
    <w:p w14:paraId="48828862" w14:textId="77777777" w:rsidR="00E14528" w:rsidRPr="00E14528" w:rsidRDefault="00E14528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B43BC0" w14:paraId="51F565C5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16CFF834" w14:textId="0BFF155A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43718FA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FC876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DA40D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80" w:rsidRPr="00B43BC0" w14:paraId="6A55A358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4E4E1A4C" w14:textId="10483614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</w:tcPr>
          <w:p w14:paraId="2553A662" w14:textId="78CC1F9E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A722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14:paraId="1522D01A" w14:textId="77777777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962865" w14:textId="11BFBE90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A722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98984F" w14:textId="77777777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80504" w14:textId="4EA4A86D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A722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8516AA" w14:textId="77777777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1AD" w14:textId="6EFF0C82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A722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30F80" w:rsidRPr="00B43BC0" w14:paraId="70981890" w14:textId="77777777" w:rsidTr="00B51AB6">
        <w:trPr>
          <w:tblHeader/>
        </w:trPr>
        <w:tc>
          <w:tcPr>
            <w:tcW w:w="4050" w:type="dxa"/>
          </w:tcPr>
          <w:p w14:paraId="72685D94" w14:textId="77777777" w:rsidR="00730F80" w:rsidRPr="00495DF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28DAE536" w14:textId="77777777" w:rsidR="00730F80" w:rsidRPr="00495DF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F80" w:rsidRPr="00B43BC0" w14:paraId="756D98C1" w14:textId="77777777" w:rsidTr="00B51AB6">
        <w:tc>
          <w:tcPr>
            <w:tcW w:w="4050" w:type="dxa"/>
          </w:tcPr>
          <w:p w14:paraId="15F34540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30B46252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32CB4DD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234A4B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5E814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51006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477F7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B2B01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F80" w:rsidRPr="00B43BC0" w14:paraId="6191572C" w14:textId="77777777" w:rsidTr="00B51AB6">
        <w:tc>
          <w:tcPr>
            <w:tcW w:w="4050" w:type="dxa"/>
          </w:tcPr>
          <w:p w14:paraId="088A2AB0" w14:textId="521C7EC9" w:rsidR="00730F80" w:rsidRPr="00C551BB" w:rsidRDefault="00E043D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3" w:type="dxa"/>
          </w:tcPr>
          <w:p w14:paraId="37945E1B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1EB062D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58DA6B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00E31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D470B" w14:textId="14BF3F89" w:rsidR="00730F80" w:rsidRPr="008E362A" w:rsidRDefault="0092666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6CB314A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E9184" w14:textId="5A4B7A6F" w:rsidR="00730F80" w:rsidRPr="00C551BB" w:rsidRDefault="003F2A86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</w:tr>
      <w:tr w:rsidR="00AC41E5" w:rsidRPr="00B43BC0" w14:paraId="16CBA770" w14:textId="77777777" w:rsidTr="00B51AB6">
        <w:tc>
          <w:tcPr>
            <w:tcW w:w="4050" w:type="dxa"/>
          </w:tcPr>
          <w:p w14:paraId="0B1A6BE5" w14:textId="41072300" w:rsidR="00AC41E5" w:rsidRDefault="00AC41E5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83" w:type="dxa"/>
          </w:tcPr>
          <w:p w14:paraId="0FA9EC70" w14:textId="31DB02C0" w:rsidR="00AC41E5" w:rsidRPr="00C551BB" w:rsidRDefault="00AC41E5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4E039AA" w14:textId="77777777" w:rsidR="00AC41E5" w:rsidRPr="00C551BB" w:rsidRDefault="00AC41E5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910F258" w14:textId="3A0551A6" w:rsidR="00AC41E5" w:rsidRPr="00C551BB" w:rsidRDefault="00AC41E5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DEDAB" w14:textId="77777777" w:rsidR="00AC41E5" w:rsidRPr="00C551BB" w:rsidRDefault="00AC41E5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3687A" w14:textId="5CF3AC23" w:rsidR="00AC41E5" w:rsidRPr="008E362A" w:rsidRDefault="00AC41E5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1,465</w:t>
            </w:r>
          </w:p>
        </w:tc>
        <w:tc>
          <w:tcPr>
            <w:tcW w:w="270" w:type="dxa"/>
          </w:tcPr>
          <w:p w14:paraId="60CBE25D" w14:textId="77777777" w:rsidR="00AC41E5" w:rsidRPr="00C551BB" w:rsidRDefault="00AC41E5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80605" w14:textId="1C94FE90" w:rsidR="00AC41E5" w:rsidRDefault="003E7C31" w:rsidP="003E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0F80" w:rsidRPr="00B43BC0" w14:paraId="4090B0C9" w14:textId="77777777" w:rsidTr="00FC4A42">
        <w:tc>
          <w:tcPr>
            <w:tcW w:w="4050" w:type="dxa"/>
          </w:tcPr>
          <w:p w14:paraId="74E147EB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3" w:type="dxa"/>
          </w:tcPr>
          <w:p w14:paraId="019101AE" w14:textId="77777777" w:rsidR="00730F80" w:rsidRPr="00CC636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2FA14B4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EF9027A" w14:textId="77777777" w:rsidR="00730F80" w:rsidRPr="00CC636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0D36D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01AB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8EDBE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545BA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F80" w:rsidRPr="00B43BC0" w14:paraId="15E5C140" w14:textId="77777777" w:rsidTr="00B51AB6">
        <w:tc>
          <w:tcPr>
            <w:tcW w:w="4050" w:type="dxa"/>
          </w:tcPr>
          <w:p w14:paraId="09DADC0D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2C3887B6" w14:textId="77777777" w:rsidR="00730F80" w:rsidRPr="00CC636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BB124F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BA153A" w14:textId="77777777" w:rsidR="00730F80" w:rsidRPr="00CC636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D1235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67AE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62B65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B8979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1E5" w:rsidRPr="00B43BC0" w14:paraId="07ADFDEE" w14:textId="77777777" w:rsidTr="00FC4A42">
        <w:trPr>
          <w:trHeight w:val="307"/>
        </w:trPr>
        <w:tc>
          <w:tcPr>
            <w:tcW w:w="4050" w:type="dxa"/>
          </w:tcPr>
          <w:p w14:paraId="06653FD3" w14:textId="6719944F" w:rsidR="00AC41E5" w:rsidRPr="00C551BB" w:rsidRDefault="00FC4A42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754E2D55" w14:textId="39775CEC" w:rsidR="00AC41E5" w:rsidRPr="008C0F12" w:rsidRDefault="008C0F12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F12">
              <w:rPr>
                <w:rFonts w:ascii="Angsana New" w:hAnsi="Angsana New"/>
                <w:b/>
                <w:bCs/>
                <w:sz w:val="30"/>
                <w:szCs w:val="30"/>
              </w:rPr>
              <w:t>5,794</w:t>
            </w:r>
          </w:p>
        </w:tc>
        <w:tc>
          <w:tcPr>
            <w:tcW w:w="276" w:type="dxa"/>
          </w:tcPr>
          <w:p w14:paraId="532E121C" w14:textId="77777777" w:rsidR="00AC41E5" w:rsidRPr="00AC3432" w:rsidRDefault="00AC41E5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9799C4E" w14:textId="18E02217" w:rsidR="00AC41E5" w:rsidRPr="00AC3432" w:rsidRDefault="00AC41E5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AC3432">
              <w:rPr>
                <w:rFonts w:ascii="Angsana New" w:hAnsi="Angsana New"/>
                <w:b/>
                <w:bCs/>
                <w:sz w:val="30"/>
                <w:szCs w:val="30"/>
              </w:rPr>
              <w:t>7,054</w:t>
            </w:r>
          </w:p>
        </w:tc>
        <w:tc>
          <w:tcPr>
            <w:tcW w:w="270" w:type="dxa"/>
          </w:tcPr>
          <w:p w14:paraId="396E37E6" w14:textId="77777777" w:rsidR="00AC41E5" w:rsidRPr="00AC3432" w:rsidRDefault="00AC41E5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4634B0B" w14:textId="182D4903" w:rsidR="00AC41E5" w:rsidRPr="008C0F12" w:rsidRDefault="008C0F12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F12">
              <w:rPr>
                <w:rFonts w:ascii="Angsana New" w:hAnsi="Angsana New"/>
                <w:b/>
                <w:bCs/>
                <w:sz w:val="30"/>
                <w:szCs w:val="30"/>
              </w:rPr>
              <w:t>5,794</w:t>
            </w:r>
          </w:p>
        </w:tc>
        <w:tc>
          <w:tcPr>
            <w:tcW w:w="270" w:type="dxa"/>
          </w:tcPr>
          <w:p w14:paraId="0042D2B2" w14:textId="77777777" w:rsidR="00AC41E5" w:rsidRPr="00AC3432" w:rsidRDefault="00AC41E5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99A725" w14:textId="2DBAB2DB" w:rsidR="00AC41E5" w:rsidRPr="00AC3432" w:rsidRDefault="00AC41E5" w:rsidP="00AC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432">
              <w:rPr>
                <w:rFonts w:ascii="Angsana New" w:hAnsi="Angsana New"/>
                <w:b/>
                <w:bCs/>
                <w:sz w:val="30"/>
                <w:szCs w:val="30"/>
              </w:rPr>
              <w:t>7,054</w:t>
            </w:r>
          </w:p>
        </w:tc>
      </w:tr>
      <w:tr w:rsidR="004E2A98" w:rsidRPr="00B43BC0" w14:paraId="3F2BE935" w14:textId="77777777" w:rsidTr="004E2A98">
        <w:tc>
          <w:tcPr>
            <w:tcW w:w="4050" w:type="dxa"/>
          </w:tcPr>
          <w:p w14:paraId="025CFFF9" w14:textId="77777777" w:rsidR="004E2A98" w:rsidRPr="00C551BB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4D49387" w14:textId="77777777" w:rsidR="004E2A98" w:rsidRPr="00CC6365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2A2C71FF" w14:textId="77777777" w:rsidR="004E2A98" w:rsidRPr="00C551BB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61E06DA" w14:textId="77777777" w:rsidR="004E2A98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98A0C" w14:textId="77777777" w:rsidR="004E2A98" w:rsidRPr="00C551BB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31D8AF" w14:textId="77777777" w:rsidR="004E2A98" w:rsidRPr="007134BE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281C0" w14:textId="77777777" w:rsidR="004E2A98" w:rsidRPr="00C551BB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4863DD" w14:textId="77777777" w:rsidR="004E2A98" w:rsidRPr="00C551BB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D22FD" w:rsidRPr="00B43BC0" w14:paraId="307D00BE" w14:textId="77777777" w:rsidTr="00B51AB6">
        <w:tc>
          <w:tcPr>
            <w:tcW w:w="4050" w:type="dxa"/>
          </w:tcPr>
          <w:p w14:paraId="38F339E6" w14:textId="622ED25F" w:rsidR="005D22FD" w:rsidRPr="00C551BB" w:rsidRDefault="003F2A86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5D22FD"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14:paraId="66010D5C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6A7656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4A9B01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66E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B678C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03AAD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F05D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2FD" w:rsidRPr="00B43BC0" w14:paraId="3ECAFC47" w14:textId="77777777" w:rsidTr="00B51AB6">
        <w:tc>
          <w:tcPr>
            <w:tcW w:w="4050" w:type="dxa"/>
          </w:tcPr>
          <w:p w14:paraId="46925483" w14:textId="46E61A24" w:rsidR="005D22FD" w:rsidRPr="00C551BB" w:rsidRDefault="003F2A86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3" w:type="dxa"/>
          </w:tcPr>
          <w:p w14:paraId="76C0F71C" w14:textId="71E8F37D" w:rsidR="005D22FD" w:rsidRPr="00CC6365" w:rsidRDefault="007B143A" w:rsidP="007B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6" w:type="dxa"/>
          </w:tcPr>
          <w:p w14:paraId="63D4DEFC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7B6673" w14:textId="3EE1279D" w:rsidR="005D22FD" w:rsidRPr="00CC6365" w:rsidRDefault="0046516B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3116421D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2196" w14:textId="3C1DECD2" w:rsidR="005D22FD" w:rsidRPr="00CC6365" w:rsidRDefault="007B143A" w:rsidP="007B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335C432C" w14:textId="77777777" w:rsidR="005D22FD" w:rsidRPr="00C551BB" w:rsidRDefault="005D22FD" w:rsidP="007B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9B3FE" w14:textId="50C4D141" w:rsidR="005D22FD" w:rsidRPr="00CC6365" w:rsidRDefault="0046516B" w:rsidP="007B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</w:tbl>
    <w:p w14:paraId="2F8D603A" w14:textId="438C4835" w:rsidR="00791DA0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E705B3" w14:paraId="3691AAA3" w14:textId="77777777" w:rsidTr="00BD260C">
        <w:tc>
          <w:tcPr>
            <w:tcW w:w="4050" w:type="dxa"/>
          </w:tcPr>
          <w:p w14:paraId="221BE96D" w14:textId="2474F93D"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23D6C00F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0092C18A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17868E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80" w:rsidRPr="00E705B3" w14:paraId="532861F0" w14:textId="77777777" w:rsidTr="00BD260C">
        <w:tc>
          <w:tcPr>
            <w:tcW w:w="4050" w:type="dxa"/>
          </w:tcPr>
          <w:p w14:paraId="0D4C0546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730654" w14:textId="2C44C385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vAlign w:val="center"/>
          </w:tcPr>
          <w:p w14:paraId="2FC68B53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6EDBBB94" w14:textId="541E900B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14:paraId="7EB80117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740ED7F2" w14:textId="2246BA2B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vAlign w:val="center"/>
          </w:tcPr>
          <w:p w14:paraId="787F6435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344ADA" w14:textId="2FF564E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730F80" w:rsidRPr="00E705B3" w14:paraId="7B67831C" w14:textId="77777777" w:rsidTr="00BD260C">
        <w:tc>
          <w:tcPr>
            <w:tcW w:w="4050" w:type="dxa"/>
          </w:tcPr>
          <w:p w14:paraId="4F421EBC" w14:textId="36C15D8A" w:rsidR="00730F80" w:rsidRPr="009F2EB3" w:rsidRDefault="009F2EB3" w:rsidP="009F2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F2E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60" w:type="dxa"/>
          </w:tcPr>
          <w:p w14:paraId="36A1F760" w14:textId="76C1DA02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9F2EB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0" w:type="dxa"/>
            <w:vAlign w:val="center"/>
          </w:tcPr>
          <w:p w14:paraId="7E9BF8FC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40ABD6F4" w14:textId="69E9486A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9F2EB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0" w:type="dxa"/>
          </w:tcPr>
          <w:p w14:paraId="1B622EC7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20A93D7F" w14:textId="54A40668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9F2EB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0" w:type="dxa"/>
            <w:vAlign w:val="center"/>
          </w:tcPr>
          <w:p w14:paraId="17A8E344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236F09" w14:textId="34718B34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9F2E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30F80" w:rsidRPr="00E705B3" w14:paraId="7525F1C6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4D1DB704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0802F963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05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30F80" w:rsidRPr="00E705B3" w14:paraId="73C10230" w14:textId="77777777" w:rsidTr="00D31C5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50B74779" w14:textId="5DCF5C83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7709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DCBD2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7C0E91E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BF5B7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E7B2C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80D0C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BF93277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1E668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2FD" w:rsidRPr="00E705B3" w14:paraId="7C4F5A6D" w14:textId="77777777" w:rsidTr="00B635D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B93C94" w14:textId="77777777" w:rsidR="005D22FD" w:rsidRPr="00E705B3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5D927" w14:textId="74222761" w:rsidR="005D22FD" w:rsidRPr="00B635DC" w:rsidRDefault="005D22FD" w:rsidP="00AF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5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478696A" w14:textId="77777777" w:rsidR="005D22FD" w:rsidRPr="00B635DC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BC7C" w14:textId="0C93CB0B" w:rsidR="005D22FD" w:rsidRPr="00B635DC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5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BA4A3" w14:textId="77777777" w:rsidR="005D22FD" w:rsidRPr="00B635DC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7AE8B" w14:textId="08865A00" w:rsidR="005D22FD" w:rsidRPr="00B635DC" w:rsidRDefault="00DB7FAA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24,946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C200694" w14:textId="77777777" w:rsidR="005D22FD" w:rsidRPr="00B635DC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92DD0" w14:textId="5BD8DFCF" w:rsidR="005D22FD" w:rsidRPr="00B635DC" w:rsidRDefault="00271C0E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35DC">
              <w:rPr>
                <w:rFonts w:ascii="Angsana New" w:hAnsi="Angsana New"/>
                <w:sz w:val="30"/>
                <w:szCs w:val="30"/>
              </w:rPr>
              <w:t>46,211</w:t>
            </w:r>
          </w:p>
        </w:tc>
      </w:tr>
      <w:tr w:rsidR="00B635DC" w:rsidRPr="00E705B3" w14:paraId="27679FEE" w14:textId="77777777" w:rsidTr="00B635D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481AB7" w14:textId="0DEB4D2C" w:rsidR="00B635DC" w:rsidRPr="00E705B3" w:rsidRDefault="00B635DC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5D087" w14:textId="132910C3" w:rsidR="00B635DC" w:rsidRPr="00B635DC" w:rsidRDefault="00AC41E5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18D7527" w14:textId="77777777" w:rsidR="00B635DC" w:rsidRPr="00B635DC" w:rsidRDefault="00B635DC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43627" w14:textId="0BF77161" w:rsidR="00B635DC" w:rsidRPr="00B635DC" w:rsidRDefault="00B635DC" w:rsidP="00B63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35DC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E5FF7" w14:textId="77777777" w:rsidR="00B635DC" w:rsidRPr="00B635DC" w:rsidRDefault="00B635DC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472DB" w14:textId="25375BE3" w:rsidR="00B635DC" w:rsidRPr="00B635DC" w:rsidRDefault="00DB7FAA" w:rsidP="001A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156F327" w14:textId="77777777" w:rsidR="00B635DC" w:rsidRPr="00B635DC" w:rsidRDefault="00B635DC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B16D4" w14:textId="4987BF45" w:rsidR="00B635DC" w:rsidRPr="00B635DC" w:rsidRDefault="00B635DC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B635DC" w:rsidRPr="00B635DC" w14:paraId="5B9E5F54" w14:textId="77777777" w:rsidTr="005D10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B792F9" w14:textId="05D6E64C" w:rsidR="00B635DC" w:rsidRPr="00B635DC" w:rsidRDefault="00B635DC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35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8E2CCE" w14:textId="69474B38" w:rsidR="00B635DC" w:rsidRPr="00B635DC" w:rsidRDefault="00DB7FAA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D59A637" w14:textId="77777777" w:rsidR="00B635DC" w:rsidRPr="00B635DC" w:rsidRDefault="00B635DC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4A5B7C" w14:textId="0B535825" w:rsidR="00B635DC" w:rsidRPr="00B635DC" w:rsidRDefault="00B635DC" w:rsidP="00B63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44CCF" w14:textId="77777777" w:rsidR="00B635DC" w:rsidRPr="00B635DC" w:rsidRDefault="00B635DC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373D9" w14:textId="36B0FD64" w:rsidR="00B635DC" w:rsidRPr="00B635DC" w:rsidRDefault="00DB7FAA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24,946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3200CB8" w14:textId="77777777" w:rsidR="00B635DC" w:rsidRPr="00B635DC" w:rsidRDefault="00B635DC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94D43A" w14:textId="1790441A" w:rsidR="00B635DC" w:rsidRPr="00B635DC" w:rsidRDefault="00B635DC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47,067</w:t>
            </w:r>
          </w:p>
        </w:tc>
      </w:tr>
    </w:tbl>
    <w:p w14:paraId="5B5C321F" w14:textId="53405E49" w:rsidR="005D22FD" w:rsidRDefault="005D2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50B193B" w14:textId="1BAAC4ED"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050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5D39EB5" w14:textId="77777777" w:rsidR="00792509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61A9D54" w14:textId="15CA7C49" w:rsidR="00B53EA4" w:rsidRPr="00A252BC" w:rsidRDefault="00C262CD" w:rsidP="00AF5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7812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C4A42" w:rsidRPr="00B07812">
        <w:rPr>
          <w:rFonts w:ascii="Angsana New" w:hAnsi="Angsana New" w:hint="cs"/>
          <w:spacing w:val="-4"/>
          <w:sz w:val="30"/>
          <w:szCs w:val="30"/>
          <w:cs/>
        </w:rPr>
        <w:t>ทำ</w:t>
      </w:r>
      <w:r w:rsidRPr="00B07812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="000A705A" w:rsidRPr="00B07812">
        <w:rPr>
          <w:rFonts w:ascii="Angsana New" w:hAnsi="Angsana New" w:hint="cs"/>
          <w:spacing w:val="-4"/>
          <w:sz w:val="30"/>
          <w:szCs w:val="30"/>
          <w:cs/>
        </w:rPr>
        <w:t>บริหารงานกับบริษัทย่อยสองแห่ง</w:t>
      </w:r>
      <w:r w:rsidR="00B07812" w:rsidRPr="00B07812">
        <w:rPr>
          <w:rFonts w:ascii="Angsana New" w:hAnsi="Angsana New"/>
          <w:spacing w:val="-4"/>
          <w:sz w:val="30"/>
          <w:szCs w:val="30"/>
          <w:cs/>
        </w:rPr>
        <w:t>เพื่อบริหารงานและบริการอื่นที่เกี่ยวข้องตามเงื่อนไข</w:t>
      </w:r>
      <w:r w:rsidR="00444B78">
        <w:rPr>
          <w:rFonts w:ascii="Angsana New" w:hAnsi="Angsana New"/>
          <w:spacing w:val="-4"/>
          <w:sz w:val="30"/>
          <w:szCs w:val="30"/>
        </w:rPr>
        <w:br/>
      </w:r>
      <w:r w:rsidR="00B07812" w:rsidRPr="00B07812">
        <w:rPr>
          <w:rFonts w:ascii="Angsana New" w:hAnsi="Angsana New"/>
          <w:spacing w:val="-4"/>
          <w:sz w:val="30"/>
          <w:szCs w:val="30"/>
          <w:cs/>
        </w:rPr>
        <w:t>ที่ระบุในสัญญา</w:t>
      </w:r>
      <w:r w:rsidR="00FC4A42">
        <w:rPr>
          <w:rFonts w:ascii="Angsana New" w:hAnsi="Angsana New" w:hint="cs"/>
          <w:sz w:val="30"/>
          <w:szCs w:val="30"/>
          <w:cs/>
        </w:rPr>
        <w:t xml:space="preserve">โดยมีกำหนดระยะเวลา </w:t>
      </w:r>
      <w:r w:rsidR="00FC4A42">
        <w:rPr>
          <w:rFonts w:ascii="Angsana New" w:hAnsi="Angsana New"/>
          <w:sz w:val="30"/>
          <w:szCs w:val="30"/>
        </w:rPr>
        <w:t xml:space="preserve">1 </w:t>
      </w:r>
      <w:r w:rsidR="00FC4A42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="00FC4A42">
        <w:rPr>
          <w:rFonts w:ascii="Angsana New" w:hAnsi="Angsana New"/>
          <w:sz w:val="30"/>
          <w:szCs w:val="30"/>
        </w:rPr>
        <w:t xml:space="preserve">1 </w:t>
      </w:r>
      <w:r w:rsidR="00FC4A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C4A42">
        <w:rPr>
          <w:rFonts w:ascii="Angsana New" w:hAnsi="Angsana New"/>
          <w:sz w:val="30"/>
          <w:szCs w:val="30"/>
        </w:rPr>
        <w:t xml:space="preserve">2568 </w:t>
      </w:r>
      <w:r w:rsidR="00FC4A42">
        <w:rPr>
          <w:rFonts w:ascii="Angsana New" w:hAnsi="Angsana New" w:hint="cs"/>
          <w:sz w:val="30"/>
          <w:szCs w:val="30"/>
          <w:cs/>
        </w:rPr>
        <w:t>ถึงวันที่</w:t>
      </w:r>
      <w:r w:rsidR="00FC4A42">
        <w:rPr>
          <w:rFonts w:ascii="Angsana New" w:hAnsi="Angsana New"/>
          <w:sz w:val="30"/>
          <w:szCs w:val="30"/>
        </w:rPr>
        <w:t xml:space="preserve"> 31 </w:t>
      </w:r>
      <w:r w:rsidR="00FC4A4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C4A42">
        <w:rPr>
          <w:rFonts w:ascii="Angsana New" w:hAnsi="Angsana New"/>
          <w:sz w:val="30"/>
          <w:szCs w:val="30"/>
        </w:rPr>
        <w:t>2568</w:t>
      </w:r>
      <w:r w:rsidR="00FC4A42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0A705A">
        <w:rPr>
          <w:rFonts w:ascii="Angsana New" w:hAnsi="Angsana New" w:hint="cs"/>
          <w:sz w:val="30"/>
          <w:szCs w:val="30"/>
          <w:cs/>
        </w:rPr>
        <w:t>บริษัท</w:t>
      </w:r>
      <w:r w:rsidR="00AF57DA">
        <w:rPr>
          <w:rFonts w:ascii="Angsana New" w:hAnsi="Angsana New" w:hint="cs"/>
          <w:sz w:val="30"/>
          <w:szCs w:val="30"/>
          <w:cs/>
        </w:rPr>
        <w:t>ย่อย</w:t>
      </w:r>
      <w:r w:rsidR="000A705A">
        <w:rPr>
          <w:rFonts w:ascii="Angsana New" w:hAnsi="Angsana New" w:hint="cs"/>
          <w:sz w:val="30"/>
          <w:szCs w:val="30"/>
          <w:cs/>
        </w:rPr>
        <w:t>ตกลง</w:t>
      </w:r>
      <w:r w:rsidR="00AF57DA">
        <w:rPr>
          <w:rFonts w:ascii="Angsana New" w:hAnsi="Angsana New" w:hint="cs"/>
          <w:sz w:val="30"/>
          <w:szCs w:val="30"/>
          <w:cs/>
        </w:rPr>
        <w:t>จะจ่าย</w:t>
      </w:r>
      <w:r w:rsidR="000A705A">
        <w:rPr>
          <w:rFonts w:ascii="Angsana New" w:hAnsi="Angsana New" w:hint="cs"/>
          <w:sz w:val="30"/>
          <w:szCs w:val="30"/>
          <w:cs/>
        </w:rPr>
        <w:t>ค่าบริการตาม</w:t>
      </w:r>
      <w:r w:rsidR="00AF57DA">
        <w:rPr>
          <w:rFonts w:ascii="Angsana New" w:hAnsi="Angsana New" w:hint="cs"/>
          <w:sz w:val="30"/>
          <w:szCs w:val="30"/>
          <w:cs/>
        </w:rPr>
        <w:t>อัตรา</w:t>
      </w:r>
      <w:r w:rsidR="000A705A">
        <w:rPr>
          <w:rFonts w:ascii="Angsana New" w:hAnsi="Angsana New" w:hint="cs"/>
          <w:sz w:val="30"/>
          <w:szCs w:val="30"/>
          <w:cs/>
        </w:rPr>
        <w:t>ที่ได้ระบุไว้ในสัญญา</w:t>
      </w:r>
    </w:p>
    <w:p w14:paraId="63D8143F" w14:textId="77777777" w:rsidR="005D22FD" w:rsidRDefault="005D2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F32AB16" w14:textId="748E61FD" w:rsidR="008C317D" w:rsidRPr="00CE458C" w:rsidRDefault="008C317D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8764C8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81579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8764C8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10D822FE" w14:textId="77777777" w:rsidR="001853EE" w:rsidRDefault="001853EE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8C317D" w:rsidRPr="00ED3D80" w14:paraId="419960D0" w14:textId="77777777" w:rsidTr="00145CC3">
        <w:trPr>
          <w:tblHeader/>
        </w:trPr>
        <w:tc>
          <w:tcPr>
            <w:tcW w:w="1450" w:type="pct"/>
          </w:tcPr>
          <w:p w14:paraId="7BC949E1" w14:textId="77777777" w:rsidR="008C317D" w:rsidRPr="00CD0D6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74243C0A" w14:textId="77777777" w:rsidR="008C317D" w:rsidRPr="00ED3D80" w:rsidRDefault="008C317D" w:rsidP="00145CC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D203CDA" w14:textId="77777777" w:rsidR="008C317D" w:rsidRPr="00ED3D80" w:rsidRDefault="008C317D" w:rsidP="00145CC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48CB3C5B" w14:textId="77777777" w:rsidR="008C317D" w:rsidRPr="00ED3D80" w:rsidRDefault="008C317D" w:rsidP="00145CC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7D73BA3" w14:textId="77777777" w:rsidR="008C317D" w:rsidRPr="00ED3D80" w:rsidRDefault="008C317D" w:rsidP="00145CC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5717A81E" w14:textId="77777777" w:rsidR="008C317D" w:rsidRPr="00ED3D80" w:rsidRDefault="008C317D" w:rsidP="00145CC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80" w:rsidRPr="00ED3D80" w14:paraId="350F96FC" w14:textId="77777777" w:rsidTr="00EB0B0E">
        <w:trPr>
          <w:tblHeader/>
        </w:trPr>
        <w:tc>
          <w:tcPr>
            <w:tcW w:w="1450" w:type="pct"/>
          </w:tcPr>
          <w:p w14:paraId="3423E434" w14:textId="77777777" w:rsidR="00730F80" w:rsidRPr="00ED3D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FF67428" w14:textId="77777777" w:rsidR="00730F80" w:rsidRPr="00103296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D3177F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9392B5F" w14:textId="1F23A1DC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vAlign w:val="center"/>
          </w:tcPr>
          <w:p w14:paraId="414192E2" w14:textId="77777777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BACCADC" w14:textId="24D4213C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14:paraId="7EEF1CD4" w14:textId="77777777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631F916" w14:textId="511DDA1C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vAlign w:val="center"/>
          </w:tcPr>
          <w:p w14:paraId="362D9570" w14:textId="77777777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CAB85E" w14:textId="5799D412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730F80" w:rsidRPr="00ED3D80" w14:paraId="73103493" w14:textId="77777777" w:rsidTr="00EB0B0E">
        <w:trPr>
          <w:tblHeader/>
        </w:trPr>
        <w:tc>
          <w:tcPr>
            <w:tcW w:w="1450" w:type="pct"/>
          </w:tcPr>
          <w:p w14:paraId="32201B2A" w14:textId="77777777" w:rsidR="00730F80" w:rsidRPr="00ED3D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4BED707" w14:textId="77777777" w:rsidR="00730F80" w:rsidRPr="00103296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4BE6EE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2E72BEE" w14:textId="392CD9B6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1853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  <w:vAlign w:val="center"/>
          </w:tcPr>
          <w:p w14:paraId="498CF97D" w14:textId="77777777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04C1ACF" w14:textId="53154055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1853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2AD4E57" w14:textId="77777777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A342F7" w14:textId="6D78CD90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1853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  <w:vAlign w:val="center"/>
          </w:tcPr>
          <w:p w14:paraId="4B4CABA9" w14:textId="77777777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62597F" w14:textId="2C78EE1E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1853E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30F80" w:rsidRPr="00ED3D80" w14:paraId="1D7AB5DA" w14:textId="77777777" w:rsidTr="00145CC3">
        <w:trPr>
          <w:tblHeader/>
        </w:trPr>
        <w:tc>
          <w:tcPr>
            <w:tcW w:w="1450" w:type="pct"/>
          </w:tcPr>
          <w:p w14:paraId="4FBDEAA1" w14:textId="77777777" w:rsidR="00730F80" w:rsidRPr="00ED3D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43DF0CD0" w14:textId="77777777" w:rsidR="00730F80" w:rsidRPr="00ED3D8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EFB57BC" w14:textId="77777777" w:rsidR="00730F80" w:rsidRPr="00ED3D8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6B61AEC5" w14:textId="77777777" w:rsidR="00730F80" w:rsidRPr="00ED3D8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32767" w:rsidRPr="00ED3D80" w14:paraId="4980632F" w14:textId="77777777" w:rsidTr="00145CC3">
        <w:tc>
          <w:tcPr>
            <w:tcW w:w="2035" w:type="pct"/>
            <w:gridSpan w:val="3"/>
          </w:tcPr>
          <w:p w14:paraId="08DDFCF5" w14:textId="06723701" w:rsidR="00B32767" w:rsidRPr="00B32767" w:rsidRDefault="00B32767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7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7" w:type="pct"/>
          </w:tcPr>
          <w:p w14:paraId="473DF3EF" w14:textId="77777777" w:rsidR="00B32767" w:rsidRPr="002D12BB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EC3E2C1" w14:textId="77777777" w:rsidR="00B32767" w:rsidRPr="00ED3D80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DED22B" w14:textId="77777777" w:rsidR="00B32767" w:rsidRPr="001853EE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317D1C" w14:textId="77777777" w:rsidR="00B32767" w:rsidRPr="00ED3D80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B996B91" w14:textId="77777777" w:rsidR="00B32767" w:rsidRPr="00ED3D80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C0960E" w14:textId="77777777" w:rsidR="00B32767" w:rsidRPr="00ED3D80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2498502" w14:textId="77777777" w:rsidR="00B32767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3EE" w:rsidRPr="00ED3D80" w14:paraId="60F17495" w14:textId="77777777" w:rsidTr="00145CC3">
        <w:tc>
          <w:tcPr>
            <w:tcW w:w="2035" w:type="pct"/>
            <w:gridSpan w:val="3"/>
          </w:tcPr>
          <w:p w14:paraId="7073D2D6" w14:textId="77777777" w:rsidR="001853EE" w:rsidRPr="00ED3D80" w:rsidRDefault="001853EE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266C4565" w14:textId="5D6E3147" w:rsidR="001853EE" w:rsidRPr="00DF755E" w:rsidRDefault="00432D05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55E">
              <w:rPr>
                <w:rFonts w:ascii="Angsana New" w:hAnsi="Angsana New"/>
                <w:sz w:val="30"/>
                <w:szCs w:val="30"/>
              </w:rPr>
              <w:t>5</w:t>
            </w:r>
            <w:r w:rsidR="00DF755E" w:rsidRPr="00DF755E">
              <w:rPr>
                <w:rFonts w:ascii="Angsana New" w:hAnsi="Angsana New"/>
                <w:sz w:val="30"/>
                <w:szCs w:val="30"/>
              </w:rPr>
              <w:t>1,907</w:t>
            </w:r>
          </w:p>
        </w:tc>
        <w:tc>
          <w:tcPr>
            <w:tcW w:w="128" w:type="pct"/>
          </w:tcPr>
          <w:p w14:paraId="22AEEBAA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93A689" w14:textId="07F349DC" w:rsidR="001853EE" w:rsidRPr="00ED3D80" w:rsidRDefault="00935668" w:rsidP="00DF755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107,02</w:t>
            </w:r>
            <w:r w:rsidR="004923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A689E13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A85239A" w14:textId="17DC205B" w:rsidR="001853EE" w:rsidRPr="00ED3D80" w:rsidRDefault="00432D05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50,438</w:t>
            </w:r>
          </w:p>
        </w:tc>
        <w:tc>
          <w:tcPr>
            <w:tcW w:w="140" w:type="pct"/>
          </w:tcPr>
          <w:p w14:paraId="60B3CFF1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3D3A46" w14:textId="7CB1C9D6" w:rsidR="001853EE" w:rsidRPr="00ED3D80" w:rsidRDefault="0056598D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104,324</w:t>
            </w:r>
          </w:p>
        </w:tc>
      </w:tr>
      <w:tr w:rsidR="001853EE" w:rsidRPr="00ED3D80" w14:paraId="08961AC1" w14:textId="77777777" w:rsidTr="00145CC3">
        <w:tc>
          <w:tcPr>
            <w:tcW w:w="2035" w:type="pct"/>
            <w:gridSpan w:val="3"/>
          </w:tcPr>
          <w:p w14:paraId="2A125A5D" w14:textId="77777777" w:rsidR="001853EE" w:rsidRPr="00ED3D80" w:rsidRDefault="001853EE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1D215A49" w14:textId="77777777" w:rsidR="001853EE" w:rsidRPr="00DF755E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915459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95DAC28" w14:textId="77777777" w:rsidR="001853EE" w:rsidRPr="00ED3D80" w:rsidRDefault="001853EE" w:rsidP="00DF755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A23B7F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FD13D1F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9229AC4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981622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98D" w:rsidRPr="00ED3D80" w14:paraId="18CE8EAD" w14:textId="77777777" w:rsidTr="00145CC3">
        <w:tc>
          <w:tcPr>
            <w:tcW w:w="2035" w:type="pct"/>
            <w:gridSpan w:val="3"/>
          </w:tcPr>
          <w:p w14:paraId="018D1018" w14:textId="77777777" w:rsidR="0056598D" w:rsidRPr="00ED3D80" w:rsidRDefault="0056598D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BAF221E" w14:textId="5A35C5D2" w:rsidR="0056598D" w:rsidRPr="00DF755E" w:rsidRDefault="00DF755E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55E">
              <w:rPr>
                <w:rFonts w:ascii="Angsana New" w:hAnsi="Angsana New"/>
                <w:sz w:val="30"/>
                <w:szCs w:val="30"/>
              </w:rPr>
              <w:t>79,309</w:t>
            </w:r>
          </w:p>
        </w:tc>
        <w:tc>
          <w:tcPr>
            <w:tcW w:w="128" w:type="pct"/>
          </w:tcPr>
          <w:p w14:paraId="28BC919F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2B52FE" w14:textId="627E7473" w:rsidR="0056598D" w:rsidRPr="00ED3D80" w:rsidRDefault="0056598D" w:rsidP="00DF755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668">
              <w:rPr>
                <w:rFonts w:ascii="Angsana New" w:hAnsi="Angsana New"/>
                <w:sz w:val="30"/>
                <w:szCs w:val="30"/>
              </w:rPr>
              <w:t>80,155</w:t>
            </w:r>
          </w:p>
        </w:tc>
        <w:tc>
          <w:tcPr>
            <w:tcW w:w="147" w:type="pct"/>
          </w:tcPr>
          <w:p w14:paraId="4A1BD4BE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BD65ED" w14:textId="20F869AE" w:rsidR="0056598D" w:rsidRPr="00ED3D80" w:rsidRDefault="00432D05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82,66</w:t>
            </w:r>
            <w:r w:rsidR="00287E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04FBF3F7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CB0D6A" w14:textId="76976EFF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98D">
              <w:rPr>
                <w:rFonts w:ascii="Angsana New" w:hAnsi="Angsana New"/>
                <w:sz w:val="30"/>
                <w:szCs w:val="30"/>
              </w:rPr>
              <w:t>103,931</w:t>
            </w:r>
          </w:p>
        </w:tc>
      </w:tr>
      <w:tr w:rsidR="0056598D" w:rsidRPr="00ED3D80" w14:paraId="176171D3" w14:textId="77777777" w:rsidTr="00145CC3">
        <w:tc>
          <w:tcPr>
            <w:tcW w:w="2035" w:type="pct"/>
            <w:gridSpan w:val="3"/>
          </w:tcPr>
          <w:p w14:paraId="47443D4B" w14:textId="77777777" w:rsidR="0056598D" w:rsidRPr="00ED3D80" w:rsidRDefault="0056598D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FF033CD" w14:textId="588D6FD4" w:rsidR="0056598D" w:rsidRPr="00DF755E" w:rsidRDefault="00DF755E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55E">
              <w:rPr>
                <w:rFonts w:ascii="Angsana New" w:hAnsi="Angsana New"/>
                <w:sz w:val="30"/>
                <w:szCs w:val="30"/>
              </w:rPr>
              <w:t>17,326</w:t>
            </w:r>
          </w:p>
        </w:tc>
        <w:tc>
          <w:tcPr>
            <w:tcW w:w="128" w:type="pct"/>
          </w:tcPr>
          <w:p w14:paraId="5CFFF2DF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2154614" w14:textId="284638A5" w:rsidR="0056598D" w:rsidRPr="00ED3D80" w:rsidRDefault="0056598D" w:rsidP="00DF755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668">
              <w:rPr>
                <w:rFonts w:ascii="Angsana New" w:hAnsi="Angsana New"/>
                <w:sz w:val="30"/>
                <w:szCs w:val="30"/>
              </w:rPr>
              <w:t>15,506</w:t>
            </w:r>
          </w:p>
        </w:tc>
        <w:tc>
          <w:tcPr>
            <w:tcW w:w="147" w:type="pct"/>
          </w:tcPr>
          <w:p w14:paraId="652E4AC6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BF78225" w14:textId="4C33160E" w:rsidR="0056598D" w:rsidRPr="00ED3D80" w:rsidRDefault="00432D05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36,022</w:t>
            </w:r>
          </w:p>
        </w:tc>
        <w:tc>
          <w:tcPr>
            <w:tcW w:w="140" w:type="pct"/>
          </w:tcPr>
          <w:p w14:paraId="214894B8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7E110F" w14:textId="2A8A220D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98D">
              <w:rPr>
                <w:rFonts w:ascii="Angsana New" w:hAnsi="Angsana New"/>
                <w:sz w:val="30"/>
                <w:szCs w:val="30"/>
              </w:rPr>
              <w:t>28,106</w:t>
            </w:r>
          </w:p>
        </w:tc>
      </w:tr>
      <w:tr w:rsidR="0056598D" w:rsidRPr="00ED3D80" w14:paraId="72DEA705" w14:textId="77777777" w:rsidTr="00145CC3">
        <w:tc>
          <w:tcPr>
            <w:tcW w:w="2035" w:type="pct"/>
            <w:gridSpan w:val="3"/>
          </w:tcPr>
          <w:p w14:paraId="10586B6B" w14:textId="77777777" w:rsidR="0056598D" w:rsidRPr="00ED3D80" w:rsidRDefault="0056598D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B1DB174" w14:textId="1AEB67A4" w:rsidR="0056598D" w:rsidRPr="002D12BB" w:rsidRDefault="00432D05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14,465</w:t>
            </w:r>
          </w:p>
        </w:tc>
        <w:tc>
          <w:tcPr>
            <w:tcW w:w="128" w:type="pct"/>
          </w:tcPr>
          <w:p w14:paraId="2D2D70DB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34F4080" w14:textId="28F7D5C1" w:rsidR="0056598D" w:rsidRPr="00ED3D80" w:rsidRDefault="0056598D" w:rsidP="00DF755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668">
              <w:rPr>
                <w:rFonts w:ascii="Angsana New" w:hAnsi="Angsana New"/>
                <w:sz w:val="30"/>
                <w:szCs w:val="30"/>
              </w:rPr>
              <w:t>14,901</w:t>
            </w:r>
          </w:p>
        </w:tc>
        <w:tc>
          <w:tcPr>
            <w:tcW w:w="147" w:type="pct"/>
          </w:tcPr>
          <w:p w14:paraId="526A3827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F91F36" w14:textId="6BD4D606" w:rsidR="0056598D" w:rsidRPr="00ED3D80" w:rsidRDefault="00432D05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14,465</w:t>
            </w:r>
          </w:p>
        </w:tc>
        <w:tc>
          <w:tcPr>
            <w:tcW w:w="140" w:type="pct"/>
          </w:tcPr>
          <w:p w14:paraId="232F3BCD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15F180" w14:textId="3A76607E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98D">
              <w:rPr>
                <w:rFonts w:ascii="Angsana New" w:hAnsi="Angsana New"/>
                <w:sz w:val="30"/>
                <w:szCs w:val="30"/>
              </w:rPr>
              <w:t>24,634</w:t>
            </w:r>
          </w:p>
        </w:tc>
      </w:tr>
      <w:tr w:rsidR="0056598D" w:rsidRPr="00ED3D80" w14:paraId="5D35C233" w14:textId="77777777" w:rsidTr="00935668">
        <w:tc>
          <w:tcPr>
            <w:tcW w:w="2035" w:type="pct"/>
            <w:gridSpan w:val="3"/>
          </w:tcPr>
          <w:p w14:paraId="62BA5DC1" w14:textId="39A26F0F" w:rsidR="0056598D" w:rsidRPr="00ED3D80" w:rsidRDefault="0056598D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12 - 24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2ABA788" w14:textId="0D63E497" w:rsidR="0056598D" w:rsidRPr="00ED3D80" w:rsidRDefault="00432D05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128" w:type="pct"/>
          </w:tcPr>
          <w:p w14:paraId="2E46CDE5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559A96" w14:textId="36E9B90D" w:rsidR="0056598D" w:rsidRPr="00ED3D80" w:rsidRDefault="0056598D" w:rsidP="00DF755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668">
              <w:rPr>
                <w:rFonts w:ascii="Angsana New" w:hAnsi="Angsana New"/>
                <w:sz w:val="30"/>
                <w:szCs w:val="30"/>
              </w:rPr>
              <w:t>7,75</w:t>
            </w:r>
            <w:r w:rsidR="004923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81868E0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B7C20EF" w14:textId="74E6EB93" w:rsidR="0056598D" w:rsidRPr="00ED3D80" w:rsidRDefault="00432D05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140" w:type="pct"/>
          </w:tcPr>
          <w:p w14:paraId="54083635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1470BC" w14:textId="16E6C4D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98D">
              <w:rPr>
                <w:rFonts w:ascii="Angsana New" w:hAnsi="Angsana New"/>
                <w:sz w:val="30"/>
                <w:szCs w:val="30"/>
              </w:rPr>
              <w:t>7,75</w:t>
            </w:r>
            <w:r w:rsidR="00024937" w:rsidRPr="0056598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6598D" w:rsidRPr="00ED3D80" w14:paraId="60D0753F" w14:textId="77777777" w:rsidTr="00935668">
        <w:tc>
          <w:tcPr>
            <w:tcW w:w="2035" w:type="pct"/>
            <w:gridSpan w:val="3"/>
          </w:tcPr>
          <w:p w14:paraId="1D616301" w14:textId="2AA965D9" w:rsidR="0056598D" w:rsidRPr="00ED3D80" w:rsidRDefault="0056598D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24 - 36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3C1FDAA8" w14:textId="57251E92" w:rsidR="0056598D" w:rsidRPr="00ED3D80" w:rsidRDefault="00432D05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3,562</w:t>
            </w:r>
          </w:p>
        </w:tc>
        <w:tc>
          <w:tcPr>
            <w:tcW w:w="128" w:type="pct"/>
          </w:tcPr>
          <w:p w14:paraId="2D1428D6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96F705B" w14:textId="52E1EE7E" w:rsidR="0056598D" w:rsidRPr="00ED3D80" w:rsidRDefault="0056598D" w:rsidP="00DF755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668"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  <w:tc>
          <w:tcPr>
            <w:tcW w:w="147" w:type="pct"/>
          </w:tcPr>
          <w:p w14:paraId="4336525D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60284A4" w14:textId="77BE2E9A" w:rsidR="0056598D" w:rsidRPr="00ED3D80" w:rsidRDefault="00432D05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3,562</w:t>
            </w:r>
          </w:p>
        </w:tc>
        <w:tc>
          <w:tcPr>
            <w:tcW w:w="140" w:type="pct"/>
          </w:tcPr>
          <w:p w14:paraId="79A74CA9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34DB5E" w14:textId="442D45E8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98D"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</w:tr>
      <w:tr w:rsidR="0056598D" w:rsidRPr="00ED3D80" w14:paraId="2EF32211" w14:textId="77777777" w:rsidTr="00935668">
        <w:tc>
          <w:tcPr>
            <w:tcW w:w="2035" w:type="pct"/>
            <w:gridSpan w:val="3"/>
          </w:tcPr>
          <w:p w14:paraId="668935E1" w14:textId="478B88B3" w:rsidR="0056598D" w:rsidRPr="00ED3D80" w:rsidRDefault="0056598D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38E4F126" w14:textId="3B40BBB1" w:rsidR="0056598D" w:rsidRPr="00ED3D80" w:rsidRDefault="00432D05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28" w:type="pct"/>
          </w:tcPr>
          <w:p w14:paraId="420414AC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199EA78" w14:textId="345661A3" w:rsidR="0056598D" w:rsidRPr="00ED3D80" w:rsidRDefault="0056598D" w:rsidP="00DF755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668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7" w:type="pct"/>
          </w:tcPr>
          <w:p w14:paraId="78C4CB37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0B50414" w14:textId="345CED52" w:rsidR="0056598D" w:rsidRPr="00ED3D80" w:rsidRDefault="00432D05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0" w:type="pct"/>
          </w:tcPr>
          <w:p w14:paraId="2B6A39ED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53CF797" w14:textId="7B53C9AC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98D"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5D22FD" w:rsidRPr="00ED3D80" w14:paraId="5EE4D35A" w14:textId="77777777" w:rsidTr="00145CC3">
        <w:tc>
          <w:tcPr>
            <w:tcW w:w="2035" w:type="pct"/>
            <w:gridSpan w:val="3"/>
          </w:tcPr>
          <w:p w14:paraId="7267F990" w14:textId="3ECB9B38" w:rsidR="005D22FD" w:rsidRPr="00935668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9DDFDC1" w14:textId="483471BA" w:rsidR="005D22FD" w:rsidRPr="00ED3D80" w:rsidRDefault="00432D05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174,67</w:t>
            </w:r>
            <w:r w:rsidR="00287E4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745C9313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E83486D" w14:textId="69008D9E" w:rsidR="005D22FD" w:rsidRPr="00ED3D80" w:rsidRDefault="00A73B64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228,559</w:t>
            </w:r>
          </w:p>
        </w:tc>
        <w:tc>
          <w:tcPr>
            <w:tcW w:w="147" w:type="pct"/>
          </w:tcPr>
          <w:p w14:paraId="2D7E2F47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E87AAD" w14:textId="7919A3C2" w:rsidR="005D22FD" w:rsidRPr="00ED3D80" w:rsidRDefault="00432D05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195,256</w:t>
            </w:r>
          </w:p>
        </w:tc>
        <w:tc>
          <w:tcPr>
            <w:tcW w:w="140" w:type="pct"/>
          </w:tcPr>
          <w:p w14:paraId="5DB72E6A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77C841B" w14:textId="3D4DCE35" w:rsidR="005D22FD" w:rsidRPr="00ED3D80" w:rsidRDefault="00A73B64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271,968</w:t>
            </w:r>
          </w:p>
        </w:tc>
      </w:tr>
      <w:tr w:rsidR="005D22FD" w:rsidRPr="00ED3D80" w14:paraId="6CEBC962" w14:textId="77777777" w:rsidTr="00145CC3">
        <w:tc>
          <w:tcPr>
            <w:tcW w:w="2035" w:type="pct"/>
            <w:gridSpan w:val="3"/>
          </w:tcPr>
          <w:p w14:paraId="52B263B5" w14:textId="1018A4F7" w:rsidR="005D22FD" w:rsidRDefault="001853EE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53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22FD"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5D22F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20A7F6AA" w14:textId="77777777" w:rsidR="005D22FD" w:rsidRPr="00ED3D80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66AE9E6A" w14:textId="05704C1A" w:rsidR="005D22FD" w:rsidRPr="00ED3D80" w:rsidRDefault="00432D05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(8,49</w:t>
            </w:r>
            <w:r w:rsidR="00287E4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54002D5C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5D90EFF" w14:textId="39A5A22F" w:rsidR="005D22FD" w:rsidRPr="00ED3D80" w:rsidRDefault="0093566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(8,761)</w:t>
            </w:r>
          </w:p>
        </w:tc>
        <w:tc>
          <w:tcPr>
            <w:tcW w:w="147" w:type="pct"/>
          </w:tcPr>
          <w:p w14:paraId="132107AF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75307D24" w14:textId="5104C388" w:rsidR="005D22FD" w:rsidRPr="00ED3D80" w:rsidRDefault="00432D05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(8,49</w:t>
            </w:r>
            <w:r w:rsidR="00287E4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603DD399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3EEB88CC" w14:textId="6CFEC986" w:rsidR="005D22FD" w:rsidRPr="00ED3D80" w:rsidRDefault="0056598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(8,761)</w:t>
            </w:r>
          </w:p>
        </w:tc>
      </w:tr>
      <w:tr w:rsidR="005D22FD" w:rsidRPr="00ED3D80" w14:paraId="24BB4FCB" w14:textId="77777777" w:rsidTr="001853EE">
        <w:tc>
          <w:tcPr>
            <w:tcW w:w="2035" w:type="pct"/>
            <w:gridSpan w:val="3"/>
          </w:tcPr>
          <w:p w14:paraId="2C999530" w14:textId="5303782D" w:rsidR="005D22FD" w:rsidRPr="00ED3D80" w:rsidRDefault="001853EE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="00475B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AFD0B29" w14:textId="40CB9380" w:rsidR="005D22FD" w:rsidRPr="00ED3D80" w:rsidRDefault="00432D05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166,177</w:t>
            </w:r>
          </w:p>
        </w:tc>
        <w:tc>
          <w:tcPr>
            <w:tcW w:w="128" w:type="pct"/>
          </w:tcPr>
          <w:p w14:paraId="78A1EAA0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6B2E7F2" w14:textId="14826A1D" w:rsidR="005D22FD" w:rsidRPr="00ED3D80" w:rsidRDefault="00935668" w:rsidP="00B32767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219,798</w:t>
            </w:r>
          </w:p>
        </w:tc>
        <w:tc>
          <w:tcPr>
            <w:tcW w:w="147" w:type="pct"/>
          </w:tcPr>
          <w:p w14:paraId="48791770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8850C83" w14:textId="224EED40" w:rsidR="005D22FD" w:rsidRPr="00F25651" w:rsidRDefault="00432D05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186,762</w:t>
            </w:r>
          </w:p>
        </w:tc>
        <w:tc>
          <w:tcPr>
            <w:tcW w:w="140" w:type="pct"/>
          </w:tcPr>
          <w:p w14:paraId="533DDBD9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7280102" w14:textId="2083606A" w:rsidR="005D22FD" w:rsidRPr="00ED3D80" w:rsidRDefault="0056598D" w:rsidP="00B32767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263,207</w:t>
            </w:r>
          </w:p>
        </w:tc>
      </w:tr>
      <w:tr w:rsidR="001853EE" w:rsidRPr="00ED3D80" w14:paraId="0D1031E5" w14:textId="77777777" w:rsidTr="001853EE">
        <w:tc>
          <w:tcPr>
            <w:tcW w:w="2035" w:type="pct"/>
            <w:gridSpan w:val="3"/>
          </w:tcPr>
          <w:p w14:paraId="14BA557E" w14:textId="77777777" w:rsidR="001853EE" w:rsidRPr="001853EE" w:rsidRDefault="001853EE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4B6E80BD" w14:textId="17B598B7" w:rsidR="001853EE" w:rsidRPr="00730F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" w:type="pct"/>
          </w:tcPr>
          <w:p w14:paraId="694DB4D0" w14:textId="77777777" w:rsidR="001853EE" w:rsidRPr="00730F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</w:tcPr>
          <w:p w14:paraId="651E8DD1" w14:textId="77777777" w:rsidR="001853EE" w:rsidRPr="00730F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6033673C" w14:textId="77777777" w:rsidR="001853EE" w:rsidRPr="00730F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</w:tcPr>
          <w:p w14:paraId="2F0C609C" w14:textId="77777777" w:rsidR="001853EE" w:rsidRPr="00730F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08E30529" w14:textId="77777777" w:rsidR="001853EE" w:rsidRPr="00730F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0849AA20" w14:textId="77777777" w:rsidR="001853EE" w:rsidRPr="00ED3D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D05" w:rsidRPr="00ED3D80" w14:paraId="57600AF1" w14:textId="77777777" w:rsidTr="00B32767">
        <w:tc>
          <w:tcPr>
            <w:tcW w:w="2035" w:type="pct"/>
            <w:gridSpan w:val="3"/>
          </w:tcPr>
          <w:p w14:paraId="5C1EC3D6" w14:textId="4F15CEF0" w:rsidR="00432D05" w:rsidRPr="001853EE" w:rsidRDefault="00432D05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53EE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AF57D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853EE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234BD5C4" w14:textId="244F66CF" w:rsidR="00432D05" w:rsidRPr="00432D05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D05">
              <w:rPr>
                <w:rFonts w:ascii="Angsana New" w:hAnsi="Angsana New"/>
                <w:sz w:val="30"/>
                <w:szCs w:val="30"/>
              </w:rPr>
              <w:t>10,356</w:t>
            </w:r>
          </w:p>
        </w:tc>
        <w:tc>
          <w:tcPr>
            <w:tcW w:w="128" w:type="pct"/>
          </w:tcPr>
          <w:p w14:paraId="2F547EB2" w14:textId="77777777" w:rsidR="00432D05" w:rsidRPr="00730F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578D38DF" w14:textId="3FB4B305" w:rsidR="00432D05" w:rsidRPr="00B32767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767">
              <w:rPr>
                <w:rFonts w:ascii="Angsana New" w:hAnsi="Angsana New"/>
                <w:sz w:val="30"/>
                <w:szCs w:val="30"/>
              </w:rPr>
              <w:t>6,33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5FCBA46B" w14:textId="77777777" w:rsidR="00432D05" w:rsidRPr="00B32767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26F7BCF" w14:textId="7E2A4E53" w:rsidR="00432D05" w:rsidRPr="00B32767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10,908</w:t>
            </w:r>
          </w:p>
        </w:tc>
        <w:tc>
          <w:tcPr>
            <w:tcW w:w="140" w:type="pct"/>
          </w:tcPr>
          <w:p w14:paraId="29ED6CFF" w14:textId="77777777" w:rsidR="00432D05" w:rsidRPr="00730F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47B4057" w14:textId="44185041" w:rsidR="00432D05" w:rsidRPr="00ED3D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14,066</w:t>
            </w:r>
          </w:p>
        </w:tc>
      </w:tr>
      <w:tr w:rsidR="00432D05" w:rsidRPr="00CD0D6F" w14:paraId="2B6A1A64" w14:textId="77777777" w:rsidTr="00064B8D">
        <w:tc>
          <w:tcPr>
            <w:tcW w:w="2035" w:type="pct"/>
            <w:gridSpan w:val="3"/>
          </w:tcPr>
          <w:p w14:paraId="5C026538" w14:textId="08CE3F81" w:rsidR="00432D05" w:rsidRPr="00ED3D80" w:rsidRDefault="00432D05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2F1F8FF" w14:textId="73EE4AB9" w:rsidR="00432D05" w:rsidRPr="00432D05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D05">
              <w:rPr>
                <w:rFonts w:ascii="Angsana New" w:hAnsi="Angsana New"/>
                <w:b/>
                <w:bCs/>
                <w:sz w:val="30"/>
                <w:szCs w:val="30"/>
              </w:rPr>
              <w:t>176,533</w:t>
            </w:r>
          </w:p>
        </w:tc>
        <w:tc>
          <w:tcPr>
            <w:tcW w:w="128" w:type="pct"/>
            <w:vAlign w:val="bottom"/>
          </w:tcPr>
          <w:p w14:paraId="77EA3ECD" w14:textId="77777777" w:rsidR="00432D05" w:rsidRPr="00ED3D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83B73" w14:textId="33BD6E54" w:rsidR="00432D05" w:rsidRPr="00ED3D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226,133</w:t>
            </w:r>
          </w:p>
        </w:tc>
        <w:tc>
          <w:tcPr>
            <w:tcW w:w="147" w:type="pct"/>
            <w:vAlign w:val="bottom"/>
          </w:tcPr>
          <w:p w14:paraId="4F8DAA14" w14:textId="77777777" w:rsidR="00432D05" w:rsidRPr="00ED3D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2B27C" w14:textId="06F36477" w:rsidR="00432D05" w:rsidRPr="00ED3D80" w:rsidRDefault="00432D05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197,670</w:t>
            </w:r>
          </w:p>
        </w:tc>
        <w:tc>
          <w:tcPr>
            <w:tcW w:w="140" w:type="pct"/>
            <w:vAlign w:val="bottom"/>
          </w:tcPr>
          <w:p w14:paraId="30460422" w14:textId="77777777" w:rsidR="00432D05" w:rsidRPr="00ED3D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951F7" w14:textId="0932EB66" w:rsidR="00432D05" w:rsidRPr="00ED3D80" w:rsidRDefault="00432D05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277,273</w:t>
            </w:r>
          </w:p>
        </w:tc>
      </w:tr>
    </w:tbl>
    <w:p w14:paraId="008AFDF8" w14:textId="77777777" w:rsidR="00145CC3" w:rsidRDefault="00145CC3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25BA4074" w14:textId="77777777" w:rsidR="00791DA0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8AB09DB" w14:textId="05279DE2" w:rsidR="00C86663" w:rsidRDefault="00C86663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547279A" w14:textId="77777777" w:rsidR="009D6922" w:rsidRDefault="009D6922" w:rsidP="009D6922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89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9D6922" w:rsidRPr="008764C8" w14:paraId="0A202D2C" w14:textId="77777777" w:rsidTr="00597951">
        <w:trPr>
          <w:cantSplit/>
          <w:tblHeader/>
        </w:trPr>
        <w:tc>
          <w:tcPr>
            <w:tcW w:w="4950" w:type="dxa"/>
            <w:vAlign w:val="bottom"/>
          </w:tcPr>
          <w:p w14:paraId="30A46696" w14:textId="77777777" w:rsidR="009D6922" w:rsidRDefault="009D6922" w:rsidP="006B52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  <w:p w14:paraId="0640227A" w14:textId="4109D104" w:rsidR="009D6922" w:rsidRPr="008764C8" w:rsidRDefault="009D6922" w:rsidP="006B52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8764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สาม</w:t>
            </w: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764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65775259" w14:textId="77777777" w:rsidR="009D6922" w:rsidRPr="008764C8" w:rsidRDefault="009D6922" w:rsidP="006B528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D9F0ABB" w14:textId="77777777" w:rsidR="009D6922" w:rsidRPr="008764C8" w:rsidRDefault="009D6922" w:rsidP="006B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4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4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96B7F13" w14:textId="77777777" w:rsidR="009D6922" w:rsidRPr="008764C8" w:rsidRDefault="009D6922" w:rsidP="006B528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BF6DF42" w14:textId="77777777" w:rsidR="009D6922" w:rsidRPr="008764C8" w:rsidRDefault="009D6922" w:rsidP="006B528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64C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8DFBB46" w14:textId="77777777" w:rsidR="009D6922" w:rsidRPr="008764C8" w:rsidRDefault="009D6922" w:rsidP="006B528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764C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D6922" w:rsidRPr="008764C8" w14:paraId="17999B6B" w14:textId="77777777" w:rsidTr="00597951">
        <w:trPr>
          <w:cantSplit/>
        </w:trPr>
        <w:tc>
          <w:tcPr>
            <w:tcW w:w="4950" w:type="dxa"/>
          </w:tcPr>
          <w:p w14:paraId="0F71A211" w14:textId="77777777" w:rsidR="009D6922" w:rsidRPr="008764C8" w:rsidRDefault="009D6922" w:rsidP="006B52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6318AE" w14:textId="77777777" w:rsidR="009D6922" w:rsidRPr="008764C8" w:rsidRDefault="009D6922" w:rsidP="006B528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5B68F06" w14:textId="77777777" w:rsidR="009D6922" w:rsidRPr="008764C8" w:rsidRDefault="009D6922" w:rsidP="006B52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64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764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D6922" w:rsidRPr="008764C8" w14:paraId="7F311388" w14:textId="77777777" w:rsidTr="00597951">
        <w:trPr>
          <w:cantSplit/>
        </w:trPr>
        <w:tc>
          <w:tcPr>
            <w:tcW w:w="4950" w:type="dxa"/>
          </w:tcPr>
          <w:p w14:paraId="37A6BF25" w14:textId="08224162" w:rsidR="009D6922" w:rsidRPr="008629EF" w:rsidRDefault="009D6922" w:rsidP="009D69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9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bookmarkStart w:id="3" w:name="_Hlk197524510"/>
            <w:r w:rsidRPr="008629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A20B8D" w:rsidRPr="008629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เอสเอ็มดี เจเนซิส</w:t>
            </w:r>
            <w:r w:rsidR="00BA28E0" w:rsidRPr="00862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29E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bookmarkEnd w:id="3"/>
          </w:p>
        </w:tc>
        <w:tc>
          <w:tcPr>
            <w:tcW w:w="1170" w:type="dxa"/>
          </w:tcPr>
          <w:p w14:paraId="12FFD279" w14:textId="77777777" w:rsidR="009D6922" w:rsidRPr="008629EF" w:rsidRDefault="009D6922" w:rsidP="009D69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3A323D" w14:textId="5557B49D" w:rsidR="009D6922" w:rsidRPr="008629EF" w:rsidRDefault="009D6922" w:rsidP="00AF1366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9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2A6368A" w14:textId="77777777" w:rsidR="009D6922" w:rsidRPr="008629EF" w:rsidRDefault="009D6922" w:rsidP="009D69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D8700A8" w14:textId="20B8BBBC" w:rsidR="009D6922" w:rsidRPr="008629EF" w:rsidRDefault="009D6922" w:rsidP="009D692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9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</w:p>
        </w:tc>
      </w:tr>
    </w:tbl>
    <w:p w14:paraId="34E97D41" w14:textId="77777777" w:rsidR="009D6922" w:rsidRDefault="009D6922" w:rsidP="009D6922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9F7CF3A" w14:textId="587D3286" w:rsidR="009D6922" w:rsidRPr="009D6922" w:rsidRDefault="009D6922" w:rsidP="009D6922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F07D58">
        <w:rPr>
          <w:rFonts w:ascii="Angsana New" w:hAnsi="Angsana New"/>
          <w:sz w:val="30"/>
          <w:szCs w:val="30"/>
        </w:rPr>
        <w:t xml:space="preserve">13 </w:t>
      </w:r>
      <w:r w:rsidR="00F07D58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F07D58"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คณะกรรมการบริษัทมีมติอนุมัติการจัดตั้ง</w:t>
      </w:r>
      <w:r w:rsidRPr="00014C5A">
        <w:rPr>
          <w:rFonts w:ascii="Angsana New" w:hAnsi="Angsana New" w:hint="cs"/>
          <w:spacing w:val="-2"/>
          <w:sz w:val="30"/>
          <w:szCs w:val="30"/>
          <w:cs/>
        </w:rPr>
        <w:t xml:space="preserve">บริษัท </w:t>
      </w:r>
      <w:r w:rsidR="00F07D58" w:rsidRPr="00014C5A">
        <w:rPr>
          <w:rFonts w:asciiTheme="majorBidi" w:hAnsiTheme="majorBidi" w:cstheme="majorBidi" w:hint="cs"/>
          <w:spacing w:val="-2"/>
          <w:sz w:val="30"/>
          <w:szCs w:val="30"/>
          <w:cs/>
        </w:rPr>
        <w:t>เอสเอ็มดี เจเนซิส</w:t>
      </w:r>
      <w:r w:rsidR="00F07D58" w:rsidRPr="00014C5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14C5A">
        <w:rPr>
          <w:rFonts w:ascii="Angsana New" w:hAnsi="Angsana New" w:hint="cs"/>
          <w:spacing w:val="-2"/>
          <w:sz w:val="30"/>
          <w:szCs w:val="30"/>
          <w:cs/>
        </w:rPr>
        <w:t xml:space="preserve">จำกัด </w:t>
      </w:r>
      <w:r w:rsidR="00AF57DA" w:rsidRPr="00014C5A">
        <w:rPr>
          <w:rFonts w:ascii="Angsana New" w:hAnsi="Angsana New" w:hint="cs"/>
          <w:spacing w:val="-2"/>
          <w:sz w:val="30"/>
          <w:szCs w:val="30"/>
          <w:cs/>
        </w:rPr>
        <w:t>เป็นบริษัทย่อย</w:t>
      </w:r>
      <w:r w:rsidRPr="00014C5A">
        <w:rPr>
          <w:rFonts w:ascii="Angsana New" w:hAnsi="Angsana New" w:hint="cs"/>
          <w:spacing w:val="-2"/>
          <w:sz w:val="30"/>
          <w:szCs w:val="30"/>
          <w:cs/>
        </w:rPr>
        <w:t xml:space="preserve">ซึ่งมีทุนจดทะเบียนจำนวน </w:t>
      </w:r>
      <w:r w:rsidR="00F07D58" w:rsidRPr="00014C5A">
        <w:rPr>
          <w:rFonts w:ascii="Angsana New" w:hAnsi="Angsana New"/>
          <w:spacing w:val="-2"/>
          <w:sz w:val="30"/>
          <w:szCs w:val="30"/>
        </w:rPr>
        <w:t>10</w:t>
      </w:r>
      <w:r w:rsidR="00014C5A" w:rsidRPr="00014C5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14C5A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(หุ้นสามัญจำนวน </w:t>
      </w:r>
      <w:r w:rsidR="00F07D58" w:rsidRPr="00014C5A">
        <w:rPr>
          <w:rFonts w:ascii="Angsana New" w:hAnsi="Angsana New"/>
          <w:spacing w:val="-2"/>
          <w:sz w:val="30"/>
          <w:szCs w:val="30"/>
        </w:rPr>
        <w:t xml:space="preserve">1 </w:t>
      </w:r>
      <w:r w:rsidR="00F07D58" w:rsidRPr="00014C5A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014C5A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มูลค่าที่ตราไว้</w:t>
      </w:r>
      <w:r w:rsidR="00F07D58">
        <w:rPr>
          <w:rFonts w:ascii="Angsana New" w:hAnsi="Angsana New" w:hint="cs"/>
          <w:sz w:val="30"/>
          <w:szCs w:val="30"/>
          <w:cs/>
        </w:rPr>
        <w:t xml:space="preserve"> </w:t>
      </w:r>
      <w:r w:rsidR="00F07D58">
        <w:rPr>
          <w:rFonts w:ascii="Angsana New" w:hAnsi="Angsana New"/>
          <w:sz w:val="30"/>
          <w:szCs w:val="30"/>
        </w:rPr>
        <w:t>10</w:t>
      </w:r>
      <w:r w:rsidR="00014C5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บาทต่อหุ้น) บริษัท</w:t>
      </w:r>
      <w:r w:rsidR="0047033D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 xml:space="preserve">ดังกล่าวได้จดทะเบียนกับกระทรวงพาณิชย์เมื่อวันที่ </w:t>
      </w:r>
      <w:r w:rsidR="00F07D58">
        <w:rPr>
          <w:rFonts w:ascii="Angsana New" w:hAnsi="Angsana New"/>
          <w:sz w:val="30"/>
          <w:szCs w:val="30"/>
        </w:rPr>
        <w:t>4</w:t>
      </w:r>
      <w:r w:rsidR="00F07D58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F07D58">
        <w:rPr>
          <w:rFonts w:ascii="Angsana New" w:hAnsi="Angsana New"/>
          <w:sz w:val="30"/>
          <w:szCs w:val="30"/>
        </w:rPr>
        <w:t>2568</w:t>
      </w:r>
      <w:r w:rsidR="00DE2CD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บริษัทได้ชำระค่าหุ้นเริ่มแรกในอัตราร้อยละ </w:t>
      </w:r>
      <w:r w:rsidR="00F07D58">
        <w:rPr>
          <w:rFonts w:ascii="Angsana New" w:hAnsi="Angsana New"/>
          <w:sz w:val="30"/>
          <w:szCs w:val="30"/>
        </w:rPr>
        <w:t>30</w:t>
      </w:r>
      <w:r w:rsidR="00DE2CD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ของทุนจดทะเบียน เป็นจำนวนเงิน </w:t>
      </w:r>
      <w:r w:rsidR="00F07D58">
        <w:rPr>
          <w:rFonts w:ascii="Angsana New" w:hAnsi="Angsana New"/>
          <w:sz w:val="30"/>
          <w:szCs w:val="30"/>
        </w:rPr>
        <w:t>3</w:t>
      </w:r>
      <w:r w:rsidR="00DE2CD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ส่งผลให้</w:t>
      </w:r>
      <w:r w:rsidR="00014C5A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บริษัทมีส่วนได้เสีย</w:t>
      </w:r>
      <w:r w:rsidR="00014C5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บริษัทย่อยดังกล่าวร้อยละ </w:t>
      </w:r>
      <w:r w:rsidR="00F07D58">
        <w:rPr>
          <w:rFonts w:ascii="Angsana New" w:hAnsi="Angsana New"/>
          <w:sz w:val="30"/>
          <w:szCs w:val="30"/>
        </w:rPr>
        <w:t>100</w:t>
      </w:r>
      <w:r w:rsidR="00DE2CD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6413772A" w14:textId="77777777" w:rsidR="003F2174" w:rsidRDefault="003F2174" w:rsidP="009D6922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C2C37C4" w14:textId="39B5A5EB" w:rsidR="00145CC3" w:rsidRDefault="008764C8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5D2B910C" w14:textId="77777777" w:rsidR="00145CC3" w:rsidRPr="0068283C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8764C8" w:rsidRPr="008764C8" w14:paraId="01F154E7" w14:textId="77777777" w:rsidTr="00597951">
        <w:trPr>
          <w:cantSplit/>
          <w:tblHeader/>
        </w:trPr>
        <w:tc>
          <w:tcPr>
            <w:tcW w:w="4950" w:type="dxa"/>
            <w:vAlign w:val="bottom"/>
          </w:tcPr>
          <w:p w14:paraId="7E3B43D0" w14:textId="35D93690" w:rsidR="008764C8" w:rsidRPr="008764C8" w:rsidRDefault="008764C8" w:rsidP="003D7A7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8764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สาม</w:t>
            </w: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764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42A57BCC" w14:textId="77777777" w:rsidR="008764C8" w:rsidRPr="008764C8" w:rsidRDefault="008764C8" w:rsidP="003D7A7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18B170D" w14:textId="4D83E50C" w:rsidR="008764C8" w:rsidRPr="008764C8" w:rsidRDefault="008764C8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4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4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00034AD" w14:textId="77777777" w:rsidR="008764C8" w:rsidRPr="008764C8" w:rsidRDefault="008764C8" w:rsidP="003D7A7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2F19A5B" w14:textId="77777777" w:rsidR="008764C8" w:rsidRPr="008764C8" w:rsidRDefault="008764C8" w:rsidP="003D7A7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64C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59BB4FCD" w14:textId="3B30D852" w:rsidR="008764C8" w:rsidRPr="008764C8" w:rsidRDefault="008764C8" w:rsidP="003D7A7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764C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764C8" w:rsidRPr="008764C8" w14:paraId="01528A10" w14:textId="77777777" w:rsidTr="00597951">
        <w:trPr>
          <w:cantSplit/>
        </w:trPr>
        <w:tc>
          <w:tcPr>
            <w:tcW w:w="4950" w:type="dxa"/>
          </w:tcPr>
          <w:p w14:paraId="2252C4D6" w14:textId="77777777" w:rsidR="008764C8" w:rsidRPr="008764C8" w:rsidRDefault="008764C8" w:rsidP="003D7A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5611F2" w14:textId="77777777" w:rsidR="008764C8" w:rsidRPr="008764C8" w:rsidRDefault="008764C8" w:rsidP="003D7A7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6CFB5757" w14:textId="57892D40" w:rsidR="008764C8" w:rsidRPr="008764C8" w:rsidRDefault="008764C8" w:rsidP="003D7A7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64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764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764C8" w:rsidRPr="007D6722" w14:paraId="6BD0CE27" w14:textId="77777777" w:rsidTr="00597951">
        <w:trPr>
          <w:cantSplit/>
        </w:trPr>
        <w:tc>
          <w:tcPr>
            <w:tcW w:w="4950" w:type="dxa"/>
          </w:tcPr>
          <w:p w14:paraId="56873930" w14:textId="77777777" w:rsidR="008764C8" w:rsidRPr="008764C8" w:rsidRDefault="008764C8" w:rsidP="003D7A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CA9DB2E" w14:textId="77777777" w:rsidR="008764C8" w:rsidRPr="008764C8" w:rsidRDefault="008764C8" w:rsidP="003D7A7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B4A3280" w14:textId="60C0665C" w:rsidR="008764C8" w:rsidRPr="00C91D39" w:rsidRDefault="00C91D39" w:rsidP="009C2F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1D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1,079</w:t>
            </w:r>
          </w:p>
        </w:tc>
        <w:tc>
          <w:tcPr>
            <w:tcW w:w="180" w:type="dxa"/>
          </w:tcPr>
          <w:p w14:paraId="28803A95" w14:textId="77777777" w:rsidR="008764C8" w:rsidRPr="008764C8" w:rsidRDefault="008764C8" w:rsidP="003D7A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A54370D" w14:textId="04D78589" w:rsidR="008764C8" w:rsidRPr="007D6722" w:rsidRDefault="007D6722" w:rsidP="007D672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7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815</w:t>
            </w:r>
          </w:p>
        </w:tc>
      </w:tr>
      <w:tr w:rsidR="008764C8" w:rsidRPr="009C2F69" w14:paraId="2B8518E6" w14:textId="77777777" w:rsidTr="00597951">
        <w:trPr>
          <w:cantSplit/>
        </w:trPr>
        <w:tc>
          <w:tcPr>
            <w:tcW w:w="4950" w:type="dxa"/>
          </w:tcPr>
          <w:p w14:paraId="441C5D28" w14:textId="77777777" w:rsidR="008764C8" w:rsidRPr="008764C8" w:rsidRDefault="008764C8" w:rsidP="003D7A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F2E94B6" w14:textId="77777777" w:rsidR="008764C8" w:rsidRPr="008764C8" w:rsidRDefault="008764C8" w:rsidP="003D7A7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0BC10B" w14:textId="0FF3E160" w:rsidR="008764C8" w:rsidRPr="00C91D39" w:rsidRDefault="007D6722" w:rsidP="009C2F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1D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91D39" w:rsidRPr="00C91D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1,636</w:t>
            </w:r>
            <w:r w:rsidRPr="00C91D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2F97BF2" w14:textId="77777777" w:rsidR="008764C8" w:rsidRPr="008764C8" w:rsidRDefault="008764C8" w:rsidP="003D7A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814A830" w14:textId="0511D424" w:rsidR="008764C8" w:rsidRPr="007D6722" w:rsidRDefault="007D6722" w:rsidP="009C2F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7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</w:t>
            </w:r>
            <w:r w:rsidR="00034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D67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764C8" w:rsidRPr="009C2F69" w14:paraId="3272E5C4" w14:textId="77777777" w:rsidTr="00597951">
        <w:trPr>
          <w:cantSplit/>
        </w:trPr>
        <w:tc>
          <w:tcPr>
            <w:tcW w:w="4950" w:type="dxa"/>
          </w:tcPr>
          <w:p w14:paraId="2C18F2C4" w14:textId="5D5AA034" w:rsidR="008764C8" w:rsidRPr="008764C8" w:rsidRDefault="008764C8" w:rsidP="003D7A7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764C8">
              <w:rPr>
                <w:rFonts w:asciiTheme="majorBidi" w:hAnsiTheme="majorBidi"/>
                <w:sz w:val="30"/>
                <w:szCs w:val="30"/>
                <w:cs/>
              </w:rPr>
              <w:t>โอน</w:t>
            </w:r>
            <w:r w:rsidR="009F74E5">
              <w:rPr>
                <w:rFonts w:asciiTheme="majorBidi" w:hAnsiTheme="majorBidi" w:hint="cs"/>
                <w:sz w:val="30"/>
                <w:szCs w:val="30"/>
                <w:cs/>
              </w:rPr>
              <w:t>มาจากสินค้าคงเหลือ</w:t>
            </w:r>
            <w:r w:rsidRPr="008764C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5426206B" w14:textId="77777777" w:rsidR="008764C8" w:rsidRPr="008764C8" w:rsidRDefault="008764C8" w:rsidP="003D7A7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B69331" w14:textId="7A123D1D" w:rsidR="008764C8" w:rsidRPr="00470E23" w:rsidRDefault="007D6722" w:rsidP="007D672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70E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1,659</w:t>
            </w:r>
          </w:p>
        </w:tc>
        <w:tc>
          <w:tcPr>
            <w:tcW w:w="180" w:type="dxa"/>
          </w:tcPr>
          <w:p w14:paraId="5839B556" w14:textId="77777777" w:rsidR="008764C8" w:rsidRPr="008764C8" w:rsidRDefault="008764C8" w:rsidP="003D7A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EE8BB8" w14:textId="72F5F46E" w:rsidR="008764C8" w:rsidRPr="007D6722" w:rsidRDefault="007D6722" w:rsidP="007D672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7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1,659</w:t>
            </w:r>
          </w:p>
        </w:tc>
      </w:tr>
    </w:tbl>
    <w:p w14:paraId="2446A4F4" w14:textId="77777777" w:rsidR="006305B0" w:rsidRDefault="006305B0" w:rsidP="006305B0">
      <w:pPr>
        <w:rPr>
          <w:rFonts w:ascii="Angsana New" w:hAnsi="Angsana New"/>
          <w:sz w:val="28"/>
          <w:szCs w:val="28"/>
        </w:rPr>
      </w:pPr>
    </w:p>
    <w:p w14:paraId="075E7A4E" w14:textId="098F65C5" w:rsidR="00746315" w:rsidRDefault="00746315" w:rsidP="00746315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1DF940FE" w14:textId="77777777" w:rsidR="00746315" w:rsidRDefault="00746315" w:rsidP="006305B0">
      <w:pPr>
        <w:rPr>
          <w:rFonts w:ascii="Angsana New" w:hAnsi="Angsana New"/>
          <w:sz w:val="28"/>
          <w:szCs w:val="28"/>
        </w:rPr>
      </w:pPr>
    </w:p>
    <w:p w14:paraId="1669EC2D" w14:textId="251934C4" w:rsidR="00382E49" w:rsidRDefault="002F2002" w:rsidP="009039D0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ใ</w:t>
      </w:r>
      <w:r w:rsidR="00396F63">
        <w:rPr>
          <w:rFonts w:ascii="Angsana New" w:hAnsi="Angsana New" w:hint="cs"/>
          <w:sz w:val="28"/>
          <w:szCs w:val="28"/>
          <w:cs/>
        </w:rPr>
        <w:t>นระหว่างงวด</w:t>
      </w:r>
      <w:r w:rsidR="00FA6D49">
        <w:rPr>
          <w:rFonts w:ascii="Angsana New" w:hAnsi="Angsana New" w:hint="cs"/>
          <w:sz w:val="28"/>
          <w:szCs w:val="28"/>
          <w:cs/>
        </w:rPr>
        <w:t xml:space="preserve">สามเดือนสิ้นสุดวันที่ </w:t>
      </w:r>
      <w:r w:rsidR="00FA6D49">
        <w:rPr>
          <w:rFonts w:ascii="Angsana New" w:hAnsi="Angsana New"/>
          <w:sz w:val="28"/>
          <w:szCs w:val="28"/>
        </w:rPr>
        <w:t xml:space="preserve">31 </w:t>
      </w:r>
      <w:r w:rsidR="00FA6D4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A6D49">
        <w:rPr>
          <w:rFonts w:ascii="Angsana New" w:hAnsi="Angsana New"/>
          <w:sz w:val="28"/>
          <w:szCs w:val="28"/>
        </w:rPr>
        <w:t>2568</w:t>
      </w:r>
      <w:r w:rsidR="00382E49">
        <w:rPr>
          <w:rFonts w:ascii="Angsana New" w:hAnsi="Angsana New"/>
          <w:sz w:val="28"/>
          <w:szCs w:val="28"/>
        </w:rPr>
        <w:t xml:space="preserve"> </w:t>
      </w:r>
      <w:r w:rsidR="00382E49">
        <w:rPr>
          <w:rFonts w:ascii="Angsana New" w:hAnsi="Angsana New" w:hint="cs"/>
          <w:sz w:val="28"/>
          <w:szCs w:val="28"/>
          <w:cs/>
        </w:rPr>
        <w:t>บริษัทได้ทำสัญญาเงินกู้ยืมระยะสั้นเป็นทรัสต์รีซีทส์กับ</w:t>
      </w:r>
      <w:r w:rsidR="00FA6D49">
        <w:rPr>
          <w:rFonts w:ascii="Angsana New" w:hAnsi="Angsana New"/>
          <w:sz w:val="28"/>
          <w:szCs w:val="28"/>
        </w:rPr>
        <w:br/>
      </w:r>
      <w:r w:rsidR="00382E49">
        <w:rPr>
          <w:rFonts w:ascii="Angsana New" w:hAnsi="Angsana New" w:hint="cs"/>
          <w:sz w:val="28"/>
          <w:szCs w:val="28"/>
          <w:cs/>
        </w:rPr>
        <w:t>สถาบันการเงินในประเท</w:t>
      </w:r>
      <w:r w:rsidR="00396F63">
        <w:rPr>
          <w:rFonts w:ascii="Angsana New" w:hAnsi="Angsana New" w:hint="cs"/>
          <w:sz w:val="28"/>
          <w:szCs w:val="28"/>
          <w:cs/>
        </w:rPr>
        <w:t>ศสองแห่ง</w:t>
      </w:r>
      <w:r w:rsidR="00B76B78">
        <w:rPr>
          <w:rFonts w:ascii="Angsana New" w:hAnsi="Angsana New" w:hint="cs"/>
          <w:sz w:val="28"/>
          <w:szCs w:val="28"/>
          <w:cs/>
        </w:rPr>
        <w:t>ในวงเงิน</w:t>
      </w:r>
      <w:r w:rsidR="00382E49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396F63">
        <w:rPr>
          <w:rFonts w:ascii="Angsana New" w:hAnsi="Angsana New"/>
          <w:sz w:val="28"/>
          <w:szCs w:val="28"/>
        </w:rPr>
        <w:t>71</w:t>
      </w:r>
      <w:r w:rsidR="009624B2">
        <w:rPr>
          <w:rFonts w:ascii="Angsana New" w:hAnsi="Angsana New"/>
          <w:sz w:val="28"/>
          <w:szCs w:val="28"/>
        </w:rPr>
        <w:t>.5</w:t>
      </w:r>
      <w:r w:rsidR="001E2D17">
        <w:rPr>
          <w:rFonts w:ascii="Angsana New" w:hAnsi="Angsana New"/>
          <w:sz w:val="28"/>
          <w:szCs w:val="28"/>
        </w:rPr>
        <w:t>0</w:t>
      </w:r>
      <w:r w:rsidR="00B76B78">
        <w:rPr>
          <w:rFonts w:ascii="Angsana New" w:hAnsi="Angsana New" w:hint="cs"/>
          <w:sz w:val="28"/>
          <w:szCs w:val="28"/>
          <w:cs/>
        </w:rPr>
        <w:t xml:space="preserve"> </w:t>
      </w:r>
      <w:r w:rsidR="00382E49">
        <w:rPr>
          <w:rFonts w:ascii="Angsana New" w:hAnsi="Angsana New" w:hint="cs"/>
          <w:sz w:val="28"/>
          <w:szCs w:val="28"/>
          <w:cs/>
        </w:rPr>
        <w:t>ล้านบาท ทรัสต์รีซีทส์ดังกล่าวมี</w:t>
      </w:r>
      <w:r w:rsidR="00FA6D49" w:rsidRPr="00FA6D49">
        <w:rPr>
          <w:rFonts w:ascii="Angsana New" w:hAnsi="Angsana New"/>
          <w:sz w:val="28"/>
          <w:szCs w:val="28"/>
          <w:cs/>
        </w:rPr>
        <w:t>อัตราดอกเบี้ยอ้างอิง</w:t>
      </w:r>
      <w:r w:rsidR="00FA6D49">
        <w:rPr>
          <w:rFonts w:ascii="Angsana New" w:hAnsi="Angsana New"/>
          <w:sz w:val="28"/>
          <w:szCs w:val="28"/>
        </w:rPr>
        <w:br/>
      </w:r>
      <w:r w:rsidR="00FA6D49" w:rsidRPr="00FA6D49">
        <w:rPr>
          <w:rFonts w:ascii="Angsana New" w:hAnsi="Angsana New"/>
          <w:sz w:val="28"/>
          <w:szCs w:val="28"/>
          <w:cs/>
        </w:rPr>
        <w:t>ของสถาบันการเงินตามที่ระบุในสัญญา</w:t>
      </w:r>
      <w:r w:rsidR="00FA6D49">
        <w:rPr>
          <w:rFonts w:ascii="Angsana New" w:hAnsi="Angsana New" w:hint="cs"/>
          <w:sz w:val="28"/>
          <w:szCs w:val="28"/>
          <w:cs/>
        </w:rPr>
        <w:t xml:space="preserve"> </w:t>
      </w:r>
      <w:r w:rsidR="00382E49">
        <w:rPr>
          <w:rFonts w:ascii="Angsana New" w:hAnsi="Angsana New" w:hint="cs"/>
          <w:sz w:val="28"/>
          <w:szCs w:val="28"/>
          <w:cs/>
        </w:rPr>
        <w:t>ทั้งนี้ วงเงินสินเชื่อกับสถาบันการเงินดังกล่าวค้ำประกันโดยเงินฝากธนาคาร</w:t>
      </w:r>
      <w:r w:rsidR="00FA6D49">
        <w:rPr>
          <w:rFonts w:ascii="Angsana New" w:hAnsi="Angsana New"/>
          <w:sz w:val="28"/>
          <w:szCs w:val="28"/>
        </w:rPr>
        <w:br/>
      </w:r>
      <w:r w:rsidR="00382E49">
        <w:rPr>
          <w:rFonts w:ascii="Angsana New" w:hAnsi="Angsana New" w:hint="cs"/>
          <w:sz w:val="28"/>
          <w:szCs w:val="28"/>
          <w:cs/>
        </w:rPr>
        <w:t xml:space="preserve">ของบริษัทเป็นจำนวนเงิน </w:t>
      </w:r>
      <w:r w:rsidR="00DC1BA6" w:rsidRPr="00396F63">
        <w:rPr>
          <w:rFonts w:ascii="Angsana New" w:hAnsi="Angsana New"/>
          <w:sz w:val="28"/>
          <w:szCs w:val="28"/>
        </w:rPr>
        <w:t>14</w:t>
      </w:r>
      <w:r w:rsidR="00382E49" w:rsidRPr="00396F63">
        <w:rPr>
          <w:rFonts w:ascii="Angsana New" w:hAnsi="Angsana New"/>
          <w:sz w:val="28"/>
          <w:szCs w:val="28"/>
        </w:rPr>
        <w:t>.30</w:t>
      </w:r>
      <w:r w:rsidR="00382E49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DC1BA6">
        <w:rPr>
          <w:rFonts w:ascii="Angsana New" w:hAnsi="Angsana New"/>
          <w:sz w:val="28"/>
          <w:szCs w:val="28"/>
        </w:rPr>
        <w:t xml:space="preserve"> </w:t>
      </w:r>
    </w:p>
    <w:p w14:paraId="38061594" w14:textId="77777777" w:rsidR="00746315" w:rsidRDefault="00746315" w:rsidP="009039D0">
      <w:pPr>
        <w:jc w:val="thaiDistribute"/>
        <w:rPr>
          <w:rFonts w:ascii="Angsana New" w:hAnsi="Angsana New"/>
          <w:sz w:val="28"/>
          <w:szCs w:val="28"/>
          <w:cs/>
        </w:rPr>
      </w:pPr>
    </w:p>
    <w:p w14:paraId="62254560" w14:textId="77777777" w:rsidR="009964D7" w:rsidRPr="00CE458C" w:rsidRDefault="009964D7" w:rsidP="007B671E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9964D7" w:rsidRPr="00CE458C" w:rsidSect="00733F69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287" w:bottom="576" w:left="1152" w:header="720" w:footer="720" w:gutter="0"/>
          <w:pgNumType w:start="13"/>
          <w:cols w:space="708"/>
          <w:docGrid w:linePitch="360"/>
        </w:sectPr>
      </w:pPr>
    </w:p>
    <w:p w14:paraId="0F3E0806" w14:textId="2F4D51A0" w:rsidR="00CD6F2B" w:rsidRPr="005876EB" w:rsidRDefault="001C48B4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BF55A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2"/>
        <w:gridCol w:w="178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BE540A" w14:paraId="2F836032" w14:textId="77777777" w:rsidTr="00F5797E">
        <w:trPr>
          <w:cantSplit/>
          <w:trHeight w:val="360"/>
          <w:tblHeader/>
        </w:trPr>
        <w:tc>
          <w:tcPr>
            <w:tcW w:w="2779" w:type="dxa"/>
          </w:tcPr>
          <w:p w14:paraId="5CA87782" w14:textId="77777777" w:rsidR="00596EA7" w:rsidRPr="00B92267" w:rsidRDefault="00596EA7" w:rsidP="00596E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45FDAA84" w14:textId="77777777" w:rsidR="00596EA7" w:rsidRPr="00596EA7" w:rsidRDefault="00596EA7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B6835" w:rsidRPr="00BE540A" w14:paraId="64043D09" w14:textId="77777777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E0E3AA0" w14:textId="2A23358E" w:rsidR="002B6835" w:rsidRPr="00B92267" w:rsidRDefault="002B6835" w:rsidP="002B68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="00F824A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สาม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  <w:shd w:val="clear" w:color="auto" w:fill="auto"/>
          </w:tcPr>
          <w:p w14:paraId="1E5F02D1" w14:textId="77777777" w:rsid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659BE844" w14:textId="2D2FD083" w:rsidR="000F46CD" w:rsidRP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ขายเครื่องมือและ</w:t>
            </w:r>
          </w:p>
          <w:p w14:paraId="292A5564" w14:textId="77777777" w:rsidR="000F46CD" w:rsidRP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อุปกรณ์ทางการแพทย์ </w:t>
            </w:r>
          </w:p>
          <w:p w14:paraId="0FB6BCD6" w14:textId="581AAB41" w:rsidR="002B6835" w:rsidRPr="00C73183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วัสดุการแพทย์</w:t>
            </w:r>
          </w:p>
        </w:tc>
        <w:tc>
          <w:tcPr>
            <w:tcW w:w="178" w:type="dxa"/>
          </w:tcPr>
          <w:p w14:paraId="707712B7" w14:textId="77777777" w:rsidR="002B6835" w:rsidRPr="00C10CC6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D552AD0" w14:textId="77777777" w:rsid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5BAC74F4" w14:textId="3DFBBB81" w:rsidR="000F46CD" w:rsidRP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บริการเครื่องมือแพทย์</w:t>
            </w:r>
          </w:p>
          <w:p w14:paraId="2118557E" w14:textId="020F8EA2" w:rsidR="002B6835" w:rsidRPr="00C73183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ณ ศูนย์ตรวจการนอนหลับและบริการซ่อมแซม</w:t>
            </w:r>
          </w:p>
        </w:tc>
        <w:tc>
          <w:tcPr>
            <w:tcW w:w="180" w:type="dxa"/>
          </w:tcPr>
          <w:p w14:paraId="3D948C94" w14:textId="77777777" w:rsidR="002B6835" w:rsidRPr="00C10CC6" w:rsidRDefault="002B6835" w:rsidP="002B683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4F995684" w14:textId="77777777" w:rsid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ส่วนแบ่งรายได้จากการบริการเครื่องมือแพทย์</w:t>
            </w:r>
          </w:p>
          <w:p w14:paraId="69E0A86C" w14:textId="4898E902" w:rsidR="000F46CD" w:rsidRP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ณ ศูนย์ดูแลสุขภาพ </w:t>
            </w:r>
          </w:p>
          <w:p w14:paraId="540AE746" w14:textId="6AAA1CE9" w:rsidR="002B6835" w:rsidRPr="00C73183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และบริการอื่นๆ</w:t>
            </w:r>
          </w:p>
        </w:tc>
        <w:tc>
          <w:tcPr>
            <w:tcW w:w="186" w:type="dxa"/>
          </w:tcPr>
          <w:p w14:paraId="41574CE9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766D64BC" w14:textId="77777777" w:rsidR="009B17AB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6FC7A6A8" w14:textId="77777777" w:rsidR="009B17AB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23BB3819" w14:textId="77777777" w:rsidR="009B17AB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04CE4287" w14:textId="59516C79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77DAEBBD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492A26E" w14:textId="77777777"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86E17AD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187E9E1E" w14:textId="77777777" w:rsidR="000F46CD" w:rsidRDefault="000F46CD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28F06CA" w14:textId="74952378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730F80" w:rsidRPr="00BE540A" w14:paraId="54093968" w14:textId="77777777" w:rsidTr="00145CC3">
        <w:trPr>
          <w:cantSplit/>
          <w:tblHeader/>
        </w:trPr>
        <w:tc>
          <w:tcPr>
            <w:tcW w:w="2779" w:type="dxa"/>
          </w:tcPr>
          <w:p w14:paraId="11A67151" w14:textId="1308EB24" w:rsidR="004560D4" w:rsidRPr="004560D4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="004560D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1 </w:t>
            </w:r>
            <w:r w:rsidR="004560D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3955EB3F" w14:textId="2D45B73F" w:rsidR="00730F80" w:rsidRPr="000F46CD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02E99EB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6D39189" w14:textId="4EBBFABE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78" w:type="dxa"/>
          </w:tcPr>
          <w:p w14:paraId="7D82DAFB" w14:textId="77777777" w:rsidR="00730F80" w:rsidRPr="00C10CC6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17C174" w14:textId="392193FF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</w:tcPr>
          <w:p w14:paraId="4A6532C4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5968D0" w14:textId="5EF5C2C6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</w:tcPr>
          <w:p w14:paraId="2C16C4B6" w14:textId="77777777" w:rsidR="00730F80" w:rsidRPr="00C10CC6" w:rsidRDefault="00730F80" w:rsidP="00730F8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0854919" w14:textId="06A0F935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</w:tcPr>
          <w:p w14:paraId="1451E26E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4685F18" w14:textId="55F6A412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86" w:type="dxa"/>
          </w:tcPr>
          <w:p w14:paraId="5314E57C" w14:textId="77777777" w:rsidR="00730F80" w:rsidRPr="00C10CC6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63B4AC5C" w14:textId="2FAE81A3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</w:tcPr>
          <w:p w14:paraId="25453392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81BF6" w14:textId="01F71AB2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86" w:type="dxa"/>
          </w:tcPr>
          <w:p w14:paraId="7FB5A7D8" w14:textId="77777777" w:rsidR="00730F80" w:rsidRPr="00C10CC6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6F516DB" w14:textId="30EF3414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</w:tcPr>
          <w:p w14:paraId="337AC679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81CCDA0" w14:textId="1B988258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</w:tr>
      <w:tr w:rsidR="00730F80" w:rsidRPr="00BE540A" w14:paraId="6543EF80" w14:textId="77777777" w:rsidTr="00A5449A">
        <w:trPr>
          <w:cantSplit/>
          <w:trHeight w:val="80"/>
          <w:tblHeader/>
        </w:trPr>
        <w:tc>
          <w:tcPr>
            <w:tcW w:w="2779" w:type="dxa"/>
          </w:tcPr>
          <w:p w14:paraId="00EC3329" w14:textId="77777777" w:rsidR="00730F80" w:rsidRPr="00B9226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00736059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9226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730F80" w:rsidRPr="00BE540A" w14:paraId="3A37EA3C" w14:textId="77777777" w:rsidTr="00CF0E68">
        <w:trPr>
          <w:cantSplit/>
        </w:trPr>
        <w:tc>
          <w:tcPr>
            <w:tcW w:w="2779" w:type="dxa"/>
          </w:tcPr>
          <w:p w14:paraId="7A47FD8A" w14:textId="77777777" w:rsidR="00730F80" w:rsidRPr="0067027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36D68847" w14:textId="77777777" w:rsidR="00730F8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36CA0F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F2791D" w14:textId="77777777" w:rsidR="00730F8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81D3B4F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8FD26" w14:textId="77777777" w:rsidR="00730F8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45E2B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ED5668" w14:textId="77777777" w:rsidR="00730F8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18DC3B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C56E11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1C6995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00B1FB7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5CC9E39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5DEDC62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B94FC0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562C5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41B20AB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118C4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DFC61B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BFEEC6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713AB" w:rsidRPr="00BE540A" w14:paraId="5DD8F2AB" w14:textId="77777777" w:rsidTr="001B4D38">
        <w:trPr>
          <w:cantSplit/>
        </w:trPr>
        <w:tc>
          <w:tcPr>
            <w:tcW w:w="2779" w:type="dxa"/>
          </w:tcPr>
          <w:p w14:paraId="0E21E481" w14:textId="77777777" w:rsidR="00B713AB" w:rsidRPr="00B92267" w:rsidRDefault="00B713AB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14:paraId="4547E122" w14:textId="02254AE1" w:rsidR="00B713AB" w:rsidRPr="00956616" w:rsidRDefault="00B713AB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139,199</w:t>
            </w:r>
          </w:p>
        </w:tc>
        <w:tc>
          <w:tcPr>
            <w:tcW w:w="180" w:type="dxa"/>
            <w:vAlign w:val="bottom"/>
          </w:tcPr>
          <w:p w14:paraId="7194BEFF" w14:textId="77777777" w:rsidR="00B713AB" w:rsidRPr="00B92267" w:rsidRDefault="00B713AB" w:rsidP="00B713A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270412F" w14:textId="2278599E" w:rsidR="00B713AB" w:rsidRPr="00B92267" w:rsidRDefault="00B713AB" w:rsidP="00B713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129,40</w:t>
            </w:r>
            <w:r w:rsidR="00AC351E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78" w:type="dxa"/>
            <w:vAlign w:val="bottom"/>
          </w:tcPr>
          <w:p w14:paraId="57818E5A" w14:textId="77777777" w:rsidR="00B713AB" w:rsidRPr="00B92267" w:rsidRDefault="00B713AB" w:rsidP="00B713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EEA4A" w14:textId="12FCAF73" w:rsidR="00B713AB" w:rsidRPr="00956616" w:rsidRDefault="00B713AB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8,073</w:t>
            </w:r>
          </w:p>
        </w:tc>
        <w:tc>
          <w:tcPr>
            <w:tcW w:w="180" w:type="dxa"/>
            <w:vAlign w:val="bottom"/>
          </w:tcPr>
          <w:p w14:paraId="28AED953" w14:textId="77777777" w:rsidR="00B713AB" w:rsidRPr="00B92267" w:rsidRDefault="00B713AB" w:rsidP="00B713A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D400B8" w14:textId="7EEF5ABB" w:rsidR="00B713AB" w:rsidRPr="00B92267" w:rsidRDefault="00B713AB" w:rsidP="00B713AB">
            <w:pPr>
              <w:pStyle w:val="acctfourfigures"/>
              <w:shd w:val="clear" w:color="auto" w:fill="FFFFFF"/>
              <w:tabs>
                <w:tab w:val="clear" w:pos="765"/>
                <w:tab w:val="left" w:pos="636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6,218</w:t>
            </w:r>
          </w:p>
        </w:tc>
        <w:tc>
          <w:tcPr>
            <w:tcW w:w="180" w:type="dxa"/>
            <w:vAlign w:val="bottom"/>
          </w:tcPr>
          <w:p w14:paraId="1E2C7C32" w14:textId="77777777" w:rsidR="00B713AB" w:rsidRPr="00B92267" w:rsidRDefault="00B713AB" w:rsidP="00B713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A54C7A" w14:textId="368BAF27" w:rsidR="00B713AB" w:rsidRPr="00956616" w:rsidRDefault="00B713AB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4,83</w:t>
            </w:r>
            <w:r w:rsidR="000B36FB"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7F73B4A4" w14:textId="77777777" w:rsidR="00B713AB" w:rsidRPr="00B92267" w:rsidRDefault="00B713AB" w:rsidP="00B713A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14E5ECFE" w14:textId="6AB6D4CA" w:rsidR="00B713AB" w:rsidRPr="00B92267" w:rsidRDefault="00B713AB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3,723</w:t>
            </w:r>
          </w:p>
        </w:tc>
        <w:tc>
          <w:tcPr>
            <w:tcW w:w="186" w:type="dxa"/>
            <w:vAlign w:val="bottom"/>
          </w:tcPr>
          <w:p w14:paraId="53C19806" w14:textId="77777777" w:rsidR="00B713AB" w:rsidRPr="00B92267" w:rsidRDefault="00B713AB" w:rsidP="00B713A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F21085" w14:textId="162B3B5B" w:rsidR="00B713AB" w:rsidRPr="00B92267" w:rsidRDefault="00B713AB" w:rsidP="00DC2A59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709F34" w14:textId="77777777" w:rsidR="00B713AB" w:rsidRPr="00B92267" w:rsidRDefault="00B713AB" w:rsidP="00B713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983C0D" w14:textId="0C2E940C" w:rsidR="00B713AB" w:rsidRPr="00B92267" w:rsidRDefault="00B713AB" w:rsidP="00DF14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17446E01" w14:textId="77777777" w:rsidR="00B713AB" w:rsidRPr="00B92267" w:rsidRDefault="00B713AB" w:rsidP="00B713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3CE771" w14:textId="17E548E9" w:rsidR="00B713AB" w:rsidRPr="009D36B9" w:rsidRDefault="00B713AB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152,110</w:t>
            </w:r>
          </w:p>
        </w:tc>
        <w:tc>
          <w:tcPr>
            <w:tcW w:w="180" w:type="dxa"/>
          </w:tcPr>
          <w:p w14:paraId="3687B40A" w14:textId="77777777" w:rsidR="00B713AB" w:rsidRPr="00B92267" w:rsidRDefault="00B713AB" w:rsidP="00B713A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12C33F" w14:textId="522AC200" w:rsidR="00B713AB" w:rsidRPr="00B92267" w:rsidRDefault="00B713AB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139,341</w:t>
            </w:r>
          </w:p>
        </w:tc>
      </w:tr>
      <w:tr w:rsidR="00DF14C1" w:rsidRPr="00BE540A" w14:paraId="6E4DA042" w14:textId="77777777" w:rsidTr="00B05F33">
        <w:trPr>
          <w:cantSplit/>
        </w:trPr>
        <w:tc>
          <w:tcPr>
            <w:tcW w:w="2779" w:type="dxa"/>
          </w:tcPr>
          <w:p w14:paraId="66E27F75" w14:textId="77777777" w:rsidR="00DF14C1" w:rsidRPr="00B92267" w:rsidRDefault="00DF14C1" w:rsidP="00D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1A409694" w14:textId="4B780BC2" w:rsidR="00DF14C1" w:rsidRPr="00956616" w:rsidRDefault="00DF14C1" w:rsidP="00D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23</w:t>
            </w:r>
          </w:p>
        </w:tc>
        <w:tc>
          <w:tcPr>
            <w:tcW w:w="180" w:type="dxa"/>
            <w:vAlign w:val="bottom"/>
          </w:tcPr>
          <w:p w14:paraId="3ADD74E5" w14:textId="77777777" w:rsidR="00DF14C1" w:rsidRPr="00B92267" w:rsidRDefault="00DF14C1" w:rsidP="00DF14C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DA59D2" w14:textId="772A1190" w:rsidR="00DF14C1" w:rsidRPr="00B92267" w:rsidRDefault="00DF14C1" w:rsidP="00DF14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1,682</w:t>
            </w:r>
          </w:p>
        </w:tc>
        <w:tc>
          <w:tcPr>
            <w:tcW w:w="178" w:type="dxa"/>
            <w:vAlign w:val="bottom"/>
          </w:tcPr>
          <w:p w14:paraId="3FB4A4F5" w14:textId="77777777" w:rsidR="00DF14C1" w:rsidRPr="00B92267" w:rsidRDefault="00DF14C1" w:rsidP="00DF14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29126A" w14:textId="53ABD12D" w:rsidR="00DF14C1" w:rsidRPr="00956616" w:rsidRDefault="00DF14C1" w:rsidP="00D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spacing w:line="240" w:lineRule="auto"/>
              <w:ind w:left="-70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2B423F5" w14:textId="77777777" w:rsidR="00DF14C1" w:rsidRPr="00B92267" w:rsidRDefault="00DF14C1" w:rsidP="00DF14C1">
            <w:pPr>
              <w:pStyle w:val="acctfourfigures"/>
              <w:shd w:val="clear" w:color="auto" w:fill="FFFFFF"/>
              <w:tabs>
                <w:tab w:val="clear" w:pos="765"/>
                <w:tab w:val="decimal" w:pos="200"/>
              </w:tabs>
              <w:spacing w:line="240" w:lineRule="atLeast"/>
              <w:ind w:left="-70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D4315E" w14:textId="560A1C2F" w:rsidR="00DF14C1" w:rsidRPr="00B92267" w:rsidRDefault="00DF14C1" w:rsidP="00DF14C1">
            <w:pPr>
              <w:pStyle w:val="acctfourfigures"/>
              <w:shd w:val="clear" w:color="auto" w:fill="FFFFFF"/>
              <w:tabs>
                <w:tab w:val="clear" w:pos="765"/>
                <w:tab w:val="decimal" w:pos="-70"/>
              </w:tabs>
              <w:spacing w:line="240" w:lineRule="atLeast"/>
              <w:ind w:left="-70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51659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E76A1F1" w14:textId="77777777" w:rsidR="00DF14C1" w:rsidRPr="00B92267" w:rsidRDefault="00DF14C1" w:rsidP="00DF14C1">
            <w:pPr>
              <w:pStyle w:val="acctfourfigures"/>
              <w:shd w:val="clear" w:color="auto" w:fill="FFFFFF"/>
              <w:tabs>
                <w:tab w:val="clear" w:pos="765"/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F5645" w14:textId="2D95156D" w:rsidR="00DF14C1" w:rsidRPr="00956616" w:rsidRDefault="00DF14C1" w:rsidP="00D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left" w:pos="650"/>
              </w:tabs>
              <w:spacing w:line="240" w:lineRule="auto"/>
              <w:ind w:left="-70" w:right="-27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B0D65FD" w14:textId="77777777" w:rsidR="00DF14C1" w:rsidRPr="00B92267" w:rsidRDefault="00DF14C1" w:rsidP="00DF14C1">
            <w:pPr>
              <w:pStyle w:val="acctfourfigures"/>
              <w:shd w:val="clear" w:color="auto" w:fill="FFFFFF"/>
              <w:tabs>
                <w:tab w:val="clear" w:pos="765"/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2C0E7B58" w14:textId="4DFBB7A7" w:rsidR="00DF14C1" w:rsidRPr="00B92267" w:rsidRDefault="00DF14C1" w:rsidP="00D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429EB00B" w14:textId="77777777" w:rsidR="00DF14C1" w:rsidRPr="00B92267" w:rsidRDefault="00DF14C1" w:rsidP="00DF14C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CD45E00" w14:textId="660E2536" w:rsidR="00DF14C1" w:rsidRPr="009D36B9" w:rsidRDefault="00C2520E" w:rsidP="00D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DF14C1">
              <w:rPr>
                <w:rFonts w:ascii="Angsana New" w:eastAsia="MS Mincho" w:hAnsi="Angsana New"/>
                <w:sz w:val="26"/>
                <w:szCs w:val="26"/>
              </w:rPr>
              <w:t>23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A271531" w14:textId="77777777" w:rsidR="00DF14C1" w:rsidRPr="00B92267" w:rsidRDefault="00DF14C1" w:rsidP="00DF14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64E7EC" w14:textId="47B67856" w:rsidR="00DF14C1" w:rsidRPr="00B92267" w:rsidRDefault="00C2520E" w:rsidP="00D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DF14C1">
              <w:rPr>
                <w:rFonts w:ascii="Angsana New" w:eastAsia="MS Mincho" w:hAnsi="Angsana New"/>
                <w:sz w:val="26"/>
                <w:szCs w:val="26"/>
              </w:rPr>
              <w:t>1,682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42220A86" w14:textId="77777777" w:rsidR="00DF14C1" w:rsidRPr="00B92267" w:rsidRDefault="00DF14C1" w:rsidP="00DF14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FA7C97" w14:textId="28AF3E3B" w:rsidR="00DF14C1" w:rsidRPr="009D36B9" w:rsidRDefault="00DF14C1" w:rsidP="00D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8A7263" w14:textId="77777777" w:rsidR="00DF14C1" w:rsidRPr="00B92267" w:rsidRDefault="00DF14C1" w:rsidP="00DF14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532F63" w14:textId="39C841B6" w:rsidR="00DF14C1" w:rsidRPr="00B92267" w:rsidRDefault="00DF14C1" w:rsidP="00D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4560D4" w:rsidRPr="00BE540A" w14:paraId="6CFEA0E9" w14:textId="77777777" w:rsidTr="008215AF">
        <w:trPr>
          <w:cantSplit/>
        </w:trPr>
        <w:tc>
          <w:tcPr>
            <w:tcW w:w="2779" w:type="dxa"/>
          </w:tcPr>
          <w:p w14:paraId="330A0621" w14:textId="77777777" w:rsidR="004560D4" w:rsidRPr="00B92267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22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99E719" w14:textId="4A386070" w:rsidR="004560D4" w:rsidRPr="00956616" w:rsidRDefault="00B713AB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139,222</w:t>
            </w:r>
          </w:p>
        </w:tc>
        <w:tc>
          <w:tcPr>
            <w:tcW w:w="180" w:type="dxa"/>
            <w:vAlign w:val="bottom"/>
          </w:tcPr>
          <w:p w14:paraId="05436C06" w14:textId="77777777" w:rsidR="004560D4" w:rsidRPr="00B92267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3CFAA" w14:textId="1C69B529" w:rsidR="004560D4" w:rsidRPr="00B92267" w:rsidRDefault="00B713AB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131,08</w:t>
            </w:r>
            <w:r w:rsidR="00AC351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6F926A0C" w14:textId="77777777" w:rsidR="004560D4" w:rsidRPr="00B92267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FB3E87" w14:textId="02166A89" w:rsidR="004560D4" w:rsidRPr="00956616" w:rsidRDefault="00B713AB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8,073</w:t>
            </w:r>
          </w:p>
        </w:tc>
        <w:tc>
          <w:tcPr>
            <w:tcW w:w="180" w:type="dxa"/>
            <w:vAlign w:val="bottom"/>
          </w:tcPr>
          <w:p w14:paraId="679A97BC" w14:textId="77777777" w:rsidR="004560D4" w:rsidRPr="00B92267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BE735" w14:textId="5402ED62" w:rsidR="004560D4" w:rsidRPr="00B92267" w:rsidRDefault="00B713AB" w:rsidP="000B36FB">
            <w:pPr>
              <w:pStyle w:val="acctfourfigures"/>
              <w:shd w:val="clear" w:color="auto" w:fill="FFFFFF"/>
              <w:tabs>
                <w:tab w:val="clear" w:pos="765"/>
                <w:tab w:val="left" w:pos="684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6,218</w:t>
            </w:r>
          </w:p>
        </w:tc>
        <w:tc>
          <w:tcPr>
            <w:tcW w:w="180" w:type="dxa"/>
            <w:vAlign w:val="bottom"/>
          </w:tcPr>
          <w:p w14:paraId="33A1A2EA" w14:textId="77777777" w:rsidR="004560D4" w:rsidRPr="00B92267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F3A97F" w14:textId="3AE6FDA0" w:rsidR="004560D4" w:rsidRPr="00956616" w:rsidRDefault="00B713AB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4,8</w:t>
            </w:r>
            <w:r w:rsidR="00DC2A5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</w:t>
            </w:r>
            <w:r w:rsidR="000B36F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50BA59B5" w14:textId="77777777" w:rsidR="004560D4" w:rsidRPr="00B92267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10562A" w14:textId="10BF878B" w:rsidR="004560D4" w:rsidRPr="00B92267" w:rsidRDefault="00B713AB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3,723</w:t>
            </w:r>
          </w:p>
        </w:tc>
        <w:tc>
          <w:tcPr>
            <w:tcW w:w="186" w:type="dxa"/>
            <w:vAlign w:val="bottom"/>
          </w:tcPr>
          <w:p w14:paraId="45C641D4" w14:textId="77777777" w:rsidR="004560D4" w:rsidRPr="00B92267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D8412C" w14:textId="067F8B42" w:rsidR="004560D4" w:rsidRPr="009D36B9" w:rsidRDefault="00C2520E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B713A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23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049290C" w14:textId="77777777" w:rsidR="004560D4" w:rsidRPr="00B92267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B8990F" w14:textId="66AD5800" w:rsidR="004560D4" w:rsidRPr="00B60904" w:rsidRDefault="00C2520E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B713AB" w:rsidRPr="00B713A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1,682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31D4BD46" w14:textId="77777777" w:rsidR="004560D4" w:rsidRPr="00B92267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E04B0" w14:textId="7493DC0D" w:rsidR="004560D4" w:rsidRPr="009D36B9" w:rsidRDefault="00B713AB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152,110</w:t>
            </w:r>
          </w:p>
        </w:tc>
        <w:tc>
          <w:tcPr>
            <w:tcW w:w="180" w:type="dxa"/>
            <w:vAlign w:val="bottom"/>
          </w:tcPr>
          <w:p w14:paraId="1CB6C11C" w14:textId="77777777" w:rsidR="004560D4" w:rsidRPr="00B92267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B1B9A" w14:textId="2124B892" w:rsidR="004560D4" w:rsidRPr="00B60904" w:rsidRDefault="00B713AB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139,341</w:t>
            </w:r>
          </w:p>
        </w:tc>
      </w:tr>
      <w:tr w:rsidR="004560D4" w:rsidRPr="00BE540A" w14:paraId="40878816" w14:textId="77777777" w:rsidTr="008215AF">
        <w:trPr>
          <w:cantSplit/>
        </w:trPr>
        <w:tc>
          <w:tcPr>
            <w:tcW w:w="2779" w:type="dxa"/>
          </w:tcPr>
          <w:p w14:paraId="7F6FECCC" w14:textId="77777777" w:rsidR="004560D4" w:rsidRPr="00156F03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DC4C84" w14:textId="77777777" w:rsidR="004560D4" w:rsidRPr="00956616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7027EA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AB80C2F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8282F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EA8D5C" w14:textId="77777777" w:rsidR="004560D4" w:rsidRPr="00956616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3DC6B0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9FBED42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C9D3F9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D5B1FA" w14:textId="77777777" w:rsidR="004560D4" w:rsidRPr="00956616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99858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EF61740" w14:textId="77777777" w:rsidR="004560D4" w:rsidRPr="00156F03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1E6BD54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6BFA1981" w14:textId="77777777" w:rsidR="004560D4" w:rsidRPr="009D36B9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B14978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5C781B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67872DD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5DB2D99" w14:textId="77777777" w:rsidR="004560D4" w:rsidRPr="009D36B9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7131F4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59642A6" w14:textId="77777777" w:rsidR="004560D4" w:rsidRPr="00156F03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4560D4" w:rsidRPr="00BE540A" w14:paraId="306A1334" w14:textId="77777777" w:rsidTr="008215AF">
        <w:trPr>
          <w:cantSplit/>
        </w:trPr>
        <w:tc>
          <w:tcPr>
            <w:tcW w:w="2779" w:type="dxa"/>
          </w:tcPr>
          <w:p w14:paraId="2A7C8D29" w14:textId="77777777" w:rsidR="004560D4" w:rsidRPr="0067027B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07401738" w14:textId="77777777" w:rsidR="004560D4" w:rsidRPr="00956616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C77119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E4A96F0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D3A45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B01550A" w14:textId="77777777" w:rsidR="004560D4" w:rsidRPr="00956616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2830A9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DF7692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D49B33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52DD68" w14:textId="77777777" w:rsidR="004560D4" w:rsidRPr="00956616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48539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1779627" w14:textId="77777777" w:rsidR="004560D4" w:rsidRPr="00156F03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3C83AB8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819BE7" w14:textId="77777777" w:rsidR="004560D4" w:rsidRPr="009D36B9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46DEE1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16880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57305FE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B98EC2" w14:textId="77777777" w:rsidR="004560D4" w:rsidRPr="009D36B9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A665C4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79B0060" w14:textId="77777777" w:rsidR="004560D4" w:rsidRPr="00156F03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4560D4" w:rsidRPr="00BE540A" w14:paraId="7CB465CF" w14:textId="77777777" w:rsidTr="008215AF">
        <w:trPr>
          <w:cantSplit/>
        </w:trPr>
        <w:tc>
          <w:tcPr>
            <w:tcW w:w="2779" w:type="dxa"/>
          </w:tcPr>
          <w:p w14:paraId="706F91CC" w14:textId="77777777" w:rsidR="004560D4" w:rsidRPr="00640752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bookmarkStart w:id="4" w:name="_Hlk192849487"/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03392C22" w14:textId="77777777" w:rsidR="004560D4" w:rsidRPr="00956616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5ED2EB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CE4E8D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A84526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271990C" w14:textId="77777777" w:rsidR="004560D4" w:rsidRPr="00956616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93DD3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9580AC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762918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1332B2" w14:textId="77777777" w:rsidR="004560D4" w:rsidRPr="00956616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8C9A41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42065CF2" w14:textId="77777777" w:rsidR="004560D4" w:rsidRPr="00156F03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2885A3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29B69E5" w14:textId="77777777" w:rsidR="004560D4" w:rsidRPr="009D36B9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3A726C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44795F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2DF0E6B6" w14:textId="77777777" w:rsidR="004560D4" w:rsidRPr="00156F03" w:rsidRDefault="004560D4" w:rsidP="004560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CFAC9C" w14:textId="77777777" w:rsidR="004560D4" w:rsidRPr="009D36B9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1DA400" w14:textId="77777777" w:rsidR="004560D4" w:rsidRPr="00156F03" w:rsidRDefault="004560D4" w:rsidP="004560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299134" w14:textId="77777777" w:rsidR="004560D4" w:rsidRPr="00156F03" w:rsidRDefault="004560D4" w:rsidP="0045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B20B55" w:rsidRPr="00BE540A" w14:paraId="0A85FA7B" w14:textId="77777777" w:rsidTr="002F157C">
        <w:trPr>
          <w:cantSplit/>
        </w:trPr>
        <w:tc>
          <w:tcPr>
            <w:tcW w:w="2779" w:type="dxa"/>
            <w:vAlign w:val="bottom"/>
          </w:tcPr>
          <w:p w14:paraId="2FB2A1F3" w14:textId="77777777" w:rsidR="00B20B55" w:rsidRPr="00120A96" w:rsidRDefault="00B20B55" w:rsidP="00B2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</w:tcPr>
          <w:p w14:paraId="72FBA28B" w14:textId="11EACF39" w:rsidR="00B20B55" w:rsidRPr="00951659" w:rsidRDefault="00B20B55" w:rsidP="00B2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139,222</w:t>
            </w:r>
          </w:p>
        </w:tc>
        <w:tc>
          <w:tcPr>
            <w:tcW w:w="180" w:type="dxa"/>
            <w:vAlign w:val="bottom"/>
          </w:tcPr>
          <w:p w14:paraId="3A97A256" w14:textId="77777777" w:rsidR="00B20B55" w:rsidRPr="00156F03" w:rsidRDefault="00B20B55" w:rsidP="00B20B5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63B9030" w14:textId="2F11A176" w:rsidR="00B20B55" w:rsidRPr="00951659" w:rsidRDefault="00B20B55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951659">
              <w:rPr>
                <w:rFonts w:ascii="Angsana New" w:eastAsia="MS Mincho" w:hAnsi="Angsana New"/>
                <w:sz w:val="26"/>
                <w:szCs w:val="26"/>
                <w:lang w:val="en-GB"/>
              </w:rPr>
              <w:t>1</w:t>
            </w: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31,08</w:t>
            </w:r>
            <w:r w:rsidR="00AC351E">
              <w:rPr>
                <w:rFonts w:ascii="Angsana New" w:eastAsia="MS Mincho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8" w:type="dxa"/>
            <w:vAlign w:val="bottom"/>
          </w:tcPr>
          <w:p w14:paraId="16175E34" w14:textId="77777777" w:rsidR="00B20B55" w:rsidRPr="00156F03" w:rsidRDefault="00B20B55" w:rsidP="00B20B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859F6C" w14:textId="6D6C67A6" w:rsidR="00B20B55" w:rsidRPr="008B17DC" w:rsidRDefault="00B20B55" w:rsidP="00B2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4,504</w:t>
            </w:r>
          </w:p>
        </w:tc>
        <w:tc>
          <w:tcPr>
            <w:tcW w:w="180" w:type="dxa"/>
            <w:vAlign w:val="bottom"/>
          </w:tcPr>
          <w:p w14:paraId="3641C45B" w14:textId="77777777" w:rsidR="00B20B55" w:rsidRPr="00156F03" w:rsidRDefault="00B20B55" w:rsidP="00B20B5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16B3E6" w14:textId="7C76589C" w:rsidR="00B20B55" w:rsidRPr="00951659" w:rsidRDefault="00B20B55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951659">
              <w:rPr>
                <w:rFonts w:ascii="Angsana New" w:eastAsia="MS Mincho" w:hAnsi="Angsana New"/>
                <w:sz w:val="26"/>
                <w:szCs w:val="26"/>
                <w:lang w:val="en-GB"/>
              </w:rPr>
              <w:t>3,421</w:t>
            </w:r>
          </w:p>
        </w:tc>
        <w:tc>
          <w:tcPr>
            <w:tcW w:w="180" w:type="dxa"/>
            <w:vAlign w:val="bottom"/>
          </w:tcPr>
          <w:p w14:paraId="4600340E" w14:textId="77777777" w:rsidR="00B20B55" w:rsidRPr="00156F03" w:rsidRDefault="00B20B55" w:rsidP="00B20B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0D9CB17" w14:textId="03A2D541" w:rsidR="00B20B55" w:rsidRPr="00956616" w:rsidRDefault="00B20B55" w:rsidP="00B2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7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E50E835" w14:textId="77777777" w:rsidR="00B20B55" w:rsidRPr="00F7477C" w:rsidRDefault="00B20B55" w:rsidP="00B20B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50E8EB3B" w14:textId="41882B84" w:rsidR="00B20B55" w:rsidRPr="00951659" w:rsidRDefault="00B20B55" w:rsidP="00D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12951632" w14:textId="77777777" w:rsidR="00B20B55" w:rsidRPr="00F7477C" w:rsidRDefault="00B20B55" w:rsidP="00B20B5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8134E2" w14:textId="0EFCB4B0" w:rsidR="00B20B55" w:rsidRPr="009D36B9" w:rsidRDefault="00C2520E" w:rsidP="00B2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B20B55">
              <w:rPr>
                <w:rFonts w:ascii="Angsana New" w:eastAsia="MS Mincho" w:hAnsi="Angsana New"/>
                <w:sz w:val="26"/>
                <w:szCs w:val="26"/>
              </w:rPr>
              <w:t>23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3D6AF33" w14:textId="77777777" w:rsidR="00B20B55" w:rsidRPr="00F7477C" w:rsidRDefault="00B20B55" w:rsidP="00B20B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0BFCFC" w14:textId="2315E2C6" w:rsidR="00B20B55" w:rsidRPr="00BA7BC1" w:rsidRDefault="00C2520E" w:rsidP="00B2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B20B55">
              <w:rPr>
                <w:rFonts w:ascii="Angsana New" w:eastAsia="MS Mincho" w:hAnsi="Angsana New"/>
                <w:sz w:val="26"/>
                <w:szCs w:val="26"/>
              </w:rPr>
              <w:t>1,682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0CF53800" w14:textId="77777777" w:rsidR="00B20B55" w:rsidRPr="00F7477C" w:rsidRDefault="00B20B55" w:rsidP="00B20B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2136B" w14:textId="2209B800" w:rsidR="00B20B55" w:rsidRPr="00951659" w:rsidRDefault="00B20B55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143,703</w:t>
            </w:r>
          </w:p>
        </w:tc>
        <w:tc>
          <w:tcPr>
            <w:tcW w:w="180" w:type="dxa"/>
          </w:tcPr>
          <w:p w14:paraId="515FCB48" w14:textId="77777777" w:rsidR="00B20B55" w:rsidRPr="00F7477C" w:rsidRDefault="00B20B55" w:rsidP="00B20B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067A12" w14:textId="7F14AFE9" w:rsidR="00B20B55" w:rsidRPr="00951659" w:rsidRDefault="00B20B55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951659">
              <w:rPr>
                <w:rFonts w:ascii="Angsana New" w:eastAsia="MS Mincho" w:hAnsi="Angsana New"/>
                <w:sz w:val="26"/>
                <w:szCs w:val="26"/>
                <w:lang w:val="en-GB"/>
              </w:rPr>
              <w:t>132,82</w:t>
            </w:r>
            <w:r w:rsidR="00AC351E">
              <w:rPr>
                <w:rFonts w:ascii="Angsana New" w:eastAsia="MS Mincho" w:hAnsi="Angsana New"/>
                <w:sz w:val="26"/>
                <w:szCs w:val="26"/>
                <w:lang w:val="en-GB"/>
              </w:rPr>
              <w:t>1</w:t>
            </w:r>
          </w:p>
        </w:tc>
      </w:tr>
      <w:tr w:rsidR="00B20B55" w:rsidRPr="00BE540A" w14:paraId="7DE91439" w14:textId="77777777" w:rsidTr="002F157C">
        <w:trPr>
          <w:cantSplit/>
        </w:trPr>
        <w:tc>
          <w:tcPr>
            <w:tcW w:w="2779" w:type="dxa"/>
            <w:vAlign w:val="bottom"/>
          </w:tcPr>
          <w:p w14:paraId="50E6F06A" w14:textId="77777777" w:rsidR="00B20B55" w:rsidRPr="00120A96" w:rsidRDefault="00B20B55" w:rsidP="00B2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A1E108" w14:textId="77FB20CB" w:rsidR="00B20B55" w:rsidRPr="00956616" w:rsidRDefault="00B20B55" w:rsidP="00B2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</w:tabs>
              <w:spacing w:line="240" w:lineRule="auto"/>
              <w:ind w:left="-129" w:right="-27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B42D788" w14:textId="77777777" w:rsidR="00B20B55" w:rsidRPr="00156F03" w:rsidRDefault="00B20B55" w:rsidP="00B20B55">
            <w:pPr>
              <w:pStyle w:val="acctfourfigures"/>
              <w:shd w:val="clear" w:color="auto" w:fill="FFFFFF"/>
              <w:tabs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535E43" w14:textId="1D4DD9CD" w:rsidR="00B20B55" w:rsidRPr="00DC2A59" w:rsidRDefault="00B20B55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  <w:tab w:val="decimal" w:pos="560"/>
                <w:tab w:val="decimal" w:pos="740"/>
              </w:tabs>
              <w:spacing w:line="240" w:lineRule="auto"/>
              <w:ind w:left="-129" w:right="-36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951659">
              <w:rPr>
                <w:rFonts w:ascii="Angsana New" w:eastAsia="MS Mincho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F5412B9" w14:textId="77777777" w:rsidR="00B20B55" w:rsidRPr="00156F03" w:rsidRDefault="00B20B55" w:rsidP="00B20B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5F09A4" w14:textId="43719431" w:rsidR="00B20B55" w:rsidRPr="008B17DC" w:rsidRDefault="00B20B55" w:rsidP="00B2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3,569</w:t>
            </w:r>
          </w:p>
        </w:tc>
        <w:tc>
          <w:tcPr>
            <w:tcW w:w="180" w:type="dxa"/>
            <w:vAlign w:val="bottom"/>
          </w:tcPr>
          <w:p w14:paraId="3401A887" w14:textId="77777777" w:rsidR="00B20B55" w:rsidRPr="00156F03" w:rsidRDefault="00B20B55" w:rsidP="00B20B5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AB159D" w14:textId="4E98A1ED" w:rsidR="00B20B55" w:rsidRPr="00951659" w:rsidRDefault="00B20B55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951659">
              <w:rPr>
                <w:rFonts w:ascii="Angsana New" w:eastAsia="MS Mincho" w:hAnsi="Angsana New"/>
                <w:sz w:val="26"/>
                <w:szCs w:val="26"/>
                <w:lang w:val="en-GB"/>
              </w:rPr>
              <w:t>2,</w:t>
            </w: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79</w:t>
            </w:r>
            <w:r w:rsidR="00AC351E">
              <w:rPr>
                <w:rFonts w:ascii="Angsana New" w:eastAsia="MS Mincho" w:hAnsi="Angsan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44690851" w14:textId="77777777" w:rsidR="00B20B55" w:rsidRPr="00156F03" w:rsidRDefault="00B20B55" w:rsidP="00B20B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70F4EE" w14:textId="62D0C0C7" w:rsidR="00B20B55" w:rsidRPr="00956616" w:rsidRDefault="00B20B55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4,83</w:t>
            </w:r>
            <w:r w:rsidR="000B36FB"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6470F858" w14:textId="77777777" w:rsidR="00B20B55" w:rsidRPr="00F7477C" w:rsidRDefault="00B20B55" w:rsidP="00B20B5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CF43669" w14:textId="4698A949" w:rsidR="00B20B55" w:rsidRPr="00951659" w:rsidRDefault="00B20B55" w:rsidP="00B2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951659">
              <w:rPr>
                <w:rFonts w:ascii="Angsana New" w:eastAsia="MS Mincho" w:hAnsi="Angsana New"/>
                <w:sz w:val="26"/>
                <w:szCs w:val="26"/>
                <w:lang w:val="en-GB"/>
              </w:rPr>
              <w:t>3,</w:t>
            </w: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86" w:type="dxa"/>
            <w:vAlign w:val="bottom"/>
          </w:tcPr>
          <w:p w14:paraId="1FD8504F" w14:textId="77777777" w:rsidR="00B20B55" w:rsidRPr="00F7477C" w:rsidRDefault="00B20B55" w:rsidP="00B20B5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88DAB55" w14:textId="206438F9" w:rsidR="00B20B55" w:rsidRPr="009D36B9" w:rsidRDefault="00B20B55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270" w:hanging="5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DF2C467" w14:textId="77777777" w:rsidR="00B20B55" w:rsidRPr="00F7477C" w:rsidRDefault="00B20B55" w:rsidP="00B20B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0" w:right="-161" w:hanging="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658C2A" w14:textId="214ADE28" w:rsidR="00B20B55" w:rsidRPr="00BA7BC1" w:rsidRDefault="00B20B55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0"/>
              </w:tabs>
              <w:spacing w:line="240" w:lineRule="auto"/>
              <w:ind w:left="-70" w:right="-36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03BF2511" w14:textId="77777777" w:rsidR="00B20B55" w:rsidRPr="00F7477C" w:rsidRDefault="00B20B55" w:rsidP="00B20B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FDAFAD" w14:textId="69E4A061" w:rsidR="00B20B55" w:rsidRPr="00951659" w:rsidRDefault="00B20B55" w:rsidP="00B2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8,407</w:t>
            </w:r>
          </w:p>
        </w:tc>
        <w:tc>
          <w:tcPr>
            <w:tcW w:w="180" w:type="dxa"/>
            <w:vAlign w:val="bottom"/>
          </w:tcPr>
          <w:p w14:paraId="5D496A05" w14:textId="77777777" w:rsidR="00B20B55" w:rsidRPr="00F7477C" w:rsidRDefault="00B20B55" w:rsidP="00B20B5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52A6A" w14:textId="403B54FB" w:rsidR="00B20B55" w:rsidRPr="00951659" w:rsidRDefault="00B20B55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951659">
              <w:rPr>
                <w:rFonts w:ascii="Angsana New" w:eastAsia="MS Mincho" w:hAnsi="Angsana New"/>
                <w:sz w:val="26"/>
                <w:szCs w:val="26"/>
                <w:lang w:val="en-GB"/>
              </w:rPr>
              <w:t>6,5</w:t>
            </w:r>
            <w:r w:rsidR="00AC351E">
              <w:rPr>
                <w:rFonts w:ascii="Angsana New" w:eastAsia="MS Mincho" w:hAnsi="Angsana New"/>
                <w:sz w:val="26"/>
                <w:szCs w:val="26"/>
                <w:lang w:val="en-GB"/>
              </w:rPr>
              <w:t>20</w:t>
            </w:r>
          </w:p>
        </w:tc>
      </w:tr>
      <w:tr w:rsidR="00B713AB" w:rsidRPr="00BE540A" w14:paraId="6791DB94" w14:textId="77777777" w:rsidTr="002F157C">
        <w:trPr>
          <w:cantSplit/>
        </w:trPr>
        <w:tc>
          <w:tcPr>
            <w:tcW w:w="2779" w:type="dxa"/>
          </w:tcPr>
          <w:p w14:paraId="71B9C83D" w14:textId="77777777" w:rsidR="00B713AB" w:rsidRPr="00156F03" w:rsidRDefault="00B713AB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3BDF9" w14:textId="31FAA791" w:rsidR="00B713AB" w:rsidRPr="00956616" w:rsidRDefault="00B713AB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139,222</w:t>
            </w:r>
          </w:p>
        </w:tc>
        <w:tc>
          <w:tcPr>
            <w:tcW w:w="180" w:type="dxa"/>
            <w:vAlign w:val="bottom"/>
          </w:tcPr>
          <w:p w14:paraId="64DBF65C" w14:textId="77777777" w:rsidR="00B713AB" w:rsidRPr="00A44FE4" w:rsidRDefault="00B713AB" w:rsidP="00B713A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5871FD4" w14:textId="143DCCC6" w:rsidR="00B713AB" w:rsidRPr="00951659" w:rsidRDefault="00B713AB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 w:rsidRPr="00951659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1</w:t>
            </w:r>
            <w:r w:rsidR="00C72842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31</w:t>
            </w:r>
            <w:r w:rsidRPr="00951659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="00C72842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08</w:t>
            </w:r>
            <w:r w:rsidR="00AC351E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78" w:type="dxa"/>
            <w:vAlign w:val="bottom"/>
          </w:tcPr>
          <w:p w14:paraId="0BDD0440" w14:textId="77777777" w:rsidR="00B713AB" w:rsidRPr="00A44FE4" w:rsidRDefault="00B713AB" w:rsidP="00B713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F8C4DF" w14:textId="33E350FF" w:rsidR="00B713AB" w:rsidRPr="008B17DC" w:rsidRDefault="00B713AB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8,0</w:t>
            </w:r>
            <w:r w:rsidR="00FA6EF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80" w:type="dxa"/>
          </w:tcPr>
          <w:p w14:paraId="3AA56CA3" w14:textId="77777777" w:rsidR="00B713AB" w:rsidRPr="00A44FE4" w:rsidRDefault="00B713AB" w:rsidP="00B713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4589F2" w14:textId="359F4122" w:rsidR="00B713AB" w:rsidRPr="00951659" w:rsidRDefault="00B713AB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 w:rsidRPr="00951659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6,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21</w:t>
            </w:r>
            <w:r w:rsidR="00AC351E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80" w:type="dxa"/>
          </w:tcPr>
          <w:p w14:paraId="41C9F5DC" w14:textId="77777777" w:rsidR="00B713AB" w:rsidRPr="00A44FE4" w:rsidRDefault="00B713AB" w:rsidP="00B713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E9D6F4" w14:textId="429EA793" w:rsidR="00B713AB" w:rsidRPr="00956616" w:rsidRDefault="00B713AB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4,83</w:t>
            </w:r>
            <w:r w:rsidR="000B36F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54E84D45" w14:textId="77777777" w:rsidR="00B713AB" w:rsidRPr="00A44FE4" w:rsidRDefault="00B713AB" w:rsidP="00B713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E92901" w14:textId="530C5CB6" w:rsidR="00B713AB" w:rsidRPr="00951659" w:rsidRDefault="00B713AB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 w:rsidRPr="00951659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3,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723</w:t>
            </w:r>
          </w:p>
        </w:tc>
        <w:tc>
          <w:tcPr>
            <w:tcW w:w="186" w:type="dxa"/>
          </w:tcPr>
          <w:p w14:paraId="01D6FC82" w14:textId="77777777" w:rsidR="00B713AB" w:rsidRPr="00A44FE4" w:rsidRDefault="00B713AB" w:rsidP="00B713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FA1C57E" w14:textId="4EFB0507" w:rsidR="00B713AB" w:rsidRPr="009D36B9" w:rsidRDefault="00C2520E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5A722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23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C224A71" w14:textId="77777777" w:rsidR="00B713AB" w:rsidRPr="00A44FE4" w:rsidRDefault="00B713AB" w:rsidP="00B713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8EAF75" w14:textId="19A9998D" w:rsidR="00B713AB" w:rsidRPr="00BA7BC1" w:rsidRDefault="00C2520E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5A722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1,682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4EEE169C" w14:textId="77777777" w:rsidR="00B713AB" w:rsidRPr="00A44FE4" w:rsidRDefault="00B713AB" w:rsidP="00B713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E6494C" w14:textId="02E9A06A" w:rsidR="00B713AB" w:rsidRPr="00951659" w:rsidRDefault="00B713AB" w:rsidP="00B7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152,110</w:t>
            </w:r>
          </w:p>
        </w:tc>
        <w:tc>
          <w:tcPr>
            <w:tcW w:w="180" w:type="dxa"/>
          </w:tcPr>
          <w:p w14:paraId="0396AE4C" w14:textId="77777777" w:rsidR="00B713AB" w:rsidRPr="00A44FE4" w:rsidRDefault="00B713AB" w:rsidP="00B713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A94A3D" w14:textId="70B49C51" w:rsidR="00B713AB" w:rsidRPr="00951659" w:rsidRDefault="00B713AB" w:rsidP="00DC2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 w:rsidRPr="00951659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139,341</w:t>
            </w:r>
          </w:p>
        </w:tc>
      </w:tr>
      <w:bookmarkEnd w:id="4"/>
      <w:tr w:rsidR="00264ED9" w:rsidRPr="00BE540A" w14:paraId="6B31C80C" w14:textId="77777777" w:rsidTr="008215AF">
        <w:trPr>
          <w:cantSplit/>
        </w:trPr>
        <w:tc>
          <w:tcPr>
            <w:tcW w:w="2779" w:type="dxa"/>
          </w:tcPr>
          <w:p w14:paraId="61A1994D" w14:textId="77777777" w:rsidR="00264ED9" w:rsidRPr="00156F03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830554" w14:textId="77777777" w:rsidR="00264ED9" w:rsidRPr="00956616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701FA3" w14:textId="77777777" w:rsidR="00264ED9" w:rsidRPr="00156F03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87A8BED" w14:textId="77777777" w:rsidR="00264ED9" w:rsidRPr="00156F03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56E986" w14:textId="77777777" w:rsidR="00264ED9" w:rsidRPr="00156F03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1499F22" w14:textId="77777777" w:rsidR="00264ED9" w:rsidRPr="00956616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6AB319" w14:textId="77777777" w:rsidR="00264ED9" w:rsidRPr="00156F03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8656E17" w14:textId="77777777" w:rsidR="00264ED9" w:rsidRPr="00156F03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3D6869" w14:textId="77777777" w:rsidR="00264ED9" w:rsidRPr="00156F03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DB47E1" w14:textId="77777777" w:rsidR="00264ED9" w:rsidRPr="00956616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61645F" w14:textId="77777777" w:rsidR="00264ED9" w:rsidRPr="00156F03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A545DFD" w14:textId="77777777" w:rsidR="00264ED9" w:rsidRPr="00156F03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1A685B5" w14:textId="77777777" w:rsidR="00264ED9" w:rsidRPr="00156F03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C643F94" w14:textId="77777777" w:rsidR="00264ED9" w:rsidRPr="009D36B9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E7EDE8" w14:textId="77777777" w:rsidR="00264ED9" w:rsidRPr="00156F03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89E884A" w14:textId="77777777" w:rsidR="00264ED9" w:rsidRPr="00156F03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4DF62C3" w14:textId="77777777" w:rsidR="00264ED9" w:rsidRPr="00156F03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DCB18C" w14:textId="77777777" w:rsidR="00264ED9" w:rsidRPr="009D36B9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94387A" w14:textId="77777777" w:rsidR="00264ED9" w:rsidRPr="00156F03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2477A75" w14:textId="77777777" w:rsidR="00264ED9" w:rsidRPr="00156F03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F46CD" w:rsidRPr="00BE540A" w14:paraId="6FCD100C" w14:textId="77777777" w:rsidTr="00B53971">
        <w:trPr>
          <w:cantSplit/>
        </w:trPr>
        <w:tc>
          <w:tcPr>
            <w:tcW w:w="2779" w:type="dxa"/>
          </w:tcPr>
          <w:p w14:paraId="46F9D387" w14:textId="4715CCBC" w:rsidR="000F46CD" w:rsidRPr="00B53971" w:rsidRDefault="00034224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5397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34CFA9" w14:textId="2EBFB15D" w:rsidR="000F46CD" w:rsidRPr="00B53971" w:rsidRDefault="00B53971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5397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46,928</w:t>
            </w:r>
          </w:p>
        </w:tc>
        <w:tc>
          <w:tcPr>
            <w:tcW w:w="180" w:type="dxa"/>
            <w:vAlign w:val="bottom"/>
          </w:tcPr>
          <w:p w14:paraId="7A0F7CA1" w14:textId="77777777" w:rsidR="000F46CD" w:rsidRPr="00B53971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3F2D1E9B" w14:textId="302C9092" w:rsidR="000F46CD" w:rsidRPr="00B53971" w:rsidRDefault="00B53971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5397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36,354</w:t>
            </w:r>
          </w:p>
        </w:tc>
        <w:tc>
          <w:tcPr>
            <w:tcW w:w="178" w:type="dxa"/>
            <w:vAlign w:val="bottom"/>
          </w:tcPr>
          <w:p w14:paraId="40FBEC5C" w14:textId="77777777" w:rsidR="000F46CD" w:rsidRPr="00B53971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BA76D46" w14:textId="0C81E699" w:rsidR="000F46CD" w:rsidRPr="00B53971" w:rsidRDefault="00B53971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5397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1,654</w:t>
            </w:r>
          </w:p>
        </w:tc>
        <w:tc>
          <w:tcPr>
            <w:tcW w:w="180" w:type="dxa"/>
            <w:vAlign w:val="bottom"/>
          </w:tcPr>
          <w:p w14:paraId="0117E6D5" w14:textId="77777777" w:rsidR="000F46CD" w:rsidRPr="00B53971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CFF2909" w14:textId="27F7185A" w:rsidR="000F46CD" w:rsidRPr="00B53971" w:rsidRDefault="00B53971" w:rsidP="00B539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5397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5,093</w:t>
            </w:r>
          </w:p>
        </w:tc>
        <w:tc>
          <w:tcPr>
            <w:tcW w:w="180" w:type="dxa"/>
            <w:vAlign w:val="bottom"/>
          </w:tcPr>
          <w:p w14:paraId="33D605D4" w14:textId="77777777" w:rsidR="000F46CD" w:rsidRPr="00B53971" w:rsidRDefault="000F46CD" w:rsidP="00B539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4AA66E7" w14:textId="27777F68" w:rsidR="000F46CD" w:rsidRPr="00B53971" w:rsidRDefault="00B53971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5397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2,755</w:t>
            </w:r>
          </w:p>
        </w:tc>
        <w:tc>
          <w:tcPr>
            <w:tcW w:w="180" w:type="dxa"/>
            <w:vAlign w:val="bottom"/>
          </w:tcPr>
          <w:p w14:paraId="083A75B0" w14:textId="77777777" w:rsidR="000F46CD" w:rsidRPr="00B53971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5C1A0E4" w14:textId="3D7E9F49" w:rsidR="000F46CD" w:rsidRPr="00B53971" w:rsidRDefault="00B53971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5397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2,284</w:t>
            </w:r>
          </w:p>
        </w:tc>
        <w:tc>
          <w:tcPr>
            <w:tcW w:w="186" w:type="dxa"/>
            <w:vAlign w:val="bottom"/>
          </w:tcPr>
          <w:p w14:paraId="304612A6" w14:textId="77777777" w:rsidR="000F46CD" w:rsidRPr="00B53971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B4634F0" w14:textId="3DB189B0" w:rsidR="000F46CD" w:rsidRPr="00B53971" w:rsidRDefault="00B53971" w:rsidP="00B53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5397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F698B5E" w14:textId="77777777" w:rsidR="000F46CD" w:rsidRPr="00B53971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14671F" w14:textId="5EFBFA6E" w:rsidR="000F46CD" w:rsidRPr="00B53971" w:rsidRDefault="00B53971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5397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3CC4DF29" w14:textId="77777777" w:rsidR="000F46CD" w:rsidRPr="00B53971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7B20BFF" w14:textId="1CACE4A8" w:rsidR="000F46CD" w:rsidRPr="00B53971" w:rsidRDefault="00B53971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5397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51,337</w:t>
            </w:r>
          </w:p>
        </w:tc>
        <w:tc>
          <w:tcPr>
            <w:tcW w:w="180" w:type="dxa"/>
            <w:vAlign w:val="bottom"/>
          </w:tcPr>
          <w:p w14:paraId="34832941" w14:textId="77777777" w:rsidR="000F46CD" w:rsidRPr="00B53971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26D26082" w14:textId="213D60AF" w:rsidR="000F46CD" w:rsidRPr="00B53971" w:rsidRDefault="00B53971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B5397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43,731</w:t>
            </w:r>
          </w:p>
        </w:tc>
      </w:tr>
      <w:tr w:rsidR="000F46CD" w:rsidRPr="00BE540A" w14:paraId="1FE861D5" w14:textId="77777777" w:rsidTr="00B53971">
        <w:trPr>
          <w:cantSplit/>
        </w:trPr>
        <w:tc>
          <w:tcPr>
            <w:tcW w:w="2779" w:type="dxa"/>
          </w:tcPr>
          <w:p w14:paraId="28ED9EBD" w14:textId="77777777" w:rsidR="000F46CD" w:rsidRPr="00120A9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EEF6E3C" w14:textId="77777777" w:rsidR="000F46CD" w:rsidRPr="0095661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64C8C5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F76E04A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8775F7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DC551AE" w14:textId="77777777" w:rsidR="000F46CD" w:rsidRPr="0095661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DB6EF4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E3C7277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000151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B3F6235" w14:textId="77777777" w:rsidR="000F46CD" w:rsidRPr="0095661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A766AB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61A78AD" w14:textId="77777777" w:rsidR="000F46CD" w:rsidRPr="00156F03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094546D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5778954" w14:textId="77777777" w:rsidR="000F46CD" w:rsidRPr="009D36B9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DC2A0A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A45A943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D7B2AE8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929EFA1" w14:textId="77777777" w:rsidR="000F46CD" w:rsidRPr="009D36B9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DADC50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F42C765" w14:textId="77777777" w:rsidR="000F46CD" w:rsidRPr="00156F03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F46CD" w:rsidRPr="00BE540A" w14:paraId="6D704F3D" w14:textId="77777777" w:rsidTr="003D7A76">
        <w:trPr>
          <w:cantSplit/>
        </w:trPr>
        <w:tc>
          <w:tcPr>
            <w:tcW w:w="2779" w:type="dxa"/>
          </w:tcPr>
          <w:p w14:paraId="01B69013" w14:textId="10C9E4E0" w:rsidR="000F46CD" w:rsidRPr="00024937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2493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การจำแนกรายได้</w:t>
            </w:r>
          </w:p>
        </w:tc>
        <w:tc>
          <w:tcPr>
            <w:tcW w:w="1080" w:type="dxa"/>
          </w:tcPr>
          <w:p w14:paraId="53C1E0F3" w14:textId="77777777" w:rsidR="000F46CD" w:rsidRPr="0095661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DF9F06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E4845E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B6E628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A88ED5" w14:textId="77777777" w:rsidR="000F46CD" w:rsidRPr="0095661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7C5658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096D6B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B7A0F2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A66683" w14:textId="77777777" w:rsidR="000F46CD" w:rsidRPr="0095661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B7A082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7A956ADF" w14:textId="77777777" w:rsidR="000F46CD" w:rsidRPr="00156F03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131F06F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03E1C33F" w14:textId="77777777" w:rsidR="000F46CD" w:rsidRPr="009D36B9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70BF11A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2D222C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E84E6E0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99E0A4" w14:textId="77777777" w:rsidR="000F46CD" w:rsidRPr="009D36B9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4BAF11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8827EB" w14:textId="77777777" w:rsidR="000F46CD" w:rsidRPr="00156F03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24937" w:rsidRPr="00BE540A" w14:paraId="5752E307" w14:textId="77777777" w:rsidTr="003D7A76">
        <w:trPr>
          <w:cantSplit/>
        </w:trPr>
        <w:tc>
          <w:tcPr>
            <w:tcW w:w="2779" w:type="dxa"/>
          </w:tcPr>
          <w:p w14:paraId="1AAC31D5" w14:textId="16D362A5" w:rsidR="00024937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080" w:type="dxa"/>
          </w:tcPr>
          <w:p w14:paraId="5B00804F" w14:textId="77777777" w:rsidR="00024937" w:rsidRPr="00956616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473EED" w14:textId="77777777" w:rsidR="00024937" w:rsidRPr="00156F03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45D6F9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54F63C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77254E" w14:textId="77777777" w:rsidR="00024937" w:rsidRPr="00956616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DEDC15" w14:textId="77777777" w:rsidR="00024937" w:rsidRPr="00156F03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ADD4B1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C55396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A244756" w14:textId="77777777" w:rsidR="00024937" w:rsidRPr="00956616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D1574F" w14:textId="77777777" w:rsidR="00024937" w:rsidRPr="00156F03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760F2A7C" w14:textId="77777777" w:rsidR="00024937" w:rsidRPr="00156F03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EDDBBDD" w14:textId="77777777" w:rsidR="00024937" w:rsidRPr="00156F03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5B7CE33A" w14:textId="77777777" w:rsidR="00024937" w:rsidRPr="009D36B9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260F05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C1B22B0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80E74AF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9F20A3" w14:textId="77777777" w:rsidR="00024937" w:rsidRPr="009D36B9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B3D67F" w14:textId="77777777" w:rsidR="00024937" w:rsidRPr="00156F03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389257" w14:textId="77777777" w:rsidR="00024937" w:rsidRPr="00156F03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F46CD" w:rsidRPr="00BE540A" w14:paraId="75762ED2" w14:textId="77777777" w:rsidTr="003D7A76">
        <w:trPr>
          <w:cantSplit/>
        </w:trPr>
        <w:tc>
          <w:tcPr>
            <w:tcW w:w="2779" w:type="dxa"/>
            <w:vAlign w:val="bottom"/>
          </w:tcPr>
          <w:p w14:paraId="089CD472" w14:textId="3AB72509" w:rsidR="000F46CD" w:rsidRPr="00120A96" w:rsidRDefault="00CA56FB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เอกชน</w:t>
            </w:r>
          </w:p>
        </w:tc>
        <w:tc>
          <w:tcPr>
            <w:tcW w:w="1080" w:type="dxa"/>
          </w:tcPr>
          <w:p w14:paraId="038EC181" w14:textId="2B41CFFF" w:rsidR="000F46CD" w:rsidRPr="00956616" w:rsidRDefault="005A7225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63,188</w:t>
            </w:r>
          </w:p>
        </w:tc>
        <w:tc>
          <w:tcPr>
            <w:tcW w:w="180" w:type="dxa"/>
            <w:vAlign w:val="bottom"/>
          </w:tcPr>
          <w:p w14:paraId="16A22C29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84E082" w14:textId="51307EF9" w:rsidR="000F46CD" w:rsidRPr="00B60904" w:rsidRDefault="005A7225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59,</w:t>
            </w:r>
            <w:r w:rsidR="006F4468">
              <w:rPr>
                <w:rFonts w:ascii="Angsana New" w:hAnsi="Angsana New" w:cs="Angsana New"/>
                <w:sz w:val="26"/>
                <w:szCs w:val="26"/>
              </w:rPr>
              <w:t>299</w:t>
            </w:r>
          </w:p>
        </w:tc>
        <w:tc>
          <w:tcPr>
            <w:tcW w:w="178" w:type="dxa"/>
            <w:vAlign w:val="bottom"/>
          </w:tcPr>
          <w:p w14:paraId="12A5BD3C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5970BF" w14:textId="6CE5C69C" w:rsidR="000F46CD" w:rsidRPr="008B17DC" w:rsidRDefault="005A7225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5,736</w:t>
            </w:r>
          </w:p>
        </w:tc>
        <w:tc>
          <w:tcPr>
            <w:tcW w:w="180" w:type="dxa"/>
            <w:vAlign w:val="bottom"/>
          </w:tcPr>
          <w:p w14:paraId="31475A4E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603330" w14:textId="3D8165EE" w:rsidR="000F46CD" w:rsidRPr="007B4A19" w:rsidRDefault="00FA6EFF" w:rsidP="007B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B4A19">
              <w:rPr>
                <w:rFonts w:ascii="Angsana New" w:eastAsia="MS Mincho" w:hAnsi="Angsana New"/>
                <w:sz w:val="26"/>
                <w:szCs w:val="26"/>
              </w:rPr>
              <w:t>938</w:t>
            </w:r>
          </w:p>
        </w:tc>
        <w:tc>
          <w:tcPr>
            <w:tcW w:w="180" w:type="dxa"/>
            <w:vAlign w:val="bottom"/>
          </w:tcPr>
          <w:p w14:paraId="1A986B8B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4626253" w14:textId="0074484A" w:rsidR="000F46CD" w:rsidRPr="00956616" w:rsidRDefault="00FA6EFF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2,206</w:t>
            </w:r>
          </w:p>
        </w:tc>
        <w:tc>
          <w:tcPr>
            <w:tcW w:w="180" w:type="dxa"/>
          </w:tcPr>
          <w:p w14:paraId="2D62F826" w14:textId="77777777" w:rsidR="000F46CD" w:rsidRPr="00F7477C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D69628" w14:textId="4AB55239" w:rsidR="000F46CD" w:rsidRPr="00F7477C" w:rsidRDefault="00FA6EFF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141</w:t>
            </w:r>
          </w:p>
        </w:tc>
        <w:tc>
          <w:tcPr>
            <w:tcW w:w="186" w:type="dxa"/>
            <w:vAlign w:val="bottom"/>
          </w:tcPr>
          <w:p w14:paraId="6B4B59E4" w14:textId="77777777" w:rsidR="000F46CD" w:rsidRPr="00F7477C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C4661B" w14:textId="5E8861E5" w:rsidR="000F46CD" w:rsidRPr="009D36B9" w:rsidRDefault="00C2520E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FA6EFF">
              <w:rPr>
                <w:rFonts w:ascii="Angsana New" w:eastAsia="MS Mincho" w:hAnsi="Angsana New"/>
                <w:sz w:val="26"/>
                <w:szCs w:val="26"/>
              </w:rPr>
              <w:t>23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D8DF166" w14:textId="77777777" w:rsidR="000F46CD" w:rsidRPr="00F7477C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72BCDC" w14:textId="2B79B953" w:rsidR="000F46CD" w:rsidRPr="00BA7BC1" w:rsidRDefault="00C2520E" w:rsidP="007B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FA6EFF">
              <w:rPr>
                <w:rFonts w:ascii="Angsana New" w:eastAsia="MS Mincho" w:hAnsi="Angsana New"/>
                <w:sz w:val="26"/>
                <w:szCs w:val="26"/>
              </w:rPr>
              <w:t>1,682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11C3FF7E" w14:textId="77777777" w:rsidR="000F46CD" w:rsidRPr="00F7477C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2D47C3" w14:textId="7BB21045" w:rsidR="000F46CD" w:rsidRPr="009D36B9" w:rsidRDefault="00FA6EFF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71,10</w:t>
            </w:r>
            <w:r w:rsidR="006F4468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0F26C628" w14:textId="77777777" w:rsidR="000F46CD" w:rsidRPr="00F7477C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D8C967D" w14:textId="17868841" w:rsidR="000F46CD" w:rsidRPr="00F7477C" w:rsidRDefault="00FA6EFF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58,696</w:t>
            </w:r>
          </w:p>
        </w:tc>
      </w:tr>
      <w:tr w:rsidR="000F46CD" w:rsidRPr="00BE540A" w14:paraId="48202F33" w14:textId="77777777" w:rsidTr="003D7A76">
        <w:trPr>
          <w:cantSplit/>
        </w:trPr>
        <w:tc>
          <w:tcPr>
            <w:tcW w:w="2779" w:type="dxa"/>
            <w:vAlign w:val="bottom"/>
          </w:tcPr>
          <w:p w14:paraId="51EF2054" w14:textId="00FCD2C9" w:rsidR="000F46CD" w:rsidRPr="00120A96" w:rsidRDefault="00CA56FB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รัฐบาล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B82209" w14:textId="6374DA3A" w:rsidR="000F46CD" w:rsidRPr="00956616" w:rsidRDefault="005A7225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76,034</w:t>
            </w:r>
          </w:p>
        </w:tc>
        <w:tc>
          <w:tcPr>
            <w:tcW w:w="180" w:type="dxa"/>
            <w:vAlign w:val="bottom"/>
          </w:tcPr>
          <w:p w14:paraId="7BFEA635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3B3184" w14:textId="0A8101A3" w:rsidR="000F46CD" w:rsidRPr="00B92267" w:rsidRDefault="005A7225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71,783</w:t>
            </w:r>
          </w:p>
        </w:tc>
        <w:tc>
          <w:tcPr>
            <w:tcW w:w="178" w:type="dxa"/>
            <w:vAlign w:val="bottom"/>
          </w:tcPr>
          <w:p w14:paraId="40E7954E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57B106" w14:textId="077B99AF" w:rsidR="000F46CD" w:rsidRPr="008B17DC" w:rsidRDefault="005A7225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2,337</w:t>
            </w:r>
          </w:p>
        </w:tc>
        <w:tc>
          <w:tcPr>
            <w:tcW w:w="180" w:type="dxa"/>
            <w:vAlign w:val="bottom"/>
          </w:tcPr>
          <w:p w14:paraId="322EE4EF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116FAD" w14:textId="365E5827" w:rsidR="000F46CD" w:rsidRPr="007B4A19" w:rsidRDefault="00FA6EFF" w:rsidP="007B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B4A19">
              <w:rPr>
                <w:rFonts w:ascii="Angsana New" w:eastAsia="MS Mincho" w:hAnsi="Angsana New"/>
                <w:sz w:val="26"/>
                <w:szCs w:val="26"/>
              </w:rPr>
              <w:t>5,280</w:t>
            </w:r>
          </w:p>
        </w:tc>
        <w:tc>
          <w:tcPr>
            <w:tcW w:w="180" w:type="dxa"/>
            <w:vAlign w:val="bottom"/>
          </w:tcPr>
          <w:p w14:paraId="53F62B4B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E7C838" w14:textId="4CAB9AD0" w:rsidR="000F46CD" w:rsidRPr="00956616" w:rsidRDefault="00FA6EFF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2,63</w:t>
            </w:r>
            <w:r w:rsidR="007B4A19"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47F8DC5E" w14:textId="77777777" w:rsidR="000F46CD" w:rsidRPr="00F7477C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12ADBB0" w14:textId="53D1656E" w:rsidR="000F46CD" w:rsidRPr="00F7477C" w:rsidRDefault="00FA6EFF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3,582</w:t>
            </w:r>
          </w:p>
        </w:tc>
        <w:tc>
          <w:tcPr>
            <w:tcW w:w="186" w:type="dxa"/>
            <w:vAlign w:val="bottom"/>
          </w:tcPr>
          <w:p w14:paraId="543ACB19" w14:textId="77777777" w:rsidR="000F46CD" w:rsidRPr="00F7477C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E8E67F4" w14:textId="13A3ED63" w:rsidR="000F46CD" w:rsidRPr="009D36B9" w:rsidRDefault="00FA6EFF" w:rsidP="00B2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-10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36EEBA" w14:textId="77777777" w:rsidR="000F46CD" w:rsidRPr="00F7477C" w:rsidRDefault="000F46CD" w:rsidP="00B20B55">
            <w:pPr>
              <w:pStyle w:val="acctfourfigures"/>
              <w:shd w:val="clear" w:color="auto" w:fill="FFFFFF"/>
              <w:tabs>
                <w:tab w:val="clear" w:pos="765"/>
                <w:tab w:val="decimal" w:pos="29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7155C6" w14:textId="2911C412" w:rsidR="000F46CD" w:rsidRPr="00BA7BC1" w:rsidRDefault="00FA6EFF" w:rsidP="00B2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-10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7CF45E99" w14:textId="77777777" w:rsidR="000F46CD" w:rsidRPr="00F7477C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DE1356" w14:textId="6EC9ABD9" w:rsidR="000F46CD" w:rsidRPr="009D36B9" w:rsidRDefault="00FA6EFF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B4A19">
              <w:rPr>
                <w:rFonts w:ascii="Angsana New" w:eastAsia="MS Mincho" w:hAnsi="Angsana New"/>
                <w:sz w:val="26"/>
                <w:szCs w:val="26"/>
              </w:rPr>
              <w:t>81,00</w:t>
            </w:r>
            <w:r w:rsidR="006F4468" w:rsidRPr="007B4A19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7398988A" w14:textId="77777777" w:rsidR="000F46CD" w:rsidRPr="00F7477C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20DF38" w14:textId="19B22F9B" w:rsidR="000F46CD" w:rsidRPr="00F7477C" w:rsidRDefault="00FA6EFF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80,645</w:t>
            </w:r>
          </w:p>
        </w:tc>
      </w:tr>
      <w:tr w:rsidR="000F46CD" w:rsidRPr="00BE540A" w14:paraId="13946335" w14:textId="77777777" w:rsidTr="003D7A76">
        <w:trPr>
          <w:cantSplit/>
        </w:trPr>
        <w:tc>
          <w:tcPr>
            <w:tcW w:w="2779" w:type="dxa"/>
          </w:tcPr>
          <w:p w14:paraId="15BF98CA" w14:textId="77777777" w:rsidR="000F46CD" w:rsidRPr="00156F03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552804" w14:textId="6C1275FB" w:rsidR="000F46CD" w:rsidRPr="00956616" w:rsidRDefault="005A7225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139,222</w:t>
            </w:r>
          </w:p>
        </w:tc>
        <w:tc>
          <w:tcPr>
            <w:tcW w:w="180" w:type="dxa"/>
            <w:vAlign w:val="bottom"/>
          </w:tcPr>
          <w:p w14:paraId="47ED08DB" w14:textId="77777777" w:rsidR="000F46CD" w:rsidRPr="00A44FE4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98682" w14:textId="200A9317" w:rsidR="000F46CD" w:rsidRPr="00A44FE4" w:rsidRDefault="005A7225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131,08</w:t>
            </w:r>
            <w:r w:rsidR="00AC351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302A17F9" w14:textId="77777777" w:rsidR="000F46CD" w:rsidRPr="00A44FE4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E670EA" w14:textId="10E3D969" w:rsidR="000F46CD" w:rsidRPr="008B17DC" w:rsidRDefault="005A7225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8,0</w:t>
            </w:r>
            <w:r w:rsidR="007B4A1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7886A974" w14:textId="77777777" w:rsidR="000F46CD" w:rsidRPr="00A44FE4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FCF49" w14:textId="3ECEEF92" w:rsidR="000F46CD" w:rsidRPr="007B4A19" w:rsidRDefault="00FA6EFF" w:rsidP="007B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B4A1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6,218</w:t>
            </w:r>
          </w:p>
        </w:tc>
        <w:tc>
          <w:tcPr>
            <w:tcW w:w="180" w:type="dxa"/>
          </w:tcPr>
          <w:p w14:paraId="1C5FFF02" w14:textId="77777777" w:rsidR="000F46CD" w:rsidRPr="00A44FE4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C6C140" w14:textId="5989B909" w:rsidR="000F46CD" w:rsidRPr="00956616" w:rsidRDefault="00FA6EFF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4,83</w:t>
            </w:r>
            <w:r w:rsidR="007B4A1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48F07FB4" w14:textId="77777777" w:rsidR="000F46CD" w:rsidRPr="00A44FE4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D5FF2DB" w14:textId="198B94E0" w:rsidR="000F46CD" w:rsidRPr="00A44FE4" w:rsidRDefault="00FA6EFF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3,723</w:t>
            </w:r>
          </w:p>
        </w:tc>
        <w:tc>
          <w:tcPr>
            <w:tcW w:w="186" w:type="dxa"/>
          </w:tcPr>
          <w:p w14:paraId="74F4ACEC" w14:textId="77777777" w:rsidR="000F46CD" w:rsidRPr="00A44FE4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99AD31E" w14:textId="312087A7" w:rsidR="000F46CD" w:rsidRPr="009D36B9" w:rsidRDefault="00C2520E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FA6EF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23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3A209A0" w14:textId="77777777" w:rsidR="000F46CD" w:rsidRPr="00A44FE4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583643" w14:textId="77C77AF1" w:rsidR="000F46CD" w:rsidRPr="00BA7BC1" w:rsidRDefault="00C2520E" w:rsidP="007B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FA6EF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1,682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15267AFD" w14:textId="77777777" w:rsidR="000F46CD" w:rsidRPr="00A44FE4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8FCCD" w14:textId="6DD4EC59" w:rsidR="000F46CD" w:rsidRPr="009D36B9" w:rsidRDefault="00FA6EFF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152,110</w:t>
            </w:r>
          </w:p>
        </w:tc>
        <w:tc>
          <w:tcPr>
            <w:tcW w:w="180" w:type="dxa"/>
          </w:tcPr>
          <w:p w14:paraId="0B17037E" w14:textId="77777777" w:rsidR="000F46CD" w:rsidRPr="00A44FE4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DA30A" w14:textId="0D811E3B" w:rsidR="000F46CD" w:rsidRPr="00A44FE4" w:rsidRDefault="00FA6EFF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139,341</w:t>
            </w:r>
          </w:p>
        </w:tc>
      </w:tr>
      <w:tr w:rsidR="00CA56FB" w:rsidRPr="00BE540A" w14:paraId="108655CF" w14:textId="77777777" w:rsidTr="00CA56FB">
        <w:trPr>
          <w:cantSplit/>
        </w:trPr>
        <w:tc>
          <w:tcPr>
            <w:tcW w:w="2779" w:type="dxa"/>
          </w:tcPr>
          <w:p w14:paraId="738D1873" w14:textId="77777777" w:rsidR="00CA56FB" w:rsidRPr="00CC7E6A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6EFF5EE" w14:textId="77777777" w:rsidR="00CA56FB" w:rsidRPr="00956616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BA7291" w14:textId="77777777" w:rsidR="00CA56FB" w:rsidRPr="00CC7E6A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1CA0CFB" w14:textId="77777777" w:rsidR="00CA56FB" w:rsidRPr="00CC7E6A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F60A6AB" w14:textId="77777777" w:rsidR="00CA56FB" w:rsidRPr="00CC7E6A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9E6AB6B" w14:textId="77777777" w:rsidR="00CA56FB" w:rsidRPr="000A5C5E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4ACB4F" w14:textId="77777777" w:rsidR="00CA56FB" w:rsidRPr="000A5C5E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6692AE" w14:textId="77777777" w:rsidR="00CA56FB" w:rsidRPr="000A5C5E" w:rsidRDefault="00CA56FB" w:rsidP="00264ED9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15F627" w14:textId="77777777" w:rsidR="00CA56FB" w:rsidRPr="000A5C5E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C9100F2" w14:textId="77777777" w:rsidR="00CA56FB" w:rsidRPr="000A5C5E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DE2865" w14:textId="77777777" w:rsidR="00CA56FB" w:rsidRPr="00CC7E6A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62C0746B" w14:textId="77777777" w:rsidR="00CA56FB" w:rsidRPr="00CC7E6A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C3F22E3" w14:textId="77777777" w:rsidR="00CA56FB" w:rsidRPr="00CC7E6A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2A1529" w14:textId="77777777" w:rsidR="00CA56FB" w:rsidRPr="009D36B9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7AB6AA" w14:textId="77777777" w:rsidR="00CA56FB" w:rsidRPr="00CC7E6A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8BE5978" w14:textId="77777777" w:rsidR="00CA56FB" w:rsidRPr="00CC7E6A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97B35E5" w14:textId="77777777" w:rsidR="00CA56FB" w:rsidRPr="00CC7E6A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CF9937" w14:textId="77777777" w:rsidR="00CA56FB" w:rsidRPr="009D36B9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3592BE" w14:textId="77777777" w:rsidR="00CA56FB" w:rsidRPr="00CC7E6A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4B72F7" w14:textId="77777777" w:rsidR="00CA56FB" w:rsidRPr="00CC7E6A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</w:tbl>
    <w:p w14:paraId="38D9D774" w14:textId="43DEE7AF" w:rsidR="00D22BEA" w:rsidRPr="000C7CDE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 w:rsidR="006C237D"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182B3E08" w14:textId="77777777" w:rsidR="0067034C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74ACC8FA" w14:textId="46345A3A" w:rsidR="004C6EE4" w:rsidRDefault="004C6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141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080"/>
        <w:gridCol w:w="246"/>
        <w:gridCol w:w="1104"/>
        <w:gridCol w:w="267"/>
        <w:gridCol w:w="1173"/>
        <w:gridCol w:w="273"/>
        <w:gridCol w:w="1167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F55AD" w:rsidRPr="00BF55AD" w14:paraId="30134FFB" w14:textId="311AC33F" w:rsidTr="00BF55AD">
        <w:trPr>
          <w:trHeight w:val="87"/>
          <w:tblHeader/>
        </w:trPr>
        <w:tc>
          <w:tcPr>
            <w:tcW w:w="3312" w:type="dxa"/>
            <w:shd w:val="clear" w:color="auto" w:fill="auto"/>
            <w:vAlign w:val="bottom"/>
          </w:tcPr>
          <w:p w14:paraId="6E0CDAEC" w14:textId="77777777" w:rsidR="00BF55AD" w:rsidRPr="00BF55AD" w:rsidRDefault="00BF55AD" w:rsidP="00D17657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0" w:type="dxa"/>
            <w:gridSpan w:val="15"/>
          </w:tcPr>
          <w:p w14:paraId="6AC11DC1" w14:textId="3B208ED8" w:rsidR="00BF55AD" w:rsidRP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BF55A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F55AD" w:rsidRPr="00BF55AD" w14:paraId="79310642" w14:textId="23CD997D" w:rsidTr="00BF55AD">
        <w:trPr>
          <w:trHeight w:val="87"/>
          <w:tblHeader/>
        </w:trPr>
        <w:tc>
          <w:tcPr>
            <w:tcW w:w="3312" w:type="dxa"/>
            <w:shd w:val="clear" w:color="auto" w:fill="auto"/>
            <w:vAlign w:val="bottom"/>
          </w:tcPr>
          <w:p w14:paraId="53F732D7" w14:textId="77777777" w:rsidR="00BF55AD" w:rsidRPr="00BF55AD" w:rsidRDefault="00BF55AD" w:rsidP="00D17657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52FD08AB" w14:textId="77777777" w:rsidR="00BF55AD" w:rsidRPr="00BF55AD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ขายเครื่องมือและ</w:t>
            </w:r>
          </w:p>
          <w:p w14:paraId="50426136" w14:textId="77777777" w:rsidR="00BF55AD" w:rsidRPr="00BF55AD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อุปกรณ์ทางการแพทย์ </w:t>
            </w:r>
          </w:p>
          <w:p w14:paraId="4D6643BD" w14:textId="1D982D56" w:rsidR="00BF55AD" w:rsidRPr="00BF55AD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วัสดุการแพทย์</w:t>
            </w:r>
          </w:p>
        </w:tc>
        <w:tc>
          <w:tcPr>
            <w:tcW w:w="267" w:type="dxa"/>
          </w:tcPr>
          <w:p w14:paraId="67417722" w14:textId="77777777" w:rsidR="00BF55AD" w:rsidRP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25F440DF" w14:textId="77777777" w:rsidR="00BF55AD" w:rsidRPr="00BF55AD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บริการเครื่องมือแพทย์</w:t>
            </w:r>
          </w:p>
          <w:p w14:paraId="3CE659B8" w14:textId="77777777" w:rsidR="00BF55AD" w:rsidRPr="00BF55AD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ณ ศูนย์ตรวจการนอนหลับ</w:t>
            </w:r>
          </w:p>
          <w:p w14:paraId="55844C82" w14:textId="37150826" w:rsidR="00BF55AD" w:rsidRPr="00BF55AD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และบริการซ่อมแซม</w:t>
            </w:r>
          </w:p>
        </w:tc>
        <w:tc>
          <w:tcPr>
            <w:tcW w:w="270" w:type="dxa"/>
          </w:tcPr>
          <w:p w14:paraId="4F780C6A" w14:textId="77777777" w:rsidR="00BF55AD" w:rsidRP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5524D64E" w14:textId="77777777" w:rsid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4C6103A9" w14:textId="77777777" w:rsid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48AB92F1" w14:textId="0676CE1B" w:rsidR="00BF55AD" w:rsidRP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บริการอื่นๆ</w:t>
            </w:r>
          </w:p>
        </w:tc>
        <w:tc>
          <w:tcPr>
            <w:tcW w:w="270" w:type="dxa"/>
          </w:tcPr>
          <w:p w14:paraId="3E5032A0" w14:textId="77777777" w:rsidR="00BF55AD" w:rsidRP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50B196DA" w14:textId="77777777" w:rsid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1BCD559A" w14:textId="77777777" w:rsid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218616FF" w14:textId="41B487F5" w:rsidR="00BF55AD" w:rsidRP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BF55AD" w:rsidRPr="00BF55AD" w14:paraId="56C30272" w14:textId="302CEC29" w:rsidTr="00BF55AD">
        <w:tc>
          <w:tcPr>
            <w:tcW w:w="3312" w:type="dxa"/>
            <w:shd w:val="clear" w:color="auto" w:fill="auto"/>
            <w:vAlign w:val="bottom"/>
          </w:tcPr>
          <w:p w14:paraId="5893C365" w14:textId="7BA197E3" w:rsidR="00BF55AD" w:rsidRPr="00BF55AD" w:rsidRDefault="00BF55AD" w:rsidP="00BF55AD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BF55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BF55A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BF55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BBECB5" w14:textId="3D066F8A" w:rsidR="00BF55AD" w:rsidRPr="00BF55AD" w:rsidRDefault="00BF55AD" w:rsidP="00BF55AD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46" w:type="dxa"/>
          </w:tcPr>
          <w:p w14:paraId="3F74AEA0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7A5C05EA" w14:textId="6D671D3C" w:rsidR="00BF55AD" w:rsidRPr="00BF55AD" w:rsidRDefault="00BF55AD" w:rsidP="00BF55AD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67" w:type="dxa"/>
          </w:tcPr>
          <w:p w14:paraId="375BE163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AE264B6" w14:textId="5EF77E80" w:rsidR="00BF55AD" w:rsidRPr="00BF55AD" w:rsidRDefault="00BF55AD" w:rsidP="00BF55AD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3" w:type="dxa"/>
          </w:tcPr>
          <w:p w14:paraId="3A3E7A7A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09ED646E" w14:textId="05919FC0" w:rsidR="00BF55AD" w:rsidRPr="00BF55AD" w:rsidRDefault="00BF55AD" w:rsidP="00BF55AD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70" w:type="dxa"/>
          </w:tcPr>
          <w:p w14:paraId="733275B9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DB2906" w14:textId="22F238F6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val="en-GB" w:eastAsia="en-GB" w:bidi="ar-SA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7FC1BDE4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9ED7A0" w14:textId="65CEF8B6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val="en-GB" w:eastAsia="en-GB" w:bidi="ar-SA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2D673B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DE23C3" w14:textId="4BE4CB0E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12442666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66CAB39" w14:textId="234EA6B0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</w:tr>
      <w:tr w:rsidR="00BF55AD" w:rsidRPr="00BF55AD" w14:paraId="1112532B" w14:textId="77777777" w:rsidTr="00BF55AD">
        <w:tc>
          <w:tcPr>
            <w:tcW w:w="3312" w:type="dxa"/>
          </w:tcPr>
          <w:p w14:paraId="74DFF499" w14:textId="77777777" w:rsidR="00BF55AD" w:rsidRPr="00BF55AD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0" w:type="dxa"/>
            <w:gridSpan w:val="15"/>
            <w:tcBorders>
              <w:left w:val="nil"/>
              <w:right w:val="nil"/>
            </w:tcBorders>
            <w:vAlign w:val="bottom"/>
          </w:tcPr>
          <w:p w14:paraId="5C42FDE0" w14:textId="2DD922F1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BF55A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BF55AD" w:rsidRPr="00BF55AD" w14:paraId="05134A5F" w14:textId="51F18ABD" w:rsidTr="00BF55AD">
        <w:tc>
          <w:tcPr>
            <w:tcW w:w="3312" w:type="dxa"/>
          </w:tcPr>
          <w:p w14:paraId="1241A9C8" w14:textId="77777777" w:rsidR="00BF55AD" w:rsidRPr="00BF55AD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BF55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การจำแนกรายได้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1B1360" w14:textId="77777777" w:rsidR="00BF55AD" w:rsidRPr="00BF55AD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14:paraId="35C35325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159834B" w14:textId="77777777" w:rsidR="00BF55AD" w:rsidRPr="00BF55AD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14:paraId="020E875A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026B3688" w14:textId="77777777" w:rsidR="00BF55AD" w:rsidRPr="00BF55AD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14:paraId="6617A0AD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337BF033" w14:textId="77777777" w:rsidR="00BF55AD" w:rsidRPr="00BF55AD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34BAA12E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C63494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CDC0DEC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0EEFD4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3CB0C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218CFD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9C8590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64571E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BF55AD" w:rsidRPr="00BF55AD" w14:paraId="5C09962D" w14:textId="366EE74D" w:rsidTr="00BF55AD">
        <w:tc>
          <w:tcPr>
            <w:tcW w:w="3312" w:type="dxa"/>
          </w:tcPr>
          <w:p w14:paraId="5018D462" w14:textId="77777777" w:rsidR="00BF55AD" w:rsidRPr="00BF55AD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98A471" w14:textId="77777777" w:rsidR="00BF55AD" w:rsidRPr="00BF55AD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14:paraId="71E97204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3C80408" w14:textId="77777777" w:rsidR="00BF55AD" w:rsidRPr="00BF55AD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14:paraId="4B4F750E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424A853C" w14:textId="77777777" w:rsidR="00BF55AD" w:rsidRPr="00BF55AD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14:paraId="3FE61EE5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7A3C17B2" w14:textId="77777777" w:rsidR="00BF55AD" w:rsidRPr="00BF55AD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E660611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03A47F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5CA92C0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6C97D5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40C9A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C43D0C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CE0896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AC40CD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F7666A" w:rsidRPr="00BF55AD" w14:paraId="540160C5" w14:textId="063ECB6C" w:rsidTr="00BF55AD">
        <w:tc>
          <w:tcPr>
            <w:tcW w:w="3312" w:type="dxa"/>
            <w:vAlign w:val="bottom"/>
          </w:tcPr>
          <w:p w14:paraId="76D32758" w14:textId="77777777" w:rsidR="00F7666A" w:rsidRPr="00BF55AD" w:rsidRDefault="00F7666A" w:rsidP="00F7666A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BF55AD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99437F" w14:textId="09CB66EA" w:rsidR="00F7666A" w:rsidRPr="000F2FD8" w:rsidRDefault="000F2FD8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138,16</w:t>
            </w:r>
            <w:r w:rsidR="00917C5B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8</w:t>
            </w:r>
          </w:p>
        </w:tc>
        <w:tc>
          <w:tcPr>
            <w:tcW w:w="246" w:type="dxa"/>
            <w:vAlign w:val="bottom"/>
          </w:tcPr>
          <w:p w14:paraId="1BBF219A" w14:textId="77777777" w:rsidR="00F7666A" w:rsidRPr="00BF55AD" w:rsidRDefault="00F7666A" w:rsidP="00F7666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0E78C8D8" w14:textId="6C7465F3" w:rsidR="00F7666A" w:rsidRPr="00F7666A" w:rsidRDefault="00F7666A" w:rsidP="00F7666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7666A">
              <w:rPr>
                <w:rFonts w:ascii="Angsana New" w:hAnsi="Angsana New" w:cs="Angsana New"/>
                <w:sz w:val="26"/>
                <w:szCs w:val="26"/>
                <w:lang w:eastAsia="en-GB"/>
              </w:rPr>
              <w:t>131,083</w:t>
            </w:r>
          </w:p>
        </w:tc>
        <w:tc>
          <w:tcPr>
            <w:tcW w:w="267" w:type="dxa"/>
            <w:vAlign w:val="bottom"/>
          </w:tcPr>
          <w:p w14:paraId="4ABDCD47" w14:textId="77777777" w:rsidR="00F7666A" w:rsidRPr="00BF55AD" w:rsidRDefault="00F7666A" w:rsidP="00F7666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E78E938" w14:textId="10918F57" w:rsidR="00F7666A" w:rsidRPr="00BF55AD" w:rsidRDefault="000F2FD8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4,172</w:t>
            </w:r>
          </w:p>
        </w:tc>
        <w:tc>
          <w:tcPr>
            <w:tcW w:w="273" w:type="dxa"/>
          </w:tcPr>
          <w:p w14:paraId="2F97EDAD" w14:textId="77777777" w:rsidR="00F7666A" w:rsidRPr="00BF55AD" w:rsidRDefault="00F7666A" w:rsidP="00F7666A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285C1B6" w14:textId="5B8BDCE1" w:rsidR="00F7666A" w:rsidRPr="00F7666A" w:rsidRDefault="00F7666A" w:rsidP="00F766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7666A">
              <w:rPr>
                <w:rFonts w:ascii="Angsana New" w:hAnsi="Angsana New" w:cs="Angsana New"/>
                <w:sz w:val="26"/>
                <w:szCs w:val="26"/>
                <w:lang w:eastAsia="en-GB"/>
              </w:rPr>
              <w:t>3,421</w:t>
            </w:r>
          </w:p>
        </w:tc>
        <w:tc>
          <w:tcPr>
            <w:tcW w:w="270" w:type="dxa"/>
            <w:vAlign w:val="bottom"/>
          </w:tcPr>
          <w:p w14:paraId="10656858" w14:textId="77777777" w:rsidR="00F7666A" w:rsidRPr="00BF55AD" w:rsidRDefault="00F7666A" w:rsidP="00F7666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60A9F3" w14:textId="4ACEB5C8" w:rsidR="00F7666A" w:rsidRPr="00BF55AD" w:rsidRDefault="00B20B55" w:rsidP="00B20B55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79" w:right="-38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7666A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06488AD" w14:textId="77777777" w:rsidR="00F7666A" w:rsidRPr="00BF55AD" w:rsidRDefault="00F7666A" w:rsidP="00B20B55">
            <w:pPr>
              <w:pStyle w:val="acctfourfigures"/>
              <w:tabs>
                <w:tab w:val="decimal" w:pos="340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DC0D91" w14:textId="72D351A2" w:rsidR="00F7666A" w:rsidRPr="00F7666A" w:rsidRDefault="00F7666A" w:rsidP="00B20B55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7666A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08F48" w14:textId="77777777" w:rsidR="00F7666A" w:rsidRPr="00BF55AD" w:rsidRDefault="00F7666A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A57221" w14:textId="0A3BF212" w:rsidR="00F7666A" w:rsidRPr="00BF55AD" w:rsidRDefault="000F2FD8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142,3</w:t>
            </w:r>
            <w:r w:rsidR="00917C5B">
              <w:rPr>
                <w:rFonts w:ascii="Angsana New" w:hAnsi="Angsana New" w:cs="Angsana New"/>
                <w:sz w:val="26"/>
                <w:szCs w:val="26"/>
                <w:lang w:eastAsia="en-GB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FB1B0" w14:textId="77777777" w:rsidR="00F7666A" w:rsidRPr="00BF55AD" w:rsidRDefault="00F7666A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0EA4A2" w14:textId="78634771" w:rsidR="00F7666A" w:rsidRPr="00BF55AD" w:rsidRDefault="00F7666A" w:rsidP="00F766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7666A">
              <w:rPr>
                <w:rFonts w:ascii="Angsana New" w:hAnsi="Angsana New" w:cs="Angsana New"/>
                <w:sz w:val="26"/>
                <w:szCs w:val="26"/>
                <w:lang w:eastAsia="en-GB"/>
              </w:rPr>
              <w:t>134,504</w:t>
            </w:r>
          </w:p>
        </w:tc>
      </w:tr>
      <w:tr w:rsidR="00F7666A" w:rsidRPr="00BF55AD" w14:paraId="1DCBDB49" w14:textId="76CEAFBE" w:rsidTr="007E0DC6">
        <w:tc>
          <w:tcPr>
            <w:tcW w:w="3312" w:type="dxa"/>
            <w:vAlign w:val="bottom"/>
          </w:tcPr>
          <w:p w14:paraId="53EA5163" w14:textId="77777777" w:rsidR="00F7666A" w:rsidRPr="00BF55AD" w:rsidRDefault="00F7666A" w:rsidP="00F7666A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BF55AD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F412B6A" w14:textId="1A651C57" w:rsidR="00F7666A" w:rsidRPr="00BF55AD" w:rsidRDefault="000F2FD8" w:rsidP="00B20B5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622B634A" w14:textId="77777777" w:rsidR="00F7666A" w:rsidRPr="00BF55AD" w:rsidRDefault="00F7666A" w:rsidP="00F7666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358CE94C" w14:textId="2BD69F2A" w:rsidR="00F7666A" w:rsidRPr="00BF55AD" w:rsidRDefault="00F7666A" w:rsidP="00B20B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7666A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9DED329" w14:textId="77777777" w:rsidR="00F7666A" w:rsidRPr="00BF55AD" w:rsidRDefault="00F7666A" w:rsidP="00F7666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7457C1D4" w14:textId="3ED382A0" w:rsidR="00F7666A" w:rsidRPr="00BF55AD" w:rsidRDefault="000F2FD8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2,791</w:t>
            </w:r>
          </w:p>
        </w:tc>
        <w:tc>
          <w:tcPr>
            <w:tcW w:w="273" w:type="dxa"/>
          </w:tcPr>
          <w:p w14:paraId="65B3DE9F" w14:textId="77777777" w:rsidR="00F7666A" w:rsidRPr="00BF55AD" w:rsidRDefault="00F7666A" w:rsidP="00F7666A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4070564C" w14:textId="1FA590B0" w:rsidR="00F7666A" w:rsidRPr="00F7666A" w:rsidRDefault="00F7666A" w:rsidP="00F766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7666A">
              <w:rPr>
                <w:rFonts w:ascii="Angsana New" w:hAnsi="Angsana New" w:cs="Angsana New"/>
                <w:sz w:val="26"/>
                <w:szCs w:val="26"/>
                <w:lang w:eastAsia="en-GB"/>
              </w:rPr>
              <w:t>2,699</w:t>
            </w:r>
          </w:p>
        </w:tc>
        <w:tc>
          <w:tcPr>
            <w:tcW w:w="270" w:type="dxa"/>
            <w:vAlign w:val="bottom"/>
          </w:tcPr>
          <w:p w14:paraId="30AB87F6" w14:textId="77777777" w:rsidR="00F7666A" w:rsidRPr="00BF55AD" w:rsidRDefault="00F7666A" w:rsidP="00F7666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F8BC6DA" w14:textId="16261CDA" w:rsidR="00F7666A" w:rsidRPr="00BF55AD" w:rsidRDefault="000F2FD8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3,35</w:t>
            </w:r>
            <w:r w:rsidR="00917C5B">
              <w:rPr>
                <w:rFonts w:ascii="Angsana New" w:hAnsi="Angsana New" w:cs="Angsana New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270" w:type="dxa"/>
            <w:vAlign w:val="bottom"/>
          </w:tcPr>
          <w:p w14:paraId="705874E8" w14:textId="77777777" w:rsidR="00F7666A" w:rsidRPr="00BF55AD" w:rsidRDefault="00F7666A" w:rsidP="00F7666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C89CEB6" w14:textId="23B8C466" w:rsidR="00F7666A" w:rsidRPr="00BF55AD" w:rsidRDefault="00F7666A" w:rsidP="00F766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7666A">
              <w:rPr>
                <w:rFonts w:ascii="Angsana New" w:hAnsi="Angsana New" w:cs="Angsana New"/>
                <w:sz w:val="26"/>
                <w:szCs w:val="26"/>
                <w:lang w:eastAsia="en-GB"/>
              </w:rPr>
              <w:t>3,723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3FDBE3" w14:textId="77777777" w:rsidR="00F7666A" w:rsidRPr="00BF55AD" w:rsidRDefault="00F7666A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E342D3" w14:textId="5EED5A90" w:rsidR="00F7666A" w:rsidRPr="00BF55AD" w:rsidRDefault="000F2FD8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6,147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749114" w14:textId="77777777" w:rsidR="00F7666A" w:rsidRPr="00BF55AD" w:rsidRDefault="00F7666A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90481" w14:textId="13B8C01A" w:rsidR="00F7666A" w:rsidRPr="00BF55AD" w:rsidRDefault="00F7666A" w:rsidP="00F766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7666A">
              <w:rPr>
                <w:rFonts w:ascii="Angsana New" w:hAnsi="Angsana New" w:cs="Angsana New"/>
                <w:sz w:val="26"/>
                <w:szCs w:val="26"/>
                <w:lang w:eastAsia="en-GB"/>
              </w:rPr>
              <w:t>6,422</w:t>
            </w:r>
          </w:p>
        </w:tc>
      </w:tr>
      <w:tr w:rsidR="00F7666A" w:rsidRPr="00BF55AD" w14:paraId="17461825" w14:textId="106ECC11" w:rsidTr="00EC6E0F">
        <w:tc>
          <w:tcPr>
            <w:tcW w:w="3312" w:type="dxa"/>
          </w:tcPr>
          <w:p w14:paraId="30A837B8" w14:textId="77777777" w:rsidR="00F7666A" w:rsidRPr="00BF55AD" w:rsidRDefault="00F7666A" w:rsidP="00F7666A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 w:bidi="ar-SA"/>
              </w:rPr>
            </w:pPr>
            <w:r w:rsidRPr="00BF55A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4A29" w14:textId="148F7815" w:rsidR="00F7666A" w:rsidRPr="00BF55AD" w:rsidRDefault="000F2FD8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138,16</w:t>
            </w:r>
            <w:r w:rsidR="00917C5B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46" w:type="dxa"/>
          </w:tcPr>
          <w:p w14:paraId="621FE933" w14:textId="77777777" w:rsidR="00F7666A" w:rsidRPr="00BF55AD" w:rsidRDefault="00F7666A" w:rsidP="00F7666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22F5A" w14:textId="3FA9B320" w:rsidR="00F7666A" w:rsidRPr="00F7666A" w:rsidRDefault="00F7666A" w:rsidP="00F7666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F7666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131,083</w:t>
            </w:r>
          </w:p>
        </w:tc>
        <w:tc>
          <w:tcPr>
            <w:tcW w:w="267" w:type="dxa"/>
          </w:tcPr>
          <w:p w14:paraId="6F1F8A20" w14:textId="77777777" w:rsidR="00F7666A" w:rsidRPr="00BF55AD" w:rsidRDefault="00F7666A" w:rsidP="00F7666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2E656" w14:textId="5D9F1ED2" w:rsidR="00F7666A" w:rsidRPr="00BF55AD" w:rsidRDefault="000F2FD8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6,963</w:t>
            </w:r>
          </w:p>
        </w:tc>
        <w:tc>
          <w:tcPr>
            <w:tcW w:w="273" w:type="dxa"/>
          </w:tcPr>
          <w:p w14:paraId="124B3CB3" w14:textId="77777777" w:rsidR="00F7666A" w:rsidRPr="00BF55AD" w:rsidRDefault="00F7666A" w:rsidP="00F7666A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44F21" w14:textId="2DAC6776" w:rsidR="00F7666A" w:rsidRPr="00F7666A" w:rsidRDefault="00F7666A" w:rsidP="00F766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F7666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6,120</w:t>
            </w:r>
          </w:p>
        </w:tc>
        <w:tc>
          <w:tcPr>
            <w:tcW w:w="270" w:type="dxa"/>
          </w:tcPr>
          <w:p w14:paraId="023C965C" w14:textId="77777777" w:rsidR="00F7666A" w:rsidRPr="00BF55AD" w:rsidRDefault="00F7666A" w:rsidP="00F7666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0F427" w14:textId="21E891C1" w:rsidR="00F7666A" w:rsidRPr="00BF55AD" w:rsidRDefault="000F2FD8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3,35</w:t>
            </w:r>
            <w:r w:rsidR="00917C5B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270" w:type="dxa"/>
          </w:tcPr>
          <w:p w14:paraId="478366DE" w14:textId="77777777" w:rsidR="00F7666A" w:rsidRPr="00BF55AD" w:rsidRDefault="00F7666A" w:rsidP="00F7666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E364E" w14:textId="0253485D" w:rsidR="00F7666A" w:rsidRPr="00F7666A" w:rsidRDefault="00F7666A" w:rsidP="00F766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F7666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3,723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556D1D" w14:textId="77777777" w:rsidR="00F7666A" w:rsidRPr="00BF55AD" w:rsidRDefault="00F7666A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7AB28" w14:textId="5145A410" w:rsidR="00F7666A" w:rsidRPr="00BF55AD" w:rsidRDefault="000F2FD8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148,487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37728A" w14:textId="77777777" w:rsidR="00F7666A" w:rsidRPr="00BF55AD" w:rsidRDefault="00F7666A" w:rsidP="00F7666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975DC1" w14:textId="31AE5746" w:rsidR="00F7666A" w:rsidRPr="00F7666A" w:rsidRDefault="00F7666A" w:rsidP="00F766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F7666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140,926</w:t>
            </w:r>
          </w:p>
        </w:tc>
      </w:tr>
    </w:tbl>
    <w:p w14:paraId="7718F3B1" w14:textId="77777777" w:rsidR="00F7477C" w:rsidRPr="000A10C7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424A29B9" w:rsidR="00F7477C" w:rsidRPr="00F7477C" w:rsidRDefault="00F7477C" w:rsidP="00F7477C">
      <w:pPr>
        <w:ind w:left="540" w:firstLine="90"/>
        <w:jc w:val="thaiDistribute"/>
        <w:rPr>
          <w:rFonts w:ascii="Angsana New" w:hAnsi="Angsana New"/>
          <w:sz w:val="30"/>
          <w:szCs w:val="30"/>
        </w:rPr>
        <w:sectPr w:rsidR="00F7477C" w:rsidRPr="00F7477C" w:rsidSect="00CF1A4A"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6279C42A" w:rsidR="00DC794B" w:rsidRPr="00CE458C" w:rsidRDefault="00DC794B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1876EA8" w14:textId="77777777" w:rsidR="00DC794B" w:rsidRPr="00014C5A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AD0782" w14:textId="6FF592E3"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</w:t>
      </w:r>
      <w:r w:rsidR="00764D76" w:rsidRPr="00CE458C">
        <w:rPr>
          <w:rFonts w:ascii="Angsana New" w:hAnsi="Angsana New"/>
          <w:sz w:val="30"/>
          <w:szCs w:val="30"/>
          <w:cs/>
        </w:rPr>
        <w:t>นได้</w:t>
      </w:r>
      <w:r w:rsidR="00AF0A84">
        <w:rPr>
          <w:rFonts w:ascii="Angsana New" w:hAnsi="Angsana New"/>
          <w:sz w:val="30"/>
          <w:szCs w:val="30"/>
        </w:rPr>
        <w:t xml:space="preserve">             </w:t>
      </w:r>
      <w:r w:rsidR="00764D76" w:rsidRPr="00CE458C">
        <w:rPr>
          <w:rFonts w:ascii="Angsana New" w:hAnsi="Angsana New"/>
          <w:sz w:val="30"/>
          <w:szCs w:val="30"/>
          <w:cs/>
        </w:rPr>
        <w:t>ที่แท้จริง</w:t>
      </w:r>
      <w:r w:rsidR="00614789" w:rsidRPr="00CE458C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CE458C">
        <w:rPr>
          <w:rFonts w:ascii="Angsana New" w:hAnsi="Angsana New"/>
          <w:sz w:val="30"/>
          <w:szCs w:val="30"/>
          <w:cs/>
        </w:rPr>
        <w:t>และบริษัท</w:t>
      </w:r>
      <w:r w:rsidRPr="00CE458C">
        <w:rPr>
          <w:rFonts w:ascii="Angsana New" w:hAnsi="Angsana New"/>
          <w:sz w:val="30"/>
          <w:szCs w:val="30"/>
          <w:cs/>
        </w:rPr>
        <w:t>ในการดำเนินงานต่อเนื่</w:t>
      </w:r>
      <w:r w:rsidRPr="002F79A7">
        <w:rPr>
          <w:rFonts w:ascii="Angsana New" w:hAnsi="Angsana New"/>
          <w:sz w:val="30"/>
          <w:szCs w:val="30"/>
          <w:cs/>
        </w:rPr>
        <w:t>องเป็นระยะเวลา</w:t>
      </w:r>
      <w:r w:rsidR="00730F80">
        <w:rPr>
          <w:rFonts w:ascii="Angsana New" w:hAnsi="Angsana New" w:hint="cs"/>
          <w:sz w:val="30"/>
          <w:szCs w:val="30"/>
          <w:cs/>
        </w:rPr>
        <w:t>สาม</w:t>
      </w:r>
      <w:r w:rsidR="003B71E6" w:rsidRPr="002F79A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F0A84" w:rsidRPr="002F79A7">
        <w:rPr>
          <w:rFonts w:ascii="Angsana New" w:hAnsi="Angsana New"/>
          <w:sz w:val="30"/>
          <w:szCs w:val="30"/>
        </w:rPr>
        <w:t xml:space="preserve"> 3</w:t>
      </w:r>
      <w:r w:rsidR="00730F80">
        <w:rPr>
          <w:rFonts w:ascii="Angsana New" w:hAnsi="Angsana New"/>
          <w:sz w:val="30"/>
          <w:szCs w:val="30"/>
        </w:rPr>
        <w:t xml:space="preserve">1 </w:t>
      </w:r>
      <w:r w:rsidR="00730F80">
        <w:rPr>
          <w:rFonts w:ascii="Angsana New" w:hAnsi="Angsana New" w:hint="cs"/>
          <w:sz w:val="30"/>
          <w:szCs w:val="30"/>
          <w:cs/>
        </w:rPr>
        <w:t>มีนาคม</w:t>
      </w:r>
      <w:r w:rsidR="00AF0A84" w:rsidRPr="002F79A7">
        <w:rPr>
          <w:rFonts w:ascii="Angsana New" w:hAnsi="Angsana New"/>
          <w:sz w:val="30"/>
          <w:szCs w:val="30"/>
        </w:rPr>
        <w:t xml:space="preserve"> 256</w:t>
      </w:r>
      <w:r w:rsidR="00EB5F68">
        <w:rPr>
          <w:rFonts w:ascii="Angsana New" w:hAnsi="Angsana New"/>
          <w:sz w:val="30"/>
          <w:szCs w:val="30"/>
        </w:rPr>
        <w:t>8</w:t>
      </w:r>
      <w:r w:rsidR="00AF0A84" w:rsidRPr="002F79A7">
        <w:rPr>
          <w:rFonts w:ascii="Angsana New" w:hAnsi="Angsana New"/>
          <w:sz w:val="30"/>
          <w:szCs w:val="30"/>
        </w:rPr>
        <w:t xml:space="preserve"> </w:t>
      </w:r>
      <w:r w:rsidR="003B71E6" w:rsidRPr="0054553A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54553A" w:rsidRPr="0054553A">
        <w:rPr>
          <w:rFonts w:ascii="Angsana New" w:hAnsi="Angsana New"/>
          <w:sz w:val="30"/>
          <w:szCs w:val="30"/>
        </w:rPr>
        <w:t>2</w:t>
      </w:r>
      <w:r w:rsidR="0034261F" w:rsidRPr="0054553A">
        <w:rPr>
          <w:rFonts w:ascii="Angsana New" w:hAnsi="Angsana New"/>
          <w:sz w:val="30"/>
          <w:szCs w:val="30"/>
        </w:rPr>
        <w:t>.</w:t>
      </w:r>
      <w:r w:rsidR="0054553A" w:rsidRPr="0054553A">
        <w:rPr>
          <w:rFonts w:ascii="Angsana New" w:hAnsi="Angsana New"/>
          <w:sz w:val="30"/>
          <w:szCs w:val="30"/>
        </w:rPr>
        <w:t>12</w:t>
      </w:r>
      <w:r w:rsidR="00212EA0" w:rsidRPr="0054553A">
        <w:rPr>
          <w:rFonts w:ascii="Angsana New" w:hAnsi="Angsana New"/>
          <w:sz w:val="30"/>
          <w:szCs w:val="30"/>
        </w:rPr>
        <w:t xml:space="preserve"> </w:t>
      </w:r>
      <w:r w:rsidR="003B71E6" w:rsidRPr="0054553A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54553A" w:rsidRPr="0054553A">
        <w:rPr>
          <w:rFonts w:ascii="Angsana New" w:hAnsi="Angsana New"/>
          <w:sz w:val="30"/>
          <w:szCs w:val="30"/>
        </w:rPr>
        <w:t>3</w:t>
      </w:r>
      <w:r w:rsidR="0034261F" w:rsidRPr="0054553A">
        <w:rPr>
          <w:rFonts w:ascii="Angsana New" w:hAnsi="Angsana New"/>
          <w:sz w:val="30"/>
          <w:szCs w:val="30"/>
        </w:rPr>
        <w:t>.</w:t>
      </w:r>
      <w:r w:rsidR="0054553A" w:rsidRPr="0054553A">
        <w:rPr>
          <w:rFonts w:ascii="Angsana New" w:hAnsi="Angsana New"/>
          <w:sz w:val="30"/>
          <w:szCs w:val="30"/>
        </w:rPr>
        <w:t>77</w:t>
      </w:r>
      <w:r w:rsidR="003B71E6" w:rsidRPr="0054553A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E76F4" w:rsidRPr="002F79A7">
        <w:rPr>
          <w:rFonts w:ascii="Angsana New" w:hAnsi="Angsana New" w:hint="cs"/>
          <w:sz w:val="30"/>
          <w:szCs w:val="30"/>
          <w:cs/>
        </w:rPr>
        <w:t xml:space="preserve"> </w:t>
      </w:r>
      <w:r w:rsidR="008E76F4" w:rsidRPr="002F79A7">
        <w:rPr>
          <w:rFonts w:ascii="Angsana New" w:hAnsi="Angsana New"/>
          <w:i/>
          <w:iCs/>
          <w:sz w:val="30"/>
          <w:szCs w:val="30"/>
        </w:rPr>
        <w:t>(256</w:t>
      </w:r>
      <w:r w:rsidR="00EB5F68">
        <w:rPr>
          <w:rFonts w:ascii="Angsana New" w:hAnsi="Angsana New"/>
          <w:i/>
          <w:iCs/>
          <w:sz w:val="30"/>
          <w:szCs w:val="30"/>
        </w:rPr>
        <w:t>7</w:t>
      </w:r>
      <w:r w:rsidR="008E76F4" w:rsidRPr="002F79A7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2F79A7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8E76F4" w:rsidRPr="005D5023">
        <w:rPr>
          <w:rFonts w:ascii="Angsana New" w:hAnsi="Angsana New"/>
          <w:i/>
          <w:iCs/>
          <w:sz w:val="30"/>
          <w:szCs w:val="30"/>
          <w:cs/>
        </w:rPr>
        <w:t xml:space="preserve">ละ </w:t>
      </w:r>
      <w:r w:rsidR="00EB5F68">
        <w:rPr>
          <w:rFonts w:ascii="Angsana New" w:hAnsi="Angsana New"/>
          <w:i/>
          <w:iCs/>
          <w:sz w:val="30"/>
          <w:szCs w:val="30"/>
        </w:rPr>
        <w:t>5.46</w:t>
      </w:r>
      <w:r w:rsidR="008E76F4" w:rsidRPr="005D5023">
        <w:rPr>
          <w:rFonts w:ascii="Angsana New" w:hAnsi="Angsana New"/>
          <w:i/>
          <w:iCs/>
          <w:sz w:val="30"/>
          <w:szCs w:val="30"/>
          <w:cs/>
        </w:rPr>
        <w:t xml:space="preserve"> และร้อยละ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B5F68">
        <w:rPr>
          <w:rFonts w:ascii="Angsana New" w:hAnsi="Angsana New"/>
          <w:i/>
          <w:iCs/>
          <w:sz w:val="30"/>
          <w:szCs w:val="30"/>
        </w:rPr>
        <w:t>5.87</w:t>
      </w:r>
      <w:r w:rsidR="008E76F4"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CE458C">
        <w:rPr>
          <w:rFonts w:ascii="Angsana New" w:hAnsi="Angsana New"/>
          <w:i/>
          <w:iCs/>
          <w:sz w:val="30"/>
          <w:szCs w:val="30"/>
        </w:rPr>
        <w:t>)</w:t>
      </w:r>
      <w:r w:rsidR="00F3778C" w:rsidRPr="00CE458C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CE458C">
        <w:rPr>
          <w:rFonts w:ascii="Angsana New" w:hAnsi="Angsana New"/>
          <w:sz w:val="30"/>
          <w:szCs w:val="30"/>
          <w:cs/>
        </w:rPr>
        <w:t>การเปลี่ยนแปลง</w:t>
      </w:r>
      <w:r w:rsidR="00B913FF">
        <w:rPr>
          <w:rFonts w:ascii="Angsana New" w:hAnsi="Angsana New"/>
          <w:sz w:val="30"/>
          <w:szCs w:val="30"/>
        </w:rPr>
        <w:t xml:space="preserve">        </w:t>
      </w:r>
      <w:r w:rsidR="00614789" w:rsidRPr="00CE458C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</w:t>
      </w:r>
      <w:r w:rsidR="00811EC9" w:rsidRPr="00CE458C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CE458C">
        <w:rPr>
          <w:rFonts w:ascii="Angsana New" w:hAnsi="Angsana New"/>
          <w:sz w:val="30"/>
          <w:szCs w:val="30"/>
          <w:cs/>
        </w:rPr>
        <w:t>ทางบัญชีและภาษี</w:t>
      </w:r>
    </w:p>
    <w:p w14:paraId="6364844A" w14:textId="0D72BADB" w:rsidR="0067027B" w:rsidRPr="00014C5A" w:rsidRDefault="0067027B" w:rsidP="0003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233F728" w14:textId="3DCAA4AC" w:rsidR="00DA46AF" w:rsidRPr="005876EB" w:rsidRDefault="00397A42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7F580D2" w14:textId="77777777" w:rsidR="00E135E0" w:rsidRPr="00014C5A" w:rsidRDefault="00E135E0" w:rsidP="00E1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826D7D" w14:textId="4E2EE434" w:rsidR="00E135E0" w:rsidRPr="00A73320" w:rsidRDefault="00E135E0" w:rsidP="00E1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73320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FAF3717" w14:textId="77777777" w:rsidR="00E135E0" w:rsidRPr="00014C5A" w:rsidRDefault="00E135E0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658803F" w14:textId="0AA9425B" w:rsidR="00E135E0" w:rsidRDefault="004A3884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A388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014C5A">
        <w:rPr>
          <w:rFonts w:ascii="Angsana New" w:hAnsi="Angsana New" w:hint="cs"/>
          <w:sz w:val="30"/>
          <w:szCs w:val="30"/>
          <w:cs/>
        </w:rPr>
        <w:t xml:space="preserve"> </w:t>
      </w:r>
      <w:r w:rsidRPr="004A3884">
        <w:rPr>
          <w:rFonts w:ascii="Angsana New" w:hAnsi="Angsana New"/>
          <w:sz w:val="30"/>
          <w:szCs w:val="30"/>
          <w:cs/>
        </w:rPr>
        <w:t>รวมถึง</w:t>
      </w:r>
      <w:r w:rsidRPr="004A3884">
        <w:rPr>
          <w:rFonts w:ascii="Angsana New" w:hAnsi="Angsana New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4A3884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0E6BD43" w14:textId="77777777" w:rsidR="004A3884" w:rsidRPr="00014C5A" w:rsidRDefault="004A3884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162FE0" w:rsidRPr="00ED3D80" w14:paraId="4BD2E9BF" w14:textId="77777777" w:rsidTr="00162FE0">
        <w:trPr>
          <w:tblHeader/>
        </w:trPr>
        <w:tc>
          <w:tcPr>
            <w:tcW w:w="1450" w:type="pct"/>
          </w:tcPr>
          <w:p w14:paraId="11BC71D0" w14:textId="77777777" w:rsidR="00162FE0" w:rsidRPr="00CD0D6F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566E60C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79417A6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5" w:type="pct"/>
            <w:gridSpan w:val="7"/>
          </w:tcPr>
          <w:p w14:paraId="564FBB57" w14:textId="6D30D70F" w:rsidR="00162FE0" w:rsidRPr="00162FE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A3884" w:rsidRPr="00ED3D80" w14:paraId="699C9E0E" w14:textId="77777777" w:rsidTr="003D7A76">
        <w:trPr>
          <w:tblHeader/>
        </w:trPr>
        <w:tc>
          <w:tcPr>
            <w:tcW w:w="1450" w:type="pct"/>
          </w:tcPr>
          <w:p w14:paraId="62FA7CB6" w14:textId="77777777" w:rsidR="004A3884" w:rsidRPr="00CD0D6F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3E8F3972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79B9066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45FF658E" w14:textId="0B5A539A" w:rsidR="004A3884" w:rsidRPr="00162FE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7" w:type="pct"/>
          </w:tcPr>
          <w:p w14:paraId="71E7E3E1" w14:textId="77777777" w:rsidR="004A3884" w:rsidRPr="00162FE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681E3322" w14:textId="44640E78" w:rsidR="004A3884" w:rsidRPr="00162FE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A3884" w:rsidRPr="00ED3D80" w14:paraId="00A92E88" w14:textId="77777777" w:rsidTr="003D7A76">
        <w:trPr>
          <w:tblHeader/>
        </w:trPr>
        <w:tc>
          <w:tcPr>
            <w:tcW w:w="1450" w:type="pct"/>
          </w:tcPr>
          <w:p w14:paraId="636DEE06" w14:textId="77777777" w:rsidR="004A3884" w:rsidRPr="00ED3D8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B51533F" w14:textId="77777777" w:rsidR="004A3884" w:rsidRPr="00103296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9F33D0D" w14:textId="77777777" w:rsidR="004A3884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4366307" w14:textId="77777777" w:rsidR="00162FE0" w:rsidRDefault="003314E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4E4">
              <w:rPr>
                <w:rFonts w:ascii="Angsana New" w:hAnsi="Angsana New"/>
                <w:sz w:val="30"/>
                <w:szCs w:val="30"/>
                <w:cs/>
              </w:rPr>
              <w:t>เครื่องมือ</w:t>
            </w:r>
          </w:p>
          <w:p w14:paraId="5F4DEA58" w14:textId="77777777" w:rsidR="00162FE0" w:rsidRDefault="003314E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  <w:p w14:paraId="6C63A114" w14:textId="77777777" w:rsidR="00162FE0" w:rsidRDefault="003314E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</w:p>
          <w:p w14:paraId="1379F929" w14:textId="334EAD85" w:rsidR="004A3884" w:rsidRPr="002F4B0F" w:rsidRDefault="003314E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28" w:type="pct"/>
            <w:vAlign w:val="center"/>
          </w:tcPr>
          <w:p w14:paraId="495860C7" w14:textId="77777777" w:rsidR="004A3884" w:rsidRPr="002F4B0F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AD46CE8" w14:textId="77777777" w:rsidR="004A3884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03213F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057DA9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F032D79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B126F3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8585B0" w14:textId="1F00DD52" w:rsidR="00162FE0" w:rsidRPr="002F4B0F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14:paraId="43669125" w14:textId="77777777" w:rsidR="004A3884" w:rsidRPr="002F4B0F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84D6A3C" w14:textId="77777777" w:rsidR="004A3884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6AA684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35DEF0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232CCA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CE4DB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DB1AF9" w14:textId="77222519" w:rsidR="00162FE0" w:rsidRPr="002F4B0F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  <w:vAlign w:val="center"/>
          </w:tcPr>
          <w:p w14:paraId="00A696D5" w14:textId="77777777" w:rsidR="004A3884" w:rsidRPr="002F4B0F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20EC08" w14:textId="77777777" w:rsidR="004A3884" w:rsidRDefault="004A388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2EBA4BC1" w14:textId="77777777" w:rsidR="00162FE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7EC9E81" w14:textId="77777777" w:rsidR="00162FE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859CC38" w14:textId="77777777" w:rsidR="00162FE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54F4A793" w14:textId="77777777" w:rsidR="00162FE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11F50ABA" w14:textId="5A615138" w:rsidR="00162FE0" w:rsidRPr="002F4B0F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A3884" w:rsidRPr="00ED3D80" w14:paraId="434E2F81" w14:textId="77777777" w:rsidTr="003D7A76">
        <w:trPr>
          <w:tblHeader/>
        </w:trPr>
        <w:tc>
          <w:tcPr>
            <w:tcW w:w="1450" w:type="pct"/>
          </w:tcPr>
          <w:p w14:paraId="756AD5C8" w14:textId="77777777" w:rsidR="004A3884" w:rsidRPr="00ED3D8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E984EF6" w14:textId="77777777" w:rsidR="004A3884" w:rsidRPr="00ED3D80" w:rsidRDefault="004A3884" w:rsidP="003D7A7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419ECFC" w14:textId="77777777" w:rsidR="004A3884" w:rsidRPr="00ED3D80" w:rsidRDefault="004A3884" w:rsidP="003D7A7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01A5738A" w14:textId="77777777" w:rsidR="004A3884" w:rsidRPr="00ED3D80" w:rsidRDefault="004A3884" w:rsidP="003D7A7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A3884" w:rsidRPr="00ED3D80" w14:paraId="22749DD3" w14:textId="77777777" w:rsidTr="003D7A76">
        <w:tc>
          <w:tcPr>
            <w:tcW w:w="2035" w:type="pct"/>
            <w:gridSpan w:val="3"/>
          </w:tcPr>
          <w:p w14:paraId="29812E73" w14:textId="17264336" w:rsidR="004A3884" w:rsidRPr="00B32767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67" w:type="pct"/>
          </w:tcPr>
          <w:p w14:paraId="5BDFB4C3" w14:textId="77777777" w:rsidR="004A3884" w:rsidRPr="002D12BB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0268584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0DCE947" w14:textId="77777777" w:rsidR="004A3884" w:rsidRPr="001853EE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EE17D8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A158525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6A1C7D1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77B5B92" w14:textId="77777777" w:rsidR="004A3884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884" w:rsidRPr="00ED3D80" w14:paraId="291B1073" w14:textId="77777777" w:rsidTr="003D7A76">
        <w:tc>
          <w:tcPr>
            <w:tcW w:w="2035" w:type="pct"/>
            <w:gridSpan w:val="3"/>
          </w:tcPr>
          <w:p w14:paraId="6ED75A74" w14:textId="1A2B0F72" w:rsidR="004A3884" w:rsidRP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62F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667" w:type="pct"/>
          </w:tcPr>
          <w:p w14:paraId="56B5F3D3" w14:textId="77777777" w:rsidR="004A3884" w:rsidRPr="002D12BB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D57BDD8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A1AD94A" w14:textId="70CEC990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0ED337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AC98499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F0D473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131BB6" w14:textId="31ED1F19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FE0" w:rsidRPr="00ED3D80" w14:paraId="18FD8144" w14:textId="77777777" w:rsidTr="003D7A76">
        <w:tc>
          <w:tcPr>
            <w:tcW w:w="2035" w:type="pct"/>
            <w:gridSpan w:val="3"/>
          </w:tcPr>
          <w:p w14:paraId="3A7AF7FD" w14:textId="16531D61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67" w:type="pct"/>
          </w:tcPr>
          <w:p w14:paraId="1A886C2B" w14:textId="22136432" w:rsidR="00162FE0" w:rsidRPr="002D12BB" w:rsidRDefault="00B95C87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28" w:type="pct"/>
          </w:tcPr>
          <w:p w14:paraId="7EAA7D7E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9D3CBD" w14:textId="2132FAB5" w:rsidR="00162FE0" w:rsidRPr="00ED3D80" w:rsidRDefault="00B95C87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47" w:type="pct"/>
          </w:tcPr>
          <w:p w14:paraId="44300324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0F545E3" w14:textId="1C15B2FF" w:rsidR="00162FE0" w:rsidRPr="00ED3D80" w:rsidRDefault="00B95C87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40" w:type="pct"/>
          </w:tcPr>
          <w:p w14:paraId="5C86C5B8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95BFCC9" w14:textId="6B34C8E7" w:rsidR="00162FE0" w:rsidRPr="00ED3D80" w:rsidRDefault="00B95C87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4A3884" w:rsidRPr="00ED3D80" w14:paraId="643782D0" w14:textId="77777777" w:rsidTr="003D7A76">
        <w:tc>
          <w:tcPr>
            <w:tcW w:w="2035" w:type="pct"/>
            <w:gridSpan w:val="3"/>
          </w:tcPr>
          <w:p w14:paraId="0E52E4DF" w14:textId="0494623A" w:rsidR="004A3884" w:rsidRPr="00ED3D8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D22F15E" w14:textId="77777777" w:rsidR="004A3884" w:rsidRPr="002D12BB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0925905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96E05A8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DBED00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C1FF336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0C25321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9FC0423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FE0" w:rsidRPr="00ED3D80" w14:paraId="1F2545C3" w14:textId="77777777" w:rsidTr="003D7A76">
        <w:tc>
          <w:tcPr>
            <w:tcW w:w="2035" w:type="pct"/>
            <w:gridSpan w:val="3"/>
          </w:tcPr>
          <w:p w14:paraId="27E7258B" w14:textId="6B1D0117" w:rsidR="00162FE0" w:rsidRPr="00B32767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67" w:type="pct"/>
          </w:tcPr>
          <w:p w14:paraId="699805B5" w14:textId="77777777" w:rsidR="00162FE0" w:rsidRPr="002D12BB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81FE426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A802ECA" w14:textId="77777777" w:rsidR="00162FE0" w:rsidRPr="001853EE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8FE2EF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501C5B6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0ABD9F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71942D1" w14:textId="77777777" w:rsidR="00162FE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FE0" w:rsidRPr="00ED3D80" w14:paraId="7E9B8048" w14:textId="77777777" w:rsidTr="003D7A76">
        <w:tc>
          <w:tcPr>
            <w:tcW w:w="2035" w:type="pct"/>
            <w:gridSpan w:val="3"/>
          </w:tcPr>
          <w:p w14:paraId="73F20ACD" w14:textId="646A793D" w:rsidR="00162FE0" w:rsidRPr="00ED3D8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F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667" w:type="pct"/>
          </w:tcPr>
          <w:p w14:paraId="279546D2" w14:textId="77777777" w:rsidR="00162FE0" w:rsidRPr="002D12BB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CAB2F1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F3F9A6D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13F708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6F8A090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B345FB2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3481007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FE0" w:rsidRPr="00ED3D80" w14:paraId="75AE7035" w14:textId="77777777" w:rsidTr="003D7A76">
        <w:tc>
          <w:tcPr>
            <w:tcW w:w="2035" w:type="pct"/>
            <w:gridSpan w:val="3"/>
          </w:tcPr>
          <w:p w14:paraId="40A24612" w14:textId="63BA110B" w:rsidR="00162FE0" w:rsidRPr="00ED3D8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67" w:type="pct"/>
          </w:tcPr>
          <w:p w14:paraId="2C66F895" w14:textId="5E90933E" w:rsidR="00162FE0" w:rsidRPr="002D12BB" w:rsidRDefault="00A40938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28" w:type="pct"/>
          </w:tcPr>
          <w:p w14:paraId="055B3005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64DD2A9" w14:textId="1CF37B9F" w:rsidR="00162FE0" w:rsidRPr="00ED3D80" w:rsidRDefault="00A40938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47" w:type="pct"/>
          </w:tcPr>
          <w:p w14:paraId="429762A1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4AF8E09" w14:textId="5E0B5042" w:rsidR="00162FE0" w:rsidRPr="00ED3D80" w:rsidRDefault="00A40938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40" w:type="pct"/>
          </w:tcPr>
          <w:p w14:paraId="1DE8B70E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3C34804" w14:textId="584C2A37" w:rsidR="00162FE0" w:rsidRPr="00ED3D80" w:rsidRDefault="00A40938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</w:tr>
    </w:tbl>
    <w:p w14:paraId="0C20138E" w14:textId="34A231DA" w:rsidR="00403396" w:rsidRPr="00403396" w:rsidRDefault="00403396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403396">
        <w:rPr>
          <w:rFonts w:ascii="Angsana New" w:hAnsi="Angsana New"/>
          <w:spacing w:val="-6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rPr>
          <w:rFonts w:ascii="Angsana New" w:hAnsi="Angsana New"/>
          <w:spacing w:val="-6"/>
          <w:sz w:val="30"/>
          <w:szCs w:val="30"/>
        </w:rPr>
        <w:t xml:space="preserve">                            </w:t>
      </w:r>
      <w:r w:rsidRPr="00403396">
        <w:rPr>
          <w:rFonts w:ascii="Angsana New" w:hAnsi="Angsana New"/>
          <w:spacing w:val="-6"/>
          <w:sz w:val="30"/>
          <w:szCs w:val="30"/>
          <w:cs/>
        </w:rPr>
        <w:t>งบฐานะการเงิน</w:t>
      </w:r>
    </w:p>
    <w:p w14:paraId="647A337B" w14:textId="77777777" w:rsidR="00403396" w:rsidRDefault="00403396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afa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CC340C" w:rsidRPr="00CC340C" w14:paraId="43E968A0" w14:textId="77777777" w:rsidTr="003D7A76">
        <w:trPr>
          <w:tblHeader/>
        </w:trPr>
        <w:tc>
          <w:tcPr>
            <w:tcW w:w="2430" w:type="dxa"/>
            <w:vAlign w:val="bottom"/>
          </w:tcPr>
          <w:p w14:paraId="00F24280" w14:textId="77777777" w:rsidR="00CC340C" w:rsidRPr="00CC340C" w:rsidRDefault="00CC340C" w:rsidP="003D7A7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C340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8EDD72E" w14:textId="77777777" w:rsidR="00CC340C" w:rsidRPr="00CC340C" w:rsidRDefault="00CC340C" w:rsidP="003D7A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764DFC6" w14:textId="77777777" w:rsidR="00CC340C" w:rsidRPr="00CC340C" w:rsidRDefault="00CC340C" w:rsidP="003D7A76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C340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C340C" w:rsidRPr="00CC340C" w14:paraId="5F9B513B" w14:textId="77777777" w:rsidTr="003D7A76">
        <w:tc>
          <w:tcPr>
            <w:tcW w:w="2430" w:type="dxa"/>
          </w:tcPr>
          <w:p w14:paraId="6C5F96B7" w14:textId="173CB6BF" w:rsidR="00CC340C" w:rsidRPr="00CC340C" w:rsidRDefault="00CC340C" w:rsidP="003D7A7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C340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  <w:r w:rsidR="003D14A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A25ED75" w14:textId="77777777" w:rsidR="00CC340C" w:rsidRPr="00CC340C" w:rsidRDefault="00CC340C" w:rsidP="003D7A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0C136877" w14:textId="4FF83B97" w:rsidR="00CC340C" w:rsidRPr="003D14AA" w:rsidRDefault="003D14AA" w:rsidP="003D14AA">
            <w:pPr>
              <w:pStyle w:val="block"/>
              <w:spacing w:after="0" w:line="240" w:lineRule="auto"/>
              <w:ind w:left="200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D14A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6F7FA202" w14:textId="77777777" w:rsidR="00CC340C" w:rsidRDefault="00CC340C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32B09FC" w14:textId="3C2E713E" w:rsidR="00E479D1" w:rsidRPr="00CE458C" w:rsidRDefault="00E479D1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652AEFDF" w14:textId="77777777" w:rsidR="00E479D1" w:rsidRPr="00CE07A4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CE458C" w14:paraId="0FC6203E" w14:textId="77777777" w:rsidTr="004D67BE">
        <w:trPr>
          <w:tblHeader/>
        </w:trPr>
        <w:tc>
          <w:tcPr>
            <w:tcW w:w="3367" w:type="pct"/>
          </w:tcPr>
          <w:p w14:paraId="3B412A5C" w14:textId="77777777" w:rsidR="005222D6" w:rsidRPr="005222D6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629F88A2" w:rsidR="005222D6" w:rsidRPr="005222D6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30F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730F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61B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5E226408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14:paraId="4FE20957" w14:textId="77777777" w:rsidTr="00014C5A">
        <w:trPr>
          <w:tblHeader/>
        </w:trPr>
        <w:tc>
          <w:tcPr>
            <w:tcW w:w="3367" w:type="pct"/>
          </w:tcPr>
          <w:p w14:paraId="3ECFB65A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14:paraId="5DA0AB6A" w14:textId="77777777" w:rsidTr="004D67BE">
        <w:tc>
          <w:tcPr>
            <w:tcW w:w="3367" w:type="pct"/>
          </w:tcPr>
          <w:p w14:paraId="2D8D2380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5222D6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2D6" w:rsidRPr="00CE458C" w14:paraId="3E79099B" w14:textId="77777777" w:rsidTr="00014C5A">
        <w:tc>
          <w:tcPr>
            <w:tcW w:w="3367" w:type="pct"/>
          </w:tcPr>
          <w:p w14:paraId="4DB9F556" w14:textId="4E299146" w:rsidR="005222D6" w:rsidRPr="00CE458C" w:rsidRDefault="00B6314F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314F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/>
          </w:tcPr>
          <w:p w14:paraId="7205CFC3" w14:textId="34F88B8D" w:rsidR="005222D6" w:rsidRPr="00CE458C" w:rsidRDefault="0046441D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2,144</w:t>
            </w:r>
          </w:p>
        </w:tc>
        <w:tc>
          <w:tcPr>
            <w:tcW w:w="163" w:type="pct"/>
          </w:tcPr>
          <w:p w14:paraId="64005EC7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D40EAB4" w14:textId="12C428BA" w:rsidR="005222D6" w:rsidRPr="005222D6" w:rsidRDefault="0046441D" w:rsidP="00176CC9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</w:p>
        </w:tc>
      </w:tr>
      <w:tr w:rsidR="0062319F" w:rsidRPr="00CE458C" w14:paraId="7B6BA367" w14:textId="77777777" w:rsidTr="004D67BE">
        <w:tc>
          <w:tcPr>
            <w:tcW w:w="3367" w:type="pct"/>
          </w:tcPr>
          <w:p w14:paraId="0970A6C5" w14:textId="77777777" w:rsidR="0062319F" w:rsidRPr="00CE458C" w:rsidRDefault="0062319F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41BA919B" w14:textId="77777777" w:rsidR="0062319F" w:rsidRPr="00CE458C" w:rsidRDefault="0062319F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2D70D06F" w14:textId="77777777" w:rsidR="0062319F" w:rsidRPr="00CE458C" w:rsidRDefault="0062319F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5BF90618" w14:textId="77777777" w:rsidR="0062319F" w:rsidRPr="005222D6" w:rsidRDefault="0062319F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14:paraId="42A2216F" w14:textId="77777777" w:rsidTr="004D67BE">
        <w:tc>
          <w:tcPr>
            <w:tcW w:w="3367" w:type="pct"/>
          </w:tcPr>
          <w:p w14:paraId="4F4266AD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4169DA02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14DD4C6E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8C9D94D" w14:textId="77777777" w:rsidR="005222D6" w:rsidRPr="005222D6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14:paraId="6001C2D5" w14:textId="77777777" w:rsidTr="004D67BE">
        <w:tc>
          <w:tcPr>
            <w:tcW w:w="3367" w:type="pct"/>
          </w:tcPr>
          <w:p w14:paraId="60E97D95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742" w:type="pct"/>
          </w:tcPr>
          <w:p w14:paraId="7883AA4C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6E291866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999E562" w14:textId="77777777" w:rsidR="005222D6" w:rsidRPr="009D0DD3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14:paraId="1A6BD138" w14:textId="77777777" w:rsidTr="004E418C">
        <w:tc>
          <w:tcPr>
            <w:tcW w:w="3367" w:type="pct"/>
          </w:tcPr>
          <w:p w14:paraId="3E9C443D" w14:textId="6FD3896A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014C5A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742" w:type="pct"/>
            <w:shd w:val="clear" w:color="auto" w:fill="FFFFFF"/>
            <w:vAlign w:val="bottom"/>
          </w:tcPr>
          <w:p w14:paraId="0BF2B05B" w14:textId="574C3962" w:rsidR="007D465C" w:rsidRPr="00600CDF" w:rsidRDefault="00600CDF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00CDF">
              <w:rPr>
                <w:rFonts w:ascii="Angsana New" w:hAnsi="Angsana New"/>
                <w:sz w:val="30"/>
                <w:szCs w:val="30"/>
              </w:rPr>
              <w:t>12</w:t>
            </w:r>
            <w:r w:rsidR="0046441D" w:rsidRPr="00600CDF">
              <w:rPr>
                <w:rFonts w:ascii="Angsana New" w:hAnsi="Angsana New"/>
                <w:sz w:val="30"/>
                <w:szCs w:val="30"/>
              </w:rPr>
              <w:t>,</w:t>
            </w:r>
            <w:r w:rsidRPr="00600CDF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163" w:type="pct"/>
            <w:vAlign w:val="bottom"/>
          </w:tcPr>
          <w:p w14:paraId="78643E84" w14:textId="77777777" w:rsidR="007D465C" w:rsidRPr="00600CDF" w:rsidRDefault="007D465C" w:rsidP="007D46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38BF3548" w14:textId="2D650561" w:rsidR="007D465C" w:rsidRPr="00600CDF" w:rsidRDefault="0046441D" w:rsidP="006B112B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00CDF">
              <w:rPr>
                <w:rFonts w:ascii="Angsana New" w:hAnsi="Angsana New"/>
                <w:sz w:val="30"/>
                <w:szCs w:val="30"/>
              </w:rPr>
              <w:t>4</w:t>
            </w:r>
            <w:r w:rsidR="00600CDF" w:rsidRPr="00600CDF">
              <w:rPr>
                <w:rFonts w:ascii="Angsana New" w:hAnsi="Angsana New"/>
                <w:sz w:val="30"/>
                <w:szCs w:val="30"/>
              </w:rPr>
              <w:t>,</w:t>
            </w:r>
            <w:r w:rsidRPr="00600CDF">
              <w:rPr>
                <w:rFonts w:ascii="Angsana New" w:hAnsi="Angsana New"/>
                <w:sz w:val="30"/>
                <w:szCs w:val="30"/>
              </w:rPr>
              <w:t>8</w:t>
            </w:r>
            <w:r w:rsidR="00600CDF" w:rsidRPr="00600CDF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7D465C" w:rsidRPr="00CE458C" w14:paraId="4A4739DA" w14:textId="77777777" w:rsidTr="004D67BE">
        <w:tc>
          <w:tcPr>
            <w:tcW w:w="3367" w:type="pct"/>
          </w:tcPr>
          <w:p w14:paraId="3545FE74" w14:textId="799A9F15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="00014C5A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CE45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="00014C5A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742" w:type="pct"/>
            <w:shd w:val="clear" w:color="auto" w:fill="FFFFFF"/>
          </w:tcPr>
          <w:p w14:paraId="593F68F4" w14:textId="0D3204A0" w:rsidR="007D465C" w:rsidRPr="00600CDF" w:rsidRDefault="00600CDF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00CDF">
              <w:rPr>
                <w:rFonts w:ascii="Angsana New" w:hAnsi="Angsana New"/>
                <w:sz w:val="30"/>
                <w:szCs w:val="30"/>
              </w:rPr>
              <w:t>2,195</w:t>
            </w:r>
          </w:p>
        </w:tc>
        <w:tc>
          <w:tcPr>
            <w:tcW w:w="163" w:type="pct"/>
            <w:vAlign w:val="bottom"/>
          </w:tcPr>
          <w:p w14:paraId="70AA370C" w14:textId="77777777" w:rsidR="007D465C" w:rsidRPr="00600CDF" w:rsidRDefault="007D465C" w:rsidP="007D46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D0EC277" w14:textId="4A02775C" w:rsidR="007D465C" w:rsidRPr="00600CDF" w:rsidRDefault="0046441D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00CDF">
              <w:rPr>
                <w:rFonts w:ascii="Angsana New" w:hAnsi="Angsana New"/>
                <w:sz w:val="30"/>
                <w:szCs w:val="30"/>
              </w:rPr>
              <w:t>1,</w:t>
            </w:r>
            <w:r w:rsidR="00600CDF" w:rsidRPr="00600CDF">
              <w:rPr>
                <w:rFonts w:ascii="Angsana New" w:hAnsi="Angsana New"/>
                <w:sz w:val="30"/>
                <w:szCs w:val="30"/>
              </w:rPr>
              <w:t>192</w:t>
            </w:r>
          </w:p>
        </w:tc>
      </w:tr>
      <w:tr w:rsidR="007D465C" w:rsidRPr="00CE458C" w14:paraId="391CBDC9" w14:textId="77777777" w:rsidTr="004D67BE">
        <w:tc>
          <w:tcPr>
            <w:tcW w:w="3367" w:type="pct"/>
          </w:tcPr>
          <w:p w14:paraId="29834C3E" w14:textId="77777777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10BD84" w14:textId="62BAD6BA" w:rsidR="007D465C" w:rsidRPr="00600CDF" w:rsidRDefault="0046441D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0CDF">
              <w:rPr>
                <w:rFonts w:ascii="Angsana New" w:hAnsi="Angsana New"/>
                <w:b/>
                <w:bCs/>
                <w:sz w:val="30"/>
                <w:szCs w:val="30"/>
              </w:rPr>
              <w:t>14,</w:t>
            </w:r>
            <w:r w:rsidR="00600CDF" w:rsidRPr="00600CDF"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163" w:type="pct"/>
            <w:vAlign w:val="bottom"/>
          </w:tcPr>
          <w:p w14:paraId="7643465E" w14:textId="77777777" w:rsidR="007D465C" w:rsidRPr="00600CDF" w:rsidRDefault="007D465C" w:rsidP="007D46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DEF870D" w14:textId="006D3217" w:rsidR="007D465C" w:rsidRPr="00600CDF" w:rsidRDefault="0046441D" w:rsidP="006B112B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0CDF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600CDF" w:rsidRPr="00600CDF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</w:tr>
      <w:tr w:rsidR="007D465C" w:rsidRPr="00CE458C" w14:paraId="35D35D94" w14:textId="77777777" w:rsidTr="004D67BE">
        <w:tc>
          <w:tcPr>
            <w:tcW w:w="3367" w:type="pct"/>
          </w:tcPr>
          <w:p w14:paraId="1EA9AD7A" w14:textId="77777777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6E70D28C" w14:textId="77777777" w:rsidR="007D465C" w:rsidRPr="00CE458C" w:rsidRDefault="007D465C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794A2BA8" w14:textId="77777777" w:rsidR="007D465C" w:rsidRPr="00CE458C" w:rsidRDefault="007D465C" w:rsidP="007D46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2D79D454" w14:textId="77777777" w:rsidR="007D465C" w:rsidRPr="009D0DD3" w:rsidRDefault="007D465C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14:paraId="32FC0DB2" w14:textId="77777777" w:rsidTr="004D67BE">
        <w:tc>
          <w:tcPr>
            <w:tcW w:w="3367" w:type="pct"/>
          </w:tcPr>
          <w:p w14:paraId="08B9C00D" w14:textId="1834F521" w:rsidR="007D465C" w:rsidRPr="00CF3830" w:rsidRDefault="007D465C" w:rsidP="007D46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4C6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F824AC" w:rsidRPr="004C6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C6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/>
          </w:tcPr>
          <w:p w14:paraId="5909588F" w14:textId="77777777" w:rsidR="007D465C" w:rsidRPr="00CE458C" w:rsidRDefault="007D465C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7D465C" w:rsidRPr="00CE458C" w:rsidRDefault="007D465C" w:rsidP="007D46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7A729D2" w14:textId="77777777" w:rsidR="007D465C" w:rsidRPr="009D0DD3" w:rsidRDefault="007D465C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46441D" w:rsidRPr="00CE458C" w14:paraId="5AFE0186" w14:textId="77777777" w:rsidTr="004D67BE">
        <w:tc>
          <w:tcPr>
            <w:tcW w:w="3367" w:type="pct"/>
          </w:tcPr>
          <w:p w14:paraId="7087F36C" w14:textId="41A61C60" w:rsidR="0046441D" w:rsidRPr="00CF3830" w:rsidRDefault="00014C5A" w:rsidP="00464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14C5A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  <w:r w:rsidR="0046441D" w:rsidRPr="00BA28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42" w:type="pct"/>
            <w:shd w:val="clear" w:color="auto" w:fill="FFFFFF"/>
          </w:tcPr>
          <w:p w14:paraId="2A925788" w14:textId="7D1AD816" w:rsidR="0046441D" w:rsidRPr="0046441D" w:rsidRDefault="0046441D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46441D">
              <w:rPr>
                <w:rFonts w:ascii="Angsana New" w:hAnsi="Angsana New"/>
                <w:sz w:val="30"/>
                <w:szCs w:val="30"/>
              </w:rPr>
              <w:t>217,831</w:t>
            </w:r>
          </w:p>
        </w:tc>
        <w:tc>
          <w:tcPr>
            <w:tcW w:w="163" w:type="pct"/>
            <w:vAlign w:val="bottom"/>
          </w:tcPr>
          <w:p w14:paraId="4B34D4BF" w14:textId="77777777" w:rsidR="0046441D" w:rsidRPr="0046441D" w:rsidRDefault="0046441D" w:rsidP="00464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05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44D28325" w14:textId="27B1279E" w:rsidR="0046441D" w:rsidRPr="0046441D" w:rsidRDefault="0046441D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41D">
              <w:rPr>
                <w:rFonts w:ascii="Angsana New" w:hAnsi="Angsana New"/>
                <w:sz w:val="30"/>
                <w:szCs w:val="30"/>
              </w:rPr>
              <w:t>217,831</w:t>
            </w:r>
          </w:p>
        </w:tc>
      </w:tr>
      <w:tr w:rsidR="0046441D" w:rsidRPr="00CE458C" w14:paraId="3DDEB34B" w14:textId="77777777" w:rsidTr="00BA28E0">
        <w:tc>
          <w:tcPr>
            <w:tcW w:w="3367" w:type="pct"/>
            <w:shd w:val="clear" w:color="auto" w:fill="auto"/>
          </w:tcPr>
          <w:p w14:paraId="0AA6262E" w14:textId="77777777" w:rsidR="0046441D" w:rsidRPr="00CE458C" w:rsidRDefault="0046441D" w:rsidP="0046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23137540" w14:textId="3EECEAEF" w:rsidR="0046441D" w:rsidRPr="0046441D" w:rsidRDefault="001C2E46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="0046441D" w:rsidRPr="0046441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163" w:type="pct"/>
            <w:vAlign w:val="bottom"/>
          </w:tcPr>
          <w:p w14:paraId="3C85D71E" w14:textId="77777777" w:rsidR="0046441D" w:rsidRPr="0046441D" w:rsidRDefault="0046441D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759A5C95" w14:textId="3D073716" w:rsidR="0046441D" w:rsidRPr="0046441D" w:rsidRDefault="001C2E46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46441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46441D" w:rsidRPr="00CE458C" w14:paraId="57BE602A" w14:textId="77777777" w:rsidTr="00BA28E0">
        <w:tc>
          <w:tcPr>
            <w:tcW w:w="3367" w:type="pct"/>
            <w:shd w:val="clear" w:color="auto" w:fill="auto"/>
          </w:tcPr>
          <w:p w14:paraId="7945C0F7" w14:textId="4B7128EC" w:rsidR="0046441D" w:rsidRPr="00CE458C" w:rsidRDefault="0046441D" w:rsidP="0046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408C97B" w14:textId="2F3BFF05" w:rsidR="0046441D" w:rsidRPr="00CE458C" w:rsidRDefault="001C2E46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6441D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163" w:type="pct"/>
            <w:vAlign w:val="bottom"/>
          </w:tcPr>
          <w:p w14:paraId="60263000" w14:textId="77777777" w:rsidR="0046441D" w:rsidRPr="00CE458C" w:rsidRDefault="0046441D" w:rsidP="00464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40C524F" w14:textId="7FC8EAC9" w:rsidR="0046441D" w:rsidRPr="009D0DD3" w:rsidRDefault="001C2E46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308,718</w:t>
            </w:r>
          </w:p>
        </w:tc>
      </w:tr>
    </w:tbl>
    <w:p w14:paraId="6DE2B3D3" w14:textId="77777777" w:rsidR="0059018E" w:rsidRDefault="00590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DFD599" w14:textId="0125FB82" w:rsidR="0059018E" w:rsidRPr="0059018E" w:rsidRDefault="0059018E" w:rsidP="00962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59018E">
        <w:rPr>
          <w:rFonts w:ascii="Angsana New" w:hAnsi="Angsana New"/>
          <w:sz w:val="30"/>
          <w:szCs w:val="30"/>
          <w:cs/>
        </w:rPr>
        <w:t>ในระหว่างงวดสามเดือนสิ้นสุดวันที่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="009624B2">
        <w:rPr>
          <w:rFonts w:ascii="Angsana New" w:hAnsi="Angsana New" w:hint="cs"/>
          <w:sz w:val="30"/>
          <w:szCs w:val="30"/>
          <w:cs/>
        </w:rPr>
        <w:t xml:space="preserve"> มีนาคม</w:t>
      </w:r>
      <w:r>
        <w:rPr>
          <w:rFonts w:ascii="Angsana New" w:hAnsi="Angsana New"/>
          <w:sz w:val="30"/>
          <w:szCs w:val="30"/>
        </w:rPr>
        <w:t xml:space="preserve"> 2568</w:t>
      </w:r>
      <w:r w:rsidRPr="0059018E">
        <w:rPr>
          <w:rFonts w:ascii="Angsana New" w:hAnsi="Angsana New"/>
          <w:sz w:val="30"/>
          <w:szCs w:val="30"/>
          <w:cs/>
        </w:rPr>
        <w:t xml:space="preserve"> บริษัทได้นำเงินฝากธนาคาร</w:t>
      </w:r>
      <w:r w:rsidR="00631846" w:rsidRPr="0059018E">
        <w:rPr>
          <w:rFonts w:ascii="Angsana New" w:hAnsi="Angsana New"/>
          <w:sz w:val="30"/>
          <w:szCs w:val="30"/>
          <w:cs/>
        </w:rPr>
        <w:t xml:space="preserve">จำนวน </w:t>
      </w:r>
      <w:r w:rsidR="00631846" w:rsidRPr="0059018E">
        <w:rPr>
          <w:rFonts w:ascii="Angsana New" w:hAnsi="Angsana New"/>
          <w:sz w:val="30"/>
          <w:szCs w:val="30"/>
        </w:rPr>
        <w:t xml:space="preserve">6 </w:t>
      </w:r>
      <w:r w:rsidR="00631846" w:rsidRPr="0059018E">
        <w:rPr>
          <w:rFonts w:ascii="Angsana New" w:hAnsi="Angsana New"/>
          <w:sz w:val="30"/>
          <w:szCs w:val="30"/>
          <w:cs/>
        </w:rPr>
        <w:t>ล้านบาท</w:t>
      </w:r>
      <w:r w:rsidR="00631846">
        <w:rPr>
          <w:rFonts w:ascii="Angsana New" w:hAnsi="Angsana New"/>
          <w:sz w:val="30"/>
          <w:szCs w:val="30"/>
        </w:rPr>
        <w:t xml:space="preserve"> </w:t>
      </w:r>
      <w:r w:rsidR="00631846">
        <w:rPr>
          <w:rFonts w:ascii="Angsana New" w:hAnsi="Angsana New"/>
          <w:sz w:val="30"/>
          <w:szCs w:val="30"/>
          <w:cs/>
        </w:rPr>
        <w:br/>
      </w:r>
      <w:r w:rsidRPr="0059018E">
        <w:rPr>
          <w:rFonts w:ascii="Angsana New" w:hAnsi="Angsana New"/>
          <w:sz w:val="30"/>
          <w:szCs w:val="30"/>
          <w:cs/>
        </w:rPr>
        <w:t>เป็นหลักทรัพย์ค้ำประกันหนังสือค้ำประกันจากธนาคาร</w:t>
      </w:r>
      <w:r w:rsidR="009E6CCC">
        <w:rPr>
          <w:rFonts w:ascii="Angsana New" w:hAnsi="Angsana New" w:hint="cs"/>
          <w:sz w:val="30"/>
          <w:szCs w:val="30"/>
          <w:cs/>
        </w:rPr>
        <w:t>บางส่วน</w:t>
      </w:r>
      <w:r w:rsidR="00631846">
        <w:rPr>
          <w:rFonts w:ascii="Angsana New" w:hAnsi="Angsana New" w:hint="cs"/>
          <w:sz w:val="30"/>
          <w:szCs w:val="30"/>
          <w:cs/>
        </w:rPr>
        <w:t>ในวงเงินจำน</w:t>
      </w:r>
      <w:r w:rsidR="003E4C3C">
        <w:rPr>
          <w:rFonts w:ascii="Angsana New" w:hAnsi="Angsana New" w:hint="cs"/>
          <w:sz w:val="30"/>
          <w:szCs w:val="30"/>
          <w:cs/>
        </w:rPr>
        <w:t>ว</w:t>
      </w:r>
      <w:r w:rsidR="00631846">
        <w:rPr>
          <w:rFonts w:ascii="Angsana New" w:hAnsi="Angsana New" w:hint="cs"/>
          <w:sz w:val="30"/>
          <w:szCs w:val="30"/>
          <w:cs/>
        </w:rPr>
        <w:t xml:space="preserve">น </w:t>
      </w:r>
      <w:r w:rsidR="00631846">
        <w:rPr>
          <w:rFonts w:ascii="Angsana New" w:hAnsi="Angsana New"/>
          <w:sz w:val="30"/>
          <w:szCs w:val="30"/>
        </w:rPr>
        <w:t xml:space="preserve">20 </w:t>
      </w:r>
      <w:r w:rsidR="00631846">
        <w:rPr>
          <w:rFonts w:ascii="Angsana New" w:hAnsi="Angsana New" w:hint="cs"/>
          <w:sz w:val="30"/>
          <w:szCs w:val="30"/>
          <w:cs/>
        </w:rPr>
        <w:t>ล้านบาท</w:t>
      </w:r>
    </w:p>
    <w:p w14:paraId="3E4AA02A" w14:textId="2D19A51B" w:rsidR="00AF2161" w:rsidRDefault="00AF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484883D" w14:textId="1AE42ACC" w:rsidR="00730F80" w:rsidRDefault="00730F80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D36935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7769CD3F" w14:textId="7B6B6AB7" w:rsidR="00730F80" w:rsidRDefault="00730F80" w:rsidP="00730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4E4A18F2" w14:textId="51DE7A81" w:rsidR="00BA28E0" w:rsidRPr="0072090C" w:rsidRDefault="003134BB" w:rsidP="001D5290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090C">
        <w:rPr>
          <w:rFonts w:ascii="Angsana New" w:hAnsi="Angsana New"/>
          <w:sz w:val="30"/>
          <w:szCs w:val="30"/>
          <w:cs/>
        </w:rPr>
        <w:t>ในการประชุมสามัญ</w:t>
      </w:r>
      <w:r w:rsidR="004C6EE4" w:rsidRPr="0072090C">
        <w:rPr>
          <w:rFonts w:ascii="Angsana New" w:hAnsi="Angsana New" w:hint="cs"/>
          <w:sz w:val="30"/>
          <w:szCs w:val="30"/>
          <w:cs/>
        </w:rPr>
        <w:t>ประจำปี</w:t>
      </w:r>
      <w:r w:rsidRPr="0072090C">
        <w:rPr>
          <w:rFonts w:ascii="Angsana New" w:hAnsi="Angsana New"/>
          <w:sz w:val="30"/>
          <w:szCs w:val="30"/>
          <w:cs/>
        </w:rPr>
        <w:t>ผู้ถือหุ้น</w:t>
      </w:r>
      <w:r w:rsidR="004C6EE4" w:rsidRPr="0072090C">
        <w:rPr>
          <w:rFonts w:ascii="Angsana New" w:hAnsi="Angsana New" w:hint="cs"/>
          <w:sz w:val="30"/>
          <w:szCs w:val="30"/>
          <w:cs/>
        </w:rPr>
        <w:t xml:space="preserve">ของบริษัทเมื่อวันที่ </w:t>
      </w:r>
      <w:r w:rsidR="004C6EE4" w:rsidRPr="0072090C">
        <w:rPr>
          <w:rFonts w:ascii="Angsana New" w:hAnsi="Angsana New"/>
          <w:sz w:val="30"/>
          <w:szCs w:val="30"/>
        </w:rPr>
        <w:t xml:space="preserve">3 </w:t>
      </w:r>
      <w:r w:rsidR="004C6EE4" w:rsidRPr="0072090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C6EE4" w:rsidRPr="0072090C">
        <w:rPr>
          <w:rFonts w:ascii="Angsana New" w:hAnsi="Angsana New"/>
          <w:sz w:val="30"/>
          <w:szCs w:val="30"/>
        </w:rPr>
        <w:t>2568</w:t>
      </w:r>
      <w:r w:rsidRPr="0072090C">
        <w:rPr>
          <w:rFonts w:ascii="Angsana New" w:hAnsi="Angsana New"/>
          <w:sz w:val="30"/>
          <w:szCs w:val="30"/>
          <w:cs/>
        </w:rPr>
        <w:t xml:space="preserve"> </w:t>
      </w:r>
      <w:r w:rsidR="00E01F1B" w:rsidRPr="0072090C">
        <w:rPr>
          <w:rFonts w:ascii="Angsana New" w:hAnsi="Angsana New" w:hint="cs"/>
          <w:sz w:val="30"/>
          <w:szCs w:val="30"/>
          <w:cs/>
        </w:rPr>
        <w:t>ผู้ถือหุ้น</w:t>
      </w:r>
      <w:r w:rsidR="004C6EE4" w:rsidRPr="0072090C">
        <w:rPr>
          <w:rFonts w:ascii="Angsana New" w:hAnsi="Angsana New" w:hint="cs"/>
          <w:sz w:val="30"/>
          <w:szCs w:val="30"/>
          <w:cs/>
        </w:rPr>
        <w:t>มีมติ</w:t>
      </w:r>
      <w:r w:rsidRPr="0072090C">
        <w:rPr>
          <w:rFonts w:ascii="Angsana New" w:hAnsi="Angsana New"/>
          <w:sz w:val="30"/>
          <w:szCs w:val="30"/>
          <w:cs/>
        </w:rPr>
        <w:t>อนุมัติ</w:t>
      </w:r>
      <w:r w:rsidR="004C6EE4" w:rsidRPr="0072090C">
        <w:rPr>
          <w:rFonts w:ascii="Angsana New" w:hAnsi="Angsana New" w:hint="cs"/>
          <w:sz w:val="30"/>
          <w:szCs w:val="30"/>
          <w:cs/>
        </w:rPr>
        <w:t>การจัดสรรกำไร</w:t>
      </w:r>
      <w:r w:rsidR="001D5290">
        <w:rPr>
          <w:rFonts w:ascii="Angsana New" w:hAnsi="Angsana New" w:hint="cs"/>
          <w:sz w:val="30"/>
          <w:szCs w:val="30"/>
          <w:cs/>
        </w:rPr>
        <w:t xml:space="preserve">จากผลการดำเนินงานสำหรับปี </w:t>
      </w:r>
      <w:r w:rsidR="001D5290">
        <w:rPr>
          <w:rFonts w:ascii="Angsana New" w:hAnsi="Angsana New"/>
          <w:sz w:val="30"/>
          <w:szCs w:val="30"/>
        </w:rPr>
        <w:t xml:space="preserve">2567 </w:t>
      </w:r>
      <w:r w:rsidR="001D5290">
        <w:rPr>
          <w:rFonts w:ascii="Angsana New" w:hAnsi="Angsana New" w:hint="cs"/>
          <w:sz w:val="30"/>
          <w:szCs w:val="30"/>
          <w:cs/>
        </w:rPr>
        <w:t xml:space="preserve">และกำไรสะสม </w:t>
      </w:r>
      <w:r w:rsidR="004C6EE4" w:rsidRPr="0072090C">
        <w:rPr>
          <w:rFonts w:ascii="Angsana New" w:hAnsi="Angsana New" w:hint="cs"/>
          <w:sz w:val="30"/>
          <w:szCs w:val="30"/>
          <w:cs/>
        </w:rPr>
        <w:t xml:space="preserve">เป็นเงินปันผลในอัตราหุ้นละ </w:t>
      </w:r>
      <w:r w:rsidRPr="0072090C">
        <w:rPr>
          <w:rFonts w:ascii="Angsana New" w:hAnsi="Angsana New"/>
          <w:sz w:val="30"/>
          <w:szCs w:val="30"/>
        </w:rPr>
        <w:t>0.75</w:t>
      </w:r>
      <w:r w:rsidRPr="0072090C">
        <w:rPr>
          <w:rFonts w:ascii="Angsana New" w:hAnsi="Angsana New"/>
          <w:sz w:val="30"/>
          <w:szCs w:val="30"/>
          <w:cs/>
        </w:rPr>
        <w:t xml:space="preserve"> บาท เป็นจำนวน</w:t>
      </w:r>
      <w:r w:rsidR="001D5290">
        <w:rPr>
          <w:rFonts w:ascii="Angsana New" w:hAnsi="Angsana New" w:hint="cs"/>
          <w:sz w:val="30"/>
          <w:szCs w:val="30"/>
          <w:cs/>
        </w:rPr>
        <w:t>เงิน</w:t>
      </w:r>
      <w:r w:rsidRPr="0072090C">
        <w:rPr>
          <w:rFonts w:ascii="Angsana New" w:hAnsi="Angsana New"/>
          <w:sz w:val="30"/>
          <w:szCs w:val="30"/>
          <w:cs/>
        </w:rPr>
        <w:t xml:space="preserve"> </w:t>
      </w:r>
      <w:r w:rsidR="001D5290">
        <w:rPr>
          <w:rFonts w:ascii="Angsana New" w:hAnsi="Angsana New"/>
          <w:sz w:val="30"/>
          <w:szCs w:val="30"/>
        </w:rPr>
        <w:t>155.78</w:t>
      </w:r>
      <w:r w:rsidRPr="0072090C">
        <w:rPr>
          <w:rFonts w:ascii="Angsana New" w:hAnsi="Angsana New"/>
          <w:sz w:val="30"/>
          <w:szCs w:val="30"/>
          <w:cs/>
        </w:rPr>
        <w:t xml:space="preserve"> ล้านบาท</w:t>
      </w:r>
      <w:r w:rsidR="00CB06CE">
        <w:rPr>
          <w:rFonts w:ascii="Angsana New" w:hAnsi="Angsana New"/>
          <w:sz w:val="30"/>
          <w:szCs w:val="30"/>
        </w:rPr>
        <w:t xml:space="preserve"> </w:t>
      </w:r>
      <w:r w:rsidR="00CB06CE" w:rsidRPr="00CB06CE">
        <w:rPr>
          <w:rFonts w:ascii="Angsana New" w:hAnsi="Angsana New"/>
          <w:sz w:val="30"/>
          <w:szCs w:val="30"/>
          <w:cs/>
        </w:rPr>
        <w:t xml:space="preserve">อย่างไรก็ตาม บริษัทได้มีการจ่ายเงินปันผลระหว่างกาลในอัตราหุ้นละ </w:t>
      </w:r>
      <w:r w:rsidR="00CB06CE" w:rsidRPr="00CB06CE">
        <w:rPr>
          <w:rFonts w:ascii="Angsana New" w:hAnsi="Angsana New"/>
          <w:sz w:val="30"/>
          <w:szCs w:val="30"/>
        </w:rPr>
        <w:t xml:space="preserve">0.50 </w:t>
      </w:r>
      <w:r w:rsidR="00CB06CE" w:rsidRPr="00CB06CE">
        <w:rPr>
          <w:rFonts w:ascii="Angsana New" w:hAnsi="Angsana New"/>
          <w:sz w:val="30"/>
          <w:szCs w:val="30"/>
          <w:cs/>
        </w:rPr>
        <w:t xml:space="preserve">บาท สำหรับ </w:t>
      </w:r>
      <w:r w:rsidR="00CB06CE" w:rsidRPr="00CB06CE">
        <w:rPr>
          <w:rFonts w:ascii="Angsana New" w:hAnsi="Angsana New"/>
          <w:sz w:val="30"/>
          <w:szCs w:val="30"/>
        </w:rPr>
        <w:t xml:space="preserve">207.70 </w:t>
      </w:r>
      <w:r w:rsidR="00CB06CE" w:rsidRPr="00CB06CE">
        <w:rPr>
          <w:rFonts w:ascii="Angsana New" w:hAnsi="Angsana New"/>
          <w:sz w:val="30"/>
          <w:szCs w:val="30"/>
          <w:cs/>
        </w:rPr>
        <w:t xml:space="preserve">ล้านหุ้น คิดเป็นจำนวนเงิน </w:t>
      </w:r>
      <w:r w:rsidR="00CB06CE" w:rsidRPr="00CB06CE">
        <w:rPr>
          <w:rFonts w:ascii="Angsana New" w:hAnsi="Angsana New"/>
          <w:sz w:val="30"/>
          <w:szCs w:val="30"/>
        </w:rPr>
        <w:t xml:space="preserve">103.85 </w:t>
      </w:r>
      <w:r w:rsidR="00CB06CE" w:rsidRPr="00CB06CE">
        <w:rPr>
          <w:rFonts w:ascii="Angsana New" w:hAnsi="Angsana New"/>
          <w:sz w:val="30"/>
          <w:szCs w:val="30"/>
          <w:cs/>
        </w:rPr>
        <w:t xml:space="preserve">ล้านบาทแล้วเมื่อวันที่ </w:t>
      </w:r>
      <w:r w:rsidR="00CB06CE" w:rsidRPr="00CB06CE">
        <w:rPr>
          <w:rFonts w:ascii="Angsana New" w:hAnsi="Angsana New"/>
          <w:sz w:val="30"/>
          <w:szCs w:val="30"/>
        </w:rPr>
        <w:t xml:space="preserve">12 </w:t>
      </w:r>
      <w:r w:rsidR="00CB06CE" w:rsidRPr="00CB06CE">
        <w:rPr>
          <w:rFonts w:ascii="Angsana New" w:hAnsi="Angsana New"/>
          <w:sz w:val="30"/>
          <w:szCs w:val="30"/>
          <w:cs/>
        </w:rPr>
        <w:t xml:space="preserve">ธันวาคม </w:t>
      </w:r>
      <w:r w:rsidR="00CB06CE" w:rsidRPr="00CB06CE">
        <w:rPr>
          <w:rFonts w:ascii="Angsana New" w:hAnsi="Angsana New"/>
          <w:sz w:val="30"/>
          <w:szCs w:val="30"/>
        </w:rPr>
        <w:t xml:space="preserve">2567 </w:t>
      </w:r>
      <w:r w:rsidR="00CB06CE" w:rsidRPr="00CB06CE">
        <w:rPr>
          <w:rFonts w:ascii="Angsana New" w:hAnsi="Angsana New"/>
          <w:sz w:val="30"/>
          <w:szCs w:val="30"/>
          <w:cs/>
        </w:rPr>
        <w:t>และมีเงินปันผล</w:t>
      </w:r>
      <w:r w:rsidR="00B07812">
        <w:rPr>
          <w:rFonts w:ascii="Angsana New" w:hAnsi="Angsana New" w:hint="cs"/>
          <w:sz w:val="30"/>
          <w:szCs w:val="30"/>
          <w:cs/>
        </w:rPr>
        <w:t>ค้าง</w:t>
      </w:r>
      <w:r w:rsidR="00CB06CE" w:rsidRPr="00CB06CE">
        <w:rPr>
          <w:rFonts w:ascii="Angsana New" w:hAnsi="Angsana New"/>
          <w:sz w:val="30"/>
          <w:szCs w:val="30"/>
          <w:cs/>
        </w:rPr>
        <w:t xml:space="preserve">จ่ายคงเหลือในอัตราหุ้นละ </w:t>
      </w:r>
      <w:r w:rsidR="00CB06CE" w:rsidRPr="00CB06CE">
        <w:rPr>
          <w:rFonts w:ascii="Angsana New" w:hAnsi="Angsana New"/>
          <w:sz w:val="30"/>
          <w:szCs w:val="30"/>
        </w:rPr>
        <w:t xml:space="preserve">0.25 </w:t>
      </w:r>
      <w:r w:rsidR="00CB06CE" w:rsidRPr="00CB06CE">
        <w:rPr>
          <w:rFonts w:ascii="Angsana New" w:hAnsi="Angsana New"/>
          <w:sz w:val="30"/>
          <w:szCs w:val="30"/>
          <w:cs/>
        </w:rPr>
        <w:t>บาท คิดเป็นจำนวน</w:t>
      </w:r>
      <w:r w:rsidR="00CB06CE">
        <w:rPr>
          <w:rFonts w:ascii="Angsana New" w:hAnsi="Angsana New"/>
          <w:sz w:val="30"/>
          <w:szCs w:val="30"/>
        </w:rPr>
        <w:t xml:space="preserve"> </w:t>
      </w:r>
      <w:r w:rsidR="00CB06CE" w:rsidRPr="00CB06CE">
        <w:rPr>
          <w:rFonts w:ascii="Angsana New" w:hAnsi="Angsana New"/>
          <w:sz w:val="30"/>
          <w:szCs w:val="30"/>
        </w:rPr>
        <w:t xml:space="preserve">51.93 </w:t>
      </w:r>
      <w:r w:rsidR="00CB06CE" w:rsidRPr="00CB06C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2090C">
        <w:rPr>
          <w:rFonts w:ascii="Angsana New" w:hAnsi="Angsana New"/>
          <w:sz w:val="30"/>
          <w:szCs w:val="30"/>
          <w:cs/>
        </w:rPr>
        <w:t>เงินปันผลดังกล่าว</w:t>
      </w:r>
      <w:r w:rsidR="004C6EE4" w:rsidRPr="0072090C">
        <w:rPr>
          <w:rFonts w:ascii="Angsana New" w:hAnsi="Angsana New" w:hint="cs"/>
          <w:sz w:val="30"/>
          <w:szCs w:val="30"/>
          <w:cs/>
        </w:rPr>
        <w:t>จะจ่ายแก่ผู้ถือหุ้นใน</w:t>
      </w:r>
      <w:r w:rsidR="00D62C6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62C6F">
        <w:rPr>
          <w:rFonts w:ascii="Angsana New" w:hAnsi="Angsana New"/>
          <w:sz w:val="30"/>
          <w:szCs w:val="30"/>
        </w:rPr>
        <w:t xml:space="preserve">21 </w:t>
      </w:r>
      <w:r w:rsidRPr="0072090C">
        <w:rPr>
          <w:rFonts w:ascii="Angsana New" w:hAnsi="Angsana New"/>
          <w:sz w:val="30"/>
          <w:szCs w:val="30"/>
          <w:cs/>
        </w:rPr>
        <w:t xml:space="preserve">เมษายน </w:t>
      </w:r>
      <w:r w:rsidRPr="0072090C">
        <w:rPr>
          <w:rFonts w:ascii="Angsana New" w:hAnsi="Angsana New"/>
          <w:sz w:val="30"/>
          <w:szCs w:val="30"/>
        </w:rPr>
        <w:t>2568</w:t>
      </w:r>
    </w:p>
    <w:p w14:paraId="6077100A" w14:textId="77777777" w:rsidR="0072090C" w:rsidRDefault="0072090C" w:rsidP="001D5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6B7E88" w14:textId="7BD7AA00" w:rsidR="0072090C" w:rsidRDefault="009D1B20" w:rsidP="001D5290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090C">
        <w:rPr>
          <w:rFonts w:ascii="Angsana New" w:hAnsi="Angsana New"/>
          <w:sz w:val="30"/>
          <w:szCs w:val="30"/>
          <w:cs/>
        </w:rPr>
        <w:t>ในการประชุมสามัญ</w:t>
      </w:r>
      <w:r w:rsidRPr="0072090C">
        <w:rPr>
          <w:rFonts w:ascii="Angsana New" w:hAnsi="Angsana New" w:hint="cs"/>
          <w:sz w:val="30"/>
          <w:szCs w:val="30"/>
          <w:cs/>
        </w:rPr>
        <w:t>ประจำปี</w:t>
      </w:r>
      <w:r w:rsidRPr="0072090C">
        <w:rPr>
          <w:rFonts w:ascii="Angsana New" w:hAnsi="Angsana New"/>
          <w:sz w:val="30"/>
          <w:szCs w:val="30"/>
          <w:cs/>
        </w:rPr>
        <w:t>ผู้ถือหุ้น</w:t>
      </w:r>
      <w:r w:rsidRPr="0072090C">
        <w:rPr>
          <w:rFonts w:ascii="Angsana New" w:hAnsi="Angsana New" w:hint="cs"/>
          <w:sz w:val="30"/>
          <w:szCs w:val="30"/>
          <w:cs/>
        </w:rPr>
        <w:t>ของบริษัท</w:t>
      </w:r>
      <w:r w:rsidR="001D5290">
        <w:rPr>
          <w:rFonts w:ascii="Angsana New" w:hAnsi="Angsana New"/>
          <w:sz w:val="30"/>
          <w:szCs w:val="30"/>
        </w:rPr>
        <w:t xml:space="preserve"> </w:t>
      </w:r>
      <w:r w:rsidR="005F6D5B">
        <w:rPr>
          <w:rFonts w:ascii="Angsana New" w:hAnsi="Angsana New" w:hint="cs"/>
          <w:sz w:val="30"/>
          <w:szCs w:val="30"/>
          <w:cs/>
        </w:rPr>
        <w:t>เอสเอ็มดี</w:t>
      </w:r>
      <w:r w:rsidR="001A5F0F">
        <w:rPr>
          <w:rFonts w:ascii="Angsana New" w:hAnsi="Angsana New" w:hint="cs"/>
          <w:sz w:val="30"/>
          <w:szCs w:val="30"/>
          <w:cs/>
        </w:rPr>
        <w:t xml:space="preserve"> สัปปายะ จำ</w:t>
      </w:r>
      <w:r w:rsidR="005F6D5B">
        <w:rPr>
          <w:rFonts w:ascii="Angsana New" w:hAnsi="Angsana New" w:hint="cs"/>
          <w:sz w:val="30"/>
          <w:szCs w:val="30"/>
          <w:cs/>
        </w:rPr>
        <w:t>กัด</w:t>
      </w:r>
      <w:r w:rsidR="001D5290">
        <w:rPr>
          <w:rFonts w:ascii="Angsana New" w:hAnsi="Angsana New"/>
          <w:sz w:val="30"/>
          <w:szCs w:val="30"/>
        </w:rPr>
        <w:t xml:space="preserve"> </w:t>
      </w:r>
      <w:r w:rsidR="001D5290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 </w:t>
      </w:r>
      <w:r>
        <w:rPr>
          <w:rFonts w:ascii="Angsana New" w:hAnsi="Angsana New" w:hint="cs"/>
          <w:sz w:val="30"/>
          <w:szCs w:val="30"/>
          <w:cs/>
        </w:rPr>
        <w:t>เมื่อวันที่</w:t>
      </w:r>
      <w:r w:rsidR="00811AD8">
        <w:rPr>
          <w:rFonts w:ascii="Angsana New" w:hAnsi="Angsana New"/>
          <w:sz w:val="30"/>
          <w:szCs w:val="30"/>
        </w:rPr>
        <w:t xml:space="preserve"> </w:t>
      </w:r>
      <w:r w:rsidR="001D5290">
        <w:rPr>
          <w:rFonts w:ascii="Angsana New" w:hAnsi="Angsana New"/>
          <w:sz w:val="30"/>
          <w:szCs w:val="30"/>
          <w:cs/>
        </w:rPr>
        <w:br/>
      </w:r>
      <w:r w:rsidR="00811AD8">
        <w:rPr>
          <w:rFonts w:ascii="Angsana New" w:hAnsi="Angsana New"/>
          <w:sz w:val="30"/>
          <w:szCs w:val="30"/>
        </w:rPr>
        <w:t>29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="001D5290">
        <w:rPr>
          <w:rFonts w:ascii="Angsana New" w:hAnsi="Angsana New" w:hint="cs"/>
          <w:sz w:val="30"/>
          <w:szCs w:val="30"/>
          <w:cs/>
        </w:rPr>
        <w:t>มีมติ</w:t>
      </w:r>
      <w:r w:rsidR="00811AD8">
        <w:rPr>
          <w:rFonts w:ascii="Angsana New" w:hAnsi="Angsana New" w:hint="cs"/>
          <w:sz w:val="30"/>
          <w:szCs w:val="30"/>
          <w:cs/>
        </w:rPr>
        <w:t>อนุมัติ</w:t>
      </w:r>
      <w:r w:rsidR="001D5290">
        <w:rPr>
          <w:rFonts w:ascii="Angsana New" w:hAnsi="Angsana New" w:hint="cs"/>
          <w:sz w:val="30"/>
          <w:szCs w:val="30"/>
          <w:cs/>
        </w:rPr>
        <w:t>การ</w:t>
      </w:r>
      <w:r w:rsidR="00811AD8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="00811AD8">
        <w:rPr>
          <w:rFonts w:ascii="Angsana New" w:hAnsi="Angsana New"/>
          <w:sz w:val="30"/>
          <w:szCs w:val="30"/>
        </w:rPr>
        <w:t xml:space="preserve">30 </w:t>
      </w:r>
      <w:r w:rsidR="00811AD8">
        <w:rPr>
          <w:rFonts w:ascii="Angsana New" w:hAnsi="Angsana New" w:hint="cs"/>
          <w:sz w:val="30"/>
          <w:szCs w:val="30"/>
          <w:cs/>
        </w:rPr>
        <w:t>ล้านบาท จาก</w:t>
      </w:r>
      <w:r w:rsidR="001D5290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="00811AD8">
        <w:rPr>
          <w:rFonts w:ascii="Angsana New" w:hAnsi="Angsana New" w:hint="cs"/>
          <w:sz w:val="30"/>
          <w:szCs w:val="30"/>
          <w:cs/>
        </w:rPr>
        <w:t xml:space="preserve"> </w:t>
      </w:r>
      <w:r w:rsidR="00811AD8">
        <w:rPr>
          <w:rFonts w:ascii="Angsana New" w:hAnsi="Angsana New"/>
          <w:sz w:val="30"/>
          <w:szCs w:val="30"/>
        </w:rPr>
        <w:t xml:space="preserve">50 </w:t>
      </w:r>
      <w:r w:rsidR="00811AD8">
        <w:rPr>
          <w:rFonts w:ascii="Angsana New" w:hAnsi="Angsana New" w:hint="cs"/>
          <w:sz w:val="30"/>
          <w:szCs w:val="30"/>
          <w:cs/>
        </w:rPr>
        <w:t>ล้านบาท เป็</w:t>
      </w:r>
      <w:r w:rsidR="00502A07">
        <w:rPr>
          <w:rFonts w:ascii="Angsana New" w:hAnsi="Angsana New" w:hint="cs"/>
          <w:sz w:val="30"/>
          <w:szCs w:val="30"/>
          <w:cs/>
        </w:rPr>
        <w:t>น</w:t>
      </w:r>
      <w:r w:rsidR="001D5290">
        <w:rPr>
          <w:rFonts w:ascii="Angsana New" w:hAnsi="Angsana New" w:hint="cs"/>
          <w:sz w:val="30"/>
          <w:szCs w:val="30"/>
          <w:cs/>
        </w:rPr>
        <w:t>จำนวน</w:t>
      </w:r>
      <w:r w:rsidR="00502A07">
        <w:rPr>
          <w:rFonts w:ascii="Angsana New" w:hAnsi="Angsana New" w:hint="cs"/>
          <w:sz w:val="30"/>
          <w:szCs w:val="30"/>
          <w:cs/>
        </w:rPr>
        <w:t xml:space="preserve"> </w:t>
      </w:r>
      <w:r w:rsidR="00811AD8">
        <w:rPr>
          <w:rFonts w:ascii="Angsana New" w:hAnsi="Angsana New"/>
          <w:sz w:val="30"/>
          <w:szCs w:val="30"/>
        </w:rPr>
        <w:t>80</w:t>
      </w:r>
      <w:r w:rsidR="001D5290">
        <w:rPr>
          <w:rFonts w:ascii="Angsana New" w:hAnsi="Angsana New" w:hint="cs"/>
          <w:sz w:val="30"/>
          <w:szCs w:val="30"/>
          <w:cs/>
        </w:rPr>
        <w:t xml:space="preserve"> </w:t>
      </w:r>
      <w:r w:rsidR="00502A07">
        <w:rPr>
          <w:rFonts w:ascii="Angsana New" w:hAnsi="Angsana New" w:hint="cs"/>
          <w:sz w:val="30"/>
          <w:szCs w:val="30"/>
          <w:cs/>
        </w:rPr>
        <w:t>ล้านบาท</w:t>
      </w:r>
      <w:r w:rsidR="001D5290">
        <w:rPr>
          <w:rFonts w:ascii="Angsana New" w:hAnsi="Angsana New" w:hint="cs"/>
          <w:sz w:val="30"/>
          <w:szCs w:val="30"/>
          <w:cs/>
        </w:rPr>
        <w:t xml:space="preserve"> โดยการออกหุ้นสามัญ</w:t>
      </w:r>
      <w:r w:rsidR="00B07812">
        <w:rPr>
          <w:rFonts w:ascii="Angsana New" w:hAnsi="Angsana New" w:hint="cs"/>
          <w:sz w:val="30"/>
          <w:szCs w:val="30"/>
          <w:cs/>
        </w:rPr>
        <w:t>ใหม่</w:t>
      </w:r>
      <w:r w:rsidR="001D5290">
        <w:rPr>
          <w:rFonts w:ascii="Angsana New" w:hAnsi="Angsana New" w:hint="cs"/>
          <w:sz w:val="30"/>
          <w:szCs w:val="30"/>
          <w:cs/>
        </w:rPr>
        <w:t>จำนวน</w:t>
      </w:r>
      <w:r w:rsidR="00581F5A">
        <w:rPr>
          <w:rFonts w:ascii="Angsana New" w:hAnsi="Angsana New"/>
          <w:sz w:val="30"/>
          <w:szCs w:val="30"/>
        </w:rPr>
        <w:t xml:space="preserve"> 3</w:t>
      </w:r>
      <w:r w:rsidR="001D5290">
        <w:rPr>
          <w:rFonts w:ascii="Angsana New" w:hAnsi="Angsana New" w:hint="cs"/>
          <w:sz w:val="30"/>
          <w:szCs w:val="30"/>
          <w:cs/>
        </w:rPr>
        <w:t xml:space="preserve"> </w:t>
      </w:r>
      <w:r w:rsidR="00581F5A">
        <w:rPr>
          <w:rFonts w:ascii="Angsana New" w:hAnsi="Angsana New" w:hint="cs"/>
          <w:sz w:val="30"/>
          <w:szCs w:val="30"/>
          <w:cs/>
        </w:rPr>
        <w:t>ล้าน</w:t>
      </w:r>
      <w:r w:rsidR="001D5290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 </w:t>
      </w:r>
      <w:r w:rsidR="00581F5A">
        <w:rPr>
          <w:rFonts w:ascii="Angsana New" w:hAnsi="Angsana New"/>
          <w:sz w:val="30"/>
          <w:szCs w:val="30"/>
        </w:rPr>
        <w:t xml:space="preserve">10 </w:t>
      </w:r>
      <w:r w:rsidR="001D5290">
        <w:rPr>
          <w:rFonts w:ascii="Angsana New" w:hAnsi="Angsana New" w:hint="cs"/>
          <w:sz w:val="30"/>
          <w:szCs w:val="30"/>
          <w:cs/>
        </w:rPr>
        <w:t>บาทต่อหุ้น</w:t>
      </w:r>
    </w:p>
    <w:p w14:paraId="49E9445A" w14:textId="77777777" w:rsidR="001D5290" w:rsidRPr="00221EFF" w:rsidRDefault="001D5290" w:rsidP="001D5290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BC52E9" w14:textId="50A5B048" w:rsidR="00730F80" w:rsidRDefault="00D3148B" w:rsidP="001D5290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1EFF">
        <w:rPr>
          <w:rFonts w:ascii="Angsana New" w:hAnsi="Angsana New"/>
          <w:sz w:val="30"/>
          <w:szCs w:val="30"/>
          <w:cs/>
        </w:rPr>
        <w:t>ในการประชุมสามัญ</w:t>
      </w:r>
      <w:r w:rsidRPr="00221EFF">
        <w:rPr>
          <w:rFonts w:ascii="Angsana New" w:hAnsi="Angsana New" w:hint="cs"/>
          <w:sz w:val="30"/>
          <w:szCs w:val="30"/>
          <w:cs/>
        </w:rPr>
        <w:t>ประจำปี</w:t>
      </w:r>
      <w:r w:rsidRPr="00221EFF">
        <w:rPr>
          <w:rFonts w:ascii="Angsana New" w:hAnsi="Angsana New"/>
          <w:sz w:val="30"/>
          <w:szCs w:val="30"/>
          <w:cs/>
        </w:rPr>
        <w:t>ผู้ถือหุ้น</w:t>
      </w:r>
      <w:r w:rsidRPr="00221EFF">
        <w:rPr>
          <w:rFonts w:ascii="Angsana New" w:hAnsi="Angsana New" w:hint="cs"/>
          <w:sz w:val="30"/>
          <w:szCs w:val="30"/>
          <w:cs/>
        </w:rPr>
        <w:t>ของ</w:t>
      </w:r>
      <w:r w:rsidR="005F6D5B" w:rsidRPr="00221EFF">
        <w:rPr>
          <w:rFonts w:ascii="Angsana New" w:hAnsi="Angsana New" w:hint="cs"/>
          <w:sz w:val="30"/>
          <w:szCs w:val="30"/>
          <w:cs/>
        </w:rPr>
        <w:t>บริษัท เอสเอ็มดีไอ จำกัด</w:t>
      </w:r>
      <w:r w:rsidR="001D5290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เ</w:t>
      </w:r>
      <w:r w:rsidR="001A5F0F" w:rsidRPr="00221EFF">
        <w:rPr>
          <w:rFonts w:ascii="Angsana New" w:hAnsi="Angsana New" w:hint="cs"/>
          <w:sz w:val="30"/>
          <w:szCs w:val="30"/>
          <w:cs/>
        </w:rPr>
        <w:t xml:space="preserve">มื่อวันที่ </w:t>
      </w:r>
      <w:r w:rsidR="001A5F0F" w:rsidRPr="00221EFF">
        <w:rPr>
          <w:rFonts w:ascii="Angsana New" w:hAnsi="Angsana New"/>
          <w:sz w:val="30"/>
          <w:szCs w:val="30"/>
        </w:rPr>
        <w:t>29</w:t>
      </w:r>
      <w:r w:rsidR="001A5F0F" w:rsidRPr="00221EF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1A5F0F" w:rsidRPr="00221EFF">
        <w:rPr>
          <w:rFonts w:ascii="Angsana New" w:hAnsi="Angsana New"/>
          <w:sz w:val="30"/>
          <w:szCs w:val="30"/>
        </w:rPr>
        <w:t xml:space="preserve">2568 </w:t>
      </w:r>
      <w:r w:rsidR="001D5290">
        <w:rPr>
          <w:rFonts w:ascii="Angsana New" w:hAnsi="Angsana New"/>
          <w:sz w:val="30"/>
          <w:szCs w:val="30"/>
          <w:cs/>
        </w:rPr>
        <w:br/>
      </w:r>
      <w:r w:rsidR="001A5F0F" w:rsidRPr="00221EFF">
        <w:rPr>
          <w:rFonts w:ascii="Angsana New" w:hAnsi="Angsana New" w:hint="cs"/>
          <w:sz w:val="30"/>
          <w:szCs w:val="30"/>
          <w:cs/>
        </w:rPr>
        <w:t>ผู้ถือหุ้น</w:t>
      </w:r>
      <w:r w:rsidR="001D5290">
        <w:rPr>
          <w:rFonts w:ascii="Angsana New" w:hAnsi="Angsana New" w:hint="cs"/>
          <w:sz w:val="30"/>
          <w:szCs w:val="30"/>
          <w:cs/>
        </w:rPr>
        <w:t>มีมติ</w:t>
      </w:r>
      <w:r w:rsidR="001A5F0F" w:rsidRPr="00221EFF">
        <w:rPr>
          <w:rFonts w:ascii="Angsana New" w:hAnsi="Angsana New" w:hint="cs"/>
          <w:sz w:val="30"/>
          <w:szCs w:val="30"/>
          <w:cs/>
        </w:rPr>
        <w:t>อนุมัติ</w:t>
      </w:r>
      <w:r w:rsidR="001D5290">
        <w:rPr>
          <w:rFonts w:ascii="Angsana New" w:hAnsi="Angsana New" w:hint="cs"/>
          <w:sz w:val="30"/>
          <w:szCs w:val="30"/>
          <w:cs/>
        </w:rPr>
        <w:t>การ</w:t>
      </w:r>
      <w:r w:rsidR="001A5F0F" w:rsidRPr="00221EFF">
        <w:rPr>
          <w:rFonts w:ascii="Angsana New" w:hAnsi="Angsana New" w:hint="cs"/>
          <w:sz w:val="30"/>
          <w:szCs w:val="30"/>
          <w:cs/>
        </w:rPr>
        <w:t>เรียกชำระค่าหุ้นส่วนที่เหลือ</w:t>
      </w:r>
      <w:r w:rsidR="001D5290">
        <w:rPr>
          <w:rFonts w:ascii="Angsana New" w:hAnsi="Angsana New" w:hint="cs"/>
          <w:sz w:val="30"/>
          <w:szCs w:val="30"/>
          <w:cs/>
        </w:rPr>
        <w:t>จนครบจำนวน</w:t>
      </w:r>
      <w:r w:rsidR="001A5F0F" w:rsidRPr="00221EFF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1A5F0F" w:rsidRPr="00221EFF">
        <w:rPr>
          <w:rFonts w:ascii="Angsana New" w:hAnsi="Angsana New"/>
          <w:sz w:val="30"/>
          <w:szCs w:val="30"/>
        </w:rPr>
        <w:t xml:space="preserve">56 </w:t>
      </w:r>
      <w:r w:rsidR="001A5F0F" w:rsidRPr="00221EF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80089">
        <w:rPr>
          <w:rFonts w:ascii="Angsana New" w:hAnsi="Angsana New" w:hint="cs"/>
          <w:sz w:val="30"/>
          <w:szCs w:val="30"/>
          <w:cs/>
        </w:rPr>
        <w:t xml:space="preserve">การเรียกชำระค่าหุ้นดังกล่าวคาดว่าจะแล้วเสร็จในเดือนธันวาคม </w:t>
      </w:r>
      <w:r w:rsidR="00380089">
        <w:rPr>
          <w:rFonts w:ascii="Angsana New" w:hAnsi="Angsana New"/>
          <w:sz w:val="30"/>
          <w:szCs w:val="30"/>
        </w:rPr>
        <w:t>2568</w:t>
      </w:r>
    </w:p>
    <w:p w14:paraId="69029AD1" w14:textId="77777777" w:rsidR="00BB3ECF" w:rsidRDefault="00BB3ECF" w:rsidP="001D5290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323851" w14:textId="63DECEB8" w:rsidR="00BB3ECF" w:rsidRDefault="00BB3ECF" w:rsidP="00BB3ECF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BB3ECF">
        <w:rPr>
          <w:rFonts w:ascii="Angsana New" w:hAnsi="Angsana New" w:hint="cs"/>
          <w:spacing w:val="-4"/>
          <w:sz w:val="30"/>
          <w:szCs w:val="30"/>
          <w:cs/>
        </w:rPr>
        <w:t xml:space="preserve">ในเดือนเมษายน </w:t>
      </w:r>
      <w:r w:rsidRPr="00BB3ECF">
        <w:rPr>
          <w:rFonts w:ascii="Angsana New" w:hAnsi="Angsana New"/>
          <w:spacing w:val="-4"/>
          <w:sz w:val="30"/>
          <w:szCs w:val="30"/>
        </w:rPr>
        <w:t xml:space="preserve">2568 </w:t>
      </w:r>
      <w:r w:rsidRPr="00BB3ECF">
        <w:rPr>
          <w:rFonts w:ascii="Angsana New" w:hAnsi="Angsana New"/>
          <w:spacing w:val="-4"/>
          <w:sz w:val="30"/>
          <w:szCs w:val="30"/>
          <w:cs/>
        </w:rPr>
        <w:t>บริษัท เอสเอ็มดี เจเนซิส จำกัด</w:t>
      </w:r>
      <w:r w:rsidRPr="00BB3ECF">
        <w:rPr>
          <w:rFonts w:ascii="Angsana New" w:hAnsi="Angsana New"/>
          <w:spacing w:val="-4"/>
          <w:sz w:val="30"/>
          <w:szCs w:val="30"/>
        </w:rPr>
        <w:t xml:space="preserve"> </w:t>
      </w:r>
      <w:r w:rsidRPr="00BB3ECF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 ได้เรียกชำระค่าหุ้นส่วนที่เหลือจนครบจำนวน</w:t>
      </w:r>
      <w:r w:rsidRPr="002B6964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2B6964">
        <w:rPr>
          <w:rFonts w:ascii="Angsana New" w:hAnsi="Angsana New"/>
          <w:sz w:val="30"/>
          <w:szCs w:val="30"/>
        </w:rPr>
        <w:t xml:space="preserve">7 </w:t>
      </w:r>
      <w:r w:rsidRPr="002B6964">
        <w:rPr>
          <w:rFonts w:ascii="Angsana New" w:hAnsi="Angsana New" w:hint="cs"/>
          <w:sz w:val="30"/>
          <w:szCs w:val="30"/>
          <w:cs/>
        </w:rPr>
        <w:t>ล้านบาท โดยบริษัทได้ชำระค่าหุ้นส่วนที่เหลือดังกล่าวแล้วเมื่อวันที่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B6964">
        <w:rPr>
          <w:rFonts w:ascii="Angsana New" w:hAnsi="Angsana New"/>
          <w:sz w:val="30"/>
          <w:szCs w:val="30"/>
        </w:rPr>
        <w:t xml:space="preserve">30 </w:t>
      </w:r>
      <w:r w:rsidRPr="002B696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B6964">
        <w:rPr>
          <w:rFonts w:ascii="Angsana New" w:hAnsi="Angsana New"/>
          <w:sz w:val="30"/>
          <w:szCs w:val="30"/>
        </w:rPr>
        <w:t>2568</w:t>
      </w:r>
    </w:p>
    <w:p w14:paraId="51667566" w14:textId="77777777" w:rsidR="009F5F16" w:rsidRDefault="009F5F16" w:rsidP="00BB3ECF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B91A9DF" w14:textId="395B42AD" w:rsidR="009F5F16" w:rsidRPr="009F5F16" w:rsidRDefault="002E1F9C" w:rsidP="009F5F16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221EFF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Pr="00221EFF">
        <w:rPr>
          <w:rFonts w:ascii="Angsana New" w:hAnsi="Angsana New" w:hint="cs"/>
          <w:sz w:val="30"/>
          <w:szCs w:val="30"/>
          <w:cs/>
        </w:rPr>
        <w:t>ของบริษั</w:t>
      </w:r>
      <w:r>
        <w:rPr>
          <w:rFonts w:ascii="Angsana New" w:hAnsi="Angsana New" w:hint="cs"/>
          <w:sz w:val="30"/>
          <w:szCs w:val="30"/>
          <w:cs/>
        </w:rPr>
        <w:t>ทวันที่</w:t>
      </w:r>
      <w:r>
        <w:rPr>
          <w:rFonts w:ascii="Angsana New" w:hAnsi="Angsana New"/>
          <w:sz w:val="30"/>
          <w:szCs w:val="30"/>
        </w:rPr>
        <w:t xml:space="preserve"> 28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 xml:space="preserve">2568 </w:t>
      </w:r>
      <w:r w:rsidR="009F5F16" w:rsidRPr="009F5F16">
        <w:rPr>
          <w:rFonts w:ascii="Angsana New" w:hAnsi="Angsana New"/>
          <w:spacing w:val="-4"/>
          <w:sz w:val="30"/>
          <w:szCs w:val="30"/>
          <w:cs/>
        </w:rPr>
        <w:t>คณะกรรมการบริษัทมีมติอนุมัติการจัดตั้ง</w:t>
      </w:r>
      <w:r>
        <w:rPr>
          <w:rFonts w:ascii="Angsana New" w:hAnsi="Angsana New"/>
          <w:spacing w:val="-4"/>
          <w:sz w:val="30"/>
          <w:szCs w:val="30"/>
        </w:rPr>
        <w:br/>
      </w:r>
      <w:r w:rsidR="009F5F16" w:rsidRPr="009F5F16">
        <w:rPr>
          <w:rFonts w:ascii="Angsana New" w:hAnsi="Angsana New"/>
          <w:spacing w:val="-4"/>
          <w:sz w:val="30"/>
          <w:szCs w:val="30"/>
          <w:cs/>
        </w:rPr>
        <w:t xml:space="preserve">บริษัท เอสเอ็มดี </w:t>
      </w:r>
      <w:r w:rsidR="009F5F16">
        <w:rPr>
          <w:rFonts w:ascii="Angsana New" w:hAnsi="Angsana New" w:hint="cs"/>
          <w:spacing w:val="-4"/>
          <w:sz w:val="30"/>
          <w:szCs w:val="30"/>
          <w:cs/>
        </w:rPr>
        <w:t>คอนเน็กซ์</w:t>
      </w:r>
      <w:r w:rsidR="009F5F16" w:rsidRPr="009F5F16">
        <w:rPr>
          <w:rFonts w:ascii="Angsana New" w:hAnsi="Angsana New"/>
          <w:spacing w:val="-4"/>
          <w:sz w:val="30"/>
          <w:szCs w:val="30"/>
          <w:cs/>
        </w:rPr>
        <w:t xml:space="preserve"> จำกัด เป็นบริษัทย่อยซึ่งมีทุนจดทะเบียนจำนวน </w:t>
      </w:r>
      <w:r w:rsidR="009F5F16" w:rsidRPr="009F5F16">
        <w:rPr>
          <w:rFonts w:ascii="Angsana New" w:hAnsi="Angsana New"/>
          <w:spacing w:val="-4"/>
          <w:sz w:val="30"/>
          <w:szCs w:val="30"/>
        </w:rPr>
        <w:t>10</w:t>
      </w:r>
      <w:r w:rsidR="009F5F16" w:rsidRPr="009F5F16">
        <w:rPr>
          <w:rFonts w:ascii="Angsana New" w:hAnsi="Angsana New"/>
          <w:spacing w:val="-4"/>
          <w:sz w:val="30"/>
          <w:szCs w:val="30"/>
          <w:cs/>
        </w:rPr>
        <w:t xml:space="preserve"> ล้านบาท (หุ้นสามัญจำนวน </w:t>
      </w:r>
      <w:r w:rsidR="009F5F16" w:rsidRPr="009F5F16">
        <w:rPr>
          <w:rFonts w:ascii="Angsana New" w:hAnsi="Angsana New"/>
          <w:spacing w:val="-4"/>
          <w:sz w:val="30"/>
          <w:szCs w:val="30"/>
        </w:rPr>
        <w:t>1</w:t>
      </w:r>
      <w:r w:rsidR="009F5F16" w:rsidRPr="009F5F16">
        <w:rPr>
          <w:rFonts w:ascii="Angsana New" w:hAnsi="Angsana New"/>
          <w:spacing w:val="-4"/>
          <w:sz w:val="30"/>
          <w:szCs w:val="30"/>
          <w:cs/>
        </w:rPr>
        <w:t xml:space="preserve"> ล้านหุ้น มูลค่าที่ตราไว้ </w:t>
      </w:r>
      <w:r w:rsidR="009F5F16" w:rsidRPr="009F5F16">
        <w:rPr>
          <w:rFonts w:ascii="Angsana New" w:hAnsi="Angsana New"/>
          <w:spacing w:val="-4"/>
          <w:sz w:val="30"/>
          <w:szCs w:val="30"/>
        </w:rPr>
        <w:t>10</w:t>
      </w:r>
      <w:r w:rsidR="009F5F16" w:rsidRPr="009F5F16">
        <w:rPr>
          <w:rFonts w:ascii="Angsana New" w:hAnsi="Angsana New"/>
          <w:spacing w:val="-4"/>
          <w:sz w:val="30"/>
          <w:szCs w:val="30"/>
          <w:cs/>
        </w:rPr>
        <w:t xml:space="preserve"> บาทต่อหุ้น) บริษัทย่อยดังกล่าวได้จดทะเบียนกับกระทรวงพาณิชย์เมื่อวันที่ </w:t>
      </w:r>
      <w:r w:rsidR="009F5F16">
        <w:rPr>
          <w:rFonts w:ascii="Angsana New" w:hAnsi="Angsana New"/>
          <w:spacing w:val="-4"/>
          <w:sz w:val="30"/>
          <w:szCs w:val="30"/>
        </w:rPr>
        <w:t>30</w:t>
      </w:r>
      <w:r w:rsidR="009F5F16" w:rsidRPr="009F5F1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F5F16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="009F5F16" w:rsidRPr="009F5F1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F5F16" w:rsidRPr="009F5F16">
        <w:rPr>
          <w:rFonts w:ascii="Angsana New" w:hAnsi="Angsana New"/>
          <w:spacing w:val="-4"/>
          <w:sz w:val="30"/>
          <w:szCs w:val="30"/>
        </w:rPr>
        <w:t>2568</w:t>
      </w:r>
      <w:r w:rsidR="009F5F16" w:rsidRPr="009F5F16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sectPr w:rsidR="009F5F16" w:rsidRPr="009F5F16" w:rsidSect="00621170">
      <w:headerReference w:type="default" r:id="rId14"/>
      <w:footerReference w:type="default" r:id="rId15"/>
      <w:footerReference w:type="first" r:id="rId16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E8AC1" w14:textId="77777777" w:rsidR="00C96519" w:rsidRDefault="00C96519">
      <w:r>
        <w:separator/>
      </w:r>
    </w:p>
  </w:endnote>
  <w:endnote w:type="continuationSeparator" w:id="0">
    <w:p w14:paraId="7B3D8645" w14:textId="77777777" w:rsidR="00C96519" w:rsidRDefault="00C96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A65E" w14:textId="77777777" w:rsidR="003C4133" w:rsidRPr="007B3D4F" w:rsidRDefault="003C4133" w:rsidP="00A43DD4">
    <w:pPr>
      <w:pStyle w:val="a7"/>
      <w:framePr w:wrap="around" w:vAnchor="text" w:hAnchor="margin" w:xAlign="center" w:y="1"/>
      <w:rPr>
        <w:rStyle w:val="af4"/>
        <w:rFonts w:ascii="Angsana New" w:hAnsi="Angsana New"/>
        <w:sz w:val="30"/>
        <w:szCs w:val="30"/>
      </w:rPr>
    </w:pPr>
    <w:r w:rsidRPr="007B3D4F">
      <w:rPr>
        <w:rStyle w:val="af4"/>
        <w:rFonts w:ascii="Angsana New" w:hAnsi="Angsana New"/>
        <w:sz w:val="30"/>
        <w:szCs w:val="30"/>
        <w:cs/>
      </w:rPr>
      <w:fldChar w:fldCharType="begin"/>
    </w:r>
    <w:r w:rsidRPr="007B3D4F">
      <w:rPr>
        <w:rStyle w:val="af4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af4"/>
        <w:rFonts w:ascii="Angsana New" w:hAnsi="Angsana New"/>
        <w:sz w:val="30"/>
        <w:szCs w:val="30"/>
        <w:cs/>
      </w:rPr>
      <w:fldChar w:fldCharType="separate"/>
    </w:r>
    <w:r>
      <w:rPr>
        <w:rStyle w:val="af4"/>
        <w:rFonts w:ascii="Angsana New" w:hAnsi="Angsana New"/>
        <w:noProof/>
        <w:sz w:val="30"/>
        <w:szCs w:val="30"/>
        <w:cs/>
      </w:rPr>
      <w:t>2</w:t>
    </w:r>
    <w:r>
      <w:rPr>
        <w:rStyle w:val="af4"/>
        <w:rFonts w:ascii="Angsana New" w:hAnsi="Angsana New"/>
        <w:noProof/>
        <w:sz w:val="30"/>
        <w:szCs w:val="30"/>
        <w:cs/>
      </w:rPr>
      <w:t>6</w:t>
    </w:r>
    <w:r w:rsidRPr="007B3D4F">
      <w:rPr>
        <w:rStyle w:val="af4"/>
        <w:rFonts w:ascii="Angsana New" w:hAnsi="Angsana New"/>
        <w:sz w:val="30"/>
        <w:szCs w:val="30"/>
        <w:cs/>
      </w:rPr>
      <w:fldChar w:fldCharType="end"/>
    </w:r>
  </w:p>
  <w:p w14:paraId="0BD62FAE" w14:textId="77777777" w:rsidR="003C4133" w:rsidRPr="007B715D" w:rsidRDefault="003C4133" w:rsidP="007B715D">
    <w:pPr>
      <w:pStyle w:val="a7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61A4" w14:textId="77777777" w:rsidR="003C4133" w:rsidRPr="00CE24D0" w:rsidRDefault="003C4133" w:rsidP="00CF1A4A">
    <w:pPr>
      <w:pStyle w:val="a7"/>
      <w:framePr w:wrap="around" w:vAnchor="text" w:hAnchor="margin" w:xAlign="center" w:y="1"/>
      <w:rPr>
        <w:rStyle w:val="af4"/>
        <w:rFonts w:ascii="Angsana New" w:hAnsi="Angsana New"/>
        <w:sz w:val="30"/>
        <w:szCs w:val="30"/>
      </w:rPr>
    </w:pPr>
    <w:r w:rsidRPr="00CE24D0">
      <w:rPr>
        <w:rStyle w:val="af4"/>
        <w:rFonts w:ascii="Angsana New" w:hAnsi="Angsana New"/>
        <w:sz w:val="30"/>
        <w:szCs w:val="30"/>
      </w:rPr>
      <w:fldChar w:fldCharType="begin"/>
    </w:r>
    <w:r w:rsidRPr="00CE24D0">
      <w:rPr>
        <w:rStyle w:val="af4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af4"/>
        <w:rFonts w:ascii="Angsana New" w:hAnsi="Angsana New"/>
        <w:sz w:val="30"/>
        <w:szCs w:val="30"/>
      </w:rPr>
      <w:fldChar w:fldCharType="separate"/>
    </w:r>
    <w:r>
      <w:rPr>
        <w:rStyle w:val="af4"/>
        <w:rFonts w:ascii="Angsana New" w:hAnsi="Angsana New"/>
        <w:noProof/>
        <w:sz w:val="30"/>
        <w:szCs w:val="30"/>
      </w:rPr>
      <w:t>32</w:t>
    </w:r>
    <w:r w:rsidRPr="00CE24D0">
      <w:rPr>
        <w:rStyle w:val="af4"/>
        <w:rFonts w:ascii="Angsana New" w:hAnsi="Angsana New"/>
        <w:sz w:val="30"/>
        <w:szCs w:val="30"/>
      </w:rPr>
      <w:fldChar w:fldCharType="end"/>
    </w:r>
  </w:p>
  <w:p w14:paraId="139BD055" w14:textId="77777777" w:rsidR="003C4133" w:rsidRPr="00AC7B7C" w:rsidRDefault="003C4133" w:rsidP="00CF1A4A">
    <w:pPr>
      <w:pStyle w:val="a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77777777" w:rsidR="003C4133" w:rsidRPr="001E26BA" w:rsidRDefault="003C4133" w:rsidP="007A4640">
    <w:pPr>
      <w:pStyle w:val="a7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af4"/>
        <w:rFonts w:ascii="Angsana New" w:hAnsi="Angsana New"/>
        <w:sz w:val="30"/>
        <w:szCs w:val="30"/>
      </w:rPr>
    </w:pPr>
    <w:r w:rsidRPr="001E26BA">
      <w:rPr>
        <w:rStyle w:val="af4"/>
        <w:rFonts w:ascii="Angsana New" w:hAnsi="Angsana New"/>
        <w:sz w:val="30"/>
        <w:szCs w:val="30"/>
        <w:cs/>
      </w:rPr>
      <w:fldChar w:fldCharType="begin"/>
    </w:r>
    <w:r w:rsidRPr="001E26BA">
      <w:rPr>
        <w:rStyle w:val="af4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af4"/>
        <w:rFonts w:ascii="Angsana New" w:hAnsi="Angsana New"/>
        <w:sz w:val="30"/>
        <w:szCs w:val="30"/>
        <w:cs/>
      </w:rPr>
      <w:fldChar w:fldCharType="separate"/>
    </w:r>
    <w:r>
      <w:rPr>
        <w:rStyle w:val="af4"/>
        <w:rFonts w:ascii="Angsana New" w:hAnsi="Angsana New"/>
        <w:noProof/>
        <w:sz w:val="30"/>
        <w:szCs w:val="30"/>
        <w:cs/>
      </w:rPr>
      <w:t>3</w:t>
    </w:r>
    <w:r>
      <w:rPr>
        <w:rStyle w:val="af4"/>
        <w:rFonts w:ascii="Angsana New" w:hAnsi="Angsana New"/>
        <w:noProof/>
        <w:sz w:val="30"/>
        <w:szCs w:val="30"/>
        <w:cs/>
      </w:rPr>
      <w:t>6</w:t>
    </w:r>
    <w:r w:rsidRPr="001E26BA">
      <w:rPr>
        <w:rStyle w:val="af4"/>
        <w:rFonts w:ascii="Angsana New" w:hAnsi="Angsana New"/>
        <w:sz w:val="30"/>
        <w:szCs w:val="30"/>
        <w:cs/>
      </w:rPr>
      <w:fldChar w:fldCharType="end"/>
    </w:r>
  </w:p>
  <w:p w14:paraId="2FE5662E" w14:textId="77777777" w:rsidR="003C4133" w:rsidRPr="00E4104E" w:rsidRDefault="003C413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0721C3C6" w:rsidR="003C4133" w:rsidRPr="004B7A13" w:rsidRDefault="003C4133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B841C5">
      <w:rPr>
        <w:rFonts w:ascii="Angsana New" w:hAnsi="Angsana New"/>
        <w:noProof/>
        <w:sz w:val="30"/>
        <w:szCs w:val="30"/>
      </w:rPr>
      <w:t>SMD Rise Q1'25 TH V3.docx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BDF69" w14:textId="77777777" w:rsidR="00C96519" w:rsidRDefault="00C96519">
      <w:r>
        <w:separator/>
      </w:r>
    </w:p>
  </w:footnote>
  <w:footnote w:type="continuationSeparator" w:id="0">
    <w:p w14:paraId="38076BCC" w14:textId="77777777" w:rsidR="00C96519" w:rsidRDefault="00C96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EA3B" w14:textId="77777777" w:rsidR="003C4133" w:rsidRDefault="003C4133">
    <w:pPr>
      <w:pStyle w:val="a5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3C4133" w:rsidRDefault="003C4133" w:rsidP="004F3865">
                          <w:pPr>
                            <w:pStyle w:val="aff5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732" w14:textId="74E843B0" w:rsidR="003C4133" w:rsidRPr="008D22B2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CF4490" w:rsidRPr="00CF4490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 w:rsidRPr="008D22B2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59ED8C8" w14:textId="77777777" w:rsidR="003C4133" w:rsidRDefault="003C413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9EF2C4E" w14:textId="69CC5DFA" w:rsidR="003C4133" w:rsidRPr="008D22B2" w:rsidRDefault="003C4133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3F64E0">
      <w:rPr>
        <w:rFonts w:ascii="Angsana New" w:hAnsi="Angsana New" w:cs="Angsana New"/>
        <w:sz w:val="32"/>
        <w:szCs w:val="32"/>
        <w:lang w:bidi="th-TH"/>
      </w:rPr>
      <w:t>256</w:t>
    </w:r>
    <w:r w:rsidR="00CF4490">
      <w:rPr>
        <w:rFonts w:ascii="Angsana New" w:hAnsi="Angsana New" w:cs="Angsana New"/>
        <w:sz w:val="32"/>
        <w:szCs w:val="32"/>
        <w:lang w:bidi="th-TH"/>
      </w:rPr>
      <w:t>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3C4133" w:rsidRPr="008D22B2" w:rsidRDefault="003C413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0067" w14:textId="77777777" w:rsidR="003C4133" w:rsidRPr="004A6A7D" w:rsidRDefault="00000000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3C4133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3C4133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3C4133" w:rsidRPr="004A6A7D" w:rsidRDefault="003C413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7777777" w:rsidR="003C4133" w:rsidRPr="004A6A7D" w:rsidRDefault="003C413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14:paraId="02E3391A" w14:textId="77777777" w:rsidR="003C4133" w:rsidRPr="004A6A7D" w:rsidRDefault="003C4133">
    <w:pPr>
      <w:pStyle w:val="a5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3C4133" w:rsidRDefault="003C4133" w:rsidP="004F3865">
                          <w:pPr>
                            <w:pStyle w:val="aff5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3C4133" w:rsidRDefault="003C4133" w:rsidP="004F3865">
                          <w:pPr>
                            <w:pStyle w:val="aff5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C469B0"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9A5F1" w14:textId="0CDFB9C7" w:rsidR="003C4133" w:rsidRDefault="003C4133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1F53F4" w:rsidRPr="001F53F4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B9FDB35" w14:textId="77777777" w:rsidR="003C4133" w:rsidRDefault="003C4133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0EA943C5" w14:textId="633BD1C7" w:rsidR="003C4133" w:rsidRPr="008D22B2" w:rsidRDefault="003C413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="003C078B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="003C078B">
      <w:rPr>
        <w:rFonts w:ascii="Angsana New" w:hAnsi="Angsana New" w:cs="Angsana New"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5250B2">
      <w:rPr>
        <w:rFonts w:ascii="Angsana New" w:hAnsi="Angsana New" w:cs="Angsana New"/>
        <w:sz w:val="32"/>
        <w:szCs w:val="32"/>
        <w:lang w:bidi="th-TH"/>
      </w:rPr>
      <w:t>256</w:t>
    </w:r>
    <w:r w:rsidR="001F53F4"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3C4133" w:rsidRPr="00333087" w:rsidRDefault="003C4133" w:rsidP="00CF1A4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866E" w14:textId="05FAE6B2" w:rsidR="003C4133" w:rsidRPr="00E66B73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9B06CF" w:rsidRPr="009B06CF">
      <w:rPr>
        <w:rFonts w:ascii="Angsana New" w:hAnsi="Angsana New"/>
        <w:b/>
        <w:bCs/>
        <w:sz w:val="32"/>
        <w:szCs w:val="32"/>
        <w:cs/>
      </w:rPr>
      <w:t>เอสเอ็มดี ไรส์</w:t>
    </w:r>
    <w:r w:rsidR="009B06CF">
      <w:rPr>
        <w:rFonts w:ascii="Angsana New" w:hAnsi="Angsana New"/>
        <w:b/>
        <w:bCs/>
        <w:sz w:val="32"/>
        <w:szCs w:val="32"/>
      </w:rPr>
      <w:t xml:space="preserve"> </w:t>
    </w:r>
    <w:r w:rsidRPr="00E66B7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42A9182E" w14:textId="77777777" w:rsidR="003C4133" w:rsidRPr="001D530E" w:rsidRDefault="003C413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05922DC4" w:rsidR="003C4133" w:rsidRPr="008D22B2" w:rsidRDefault="003C413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B17245">
      <w:rPr>
        <w:rFonts w:ascii="Angsana New" w:hAnsi="Angsana New" w:cs="Angsana New"/>
        <w:sz w:val="32"/>
        <w:szCs w:val="32"/>
        <w:lang w:bidi="th-TH"/>
      </w:rPr>
      <w:t>256</w:t>
    </w:r>
    <w:r w:rsidR="009B06CF">
      <w:rPr>
        <w:rFonts w:ascii="Angsana New" w:hAnsi="Angsana New" w:cs="Angsana New"/>
        <w:sz w:val="32"/>
        <w:szCs w:val="32"/>
        <w:lang w:bidi="th-TH"/>
      </w:rPr>
      <w:t>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3C4133" w:rsidRDefault="003C4133" w:rsidP="00877C75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032DD7"/>
    <w:multiLevelType w:val="hybridMultilevel"/>
    <w:tmpl w:val="B8BEE634"/>
    <w:lvl w:ilvl="0" w:tplc="E4FE716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C6B43"/>
    <w:multiLevelType w:val="hybridMultilevel"/>
    <w:tmpl w:val="9656E03C"/>
    <w:lvl w:ilvl="0" w:tplc="0292ED5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29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56803">
    <w:abstractNumId w:val="6"/>
  </w:num>
  <w:num w:numId="2" w16cid:durableId="861285631">
    <w:abstractNumId w:val="5"/>
  </w:num>
  <w:num w:numId="3" w16cid:durableId="186915962">
    <w:abstractNumId w:val="9"/>
  </w:num>
  <w:num w:numId="4" w16cid:durableId="1514880723">
    <w:abstractNumId w:val="7"/>
  </w:num>
  <w:num w:numId="5" w16cid:durableId="2094083817">
    <w:abstractNumId w:val="8"/>
  </w:num>
  <w:num w:numId="6" w16cid:durableId="112986510">
    <w:abstractNumId w:val="3"/>
  </w:num>
  <w:num w:numId="7" w16cid:durableId="358244791">
    <w:abstractNumId w:val="2"/>
  </w:num>
  <w:num w:numId="8" w16cid:durableId="331688138">
    <w:abstractNumId w:val="0"/>
  </w:num>
  <w:num w:numId="9" w16cid:durableId="227810758">
    <w:abstractNumId w:val="1"/>
  </w:num>
  <w:num w:numId="10" w16cid:durableId="2028872706">
    <w:abstractNumId w:val="4"/>
  </w:num>
  <w:num w:numId="11" w16cid:durableId="83915366">
    <w:abstractNumId w:val="16"/>
  </w:num>
  <w:num w:numId="12" w16cid:durableId="1361929044">
    <w:abstractNumId w:val="13"/>
  </w:num>
  <w:num w:numId="13" w16cid:durableId="159086236">
    <w:abstractNumId w:val="26"/>
  </w:num>
  <w:num w:numId="14" w16cid:durableId="1511215867">
    <w:abstractNumId w:val="15"/>
  </w:num>
  <w:num w:numId="15" w16cid:durableId="155925367">
    <w:abstractNumId w:val="19"/>
  </w:num>
  <w:num w:numId="16" w16cid:durableId="1545557705">
    <w:abstractNumId w:val="11"/>
  </w:num>
  <w:num w:numId="17" w16cid:durableId="2010281155">
    <w:abstractNumId w:val="14"/>
  </w:num>
  <w:num w:numId="18" w16cid:durableId="901065043">
    <w:abstractNumId w:val="10"/>
  </w:num>
  <w:num w:numId="19" w16cid:durableId="1614677696">
    <w:abstractNumId w:val="29"/>
  </w:num>
  <w:num w:numId="20" w16cid:durableId="1929189420">
    <w:abstractNumId w:val="21"/>
  </w:num>
  <w:num w:numId="21" w16cid:durableId="1013993164">
    <w:abstractNumId w:val="27"/>
  </w:num>
  <w:num w:numId="22" w16cid:durableId="5134069">
    <w:abstractNumId w:val="22"/>
  </w:num>
  <w:num w:numId="23" w16cid:durableId="1015616080">
    <w:abstractNumId w:val="18"/>
  </w:num>
  <w:num w:numId="24" w16cid:durableId="1932274278">
    <w:abstractNumId w:val="12"/>
  </w:num>
  <w:num w:numId="25" w16cid:durableId="614288432">
    <w:abstractNumId w:val="30"/>
  </w:num>
  <w:num w:numId="26" w16cid:durableId="804006199">
    <w:abstractNumId w:val="23"/>
  </w:num>
  <w:num w:numId="27" w16cid:durableId="63840233">
    <w:abstractNumId w:val="20"/>
  </w:num>
  <w:num w:numId="28" w16cid:durableId="557211603">
    <w:abstractNumId w:val="17"/>
  </w:num>
  <w:num w:numId="29" w16cid:durableId="477188955">
    <w:abstractNumId w:val="28"/>
  </w:num>
  <w:num w:numId="30" w16cid:durableId="1162357925">
    <w:abstractNumId w:val="24"/>
  </w:num>
  <w:num w:numId="31" w16cid:durableId="79594759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C5A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A1D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3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3B"/>
    <w:rsid w:val="000269C8"/>
    <w:rsid w:val="00026BE1"/>
    <w:rsid w:val="0002700E"/>
    <w:rsid w:val="00027756"/>
    <w:rsid w:val="000277DA"/>
    <w:rsid w:val="00027E5C"/>
    <w:rsid w:val="000300ED"/>
    <w:rsid w:val="0003047C"/>
    <w:rsid w:val="000304B4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24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4E79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99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05A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36FB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0FE"/>
    <w:rsid w:val="000C2531"/>
    <w:rsid w:val="000C2568"/>
    <w:rsid w:val="000C26BC"/>
    <w:rsid w:val="000C26DF"/>
    <w:rsid w:val="000C27DC"/>
    <w:rsid w:val="000C27E3"/>
    <w:rsid w:val="000C29E5"/>
    <w:rsid w:val="000C2B17"/>
    <w:rsid w:val="000C2E9C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5B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B0D"/>
    <w:rsid w:val="000E0E9F"/>
    <w:rsid w:val="000E0EEB"/>
    <w:rsid w:val="000E1A80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2FD8"/>
    <w:rsid w:val="000F32DB"/>
    <w:rsid w:val="000F3725"/>
    <w:rsid w:val="000F387E"/>
    <w:rsid w:val="000F3A0E"/>
    <w:rsid w:val="000F3A17"/>
    <w:rsid w:val="000F3BB5"/>
    <w:rsid w:val="000F3EB2"/>
    <w:rsid w:val="000F46CD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4CA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5FCD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2FE0"/>
    <w:rsid w:val="00163377"/>
    <w:rsid w:val="00163D8D"/>
    <w:rsid w:val="00164413"/>
    <w:rsid w:val="00164987"/>
    <w:rsid w:val="001649C5"/>
    <w:rsid w:val="00164A8D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BEE"/>
    <w:rsid w:val="00184C3F"/>
    <w:rsid w:val="001853E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4E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5F0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DB7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0E27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E46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CA1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29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D17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A67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3F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44B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EFF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595"/>
    <w:rsid w:val="002426C6"/>
    <w:rsid w:val="00242DBA"/>
    <w:rsid w:val="002433AD"/>
    <w:rsid w:val="002437AB"/>
    <w:rsid w:val="00244035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320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C79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C0E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87E42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964"/>
    <w:rsid w:val="002B6AF6"/>
    <w:rsid w:val="002B6FC4"/>
    <w:rsid w:val="002B71F3"/>
    <w:rsid w:val="002B71F9"/>
    <w:rsid w:val="002B7293"/>
    <w:rsid w:val="002B7509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A39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894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1F9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02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003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034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4B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17CFB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4E4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41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AB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089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E49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0E6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6F63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8B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946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4AA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3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82"/>
    <w:rsid w:val="003E79B6"/>
    <w:rsid w:val="003E7B64"/>
    <w:rsid w:val="003E7C31"/>
    <w:rsid w:val="003E7C8A"/>
    <w:rsid w:val="003E7F61"/>
    <w:rsid w:val="003F065E"/>
    <w:rsid w:val="003F0EA9"/>
    <w:rsid w:val="003F1517"/>
    <w:rsid w:val="003F1B35"/>
    <w:rsid w:val="003F1E96"/>
    <w:rsid w:val="003F1FB0"/>
    <w:rsid w:val="003F2174"/>
    <w:rsid w:val="003F2471"/>
    <w:rsid w:val="003F2A26"/>
    <w:rsid w:val="003F2A8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998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96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5F3"/>
    <w:rsid w:val="00405D9B"/>
    <w:rsid w:val="004060E9"/>
    <w:rsid w:val="00406662"/>
    <w:rsid w:val="00406970"/>
    <w:rsid w:val="00406C49"/>
    <w:rsid w:val="00406DD1"/>
    <w:rsid w:val="004073E6"/>
    <w:rsid w:val="004074E7"/>
    <w:rsid w:val="0040772E"/>
    <w:rsid w:val="004100F9"/>
    <w:rsid w:val="004101DE"/>
    <w:rsid w:val="004102CF"/>
    <w:rsid w:val="0041064D"/>
    <w:rsid w:val="0041071D"/>
    <w:rsid w:val="00410B40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2D05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78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CA8"/>
    <w:rsid w:val="00457EFE"/>
    <w:rsid w:val="004603CA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1D"/>
    <w:rsid w:val="004644E0"/>
    <w:rsid w:val="004646D9"/>
    <w:rsid w:val="0046516B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33D"/>
    <w:rsid w:val="004705F1"/>
    <w:rsid w:val="0047067E"/>
    <w:rsid w:val="004708BE"/>
    <w:rsid w:val="00470C8F"/>
    <w:rsid w:val="00470D4D"/>
    <w:rsid w:val="00470E23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97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BA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5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3AE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884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54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EE4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3DF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5C12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A98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1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B97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2A07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5CFB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410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7B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960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53A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98D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1F5A"/>
    <w:rsid w:val="005821FD"/>
    <w:rsid w:val="00582268"/>
    <w:rsid w:val="00582703"/>
    <w:rsid w:val="0058290E"/>
    <w:rsid w:val="0058367B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6EB"/>
    <w:rsid w:val="00587D43"/>
    <w:rsid w:val="0059018E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350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951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225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AFE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054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D5B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CD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5C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19F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5B0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84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0D9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3C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A42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F2E"/>
    <w:rsid w:val="006B0158"/>
    <w:rsid w:val="006B05AC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8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68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297"/>
    <w:rsid w:val="00700443"/>
    <w:rsid w:val="0070048B"/>
    <w:rsid w:val="00700D73"/>
    <w:rsid w:val="0070123B"/>
    <w:rsid w:val="00701A77"/>
    <w:rsid w:val="00701C6E"/>
    <w:rsid w:val="00702591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967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90C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0F80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69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315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935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9FA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5D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CC8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4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8E9"/>
    <w:rsid w:val="007B4916"/>
    <w:rsid w:val="007B4A19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C2C"/>
    <w:rsid w:val="007C1F62"/>
    <w:rsid w:val="007C2057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722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7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AD8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795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179F7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F3F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14D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4CA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9EF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C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44B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12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AEA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4BB0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34D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CA8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D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17C5B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0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66F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668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59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4B2"/>
    <w:rsid w:val="0096280C"/>
    <w:rsid w:val="009629BA"/>
    <w:rsid w:val="00962F32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B64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15B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BF6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AB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6CF"/>
    <w:rsid w:val="009B0CE3"/>
    <w:rsid w:val="009B1072"/>
    <w:rsid w:val="009B1282"/>
    <w:rsid w:val="009B17AB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319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2F69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B20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922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CC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EB3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16"/>
    <w:rsid w:val="009F5FC5"/>
    <w:rsid w:val="009F64C8"/>
    <w:rsid w:val="009F66BD"/>
    <w:rsid w:val="009F727E"/>
    <w:rsid w:val="009F74E5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0F1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33A"/>
    <w:rsid w:val="00A207A6"/>
    <w:rsid w:val="00A207B8"/>
    <w:rsid w:val="00A20B8D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66"/>
    <w:rsid w:val="00A30F81"/>
    <w:rsid w:val="00A31236"/>
    <w:rsid w:val="00A312FB"/>
    <w:rsid w:val="00A319B8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938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325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4B0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320"/>
    <w:rsid w:val="00A73A03"/>
    <w:rsid w:val="00A73AEE"/>
    <w:rsid w:val="00A73B64"/>
    <w:rsid w:val="00A73E88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4A2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1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81A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432"/>
    <w:rsid w:val="00AC351E"/>
    <w:rsid w:val="00AC3619"/>
    <w:rsid w:val="00AC366D"/>
    <w:rsid w:val="00AC3936"/>
    <w:rsid w:val="00AC39AD"/>
    <w:rsid w:val="00AC3A1A"/>
    <w:rsid w:val="00AC41E5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366"/>
    <w:rsid w:val="00AF16AC"/>
    <w:rsid w:val="00AF18B2"/>
    <w:rsid w:val="00AF1AFA"/>
    <w:rsid w:val="00AF1BA1"/>
    <w:rsid w:val="00AF1C5B"/>
    <w:rsid w:val="00AF1CC6"/>
    <w:rsid w:val="00AF1D36"/>
    <w:rsid w:val="00AF1F03"/>
    <w:rsid w:val="00AF216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7DA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7C"/>
    <w:rsid w:val="00B067E3"/>
    <w:rsid w:val="00B06CFF"/>
    <w:rsid w:val="00B07002"/>
    <w:rsid w:val="00B0780D"/>
    <w:rsid w:val="00B07812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1E8C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868"/>
    <w:rsid w:val="00B209C6"/>
    <w:rsid w:val="00B20B55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7E8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2767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971"/>
    <w:rsid w:val="00B53D85"/>
    <w:rsid w:val="00B53DB4"/>
    <w:rsid w:val="00B53EA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315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14F"/>
    <w:rsid w:val="00B635DC"/>
    <w:rsid w:val="00B63A72"/>
    <w:rsid w:val="00B63C6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3AB"/>
    <w:rsid w:val="00B716C5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B78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1C5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C87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8E0"/>
    <w:rsid w:val="00BA2983"/>
    <w:rsid w:val="00BA2B24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3ECF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757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AD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71C"/>
    <w:rsid w:val="00C1381F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E"/>
    <w:rsid w:val="00C25215"/>
    <w:rsid w:val="00C2537D"/>
    <w:rsid w:val="00C255C3"/>
    <w:rsid w:val="00C25F95"/>
    <w:rsid w:val="00C260D4"/>
    <w:rsid w:val="00C262CD"/>
    <w:rsid w:val="00C262FB"/>
    <w:rsid w:val="00C265F4"/>
    <w:rsid w:val="00C268A3"/>
    <w:rsid w:val="00C26B9E"/>
    <w:rsid w:val="00C26D44"/>
    <w:rsid w:val="00C26E6A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7D7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611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6F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42"/>
    <w:rsid w:val="00C7289E"/>
    <w:rsid w:val="00C72975"/>
    <w:rsid w:val="00C729F7"/>
    <w:rsid w:val="00C7383A"/>
    <w:rsid w:val="00C73BCD"/>
    <w:rsid w:val="00C73BE7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66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D39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519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6FB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6CE"/>
    <w:rsid w:val="00CB0933"/>
    <w:rsid w:val="00CB0AD5"/>
    <w:rsid w:val="00CB0D64"/>
    <w:rsid w:val="00CB14EF"/>
    <w:rsid w:val="00CB1591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1E4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40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7A4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0EBC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830"/>
    <w:rsid w:val="00CF3978"/>
    <w:rsid w:val="00CF3D56"/>
    <w:rsid w:val="00CF3FEB"/>
    <w:rsid w:val="00CF4490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913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48B"/>
    <w:rsid w:val="00D3163E"/>
    <w:rsid w:val="00D31BD7"/>
    <w:rsid w:val="00D31C5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632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C6F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5F4B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99B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4B2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67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0AD7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B7FAA"/>
    <w:rsid w:val="00DC0DF8"/>
    <w:rsid w:val="00DC117A"/>
    <w:rsid w:val="00DC1201"/>
    <w:rsid w:val="00DC1265"/>
    <w:rsid w:val="00DC1613"/>
    <w:rsid w:val="00DC1AB3"/>
    <w:rsid w:val="00DC1B49"/>
    <w:rsid w:val="00DC1B95"/>
    <w:rsid w:val="00DC1BA6"/>
    <w:rsid w:val="00DC2068"/>
    <w:rsid w:val="00DC216B"/>
    <w:rsid w:val="00DC2370"/>
    <w:rsid w:val="00DC248E"/>
    <w:rsid w:val="00DC27CB"/>
    <w:rsid w:val="00DC2A59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CD5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4C1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55E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1F1B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3DD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5E0"/>
    <w:rsid w:val="00E13B47"/>
    <w:rsid w:val="00E13C94"/>
    <w:rsid w:val="00E13D44"/>
    <w:rsid w:val="00E1409B"/>
    <w:rsid w:val="00E140CD"/>
    <w:rsid w:val="00E144EF"/>
    <w:rsid w:val="00E14528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17E18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16C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616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4C7A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4E9B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D18"/>
    <w:rsid w:val="00E62188"/>
    <w:rsid w:val="00E62350"/>
    <w:rsid w:val="00E623C4"/>
    <w:rsid w:val="00E62401"/>
    <w:rsid w:val="00E62692"/>
    <w:rsid w:val="00E62888"/>
    <w:rsid w:val="00E62B16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3D8"/>
    <w:rsid w:val="00E71606"/>
    <w:rsid w:val="00E71A98"/>
    <w:rsid w:val="00E71B33"/>
    <w:rsid w:val="00E71D2D"/>
    <w:rsid w:val="00E71E71"/>
    <w:rsid w:val="00E723B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70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441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091"/>
    <w:rsid w:val="00E94333"/>
    <w:rsid w:val="00E9443A"/>
    <w:rsid w:val="00E9471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32D"/>
    <w:rsid w:val="00EB0376"/>
    <w:rsid w:val="00EB0382"/>
    <w:rsid w:val="00EB0B0E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5F68"/>
    <w:rsid w:val="00EB616B"/>
    <w:rsid w:val="00EB66BB"/>
    <w:rsid w:val="00EB6EE3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0F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6D9B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490"/>
    <w:rsid w:val="00F075D4"/>
    <w:rsid w:val="00F07B52"/>
    <w:rsid w:val="00F07D58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53E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0D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890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6A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B0F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86D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D49"/>
    <w:rsid w:val="00FA6EFF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4A4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1A4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5F9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D69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link w:val="22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1">
    <w:name w:val="heading 3"/>
    <w:basedOn w:val="a1"/>
    <w:next w:val="a1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7">
    <w:name w:val="heading 7"/>
    <w:basedOn w:val="a1"/>
    <w:next w:val="a1"/>
    <w:link w:val="70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8">
    <w:name w:val="heading 8"/>
    <w:basedOn w:val="a1"/>
    <w:next w:val="a1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9">
    <w:name w:val="heading 9"/>
    <w:basedOn w:val="a1"/>
    <w:next w:val="a1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1"/>
    <w:link w:val="a8"/>
    <w:uiPriority w:val="99"/>
    <w:rsid w:val="00825816"/>
    <w:pPr>
      <w:tabs>
        <w:tab w:val="center" w:pos="4536"/>
        <w:tab w:val="right" w:pos="9072"/>
      </w:tabs>
    </w:pPr>
  </w:style>
  <w:style w:type="paragraph" w:styleId="a9">
    <w:name w:val="caption"/>
    <w:basedOn w:val="a1"/>
    <w:next w:val="a1"/>
    <w:qFormat/>
    <w:rsid w:val="00825816"/>
    <w:rPr>
      <w:rFonts w:cs="Times New Roman"/>
      <w:b/>
      <w:bCs/>
    </w:rPr>
  </w:style>
  <w:style w:type="paragraph" w:styleId="a0">
    <w:name w:val="List Bullet"/>
    <w:basedOn w:val="a1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rsid w:val="00825816"/>
    <w:pPr>
      <w:ind w:left="284"/>
    </w:pPr>
  </w:style>
  <w:style w:type="paragraph" w:customStyle="1" w:styleId="AAFrameAddress">
    <w:name w:val="AA Frame Address"/>
    <w:basedOn w:val="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ab">
    <w:name w:val="table of authorities"/>
    <w:basedOn w:val="a1"/>
    <w:next w:val="a1"/>
    <w:semiHidden/>
    <w:rsid w:val="00825816"/>
    <w:pPr>
      <w:ind w:left="284" w:hanging="284"/>
    </w:pPr>
  </w:style>
  <w:style w:type="paragraph" w:styleId="10">
    <w:name w:val="index 1"/>
    <w:basedOn w:val="a1"/>
    <w:next w:val="a1"/>
    <w:autoRedefine/>
    <w:semiHidden/>
    <w:rsid w:val="00825816"/>
    <w:pPr>
      <w:ind w:left="284" w:hanging="284"/>
    </w:pPr>
  </w:style>
  <w:style w:type="paragraph" w:styleId="23">
    <w:name w:val="index 2"/>
    <w:basedOn w:val="a1"/>
    <w:next w:val="a1"/>
    <w:autoRedefine/>
    <w:semiHidden/>
    <w:rsid w:val="00825816"/>
    <w:pPr>
      <w:ind w:left="568" w:hanging="284"/>
    </w:pPr>
  </w:style>
  <w:style w:type="paragraph" w:styleId="32">
    <w:name w:val="index 3"/>
    <w:basedOn w:val="a1"/>
    <w:next w:val="a1"/>
    <w:autoRedefine/>
    <w:semiHidden/>
    <w:rsid w:val="00825816"/>
    <w:pPr>
      <w:ind w:left="851" w:hanging="284"/>
    </w:pPr>
  </w:style>
  <w:style w:type="paragraph" w:styleId="42">
    <w:name w:val="index 4"/>
    <w:basedOn w:val="a1"/>
    <w:next w:val="a1"/>
    <w:semiHidden/>
    <w:rsid w:val="00825816"/>
    <w:pPr>
      <w:ind w:left="1135" w:hanging="284"/>
    </w:pPr>
  </w:style>
  <w:style w:type="paragraph" w:styleId="61">
    <w:name w:val="index 6"/>
    <w:basedOn w:val="a1"/>
    <w:next w:val="a1"/>
    <w:semiHidden/>
    <w:rsid w:val="00825816"/>
    <w:pPr>
      <w:ind w:left="1702" w:hanging="284"/>
    </w:pPr>
  </w:style>
  <w:style w:type="paragraph" w:styleId="52">
    <w:name w:val="index 5"/>
    <w:basedOn w:val="a1"/>
    <w:next w:val="a1"/>
    <w:semiHidden/>
    <w:rsid w:val="00825816"/>
    <w:pPr>
      <w:ind w:left="1418" w:hanging="284"/>
    </w:pPr>
  </w:style>
  <w:style w:type="paragraph" w:styleId="71">
    <w:name w:val="index 7"/>
    <w:basedOn w:val="a1"/>
    <w:next w:val="a1"/>
    <w:semiHidden/>
    <w:rsid w:val="00825816"/>
    <w:pPr>
      <w:ind w:left="1985" w:hanging="284"/>
    </w:pPr>
  </w:style>
  <w:style w:type="paragraph" w:styleId="80">
    <w:name w:val="index 8"/>
    <w:basedOn w:val="a1"/>
    <w:next w:val="a1"/>
    <w:semiHidden/>
    <w:rsid w:val="00825816"/>
    <w:pPr>
      <w:ind w:left="2269" w:hanging="284"/>
    </w:pPr>
  </w:style>
  <w:style w:type="paragraph" w:styleId="90">
    <w:name w:val="index 9"/>
    <w:basedOn w:val="a1"/>
    <w:next w:val="a1"/>
    <w:semiHidden/>
    <w:rsid w:val="00825816"/>
    <w:pPr>
      <w:ind w:left="2552" w:hanging="284"/>
    </w:pPr>
  </w:style>
  <w:style w:type="paragraph" w:styleId="24">
    <w:name w:val="toc 2"/>
    <w:basedOn w:val="a1"/>
    <w:next w:val="a1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3">
    <w:name w:val="toc 3"/>
    <w:basedOn w:val="a1"/>
    <w:next w:val="a1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3">
    <w:name w:val="toc 4"/>
    <w:basedOn w:val="a1"/>
    <w:next w:val="a1"/>
    <w:semiHidden/>
    <w:rsid w:val="00825816"/>
    <w:pPr>
      <w:ind w:left="851"/>
    </w:pPr>
  </w:style>
  <w:style w:type="paragraph" w:styleId="53">
    <w:name w:val="toc 5"/>
    <w:basedOn w:val="a1"/>
    <w:next w:val="a1"/>
    <w:semiHidden/>
    <w:rsid w:val="00825816"/>
    <w:pPr>
      <w:ind w:left="1134"/>
    </w:pPr>
  </w:style>
  <w:style w:type="paragraph" w:styleId="62">
    <w:name w:val="toc 6"/>
    <w:basedOn w:val="a1"/>
    <w:next w:val="a1"/>
    <w:semiHidden/>
    <w:rsid w:val="00825816"/>
    <w:pPr>
      <w:ind w:left="1418"/>
    </w:pPr>
  </w:style>
  <w:style w:type="paragraph" w:styleId="72">
    <w:name w:val="toc 7"/>
    <w:basedOn w:val="a1"/>
    <w:next w:val="a1"/>
    <w:semiHidden/>
    <w:rsid w:val="00825816"/>
    <w:pPr>
      <w:ind w:left="1701"/>
    </w:pPr>
  </w:style>
  <w:style w:type="paragraph" w:styleId="81">
    <w:name w:val="toc 8"/>
    <w:basedOn w:val="a1"/>
    <w:next w:val="a1"/>
    <w:semiHidden/>
    <w:rsid w:val="00825816"/>
    <w:pPr>
      <w:ind w:left="1985"/>
    </w:pPr>
  </w:style>
  <w:style w:type="paragraph" w:styleId="91">
    <w:name w:val="toc 9"/>
    <w:basedOn w:val="a1"/>
    <w:next w:val="a1"/>
    <w:semiHidden/>
    <w:rsid w:val="00825816"/>
    <w:pPr>
      <w:ind w:left="2268"/>
    </w:pPr>
  </w:style>
  <w:style w:type="paragraph" w:styleId="ac">
    <w:name w:val="table of figures"/>
    <w:basedOn w:val="a1"/>
    <w:next w:val="a1"/>
    <w:semiHidden/>
    <w:rsid w:val="00825816"/>
    <w:pPr>
      <w:ind w:left="567" w:hanging="567"/>
    </w:pPr>
  </w:style>
  <w:style w:type="paragraph" w:styleId="50">
    <w:name w:val="List Bullet 5"/>
    <w:basedOn w:val="a1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d">
    <w:name w:val="Body Text"/>
    <w:aliases w:val="bt,body text,Body,bt2,body text1"/>
    <w:basedOn w:val="a1"/>
    <w:link w:val="ae"/>
    <w:qFormat/>
    <w:rsid w:val="00825816"/>
    <w:pPr>
      <w:spacing w:after="120"/>
    </w:pPr>
  </w:style>
  <w:style w:type="paragraph" w:styleId="af">
    <w:name w:val="Body Text First Indent"/>
    <w:basedOn w:val="ad"/>
    <w:rsid w:val="00825816"/>
    <w:pPr>
      <w:ind w:firstLine="284"/>
    </w:pPr>
  </w:style>
  <w:style w:type="paragraph" w:styleId="af0">
    <w:name w:val="Body Text Indent"/>
    <w:basedOn w:val="a1"/>
    <w:rsid w:val="00825816"/>
    <w:pPr>
      <w:spacing w:after="120"/>
      <w:ind w:left="283"/>
    </w:pPr>
  </w:style>
  <w:style w:type="paragraph" w:styleId="25">
    <w:name w:val="Body Text First Indent 2"/>
    <w:basedOn w:val="af0"/>
    <w:rsid w:val="00825816"/>
    <w:pPr>
      <w:ind w:left="284" w:firstLine="284"/>
    </w:pPr>
  </w:style>
  <w:style w:type="character" w:styleId="af1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a1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1">
    <w:name w:val="toc 1"/>
    <w:basedOn w:val="a1"/>
    <w:next w:val="a1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f2">
    <w:name w:val="¢éÍ¤ÇÒÁ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1"/>
    <w:next w:val="a1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3">
    <w:name w:val="???????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af4">
    <w:name w:val="page number"/>
    <w:basedOn w:val="a2"/>
    <w:uiPriority w:val="99"/>
    <w:rsid w:val="00825816"/>
  </w:style>
  <w:style w:type="paragraph" w:customStyle="1" w:styleId="af5">
    <w:name w:val="Åº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4">
    <w:name w:val="µÒÃÒ§3ªèÍ§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f6">
    <w:name w:val="ºÇ¡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4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0">
    <w:name w:val="10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f7">
    <w:name w:val="??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5">
    <w:name w:val="?????3????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ข้อความ"/>
    <w:basedOn w:val="a1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26">
    <w:name w:val="Body Text 2"/>
    <w:basedOn w:val="a1"/>
    <w:link w:val="27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36">
    <w:name w:val="Body Text 3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af9">
    <w:name w:val="Balloon Text"/>
    <w:basedOn w:val="a1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ad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a1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afa">
    <w:name w:val="Table Grid"/>
    <w:basedOn w:val="a3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1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d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22">
    <w:name w:val="หัวเรื่อง 2 อักขระ"/>
    <w:link w:val="21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a1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1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a1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28">
    <w:name w:val="Body Text Indent 2"/>
    <w:basedOn w:val="a1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20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0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1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">
    <w:name w:val="HTML Preformatted"/>
    <w:basedOn w:val="a1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ae">
    <w:name w:val="เนื้อความ อักขระ"/>
    <w:aliases w:val="bt อักขระ,body text อักขระ,Body อักขระ,bt2 อักขระ,body text1 อักขระ"/>
    <w:link w:val="ad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ad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fb">
    <w:name w:val="List Paragraph"/>
    <w:basedOn w:val="a1"/>
    <w:link w:val="afc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ad"/>
    <w:next w:val="ad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afd">
    <w:name w:val="Plain Text"/>
    <w:basedOn w:val="a1"/>
    <w:link w:val="afe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afe">
    <w:name w:val="ข้อความธรรมดา อักขระ"/>
    <w:link w:val="afd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a6">
    <w:name w:val="หัวกระดาษ อักขระ"/>
    <w:link w:val="a5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8">
    <w:name w:val="ท้ายกระดาษ อักขระ"/>
    <w:link w:val="a7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27">
    <w:name w:val="เนื้อความ 2 อักขระ"/>
    <w:link w:val="26"/>
    <w:locked/>
    <w:rsid w:val="008B6909"/>
    <w:rPr>
      <w:rFonts w:ascii="Angsana New" w:hAnsi="Angsana New"/>
      <w:sz w:val="30"/>
      <w:szCs w:val="30"/>
    </w:rPr>
  </w:style>
  <w:style w:type="character" w:customStyle="1" w:styleId="60">
    <w:name w:val="หัวเรื่อง 6 อักขระ"/>
    <w:link w:val="6"/>
    <w:rsid w:val="009D3369"/>
    <w:rPr>
      <w:rFonts w:cs="EucrosiaUPC"/>
      <w:b/>
      <w:bCs/>
      <w:sz w:val="32"/>
      <w:szCs w:val="32"/>
    </w:rPr>
  </w:style>
  <w:style w:type="character" w:styleId="aff">
    <w:name w:val="annotation reference"/>
    <w:uiPriority w:val="99"/>
    <w:unhideWhenUsed/>
    <w:rsid w:val="00EF66BB"/>
    <w:rPr>
      <w:sz w:val="16"/>
      <w:szCs w:val="16"/>
    </w:rPr>
  </w:style>
  <w:style w:type="paragraph" w:styleId="aff0">
    <w:name w:val="annotation text"/>
    <w:basedOn w:val="a1"/>
    <w:link w:val="aff1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aff1">
    <w:name w:val="ข้อความข้อคิดเห็น อักขระ"/>
    <w:link w:val="aff0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a1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70">
    <w:name w:val="หัวเรื่อง 7 อักขระ"/>
    <w:link w:val="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ad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aff2">
    <w:name w:val="annotation subject"/>
    <w:basedOn w:val="aff0"/>
    <w:next w:val="aff0"/>
    <w:link w:val="aff3"/>
    <w:semiHidden/>
    <w:unhideWhenUsed/>
    <w:rsid w:val="00804B99"/>
    <w:rPr>
      <w:b/>
      <w:bCs/>
    </w:rPr>
  </w:style>
  <w:style w:type="character" w:customStyle="1" w:styleId="aff3">
    <w:name w:val="ชื่อเรื่องของข้อคิดเห็น อักขระ"/>
    <w:link w:val="aff2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aff4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a1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aff5">
    <w:name w:val="Normal (Web)"/>
    <w:basedOn w:val="a1"/>
    <w:uiPriority w:val="99"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c">
    <w:name w:val="ย่อหน้ารายการ อักขระ"/>
    <w:link w:val="afb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11</Pages>
  <Words>1670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chonchanok</cp:lastModifiedBy>
  <cp:revision>2</cp:revision>
  <cp:lastPrinted>2025-05-07T08:36:00Z</cp:lastPrinted>
  <dcterms:created xsi:type="dcterms:W3CDTF">2025-05-14T10:24:00Z</dcterms:created>
  <dcterms:modified xsi:type="dcterms:W3CDTF">2025-05-14T10:24:00Z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b21812e2dedfa16ab78c3521418a7b39b7874d92a5b34f0e2ce4e408eec4bbe1</vt:lpwstr>
  </property>
</Properties>
</file>