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21EFFBB9" w:rsidR="00AD3B26" w:rsidRPr="00A52E1B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B33FCB" w:rsidRPr="00B33FC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บลูบิค</w:t>
      </w:r>
      <w:r w:rsidR="00B33FCB" w:rsidRPr="00B33FC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B33FCB" w:rsidRPr="00B33FC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กรุ๊ป</w:t>
      </w:r>
      <w:r w:rsidR="00B33FCB" w:rsidRPr="00B33FC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9F065A" w:rsidRPr="009F065A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637EE6"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B6E3847" w14:textId="730F9EC8" w:rsidR="009F065A" w:rsidRPr="006852D2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</w:rPr>
      </w:pPr>
    </w:p>
    <w:p w14:paraId="2796F397" w14:textId="55AD0A75" w:rsidR="0027281E" w:rsidRPr="001B2269" w:rsidRDefault="0027281E" w:rsidP="0027281E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B226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ข้าพเจ้าได้สอบทานงบฐานะการเงินรวมและ</w:t>
      </w:r>
      <w:r w:rsidRPr="001B2269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งบฐานะการเงิน</w:t>
      </w:r>
      <w:r w:rsidRPr="001B226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เฉพาะ</w:t>
      </w:r>
      <w:r w:rsidRPr="001B2269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ของบริษัท </w:t>
      </w:r>
      <w:r w:rsidRPr="001B226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ณ วันที่ </w:t>
      </w:r>
      <w:r w:rsidRPr="001B2269">
        <w:rPr>
          <w:rFonts w:ascii="Angsana New" w:hAnsi="Angsana New" w:cs="Angsana New"/>
          <w:spacing w:val="-6"/>
          <w:sz w:val="32"/>
          <w:szCs w:val="32"/>
          <w:lang w:bidi="th-TH"/>
        </w:rPr>
        <w:t>31</w:t>
      </w:r>
      <w:r w:rsidRPr="001B226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มีนาคม </w:t>
      </w:r>
      <w:r w:rsidR="00B33FCB" w:rsidRPr="001B2269">
        <w:rPr>
          <w:rFonts w:ascii="Angsana New" w:hAnsi="Angsana New" w:cs="Angsana New"/>
          <w:spacing w:val="-6"/>
          <w:sz w:val="32"/>
          <w:szCs w:val="32"/>
          <w:lang w:val="en-US" w:bidi="th-TH"/>
        </w:rPr>
        <w:t xml:space="preserve">2568 </w:t>
      </w:r>
      <w:r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และ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งบกำไรขาดทุนเบ็ดเสร็จรวมและ</w:t>
      </w:r>
      <w:r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งบกำไรขาดทุนเบ็ดเสร็จ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</w:t>
      </w:r>
      <w:r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ของบริษัท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งบการเปลี่ยนแปลง</w:t>
      </w:r>
      <w:r w:rsidRPr="001B226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ส่วนของผู้ถือหุ้น</w:t>
      </w:r>
      <w:r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รวมและงบการเปลี่ยนแปลง</w:t>
      </w:r>
      <w:r w:rsidRPr="001B226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ส่วนของผู้ถือหุ้น</w:t>
      </w:r>
      <w:r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เฉพาะ</w:t>
      </w:r>
      <w:r w:rsidRPr="001B226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ของบริษัท</w:t>
      </w:r>
      <w:r w:rsidRPr="001B2269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และงบกระแสเงิน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</w:t>
      </w:r>
      <w:r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ด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รวมและ</w:t>
      </w:r>
      <w:r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งบกระแสเงินสด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เฉพาะ</w:t>
      </w:r>
      <w:r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ของบริษัท</w:t>
      </w:r>
      <w:r w:rsidRPr="001B2269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1B2269">
        <w:rPr>
          <w:rFonts w:ascii="Angsana New" w:hAnsi="Angsana New" w:cs="Angsana New"/>
          <w:spacing w:val="-2"/>
          <w:sz w:val="32"/>
          <w:szCs w:val="32"/>
          <w:lang w:bidi="th-TH"/>
        </w:rPr>
        <w:t>31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มีนาคม </w:t>
      </w:r>
      <w:r w:rsidR="00B33FCB" w:rsidRPr="001B2269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2568 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และหมายเหตุประกอบงบการเงินแบบย่อ</w:t>
      </w:r>
      <w:r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(ข้อมูลทางการเงินระหว่างกาล) 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ของบริษัท</w:t>
      </w:r>
      <w:bookmarkStart w:id="1" w:name="_Hlk166328319"/>
      <w:r w:rsidR="00B33FCB"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บลูบิค</w:t>
      </w:r>
      <w:r w:rsidR="00B33FCB"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B33FCB"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กรุ๊ป</w:t>
      </w:r>
      <w:r w:rsidR="00B33FCB"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จำกัด (มหาชน)</w:t>
      </w:r>
      <w:r w:rsidRPr="001B2269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bookmarkEnd w:id="1"/>
      <w:r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และบริษัทย่อย </w:t>
      </w:r>
      <w:r w:rsidRPr="001B226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และของเฉพาะบริษัท </w:t>
      </w:r>
      <w:r w:rsidR="00B33FCB" w:rsidRPr="001B226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บลูบิค</w:t>
      </w:r>
      <w:r w:rsidR="00B33FCB"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="00B33FCB" w:rsidRPr="001B226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กรุ๊ป</w:t>
      </w:r>
      <w:r w:rsidR="00B33FCB"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จำกัด (มหาชน)</w:t>
      </w:r>
      <w:r w:rsidRPr="001B226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1B2269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  <w:lang w:bidi="th-TH"/>
        </w:rPr>
        <w:t>ซึ่งผู้บ</w:t>
      </w:r>
      <w:r w:rsidRPr="001B226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ริหาร</w:t>
      </w:r>
      <w:r w:rsidRPr="001B226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1B2269">
        <w:rPr>
          <w:rFonts w:ascii="Angsana New" w:hAnsi="Angsana New" w:cs="Angsana New"/>
          <w:sz w:val="32"/>
          <w:szCs w:val="32"/>
          <w:cs/>
          <w:lang w:bidi="th-TH"/>
        </w:rPr>
        <w:t xml:space="preserve">การบัญชี ฉบับที่ </w:t>
      </w:r>
      <w:r w:rsidRPr="001B2269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Pr="001B2269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F00999" w:rsidRPr="001B2269">
        <w:rPr>
          <w:rFonts w:ascii="Angsana New" w:hAnsi="Angsana New" w:cs="Angsana New" w:hint="cs"/>
          <w:sz w:val="32"/>
          <w:szCs w:val="32"/>
          <w:cs/>
          <w:lang w:val="en-US" w:bidi="th-TH"/>
        </w:rPr>
        <w:t>“</w:t>
      </w:r>
      <w:r w:rsidRPr="001B2269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="00F00999" w:rsidRPr="001B2269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Pr="001B2269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24E99C81" w:rsidR="00A05F0A" w:rsidRPr="006852D2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852D2">
        <w:rPr>
          <w:rFonts w:ascii="Angsana New" w:hAnsi="Angsana New" w:cs="Angsana New"/>
          <w:spacing w:val="-6"/>
          <w:sz w:val="32"/>
          <w:szCs w:val="32"/>
          <w:lang w:bidi="th-TH"/>
        </w:rPr>
        <w:t>2410</w:t>
      </w: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“การสอบทานข้อมูลทาง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เปรียบเทียบและวิธีการสอบทานอื่น</w:t>
      </w:r>
      <w:r w:rsidR="00DB0D30" w:rsidRPr="001B2269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1B2269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1B226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ซึ่งอาจพบได้จากการ</w:t>
      </w:r>
      <w:r w:rsidRPr="006852D2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36FC42FC" w14:textId="3E7258A9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3C01D5E" w14:textId="47D369BF" w:rsidR="001B2269" w:rsidRDefault="001B226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48C9FA7" w14:textId="1C767BD3" w:rsidR="0008499C" w:rsidRDefault="000849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8790DA5" w14:textId="77777777" w:rsidR="0008499C" w:rsidRDefault="000849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78D7656" w14:textId="77777777" w:rsidR="0008499C" w:rsidRDefault="000849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0B7A95C3" w:rsidR="00A05F0A" w:rsidRPr="00853BBE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pacing w:val="-2"/>
          <w:sz w:val="32"/>
          <w:szCs w:val="32"/>
        </w:rPr>
      </w:pPr>
      <w:r w:rsidRPr="00853BBE">
        <w:rPr>
          <w:rFonts w:ascii="Angsana New" w:hAnsi="Angsana New" w:cs="Angsana New"/>
          <w:spacing w:val="-2"/>
          <w:sz w:val="32"/>
          <w:szCs w:val="32"/>
          <w:cs/>
          <w:lang w:val="en-US" w:bidi="th-TH"/>
        </w:rPr>
        <w:t xml:space="preserve">จากการสอบทาน </w:t>
      </w:r>
      <w:r w:rsidRPr="00853BB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853BBE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853BB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</w:t>
      </w:r>
      <w:r w:rsidR="00F00999" w:rsidRPr="00853BBE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“</w:t>
      </w:r>
      <w:r w:rsidRPr="00853BB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การรายงานทางการเงินระหว่างกาล</w:t>
      </w:r>
      <w:r w:rsidR="00F00999" w:rsidRPr="00853BBE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”</w:t>
      </w:r>
      <w:r w:rsidR="00F961F6" w:rsidRPr="00853BBE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853BB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54E29D6A" w:rsidR="00A52E1B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4BDD562" w14:textId="77777777" w:rsidR="00853BBE" w:rsidRPr="00880A9C" w:rsidRDefault="00853BB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B01DD8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BF323DE" w14:textId="77777777" w:rsidR="00B33FCB" w:rsidRPr="006852D2" w:rsidRDefault="00B33FCB" w:rsidP="00B33FC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6852D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Pr="006852D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Pr="006852D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6852D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9B3F1E3" w14:textId="77777777" w:rsidR="00B33FCB" w:rsidRPr="006852D2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7535D12" w14:textId="77777777" w:rsidR="00B33FCB" w:rsidRPr="006852D2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6852D2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44263994" w14:textId="77777777" w:rsidR="00B33FCB" w:rsidRPr="006852D2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97BCBE5" w14:textId="77777777" w:rsidR="00B33FCB" w:rsidRPr="00B33FCB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B33FC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B33FCB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B33FC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6D49BD98" w14:textId="77777777" w:rsidR="00B33FCB" w:rsidRPr="00B33FCB" w:rsidRDefault="00B33FCB" w:rsidP="00B33FC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B33FCB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3C5BF50D" w:rsidR="00021AE1" w:rsidRPr="00B33FCB" w:rsidRDefault="00B33FCB" w:rsidP="001B226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33FCB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Pr="00B33FCB">
        <w:rPr>
          <w:rFonts w:ascii="Angsana New" w:hAnsi="Angsana New" w:cs="Angsana New"/>
          <w:sz w:val="32"/>
          <w:szCs w:val="32"/>
          <w:lang w:val="en-US" w:bidi="th-TH"/>
        </w:rPr>
        <w:t xml:space="preserve">14 </w:t>
      </w:r>
      <w:r w:rsidRPr="00B33FCB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Pr="00B33FCB">
        <w:rPr>
          <w:rFonts w:ascii="Angsana New" w:hAnsi="Angsana New" w:cs="Angsana New"/>
          <w:sz w:val="32"/>
          <w:szCs w:val="32"/>
          <w:lang w:val="en-US" w:bidi="th-TH"/>
        </w:rPr>
        <w:t xml:space="preserve"> 2568</w:t>
      </w:r>
    </w:p>
    <w:sectPr w:rsidR="00021AE1" w:rsidRPr="00B33FCB" w:rsidSect="005B6537">
      <w:headerReference w:type="even" r:id="rId11"/>
      <w:headerReference w:type="default" r:id="rId12"/>
      <w:headerReference w:type="first" r:id="rId13"/>
      <w:pgSz w:w="11907" w:h="16840" w:code="9"/>
      <w:pgMar w:top="2160" w:right="1296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8884E" w14:textId="77777777" w:rsidR="005156C2" w:rsidRDefault="005156C2">
      <w:r>
        <w:separator/>
      </w:r>
    </w:p>
  </w:endnote>
  <w:endnote w:type="continuationSeparator" w:id="0">
    <w:p w14:paraId="067F261B" w14:textId="77777777" w:rsidR="005156C2" w:rsidRDefault="0051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5C3EE" w14:textId="77777777" w:rsidR="005156C2" w:rsidRDefault="005156C2">
      <w:bookmarkStart w:id="0" w:name="_Hlk482348182"/>
      <w:bookmarkEnd w:id="0"/>
      <w:r>
        <w:separator/>
      </w:r>
    </w:p>
  </w:footnote>
  <w:footnote w:type="continuationSeparator" w:id="0">
    <w:p w14:paraId="14E0FEB6" w14:textId="77777777" w:rsidR="005156C2" w:rsidRDefault="0051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7D3D4E42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5DA2E58A" w:rsidR="00D15EA5" w:rsidRDefault="00D15EA5" w:rsidP="0008499C">
    <w:pPr>
      <w:pStyle w:val="Header"/>
      <w:tabs>
        <w:tab w:val="clear" w:pos="8562"/>
        <w:tab w:val="left" w:pos="5328"/>
      </w:tabs>
      <w:spacing w:after="1920"/>
    </w:pPr>
  </w:p>
  <w:p w14:paraId="1B1B7861" w14:textId="5E52B3BF" w:rsidR="00637EE6" w:rsidRPr="00A52E1B" w:rsidRDefault="00637EE6" w:rsidP="0008499C">
    <w:pPr>
      <w:pStyle w:val="Header"/>
      <w:tabs>
        <w:tab w:val="clear" w:pos="8562"/>
        <w:tab w:val="left" w:pos="5328"/>
      </w:tabs>
      <w:spacing w:after="156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8499C"/>
    <w:rsid w:val="0009122C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36DBF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2269"/>
    <w:rsid w:val="001B7388"/>
    <w:rsid w:val="001C2F7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281E"/>
    <w:rsid w:val="00277EBE"/>
    <w:rsid w:val="0028089B"/>
    <w:rsid w:val="00281DAB"/>
    <w:rsid w:val="002838FB"/>
    <w:rsid w:val="002845C8"/>
    <w:rsid w:val="00285249"/>
    <w:rsid w:val="002A252E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3FF1"/>
    <w:rsid w:val="00426915"/>
    <w:rsid w:val="00433F63"/>
    <w:rsid w:val="00435788"/>
    <w:rsid w:val="004359E6"/>
    <w:rsid w:val="00440CCC"/>
    <w:rsid w:val="00443CE3"/>
    <w:rsid w:val="00452E7B"/>
    <w:rsid w:val="004546FA"/>
    <w:rsid w:val="0046306B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156C2"/>
    <w:rsid w:val="0052186A"/>
    <w:rsid w:val="0052738F"/>
    <w:rsid w:val="00527E02"/>
    <w:rsid w:val="005321DA"/>
    <w:rsid w:val="00547541"/>
    <w:rsid w:val="00551365"/>
    <w:rsid w:val="005514D6"/>
    <w:rsid w:val="005627FF"/>
    <w:rsid w:val="00577D61"/>
    <w:rsid w:val="005822AC"/>
    <w:rsid w:val="005A7C19"/>
    <w:rsid w:val="005B0B76"/>
    <w:rsid w:val="005B405A"/>
    <w:rsid w:val="005B50CC"/>
    <w:rsid w:val="005B6537"/>
    <w:rsid w:val="005B65F3"/>
    <w:rsid w:val="005C091F"/>
    <w:rsid w:val="005C2CCB"/>
    <w:rsid w:val="005C6479"/>
    <w:rsid w:val="005C69FD"/>
    <w:rsid w:val="005D7025"/>
    <w:rsid w:val="005E2D67"/>
    <w:rsid w:val="005E5578"/>
    <w:rsid w:val="005E5A22"/>
    <w:rsid w:val="005F4D62"/>
    <w:rsid w:val="0060740B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852D2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B75CD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3BBE"/>
    <w:rsid w:val="008719C2"/>
    <w:rsid w:val="00877027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4A66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65B7B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00AAE"/>
    <w:rsid w:val="00B01DD8"/>
    <w:rsid w:val="00B02EC5"/>
    <w:rsid w:val="00B1324D"/>
    <w:rsid w:val="00B157E2"/>
    <w:rsid w:val="00B24A45"/>
    <w:rsid w:val="00B25B92"/>
    <w:rsid w:val="00B26948"/>
    <w:rsid w:val="00B33FCB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467F9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3077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234B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2E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C0DD5"/>
    <w:rsid w:val="00EE0F65"/>
    <w:rsid w:val="00F00999"/>
    <w:rsid w:val="00F028F7"/>
    <w:rsid w:val="00F11892"/>
    <w:rsid w:val="00F23948"/>
    <w:rsid w:val="00F246A1"/>
    <w:rsid w:val="00F37917"/>
    <w:rsid w:val="00F5513E"/>
    <w:rsid w:val="00F63F3F"/>
    <w:rsid w:val="00F66FA5"/>
    <w:rsid w:val="00F71678"/>
    <w:rsid w:val="00F71A70"/>
    <w:rsid w:val="00F730AB"/>
    <w:rsid w:val="00F730E3"/>
    <w:rsid w:val="00F755E9"/>
    <w:rsid w:val="00F81D0D"/>
    <w:rsid w:val="00F909CD"/>
    <w:rsid w:val="00F961F6"/>
    <w:rsid w:val="00F974D1"/>
    <w:rsid w:val="00FA16E0"/>
    <w:rsid w:val="00FA3966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3" ma:contentTypeDescription="Create a new document." ma:contentTypeScope="" ma:versionID="2efb6b9a8c805db6bfc6ab4c8982bae9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95a039da83211c13ce9c66fb75ac5756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ae41-db63-47b0-bb98-ac34acb43ebd">
      <Terms xmlns="http://schemas.microsoft.com/office/infopath/2007/PartnerControls"/>
    </lcf76f155ced4ddcb4097134ff3c332f>
    <TaxCatchAll xmlns="12288d39-df9a-4508-bbf1-f3cb6071678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BADD7-080D-4A91-9FB1-3FADE67AE9E2}"/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dd9c615c-1982-4a0f-a4ee-9fb500083c0e"/>
    <ds:schemaRef ds:uri="1d78754a-8ea1-4898-b40b-d50f8c2f005c"/>
  </ds:schemaRefs>
</ds:datastoreItem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2025-05-14T06:21:00Z</dcterms:created>
  <dcterms:modified xsi:type="dcterms:W3CDTF">2025-05-14T06:21:00Z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0x0101007CB8E7B08818B0438471226110231D13</vt:lpwstr>
  </property>
</Properties>
</file>