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C5F6" w14:textId="23D232D0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6B4179C7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1162DE">
        <w:rPr>
          <w:rFonts w:ascii="Angsana New" w:hAnsi="Angsana New"/>
          <w:sz w:val="26"/>
          <w:szCs w:val="26"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2006E111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3466C">
        <w:rPr>
          <w:rFonts w:ascii="Angsana New" w:hAnsi="Angsana New"/>
          <w:sz w:val="26"/>
          <w:szCs w:val="26"/>
        </w:rPr>
        <w:t>3</w:t>
      </w:r>
      <w:r w:rsidR="00D900F9">
        <w:rPr>
          <w:rFonts w:ascii="Angsana New" w:hAnsi="Angsana New"/>
          <w:sz w:val="26"/>
          <w:szCs w:val="26"/>
        </w:rPr>
        <w:t>1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900F9">
        <w:rPr>
          <w:rFonts w:ascii="Angsana New" w:hAnsi="Angsana New" w:hint="cs"/>
          <w:sz w:val="26"/>
          <w:szCs w:val="26"/>
          <w:cs/>
        </w:rPr>
        <w:t>มีนาคม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E035C7" w:rsidRPr="00E97C60">
        <w:rPr>
          <w:rFonts w:ascii="Angsana New" w:hAnsi="Angsana New"/>
          <w:sz w:val="26"/>
          <w:szCs w:val="26"/>
        </w:rPr>
        <w:t xml:space="preserve">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</w:t>
      </w:r>
      <w:r w:rsidR="006E2D8F" w:rsidRPr="001E5B6F">
        <w:rPr>
          <w:rFonts w:ascii="Angsana New" w:hAnsi="Angsana New" w:hint="cs"/>
          <w:sz w:val="26"/>
          <w:szCs w:val="26"/>
          <w:cs/>
        </w:rPr>
        <w:t>อหุ้นรวมร้อย</w:t>
      </w:r>
      <w:r w:rsidR="006E2D8F" w:rsidRPr="00F7115A">
        <w:rPr>
          <w:rFonts w:ascii="Angsana New" w:hAnsi="Angsana New" w:hint="cs"/>
          <w:sz w:val="26"/>
          <w:szCs w:val="26"/>
          <w:cs/>
        </w:rPr>
        <w:t>ละ</w:t>
      </w:r>
      <w:r w:rsidR="006E2D8F" w:rsidRPr="00F7115A">
        <w:rPr>
          <w:rFonts w:ascii="Angsana New" w:hAnsi="Angsana New" w:hint="cs"/>
          <w:sz w:val="26"/>
          <w:szCs w:val="26"/>
        </w:rPr>
        <w:t xml:space="preserve"> </w:t>
      </w:r>
      <w:r w:rsidR="00E36729" w:rsidRPr="00F7115A">
        <w:rPr>
          <w:rFonts w:ascii="Angsana New" w:hAnsi="Angsana New"/>
          <w:sz w:val="26"/>
          <w:szCs w:val="26"/>
        </w:rPr>
        <w:t xml:space="preserve">46.80 </w:t>
      </w:r>
      <w:r w:rsidR="006E2D8F" w:rsidRPr="00F7115A">
        <w:rPr>
          <w:rFonts w:ascii="Angsana New" w:hAnsi="Angsana New" w:hint="cs"/>
          <w:sz w:val="26"/>
          <w:szCs w:val="26"/>
          <w:cs/>
        </w:rPr>
        <w:t>ของ</w:t>
      </w:r>
      <w:r w:rsidR="006E2D8F" w:rsidRPr="00E97C60">
        <w:rPr>
          <w:rFonts w:ascii="Angsana New" w:hAnsi="Angsana New" w:hint="cs"/>
          <w:sz w:val="26"/>
          <w:szCs w:val="26"/>
          <w:cs/>
        </w:rPr>
        <w:t>ทุนจดทะเบียนของบริษัท</w:t>
      </w:r>
      <w:r w:rsidR="00955401">
        <w:rPr>
          <w:rFonts w:ascii="Angsana New" w:hAnsi="Angsana New"/>
          <w:sz w:val="26"/>
          <w:szCs w:val="26"/>
        </w:rPr>
        <w:t xml:space="preserve"> 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BFF6F7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6BA1A488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4213FD43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D900F9">
        <w:rPr>
          <w:rFonts w:ascii="Angsana New" w:eastAsia="PMingLiU" w:hAnsi="Angsana New"/>
          <w:sz w:val="26"/>
          <w:szCs w:val="26"/>
        </w:rPr>
        <w:t>7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D900F9">
        <w:rPr>
          <w:rFonts w:ascii="Angsana New" w:eastAsia="PMingLiU" w:hAnsi="Angsana New"/>
          <w:sz w:val="26"/>
          <w:szCs w:val="26"/>
        </w:rPr>
        <w:t>8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5ADF2FD3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D97E8A">
        <w:rPr>
          <w:rFonts w:ascii="Angsana New" w:eastAsia="PMingLiU" w:hAnsi="Angsana New" w:cs="Angsana New"/>
          <w:sz w:val="26"/>
          <w:szCs w:val="26"/>
        </w:rPr>
        <w:t xml:space="preserve">8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="00D97E8A">
        <w:rPr>
          <w:rFonts w:ascii="Angsana New" w:eastAsia="PMingLiU" w:hAnsi="Angsana New" w:cs="Angsana New"/>
          <w:sz w:val="26"/>
          <w:szCs w:val="26"/>
        </w:rPr>
        <w:t>7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2514212D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</w:t>
      </w:r>
      <w:r w:rsidR="00B373E1">
        <w:rPr>
          <w:rFonts w:ascii="Angsana New" w:eastAsia="PMingLiU" w:hAnsi="Angsana New" w:cs="Angsana New"/>
          <w:sz w:val="26"/>
          <w:szCs w:val="26"/>
        </w:rPr>
        <w:t xml:space="preserve">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0F7DBA" w:rsidRPr="00E97C60">
        <w:rPr>
          <w:rFonts w:ascii="Angsana New" w:eastAsia="PMingLiU" w:hAnsi="Angsana New" w:cs="Angsana New"/>
          <w:sz w:val="26"/>
          <w:szCs w:val="26"/>
          <w:cs/>
        </w:rPr>
        <w:t xml:space="preserve">งวดสามเดือนสิ้นสุดวันที่ </w:t>
      </w:r>
      <w:r w:rsidR="0073466C">
        <w:rPr>
          <w:rFonts w:ascii="Angsana New" w:eastAsia="PMingLiU" w:hAnsi="Angsana New" w:cs="Angsana New"/>
          <w:sz w:val="26"/>
          <w:szCs w:val="26"/>
        </w:rPr>
        <w:t>3</w:t>
      </w:r>
      <w:r w:rsidR="00D900F9">
        <w:rPr>
          <w:rFonts w:ascii="Angsana New" w:eastAsia="PMingLiU" w:hAnsi="Angsana New" w:cs="Angsana New"/>
          <w:sz w:val="26"/>
          <w:szCs w:val="26"/>
        </w:rPr>
        <w:t>1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D900F9">
        <w:rPr>
          <w:rFonts w:ascii="Angsana New" w:eastAsia="PMingLiU" w:hAnsi="Angsana New" w:cs="Angsana New" w:hint="cs"/>
          <w:sz w:val="26"/>
          <w:szCs w:val="26"/>
          <w:cs/>
        </w:rPr>
        <w:t>มีนาคม</w:t>
      </w:r>
      <w:r w:rsidR="000F7DBA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D900F9">
        <w:rPr>
          <w:rFonts w:ascii="Angsana New" w:eastAsia="PMingLiU" w:hAnsi="Angsana New" w:cs="Angsana New"/>
          <w:sz w:val="26"/>
          <w:szCs w:val="26"/>
        </w:rPr>
        <w:t>8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5AD97DD0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4BC6C3A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B9A47AE" w14:textId="775BC5BB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8BCD7AB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E97C60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53D4C0E9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E36729" w:rsidRPr="00E97C60" w14:paraId="36BC9D7A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A80090C" w14:textId="5BEE5CBC" w:rsidR="00E36729" w:rsidRPr="00534EEC" w:rsidRDefault="00E36729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2CE801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7E2F6F" w14:textId="62687EDF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2EEA6FE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688926CD" w14:textId="5DD82466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0A280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51877E7" w14:textId="223357BE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0860059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17796E36" w14:textId="77777777" w:rsidR="00E36729" w:rsidRPr="00E97C60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E36729" w:rsidRPr="00E97C60" w14:paraId="01AB826E" w14:textId="77777777" w:rsidTr="00A64761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D4A7" w14:textId="77777777" w:rsidR="00E36729" w:rsidRPr="00836A12" w:rsidRDefault="00E36729" w:rsidP="00A6476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36A1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313BDCA4" w14:textId="77777777" w:rsidR="00E36729" w:rsidRPr="00E97C60" w:rsidRDefault="00E36729" w:rsidP="00A64761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4E7A" w14:textId="77777777" w:rsidR="00E36729" w:rsidRPr="00E97C60" w:rsidRDefault="00E36729" w:rsidP="00A64761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6729" w:rsidRPr="00E97C60" w14:paraId="7BCFA104" w14:textId="77777777" w:rsidTr="00A64761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5CDA" w14:textId="77777777" w:rsidR="00E36729" w:rsidRPr="00CB7E0A" w:rsidRDefault="00E36729" w:rsidP="00A6476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50" w:type="dxa"/>
          </w:tcPr>
          <w:p w14:paraId="3471D517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9F30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E36729" w:rsidRPr="00E97C60" w14:paraId="1E6AF893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1993" w14:textId="77777777" w:rsidR="00E36729" w:rsidRPr="00E97C60" w:rsidRDefault="00E36729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131F17D0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042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2DB11CC9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D900F9">
        <w:rPr>
          <w:rFonts w:ascii="Angsana New" w:hAnsi="Angsana New"/>
          <w:sz w:val="26"/>
          <w:szCs w:val="26"/>
        </w:rPr>
        <w:t>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900F9">
        <w:rPr>
          <w:rFonts w:ascii="Angsana New" w:hAnsi="Angsana New" w:hint="cs"/>
          <w:sz w:val="26"/>
          <w:szCs w:val="26"/>
          <w:cs/>
        </w:rPr>
        <w:t>มีนาคม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 xml:space="preserve">8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และ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0F7DBA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7E1EC9" w:rsidRPr="00E97C60" w14:paraId="5BD70CDB" w14:textId="77777777" w:rsidTr="00D900F9">
        <w:trPr>
          <w:tblHeader/>
        </w:trPr>
        <w:tc>
          <w:tcPr>
            <w:tcW w:w="3960" w:type="dxa"/>
          </w:tcPr>
          <w:p w14:paraId="1A6AB183" w14:textId="77777777" w:rsidR="007E1EC9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2790" w:type="dxa"/>
            <w:gridSpan w:val="3"/>
          </w:tcPr>
          <w:p w14:paraId="02AF17FD" w14:textId="3262FA8F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37EB94" w14:textId="77777777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8645329" w14:textId="453C38FC" w:rsidR="007E1EC9" w:rsidRPr="00E97C60" w:rsidRDefault="00D900F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bookmarkEnd w:id="0"/>
      <w:tr w:rsidR="007E1EC9" w:rsidRPr="00E97C60" w14:paraId="04A9BF18" w14:textId="77777777" w:rsidTr="00D900F9">
        <w:trPr>
          <w:tblHeader/>
        </w:trPr>
        <w:tc>
          <w:tcPr>
            <w:tcW w:w="3960" w:type="dxa"/>
          </w:tcPr>
          <w:p w14:paraId="2EDEFDC0" w14:textId="77777777" w:rsidR="007E1EC9" w:rsidRPr="00E97C60" w:rsidRDefault="007E1EC9" w:rsidP="007E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B96FF0" w14:textId="3188D910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082513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833067" w14:textId="1A32FFB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4CBD6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63FA7269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900F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27C229BC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900F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F7DBA" w:rsidRPr="00E97C60" w14:paraId="78420FF0" w14:textId="77777777" w:rsidTr="00D900F9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5E" w:rsidRPr="00E97C60" w14:paraId="33C425C3" w14:textId="77777777" w:rsidTr="00616E57">
        <w:tc>
          <w:tcPr>
            <w:tcW w:w="3960" w:type="dxa"/>
          </w:tcPr>
          <w:p w14:paraId="371465B8" w14:textId="60EEFBB0" w:rsidR="00C9605E" w:rsidRPr="00E97C60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031385FD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6D0004" w14:textId="77777777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69FBFC86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460591" w14:textId="77777777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50E9B0AE" w:rsidR="00C9605E" w:rsidRPr="00F26745" w:rsidRDefault="00C9605E" w:rsidP="00D2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3"/>
              </w:tabs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3F2B88" w14:textId="77777777" w:rsidR="00C9605E" w:rsidRPr="00F26745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5D048" w14:textId="71DD0326" w:rsidR="00C9605E" w:rsidRPr="00F26745" w:rsidRDefault="00F26745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C9605E" w:rsidRPr="00E97C60" w14:paraId="1A3D4736" w14:textId="77777777" w:rsidTr="00D900F9">
        <w:tc>
          <w:tcPr>
            <w:tcW w:w="3960" w:type="dxa"/>
          </w:tcPr>
          <w:p w14:paraId="7BBC9B8A" w14:textId="7276A47C" w:rsidR="00C9605E" w:rsidRPr="00E97C60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0DA80415" w14:textId="0BE43994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1525B" w14:textId="77777777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B10D6E" w14:textId="1F07DE34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5CFA6C" w14:textId="77777777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FDA51" w14:textId="53158F33" w:rsidR="00C9605E" w:rsidRPr="00F26745" w:rsidRDefault="00F26745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70" w:type="dxa"/>
          </w:tcPr>
          <w:p w14:paraId="64671EDB" w14:textId="77777777" w:rsidR="00C9605E" w:rsidRPr="00F26745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1791B2" w14:textId="26AFF6B3" w:rsidR="00C9605E" w:rsidRPr="00F26745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F26745" w:rsidRPr="00F2674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9605E" w:rsidRPr="00E97C60" w14:paraId="22AD8F14" w14:textId="77777777" w:rsidTr="00D900F9">
        <w:tc>
          <w:tcPr>
            <w:tcW w:w="3960" w:type="dxa"/>
          </w:tcPr>
          <w:p w14:paraId="46B3114D" w14:textId="4C911984" w:rsidR="00C9605E" w:rsidRPr="00E97C60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EAB7FA7" w14:textId="7E3A0808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4D0AD9" w14:textId="77777777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A61739" w14:textId="4D818E39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5D13A" w14:textId="77777777" w:rsidR="00C9605E" w:rsidRPr="0015324C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C89104" w14:textId="60C73B8A" w:rsidR="00C9605E" w:rsidRPr="00F26745" w:rsidRDefault="00F26745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70" w:type="dxa"/>
          </w:tcPr>
          <w:p w14:paraId="7A6FEBFD" w14:textId="77777777" w:rsidR="00C9605E" w:rsidRPr="00F26745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BD4930" w14:textId="385321C8" w:rsidR="00C9605E" w:rsidRPr="00F26745" w:rsidRDefault="00F26745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433</w:t>
            </w:r>
          </w:p>
        </w:tc>
      </w:tr>
      <w:tr w:rsidR="00D900F9" w:rsidRPr="00E97C60" w14:paraId="20B92FF8" w14:textId="77777777" w:rsidTr="00D900F9">
        <w:tc>
          <w:tcPr>
            <w:tcW w:w="3960" w:type="dxa"/>
          </w:tcPr>
          <w:p w14:paraId="6B9B34A9" w14:textId="77777777" w:rsidR="00D900F9" w:rsidRPr="00E97C60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4020AB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221E8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4B7655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76570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CB39E6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91FF1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CB5643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00F9" w:rsidRPr="00E97C60" w14:paraId="6E8E5C3A" w14:textId="77777777" w:rsidTr="008141B1">
        <w:tc>
          <w:tcPr>
            <w:tcW w:w="3960" w:type="dxa"/>
            <w:vAlign w:val="center"/>
          </w:tcPr>
          <w:p w14:paraId="32EDCD93" w14:textId="77777777" w:rsidR="00D900F9" w:rsidRPr="00E97C60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1786A4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082F5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CC500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00F9" w:rsidRPr="00E97C60" w14:paraId="4B3813E0" w14:textId="77777777" w:rsidTr="008E24F8">
        <w:tc>
          <w:tcPr>
            <w:tcW w:w="3960" w:type="dxa"/>
          </w:tcPr>
          <w:p w14:paraId="667504FE" w14:textId="5D07D5D4" w:rsidR="00D900F9" w:rsidRPr="00E97C60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4D8214" w14:textId="734A1543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41221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B86628" w14:textId="13530741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41B7E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0FA07E" w14:textId="34B5FD2F" w:rsidR="00D900F9" w:rsidRPr="00F26745" w:rsidRDefault="00F26745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2,535</w:t>
            </w:r>
          </w:p>
        </w:tc>
        <w:tc>
          <w:tcPr>
            <w:tcW w:w="270" w:type="dxa"/>
          </w:tcPr>
          <w:p w14:paraId="548CD4F1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21338" w14:textId="53854AF3" w:rsidR="00D900F9" w:rsidRPr="00F26745" w:rsidRDefault="00F26745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2,922</w:t>
            </w:r>
          </w:p>
        </w:tc>
      </w:tr>
      <w:tr w:rsidR="00D900F9" w:rsidRPr="00E97C60" w14:paraId="1EF225B7" w14:textId="77777777" w:rsidTr="00D900F9">
        <w:tc>
          <w:tcPr>
            <w:tcW w:w="3960" w:type="dxa"/>
          </w:tcPr>
          <w:p w14:paraId="415F4B9F" w14:textId="1EC8E10C" w:rsidR="00D900F9" w:rsidRPr="00E97C60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</w:tcPr>
          <w:p w14:paraId="7FE4E508" w14:textId="3E9C7158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34EAF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E3CE8" w14:textId="7C1EA492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36600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CE00C" w14:textId="54E1C775" w:rsidR="00D900F9" w:rsidRPr="00F26745" w:rsidRDefault="00F26745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</w:tcPr>
          <w:p w14:paraId="3FAC023A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E4B0E" w14:textId="3E7BE0E9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1</w:t>
            </w:r>
            <w:r w:rsidR="00F26745" w:rsidRPr="00F26745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D900F9" w:rsidRPr="00E97C60" w14:paraId="1F013BE9" w14:textId="77777777" w:rsidTr="00D900F9">
        <w:tc>
          <w:tcPr>
            <w:tcW w:w="3960" w:type="dxa"/>
          </w:tcPr>
          <w:p w14:paraId="4A9D97D9" w14:textId="77777777" w:rsidR="00D900F9" w:rsidRPr="00E97C60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AD74CC8" w14:textId="4A32BE1C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A94C2D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DC4B0B" w14:textId="12B52400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79FAA" w14:textId="77777777" w:rsidR="00D900F9" w:rsidRPr="0015324C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51F36" w14:textId="4703E2E0" w:rsidR="00D900F9" w:rsidRPr="00F26745" w:rsidRDefault="00F26745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2,671</w:t>
            </w:r>
          </w:p>
        </w:tc>
        <w:tc>
          <w:tcPr>
            <w:tcW w:w="270" w:type="dxa"/>
          </w:tcPr>
          <w:p w14:paraId="41BB4E62" w14:textId="77777777" w:rsidR="00D900F9" w:rsidRPr="00F26745" w:rsidRDefault="00D900F9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AD16E" w14:textId="6D8D825B" w:rsidR="00D900F9" w:rsidRPr="00F26745" w:rsidRDefault="00F26745" w:rsidP="00D9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3,045</w:t>
            </w:r>
          </w:p>
        </w:tc>
      </w:tr>
    </w:tbl>
    <w:p w14:paraId="0979F7C4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0161AC03" w14:textId="77777777" w:rsidR="00534EEC" w:rsidRDefault="0053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2C84AE4" w14:textId="281CED40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D900F9">
        <w:rPr>
          <w:rFonts w:ascii="Angsana New" w:hAnsi="Angsana New"/>
          <w:sz w:val="26"/>
          <w:szCs w:val="26"/>
        </w:rPr>
        <w:t>1</w:t>
      </w:r>
      <w:r w:rsidR="007E1EC9">
        <w:rPr>
          <w:rFonts w:ascii="Angsana New" w:hAnsi="Angsana New"/>
          <w:sz w:val="26"/>
          <w:szCs w:val="26"/>
        </w:rPr>
        <w:t xml:space="preserve"> </w:t>
      </w:r>
      <w:r w:rsidR="00C9605E">
        <w:rPr>
          <w:rFonts w:ascii="Angsana New" w:hAnsi="Angsana New" w:hint="cs"/>
          <w:sz w:val="26"/>
          <w:szCs w:val="26"/>
          <w:cs/>
        </w:rPr>
        <w:t>มีนาคม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C9605E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C9605E">
        <w:rPr>
          <w:rFonts w:ascii="Angsana New" w:hAnsi="Angsana New"/>
          <w:sz w:val="26"/>
          <w:szCs w:val="26"/>
        </w:rPr>
        <w:t>7</w:t>
      </w:r>
      <w:r w:rsidR="00EE3AE6" w:rsidRPr="00E97C60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กิจการที่เกี่ยวข้องกันได้แสดงเป็นรายการแยกต่างหากในงบฐานะการเงิน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75CFE47A" w:rsidR="0031450B" w:rsidRPr="00E97C60" w:rsidRDefault="00C9605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0691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5BBAF61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9605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1450B" w:rsidRPr="00E97C60" w14:paraId="518F4A3F" w14:textId="77777777" w:rsidTr="00F26745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shd w:val="clear" w:color="auto" w:fill="auto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5E" w:rsidRPr="00E97C60" w14:paraId="10A0EAEB" w14:textId="77777777" w:rsidTr="00F26745">
        <w:trPr>
          <w:trHeight w:val="20"/>
        </w:trPr>
        <w:tc>
          <w:tcPr>
            <w:tcW w:w="6725" w:type="dxa"/>
          </w:tcPr>
          <w:p w14:paraId="20558C8D" w14:textId="74B12168" w:rsidR="00C9605E" w:rsidRPr="00E97C60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shd w:val="clear" w:color="auto" w:fill="auto"/>
          </w:tcPr>
          <w:p w14:paraId="0CFDB7F8" w14:textId="74AA4531" w:rsidR="00C9605E" w:rsidRPr="00F26745" w:rsidRDefault="00C9605E" w:rsidP="00D2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3"/>
              </w:tabs>
              <w:ind w:right="3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876827" w14:textId="77777777" w:rsidR="00C9605E" w:rsidRPr="00E97C60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71B38FCF" w14:textId="77A8BE87" w:rsidR="00C9605E" w:rsidRDefault="00C9605E" w:rsidP="00C9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164</w:t>
            </w:r>
          </w:p>
        </w:tc>
      </w:tr>
    </w:tbl>
    <w:p w14:paraId="09F50C4D" w14:textId="77777777" w:rsidR="00534EEC" w:rsidRDefault="00534EEC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bookmarkEnd w:id="1"/>
    <w:bookmarkEnd w:id="2"/>
    <w:p w14:paraId="2FE1E35B" w14:textId="3C851F48" w:rsidR="008548E9" w:rsidRPr="00E97C60" w:rsidRDefault="00907131" w:rsidP="0090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4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5FAC523A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C65FA5">
        <w:rPr>
          <w:rFonts w:ascii="Angsana New" w:hAnsi="Angsana New" w:cs="Angsana New"/>
          <w:sz w:val="26"/>
          <w:szCs w:val="26"/>
          <w:lang w:val="en-US"/>
        </w:rPr>
        <w:t>3</w:t>
      </w:r>
      <w:r w:rsidR="00907131">
        <w:rPr>
          <w:rFonts w:ascii="Angsana New" w:hAnsi="Angsana New" w:cs="Angsana New"/>
          <w:sz w:val="26"/>
          <w:szCs w:val="26"/>
          <w:lang w:val="en-US"/>
        </w:rPr>
        <w:t>1</w:t>
      </w:r>
      <w:r w:rsidR="00C65FA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9B049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มีนาคม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907131">
        <w:rPr>
          <w:rFonts w:ascii="Angsana New" w:hAnsi="Angsana New" w:cs="Angsana New"/>
          <w:sz w:val="26"/>
          <w:szCs w:val="26"/>
          <w:lang w:val="en-US"/>
        </w:rPr>
        <w:t>8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907131">
        <w:rPr>
          <w:rFonts w:ascii="Angsana New" w:hAnsi="Angsana New" w:cs="Angsana New"/>
          <w:sz w:val="26"/>
          <w:szCs w:val="26"/>
          <w:lang w:val="en-US"/>
        </w:rPr>
        <w:t>7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49CC6A66" w:rsidR="00A7020A" w:rsidRPr="00E97C60" w:rsidRDefault="00C65FA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0713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7131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9B049F">
              <w:rPr>
                <w:rFonts w:ascii="Angsana New" w:hAnsi="Angsana New" w:hint="cs"/>
                <w:sz w:val="26"/>
                <w:szCs w:val="26"/>
                <w:cs/>
              </w:rPr>
              <w:t>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69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2FE9AA83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07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729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73726AD8" w:rsidR="00E36729" w:rsidRPr="002845F8" w:rsidRDefault="003E7B1A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26,570</w:t>
            </w:r>
          </w:p>
        </w:tc>
        <w:tc>
          <w:tcPr>
            <w:tcW w:w="269" w:type="dxa"/>
          </w:tcPr>
          <w:p w14:paraId="20B9E36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3406C15A" w:rsidR="00E36729" w:rsidRPr="00E97C60" w:rsidRDefault="0090713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D97E8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="00F2674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E36729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E36729" w:rsidRPr="002845F8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6729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4A574CF6" w:rsidR="00E36729" w:rsidRPr="002845F8" w:rsidRDefault="003E7B1A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1,630</w:t>
            </w:r>
          </w:p>
        </w:tc>
        <w:tc>
          <w:tcPr>
            <w:tcW w:w="269" w:type="dxa"/>
          </w:tcPr>
          <w:p w14:paraId="631CC1B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624F90C1" w:rsidR="00E36729" w:rsidRPr="00E97C60" w:rsidRDefault="0090713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</w:t>
            </w:r>
          </w:p>
        </w:tc>
      </w:tr>
      <w:tr w:rsidR="00E36729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06C8D10D" w:rsidR="00E36729" w:rsidRPr="00E97C60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05" w:type="dxa"/>
          </w:tcPr>
          <w:p w14:paraId="1ED373E5" w14:textId="65EEA7A7" w:rsidR="00E36729" w:rsidRPr="002845F8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69" w:type="dxa"/>
          </w:tcPr>
          <w:p w14:paraId="3111EDD6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2171180D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3E7B1A" w:rsidRPr="00E97C60" w14:paraId="4DDC24F2" w14:textId="77777777" w:rsidTr="00D518CC">
        <w:trPr>
          <w:trHeight w:val="252"/>
        </w:trPr>
        <w:tc>
          <w:tcPr>
            <w:tcW w:w="6731" w:type="dxa"/>
          </w:tcPr>
          <w:p w14:paraId="2B4B50F8" w14:textId="5B46DDFF" w:rsidR="003E7B1A" w:rsidRPr="00E97C60" w:rsidRDefault="003E7B1A" w:rsidP="003E7B1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036DF584" w14:textId="6CCE495E" w:rsidR="003E7B1A" w:rsidRPr="002845F8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9" w:type="dxa"/>
          </w:tcPr>
          <w:p w14:paraId="2C707E01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29EB6EA" w14:textId="7D5B1AE8" w:rsidR="003E7B1A" w:rsidRPr="003E7B1A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7B1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E7B1A" w:rsidRPr="00E97C60" w14:paraId="5B6F9BD5" w14:textId="77777777" w:rsidTr="008C4B84">
        <w:trPr>
          <w:trHeight w:val="252"/>
        </w:trPr>
        <w:tc>
          <w:tcPr>
            <w:tcW w:w="6731" w:type="dxa"/>
          </w:tcPr>
          <w:p w14:paraId="19C5988B" w14:textId="77777777" w:rsidR="003E7B1A" w:rsidRPr="00E97C60" w:rsidRDefault="003E7B1A" w:rsidP="003E7B1A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5ECEAC58" w:rsidR="003E7B1A" w:rsidRPr="002845F8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269" w:type="dxa"/>
          </w:tcPr>
          <w:p w14:paraId="75594A0A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3F93F53C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</w:tr>
      <w:tr w:rsidR="003E7B1A" w:rsidRPr="00E97C60" w14:paraId="566775D9" w14:textId="77777777" w:rsidTr="008C4B84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3E7B1A" w:rsidRPr="00E97C60" w:rsidRDefault="003E7B1A" w:rsidP="003E7B1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3A6E72A5" w:rsidR="003E7B1A" w:rsidRPr="002845F8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28,925</w:t>
            </w:r>
          </w:p>
        </w:tc>
        <w:tc>
          <w:tcPr>
            <w:tcW w:w="269" w:type="dxa"/>
          </w:tcPr>
          <w:p w14:paraId="648C4BC9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42B68662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601</w:t>
            </w:r>
          </w:p>
        </w:tc>
      </w:tr>
      <w:tr w:rsidR="003E7B1A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4B26C7BB" w:rsidR="003E7B1A" w:rsidRPr="002845F8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(664)</w:t>
            </w:r>
          </w:p>
        </w:tc>
        <w:tc>
          <w:tcPr>
            <w:tcW w:w="269" w:type="dxa"/>
          </w:tcPr>
          <w:p w14:paraId="4C9F555F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2433986F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(57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3E7B1A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12E56451" w:rsidR="003E7B1A" w:rsidRPr="002845F8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28,261</w:t>
            </w:r>
          </w:p>
        </w:tc>
        <w:tc>
          <w:tcPr>
            <w:tcW w:w="269" w:type="dxa"/>
          </w:tcPr>
          <w:p w14:paraId="30ED494C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79356C05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030</w:t>
            </w:r>
          </w:p>
        </w:tc>
      </w:tr>
      <w:tr w:rsidR="003E7B1A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3E7B1A" w:rsidRPr="002845F8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E7B1A" w:rsidRPr="00E97C60" w14:paraId="5B369FE8" w14:textId="77777777" w:rsidTr="00C91E09">
        <w:trPr>
          <w:trHeight w:val="252"/>
        </w:trPr>
        <w:tc>
          <w:tcPr>
            <w:tcW w:w="6731" w:type="dxa"/>
          </w:tcPr>
          <w:p w14:paraId="46C1FE37" w14:textId="308B20C5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269720FB" w:rsidR="003E7B1A" w:rsidRPr="002845F8" w:rsidRDefault="00B71F71" w:rsidP="00B71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269" w:type="dxa"/>
          </w:tcPr>
          <w:p w14:paraId="5CEDA943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0F047881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(16)</w:t>
            </w:r>
          </w:p>
        </w:tc>
      </w:tr>
    </w:tbl>
    <w:p w14:paraId="3B2B456E" w14:textId="5610C27E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0917118F" w14:textId="77777777" w:rsidR="00907131" w:rsidRDefault="0090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701D64" w14:textId="65333924" w:rsidR="000E5B07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4CE4C939" w:rsidR="00DC59F7" w:rsidRPr="00E97C60" w:rsidRDefault="009071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B049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6EC1CAC6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07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17AEE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4A6C4C0C" w:rsidR="00917AEE" w:rsidRPr="006451F9" w:rsidRDefault="00F26745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5,834</w:t>
            </w:r>
          </w:p>
        </w:tc>
        <w:tc>
          <w:tcPr>
            <w:tcW w:w="269" w:type="dxa"/>
          </w:tcPr>
          <w:p w14:paraId="4F16274E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231D83A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7AEE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7F83112C" w:rsidR="00917AEE" w:rsidRPr="006451F9" w:rsidRDefault="00F26745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1,553</w:t>
            </w:r>
          </w:p>
        </w:tc>
        <w:tc>
          <w:tcPr>
            <w:tcW w:w="269" w:type="dxa"/>
          </w:tcPr>
          <w:p w14:paraId="099A3C3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0DC427D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1,555</w:t>
            </w:r>
          </w:p>
        </w:tc>
      </w:tr>
      <w:tr w:rsidR="00917AEE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7A554291" w:rsidR="00917AEE" w:rsidRPr="006451F9" w:rsidRDefault="00F26745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4,454</w:t>
            </w:r>
          </w:p>
        </w:tc>
        <w:tc>
          <w:tcPr>
            <w:tcW w:w="269" w:type="dxa"/>
          </w:tcPr>
          <w:p w14:paraId="221587B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6465D29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975</w:t>
            </w:r>
          </w:p>
        </w:tc>
      </w:tr>
      <w:tr w:rsidR="00917AEE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693CC35C" w:rsidR="00917AEE" w:rsidRPr="006451F9" w:rsidRDefault="00F26745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13,151</w:t>
            </w:r>
          </w:p>
        </w:tc>
        <w:tc>
          <w:tcPr>
            <w:tcW w:w="269" w:type="dxa"/>
          </w:tcPr>
          <w:p w14:paraId="7F1DC86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4F11F97C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10,729</w:t>
            </w:r>
          </w:p>
        </w:tc>
      </w:tr>
      <w:tr w:rsidR="00917AEE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19D24CC0" w:rsidR="00917AEE" w:rsidRPr="006451F9" w:rsidRDefault="00F26745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</w:t>
            </w:r>
            <w:r w:rsidR="00144C8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7452114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2454A244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15,</w:t>
            </w:r>
            <w:r w:rsidR="00907131">
              <w:rPr>
                <w:rFonts w:ascii="Angsana New" w:hAnsi="Angsana New"/>
                <w:sz w:val="26"/>
                <w:szCs w:val="26"/>
              </w:rPr>
              <w:t>703</w:t>
            </w:r>
          </w:p>
        </w:tc>
      </w:tr>
      <w:tr w:rsidR="00917AEE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5F476D5E" w:rsidR="00917AEE" w:rsidRPr="006451F9" w:rsidRDefault="00F26745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41,16</w:t>
            </w:r>
            <w:r w:rsidR="00144C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5F5DA10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7E5132D2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018</w:t>
            </w:r>
          </w:p>
        </w:tc>
      </w:tr>
      <w:tr w:rsidR="00F26745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34C57B76" w:rsidR="00F26745" w:rsidRPr="006451F9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1,11</w:t>
            </w:r>
            <w:r w:rsidR="00983490">
              <w:rPr>
                <w:rFonts w:ascii="Angsana New" w:hAnsi="Angsana New"/>
                <w:sz w:val="26"/>
                <w:szCs w:val="26"/>
              </w:rPr>
              <w:t>3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1D5E8BC0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2,233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6745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535628D0" w:rsidR="00F26745" w:rsidRPr="006451F9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40,04</w:t>
            </w:r>
            <w:r w:rsidR="00144C8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137034F9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4FAA6CF3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F26745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F26745" w:rsidRPr="006451F9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745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9834C89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1C0B5278" w:rsidR="00F26745" w:rsidRPr="006451F9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(1,12</w:t>
            </w:r>
            <w:r w:rsidR="00044F24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362DCE1F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262</w:t>
            </w:r>
          </w:p>
        </w:tc>
      </w:tr>
    </w:tbl>
    <w:p w14:paraId="6393301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F22736D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780899B9" w:rsidR="0057008A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7A6E4DDD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86346C">
        <w:rPr>
          <w:rFonts w:ascii="Angsana New" w:hAnsi="Angsana New" w:hint="cs"/>
          <w:sz w:val="26"/>
          <w:szCs w:val="26"/>
          <w:cs/>
        </w:rPr>
        <w:t>สาม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5FA5">
        <w:rPr>
          <w:rFonts w:ascii="Angsana New" w:hAnsi="Angsana New"/>
          <w:sz w:val="26"/>
          <w:szCs w:val="26"/>
        </w:rPr>
        <w:t>3</w:t>
      </w:r>
      <w:r w:rsidR="0086346C">
        <w:rPr>
          <w:rFonts w:ascii="Angsana New" w:hAnsi="Angsana New"/>
          <w:sz w:val="26"/>
          <w:szCs w:val="26"/>
        </w:rPr>
        <w:t>1</w:t>
      </w:r>
      <w:r w:rsidR="00795351">
        <w:rPr>
          <w:rFonts w:ascii="Angsana New" w:hAnsi="Angsana New" w:hint="cs"/>
          <w:sz w:val="26"/>
          <w:szCs w:val="26"/>
          <w:cs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</w:t>
      </w:r>
      <w:r w:rsidR="009B049F">
        <w:rPr>
          <w:rFonts w:ascii="Angsana New" w:hAnsi="Angsana New" w:hint="cs"/>
          <w:sz w:val="26"/>
          <w:szCs w:val="26"/>
          <w:cs/>
        </w:rPr>
        <w:t>ีนาคม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66C9EDF" w14:textId="77777777" w:rsidTr="00A7020A">
        <w:tc>
          <w:tcPr>
            <w:tcW w:w="8370" w:type="dxa"/>
          </w:tcPr>
          <w:p w14:paraId="31339F11" w14:textId="1EED2D21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246A207A" w14:textId="5269BCB3" w:rsidR="001520C4" w:rsidRPr="00E97C60" w:rsidRDefault="0086346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938,559</w:t>
            </w:r>
          </w:p>
        </w:tc>
      </w:tr>
      <w:tr w:rsidR="006605EA" w:rsidRPr="00E97C60" w14:paraId="24B201CB" w14:textId="77777777" w:rsidTr="00CC201D">
        <w:tc>
          <w:tcPr>
            <w:tcW w:w="8370" w:type="dxa"/>
          </w:tcPr>
          <w:p w14:paraId="38E0E62D" w14:textId="58DE5048" w:rsidR="006605EA" w:rsidRPr="00E97C60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01D0C9D0" w:rsidR="006605EA" w:rsidRPr="000D4283" w:rsidRDefault="000D4283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4283">
              <w:rPr>
                <w:rFonts w:ascii="Angsana New" w:hAnsi="Angsana New"/>
                <w:sz w:val="26"/>
                <w:szCs w:val="26"/>
              </w:rPr>
              <w:t>13,186</w:t>
            </w:r>
          </w:p>
        </w:tc>
      </w:tr>
      <w:tr w:rsidR="007969FA" w:rsidRPr="00E97C60" w14:paraId="55C53DCC" w14:textId="77777777" w:rsidTr="006605EA">
        <w:tc>
          <w:tcPr>
            <w:tcW w:w="8370" w:type="dxa"/>
          </w:tcPr>
          <w:p w14:paraId="30F11261" w14:textId="1766A470" w:rsidR="007969FA" w:rsidRPr="00E97C60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จำหน่ายและตัดบัญชี </w:t>
            </w:r>
          </w:p>
        </w:tc>
        <w:tc>
          <w:tcPr>
            <w:tcW w:w="1440" w:type="dxa"/>
          </w:tcPr>
          <w:p w14:paraId="2B5ACF08" w14:textId="3F355A91" w:rsidR="007969FA" w:rsidRPr="000D4283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428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D4283" w:rsidRPr="000D4283">
              <w:rPr>
                <w:rFonts w:ascii="Angsana New" w:hAnsi="Angsana New"/>
                <w:sz w:val="26"/>
                <w:szCs w:val="26"/>
              </w:rPr>
              <w:t>1,57</w:t>
            </w:r>
            <w:r w:rsidR="003550C6">
              <w:rPr>
                <w:rFonts w:ascii="Angsana New" w:hAnsi="Angsana New"/>
                <w:sz w:val="26"/>
                <w:szCs w:val="26"/>
              </w:rPr>
              <w:t>2</w:t>
            </w:r>
            <w:r w:rsidRPr="000D42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69FA" w:rsidRPr="00E97C60" w14:paraId="45818D0F" w14:textId="77777777" w:rsidTr="00926883">
        <w:tc>
          <w:tcPr>
            <w:tcW w:w="8370" w:type="dxa"/>
          </w:tcPr>
          <w:p w14:paraId="0AE0976D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E97C6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54DE441F" w:rsidR="007969FA" w:rsidRPr="000D4283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428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D4283" w:rsidRPr="000D4283">
              <w:rPr>
                <w:rFonts w:ascii="Angsana New" w:hAnsi="Angsana New"/>
                <w:sz w:val="26"/>
                <w:szCs w:val="26"/>
              </w:rPr>
              <w:t>8,385</w:t>
            </w:r>
            <w:r w:rsidRPr="000D42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D4283" w:rsidRPr="00E97C60" w14:paraId="0F273C14" w14:textId="77777777" w:rsidTr="00926883">
        <w:tc>
          <w:tcPr>
            <w:tcW w:w="8370" w:type="dxa"/>
          </w:tcPr>
          <w:p w14:paraId="5C1560B2" w14:textId="7657968D" w:rsidR="000D4283" w:rsidRPr="00E97C60" w:rsidRDefault="000D4283" w:rsidP="007969F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273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</w:t>
            </w:r>
            <w:r w:rsidR="00B052EE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3B2B8201" w14:textId="428B0CCC" w:rsidR="000D4283" w:rsidRPr="000D4283" w:rsidRDefault="000D4283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4283">
              <w:rPr>
                <w:rFonts w:ascii="Angsana New" w:hAnsi="Angsana New"/>
                <w:sz w:val="26"/>
                <w:szCs w:val="26"/>
              </w:rPr>
              <w:t>(</w:t>
            </w:r>
            <w:r w:rsidR="00044F24">
              <w:rPr>
                <w:rFonts w:ascii="Angsana New" w:hAnsi="Angsana New"/>
                <w:sz w:val="26"/>
                <w:szCs w:val="26"/>
              </w:rPr>
              <w:t>1</w:t>
            </w:r>
            <w:r w:rsidRPr="000D4283">
              <w:rPr>
                <w:rFonts w:ascii="Angsana New" w:hAnsi="Angsana New"/>
                <w:sz w:val="26"/>
                <w:szCs w:val="26"/>
              </w:rPr>
              <w:t>,</w:t>
            </w:r>
            <w:r w:rsidR="00044F24">
              <w:rPr>
                <w:rFonts w:ascii="Angsana New" w:hAnsi="Angsana New"/>
                <w:sz w:val="26"/>
                <w:szCs w:val="26"/>
              </w:rPr>
              <w:t>50</w:t>
            </w:r>
            <w:r w:rsidR="003550C6">
              <w:rPr>
                <w:rFonts w:ascii="Angsana New" w:hAnsi="Angsana New"/>
                <w:sz w:val="26"/>
                <w:szCs w:val="26"/>
              </w:rPr>
              <w:t>1</w:t>
            </w:r>
            <w:r w:rsidRPr="000D42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05EA" w:rsidRPr="00E97C60" w14:paraId="2200EDE2" w14:textId="77777777" w:rsidTr="006605EA">
        <w:tc>
          <w:tcPr>
            <w:tcW w:w="8370" w:type="dxa"/>
          </w:tcPr>
          <w:p w14:paraId="160D530A" w14:textId="221CADAA" w:rsidR="006605EA" w:rsidRPr="00E97C60" w:rsidRDefault="006605E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634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707C6F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E97C60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35706CBD" w:rsidR="006605EA" w:rsidRPr="000D4283" w:rsidRDefault="007969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4283">
              <w:rPr>
                <w:rFonts w:ascii="Angsana New" w:hAnsi="Angsana New"/>
                <w:sz w:val="26"/>
                <w:szCs w:val="26"/>
              </w:rPr>
              <w:t>9</w:t>
            </w:r>
            <w:r w:rsidR="00044F24">
              <w:rPr>
                <w:rFonts w:ascii="Angsana New" w:hAnsi="Angsana New"/>
                <w:sz w:val="26"/>
                <w:szCs w:val="26"/>
              </w:rPr>
              <w:t>40</w:t>
            </w:r>
            <w:r w:rsidRPr="000D4283">
              <w:rPr>
                <w:rFonts w:ascii="Angsana New" w:hAnsi="Angsana New"/>
                <w:sz w:val="26"/>
                <w:szCs w:val="26"/>
              </w:rPr>
              <w:t>,</w:t>
            </w:r>
            <w:r w:rsidR="00044F24">
              <w:rPr>
                <w:rFonts w:ascii="Angsana New" w:hAnsi="Angsana New"/>
                <w:sz w:val="26"/>
                <w:szCs w:val="26"/>
              </w:rPr>
              <w:t>287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782B39CA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7969FA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7969FA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7969FA">
        <w:rPr>
          <w:rFonts w:ascii="Angsana New" w:hAnsi="Angsana New" w:hint="cs"/>
          <w:sz w:val="26"/>
          <w:szCs w:val="26"/>
          <w:cs/>
        </w:rPr>
        <w:t>อาคาร</w:t>
      </w:r>
      <w:r w:rsidRPr="007969FA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5FA5" w:rsidRPr="007969FA">
        <w:rPr>
          <w:rFonts w:ascii="Angsana New" w:hAnsi="Angsana New"/>
          <w:sz w:val="26"/>
          <w:szCs w:val="26"/>
        </w:rPr>
        <w:t>3</w:t>
      </w:r>
      <w:r w:rsidR="0086346C">
        <w:rPr>
          <w:rFonts w:ascii="Angsana New" w:hAnsi="Angsana New"/>
          <w:sz w:val="26"/>
          <w:szCs w:val="26"/>
        </w:rPr>
        <w:t>1</w:t>
      </w:r>
      <w:r w:rsidR="00C65FA5" w:rsidRPr="007969FA">
        <w:rPr>
          <w:rFonts w:ascii="Angsana New" w:hAnsi="Angsana New"/>
          <w:sz w:val="26"/>
          <w:szCs w:val="26"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</w:t>
      </w:r>
      <w:r w:rsidR="009B049F">
        <w:rPr>
          <w:rFonts w:ascii="Angsana New" w:hAnsi="Angsana New" w:hint="cs"/>
          <w:sz w:val="26"/>
          <w:szCs w:val="26"/>
          <w:cs/>
        </w:rPr>
        <w:t>ีนาคม</w:t>
      </w:r>
      <w:r w:rsidR="0086346C">
        <w:rPr>
          <w:rFonts w:ascii="Angsana New" w:hAnsi="Angsana New" w:hint="cs"/>
          <w:sz w:val="26"/>
          <w:szCs w:val="26"/>
          <w:cs/>
        </w:rPr>
        <w:t xml:space="preserve"> </w:t>
      </w:r>
      <w:r w:rsidR="00C65FA5" w:rsidRPr="007969F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7969FA">
        <w:rPr>
          <w:rFonts w:ascii="Angsana New" w:hAnsi="Angsana New"/>
          <w:sz w:val="26"/>
          <w:szCs w:val="26"/>
        </w:rPr>
        <w:t>31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7969F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7</w:t>
      </w:r>
      <w:r w:rsidR="00690488" w:rsidRPr="007969FA">
        <w:rPr>
          <w:rFonts w:ascii="Angsana New" w:hAnsi="Angsana New"/>
          <w:sz w:val="26"/>
          <w:szCs w:val="26"/>
        </w:rPr>
        <w:t xml:space="preserve"> </w:t>
      </w:r>
      <w:r w:rsidRPr="007969FA">
        <w:rPr>
          <w:rFonts w:ascii="Angsana New" w:hAnsi="Angsana New" w:hint="cs"/>
          <w:sz w:val="26"/>
          <w:szCs w:val="26"/>
          <w:cs/>
        </w:rPr>
        <w:t>จำนวนเงิน</w:t>
      </w:r>
      <w:r w:rsidRPr="00D2258F">
        <w:rPr>
          <w:rFonts w:ascii="Angsana New" w:hAnsi="Angsana New" w:hint="cs"/>
          <w:sz w:val="26"/>
          <w:szCs w:val="26"/>
          <w:cs/>
        </w:rPr>
        <w:t xml:space="preserve">รวม </w:t>
      </w:r>
      <w:r w:rsidR="00044F24">
        <w:rPr>
          <w:rFonts w:ascii="Angsana New" w:hAnsi="Angsana New"/>
          <w:sz w:val="26"/>
          <w:szCs w:val="26"/>
        </w:rPr>
        <w:t>668</w:t>
      </w:r>
      <w:r w:rsidR="00E228AD" w:rsidRPr="00D2258F">
        <w:rPr>
          <w:rFonts w:ascii="Angsana New" w:hAnsi="Angsana New"/>
          <w:sz w:val="26"/>
          <w:szCs w:val="26"/>
        </w:rPr>
        <w:t>.</w:t>
      </w:r>
      <w:r w:rsidR="00044F24">
        <w:rPr>
          <w:rFonts w:ascii="Angsana New" w:hAnsi="Angsana New"/>
          <w:sz w:val="26"/>
          <w:szCs w:val="26"/>
        </w:rPr>
        <w:t>3</w:t>
      </w:r>
      <w:r w:rsidR="00AC0C44" w:rsidRPr="007969FA">
        <w:rPr>
          <w:rFonts w:ascii="Angsana New" w:hAnsi="Angsana New" w:hint="cs"/>
          <w:sz w:val="26"/>
          <w:szCs w:val="26"/>
        </w:rPr>
        <w:t xml:space="preserve">   </w:t>
      </w:r>
      <w:r w:rsidRPr="007969FA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86346C">
        <w:rPr>
          <w:rFonts w:ascii="Angsana New" w:hAnsi="Angsana New"/>
          <w:sz w:val="26"/>
          <w:szCs w:val="26"/>
        </w:rPr>
        <w:t>675</w:t>
      </w:r>
      <w:r w:rsidR="00917AEE" w:rsidRPr="009D3D20">
        <w:rPr>
          <w:rFonts w:ascii="Angsana New" w:hAnsi="Angsana New"/>
          <w:sz w:val="26"/>
          <w:szCs w:val="26"/>
        </w:rPr>
        <w:t>.</w:t>
      </w:r>
      <w:r w:rsidR="0086346C">
        <w:rPr>
          <w:rFonts w:ascii="Angsana New" w:hAnsi="Angsana New"/>
          <w:sz w:val="26"/>
          <w:szCs w:val="26"/>
        </w:rPr>
        <w:t>5</w:t>
      </w:r>
      <w:r w:rsidR="00917AEE" w:rsidRPr="009D3D2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ล้านบาท ตามลำดับ ได้จำนองเพื่อใช้เป็นหลักทรัพย์ค้ำประกันวงเงินสินเชื่อตามที่</w:t>
      </w:r>
      <w:r w:rsidRPr="00B926B8">
        <w:rPr>
          <w:rFonts w:ascii="Angsana New" w:hAnsi="Angsana New" w:hint="cs"/>
          <w:sz w:val="26"/>
          <w:szCs w:val="26"/>
          <w:cs/>
        </w:rPr>
        <w:t xml:space="preserve">กล่าวไว้ในหมายเหตุ </w:t>
      </w:r>
      <w:r w:rsidR="00FE4A2B" w:rsidRPr="00B926B8">
        <w:rPr>
          <w:rFonts w:ascii="Angsana New" w:hAnsi="Angsana New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1</w:t>
      </w:r>
    </w:p>
    <w:bookmarkEnd w:id="3"/>
    <w:p w14:paraId="5F5236E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B0B689A" w14:textId="425AEC2B" w:rsidR="003476D3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795351">
        <w:rPr>
          <w:rFonts w:ascii="Angsana New" w:hAnsi="Angsana New"/>
          <w:b/>
          <w:bCs/>
          <w:sz w:val="26"/>
          <w:szCs w:val="26"/>
        </w:rPr>
        <w:t>.</w:t>
      </w:r>
      <w:r w:rsidR="00795351">
        <w:rPr>
          <w:rFonts w:ascii="Angsana New" w:hAnsi="Angsana New"/>
          <w:b/>
          <w:bCs/>
          <w:sz w:val="26"/>
          <w:szCs w:val="26"/>
        </w:rPr>
        <w:tab/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สินทรัพย์สิทธิการใช้ </w:t>
      </w:r>
      <w:r w:rsidR="00795351">
        <w:rPr>
          <w:rFonts w:ascii="Angsana New" w:hAnsi="Angsana New"/>
          <w:b/>
          <w:bCs/>
          <w:sz w:val="26"/>
          <w:szCs w:val="26"/>
        </w:rPr>
        <w:t>–</w:t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57E65F7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AB87658" w14:textId="5F33C2A7" w:rsidR="00795351" w:rsidRPr="00E97C60" w:rsidRDefault="00795351" w:rsidP="00795351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795351">
        <w:rPr>
          <w:rFonts w:ascii="Angsana New" w:hAnsi="Angsana New"/>
          <w:sz w:val="26"/>
          <w:szCs w:val="26"/>
          <w:cs/>
        </w:rPr>
        <w:t xml:space="preserve">สินทรัพย์สิทธิการใช้ </w:t>
      </w:r>
      <w:r w:rsidR="003429DB">
        <w:rPr>
          <w:rFonts w:ascii="Angsana New" w:hAnsi="Angsana New"/>
          <w:sz w:val="26"/>
          <w:szCs w:val="26"/>
        </w:rPr>
        <w:t>-</w:t>
      </w:r>
      <w:r w:rsidRPr="00795351">
        <w:rPr>
          <w:rFonts w:ascii="Angsana New" w:hAnsi="Angsana New"/>
          <w:sz w:val="26"/>
          <w:szCs w:val="26"/>
          <w:cs/>
        </w:rPr>
        <w:t xml:space="preserve"> สุทธิ</w:t>
      </w:r>
      <w:r w:rsidRPr="00E97C60">
        <w:rPr>
          <w:rFonts w:ascii="Angsana New" w:hAnsi="Angsana New" w:hint="cs"/>
          <w:sz w:val="26"/>
          <w:szCs w:val="26"/>
          <w:cs/>
        </w:rPr>
        <w:t xml:space="preserve"> ในระหว่างงวด</w:t>
      </w:r>
      <w:r w:rsidR="0086346C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86346C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03E3DA5C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95351" w:rsidRPr="00E97C60" w14:paraId="3A9A20F5" w14:textId="77777777" w:rsidTr="00276D16">
        <w:tc>
          <w:tcPr>
            <w:tcW w:w="8370" w:type="dxa"/>
          </w:tcPr>
          <w:p w14:paraId="29C1016A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600484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95351" w:rsidRPr="00E97C60" w14:paraId="41F1EEC7" w14:textId="77777777" w:rsidTr="00276D16">
        <w:tc>
          <w:tcPr>
            <w:tcW w:w="8370" w:type="dxa"/>
          </w:tcPr>
          <w:p w14:paraId="45EF2B26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35729F9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95351" w:rsidRPr="000D0F15" w14:paraId="501EF028" w14:textId="77777777" w:rsidTr="00276D16">
        <w:tc>
          <w:tcPr>
            <w:tcW w:w="8370" w:type="dxa"/>
          </w:tcPr>
          <w:p w14:paraId="79622068" w14:textId="6F28B86B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448226FF" w14:textId="3CA67950" w:rsidR="00795351" w:rsidRPr="00515F41" w:rsidRDefault="00F70102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5F41">
              <w:rPr>
                <w:rFonts w:ascii="Angsana New" w:hAnsi="Angsana New"/>
                <w:sz w:val="26"/>
                <w:szCs w:val="26"/>
              </w:rPr>
              <w:t>2</w:t>
            </w:r>
            <w:r w:rsidR="0086346C" w:rsidRPr="00515F41">
              <w:rPr>
                <w:rFonts w:ascii="Angsana New" w:hAnsi="Angsana New"/>
                <w:sz w:val="26"/>
                <w:szCs w:val="26"/>
              </w:rPr>
              <w:t>2</w:t>
            </w:r>
            <w:r w:rsidRPr="00515F41">
              <w:rPr>
                <w:rFonts w:ascii="Angsana New" w:hAnsi="Angsana New"/>
                <w:sz w:val="26"/>
                <w:szCs w:val="26"/>
              </w:rPr>
              <w:t>,</w:t>
            </w:r>
            <w:r w:rsidR="0086346C" w:rsidRPr="00515F41">
              <w:rPr>
                <w:rFonts w:ascii="Angsana New" w:hAnsi="Angsana New"/>
                <w:sz w:val="26"/>
                <w:szCs w:val="26"/>
              </w:rPr>
              <w:t>077</w:t>
            </w:r>
          </w:p>
        </w:tc>
      </w:tr>
      <w:tr w:rsidR="00795351" w:rsidRPr="000D0F15" w14:paraId="257ED3D6" w14:textId="77777777" w:rsidTr="00276D16">
        <w:tc>
          <w:tcPr>
            <w:tcW w:w="8370" w:type="dxa"/>
          </w:tcPr>
          <w:p w14:paraId="4DF02179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040EADD" w14:textId="57DA9B27" w:rsidR="00795351" w:rsidRPr="00515F41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5F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5F41" w:rsidRPr="00515F41">
              <w:rPr>
                <w:rFonts w:ascii="Angsana New" w:hAnsi="Angsana New"/>
                <w:sz w:val="26"/>
                <w:szCs w:val="26"/>
              </w:rPr>
              <w:t>107</w:t>
            </w:r>
            <w:r w:rsidRPr="00515F4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5351" w:rsidRPr="000D0F15" w14:paraId="581D069C" w14:textId="77777777" w:rsidTr="00276D16">
        <w:tc>
          <w:tcPr>
            <w:tcW w:w="8370" w:type="dxa"/>
          </w:tcPr>
          <w:p w14:paraId="0D919163" w14:textId="77777777" w:rsidR="00795351" w:rsidRPr="00E97C60" w:rsidRDefault="00795351" w:rsidP="00276D16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248331DF" w14:textId="4E0292DA" w:rsidR="00795351" w:rsidRPr="00515F41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5F4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15F41" w:rsidRPr="00515F41">
              <w:rPr>
                <w:rFonts w:ascii="Angsana New" w:hAnsi="Angsana New"/>
                <w:sz w:val="26"/>
                <w:szCs w:val="26"/>
              </w:rPr>
              <w:t>91</w:t>
            </w:r>
            <w:r w:rsidRPr="00515F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351" w:rsidRPr="000D0F15" w14:paraId="44A7E685" w14:textId="77777777" w:rsidTr="00276D16">
        <w:tc>
          <w:tcPr>
            <w:tcW w:w="8370" w:type="dxa"/>
          </w:tcPr>
          <w:p w14:paraId="6C937D43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71397770" w14:textId="60345647" w:rsidR="00795351" w:rsidRPr="00515F41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5F4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15F41" w:rsidRPr="00515F41">
              <w:rPr>
                <w:rFonts w:ascii="Angsana New" w:hAnsi="Angsana New"/>
                <w:sz w:val="26"/>
                <w:szCs w:val="26"/>
              </w:rPr>
              <w:t>834</w:t>
            </w:r>
            <w:r w:rsidRPr="00515F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351" w:rsidRPr="000D0F15" w14:paraId="36D7099C" w14:textId="77777777" w:rsidTr="00276D16">
        <w:tc>
          <w:tcPr>
            <w:tcW w:w="8370" w:type="dxa"/>
          </w:tcPr>
          <w:p w14:paraId="78434644" w14:textId="42C4952F" w:rsidR="00795351" w:rsidRPr="00E97C60" w:rsidRDefault="00795351" w:rsidP="00276D1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634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EBA99F" w14:textId="0A511F69" w:rsidR="00795351" w:rsidRPr="00515F41" w:rsidRDefault="00465146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5F4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515F41" w:rsidRPr="00515F41">
              <w:rPr>
                <w:rFonts w:ascii="Angsana New" w:hAnsi="Angsana New"/>
                <w:sz w:val="26"/>
                <w:szCs w:val="26"/>
              </w:rPr>
              <w:t>1</w:t>
            </w:r>
            <w:r w:rsidR="00795351" w:rsidRPr="00515F41">
              <w:rPr>
                <w:rFonts w:ascii="Angsana New" w:hAnsi="Angsana New"/>
                <w:sz w:val="26"/>
                <w:szCs w:val="26"/>
              </w:rPr>
              <w:t>,</w:t>
            </w:r>
            <w:r w:rsidR="00515F41" w:rsidRPr="00515F41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</w:tbl>
    <w:p w14:paraId="0453D095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8536F3" w14:textId="3B1A15C6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2</w:t>
      </w:r>
    </w:p>
    <w:p w14:paraId="5E5BA0D8" w14:textId="77777777" w:rsidR="00795351" w:rsidRPr="00E97C60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5EB117B" w14:textId="1A0ECB01" w:rsidR="007F367F" w:rsidRPr="00E97C60" w:rsidRDefault="00795351" w:rsidP="0086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BD1C3A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5375B04C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86346C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86346C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CC201D">
        <w:tc>
          <w:tcPr>
            <w:tcW w:w="8370" w:type="dxa"/>
          </w:tcPr>
          <w:p w14:paraId="0D510B65" w14:textId="6A007FC9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792EDCA8" w14:textId="25A5F7DA" w:rsidR="001520C4" w:rsidRPr="003029A7" w:rsidRDefault="00D97E8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29A7">
              <w:rPr>
                <w:rFonts w:ascii="Angsana New" w:hAnsi="Angsana New"/>
                <w:sz w:val="26"/>
                <w:szCs w:val="26"/>
              </w:rPr>
              <w:t>33</w:t>
            </w:r>
            <w:r w:rsidR="00F70102" w:rsidRPr="003029A7">
              <w:rPr>
                <w:rFonts w:ascii="Angsana New" w:hAnsi="Angsana New"/>
                <w:sz w:val="26"/>
                <w:szCs w:val="26"/>
              </w:rPr>
              <w:t>,</w:t>
            </w:r>
            <w:r w:rsidR="00F15981" w:rsidRPr="003029A7">
              <w:rPr>
                <w:rFonts w:ascii="Angsana New" w:hAnsi="Angsana New"/>
                <w:sz w:val="26"/>
                <w:szCs w:val="26"/>
              </w:rPr>
              <w:t>0</w:t>
            </w:r>
            <w:r w:rsidRPr="003029A7"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D113B6" w:rsidRPr="00E97C60" w14:paraId="19FC010F" w14:textId="77777777" w:rsidTr="00CC201D">
        <w:tc>
          <w:tcPr>
            <w:tcW w:w="8370" w:type="dxa"/>
          </w:tcPr>
          <w:p w14:paraId="0F07A4DE" w14:textId="77777777" w:rsidR="00D113B6" w:rsidRPr="00E97C60" w:rsidRDefault="00D113B6" w:rsidP="00D113B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07FE9506" w:rsidR="00D113B6" w:rsidRPr="003029A7" w:rsidRDefault="00D113B6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29A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3029A7" w:rsidRPr="003029A7">
              <w:rPr>
                <w:rFonts w:ascii="Angsana New" w:hAnsi="Angsana New"/>
                <w:sz w:val="26"/>
                <w:szCs w:val="26"/>
              </w:rPr>
              <w:t>680</w:t>
            </w:r>
            <w:r w:rsidRPr="003029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095A" w:rsidRPr="00E97C60" w14:paraId="54811AAF" w14:textId="77777777" w:rsidTr="00CC201D">
        <w:tc>
          <w:tcPr>
            <w:tcW w:w="8370" w:type="dxa"/>
          </w:tcPr>
          <w:p w14:paraId="73C1608E" w14:textId="375AD1FC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634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5F308129" w:rsidR="006D095A" w:rsidRPr="003029A7" w:rsidRDefault="0046514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29A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3029A7" w:rsidRPr="003029A7">
              <w:rPr>
                <w:rFonts w:ascii="Angsana New" w:hAnsi="Angsana New"/>
                <w:sz w:val="26"/>
                <w:szCs w:val="26"/>
              </w:rPr>
              <w:t>2</w:t>
            </w:r>
            <w:r w:rsidR="00D113B6" w:rsidRPr="003029A7">
              <w:rPr>
                <w:rFonts w:ascii="Angsana New" w:hAnsi="Angsana New"/>
                <w:sz w:val="26"/>
                <w:szCs w:val="26"/>
              </w:rPr>
              <w:t>,</w:t>
            </w:r>
            <w:r w:rsidR="003029A7" w:rsidRPr="003029A7">
              <w:rPr>
                <w:rFonts w:ascii="Angsana New" w:hAnsi="Angsana New"/>
                <w:sz w:val="26"/>
                <w:szCs w:val="26"/>
              </w:rPr>
              <w:t>322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C904B8" w14:textId="6EA66490" w:rsidR="00F70EA3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5128DEDC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="00FB6A76">
        <w:rPr>
          <w:rFonts w:ascii="Angsana New" w:hAnsi="Angsana New"/>
          <w:sz w:val="26"/>
          <w:szCs w:val="26"/>
        </w:rPr>
        <w:t xml:space="preserve"> (</w:t>
      </w:r>
      <w:r w:rsidR="00FB6A76">
        <w:rPr>
          <w:rFonts w:ascii="Angsana New" w:hAnsi="Angsana New" w:hint="cs"/>
          <w:sz w:val="26"/>
          <w:szCs w:val="26"/>
          <w:cs/>
        </w:rPr>
        <w:t>รายได้</w:t>
      </w:r>
      <w:r w:rsidR="00FB6A76">
        <w:rPr>
          <w:rFonts w:ascii="Angsana New" w:hAnsi="Angsana New"/>
          <w:sz w:val="26"/>
          <w:szCs w:val="26"/>
        </w:rPr>
        <w:t xml:space="preserve">) 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F15981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 xml:space="preserve">และ </w:t>
      </w:r>
      <w:r w:rsidR="00F15981">
        <w:rPr>
          <w:rFonts w:ascii="Angsana New" w:hAnsi="Angsana New"/>
          <w:sz w:val="26"/>
          <w:szCs w:val="26"/>
        </w:rPr>
        <w:t xml:space="preserve">2567 </w:t>
      </w:r>
      <w:r w:rsidRPr="00E97C60">
        <w:rPr>
          <w:rFonts w:ascii="Angsana New" w:hAnsi="Angsana New"/>
          <w:sz w:val="26"/>
          <w:szCs w:val="26"/>
          <w:cs/>
        </w:rPr>
        <w:t>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1A16926D" w14:textId="77777777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70"/>
        <w:gridCol w:w="270"/>
        <w:gridCol w:w="270"/>
        <w:gridCol w:w="270"/>
        <w:gridCol w:w="1260"/>
        <w:gridCol w:w="270"/>
        <w:gridCol w:w="1350"/>
      </w:tblGrid>
      <w:tr w:rsidR="00EE6220" w:rsidRPr="00707C6F" w14:paraId="6481CCAF" w14:textId="77777777" w:rsidTr="00F15981">
        <w:tc>
          <w:tcPr>
            <w:tcW w:w="5850" w:type="dxa"/>
          </w:tcPr>
          <w:p w14:paraId="1ED8C47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7CF671A8" w14:textId="00B81791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3251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D634603" w14:textId="125C79C4" w:rsidR="00C73FB5" w:rsidRPr="00707C6F" w:rsidRDefault="00F15981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E6220" w:rsidRPr="006447D2" w14:paraId="33AA378F" w14:textId="77777777" w:rsidTr="00F15981">
        <w:tc>
          <w:tcPr>
            <w:tcW w:w="5850" w:type="dxa"/>
          </w:tcPr>
          <w:p w14:paraId="62964F7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740FD4" w14:textId="371FBB50" w:rsidR="00C73FB5" w:rsidRPr="006A269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E90124D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1B0F75" w14:textId="316CD478" w:rsidR="00C73FB5" w:rsidRPr="006447D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312CBC2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3B8E19" w14:textId="596AA606" w:rsidR="00C73FB5" w:rsidRPr="001C0117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F1598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C70BB5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18E230" w14:textId="485A5F02" w:rsidR="00C73FB5" w:rsidRPr="006447D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F1598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E6220" w:rsidRPr="006447D2" w14:paraId="12805A04" w14:textId="77777777" w:rsidTr="00F15981">
        <w:tc>
          <w:tcPr>
            <w:tcW w:w="5850" w:type="dxa"/>
          </w:tcPr>
          <w:p w14:paraId="242246FC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20A09D0" w14:textId="77777777" w:rsidR="00C73FB5" w:rsidRPr="006A269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7495A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35E4E7" w14:textId="77777777" w:rsidR="00C73FB5" w:rsidRPr="006447D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9B3847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CAC4C5" w14:textId="77777777" w:rsidR="00C73FB5" w:rsidRPr="001C0117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EBB6A0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C9D1C0" w14:textId="77777777" w:rsidR="00C73FB5" w:rsidRPr="006447D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D4283" w:rsidRPr="006447D2" w14:paraId="30E7637B" w14:textId="77777777" w:rsidTr="00F15981">
        <w:tc>
          <w:tcPr>
            <w:tcW w:w="5850" w:type="dxa"/>
          </w:tcPr>
          <w:p w14:paraId="68E4709E" w14:textId="0800A30D" w:rsidR="000D4283" w:rsidRPr="00E325D5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E325D5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E325D5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Pr="00E325D5">
              <w:rPr>
                <w:rFonts w:ascii="Angsana New" w:eastAsia="Cordia New" w:hAnsi="Angsana New"/>
                <w:sz w:val="26"/>
                <w:szCs w:val="26"/>
              </w:rPr>
              <w:t>)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1EC150DE" w14:textId="5D552C17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480499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E56B60" w14:textId="5761C87C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551D37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4E8A92" w14:textId="7B6479D6" w:rsidR="000D4283" w:rsidRPr="00465146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6A26B05E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49023A" w14:textId="18704E18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>2,431</w:t>
            </w:r>
          </w:p>
        </w:tc>
      </w:tr>
      <w:tr w:rsidR="00F15981" w:rsidRPr="006447D2" w14:paraId="12A9EBA8" w14:textId="77777777" w:rsidTr="00546BB6">
        <w:tc>
          <w:tcPr>
            <w:tcW w:w="6930" w:type="dxa"/>
            <w:gridSpan w:val="5"/>
          </w:tcPr>
          <w:p w14:paraId="5C6A7E9D" w14:textId="620AB542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ผลกระทบจากภาษีเงินได้รอการตัดบัญชีของรายการผลแตกต่างชั่วคราว</w:t>
            </w:r>
          </w:p>
        </w:tc>
        <w:tc>
          <w:tcPr>
            <w:tcW w:w="1260" w:type="dxa"/>
          </w:tcPr>
          <w:p w14:paraId="7C8831E3" w14:textId="77777777" w:rsidR="00F15981" w:rsidRPr="00465146" w:rsidRDefault="00F15981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EBE0A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FD40C0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283" w:rsidRPr="006447D2" w14:paraId="20CAC1F3" w14:textId="77777777" w:rsidTr="00F15981">
        <w:tc>
          <w:tcPr>
            <w:tcW w:w="5850" w:type="dxa"/>
          </w:tcPr>
          <w:p w14:paraId="1BC240B5" w14:textId="5F499443" w:rsidR="000D4283" w:rsidRPr="006447D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70" w:type="dxa"/>
            <w:shd w:val="clear" w:color="auto" w:fill="auto"/>
          </w:tcPr>
          <w:p w14:paraId="06392DD5" w14:textId="59BD2B29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A00232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810C62" w14:textId="27894F8A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4EBBC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9466DB" w14:textId="439FE05F" w:rsidR="000D4283" w:rsidRPr="00465146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7D3ADE69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734FD7" w14:textId="28DFB4C2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 xml:space="preserve">               8</w:t>
            </w:r>
          </w:p>
        </w:tc>
      </w:tr>
      <w:tr w:rsidR="000D4283" w:rsidRPr="006447D2" w14:paraId="19478C77" w14:textId="77777777" w:rsidTr="00F15981">
        <w:tc>
          <w:tcPr>
            <w:tcW w:w="5850" w:type="dxa"/>
          </w:tcPr>
          <w:p w14:paraId="3B7A2252" w14:textId="69FA7F37" w:rsidR="000D4283" w:rsidRPr="00C73FB5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783868B" w14:textId="78AF6872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CD6BC5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AC4646" w14:textId="492DAF6B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0BFDF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9DC30D" w14:textId="25DBDF7D" w:rsidR="000D4283" w:rsidRPr="00465146" w:rsidRDefault="006C14A7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4283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5098EC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076F59" w14:textId="3AE487A1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0D4283" w:rsidRPr="006447D2" w14:paraId="40638D58" w14:textId="77777777" w:rsidTr="00F15981">
        <w:tc>
          <w:tcPr>
            <w:tcW w:w="5850" w:type="dxa"/>
          </w:tcPr>
          <w:p w14:paraId="19474FC5" w14:textId="33D95CDF" w:rsidR="000D4283" w:rsidRPr="00C73FB5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270" w:type="dxa"/>
            <w:shd w:val="clear" w:color="auto" w:fill="auto"/>
          </w:tcPr>
          <w:p w14:paraId="5FCC0631" w14:textId="69AAEAF1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66689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685C5A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BC695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EE0C74" w14:textId="0D57956C" w:rsidR="000D4283" w:rsidRPr="00465146" w:rsidRDefault="000D4283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3C60C589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86FB4C" w14:textId="739666BF" w:rsidR="000D4283" w:rsidRPr="00EE6220" w:rsidRDefault="000D4283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>13</w:t>
            </w:r>
            <w:r w:rsidR="006C14A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D4283" w:rsidRPr="006447D2" w14:paraId="3F2B3589" w14:textId="77777777" w:rsidTr="00F15981">
        <w:tc>
          <w:tcPr>
            <w:tcW w:w="5850" w:type="dxa"/>
          </w:tcPr>
          <w:p w14:paraId="463230AD" w14:textId="29176C0B" w:rsidR="000D4283" w:rsidRPr="00C73FB5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  <w:shd w:val="clear" w:color="auto" w:fill="auto"/>
          </w:tcPr>
          <w:p w14:paraId="0E82302C" w14:textId="3AC403BC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EBADD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D37093" w14:textId="0AD2243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928B66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FA9348" w14:textId="17EDC98E" w:rsidR="000D4283" w:rsidRPr="00465146" w:rsidRDefault="006C14A7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4283">
              <w:rPr>
                <w:rFonts w:ascii="Angsana New" w:hAnsi="Angsana New"/>
                <w:sz w:val="26"/>
                <w:szCs w:val="26"/>
              </w:rPr>
              <w:t>5</w:t>
            </w:r>
            <w:r w:rsidR="003B13FD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F11915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C11FF" w14:textId="3E38E3D8" w:rsidR="000D4283" w:rsidRPr="00EE6220" w:rsidRDefault="000D4283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0D4283" w:rsidRPr="006447D2" w14:paraId="06F221EB" w14:textId="77777777" w:rsidTr="00F15981">
        <w:tc>
          <w:tcPr>
            <w:tcW w:w="5850" w:type="dxa"/>
          </w:tcPr>
          <w:p w14:paraId="77B190B3" w14:textId="41238B21" w:rsidR="000D4283" w:rsidRPr="00C73FB5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270" w:type="dxa"/>
            <w:shd w:val="clear" w:color="auto" w:fill="auto"/>
          </w:tcPr>
          <w:p w14:paraId="72090B40" w14:textId="7E1598B4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018990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074822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70CA1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5C52E2" w14:textId="25A5173C" w:rsidR="000D4283" w:rsidRPr="00465146" w:rsidRDefault="006C14A7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4283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CE46C24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1551DC" w14:textId="6850B8C8" w:rsidR="000D4283" w:rsidRPr="00EE6220" w:rsidRDefault="000D4283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0D4283" w:rsidRPr="006447D2" w14:paraId="5565E8DB" w14:textId="77777777" w:rsidTr="00F15981">
        <w:tc>
          <w:tcPr>
            <w:tcW w:w="5850" w:type="dxa"/>
          </w:tcPr>
          <w:p w14:paraId="75864BDB" w14:textId="4A82CB09" w:rsidR="000D4283" w:rsidRPr="00E97C6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0D4283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  </w:t>
            </w:r>
            <w:r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270" w:type="dxa"/>
            <w:shd w:val="clear" w:color="auto" w:fill="auto"/>
          </w:tcPr>
          <w:p w14:paraId="3C18FA35" w14:textId="77777777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3A197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9AEBA2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4E6E29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E4D93C" w14:textId="19322D7D" w:rsidR="000D4283" w:rsidRPr="00465146" w:rsidRDefault="006C14A7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B13FD">
              <w:rPr>
                <w:rFonts w:ascii="Angsana New" w:hAnsi="Angsana New"/>
                <w:sz w:val="26"/>
                <w:szCs w:val="26"/>
              </w:rPr>
              <w:t>3</w:t>
            </w:r>
            <w:r w:rsidR="000D4283">
              <w:rPr>
                <w:rFonts w:ascii="Angsana New" w:hAnsi="Angsana New"/>
                <w:sz w:val="26"/>
                <w:szCs w:val="26"/>
              </w:rPr>
              <w:t>,</w:t>
            </w:r>
            <w:r w:rsidR="003B13FD">
              <w:rPr>
                <w:rFonts w:ascii="Angsana New" w:hAnsi="Angsana New"/>
                <w:sz w:val="26"/>
                <w:szCs w:val="26"/>
              </w:rPr>
              <w:t>473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6EB16F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99B29C" w14:textId="0975F4DF" w:rsidR="000D4283" w:rsidRPr="00F15981" w:rsidRDefault="00806912" w:rsidP="00806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4283" w:rsidRPr="006447D2" w14:paraId="6BA4F858" w14:textId="77777777" w:rsidTr="00F15981">
        <w:tc>
          <w:tcPr>
            <w:tcW w:w="5850" w:type="dxa"/>
          </w:tcPr>
          <w:p w14:paraId="3100C54E" w14:textId="4022A8EB" w:rsidR="000D4283" w:rsidRPr="00C73FB5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ภายใต้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  <w:shd w:val="clear" w:color="auto" w:fill="auto"/>
          </w:tcPr>
          <w:p w14:paraId="059E0CC1" w14:textId="413B7CBB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C07EB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A87C41" w14:textId="4FD88A39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B39C72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85A6E8" w14:textId="501A5379" w:rsidR="000D4283" w:rsidRPr="00465146" w:rsidRDefault="006C14A7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B13F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60DA37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031D8" w14:textId="20E6A433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 xml:space="preserve">               1</w:t>
            </w:r>
          </w:p>
        </w:tc>
      </w:tr>
      <w:tr w:rsidR="000D4283" w:rsidRPr="006447D2" w14:paraId="034ABCD2" w14:textId="77777777" w:rsidTr="00F15981">
        <w:tc>
          <w:tcPr>
            <w:tcW w:w="5850" w:type="dxa"/>
          </w:tcPr>
          <w:p w14:paraId="32D82FBF" w14:textId="6501B8CD" w:rsidR="000D4283" w:rsidRPr="00C73FB5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2AAC7BE5" w14:textId="30525D1F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19BAF0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54C40" w14:textId="222CEB7A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AFC87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E6B99C" w14:textId="6256BBDB" w:rsidR="000D4283" w:rsidRPr="00465146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786B652B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15181C" w14:textId="73407F44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0D4283" w:rsidRPr="006447D2" w14:paraId="6ED89411" w14:textId="77777777" w:rsidTr="00F15981">
        <w:tc>
          <w:tcPr>
            <w:tcW w:w="5850" w:type="dxa"/>
          </w:tcPr>
          <w:p w14:paraId="653A852D" w14:textId="2A6C28E9" w:rsidR="000D4283" w:rsidRPr="006447D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</w:rPr>
              <w:t>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113F4BB" w14:textId="284145A8" w:rsidR="000D4283" w:rsidRPr="00960A22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A06B32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D3F05" w14:textId="62CB31C5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78532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ADBBF6" w14:textId="3C719E80" w:rsidR="000D4283" w:rsidRPr="00465146" w:rsidRDefault="006C14A7" w:rsidP="006C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B13FD">
              <w:rPr>
                <w:rFonts w:ascii="Angsana New" w:hAnsi="Angsana New"/>
                <w:sz w:val="26"/>
                <w:szCs w:val="26"/>
              </w:rPr>
              <w:t>3,348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B109C50" w14:textId="77777777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49A1FF" w14:textId="0C5F5A0E" w:rsidR="000D4283" w:rsidRPr="00EE6220" w:rsidRDefault="000D4283" w:rsidP="000D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5981">
              <w:rPr>
                <w:rFonts w:ascii="Angsana New" w:hAnsi="Angsana New"/>
                <w:sz w:val="26"/>
                <w:szCs w:val="26"/>
              </w:rPr>
              <w:t>2,577</w:t>
            </w:r>
          </w:p>
        </w:tc>
      </w:tr>
    </w:tbl>
    <w:p w14:paraId="38AA79FC" w14:textId="29AB4FBE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50D7CF58" w14:textId="77777777" w:rsidR="00391F53" w:rsidRDefault="0039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3674C75" w14:textId="77815273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รายได้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ขาดทุน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="002738E9">
        <w:rPr>
          <w:rFonts w:ascii="Angsana New" w:hAnsi="Angsana New" w:hint="cs"/>
          <w:sz w:val="26"/>
          <w:szCs w:val="26"/>
          <w:cs/>
        </w:rPr>
        <w:t>ก่อนภาษี</w:t>
      </w:r>
      <w:r w:rsidRPr="00D11847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F15981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</w:t>
      </w:r>
      <w:r w:rsidR="009B049F">
        <w:rPr>
          <w:rFonts w:ascii="Angsana New" w:hAnsi="Angsana New" w:hint="cs"/>
          <w:sz w:val="26"/>
          <w:szCs w:val="26"/>
          <w:cs/>
        </w:rPr>
        <w:t>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7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260"/>
        <w:gridCol w:w="270"/>
        <w:gridCol w:w="1350"/>
      </w:tblGrid>
      <w:tr w:rsidR="00EB04AF" w:rsidRPr="00707C6F" w14:paraId="6D382550" w14:textId="77777777" w:rsidTr="00F15981">
        <w:tc>
          <w:tcPr>
            <w:tcW w:w="3960" w:type="dxa"/>
          </w:tcPr>
          <w:p w14:paraId="2389444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640D84F3" w14:textId="7A1FAF4E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255B6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58F157C" w14:textId="75989882" w:rsidR="00EB04AF" w:rsidRPr="00707C6F" w:rsidRDefault="00F15981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B04AF" w:rsidRPr="006447D2" w14:paraId="0527DE99" w14:textId="77777777" w:rsidTr="00F15981">
        <w:tc>
          <w:tcPr>
            <w:tcW w:w="3960" w:type="dxa"/>
          </w:tcPr>
          <w:p w14:paraId="1DFC6427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69AE9D5" w14:textId="7421E454" w:rsidR="00EB04AF" w:rsidRPr="006A269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097D07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0E37B4" w14:textId="2C953BBF" w:rsidR="00EB04AF" w:rsidRPr="006447D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777BDD23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8584" w14:textId="1A6155D2" w:rsidR="00EB04AF" w:rsidRPr="00806912" w:rsidRDefault="0080691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21842" w14:textId="77777777" w:rsidR="00EB04AF" w:rsidRPr="0080691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Eucrosi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966C2" w14:textId="2E83B480" w:rsidR="00EB04AF" w:rsidRPr="0080691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F1598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04AF" w:rsidRPr="006447D2" w14:paraId="22D11E54" w14:textId="77777777" w:rsidTr="00F15981">
        <w:tc>
          <w:tcPr>
            <w:tcW w:w="3960" w:type="dxa"/>
          </w:tcPr>
          <w:p w14:paraId="659336F2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BAFD7ED" w14:textId="77777777" w:rsidR="00EB04AF" w:rsidRPr="006A269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B7C2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D6FB4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37A9D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339101" w14:textId="77777777" w:rsidR="00EB04AF" w:rsidRPr="001C0117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EC781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48682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15981" w:rsidRPr="00EE6220" w14:paraId="55D3B63A" w14:textId="77777777" w:rsidTr="00F15981">
        <w:tc>
          <w:tcPr>
            <w:tcW w:w="3960" w:type="dxa"/>
          </w:tcPr>
          <w:p w14:paraId="4B8534C9" w14:textId="5358726B" w:rsidR="00F15981" w:rsidRPr="006447D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60" w:type="dxa"/>
            <w:shd w:val="clear" w:color="auto" w:fill="auto"/>
          </w:tcPr>
          <w:p w14:paraId="5046ECAB" w14:textId="0BDF3240" w:rsidR="00F15981" w:rsidRPr="00960A2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23A4E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B3A88A" w14:textId="534151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586AE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1CA52A" w14:textId="0CA54DE3" w:rsidR="00F15981" w:rsidRPr="00B65131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5131">
              <w:rPr>
                <w:rFonts w:ascii="Angsana New" w:hAnsi="Angsana New"/>
                <w:sz w:val="26"/>
                <w:szCs w:val="26"/>
              </w:rPr>
              <w:t>(1</w:t>
            </w:r>
            <w:r w:rsidR="003B13FD">
              <w:rPr>
                <w:rFonts w:ascii="Angsana New" w:hAnsi="Angsana New"/>
                <w:sz w:val="26"/>
                <w:szCs w:val="26"/>
              </w:rPr>
              <w:t>8</w:t>
            </w:r>
            <w:r w:rsidRPr="00B65131">
              <w:rPr>
                <w:rFonts w:ascii="Angsana New" w:hAnsi="Angsana New"/>
                <w:sz w:val="26"/>
                <w:szCs w:val="26"/>
              </w:rPr>
              <w:t>,</w:t>
            </w:r>
            <w:r w:rsidR="00F41F4F">
              <w:rPr>
                <w:rFonts w:ascii="Angsana New" w:hAnsi="Angsana New"/>
                <w:sz w:val="26"/>
                <w:szCs w:val="26"/>
              </w:rPr>
              <w:t>606</w:t>
            </w:r>
            <w:r w:rsidRPr="00B65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F921EF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7BA53" w14:textId="3E0CA005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12,7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F15981" w:rsidRPr="00EE6220" w14:paraId="48DF0018" w14:textId="77777777" w:rsidTr="00F15981">
        <w:trPr>
          <w:trHeight w:val="90"/>
        </w:trPr>
        <w:tc>
          <w:tcPr>
            <w:tcW w:w="3960" w:type="dxa"/>
          </w:tcPr>
          <w:p w14:paraId="3602B220" w14:textId="47D99D20" w:rsidR="00F15981" w:rsidRPr="00EB04AF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20785469" w14:textId="77777777" w:rsidR="00F15981" w:rsidRPr="00960A2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4B115E" w14:textId="77777777" w:rsidR="00F15981" w:rsidRPr="00EB04AF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1E61918" w14:textId="77777777" w:rsidR="00F15981" w:rsidRPr="00EB04AF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5D6E4E" w14:textId="77777777" w:rsidR="00F15981" w:rsidRPr="00EB04AF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5D9635" w14:textId="77777777" w:rsidR="00F15981" w:rsidRPr="00F15981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B582A00" w14:textId="77777777" w:rsidR="00F15981" w:rsidRPr="00EB04AF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50050F" w14:textId="77777777" w:rsidR="00F15981" w:rsidRPr="00EB04AF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5981" w:rsidRPr="00EE6220" w14:paraId="5453E4BF" w14:textId="77777777" w:rsidTr="00EF0C3B">
        <w:tc>
          <w:tcPr>
            <w:tcW w:w="3960" w:type="dxa"/>
          </w:tcPr>
          <w:p w14:paraId="2E136512" w14:textId="53F9001A" w:rsidR="00F15981" w:rsidRPr="00E97C6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  <w:shd w:val="clear" w:color="auto" w:fill="auto"/>
          </w:tcPr>
          <w:p w14:paraId="391940E7" w14:textId="2C9350A5" w:rsidR="00F15981" w:rsidRPr="00960A2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DB9DD6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42CBE5" w14:textId="0C9789EF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94F006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8FC3C" w14:textId="7D687383" w:rsidR="00F15981" w:rsidRPr="00B65131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5131">
              <w:rPr>
                <w:rFonts w:ascii="Angsana New" w:hAnsi="Angsana New"/>
                <w:sz w:val="26"/>
                <w:szCs w:val="26"/>
              </w:rPr>
              <w:t>(</w:t>
            </w:r>
            <w:r w:rsidR="003B13FD">
              <w:rPr>
                <w:rFonts w:ascii="Angsana New" w:hAnsi="Angsana New"/>
                <w:sz w:val="26"/>
                <w:szCs w:val="26"/>
              </w:rPr>
              <w:t>3,7</w:t>
            </w:r>
            <w:r w:rsidR="00F41F4F">
              <w:rPr>
                <w:rFonts w:ascii="Angsana New" w:hAnsi="Angsana New"/>
                <w:sz w:val="26"/>
                <w:szCs w:val="26"/>
              </w:rPr>
              <w:t>21</w:t>
            </w:r>
            <w:r w:rsidRPr="00B65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814C68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D1DFB" w14:textId="5FB07E5D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2,54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15981" w:rsidRPr="00EE6220" w14:paraId="1FFF8AC8" w14:textId="77777777" w:rsidTr="00EF0C3B">
        <w:tc>
          <w:tcPr>
            <w:tcW w:w="3960" w:type="dxa"/>
          </w:tcPr>
          <w:p w14:paraId="317B66ED" w14:textId="48D92077" w:rsidR="00F15981" w:rsidRPr="006447D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บวก: ผลกระทบทางภาษีของ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286F62" w14:textId="77777777" w:rsidR="00F15981" w:rsidRPr="00960A2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5E1E9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F88348" w14:textId="2F843272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1409E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8B0C2" w14:textId="77777777" w:rsidR="00F15981" w:rsidRPr="00F15981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F91E7A1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FEDB8" w14:textId="72EAA9E2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5981" w:rsidRPr="00EE6220" w14:paraId="2F8EBE73" w14:textId="77777777" w:rsidTr="00F15981">
        <w:tc>
          <w:tcPr>
            <w:tcW w:w="3960" w:type="dxa"/>
          </w:tcPr>
          <w:p w14:paraId="5D76ABF7" w14:textId="6B2AB6C6" w:rsidR="00F15981" w:rsidRPr="006447D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06912" w:rsidRPr="00806912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shd w:val="clear" w:color="auto" w:fill="auto"/>
          </w:tcPr>
          <w:p w14:paraId="2CB004AA" w14:textId="7AFE7C9D" w:rsidR="00F15981" w:rsidRPr="00960A2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AFB0BE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1C51B3" w14:textId="2A8993F9" w:rsidR="00F15981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77106E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DFB9E" w14:textId="2DD810E0" w:rsidR="00F15981" w:rsidRPr="003B13FD" w:rsidRDefault="003B13FD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13FD">
              <w:rPr>
                <w:rFonts w:ascii="Angsana New" w:hAnsi="Angsana New"/>
                <w:sz w:val="26"/>
                <w:szCs w:val="26"/>
              </w:rPr>
              <w:t>37</w:t>
            </w:r>
            <w:r w:rsidR="00F41F4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06AA3F5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0B364" w14:textId="5FD2CD56" w:rsidR="00F15981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15981" w:rsidRPr="00EE6220" w14:paraId="404B1F7F" w14:textId="77777777" w:rsidTr="00F15981">
        <w:tc>
          <w:tcPr>
            <w:tcW w:w="3960" w:type="dxa"/>
          </w:tcPr>
          <w:p w14:paraId="122D0152" w14:textId="527BC29A" w:rsidR="00F15981" w:rsidRPr="006447D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63985B76" w14:textId="58C393DF" w:rsidR="00F15981" w:rsidRPr="00960A22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9B24E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3A3E85" w14:textId="0FFF85FA" w:rsidR="00F15981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7D222D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94D21D" w14:textId="39FC31B2" w:rsidR="00F15981" w:rsidRPr="00B65131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0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325D5">
              <w:rPr>
                <w:rFonts w:ascii="Angsana New" w:hAnsi="Angsana New"/>
                <w:sz w:val="26"/>
                <w:szCs w:val="26"/>
              </w:rPr>
              <w:t>3</w:t>
            </w:r>
            <w:r w:rsidRPr="00B65131">
              <w:rPr>
                <w:rFonts w:ascii="Angsana New" w:hAnsi="Angsana New"/>
                <w:sz w:val="26"/>
                <w:szCs w:val="26"/>
              </w:rPr>
              <w:t>,</w:t>
            </w:r>
            <w:r w:rsidR="003B13FD">
              <w:rPr>
                <w:rFonts w:ascii="Angsana New" w:hAnsi="Angsana New"/>
                <w:sz w:val="26"/>
                <w:szCs w:val="26"/>
              </w:rPr>
              <w:t>348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4DA477" w14:textId="77777777" w:rsidR="00F15981" w:rsidRPr="00EE6220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AB1B81" w14:textId="191F551A" w:rsidR="00F15981" w:rsidRDefault="00F15981" w:rsidP="00F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4F9A">
              <w:rPr>
                <w:rFonts w:ascii="Angsana New" w:hAnsi="Angsana New"/>
                <w:sz w:val="26"/>
                <w:szCs w:val="26"/>
              </w:rPr>
              <w:t>2,57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22646170" w14:textId="77777777" w:rsidR="00391F53" w:rsidRDefault="00391F53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86D7B2" w14:textId="39BD0651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F15981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01A84E62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F15981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24560873" w:rsidR="00281218" w:rsidRPr="00475A13" w:rsidRDefault="00F15981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84795" w:rsidRPr="008C4F9A" w14:paraId="3B085CE3" w14:textId="77777777" w:rsidTr="008B6AE6">
        <w:tc>
          <w:tcPr>
            <w:tcW w:w="3780" w:type="dxa"/>
          </w:tcPr>
          <w:p w14:paraId="2FFBCD59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5BFD55A7" w:rsidR="00684795" w:rsidRPr="005914D5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4F9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</w:t>
            </w:r>
            <w:r w:rsidR="005914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588AFF48" w14:textId="77777777" w:rsidR="00684795" w:rsidRPr="008C4F9A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705587" w14:textId="7C00816E" w:rsidR="00684795" w:rsidRPr="00960A22" w:rsidRDefault="00B65131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vAlign w:val="bottom"/>
          </w:tcPr>
          <w:p w14:paraId="5B8E1D38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500C77B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2D9EDE2E" w:rsidR="00684795" w:rsidRPr="00960A22" w:rsidRDefault="00B65131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A0699C" w:rsidRPr="00475A13" w14:paraId="4513436D" w14:textId="77777777" w:rsidTr="008B6AE6">
        <w:tc>
          <w:tcPr>
            <w:tcW w:w="3780" w:type="dxa"/>
          </w:tcPr>
          <w:p w14:paraId="4AE0462F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8063F9" w14:textId="77777777" w:rsidR="00A0699C" w:rsidRPr="00960A22" w:rsidRDefault="00A0699C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12A3779" w:rsidR="00A0699C" w:rsidRPr="00960A22" w:rsidRDefault="00A0699C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A0699C" w:rsidRPr="00F068AE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84795" w:rsidRPr="00475A13" w14:paraId="57487ED3" w14:textId="77777777" w:rsidTr="008B6AE6">
        <w:tc>
          <w:tcPr>
            <w:tcW w:w="3780" w:type="dxa"/>
          </w:tcPr>
          <w:p w14:paraId="0F0E8F82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7BDAEA14" w:rsidR="00684795" w:rsidRPr="005914D5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270" w:type="dxa"/>
          </w:tcPr>
          <w:p w14:paraId="7E54D794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7DF4453" w14:textId="002D818A" w:rsidR="00684795" w:rsidRPr="00960A22" w:rsidRDefault="00B65131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(224)</w:t>
            </w:r>
          </w:p>
        </w:tc>
        <w:tc>
          <w:tcPr>
            <w:tcW w:w="270" w:type="dxa"/>
          </w:tcPr>
          <w:p w14:paraId="6B4CEBDB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BC98C94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FDB9DFA" w14:textId="1F98321F" w:rsidR="00684795" w:rsidRPr="00960A22" w:rsidRDefault="00B65131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223</w:t>
            </w:r>
          </w:p>
        </w:tc>
      </w:tr>
      <w:tr w:rsidR="00684795" w:rsidRPr="00475A13" w14:paraId="4889B6F3" w14:textId="77777777" w:rsidTr="008B6AE6">
        <w:tc>
          <w:tcPr>
            <w:tcW w:w="3780" w:type="dxa"/>
          </w:tcPr>
          <w:p w14:paraId="13363A00" w14:textId="77777777" w:rsidR="00684795" w:rsidRPr="00475A13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234014F8" w:rsidR="00684795" w:rsidRPr="005914D5" w:rsidRDefault="005914D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684795"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350FD25D" w14:textId="77777777" w:rsidR="00684795" w:rsidRPr="00475A13" w:rsidRDefault="00684795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0617E5" w14:textId="2E3EA2C0" w:rsidR="00684795" w:rsidRPr="00B65131" w:rsidRDefault="00B65131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B13F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3CF8B6C" w14:textId="77777777" w:rsidR="00684795" w:rsidRPr="00960A22" w:rsidRDefault="00684795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082C2387" w:rsidR="00684795" w:rsidRPr="00960A22" w:rsidRDefault="0068479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684795" w:rsidRPr="00F068AE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DFAC5F8" w14:textId="5D63FDB1" w:rsidR="00684795" w:rsidRPr="00960A22" w:rsidRDefault="00B65131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5,391</w:t>
            </w:r>
          </w:p>
        </w:tc>
      </w:tr>
      <w:tr w:rsidR="00690488" w:rsidRPr="00475A13" w14:paraId="6BDC0373" w14:textId="77777777" w:rsidTr="008B6AE6">
        <w:tc>
          <w:tcPr>
            <w:tcW w:w="3780" w:type="dxa"/>
          </w:tcPr>
          <w:p w14:paraId="663C6BDB" w14:textId="4219D129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F41F4F"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370299C2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D508B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387D94F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B9F12F7" w:rsidR="00690488" w:rsidRPr="00960A22" w:rsidRDefault="00690488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F068AE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795" w:rsidRPr="00475A13" w14:paraId="095A2239" w14:textId="77777777" w:rsidTr="008B6AE6">
        <w:tc>
          <w:tcPr>
            <w:tcW w:w="3780" w:type="dxa"/>
          </w:tcPr>
          <w:p w14:paraId="727D3FDF" w14:textId="7379E48A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14:paraId="4A0839D5" w14:textId="3A470D79" w:rsidR="00684795" w:rsidRPr="00A0699C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53EEAB" w14:textId="76E99439" w:rsidR="00684795" w:rsidRPr="00B65131" w:rsidRDefault="00B65131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3DF7ED6A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EC1A463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30034AD2" w14:textId="50B6BC97" w:rsidR="00684795" w:rsidRPr="00960A22" w:rsidRDefault="00B65131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644</w:t>
            </w:r>
          </w:p>
        </w:tc>
      </w:tr>
      <w:tr w:rsidR="00B65131" w:rsidRPr="00475A13" w14:paraId="208CC4D7" w14:textId="77777777" w:rsidTr="008B6AE6">
        <w:tc>
          <w:tcPr>
            <w:tcW w:w="3780" w:type="dxa"/>
          </w:tcPr>
          <w:p w14:paraId="35CB4DED" w14:textId="5F4DC93E" w:rsidR="00B65131" w:rsidRPr="00475A13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53796027" w14:textId="17C64454" w:rsidR="00B65131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726A96F3" w14:textId="77777777" w:rsidR="00B65131" w:rsidRPr="00475A13" w:rsidRDefault="00B65131" w:rsidP="00B6513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2DDFDC" w14:textId="5BC3A8E0" w:rsidR="00B65131" w:rsidRPr="00B65131" w:rsidRDefault="003B13FD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6513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270" w:type="dxa"/>
          </w:tcPr>
          <w:p w14:paraId="40F1F73A" w14:textId="77777777" w:rsidR="00B65131" w:rsidRPr="00960A22" w:rsidRDefault="00B65131" w:rsidP="00B651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A65319" w14:textId="6249F8F3" w:rsidR="00B65131" w:rsidRPr="009E3D07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0CEB68F" w14:textId="77777777" w:rsidR="00B65131" w:rsidRPr="00F068AE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53E4292" w14:textId="5A07B429" w:rsidR="00B65131" w:rsidRPr="00960A22" w:rsidRDefault="003B13FD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3,473</w:t>
            </w:r>
          </w:p>
        </w:tc>
      </w:tr>
      <w:tr w:rsidR="00684795" w:rsidRPr="00475A13" w14:paraId="020E08C4" w14:textId="77777777" w:rsidTr="008B6AE6">
        <w:tc>
          <w:tcPr>
            <w:tcW w:w="3780" w:type="dxa"/>
          </w:tcPr>
          <w:p w14:paraId="1B3CE4A3" w14:textId="275F7298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0A1BFFEF" w14:textId="79D1339A" w:rsidR="00684795" w:rsidRPr="005914D5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F362892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BBF6473" w14:textId="6F3AB1E3" w:rsidR="00684795" w:rsidRPr="00B65131" w:rsidRDefault="003B13FD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87D498C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7B5B6D" w14:textId="28C41FC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C6F16B9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2CC7A4E7" w14:textId="0E256FC0" w:rsidR="00684795" w:rsidRPr="00960A22" w:rsidRDefault="003B13FD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914D5" w:rsidRPr="002C3DDF" w14:paraId="49CA2ADF" w14:textId="77777777" w:rsidTr="00C041D3">
        <w:trPr>
          <w:trHeight w:val="107"/>
        </w:trPr>
        <w:tc>
          <w:tcPr>
            <w:tcW w:w="3780" w:type="dxa"/>
          </w:tcPr>
          <w:p w14:paraId="2BBDFE7C" w14:textId="77777777" w:rsidR="005914D5" w:rsidRPr="00C041D3" w:rsidRDefault="005914D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8AD3F" w14:textId="77777777" w:rsidR="005914D5" w:rsidRPr="00C041D3" w:rsidRDefault="005914D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3D7B0754" w14:textId="77777777" w:rsidR="005914D5" w:rsidRPr="00C041D3" w:rsidRDefault="005914D5" w:rsidP="00171441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D4F942" w14:textId="77777777" w:rsidR="005914D5" w:rsidRPr="00960A22" w:rsidRDefault="005914D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C6B275B" w14:textId="77777777" w:rsidR="005914D5" w:rsidRPr="00960A22" w:rsidRDefault="005914D5" w:rsidP="001714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D18163" w14:textId="77777777" w:rsidR="005914D5" w:rsidRPr="00960A22" w:rsidRDefault="005914D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515D76B3" w14:textId="77777777" w:rsidR="005914D5" w:rsidRPr="00F068AE" w:rsidRDefault="005914D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9F92AA" w14:textId="77777777" w:rsidR="005914D5" w:rsidRPr="00960A22" w:rsidRDefault="005914D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84795" w:rsidRPr="00475A13" w14:paraId="4C4904FE" w14:textId="77777777" w:rsidTr="008B6AE6">
        <w:trPr>
          <w:trHeight w:val="234"/>
        </w:trPr>
        <w:tc>
          <w:tcPr>
            <w:tcW w:w="3780" w:type="dxa"/>
          </w:tcPr>
          <w:p w14:paraId="4364552A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6922E107" w:rsidR="00684795" w:rsidRPr="00475A13" w:rsidRDefault="00037351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6,522</w:t>
            </w:r>
          </w:p>
        </w:tc>
        <w:tc>
          <w:tcPr>
            <w:tcW w:w="270" w:type="dxa"/>
          </w:tcPr>
          <w:p w14:paraId="2F024AA7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5F6BDB7" w14:textId="611E7F95" w:rsidR="00684795" w:rsidRPr="00960A22" w:rsidRDefault="003B13FD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6513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</w:tcPr>
          <w:p w14:paraId="65D8CF2C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016A3F4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37B78143" w:rsidR="00684795" w:rsidRPr="00960A22" w:rsidRDefault="003B13FD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9,870</w:t>
            </w:r>
          </w:p>
        </w:tc>
      </w:tr>
    </w:tbl>
    <w:p w14:paraId="6F229F1F" w14:textId="77777777" w:rsidR="004C2A30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36EA6870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215DB7" w14:textId="6A38631E" w:rsidR="008711A1" w:rsidRPr="009E631E" w:rsidRDefault="00DD5818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D1C3A">
        <w:rPr>
          <w:rFonts w:ascii="Angsana New" w:hAnsi="Angsana New"/>
          <w:b/>
          <w:bCs/>
          <w:sz w:val="26"/>
          <w:szCs w:val="26"/>
        </w:rPr>
        <w:t>0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>.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D150A26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440"/>
        <w:gridCol w:w="270"/>
        <w:gridCol w:w="1710"/>
        <w:gridCol w:w="270"/>
        <w:gridCol w:w="1530"/>
        <w:gridCol w:w="270"/>
        <w:gridCol w:w="1458"/>
      </w:tblGrid>
      <w:tr w:rsidR="008711A1" w:rsidRPr="009E631E" w14:paraId="39475360" w14:textId="77777777" w:rsidTr="00AA05B7">
        <w:tc>
          <w:tcPr>
            <w:tcW w:w="2772" w:type="dxa"/>
          </w:tcPr>
          <w:p w14:paraId="0B33376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46E093CD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092FA36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1195C230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711A1" w:rsidRPr="009E631E" w14:paraId="59718800" w14:textId="77777777" w:rsidTr="00AA05B7">
        <w:tc>
          <w:tcPr>
            <w:tcW w:w="2772" w:type="dxa"/>
          </w:tcPr>
          <w:p w14:paraId="00565C9A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B2171" w14:textId="1974998F" w:rsidR="008711A1" w:rsidRPr="009E631E" w:rsidRDefault="00B7164A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914D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4D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5914D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DAEA6F2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477149" w14:textId="4186C2B6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5914D5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2FD1F74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83F01" w14:textId="053C4214" w:rsidR="008711A1" w:rsidRPr="009E631E" w:rsidRDefault="005914D5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865C58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357C6C8" w14:textId="50C86978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205FA5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</w:tr>
      <w:tr w:rsidR="008711A1" w:rsidRPr="009E631E" w14:paraId="2E5E3C62" w14:textId="77777777" w:rsidTr="003154BC">
        <w:tc>
          <w:tcPr>
            <w:tcW w:w="2772" w:type="dxa"/>
          </w:tcPr>
          <w:p w14:paraId="737B3B51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9F9207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B1FD45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1C4E1B08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6FC90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A7F6065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A1B02C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7CF06BA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14D5" w:rsidRPr="009E631E" w14:paraId="5A0224FB" w14:textId="77777777" w:rsidTr="003154BC">
        <w:tc>
          <w:tcPr>
            <w:tcW w:w="2772" w:type="dxa"/>
          </w:tcPr>
          <w:p w14:paraId="703F524A" w14:textId="6B79F109" w:rsidR="005914D5" w:rsidRPr="00E325D5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25D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844E727" w14:textId="3342F735" w:rsidR="005914D5" w:rsidRPr="005914D5" w:rsidRDefault="00205FA5" w:rsidP="005914D5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05FA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914D5" w:rsidRPr="00205FA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205FA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914D5" w:rsidRPr="00205FA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664B031" w14:textId="77777777" w:rsidR="005914D5" w:rsidRPr="0052726C" w:rsidRDefault="005914D5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C8064B" w14:textId="3E444375" w:rsidR="005914D5" w:rsidRPr="002502E7" w:rsidRDefault="00205FA5" w:rsidP="005914D5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2E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914D5" w:rsidRPr="002502E7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2502E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7A63175" w14:textId="77777777" w:rsidR="005914D5" w:rsidRPr="0052726C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DC4108D" w14:textId="36A26655" w:rsidR="005914D5" w:rsidRPr="0052726C" w:rsidRDefault="005914D5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726C">
              <w:rPr>
                <w:rFonts w:ascii="Angsana New" w:hAnsi="Angsana New" w:cs="Angsana New"/>
                <w:sz w:val="26"/>
                <w:szCs w:val="26"/>
              </w:rPr>
              <w:t>25,000</w:t>
            </w:r>
          </w:p>
        </w:tc>
        <w:tc>
          <w:tcPr>
            <w:tcW w:w="270" w:type="dxa"/>
          </w:tcPr>
          <w:p w14:paraId="55BBA9CB" w14:textId="77777777" w:rsidR="005914D5" w:rsidRPr="009E631E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1B6DAFE8" w14:textId="56602FF7" w:rsidR="005914D5" w:rsidRPr="009E631E" w:rsidRDefault="005914D5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726C">
              <w:rPr>
                <w:rFonts w:ascii="Angsana New" w:hAnsi="Angsana New" w:cs="Angsana New"/>
                <w:sz w:val="26"/>
                <w:szCs w:val="26"/>
              </w:rPr>
              <w:t>25,000</w:t>
            </w:r>
          </w:p>
        </w:tc>
      </w:tr>
    </w:tbl>
    <w:p w14:paraId="2937F4BE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2B4EFF8" w14:textId="7347BFC8" w:rsidR="008711A1" w:rsidRPr="009E631E" w:rsidRDefault="008711A1" w:rsidP="008711A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E631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9E631E">
        <w:rPr>
          <w:rFonts w:ascii="Angsana New" w:hAnsi="Angsana New" w:hint="cs"/>
          <w:sz w:val="26"/>
          <w:szCs w:val="26"/>
          <w:cs/>
        </w:rPr>
        <w:t xml:space="preserve">  วงเงินสินเชื่อดังกล่าวค้ำประกันโดยหลักประกันตามที่กล่าวไว้ในหมายเหตุ </w:t>
      </w:r>
      <w:r w:rsidRPr="009E631E">
        <w:rPr>
          <w:rFonts w:ascii="Angsana New" w:hAnsi="Angsana New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1</w:t>
      </w:r>
    </w:p>
    <w:p w14:paraId="1E26A157" w14:textId="77777777" w:rsidR="00512895" w:rsidRPr="00512895" w:rsidRDefault="0051289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8E45629" w14:textId="6C8BCD20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BD1C3A">
        <w:rPr>
          <w:rFonts w:ascii="Angsana New" w:hAnsi="Angsana New"/>
          <w:b/>
          <w:bCs/>
          <w:sz w:val="26"/>
          <w:szCs w:val="26"/>
        </w:rPr>
        <w:t>1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512895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260"/>
        <w:gridCol w:w="270"/>
        <w:gridCol w:w="1350"/>
        <w:gridCol w:w="270"/>
        <w:gridCol w:w="1440"/>
      </w:tblGrid>
      <w:tr w:rsidR="009D10ED" w:rsidRPr="004B53BF" w14:paraId="25EDC278" w14:textId="77777777" w:rsidTr="00037351">
        <w:tc>
          <w:tcPr>
            <w:tcW w:w="360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914D5" w:rsidRPr="004B53BF" w14:paraId="289E41E6" w14:textId="77777777" w:rsidTr="00037351">
        <w:tc>
          <w:tcPr>
            <w:tcW w:w="3600" w:type="dxa"/>
          </w:tcPr>
          <w:p w14:paraId="2D4A41A6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6F74D4DA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2DFDF44A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9BA056C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13D48B83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A5FDDAA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73260AC5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B53BF" w:rsidRPr="004B53BF" w14:paraId="3D5D6129" w14:textId="77777777" w:rsidTr="00037351">
        <w:tc>
          <w:tcPr>
            <w:tcW w:w="3600" w:type="dxa"/>
          </w:tcPr>
          <w:p w14:paraId="7C156FE1" w14:textId="77777777" w:rsidR="004B53BF" w:rsidRPr="004B53BF" w:rsidRDefault="004B53BF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F7DA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F13D059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CC32A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48247C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C773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365A451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79" w:rsidRPr="004B53BF" w14:paraId="2A262C0A" w14:textId="77777777" w:rsidTr="00037351">
        <w:tc>
          <w:tcPr>
            <w:tcW w:w="360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5FCBD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18FF7A" w14:textId="63367CD4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6B8833C2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5E2093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7351" w:rsidRPr="004B53BF" w14:paraId="79D77CA2" w14:textId="77777777" w:rsidTr="00037351">
        <w:tc>
          <w:tcPr>
            <w:tcW w:w="3600" w:type="dxa"/>
          </w:tcPr>
          <w:p w14:paraId="594BBB71" w14:textId="1601CE9D" w:rsidR="00037351" w:rsidRPr="004B53BF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เงินกู้ยืมส่วนที่สอง</w:t>
            </w:r>
          </w:p>
        </w:tc>
        <w:tc>
          <w:tcPr>
            <w:tcW w:w="1350" w:type="dxa"/>
          </w:tcPr>
          <w:p w14:paraId="4962C36E" w14:textId="1C78C88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4.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45</w:t>
            </w:r>
            <w:r w:rsidR="00DE46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E469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DE4692">
              <w:rPr>
                <w:rFonts w:ascii="Angsana New" w:hAnsi="Angsana New"/>
                <w:sz w:val="26"/>
                <w:szCs w:val="26"/>
              </w:rPr>
              <w:t xml:space="preserve"> 4.83</w:t>
            </w:r>
          </w:p>
        </w:tc>
        <w:tc>
          <w:tcPr>
            <w:tcW w:w="270" w:type="dxa"/>
          </w:tcPr>
          <w:p w14:paraId="6CF0239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91F60D" w14:textId="19174468" w:rsidR="00037351" w:rsidRPr="001A05C7" w:rsidRDefault="00ED28EE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4.70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037351" w:rsidRPr="001A05C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2199325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D9A8A" w14:textId="7E359534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5C7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6</w:t>
            </w:r>
            <w:r w:rsidRPr="001A05C7">
              <w:rPr>
                <w:rFonts w:ascii="Angsana New" w:hAnsi="Angsana New"/>
                <w:sz w:val="26"/>
                <w:szCs w:val="26"/>
              </w:rPr>
              <w:t>,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270" w:type="dxa"/>
          </w:tcPr>
          <w:p w14:paraId="298E4C9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2580" w14:textId="5B0D626D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237,762</w:t>
            </w:r>
          </w:p>
        </w:tc>
      </w:tr>
      <w:tr w:rsidR="00037351" w:rsidRPr="004B53BF" w14:paraId="5B8F00D3" w14:textId="77777777" w:rsidTr="00037351">
        <w:tc>
          <w:tcPr>
            <w:tcW w:w="3600" w:type="dxa"/>
          </w:tcPr>
          <w:p w14:paraId="0245D2B7" w14:textId="5E600D10" w:rsidR="00037351" w:rsidRPr="004B53BF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เงินกู้ยืมส่วนที่สาม</w:t>
            </w:r>
          </w:p>
        </w:tc>
        <w:tc>
          <w:tcPr>
            <w:tcW w:w="1350" w:type="dxa"/>
          </w:tcPr>
          <w:p w14:paraId="4BB163D0" w14:textId="3EEB7419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4.</w:t>
            </w:r>
            <w:r w:rsidR="002502E7">
              <w:rPr>
                <w:rFonts w:ascii="Angsana New" w:hAnsi="Angsana New"/>
                <w:sz w:val="26"/>
                <w:szCs w:val="26"/>
              </w:rPr>
              <w:t>8</w:t>
            </w:r>
            <w:r w:rsidRPr="001A05C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F4EF848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97CB35" w14:textId="24DE182B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315B7D3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F22A3" w14:textId="3D4CDF88" w:rsidR="00037351" w:rsidRPr="001A05C7" w:rsidRDefault="001A05C7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236</w:t>
            </w:r>
            <w:r w:rsidR="00037351" w:rsidRPr="001A05C7">
              <w:rPr>
                <w:rFonts w:ascii="Angsana New" w:hAnsi="Angsana New"/>
                <w:sz w:val="26"/>
                <w:szCs w:val="26"/>
              </w:rPr>
              <w:t>,</w:t>
            </w:r>
            <w:r w:rsidRPr="001A05C7"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</w:tcPr>
          <w:p w14:paraId="14408C87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5BCB32" w14:textId="460C452E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230,155</w:t>
            </w:r>
          </w:p>
        </w:tc>
      </w:tr>
      <w:tr w:rsidR="00037351" w:rsidRPr="004B53BF" w14:paraId="1219B944" w14:textId="77777777" w:rsidTr="00037351">
        <w:tc>
          <w:tcPr>
            <w:tcW w:w="3600" w:type="dxa"/>
          </w:tcPr>
          <w:p w14:paraId="702B4F0A" w14:textId="7B0D3DF6" w:rsidR="00037351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งที่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สอง</w:t>
            </w:r>
          </w:p>
        </w:tc>
        <w:tc>
          <w:tcPr>
            <w:tcW w:w="1350" w:type="dxa"/>
          </w:tcPr>
          <w:p w14:paraId="48842127" w14:textId="14773454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0FF8AC03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BB692" w14:textId="7751F06D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5AC7E3D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7BAE87" w14:textId="099AAB10" w:rsidR="00037351" w:rsidRPr="001A05C7" w:rsidRDefault="00037351" w:rsidP="001A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5C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8,606</w:t>
            </w:r>
          </w:p>
        </w:tc>
        <w:tc>
          <w:tcPr>
            <w:tcW w:w="270" w:type="dxa"/>
          </w:tcPr>
          <w:p w14:paraId="40E35692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CFD99" w14:textId="5FC6C8BB" w:rsidR="00037351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037351" w:rsidRPr="004B53BF" w14:paraId="6093A538" w14:textId="77777777" w:rsidTr="00037351">
        <w:tc>
          <w:tcPr>
            <w:tcW w:w="3600" w:type="dxa"/>
          </w:tcPr>
          <w:p w14:paraId="2F2C8AE6" w14:textId="11742185" w:rsidR="00037351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F1512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AD955A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78EB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A819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A0413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B29AB" w14:textId="491928E1" w:rsidR="00037351" w:rsidRPr="001A05C7" w:rsidRDefault="001A05C7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482,056</w:t>
            </w:r>
          </w:p>
        </w:tc>
        <w:tc>
          <w:tcPr>
            <w:tcW w:w="270" w:type="dxa"/>
          </w:tcPr>
          <w:p w14:paraId="767A33A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1C5FCA" w14:textId="3853F788" w:rsidR="00037351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472,917</w:t>
            </w:r>
          </w:p>
        </w:tc>
      </w:tr>
      <w:tr w:rsidR="00037351" w:rsidRPr="004B53BF" w14:paraId="50F97329" w14:textId="77777777" w:rsidTr="00037351">
        <w:tc>
          <w:tcPr>
            <w:tcW w:w="3600" w:type="dxa"/>
          </w:tcPr>
          <w:p w14:paraId="55F82747" w14:textId="152867A2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C07B7C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C51BFD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98197D" w14:textId="6ED4ACB6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(</w:t>
            </w:r>
            <w:r w:rsidRPr="001A05C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1A05C7">
              <w:rPr>
                <w:rFonts w:ascii="Angsana New" w:hAnsi="Angsana New"/>
                <w:sz w:val="26"/>
                <w:szCs w:val="26"/>
              </w:rPr>
              <w:t>,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268</w:t>
            </w:r>
            <w:r w:rsidRPr="001A05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16D61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FBF45" w14:textId="6418ED3B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(1,322)</w:t>
            </w:r>
          </w:p>
        </w:tc>
      </w:tr>
      <w:tr w:rsidR="00037351" w:rsidRPr="004B53BF" w14:paraId="3B3A3900" w14:textId="77777777" w:rsidTr="00037351">
        <w:tc>
          <w:tcPr>
            <w:tcW w:w="3600" w:type="dxa"/>
          </w:tcPr>
          <w:p w14:paraId="03EA17E7" w14:textId="448BCAF5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A3AA2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C3343F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B8107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C1B7E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77316" w14:textId="09B2DD0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5C7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80</w:t>
            </w:r>
            <w:r w:rsidRPr="001A05C7">
              <w:rPr>
                <w:rFonts w:ascii="Angsana New" w:hAnsi="Angsana New"/>
                <w:sz w:val="26"/>
                <w:szCs w:val="26"/>
              </w:rPr>
              <w:t>,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270" w:type="dxa"/>
          </w:tcPr>
          <w:p w14:paraId="4B26E35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B697A" w14:textId="7EC08EF5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471,595</w:t>
            </w:r>
          </w:p>
        </w:tc>
      </w:tr>
      <w:tr w:rsidR="00037351" w:rsidRPr="004B53BF" w14:paraId="22942127" w14:textId="77777777" w:rsidTr="00037351">
        <w:tc>
          <w:tcPr>
            <w:tcW w:w="3600" w:type="dxa"/>
          </w:tcPr>
          <w:p w14:paraId="0CC3D579" w14:textId="5FC7B1A9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08C2D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AF667" w14:textId="3747C750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(</w:t>
            </w:r>
            <w:r w:rsidR="009C633E">
              <w:rPr>
                <w:rFonts w:ascii="Angsana New" w:hAnsi="Angsana New"/>
                <w:sz w:val="26"/>
                <w:szCs w:val="26"/>
              </w:rPr>
              <w:t>3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4</w:t>
            </w:r>
            <w:r w:rsidRPr="001A05C7">
              <w:rPr>
                <w:rFonts w:ascii="Angsana New" w:hAnsi="Angsana New"/>
                <w:sz w:val="26"/>
                <w:szCs w:val="26"/>
              </w:rPr>
              <w:t>,</w:t>
            </w:r>
            <w:r w:rsidR="009C633E">
              <w:rPr>
                <w:rFonts w:ascii="Angsana New" w:hAnsi="Angsana New"/>
                <w:sz w:val="26"/>
                <w:szCs w:val="26"/>
              </w:rPr>
              <w:t>8</w:t>
            </w:r>
            <w:r w:rsidR="001A05C7" w:rsidRPr="001A05C7">
              <w:rPr>
                <w:rFonts w:ascii="Angsana New" w:hAnsi="Angsana New"/>
                <w:sz w:val="26"/>
                <w:szCs w:val="26"/>
              </w:rPr>
              <w:t>17</w:t>
            </w:r>
            <w:r w:rsidRPr="001A05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7B319492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(21,619)</w:t>
            </w:r>
          </w:p>
        </w:tc>
      </w:tr>
      <w:tr w:rsidR="00037351" w:rsidRPr="004B53BF" w14:paraId="23321271" w14:textId="77777777" w:rsidTr="00037351">
        <w:tc>
          <w:tcPr>
            <w:tcW w:w="3600" w:type="dxa"/>
          </w:tcPr>
          <w:p w14:paraId="27C88712" w14:textId="5504AB5A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953A90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7B0C627F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5C7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9C633E">
              <w:rPr>
                <w:rFonts w:ascii="Angsana New" w:hAnsi="Angsana New"/>
                <w:sz w:val="26"/>
                <w:szCs w:val="26"/>
              </w:rPr>
              <w:t>45</w:t>
            </w:r>
            <w:r w:rsidRPr="001A05C7">
              <w:rPr>
                <w:rFonts w:ascii="Angsana New" w:hAnsi="Angsana New"/>
                <w:sz w:val="26"/>
                <w:szCs w:val="26"/>
              </w:rPr>
              <w:t>,</w:t>
            </w:r>
            <w:r w:rsidR="009C633E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270" w:type="dxa"/>
          </w:tcPr>
          <w:p w14:paraId="5E73AD1D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61EF0900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449,976</w:t>
            </w:r>
          </w:p>
        </w:tc>
      </w:tr>
    </w:tbl>
    <w:p w14:paraId="0D9FBD3A" w14:textId="77777777" w:rsidR="008711A1" w:rsidRDefault="008711A1" w:rsidP="00467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F2AFC84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16E0759" w14:textId="239075BB" w:rsidR="00512895" w:rsidRDefault="004678C0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A05194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A05194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A05194">
        <w:rPr>
          <w:rFonts w:ascii="Angsana New" w:hAnsi="Angsana New"/>
          <w:sz w:val="26"/>
          <w:szCs w:val="26"/>
        </w:rPr>
        <w:t xml:space="preserve">8 </w:t>
      </w:r>
      <w:r w:rsidRPr="004A7078">
        <w:rPr>
          <w:rFonts w:ascii="Angsana New" w:hAnsi="Angsana New" w:hint="cs"/>
          <w:sz w:val="26"/>
          <w:szCs w:val="26"/>
          <w:cs/>
        </w:rPr>
        <w:t>และ</w:t>
      </w:r>
      <w:r w:rsidR="00B34C85">
        <w:rPr>
          <w:rFonts w:ascii="Angsana New" w:hAnsi="Angsana New" w:hint="cs"/>
          <w:sz w:val="26"/>
          <w:szCs w:val="26"/>
          <w:cs/>
        </w:rPr>
        <w:t>วันที่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="004F5AA5" w:rsidRPr="004B53BF">
        <w:rPr>
          <w:rFonts w:ascii="Angsana New" w:hAnsi="Angsana New" w:hint="cs"/>
          <w:sz w:val="26"/>
          <w:szCs w:val="26"/>
        </w:rPr>
        <w:t>31</w:t>
      </w:r>
      <w:r w:rsidR="004F5AA5" w:rsidRPr="004B53B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F5AA5" w:rsidRPr="004B53BF">
        <w:rPr>
          <w:rFonts w:ascii="Angsana New" w:hAnsi="Angsana New" w:hint="cs"/>
          <w:sz w:val="26"/>
          <w:szCs w:val="26"/>
        </w:rPr>
        <w:t>256</w:t>
      </w:r>
      <w:r w:rsidR="00A05194">
        <w:rPr>
          <w:rFonts w:ascii="Angsana New" w:hAnsi="Angsana New"/>
          <w:sz w:val="26"/>
          <w:szCs w:val="26"/>
        </w:rPr>
        <w:t>7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5861925" w14:textId="77777777" w:rsidR="002A69E1" w:rsidRDefault="002A69E1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066D9E" w:rsidRPr="00475A13" w14:paraId="55B87A62" w14:textId="77777777" w:rsidTr="00F4453F">
        <w:trPr>
          <w:trHeight w:val="20"/>
          <w:tblHeader/>
        </w:trPr>
        <w:tc>
          <w:tcPr>
            <w:tcW w:w="704" w:type="dxa"/>
            <w:shd w:val="clear" w:color="auto" w:fill="auto"/>
          </w:tcPr>
          <w:p w14:paraId="3CFF7AC9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30163CA0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shd w:val="clear" w:color="auto" w:fill="auto"/>
          </w:tcPr>
          <w:p w14:paraId="6020842A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A7B2862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41C90B5F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  <w:shd w:val="clear" w:color="auto" w:fill="auto"/>
          </w:tcPr>
          <w:p w14:paraId="58C61832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shd w:val="clear" w:color="auto" w:fill="auto"/>
          </w:tcPr>
          <w:p w14:paraId="429B2A74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D9E" w:rsidRPr="00475A13" w14:paraId="6E386089" w14:textId="77777777" w:rsidTr="00F4453F">
        <w:trPr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213BDE11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10C2EB33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20C5BFC6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5AC3E7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7E1A5EDD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4B63E58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828BC2" w14:textId="08BC1905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3890DB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F34F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97D7B3" w14:textId="462B4146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43A91C5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</w:tcPr>
          <w:p w14:paraId="15F6FEB2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95BB1F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66D9E" w:rsidRPr="00333C2A" w14:paraId="78CA192F" w14:textId="77777777" w:rsidTr="00F4453F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03DC648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3909532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  <w:shd w:val="clear" w:color="auto" w:fill="auto"/>
          </w:tcPr>
          <w:p w14:paraId="35C7DD4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F80CC0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B1FFD3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541E433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BDC3B5D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ADE398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  <w:shd w:val="clear" w:color="auto" w:fill="auto"/>
          </w:tcPr>
          <w:p w14:paraId="0A51A240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66D9E" w:rsidRPr="00475A13" w14:paraId="49A5E279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7C351928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1C1301C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0370416" w14:textId="77777777" w:rsidR="00066D9E" w:rsidRPr="00E37CF7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79A47197" w14:textId="77777777" w:rsidR="00066D9E" w:rsidRPr="00E37CF7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4A6B780" w14:textId="071EE993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-1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ADA76E6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A1047BF" w14:textId="2787A64F" w:rsidR="00066D9E" w:rsidRPr="00BE05E2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41" w:type="dxa"/>
            <w:shd w:val="clear" w:color="auto" w:fill="auto"/>
          </w:tcPr>
          <w:p w14:paraId="4D9D3D5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446C2A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066D9E" w:rsidRPr="00333C2A" w14:paraId="290AF023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7BEE0E1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69EF219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ABAAB62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64DA3A4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B8BD101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5DDDC1BE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1F5E8093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777461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5C9C804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056A25" w14:paraId="5B196A0F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23AB2869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783A18BC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7D3E745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  <w:shd w:val="clear" w:color="auto" w:fill="auto"/>
          </w:tcPr>
          <w:p w14:paraId="475C2F6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692C354" w14:textId="77777777" w:rsidR="00066D9E" w:rsidRPr="00092C38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375C499A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A807BD9" w14:textId="24577C2E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41" w:type="dxa"/>
            <w:shd w:val="clear" w:color="auto" w:fill="auto"/>
          </w:tcPr>
          <w:p w14:paraId="5E1C2B0B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9AC1E75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066D9E" w:rsidRPr="00056A25" w14:paraId="10522A37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7906AF84" w14:textId="77777777" w:rsidR="00066D9E" w:rsidRPr="00056A25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108854A4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923CA74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D1AAACB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31701BE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4AAA140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0F8FC2D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AEF21C9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2F01B3F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066D9E" w:rsidRPr="00056A25" w14:paraId="694BE379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3B2A29CB" w14:textId="77777777" w:rsidR="00066D9E" w:rsidRPr="00056A25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B9211DC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DC3F8D8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322E3ABB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28FDD9E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35CD6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2F154ABF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E15DE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6DD0D17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066D9E" w:rsidRPr="00333C2A" w14:paraId="212D6D95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1F629B0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4E26856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CC96A56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6011678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2C7E066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68F8649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1C39111D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545247D9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39B2027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056A25" w14:paraId="208E69C3" w14:textId="77777777" w:rsidTr="00BC2C30">
        <w:trPr>
          <w:trHeight w:val="20"/>
        </w:trPr>
        <w:tc>
          <w:tcPr>
            <w:tcW w:w="704" w:type="dxa"/>
            <w:shd w:val="clear" w:color="auto" w:fill="auto"/>
          </w:tcPr>
          <w:p w14:paraId="66D1B8E1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  <w:shd w:val="clear" w:color="auto" w:fill="auto"/>
          </w:tcPr>
          <w:p w14:paraId="16AE8215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FC11A26" w14:textId="7AF84416" w:rsidR="00066D9E" w:rsidRPr="00BC2C30" w:rsidRDefault="00DE4692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เลตเตอร์ออฟเครดิต สัญญาทรัสต์รีซีทส์และเงินกู้ยืม</w:t>
            </w:r>
          </w:p>
        </w:tc>
        <w:tc>
          <w:tcPr>
            <w:tcW w:w="136" w:type="dxa"/>
            <w:shd w:val="clear" w:color="auto" w:fill="auto"/>
          </w:tcPr>
          <w:p w14:paraId="6E14F852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5875DCC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2C30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  <w:shd w:val="clear" w:color="auto" w:fill="auto"/>
          </w:tcPr>
          <w:p w14:paraId="25262644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4396B94C" w14:textId="0048D139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2C30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41" w:type="dxa"/>
            <w:shd w:val="clear" w:color="auto" w:fill="auto"/>
          </w:tcPr>
          <w:p w14:paraId="084F741A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B25B49A" w14:textId="4B5DA507" w:rsidR="00066D9E" w:rsidRPr="00066D9E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E4692" w:rsidRPr="00056A25" w14:paraId="668EA661" w14:textId="77777777" w:rsidTr="00BC2C30">
        <w:trPr>
          <w:trHeight w:val="20"/>
        </w:trPr>
        <w:tc>
          <w:tcPr>
            <w:tcW w:w="704" w:type="dxa"/>
            <w:shd w:val="clear" w:color="auto" w:fill="auto"/>
          </w:tcPr>
          <w:p w14:paraId="493F154C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420D66F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ACF2149" w14:textId="78309605" w:rsidR="00DE4692" w:rsidRPr="00403A95" w:rsidRDefault="00DE4692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สำหรับซื้อเครื่องจักร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BC2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 w:rsidRPr="00BC2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พันยูโร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073CD9DF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47EE626" w14:textId="77777777" w:rsidR="00DE4692" w:rsidRPr="00BC2C30" w:rsidRDefault="00DE4692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502B1A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4592627B" w14:textId="77777777" w:rsidR="00DE4692" w:rsidRPr="00BC2C30" w:rsidRDefault="00DE4692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BD8E0F4" w14:textId="77777777" w:rsidR="00DE4692" w:rsidRPr="00066D9E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A3AA311" w14:textId="77777777" w:rsidR="00DE4692" w:rsidRPr="00066D9E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056A25" w14:paraId="3107AFB9" w14:textId="77777777" w:rsidTr="00BC2C30">
        <w:trPr>
          <w:trHeight w:val="20"/>
        </w:trPr>
        <w:tc>
          <w:tcPr>
            <w:tcW w:w="704" w:type="dxa"/>
            <w:shd w:val="clear" w:color="auto" w:fill="auto"/>
          </w:tcPr>
          <w:p w14:paraId="127C3463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41F26593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B2F874E" w14:textId="3925C864" w:rsidR="00066D9E" w:rsidRPr="00BC2C30" w:rsidRDefault="00A15FF1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(โดยเป็นวงเงินกู้ยืมเพื่อชำระหนี้ตามสัญญาทรัสต์รีซีทส์</w:t>
            </w:r>
          </w:p>
        </w:tc>
        <w:tc>
          <w:tcPr>
            <w:tcW w:w="136" w:type="dxa"/>
            <w:shd w:val="clear" w:color="auto" w:fill="auto"/>
          </w:tcPr>
          <w:p w14:paraId="39667914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B3FC185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EFC935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506D171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19DB811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AAB19C1" w14:textId="4B11097E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056A25" w14:paraId="7DAB937F" w14:textId="77777777" w:rsidTr="00BC2C30">
        <w:trPr>
          <w:trHeight w:val="20"/>
        </w:trPr>
        <w:tc>
          <w:tcPr>
            <w:tcW w:w="704" w:type="dxa"/>
            <w:shd w:val="clear" w:color="auto" w:fill="auto"/>
          </w:tcPr>
          <w:p w14:paraId="0EED0A70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36B62BB0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5B6DB97" w14:textId="79856FED" w:rsidR="00066D9E" w:rsidRPr="00BC2C30" w:rsidRDefault="00A15FF1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350 </w:t>
            </w: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ล้านบาท)</w:t>
            </w:r>
          </w:p>
        </w:tc>
        <w:tc>
          <w:tcPr>
            <w:tcW w:w="136" w:type="dxa"/>
            <w:shd w:val="clear" w:color="auto" w:fill="auto"/>
          </w:tcPr>
          <w:p w14:paraId="5312E727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73A9EF5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EF0E409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3A690E9A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B6201E9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9F02AED" w14:textId="67A5FA1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333C2A" w14:paraId="5D9FB759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3A46615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910A67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  <w:shd w:val="clear" w:color="auto" w:fill="auto"/>
          </w:tcPr>
          <w:p w14:paraId="4ECED9A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07FCA6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7183E3B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BC40D0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5B353AEF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2422B7DF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62F49FB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333C2A" w14:paraId="4D64769F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5349ADF1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4CA2E3DF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00CBC61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เงินกู้ยืมสำหรับเป็นเงินทุนหมุนเวียนในการดำเนินกิจการ</w:t>
            </w:r>
          </w:p>
        </w:tc>
        <w:tc>
          <w:tcPr>
            <w:tcW w:w="136" w:type="dxa"/>
            <w:shd w:val="clear" w:color="auto" w:fill="auto"/>
          </w:tcPr>
          <w:p w14:paraId="23A38AF7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416E246" w14:textId="77777777" w:rsidR="00066D9E" w:rsidRPr="007A123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C40E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80" w:type="dxa"/>
          </w:tcPr>
          <w:p w14:paraId="0CF36848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0F44541" w14:textId="00ACBBF4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41" w:type="dxa"/>
            <w:shd w:val="clear" w:color="auto" w:fill="auto"/>
          </w:tcPr>
          <w:p w14:paraId="6611CA2B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385C1B1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066D9E" w:rsidRPr="00333C2A" w14:paraId="34908B25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22278B01" w14:textId="77777777" w:rsid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20C65A6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0A48BAA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38EC3FD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7018278" w14:textId="77777777" w:rsidR="00066D9E" w:rsidRPr="007A123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FF73353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978C90D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9C5BFA7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25651E5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 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MOR-0.5%</w:t>
            </w:r>
          </w:p>
        </w:tc>
      </w:tr>
      <w:tr w:rsidR="00066D9E" w:rsidRPr="00333C2A" w14:paraId="44142B28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2836D2D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" w:type="dxa"/>
          </w:tcPr>
          <w:p w14:paraId="5A42ADF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  <w:shd w:val="clear" w:color="auto" w:fill="auto"/>
          </w:tcPr>
          <w:p w14:paraId="4B1890E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87AF1C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6F99A08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3AF467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262EEF5D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71A19C2C" w14:textId="77777777" w:rsidR="00066D9E" w:rsidRPr="00C6060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5FF13892" w14:textId="77777777" w:rsidR="00066D9E" w:rsidRPr="00C6060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03D1BA6A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54C86982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2784811C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159E3B1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1080D2F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92958FE" w14:textId="6A990CD3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0247E244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AC003F3" w14:textId="010CB08C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  <w:shd w:val="clear" w:color="auto" w:fill="auto"/>
          </w:tcPr>
          <w:p w14:paraId="5364526D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ABB0593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066D9E" w:rsidRPr="00333C2A" w14:paraId="518325EF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1FE9181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4C4E5BA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751E4CE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2679788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1D11FD3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62BA12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62D18F1C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1C6C056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77173CC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0F69EF50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2F53300C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2566F74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A28499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769CCD1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78741EDA" w14:textId="77777777" w:rsidR="00066D9E" w:rsidRPr="00BE05E2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05E2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19D08004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ECBE5CD" w14:textId="5EDD9CFC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  <w:shd w:val="clear" w:color="auto" w:fill="auto"/>
          </w:tcPr>
          <w:p w14:paraId="1F3BED3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9077D9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066D9E" w:rsidRPr="00A2553C" w14:paraId="5DFA88DF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6E0E814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D82DAAF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600C4D8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5306373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3080FB4B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F353C9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18617C17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EE24A0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7A3F004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2FC38BAE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6F61AE32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1164B68B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FBBA811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3D2B8F8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B2D4751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E37CF7">
              <w:rPr>
                <w:rFonts w:ascii="Angsana New" w:hAnsi="Angsana New" w:hint="cs"/>
                <w:sz w:val="26"/>
                <w:szCs w:val="26"/>
              </w:rPr>
              <w:t>0,000</w:t>
            </w:r>
          </w:p>
        </w:tc>
        <w:tc>
          <w:tcPr>
            <w:tcW w:w="180" w:type="dxa"/>
          </w:tcPr>
          <w:p w14:paraId="2315C725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858C51" w14:textId="5A0351C8" w:rsidR="00066D9E" w:rsidRPr="00066D9E" w:rsidRDefault="00A2553C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66D9E"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  <w:shd w:val="clear" w:color="auto" w:fill="auto"/>
          </w:tcPr>
          <w:p w14:paraId="3F64C9E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8A291E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63828EB4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7BD2605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C7949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  <w:shd w:val="clear" w:color="auto" w:fill="auto"/>
          </w:tcPr>
          <w:p w14:paraId="139B754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4DEF5FF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341568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CA1640B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4687BC28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04A334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199E287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37B8BA6B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22A981C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5BE5A3A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3C5675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171A244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0EDE5E5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21996DF1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61B71AC" w14:textId="031EBEA8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  <w:shd w:val="clear" w:color="auto" w:fill="auto"/>
          </w:tcPr>
          <w:p w14:paraId="35E49306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CE9283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55F59B26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44D47F0D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71AE9F2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E8DA2A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AA6EF23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130EA3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C95BA9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0723E356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06D521BA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97B9AFC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475A13" w14:paraId="1602134D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4A4DE655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298A297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464905E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1103487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5FF6FF8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  <w:r w:rsidRPr="00E37CF7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80" w:type="dxa"/>
          </w:tcPr>
          <w:p w14:paraId="73775129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3718A74" w14:textId="1E613D1B" w:rsidR="00066D9E" w:rsidRPr="00066D9E" w:rsidRDefault="00A2553C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066D9E"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  <w:shd w:val="clear" w:color="auto" w:fill="auto"/>
          </w:tcPr>
          <w:p w14:paraId="75D9680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078668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551AAE20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68AB24A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08AAC11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19BD4FD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0EACBA7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1379DBB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4EDF03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772447F0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45E8AE9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0A7F6A3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7699F0A1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7B96DBE9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657F7520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5BD33A6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26735E2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2EF6811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2578179D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B2EA7CC" w14:textId="5D14F6C2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41" w:type="dxa"/>
            <w:shd w:val="clear" w:color="auto" w:fill="auto"/>
          </w:tcPr>
          <w:p w14:paraId="17E7F4B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8A3950D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475A13" w14:paraId="43C1D4DB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0AB159B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CA588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7DB3179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A9D194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57DFAAC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AA6B8E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290F78DD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519C8A0E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7D6917C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34B68C82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7E0FABCC" w14:textId="77777777" w:rsid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7" w:type="dxa"/>
          </w:tcPr>
          <w:p w14:paraId="3A3EB3E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289B75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36" w:type="dxa"/>
            <w:shd w:val="clear" w:color="auto" w:fill="auto"/>
          </w:tcPr>
          <w:p w14:paraId="484C0E9A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8D8FD0B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27705355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B39B088" w14:textId="4FD5A46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1" w:type="dxa"/>
            <w:shd w:val="clear" w:color="auto" w:fill="auto"/>
          </w:tcPr>
          <w:p w14:paraId="0F36244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B1A8D96" w14:textId="77777777" w:rsidR="00066D9E" w:rsidRPr="00862ED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41EE1EB5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5A3928F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DE5B8D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50EFF40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2071A30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428858B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3C0A3D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05A923A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7DA87F1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442105F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7AD1EF13" w14:textId="77777777" w:rsidTr="00F4453F">
        <w:trPr>
          <w:trHeight w:val="20"/>
        </w:trPr>
        <w:tc>
          <w:tcPr>
            <w:tcW w:w="704" w:type="dxa"/>
            <w:shd w:val="clear" w:color="auto" w:fill="auto"/>
          </w:tcPr>
          <w:p w14:paraId="671CE104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59F1396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6352F2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115E4D6D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69CCFDCD" w14:textId="5EA52082" w:rsidR="00066D9E" w:rsidRPr="006433BD" w:rsidRDefault="00973FC6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3BD">
              <w:rPr>
                <w:rFonts w:ascii="Angsana New" w:hAnsi="Angsana New"/>
                <w:sz w:val="26"/>
                <w:szCs w:val="26"/>
              </w:rPr>
              <w:t>8</w:t>
            </w:r>
            <w:r w:rsidR="00EF4A16" w:rsidRPr="006433BD">
              <w:rPr>
                <w:rFonts w:ascii="Angsana New" w:hAnsi="Angsana New"/>
                <w:sz w:val="26"/>
                <w:szCs w:val="26"/>
              </w:rPr>
              <w:t>99</w:t>
            </w:r>
            <w:r w:rsidRPr="006433BD">
              <w:rPr>
                <w:rFonts w:ascii="Angsana New" w:hAnsi="Angsana New"/>
                <w:sz w:val="26"/>
                <w:szCs w:val="26"/>
              </w:rPr>
              <w:t>,966</w:t>
            </w:r>
          </w:p>
        </w:tc>
        <w:tc>
          <w:tcPr>
            <w:tcW w:w="180" w:type="dxa"/>
          </w:tcPr>
          <w:p w14:paraId="78318BF1" w14:textId="77777777" w:rsidR="00066D9E" w:rsidRPr="006433B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FD2A107" w14:textId="43927978" w:rsidR="00066D9E" w:rsidRPr="006433B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3BD">
              <w:rPr>
                <w:rFonts w:ascii="Angsana New" w:hAnsi="Angsana New"/>
                <w:sz w:val="26"/>
                <w:szCs w:val="26"/>
              </w:rPr>
              <w:t>1,</w:t>
            </w:r>
            <w:r w:rsidR="00EF4A16" w:rsidRPr="006433BD">
              <w:rPr>
                <w:rFonts w:ascii="Angsana New" w:hAnsi="Angsana New"/>
                <w:sz w:val="26"/>
                <w:szCs w:val="26"/>
              </w:rPr>
              <w:t>04</w:t>
            </w:r>
            <w:r w:rsidRPr="006433BD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  <w:tc>
          <w:tcPr>
            <w:tcW w:w="141" w:type="dxa"/>
            <w:shd w:val="clear" w:color="auto" w:fill="auto"/>
          </w:tcPr>
          <w:p w14:paraId="6E784269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698B12E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0E69E4C8" w14:textId="77777777" w:rsidR="00A2553C" w:rsidRDefault="00A2553C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2112416E" w14:textId="6684C441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582B2A7F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BD1C3A">
        <w:rPr>
          <w:rFonts w:ascii="Angsana New" w:hAnsi="Angsana New"/>
          <w:sz w:val="26"/>
          <w:szCs w:val="26"/>
        </w:rPr>
        <w:t>6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4DC51896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4CD531CA" w14:textId="77777777" w:rsidR="00835E30" w:rsidRDefault="00835E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A410DAE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20AE0D00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D1C3A">
        <w:rPr>
          <w:rFonts w:ascii="Angsana New" w:hAnsi="Angsana New"/>
          <w:b/>
          <w:bCs/>
          <w:sz w:val="26"/>
          <w:szCs w:val="26"/>
        </w:rPr>
        <w:t>2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472A732C" w:rsidR="002011B9" w:rsidRPr="00475A13" w:rsidRDefault="006E094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B7164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B716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3B748F9D" w:rsidR="002011B9" w:rsidRPr="006E0946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6E094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59DB" w:rsidRPr="00475A13" w14:paraId="268A0B4C" w14:textId="77777777" w:rsidTr="00A553F7">
        <w:tc>
          <w:tcPr>
            <w:tcW w:w="6435" w:type="dxa"/>
          </w:tcPr>
          <w:p w14:paraId="186E4A95" w14:textId="336CCB51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5A2FF6DE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2E0B173D" w:rsidR="000F59DB" w:rsidRPr="000F59DB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4,909</w:t>
            </w:r>
          </w:p>
        </w:tc>
        <w:tc>
          <w:tcPr>
            <w:tcW w:w="270" w:type="dxa"/>
          </w:tcPr>
          <w:p w14:paraId="153E9D39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0C18B9F5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8D1964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0F59DB" w:rsidRPr="00475A13" w14:paraId="6141A805" w14:textId="77777777" w:rsidTr="00A553F7">
        <w:tc>
          <w:tcPr>
            <w:tcW w:w="6435" w:type="dxa"/>
          </w:tcPr>
          <w:p w14:paraId="52286D95" w14:textId="4C9695D2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7400C8FD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348B10E4" w:rsidR="000F59DB" w:rsidRPr="000F59DB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6,198</w:t>
            </w:r>
          </w:p>
        </w:tc>
        <w:tc>
          <w:tcPr>
            <w:tcW w:w="270" w:type="dxa"/>
          </w:tcPr>
          <w:p w14:paraId="69CB08B7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65DEB251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6,213</w:t>
            </w:r>
          </w:p>
        </w:tc>
      </w:tr>
      <w:tr w:rsidR="000F59DB" w:rsidRPr="00475A13" w14:paraId="53D9AE85" w14:textId="77777777" w:rsidTr="00A553F7">
        <w:tc>
          <w:tcPr>
            <w:tcW w:w="6435" w:type="dxa"/>
          </w:tcPr>
          <w:p w14:paraId="2ED7A747" w14:textId="58BAC9B2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22391201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4ED01874" w:rsidR="000F59DB" w:rsidRPr="000F59DB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4,341</w:t>
            </w:r>
          </w:p>
        </w:tc>
        <w:tc>
          <w:tcPr>
            <w:tcW w:w="270" w:type="dxa"/>
          </w:tcPr>
          <w:p w14:paraId="4B822317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5107BE5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,417</w:t>
            </w:r>
          </w:p>
        </w:tc>
      </w:tr>
      <w:tr w:rsidR="006E0946" w:rsidRPr="00475A13" w14:paraId="06B0206C" w14:textId="77777777" w:rsidTr="00A553F7">
        <w:tc>
          <w:tcPr>
            <w:tcW w:w="6435" w:type="dxa"/>
          </w:tcPr>
          <w:p w14:paraId="18E023BA" w14:textId="5F979815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  <w:r w:rsidR="000F59D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69C74420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4AC1B2FB" w:rsidR="006E0946" w:rsidRPr="000F59DB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1,110</w:t>
            </w:r>
          </w:p>
        </w:tc>
        <w:tc>
          <w:tcPr>
            <w:tcW w:w="270" w:type="dxa"/>
          </w:tcPr>
          <w:p w14:paraId="7831DEEE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58529EDD" w:rsidR="006E0946" w:rsidRPr="00475A13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1,146</w:t>
            </w:r>
          </w:p>
        </w:tc>
      </w:tr>
      <w:tr w:rsidR="006E0946" w:rsidRPr="00475A13" w14:paraId="6E717946" w14:textId="77777777" w:rsidTr="00A553F7">
        <w:tc>
          <w:tcPr>
            <w:tcW w:w="6435" w:type="dxa"/>
          </w:tcPr>
          <w:p w14:paraId="26F0A58A" w14:textId="35B85235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  <w:r w:rsidR="000F59D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790B6902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726B8108" w:rsidR="006E0946" w:rsidRPr="000F59DB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365742BE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2A31E708" w:rsidR="006E0946" w:rsidRPr="00475A13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6E0946" w:rsidRPr="00475A13" w14:paraId="5806566D" w14:textId="77777777" w:rsidTr="00A553F7">
        <w:tc>
          <w:tcPr>
            <w:tcW w:w="6435" w:type="dxa"/>
          </w:tcPr>
          <w:p w14:paraId="2DD88C61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371FD43D" w:rsidR="006E0946" w:rsidRPr="000F59DB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17,477</w:t>
            </w:r>
          </w:p>
        </w:tc>
        <w:tc>
          <w:tcPr>
            <w:tcW w:w="270" w:type="dxa"/>
          </w:tcPr>
          <w:p w14:paraId="4EFC6350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0B9171B0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F59DB">
              <w:rPr>
                <w:rFonts w:ascii="Angsana New" w:hAnsi="Angsana New"/>
                <w:sz w:val="26"/>
                <w:szCs w:val="26"/>
              </w:rPr>
              <w:t>9</w:t>
            </w:r>
            <w:r w:rsidRPr="008D1964">
              <w:rPr>
                <w:rFonts w:ascii="Angsana New" w:hAnsi="Angsana New"/>
                <w:sz w:val="26"/>
                <w:szCs w:val="26"/>
              </w:rPr>
              <w:t>,</w:t>
            </w:r>
            <w:r w:rsidR="000F59DB">
              <w:rPr>
                <w:rFonts w:ascii="Angsana New" w:hAnsi="Angsana New"/>
                <w:sz w:val="26"/>
                <w:szCs w:val="26"/>
              </w:rPr>
              <w:t>228</w:t>
            </w:r>
          </w:p>
        </w:tc>
      </w:tr>
      <w:tr w:rsidR="006E0946" w:rsidRPr="00475A13" w14:paraId="5B801395" w14:textId="77777777" w:rsidTr="00A553F7">
        <w:tc>
          <w:tcPr>
            <w:tcW w:w="6435" w:type="dxa"/>
          </w:tcPr>
          <w:p w14:paraId="062E7FF3" w14:textId="6CFDE6DD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7C35AFA3" w:rsidR="006E0946" w:rsidRPr="000F59DB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(1,2</w:t>
            </w:r>
            <w:r w:rsidR="00F343C9">
              <w:rPr>
                <w:rFonts w:ascii="Angsana New" w:hAnsi="Angsana New"/>
                <w:sz w:val="26"/>
                <w:szCs w:val="26"/>
              </w:rPr>
              <w:t>94</w:t>
            </w:r>
            <w:r w:rsidRPr="000F59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60BEB92E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(1,</w:t>
            </w:r>
            <w:r w:rsidR="000F59DB">
              <w:rPr>
                <w:rFonts w:ascii="Angsana New" w:hAnsi="Angsana New"/>
                <w:sz w:val="26"/>
                <w:szCs w:val="26"/>
              </w:rPr>
              <w:t>530</w:t>
            </w:r>
            <w:r w:rsidRPr="008D19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946" w:rsidRPr="00475A13" w14:paraId="412029E7" w14:textId="77777777" w:rsidTr="00A553F7">
        <w:tc>
          <w:tcPr>
            <w:tcW w:w="6435" w:type="dxa"/>
          </w:tcPr>
          <w:p w14:paraId="5B7C1E55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5A152D25" w:rsidR="006E0946" w:rsidRPr="000F59DB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16,</w:t>
            </w:r>
            <w:r w:rsidR="00F343C9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</w:tcPr>
          <w:p w14:paraId="14A68DC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003C62D3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F59DB">
              <w:rPr>
                <w:rFonts w:ascii="Angsana New" w:hAnsi="Angsana New"/>
                <w:sz w:val="26"/>
                <w:szCs w:val="26"/>
              </w:rPr>
              <w:t>7,698</w:t>
            </w:r>
          </w:p>
        </w:tc>
      </w:tr>
      <w:tr w:rsidR="006E0946" w:rsidRPr="00475A13" w14:paraId="6B709F05" w14:textId="77777777" w:rsidTr="00A553F7">
        <w:tc>
          <w:tcPr>
            <w:tcW w:w="6435" w:type="dxa"/>
          </w:tcPr>
          <w:p w14:paraId="09F467C6" w14:textId="638EAAEA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5579CF0F" w:rsidR="006E0946" w:rsidRPr="000F59DB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(5,682)</w:t>
            </w:r>
          </w:p>
        </w:tc>
        <w:tc>
          <w:tcPr>
            <w:tcW w:w="270" w:type="dxa"/>
          </w:tcPr>
          <w:p w14:paraId="6122A932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216CAC1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(</w:t>
            </w:r>
            <w:r w:rsidR="000F59DB">
              <w:rPr>
                <w:rFonts w:ascii="Angsana New" w:hAnsi="Angsana New"/>
                <w:sz w:val="26"/>
                <w:szCs w:val="26"/>
              </w:rPr>
              <w:t>5,770</w:t>
            </w:r>
            <w:r w:rsidRPr="008D19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946" w:rsidRPr="00475A13" w14:paraId="36C2A444" w14:textId="77777777" w:rsidTr="00A553F7">
        <w:tc>
          <w:tcPr>
            <w:tcW w:w="6435" w:type="dxa"/>
          </w:tcPr>
          <w:p w14:paraId="5A9178E7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7ED983E7" w:rsidR="006E0946" w:rsidRPr="000F59DB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59DB">
              <w:rPr>
                <w:rFonts w:ascii="Angsana New" w:hAnsi="Angsana New"/>
                <w:sz w:val="26"/>
                <w:szCs w:val="26"/>
              </w:rPr>
              <w:t>10,5</w:t>
            </w:r>
            <w:r w:rsidR="00F343C9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270" w:type="dxa"/>
          </w:tcPr>
          <w:p w14:paraId="45416753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531B0E88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F59DB">
              <w:rPr>
                <w:rFonts w:ascii="Angsana New" w:hAnsi="Angsana New"/>
                <w:sz w:val="26"/>
                <w:szCs w:val="26"/>
              </w:rPr>
              <w:t>1,928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108A892A" w14:textId="1D9732A5" w:rsidR="007E0185" w:rsidRDefault="007E0185" w:rsidP="007E018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เมื่อสิ้นสุดตามสัญญาเช่าหรือเพื่อควบคุมและใช้สินทรัพย์สิทธิการใช้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</w:t>
      </w:r>
      <w:r w:rsidR="00A05194">
        <w:rPr>
          <w:rFonts w:ascii="Angsana New" w:hAnsi="Angsana New"/>
          <w:sz w:val="26"/>
          <w:szCs w:val="26"/>
        </w:rPr>
        <w:t>7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โดยมีงวดการผ่อนชำระเป็นรายเดือนเป็นระยะเวลา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3694D" w14:textId="77777777" w:rsidR="00025450" w:rsidRDefault="0002545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A07123" w14:textId="5BA3943A" w:rsidR="00025450" w:rsidRPr="007E44C9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8C01EA">
        <w:rPr>
          <w:rFonts w:ascii="Angsana New" w:hAnsi="Angsana New" w:hint="cs"/>
          <w:sz w:val="26"/>
          <w:szCs w:val="26"/>
          <w:cs/>
        </w:rPr>
        <w:t>งวดสามเดือน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7164A">
        <w:rPr>
          <w:rFonts w:ascii="Angsana New" w:hAnsi="Angsana New"/>
          <w:sz w:val="26"/>
          <w:szCs w:val="26"/>
        </w:rPr>
        <w:t>3</w:t>
      </w:r>
      <w:r w:rsidR="00704830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704830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4D0392">
        <w:rPr>
          <w:rFonts w:ascii="Angsana New" w:hAnsi="Angsana New"/>
          <w:sz w:val="26"/>
          <w:szCs w:val="26"/>
        </w:rPr>
        <w:t>8</w:t>
      </w:r>
      <w:r>
        <w:rPr>
          <w:rFonts w:ascii="Angsana New" w:hAnsi="Angsana New"/>
          <w:sz w:val="26"/>
          <w:szCs w:val="26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 w:rsidR="004D0392">
        <w:rPr>
          <w:rFonts w:ascii="Angsana New" w:hAnsi="Angsana New"/>
          <w:sz w:val="26"/>
          <w:szCs w:val="26"/>
        </w:rPr>
        <w:t>7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A212AA6" w14:textId="77777777" w:rsidR="00025450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272F02" w:rsidRPr="00707C6F" w14:paraId="532DB7BB" w14:textId="77777777" w:rsidTr="006E0946">
        <w:tc>
          <w:tcPr>
            <w:tcW w:w="3870" w:type="dxa"/>
          </w:tcPr>
          <w:p w14:paraId="3C6A5436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562D6113" w14:textId="33C2C335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F1FE5B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FB7A47A" w14:textId="0C805ED5" w:rsidR="00272F02" w:rsidRPr="00707C6F" w:rsidRDefault="006E0946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72F02" w:rsidRPr="006447D2" w14:paraId="2E66EBBE" w14:textId="77777777" w:rsidTr="006E0946">
        <w:tc>
          <w:tcPr>
            <w:tcW w:w="3870" w:type="dxa"/>
          </w:tcPr>
          <w:p w14:paraId="1BEE71DA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59287C5" w14:textId="48E5208E" w:rsidR="00272F02" w:rsidRPr="006A269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016F66AA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C22FEC" w14:textId="2E726833" w:rsidR="00272F02" w:rsidRPr="006447D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19B5320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4BF0FE" w14:textId="716EB23A" w:rsidR="00272F02" w:rsidRPr="001C0117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E09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69314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954438" w14:textId="3E98A086" w:rsidR="00272F02" w:rsidRPr="006447D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E094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72F02" w:rsidRPr="006447D2" w14:paraId="6C9CCCBD" w14:textId="77777777" w:rsidTr="006E0946">
        <w:tc>
          <w:tcPr>
            <w:tcW w:w="3870" w:type="dxa"/>
          </w:tcPr>
          <w:p w14:paraId="3D6E91D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5DED42E" w14:textId="77777777" w:rsidR="00272F02" w:rsidRPr="006A269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EBD14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9289655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349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19518D" w14:textId="77777777" w:rsidR="00272F02" w:rsidRPr="001C0117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5A74E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42895F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E0946" w:rsidRPr="00EE6220" w14:paraId="468FBADD" w14:textId="77777777" w:rsidTr="00272F02">
        <w:tc>
          <w:tcPr>
            <w:tcW w:w="3870" w:type="dxa"/>
          </w:tcPr>
          <w:p w14:paraId="56675696" w14:textId="5A708F34" w:rsidR="006E0946" w:rsidRPr="006447D2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FB5CDE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FB5C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A05194">
              <w:rPr>
                <w:rFonts w:ascii="Angsana New" w:hAnsi="Angsana New"/>
                <w:sz w:val="26"/>
                <w:szCs w:val="26"/>
              </w:rPr>
              <w:t>7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5718FEF" w14:textId="191EB1B1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AB9CB2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A6F61C" w14:textId="7614308F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3C78C5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218C0" w14:textId="0BC4C39D" w:rsidR="006E0946" w:rsidRPr="005476E9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270" w:type="dxa"/>
          </w:tcPr>
          <w:p w14:paraId="5EAC48E7" w14:textId="77777777" w:rsidR="006E0946" w:rsidRPr="00C10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275A6E1" w14:textId="3B75CD87" w:rsidR="006E0946" w:rsidRPr="00C10CDE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823</w:t>
            </w:r>
          </w:p>
        </w:tc>
      </w:tr>
      <w:tr w:rsidR="006E0946" w:rsidRPr="00EE6220" w14:paraId="5D1592D0" w14:textId="77777777" w:rsidTr="0001440F">
        <w:tc>
          <w:tcPr>
            <w:tcW w:w="3870" w:type="dxa"/>
          </w:tcPr>
          <w:p w14:paraId="3F03F150" w14:textId="3108625F" w:rsidR="006E0946" w:rsidRPr="00E97C6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154D5AB0" w14:textId="49939F6D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9CD67F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DDA7B2" w14:textId="7F97DB73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771E2C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D54E8" w14:textId="6111504D" w:rsidR="006E0946" w:rsidRPr="005476E9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70" w:type="dxa"/>
          </w:tcPr>
          <w:p w14:paraId="303EF05F" w14:textId="77777777" w:rsidR="006E0946" w:rsidRPr="00C10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826CE" w14:textId="14099E95" w:rsidR="006E0946" w:rsidRPr="00C10CDE" w:rsidRDefault="00704830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6E0946" w:rsidRPr="00EE6220" w14:paraId="4BA15CDE" w14:textId="77777777" w:rsidTr="0001440F">
        <w:tc>
          <w:tcPr>
            <w:tcW w:w="3870" w:type="dxa"/>
          </w:tcPr>
          <w:p w14:paraId="1FAE17A5" w14:textId="79BEAE7A" w:rsidR="006E0946" w:rsidRPr="006447D2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260" w:type="dxa"/>
            <w:shd w:val="clear" w:color="auto" w:fill="auto"/>
          </w:tcPr>
          <w:p w14:paraId="74CDE5DC" w14:textId="5FB4A826" w:rsidR="006E0946" w:rsidRPr="00F068A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9F82FB8" w14:textId="77777777" w:rsidR="006E0946" w:rsidRPr="00C10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B76FD" w14:textId="5E9A4778" w:rsidR="006E0946" w:rsidRPr="00C10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20BD40" w14:textId="77777777" w:rsidR="006E0946" w:rsidRPr="00C10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0904F6" w14:textId="6A3A6DFC" w:rsidR="006E0946" w:rsidRPr="00F068A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B101A80" w14:textId="77777777" w:rsidR="006E0946" w:rsidRPr="00C10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55EC4" w14:textId="50157C71" w:rsidR="006E0946" w:rsidRPr="00C10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946" w:rsidRPr="00EE6220" w14:paraId="031CFAA9" w14:textId="77777777" w:rsidTr="006E0946">
        <w:tc>
          <w:tcPr>
            <w:tcW w:w="3870" w:type="dxa"/>
          </w:tcPr>
          <w:p w14:paraId="281029CD" w14:textId="233868B6" w:rsidR="006E0946" w:rsidRPr="00FB5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260" w:type="dxa"/>
            <w:shd w:val="clear" w:color="auto" w:fill="auto"/>
          </w:tcPr>
          <w:p w14:paraId="0F206BED" w14:textId="3F58076B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91D64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496B4E" w14:textId="7FCAD491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A67158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706ED" w14:textId="2AD9E399" w:rsidR="006E0946" w:rsidRPr="005476E9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</w:tcPr>
          <w:p w14:paraId="21B1704A" w14:textId="77777777" w:rsidR="006E0946" w:rsidRPr="00C10CDE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2D9795" w14:textId="235440D0" w:rsidR="006E0946" w:rsidRPr="00C10CDE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866</w:t>
            </w:r>
          </w:p>
        </w:tc>
      </w:tr>
      <w:tr w:rsidR="006E0946" w:rsidRPr="00EE6220" w14:paraId="7C29FE92" w14:textId="77777777" w:rsidTr="006E0946">
        <w:tc>
          <w:tcPr>
            <w:tcW w:w="3870" w:type="dxa"/>
          </w:tcPr>
          <w:p w14:paraId="08749E6C" w14:textId="35469CDC" w:rsidR="006E0946" w:rsidRPr="006447D2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CEE4CAE" w14:textId="2F216026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098EF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F7EE0D" w14:textId="2349C061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451C6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1E5E1" w14:textId="6F16C158" w:rsidR="006E0946" w:rsidRPr="005476E9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1,474</w:t>
            </w:r>
          </w:p>
        </w:tc>
        <w:tc>
          <w:tcPr>
            <w:tcW w:w="270" w:type="dxa"/>
          </w:tcPr>
          <w:p w14:paraId="258CD77C" w14:textId="77777777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33755B" w14:textId="4B9C1AF0" w:rsidR="006E0946" w:rsidRPr="005476E9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01EA">
              <w:rPr>
                <w:rFonts w:ascii="Angsana New" w:hAnsi="Angsana New"/>
                <w:sz w:val="26"/>
                <w:szCs w:val="26"/>
              </w:rPr>
              <w:t>1</w:t>
            </w:r>
            <w:r w:rsidR="000F59DB">
              <w:rPr>
                <w:rFonts w:ascii="Angsana New" w:hAnsi="Angsana New"/>
                <w:sz w:val="26"/>
                <w:szCs w:val="26"/>
              </w:rPr>
              <w:t>,</w:t>
            </w:r>
            <w:r w:rsidR="00704830">
              <w:rPr>
                <w:rFonts w:ascii="Angsana New" w:hAnsi="Angsana New"/>
                <w:sz w:val="26"/>
                <w:szCs w:val="26"/>
              </w:rPr>
              <w:t>8</w:t>
            </w:r>
            <w:r w:rsidR="000F59DB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</w:tbl>
    <w:p w14:paraId="6F8B1621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920819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CD2FB3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4F1910EC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A05194">
        <w:rPr>
          <w:rFonts w:ascii="Angsana New" w:hAnsi="Angsana New"/>
          <w:b/>
          <w:bCs/>
          <w:sz w:val="26"/>
          <w:szCs w:val="26"/>
        </w:rPr>
        <w:t>3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6909AE37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6E09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32B4342F" w:rsidR="00E24E1D" w:rsidRPr="00F30735" w:rsidRDefault="006E094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3,101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7B801D46" w:rsidR="006A427F" w:rsidRPr="0096502F" w:rsidRDefault="0096502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7EA039C4" w:rsidR="006A427F" w:rsidRPr="0096502F" w:rsidRDefault="0096502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1798D7EC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E094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6E09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094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7CB4B0E3" w:rsidR="006A427F" w:rsidRPr="0096502F" w:rsidRDefault="0096502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502F">
              <w:rPr>
                <w:rFonts w:ascii="Angsana New" w:hAnsi="Angsana New"/>
                <w:sz w:val="26"/>
                <w:szCs w:val="26"/>
              </w:rPr>
              <w:t>3</w:t>
            </w:r>
            <w:r w:rsidR="0057596E" w:rsidRPr="0096502F">
              <w:rPr>
                <w:rFonts w:ascii="Angsana New" w:hAnsi="Angsana New"/>
                <w:sz w:val="26"/>
                <w:szCs w:val="26"/>
              </w:rPr>
              <w:t>,</w:t>
            </w:r>
            <w:r w:rsidRPr="0096502F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491031AE" w:rsidR="00043424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6E0946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6E0946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6E0946">
        <w:rPr>
          <w:rFonts w:ascii="Angsana New" w:hAnsi="Angsana New"/>
          <w:sz w:val="26"/>
          <w:szCs w:val="26"/>
        </w:rPr>
        <w:t>8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</w:t>
      </w:r>
      <w:r w:rsidR="006E0946">
        <w:rPr>
          <w:rFonts w:ascii="Angsana New" w:hAnsi="Angsana New"/>
          <w:sz w:val="26"/>
          <w:szCs w:val="26"/>
        </w:rPr>
        <w:t>7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4451AB3D" w14:textId="77777777" w:rsidR="00BB1617" w:rsidRPr="004962A0" w:rsidRDefault="00BB1617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BB1617" w:rsidRPr="00707C6F" w14:paraId="1DFA80E1" w14:textId="77777777" w:rsidTr="006E0946">
        <w:tc>
          <w:tcPr>
            <w:tcW w:w="3870" w:type="dxa"/>
          </w:tcPr>
          <w:p w14:paraId="04D3FD65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53ACC59C" w14:textId="2BF9C85C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25DB2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555F73C" w14:textId="7C9A0B24" w:rsidR="00BB1617" w:rsidRPr="00707C6F" w:rsidRDefault="006E0946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B1617" w:rsidRPr="006447D2" w14:paraId="784D6997" w14:textId="77777777" w:rsidTr="006E0946">
        <w:tc>
          <w:tcPr>
            <w:tcW w:w="3870" w:type="dxa"/>
          </w:tcPr>
          <w:p w14:paraId="2E2F078A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40FDC4" w14:textId="1D08804F" w:rsidR="00BB1617" w:rsidRPr="006A269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215430BB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DE3852" w14:textId="2888462B" w:rsidR="00BB1617" w:rsidRPr="006447D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29237915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E8E58E" w14:textId="5289BB07" w:rsidR="00BB1617" w:rsidRPr="001C0117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E09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BB6B01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04C6D9" w14:textId="0D795599" w:rsidR="00BB1617" w:rsidRPr="006447D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6E094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B1617" w:rsidRPr="006447D2" w14:paraId="69779E0F" w14:textId="77777777" w:rsidTr="006E0946">
        <w:tc>
          <w:tcPr>
            <w:tcW w:w="3870" w:type="dxa"/>
          </w:tcPr>
          <w:p w14:paraId="4CD8C23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2A065B8" w14:textId="77777777" w:rsidR="00BB1617" w:rsidRPr="006A269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6B093A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B4DD78C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53221F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100AA" w14:textId="77777777" w:rsidR="00BB1617" w:rsidRPr="001C0117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9347E9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3A7A6F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B1617" w:rsidRPr="00EE6220" w14:paraId="381E25F9" w14:textId="77777777" w:rsidTr="0001440F">
        <w:tc>
          <w:tcPr>
            <w:tcW w:w="3870" w:type="dxa"/>
          </w:tcPr>
          <w:p w14:paraId="2CF785F5" w14:textId="45CC3594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7C1F3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EDAE00C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1F03F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A6A18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4DFF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0673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3643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F892A3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946" w:rsidRPr="00EE6220" w14:paraId="5EE9CCCA" w14:textId="77777777" w:rsidTr="0057596E">
        <w:trPr>
          <w:trHeight w:val="90"/>
        </w:trPr>
        <w:tc>
          <w:tcPr>
            <w:tcW w:w="3870" w:type="dxa"/>
          </w:tcPr>
          <w:p w14:paraId="77A3821F" w14:textId="6416C0E3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6C3C6BD" w14:textId="6A2F1064" w:rsidR="006E0946" w:rsidRPr="00F30735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AC14A8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A13C42" w14:textId="0EF8A3CF" w:rsidR="006E0946" w:rsidRPr="00BB1617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9197E6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7D505D" w14:textId="313F7F6E" w:rsidR="006E0946" w:rsidRPr="0096502F" w:rsidRDefault="0096502F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</w:tcPr>
          <w:p w14:paraId="5580B25C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5476490" w14:textId="2F02D905" w:rsidR="006E0946" w:rsidRPr="00BB1617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6E0946" w:rsidRPr="00EE6220" w14:paraId="60028C98" w14:textId="77777777" w:rsidTr="006E0946">
        <w:tc>
          <w:tcPr>
            <w:tcW w:w="3870" w:type="dxa"/>
          </w:tcPr>
          <w:p w14:paraId="4A62517A" w14:textId="14C0A4B4" w:rsidR="006E0946" w:rsidRPr="00E97C6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38DC84F8" w14:textId="2A94C749" w:rsidR="006E0946" w:rsidRPr="00F30735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5FB27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E0F7EF" w14:textId="73B0FAE9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9473E6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F23DC" w14:textId="793D5BA8" w:rsidR="006E0946" w:rsidRPr="0096502F" w:rsidRDefault="0096502F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297F7894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418E73" w14:textId="5C132DA9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6E0946" w:rsidRPr="00EE6220" w14:paraId="038C6A3A" w14:textId="77777777" w:rsidTr="006E0946">
        <w:tc>
          <w:tcPr>
            <w:tcW w:w="3870" w:type="dxa"/>
          </w:tcPr>
          <w:p w14:paraId="5CD8939C" w14:textId="4042CA7B" w:rsidR="006E0946" w:rsidRPr="006447D2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BA3B331" w14:textId="28AE1822" w:rsidR="006E0946" w:rsidRPr="00F30735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1E51BD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32B213" w14:textId="6796BE1E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66AC0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A3EAA" w14:textId="5EA01EB0" w:rsidR="006E0946" w:rsidRPr="0096502F" w:rsidRDefault="0096502F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4D62BD59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06E502" w14:textId="2D0E2DC0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24F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</w:tbl>
    <w:p w14:paraId="11CCFBD6" w14:textId="77777777" w:rsidR="0083764A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CCA4CA5" w14:textId="32B55CE4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A05194">
        <w:rPr>
          <w:rFonts w:ascii="Angsana New" w:hAnsi="Angsana New"/>
          <w:b/>
          <w:bCs/>
          <w:sz w:val="26"/>
          <w:szCs w:val="26"/>
        </w:rPr>
        <w:t>4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B80518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B80518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0EEBB576" w14:textId="77777777" w:rsidR="00B80518" w:rsidRDefault="00B80518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2F9165A" w14:textId="0268CBAF" w:rsidR="00B80518" w:rsidRDefault="00B80518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lastRenderedPageBreak/>
        <w:t>รายการเคลื่อนไหวของใบสำคัญแสดงสิทธิที่จะซื้อหุ้นสามัญสำหรับ</w:t>
      </w:r>
      <w:r w:rsidR="00853F59" w:rsidRPr="00A405C7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งวด</w:t>
      </w:r>
      <w:r w:rsidR="006E0946">
        <w:rPr>
          <w:rFonts w:ascii="Angsana New" w:eastAsia="Times New Roman" w:hAnsi="Angsana New" w:cs="Angsana New" w:hint="cs"/>
          <w:sz w:val="26"/>
          <w:szCs w:val="26"/>
          <w:cs/>
        </w:rPr>
        <w:t>สาม</w:t>
      </w:r>
      <w:r w:rsidR="00B7164A">
        <w:rPr>
          <w:rFonts w:ascii="Angsana New" w:eastAsia="Times New Roman" w:hAnsi="Angsana New" w:cs="Angsana New" w:hint="cs"/>
          <w:sz w:val="26"/>
          <w:szCs w:val="26"/>
          <w:cs/>
        </w:rPr>
        <w:t>เดือน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eastAsia="Times New Roman" w:hAnsi="Angsana New" w:cs="Angsana New"/>
          <w:sz w:val="26"/>
          <w:szCs w:val="26"/>
        </w:rPr>
        <w:t>3</w:t>
      </w:r>
      <w:r w:rsidR="00896C76">
        <w:rPr>
          <w:rFonts w:ascii="Angsana New" w:eastAsia="Times New Roman" w:hAnsi="Angsana New" w:cs="Angsana New"/>
          <w:sz w:val="26"/>
          <w:szCs w:val="26"/>
        </w:rPr>
        <w:t>1</w:t>
      </w:r>
      <w:r w:rsidR="00B7164A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896C76">
        <w:rPr>
          <w:rFonts w:ascii="Angsana New" w:eastAsia="Times New Roman" w:hAnsi="Angsana New" w:cs="Angsana New" w:hint="cs"/>
          <w:sz w:val="26"/>
          <w:szCs w:val="26"/>
          <w:cs/>
        </w:rPr>
        <w:t xml:space="preserve">มีนาคม </w:t>
      </w:r>
      <w:r w:rsidR="00B7164A">
        <w:rPr>
          <w:rFonts w:ascii="Angsana New" w:eastAsia="Times New Roman" w:hAnsi="Angsana New" w:cs="Angsana New"/>
          <w:sz w:val="26"/>
          <w:szCs w:val="26"/>
        </w:rPr>
        <w:t>256</w:t>
      </w:r>
      <w:r w:rsidR="00896C76">
        <w:rPr>
          <w:rFonts w:ascii="Angsana New" w:eastAsia="Times New Roman" w:hAnsi="Angsana New" w:cs="Angsana New"/>
          <w:sz w:val="26"/>
          <w:szCs w:val="26"/>
        </w:rPr>
        <w:t>8</w:t>
      </w:r>
      <w:r w:rsidRPr="00A405C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A405C7">
        <w:rPr>
          <w:rFonts w:ascii="Angsana New" w:eastAsia="Times New Roman" w:hAnsi="Angsana New" w:cs="Angsana New"/>
          <w:sz w:val="26"/>
          <w:szCs w:val="26"/>
        </w:rPr>
        <w:t>256</w:t>
      </w:r>
      <w:r w:rsidR="00896C76">
        <w:rPr>
          <w:rFonts w:ascii="Angsana New" w:eastAsia="Times New Roman" w:hAnsi="Angsana New" w:cs="Angsana New"/>
          <w:sz w:val="26"/>
          <w:szCs w:val="26"/>
        </w:rPr>
        <w:t>7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14:paraId="7E51B93A" w14:textId="77777777" w:rsidR="00535A35" w:rsidRPr="00372B95" w:rsidRDefault="00535A35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535A35" w:rsidRPr="00C2345C" w14:paraId="63FD008D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63DEF07D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BCDECC" w14:textId="77777777" w:rsidR="00535A35" w:rsidRPr="00C2345C" w:rsidRDefault="00535A35" w:rsidP="0001440F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3ABC2DD3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036B8EA" w14:textId="76172570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96C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2E60CADE" w14:textId="77777777" w:rsidR="00535A35" w:rsidRPr="00C2345C" w:rsidRDefault="00535A35" w:rsidP="0001440F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525362AA" w14:textId="48E5A44E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96C7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35A35" w:rsidRPr="00C2345C" w14:paraId="0F386E47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7C0B1788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092B557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2743AB0A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A056FB4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9B3AC2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A13AB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441763E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61EA6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69A4D8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8E5B408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535A35" w:rsidRPr="00C2345C" w14:paraId="65FFFFE1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02EB4555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CF6F73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F350A5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69877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367E723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0723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5B41DC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A7B80" w14:textId="77777777" w:rsidR="00535A35" w:rsidRPr="00C2345C" w:rsidRDefault="00535A35" w:rsidP="0001440F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4160AA8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47ACC6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5A35" w:rsidRPr="00C2345C" w14:paraId="7CDDC752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290835A1" w14:textId="77777777" w:rsidR="00535A35" w:rsidRPr="00C2345C" w:rsidRDefault="00535A35" w:rsidP="0001440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FE21A1" w14:textId="77777777" w:rsidR="00535A35" w:rsidRPr="00C2345C" w:rsidRDefault="00535A35" w:rsidP="0001440F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5CE38C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92455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7A8EB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C0FAB7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5EF85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AAC9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CD44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F17BDE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76" w:rsidRPr="00C2345C" w14:paraId="26198E03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33484CE" w14:textId="77777777" w:rsidR="00896C76" w:rsidRPr="00C2345C" w:rsidRDefault="00896C76" w:rsidP="00896C76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0D7C1F4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203895CB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35D752CE" w14:textId="47947625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  <w:shd w:val="clear" w:color="auto" w:fill="auto"/>
          </w:tcPr>
          <w:p w14:paraId="20907C4F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FDA383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76B700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574FBF" w14:textId="0B146ACE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0B9B1693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57BDC41E" w14:textId="4B836283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96C76" w:rsidRPr="00CD3B25" w14:paraId="21F30810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D69DE22" w14:textId="77777777" w:rsidR="00896C76" w:rsidRPr="00CD3B25" w:rsidRDefault="00896C76" w:rsidP="00896C76">
            <w:pPr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17B9E69" w14:textId="77777777" w:rsidR="00896C76" w:rsidRPr="00CD3B25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1E78F6BE" w14:textId="77777777" w:rsidR="00896C76" w:rsidRPr="00CD3B25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219E8D46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A9E7D63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D3D1955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C018799" w14:textId="77777777" w:rsidR="00896C76" w:rsidRPr="00CD3B25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BC01D9" w14:textId="77777777" w:rsidR="00896C76" w:rsidRPr="00CD3B25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9FD90C" w14:textId="77777777" w:rsidR="00896C76" w:rsidRPr="00CD3B25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</w:tcPr>
          <w:p w14:paraId="03565477" w14:textId="77777777" w:rsidR="00896C76" w:rsidRPr="00CD3B25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6C76" w:rsidRPr="00C2345C" w14:paraId="3D8B373F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03891573" w14:textId="77777777" w:rsidR="00896C76" w:rsidRPr="00C2345C" w:rsidRDefault="00896C76" w:rsidP="00896C76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D0882C4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A8D7691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700A5896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7F5705F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E4CC5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803205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0BD2F1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A83B52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AF8957A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76" w:rsidRPr="00C2345C" w14:paraId="64961208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20D34222" w14:textId="77777777" w:rsidR="00896C76" w:rsidRPr="00C2345C" w:rsidRDefault="00896C76" w:rsidP="00896C76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การใช้สิทธิโดยผู้ถือใบสำคัญแสดงสิทธิ</w:t>
            </w:r>
          </w:p>
        </w:tc>
        <w:tc>
          <w:tcPr>
            <w:tcW w:w="1110" w:type="dxa"/>
          </w:tcPr>
          <w:p w14:paraId="639CC873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10C2C32A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AC5DE81" w14:textId="2911D789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F5AFD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678EB0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D9EFFE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8DF6E" w14:textId="3037E86D" w:rsidR="00896C76" w:rsidRPr="00CC3BE5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0057FB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03BE392" w14:textId="02E7A07C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96C76" w:rsidRPr="00CD3B25" w14:paraId="3CCD6EAE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C3EAD5F" w14:textId="77777777" w:rsidR="00896C76" w:rsidRPr="00CD3B25" w:rsidRDefault="00896C76" w:rsidP="00896C76">
            <w:pPr>
              <w:ind w:left="56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B8E0801" w14:textId="77777777" w:rsidR="00896C76" w:rsidRPr="00CD3B25" w:rsidRDefault="00896C76" w:rsidP="00896C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2D5D6D1" w14:textId="77777777" w:rsidR="00896C76" w:rsidRPr="00CD3B25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709F0290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-5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324B12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76B5A6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0237F6A" w14:textId="77777777" w:rsidR="00896C76" w:rsidRPr="00CD3B25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BE4BD" w14:textId="77777777" w:rsidR="00896C76" w:rsidRPr="00CC3BE5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E321B2" w14:textId="77777777" w:rsidR="00896C76" w:rsidRPr="00CD3B25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6906708" w14:textId="77777777" w:rsidR="00896C76" w:rsidRPr="00CD3B25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6C76" w:rsidRPr="00C2345C" w14:paraId="29A8AF92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01BDBB5" w14:textId="47ED156C" w:rsidR="00896C76" w:rsidRPr="00C2345C" w:rsidRDefault="00896C76" w:rsidP="00896C7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4D039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10" w:type="dxa"/>
          </w:tcPr>
          <w:p w14:paraId="37C88812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318E1CC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C9B1EFD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00752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9B1735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D63561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6CA9E02" w14:textId="77777777" w:rsidR="00896C76" w:rsidRPr="00CC3BE5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C8F69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70B6A36E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76" w:rsidRPr="00C2345C" w14:paraId="0BD2505A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7642A36" w14:textId="77777777" w:rsidR="00896C76" w:rsidRPr="00C2345C" w:rsidRDefault="00896C76" w:rsidP="00896C76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8B43FF8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6606EB94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3288687B" w14:textId="71552E31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02F">
              <w:rPr>
                <w:rFonts w:ascii="Angsana New" w:hAnsi="Angsana New" w:hint="cs"/>
                <w:sz w:val="26"/>
                <w:szCs w:val="26"/>
                <w:lang w:bidi="th-TH"/>
              </w:rPr>
              <w:t>28,</w:t>
            </w:r>
            <w:r w:rsidRPr="0096502F">
              <w:rPr>
                <w:rFonts w:ascii="Angsana New" w:hAnsi="Angsana New" w:hint="cs"/>
                <w:sz w:val="26"/>
                <w:szCs w:val="26"/>
              </w:rPr>
              <w:t>815</w:t>
            </w:r>
          </w:p>
        </w:tc>
        <w:tc>
          <w:tcPr>
            <w:tcW w:w="180" w:type="dxa"/>
            <w:shd w:val="clear" w:color="auto" w:fill="auto"/>
          </w:tcPr>
          <w:p w14:paraId="361CF6C0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32E2D8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3529B3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D7878" w14:textId="44781F5A" w:rsidR="00896C76" w:rsidRPr="00CC3BE5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815</w:t>
            </w:r>
          </w:p>
        </w:tc>
        <w:tc>
          <w:tcPr>
            <w:tcW w:w="180" w:type="dxa"/>
          </w:tcPr>
          <w:p w14:paraId="7B534F29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610C13E" w14:textId="6F646A05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4CAF6317" w14:textId="77777777" w:rsidR="00535A35" w:rsidRDefault="00535A35" w:rsidP="00535A35">
      <w:pPr>
        <w:jc w:val="thaiDistribute"/>
        <w:rPr>
          <w:rFonts w:ascii="Angsana New" w:hAnsi="Angsana New"/>
          <w:sz w:val="26"/>
          <w:szCs w:val="26"/>
        </w:rPr>
      </w:pPr>
    </w:p>
    <w:p w14:paraId="0B1D72EE" w14:textId="3374F03A" w:rsidR="00535A35" w:rsidRPr="0018593D" w:rsidRDefault="00535A35" w:rsidP="00535A35">
      <w:pPr>
        <w:jc w:val="thaiDistribute"/>
        <w:rPr>
          <w:rFonts w:ascii="Angsana New" w:hAnsi="Angsana New"/>
          <w:sz w:val="26"/>
          <w:szCs w:val="26"/>
          <w:cs/>
        </w:rPr>
      </w:pPr>
      <w:r w:rsidRPr="00C1780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17803">
        <w:rPr>
          <w:rFonts w:ascii="Angsana New" w:hAnsi="Angsana New"/>
          <w:sz w:val="26"/>
          <w:szCs w:val="26"/>
        </w:rPr>
        <w:t xml:space="preserve">31 </w:t>
      </w:r>
      <w:r w:rsidRPr="00C1780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17803">
        <w:rPr>
          <w:rFonts w:ascii="Angsana New" w:hAnsi="Angsana New"/>
          <w:sz w:val="26"/>
          <w:szCs w:val="26"/>
        </w:rPr>
        <w:t xml:space="preserve">2566 </w:t>
      </w:r>
      <w:r w:rsidRPr="00C17803">
        <w:rPr>
          <w:rFonts w:ascii="Angsana New" w:hAnsi="Angsana New" w:hint="cs"/>
          <w:sz w:val="26"/>
          <w:szCs w:val="26"/>
          <w:cs/>
        </w:rPr>
        <w:t>มี</w:t>
      </w:r>
      <w:r w:rsidRPr="00C17803">
        <w:rPr>
          <w:rFonts w:ascii="Angsana New" w:hAnsi="Angsana New"/>
          <w:sz w:val="26"/>
          <w:szCs w:val="26"/>
          <w:cs/>
        </w:rPr>
        <w:t>ผู้ใช้สิทธิ</w:t>
      </w:r>
      <w:r w:rsidRPr="00C17803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C17803">
        <w:rPr>
          <w:rFonts w:ascii="Angsana New" w:hAnsi="Angsana New"/>
          <w:sz w:val="26"/>
          <w:szCs w:val="26"/>
          <w:cs/>
        </w:rPr>
        <w:t>ของบริษัท</w:t>
      </w:r>
      <w:r w:rsidRPr="00C17803"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 w:rsidRPr="00C17803">
        <w:rPr>
          <w:rFonts w:ascii="Angsana New" w:hAnsi="Angsana New"/>
          <w:sz w:val="26"/>
          <w:szCs w:val="26"/>
        </w:rPr>
        <w:t xml:space="preserve">CPANEL-W1 </w:t>
      </w:r>
      <w:r w:rsidRPr="00C17803">
        <w:rPr>
          <w:rFonts w:ascii="Angsana New" w:hAnsi="Angsana New"/>
          <w:sz w:val="26"/>
          <w:szCs w:val="26"/>
          <w:cs/>
        </w:rPr>
        <w:t>จำนวน</w:t>
      </w:r>
      <w:r w:rsidRPr="00C17803">
        <w:rPr>
          <w:rFonts w:ascii="Angsana New" w:hAnsi="Angsana New"/>
          <w:sz w:val="26"/>
          <w:szCs w:val="26"/>
        </w:rPr>
        <w:t xml:space="preserve"> 3,183,996 </w:t>
      </w:r>
      <w:r w:rsidRPr="00C17803">
        <w:rPr>
          <w:rFonts w:ascii="Angsana New" w:hAnsi="Angsana New"/>
          <w:sz w:val="26"/>
          <w:szCs w:val="26"/>
          <w:cs/>
        </w:rPr>
        <w:t>หน่วย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>ใน</w:t>
      </w:r>
      <w:r w:rsidRPr="00C17803">
        <w:rPr>
          <w:rFonts w:ascii="Angsana New" w:hAnsi="Angsana New"/>
          <w:sz w:val="26"/>
          <w:szCs w:val="26"/>
          <w:cs/>
        </w:rPr>
        <w:t>ราคา</w:t>
      </w:r>
      <w:r w:rsidRPr="00C17803">
        <w:rPr>
          <w:rFonts w:ascii="Angsana New" w:hAnsi="Angsana New"/>
          <w:sz w:val="26"/>
          <w:szCs w:val="26"/>
        </w:rPr>
        <w:t xml:space="preserve">    </w:t>
      </w:r>
      <w:r w:rsidRPr="00C17803">
        <w:rPr>
          <w:rFonts w:ascii="Angsana New" w:hAnsi="Angsana New"/>
          <w:sz w:val="26"/>
          <w:szCs w:val="26"/>
          <w:cs/>
        </w:rPr>
        <w:t xml:space="preserve">ใช้สิทธิหน่วยละ </w:t>
      </w:r>
      <w:r w:rsidRPr="00C17803">
        <w:rPr>
          <w:rFonts w:ascii="Angsana New" w:hAnsi="Angsana New"/>
          <w:sz w:val="26"/>
          <w:szCs w:val="26"/>
        </w:rPr>
        <w:t>5</w:t>
      </w:r>
      <w:r w:rsidRPr="00C17803">
        <w:rPr>
          <w:rFonts w:ascii="Angsana New" w:hAnsi="Angsana New"/>
          <w:sz w:val="26"/>
          <w:szCs w:val="26"/>
          <w:cs/>
        </w:rPr>
        <w:t xml:space="preserve"> บาท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Pr="00C17803">
        <w:rPr>
          <w:rFonts w:ascii="Angsana New" w:hAnsi="Angsana New"/>
          <w:sz w:val="26"/>
          <w:szCs w:val="26"/>
        </w:rPr>
        <w:t xml:space="preserve">15.9 </w:t>
      </w:r>
      <w:r w:rsidRPr="00C17803">
        <w:rPr>
          <w:rFonts w:ascii="Angsana New" w:hAnsi="Angsana New"/>
          <w:sz w:val="26"/>
          <w:szCs w:val="26"/>
          <w:cs/>
        </w:rPr>
        <w:t>ล้านบาท</w:t>
      </w:r>
      <w:r w:rsidR="00FB747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Pr="00C17803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 w:rsidRPr="00C17803"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r w:rsidRPr="00C17803">
        <w:rPr>
          <w:rFonts w:ascii="Angsana New" w:hAnsi="Angsana New"/>
          <w:sz w:val="26"/>
          <w:szCs w:val="26"/>
        </w:rPr>
        <w:t>159,</w:t>
      </w:r>
      <w:r w:rsidRPr="00C17803">
        <w:rPr>
          <w:rFonts w:ascii="Angsana New" w:hAnsi="Angsana New"/>
          <w:sz w:val="26"/>
          <w:szCs w:val="26"/>
          <w:cs/>
        </w:rPr>
        <w:t>994</w:t>
      </w:r>
      <w:r w:rsidRPr="00C17803">
        <w:rPr>
          <w:rFonts w:ascii="Angsana New" w:hAnsi="Angsana New"/>
          <w:sz w:val="26"/>
          <w:szCs w:val="26"/>
        </w:rPr>
        <w:t>,567</w:t>
      </w:r>
      <w:r w:rsidRPr="00C17803">
        <w:rPr>
          <w:rFonts w:ascii="Angsana New" w:hAnsi="Angsana New" w:hint="cs"/>
          <w:sz w:val="26"/>
          <w:szCs w:val="26"/>
          <w:cs/>
        </w:rPr>
        <w:t xml:space="preserve"> บาท </w:t>
      </w:r>
      <w:r w:rsidRPr="00C17803">
        <w:rPr>
          <w:rFonts w:ascii="Angsana New" w:hAnsi="Angsana New"/>
          <w:sz w:val="26"/>
          <w:szCs w:val="26"/>
        </w:rPr>
        <w:t>(</w:t>
      </w:r>
      <w:r w:rsidRPr="00C1780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C17803">
        <w:rPr>
          <w:rFonts w:ascii="Angsana New" w:hAnsi="Angsana New"/>
          <w:sz w:val="26"/>
          <w:szCs w:val="26"/>
        </w:rPr>
        <w:t>159,</w:t>
      </w:r>
      <w:r w:rsidRPr="00C17803">
        <w:rPr>
          <w:rFonts w:ascii="Angsana New" w:hAnsi="Angsana New"/>
          <w:sz w:val="26"/>
          <w:szCs w:val="26"/>
          <w:cs/>
        </w:rPr>
        <w:t>994</w:t>
      </w:r>
      <w:r w:rsidRPr="00C17803">
        <w:rPr>
          <w:rFonts w:ascii="Angsana New" w:hAnsi="Angsana New"/>
          <w:sz w:val="26"/>
          <w:szCs w:val="26"/>
        </w:rPr>
        <w:t>,567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Pr="00C17803">
        <w:rPr>
          <w:rFonts w:ascii="Angsana New" w:hAnsi="Angsana New"/>
          <w:sz w:val="26"/>
          <w:szCs w:val="26"/>
        </w:rPr>
        <w:t xml:space="preserve">1 </w:t>
      </w:r>
      <w:r w:rsidRPr="00C17803">
        <w:rPr>
          <w:rFonts w:ascii="Angsana New" w:hAnsi="Angsana New"/>
          <w:sz w:val="26"/>
          <w:szCs w:val="26"/>
          <w:cs/>
        </w:rPr>
        <w:t>บาท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>) เป็น</w:t>
      </w:r>
      <w:r w:rsidRPr="00C17803">
        <w:rPr>
          <w:rFonts w:ascii="Angsana New" w:hAnsi="Angsana New"/>
          <w:sz w:val="26"/>
          <w:szCs w:val="26"/>
        </w:rPr>
        <w:t xml:space="preserve"> 163,178,563 </w:t>
      </w:r>
      <w:r w:rsidRPr="00C17803">
        <w:rPr>
          <w:rFonts w:ascii="Angsana New" w:hAnsi="Angsana New"/>
          <w:sz w:val="26"/>
          <w:szCs w:val="26"/>
          <w:cs/>
        </w:rPr>
        <w:t xml:space="preserve">บาท </w:t>
      </w:r>
      <w:r w:rsidRPr="00C17803">
        <w:rPr>
          <w:rFonts w:ascii="Angsana New" w:hAnsi="Angsana New"/>
          <w:sz w:val="26"/>
          <w:szCs w:val="26"/>
        </w:rPr>
        <w:t>(</w:t>
      </w:r>
      <w:r w:rsidRPr="00C1780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C17803">
        <w:rPr>
          <w:rFonts w:ascii="Angsana New" w:hAnsi="Angsana New"/>
          <w:sz w:val="26"/>
          <w:szCs w:val="26"/>
        </w:rPr>
        <w:t xml:space="preserve">163,178,563 </w:t>
      </w:r>
      <w:r w:rsidRPr="00C17803">
        <w:rPr>
          <w:rFonts w:ascii="Angsana New" w:hAnsi="Angsana New"/>
          <w:sz w:val="26"/>
          <w:szCs w:val="26"/>
          <w:cs/>
        </w:rPr>
        <w:t>หุ้น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หุ้นละ </w:t>
      </w:r>
      <w:r w:rsidRPr="00C17803">
        <w:rPr>
          <w:rFonts w:ascii="Angsana New" w:hAnsi="Angsana New"/>
          <w:sz w:val="26"/>
          <w:szCs w:val="26"/>
        </w:rPr>
        <w:t xml:space="preserve">1 </w:t>
      </w:r>
      <w:r w:rsidRPr="00C17803">
        <w:rPr>
          <w:rFonts w:ascii="Angsana New" w:hAnsi="Angsana New"/>
          <w:sz w:val="26"/>
          <w:szCs w:val="26"/>
          <w:cs/>
        </w:rPr>
        <w:t>บาท)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C17803">
        <w:rPr>
          <w:rFonts w:ascii="Angsana New" w:hAnsi="Angsana New"/>
          <w:sz w:val="26"/>
          <w:szCs w:val="26"/>
        </w:rPr>
        <w:t xml:space="preserve">13 </w:t>
      </w:r>
      <w:r w:rsidRPr="00C17803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C17803">
        <w:rPr>
          <w:rFonts w:ascii="Angsana New" w:hAnsi="Angsana New"/>
          <w:sz w:val="26"/>
          <w:szCs w:val="26"/>
        </w:rPr>
        <w:t>2566</w:t>
      </w:r>
    </w:p>
    <w:p w14:paraId="424726A1" w14:textId="77777777" w:rsidR="00B80518" w:rsidRPr="00535A35" w:rsidRDefault="00B80518" w:rsidP="00B80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489A89" w14:textId="4BEB26E9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A05194">
        <w:rPr>
          <w:rFonts w:ascii="Angsana New" w:hAnsi="Angsana New"/>
          <w:b/>
          <w:bCs/>
          <w:sz w:val="26"/>
          <w:szCs w:val="26"/>
        </w:rPr>
        <w:t>5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1EF6248F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7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</w:t>
      </w:r>
      <w:r w:rsidR="00360DBA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04AF5B63" w14:textId="3ED0DB3B" w:rsidR="007E77A4" w:rsidRDefault="007E77A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221E1B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221E1B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025AAC">
        <w:rPr>
          <w:rFonts w:ascii="Angsana New" w:hAnsi="Angsana New" w:hint="cs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3</w:t>
      </w:r>
      <w:r w:rsidR="00896C76">
        <w:rPr>
          <w:rFonts w:ascii="Angsana New" w:hAnsi="Angsana New"/>
          <w:sz w:val="26"/>
          <w:szCs w:val="26"/>
        </w:rPr>
        <w:t>1</w:t>
      </w:r>
      <w:r w:rsidR="00A05194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96C76">
        <w:rPr>
          <w:rFonts w:ascii="Angsana New" w:hAnsi="Angsana New"/>
          <w:sz w:val="26"/>
          <w:szCs w:val="26"/>
        </w:rPr>
        <w:t>8</w:t>
      </w:r>
      <w:r w:rsidR="00B80518">
        <w:rPr>
          <w:rFonts w:ascii="Angsana New" w:hAnsi="Angsana New"/>
          <w:sz w:val="26"/>
          <w:szCs w:val="26"/>
        </w:rPr>
        <w:t xml:space="preserve"> </w:t>
      </w:r>
      <w:r w:rsidR="00B80518">
        <w:rPr>
          <w:rFonts w:ascii="Angsana New" w:hAnsi="Angsana New" w:hint="cs"/>
          <w:sz w:val="26"/>
          <w:szCs w:val="26"/>
          <w:cs/>
        </w:rPr>
        <w:t xml:space="preserve">และ </w:t>
      </w:r>
      <w:r w:rsidR="00B80518">
        <w:rPr>
          <w:rFonts w:ascii="Angsana New" w:hAnsi="Angsana New"/>
          <w:sz w:val="26"/>
          <w:szCs w:val="26"/>
        </w:rPr>
        <w:t>256</w:t>
      </w:r>
      <w:r w:rsidR="00896C76">
        <w:rPr>
          <w:rFonts w:ascii="Angsana New" w:hAnsi="Angsana New"/>
          <w:sz w:val="26"/>
          <w:szCs w:val="26"/>
        </w:rPr>
        <w:t>7</w:t>
      </w:r>
      <w:r w:rsidR="00B80518">
        <w:rPr>
          <w:rFonts w:ascii="Angsana New" w:hAnsi="Angsana New"/>
          <w:sz w:val="26"/>
          <w:szCs w:val="26"/>
        </w:rPr>
        <w:t xml:space="preserve"> </w:t>
      </w:r>
      <w:r w:rsidR="00025AAC">
        <w:rPr>
          <w:rFonts w:ascii="Angsana New" w:hAnsi="Angsana New" w:hint="cs"/>
          <w:sz w:val="26"/>
          <w:szCs w:val="26"/>
          <w:cs/>
        </w:rPr>
        <w:t>ดังนี้</w:t>
      </w:r>
    </w:p>
    <w:p w14:paraId="4A9719CE" w14:textId="77777777" w:rsidR="00025AAC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025AAC" w:rsidRPr="00475A13" w14:paraId="1A5602D1" w14:textId="77777777" w:rsidTr="00896C76">
        <w:tc>
          <w:tcPr>
            <w:tcW w:w="4050" w:type="dxa"/>
          </w:tcPr>
          <w:p w14:paraId="3A2541E1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425D1C38" w14:textId="0B70CB13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07520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76A0BDD" w14:textId="322D35AC" w:rsidR="00025AAC" w:rsidRPr="00475A13" w:rsidRDefault="00896C76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25AAC" w:rsidRPr="00CF009E" w14:paraId="003B3992" w14:textId="77777777" w:rsidTr="00896C76">
        <w:tc>
          <w:tcPr>
            <w:tcW w:w="4050" w:type="dxa"/>
          </w:tcPr>
          <w:p w14:paraId="70B6C41F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8EBBF2" w14:textId="740BE483" w:rsidR="00025AAC" w:rsidRPr="004E7A19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CEEEF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F70D42" w14:textId="012B453D" w:rsidR="00025AAC" w:rsidRPr="00CF009E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C46CEE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9392AA" w14:textId="25EC8A03" w:rsidR="00025AAC" w:rsidRPr="004E7A19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6C7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E8A67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C07AFD" w14:textId="453285CA" w:rsidR="00025AAC" w:rsidRPr="00CF009E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96C7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25AAC" w:rsidRPr="004D3C06" w14:paraId="3B76C220" w14:textId="77777777" w:rsidTr="00896C76">
        <w:tc>
          <w:tcPr>
            <w:tcW w:w="4050" w:type="dxa"/>
          </w:tcPr>
          <w:p w14:paraId="7B1C3AAD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03F83D" w14:textId="77777777" w:rsidR="00025AAC" w:rsidRPr="004E7A19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6E18E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17AA34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94768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655BAB" w14:textId="77777777" w:rsidR="00025AAC" w:rsidRPr="004E7A19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A5E66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84607F" w14:textId="77777777" w:rsidR="00025AAC" w:rsidRPr="004D3C06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5AAC" w:rsidRPr="004D3C06" w14:paraId="7D42D483" w14:textId="77777777" w:rsidTr="00896C76">
        <w:tc>
          <w:tcPr>
            <w:tcW w:w="4050" w:type="dxa"/>
          </w:tcPr>
          <w:p w14:paraId="5602253C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</w:tcPr>
          <w:p w14:paraId="2B5B3FF2" w14:textId="4D6AD77B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B0F5E3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D5F08A" w14:textId="074A6E01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9A744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D1299F7" w14:textId="18BAD277" w:rsidR="00025AAC" w:rsidRPr="00C54D6B" w:rsidRDefault="0050739A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D6B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7DA996C2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097E65" w14:textId="6EF7594F" w:rsidR="00025AAC" w:rsidRPr="00325F20" w:rsidRDefault="0050739A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</w:tbl>
    <w:p w14:paraId="5249AAC2" w14:textId="77777777" w:rsidR="00025AAC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52C31B4C" w14:textId="77777777" w:rsidR="0079184B" w:rsidRDefault="0079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6B9339A" w14:textId="18E2E049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A05194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0F678E2D" w14:textId="77777777" w:rsidR="00025AAC" w:rsidRPr="004B53BF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2CD32FC4" w14:textId="10826AC8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A05194"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70A8EF4B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2FA9FDA6" w14:textId="45C91426" w:rsidR="00DA0162" w:rsidRPr="004B53BF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ต่อหุ้นขั้นพื้นฐานคำนวณโดยการหารกำไร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34DF10DA" w:rsidR="0000761E" w:rsidRPr="004B53BF" w:rsidRDefault="00DA0162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896C76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96C76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96C76">
        <w:rPr>
          <w:rFonts w:ascii="Angsana New" w:hAnsi="Angsana New"/>
          <w:sz w:val="26"/>
          <w:szCs w:val="26"/>
        </w:rPr>
        <w:t>8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896C76">
        <w:rPr>
          <w:rFonts w:ascii="Angsana New" w:hAnsi="Angsana New"/>
          <w:sz w:val="26"/>
          <w:szCs w:val="26"/>
        </w:rPr>
        <w:t>7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4860"/>
        <w:gridCol w:w="442"/>
        <w:gridCol w:w="236"/>
        <w:gridCol w:w="1208"/>
        <w:gridCol w:w="236"/>
        <w:gridCol w:w="1204"/>
        <w:gridCol w:w="270"/>
        <w:gridCol w:w="1207"/>
      </w:tblGrid>
      <w:tr w:rsidR="00051B60" w:rsidRPr="004B53BF" w14:paraId="63955A4A" w14:textId="77777777" w:rsidTr="00193B04">
        <w:tc>
          <w:tcPr>
            <w:tcW w:w="4860" w:type="dxa"/>
          </w:tcPr>
          <w:p w14:paraId="00DC6D43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6" w:type="dxa"/>
            <w:gridSpan w:val="3"/>
            <w:tcBorders>
              <w:left w:val="nil"/>
              <w:right w:val="nil"/>
            </w:tcBorders>
          </w:tcPr>
          <w:p w14:paraId="23584835" w14:textId="0B2BF7B9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D6DAD2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9566CC" w14:textId="1822F2C5" w:rsidR="00051B60" w:rsidRPr="004B53BF" w:rsidRDefault="00896C76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51B60" w:rsidRPr="004B53BF" w14:paraId="7F94DB50" w14:textId="77777777" w:rsidTr="00193B04">
        <w:tc>
          <w:tcPr>
            <w:tcW w:w="4860" w:type="dxa"/>
          </w:tcPr>
          <w:p w14:paraId="73B5B796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2" w:type="dxa"/>
            <w:tcBorders>
              <w:left w:val="nil"/>
              <w:right w:val="nil"/>
            </w:tcBorders>
          </w:tcPr>
          <w:p w14:paraId="1D50F0D4" w14:textId="7FA9949E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3A7E4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69BCBC7A" w14:textId="30CB3B2A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978EAF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97471" w14:textId="4726DB98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896C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4D49D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D6267" w14:textId="310978CA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96C7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51B60" w:rsidRPr="004B53BF" w14:paraId="6F13D182" w14:textId="77777777" w:rsidTr="00193B04">
        <w:tc>
          <w:tcPr>
            <w:tcW w:w="4860" w:type="dxa"/>
          </w:tcPr>
          <w:p w14:paraId="0CAE7A5C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442" w:type="dxa"/>
            <w:tcBorders>
              <w:left w:val="nil"/>
              <w:bottom w:val="nil"/>
              <w:right w:val="nil"/>
            </w:tcBorders>
          </w:tcPr>
          <w:p w14:paraId="1C98DD4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E0666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left w:val="nil"/>
              <w:bottom w:val="nil"/>
              <w:right w:val="nil"/>
            </w:tcBorders>
          </w:tcPr>
          <w:p w14:paraId="2AF8387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9B1D07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4951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CA95F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83A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896C76" w:rsidRPr="0050739A" w14:paraId="7F61E3A3" w14:textId="77777777" w:rsidTr="00193B04">
        <w:tc>
          <w:tcPr>
            <w:tcW w:w="4860" w:type="dxa"/>
            <w:hideMark/>
          </w:tcPr>
          <w:p w14:paraId="66594C41" w14:textId="2B55975C" w:rsidR="00896C76" w:rsidRPr="0050739A" w:rsidRDefault="00896C76" w:rsidP="00896C7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442" w:type="dxa"/>
            <w:shd w:val="clear" w:color="auto" w:fill="auto"/>
            <w:vAlign w:val="bottom"/>
          </w:tcPr>
          <w:p w14:paraId="0ACF4656" w14:textId="43E42ED0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CA1A39" w14:textId="77777777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005CD367" w14:textId="27B773DA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26CFF8" w14:textId="77777777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04FD63" w14:textId="796141C3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3A79B231" w14:textId="77777777" w:rsidR="00896C76" w:rsidRPr="0050739A" w:rsidRDefault="00896C76" w:rsidP="00896C76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  <w:hideMark/>
          </w:tcPr>
          <w:p w14:paraId="69B5D2B9" w14:textId="7A146EF2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896C76" w:rsidRPr="0050739A" w14:paraId="7AFF3C72" w14:textId="77777777" w:rsidTr="00193B04">
        <w:trPr>
          <w:trHeight w:val="139"/>
        </w:trPr>
        <w:tc>
          <w:tcPr>
            <w:tcW w:w="4860" w:type="dxa"/>
          </w:tcPr>
          <w:p w14:paraId="7E19BCE4" w14:textId="4EDF84F2" w:rsidR="00896C76" w:rsidRPr="0050739A" w:rsidRDefault="00193B04" w:rsidP="00896C7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50739A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จากการใช้ใบสำคัญแสดงสิทธิซื้อหุ้นสามัญ</w:t>
            </w:r>
          </w:p>
        </w:tc>
        <w:tc>
          <w:tcPr>
            <w:tcW w:w="442" w:type="dxa"/>
          </w:tcPr>
          <w:p w14:paraId="3C7076F5" w14:textId="18A89396" w:rsidR="00896C76" w:rsidRPr="0050739A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905FDC" w14:textId="77777777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vAlign w:val="bottom"/>
          </w:tcPr>
          <w:p w14:paraId="5ABA4001" w14:textId="23E4B961" w:rsidR="00896C76" w:rsidRPr="0050739A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65256" w14:textId="77777777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5D017D44" w14:textId="52B4578D" w:rsidR="00896C76" w:rsidRPr="0050739A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2F733F" w14:textId="77777777" w:rsidR="00896C76" w:rsidRPr="0050739A" w:rsidRDefault="00896C76" w:rsidP="00896C7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4064EDAF" w14:textId="4C247018" w:rsidR="00896C76" w:rsidRPr="0050739A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6C76" w:rsidRPr="0050739A" w14:paraId="14CE09BF" w14:textId="77777777" w:rsidTr="00193B04">
        <w:tc>
          <w:tcPr>
            <w:tcW w:w="4860" w:type="dxa"/>
            <w:hideMark/>
          </w:tcPr>
          <w:p w14:paraId="2CBED481" w14:textId="68CFD96A" w:rsidR="00896C76" w:rsidRPr="0050739A" w:rsidRDefault="00896C76" w:rsidP="00896C7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442" w:type="dxa"/>
            <w:shd w:val="clear" w:color="auto" w:fill="auto"/>
            <w:vAlign w:val="bottom"/>
          </w:tcPr>
          <w:p w14:paraId="2FEB32B4" w14:textId="2CE5E723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4F50F" w14:textId="77777777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vAlign w:val="bottom"/>
          </w:tcPr>
          <w:p w14:paraId="723A4033" w14:textId="163290B3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DD931" w14:textId="77777777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1FF98" w14:textId="015114E6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0BF75F69" w14:textId="77777777" w:rsidR="00896C76" w:rsidRPr="0050739A" w:rsidRDefault="00896C76" w:rsidP="00896C76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3F5EB" w14:textId="224D82DD" w:rsidR="00896C76" w:rsidRPr="0050739A" w:rsidRDefault="00896C76" w:rsidP="0089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</w:tbl>
    <w:p w14:paraId="4B0D9CAC" w14:textId="77777777" w:rsidR="00415252" w:rsidRPr="0050739A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6674043" w14:textId="68B4B529" w:rsidR="009D7FF6" w:rsidRPr="0050739A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</w:t>
      </w:r>
      <w:r w:rsidR="005B6551" w:rsidRPr="0050739A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14:paraId="4EB404EC" w14:textId="5596609B" w:rsidR="009D7FF6" w:rsidRPr="0050739A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E891584" w14:textId="5859D589" w:rsidR="00DA0162" w:rsidRPr="0050739A" w:rsidRDefault="00DA0162" w:rsidP="00DA016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0739A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5B6551" w:rsidRPr="0050739A">
        <w:rPr>
          <w:rFonts w:ascii="Angsana New" w:hAnsi="Angsana New"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sz w:val="26"/>
          <w:szCs w:val="26"/>
        </w:rPr>
        <w:t xml:space="preserve">) </w:t>
      </w:r>
      <w:r w:rsidRPr="0050739A">
        <w:rPr>
          <w:rFonts w:ascii="Angsana New" w:hAnsi="Angsana New"/>
          <w:sz w:val="26"/>
          <w:szCs w:val="26"/>
          <w:cs/>
          <w:lang w:val="th-TH"/>
        </w:rPr>
        <w:t>ต่อหุ้นปรับลดคำนวณโดยหารกำไร</w:t>
      </w:r>
      <w:r w:rsidR="005B6551" w:rsidRPr="0050739A">
        <w:rPr>
          <w:rFonts w:ascii="Angsana New" w:hAnsi="Angsana New"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sz w:val="26"/>
          <w:szCs w:val="26"/>
        </w:rPr>
        <w:t xml:space="preserve">) </w:t>
      </w:r>
      <w:r w:rsidRPr="0050739A">
        <w:rPr>
          <w:rFonts w:ascii="Angsana New" w:hAnsi="Angsana New"/>
          <w:sz w:val="26"/>
          <w:szCs w:val="26"/>
          <w:cs/>
          <w:lang w:val="th-TH"/>
        </w:rPr>
        <w:t>สำหรับ</w:t>
      </w:r>
      <w:r w:rsidRPr="0050739A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50739A">
        <w:rPr>
          <w:rFonts w:ascii="Angsana New" w:hAnsi="Angsana New"/>
          <w:sz w:val="26"/>
          <w:szCs w:val="26"/>
          <w:cs/>
          <w:lang w:val="th-TH"/>
        </w:rPr>
        <w:t>งวด</w:t>
      </w:r>
      <w:r w:rsidRPr="0050739A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Pr="0050739A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50739A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F6403D" w14:textId="536FF77A" w:rsidR="001F38C6" w:rsidRPr="0050739A" w:rsidRDefault="00DA0162" w:rsidP="00FB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6"/>
          <w:szCs w:val="26"/>
          <w:cs/>
        </w:rPr>
      </w:pPr>
      <w:r w:rsidRPr="0050739A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50739A">
        <w:rPr>
          <w:rFonts w:ascii="Angsana New" w:hAnsi="Angsana New"/>
          <w:sz w:val="26"/>
          <w:szCs w:val="26"/>
          <w:cs/>
          <w:lang w:val="th-TH"/>
        </w:rPr>
        <w:t>ปรับลดสำหรับแต่ละ</w:t>
      </w:r>
      <w:r w:rsidR="001F38C6" w:rsidRPr="0050739A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662872" w:rsidRPr="0050739A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 w:rsidRPr="0050739A">
        <w:rPr>
          <w:rFonts w:ascii="Angsana New" w:hAnsi="Angsana New"/>
          <w:sz w:val="26"/>
          <w:szCs w:val="26"/>
        </w:rPr>
        <w:t>3</w:t>
      </w:r>
      <w:r w:rsidR="00896C76" w:rsidRPr="0050739A">
        <w:rPr>
          <w:rFonts w:ascii="Angsana New" w:hAnsi="Angsana New"/>
          <w:sz w:val="26"/>
          <w:szCs w:val="26"/>
        </w:rPr>
        <w:t>1</w:t>
      </w:r>
      <w:r w:rsidR="00B7164A" w:rsidRPr="0050739A">
        <w:rPr>
          <w:rFonts w:ascii="Angsana New" w:hAnsi="Angsana New"/>
          <w:sz w:val="26"/>
          <w:szCs w:val="26"/>
        </w:rPr>
        <w:t xml:space="preserve"> </w:t>
      </w:r>
      <w:r w:rsidR="00896C76" w:rsidRPr="0050739A">
        <w:rPr>
          <w:rFonts w:ascii="Angsana New" w:hAnsi="Angsana New" w:hint="cs"/>
          <w:sz w:val="26"/>
          <w:szCs w:val="26"/>
          <w:cs/>
        </w:rPr>
        <w:t>มีนาคม</w:t>
      </w:r>
      <w:r w:rsidR="00B7164A" w:rsidRPr="0050739A">
        <w:rPr>
          <w:rFonts w:ascii="Angsana New" w:hAnsi="Angsana New"/>
          <w:sz w:val="26"/>
          <w:szCs w:val="26"/>
          <w:cs/>
        </w:rPr>
        <w:t xml:space="preserve"> </w:t>
      </w:r>
      <w:r w:rsidR="00B7164A" w:rsidRPr="0050739A">
        <w:rPr>
          <w:rFonts w:ascii="Angsana New" w:hAnsi="Angsana New"/>
          <w:sz w:val="26"/>
          <w:szCs w:val="26"/>
        </w:rPr>
        <w:t>256</w:t>
      </w:r>
      <w:r w:rsidR="00896C76" w:rsidRPr="0050739A">
        <w:rPr>
          <w:rFonts w:ascii="Angsana New" w:hAnsi="Angsana New"/>
          <w:sz w:val="26"/>
          <w:szCs w:val="26"/>
        </w:rPr>
        <w:t xml:space="preserve">8 </w:t>
      </w:r>
      <w:r w:rsidR="00662872" w:rsidRPr="0050739A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415252" w:rsidRPr="0050739A">
        <w:rPr>
          <w:rFonts w:ascii="Angsana New" w:hAnsi="Angsana New"/>
          <w:sz w:val="26"/>
          <w:szCs w:val="26"/>
        </w:rPr>
        <w:t>256</w:t>
      </w:r>
      <w:r w:rsidR="00896C76" w:rsidRPr="0050739A">
        <w:rPr>
          <w:rFonts w:ascii="Angsana New" w:hAnsi="Angsana New"/>
          <w:sz w:val="26"/>
          <w:szCs w:val="26"/>
        </w:rPr>
        <w:t>7</w:t>
      </w:r>
      <w:r w:rsidR="001F38C6" w:rsidRPr="0050739A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50739A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30"/>
        <w:gridCol w:w="270"/>
        <w:gridCol w:w="270"/>
        <w:gridCol w:w="266"/>
        <w:gridCol w:w="236"/>
        <w:gridCol w:w="1204"/>
        <w:gridCol w:w="270"/>
        <w:gridCol w:w="1264"/>
      </w:tblGrid>
      <w:tr w:rsidR="00051B60" w:rsidRPr="0050739A" w14:paraId="0B10C35B" w14:textId="77777777" w:rsidTr="00193B04">
        <w:tc>
          <w:tcPr>
            <w:tcW w:w="6030" w:type="dxa"/>
          </w:tcPr>
          <w:p w14:paraId="565089B6" w14:textId="77777777" w:rsidR="00051B60" w:rsidRPr="0050739A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3"/>
            <w:tcBorders>
              <w:top w:val="nil"/>
              <w:left w:val="nil"/>
              <w:right w:val="nil"/>
            </w:tcBorders>
          </w:tcPr>
          <w:p w14:paraId="6ABFFF2E" w14:textId="104DD4A2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2AD6F69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7F7F8" w14:textId="337B1320" w:rsidR="00051B60" w:rsidRPr="0050739A" w:rsidRDefault="00896C76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51B60" w:rsidRPr="0050739A" w14:paraId="37DDB1B3" w14:textId="77777777" w:rsidTr="00193B04">
        <w:tc>
          <w:tcPr>
            <w:tcW w:w="6030" w:type="dxa"/>
          </w:tcPr>
          <w:p w14:paraId="1D2340DE" w14:textId="77777777" w:rsidR="00051B60" w:rsidRPr="0050739A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C5113" w14:textId="0340684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F2A3A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A43FBAB" w14:textId="14E304A0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1A87B2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47076" w14:textId="5C653A06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256</w:t>
            </w:r>
            <w:r w:rsidR="00BD1C3A" w:rsidRPr="0050739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9EB2C91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99E60" w14:textId="69EAC988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256</w:t>
            </w:r>
            <w:r w:rsidR="00BD1C3A" w:rsidRPr="0050739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51B60" w:rsidRPr="0050739A" w14:paraId="26D4A195" w14:textId="77777777" w:rsidTr="00193B04">
        <w:tc>
          <w:tcPr>
            <w:tcW w:w="6030" w:type="dxa"/>
          </w:tcPr>
          <w:p w14:paraId="4EF6FE5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489038F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75A739E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7412592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F3F8F2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67C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752879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6D52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D1C3A" w:rsidRPr="0050739A" w14:paraId="4FB5AFD1" w14:textId="77777777" w:rsidTr="00193B04">
        <w:tc>
          <w:tcPr>
            <w:tcW w:w="6030" w:type="dxa"/>
            <w:hideMark/>
          </w:tcPr>
          <w:p w14:paraId="46478CD9" w14:textId="77777777" w:rsidR="00BD1C3A" w:rsidRPr="0050739A" w:rsidRDefault="00BD1C3A" w:rsidP="00BD1C3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270" w:type="dxa"/>
            <w:shd w:val="clear" w:color="auto" w:fill="auto"/>
          </w:tcPr>
          <w:p w14:paraId="41F331C1" w14:textId="58ED0CE9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C8998C" w14:textId="77777777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0FB760EF" w14:textId="64352352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0E78D6" w14:textId="77777777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B3E4C36" w14:textId="5A16EFE4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  <w:shd w:val="clear" w:color="auto" w:fill="auto"/>
          </w:tcPr>
          <w:p w14:paraId="6FFE7C5F" w14:textId="77777777" w:rsidR="00BD1C3A" w:rsidRPr="0050739A" w:rsidRDefault="00BD1C3A" w:rsidP="00BD1C3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0F630AA" w14:textId="3FB1164E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50739A" w:rsidRPr="0050739A" w14:paraId="6AD5542A" w14:textId="77777777" w:rsidTr="00193B04">
        <w:tc>
          <w:tcPr>
            <w:tcW w:w="6030" w:type="dxa"/>
          </w:tcPr>
          <w:p w14:paraId="2BBEF5F8" w14:textId="1A6140E6" w:rsidR="0050739A" w:rsidRPr="0050739A" w:rsidRDefault="00193B04" w:rsidP="0050739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ผลกระทบจากการถือเสมือนว่ามีการใช้สิทธิของใบสำคัญแสดงสิทธิซื้อหุ้นสามัญ</w:t>
            </w:r>
          </w:p>
        </w:tc>
        <w:tc>
          <w:tcPr>
            <w:tcW w:w="270" w:type="dxa"/>
            <w:shd w:val="clear" w:color="auto" w:fill="auto"/>
          </w:tcPr>
          <w:p w14:paraId="57EF07B4" w14:textId="19152B6E" w:rsidR="0050739A" w:rsidRPr="0050739A" w:rsidRDefault="0050739A" w:rsidP="0050739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0771B7" w14:textId="77777777" w:rsidR="0050739A" w:rsidRPr="0050739A" w:rsidRDefault="0050739A" w:rsidP="00507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20A22D7C" w14:textId="6598FFA4" w:rsidR="0050739A" w:rsidRPr="0050739A" w:rsidRDefault="0050739A" w:rsidP="0050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B7A3C6" w14:textId="77777777" w:rsidR="0050739A" w:rsidRPr="0050739A" w:rsidRDefault="0050739A" w:rsidP="00507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8129F7A" w14:textId="6F042265" w:rsidR="0050739A" w:rsidRPr="0050739A" w:rsidRDefault="0050739A" w:rsidP="0050739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7CB5CE" w14:textId="77777777" w:rsidR="0050739A" w:rsidRPr="0050739A" w:rsidRDefault="0050739A" w:rsidP="0050739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457794D" w14:textId="550300EE" w:rsidR="0050739A" w:rsidRPr="0050739A" w:rsidRDefault="0050739A" w:rsidP="0050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7,038</w:t>
            </w:r>
          </w:p>
        </w:tc>
      </w:tr>
      <w:tr w:rsidR="00BD1C3A" w:rsidRPr="004B53BF" w14:paraId="12BAACD7" w14:textId="77777777" w:rsidTr="00193B04">
        <w:tc>
          <w:tcPr>
            <w:tcW w:w="6030" w:type="dxa"/>
            <w:hideMark/>
          </w:tcPr>
          <w:p w14:paraId="150ABD41" w14:textId="77777777" w:rsidR="00BD1C3A" w:rsidRPr="0050739A" w:rsidRDefault="00BD1C3A" w:rsidP="00BD1C3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0B32F7" w14:textId="5C2FCAD7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AF0B17" w14:textId="77777777" w:rsidR="00BD1C3A" w:rsidRPr="0050739A" w:rsidRDefault="00BD1C3A" w:rsidP="00BD1C3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64957A3" w14:textId="39942446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6B3B95F" w14:textId="77777777" w:rsidR="00BD1C3A" w:rsidRPr="0050739A" w:rsidRDefault="00BD1C3A" w:rsidP="00BD1C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DB2AFC" w14:textId="370ADB0C" w:rsidR="00BD1C3A" w:rsidRPr="0050739A" w:rsidRDefault="00C54D6B" w:rsidP="00BD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  <w:shd w:val="clear" w:color="auto" w:fill="auto"/>
          </w:tcPr>
          <w:p w14:paraId="7E0CC53C" w14:textId="77777777" w:rsidR="00BD1C3A" w:rsidRPr="0050739A" w:rsidRDefault="00BD1C3A" w:rsidP="00BD1C3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AF777C5" w14:textId="6C6248F9" w:rsidR="00BD1C3A" w:rsidRPr="0075230D" w:rsidRDefault="00BD1C3A" w:rsidP="00BD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170,217</w:t>
            </w:r>
          </w:p>
        </w:tc>
      </w:tr>
    </w:tbl>
    <w:p w14:paraId="0DFB90EE" w14:textId="77777777" w:rsidR="00051B60" w:rsidRDefault="00051B60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p w14:paraId="38D18A90" w14:textId="1876C253" w:rsidR="00896C76" w:rsidRPr="0079184B" w:rsidRDefault="0079184B" w:rsidP="0079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9184B">
        <w:rPr>
          <w:rFonts w:ascii="Angsana New" w:hAnsi="Angsana New" w:hint="cs"/>
          <w:sz w:val="26"/>
          <w:szCs w:val="26"/>
          <w:cs/>
        </w:rPr>
        <w:t>บริษัทไม่แสดงผลกระทบ</w:t>
      </w:r>
      <w:r w:rsidR="00677E0A">
        <w:rPr>
          <w:rFonts w:ascii="Angsana New" w:hAnsi="Angsana New" w:hint="cs"/>
          <w:sz w:val="26"/>
          <w:szCs w:val="26"/>
          <w:cs/>
        </w:rPr>
        <w:t>จาก</w:t>
      </w:r>
      <w:r w:rsidRPr="0079184B">
        <w:rPr>
          <w:rFonts w:ascii="Angsana New" w:hAnsi="Angsana New" w:hint="cs"/>
          <w:sz w:val="26"/>
          <w:szCs w:val="26"/>
          <w:cs/>
        </w:rPr>
        <w:t xml:space="preserve">การถือเสมือนว่ามีการใช้สิทธิของใบสำคัญแสดงสิทธิซื้อหุ้นสามัญสำหรับงวดสามเดือนสิ้นสุดวันที่ </w:t>
      </w:r>
      <w:r w:rsidRPr="0079184B">
        <w:rPr>
          <w:rFonts w:ascii="Angsana New" w:hAnsi="Angsana New"/>
          <w:sz w:val="26"/>
          <w:szCs w:val="26"/>
        </w:rPr>
        <w:t xml:space="preserve">31 </w:t>
      </w:r>
      <w:r w:rsidRPr="0079184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79184B">
        <w:rPr>
          <w:rFonts w:ascii="Angsana New" w:hAnsi="Angsana New"/>
          <w:sz w:val="26"/>
          <w:szCs w:val="26"/>
        </w:rPr>
        <w:t xml:space="preserve">2568 </w:t>
      </w:r>
      <w:r w:rsidRPr="0079184B">
        <w:rPr>
          <w:rFonts w:ascii="Angsana New" w:hAnsi="Angsana New" w:hint="cs"/>
          <w:sz w:val="26"/>
          <w:szCs w:val="26"/>
          <w:cs/>
        </w:rPr>
        <w:t>เนื่องจากราคาตลาดของหุ้นต่ำกว่าราคาใช้สิทธิ</w:t>
      </w:r>
      <w:r w:rsidR="00896C76" w:rsidRPr="0079184B">
        <w:rPr>
          <w:rFonts w:ascii="Angsana New" w:hAnsi="Angsana New"/>
          <w:sz w:val="26"/>
          <w:szCs w:val="26"/>
        </w:rPr>
        <w:br w:type="page"/>
      </w:r>
    </w:p>
    <w:p w14:paraId="5B64F5B7" w14:textId="239F2194" w:rsidR="00372855" w:rsidRPr="004B53BF" w:rsidRDefault="00BD1C3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05194">
        <w:rPr>
          <w:rFonts w:ascii="Angsana New" w:hAnsi="Angsana New"/>
          <w:b/>
          <w:bCs/>
          <w:sz w:val="26"/>
          <w:szCs w:val="26"/>
        </w:rPr>
        <w:t>8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C4B6B4B" w14:textId="35870208" w:rsidR="00493C4A" w:rsidRPr="008906D8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9B049F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9B049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มีนาคม</w:t>
      </w:r>
      <w:r w:rsidR="00B7164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B049F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บริษัทมีรายได้จากลูกค้า</w:t>
      </w:r>
      <w:r w:rsidR="007D7397" w:rsidRPr="008906D8">
        <w:rPr>
          <w:rFonts w:ascii="Angsana New" w:hAnsi="Angsana New"/>
          <w:sz w:val="26"/>
          <w:szCs w:val="26"/>
        </w:rPr>
        <w:t xml:space="preserve"> </w:t>
      </w:r>
      <w:r w:rsidR="00C54D6B">
        <w:rPr>
          <w:rFonts w:ascii="Angsana New" w:hAnsi="Angsana New"/>
          <w:sz w:val="26"/>
          <w:szCs w:val="26"/>
        </w:rPr>
        <w:t>3</w:t>
      </w:r>
      <w:r w:rsidR="00C4342D" w:rsidRPr="008906D8">
        <w:rPr>
          <w:rFonts w:ascii="Angsana New" w:hAnsi="Angsana New"/>
          <w:sz w:val="26"/>
          <w:szCs w:val="26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</w:t>
      </w:r>
      <w:r w:rsidRPr="00D714D7">
        <w:rPr>
          <w:rFonts w:ascii="Angsana New" w:hAnsi="Angsana New"/>
          <w:sz w:val="26"/>
          <w:szCs w:val="26"/>
          <w:cs/>
        </w:rPr>
        <w:t>รวม</w:t>
      </w:r>
      <w:r w:rsidR="00816187" w:rsidRPr="00D714D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8F3444" w:rsidRPr="00D714D7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C54D6B" w:rsidRPr="00D714D7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8F3444" w:rsidRPr="00D714D7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C54D6B" w:rsidRPr="00D714D7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9B049F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9B049F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9B049F">
        <w:rPr>
          <w:rFonts w:ascii="Angsana New" w:hAnsi="Angsana New"/>
          <w:sz w:val="26"/>
          <w:szCs w:val="26"/>
        </w:rPr>
        <w:t>4</w:t>
      </w:r>
      <w:r w:rsidR="00C54D6B">
        <w:rPr>
          <w:rFonts w:ascii="Angsana New" w:hAnsi="Angsana New"/>
          <w:sz w:val="26"/>
          <w:szCs w:val="26"/>
        </w:rPr>
        <w:t>5</w:t>
      </w:r>
      <w:r w:rsidR="00051B60" w:rsidRPr="008906D8">
        <w:rPr>
          <w:rFonts w:ascii="Angsana New" w:hAnsi="Angsana New"/>
          <w:sz w:val="26"/>
          <w:szCs w:val="26"/>
        </w:rPr>
        <w:t>.</w:t>
      </w:r>
      <w:r w:rsidR="00C54D6B">
        <w:rPr>
          <w:rFonts w:ascii="Angsana New" w:hAnsi="Angsana New"/>
          <w:sz w:val="26"/>
          <w:szCs w:val="26"/>
        </w:rPr>
        <w:t>6</w:t>
      </w:r>
      <w:r w:rsidR="00415252" w:rsidRPr="008906D8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579ECBFD" w14:textId="77777777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445FD24" w14:textId="420C2002" w:rsidR="00BB60D5" w:rsidRPr="004B53BF" w:rsidRDefault="00A0519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19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5276094D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9B049F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9B049F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8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7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35586611" w:rsidR="004167F6" w:rsidRPr="00C54D6B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C54D6B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03665" w:rsidRPr="00C54D6B">
        <w:rPr>
          <w:rFonts w:ascii="Angsana New" w:hAnsi="Angsana New" w:hint="cs"/>
          <w:sz w:val="26"/>
          <w:szCs w:val="26"/>
        </w:rPr>
        <w:t xml:space="preserve"> </w:t>
      </w:r>
      <w:r w:rsidR="00CD4740" w:rsidRPr="00C54D6B">
        <w:rPr>
          <w:rFonts w:ascii="Angsana New" w:hAnsi="Angsana New"/>
          <w:snapToGrid w:val="0"/>
          <w:sz w:val="26"/>
          <w:szCs w:val="26"/>
          <w:lang w:eastAsia="th-TH"/>
        </w:rPr>
        <w:t>72</w:t>
      </w:r>
      <w:r w:rsidR="008F3444" w:rsidRPr="00C54D6B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CD4740" w:rsidRPr="00C54D6B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F50B93" w:rsidRPr="00C54D6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C54D6B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3033DF" w:rsidRPr="00C54D6B">
        <w:rPr>
          <w:rFonts w:ascii="Angsana New" w:hAnsi="Angsana New"/>
          <w:sz w:val="26"/>
          <w:szCs w:val="26"/>
        </w:rPr>
        <w:t>5</w:t>
      </w:r>
      <w:r w:rsidR="009B049F" w:rsidRPr="00C54D6B">
        <w:rPr>
          <w:rFonts w:ascii="Angsana New" w:hAnsi="Angsana New"/>
          <w:sz w:val="26"/>
          <w:szCs w:val="26"/>
        </w:rPr>
        <w:t>2</w:t>
      </w:r>
      <w:r w:rsidR="001601B3" w:rsidRPr="00C54D6B">
        <w:rPr>
          <w:rFonts w:ascii="Angsana New" w:hAnsi="Angsana New" w:hint="cs"/>
          <w:sz w:val="26"/>
          <w:szCs w:val="26"/>
        </w:rPr>
        <w:t>.</w:t>
      </w:r>
      <w:r w:rsidR="009B049F" w:rsidRPr="00C54D6B">
        <w:rPr>
          <w:rFonts w:ascii="Angsana New" w:hAnsi="Angsana New"/>
          <w:sz w:val="26"/>
          <w:szCs w:val="26"/>
        </w:rPr>
        <w:t>4</w:t>
      </w:r>
      <w:r w:rsidR="001601B3" w:rsidRPr="00C54D6B">
        <w:rPr>
          <w:rFonts w:ascii="Angsana New" w:hAnsi="Angsana New" w:hint="cs"/>
          <w:sz w:val="26"/>
          <w:szCs w:val="26"/>
        </w:rPr>
        <w:t xml:space="preserve"> </w:t>
      </w:r>
      <w:r w:rsidR="006B3226" w:rsidRPr="00C54D6B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C54D6B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C54D6B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C54D6B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C54D6B">
        <w:rPr>
          <w:rFonts w:ascii="Angsana New" w:hAnsi="Angsana New" w:hint="cs"/>
          <w:sz w:val="26"/>
          <w:szCs w:val="26"/>
        </w:rPr>
        <w:t>1</w:t>
      </w:r>
      <w:r w:rsidR="00A05194" w:rsidRPr="00C54D6B">
        <w:rPr>
          <w:rFonts w:ascii="Angsana New" w:hAnsi="Angsana New"/>
          <w:sz w:val="26"/>
          <w:szCs w:val="26"/>
        </w:rPr>
        <w:t>1</w:t>
      </w:r>
    </w:p>
    <w:p w14:paraId="2EE8655B" w14:textId="77777777" w:rsidR="006D7426" w:rsidRPr="00C54D6B" w:rsidRDefault="006D7426" w:rsidP="004B5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5D6008A" w14:textId="7BFFCD97" w:rsidR="0029045B" w:rsidRPr="00C54D6B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8" w:name="_Hlk39477489"/>
      <w:r w:rsidRPr="00C54D6B">
        <w:rPr>
          <w:rFonts w:ascii="Angsana New" w:hAnsi="Angsana New" w:hint="cs"/>
          <w:sz w:val="26"/>
          <w:szCs w:val="26"/>
          <w:cs/>
        </w:rPr>
        <w:t>ข)</w:t>
      </w:r>
      <w:r w:rsidRPr="00C54D6B">
        <w:rPr>
          <w:rFonts w:ascii="Angsana New" w:hAnsi="Angsana New" w:hint="cs"/>
          <w:sz w:val="26"/>
          <w:szCs w:val="26"/>
          <w:cs/>
        </w:rPr>
        <w:tab/>
      </w:r>
      <w:r w:rsidR="006D7426" w:rsidRPr="00C54D6B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C54D6B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F654F7" w:rsidRPr="00C54D6B">
        <w:rPr>
          <w:rFonts w:ascii="Angsana New" w:hAnsi="Angsana New" w:hint="cs"/>
          <w:sz w:val="26"/>
          <w:szCs w:val="26"/>
          <w:cs/>
        </w:rPr>
        <w:t>และสินทรัพย์ไม่มีตัวตน</w:t>
      </w:r>
      <w:r w:rsidR="00964EBF" w:rsidRPr="00C54D6B">
        <w:rPr>
          <w:rFonts w:ascii="Angsana New" w:hAnsi="Angsana New" w:hint="cs"/>
          <w:sz w:val="26"/>
          <w:szCs w:val="26"/>
          <w:cs/>
        </w:rPr>
        <w:t>จำนวนเงิน</w:t>
      </w:r>
      <w:r w:rsidR="00F654F7" w:rsidRPr="00C54D6B">
        <w:rPr>
          <w:rFonts w:ascii="Angsana New" w:hAnsi="Angsana New" w:hint="cs"/>
          <w:sz w:val="26"/>
          <w:szCs w:val="26"/>
          <w:cs/>
        </w:rPr>
        <w:t>รวม</w:t>
      </w:r>
      <w:r w:rsidR="009372E1" w:rsidRPr="00C54D6B">
        <w:rPr>
          <w:rFonts w:ascii="Angsana New" w:hAnsi="Angsana New" w:hint="cs"/>
          <w:sz w:val="26"/>
          <w:szCs w:val="26"/>
        </w:rPr>
        <w:t xml:space="preserve"> </w:t>
      </w:r>
      <w:r w:rsidR="00C54D6B" w:rsidRPr="00C54D6B">
        <w:rPr>
          <w:rFonts w:ascii="Angsana New" w:hAnsi="Angsana New"/>
          <w:snapToGrid w:val="0"/>
          <w:sz w:val="26"/>
          <w:szCs w:val="26"/>
          <w:lang w:eastAsia="th-TH"/>
        </w:rPr>
        <w:t>61</w:t>
      </w:r>
      <w:r w:rsidR="00F40B1C" w:rsidRPr="00C54D6B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8024BC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CE3F92" w:rsidRPr="00C54D6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C54D6B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C54D6B">
        <w:rPr>
          <w:rFonts w:ascii="Angsana New" w:hAnsi="Angsana New" w:hint="cs"/>
          <w:sz w:val="26"/>
          <w:szCs w:val="26"/>
          <w:cs/>
        </w:rPr>
        <w:t xml:space="preserve">และ </w:t>
      </w:r>
      <w:r w:rsidR="009B049F" w:rsidRPr="00C54D6B">
        <w:rPr>
          <w:rFonts w:ascii="Angsana New" w:hAnsi="Angsana New"/>
          <w:sz w:val="26"/>
          <w:szCs w:val="26"/>
        </w:rPr>
        <w:t>74</w:t>
      </w:r>
      <w:r w:rsidR="001601B3" w:rsidRPr="00C54D6B">
        <w:rPr>
          <w:rFonts w:ascii="Angsana New" w:hAnsi="Angsana New" w:hint="cs"/>
          <w:sz w:val="26"/>
          <w:szCs w:val="26"/>
        </w:rPr>
        <w:t>.</w:t>
      </w:r>
      <w:r w:rsidR="009B049F" w:rsidRPr="00C54D6B">
        <w:rPr>
          <w:rFonts w:ascii="Angsana New" w:hAnsi="Angsana New"/>
          <w:sz w:val="26"/>
          <w:szCs w:val="26"/>
        </w:rPr>
        <w:t>6</w:t>
      </w:r>
      <w:r w:rsidR="00C774BD" w:rsidRPr="00C54D6B">
        <w:rPr>
          <w:rFonts w:ascii="Angsana New" w:hAnsi="Angsana New" w:hint="cs"/>
          <w:sz w:val="26"/>
          <w:szCs w:val="26"/>
        </w:rPr>
        <w:t xml:space="preserve"> </w:t>
      </w:r>
      <w:r w:rsidR="00964EBF" w:rsidRPr="00C54D6B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C54D6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C54D6B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C54D6B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03CB586" w14:textId="6772F3AF" w:rsidR="003E6889" w:rsidRPr="00C54D6B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54D6B">
        <w:rPr>
          <w:rFonts w:ascii="Angsana New" w:hAnsi="Angsana New" w:hint="cs"/>
          <w:sz w:val="26"/>
          <w:szCs w:val="26"/>
          <w:cs/>
        </w:rPr>
        <w:t>ค</w:t>
      </w:r>
      <w:r w:rsidRPr="00C54D6B">
        <w:rPr>
          <w:rFonts w:ascii="Angsana New" w:hAnsi="Angsana New"/>
          <w:sz w:val="26"/>
          <w:szCs w:val="26"/>
        </w:rPr>
        <w:t>)</w:t>
      </w:r>
      <w:r w:rsidRPr="00C54D6B">
        <w:rPr>
          <w:rFonts w:ascii="Angsana New" w:hAnsi="Angsana New"/>
          <w:sz w:val="26"/>
          <w:szCs w:val="26"/>
        </w:rPr>
        <w:tab/>
      </w:r>
      <w:r w:rsidRPr="00C54D6B">
        <w:rPr>
          <w:rFonts w:ascii="Angsana New" w:hAnsi="Angsana New"/>
          <w:sz w:val="26"/>
          <w:szCs w:val="26"/>
          <w:cs/>
        </w:rPr>
        <w:t>ภาระผูกพัน</w:t>
      </w:r>
      <w:r w:rsidRPr="00C54D6B">
        <w:rPr>
          <w:rFonts w:ascii="Angsana New" w:hAnsi="Angsana New" w:hint="cs"/>
          <w:sz w:val="26"/>
          <w:szCs w:val="26"/>
          <w:cs/>
        </w:rPr>
        <w:t xml:space="preserve">ตามสัญญาซื้อวัตถุดิบจำนวนเงิน </w:t>
      </w:r>
      <w:r w:rsidR="00C54D6B" w:rsidRPr="00C54D6B">
        <w:rPr>
          <w:rFonts w:ascii="Angsana New" w:hAnsi="Angsana New"/>
          <w:sz w:val="26"/>
          <w:szCs w:val="26"/>
        </w:rPr>
        <w:t>8</w:t>
      </w:r>
      <w:r w:rsidR="003A6DB5" w:rsidRPr="00C54D6B">
        <w:rPr>
          <w:rFonts w:ascii="Angsana New" w:hAnsi="Angsana New"/>
          <w:sz w:val="26"/>
          <w:szCs w:val="26"/>
        </w:rPr>
        <w:t>.</w:t>
      </w:r>
      <w:r w:rsidR="00C54D6B" w:rsidRPr="00C54D6B">
        <w:rPr>
          <w:rFonts w:ascii="Angsana New" w:hAnsi="Angsana New"/>
          <w:sz w:val="26"/>
          <w:szCs w:val="26"/>
        </w:rPr>
        <w:t>2</w:t>
      </w:r>
      <w:r w:rsidRPr="00C54D6B">
        <w:rPr>
          <w:rFonts w:ascii="Angsana New" w:hAnsi="Angsana New" w:hint="cs"/>
          <w:sz w:val="26"/>
          <w:szCs w:val="26"/>
        </w:rPr>
        <w:t xml:space="preserve"> </w:t>
      </w:r>
      <w:r w:rsidRPr="00C54D6B">
        <w:rPr>
          <w:rFonts w:ascii="Angsana New" w:hAnsi="Angsana New" w:hint="cs"/>
          <w:sz w:val="26"/>
          <w:szCs w:val="26"/>
          <w:cs/>
        </w:rPr>
        <w:t>ล้านบาท</w:t>
      </w:r>
      <w:r w:rsidR="00A930B5" w:rsidRPr="00C54D6B">
        <w:rPr>
          <w:rFonts w:ascii="Angsana New" w:hAnsi="Angsana New"/>
          <w:sz w:val="26"/>
          <w:szCs w:val="26"/>
        </w:rPr>
        <w:t xml:space="preserve"> </w:t>
      </w:r>
      <w:r w:rsidR="007A02D5" w:rsidRPr="00C54D6B">
        <w:rPr>
          <w:rFonts w:ascii="Angsana New" w:hAnsi="Angsana New" w:hint="cs"/>
          <w:sz w:val="26"/>
          <w:szCs w:val="26"/>
          <w:cs/>
        </w:rPr>
        <w:t xml:space="preserve">และ </w:t>
      </w:r>
      <w:r w:rsidR="003033DF" w:rsidRPr="00C54D6B">
        <w:rPr>
          <w:rFonts w:ascii="Angsana New" w:hAnsi="Angsana New"/>
          <w:sz w:val="26"/>
          <w:szCs w:val="26"/>
        </w:rPr>
        <w:t>1</w:t>
      </w:r>
      <w:r w:rsidR="007D7397" w:rsidRPr="00C54D6B">
        <w:rPr>
          <w:rFonts w:ascii="Angsana New" w:hAnsi="Angsana New"/>
          <w:sz w:val="26"/>
          <w:szCs w:val="26"/>
        </w:rPr>
        <w:t>.</w:t>
      </w:r>
      <w:r w:rsidR="009B049F" w:rsidRPr="00C54D6B">
        <w:rPr>
          <w:rFonts w:ascii="Angsana New" w:hAnsi="Angsana New"/>
          <w:sz w:val="26"/>
          <w:szCs w:val="26"/>
        </w:rPr>
        <w:t>2</w:t>
      </w:r>
      <w:r w:rsidR="007A02D5" w:rsidRPr="00C54D6B">
        <w:rPr>
          <w:rFonts w:ascii="Angsana New" w:hAnsi="Angsana New"/>
          <w:sz w:val="26"/>
          <w:szCs w:val="26"/>
        </w:rPr>
        <w:t xml:space="preserve"> </w:t>
      </w:r>
      <w:r w:rsidR="007A02D5" w:rsidRPr="00C54D6B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C54D6B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78D8788" w14:textId="77777777" w:rsidR="00DA0162" w:rsidRPr="00C54D6B" w:rsidRDefault="00DA016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57C8F6E" w14:textId="10497CD7" w:rsidR="00DA0162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54D6B">
        <w:rPr>
          <w:rFonts w:ascii="Angsana New" w:hAnsi="Angsana New" w:hint="cs"/>
          <w:sz w:val="26"/>
          <w:szCs w:val="26"/>
          <w:cs/>
        </w:rPr>
        <w:t>ง</w:t>
      </w:r>
      <w:r w:rsidRPr="00C54D6B">
        <w:rPr>
          <w:rFonts w:ascii="Angsana New" w:hAnsi="Angsana New"/>
          <w:sz w:val="26"/>
          <w:szCs w:val="26"/>
        </w:rPr>
        <w:t xml:space="preserve">)         </w:t>
      </w:r>
      <w:r w:rsidRPr="00C54D6B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สัญญาซื้อขายเงินตราต่างประเทศล่วงหน้ากับสถาบันการเงินในประเทศเพื</w:t>
      </w:r>
      <w:r w:rsidRPr="00C54D6B">
        <w:rPr>
          <w:rFonts w:ascii="Angsana New" w:hAnsi="Angsana New" w:hint="cs"/>
          <w:sz w:val="26"/>
          <w:szCs w:val="26"/>
          <w:cs/>
        </w:rPr>
        <w:t>่</w:t>
      </w:r>
      <w:r w:rsidRPr="00C54D6B">
        <w:rPr>
          <w:rFonts w:ascii="Angsana New" w:hAnsi="Angsana New"/>
          <w:sz w:val="26"/>
          <w:szCs w:val="26"/>
          <w:cs/>
        </w:rPr>
        <w:t>อคุ้มครอง</w:t>
      </w:r>
      <w:r w:rsidRPr="00C54D6B">
        <w:rPr>
          <w:rFonts w:ascii="Angsana New" w:hAnsi="Angsana New" w:hint="cs"/>
          <w:sz w:val="26"/>
          <w:szCs w:val="26"/>
          <w:cs/>
        </w:rPr>
        <w:t>เจ้า</w:t>
      </w:r>
      <w:r w:rsidRPr="00C54D6B">
        <w:rPr>
          <w:rFonts w:ascii="Angsana New" w:hAnsi="Angsana New"/>
          <w:sz w:val="26"/>
          <w:szCs w:val="26"/>
          <w:cs/>
        </w:rPr>
        <w:t>หนี</w:t>
      </w:r>
      <w:r w:rsidRPr="00C54D6B">
        <w:rPr>
          <w:rFonts w:ascii="Angsana New" w:hAnsi="Angsana New" w:hint="cs"/>
          <w:sz w:val="26"/>
          <w:szCs w:val="26"/>
          <w:cs/>
        </w:rPr>
        <w:t>้</w:t>
      </w:r>
      <w:r w:rsidRPr="00C54D6B">
        <w:rPr>
          <w:rFonts w:ascii="Angsana New" w:hAnsi="Angsana New"/>
          <w:sz w:val="26"/>
          <w:szCs w:val="26"/>
          <w:cs/>
        </w:rPr>
        <w:t>ท</w:t>
      </w:r>
      <w:r w:rsidRPr="00C54D6B">
        <w:rPr>
          <w:rFonts w:ascii="Angsana New" w:hAnsi="Angsana New" w:hint="cs"/>
          <w:sz w:val="26"/>
          <w:szCs w:val="26"/>
          <w:cs/>
        </w:rPr>
        <w:t>ี่</w:t>
      </w:r>
      <w:r w:rsidRPr="00C54D6B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 w:rsidRPr="00C54D6B">
        <w:rPr>
          <w:rFonts w:ascii="Angsana New" w:hAnsi="Angsana New"/>
          <w:sz w:val="26"/>
          <w:szCs w:val="26"/>
        </w:rPr>
        <w:t xml:space="preserve">                 </w:t>
      </w:r>
      <w:r w:rsidRPr="00C54D6B">
        <w:rPr>
          <w:rFonts w:ascii="Angsana New" w:hAnsi="Angsana New"/>
          <w:sz w:val="26"/>
          <w:szCs w:val="26"/>
          <w:cs/>
        </w:rPr>
        <w:t>ซื้อสิน</w:t>
      </w:r>
      <w:r w:rsidRPr="00C54D6B">
        <w:rPr>
          <w:rFonts w:ascii="Angsana New" w:hAnsi="Angsana New" w:hint="cs"/>
          <w:sz w:val="26"/>
          <w:szCs w:val="26"/>
          <w:cs/>
        </w:rPr>
        <w:t xml:space="preserve">ทรัพย์ถาวร </w:t>
      </w:r>
      <w:r w:rsidRPr="00C54D6B">
        <w:rPr>
          <w:rFonts w:ascii="Angsana New" w:hAnsi="Angsana New"/>
          <w:sz w:val="26"/>
          <w:szCs w:val="26"/>
        </w:rPr>
        <w:t>0.</w:t>
      </w:r>
      <w:r w:rsidR="009B049F" w:rsidRPr="00C54D6B">
        <w:rPr>
          <w:rFonts w:ascii="Angsana New" w:hAnsi="Angsana New"/>
          <w:sz w:val="26"/>
          <w:szCs w:val="26"/>
        </w:rPr>
        <w:t>6</w:t>
      </w:r>
      <w:r w:rsidRPr="00C54D6B">
        <w:rPr>
          <w:rFonts w:ascii="Angsana New" w:hAnsi="Angsana New"/>
          <w:sz w:val="26"/>
          <w:szCs w:val="26"/>
        </w:rPr>
        <w:t xml:space="preserve"> </w:t>
      </w:r>
      <w:r w:rsidRPr="00C54D6B">
        <w:rPr>
          <w:rFonts w:ascii="Angsana New" w:hAnsi="Angsana New"/>
          <w:sz w:val="26"/>
          <w:szCs w:val="26"/>
          <w:cs/>
        </w:rPr>
        <w:t>ล้าน</w:t>
      </w:r>
      <w:r w:rsidRPr="00C54D6B">
        <w:rPr>
          <w:rFonts w:ascii="Angsana New" w:hAnsi="Angsana New" w:hint="cs"/>
          <w:sz w:val="26"/>
          <w:szCs w:val="26"/>
          <w:cs/>
        </w:rPr>
        <w:t xml:space="preserve">ยูโร </w:t>
      </w:r>
      <w:r w:rsidRPr="00C54D6B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Pr="00C54D6B">
        <w:rPr>
          <w:rFonts w:ascii="Angsana New" w:hAnsi="Angsana New"/>
          <w:sz w:val="26"/>
          <w:szCs w:val="26"/>
        </w:rPr>
        <w:t xml:space="preserve"> </w:t>
      </w:r>
      <w:r w:rsidR="009B049F" w:rsidRPr="00C54D6B">
        <w:rPr>
          <w:rFonts w:ascii="Angsana New" w:hAnsi="Angsana New"/>
          <w:sz w:val="26"/>
          <w:szCs w:val="26"/>
        </w:rPr>
        <w:t>21</w:t>
      </w:r>
      <w:r w:rsidRPr="00C54D6B">
        <w:rPr>
          <w:rFonts w:ascii="Angsana New" w:hAnsi="Angsana New" w:hint="cs"/>
          <w:sz w:val="26"/>
          <w:szCs w:val="26"/>
          <w:cs/>
        </w:rPr>
        <w:t>.</w:t>
      </w:r>
      <w:r w:rsidR="009B049F" w:rsidRPr="00C54D6B">
        <w:rPr>
          <w:rFonts w:ascii="Angsana New" w:hAnsi="Angsana New"/>
          <w:sz w:val="26"/>
          <w:szCs w:val="26"/>
        </w:rPr>
        <w:t>5</w:t>
      </w:r>
      <w:r w:rsidRPr="00C54D6B">
        <w:rPr>
          <w:rFonts w:ascii="Angsana New" w:hAnsi="Angsana New"/>
          <w:sz w:val="26"/>
          <w:szCs w:val="26"/>
        </w:rPr>
        <w:t xml:space="preserve"> </w:t>
      </w:r>
      <w:r w:rsidRPr="00C54D6B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Pr="00C54D6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152BC" w:rsidRPr="00C54D6B">
        <w:rPr>
          <w:rFonts w:ascii="Angsana New" w:hAnsi="Angsana New"/>
          <w:sz w:val="26"/>
          <w:szCs w:val="26"/>
        </w:rPr>
        <w:t>(256</w:t>
      </w:r>
      <w:r w:rsidR="00C54D6B" w:rsidRPr="00C54D6B">
        <w:rPr>
          <w:rFonts w:ascii="Angsana New" w:hAnsi="Angsana New"/>
          <w:sz w:val="26"/>
          <w:szCs w:val="26"/>
        </w:rPr>
        <w:t>8</w:t>
      </w:r>
      <w:r w:rsidR="00C152BC" w:rsidRPr="00C54D6B">
        <w:rPr>
          <w:rFonts w:ascii="Angsana New" w:hAnsi="Angsana New"/>
          <w:sz w:val="26"/>
          <w:szCs w:val="26"/>
        </w:rPr>
        <w:t>:</w:t>
      </w:r>
      <w:r w:rsidR="00B373E1">
        <w:rPr>
          <w:rFonts w:ascii="Angsana New" w:hAnsi="Angsana New"/>
          <w:sz w:val="26"/>
          <w:szCs w:val="26"/>
        </w:rPr>
        <w:t xml:space="preserve"> </w:t>
      </w:r>
      <w:r w:rsidR="00C152BC" w:rsidRPr="00C54D6B">
        <w:rPr>
          <w:rFonts w:ascii="Angsana New" w:hAnsi="Angsana New" w:hint="cs"/>
          <w:sz w:val="26"/>
          <w:szCs w:val="26"/>
          <w:cs/>
        </w:rPr>
        <w:t>ไม่มี</w:t>
      </w:r>
      <w:r w:rsidR="00C152BC" w:rsidRPr="00C54D6B">
        <w:rPr>
          <w:rFonts w:ascii="Angsana New" w:hAnsi="Angsana New"/>
          <w:sz w:val="26"/>
          <w:szCs w:val="26"/>
        </w:rPr>
        <w:t>)</w:t>
      </w:r>
    </w:p>
    <w:bookmarkEnd w:id="8"/>
    <w:p w14:paraId="047D15E1" w14:textId="03985F90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7909B285" w14:textId="1413DEEF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A05194">
        <w:rPr>
          <w:rFonts w:ascii="Angsana New" w:hAnsi="Angsana New"/>
          <w:b/>
          <w:bCs/>
          <w:sz w:val="26"/>
          <w:szCs w:val="26"/>
        </w:rPr>
        <w:t>0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41C3A3CB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</w:t>
      </w:r>
      <w:r w:rsidR="002A0113" w:rsidRPr="00300777">
        <w:rPr>
          <w:rFonts w:ascii="Angsana New" w:hAnsi="Angsana New" w:hint="cs"/>
          <w:sz w:val="26"/>
          <w:szCs w:val="26"/>
          <w:cs/>
        </w:rPr>
        <w:t>อนุมัติให้ออกงบการเงิน</w:t>
      </w:r>
      <w:r w:rsidR="00CD658D" w:rsidRPr="0030077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300777">
        <w:rPr>
          <w:rFonts w:ascii="Angsana New" w:hAnsi="Angsana New" w:hint="cs"/>
          <w:sz w:val="26"/>
          <w:szCs w:val="26"/>
          <w:cs/>
        </w:rPr>
        <w:t>นี้</w:t>
      </w:r>
      <w:r w:rsidR="00E92B49" w:rsidRPr="0030077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30077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300777">
        <w:rPr>
          <w:rFonts w:ascii="Angsana New" w:hAnsi="Angsana New" w:hint="cs"/>
          <w:sz w:val="26"/>
          <w:szCs w:val="26"/>
        </w:rPr>
        <w:t xml:space="preserve"> </w:t>
      </w:r>
      <w:r w:rsidR="00627862">
        <w:rPr>
          <w:rFonts w:ascii="Angsana New" w:hAnsi="Angsana New"/>
          <w:sz w:val="26"/>
          <w:szCs w:val="26"/>
        </w:rPr>
        <w:t>8</w:t>
      </w:r>
      <w:r w:rsidR="00CE3F92" w:rsidRPr="00300777">
        <w:rPr>
          <w:rFonts w:ascii="Angsana New" w:hAnsi="Angsana New" w:hint="cs"/>
          <w:sz w:val="26"/>
          <w:szCs w:val="26"/>
        </w:rPr>
        <w:t xml:space="preserve"> </w:t>
      </w:r>
      <w:r w:rsidR="007E4879">
        <w:rPr>
          <w:rFonts w:ascii="Angsana New" w:hAnsi="Angsana New" w:hint="cs"/>
          <w:sz w:val="26"/>
          <w:szCs w:val="26"/>
          <w:cs/>
        </w:rPr>
        <w:t>พฤ</w:t>
      </w:r>
      <w:r w:rsidR="009B049F">
        <w:rPr>
          <w:rFonts w:ascii="Angsana New" w:hAnsi="Angsana New" w:hint="cs"/>
          <w:sz w:val="26"/>
          <w:szCs w:val="26"/>
          <w:cs/>
        </w:rPr>
        <w:t>ษภาคม</w:t>
      </w:r>
      <w:r w:rsidR="00415252" w:rsidRPr="00300777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300777">
        <w:rPr>
          <w:rFonts w:ascii="Angsana New" w:hAnsi="Angsana New" w:hint="cs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8</w:t>
      </w:r>
    </w:p>
    <w:sectPr w:rsidR="00907883" w:rsidRPr="004B53BF" w:rsidSect="00B5517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7B8B" w14:textId="77777777" w:rsidR="00CA6E48" w:rsidRDefault="00CA6E48">
      <w:r>
        <w:separator/>
      </w:r>
    </w:p>
  </w:endnote>
  <w:endnote w:type="continuationSeparator" w:id="0">
    <w:p w14:paraId="5A20E685" w14:textId="77777777" w:rsidR="00CA6E48" w:rsidRDefault="00CA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24CA" w14:textId="77777777" w:rsidR="00CA6E48" w:rsidRDefault="00CA6E48">
      <w:r>
        <w:separator/>
      </w:r>
    </w:p>
  </w:footnote>
  <w:footnote w:type="continuationSeparator" w:id="0">
    <w:p w14:paraId="2EDD08ED" w14:textId="77777777" w:rsidR="00CA6E48" w:rsidRDefault="00CA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30766224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E1EC9">
      <w:rPr>
        <w:rFonts w:ascii="Angsana New" w:hAnsi="Angsana New"/>
        <w:b/>
        <w:bCs/>
        <w:sz w:val="26"/>
        <w:szCs w:val="26"/>
      </w:rPr>
      <w:t>3</w:t>
    </w:r>
    <w:r w:rsidR="00D900F9">
      <w:rPr>
        <w:rFonts w:ascii="Angsana New" w:hAnsi="Angsana New"/>
        <w:b/>
        <w:bCs/>
        <w:sz w:val="26"/>
        <w:szCs w:val="26"/>
      </w:rPr>
      <w:t>1</w:t>
    </w:r>
    <w:r w:rsidR="007E1EC9">
      <w:rPr>
        <w:rFonts w:ascii="Angsana New" w:hAnsi="Angsana New"/>
        <w:b/>
        <w:bCs/>
        <w:sz w:val="26"/>
        <w:szCs w:val="26"/>
      </w:rPr>
      <w:t xml:space="preserve"> </w:t>
    </w:r>
    <w:r w:rsidR="00D900F9">
      <w:rPr>
        <w:rFonts w:ascii="Angsana New" w:hAnsi="Angsana New" w:hint="cs"/>
        <w:b/>
        <w:bCs/>
        <w:sz w:val="26"/>
        <w:szCs w:val="26"/>
        <w:cs/>
      </w:rPr>
      <w:t>มีนาคม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900F9">
      <w:rPr>
        <w:rFonts w:ascii="Angsana New" w:hAnsi="Angsana New"/>
        <w:b/>
        <w:bCs/>
        <w:sz w:val="26"/>
        <w:szCs w:val="26"/>
      </w:rPr>
      <w:t>8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12E0B156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3466C">
      <w:rPr>
        <w:rFonts w:ascii="Angsana New" w:hAnsi="Angsana New"/>
        <w:b/>
        <w:bCs/>
        <w:sz w:val="26"/>
        <w:szCs w:val="26"/>
      </w:rPr>
      <w:t>3</w:t>
    </w:r>
    <w:r w:rsidR="00D900F9">
      <w:rPr>
        <w:rFonts w:ascii="Angsana New" w:hAnsi="Angsana New"/>
        <w:b/>
        <w:bCs/>
        <w:sz w:val="26"/>
        <w:szCs w:val="26"/>
      </w:rPr>
      <w:t>1</w:t>
    </w:r>
    <w:r w:rsidR="0073466C">
      <w:rPr>
        <w:rFonts w:ascii="Angsana New" w:hAnsi="Angsana New"/>
        <w:b/>
        <w:bCs/>
        <w:sz w:val="26"/>
        <w:szCs w:val="26"/>
      </w:rPr>
      <w:t xml:space="preserve"> </w:t>
    </w:r>
    <w:r w:rsidR="00D900F9">
      <w:rPr>
        <w:rFonts w:ascii="Angsana New" w:hAnsi="Angsana New" w:hint="cs"/>
        <w:b/>
        <w:bCs/>
        <w:sz w:val="26"/>
        <w:szCs w:val="26"/>
        <w:cs/>
      </w:rPr>
      <w:t>มีนาคม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900F9">
      <w:rPr>
        <w:rFonts w:ascii="Angsana New" w:hAnsi="Angsana New"/>
        <w:b/>
        <w:bCs/>
        <w:sz w:val="26"/>
        <w:szCs w:val="26"/>
      </w:rPr>
      <w:t>8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450"/>
    <w:rsid w:val="00025614"/>
    <w:rsid w:val="00025662"/>
    <w:rsid w:val="00025AAC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67F"/>
    <w:rsid w:val="00030CFE"/>
    <w:rsid w:val="00031180"/>
    <w:rsid w:val="0003156E"/>
    <w:rsid w:val="0003165E"/>
    <w:rsid w:val="00032224"/>
    <w:rsid w:val="000322E3"/>
    <w:rsid w:val="00032C5C"/>
    <w:rsid w:val="00032D74"/>
    <w:rsid w:val="00033028"/>
    <w:rsid w:val="00033658"/>
    <w:rsid w:val="00033756"/>
    <w:rsid w:val="00033A12"/>
    <w:rsid w:val="00033A3E"/>
    <w:rsid w:val="00033D6C"/>
    <w:rsid w:val="00033EB0"/>
    <w:rsid w:val="00034025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51"/>
    <w:rsid w:val="0003737E"/>
    <w:rsid w:val="00037780"/>
    <w:rsid w:val="000378F1"/>
    <w:rsid w:val="00037EC7"/>
    <w:rsid w:val="0004024F"/>
    <w:rsid w:val="000403EE"/>
    <w:rsid w:val="0004060F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4F24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60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7E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D9E"/>
    <w:rsid w:val="00066E19"/>
    <w:rsid w:val="0006748A"/>
    <w:rsid w:val="0006795D"/>
    <w:rsid w:val="00067CFF"/>
    <w:rsid w:val="00067DD4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739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02B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0D20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5E8F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9C6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F15"/>
    <w:rsid w:val="000D1113"/>
    <w:rsid w:val="000D1379"/>
    <w:rsid w:val="000D1403"/>
    <w:rsid w:val="000D1856"/>
    <w:rsid w:val="000D20AF"/>
    <w:rsid w:val="000D2636"/>
    <w:rsid w:val="000D273A"/>
    <w:rsid w:val="000D2C29"/>
    <w:rsid w:val="000D3775"/>
    <w:rsid w:val="000D38C3"/>
    <w:rsid w:val="000D3B0F"/>
    <w:rsid w:val="000D4283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710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386"/>
    <w:rsid w:val="000F18C4"/>
    <w:rsid w:val="000F1928"/>
    <w:rsid w:val="000F1E57"/>
    <w:rsid w:val="000F1F44"/>
    <w:rsid w:val="000F2304"/>
    <w:rsid w:val="000F26AD"/>
    <w:rsid w:val="000F29FB"/>
    <w:rsid w:val="000F3954"/>
    <w:rsid w:val="000F40B9"/>
    <w:rsid w:val="000F4344"/>
    <w:rsid w:val="000F4985"/>
    <w:rsid w:val="000F4D16"/>
    <w:rsid w:val="000F4E16"/>
    <w:rsid w:val="000F4F77"/>
    <w:rsid w:val="000F59DB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CF6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C1A"/>
    <w:rsid w:val="00113C5D"/>
    <w:rsid w:val="0011427E"/>
    <w:rsid w:val="001142EB"/>
    <w:rsid w:val="001149F1"/>
    <w:rsid w:val="00114BA6"/>
    <w:rsid w:val="00114F19"/>
    <w:rsid w:val="001154BE"/>
    <w:rsid w:val="0011560B"/>
    <w:rsid w:val="00115907"/>
    <w:rsid w:val="00115C71"/>
    <w:rsid w:val="00115EAC"/>
    <w:rsid w:val="001162DE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4"/>
    <w:rsid w:val="00144C85"/>
    <w:rsid w:val="00144C97"/>
    <w:rsid w:val="0014593C"/>
    <w:rsid w:val="00145D46"/>
    <w:rsid w:val="00146590"/>
    <w:rsid w:val="00146978"/>
    <w:rsid w:val="0014711E"/>
    <w:rsid w:val="00147473"/>
    <w:rsid w:val="001476A8"/>
    <w:rsid w:val="001477CA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24C"/>
    <w:rsid w:val="001533BB"/>
    <w:rsid w:val="00153414"/>
    <w:rsid w:val="00153A73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441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596A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44C"/>
    <w:rsid w:val="001837F3"/>
    <w:rsid w:val="00183899"/>
    <w:rsid w:val="00183FA6"/>
    <w:rsid w:val="0018420A"/>
    <w:rsid w:val="00184277"/>
    <w:rsid w:val="00184298"/>
    <w:rsid w:val="00184FE2"/>
    <w:rsid w:val="001850A7"/>
    <w:rsid w:val="0018554B"/>
    <w:rsid w:val="00186357"/>
    <w:rsid w:val="00186596"/>
    <w:rsid w:val="00186A89"/>
    <w:rsid w:val="001879E2"/>
    <w:rsid w:val="00187F56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3B04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6FBE"/>
    <w:rsid w:val="00197552"/>
    <w:rsid w:val="00197A70"/>
    <w:rsid w:val="00197E5A"/>
    <w:rsid w:val="001A0480"/>
    <w:rsid w:val="001A05C7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5AEF"/>
    <w:rsid w:val="001B6116"/>
    <w:rsid w:val="001B6232"/>
    <w:rsid w:val="001B63DD"/>
    <w:rsid w:val="001B6568"/>
    <w:rsid w:val="001B662A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4E8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23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5A"/>
    <w:rsid w:val="001E4A9B"/>
    <w:rsid w:val="001E4C3E"/>
    <w:rsid w:val="001E50AC"/>
    <w:rsid w:val="001E516D"/>
    <w:rsid w:val="001E557A"/>
    <w:rsid w:val="001E59EF"/>
    <w:rsid w:val="001E5B6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9EB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4618"/>
    <w:rsid w:val="002055D1"/>
    <w:rsid w:val="0020594E"/>
    <w:rsid w:val="00205F57"/>
    <w:rsid w:val="00205FA5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19C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42"/>
    <w:rsid w:val="00224272"/>
    <w:rsid w:val="00225727"/>
    <w:rsid w:val="00225F14"/>
    <w:rsid w:val="00225FCA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284"/>
    <w:rsid w:val="00234583"/>
    <w:rsid w:val="0023465E"/>
    <w:rsid w:val="002349BC"/>
    <w:rsid w:val="002355D3"/>
    <w:rsid w:val="002358F8"/>
    <w:rsid w:val="0023591D"/>
    <w:rsid w:val="00235BBE"/>
    <w:rsid w:val="00235CFD"/>
    <w:rsid w:val="00235F78"/>
    <w:rsid w:val="0023606E"/>
    <w:rsid w:val="002362A5"/>
    <w:rsid w:val="0023653D"/>
    <w:rsid w:val="00236736"/>
    <w:rsid w:val="0023680C"/>
    <w:rsid w:val="00236F7E"/>
    <w:rsid w:val="0023713D"/>
    <w:rsid w:val="00237586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2E7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12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C1D"/>
    <w:rsid w:val="00263DAC"/>
    <w:rsid w:val="00263E09"/>
    <w:rsid w:val="002645BA"/>
    <w:rsid w:val="00264AA4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2F02"/>
    <w:rsid w:val="00273164"/>
    <w:rsid w:val="002731CB"/>
    <w:rsid w:val="00273760"/>
    <w:rsid w:val="002738E9"/>
    <w:rsid w:val="00273A07"/>
    <w:rsid w:val="00273AD9"/>
    <w:rsid w:val="00273B56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03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34B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5F8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2CF9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B5"/>
    <w:rsid w:val="00297722"/>
    <w:rsid w:val="002978C6"/>
    <w:rsid w:val="00297B95"/>
    <w:rsid w:val="002A0113"/>
    <w:rsid w:val="002A0193"/>
    <w:rsid w:val="002A03D2"/>
    <w:rsid w:val="002A0948"/>
    <w:rsid w:val="002A132C"/>
    <w:rsid w:val="002A2782"/>
    <w:rsid w:val="002A2EAD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69E1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75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1BE"/>
    <w:rsid w:val="002C77FF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777"/>
    <w:rsid w:val="00300857"/>
    <w:rsid w:val="003013D7"/>
    <w:rsid w:val="00301457"/>
    <w:rsid w:val="0030148E"/>
    <w:rsid w:val="00301A50"/>
    <w:rsid w:val="00301BE2"/>
    <w:rsid w:val="00301EA1"/>
    <w:rsid w:val="003022FD"/>
    <w:rsid w:val="003027E5"/>
    <w:rsid w:val="003029A7"/>
    <w:rsid w:val="00302E85"/>
    <w:rsid w:val="003031A3"/>
    <w:rsid w:val="003033DF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5DCF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4BC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5F20"/>
    <w:rsid w:val="003261B6"/>
    <w:rsid w:val="00326338"/>
    <w:rsid w:val="003265D0"/>
    <w:rsid w:val="00326C1C"/>
    <w:rsid w:val="003270DE"/>
    <w:rsid w:val="00327D56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9DB"/>
    <w:rsid w:val="00342C67"/>
    <w:rsid w:val="00342E32"/>
    <w:rsid w:val="003430C2"/>
    <w:rsid w:val="003435B0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0C6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DB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53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E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913"/>
    <w:rsid w:val="003A4D51"/>
    <w:rsid w:val="003A56B6"/>
    <w:rsid w:val="003A581C"/>
    <w:rsid w:val="003A5B53"/>
    <w:rsid w:val="003A5CDE"/>
    <w:rsid w:val="003A6334"/>
    <w:rsid w:val="003A68D5"/>
    <w:rsid w:val="003A6AF8"/>
    <w:rsid w:val="003A6DB5"/>
    <w:rsid w:val="003A7428"/>
    <w:rsid w:val="003A7F18"/>
    <w:rsid w:val="003A7FDC"/>
    <w:rsid w:val="003B05AC"/>
    <w:rsid w:val="003B0D2B"/>
    <w:rsid w:val="003B0D37"/>
    <w:rsid w:val="003B0D98"/>
    <w:rsid w:val="003B13FD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7BB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6EB"/>
    <w:rsid w:val="003C59E6"/>
    <w:rsid w:val="003C6444"/>
    <w:rsid w:val="003C7090"/>
    <w:rsid w:val="003C7384"/>
    <w:rsid w:val="003C790D"/>
    <w:rsid w:val="003C7DB6"/>
    <w:rsid w:val="003C7DE2"/>
    <w:rsid w:val="003D09AE"/>
    <w:rsid w:val="003D0DD2"/>
    <w:rsid w:val="003D124D"/>
    <w:rsid w:val="003D1BF1"/>
    <w:rsid w:val="003D1C0D"/>
    <w:rsid w:val="003D21B0"/>
    <w:rsid w:val="003D22A7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B1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5B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400184"/>
    <w:rsid w:val="0040047D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0DB5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779"/>
    <w:rsid w:val="004268A9"/>
    <w:rsid w:val="00426B4D"/>
    <w:rsid w:val="00426BB9"/>
    <w:rsid w:val="00430293"/>
    <w:rsid w:val="00430341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0C88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40D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146"/>
    <w:rsid w:val="004654D0"/>
    <w:rsid w:val="0046616E"/>
    <w:rsid w:val="00466472"/>
    <w:rsid w:val="00466586"/>
    <w:rsid w:val="00466EE1"/>
    <w:rsid w:val="004673E6"/>
    <w:rsid w:val="00467567"/>
    <w:rsid w:val="004678B8"/>
    <w:rsid w:val="004678C0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872"/>
    <w:rsid w:val="0048393F"/>
    <w:rsid w:val="00483950"/>
    <w:rsid w:val="00483981"/>
    <w:rsid w:val="00483FC9"/>
    <w:rsid w:val="0048405F"/>
    <w:rsid w:val="0048411F"/>
    <w:rsid w:val="004842B9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392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176F"/>
    <w:rsid w:val="004E1801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5A6"/>
    <w:rsid w:val="004E498E"/>
    <w:rsid w:val="004E4C4A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C85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AA5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1B7B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39A"/>
    <w:rsid w:val="0051028F"/>
    <w:rsid w:val="00510687"/>
    <w:rsid w:val="00510736"/>
    <w:rsid w:val="00510E5C"/>
    <w:rsid w:val="00512895"/>
    <w:rsid w:val="00512C1D"/>
    <w:rsid w:val="00512DEC"/>
    <w:rsid w:val="005134A0"/>
    <w:rsid w:val="005140A4"/>
    <w:rsid w:val="0051444B"/>
    <w:rsid w:val="005144D5"/>
    <w:rsid w:val="00514B2B"/>
    <w:rsid w:val="00515793"/>
    <w:rsid w:val="00515BEF"/>
    <w:rsid w:val="00515E8D"/>
    <w:rsid w:val="00515F41"/>
    <w:rsid w:val="005166E7"/>
    <w:rsid w:val="0051675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26C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4EEC"/>
    <w:rsid w:val="0053541F"/>
    <w:rsid w:val="00535A35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6F6E"/>
    <w:rsid w:val="005473F6"/>
    <w:rsid w:val="005476E9"/>
    <w:rsid w:val="0054787F"/>
    <w:rsid w:val="00547B75"/>
    <w:rsid w:val="00547F30"/>
    <w:rsid w:val="00550119"/>
    <w:rsid w:val="0055073D"/>
    <w:rsid w:val="0055088F"/>
    <w:rsid w:val="00550B4D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67DE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31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96E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E89"/>
    <w:rsid w:val="00582FF8"/>
    <w:rsid w:val="005830EA"/>
    <w:rsid w:val="0058350F"/>
    <w:rsid w:val="00583A94"/>
    <w:rsid w:val="0058459E"/>
    <w:rsid w:val="00584D5C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4D5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1F9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05B"/>
    <w:rsid w:val="005A41C0"/>
    <w:rsid w:val="005A42C7"/>
    <w:rsid w:val="005A437A"/>
    <w:rsid w:val="005A4C57"/>
    <w:rsid w:val="005A5847"/>
    <w:rsid w:val="005A58FB"/>
    <w:rsid w:val="005A5E17"/>
    <w:rsid w:val="005A6C15"/>
    <w:rsid w:val="005A7034"/>
    <w:rsid w:val="005A739C"/>
    <w:rsid w:val="005A7C4C"/>
    <w:rsid w:val="005A7CA1"/>
    <w:rsid w:val="005B03B2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551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59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1D"/>
    <w:rsid w:val="005C76D0"/>
    <w:rsid w:val="005D03EF"/>
    <w:rsid w:val="005D07E4"/>
    <w:rsid w:val="005D0816"/>
    <w:rsid w:val="005D148D"/>
    <w:rsid w:val="005D1594"/>
    <w:rsid w:val="005D1671"/>
    <w:rsid w:val="005D189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0CF8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6E57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BCE"/>
    <w:rsid w:val="00626D80"/>
    <w:rsid w:val="0062773A"/>
    <w:rsid w:val="00627839"/>
    <w:rsid w:val="00627862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9BD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3BD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1F9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4F9"/>
    <w:rsid w:val="0065354B"/>
    <w:rsid w:val="00653A11"/>
    <w:rsid w:val="00653CB6"/>
    <w:rsid w:val="00654319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008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E0A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38B8"/>
    <w:rsid w:val="006843F1"/>
    <w:rsid w:val="00684401"/>
    <w:rsid w:val="006844DE"/>
    <w:rsid w:val="00684795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1DEA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756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7A3"/>
    <w:rsid w:val="006A08B7"/>
    <w:rsid w:val="006A0DBD"/>
    <w:rsid w:val="006A12FB"/>
    <w:rsid w:val="006A1590"/>
    <w:rsid w:val="006A17CA"/>
    <w:rsid w:val="006A17EB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A7C7F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81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A7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33B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55D"/>
    <w:rsid w:val="006E070E"/>
    <w:rsid w:val="006E0946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8D7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830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760"/>
    <w:rsid w:val="00721963"/>
    <w:rsid w:val="00722745"/>
    <w:rsid w:val="00722EA2"/>
    <w:rsid w:val="00722EF9"/>
    <w:rsid w:val="0072352D"/>
    <w:rsid w:val="00723AAB"/>
    <w:rsid w:val="00723D6B"/>
    <w:rsid w:val="00723E19"/>
    <w:rsid w:val="00723FD7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F5"/>
    <w:rsid w:val="00733608"/>
    <w:rsid w:val="00733C25"/>
    <w:rsid w:val="00733FF1"/>
    <w:rsid w:val="0073466C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0C0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7E2"/>
    <w:rsid w:val="00776D20"/>
    <w:rsid w:val="007772F1"/>
    <w:rsid w:val="00777407"/>
    <w:rsid w:val="00777CAD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84B"/>
    <w:rsid w:val="00791A03"/>
    <w:rsid w:val="00791DAD"/>
    <w:rsid w:val="007920E8"/>
    <w:rsid w:val="00792251"/>
    <w:rsid w:val="00793070"/>
    <w:rsid w:val="007931C3"/>
    <w:rsid w:val="00793201"/>
    <w:rsid w:val="00793AAB"/>
    <w:rsid w:val="00794099"/>
    <w:rsid w:val="00794586"/>
    <w:rsid w:val="007946F3"/>
    <w:rsid w:val="0079485A"/>
    <w:rsid w:val="00794DAB"/>
    <w:rsid w:val="00794F3F"/>
    <w:rsid w:val="00795351"/>
    <w:rsid w:val="0079550D"/>
    <w:rsid w:val="0079574F"/>
    <w:rsid w:val="007959BB"/>
    <w:rsid w:val="00795B2C"/>
    <w:rsid w:val="00795DC5"/>
    <w:rsid w:val="007969FA"/>
    <w:rsid w:val="00797D20"/>
    <w:rsid w:val="007A02D5"/>
    <w:rsid w:val="007A0539"/>
    <w:rsid w:val="007A087A"/>
    <w:rsid w:val="007A08B7"/>
    <w:rsid w:val="007A1739"/>
    <w:rsid w:val="007A21F1"/>
    <w:rsid w:val="007A23D3"/>
    <w:rsid w:val="007A26B2"/>
    <w:rsid w:val="007A2A08"/>
    <w:rsid w:val="007A2A7B"/>
    <w:rsid w:val="007A2E48"/>
    <w:rsid w:val="007A2F7D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1B7"/>
    <w:rsid w:val="007A7234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62E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1F3E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49BF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2C37"/>
    <w:rsid w:val="007D304C"/>
    <w:rsid w:val="007D3312"/>
    <w:rsid w:val="007D3C1F"/>
    <w:rsid w:val="007D4A64"/>
    <w:rsid w:val="007D5105"/>
    <w:rsid w:val="007D5A6A"/>
    <w:rsid w:val="007D61C1"/>
    <w:rsid w:val="007D6CEC"/>
    <w:rsid w:val="007D7397"/>
    <w:rsid w:val="007D7C04"/>
    <w:rsid w:val="007D7CE4"/>
    <w:rsid w:val="007E0185"/>
    <w:rsid w:val="007E0394"/>
    <w:rsid w:val="007E09F0"/>
    <w:rsid w:val="007E0E76"/>
    <w:rsid w:val="007E0FA7"/>
    <w:rsid w:val="007E162D"/>
    <w:rsid w:val="007E17DF"/>
    <w:rsid w:val="007E1C3E"/>
    <w:rsid w:val="007E1EC9"/>
    <w:rsid w:val="007E206E"/>
    <w:rsid w:val="007E2201"/>
    <w:rsid w:val="007E239A"/>
    <w:rsid w:val="007E3093"/>
    <w:rsid w:val="007E4879"/>
    <w:rsid w:val="007E4E54"/>
    <w:rsid w:val="007E4ED3"/>
    <w:rsid w:val="007E5187"/>
    <w:rsid w:val="007E57F4"/>
    <w:rsid w:val="007E5E5F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6B36"/>
    <w:rsid w:val="007F7057"/>
    <w:rsid w:val="007F757A"/>
    <w:rsid w:val="008004BA"/>
    <w:rsid w:val="008008E8"/>
    <w:rsid w:val="00800919"/>
    <w:rsid w:val="00800A28"/>
    <w:rsid w:val="00800CAE"/>
    <w:rsid w:val="00800E20"/>
    <w:rsid w:val="00800E58"/>
    <w:rsid w:val="008011A6"/>
    <w:rsid w:val="008015D3"/>
    <w:rsid w:val="00801E0C"/>
    <w:rsid w:val="00802204"/>
    <w:rsid w:val="008024BC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878"/>
    <w:rsid w:val="00806912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1DDA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B75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91F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48C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3F59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46C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73D"/>
    <w:rsid w:val="008668D1"/>
    <w:rsid w:val="00866C8C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67D78"/>
    <w:rsid w:val="0087054C"/>
    <w:rsid w:val="00870A62"/>
    <w:rsid w:val="00870B9C"/>
    <w:rsid w:val="008711A1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6C"/>
    <w:rsid w:val="00875394"/>
    <w:rsid w:val="008753F1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EBC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D8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6C76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4A6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B3B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1EA"/>
    <w:rsid w:val="008C040C"/>
    <w:rsid w:val="008C0987"/>
    <w:rsid w:val="008C0A3E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7A9"/>
    <w:rsid w:val="008C4974"/>
    <w:rsid w:val="008C4A94"/>
    <w:rsid w:val="008C4CA0"/>
    <w:rsid w:val="008C4DBB"/>
    <w:rsid w:val="008C4F9A"/>
    <w:rsid w:val="008C5F47"/>
    <w:rsid w:val="008C5F7C"/>
    <w:rsid w:val="008C6044"/>
    <w:rsid w:val="008C6676"/>
    <w:rsid w:val="008C6A4A"/>
    <w:rsid w:val="008C6BC3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1964"/>
    <w:rsid w:val="008D2CF5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512"/>
    <w:rsid w:val="008F1A2D"/>
    <w:rsid w:val="008F1D6C"/>
    <w:rsid w:val="008F201D"/>
    <w:rsid w:val="008F30A4"/>
    <w:rsid w:val="008F3310"/>
    <w:rsid w:val="008F3444"/>
    <w:rsid w:val="008F39A8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6AF5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131"/>
    <w:rsid w:val="009072D4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9A8"/>
    <w:rsid w:val="00916F22"/>
    <w:rsid w:val="009175E5"/>
    <w:rsid w:val="00917AEE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3C4"/>
    <w:rsid w:val="00934857"/>
    <w:rsid w:val="00934AA1"/>
    <w:rsid w:val="00934DC2"/>
    <w:rsid w:val="00935902"/>
    <w:rsid w:val="00935A77"/>
    <w:rsid w:val="00935EA4"/>
    <w:rsid w:val="0093686F"/>
    <w:rsid w:val="009372E1"/>
    <w:rsid w:val="00937909"/>
    <w:rsid w:val="00937A88"/>
    <w:rsid w:val="00937D7D"/>
    <w:rsid w:val="00940093"/>
    <w:rsid w:val="009401FB"/>
    <w:rsid w:val="009407DD"/>
    <w:rsid w:val="0094099B"/>
    <w:rsid w:val="00940ADA"/>
    <w:rsid w:val="00940C9E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827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C54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9C5"/>
    <w:rsid w:val="00953DE6"/>
    <w:rsid w:val="00953E96"/>
    <w:rsid w:val="00954AD0"/>
    <w:rsid w:val="00955401"/>
    <w:rsid w:val="009555AB"/>
    <w:rsid w:val="009556EE"/>
    <w:rsid w:val="009558D8"/>
    <w:rsid w:val="00956170"/>
    <w:rsid w:val="009561AD"/>
    <w:rsid w:val="00956B1C"/>
    <w:rsid w:val="00956DAC"/>
    <w:rsid w:val="009572F3"/>
    <w:rsid w:val="00957EE0"/>
    <w:rsid w:val="00960506"/>
    <w:rsid w:val="009606A1"/>
    <w:rsid w:val="00960A22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02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1F0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169"/>
    <w:rsid w:val="009734F6"/>
    <w:rsid w:val="00973F26"/>
    <w:rsid w:val="00973FC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31"/>
    <w:rsid w:val="009776DE"/>
    <w:rsid w:val="00977C2E"/>
    <w:rsid w:val="00977F91"/>
    <w:rsid w:val="00977F92"/>
    <w:rsid w:val="00980A7D"/>
    <w:rsid w:val="00980DD5"/>
    <w:rsid w:val="0098106B"/>
    <w:rsid w:val="0098118D"/>
    <w:rsid w:val="009822FD"/>
    <w:rsid w:val="00982BA5"/>
    <w:rsid w:val="00982DFA"/>
    <w:rsid w:val="0098301A"/>
    <w:rsid w:val="00983092"/>
    <w:rsid w:val="0098323C"/>
    <w:rsid w:val="0098332F"/>
    <w:rsid w:val="00983490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8AE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6E2B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181"/>
    <w:rsid w:val="009A6469"/>
    <w:rsid w:val="009A722E"/>
    <w:rsid w:val="009A78F8"/>
    <w:rsid w:val="009A7CD7"/>
    <w:rsid w:val="009A7FEE"/>
    <w:rsid w:val="009B0273"/>
    <w:rsid w:val="009B049F"/>
    <w:rsid w:val="009B06E5"/>
    <w:rsid w:val="009B0908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590"/>
    <w:rsid w:val="009B7ED3"/>
    <w:rsid w:val="009B7F09"/>
    <w:rsid w:val="009C080F"/>
    <w:rsid w:val="009C0E0C"/>
    <w:rsid w:val="009C11E5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33E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3D07"/>
    <w:rsid w:val="009E4645"/>
    <w:rsid w:val="009E49E5"/>
    <w:rsid w:val="009E53D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194"/>
    <w:rsid w:val="00A05351"/>
    <w:rsid w:val="00A05370"/>
    <w:rsid w:val="00A053F8"/>
    <w:rsid w:val="00A0546E"/>
    <w:rsid w:val="00A054C5"/>
    <w:rsid w:val="00A05653"/>
    <w:rsid w:val="00A058B7"/>
    <w:rsid w:val="00A068C6"/>
    <w:rsid w:val="00A0699C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5FF1"/>
    <w:rsid w:val="00A17B89"/>
    <w:rsid w:val="00A17D6B"/>
    <w:rsid w:val="00A17F58"/>
    <w:rsid w:val="00A20013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53C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492"/>
    <w:rsid w:val="00A30E56"/>
    <w:rsid w:val="00A30F1F"/>
    <w:rsid w:val="00A31151"/>
    <w:rsid w:val="00A3155A"/>
    <w:rsid w:val="00A31988"/>
    <w:rsid w:val="00A31D6A"/>
    <w:rsid w:val="00A31E08"/>
    <w:rsid w:val="00A32053"/>
    <w:rsid w:val="00A3220A"/>
    <w:rsid w:val="00A32755"/>
    <w:rsid w:val="00A3348D"/>
    <w:rsid w:val="00A34041"/>
    <w:rsid w:val="00A34943"/>
    <w:rsid w:val="00A34A37"/>
    <w:rsid w:val="00A34C27"/>
    <w:rsid w:val="00A34F39"/>
    <w:rsid w:val="00A35F7C"/>
    <w:rsid w:val="00A36609"/>
    <w:rsid w:val="00A368DB"/>
    <w:rsid w:val="00A36941"/>
    <w:rsid w:val="00A36B35"/>
    <w:rsid w:val="00A36D7A"/>
    <w:rsid w:val="00A37642"/>
    <w:rsid w:val="00A37755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5C7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67DBB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049"/>
    <w:rsid w:val="00A862D6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3AF"/>
    <w:rsid w:val="00A97768"/>
    <w:rsid w:val="00A97A6F"/>
    <w:rsid w:val="00A97B1D"/>
    <w:rsid w:val="00A97D84"/>
    <w:rsid w:val="00AA05A3"/>
    <w:rsid w:val="00AA05B7"/>
    <w:rsid w:val="00AA0F15"/>
    <w:rsid w:val="00AA14EC"/>
    <w:rsid w:val="00AA1502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6BA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05A"/>
    <w:rsid w:val="00AC68EA"/>
    <w:rsid w:val="00AC6B77"/>
    <w:rsid w:val="00AC7002"/>
    <w:rsid w:val="00AC7C00"/>
    <w:rsid w:val="00AC7F1A"/>
    <w:rsid w:val="00AC7F6D"/>
    <w:rsid w:val="00AD08C9"/>
    <w:rsid w:val="00AD0FB6"/>
    <w:rsid w:val="00AD114A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5F9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D89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B5E"/>
    <w:rsid w:val="00B01EED"/>
    <w:rsid w:val="00B023D3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2EE"/>
    <w:rsid w:val="00B057E0"/>
    <w:rsid w:val="00B057E3"/>
    <w:rsid w:val="00B0597C"/>
    <w:rsid w:val="00B06140"/>
    <w:rsid w:val="00B066AC"/>
    <w:rsid w:val="00B06715"/>
    <w:rsid w:val="00B06C02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4D16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7FA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4C85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3E1"/>
    <w:rsid w:val="00B37E2C"/>
    <w:rsid w:val="00B37E84"/>
    <w:rsid w:val="00B41087"/>
    <w:rsid w:val="00B41658"/>
    <w:rsid w:val="00B41A89"/>
    <w:rsid w:val="00B4225E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170"/>
    <w:rsid w:val="00B55A63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8CD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31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466"/>
    <w:rsid w:val="00B70B76"/>
    <w:rsid w:val="00B70C1E"/>
    <w:rsid w:val="00B7137F"/>
    <w:rsid w:val="00B715B6"/>
    <w:rsid w:val="00B7164A"/>
    <w:rsid w:val="00B71766"/>
    <w:rsid w:val="00B719F6"/>
    <w:rsid w:val="00B71EA8"/>
    <w:rsid w:val="00B71EF1"/>
    <w:rsid w:val="00B71F7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3FE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18"/>
    <w:rsid w:val="00B8058E"/>
    <w:rsid w:val="00B80CBA"/>
    <w:rsid w:val="00B80F4F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0EEC"/>
    <w:rsid w:val="00B91011"/>
    <w:rsid w:val="00B91756"/>
    <w:rsid w:val="00B9188C"/>
    <w:rsid w:val="00B9191D"/>
    <w:rsid w:val="00B91AD3"/>
    <w:rsid w:val="00B91F56"/>
    <w:rsid w:val="00B92041"/>
    <w:rsid w:val="00B926B8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D14"/>
    <w:rsid w:val="00BA6253"/>
    <w:rsid w:val="00BA69B0"/>
    <w:rsid w:val="00BB00D7"/>
    <w:rsid w:val="00BB0112"/>
    <w:rsid w:val="00BB01C6"/>
    <w:rsid w:val="00BB0565"/>
    <w:rsid w:val="00BB091E"/>
    <w:rsid w:val="00BB0947"/>
    <w:rsid w:val="00BB09BC"/>
    <w:rsid w:val="00BB14F8"/>
    <w:rsid w:val="00BB1617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6DE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AC7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2C30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3A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8B6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A3"/>
    <w:rsid w:val="00C017E9"/>
    <w:rsid w:val="00C019C3"/>
    <w:rsid w:val="00C029B4"/>
    <w:rsid w:val="00C02CB4"/>
    <w:rsid w:val="00C02F87"/>
    <w:rsid w:val="00C03513"/>
    <w:rsid w:val="00C03B58"/>
    <w:rsid w:val="00C03B96"/>
    <w:rsid w:val="00C041D3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4D8"/>
    <w:rsid w:val="00C07885"/>
    <w:rsid w:val="00C100B1"/>
    <w:rsid w:val="00C10209"/>
    <w:rsid w:val="00C10258"/>
    <w:rsid w:val="00C10397"/>
    <w:rsid w:val="00C10C05"/>
    <w:rsid w:val="00C10CDE"/>
    <w:rsid w:val="00C122B4"/>
    <w:rsid w:val="00C1269E"/>
    <w:rsid w:val="00C1359E"/>
    <w:rsid w:val="00C13C24"/>
    <w:rsid w:val="00C13D06"/>
    <w:rsid w:val="00C1413C"/>
    <w:rsid w:val="00C142B4"/>
    <w:rsid w:val="00C14418"/>
    <w:rsid w:val="00C149D2"/>
    <w:rsid w:val="00C14A04"/>
    <w:rsid w:val="00C14B68"/>
    <w:rsid w:val="00C15171"/>
    <w:rsid w:val="00C152BC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803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1B45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CE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25"/>
    <w:rsid w:val="00C50088"/>
    <w:rsid w:val="00C50155"/>
    <w:rsid w:val="00C50172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4D6B"/>
    <w:rsid w:val="00C551C7"/>
    <w:rsid w:val="00C55214"/>
    <w:rsid w:val="00C55538"/>
    <w:rsid w:val="00C55A84"/>
    <w:rsid w:val="00C561CB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838"/>
    <w:rsid w:val="00C62D26"/>
    <w:rsid w:val="00C6367C"/>
    <w:rsid w:val="00C63831"/>
    <w:rsid w:val="00C640C0"/>
    <w:rsid w:val="00C64262"/>
    <w:rsid w:val="00C657CB"/>
    <w:rsid w:val="00C65A83"/>
    <w:rsid w:val="00C65FA5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6FC"/>
    <w:rsid w:val="00C7373B"/>
    <w:rsid w:val="00C73FB5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7D"/>
    <w:rsid w:val="00C80D99"/>
    <w:rsid w:val="00C80FAA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03F"/>
    <w:rsid w:val="00C933FF"/>
    <w:rsid w:val="00C93419"/>
    <w:rsid w:val="00C93C6D"/>
    <w:rsid w:val="00C93F53"/>
    <w:rsid w:val="00C9403A"/>
    <w:rsid w:val="00C944E1"/>
    <w:rsid w:val="00C95066"/>
    <w:rsid w:val="00C951A5"/>
    <w:rsid w:val="00C954E4"/>
    <w:rsid w:val="00C9605E"/>
    <w:rsid w:val="00C968B0"/>
    <w:rsid w:val="00C968CA"/>
    <w:rsid w:val="00C96F00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AA2"/>
    <w:rsid w:val="00CA2EAF"/>
    <w:rsid w:val="00CA368C"/>
    <w:rsid w:val="00CA3A4B"/>
    <w:rsid w:val="00CA3CFB"/>
    <w:rsid w:val="00CA4132"/>
    <w:rsid w:val="00CA41D0"/>
    <w:rsid w:val="00CA4647"/>
    <w:rsid w:val="00CA4BCA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6E48"/>
    <w:rsid w:val="00CA70A3"/>
    <w:rsid w:val="00CA75A9"/>
    <w:rsid w:val="00CA77C9"/>
    <w:rsid w:val="00CA79AB"/>
    <w:rsid w:val="00CA7CDA"/>
    <w:rsid w:val="00CA7E83"/>
    <w:rsid w:val="00CA7F01"/>
    <w:rsid w:val="00CB0007"/>
    <w:rsid w:val="00CB07B7"/>
    <w:rsid w:val="00CB15CB"/>
    <w:rsid w:val="00CB1BB8"/>
    <w:rsid w:val="00CB1BB9"/>
    <w:rsid w:val="00CB1C1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5CA"/>
    <w:rsid w:val="00CC4BDD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4740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2AA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71D"/>
    <w:rsid w:val="00CF7862"/>
    <w:rsid w:val="00CF7970"/>
    <w:rsid w:val="00CF7A73"/>
    <w:rsid w:val="00CF7E87"/>
    <w:rsid w:val="00D00038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C0"/>
    <w:rsid w:val="00D049E6"/>
    <w:rsid w:val="00D04A24"/>
    <w:rsid w:val="00D055BD"/>
    <w:rsid w:val="00D057BC"/>
    <w:rsid w:val="00D05C66"/>
    <w:rsid w:val="00D05F5B"/>
    <w:rsid w:val="00D06A07"/>
    <w:rsid w:val="00D0780E"/>
    <w:rsid w:val="00D102C7"/>
    <w:rsid w:val="00D10A34"/>
    <w:rsid w:val="00D10E9C"/>
    <w:rsid w:val="00D10F5F"/>
    <w:rsid w:val="00D1112D"/>
    <w:rsid w:val="00D113B6"/>
    <w:rsid w:val="00D113EB"/>
    <w:rsid w:val="00D11567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153"/>
    <w:rsid w:val="00D152B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58F"/>
    <w:rsid w:val="00D22B85"/>
    <w:rsid w:val="00D22FA5"/>
    <w:rsid w:val="00D23155"/>
    <w:rsid w:val="00D2319D"/>
    <w:rsid w:val="00D23488"/>
    <w:rsid w:val="00D2357E"/>
    <w:rsid w:val="00D2372D"/>
    <w:rsid w:val="00D2393B"/>
    <w:rsid w:val="00D23A7C"/>
    <w:rsid w:val="00D23C03"/>
    <w:rsid w:val="00D24316"/>
    <w:rsid w:val="00D247C7"/>
    <w:rsid w:val="00D24EB8"/>
    <w:rsid w:val="00D2502C"/>
    <w:rsid w:val="00D25B26"/>
    <w:rsid w:val="00D25D45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C64"/>
    <w:rsid w:val="00D32106"/>
    <w:rsid w:val="00D32398"/>
    <w:rsid w:val="00D32685"/>
    <w:rsid w:val="00D3274B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09A"/>
    <w:rsid w:val="00D371AF"/>
    <w:rsid w:val="00D372CE"/>
    <w:rsid w:val="00D37D4D"/>
    <w:rsid w:val="00D408C8"/>
    <w:rsid w:val="00D40B23"/>
    <w:rsid w:val="00D40B6D"/>
    <w:rsid w:val="00D40C5A"/>
    <w:rsid w:val="00D40C67"/>
    <w:rsid w:val="00D40CC1"/>
    <w:rsid w:val="00D41074"/>
    <w:rsid w:val="00D4124F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AE3"/>
    <w:rsid w:val="00D57B85"/>
    <w:rsid w:val="00D57F32"/>
    <w:rsid w:val="00D60596"/>
    <w:rsid w:val="00D60E22"/>
    <w:rsid w:val="00D61456"/>
    <w:rsid w:val="00D61547"/>
    <w:rsid w:val="00D61D21"/>
    <w:rsid w:val="00D62395"/>
    <w:rsid w:val="00D6242D"/>
    <w:rsid w:val="00D62895"/>
    <w:rsid w:val="00D628BE"/>
    <w:rsid w:val="00D628E3"/>
    <w:rsid w:val="00D6294D"/>
    <w:rsid w:val="00D62D7A"/>
    <w:rsid w:val="00D63BE1"/>
    <w:rsid w:val="00D6489B"/>
    <w:rsid w:val="00D64A29"/>
    <w:rsid w:val="00D64F25"/>
    <w:rsid w:val="00D6598A"/>
    <w:rsid w:val="00D65F98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D7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0F9"/>
    <w:rsid w:val="00D90153"/>
    <w:rsid w:val="00D90449"/>
    <w:rsid w:val="00D90552"/>
    <w:rsid w:val="00D90554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97E8A"/>
    <w:rsid w:val="00DA0162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3A92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360B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18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692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7FB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6E"/>
    <w:rsid w:val="00E22594"/>
    <w:rsid w:val="00E228AD"/>
    <w:rsid w:val="00E22F75"/>
    <w:rsid w:val="00E23235"/>
    <w:rsid w:val="00E232C0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5D5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6729"/>
    <w:rsid w:val="00E3731B"/>
    <w:rsid w:val="00E37332"/>
    <w:rsid w:val="00E375FB"/>
    <w:rsid w:val="00E37AA1"/>
    <w:rsid w:val="00E37CF7"/>
    <w:rsid w:val="00E40AB9"/>
    <w:rsid w:val="00E40AC3"/>
    <w:rsid w:val="00E410A6"/>
    <w:rsid w:val="00E410F9"/>
    <w:rsid w:val="00E410FA"/>
    <w:rsid w:val="00E415D4"/>
    <w:rsid w:val="00E41B54"/>
    <w:rsid w:val="00E42109"/>
    <w:rsid w:val="00E42147"/>
    <w:rsid w:val="00E4273E"/>
    <w:rsid w:val="00E42879"/>
    <w:rsid w:val="00E42D98"/>
    <w:rsid w:val="00E43519"/>
    <w:rsid w:val="00E43525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4782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700C3"/>
    <w:rsid w:val="00E701A1"/>
    <w:rsid w:val="00E70BA2"/>
    <w:rsid w:val="00E70C2F"/>
    <w:rsid w:val="00E70C85"/>
    <w:rsid w:val="00E70D22"/>
    <w:rsid w:val="00E70D79"/>
    <w:rsid w:val="00E718CF"/>
    <w:rsid w:val="00E72423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35C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7BD"/>
    <w:rsid w:val="00E93ACA"/>
    <w:rsid w:val="00E9407C"/>
    <w:rsid w:val="00E94533"/>
    <w:rsid w:val="00E9469A"/>
    <w:rsid w:val="00E946FC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8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4AF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461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8EE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220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39D"/>
    <w:rsid w:val="00EF040C"/>
    <w:rsid w:val="00EF0492"/>
    <w:rsid w:val="00EF0C3B"/>
    <w:rsid w:val="00EF0CB8"/>
    <w:rsid w:val="00EF10A2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16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1ED0"/>
    <w:rsid w:val="00F0304C"/>
    <w:rsid w:val="00F03AB3"/>
    <w:rsid w:val="00F03AFF"/>
    <w:rsid w:val="00F03F9F"/>
    <w:rsid w:val="00F04A04"/>
    <w:rsid w:val="00F04C88"/>
    <w:rsid w:val="00F053CC"/>
    <w:rsid w:val="00F05D71"/>
    <w:rsid w:val="00F05DCE"/>
    <w:rsid w:val="00F05F8A"/>
    <w:rsid w:val="00F06617"/>
    <w:rsid w:val="00F068AE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981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502"/>
    <w:rsid w:val="00F226F7"/>
    <w:rsid w:val="00F2294D"/>
    <w:rsid w:val="00F229D4"/>
    <w:rsid w:val="00F22C09"/>
    <w:rsid w:val="00F2327E"/>
    <w:rsid w:val="00F233D9"/>
    <w:rsid w:val="00F236C9"/>
    <w:rsid w:val="00F23799"/>
    <w:rsid w:val="00F23AA5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745"/>
    <w:rsid w:val="00F26BA8"/>
    <w:rsid w:val="00F26CE5"/>
    <w:rsid w:val="00F26EBD"/>
    <w:rsid w:val="00F26F93"/>
    <w:rsid w:val="00F2718C"/>
    <w:rsid w:val="00F272AE"/>
    <w:rsid w:val="00F27A54"/>
    <w:rsid w:val="00F27C52"/>
    <w:rsid w:val="00F27C5A"/>
    <w:rsid w:val="00F27E72"/>
    <w:rsid w:val="00F30364"/>
    <w:rsid w:val="00F30735"/>
    <w:rsid w:val="00F30791"/>
    <w:rsid w:val="00F31223"/>
    <w:rsid w:val="00F31FB2"/>
    <w:rsid w:val="00F31FC6"/>
    <w:rsid w:val="00F3226E"/>
    <w:rsid w:val="00F32362"/>
    <w:rsid w:val="00F329E0"/>
    <w:rsid w:val="00F334EB"/>
    <w:rsid w:val="00F33D7C"/>
    <w:rsid w:val="00F33EBD"/>
    <w:rsid w:val="00F33FFC"/>
    <w:rsid w:val="00F34296"/>
    <w:rsid w:val="00F343C9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E93"/>
    <w:rsid w:val="00F373FD"/>
    <w:rsid w:val="00F37D26"/>
    <w:rsid w:val="00F400D5"/>
    <w:rsid w:val="00F40AAA"/>
    <w:rsid w:val="00F40B1C"/>
    <w:rsid w:val="00F412D3"/>
    <w:rsid w:val="00F415B9"/>
    <w:rsid w:val="00F41C5C"/>
    <w:rsid w:val="00F41DB7"/>
    <w:rsid w:val="00F41F4F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4DD"/>
    <w:rsid w:val="00F557D9"/>
    <w:rsid w:val="00F560FB"/>
    <w:rsid w:val="00F56345"/>
    <w:rsid w:val="00F563DC"/>
    <w:rsid w:val="00F56591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4F7"/>
    <w:rsid w:val="00F65CBC"/>
    <w:rsid w:val="00F66452"/>
    <w:rsid w:val="00F66462"/>
    <w:rsid w:val="00F66688"/>
    <w:rsid w:val="00F6710D"/>
    <w:rsid w:val="00F672BC"/>
    <w:rsid w:val="00F6785B"/>
    <w:rsid w:val="00F679B0"/>
    <w:rsid w:val="00F70102"/>
    <w:rsid w:val="00F7023D"/>
    <w:rsid w:val="00F70543"/>
    <w:rsid w:val="00F708B0"/>
    <w:rsid w:val="00F709C4"/>
    <w:rsid w:val="00F70B5F"/>
    <w:rsid w:val="00F70EA3"/>
    <w:rsid w:val="00F71146"/>
    <w:rsid w:val="00F7115A"/>
    <w:rsid w:val="00F7183C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470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3DB9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CDA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E4D"/>
    <w:rsid w:val="00F95362"/>
    <w:rsid w:val="00F9547E"/>
    <w:rsid w:val="00F956D4"/>
    <w:rsid w:val="00F95969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8A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A76"/>
    <w:rsid w:val="00FB6FB1"/>
    <w:rsid w:val="00FB7473"/>
    <w:rsid w:val="00FB772D"/>
    <w:rsid w:val="00FB77C2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05D"/>
    <w:rsid w:val="00FD7578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2F7"/>
    <w:rsid w:val="00FE282C"/>
    <w:rsid w:val="00FE28D4"/>
    <w:rsid w:val="00FE2B27"/>
    <w:rsid w:val="00FE2DE3"/>
    <w:rsid w:val="00FE4649"/>
    <w:rsid w:val="00FE4651"/>
    <w:rsid w:val="00FE4A2B"/>
    <w:rsid w:val="00FE4B1A"/>
    <w:rsid w:val="00FE4D57"/>
    <w:rsid w:val="00FE4DDB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097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B805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6ccc6-55a9-489a-946f-1c56b05a8995">
      <Terms xmlns="http://schemas.microsoft.com/office/infopath/2007/PartnerControls"/>
    </lcf76f155ced4ddcb4097134ff3c332f>
    <TaxCatchAll xmlns="942d4e81-0105-4131-b47d-d89059c935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4505A772CAC4CADACE6817A41875C" ma:contentTypeVersion="16" ma:contentTypeDescription="Create a new document." ma:contentTypeScope="" ma:versionID="a5658db142a0e793483e6d30d68dbea2">
  <xsd:schema xmlns:xsd="http://www.w3.org/2001/XMLSchema" xmlns:xs="http://www.w3.org/2001/XMLSchema" xmlns:p="http://schemas.microsoft.com/office/2006/metadata/properties" xmlns:ns2="d476ccc6-55a9-489a-946f-1c56b05a8995" xmlns:ns3="942d4e81-0105-4131-b47d-d89059c935d4" targetNamespace="http://schemas.microsoft.com/office/2006/metadata/properties" ma:root="true" ma:fieldsID="2ccda956a2c9eb0bb66c1a6edbeee48f" ns2:_="" ns3:_="">
    <xsd:import namespace="d476ccc6-55a9-489a-946f-1c56b05a8995"/>
    <xsd:import namespace="942d4e81-0105-4131-b47d-d89059c93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6ccc6-55a9-489a-946f-1c56b05a8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fc080f-f364-4b2d-8d6e-faa31e5b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d4e81-0105-4131-b47d-d89059c935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8b8d85c-2c89-4d55-a84f-749b01e46623}" ma:internalName="TaxCatchAll" ma:showField="CatchAllData" ma:web="942d4e81-0105-4131-b47d-d89059c93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99851-970C-498C-85FD-A6E8A5F9AE03}">
  <ds:schemaRefs>
    <ds:schemaRef ds:uri="http://schemas.microsoft.com/office/2006/metadata/properties"/>
    <ds:schemaRef ds:uri="http://schemas.microsoft.com/office/infopath/2007/PartnerControls"/>
    <ds:schemaRef ds:uri="d476ccc6-55a9-489a-946f-1c56b05a8995"/>
    <ds:schemaRef ds:uri="942d4e81-0105-4131-b47d-d89059c935d4"/>
  </ds:schemaRefs>
</ds:datastoreItem>
</file>

<file path=customXml/itemProps2.xml><?xml version="1.0" encoding="utf-8"?>
<ds:datastoreItem xmlns:ds="http://schemas.openxmlformats.org/officeDocument/2006/customXml" ds:itemID="{CF798F67-C16A-4D62-853D-78645D0473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CCD46-E666-4898-9792-5175DCB1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6ccc6-55a9-489a-946f-1c56b05a8995"/>
    <ds:schemaRef ds:uri="942d4e81-0105-4131-b47d-d89059c93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18202</TotalTime>
  <Pages>14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1040</cp:revision>
  <cp:lastPrinted>2025-04-30T08:51:00Z</cp:lastPrinted>
  <dcterms:created xsi:type="dcterms:W3CDTF">2020-05-08T11:31:00Z</dcterms:created>
  <dcterms:modified xsi:type="dcterms:W3CDTF">2025-05-08T06:46:00Z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0x0101001EC4505A772CAC4CADACE6817A41875C</vt:lpwstr>
  </property>
</Properties>
</file>