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085EB1" w14:paraId="7E72BB16" w14:textId="77777777" w:rsidTr="00F81F92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085EB1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085EB1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085EB1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085EB1" w14:paraId="0D0CCEE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085EB1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085EB1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085EB1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7C31E0" w:rsidRPr="00085EB1" w14:paraId="3E124E0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7777777" w:rsidR="007C31E0" w:rsidRPr="00085EB1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7C31E0" w:rsidRPr="00085EB1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3A5DB05C" w:rsidR="007C31E0" w:rsidRPr="00085EB1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5048B" w:rsidRPr="00085EB1" w14:paraId="1DA51F6A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74A2E36" w14:textId="42D8BB88" w:rsidR="0065048B" w:rsidRPr="00085EB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DBAC7B" w14:textId="77777777" w:rsidR="0065048B" w:rsidRPr="00085EB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D749C83" w14:textId="4F791FF9" w:rsidR="0065048B" w:rsidRPr="00085EB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5048B" w:rsidRPr="00085EB1" w14:paraId="71F73290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4702134" w14:textId="0F9F283A" w:rsidR="0065048B" w:rsidRPr="00085EB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B698F6" w14:textId="77777777" w:rsidR="0065048B" w:rsidRPr="00085EB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41703BD" w14:textId="60D4B66D" w:rsidR="0065048B" w:rsidRPr="00085EB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65048B" w:rsidRPr="00085EB1" w14:paraId="075B5CA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9231DD9" w14:textId="67D6E80C" w:rsidR="0065048B" w:rsidRPr="00085EB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3D0F88" w14:textId="77777777" w:rsidR="0065048B" w:rsidRPr="00085EB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9BE6D" w14:textId="296DE12F" w:rsidR="0065048B" w:rsidRPr="00085EB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5048B" w:rsidRPr="00085EB1" w14:paraId="1B1B21D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3A91104B" w:rsidR="0065048B" w:rsidRPr="00085EB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0BA82C7" w14:textId="77777777" w:rsidR="0065048B" w:rsidRPr="00085EB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66AACD75" w:rsidR="0065048B" w:rsidRPr="00085EB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65048B" w:rsidRPr="00085EB1" w14:paraId="24E5B24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E51C69C" w14:textId="6A2AD15B" w:rsidR="0065048B" w:rsidRPr="00085EB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23D0692" w14:textId="77777777" w:rsidR="0065048B" w:rsidRPr="00085EB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A31D5D9" w14:textId="25FA4D65" w:rsidR="0065048B" w:rsidRPr="00085EB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 (ขาดทุน) ต่อหุ้น</w:t>
            </w:r>
          </w:p>
        </w:tc>
      </w:tr>
      <w:tr w:rsidR="00DD71EE" w:rsidRPr="00085EB1" w14:paraId="35249EC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07AE6E2C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3DE667C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79A51BF4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D71EE" w:rsidRPr="00085EB1" w14:paraId="4F02822C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321665" w14:textId="49C546DB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91E182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4F045" w14:textId="605B4E91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D71EE" w:rsidRPr="00085EB1" w14:paraId="3C2912C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303C143B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EE0294E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5B9DF3BC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DD71EE" w:rsidRPr="00085EB1" w14:paraId="47B8669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5932870C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F94AEF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7E6A9066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D71EE" w:rsidRPr="00085EB1" w14:paraId="5AE56FE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2F1C1844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BA8AA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0273CA14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D71EE" w:rsidRPr="00085EB1" w14:paraId="61DBCC6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6A2FF0DC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A4809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093A7581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D71EE" w:rsidRPr="00085EB1" w14:paraId="3E7BFAD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B3AE2C0" w14:textId="50B3947E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9BE28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FA0FFA3" w14:textId="0A328F64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D71EE" w:rsidRPr="00085EB1" w14:paraId="75FC254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E5F17E7" w14:textId="1D6D6E70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4D575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7D1DA97D" w14:textId="130E0F4B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D71EE" w:rsidRPr="00085EB1" w14:paraId="1F15D2C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ECCB8F" w14:textId="17E09035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9CDB2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964E79A" w14:textId="04B7BD29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D71EE" w:rsidRPr="00085EB1" w14:paraId="0D6239F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3810C4" w14:textId="5D00FB6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7F58F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C45E4B" w14:textId="7140C636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D71EE" w:rsidRPr="00085EB1" w14:paraId="17C563D8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BABAB7A" w14:textId="6DFD035D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E32ED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E546C23" w14:textId="38FA1B7B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D71EE" w:rsidRPr="00085EB1" w14:paraId="018DC2E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725A92" w14:textId="78A24016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97784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453AF31F" w14:textId="76821D12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D71EE" w:rsidRPr="00085EB1" w14:paraId="14BB1F4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67A0AAE" w14:textId="5C439983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87FFF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1252FCDB" w14:textId="07920B39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D71EE" w:rsidRPr="00085EB1" w14:paraId="2E6BDC7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AB965F" w14:textId="23BC681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4A176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0AA31BBD" w14:textId="2B63839A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D71EE" w:rsidRPr="00085EB1" w14:paraId="7093B74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7AF624B6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B45A3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FDB713C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D71EE" w:rsidRPr="00085EB1" w14:paraId="7C1BDC4A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6DEC0120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42815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5EB2600E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D71EE" w:rsidRPr="00085EB1" w14:paraId="5BD8703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3DEEF9A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D65E" w14:textId="77777777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1E8B73" w14:textId="63FBFAEF" w:rsidR="00DD71EE" w:rsidRPr="00085EB1" w:rsidRDefault="00DD71EE" w:rsidP="00DD71E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F2AF557" w14:textId="77777777" w:rsidR="003A5057" w:rsidRPr="00085EB1" w:rsidRDefault="00E6228A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85EB1">
        <w:rPr>
          <w:rFonts w:asciiTheme="majorBidi" w:hAnsiTheme="majorBidi" w:cstheme="majorBidi"/>
          <w:sz w:val="32"/>
          <w:szCs w:val="32"/>
          <w:cs/>
        </w:rPr>
        <w:br w:type="page"/>
      </w:r>
      <w:r w:rsidR="003A5057" w:rsidRPr="00085EB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E12D32C" w14:textId="77777777" w:rsidR="003A5057" w:rsidRPr="00085EB1" w:rsidRDefault="003A5057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3C28EE" w14:textId="57C83F0F" w:rsidR="003A5057" w:rsidRPr="00085EB1" w:rsidRDefault="003A5057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85EB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CC5C07"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355FA8" w:rsidRPr="00085EB1">
        <w:rPr>
          <w:rFonts w:asciiTheme="majorBidi" w:hAnsiTheme="majorBidi" w:cstheme="majorBidi"/>
          <w:sz w:val="30"/>
          <w:szCs w:val="30"/>
        </w:rPr>
        <w:t>15</w:t>
      </w:r>
      <w:r w:rsidR="00CC5C07"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65048B" w:rsidRPr="00085EB1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65048B" w:rsidRPr="00085EB1">
        <w:rPr>
          <w:rFonts w:asciiTheme="majorBidi" w:hAnsiTheme="majorBidi" w:cstheme="majorBidi"/>
          <w:sz w:val="30"/>
          <w:szCs w:val="30"/>
        </w:rPr>
        <w:t>2568</w:t>
      </w:r>
    </w:p>
    <w:p w14:paraId="5D585882" w14:textId="09A5F815" w:rsidR="00200B9A" w:rsidRPr="00085EB1" w:rsidRDefault="00200B9A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369F3" w14:textId="32523A6F" w:rsidR="00A1742E" w:rsidRPr="00085EB1" w:rsidRDefault="007C31E0" w:rsidP="00F23500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85EB1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085EB1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 w:rsidRPr="00085EB1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  <w:r w:rsidR="00D77282" w:rsidRPr="00085EB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41479AC" w14:textId="77777777" w:rsidR="00A92F34" w:rsidRPr="00085EB1" w:rsidRDefault="00A92F34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0B543" w14:textId="4DE766CA" w:rsidR="009F3FAC" w:rsidRPr="00085EB1" w:rsidRDefault="0055497F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85EB1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22455" w:rsidRPr="00085EB1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085EB1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085EB1">
        <w:rPr>
          <w:rFonts w:asciiTheme="majorBidi" w:hAnsiTheme="majorBidi" w:cstheme="majorBidi"/>
          <w:sz w:val="30"/>
          <w:szCs w:val="30"/>
        </w:rPr>
        <w:t>34</w:t>
      </w:r>
      <w:r w:rsidRPr="00085EB1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085EB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85EB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0C2C46" w:rsidRPr="00085EB1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5780" w:rsidRPr="00085EB1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6708D7" w:rsidRPr="00085EB1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F35780" w:rsidRPr="00085EB1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F35780" w:rsidRPr="00085EB1">
        <w:rPr>
          <w:rFonts w:asciiTheme="majorBidi" w:hAnsiTheme="majorBidi" w:cstheme="majorBidi"/>
          <w:sz w:val="30"/>
          <w:szCs w:val="30"/>
        </w:rPr>
        <w:t xml:space="preserve"> 31 </w:t>
      </w:r>
      <w:r w:rsidR="00F35780" w:rsidRPr="00085EB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5780" w:rsidRPr="00085EB1">
        <w:rPr>
          <w:rFonts w:asciiTheme="majorBidi" w:hAnsiTheme="majorBidi" w:cstheme="majorBidi"/>
          <w:sz w:val="30"/>
          <w:szCs w:val="30"/>
        </w:rPr>
        <w:t>256</w:t>
      </w:r>
      <w:r w:rsidR="0065048B" w:rsidRPr="00085EB1">
        <w:rPr>
          <w:rFonts w:asciiTheme="majorBidi" w:hAnsiTheme="majorBidi" w:cstheme="majorBidi"/>
          <w:sz w:val="30"/>
          <w:szCs w:val="30"/>
        </w:rPr>
        <w:t>7</w:t>
      </w:r>
    </w:p>
    <w:p w14:paraId="1CA98CF8" w14:textId="0C0A707F" w:rsidR="009007E1" w:rsidRPr="00085EB1" w:rsidRDefault="009007E1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78A7B21" w14:textId="7A2EA2B2" w:rsidR="00A2413E" w:rsidRPr="00085EB1" w:rsidRDefault="00A2413E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85EB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F64D78" w:rsidRPr="00085EB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085EB1">
        <w:rPr>
          <w:rFonts w:asciiTheme="majorBidi" w:hAnsiTheme="majorBidi" w:cstheme="majorBidi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F5EEA" w:rsidRPr="00085EB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085EB1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085EB1">
        <w:rPr>
          <w:rFonts w:asciiTheme="majorBidi" w:hAnsiTheme="majorBidi" w:cstheme="majorBidi"/>
          <w:sz w:val="30"/>
          <w:szCs w:val="30"/>
        </w:rPr>
        <w:t xml:space="preserve">31 </w:t>
      </w:r>
      <w:r w:rsidRPr="00085EB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85EB1">
        <w:rPr>
          <w:rFonts w:asciiTheme="majorBidi" w:hAnsiTheme="majorBidi" w:cstheme="majorBidi"/>
          <w:sz w:val="30"/>
          <w:szCs w:val="30"/>
        </w:rPr>
        <w:t>256</w:t>
      </w:r>
      <w:r w:rsidR="0065048B" w:rsidRPr="00085EB1">
        <w:rPr>
          <w:rFonts w:asciiTheme="majorBidi" w:hAnsiTheme="majorBidi" w:cstheme="majorBidi"/>
          <w:sz w:val="30"/>
          <w:szCs w:val="30"/>
        </w:rPr>
        <w:t>7</w:t>
      </w:r>
    </w:p>
    <w:p w14:paraId="435005D9" w14:textId="77777777" w:rsidR="00EA0058" w:rsidRPr="00085EB1" w:rsidRDefault="00EA0058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F35EA" w14:textId="0B4D535E" w:rsidR="00B80112" w:rsidRPr="00085EB1" w:rsidRDefault="0065048B" w:rsidP="007E17E2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85EB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E17E2" w:rsidRPr="00085EB1">
        <w:rPr>
          <w:rFonts w:asciiTheme="majorBidi" w:hAnsiTheme="majorBidi" w:cstheme="majorBidi"/>
          <w:b/>
          <w:bCs/>
          <w:sz w:val="30"/>
          <w:szCs w:val="30"/>
        </w:rPr>
        <w:tab/>
      </w:r>
      <w:r w:rsidR="002B43CC" w:rsidRPr="00085EB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9CB19E3" w14:textId="05226689" w:rsidR="00577854" w:rsidRPr="00085EB1" w:rsidRDefault="00577854" w:rsidP="00F50D58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p w14:paraId="5CFB153B" w14:textId="5AF6FD72" w:rsidR="00D705FC" w:rsidRPr="00085EB1" w:rsidRDefault="00355FA8" w:rsidP="009C363B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  <w:r w:rsidRPr="00085EB1">
        <w:rPr>
          <w:rFonts w:asciiTheme="majorBidi" w:hAnsiTheme="majorBidi" w:cs="Angsana New" w:hint="cs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</w:t>
      </w:r>
      <w:r w:rsidRPr="00085EB1">
        <w:rPr>
          <w:rFonts w:asciiTheme="majorBidi" w:hAnsiTheme="majorBidi" w:cs="Angsana New"/>
          <w:sz w:val="30"/>
          <w:szCs w:val="30"/>
        </w:rPr>
        <w:br/>
      </w:r>
      <w:r w:rsidRPr="00085EB1">
        <w:rPr>
          <w:rFonts w:asciiTheme="majorBidi" w:hAnsiTheme="majorBidi" w:cs="Angsana New" w:hint="cs"/>
          <w:sz w:val="30"/>
          <w:szCs w:val="30"/>
          <w:cs/>
        </w:rPr>
        <w:t>มีรายการระหว่างกันที่มีนัยสำคัญในระหว่างงวดมีดังต่อไปนี้</w:t>
      </w:r>
    </w:p>
    <w:p w14:paraId="6DE6CA21" w14:textId="77777777" w:rsidR="00355FA8" w:rsidRPr="00085EB1" w:rsidRDefault="00355FA8" w:rsidP="009C363B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8"/>
        <w:gridCol w:w="1662"/>
        <w:gridCol w:w="3960"/>
      </w:tblGrid>
      <w:tr w:rsidR="00D705FC" w:rsidRPr="00085EB1" w14:paraId="665BA4D4" w14:textId="77777777" w:rsidTr="00D705FC">
        <w:trPr>
          <w:trHeight w:val="20"/>
          <w:tblHeader/>
        </w:trPr>
        <w:tc>
          <w:tcPr>
            <w:tcW w:w="3378" w:type="dxa"/>
          </w:tcPr>
          <w:p w14:paraId="4A2129EE" w14:textId="77777777" w:rsidR="00D705FC" w:rsidRPr="00085EB1" w:rsidRDefault="00D705FC" w:rsidP="0014163F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5E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62" w:type="dxa"/>
          </w:tcPr>
          <w:p w14:paraId="755271EA" w14:textId="77777777" w:rsidR="00D705FC" w:rsidRPr="00085EB1" w:rsidRDefault="00D705FC" w:rsidP="001416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5E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76E911C5" w14:textId="77777777" w:rsidR="00D705FC" w:rsidRPr="00085EB1" w:rsidRDefault="00D705FC" w:rsidP="0014163F">
            <w:pPr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5E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05FC" w:rsidRPr="00085EB1" w14:paraId="7BAE5A19" w14:textId="77777777" w:rsidTr="00D705FC">
        <w:trPr>
          <w:trHeight w:val="20"/>
        </w:trPr>
        <w:tc>
          <w:tcPr>
            <w:tcW w:w="3378" w:type="dxa"/>
          </w:tcPr>
          <w:p w14:paraId="64CF595E" w14:textId="7AF4A9B9" w:rsidR="00D705FC" w:rsidRPr="00085EB1" w:rsidRDefault="00D705FC" w:rsidP="0014163F">
            <w:pPr>
              <w:ind w:left="76" w:right="-108" w:hanging="76"/>
              <w:rPr>
                <w:rFonts w:ascii="Angsana New" w:hAnsi="Angsana New"/>
                <w:sz w:val="30"/>
                <w:szCs w:val="30"/>
              </w:rPr>
            </w:pPr>
            <w:r w:rsidRPr="00085EB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085E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85EB1">
              <w:rPr>
                <w:rFonts w:ascii="Angsana New" w:hAnsi="Angsana New" w:cs="Angsana New" w:hint="cs"/>
                <w:sz w:val="30"/>
                <w:szCs w:val="30"/>
                <w:cs/>
              </w:rPr>
              <w:t>ไพรซ์</w:t>
            </w:r>
            <w:r w:rsidRPr="00085E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85EB1">
              <w:rPr>
                <w:rFonts w:ascii="Angsana New" w:hAnsi="Angsana New" w:cs="Angsana New" w:hint="cs"/>
                <w:sz w:val="30"/>
                <w:szCs w:val="30"/>
                <w:cs/>
              </w:rPr>
              <w:t>อินเวสเตอร์</w:t>
            </w:r>
            <w:r w:rsidRPr="00085E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85EB1">
              <w:rPr>
                <w:rFonts w:ascii="Angsana New" w:hAnsi="Angsana New" w:cs="Angsana New" w:hint="cs"/>
                <w:sz w:val="30"/>
                <w:szCs w:val="30"/>
                <w:cs/>
              </w:rPr>
              <w:t>รีเลชั่นส์</w:t>
            </w:r>
            <w:r w:rsidRPr="00085E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85EB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62" w:type="dxa"/>
          </w:tcPr>
          <w:p w14:paraId="01A44AC3" w14:textId="77777777" w:rsidR="00D705FC" w:rsidRPr="00085EB1" w:rsidRDefault="00D705FC" w:rsidP="0014163F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5EB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6D4C5A0" w14:textId="7B0F72DE" w:rsidR="00D705FC" w:rsidRPr="00085EB1" w:rsidRDefault="00F42912" w:rsidP="0014163F">
            <w:pPr>
              <w:ind w:left="430" w:right="-18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5EB1"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มีกรรมการเป็นญาติกับกรรมการของบริษัท</w:t>
            </w:r>
          </w:p>
        </w:tc>
      </w:tr>
    </w:tbl>
    <w:p w14:paraId="357E521E" w14:textId="77777777" w:rsidR="00D705FC" w:rsidRPr="00085EB1" w:rsidRDefault="00D705FC" w:rsidP="009C363B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p w14:paraId="66FD5584" w14:textId="77777777" w:rsidR="006B2A64" w:rsidRPr="00085EB1" w:rsidRDefault="006B2A64" w:rsidP="009C363B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p w14:paraId="1DDF340F" w14:textId="77777777" w:rsidR="006B2A64" w:rsidRPr="00085EB1" w:rsidRDefault="006B2A64" w:rsidP="009C363B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1"/>
        <w:gridCol w:w="1083"/>
        <w:gridCol w:w="269"/>
        <w:gridCol w:w="991"/>
        <w:gridCol w:w="269"/>
        <w:gridCol w:w="985"/>
      </w:tblGrid>
      <w:tr w:rsidR="00207AAC" w:rsidRPr="00085EB1" w14:paraId="5A86F364" w14:textId="77777777" w:rsidTr="00AD3FAF">
        <w:trPr>
          <w:tblHeader/>
        </w:trPr>
        <w:tc>
          <w:tcPr>
            <w:tcW w:w="2278" w:type="pct"/>
          </w:tcPr>
          <w:p w14:paraId="1472882C" w14:textId="5CDE2472" w:rsidR="00207AAC" w:rsidRPr="00085EB1" w:rsidRDefault="00AD3FAF" w:rsidP="005A7B6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9" w:type="pct"/>
            <w:gridSpan w:val="3"/>
            <w:vAlign w:val="bottom"/>
          </w:tcPr>
          <w:p w14:paraId="08DEB5DD" w14:textId="4C13183C" w:rsidR="00207AAC" w:rsidRPr="00085EB1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2F38366" w14:textId="77777777" w:rsidR="00207AAC" w:rsidRPr="00085EB1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vAlign w:val="bottom"/>
          </w:tcPr>
          <w:p w14:paraId="3304CF06" w14:textId="6EA9F6F2" w:rsidR="00207AAC" w:rsidRPr="00085EB1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7B66" w:rsidRPr="00085EB1" w14:paraId="47092CB9" w14:textId="77777777" w:rsidTr="00AD3FAF">
        <w:trPr>
          <w:tblHeader/>
        </w:trPr>
        <w:tc>
          <w:tcPr>
            <w:tcW w:w="2278" w:type="pct"/>
          </w:tcPr>
          <w:p w14:paraId="7AA6E18F" w14:textId="52B456E3" w:rsidR="005A7B66" w:rsidRPr="00085EB1" w:rsidRDefault="005A7B66" w:rsidP="005A7B6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705FC" w:rsidRPr="00085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705FC"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705FC" w:rsidRPr="00085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4" w:type="pct"/>
          </w:tcPr>
          <w:p w14:paraId="4B2FE8FF" w14:textId="30226BBD" w:rsidR="005A7B66" w:rsidRPr="00085EB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5FC"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9" w:type="pct"/>
          </w:tcPr>
          <w:p w14:paraId="593AFF79" w14:textId="68A63443" w:rsidR="005A7B66" w:rsidRPr="00085EB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FB1A825" w14:textId="1BE49EBB" w:rsidR="005A7B66" w:rsidRPr="00085EB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5FC"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48" w:type="pct"/>
          </w:tcPr>
          <w:p w14:paraId="4D8C63FD" w14:textId="77777777" w:rsidR="005A7B66" w:rsidRPr="00085EB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DE4C4DE" w14:textId="16A903A1" w:rsidR="005A7B66" w:rsidRPr="00085EB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5FC"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8" w:type="pct"/>
          </w:tcPr>
          <w:p w14:paraId="6C6137F6" w14:textId="77777777" w:rsidR="005A7B66" w:rsidRPr="00085EB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8ACC4DC" w14:textId="3DFCD555" w:rsidR="005A7B66" w:rsidRPr="00085EB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5FC"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5A7B66" w:rsidRPr="00085EB1" w14:paraId="5C9699D9" w14:textId="77777777" w:rsidTr="00AD3FAF">
        <w:trPr>
          <w:tblHeader/>
        </w:trPr>
        <w:tc>
          <w:tcPr>
            <w:tcW w:w="2278" w:type="pct"/>
          </w:tcPr>
          <w:p w14:paraId="46059843" w14:textId="77777777" w:rsidR="005A7B66" w:rsidRPr="00085EB1" w:rsidRDefault="005A7B66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7"/>
          </w:tcPr>
          <w:p w14:paraId="5FAF211F" w14:textId="4767A996" w:rsidR="005A7B66" w:rsidRPr="00085EB1" w:rsidRDefault="005A7B66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7B66" w:rsidRPr="00085EB1" w14:paraId="0BC2761D" w14:textId="77777777" w:rsidTr="00AD3FAF">
        <w:tc>
          <w:tcPr>
            <w:tcW w:w="2278" w:type="pct"/>
          </w:tcPr>
          <w:p w14:paraId="1898EFC7" w14:textId="126ACB83" w:rsidR="005A7B66" w:rsidRPr="00085EB1" w:rsidRDefault="005A7B66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067F6B" w:rsidRPr="00085E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94" w:type="pct"/>
          </w:tcPr>
          <w:p w14:paraId="7FD1B9DE" w14:textId="77777777" w:rsidR="005A7B66" w:rsidRPr="00085EB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53D2DB" w14:textId="6CFB4D4F" w:rsidR="005A7B66" w:rsidRPr="00085EB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CC136B" w14:textId="643C674D" w:rsidR="005A7B66" w:rsidRPr="00085EB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11B2EE" w14:textId="77777777" w:rsidR="005A7B66" w:rsidRPr="00085EB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C0A441C" w14:textId="77777777" w:rsidR="005A7B66" w:rsidRPr="00085EB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E38C04" w14:textId="77777777" w:rsidR="005A7B66" w:rsidRPr="00085EB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47F1E84" w14:textId="77777777" w:rsidR="005A7B66" w:rsidRPr="00085EB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B66" w:rsidRPr="00085EB1" w14:paraId="1851D4A6" w14:textId="77777777" w:rsidTr="00AD3FAF">
        <w:tc>
          <w:tcPr>
            <w:tcW w:w="2278" w:type="pct"/>
          </w:tcPr>
          <w:p w14:paraId="3E39F271" w14:textId="77777777" w:rsidR="005A7B66" w:rsidRPr="00085EB1" w:rsidRDefault="005A7B66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138C9857" w14:textId="0B07DE38" w:rsidR="005A7B66" w:rsidRPr="00085EB1" w:rsidRDefault="007F2595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49" w:type="pct"/>
          </w:tcPr>
          <w:p w14:paraId="735BD448" w14:textId="2BD488B0" w:rsidR="005A7B66" w:rsidRPr="00085EB1" w:rsidRDefault="005A7B66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3A4D469" w14:textId="2511EC5D" w:rsidR="005A7B66" w:rsidRPr="00085EB1" w:rsidRDefault="006B2A64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48" w:type="pct"/>
          </w:tcPr>
          <w:p w14:paraId="65756A1A" w14:textId="77777777" w:rsidR="005A7B66" w:rsidRPr="00085EB1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4745CDB" w14:textId="4AC3CCC4" w:rsidR="005A7B66" w:rsidRPr="00085EB1" w:rsidRDefault="006B2A64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48" w:type="pct"/>
          </w:tcPr>
          <w:p w14:paraId="5F1B2F99" w14:textId="77777777" w:rsidR="005A7B66" w:rsidRPr="00085EB1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0FDEBF5" w14:textId="281902A5" w:rsidR="005A7B66" w:rsidRPr="00085EB1" w:rsidRDefault="006B2A64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</w:tr>
      <w:tr w:rsidR="006B2A64" w:rsidRPr="00085EB1" w14:paraId="0485F57D" w14:textId="77777777" w:rsidTr="00AD3FAF">
        <w:tc>
          <w:tcPr>
            <w:tcW w:w="2278" w:type="pct"/>
          </w:tcPr>
          <w:p w14:paraId="36165021" w14:textId="77777777" w:rsidR="006B2A64" w:rsidRPr="00085EB1" w:rsidRDefault="006B2A64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110CD071" w14:textId="77777777" w:rsidR="006B2A64" w:rsidRPr="00085EB1" w:rsidRDefault="006B2A64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3A53959" w14:textId="77777777" w:rsidR="006B2A64" w:rsidRPr="00085EB1" w:rsidRDefault="006B2A64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495CAF2" w14:textId="77777777" w:rsidR="006B2A64" w:rsidRPr="00085EB1" w:rsidRDefault="006B2A64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19787EB" w14:textId="77777777" w:rsidR="006B2A64" w:rsidRPr="00085EB1" w:rsidRDefault="006B2A6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D4632B1" w14:textId="77777777" w:rsidR="006B2A64" w:rsidRPr="00085EB1" w:rsidRDefault="006B2A64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136E7D" w14:textId="77777777" w:rsidR="006B2A64" w:rsidRPr="00085EB1" w:rsidRDefault="006B2A6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982A878" w14:textId="77777777" w:rsidR="006B2A64" w:rsidRPr="00085EB1" w:rsidRDefault="006B2A64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B66" w:rsidRPr="00085EB1" w14:paraId="4777B7BC" w14:textId="77777777" w:rsidTr="00AD3FAF">
        <w:tc>
          <w:tcPr>
            <w:tcW w:w="2278" w:type="pct"/>
          </w:tcPr>
          <w:p w14:paraId="57597D33" w14:textId="77777777" w:rsidR="005A7B66" w:rsidRPr="00085EB1" w:rsidRDefault="005A7B66" w:rsidP="0051042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2C7172AC" w14:textId="77777777" w:rsidR="005A7B66" w:rsidRPr="00085EB1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D0896AE" w14:textId="21C562F1" w:rsidR="005A7B66" w:rsidRPr="00085EB1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C9D2048" w14:textId="29CB0842" w:rsidR="005A7B66" w:rsidRPr="00085EB1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EC3BD5" w14:textId="77777777" w:rsidR="005A7B66" w:rsidRPr="00085EB1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BC00D67" w14:textId="77777777" w:rsidR="005A7B66" w:rsidRPr="00085EB1" w:rsidRDefault="005A7B6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1CF1D01" w14:textId="77777777" w:rsidR="005A7B66" w:rsidRPr="00085EB1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198A17B" w14:textId="77777777" w:rsidR="005A7B66" w:rsidRPr="00085EB1" w:rsidRDefault="005A7B6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3E94" w:rsidRPr="00085EB1" w14:paraId="61BBB1E0" w14:textId="77777777" w:rsidTr="00AD3FAF">
        <w:tc>
          <w:tcPr>
            <w:tcW w:w="2278" w:type="pct"/>
          </w:tcPr>
          <w:p w14:paraId="2B9C45D8" w14:textId="0A8E02D9" w:rsidR="00E43E94" w:rsidRPr="00085EB1" w:rsidRDefault="00E43E94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25302E09" w14:textId="099D6A7D" w:rsidR="00E43E94" w:rsidRPr="00085EB1" w:rsidRDefault="008A4242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462DC72" w14:textId="77777777" w:rsidR="00E43E94" w:rsidRPr="00085EB1" w:rsidRDefault="00E43E94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FAFDEB4" w14:textId="5FE8EE72" w:rsidR="00E43E94" w:rsidRPr="00085EB1" w:rsidRDefault="00206E61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FF5856" w14:textId="77777777" w:rsidR="00E43E94" w:rsidRPr="00085EB1" w:rsidRDefault="00E43E9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6ECB6E1" w14:textId="3223D456" w:rsidR="00E43E94" w:rsidRPr="00085EB1" w:rsidRDefault="006B2A64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48" w:type="pct"/>
          </w:tcPr>
          <w:p w14:paraId="3230B533" w14:textId="77777777" w:rsidR="00E43E94" w:rsidRPr="00085EB1" w:rsidRDefault="00E43E9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1A428BE" w14:textId="30A25C85" w:rsidR="00E43E94" w:rsidRPr="00085EB1" w:rsidRDefault="006B2A64" w:rsidP="00D6607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</w:tr>
      <w:tr w:rsidR="005A7B66" w:rsidRPr="00085EB1" w14:paraId="62285FB4" w14:textId="77777777" w:rsidTr="00AD3FAF">
        <w:tc>
          <w:tcPr>
            <w:tcW w:w="2278" w:type="pct"/>
          </w:tcPr>
          <w:p w14:paraId="56D08F25" w14:textId="77777777" w:rsidR="005A7B66" w:rsidRPr="00085EB1" w:rsidRDefault="005A7B66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642CF137" w14:textId="770AE0D9" w:rsidR="005A7B66" w:rsidRPr="00085EB1" w:rsidRDefault="008A4242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E22B93F" w14:textId="1748F007" w:rsidR="005A7B66" w:rsidRPr="00085EB1" w:rsidRDefault="005A7B66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BAAF33" w14:textId="7D897A38" w:rsidR="005A7B66" w:rsidRPr="00085EB1" w:rsidRDefault="005A7B66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E02346" w14:textId="77777777" w:rsidR="005A7B66" w:rsidRPr="00085EB1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6B615E9" w14:textId="0AD117BF" w:rsidR="005A7B66" w:rsidRPr="00085EB1" w:rsidRDefault="006B2A64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2,355</w:t>
            </w:r>
          </w:p>
        </w:tc>
        <w:tc>
          <w:tcPr>
            <w:tcW w:w="148" w:type="pct"/>
          </w:tcPr>
          <w:p w14:paraId="7273718B" w14:textId="77777777" w:rsidR="005A7B66" w:rsidRPr="00085EB1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1D7E2E6" w14:textId="24DF45FD" w:rsidR="005A7B66" w:rsidRPr="00085EB1" w:rsidRDefault="00D6607C" w:rsidP="00206E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B2A64" w:rsidRPr="00085EB1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</w:tr>
      <w:tr w:rsidR="00F56061" w:rsidRPr="00085EB1" w14:paraId="040F43C3" w14:textId="77777777" w:rsidTr="00AD3FAF">
        <w:tc>
          <w:tcPr>
            <w:tcW w:w="2278" w:type="pct"/>
          </w:tcPr>
          <w:p w14:paraId="0C691360" w14:textId="60A57A9F" w:rsidR="00F56061" w:rsidRPr="00085EB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14:paraId="3618F93B" w14:textId="7760E1CF" w:rsidR="00F56061" w:rsidRPr="00085EB1" w:rsidRDefault="008A4242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71E1E7A" w14:textId="77777777" w:rsidR="00F56061" w:rsidRPr="00085E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9842A8D" w14:textId="2B690210" w:rsidR="00F56061" w:rsidRPr="00085E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E61435B" w14:textId="77777777" w:rsidR="00F56061" w:rsidRPr="00085E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461D59F" w14:textId="43061556" w:rsidR="00F56061" w:rsidRPr="00085EB1" w:rsidRDefault="00BE4EBA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6B2A64" w:rsidRPr="00085EB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284D0D41" w14:textId="77777777" w:rsidR="00F56061" w:rsidRPr="00085E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F023DF2" w14:textId="674EDFF4" w:rsidR="00F56061" w:rsidRPr="00085EB1" w:rsidRDefault="006B2A64" w:rsidP="006B2A64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6061" w:rsidRPr="00085EB1" w14:paraId="055E8230" w14:textId="77777777" w:rsidTr="00AD3FAF">
        <w:tc>
          <w:tcPr>
            <w:tcW w:w="2278" w:type="pct"/>
          </w:tcPr>
          <w:p w14:paraId="3A93785F" w14:textId="01BBEAFF" w:rsidR="00F56061" w:rsidRPr="00085EB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3B72500D" w14:textId="5AC3C180" w:rsidR="00F56061" w:rsidRPr="00085EB1" w:rsidRDefault="008A4242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03900BC" w14:textId="2B2EBF6C" w:rsidR="00F56061" w:rsidRPr="00085E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67DA80F" w14:textId="352965F4" w:rsidR="00F56061" w:rsidRPr="00085E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5DA50F3B" w14:textId="77777777" w:rsidR="00F56061" w:rsidRPr="00085E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04624B9" w14:textId="0933A368" w:rsidR="00F56061" w:rsidRPr="00085EB1" w:rsidRDefault="006B2A64" w:rsidP="006B2A64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DFBA253" w14:textId="77777777" w:rsidR="00F56061" w:rsidRPr="00085E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98F312D" w14:textId="29633122" w:rsidR="00F56061" w:rsidRPr="00085EB1" w:rsidRDefault="006B2A64" w:rsidP="006B2A6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F56061" w:rsidRPr="00085EB1" w14:paraId="6647235A" w14:textId="77777777" w:rsidTr="00AD3FAF">
        <w:tc>
          <w:tcPr>
            <w:tcW w:w="2278" w:type="pct"/>
          </w:tcPr>
          <w:p w14:paraId="2CB177DE" w14:textId="29C3FACE" w:rsidR="00F56061" w:rsidRPr="00085EB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2F505CB6" w14:textId="22E33CB8" w:rsidR="00F56061" w:rsidRPr="00085EB1" w:rsidRDefault="008A4242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9017C86" w14:textId="77777777" w:rsidR="00F56061" w:rsidRPr="00085E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912E252" w14:textId="0610713F" w:rsidR="00F56061" w:rsidRPr="00085E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4811BC3" w14:textId="77777777" w:rsidR="00F56061" w:rsidRPr="00085E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812D59D" w14:textId="1D106FDA" w:rsidR="00F56061" w:rsidRPr="00085EB1" w:rsidRDefault="006B2A64" w:rsidP="006B2A64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99D6B4" w14:textId="77777777" w:rsidR="00F56061" w:rsidRPr="00085E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9CE9C18" w14:textId="284FF121" w:rsidR="00F56061" w:rsidRPr="00085EB1" w:rsidRDefault="006B2A64" w:rsidP="00D6607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6607C" w:rsidRPr="00085EB1" w14:paraId="71C80AFB" w14:textId="77777777" w:rsidTr="00AD3FAF">
        <w:tc>
          <w:tcPr>
            <w:tcW w:w="2278" w:type="pct"/>
          </w:tcPr>
          <w:p w14:paraId="550A4D1F" w14:textId="77777777" w:rsidR="00D6607C" w:rsidRPr="00085EB1" w:rsidRDefault="00D6607C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73D76E8" w14:textId="77777777" w:rsidR="00D6607C" w:rsidRPr="00085EB1" w:rsidRDefault="00D6607C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C07512F" w14:textId="77777777" w:rsidR="00D6607C" w:rsidRPr="00085EB1" w:rsidRDefault="00D6607C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FC26D0A" w14:textId="77777777" w:rsidR="00D6607C" w:rsidRPr="00085EB1" w:rsidRDefault="00D6607C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DDE0DE" w14:textId="77777777" w:rsidR="00D6607C" w:rsidRPr="00085EB1" w:rsidRDefault="00D6607C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B085C05" w14:textId="77777777" w:rsidR="00D6607C" w:rsidRPr="00085EB1" w:rsidRDefault="00D6607C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ABF0E92" w14:textId="77777777" w:rsidR="00D6607C" w:rsidRPr="00085EB1" w:rsidRDefault="00D6607C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E9EEBC7" w14:textId="77777777" w:rsidR="00D6607C" w:rsidRPr="00085EB1" w:rsidRDefault="00D6607C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6061" w:rsidRPr="00085EB1" w14:paraId="2D86665D" w14:textId="77777777" w:rsidTr="00AD3FAF">
        <w:tc>
          <w:tcPr>
            <w:tcW w:w="2278" w:type="pct"/>
          </w:tcPr>
          <w:p w14:paraId="0FAE0479" w14:textId="2A3A3225" w:rsidR="00F56061" w:rsidRPr="00085EB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</w:tcPr>
          <w:p w14:paraId="21EE544D" w14:textId="77777777" w:rsidR="00F56061" w:rsidRPr="00085E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F24C63E" w14:textId="77777777" w:rsidR="00F56061" w:rsidRPr="00085E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0D6222C" w14:textId="77777777" w:rsidR="00F56061" w:rsidRPr="00085E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1E9D02B" w14:textId="77777777" w:rsidR="00F56061" w:rsidRPr="00085E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1E3E7D3" w14:textId="77777777" w:rsidR="00F56061" w:rsidRPr="00085EB1" w:rsidRDefault="00F56061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415A33" w14:textId="77777777" w:rsidR="00F56061" w:rsidRPr="00085E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92E3A7B" w14:textId="77777777" w:rsidR="00F56061" w:rsidRPr="00085EB1" w:rsidRDefault="00F56061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6061" w:rsidRPr="00085EB1" w14:paraId="666503BD" w14:textId="77777777" w:rsidTr="00AD3FAF">
        <w:tc>
          <w:tcPr>
            <w:tcW w:w="2278" w:type="pct"/>
          </w:tcPr>
          <w:p w14:paraId="73D7B56B" w14:textId="14DB46E3" w:rsidR="00F56061" w:rsidRPr="00085EB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3557B64B" w14:textId="143C2539" w:rsidR="00F56061" w:rsidRPr="00085EB1" w:rsidRDefault="007F2595" w:rsidP="00F56061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49" w:type="pct"/>
          </w:tcPr>
          <w:p w14:paraId="00F92ECC" w14:textId="77777777" w:rsidR="00F56061" w:rsidRPr="00085E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7284E986" w14:textId="3D69CFCB" w:rsidR="00F56061" w:rsidRPr="00085EB1" w:rsidRDefault="007F2595" w:rsidP="00D6607C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48" w:type="pct"/>
          </w:tcPr>
          <w:p w14:paraId="6FFFBA55" w14:textId="77777777" w:rsidR="00F56061" w:rsidRPr="00085E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09C2F9D" w14:textId="0C195635" w:rsidR="00F56061" w:rsidRPr="00085EB1" w:rsidRDefault="00184BD6" w:rsidP="00F56061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2DB60B1" w14:textId="77777777" w:rsidR="00F56061" w:rsidRPr="00085E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5194B27" w14:textId="79ABA614" w:rsidR="00F56061" w:rsidRPr="00085EB1" w:rsidRDefault="00F56061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6061" w:rsidRPr="00085EB1" w14:paraId="4414C0AA" w14:textId="77777777" w:rsidTr="00AD3FAF">
        <w:tc>
          <w:tcPr>
            <w:tcW w:w="2278" w:type="pct"/>
          </w:tcPr>
          <w:p w14:paraId="601B7689" w14:textId="70D150ED" w:rsidR="00F56061" w:rsidRPr="00085EB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189F49F4" w14:textId="75C303A5" w:rsidR="00F56061" w:rsidRPr="00085EB1" w:rsidRDefault="007F2595" w:rsidP="00F56061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9" w:type="pct"/>
          </w:tcPr>
          <w:p w14:paraId="31E4C37F" w14:textId="77777777" w:rsidR="00F56061" w:rsidRPr="00085E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02CBF45" w14:textId="72C2143E" w:rsidR="00F56061" w:rsidRPr="00085EB1" w:rsidRDefault="007F2595" w:rsidP="007F2595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148" w:type="pct"/>
          </w:tcPr>
          <w:p w14:paraId="3FB295A1" w14:textId="77777777" w:rsidR="00F56061" w:rsidRPr="00085E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12319FB" w14:textId="430CF038" w:rsidR="00F56061" w:rsidRPr="00085EB1" w:rsidRDefault="00184BD6" w:rsidP="00F56061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A87983" w14:textId="77777777" w:rsidR="00F56061" w:rsidRPr="00085E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C4A93CC" w14:textId="20FD19EF" w:rsidR="00F56061" w:rsidRPr="00085EB1" w:rsidRDefault="00F56061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6061" w:rsidRPr="00085EB1" w14:paraId="6EBC50A4" w14:textId="77777777" w:rsidTr="00AD3FAF">
        <w:tc>
          <w:tcPr>
            <w:tcW w:w="2278" w:type="pct"/>
          </w:tcPr>
          <w:p w14:paraId="1B818E02" w14:textId="587CA226" w:rsidR="00F56061" w:rsidRPr="00085EB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FA04E9"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594" w:type="pct"/>
          </w:tcPr>
          <w:p w14:paraId="54319EE5" w14:textId="1DFA1E03" w:rsidR="00F56061" w:rsidRPr="00085EB1" w:rsidRDefault="007F2595" w:rsidP="00F56061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E33409" w:rsidRPr="00085EB1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49" w:type="pct"/>
          </w:tcPr>
          <w:p w14:paraId="0EA98B90" w14:textId="77777777" w:rsidR="00F56061" w:rsidRPr="00085E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95BDB06" w14:textId="67DCEF86" w:rsidR="00F56061" w:rsidRPr="00085EB1" w:rsidRDefault="00E06F25" w:rsidP="00E06F25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48" w:type="pct"/>
          </w:tcPr>
          <w:p w14:paraId="73EE2222" w14:textId="77777777" w:rsidR="00F56061" w:rsidRPr="00085E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1A071F5" w14:textId="62685A53" w:rsidR="00F56061" w:rsidRPr="00085EB1" w:rsidRDefault="00184BD6" w:rsidP="00F56061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340845E" w14:textId="77777777" w:rsidR="00F56061" w:rsidRPr="00085E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D22E51C" w14:textId="6D34E333" w:rsidR="00F56061" w:rsidRPr="00085EB1" w:rsidRDefault="00F56061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085EB1" w14:paraId="02B8A57A" w14:textId="77777777" w:rsidTr="00AD3FAF">
        <w:tc>
          <w:tcPr>
            <w:tcW w:w="2278" w:type="pct"/>
          </w:tcPr>
          <w:p w14:paraId="1C998270" w14:textId="54A042FC" w:rsidR="00C161E7" w:rsidRPr="00085EB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482DCBF8" w14:textId="48059136" w:rsidR="00C161E7" w:rsidRPr="00085EB1" w:rsidRDefault="007F2595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149" w:type="pct"/>
          </w:tcPr>
          <w:p w14:paraId="1FF6B54C" w14:textId="77777777" w:rsidR="00C161E7" w:rsidRPr="00085EB1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695F408" w14:textId="11D91CE6" w:rsidR="00C161E7" w:rsidRPr="00085EB1" w:rsidRDefault="00E06F25" w:rsidP="007F2595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148" w:type="pct"/>
          </w:tcPr>
          <w:p w14:paraId="51BFC56D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505BD5D" w14:textId="5BA17476" w:rsidR="00C161E7" w:rsidRPr="00085EB1" w:rsidRDefault="006B2A64" w:rsidP="000F202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48" w:type="pct"/>
          </w:tcPr>
          <w:p w14:paraId="083E7FAA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0B45F4B" w14:textId="5A9E8D62" w:rsidR="00C161E7" w:rsidRPr="00085EB1" w:rsidRDefault="00C161E7" w:rsidP="002214EB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085EB1" w14:paraId="42E00502" w14:textId="77777777" w:rsidTr="00AD3FAF">
        <w:tc>
          <w:tcPr>
            <w:tcW w:w="2278" w:type="pct"/>
          </w:tcPr>
          <w:p w14:paraId="2A132D27" w14:textId="77777777" w:rsidR="00C161E7" w:rsidRPr="00085EB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CB7F86D" w14:textId="77777777" w:rsidR="00C161E7" w:rsidRPr="00085EB1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8C23D78" w14:textId="77777777" w:rsidR="00C161E7" w:rsidRPr="00085EB1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EBD168F" w14:textId="77777777" w:rsidR="00C161E7" w:rsidRPr="00085EB1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717506E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47555B0" w14:textId="77777777" w:rsidR="00C161E7" w:rsidRPr="00085EB1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46536F4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9F9E557" w14:textId="77777777" w:rsidR="00C161E7" w:rsidRPr="00085EB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61E7" w:rsidRPr="00085EB1" w14:paraId="7C643FC5" w14:textId="77777777" w:rsidTr="00AD3FAF">
        <w:tc>
          <w:tcPr>
            <w:tcW w:w="2278" w:type="pct"/>
            <w:shd w:val="clear" w:color="auto" w:fill="FFFFFF"/>
          </w:tcPr>
          <w:p w14:paraId="5EA67D49" w14:textId="77777777" w:rsidR="00C161E7" w:rsidRPr="00085EB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94" w:type="pct"/>
          </w:tcPr>
          <w:p w14:paraId="571F8B34" w14:textId="77777777" w:rsidR="00C161E7" w:rsidRPr="00085E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F95E462" w14:textId="0A040424" w:rsidR="00C161E7" w:rsidRPr="00085E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42152D4" w14:textId="15B8049E" w:rsidR="00C161E7" w:rsidRPr="00085E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736BC6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FFA8630" w14:textId="77777777" w:rsidR="00C161E7" w:rsidRPr="00085EB1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FAB1A2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47D77A8" w14:textId="77777777" w:rsidR="00C161E7" w:rsidRPr="00085EB1" w:rsidRDefault="00C161E7" w:rsidP="00C161E7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61E7" w:rsidRPr="00085EB1" w14:paraId="74F20BF5" w14:textId="77777777" w:rsidTr="00AD3FAF">
        <w:tc>
          <w:tcPr>
            <w:tcW w:w="2278" w:type="pct"/>
            <w:shd w:val="clear" w:color="auto" w:fill="FFFFFF"/>
          </w:tcPr>
          <w:p w14:paraId="2CEF5D4E" w14:textId="77777777" w:rsidR="00C161E7" w:rsidRPr="00085EB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6B5D4C55" w14:textId="469E651A" w:rsidR="00C161E7" w:rsidRPr="00085EB1" w:rsidRDefault="007F2595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4,493</w:t>
            </w:r>
          </w:p>
        </w:tc>
        <w:tc>
          <w:tcPr>
            <w:tcW w:w="149" w:type="pct"/>
          </w:tcPr>
          <w:p w14:paraId="4EB1B01E" w14:textId="702C3795" w:rsidR="00C161E7" w:rsidRPr="00085E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5DB532C" w14:textId="32436440" w:rsidR="00C161E7" w:rsidRPr="00085EB1" w:rsidRDefault="007F2595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6607C" w:rsidRPr="00085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148" w:type="pct"/>
          </w:tcPr>
          <w:p w14:paraId="7A12B704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B04145B" w14:textId="585E1504" w:rsidR="00C161E7" w:rsidRPr="00085EB1" w:rsidRDefault="00C161E7" w:rsidP="00C161E7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68DC34C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78A0517" w14:textId="1E1D60DB" w:rsidR="00C161E7" w:rsidRPr="00085EB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085EB1" w14:paraId="13BCEEFB" w14:textId="77777777" w:rsidTr="00AD3FAF">
        <w:tc>
          <w:tcPr>
            <w:tcW w:w="2278" w:type="pct"/>
            <w:shd w:val="clear" w:color="auto" w:fill="FFFFFF"/>
          </w:tcPr>
          <w:p w14:paraId="13DFBB3E" w14:textId="77777777" w:rsidR="00C161E7" w:rsidRPr="00085EB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4801394C" w14:textId="2B2B7D30" w:rsidR="00C161E7" w:rsidRPr="00085EB1" w:rsidRDefault="007F2595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9" w:type="pct"/>
          </w:tcPr>
          <w:p w14:paraId="4C923218" w14:textId="1E65F1FD" w:rsidR="00C161E7" w:rsidRPr="00085E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91EFAA4" w14:textId="4BF52C39" w:rsidR="00C161E7" w:rsidRPr="00085EB1" w:rsidRDefault="007F2595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8" w:type="pct"/>
          </w:tcPr>
          <w:p w14:paraId="04821323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D24E9FA" w14:textId="2C5925C1" w:rsidR="00C161E7" w:rsidRPr="00085EB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30E181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A47E8DB" w14:textId="1B593ED6" w:rsidR="00C161E7" w:rsidRPr="00085EB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05FC" w:rsidRPr="00085EB1" w14:paraId="3828E3DC" w14:textId="77777777" w:rsidTr="00AD3FAF">
        <w:tc>
          <w:tcPr>
            <w:tcW w:w="2278" w:type="pct"/>
            <w:shd w:val="clear" w:color="auto" w:fill="FFFFFF"/>
          </w:tcPr>
          <w:p w14:paraId="07A9802E" w14:textId="2A30993E" w:rsidR="00D705FC" w:rsidRPr="00085EB1" w:rsidRDefault="00D705FC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0CA70D7A" w14:textId="33084E5F" w:rsidR="00D705FC" w:rsidRPr="00085EB1" w:rsidRDefault="007F2595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49" w:type="pct"/>
          </w:tcPr>
          <w:p w14:paraId="7FBCAD99" w14:textId="77777777" w:rsidR="00D705FC" w:rsidRPr="00085EB1" w:rsidRDefault="00D705FC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45CD433" w14:textId="17AE51DD" w:rsidR="00D705FC" w:rsidRPr="00085EB1" w:rsidRDefault="007F2595" w:rsidP="007F2595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84567B0" w14:textId="77777777" w:rsidR="00D705FC" w:rsidRPr="00085EB1" w:rsidRDefault="00D705FC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9A7CFDD" w14:textId="275E333A" w:rsidR="00D705FC" w:rsidRPr="00085EB1" w:rsidRDefault="006B2A64" w:rsidP="006B2A6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48" w:type="pct"/>
          </w:tcPr>
          <w:p w14:paraId="55DE0DC0" w14:textId="77777777" w:rsidR="00D705FC" w:rsidRPr="00085EB1" w:rsidRDefault="00D705FC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2C26EFE" w14:textId="3D2A8D29" w:rsidR="00D705FC" w:rsidRPr="00085EB1" w:rsidRDefault="006B2A64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085EB1" w14:paraId="12762DE3" w14:textId="77777777" w:rsidTr="00AD3FAF">
        <w:tc>
          <w:tcPr>
            <w:tcW w:w="2278" w:type="pct"/>
            <w:shd w:val="clear" w:color="auto" w:fill="FFFFFF"/>
          </w:tcPr>
          <w:p w14:paraId="4B35183B" w14:textId="77777777" w:rsidR="00C161E7" w:rsidRPr="00085EB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4EEF696C" w14:textId="77777777" w:rsidR="00C161E7" w:rsidRPr="00085EB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1AC33D8" w14:textId="77777777" w:rsidR="00C161E7" w:rsidRPr="00085E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64DB69D" w14:textId="77777777" w:rsidR="00C161E7" w:rsidRPr="00085EB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E639A5F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E261995" w14:textId="77777777" w:rsidR="00C161E7" w:rsidRPr="00085EB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B058B3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6479043" w14:textId="77777777" w:rsidR="00C161E7" w:rsidRPr="00085EB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61E7" w:rsidRPr="00085EB1" w14:paraId="3E2D7610" w14:textId="77777777" w:rsidTr="00AD3FAF">
        <w:tc>
          <w:tcPr>
            <w:tcW w:w="2278" w:type="pct"/>
            <w:shd w:val="clear" w:color="auto" w:fill="FFFFFF"/>
          </w:tcPr>
          <w:p w14:paraId="14226083" w14:textId="77777777" w:rsidR="00C161E7" w:rsidRPr="00085EB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4E3D28F4" w14:textId="77777777" w:rsidR="00C161E7" w:rsidRPr="00085E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AD32FB" w14:textId="4B3BBFE2" w:rsidR="00C161E7" w:rsidRPr="00085E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8A9FF80" w14:textId="2D069C76" w:rsidR="00C161E7" w:rsidRPr="00085E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BB95E8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372DF43" w14:textId="77777777" w:rsidR="00C161E7" w:rsidRPr="00085EB1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8EC0275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126F262" w14:textId="77777777" w:rsidR="00C161E7" w:rsidRPr="00085EB1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61E7" w:rsidRPr="00085EB1" w14:paraId="2EC46E3B" w14:textId="77777777" w:rsidTr="00AD3FAF">
        <w:tc>
          <w:tcPr>
            <w:tcW w:w="2278" w:type="pct"/>
            <w:shd w:val="clear" w:color="auto" w:fill="FFFFFF"/>
          </w:tcPr>
          <w:p w14:paraId="71172332" w14:textId="77777777" w:rsidR="00C161E7" w:rsidRPr="00085EB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406372F3" w14:textId="03B866B9" w:rsidR="00C161E7" w:rsidRPr="00085EB1" w:rsidRDefault="00446550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  <w:tc>
          <w:tcPr>
            <w:tcW w:w="149" w:type="pct"/>
          </w:tcPr>
          <w:p w14:paraId="6A740C93" w14:textId="1B59000B" w:rsidR="00C161E7" w:rsidRPr="00085E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7F76DE" w14:textId="0D471BEB" w:rsidR="00C161E7" w:rsidRPr="00085EB1" w:rsidRDefault="007F2595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148" w:type="pct"/>
          </w:tcPr>
          <w:p w14:paraId="5BFFF67E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5A0236F" w14:textId="4D51E34A" w:rsidR="00C161E7" w:rsidRPr="00085EB1" w:rsidRDefault="006B2A64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  <w:tc>
          <w:tcPr>
            <w:tcW w:w="148" w:type="pct"/>
          </w:tcPr>
          <w:p w14:paraId="6B7BFCC3" w14:textId="77777777" w:rsidR="00C161E7" w:rsidRPr="00085EB1" w:rsidRDefault="00C161E7" w:rsidP="00C161E7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E9CC1D3" w14:textId="71EF060B" w:rsidR="00C161E7" w:rsidRPr="00085EB1" w:rsidRDefault="005075B7" w:rsidP="00C161E7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</w:tr>
      <w:tr w:rsidR="00C161E7" w:rsidRPr="00085EB1" w14:paraId="6429B251" w14:textId="77777777" w:rsidTr="00AD3FAF">
        <w:tc>
          <w:tcPr>
            <w:tcW w:w="2278" w:type="pct"/>
            <w:shd w:val="clear" w:color="auto" w:fill="FFFFFF"/>
          </w:tcPr>
          <w:p w14:paraId="4B966F7F" w14:textId="5265365D" w:rsidR="00C161E7" w:rsidRPr="00085EB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50AFC4B4" w14:textId="61F709F6" w:rsidR="00C161E7" w:rsidRPr="00085EB1" w:rsidRDefault="00446550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9" w:type="pct"/>
          </w:tcPr>
          <w:p w14:paraId="5DE439DF" w14:textId="423D9CA9" w:rsidR="00C161E7" w:rsidRPr="00085E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5403DE4" w14:textId="1844AF99" w:rsidR="00C161E7" w:rsidRPr="00085EB1" w:rsidRDefault="007F2595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48" w:type="pct"/>
          </w:tcPr>
          <w:p w14:paraId="6C933D1A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79BF026" w14:textId="3C75780A" w:rsidR="00C161E7" w:rsidRPr="00085EB1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58DC9C" w14:textId="77777777" w:rsidR="00C161E7" w:rsidRPr="00085EB1" w:rsidRDefault="00C161E7" w:rsidP="00C161E7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01441B6" w14:textId="6BC75037" w:rsidR="00C161E7" w:rsidRPr="00085EB1" w:rsidRDefault="00C161E7" w:rsidP="009D0BDB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085EB1" w14:paraId="4496084E" w14:textId="77777777" w:rsidTr="00AD3FAF">
        <w:tc>
          <w:tcPr>
            <w:tcW w:w="2278" w:type="pct"/>
            <w:shd w:val="clear" w:color="auto" w:fill="FFFFFF"/>
          </w:tcPr>
          <w:p w14:paraId="402D5680" w14:textId="77777777" w:rsidR="00C161E7" w:rsidRPr="00085EB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3BAE12F1" w14:textId="77777777" w:rsidR="00C161E7" w:rsidRPr="00085E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65CDD34" w14:textId="021A07E8" w:rsidR="00C161E7" w:rsidRPr="00085E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9138B77" w14:textId="178CF9EE" w:rsidR="00C161E7" w:rsidRPr="00085E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DA472B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9E92F0A" w14:textId="77777777" w:rsidR="00C161E7" w:rsidRPr="00085EB1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1BE5432" w14:textId="77777777" w:rsidR="00C161E7" w:rsidRPr="00085EB1" w:rsidRDefault="00C161E7" w:rsidP="00C161E7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DB0D988" w14:textId="77777777" w:rsidR="00C161E7" w:rsidRPr="00085EB1" w:rsidRDefault="00C161E7" w:rsidP="00C161E7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61E7" w:rsidRPr="00085EB1" w14:paraId="5501C0DC" w14:textId="77777777" w:rsidTr="00AD3FAF">
        <w:tc>
          <w:tcPr>
            <w:tcW w:w="2278" w:type="pct"/>
            <w:shd w:val="clear" w:color="auto" w:fill="FFFFFF"/>
          </w:tcPr>
          <w:p w14:paraId="4AC96044" w14:textId="77777777" w:rsidR="00C161E7" w:rsidRPr="00085EB1" w:rsidRDefault="00C161E7" w:rsidP="00C161E7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0DA56095" w14:textId="06B64C46" w:rsidR="00C161E7" w:rsidRPr="00085EB1" w:rsidRDefault="00335F1D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55FA8" w:rsidRPr="00085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024</w:t>
            </w:r>
          </w:p>
        </w:tc>
        <w:tc>
          <w:tcPr>
            <w:tcW w:w="149" w:type="pct"/>
          </w:tcPr>
          <w:p w14:paraId="01300656" w14:textId="20198238" w:rsidR="00C161E7" w:rsidRPr="00085E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027BE04" w14:textId="7979AD9F" w:rsidR="00C161E7" w:rsidRPr="00085EB1" w:rsidRDefault="007F2595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161E7" w:rsidRPr="00085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148" w:type="pct"/>
          </w:tcPr>
          <w:p w14:paraId="1FB18F40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9D13E06" w14:textId="0CB84918" w:rsidR="00C161E7" w:rsidRPr="00085EB1" w:rsidRDefault="0013132D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B2A64" w:rsidRPr="00085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148" w:type="pct"/>
          </w:tcPr>
          <w:p w14:paraId="6B4559B9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E8FFDA0" w14:textId="760E1C2C" w:rsidR="00C161E7" w:rsidRPr="00085EB1" w:rsidRDefault="005075B7" w:rsidP="00C161E7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5,938</w:t>
            </w:r>
          </w:p>
        </w:tc>
      </w:tr>
      <w:tr w:rsidR="00C161E7" w:rsidRPr="00085EB1" w14:paraId="57ACCA00" w14:textId="77777777" w:rsidTr="00AD3FAF">
        <w:tc>
          <w:tcPr>
            <w:tcW w:w="2278" w:type="pct"/>
            <w:shd w:val="clear" w:color="auto" w:fill="FFFFFF"/>
          </w:tcPr>
          <w:p w14:paraId="3F509AAD" w14:textId="77777777" w:rsidR="00C161E7" w:rsidRPr="00085EB1" w:rsidRDefault="00C161E7" w:rsidP="00C161E7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BE75138" w14:textId="5A1592F8" w:rsidR="00C161E7" w:rsidRPr="00085EB1" w:rsidRDefault="00355FA8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49" w:type="pct"/>
          </w:tcPr>
          <w:p w14:paraId="1D0E5631" w14:textId="1C76FD7C" w:rsidR="00C161E7" w:rsidRPr="00085E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4D2B489" w14:textId="14D92BDB" w:rsidR="00C161E7" w:rsidRPr="00085EB1" w:rsidRDefault="007F2595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48" w:type="pct"/>
          </w:tcPr>
          <w:p w14:paraId="3264E0CF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63113466" w14:textId="36B390CA" w:rsidR="00C161E7" w:rsidRPr="00085EB1" w:rsidRDefault="006B2A64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48" w:type="pct"/>
          </w:tcPr>
          <w:p w14:paraId="261406AC" w14:textId="77777777" w:rsidR="00C161E7" w:rsidRPr="00085EB1" w:rsidRDefault="00C161E7" w:rsidP="00C161E7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950B140" w14:textId="00AC2796" w:rsidR="00C161E7" w:rsidRPr="00085EB1" w:rsidRDefault="005075B7" w:rsidP="00C161E7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C161E7" w:rsidRPr="00085EB1" w14:paraId="777C1066" w14:textId="77777777" w:rsidTr="00AD3FAF">
        <w:tc>
          <w:tcPr>
            <w:tcW w:w="2278" w:type="pct"/>
            <w:shd w:val="clear" w:color="auto" w:fill="FFFFFF"/>
          </w:tcPr>
          <w:p w14:paraId="1ACE5578" w14:textId="77777777" w:rsidR="00C161E7" w:rsidRPr="00085EB1" w:rsidRDefault="00C161E7" w:rsidP="00C161E7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53D54D6" w14:textId="6493674E" w:rsidR="00C161E7" w:rsidRPr="00085EB1" w:rsidRDefault="00335F1D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46550" w:rsidRPr="00085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149" w:type="pct"/>
          </w:tcPr>
          <w:p w14:paraId="7CCAB2FD" w14:textId="14239CA6" w:rsidR="00C161E7" w:rsidRPr="00085E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91C8438" w14:textId="08BD5889" w:rsidR="00C161E7" w:rsidRPr="00085EB1" w:rsidRDefault="007F2595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6,700</w:t>
            </w:r>
          </w:p>
        </w:tc>
        <w:tc>
          <w:tcPr>
            <w:tcW w:w="148" w:type="pct"/>
          </w:tcPr>
          <w:p w14:paraId="6609424A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0C410AF2" w14:textId="4A73E1C8" w:rsidR="00C161E7" w:rsidRPr="00085EB1" w:rsidRDefault="006C5CB1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E4EBA" w:rsidRPr="00085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48" w:type="pct"/>
          </w:tcPr>
          <w:p w14:paraId="364D9545" w14:textId="77777777" w:rsidR="00C161E7" w:rsidRPr="00085E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9644A1D" w14:textId="4A316A5D" w:rsidR="00C161E7" w:rsidRPr="00085EB1" w:rsidRDefault="005075B7" w:rsidP="00C161E7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6,053</w:t>
            </w:r>
          </w:p>
        </w:tc>
      </w:tr>
    </w:tbl>
    <w:p w14:paraId="26C51371" w14:textId="77777777" w:rsidR="00FA1741" w:rsidRPr="00085EB1" w:rsidRDefault="00FA1741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171DA" w14:textId="1FB12E3C" w:rsidR="00AD5FBE" w:rsidRPr="00085EB1" w:rsidRDefault="00AD5FBE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85EB1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F56061" w:rsidRPr="00085EB1">
        <w:rPr>
          <w:rFonts w:asciiTheme="majorBidi" w:hAnsiTheme="majorBidi" w:cstheme="majorBidi"/>
          <w:sz w:val="30"/>
          <w:szCs w:val="30"/>
        </w:rPr>
        <w:t>3</w:t>
      </w:r>
      <w:r w:rsidR="005075B7" w:rsidRPr="00085EB1">
        <w:rPr>
          <w:rFonts w:asciiTheme="majorBidi" w:hAnsiTheme="majorBidi" w:cstheme="majorBidi"/>
          <w:sz w:val="30"/>
          <w:szCs w:val="30"/>
        </w:rPr>
        <w:t xml:space="preserve">1 </w:t>
      </w:r>
      <w:r w:rsidR="005075B7" w:rsidRPr="00085EB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26E07"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5075B7" w:rsidRPr="00085EB1">
        <w:rPr>
          <w:rFonts w:asciiTheme="majorBidi" w:hAnsiTheme="majorBidi" w:cstheme="majorBidi"/>
          <w:sz w:val="30"/>
          <w:szCs w:val="30"/>
        </w:rPr>
        <w:t>2568</w:t>
      </w:r>
      <w:r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Pr="00085EB1">
        <w:rPr>
          <w:rFonts w:asciiTheme="majorBidi" w:hAnsiTheme="majorBidi" w:cstheme="majorBidi"/>
          <w:sz w:val="30"/>
          <w:szCs w:val="30"/>
          <w:cs/>
        </w:rPr>
        <w:t>และ</w:t>
      </w:r>
      <w:r w:rsidRPr="00085EB1">
        <w:rPr>
          <w:rFonts w:asciiTheme="majorBidi" w:hAnsiTheme="majorBidi" w:cstheme="majorBidi"/>
          <w:sz w:val="30"/>
          <w:szCs w:val="30"/>
        </w:rPr>
        <w:t xml:space="preserve"> 31 </w:t>
      </w:r>
      <w:r w:rsidRPr="00085EB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85EB1">
        <w:rPr>
          <w:rFonts w:asciiTheme="majorBidi" w:hAnsiTheme="majorBidi" w:cstheme="majorBidi"/>
          <w:sz w:val="30"/>
          <w:szCs w:val="30"/>
        </w:rPr>
        <w:t>256</w:t>
      </w:r>
      <w:r w:rsidR="005075B7" w:rsidRPr="00085EB1">
        <w:rPr>
          <w:rFonts w:asciiTheme="majorBidi" w:hAnsiTheme="majorBidi" w:cstheme="majorBidi"/>
          <w:sz w:val="30"/>
          <w:szCs w:val="30"/>
        </w:rPr>
        <w:t>7</w:t>
      </w:r>
      <w:r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Pr="00085EB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7085621" w14:textId="6790EBBE" w:rsidR="002C4FD1" w:rsidRPr="00085EB1" w:rsidRDefault="002C4FD1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72"/>
        <w:gridCol w:w="1080"/>
        <w:gridCol w:w="275"/>
        <w:gridCol w:w="992"/>
        <w:gridCol w:w="272"/>
        <w:gridCol w:w="1071"/>
      </w:tblGrid>
      <w:tr w:rsidR="0092202C" w:rsidRPr="00085EB1" w14:paraId="590D8CA3" w14:textId="77777777" w:rsidTr="0063300F">
        <w:trPr>
          <w:tblHeader/>
        </w:trPr>
        <w:tc>
          <w:tcPr>
            <w:tcW w:w="2254" w:type="pct"/>
          </w:tcPr>
          <w:p w14:paraId="697420C5" w14:textId="77777777" w:rsidR="0092202C" w:rsidRPr="00085EB1" w:rsidRDefault="0092202C" w:rsidP="006330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  <w:vAlign w:val="bottom"/>
          </w:tcPr>
          <w:p w14:paraId="0A0310AB" w14:textId="10EEB39C" w:rsidR="0092202C" w:rsidRPr="00085EB1" w:rsidRDefault="0092202C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2A32E2A" w14:textId="77777777" w:rsidR="0092202C" w:rsidRPr="00085EB1" w:rsidRDefault="0092202C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vAlign w:val="bottom"/>
          </w:tcPr>
          <w:p w14:paraId="1B4FA22E" w14:textId="4236EF45" w:rsidR="0092202C" w:rsidRPr="00085EB1" w:rsidRDefault="0092202C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75B7" w:rsidRPr="00085EB1" w14:paraId="79853CAD" w14:textId="77777777" w:rsidTr="0063300F">
        <w:trPr>
          <w:tblHeader/>
        </w:trPr>
        <w:tc>
          <w:tcPr>
            <w:tcW w:w="2254" w:type="pct"/>
          </w:tcPr>
          <w:p w14:paraId="7F25077E" w14:textId="523F0C56" w:rsidR="005075B7" w:rsidRPr="00085EB1" w:rsidRDefault="005075B7" w:rsidP="005075B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0EA0F67" w14:textId="5C8725E9" w:rsidR="005075B7" w:rsidRPr="00085EB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35F2D134" w14:textId="359A0622" w:rsidR="005075B7" w:rsidRPr="00085EB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50B8F7" w14:textId="4F60D0CC" w:rsidR="005075B7" w:rsidRPr="00085EB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23D4B51F" w14:textId="77777777" w:rsidR="005075B7" w:rsidRPr="00085EB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235347D" w14:textId="706CB6AB" w:rsidR="005075B7" w:rsidRPr="00085EB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3E2B6B2A" w14:textId="77777777" w:rsidR="005075B7" w:rsidRPr="00085EB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BAF63D" w14:textId="10EC3F24" w:rsidR="005075B7" w:rsidRPr="00085EB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075B7" w:rsidRPr="00085EB1" w14:paraId="24D8FBCB" w14:textId="77777777" w:rsidTr="0063300F">
        <w:trPr>
          <w:tblHeader/>
        </w:trPr>
        <w:tc>
          <w:tcPr>
            <w:tcW w:w="2254" w:type="pct"/>
          </w:tcPr>
          <w:p w14:paraId="19F861F5" w14:textId="57C92B4A" w:rsidR="005075B7" w:rsidRPr="00085EB1" w:rsidRDefault="005075B7" w:rsidP="005075B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535E58FD" w14:textId="1B7736C8" w:rsidR="005075B7" w:rsidRPr="00085EB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0F6C9632" w14:textId="5E5DE671" w:rsidR="005075B7" w:rsidRPr="00085EB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406BB5" w14:textId="2C163196" w:rsidR="005075B7" w:rsidRPr="00085EB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1E70B647" w14:textId="77777777" w:rsidR="005075B7" w:rsidRPr="00085EB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50D8C1F" w14:textId="02FF65E8" w:rsidR="005075B7" w:rsidRPr="00085EB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53C5624B" w14:textId="77777777" w:rsidR="005075B7" w:rsidRPr="00085EB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658B9B3" w14:textId="4AB08612" w:rsidR="005075B7" w:rsidRPr="00085EB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10429" w:rsidRPr="00085EB1" w14:paraId="57ACD72D" w14:textId="77777777" w:rsidTr="0063300F">
        <w:trPr>
          <w:tblHeader/>
        </w:trPr>
        <w:tc>
          <w:tcPr>
            <w:tcW w:w="2254" w:type="pct"/>
          </w:tcPr>
          <w:p w14:paraId="7DEF5B43" w14:textId="77777777" w:rsidR="00510429" w:rsidRPr="00085EB1" w:rsidRDefault="00510429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</w:tcPr>
          <w:p w14:paraId="628D095B" w14:textId="53CAC691" w:rsidR="00510429" w:rsidRPr="00085EB1" w:rsidRDefault="00510429" w:rsidP="0063300F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3FAF" w:rsidRPr="00085EB1" w14:paraId="38546117" w14:textId="77777777" w:rsidTr="0063300F">
        <w:tc>
          <w:tcPr>
            <w:tcW w:w="2254" w:type="pct"/>
          </w:tcPr>
          <w:p w14:paraId="78432D2D" w14:textId="565870DC" w:rsidR="0023503E" w:rsidRPr="00085EB1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</w:tcPr>
          <w:p w14:paraId="44290019" w14:textId="77777777" w:rsidR="0023503E" w:rsidRPr="00085EB1" w:rsidRDefault="0023503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F59685" w14:textId="77777777" w:rsidR="0023503E" w:rsidRPr="00085EB1" w:rsidRDefault="0023503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9C6B8C" w14:textId="77777777" w:rsidR="0023503E" w:rsidRPr="00085EB1" w:rsidRDefault="0023503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D69DD2" w14:textId="77777777" w:rsidR="0023503E" w:rsidRPr="00085EB1" w:rsidRDefault="0023503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A715177" w14:textId="77777777" w:rsidR="0023503E" w:rsidRPr="00085EB1" w:rsidRDefault="0023503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4F0358" w14:textId="77777777" w:rsidR="0023503E" w:rsidRPr="00085EB1" w:rsidRDefault="0023503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A401AE3" w14:textId="77777777" w:rsidR="0023503E" w:rsidRPr="00085EB1" w:rsidRDefault="0023503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085EB1" w14:paraId="4A0D08B1" w14:textId="77777777" w:rsidTr="0063300F">
        <w:tc>
          <w:tcPr>
            <w:tcW w:w="2254" w:type="pct"/>
          </w:tcPr>
          <w:p w14:paraId="1B1E01BB" w14:textId="0399EDAC" w:rsidR="0061374E" w:rsidRPr="00085EB1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6935326E" w14:textId="3A274EE5" w:rsidR="0061374E" w:rsidRPr="00085EB1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DC9B73" w14:textId="77777777" w:rsidR="0061374E" w:rsidRPr="00085EB1" w:rsidRDefault="0061374E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445D6D" w14:textId="12AC20BC" w:rsidR="0061374E" w:rsidRPr="00085EB1" w:rsidRDefault="0061374E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3C0DF7D" w14:textId="77777777" w:rsidR="0061374E" w:rsidRPr="00085EB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94A7D6D" w14:textId="623F368F" w:rsidR="0061374E" w:rsidRPr="00085EB1" w:rsidRDefault="008B1ED4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075B7" w:rsidRPr="00085EB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69BAA639" w14:textId="77777777" w:rsidR="0061374E" w:rsidRPr="00085EB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887BA90" w14:textId="3329C938" w:rsidR="0061374E" w:rsidRPr="00085EB1" w:rsidRDefault="000D569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075B7" w:rsidRPr="00085EB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D3FAF" w:rsidRPr="00085EB1" w14:paraId="75717604" w14:textId="77777777" w:rsidTr="0063300F">
        <w:tc>
          <w:tcPr>
            <w:tcW w:w="2254" w:type="pct"/>
          </w:tcPr>
          <w:p w14:paraId="4920F737" w14:textId="2E2987CD" w:rsidR="0061374E" w:rsidRPr="00085EB1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</w:tcPr>
          <w:p w14:paraId="10B8D465" w14:textId="768BDC6A" w:rsidR="0061374E" w:rsidRPr="00085EB1" w:rsidRDefault="00BE4EBA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446550" w:rsidRPr="00085EB1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148" w:type="pct"/>
          </w:tcPr>
          <w:p w14:paraId="1DB8F13F" w14:textId="77777777" w:rsidR="0061374E" w:rsidRPr="00085EB1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B0BCD76" w14:textId="55D14643" w:rsidR="0061374E" w:rsidRPr="00085EB1" w:rsidRDefault="005075B7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D569E" w:rsidRPr="00085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50" w:type="pct"/>
          </w:tcPr>
          <w:p w14:paraId="6ED5FDF5" w14:textId="77777777" w:rsidR="0061374E" w:rsidRPr="00085EB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7C94E5" w14:textId="717712BE" w:rsidR="0061374E" w:rsidRPr="00085EB1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68D675" w14:textId="77777777" w:rsidR="0061374E" w:rsidRPr="00085EB1" w:rsidRDefault="0061374E" w:rsidP="0063300F">
            <w:pPr>
              <w:pStyle w:val="BodyText"/>
              <w:tabs>
                <w:tab w:val="decimal" w:pos="34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0F801FF" w14:textId="3AE3BE9B" w:rsidR="0061374E" w:rsidRPr="00085EB1" w:rsidRDefault="0061374E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085EB1" w14:paraId="35DCC736" w14:textId="77777777" w:rsidTr="0063300F">
        <w:tc>
          <w:tcPr>
            <w:tcW w:w="2254" w:type="pct"/>
          </w:tcPr>
          <w:p w14:paraId="4100C2D0" w14:textId="77777777" w:rsidR="0061374E" w:rsidRPr="00085EB1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53E81CC" w14:textId="542D84C9" w:rsidR="0061374E" w:rsidRPr="00085EB1" w:rsidRDefault="00BE4EBA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446550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148" w:type="pct"/>
          </w:tcPr>
          <w:p w14:paraId="5A065FF3" w14:textId="77777777" w:rsidR="0061374E" w:rsidRPr="00085EB1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19BDC3F" w14:textId="071D3F18" w:rsidR="0061374E" w:rsidRPr="00085EB1" w:rsidRDefault="005075B7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D569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150" w:type="pct"/>
          </w:tcPr>
          <w:p w14:paraId="135D371A" w14:textId="77777777" w:rsidR="0061374E" w:rsidRPr="00085EB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A17AE98" w14:textId="260CE388" w:rsidR="0061374E" w:rsidRPr="00085EB1" w:rsidRDefault="008B1ED4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075B7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7991E85D" w14:textId="77777777" w:rsidR="0061374E" w:rsidRPr="00085EB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D8C2E65" w14:textId="116D5F34" w:rsidR="0061374E" w:rsidRPr="00085EB1" w:rsidRDefault="000D569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075B7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AD3FAF" w:rsidRPr="00085EB1" w14:paraId="4ACC6775" w14:textId="77777777" w:rsidTr="0063300F">
        <w:trPr>
          <w:trHeight w:val="170"/>
        </w:trPr>
        <w:tc>
          <w:tcPr>
            <w:tcW w:w="2254" w:type="pct"/>
          </w:tcPr>
          <w:p w14:paraId="367C4E08" w14:textId="77777777" w:rsidR="0061374E" w:rsidRPr="00085EB1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59CA6451" w14:textId="77777777" w:rsidR="0061374E" w:rsidRPr="00085EB1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776858" w14:textId="77777777" w:rsidR="0061374E" w:rsidRPr="00085EB1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3EAC78B" w14:textId="77777777" w:rsidR="0061374E" w:rsidRPr="00085EB1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0F5F597" w14:textId="77777777" w:rsidR="0061374E" w:rsidRPr="00085EB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06DB7062" w14:textId="77777777" w:rsidR="0061374E" w:rsidRPr="00085EB1" w:rsidRDefault="0061374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7320DE" w14:textId="77777777" w:rsidR="0061374E" w:rsidRPr="00085EB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AC0A023" w14:textId="77777777" w:rsidR="0061374E" w:rsidRPr="00085EB1" w:rsidRDefault="0061374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2E8F" w:rsidRPr="00085EB1" w14:paraId="6D70505F" w14:textId="77777777" w:rsidTr="00194FD4">
        <w:tc>
          <w:tcPr>
            <w:tcW w:w="2254" w:type="pct"/>
          </w:tcPr>
          <w:p w14:paraId="27E2DD93" w14:textId="77777777" w:rsidR="00942E8F" w:rsidRPr="00085EB1" w:rsidRDefault="00942E8F" w:rsidP="00194FD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85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9" w:type="pct"/>
          </w:tcPr>
          <w:p w14:paraId="455B0EF8" w14:textId="77777777" w:rsidR="00942E8F" w:rsidRPr="00085EB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15A0D45" w14:textId="77777777" w:rsidR="00942E8F" w:rsidRPr="00085EB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BBED5B" w14:textId="77777777" w:rsidR="00942E8F" w:rsidRPr="00085EB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28D7500" w14:textId="77777777" w:rsidR="00942E8F" w:rsidRPr="00085EB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7CE8300" w14:textId="77777777" w:rsidR="00942E8F" w:rsidRPr="00085EB1" w:rsidRDefault="00942E8F" w:rsidP="00194FD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884768A" w14:textId="77777777" w:rsidR="00942E8F" w:rsidRPr="00085EB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CC42FF2" w14:textId="77777777" w:rsidR="00942E8F" w:rsidRPr="00085EB1" w:rsidRDefault="00942E8F" w:rsidP="00194FD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42E8F" w:rsidRPr="00085EB1" w14:paraId="7936CB9C" w14:textId="77777777" w:rsidTr="00194FD4">
        <w:tc>
          <w:tcPr>
            <w:tcW w:w="2254" w:type="pct"/>
          </w:tcPr>
          <w:p w14:paraId="08C83737" w14:textId="77777777" w:rsidR="00942E8F" w:rsidRPr="00085EB1" w:rsidRDefault="00942E8F" w:rsidP="00194FD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03FADF46" w14:textId="77777777" w:rsidR="00942E8F" w:rsidRPr="00085EB1" w:rsidRDefault="00942E8F" w:rsidP="00194FD4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A542CF0" w14:textId="77777777" w:rsidR="00942E8F" w:rsidRPr="00085EB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A4CC8FC" w14:textId="77777777" w:rsidR="00942E8F" w:rsidRPr="00085EB1" w:rsidRDefault="00942E8F" w:rsidP="00194FD4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EC71E34" w14:textId="77777777" w:rsidR="00942E8F" w:rsidRPr="00085EB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7DE5C47" w14:textId="77777777" w:rsidR="00942E8F" w:rsidRPr="00085EB1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17,121</w:t>
            </w:r>
          </w:p>
        </w:tc>
        <w:tc>
          <w:tcPr>
            <w:tcW w:w="148" w:type="pct"/>
          </w:tcPr>
          <w:p w14:paraId="7886C9C9" w14:textId="77777777" w:rsidR="00942E8F" w:rsidRPr="00085EB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5F8147C" w14:textId="77777777" w:rsidR="00942E8F" w:rsidRPr="00085EB1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</w:tr>
      <w:tr w:rsidR="00942E8F" w:rsidRPr="00085EB1" w14:paraId="072D9038" w14:textId="77777777" w:rsidTr="00194FD4">
        <w:tc>
          <w:tcPr>
            <w:tcW w:w="2254" w:type="pct"/>
          </w:tcPr>
          <w:p w14:paraId="462E1576" w14:textId="77777777" w:rsidR="00942E8F" w:rsidRPr="00085EB1" w:rsidRDefault="00942E8F" w:rsidP="00194FD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0FA1805" w14:textId="77777777" w:rsidR="00942E8F" w:rsidRPr="00085EB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2,158</w:t>
            </w:r>
          </w:p>
        </w:tc>
        <w:tc>
          <w:tcPr>
            <w:tcW w:w="148" w:type="pct"/>
          </w:tcPr>
          <w:p w14:paraId="457874F2" w14:textId="77777777" w:rsidR="00942E8F" w:rsidRPr="00085EB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92B4EF1" w14:textId="77777777" w:rsidR="00942E8F" w:rsidRPr="00085EB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3,219</w:t>
            </w:r>
          </w:p>
        </w:tc>
        <w:tc>
          <w:tcPr>
            <w:tcW w:w="150" w:type="pct"/>
          </w:tcPr>
          <w:p w14:paraId="4D804406" w14:textId="77777777" w:rsidR="00942E8F" w:rsidRPr="00085EB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CBE772A" w14:textId="77777777" w:rsidR="00942E8F" w:rsidRPr="00085EB1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148" w:type="pct"/>
          </w:tcPr>
          <w:p w14:paraId="41EE700F" w14:textId="77777777" w:rsidR="00942E8F" w:rsidRPr="00085EB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34DB534" w14:textId="77777777" w:rsidR="00942E8F" w:rsidRPr="00085EB1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</w:tr>
      <w:tr w:rsidR="00942E8F" w:rsidRPr="00085EB1" w14:paraId="04AE3673" w14:textId="77777777" w:rsidTr="00194FD4">
        <w:tc>
          <w:tcPr>
            <w:tcW w:w="2254" w:type="pct"/>
          </w:tcPr>
          <w:p w14:paraId="7A025F6D" w14:textId="77777777" w:rsidR="00942E8F" w:rsidRPr="00085EB1" w:rsidRDefault="00942E8F" w:rsidP="00194FD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813C372" w14:textId="77777777" w:rsidR="00942E8F" w:rsidRPr="00085EB1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2,158</w:t>
            </w:r>
          </w:p>
        </w:tc>
        <w:tc>
          <w:tcPr>
            <w:tcW w:w="148" w:type="pct"/>
          </w:tcPr>
          <w:p w14:paraId="393DC727" w14:textId="77777777" w:rsidR="00942E8F" w:rsidRPr="00085EB1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20DFBBD" w14:textId="77777777" w:rsidR="00942E8F" w:rsidRPr="00085EB1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3,219</w:t>
            </w:r>
          </w:p>
        </w:tc>
        <w:tc>
          <w:tcPr>
            <w:tcW w:w="150" w:type="pct"/>
          </w:tcPr>
          <w:p w14:paraId="3D7F2999" w14:textId="77777777" w:rsidR="00942E8F" w:rsidRPr="00085EB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526BA54D" w14:textId="77777777" w:rsidR="00942E8F" w:rsidRPr="00085EB1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17,504</w:t>
            </w:r>
          </w:p>
        </w:tc>
        <w:tc>
          <w:tcPr>
            <w:tcW w:w="148" w:type="pct"/>
          </w:tcPr>
          <w:p w14:paraId="06B16932" w14:textId="77777777" w:rsidR="00942E8F" w:rsidRPr="00085EB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F1D5E0E" w14:textId="77777777" w:rsidR="00942E8F" w:rsidRPr="00085EB1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10,562</w:t>
            </w:r>
          </w:p>
        </w:tc>
      </w:tr>
      <w:tr w:rsidR="00942E8F" w:rsidRPr="00085EB1" w14:paraId="268A1201" w14:textId="77777777" w:rsidTr="00194FD4">
        <w:tc>
          <w:tcPr>
            <w:tcW w:w="2254" w:type="pct"/>
          </w:tcPr>
          <w:p w14:paraId="2A6B9AD1" w14:textId="77777777" w:rsidR="00942E8F" w:rsidRPr="00085EB1" w:rsidRDefault="00942E8F" w:rsidP="00194FD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7D1F10E0" w14:textId="77777777" w:rsidR="00942E8F" w:rsidRPr="00085EB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D7501F" w14:textId="77777777" w:rsidR="00942E8F" w:rsidRPr="00085EB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7E297AB7" w14:textId="77777777" w:rsidR="00942E8F" w:rsidRPr="00085EB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855CD4C" w14:textId="77777777" w:rsidR="00942E8F" w:rsidRPr="00085EB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2EB1982E" w14:textId="77777777" w:rsidR="00942E8F" w:rsidRPr="00085EB1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E27DFB2" w14:textId="77777777" w:rsidR="00942E8F" w:rsidRPr="00085EB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0ABD9858" w14:textId="77777777" w:rsidR="00942E8F" w:rsidRPr="00085EB1" w:rsidRDefault="00942E8F" w:rsidP="00194FD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085EB1" w14:paraId="263D80A1" w14:textId="77777777" w:rsidTr="0063300F">
        <w:trPr>
          <w:trHeight w:val="170"/>
        </w:trPr>
        <w:tc>
          <w:tcPr>
            <w:tcW w:w="2254" w:type="pct"/>
          </w:tcPr>
          <w:p w14:paraId="7E3F67C2" w14:textId="68987BCA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9" w:type="pct"/>
          </w:tcPr>
          <w:p w14:paraId="617C7EA7" w14:textId="77777777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0013AC35" w14:textId="77777777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0DC21113" w14:textId="77777777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915B2A2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</w:tcPr>
          <w:p w14:paraId="0072E936" w14:textId="77777777" w:rsidR="00FA1741" w:rsidRPr="00085E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53695D49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0C2C9ADB" w14:textId="77777777" w:rsidR="00FA1741" w:rsidRPr="00085E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</w:tr>
      <w:tr w:rsidR="00FA1741" w:rsidRPr="00085EB1" w14:paraId="7A1CFF16" w14:textId="77777777" w:rsidTr="0063300F">
        <w:tc>
          <w:tcPr>
            <w:tcW w:w="2254" w:type="pct"/>
          </w:tcPr>
          <w:p w14:paraId="11C7AD32" w14:textId="5D1CB61D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D66892C" w14:textId="548A2D3F" w:rsidR="00FA1741" w:rsidRPr="00085EB1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BEA7DA" w14:textId="552BD3BB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AA76B54" w14:textId="1547C935" w:rsidR="00FA1741" w:rsidRPr="00085EB1" w:rsidRDefault="00FA1741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3CD6037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8F0EAA1" w14:textId="21307FA5" w:rsidR="00FA1741" w:rsidRPr="00085EB1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075B7" w:rsidRPr="00085E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B1ED4" w:rsidRPr="00085EB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  <w:tc>
          <w:tcPr>
            <w:tcW w:w="148" w:type="pct"/>
          </w:tcPr>
          <w:p w14:paraId="7D661BB8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1425E00" w14:textId="15CFDAF5" w:rsidR="00FA1741" w:rsidRPr="00085EB1" w:rsidRDefault="005075B7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FA1741" w:rsidRPr="00085EB1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</w:tr>
      <w:tr w:rsidR="00FA1741" w:rsidRPr="00085EB1" w14:paraId="53E387D0" w14:textId="77777777" w:rsidTr="0063300F">
        <w:tc>
          <w:tcPr>
            <w:tcW w:w="2254" w:type="pct"/>
          </w:tcPr>
          <w:p w14:paraId="43F8A3FD" w14:textId="75D2753F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15BC8D6" w14:textId="53F6B269" w:rsidR="00FA1741" w:rsidRPr="00085EB1" w:rsidRDefault="008A4242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B0F934" w14:textId="31A92777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E9A8867" w14:textId="52733C53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96FB4C7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D771C92" w14:textId="26242EBD" w:rsidR="00FA1741" w:rsidRPr="00085EB1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075B7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B1ED4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,800</w:t>
            </w:r>
          </w:p>
        </w:tc>
        <w:tc>
          <w:tcPr>
            <w:tcW w:w="148" w:type="pct"/>
          </w:tcPr>
          <w:p w14:paraId="6D8FE4A1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442DB4A" w14:textId="3820AAE3" w:rsidR="00FA1741" w:rsidRPr="00085EB1" w:rsidRDefault="005075B7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  <w:r w:rsidR="00FA1741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,800</w:t>
            </w:r>
          </w:p>
        </w:tc>
      </w:tr>
      <w:tr w:rsidR="00FA1741" w:rsidRPr="00085EB1" w14:paraId="3E2786F9" w14:textId="77777777" w:rsidTr="0063300F">
        <w:tc>
          <w:tcPr>
            <w:tcW w:w="2254" w:type="pct"/>
          </w:tcPr>
          <w:p w14:paraId="318047B2" w14:textId="09B15F81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11CEC27" w14:textId="74A98A36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480E455" w14:textId="793493F4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5789E57" w14:textId="27283C38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F5F2327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7FD48E2B" w14:textId="4D9AFAE6" w:rsidR="00FA1741" w:rsidRPr="00085E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85F0355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00F8329" w14:textId="4D981921" w:rsidR="00FA1741" w:rsidRPr="00085E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1741" w:rsidRPr="00085EB1" w14:paraId="32839F13" w14:textId="77777777" w:rsidTr="0063300F">
        <w:tc>
          <w:tcPr>
            <w:tcW w:w="2254" w:type="pct"/>
          </w:tcPr>
          <w:p w14:paraId="1E5667DB" w14:textId="5F08DD14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9" w:type="pct"/>
          </w:tcPr>
          <w:p w14:paraId="73DB03AA" w14:textId="77777777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3428790F" w14:textId="77777777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0FB9084C" w14:textId="77777777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488008E7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</w:tcPr>
          <w:p w14:paraId="72E24FB8" w14:textId="77777777" w:rsidR="00FA1741" w:rsidRPr="00085E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6F1942D2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37257198" w14:textId="77777777" w:rsidR="00FA1741" w:rsidRPr="00085E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</w:tr>
      <w:tr w:rsidR="00FA1741" w:rsidRPr="00085EB1" w14:paraId="4242BD3B" w14:textId="77777777" w:rsidTr="0063300F">
        <w:tc>
          <w:tcPr>
            <w:tcW w:w="2254" w:type="pct"/>
          </w:tcPr>
          <w:p w14:paraId="491FEDE3" w14:textId="5A34E8CB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8F5F3EE" w14:textId="56BB42AD" w:rsidR="00FA1741" w:rsidRPr="00085EB1" w:rsidRDefault="00465936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3E9BE2D4" w14:textId="77777777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D59B208" w14:textId="6221F732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50" w:type="pct"/>
          </w:tcPr>
          <w:p w14:paraId="750FE6FF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E1DBBD8" w14:textId="110A7E7C" w:rsidR="00FA1741" w:rsidRPr="00085EB1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BC4D5F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3F111C0" w14:textId="61C0056D" w:rsidR="00FA1741" w:rsidRPr="00085EB1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085EB1" w14:paraId="2D250C00" w14:textId="77777777" w:rsidTr="0063300F">
        <w:tc>
          <w:tcPr>
            <w:tcW w:w="2254" w:type="pct"/>
          </w:tcPr>
          <w:p w14:paraId="105D6E27" w14:textId="0C486AC5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B5776C7" w14:textId="777765E9" w:rsidR="00FA1741" w:rsidRPr="00085EB1" w:rsidRDefault="00465936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15749B5E" w14:textId="77777777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5792E5B" w14:textId="5027CA56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50" w:type="pct"/>
          </w:tcPr>
          <w:p w14:paraId="04F41E4C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43AF6CB" w14:textId="5AA325F9" w:rsidR="00FA1741" w:rsidRPr="00085EB1" w:rsidRDefault="008A4242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51A9188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74DC254" w14:textId="3470D1AF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3300F" w:rsidRPr="00085EB1" w14:paraId="654F4DCE" w14:textId="77777777" w:rsidTr="0063300F">
        <w:tc>
          <w:tcPr>
            <w:tcW w:w="2254" w:type="pct"/>
          </w:tcPr>
          <w:p w14:paraId="1B738EFB" w14:textId="77777777" w:rsidR="0063300F" w:rsidRPr="00085EB1" w:rsidRDefault="0063300F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3B40E71C" w14:textId="77777777" w:rsidR="0063300F" w:rsidRPr="00085EB1" w:rsidRDefault="0063300F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3EEF24A" w14:textId="77777777" w:rsidR="0063300F" w:rsidRPr="00085EB1" w:rsidRDefault="0063300F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D1E7E9" w14:textId="77777777" w:rsidR="0063300F" w:rsidRPr="00085EB1" w:rsidRDefault="0063300F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FBAA61E" w14:textId="77777777" w:rsidR="0063300F" w:rsidRPr="00085EB1" w:rsidRDefault="0063300F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683A9E2" w14:textId="77777777" w:rsidR="0063300F" w:rsidRPr="00085EB1" w:rsidRDefault="0063300F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4192CE6" w14:textId="77777777" w:rsidR="0063300F" w:rsidRPr="00085EB1" w:rsidRDefault="0063300F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DC5FAE" w14:textId="77777777" w:rsidR="0063300F" w:rsidRPr="00085EB1" w:rsidRDefault="0063300F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A1741" w:rsidRPr="00085EB1" w14:paraId="170AC070" w14:textId="77777777" w:rsidTr="0063300F">
        <w:tc>
          <w:tcPr>
            <w:tcW w:w="2254" w:type="pct"/>
          </w:tcPr>
          <w:p w14:paraId="5E41DCE0" w14:textId="29742291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9" w:type="pct"/>
          </w:tcPr>
          <w:p w14:paraId="1FC373D7" w14:textId="6263EB34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3FB940" w14:textId="77777777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B2A44B" w14:textId="2E4321DA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3559521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547028F" w14:textId="60767A9D" w:rsidR="00FA1741" w:rsidRPr="00085E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039ED43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4FD77D" w14:textId="3C4AD1BF" w:rsidR="00FA1741" w:rsidRPr="00085E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085EB1" w14:paraId="0E1133FE" w14:textId="77777777" w:rsidTr="0063300F">
        <w:tc>
          <w:tcPr>
            <w:tcW w:w="2254" w:type="pct"/>
          </w:tcPr>
          <w:p w14:paraId="3ABF783B" w14:textId="7B4F1689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</w:tcPr>
          <w:p w14:paraId="5E743BC9" w14:textId="7F818324" w:rsidR="00FA1741" w:rsidRPr="00085EB1" w:rsidRDefault="00446550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48" w:type="pct"/>
          </w:tcPr>
          <w:p w14:paraId="2C266B62" w14:textId="77777777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F24E84" w14:textId="5A3ECBC1" w:rsidR="00FA1741" w:rsidRPr="00085EB1" w:rsidRDefault="005075B7" w:rsidP="005075B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150" w:type="pct"/>
          </w:tcPr>
          <w:p w14:paraId="62BAF578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967DC6E" w14:textId="25DB6A40" w:rsidR="00FA1741" w:rsidRPr="00085EB1" w:rsidRDefault="005075B7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608027A6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F7DF448" w14:textId="07D63BD6" w:rsidR="00FA1741" w:rsidRPr="00085EB1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085EB1" w14:paraId="2C92C7FA" w14:textId="77777777" w:rsidTr="0063300F">
        <w:tc>
          <w:tcPr>
            <w:tcW w:w="2254" w:type="pct"/>
          </w:tcPr>
          <w:p w14:paraId="2C918AA1" w14:textId="77B89EBA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67FFA88" w14:textId="57C6F990" w:rsidR="00FA1741" w:rsidRPr="00085EB1" w:rsidRDefault="00446550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48" w:type="pct"/>
          </w:tcPr>
          <w:p w14:paraId="56BB2E83" w14:textId="77777777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5F44223" w14:textId="23CEA834" w:rsidR="00FA1741" w:rsidRPr="00085EB1" w:rsidRDefault="005075B7" w:rsidP="005075B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150" w:type="pct"/>
          </w:tcPr>
          <w:p w14:paraId="669A1DCB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175CFDC" w14:textId="03AACC16" w:rsidR="00FA1741" w:rsidRPr="00085EB1" w:rsidRDefault="007F2595" w:rsidP="007F2595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5FB3FFF7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76F86CB" w14:textId="48E837C7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A1741" w:rsidRPr="00085EB1" w14:paraId="07E5D040" w14:textId="77777777" w:rsidTr="0063300F">
        <w:tc>
          <w:tcPr>
            <w:tcW w:w="2254" w:type="pct"/>
          </w:tcPr>
          <w:p w14:paraId="39C48172" w14:textId="77777777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2A6D565" w14:textId="77777777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5555B83" w14:textId="77777777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A45F93" w14:textId="77777777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AF3399B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FF5D9C9" w14:textId="77777777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5B0ABD7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5BD3D4F" w14:textId="77777777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6550" w:rsidRPr="00085EB1" w14:paraId="2B37F6E6" w14:textId="77777777" w:rsidTr="0063300F">
        <w:tc>
          <w:tcPr>
            <w:tcW w:w="2254" w:type="pct"/>
          </w:tcPr>
          <w:p w14:paraId="436EA9F5" w14:textId="77777777" w:rsidR="00446550" w:rsidRPr="00085EB1" w:rsidRDefault="00446550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077B03B5" w14:textId="77777777" w:rsidR="00446550" w:rsidRPr="00085EB1" w:rsidRDefault="00446550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549F938" w14:textId="77777777" w:rsidR="00446550" w:rsidRPr="00085EB1" w:rsidRDefault="00446550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1EA913D" w14:textId="77777777" w:rsidR="00446550" w:rsidRPr="00085EB1" w:rsidRDefault="00446550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ED2BE55" w14:textId="77777777" w:rsidR="00446550" w:rsidRPr="00085EB1" w:rsidRDefault="00446550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5DC8F4E" w14:textId="77777777" w:rsidR="00446550" w:rsidRPr="00085EB1" w:rsidRDefault="00446550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7287AA" w14:textId="77777777" w:rsidR="00446550" w:rsidRPr="00085EB1" w:rsidRDefault="00446550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9CB66EB" w14:textId="77777777" w:rsidR="00446550" w:rsidRPr="00085EB1" w:rsidRDefault="00446550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6550" w:rsidRPr="00085EB1" w14:paraId="02C2778F" w14:textId="77777777" w:rsidTr="0063300F">
        <w:tc>
          <w:tcPr>
            <w:tcW w:w="2254" w:type="pct"/>
          </w:tcPr>
          <w:p w14:paraId="04F3EA47" w14:textId="77777777" w:rsidR="00446550" w:rsidRPr="00085EB1" w:rsidRDefault="00446550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1C6F4CAF" w14:textId="77777777" w:rsidR="00446550" w:rsidRPr="00085EB1" w:rsidRDefault="00446550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DD9376" w14:textId="77777777" w:rsidR="00446550" w:rsidRPr="00085EB1" w:rsidRDefault="00446550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6F176A" w14:textId="77777777" w:rsidR="00446550" w:rsidRPr="00085EB1" w:rsidRDefault="00446550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7E23FF6" w14:textId="77777777" w:rsidR="00446550" w:rsidRPr="00085EB1" w:rsidRDefault="00446550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DBC7CFD" w14:textId="77777777" w:rsidR="00446550" w:rsidRPr="00085EB1" w:rsidRDefault="00446550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13A75E" w14:textId="77777777" w:rsidR="00446550" w:rsidRPr="00085EB1" w:rsidRDefault="00446550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4087020" w14:textId="77777777" w:rsidR="00446550" w:rsidRPr="00085EB1" w:rsidRDefault="00446550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FA8" w:rsidRPr="00085EB1" w14:paraId="2AA95E7F" w14:textId="77777777" w:rsidTr="0063300F">
        <w:tc>
          <w:tcPr>
            <w:tcW w:w="2254" w:type="pct"/>
          </w:tcPr>
          <w:p w14:paraId="3FBBE25D" w14:textId="77777777" w:rsidR="00355FA8" w:rsidRPr="00085EB1" w:rsidRDefault="00355FA8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25E7D8D6" w14:textId="77777777" w:rsidR="00355FA8" w:rsidRPr="00085EB1" w:rsidRDefault="00355FA8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76556B" w14:textId="77777777" w:rsidR="00355FA8" w:rsidRPr="00085EB1" w:rsidRDefault="00355FA8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8B7D53E" w14:textId="77777777" w:rsidR="00355FA8" w:rsidRPr="00085EB1" w:rsidRDefault="00355FA8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F7C9086" w14:textId="77777777" w:rsidR="00355FA8" w:rsidRPr="00085EB1" w:rsidRDefault="00355FA8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8C15F2F" w14:textId="77777777" w:rsidR="00355FA8" w:rsidRPr="00085EB1" w:rsidRDefault="00355FA8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D6D8DAD" w14:textId="77777777" w:rsidR="00355FA8" w:rsidRPr="00085EB1" w:rsidRDefault="00355FA8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EE10C80" w14:textId="77777777" w:rsidR="00355FA8" w:rsidRPr="00085EB1" w:rsidRDefault="00355FA8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085EB1" w14:paraId="5F7B1D68" w14:textId="77777777" w:rsidTr="0063300F">
        <w:tc>
          <w:tcPr>
            <w:tcW w:w="2254" w:type="pct"/>
          </w:tcPr>
          <w:p w14:paraId="545D5C32" w14:textId="7AC6BA9D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="005075B7" w:rsidRPr="00085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9" w:type="pct"/>
          </w:tcPr>
          <w:p w14:paraId="1CA6C02F" w14:textId="08623894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42792A1" w14:textId="77777777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D31163C" w14:textId="3B213B6B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F2EDD48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63EBD2B2" w14:textId="04F138F3" w:rsidR="00FA1741" w:rsidRPr="00085E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8FED1B3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2BFB478" w14:textId="35227F92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1741" w:rsidRPr="00085EB1" w14:paraId="282E8B28" w14:textId="77777777" w:rsidTr="0063300F">
        <w:tc>
          <w:tcPr>
            <w:tcW w:w="2254" w:type="pct"/>
          </w:tcPr>
          <w:p w14:paraId="5C75CE95" w14:textId="449B113C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2E830684" w14:textId="554F30A4" w:rsidR="00FA1741" w:rsidRPr="00085EB1" w:rsidRDefault="000F2027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46550" w:rsidRPr="00085EB1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48" w:type="pct"/>
          </w:tcPr>
          <w:p w14:paraId="739DCE5E" w14:textId="77777777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802D2E1" w14:textId="1C10BE6A" w:rsidR="00FA1741" w:rsidRPr="00085EB1" w:rsidRDefault="005075B7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3,903</w:t>
            </w:r>
          </w:p>
        </w:tc>
        <w:tc>
          <w:tcPr>
            <w:tcW w:w="150" w:type="pct"/>
          </w:tcPr>
          <w:p w14:paraId="6F60B669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C42CE95" w14:textId="70314A3F" w:rsidR="00FA1741" w:rsidRPr="00085EB1" w:rsidRDefault="008B1ED4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F2595" w:rsidRPr="00085EB1"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  <w:tc>
          <w:tcPr>
            <w:tcW w:w="148" w:type="pct"/>
          </w:tcPr>
          <w:p w14:paraId="59FC0E75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5C380BC" w14:textId="2AEFEA98" w:rsidR="00FA1741" w:rsidRPr="00085EB1" w:rsidRDefault="005075B7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3,395</w:t>
            </w:r>
          </w:p>
        </w:tc>
      </w:tr>
      <w:tr w:rsidR="00FA1741" w:rsidRPr="00085EB1" w14:paraId="4FD268FF" w14:textId="77777777" w:rsidTr="0063300F">
        <w:tc>
          <w:tcPr>
            <w:tcW w:w="2254" w:type="pct"/>
          </w:tcPr>
          <w:p w14:paraId="1CC7C180" w14:textId="27195C9E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="007F2595"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และกิจการอื่น</w:t>
            </w: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5D829FE" w14:textId="795F58F0" w:rsidR="00FA1741" w:rsidRPr="00085EB1" w:rsidRDefault="00446550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48" w:type="pct"/>
          </w:tcPr>
          <w:p w14:paraId="7947CE84" w14:textId="107EA6F8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0911244" w14:textId="221D090A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50" w:type="pct"/>
          </w:tcPr>
          <w:p w14:paraId="6876985D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8C00393" w14:textId="0D8BC64F" w:rsidR="00FA1741" w:rsidRPr="00085EB1" w:rsidRDefault="007F2595" w:rsidP="007F259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48" w:type="pct"/>
          </w:tcPr>
          <w:p w14:paraId="6955E56F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F4FB4A9" w14:textId="51A06013" w:rsidR="00FA1741" w:rsidRPr="00085EB1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085EB1" w14:paraId="2BFC9655" w14:textId="77777777" w:rsidTr="0063300F">
        <w:tc>
          <w:tcPr>
            <w:tcW w:w="2254" w:type="pct"/>
          </w:tcPr>
          <w:p w14:paraId="5612E1EA" w14:textId="647E58E3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4E0DCCE" w14:textId="0C960578" w:rsidR="00FA1741" w:rsidRPr="00085EB1" w:rsidRDefault="000F2027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</w:t>
            </w:r>
            <w:r w:rsidR="00446550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48" w:type="pct"/>
          </w:tcPr>
          <w:p w14:paraId="3E37037D" w14:textId="30CFF46E" w:rsidR="00FA1741" w:rsidRPr="00085E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1C83F89" w14:textId="11808579" w:rsidR="00FA1741" w:rsidRPr="00085EB1" w:rsidRDefault="005075B7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A1741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150" w:type="pct"/>
          </w:tcPr>
          <w:p w14:paraId="7A3A20CB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308F28A" w14:textId="2F34C534" w:rsidR="00FA1741" w:rsidRPr="00085EB1" w:rsidRDefault="008B1ED4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7F2595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148" w:type="pct"/>
          </w:tcPr>
          <w:p w14:paraId="294D53DA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696A31F" w14:textId="498C2ADE" w:rsidR="00FA1741" w:rsidRPr="00085EB1" w:rsidRDefault="005075B7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3,395</w:t>
            </w:r>
          </w:p>
        </w:tc>
      </w:tr>
      <w:tr w:rsidR="00FA1741" w:rsidRPr="00085EB1" w14:paraId="4B82518D" w14:textId="77777777" w:rsidTr="0063300F">
        <w:tc>
          <w:tcPr>
            <w:tcW w:w="2254" w:type="pct"/>
          </w:tcPr>
          <w:p w14:paraId="274FF578" w14:textId="28FB9517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188BEC1" w14:textId="56936507" w:rsidR="00FA1741" w:rsidRPr="00085E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60ADADD" w14:textId="77777777" w:rsidR="00FA1741" w:rsidRPr="00085E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97B2793" w14:textId="6F9796EE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4AA23B1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E282FB7" w14:textId="25861D0D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BB6755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77F86E" w14:textId="2515477A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085EB1" w14:paraId="4859DA9E" w14:textId="77777777" w:rsidTr="0063300F">
        <w:tc>
          <w:tcPr>
            <w:tcW w:w="2254" w:type="pct"/>
          </w:tcPr>
          <w:p w14:paraId="50BC1225" w14:textId="3C63DF4C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89" w:type="pct"/>
          </w:tcPr>
          <w:p w14:paraId="1F65F426" w14:textId="3B026CA0" w:rsidR="00FA1741" w:rsidRPr="00085E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82D0F65" w14:textId="31839132" w:rsidR="00FA1741" w:rsidRPr="00085E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05F48CC" w14:textId="670DFB82" w:rsidR="00FA1741" w:rsidRPr="00085E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27864BF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4FBDB46D" w14:textId="1E768BB6" w:rsidR="00FA1741" w:rsidRPr="00085E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BBF868D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D99979B" w14:textId="44DA84A8" w:rsidR="00FA1741" w:rsidRPr="00085E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1741" w:rsidRPr="00085EB1" w14:paraId="5BC0D3AF" w14:textId="77777777" w:rsidTr="0063300F">
        <w:tc>
          <w:tcPr>
            <w:tcW w:w="2254" w:type="pct"/>
          </w:tcPr>
          <w:p w14:paraId="6401ACEA" w14:textId="1415814C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2F5375C2" w14:textId="24B5F322" w:rsidR="00FA1741" w:rsidRPr="00085EB1" w:rsidRDefault="00DA0A86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48" w:type="pct"/>
          </w:tcPr>
          <w:p w14:paraId="2FD96AC5" w14:textId="77777777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E1D27F" w14:textId="69B8C8E7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50" w:type="pct"/>
          </w:tcPr>
          <w:p w14:paraId="6C551E30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873FF4A" w14:textId="5D808EFC" w:rsidR="00FA1741" w:rsidRPr="00085EB1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5158A6F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66C81EB" w14:textId="3294A4AD" w:rsidR="00FA1741" w:rsidRPr="00085EB1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085EB1" w14:paraId="407DF894" w14:textId="77777777" w:rsidTr="0063300F">
        <w:tc>
          <w:tcPr>
            <w:tcW w:w="2254" w:type="pct"/>
          </w:tcPr>
          <w:p w14:paraId="366D48AB" w14:textId="081C729D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9898D82" w14:textId="3F496469" w:rsidR="00FA1741" w:rsidRPr="00085EB1" w:rsidRDefault="00DA0A86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8" w:type="pct"/>
          </w:tcPr>
          <w:p w14:paraId="4D066F58" w14:textId="77777777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EA68E0" w14:textId="5138D8CB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50" w:type="pct"/>
          </w:tcPr>
          <w:p w14:paraId="5DC60E0C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215D6CD" w14:textId="27FA478B" w:rsidR="00FA1741" w:rsidRPr="00085EB1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ADE3449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988CF1A" w14:textId="2AA07578" w:rsidR="00FA1741" w:rsidRPr="00085EB1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085EB1" w14:paraId="187B1255" w14:textId="77777777" w:rsidTr="0063300F">
        <w:tc>
          <w:tcPr>
            <w:tcW w:w="2254" w:type="pct"/>
          </w:tcPr>
          <w:p w14:paraId="3BB62154" w14:textId="3DC825FC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5296C01" w14:textId="35F5782C" w:rsidR="00FA1741" w:rsidRPr="00085EB1" w:rsidRDefault="00DA0A86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48" w:type="pct"/>
          </w:tcPr>
          <w:p w14:paraId="3121500F" w14:textId="77777777" w:rsidR="00FA1741" w:rsidRPr="00085E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609264A" w14:textId="7F3D6D60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50" w:type="pct"/>
          </w:tcPr>
          <w:p w14:paraId="080ED2BB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BB70E59" w14:textId="47976BD9" w:rsidR="00FA1741" w:rsidRPr="00085EB1" w:rsidRDefault="008A4242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8AE51EF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28A235A" w14:textId="12ECA386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A1741" w:rsidRPr="00085EB1" w14:paraId="5419D0E3" w14:textId="77777777" w:rsidTr="0063300F">
        <w:tc>
          <w:tcPr>
            <w:tcW w:w="2254" w:type="pct"/>
          </w:tcPr>
          <w:p w14:paraId="447B0A2A" w14:textId="1B4A10FE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F41CB71" w14:textId="037A946D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A269440" w14:textId="77777777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512522A" w14:textId="109CDD43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AE6D2D8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33B484" w14:textId="6CE107A3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A0CBCC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9B73285" w14:textId="0FEEF02E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085EB1" w14:paraId="5E276F47" w14:textId="77777777" w:rsidTr="0063300F">
        <w:tc>
          <w:tcPr>
            <w:tcW w:w="2254" w:type="pct"/>
          </w:tcPr>
          <w:p w14:paraId="7D6F739F" w14:textId="5C80C0D8" w:rsidR="00FA1741" w:rsidRPr="00085E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9" w:type="pct"/>
          </w:tcPr>
          <w:p w14:paraId="37B38ED4" w14:textId="6AD629E2" w:rsidR="00FA1741" w:rsidRPr="00085E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E7B1C6D" w14:textId="77777777" w:rsidR="00FA1741" w:rsidRPr="00085E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3FE7164" w14:textId="3511AF4D" w:rsidR="00FA1741" w:rsidRPr="00085E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350E377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313339C7" w14:textId="027EDB8B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53C5033" w14:textId="77777777" w:rsidR="00FA1741" w:rsidRPr="00085E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5DD8440" w14:textId="57B90A4F" w:rsidR="00FA1741" w:rsidRPr="00085E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075B7" w:rsidRPr="00085EB1" w14:paraId="25A89B64" w14:textId="77777777" w:rsidTr="0063300F">
        <w:trPr>
          <w:trHeight w:val="191"/>
        </w:trPr>
        <w:tc>
          <w:tcPr>
            <w:tcW w:w="2254" w:type="pct"/>
          </w:tcPr>
          <w:p w14:paraId="607CB9A8" w14:textId="47B53465" w:rsidR="005075B7" w:rsidRPr="00085EB1" w:rsidRDefault="005075B7" w:rsidP="005075B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589" w:type="pct"/>
          </w:tcPr>
          <w:p w14:paraId="2BEB5CB1" w14:textId="2A55FED0" w:rsidR="005075B7" w:rsidRPr="00085EB1" w:rsidRDefault="005075B7" w:rsidP="005075B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25,415</w:t>
            </w:r>
          </w:p>
        </w:tc>
        <w:tc>
          <w:tcPr>
            <w:tcW w:w="148" w:type="pct"/>
          </w:tcPr>
          <w:p w14:paraId="7F4FB309" w14:textId="77777777" w:rsidR="005075B7" w:rsidRPr="00085EB1" w:rsidRDefault="005075B7" w:rsidP="005075B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945E13" w14:textId="08F42C22" w:rsidR="005075B7" w:rsidRPr="00085EB1" w:rsidRDefault="005075B7" w:rsidP="005075B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25,612</w:t>
            </w:r>
          </w:p>
        </w:tc>
        <w:tc>
          <w:tcPr>
            <w:tcW w:w="150" w:type="pct"/>
          </w:tcPr>
          <w:p w14:paraId="69E9D7D7" w14:textId="77777777" w:rsidR="005075B7" w:rsidRPr="00085EB1" w:rsidRDefault="005075B7" w:rsidP="005075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B0A443F" w14:textId="0D8D448E" w:rsidR="005075B7" w:rsidRPr="00085EB1" w:rsidRDefault="005075B7" w:rsidP="005075B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25,415</w:t>
            </w:r>
          </w:p>
        </w:tc>
        <w:tc>
          <w:tcPr>
            <w:tcW w:w="148" w:type="pct"/>
          </w:tcPr>
          <w:p w14:paraId="63E9095D" w14:textId="77777777" w:rsidR="005075B7" w:rsidRPr="00085EB1" w:rsidRDefault="005075B7" w:rsidP="005075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1924E0" w14:textId="4026DA1B" w:rsidR="005075B7" w:rsidRPr="00085EB1" w:rsidRDefault="005075B7" w:rsidP="005075B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25,612</w:t>
            </w:r>
          </w:p>
        </w:tc>
      </w:tr>
      <w:tr w:rsidR="005075B7" w:rsidRPr="00085EB1" w14:paraId="281640DC" w14:textId="77777777" w:rsidTr="0063300F">
        <w:tc>
          <w:tcPr>
            <w:tcW w:w="2254" w:type="pct"/>
          </w:tcPr>
          <w:p w14:paraId="4AD1CF9A" w14:textId="59113293" w:rsidR="005075B7" w:rsidRPr="00085EB1" w:rsidRDefault="005075B7" w:rsidP="005075B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E1616E4" w14:textId="3D61516C" w:rsidR="005075B7" w:rsidRPr="00085EB1" w:rsidRDefault="005075B7" w:rsidP="005075B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66,382</w:t>
            </w:r>
          </w:p>
        </w:tc>
        <w:tc>
          <w:tcPr>
            <w:tcW w:w="148" w:type="pct"/>
          </w:tcPr>
          <w:p w14:paraId="607921C3" w14:textId="77777777" w:rsidR="005075B7" w:rsidRPr="00085EB1" w:rsidRDefault="005075B7" w:rsidP="005075B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111646" w14:textId="35F1F670" w:rsidR="005075B7" w:rsidRPr="00085EB1" w:rsidRDefault="005075B7" w:rsidP="005075B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66,896</w:t>
            </w:r>
          </w:p>
        </w:tc>
        <w:tc>
          <w:tcPr>
            <w:tcW w:w="150" w:type="pct"/>
          </w:tcPr>
          <w:p w14:paraId="04904C82" w14:textId="77777777" w:rsidR="005075B7" w:rsidRPr="00085EB1" w:rsidRDefault="005075B7" w:rsidP="005075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ED3B8DF" w14:textId="6248FCF6" w:rsidR="005075B7" w:rsidRPr="00085EB1" w:rsidRDefault="005075B7" w:rsidP="005075B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66,382</w:t>
            </w:r>
          </w:p>
        </w:tc>
        <w:tc>
          <w:tcPr>
            <w:tcW w:w="148" w:type="pct"/>
          </w:tcPr>
          <w:p w14:paraId="0B680BD8" w14:textId="77777777" w:rsidR="005075B7" w:rsidRPr="00085EB1" w:rsidRDefault="005075B7" w:rsidP="005075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9B263A" w14:textId="0ADED256" w:rsidR="005075B7" w:rsidRPr="00085EB1" w:rsidRDefault="005075B7" w:rsidP="005075B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66,896</w:t>
            </w:r>
          </w:p>
        </w:tc>
      </w:tr>
      <w:tr w:rsidR="005075B7" w:rsidRPr="00085EB1" w14:paraId="0FD04202" w14:textId="77777777" w:rsidTr="0063300F">
        <w:tc>
          <w:tcPr>
            <w:tcW w:w="2254" w:type="pct"/>
          </w:tcPr>
          <w:p w14:paraId="79FBB6E5" w14:textId="60BF32C9" w:rsidR="005075B7" w:rsidRPr="00085EB1" w:rsidRDefault="005075B7" w:rsidP="005075B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9283255" w14:textId="399B3171" w:rsidR="005075B7" w:rsidRPr="00085EB1" w:rsidRDefault="005075B7" w:rsidP="005075B7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91,797</w:t>
            </w:r>
          </w:p>
        </w:tc>
        <w:tc>
          <w:tcPr>
            <w:tcW w:w="148" w:type="pct"/>
          </w:tcPr>
          <w:p w14:paraId="08C157E3" w14:textId="60488521" w:rsidR="005075B7" w:rsidRPr="00085EB1" w:rsidRDefault="005075B7" w:rsidP="005075B7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0E72735" w14:textId="607B0461" w:rsidR="005075B7" w:rsidRPr="00085EB1" w:rsidRDefault="005075B7" w:rsidP="005075B7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92,508</w:t>
            </w:r>
          </w:p>
        </w:tc>
        <w:tc>
          <w:tcPr>
            <w:tcW w:w="150" w:type="pct"/>
          </w:tcPr>
          <w:p w14:paraId="2ED7F9B1" w14:textId="77777777" w:rsidR="005075B7" w:rsidRPr="00085EB1" w:rsidRDefault="005075B7" w:rsidP="005075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E92C22F" w14:textId="0A7E36B4" w:rsidR="005075B7" w:rsidRPr="00085EB1" w:rsidRDefault="005075B7" w:rsidP="005075B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91,797</w:t>
            </w:r>
          </w:p>
        </w:tc>
        <w:tc>
          <w:tcPr>
            <w:tcW w:w="148" w:type="pct"/>
          </w:tcPr>
          <w:p w14:paraId="4F305878" w14:textId="77777777" w:rsidR="005075B7" w:rsidRPr="00085EB1" w:rsidRDefault="005075B7" w:rsidP="005075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CBED3CE" w14:textId="53CABC63" w:rsidR="005075B7" w:rsidRPr="00085EB1" w:rsidRDefault="005075B7" w:rsidP="005075B7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92,508</w:t>
            </w:r>
          </w:p>
        </w:tc>
      </w:tr>
    </w:tbl>
    <w:p w14:paraId="10D587E7" w14:textId="6304B3C9" w:rsidR="00CF4108" w:rsidRPr="00085EB1" w:rsidRDefault="00CF4108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F09BF" w14:textId="6208DB9C" w:rsidR="00F54FE5" w:rsidRPr="00085EB1" w:rsidRDefault="00446550" w:rsidP="00F54FE5">
      <w:pPr>
        <w:tabs>
          <w:tab w:val="left" w:pos="567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85EB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54FE5" w:rsidRPr="00085EB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ที่ดิน อาคารและอุปกรณ์</w:t>
      </w:r>
    </w:p>
    <w:p w14:paraId="4C0B94E8" w14:textId="3D6E17A9" w:rsidR="002C4FD1" w:rsidRPr="00085EB1" w:rsidRDefault="002C4FD1" w:rsidP="00446550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41"/>
        <w:gridCol w:w="178"/>
        <w:gridCol w:w="1351"/>
        <w:gridCol w:w="180"/>
        <w:gridCol w:w="1260"/>
      </w:tblGrid>
      <w:tr w:rsidR="005A4B80" w:rsidRPr="00085EB1" w14:paraId="6D3781DA" w14:textId="77777777" w:rsidTr="00607D2A">
        <w:trPr>
          <w:cantSplit/>
          <w:trHeight w:val="788"/>
          <w:tblHeader/>
        </w:trPr>
        <w:tc>
          <w:tcPr>
            <w:tcW w:w="6041" w:type="dxa"/>
            <w:vAlign w:val="bottom"/>
          </w:tcPr>
          <w:p w14:paraId="493214C1" w14:textId="74BA9DEE" w:rsidR="005A4B80" w:rsidRPr="00085EB1" w:rsidRDefault="005A4B80" w:rsidP="00561DB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46550" w:rsidRPr="00085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446550"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446550" w:rsidRPr="00085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="00446550"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215305FC" w14:textId="77777777" w:rsidR="005A4B80" w:rsidRPr="00085EB1" w:rsidRDefault="005A4B80" w:rsidP="00F949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09194E2C" w14:textId="1248ADCA" w:rsidR="005A4B80" w:rsidRPr="00085EB1" w:rsidRDefault="005A4B80" w:rsidP="00F94949">
            <w:pPr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AD89540" w14:textId="77777777" w:rsidR="005A4B80" w:rsidRPr="00085EB1" w:rsidRDefault="005A4B80" w:rsidP="00F949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E2729E" w14:textId="77777777" w:rsidR="005A4B80" w:rsidRPr="00085EB1" w:rsidRDefault="005A4B80" w:rsidP="00F949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7540457" w14:textId="0F437779" w:rsidR="005A4B80" w:rsidRPr="00085EB1" w:rsidRDefault="005A4B80" w:rsidP="00F949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85EB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A4B80" w:rsidRPr="00085EB1" w14:paraId="7F2075B6" w14:textId="77777777" w:rsidTr="00607D2A">
        <w:trPr>
          <w:cantSplit/>
          <w:trHeight w:val="389"/>
        </w:trPr>
        <w:tc>
          <w:tcPr>
            <w:tcW w:w="6041" w:type="dxa"/>
          </w:tcPr>
          <w:p w14:paraId="057D78F7" w14:textId="77777777" w:rsidR="005A4B80" w:rsidRPr="00085EB1" w:rsidRDefault="005A4B80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39965D71" w14:textId="77777777" w:rsidR="005A4B80" w:rsidRPr="00085EB1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1" w:type="dxa"/>
            <w:gridSpan w:val="3"/>
          </w:tcPr>
          <w:p w14:paraId="588B9D5A" w14:textId="78978368" w:rsidR="005A4B80" w:rsidRPr="00085EB1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A4B80" w:rsidRPr="00085EB1" w14:paraId="127B0162" w14:textId="77777777" w:rsidTr="00607D2A">
        <w:trPr>
          <w:cantSplit/>
          <w:trHeight w:val="389"/>
        </w:trPr>
        <w:tc>
          <w:tcPr>
            <w:tcW w:w="6041" w:type="dxa"/>
          </w:tcPr>
          <w:p w14:paraId="1B50B62A" w14:textId="77777777" w:rsidR="005A4B80" w:rsidRPr="00085EB1" w:rsidRDefault="005A4B80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78" w:type="dxa"/>
          </w:tcPr>
          <w:p w14:paraId="0269243B" w14:textId="77777777" w:rsidR="005A4B80" w:rsidRPr="00085EB1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169F9D0A" w14:textId="032FBC83" w:rsidR="005A4B80" w:rsidRPr="00085EB1" w:rsidRDefault="00446550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5,757</w:t>
            </w:r>
          </w:p>
        </w:tc>
        <w:tc>
          <w:tcPr>
            <w:tcW w:w="180" w:type="dxa"/>
          </w:tcPr>
          <w:p w14:paraId="0458458E" w14:textId="77777777" w:rsidR="005A4B80" w:rsidRPr="00085EB1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71168D" w14:textId="6AB8DDC1" w:rsidR="005A4B80" w:rsidRPr="00085EB1" w:rsidRDefault="005927F1" w:rsidP="00F949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4,641</w:t>
            </w:r>
          </w:p>
        </w:tc>
      </w:tr>
      <w:tr w:rsidR="00561DBF" w:rsidRPr="00085EB1" w14:paraId="57C09F32" w14:textId="77777777" w:rsidTr="00607D2A">
        <w:trPr>
          <w:cantSplit/>
          <w:trHeight w:val="389"/>
        </w:trPr>
        <w:tc>
          <w:tcPr>
            <w:tcW w:w="6041" w:type="dxa"/>
          </w:tcPr>
          <w:p w14:paraId="04C3606C" w14:textId="69367C84" w:rsidR="00561DBF" w:rsidRPr="00085EB1" w:rsidRDefault="00561DBF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78" w:type="dxa"/>
          </w:tcPr>
          <w:p w14:paraId="5656B752" w14:textId="77777777" w:rsidR="00561DBF" w:rsidRPr="00085EB1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7C3A572" w14:textId="5640D065" w:rsidR="00561DBF" w:rsidRPr="00085EB1" w:rsidRDefault="00446550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1,752</w:t>
            </w:r>
          </w:p>
        </w:tc>
        <w:tc>
          <w:tcPr>
            <w:tcW w:w="180" w:type="dxa"/>
          </w:tcPr>
          <w:p w14:paraId="07AEEC65" w14:textId="77777777" w:rsidR="00561DBF" w:rsidRPr="00085EB1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AF9A55" w14:textId="03C742BD" w:rsidR="00561DBF" w:rsidRPr="00085EB1" w:rsidRDefault="008B1ED4" w:rsidP="008B1E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927F1" w:rsidRPr="00085EB1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</w:tr>
    </w:tbl>
    <w:p w14:paraId="11E2A99B" w14:textId="77777777" w:rsidR="00355FA8" w:rsidRPr="00085EB1" w:rsidRDefault="00355FA8" w:rsidP="00ED1D3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AAC3C2" w14:textId="689CF57A" w:rsidR="00454074" w:rsidRPr="00085EB1" w:rsidRDefault="007E42D8" w:rsidP="00355FA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5EB1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5927F1" w:rsidRPr="00085EB1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085EB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927F1" w:rsidRPr="00085EB1">
        <w:rPr>
          <w:rFonts w:asciiTheme="majorBidi" w:hAnsiTheme="majorBidi" w:cstheme="majorBidi"/>
          <w:sz w:val="30"/>
          <w:szCs w:val="30"/>
        </w:rPr>
        <w:t xml:space="preserve">31 </w:t>
      </w:r>
      <w:r w:rsidR="005927F1" w:rsidRPr="00085EB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5927F1" w:rsidRPr="00085EB1">
        <w:rPr>
          <w:rFonts w:asciiTheme="majorBidi" w:hAnsiTheme="majorBidi" w:cstheme="majorBidi"/>
          <w:sz w:val="30"/>
          <w:szCs w:val="30"/>
        </w:rPr>
        <w:t>2568</w:t>
      </w:r>
      <w:r w:rsidRPr="00085E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115A" w:rsidRPr="00085EB1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กลุ่มบริษัทได้ทำสัญญาเช่า</w:t>
      </w:r>
      <w:r w:rsidR="00ED1D37" w:rsidRPr="00085EB1">
        <w:rPr>
          <w:rFonts w:asciiTheme="majorBidi" w:hAnsiTheme="majorBidi" w:cstheme="majorBidi" w:hint="cs"/>
          <w:sz w:val="30"/>
          <w:szCs w:val="30"/>
          <w:cs/>
        </w:rPr>
        <w:t>อุปกรณ์หลายสัญญา</w:t>
      </w:r>
      <w:r w:rsidR="00E873F1" w:rsidRPr="00085EB1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41115A" w:rsidRPr="00085EB1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0C6BFB" w:rsidRPr="00085E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6BFB" w:rsidRPr="00085EB1">
        <w:rPr>
          <w:rFonts w:asciiTheme="majorBidi" w:hAnsiTheme="majorBidi" w:cstheme="majorBidi"/>
          <w:sz w:val="30"/>
          <w:szCs w:val="30"/>
        </w:rPr>
        <w:t>3</w:t>
      </w:r>
      <w:r w:rsidR="0041115A" w:rsidRPr="00085E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1D37" w:rsidRPr="00085EB1">
        <w:rPr>
          <w:rFonts w:asciiTheme="majorBidi" w:hAnsiTheme="majorBidi" w:cstheme="majorBidi"/>
          <w:sz w:val="30"/>
          <w:szCs w:val="30"/>
        </w:rPr>
        <w:t xml:space="preserve">- </w:t>
      </w:r>
      <w:r w:rsidR="000C6BFB" w:rsidRPr="00085EB1">
        <w:rPr>
          <w:rFonts w:asciiTheme="majorBidi" w:hAnsiTheme="majorBidi" w:cstheme="majorBidi"/>
          <w:sz w:val="30"/>
          <w:szCs w:val="30"/>
        </w:rPr>
        <w:t xml:space="preserve">4 </w:t>
      </w:r>
      <w:r w:rsidR="0041115A" w:rsidRPr="00085EB1">
        <w:rPr>
          <w:rFonts w:asciiTheme="majorBidi" w:hAnsiTheme="majorBidi" w:cstheme="majorBidi"/>
          <w:sz w:val="30"/>
          <w:szCs w:val="30"/>
          <w:cs/>
        </w:rPr>
        <w:t>ปี สิ้นสุดในปี</w:t>
      </w:r>
      <w:r w:rsidR="000C6BFB" w:rsidRPr="00085EB1">
        <w:rPr>
          <w:rFonts w:asciiTheme="majorBidi" w:hAnsiTheme="majorBidi" w:cstheme="majorBidi"/>
          <w:sz w:val="30"/>
          <w:szCs w:val="30"/>
        </w:rPr>
        <w:t xml:space="preserve"> 2572</w:t>
      </w:r>
      <w:r w:rsidR="0041115A" w:rsidRPr="00085EB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13AEE30" w14:textId="3F916298" w:rsidR="00355FA8" w:rsidRPr="00085EB1" w:rsidRDefault="00355FA8">
      <w:pPr>
        <w:rPr>
          <w:rFonts w:asciiTheme="majorBidi" w:hAnsiTheme="majorBidi" w:cstheme="majorBidi"/>
          <w:sz w:val="30"/>
          <w:szCs w:val="30"/>
        </w:rPr>
      </w:pPr>
      <w:r w:rsidRPr="00085EB1">
        <w:rPr>
          <w:rFonts w:asciiTheme="majorBidi" w:hAnsiTheme="majorBidi" w:cstheme="majorBidi"/>
          <w:sz w:val="30"/>
          <w:szCs w:val="30"/>
        </w:rPr>
        <w:br w:type="page"/>
      </w:r>
    </w:p>
    <w:p w14:paraId="52F5A293" w14:textId="530AC8EF" w:rsidR="002C4FD1" w:rsidRPr="00085EB1" w:rsidRDefault="00F271A5" w:rsidP="00F81910">
      <w:pPr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  <w:r w:rsidRPr="00085EB1"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2C4FD1" w:rsidRPr="00085EB1">
        <w:rPr>
          <w:rFonts w:asciiTheme="majorBidi" w:hAnsiTheme="majorBidi" w:cstheme="majorBidi"/>
          <w:b/>
          <w:bCs/>
          <w:sz w:val="30"/>
          <w:szCs w:val="30"/>
        </w:rPr>
        <w:tab/>
      </w:r>
      <w:r w:rsidR="002C4FD1" w:rsidRPr="00085EB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  <w:r w:rsidR="00ED1D37" w:rsidRPr="00085EB1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346ACF53" w14:textId="77777777" w:rsidR="002C4FD1" w:rsidRPr="00085EB1" w:rsidRDefault="002C4FD1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9DFA5" w14:textId="34ED30D0" w:rsidR="00296994" w:rsidRPr="00085EB1" w:rsidRDefault="002C4FD1" w:rsidP="00FD57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5EB1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="007E42D8" w:rsidRPr="00085EB1">
        <w:rPr>
          <w:rFonts w:asciiTheme="majorBidi" w:hAnsiTheme="majorBidi" w:cstheme="majorBidi"/>
          <w:sz w:val="30"/>
          <w:szCs w:val="30"/>
        </w:rPr>
        <w:t>3</w:t>
      </w:r>
      <w:r w:rsidR="00F271A5" w:rsidRPr="00085EB1">
        <w:rPr>
          <w:rFonts w:asciiTheme="majorBidi" w:hAnsiTheme="majorBidi" w:cstheme="majorBidi"/>
          <w:sz w:val="30"/>
          <w:szCs w:val="30"/>
        </w:rPr>
        <w:t>1</w:t>
      </w:r>
      <w:r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F271A5" w:rsidRPr="00085EB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ED1D37" w:rsidRPr="00085E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1D37" w:rsidRPr="00085EB1">
        <w:rPr>
          <w:rFonts w:asciiTheme="majorBidi" w:hAnsiTheme="majorBidi" w:cstheme="majorBidi"/>
          <w:sz w:val="30"/>
          <w:szCs w:val="30"/>
        </w:rPr>
        <w:t>256</w:t>
      </w:r>
      <w:r w:rsidR="00F271A5" w:rsidRPr="00085EB1">
        <w:rPr>
          <w:rFonts w:asciiTheme="majorBidi" w:hAnsiTheme="majorBidi" w:cstheme="majorBidi"/>
          <w:sz w:val="30"/>
          <w:szCs w:val="30"/>
        </w:rPr>
        <w:t>8</w:t>
      </w:r>
      <w:r w:rsidR="00F30071"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F30071" w:rsidRPr="00085EB1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F30071" w:rsidRPr="00085EB1">
        <w:rPr>
          <w:rFonts w:asciiTheme="majorBidi" w:hAnsiTheme="majorBidi" w:cstheme="majorBidi"/>
          <w:sz w:val="30"/>
          <w:szCs w:val="30"/>
        </w:rPr>
        <w:t xml:space="preserve">      31 </w:t>
      </w:r>
      <w:r w:rsidR="00F30071" w:rsidRPr="00085EB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0071" w:rsidRPr="00085EB1">
        <w:rPr>
          <w:rFonts w:asciiTheme="majorBidi" w:hAnsiTheme="majorBidi" w:cstheme="majorBidi"/>
          <w:sz w:val="30"/>
          <w:szCs w:val="30"/>
        </w:rPr>
        <w:t>256</w:t>
      </w:r>
      <w:r w:rsidR="00F271A5" w:rsidRPr="00085EB1">
        <w:rPr>
          <w:rFonts w:asciiTheme="majorBidi" w:hAnsiTheme="majorBidi" w:cstheme="majorBidi"/>
          <w:sz w:val="30"/>
          <w:szCs w:val="30"/>
        </w:rPr>
        <w:t>7</w:t>
      </w:r>
      <w:r w:rsidR="00F30071"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9B6A1E" w:rsidRPr="00085EB1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085EB1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2B0A146" w14:textId="77777777" w:rsidR="00290A3C" w:rsidRPr="00085EB1" w:rsidRDefault="00290A3C" w:rsidP="00FD57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44"/>
        <w:gridCol w:w="267"/>
        <w:gridCol w:w="979"/>
        <w:gridCol w:w="238"/>
        <w:gridCol w:w="881"/>
        <w:gridCol w:w="236"/>
        <w:gridCol w:w="881"/>
        <w:gridCol w:w="240"/>
        <w:gridCol w:w="876"/>
        <w:gridCol w:w="239"/>
        <w:gridCol w:w="890"/>
      </w:tblGrid>
      <w:tr w:rsidR="0092202C" w:rsidRPr="00085EB1" w14:paraId="4E73757C" w14:textId="77777777">
        <w:trPr>
          <w:trHeight w:val="395"/>
          <w:tblHeader/>
        </w:trPr>
        <w:tc>
          <w:tcPr>
            <w:tcW w:w="2250" w:type="dxa"/>
            <w:vAlign w:val="bottom"/>
          </w:tcPr>
          <w:p w14:paraId="29BAC882" w14:textId="77777777" w:rsidR="0092202C" w:rsidRPr="00085EB1" w:rsidRDefault="0092202C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771" w:type="dxa"/>
            <w:gridSpan w:val="11"/>
            <w:vAlign w:val="bottom"/>
          </w:tcPr>
          <w:p w14:paraId="1BB373F0" w14:textId="751F767B" w:rsidR="0092202C" w:rsidRPr="00085EB1" w:rsidRDefault="0092202C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791C5B" w:rsidRPr="00085EB1" w14:paraId="580FCBF6" w14:textId="77777777" w:rsidTr="00DB0B9B">
        <w:trPr>
          <w:trHeight w:val="395"/>
          <w:tblHeader/>
        </w:trPr>
        <w:tc>
          <w:tcPr>
            <w:tcW w:w="2250" w:type="dxa"/>
            <w:vAlign w:val="bottom"/>
          </w:tcPr>
          <w:p w14:paraId="39E324D7" w14:textId="77777777" w:rsidR="00791C5B" w:rsidRPr="00085EB1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09" w:type="dxa"/>
            <w:gridSpan w:val="5"/>
            <w:tcBorders>
              <w:bottom w:val="single" w:sz="4" w:space="0" w:color="auto"/>
            </w:tcBorders>
            <w:vAlign w:val="bottom"/>
          </w:tcPr>
          <w:p w14:paraId="18AD41F7" w14:textId="548D48E1" w:rsidR="00791C5B" w:rsidRPr="00085EB1" w:rsidRDefault="00F271A5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31</w:t>
            </w:r>
            <w:r w:rsidR="009B6A1E" w:rsidRPr="00085EB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085EB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มีนาคม</w:t>
            </w:r>
            <w:r w:rsidR="00ED1D37" w:rsidRPr="00085EB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256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</w:t>
            </w:r>
          </w:p>
        </w:tc>
        <w:tc>
          <w:tcPr>
            <w:tcW w:w="236" w:type="dxa"/>
            <w:vAlign w:val="center"/>
          </w:tcPr>
          <w:p w14:paraId="49C8709B" w14:textId="77777777" w:rsidR="00791C5B" w:rsidRPr="00085EB1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26" w:type="dxa"/>
            <w:gridSpan w:val="5"/>
            <w:vAlign w:val="bottom"/>
          </w:tcPr>
          <w:p w14:paraId="2A13E39D" w14:textId="4E55ACAD" w:rsidR="00791C5B" w:rsidRPr="00085EB1" w:rsidRDefault="00704F03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085E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F271A5" w:rsidRPr="00085EB1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7</w:t>
            </w:r>
          </w:p>
        </w:tc>
      </w:tr>
      <w:tr w:rsidR="007671EF" w:rsidRPr="00085EB1" w14:paraId="24D618DF" w14:textId="77777777" w:rsidTr="00355FA8">
        <w:trPr>
          <w:trHeight w:val="770"/>
          <w:tblHeader/>
        </w:trPr>
        <w:tc>
          <w:tcPr>
            <w:tcW w:w="2250" w:type="dxa"/>
            <w:vAlign w:val="bottom"/>
            <w:hideMark/>
          </w:tcPr>
          <w:p w14:paraId="2F67BEB6" w14:textId="41E1BB40" w:rsidR="00362AC8" w:rsidRPr="00085E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  <w:hideMark/>
          </w:tcPr>
          <w:p w14:paraId="3A0C0A4F" w14:textId="77777777" w:rsidR="00362AC8" w:rsidRPr="00085E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7AF44965" w14:textId="77777777" w:rsidR="00362AC8" w:rsidRPr="00085E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  <w:hideMark/>
          </w:tcPr>
          <w:p w14:paraId="08B09996" w14:textId="77777777" w:rsidR="00362AC8" w:rsidRPr="00085E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A00C690" w14:textId="77777777" w:rsidR="00362AC8" w:rsidRPr="00085E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  <w:hideMark/>
          </w:tcPr>
          <w:p w14:paraId="0ACE6F90" w14:textId="77777777" w:rsidR="00362AC8" w:rsidRPr="00085E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C9A947F" w14:textId="77777777" w:rsidR="00362AC8" w:rsidRPr="00085E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  <w:hideMark/>
          </w:tcPr>
          <w:p w14:paraId="413F93EB" w14:textId="77777777" w:rsidR="00362AC8" w:rsidRPr="00085E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3F1A78A9" w14:textId="77777777" w:rsidR="00362AC8" w:rsidRPr="00085E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  <w:hideMark/>
          </w:tcPr>
          <w:p w14:paraId="7593C083" w14:textId="77777777" w:rsidR="00362AC8" w:rsidRPr="00085E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404D489E" w14:textId="77777777" w:rsidR="00362AC8" w:rsidRPr="00085E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  <w:hideMark/>
          </w:tcPr>
          <w:p w14:paraId="6FE7A5F2" w14:textId="77777777" w:rsidR="00362AC8" w:rsidRPr="00085E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791C5B" w:rsidRPr="00085EB1" w14:paraId="07D751D5" w14:textId="77777777" w:rsidTr="00DB0B9B">
        <w:trPr>
          <w:trHeight w:val="385"/>
          <w:tblHeader/>
        </w:trPr>
        <w:tc>
          <w:tcPr>
            <w:tcW w:w="2250" w:type="dxa"/>
            <w:vAlign w:val="bottom"/>
          </w:tcPr>
          <w:p w14:paraId="2E94B367" w14:textId="77777777" w:rsidR="00791C5B" w:rsidRPr="00085EB1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771" w:type="dxa"/>
            <w:gridSpan w:val="11"/>
            <w:vAlign w:val="bottom"/>
          </w:tcPr>
          <w:p w14:paraId="6BD93BC8" w14:textId="078ADFE1" w:rsidR="00791C5B" w:rsidRPr="00085EB1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085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7671EF" w:rsidRPr="00085EB1" w14:paraId="77A45347" w14:textId="77777777" w:rsidTr="00DB0B9B">
        <w:trPr>
          <w:trHeight w:val="287"/>
        </w:trPr>
        <w:tc>
          <w:tcPr>
            <w:tcW w:w="2250" w:type="dxa"/>
            <w:vAlign w:val="bottom"/>
          </w:tcPr>
          <w:p w14:paraId="117C8B5A" w14:textId="0DA62A6C" w:rsidR="00362AC8" w:rsidRPr="00085EB1" w:rsidRDefault="0004668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1FAA3C7" w14:textId="77777777" w:rsidR="00362AC8" w:rsidRPr="00085E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376A1051" w14:textId="77777777" w:rsidR="00362AC8" w:rsidRPr="00085E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7B00B330" w14:textId="77777777" w:rsidR="00362AC8" w:rsidRPr="00085E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4E72861" w14:textId="77777777" w:rsidR="00362AC8" w:rsidRPr="00085E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1304F977" w14:textId="77777777" w:rsidR="00362AC8" w:rsidRPr="00085E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0E3171B" w14:textId="77777777" w:rsidR="00362AC8" w:rsidRPr="00085E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62FA4E95" w14:textId="77777777" w:rsidR="00362AC8" w:rsidRPr="00085E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37A599EC" w14:textId="77777777" w:rsidR="00362AC8" w:rsidRPr="00085E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76" w:type="dxa"/>
            <w:vAlign w:val="bottom"/>
          </w:tcPr>
          <w:p w14:paraId="670ECCDF" w14:textId="77777777" w:rsidR="00362AC8" w:rsidRPr="00085E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3DD6748F" w14:textId="77777777" w:rsidR="00362AC8" w:rsidRPr="00085E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0" w:type="dxa"/>
            <w:vAlign w:val="bottom"/>
          </w:tcPr>
          <w:p w14:paraId="67425ADA" w14:textId="77777777" w:rsidR="00362AC8" w:rsidRPr="00085E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C929B5" w:rsidRPr="00085EB1" w14:paraId="087655BA" w14:textId="77777777" w:rsidTr="00DB0B9B">
        <w:trPr>
          <w:trHeight w:val="50"/>
        </w:trPr>
        <w:tc>
          <w:tcPr>
            <w:tcW w:w="2250" w:type="dxa"/>
            <w:vAlign w:val="bottom"/>
          </w:tcPr>
          <w:p w14:paraId="336F9613" w14:textId="0ECAF67F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 (ก)</w:t>
            </w:r>
          </w:p>
        </w:tc>
        <w:tc>
          <w:tcPr>
            <w:tcW w:w="1044" w:type="dxa"/>
            <w:vAlign w:val="bottom"/>
          </w:tcPr>
          <w:p w14:paraId="5ADD1757" w14:textId="0403FC10" w:rsidR="00C929B5" w:rsidRPr="00085EB1" w:rsidRDefault="00F271A5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4,918</w:t>
            </w:r>
          </w:p>
        </w:tc>
        <w:tc>
          <w:tcPr>
            <w:tcW w:w="267" w:type="dxa"/>
            <w:vAlign w:val="bottom"/>
          </w:tcPr>
          <w:p w14:paraId="6ED54689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06FFDF1F" w14:textId="2CFB281F" w:rsidR="00C929B5" w:rsidRPr="00085EB1" w:rsidRDefault="00C929B5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211F6ABA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D4E1977" w14:textId="77FB9EEE" w:rsidR="00C929B5" w:rsidRPr="00085EB1" w:rsidRDefault="00F271A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="004019D2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918</w:t>
            </w:r>
          </w:p>
        </w:tc>
        <w:tc>
          <w:tcPr>
            <w:tcW w:w="236" w:type="dxa"/>
            <w:vAlign w:val="bottom"/>
          </w:tcPr>
          <w:p w14:paraId="4833D767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07DB56D9" w14:textId="72FB59AC" w:rsidR="00C929B5" w:rsidRPr="00085EB1" w:rsidRDefault="00F271A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6,862</w:t>
            </w:r>
          </w:p>
        </w:tc>
        <w:tc>
          <w:tcPr>
            <w:tcW w:w="240" w:type="dxa"/>
            <w:vAlign w:val="bottom"/>
          </w:tcPr>
          <w:p w14:paraId="049F80CD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61CF443" w14:textId="46501B71" w:rsidR="00C929B5" w:rsidRPr="00085EB1" w:rsidRDefault="006D69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4FD3AC98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06911F9C" w14:textId="13F8FC34" w:rsidR="00C929B5" w:rsidRPr="00085EB1" w:rsidRDefault="00F271A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6,862</w:t>
            </w:r>
          </w:p>
        </w:tc>
      </w:tr>
      <w:tr w:rsidR="00C929B5" w:rsidRPr="00085EB1" w14:paraId="09E9041F" w14:textId="77777777" w:rsidTr="00DB0B9B">
        <w:trPr>
          <w:trHeight w:val="781"/>
        </w:trPr>
        <w:tc>
          <w:tcPr>
            <w:tcW w:w="2250" w:type="dxa"/>
            <w:vAlign w:val="bottom"/>
          </w:tcPr>
          <w:p w14:paraId="0D957A37" w14:textId="5A5FA341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58B78BD3" w14:textId="3A7E3898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(ก)</w:t>
            </w:r>
          </w:p>
        </w:tc>
        <w:tc>
          <w:tcPr>
            <w:tcW w:w="1044" w:type="dxa"/>
            <w:vAlign w:val="bottom"/>
          </w:tcPr>
          <w:p w14:paraId="147BF82B" w14:textId="0C5C9253" w:rsidR="00C929B5" w:rsidRPr="00085EB1" w:rsidRDefault="00F271A5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31</w:t>
            </w:r>
            <w:r w:rsidR="00C929B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42</w:t>
            </w:r>
            <w:r w:rsidR="00C929B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</w:p>
        </w:tc>
        <w:tc>
          <w:tcPr>
            <w:tcW w:w="267" w:type="dxa"/>
            <w:vAlign w:val="bottom"/>
          </w:tcPr>
          <w:p w14:paraId="72EC4D47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6E5D9DD1" w14:textId="3A3EEAC7" w:rsidR="00C929B5" w:rsidRPr="00085EB1" w:rsidRDefault="00C929B5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187C530A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748A60B3" w14:textId="3C6A080C" w:rsidR="00C929B5" w:rsidRPr="00085EB1" w:rsidRDefault="00F271A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31,420</w:t>
            </w:r>
          </w:p>
        </w:tc>
        <w:tc>
          <w:tcPr>
            <w:tcW w:w="236" w:type="dxa"/>
            <w:vAlign w:val="bottom"/>
          </w:tcPr>
          <w:p w14:paraId="7BACAA76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A145F63" w14:textId="205D4F85" w:rsidR="00C929B5" w:rsidRPr="00085EB1" w:rsidRDefault="00F271A5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</w:t>
            </w:r>
            <w:r w:rsidR="003C5A97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240" w:type="dxa"/>
            <w:vAlign w:val="bottom"/>
          </w:tcPr>
          <w:p w14:paraId="6A9C2FCE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04E2DFAF" w14:textId="40012544" w:rsidR="00C929B5" w:rsidRPr="00085EB1" w:rsidRDefault="006D69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0EABFAFE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76C8A183" w14:textId="3387131D" w:rsidR="00C929B5" w:rsidRPr="00085EB1" w:rsidRDefault="00F271A5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</w:t>
            </w:r>
            <w:r w:rsidR="003C5A97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,000</w:t>
            </w:r>
          </w:p>
        </w:tc>
      </w:tr>
      <w:tr w:rsidR="00C929B5" w:rsidRPr="00085EB1" w14:paraId="4F3C4145" w14:textId="77777777" w:rsidTr="00DB0B9B">
        <w:trPr>
          <w:trHeight w:val="781"/>
        </w:trPr>
        <w:tc>
          <w:tcPr>
            <w:tcW w:w="2250" w:type="dxa"/>
            <w:vAlign w:val="bottom"/>
          </w:tcPr>
          <w:p w14:paraId="132BBDFE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75AB35D1" w14:textId="467FC470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(ข)</w:t>
            </w:r>
          </w:p>
        </w:tc>
        <w:tc>
          <w:tcPr>
            <w:tcW w:w="1044" w:type="dxa"/>
            <w:vAlign w:val="bottom"/>
          </w:tcPr>
          <w:p w14:paraId="443C98AC" w14:textId="02D0CAE2" w:rsidR="00C929B5" w:rsidRPr="00085EB1" w:rsidRDefault="00F271A5" w:rsidP="0024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</w:t>
            </w:r>
            <w:r w:rsidR="00C929B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702</w:t>
            </w:r>
          </w:p>
        </w:tc>
        <w:tc>
          <w:tcPr>
            <w:tcW w:w="267" w:type="dxa"/>
            <w:vAlign w:val="bottom"/>
          </w:tcPr>
          <w:p w14:paraId="63B9E12A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6CFFEA90" w14:textId="371BC75D" w:rsidR="00C929B5" w:rsidRPr="00085EB1" w:rsidRDefault="00F271A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57</w:t>
            </w:r>
            <w:r w:rsidR="008B1ED4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388</w:t>
            </w:r>
          </w:p>
        </w:tc>
        <w:tc>
          <w:tcPr>
            <w:tcW w:w="238" w:type="dxa"/>
            <w:vAlign w:val="bottom"/>
          </w:tcPr>
          <w:p w14:paraId="30D67C24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F654539" w14:textId="0B28435C" w:rsidR="00C929B5" w:rsidRPr="00085EB1" w:rsidRDefault="004019D2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090</w:t>
            </w:r>
          </w:p>
        </w:tc>
        <w:tc>
          <w:tcPr>
            <w:tcW w:w="236" w:type="dxa"/>
            <w:vAlign w:val="bottom"/>
          </w:tcPr>
          <w:p w14:paraId="5B1D74DF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4196EB3" w14:textId="16FA4E59" w:rsidR="00C929B5" w:rsidRPr="00085E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071</w:t>
            </w:r>
          </w:p>
        </w:tc>
        <w:tc>
          <w:tcPr>
            <w:tcW w:w="240" w:type="dxa"/>
            <w:vAlign w:val="bottom"/>
          </w:tcPr>
          <w:p w14:paraId="2EB87AC8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64B1582" w14:textId="40DF88D8" w:rsidR="00C929B5" w:rsidRPr="00085E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997</w:t>
            </w:r>
          </w:p>
        </w:tc>
        <w:tc>
          <w:tcPr>
            <w:tcW w:w="239" w:type="dxa"/>
            <w:vAlign w:val="bottom"/>
          </w:tcPr>
          <w:p w14:paraId="398507AD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3F843D9B" w14:textId="5D9B6A86" w:rsidR="00C929B5" w:rsidRPr="00085EB1" w:rsidRDefault="00F271A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</w:t>
            </w:r>
            <w:r w:rsidR="003C5A97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068</w:t>
            </w:r>
          </w:p>
        </w:tc>
      </w:tr>
      <w:tr w:rsidR="00C929B5" w:rsidRPr="00085EB1" w14:paraId="0A297E71" w14:textId="77777777" w:rsidTr="00DB0B9B">
        <w:trPr>
          <w:trHeight w:val="385"/>
        </w:trPr>
        <w:tc>
          <w:tcPr>
            <w:tcW w:w="2250" w:type="dxa"/>
            <w:vAlign w:val="bottom"/>
            <w:hideMark/>
          </w:tcPr>
          <w:p w14:paraId="115C5BF7" w14:textId="45EA1FB9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085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(ค)</w:t>
            </w:r>
          </w:p>
        </w:tc>
        <w:tc>
          <w:tcPr>
            <w:tcW w:w="1044" w:type="dxa"/>
            <w:vAlign w:val="bottom"/>
          </w:tcPr>
          <w:p w14:paraId="1F40C11D" w14:textId="372E559A" w:rsidR="00C929B5" w:rsidRPr="00085EB1" w:rsidRDefault="00F271A5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</w:t>
            </w:r>
            <w:r w:rsidR="004019D2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245</w:t>
            </w:r>
          </w:p>
        </w:tc>
        <w:tc>
          <w:tcPr>
            <w:tcW w:w="267" w:type="dxa"/>
            <w:vAlign w:val="bottom"/>
          </w:tcPr>
          <w:p w14:paraId="123D39B9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51DC2CEC" w14:textId="4E43AFB5" w:rsidR="00C929B5" w:rsidRPr="00085E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4019D2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445</w:t>
            </w:r>
          </w:p>
        </w:tc>
        <w:tc>
          <w:tcPr>
            <w:tcW w:w="238" w:type="dxa"/>
            <w:vAlign w:val="bottom"/>
          </w:tcPr>
          <w:p w14:paraId="06B434DA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A5C3DE0" w14:textId="6E62C6D1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4019D2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690</w:t>
            </w:r>
          </w:p>
        </w:tc>
        <w:tc>
          <w:tcPr>
            <w:tcW w:w="236" w:type="dxa"/>
            <w:vAlign w:val="bottom"/>
          </w:tcPr>
          <w:p w14:paraId="4FBE9A6F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5E3768EB" w14:textId="66AC929B" w:rsidR="00C929B5" w:rsidRPr="00085E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="00847774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80</w:t>
            </w:r>
          </w:p>
        </w:tc>
        <w:tc>
          <w:tcPr>
            <w:tcW w:w="240" w:type="dxa"/>
            <w:vAlign w:val="bottom"/>
          </w:tcPr>
          <w:p w14:paraId="0EC0DBFC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7C41982" w14:textId="170CD104" w:rsidR="00C929B5" w:rsidRPr="00085E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597</w:t>
            </w:r>
          </w:p>
        </w:tc>
        <w:tc>
          <w:tcPr>
            <w:tcW w:w="239" w:type="dxa"/>
            <w:vAlign w:val="bottom"/>
          </w:tcPr>
          <w:p w14:paraId="5913443A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32D4128" w14:textId="2F7C1574" w:rsidR="00C929B5" w:rsidRPr="00085E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53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47</w:t>
            </w:r>
            <w:r w:rsidR="00847774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C929B5" w:rsidRPr="00085EB1" w14:paraId="6F33ACF7" w14:textId="77777777" w:rsidTr="00DB0B9B">
        <w:trPr>
          <w:trHeight w:val="385"/>
        </w:trPr>
        <w:tc>
          <w:tcPr>
            <w:tcW w:w="2250" w:type="dxa"/>
            <w:vAlign w:val="bottom"/>
          </w:tcPr>
          <w:p w14:paraId="713CBDFB" w14:textId="4FE811D9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044" w:type="dxa"/>
            <w:vAlign w:val="bottom"/>
          </w:tcPr>
          <w:p w14:paraId="42513394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40349619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3C6F150C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C8750A5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3E2D70E8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0513923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7709F124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374F4FA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48E7013F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6127B357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4B17E832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C929B5" w:rsidRPr="00085EB1" w14:paraId="000CF0A2" w14:textId="77777777" w:rsidTr="00DB0B9B">
        <w:trPr>
          <w:trHeight w:val="385"/>
        </w:trPr>
        <w:tc>
          <w:tcPr>
            <w:tcW w:w="2250" w:type="dxa"/>
            <w:vAlign w:val="bottom"/>
          </w:tcPr>
          <w:p w14:paraId="6B5CBBFD" w14:textId="4521D5A9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="00CF2E94"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จากบุคคล</w:t>
            </w:r>
            <w:r w:rsidR="00C508A8" w:rsidRPr="00085EB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  <w:r w:rsidR="00D51D57" w:rsidRPr="00085E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508A8" w:rsidRPr="00085EB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0973EC" w:rsidRPr="00085EB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85E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44" w:type="dxa"/>
            <w:vAlign w:val="bottom"/>
          </w:tcPr>
          <w:p w14:paraId="5FA4D284" w14:textId="39E02CDE" w:rsidR="00C929B5" w:rsidRPr="00085EB1" w:rsidRDefault="00F271A5" w:rsidP="00F2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67" w:type="dxa"/>
            <w:vAlign w:val="bottom"/>
          </w:tcPr>
          <w:p w14:paraId="512D0AA9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47FEE723" w14:textId="77A9AF28" w:rsidR="00C929B5" w:rsidRPr="00085EB1" w:rsidRDefault="00F271A5" w:rsidP="00194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18F5F937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F66821B" w14:textId="7CC314F6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6" w:type="dxa"/>
            <w:vAlign w:val="bottom"/>
          </w:tcPr>
          <w:p w14:paraId="0A9A1875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54A90164" w14:textId="72DFD228" w:rsidR="00C929B5" w:rsidRPr="00085EB1" w:rsidRDefault="00F271A5" w:rsidP="00F2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40" w:type="dxa"/>
            <w:vAlign w:val="bottom"/>
          </w:tcPr>
          <w:p w14:paraId="72A73EB4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51D7661" w14:textId="655FA001" w:rsidR="00C929B5" w:rsidRPr="00085EB1" w:rsidRDefault="00F271A5" w:rsidP="00F2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26532BCD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FC412AA" w14:textId="4AB43395" w:rsidR="00C929B5" w:rsidRPr="00085EB1" w:rsidRDefault="003C5A97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</w:tr>
      <w:tr w:rsidR="00C929B5" w:rsidRPr="00085EB1" w14:paraId="7FB97BF3" w14:textId="77777777" w:rsidTr="00DB0B9B">
        <w:trPr>
          <w:trHeight w:val="289"/>
        </w:trPr>
        <w:tc>
          <w:tcPr>
            <w:tcW w:w="2250" w:type="dxa"/>
            <w:vAlign w:val="bottom"/>
            <w:hideMark/>
          </w:tcPr>
          <w:p w14:paraId="3B279850" w14:textId="08FBF6A6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10" w:hanging="27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0B0220" w14:textId="549A69FA" w:rsidR="00C929B5" w:rsidRPr="00085EB1" w:rsidRDefault="00F271A5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85</w:t>
            </w:r>
            <w:r w:rsidR="009B6A1E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285</w:t>
            </w:r>
          </w:p>
        </w:tc>
        <w:tc>
          <w:tcPr>
            <w:tcW w:w="267" w:type="dxa"/>
            <w:vAlign w:val="bottom"/>
          </w:tcPr>
          <w:p w14:paraId="365D7724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0811C" w14:textId="5D5D1C1A" w:rsidR="00C929B5" w:rsidRPr="00085EB1" w:rsidRDefault="00F271A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189</w:t>
            </w:r>
            <w:r w:rsidR="004019D2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833</w:t>
            </w:r>
          </w:p>
        </w:tc>
        <w:tc>
          <w:tcPr>
            <w:tcW w:w="238" w:type="dxa"/>
            <w:vAlign w:val="bottom"/>
          </w:tcPr>
          <w:p w14:paraId="2055F1A1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37AE4" w14:textId="3273CC19" w:rsidR="00C929B5" w:rsidRPr="00085EB1" w:rsidRDefault="00F271A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275</w:t>
            </w:r>
            <w:r w:rsidR="004019D2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118</w:t>
            </w:r>
          </w:p>
        </w:tc>
        <w:tc>
          <w:tcPr>
            <w:tcW w:w="236" w:type="dxa"/>
            <w:vAlign w:val="bottom"/>
          </w:tcPr>
          <w:p w14:paraId="182E48A9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A627FA" w14:textId="7515F4BF" w:rsidR="00C929B5" w:rsidRPr="00085E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</w:t>
            </w:r>
            <w:r w:rsidR="00F271A5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F271A5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81</w:t>
            </w:r>
            <w:r w:rsidR="00847774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0" w:type="dxa"/>
            <w:vAlign w:val="bottom"/>
          </w:tcPr>
          <w:p w14:paraId="7B587E94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FCEF07" w14:textId="1564A223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3C5A97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  <w:r w:rsidR="00F271A5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</w:t>
            </w: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F271A5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594</w:t>
            </w:r>
          </w:p>
        </w:tc>
        <w:tc>
          <w:tcPr>
            <w:tcW w:w="239" w:type="dxa"/>
            <w:vAlign w:val="bottom"/>
          </w:tcPr>
          <w:p w14:paraId="5E6A8B60" w14:textId="77777777" w:rsidR="00C929B5" w:rsidRPr="00085E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71C5AE" w14:textId="5334AC85" w:rsidR="00C929B5" w:rsidRPr="00085E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="00F271A5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88</w:t>
            </w: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F271A5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40</w:t>
            </w:r>
            <w:r w:rsidR="00847774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</w:t>
            </w:r>
          </w:p>
        </w:tc>
      </w:tr>
    </w:tbl>
    <w:p w14:paraId="45861F4D" w14:textId="49A50A85" w:rsidR="00F271A5" w:rsidRPr="00085EB1" w:rsidRDefault="00F271A5" w:rsidP="005F3B2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915A0B" w14:textId="77777777" w:rsidR="00F271A5" w:rsidRPr="00085EB1" w:rsidRDefault="00F271A5">
      <w:pPr>
        <w:rPr>
          <w:rFonts w:asciiTheme="majorBidi" w:hAnsiTheme="majorBidi" w:cstheme="majorBidi"/>
          <w:sz w:val="30"/>
          <w:szCs w:val="30"/>
        </w:rPr>
      </w:pPr>
      <w:r w:rsidRPr="00085EB1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1105"/>
        <w:gridCol w:w="267"/>
        <w:gridCol w:w="979"/>
        <w:gridCol w:w="238"/>
        <w:gridCol w:w="881"/>
        <w:gridCol w:w="236"/>
        <w:gridCol w:w="881"/>
        <w:gridCol w:w="240"/>
        <w:gridCol w:w="876"/>
        <w:gridCol w:w="239"/>
        <w:gridCol w:w="890"/>
      </w:tblGrid>
      <w:tr w:rsidR="00296994" w:rsidRPr="00085EB1" w14:paraId="6FCA22AD" w14:textId="77777777" w:rsidTr="00F94949">
        <w:trPr>
          <w:trHeight w:val="395"/>
          <w:tblHeader/>
        </w:trPr>
        <w:tc>
          <w:tcPr>
            <w:tcW w:w="2189" w:type="dxa"/>
            <w:vAlign w:val="bottom"/>
          </w:tcPr>
          <w:p w14:paraId="0AD25DDB" w14:textId="631FCF0B" w:rsidR="00296994" w:rsidRPr="00085EB1" w:rsidRDefault="00CA6D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832" w:type="dxa"/>
            <w:gridSpan w:val="11"/>
            <w:vAlign w:val="bottom"/>
          </w:tcPr>
          <w:p w14:paraId="43675F91" w14:textId="1BBAB081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96994" w:rsidRPr="00085EB1" w14:paraId="6B41EB78" w14:textId="77777777" w:rsidTr="00F94949">
        <w:trPr>
          <w:trHeight w:val="395"/>
          <w:tblHeader/>
        </w:trPr>
        <w:tc>
          <w:tcPr>
            <w:tcW w:w="2189" w:type="dxa"/>
            <w:vAlign w:val="bottom"/>
          </w:tcPr>
          <w:p w14:paraId="38A1415B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70" w:type="dxa"/>
            <w:gridSpan w:val="5"/>
            <w:tcBorders>
              <w:bottom w:val="single" w:sz="4" w:space="0" w:color="auto"/>
            </w:tcBorders>
            <w:vAlign w:val="bottom"/>
          </w:tcPr>
          <w:p w14:paraId="1D55194D" w14:textId="3C740E53" w:rsidR="00296994" w:rsidRPr="00085EB1" w:rsidRDefault="009B6A1E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="00F271A5" w:rsidRPr="00085EB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มีนาคม</w:t>
            </w:r>
            <w:r w:rsidR="00296994" w:rsidRPr="00085E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</w:t>
            </w:r>
            <w:r w:rsidR="002B27AF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36" w:type="dxa"/>
            <w:vAlign w:val="center"/>
          </w:tcPr>
          <w:p w14:paraId="64B85F42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26" w:type="dxa"/>
            <w:gridSpan w:val="5"/>
            <w:vAlign w:val="bottom"/>
          </w:tcPr>
          <w:p w14:paraId="102B6156" w14:textId="62A860FE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085E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296994" w:rsidRPr="00085EB1" w14:paraId="26D2310E" w14:textId="77777777" w:rsidTr="00355FA8">
        <w:trPr>
          <w:trHeight w:val="770"/>
          <w:tblHeader/>
        </w:trPr>
        <w:tc>
          <w:tcPr>
            <w:tcW w:w="2189" w:type="dxa"/>
            <w:vAlign w:val="bottom"/>
            <w:hideMark/>
          </w:tcPr>
          <w:p w14:paraId="5AF34285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  <w:hideMark/>
          </w:tcPr>
          <w:p w14:paraId="414BBFC2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12084E58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  <w:hideMark/>
          </w:tcPr>
          <w:p w14:paraId="63B249C7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9C53FE5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  <w:hideMark/>
          </w:tcPr>
          <w:p w14:paraId="2F30FD8C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057BB709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  <w:hideMark/>
          </w:tcPr>
          <w:p w14:paraId="76297935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301BD526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  <w:hideMark/>
          </w:tcPr>
          <w:p w14:paraId="36CCE60D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6DA252FE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  <w:hideMark/>
          </w:tcPr>
          <w:p w14:paraId="0756C50D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296994" w:rsidRPr="00085EB1" w14:paraId="27FF76F9" w14:textId="77777777" w:rsidTr="00F94949">
        <w:trPr>
          <w:trHeight w:val="385"/>
          <w:tblHeader/>
        </w:trPr>
        <w:tc>
          <w:tcPr>
            <w:tcW w:w="2189" w:type="dxa"/>
            <w:vAlign w:val="bottom"/>
          </w:tcPr>
          <w:p w14:paraId="68B0BBCD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832" w:type="dxa"/>
            <w:gridSpan w:val="11"/>
            <w:vAlign w:val="bottom"/>
          </w:tcPr>
          <w:p w14:paraId="5F219FE1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085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296994" w:rsidRPr="00085EB1" w14:paraId="02E83305" w14:textId="77777777" w:rsidTr="00F94949">
        <w:trPr>
          <w:trHeight w:val="287"/>
        </w:trPr>
        <w:tc>
          <w:tcPr>
            <w:tcW w:w="2189" w:type="dxa"/>
            <w:vAlign w:val="bottom"/>
          </w:tcPr>
          <w:p w14:paraId="0E83E815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56B14E3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280D4F90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21B20DF9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6CEC7F2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05D97B7D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3632575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0DA0B214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68DC620F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76" w:type="dxa"/>
            <w:vAlign w:val="bottom"/>
          </w:tcPr>
          <w:p w14:paraId="69AACD83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589B024A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0" w:type="dxa"/>
            <w:vAlign w:val="bottom"/>
          </w:tcPr>
          <w:p w14:paraId="4DB3B9B5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6D69C6" w:rsidRPr="00085EB1" w14:paraId="3F6494E3" w14:textId="77777777" w:rsidTr="006D69C6">
        <w:trPr>
          <w:trHeight w:val="50"/>
        </w:trPr>
        <w:tc>
          <w:tcPr>
            <w:tcW w:w="2189" w:type="dxa"/>
            <w:vAlign w:val="bottom"/>
          </w:tcPr>
          <w:p w14:paraId="7164EC17" w14:textId="5EBAF845" w:rsidR="006D69C6" w:rsidRPr="00085EB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สถาบันการเงิน (ก)</w:t>
            </w:r>
          </w:p>
        </w:tc>
        <w:tc>
          <w:tcPr>
            <w:tcW w:w="1105" w:type="dxa"/>
            <w:vAlign w:val="bottom"/>
          </w:tcPr>
          <w:p w14:paraId="47C23587" w14:textId="0C5242E6" w:rsidR="006D69C6" w:rsidRPr="00085EB1" w:rsidRDefault="00F271A5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31</w:t>
            </w:r>
            <w:r w:rsidR="004019D2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355FA8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267" w:type="dxa"/>
            <w:vAlign w:val="bottom"/>
          </w:tcPr>
          <w:p w14:paraId="008C4999" w14:textId="77777777" w:rsidR="006D69C6" w:rsidRPr="00085EB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20F025FC" w14:textId="50C65D7F" w:rsidR="006D69C6" w:rsidRPr="00085EB1" w:rsidRDefault="006D69C6" w:rsidP="00566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37EDFF41" w14:textId="77777777" w:rsidR="006D69C6" w:rsidRPr="00085EB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0662343" w14:textId="4532157C" w:rsidR="006D69C6" w:rsidRPr="00085EB1" w:rsidRDefault="00F271A5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31</w:t>
            </w:r>
            <w:r w:rsidR="004019D2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355FA8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00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</w:p>
        </w:tc>
        <w:tc>
          <w:tcPr>
            <w:tcW w:w="236" w:type="dxa"/>
            <w:vAlign w:val="bottom"/>
          </w:tcPr>
          <w:p w14:paraId="29639DCE" w14:textId="77777777" w:rsidR="006D69C6" w:rsidRPr="00085EB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DA9A0DB" w14:textId="554DAEB4" w:rsidR="006D69C6" w:rsidRPr="00085EB1" w:rsidRDefault="00F271A5" w:rsidP="002B2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</w:t>
            </w:r>
            <w:r w:rsidR="002B27AF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240" w:type="dxa"/>
            <w:vAlign w:val="bottom"/>
          </w:tcPr>
          <w:p w14:paraId="1F8CD42B" w14:textId="77777777" w:rsidR="006D69C6" w:rsidRPr="00085EB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8B42A98" w14:textId="14124352" w:rsidR="006D69C6" w:rsidRPr="00085EB1" w:rsidRDefault="00566E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32D2F32B" w14:textId="77777777" w:rsidR="006D69C6" w:rsidRPr="00085EB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61C78C77" w14:textId="16EADC03" w:rsidR="006D69C6" w:rsidRPr="00085EB1" w:rsidRDefault="00F271A5" w:rsidP="002B2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</w:t>
            </w:r>
            <w:r w:rsidR="002B27AF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,000</w:t>
            </w:r>
          </w:p>
        </w:tc>
      </w:tr>
      <w:tr w:rsidR="00296994" w:rsidRPr="00085EB1" w14:paraId="0C5720C3" w14:textId="77777777" w:rsidTr="00F94949">
        <w:trPr>
          <w:trHeight w:val="781"/>
        </w:trPr>
        <w:tc>
          <w:tcPr>
            <w:tcW w:w="2189" w:type="dxa"/>
            <w:vAlign w:val="bottom"/>
          </w:tcPr>
          <w:p w14:paraId="20F9E743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2E29C1C5" w14:textId="57920794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</w:t>
            </w:r>
            <w:r w:rsidR="006D69C6"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ข</w:t>
            </w: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05" w:type="dxa"/>
            <w:vAlign w:val="bottom"/>
          </w:tcPr>
          <w:p w14:paraId="12FB778A" w14:textId="738805C8" w:rsidR="00296994" w:rsidRPr="00085EB1" w:rsidRDefault="00F271A5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</w:t>
            </w:r>
            <w:r w:rsidR="002B27AF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702</w:t>
            </w:r>
          </w:p>
        </w:tc>
        <w:tc>
          <w:tcPr>
            <w:tcW w:w="267" w:type="dxa"/>
            <w:vAlign w:val="bottom"/>
          </w:tcPr>
          <w:p w14:paraId="54259BDC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41D91FA3" w14:textId="4D76139C" w:rsidR="00296994" w:rsidRPr="00085EB1" w:rsidRDefault="00F271A5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57</w:t>
            </w:r>
            <w:r w:rsidR="002B27AF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388</w:t>
            </w:r>
          </w:p>
        </w:tc>
        <w:tc>
          <w:tcPr>
            <w:tcW w:w="238" w:type="dxa"/>
            <w:vAlign w:val="bottom"/>
          </w:tcPr>
          <w:p w14:paraId="419F8C74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0DC089F" w14:textId="4135EDA5" w:rsidR="00296994" w:rsidRPr="00085EB1" w:rsidRDefault="009B6A1E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="006D69C6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090</w:t>
            </w:r>
          </w:p>
        </w:tc>
        <w:tc>
          <w:tcPr>
            <w:tcW w:w="236" w:type="dxa"/>
            <w:vAlign w:val="bottom"/>
          </w:tcPr>
          <w:p w14:paraId="3443845E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D39E45D" w14:textId="58FA936C" w:rsidR="00296994" w:rsidRPr="00085EB1" w:rsidRDefault="00F271A5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</w:t>
            </w:r>
            <w:r w:rsidR="002B27AF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071</w:t>
            </w:r>
          </w:p>
        </w:tc>
        <w:tc>
          <w:tcPr>
            <w:tcW w:w="240" w:type="dxa"/>
            <w:vAlign w:val="bottom"/>
          </w:tcPr>
          <w:p w14:paraId="50FA91EF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37BD68F9" w14:textId="55D974F8" w:rsidR="00296994" w:rsidRPr="00085EB1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997</w:t>
            </w:r>
          </w:p>
        </w:tc>
        <w:tc>
          <w:tcPr>
            <w:tcW w:w="239" w:type="dxa"/>
            <w:vAlign w:val="bottom"/>
          </w:tcPr>
          <w:p w14:paraId="7870E88D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1E967019" w14:textId="6ACC6087" w:rsidR="00296994" w:rsidRPr="00085EB1" w:rsidRDefault="00F271A5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</w:t>
            </w:r>
            <w:r w:rsidR="002B27AF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068</w:t>
            </w:r>
          </w:p>
        </w:tc>
      </w:tr>
      <w:tr w:rsidR="00296994" w:rsidRPr="00085EB1" w14:paraId="6250BB2E" w14:textId="77777777" w:rsidTr="00F94949">
        <w:trPr>
          <w:trHeight w:val="385"/>
        </w:trPr>
        <w:tc>
          <w:tcPr>
            <w:tcW w:w="2189" w:type="dxa"/>
            <w:vAlign w:val="bottom"/>
            <w:hideMark/>
          </w:tcPr>
          <w:p w14:paraId="1C611405" w14:textId="760D1B35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085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D69C6"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085EB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05" w:type="dxa"/>
            <w:vAlign w:val="bottom"/>
          </w:tcPr>
          <w:p w14:paraId="5349BA5D" w14:textId="1FBD42C6" w:rsidR="00296994" w:rsidRPr="00085EB1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77</w:t>
            </w:r>
            <w:r w:rsidR="00355FA8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267" w:type="dxa"/>
            <w:vAlign w:val="bottom"/>
          </w:tcPr>
          <w:p w14:paraId="4E7F649D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0843CB48" w14:textId="0EEB3852" w:rsidR="00296994" w:rsidRPr="00085EB1" w:rsidRDefault="004019D2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913</w:t>
            </w:r>
          </w:p>
        </w:tc>
        <w:tc>
          <w:tcPr>
            <w:tcW w:w="238" w:type="dxa"/>
            <w:vAlign w:val="bottom"/>
          </w:tcPr>
          <w:p w14:paraId="2BDA4061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EE49E0E" w14:textId="54211AFB" w:rsidR="00296994" w:rsidRPr="00085EB1" w:rsidRDefault="00FB6C4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2B27AF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</w:t>
            </w:r>
            <w:r w:rsidR="00355FA8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236" w:type="dxa"/>
            <w:vAlign w:val="bottom"/>
          </w:tcPr>
          <w:p w14:paraId="5390709A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73CA4FA" w14:textId="49D858BF" w:rsidR="00296994" w:rsidRPr="00085EB1" w:rsidRDefault="00F271A5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  <w:r w:rsidR="002B27AF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736</w:t>
            </w:r>
          </w:p>
        </w:tc>
        <w:tc>
          <w:tcPr>
            <w:tcW w:w="240" w:type="dxa"/>
            <w:vAlign w:val="bottom"/>
          </w:tcPr>
          <w:p w14:paraId="1C91ED47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25488A32" w14:textId="513A7FA6" w:rsidR="00296994" w:rsidRPr="00085EB1" w:rsidRDefault="00F271A5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</w:t>
            </w:r>
            <w:r w:rsidR="002B27AF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746</w:t>
            </w:r>
          </w:p>
        </w:tc>
        <w:tc>
          <w:tcPr>
            <w:tcW w:w="239" w:type="dxa"/>
            <w:vAlign w:val="bottom"/>
          </w:tcPr>
          <w:p w14:paraId="6AEA6BFD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3E3DC238" w14:textId="43A48AB0" w:rsidR="00296994" w:rsidRPr="00085EB1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  <w:r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085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482</w:t>
            </w:r>
          </w:p>
        </w:tc>
      </w:tr>
      <w:tr w:rsidR="00296994" w:rsidRPr="00085EB1" w14:paraId="09CEC3C6" w14:textId="77777777" w:rsidTr="00FB6C4F">
        <w:trPr>
          <w:trHeight w:val="60"/>
        </w:trPr>
        <w:tc>
          <w:tcPr>
            <w:tcW w:w="2189" w:type="dxa"/>
            <w:vAlign w:val="bottom"/>
            <w:hideMark/>
          </w:tcPr>
          <w:p w14:paraId="4E29AF93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10" w:hanging="27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  <w:lang w:val="en-GB" w:eastAsia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16867" w14:textId="2042C8FC" w:rsidR="00296994" w:rsidRPr="00085EB1" w:rsidRDefault="00F271A5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59</w:t>
            </w:r>
            <w:r w:rsidR="004019D2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355FA8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473</w:t>
            </w:r>
          </w:p>
        </w:tc>
        <w:tc>
          <w:tcPr>
            <w:tcW w:w="267" w:type="dxa"/>
            <w:vAlign w:val="bottom"/>
          </w:tcPr>
          <w:p w14:paraId="584F14A1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D73CD4" w14:textId="4B5C3FCE" w:rsidR="00296994" w:rsidRPr="00085EB1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9B6A1E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</w:t>
            </w:r>
            <w:r w:rsidR="00F271A5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</w:t>
            </w: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F271A5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301</w:t>
            </w:r>
          </w:p>
        </w:tc>
        <w:tc>
          <w:tcPr>
            <w:tcW w:w="238" w:type="dxa"/>
            <w:vAlign w:val="bottom"/>
          </w:tcPr>
          <w:p w14:paraId="184570C7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43B2A" w14:textId="603D0C03" w:rsidR="00296994" w:rsidRPr="00085EB1" w:rsidRDefault="00F271A5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21</w:t>
            </w:r>
            <w:r w:rsidR="00355FA8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5,774</w:t>
            </w:r>
          </w:p>
        </w:tc>
        <w:tc>
          <w:tcPr>
            <w:tcW w:w="236" w:type="dxa"/>
            <w:vAlign w:val="bottom"/>
          </w:tcPr>
          <w:p w14:paraId="2C5E8EEE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9DFDAD" w14:textId="04BFE74B" w:rsidR="00296994" w:rsidRPr="00085EB1" w:rsidRDefault="00F271A5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75,807</w:t>
            </w:r>
          </w:p>
        </w:tc>
        <w:tc>
          <w:tcPr>
            <w:tcW w:w="240" w:type="dxa"/>
            <w:vAlign w:val="bottom"/>
          </w:tcPr>
          <w:p w14:paraId="4219BF0C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30A18" w14:textId="5DE79124" w:rsidR="00296994" w:rsidRPr="00085EB1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F271A5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49</w:t>
            </w: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F271A5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743</w:t>
            </w:r>
          </w:p>
        </w:tc>
        <w:tc>
          <w:tcPr>
            <w:tcW w:w="239" w:type="dxa"/>
            <w:vAlign w:val="bottom"/>
          </w:tcPr>
          <w:p w14:paraId="056739A7" w14:textId="77777777" w:rsidR="00296994" w:rsidRPr="00085E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B63C1" w14:textId="54098D1B" w:rsidR="00296994" w:rsidRPr="00085EB1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="00F271A5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</w:t>
            </w:r>
            <w:r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F271A5" w:rsidRPr="00085E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550</w:t>
            </w:r>
          </w:p>
        </w:tc>
      </w:tr>
    </w:tbl>
    <w:p w14:paraId="573ECCEA" w14:textId="77777777" w:rsidR="005F6758" w:rsidRPr="00085EB1" w:rsidRDefault="005F6758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26DEA" w14:textId="3DB0F8F4" w:rsidR="00805A41" w:rsidRPr="00085EB1" w:rsidRDefault="00805A41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5EB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หนี้สินที่มีภาระดอกเบี้ยส่วนที่มีหลักประกัน</w:t>
      </w:r>
      <w:r w:rsidR="00BA6586" w:rsidRPr="00085EB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Pr="00085E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B6A" w:rsidRPr="00085EB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53176" w:rsidRPr="00085EB1">
        <w:rPr>
          <w:rFonts w:asciiTheme="majorBidi" w:hAnsiTheme="majorBidi" w:cstheme="majorBidi"/>
          <w:sz w:val="30"/>
          <w:szCs w:val="30"/>
        </w:rPr>
        <w:t>3</w:t>
      </w:r>
      <w:r w:rsidR="000973EC" w:rsidRPr="00085EB1">
        <w:rPr>
          <w:rFonts w:asciiTheme="majorBidi" w:hAnsiTheme="majorBidi" w:cstheme="majorBidi"/>
          <w:sz w:val="30"/>
          <w:szCs w:val="30"/>
        </w:rPr>
        <w:t>1</w:t>
      </w:r>
      <w:r w:rsidR="00653176"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0973EC" w:rsidRPr="00085EB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780D16" w:rsidRPr="00085E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B6A" w:rsidRPr="00085EB1">
        <w:rPr>
          <w:rFonts w:asciiTheme="majorBidi" w:hAnsiTheme="majorBidi" w:cstheme="majorBidi"/>
          <w:sz w:val="30"/>
          <w:szCs w:val="30"/>
        </w:rPr>
        <w:t>256</w:t>
      </w:r>
      <w:r w:rsidR="000973EC" w:rsidRPr="00085EB1">
        <w:rPr>
          <w:rFonts w:asciiTheme="majorBidi" w:hAnsiTheme="majorBidi" w:cstheme="majorBidi"/>
          <w:sz w:val="30"/>
          <w:szCs w:val="30"/>
        </w:rPr>
        <w:t>8</w:t>
      </w:r>
      <w:r w:rsidR="005D7B6A"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085EB1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085EB1">
        <w:rPr>
          <w:rFonts w:asciiTheme="majorBidi" w:hAnsiTheme="majorBidi" w:cstheme="majorBidi"/>
          <w:sz w:val="30"/>
          <w:szCs w:val="30"/>
        </w:rPr>
        <w:t xml:space="preserve">      31 </w:t>
      </w:r>
      <w:r w:rsidR="005D7B6A" w:rsidRPr="00085EB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085EB1">
        <w:rPr>
          <w:rFonts w:asciiTheme="majorBidi" w:hAnsiTheme="majorBidi" w:cstheme="majorBidi"/>
          <w:sz w:val="30"/>
          <w:szCs w:val="30"/>
        </w:rPr>
        <w:t>256</w:t>
      </w:r>
      <w:r w:rsidR="000973EC" w:rsidRPr="00085EB1">
        <w:rPr>
          <w:rFonts w:asciiTheme="majorBidi" w:hAnsiTheme="majorBidi" w:cstheme="majorBidi"/>
          <w:sz w:val="30"/>
          <w:szCs w:val="30"/>
        </w:rPr>
        <w:t>7</w:t>
      </w:r>
      <w:r w:rsidR="005D7B6A"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Pr="00085EB1">
        <w:rPr>
          <w:rFonts w:asciiTheme="majorBidi" w:hAnsiTheme="majorBidi" w:cstheme="majorBidi"/>
          <w:sz w:val="30"/>
          <w:szCs w:val="30"/>
          <w:cs/>
        </w:rPr>
        <w:t>มีรายละเอียดของหลักประกันซึ่งเป็นสินทรัพย์ของ</w:t>
      </w:r>
      <w:r w:rsidR="00B070A3" w:rsidRPr="00085EB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085EB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070A3" w:rsidRPr="00085EB1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085EB1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D910158" w14:textId="079455C3" w:rsidR="005D7B6A" w:rsidRPr="00085EB1" w:rsidRDefault="005D7B6A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61"/>
        <w:gridCol w:w="271"/>
        <w:gridCol w:w="1166"/>
        <w:gridCol w:w="270"/>
        <w:gridCol w:w="1163"/>
        <w:gridCol w:w="275"/>
        <w:gridCol w:w="1100"/>
        <w:gridCol w:w="7"/>
      </w:tblGrid>
      <w:tr w:rsidR="0092202C" w:rsidRPr="00085EB1" w14:paraId="0C78322C" w14:textId="77777777" w:rsidTr="00263CB9">
        <w:trPr>
          <w:gridAfter w:val="1"/>
          <w:wAfter w:w="6" w:type="pct"/>
          <w:trHeight w:val="405"/>
          <w:tblHeader/>
        </w:trPr>
        <w:tc>
          <w:tcPr>
            <w:tcW w:w="1988" w:type="pct"/>
          </w:tcPr>
          <w:p w14:paraId="16A5F0B8" w14:textId="77777777" w:rsidR="0092202C" w:rsidRPr="00085EB1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6" w:type="pct"/>
            <w:gridSpan w:val="3"/>
          </w:tcPr>
          <w:p w14:paraId="65D272D2" w14:textId="671D36AA" w:rsidR="0092202C" w:rsidRPr="00085EB1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58BC9B0" w14:textId="77777777" w:rsidR="0092202C" w:rsidRPr="00085EB1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pct"/>
            <w:gridSpan w:val="3"/>
            <w:vAlign w:val="bottom"/>
          </w:tcPr>
          <w:p w14:paraId="1D096519" w14:textId="1F3CAC4A" w:rsidR="0092202C" w:rsidRPr="00085EB1" w:rsidRDefault="0092202C" w:rsidP="006D69C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27AF" w:rsidRPr="00085EB1" w14:paraId="632C7AE9" w14:textId="77777777" w:rsidTr="00263CB9">
        <w:trPr>
          <w:trHeight w:val="405"/>
          <w:tblHeader/>
        </w:trPr>
        <w:tc>
          <w:tcPr>
            <w:tcW w:w="1988" w:type="pct"/>
          </w:tcPr>
          <w:p w14:paraId="50672B67" w14:textId="77777777" w:rsidR="002B27AF" w:rsidRPr="00085EB1" w:rsidRDefault="002B27AF" w:rsidP="002B27A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14:paraId="20F8FC91" w14:textId="2DC20872" w:rsidR="002B27AF" w:rsidRPr="00085EB1" w:rsidRDefault="00BC2180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73EC" w:rsidRPr="00085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73EC"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</w:tcPr>
          <w:p w14:paraId="0AFDFA9B" w14:textId="77777777" w:rsidR="002B27AF" w:rsidRPr="00085E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C83BB10" w14:textId="77777777" w:rsidR="002B27AF" w:rsidRPr="00085E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74AC3BD6" w14:textId="77777777" w:rsidR="002B27AF" w:rsidRPr="00085E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0E807795" w14:textId="5024E6AD" w:rsidR="002B27AF" w:rsidRPr="00085EB1" w:rsidRDefault="00BC2180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73EC" w:rsidRPr="00085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73EC"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pct"/>
          </w:tcPr>
          <w:p w14:paraId="717845E6" w14:textId="77777777" w:rsidR="002B27AF" w:rsidRPr="00085E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2E1E804B" w14:textId="661785BF" w:rsidR="002B27AF" w:rsidRPr="00085E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B27AF" w:rsidRPr="00085EB1" w14:paraId="1E36D7AB" w14:textId="77777777" w:rsidTr="00263CB9">
        <w:trPr>
          <w:trHeight w:val="395"/>
          <w:tblHeader/>
        </w:trPr>
        <w:tc>
          <w:tcPr>
            <w:tcW w:w="1988" w:type="pct"/>
          </w:tcPr>
          <w:p w14:paraId="3C74294B" w14:textId="77777777" w:rsidR="002B27AF" w:rsidRPr="00085EB1" w:rsidRDefault="002B27AF" w:rsidP="002B27A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14:paraId="4F60E442" w14:textId="07527C99" w:rsidR="002B27AF" w:rsidRPr="00085E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085EB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532192CA" w14:textId="77777777" w:rsidR="002B27AF" w:rsidRPr="00085E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A092EEB" w14:textId="68EB58FE" w:rsidR="002B27AF" w:rsidRPr="00085E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085E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5D59B78C" w14:textId="77777777" w:rsidR="002B27AF" w:rsidRPr="00085E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55E36F51" w14:textId="7DB29DC1" w:rsidR="002B27AF" w:rsidRPr="00085E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085EB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" w:type="pct"/>
          </w:tcPr>
          <w:p w14:paraId="11326120" w14:textId="77777777" w:rsidR="002B27AF" w:rsidRPr="00085E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54C4D547" w14:textId="631AA669" w:rsidR="002B27AF" w:rsidRPr="00085E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085E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70C97" w:rsidRPr="00085EB1" w14:paraId="2FFB01E9" w14:textId="77777777" w:rsidTr="00263CB9">
        <w:trPr>
          <w:gridAfter w:val="1"/>
          <w:wAfter w:w="6" w:type="pct"/>
          <w:trHeight w:val="395"/>
          <w:tblHeader/>
        </w:trPr>
        <w:tc>
          <w:tcPr>
            <w:tcW w:w="1988" w:type="pct"/>
          </w:tcPr>
          <w:p w14:paraId="38FC6A8D" w14:textId="77777777" w:rsidR="00E70C97" w:rsidRPr="00085EB1" w:rsidRDefault="00E70C97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7" w:type="pct"/>
            <w:gridSpan w:val="7"/>
          </w:tcPr>
          <w:p w14:paraId="46907C3D" w14:textId="77777777" w:rsidR="00E70C97" w:rsidRPr="00085EB1" w:rsidRDefault="00E70C97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0C97" w:rsidRPr="00085EB1" w14:paraId="00F1DC9B" w14:textId="77777777" w:rsidTr="00263CB9">
        <w:trPr>
          <w:trHeight w:val="376"/>
        </w:trPr>
        <w:tc>
          <w:tcPr>
            <w:tcW w:w="1988" w:type="pct"/>
          </w:tcPr>
          <w:p w14:paraId="3B6ED82D" w14:textId="4991525C" w:rsidR="00E70C97" w:rsidRPr="00085EB1" w:rsidRDefault="00E70C97" w:rsidP="00E70C9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6" w:type="pct"/>
          </w:tcPr>
          <w:p w14:paraId="2667F72A" w14:textId="17E22659" w:rsidR="00E70C97" w:rsidRPr="00085EB1" w:rsidRDefault="00DF2349" w:rsidP="00D65FF6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6,0</w:t>
            </w:r>
            <w:r w:rsidR="000973EC" w:rsidRPr="00085EB1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51" w:type="pct"/>
          </w:tcPr>
          <w:p w14:paraId="7D81BE4D" w14:textId="77777777" w:rsidR="00E70C97" w:rsidRPr="00085EB1" w:rsidRDefault="00E70C97" w:rsidP="00E70C9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756E8B14" w14:textId="4C1F3CD7" w:rsidR="00E70C97" w:rsidRPr="00085EB1" w:rsidRDefault="000973EC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6,087</w:t>
            </w:r>
          </w:p>
        </w:tc>
        <w:tc>
          <w:tcPr>
            <w:tcW w:w="150" w:type="pct"/>
          </w:tcPr>
          <w:p w14:paraId="2CDA68E4" w14:textId="77777777" w:rsidR="00E70C97" w:rsidRPr="00085EB1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51F6B896" w14:textId="2DB9593B" w:rsidR="00E70C97" w:rsidRPr="00085EB1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4,5</w:t>
            </w:r>
            <w:r w:rsidR="000973EC" w:rsidRPr="00085EB1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52" w:type="pct"/>
          </w:tcPr>
          <w:p w14:paraId="01143075" w14:textId="77777777" w:rsidR="00E70C97" w:rsidRPr="00085EB1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7E93A36F" w14:textId="09D006AE" w:rsidR="00E70C97" w:rsidRPr="00085EB1" w:rsidRDefault="002B27AF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0973EC" w:rsidRPr="00085EB1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E70C97" w:rsidRPr="00085EB1" w14:paraId="3082462F" w14:textId="77777777" w:rsidTr="00263CB9">
        <w:trPr>
          <w:trHeight w:val="386"/>
        </w:trPr>
        <w:tc>
          <w:tcPr>
            <w:tcW w:w="1988" w:type="pct"/>
          </w:tcPr>
          <w:p w14:paraId="59307C6B" w14:textId="671172F4" w:rsidR="00E70C97" w:rsidRPr="00085EB1" w:rsidRDefault="00E70C97" w:rsidP="00E70C9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3421EEDC" w14:textId="70508EE2" w:rsidR="00E70C97" w:rsidRPr="00085EB1" w:rsidRDefault="00DF2349" w:rsidP="00D65FF6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191,861</w:t>
            </w:r>
          </w:p>
        </w:tc>
        <w:tc>
          <w:tcPr>
            <w:tcW w:w="151" w:type="pct"/>
            <w:vAlign w:val="bottom"/>
          </w:tcPr>
          <w:p w14:paraId="14D54D89" w14:textId="77777777" w:rsidR="00E70C97" w:rsidRPr="00085EB1" w:rsidRDefault="00E70C97" w:rsidP="00CC5668">
            <w:pPr>
              <w:pStyle w:val="BodyText"/>
              <w:tabs>
                <w:tab w:val="decimal" w:pos="31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60C2B8D" w14:textId="29F44044" w:rsidR="00E70C97" w:rsidRPr="00085EB1" w:rsidRDefault="000973EC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 w:rsidR="002B27AF" w:rsidRPr="00085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150" w:type="pct"/>
          </w:tcPr>
          <w:p w14:paraId="2BEFB590" w14:textId="77777777" w:rsidR="00E70C97" w:rsidRPr="00085EB1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26151A06" w14:textId="380772E0" w:rsidR="00E70C97" w:rsidRPr="00085EB1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2349" w:rsidRPr="00085EB1">
              <w:rPr>
                <w:rFonts w:asciiTheme="majorBidi" w:hAnsiTheme="majorBidi" w:cstheme="majorBidi"/>
                <w:sz w:val="30"/>
                <w:szCs w:val="30"/>
              </w:rPr>
              <w:t>69,431</w:t>
            </w:r>
          </w:p>
        </w:tc>
        <w:tc>
          <w:tcPr>
            <w:tcW w:w="152" w:type="pct"/>
          </w:tcPr>
          <w:p w14:paraId="12942150" w14:textId="77777777" w:rsidR="00E70C97" w:rsidRPr="00085EB1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57CEB854" w14:textId="38C8D1E8" w:rsidR="00E70C97" w:rsidRPr="00085EB1" w:rsidRDefault="000973EC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="002B27AF" w:rsidRPr="00085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</w:tr>
      <w:tr w:rsidR="00E70C97" w:rsidRPr="00085EB1" w14:paraId="2E2DF17A" w14:textId="77777777" w:rsidTr="00263CB9">
        <w:trPr>
          <w:trHeight w:val="386"/>
        </w:trPr>
        <w:tc>
          <w:tcPr>
            <w:tcW w:w="1988" w:type="pct"/>
          </w:tcPr>
          <w:p w14:paraId="59A8C7F3" w14:textId="31123D2C" w:rsidR="00E70C97" w:rsidRPr="00085EB1" w:rsidRDefault="00E70C97" w:rsidP="00E70C9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3B0BA479" w14:textId="78116C18" w:rsidR="00E70C97" w:rsidRPr="00085EB1" w:rsidRDefault="00DF2349" w:rsidP="001D008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</w:t>
            </w:r>
            <w:r w:rsidR="000973EC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151" w:type="pct"/>
          </w:tcPr>
          <w:p w14:paraId="48B18A2D" w14:textId="77777777" w:rsidR="00E70C97" w:rsidRPr="00085EB1" w:rsidRDefault="00E70C97" w:rsidP="00E70C9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E0EC07B" w14:textId="3444E32D" w:rsidR="00E70C97" w:rsidRPr="00085EB1" w:rsidRDefault="000973EC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197,948</w:t>
            </w:r>
          </w:p>
        </w:tc>
        <w:tc>
          <w:tcPr>
            <w:tcW w:w="150" w:type="pct"/>
          </w:tcPr>
          <w:p w14:paraId="76FB0A3E" w14:textId="77777777" w:rsidR="00E70C97" w:rsidRPr="00085EB1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7C4EB61" w14:textId="2B98B29E" w:rsidR="00E70C97" w:rsidRPr="00085EB1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</w:t>
            </w:r>
            <w:r w:rsidR="000973EC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  <w:tc>
          <w:tcPr>
            <w:tcW w:w="152" w:type="pct"/>
          </w:tcPr>
          <w:p w14:paraId="7886AFA4" w14:textId="77777777" w:rsidR="00E70C97" w:rsidRPr="00085EB1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0D2AC0" w14:textId="02C261F3" w:rsidR="00E70C97" w:rsidRPr="00085EB1" w:rsidRDefault="002B27AF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973EC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73EC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</w:tr>
    </w:tbl>
    <w:p w14:paraId="7135D833" w14:textId="66DE9122" w:rsidR="005F3B2F" w:rsidRPr="00085EB1" w:rsidRDefault="005F3B2F" w:rsidP="005F3B2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72B573" w14:textId="77777777" w:rsidR="005F3B2F" w:rsidRPr="00085EB1" w:rsidRDefault="005F3B2F">
      <w:pPr>
        <w:rPr>
          <w:rFonts w:asciiTheme="majorBidi" w:hAnsiTheme="majorBidi" w:cstheme="majorBidi"/>
          <w:sz w:val="30"/>
          <w:szCs w:val="30"/>
          <w:cs/>
        </w:rPr>
      </w:pPr>
      <w:r w:rsidRPr="00085EB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384BDE" w14:textId="789A86D6" w:rsidR="00EB24A9" w:rsidRPr="00085EB1" w:rsidRDefault="004F56AB" w:rsidP="00854E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5EB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หนี้สินที่มีภาระดอกเบี้ยซึ่งไม่รวมหนี้สินตามสัญญาเช่า แสดงตามระยะเวลาครบกำหนดการจ่ายชำระ ณ วันที่ </w:t>
      </w:r>
      <w:r w:rsidR="002B1612" w:rsidRPr="00085EB1">
        <w:rPr>
          <w:rFonts w:asciiTheme="majorBidi" w:hAnsiTheme="majorBidi" w:cstheme="majorBidi"/>
          <w:sz w:val="30"/>
          <w:szCs w:val="30"/>
        </w:rPr>
        <w:t xml:space="preserve">  </w:t>
      </w:r>
      <w:r w:rsidR="000973EC" w:rsidRPr="00085EB1">
        <w:rPr>
          <w:rFonts w:asciiTheme="majorBidi" w:hAnsiTheme="majorBidi" w:cstheme="majorBidi"/>
          <w:sz w:val="30"/>
          <w:szCs w:val="30"/>
        </w:rPr>
        <w:t>31</w:t>
      </w:r>
      <w:r w:rsidR="00D65FF6"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0973EC" w:rsidRPr="00085EB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65FF6" w:rsidRPr="00085EB1">
        <w:rPr>
          <w:rFonts w:asciiTheme="majorBidi" w:hAnsiTheme="majorBidi" w:cstheme="majorBidi"/>
          <w:sz w:val="30"/>
          <w:szCs w:val="30"/>
        </w:rPr>
        <w:t xml:space="preserve"> 256</w:t>
      </w:r>
      <w:r w:rsidR="000973EC" w:rsidRPr="00085EB1">
        <w:rPr>
          <w:rFonts w:asciiTheme="majorBidi" w:hAnsiTheme="majorBidi" w:cstheme="majorBidi"/>
          <w:sz w:val="30"/>
          <w:szCs w:val="30"/>
        </w:rPr>
        <w:t>8</w:t>
      </w:r>
      <w:r w:rsidR="005D7B6A"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085EB1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085EB1">
        <w:rPr>
          <w:rFonts w:asciiTheme="majorBidi" w:hAnsiTheme="majorBidi" w:cstheme="majorBidi"/>
          <w:sz w:val="30"/>
          <w:szCs w:val="30"/>
        </w:rPr>
        <w:t xml:space="preserve">31 </w:t>
      </w:r>
      <w:r w:rsidR="005D7B6A" w:rsidRPr="00085EB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085EB1">
        <w:rPr>
          <w:rFonts w:asciiTheme="majorBidi" w:hAnsiTheme="majorBidi" w:cstheme="majorBidi"/>
          <w:sz w:val="30"/>
          <w:szCs w:val="30"/>
        </w:rPr>
        <w:t>256</w:t>
      </w:r>
      <w:r w:rsidR="000973EC" w:rsidRPr="00085EB1">
        <w:rPr>
          <w:rFonts w:asciiTheme="majorBidi" w:hAnsiTheme="majorBidi" w:cstheme="majorBidi"/>
          <w:sz w:val="30"/>
          <w:szCs w:val="30"/>
        </w:rPr>
        <w:t>7</w:t>
      </w:r>
      <w:r w:rsidR="005D7B6A"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Pr="00085EB1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72F72C7" w14:textId="77777777" w:rsidR="002C4FD1" w:rsidRPr="00085EB1" w:rsidRDefault="002C4FD1" w:rsidP="00FB6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92202C" w:rsidRPr="00085EB1" w14:paraId="737F10C1" w14:textId="77777777" w:rsidTr="00C92102">
        <w:trPr>
          <w:trHeight w:val="427"/>
          <w:tblHeader/>
        </w:trPr>
        <w:tc>
          <w:tcPr>
            <w:tcW w:w="1988" w:type="pct"/>
          </w:tcPr>
          <w:p w14:paraId="44B22DFA" w14:textId="77777777" w:rsidR="0092202C" w:rsidRPr="00085EB1" w:rsidRDefault="0092202C" w:rsidP="003A05F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241A9EE0" w14:textId="45F5D451" w:rsidR="0092202C" w:rsidRPr="00085EB1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C4DCE83" w14:textId="77777777" w:rsidR="0092202C" w:rsidRPr="00085EB1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70A48B40" w14:textId="3DD8A698" w:rsidR="0092202C" w:rsidRPr="00085EB1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349" w:rsidRPr="00085EB1" w14:paraId="56F98775" w14:textId="77777777" w:rsidTr="00C92102">
        <w:trPr>
          <w:trHeight w:val="427"/>
          <w:tblHeader/>
        </w:trPr>
        <w:tc>
          <w:tcPr>
            <w:tcW w:w="1988" w:type="pct"/>
          </w:tcPr>
          <w:p w14:paraId="01F0ECCD" w14:textId="77777777" w:rsidR="00DF2349" w:rsidRPr="00085EB1" w:rsidRDefault="00DF2349" w:rsidP="00DF23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12B91884" w14:textId="4D55A977" w:rsidR="00DF2349" w:rsidRPr="00085EB1" w:rsidRDefault="00BC2180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73EC" w:rsidRPr="00085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973EC"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</w:tcPr>
          <w:p w14:paraId="61EE4197" w14:textId="77777777" w:rsidR="00DF2349" w:rsidRPr="00085E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C573332" w14:textId="4FE503CE" w:rsidR="00DF2349" w:rsidRPr="00085E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" w:type="pct"/>
          </w:tcPr>
          <w:p w14:paraId="0853C9E1" w14:textId="77777777" w:rsidR="00DF2349" w:rsidRPr="00085E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1745F82" w14:textId="014173AE" w:rsidR="00DF2349" w:rsidRPr="00085EB1" w:rsidRDefault="00BC2180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73EC" w:rsidRPr="00085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73EC"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3880BC7E" w14:textId="77777777" w:rsidR="00DF2349" w:rsidRPr="00085E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DCC0571" w14:textId="3922CB29" w:rsidR="00DF2349" w:rsidRPr="00085E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F2349" w:rsidRPr="00085EB1" w14:paraId="2FF35C0E" w14:textId="77777777" w:rsidTr="00C92102">
        <w:trPr>
          <w:trHeight w:val="417"/>
          <w:tblHeader/>
        </w:trPr>
        <w:tc>
          <w:tcPr>
            <w:tcW w:w="1988" w:type="pct"/>
          </w:tcPr>
          <w:p w14:paraId="3DCE7151" w14:textId="77777777" w:rsidR="00DF2349" w:rsidRPr="00085EB1" w:rsidRDefault="00DF2349" w:rsidP="00DF23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3DDF3CA" w14:textId="2143F6FE" w:rsidR="00DF2349" w:rsidRPr="00085E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085EB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64DE4B2C" w14:textId="77777777" w:rsidR="00DF2349" w:rsidRPr="00085E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3EF6B911" w14:textId="1091C413" w:rsidR="00DF2349" w:rsidRPr="00085E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085E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1A26921A" w14:textId="77777777" w:rsidR="00DF2349" w:rsidRPr="00085E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4BFA984" w14:textId="1DDAB671" w:rsidR="00DF2349" w:rsidRPr="00085E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085EB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7D6FE06" w14:textId="77777777" w:rsidR="00DF2349" w:rsidRPr="00085E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DDC1A8C" w14:textId="12071EAE" w:rsidR="00DF2349" w:rsidRPr="00085E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085E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A05F9" w:rsidRPr="00085EB1" w14:paraId="2AA7BEE3" w14:textId="77777777" w:rsidTr="003A05F9">
        <w:trPr>
          <w:trHeight w:val="417"/>
          <w:tblHeader/>
        </w:trPr>
        <w:tc>
          <w:tcPr>
            <w:tcW w:w="1988" w:type="pct"/>
          </w:tcPr>
          <w:p w14:paraId="261F4DD8" w14:textId="77777777" w:rsidR="003A05F9" w:rsidRPr="00085EB1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19FA1942" w14:textId="77777777" w:rsidR="003A05F9" w:rsidRPr="00085EB1" w:rsidRDefault="003A05F9" w:rsidP="003A05F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05F9" w:rsidRPr="00085EB1" w14:paraId="3EE6A1CD" w14:textId="77777777" w:rsidTr="00C92102">
        <w:trPr>
          <w:trHeight w:val="397"/>
        </w:trPr>
        <w:tc>
          <w:tcPr>
            <w:tcW w:w="1988" w:type="pct"/>
          </w:tcPr>
          <w:p w14:paraId="0052D001" w14:textId="13397335" w:rsidR="003A05F9" w:rsidRPr="00085EB1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48" w:type="pct"/>
          </w:tcPr>
          <w:p w14:paraId="0402590F" w14:textId="358ED771" w:rsidR="003A05F9" w:rsidRPr="00085EB1" w:rsidRDefault="000973EC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67,040</w:t>
            </w:r>
          </w:p>
        </w:tc>
        <w:tc>
          <w:tcPr>
            <w:tcW w:w="151" w:type="pct"/>
          </w:tcPr>
          <w:p w14:paraId="691F4BBF" w14:textId="77777777" w:rsidR="003A05F9" w:rsidRPr="00085EB1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0A9C88B" w14:textId="2617FE8C" w:rsidR="003A05F9" w:rsidRPr="00085EB1" w:rsidRDefault="000973EC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732F41" w:rsidRPr="00085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135" w:type="pct"/>
          </w:tcPr>
          <w:p w14:paraId="3C7F749B" w14:textId="77777777" w:rsidR="003A05F9" w:rsidRPr="00085EB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A93EBF" w14:textId="515FAF12" w:rsidR="003A05F9" w:rsidRPr="00085EB1" w:rsidRDefault="000973EC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51,702</w:t>
            </w:r>
          </w:p>
        </w:tc>
        <w:tc>
          <w:tcPr>
            <w:tcW w:w="147" w:type="pct"/>
          </w:tcPr>
          <w:p w14:paraId="77D8D018" w14:textId="77777777" w:rsidR="003A05F9" w:rsidRPr="00085EB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3B41717" w14:textId="157C2329" w:rsidR="003A05F9" w:rsidRPr="00085EB1" w:rsidRDefault="000973EC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732F41" w:rsidRPr="00085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</w:tr>
      <w:tr w:rsidR="003A05F9" w:rsidRPr="00085EB1" w14:paraId="3A24E5D4" w14:textId="77777777" w:rsidTr="00C92102">
        <w:trPr>
          <w:trHeight w:val="407"/>
        </w:trPr>
        <w:tc>
          <w:tcPr>
            <w:tcW w:w="1988" w:type="pct"/>
          </w:tcPr>
          <w:p w14:paraId="76148A14" w14:textId="1E0585B2" w:rsidR="003A05F9" w:rsidRPr="00085EB1" w:rsidRDefault="003A05F9" w:rsidP="003A05F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648" w:type="pct"/>
          </w:tcPr>
          <w:p w14:paraId="0D0206F2" w14:textId="133CAE9E" w:rsidR="003A05F9" w:rsidRPr="00085EB1" w:rsidRDefault="000973EC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57,388</w:t>
            </w:r>
          </w:p>
        </w:tc>
        <w:tc>
          <w:tcPr>
            <w:tcW w:w="151" w:type="pct"/>
          </w:tcPr>
          <w:p w14:paraId="21D13820" w14:textId="77777777" w:rsidR="003A05F9" w:rsidRPr="00085EB1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262DEAA" w14:textId="6F4B68BD" w:rsidR="003A05F9" w:rsidRPr="00085EB1" w:rsidRDefault="000973EC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732F41" w:rsidRPr="00085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135" w:type="pct"/>
          </w:tcPr>
          <w:p w14:paraId="5605250E" w14:textId="77777777" w:rsidR="003A05F9" w:rsidRPr="00085EB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E6B6952" w14:textId="65231880" w:rsidR="003A05F9" w:rsidRPr="00085EB1" w:rsidRDefault="000973EC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57,388</w:t>
            </w:r>
          </w:p>
        </w:tc>
        <w:tc>
          <w:tcPr>
            <w:tcW w:w="147" w:type="pct"/>
          </w:tcPr>
          <w:p w14:paraId="19B44376" w14:textId="77777777" w:rsidR="003A05F9" w:rsidRPr="00085EB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38CC316" w14:textId="4FB34E76" w:rsidR="003A05F9" w:rsidRPr="00085EB1" w:rsidRDefault="00732F41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973EC" w:rsidRPr="00085EB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73EC" w:rsidRPr="00085EB1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</w:tr>
      <w:tr w:rsidR="003A05F9" w:rsidRPr="00085EB1" w14:paraId="5C05D102" w14:textId="77777777" w:rsidTr="00C92102">
        <w:trPr>
          <w:trHeight w:val="397"/>
        </w:trPr>
        <w:tc>
          <w:tcPr>
            <w:tcW w:w="1988" w:type="pct"/>
          </w:tcPr>
          <w:p w14:paraId="30DA0426" w14:textId="327284D0" w:rsidR="003A05F9" w:rsidRPr="00085EB1" w:rsidRDefault="003A05F9" w:rsidP="003A05F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6DDF501" w14:textId="17555A53" w:rsidR="003A05F9" w:rsidRPr="00085EB1" w:rsidRDefault="000973EC" w:rsidP="000973EC">
            <w:pPr>
              <w:pStyle w:val="BodyText"/>
              <w:tabs>
                <w:tab w:val="decimal" w:pos="13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C0D00F9" w14:textId="77777777" w:rsidR="003A05F9" w:rsidRPr="00085EB1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9EB59F4" w14:textId="34F738BD" w:rsidR="003A05F9" w:rsidRPr="00085EB1" w:rsidRDefault="000973EC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135" w:type="pct"/>
          </w:tcPr>
          <w:p w14:paraId="74E6A51A" w14:textId="77777777" w:rsidR="003A05F9" w:rsidRPr="00085EB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F58D0E1" w14:textId="708317A7" w:rsidR="003A05F9" w:rsidRPr="00085EB1" w:rsidRDefault="000973EC" w:rsidP="000973EC">
            <w:pPr>
              <w:pStyle w:val="BodyText"/>
              <w:tabs>
                <w:tab w:val="decimal" w:pos="2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D521A16" w14:textId="77777777" w:rsidR="003A05F9" w:rsidRPr="00085EB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1BF895E" w14:textId="03A77F97" w:rsidR="003A05F9" w:rsidRPr="00085EB1" w:rsidRDefault="000973EC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</w:tr>
      <w:tr w:rsidR="003A05F9" w:rsidRPr="00085EB1" w14:paraId="55768BD0" w14:textId="77777777" w:rsidTr="00C92102">
        <w:trPr>
          <w:trHeight w:val="417"/>
        </w:trPr>
        <w:tc>
          <w:tcPr>
            <w:tcW w:w="1988" w:type="pct"/>
          </w:tcPr>
          <w:p w14:paraId="66302F49" w14:textId="77777777" w:rsidR="003A05F9" w:rsidRPr="00085EB1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193037F" w14:textId="45B2D62F" w:rsidR="003A05F9" w:rsidRPr="00085EB1" w:rsidRDefault="000973EC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 w:rsidR="004019D2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151" w:type="pct"/>
          </w:tcPr>
          <w:p w14:paraId="5FFA0244" w14:textId="77777777" w:rsidR="003A05F9" w:rsidRPr="00085EB1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1535D075" w14:textId="2A9A3BAF" w:rsidR="003A05F9" w:rsidRPr="00085EB1" w:rsidRDefault="00732F41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973EC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73EC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135" w:type="pct"/>
          </w:tcPr>
          <w:p w14:paraId="4C8AE59B" w14:textId="77777777" w:rsidR="003A05F9" w:rsidRPr="00085EB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79741A1" w14:textId="20EBAD5D" w:rsidR="003A05F9" w:rsidRPr="00085EB1" w:rsidRDefault="000973EC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109,090</w:t>
            </w:r>
          </w:p>
        </w:tc>
        <w:tc>
          <w:tcPr>
            <w:tcW w:w="147" w:type="pct"/>
          </w:tcPr>
          <w:p w14:paraId="50BD7A8E" w14:textId="77777777" w:rsidR="003A05F9" w:rsidRPr="00085EB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01374DA" w14:textId="29F05778" w:rsidR="003A05F9" w:rsidRPr="00085EB1" w:rsidRDefault="000973EC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118,068</w:t>
            </w:r>
          </w:p>
        </w:tc>
      </w:tr>
    </w:tbl>
    <w:p w14:paraId="340E55CC" w14:textId="77777777" w:rsidR="00FB6C4F" w:rsidRPr="00085EB1" w:rsidRDefault="00FB6C4F" w:rsidP="00FB6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2D862" w14:textId="7094ED7C" w:rsidR="001B2173" w:rsidRPr="00085EB1" w:rsidRDefault="008B2830" w:rsidP="007D56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085EB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C2180" w:rsidRPr="00085EB1">
        <w:rPr>
          <w:rFonts w:asciiTheme="majorBidi" w:hAnsiTheme="majorBidi" w:cstheme="majorBidi"/>
          <w:sz w:val="30"/>
          <w:szCs w:val="30"/>
        </w:rPr>
        <w:t>3</w:t>
      </w:r>
      <w:r w:rsidR="000973EC" w:rsidRPr="00085EB1">
        <w:rPr>
          <w:rFonts w:asciiTheme="majorBidi" w:hAnsiTheme="majorBidi" w:cstheme="majorBidi"/>
          <w:sz w:val="30"/>
          <w:szCs w:val="30"/>
        </w:rPr>
        <w:t>1</w:t>
      </w:r>
      <w:r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0973EC" w:rsidRPr="00085EB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65FF6" w:rsidRPr="00085EB1">
        <w:rPr>
          <w:rFonts w:asciiTheme="majorBidi" w:hAnsiTheme="majorBidi" w:cstheme="majorBidi"/>
          <w:sz w:val="30"/>
          <w:szCs w:val="30"/>
        </w:rPr>
        <w:t xml:space="preserve"> 256</w:t>
      </w:r>
      <w:r w:rsidR="000973EC" w:rsidRPr="00085EB1">
        <w:rPr>
          <w:rFonts w:asciiTheme="majorBidi" w:hAnsiTheme="majorBidi" w:cstheme="majorBidi"/>
          <w:sz w:val="30"/>
          <w:szCs w:val="30"/>
        </w:rPr>
        <w:t>8</w:t>
      </w:r>
      <w:r w:rsidR="00E91C47"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B070A3" w:rsidRPr="00085EB1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085EB1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บริษัทมีวงเงินสินเชื่อที่ยังมิได้เบิกใช้</w:t>
      </w:r>
      <w:r w:rsidR="00CF7BB9" w:rsidRPr="00085EB1">
        <w:rPr>
          <w:rFonts w:asciiTheme="majorBidi" w:hAnsiTheme="majorBidi" w:cstheme="majorBidi"/>
          <w:sz w:val="30"/>
          <w:szCs w:val="30"/>
          <w:cs/>
        </w:rPr>
        <w:t>จำนวน</w:t>
      </w:r>
      <w:r w:rsidR="00755DA5"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C8247A" w:rsidRPr="00085EB1">
        <w:rPr>
          <w:rFonts w:asciiTheme="majorBidi" w:hAnsiTheme="majorBidi" w:cstheme="majorBidi"/>
          <w:sz w:val="30"/>
          <w:szCs w:val="30"/>
        </w:rPr>
        <w:t>1</w:t>
      </w:r>
      <w:r w:rsidR="000973EC" w:rsidRPr="00085EB1">
        <w:rPr>
          <w:rFonts w:asciiTheme="majorBidi" w:hAnsiTheme="majorBidi" w:cstheme="majorBidi"/>
          <w:sz w:val="30"/>
          <w:szCs w:val="30"/>
        </w:rPr>
        <w:t>64.</w:t>
      </w:r>
      <w:r w:rsidR="001E4244" w:rsidRPr="00085EB1">
        <w:rPr>
          <w:rFonts w:asciiTheme="majorBidi" w:hAnsiTheme="majorBidi" w:cstheme="majorBidi"/>
          <w:sz w:val="30"/>
          <w:szCs w:val="30"/>
        </w:rPr>
        <w:t>2</w:t>
      </w:r>
      <w:r w:rsidR="00D039CF"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4036DA" w:rsidRPr="00085EB1">
        <w:rPr>
          <w:rFonts w:asciiTheme="majorBidi" w:hAnsiTheme="majorBidi" w:cstheme="majorBidi"/>
          <w:sz w:val="30"/>
          <w:szCs w:val="30"/>
          <w:cs/>
        </w:rPr>
        <w:t>ล้าน</w:t>
      </w:r>
      <w:r w:rsidR="00CF7BB9" w:rsidRPr="00085EB1">
        <w:rPr>
          <w:rFonts w:asciiTheme="majorBidi" w:hAnsiTheme="majorBidi" w:cstheme="majorBidi"/>
          <w:sz w:val="30"/>
          <w:szCs w:val="30"/>
          <w:cs/>
        </w:rPr>
        <w:t>บาท</w:t>
      </w:r>
      <w:r w:rsidR="002D447D" w:rsidRPr="00085E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373C" w:rsidRPr="00085EB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8247A" w:rsidRPr="00085EB1">
        <w:rPr>
          <w:rFonts w:asciiTheme="majorBidi" w:hAnsiTheme="majorBidi" w:cstheme="majorBidi"/>
          <w:sz w:val="30"/>
          <w:szCs w:val="30"/>
        </w:rPr>
        <w:t>1</w:t>
      </w:r>
      <w:r w:rsidR="000973EC" w:rsidRPr="00085EB1">
        <w:rPr>
          <w:rFonts w:asciiTheme="majorBidi" w:hAnsiTheme="majorBidi" w:cstheme="majorBidi"/>
          <w:sz w:val="30"/>
          <w:szCs w:val="30"/>
        </w:rPr>
        <w:t>59.</w:t>
      </w:r>
      <w:r w:rsidR="001E4244" w:rsidRPr="00085EB1">
        <w:rPr>
          <w:rFonts w:asciiTheme="majorBidi" w:hAnsiTheme="majorBidi" w:cstheme="majorBidi"/>
          <w:sz w:val="30"/>
          <w:szCs w:val="30"/>
        </w:rPr>
        <w:t>1</w:t>
      </w:r>
      <w:r w:rsidR="00CA373C"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CA373C" w:rsidRPr="00085EB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2125DB" w:rsidRPr="00085E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(31 </w:t>
      </w:r>
      <w:r w:rsidR="002125DB" w:rsidRPr="00085EB1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ธันวาคม </w:t>
      </w:r>
      <w:r w:rsidR="002125DB" w:rsidRPr="00085E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>256</w:t>
      </w:r>
      <w:r w:rsidR="000973EC" w:rsidRPr="00085E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>7</w:t>
      </w:r>
      <w:r w:rsidR="002125DB" w:rsidRPr="00085E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>:</w:t>
      </w:r>
      <w:r w:rsidR="00911556" w:rsidRPr="00085E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0973EC" w:rsidRPr="00085E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>148.1</w:t>
      </w:r>
      <w:r w:rsidR="002125DB" w:rsidRPr="00085E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2125DB" w:rsidRPr="00085EB1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ล้านบาท</w:t>
      </w:r>
      <w:r w:rsidR="00D65FF6" w:rsidRPr="00085E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D65FF6" w:rsidRPr="00085EB1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และ </w:t>
      </w:r>
      <w:r w:rsidR="000973EC" w:rsidRPr="00085E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>143.0</w:t>
      </w:r>
      <w:r w:rsidR="00D65FF6" w:rsidRPr="00085E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D65FF6" w:rsidRPr="00085EB1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ล้านบาท ตามลำดับ</w:t>
      </w:r>
      <w:r w:rsidR="002125DB" w:rsidRPr="00085E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>)</w:t>
      </w:r>
    </w:p>
    <w:p w14:paraId="1C9E70F1" w14:textId="77777777" w:rsidR="005F3B2F" w:rsidRPr="00085EB1" w:rsidRDefault="005F3B2F" w:rsidP="007D56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3F49FB" w14:textId="7F5C2199" w:rsidR="009C3CAE" w:rsidRPr="00085EB1" w:rsidRDefault="009C3CAE" w:rsidP="009C3CAE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085EB1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p w14:paraId="6D0191B2" w14:textId="77777777" w:rsidR="009C3CAE" w:rsidRPr="00085EB1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5DDDFB" w14:textId="1C679AFF" w:rsidR="009C3CAE" w:rsidRPr="00085EB1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85EB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973EC" w:rsidRPr="00085EB1">
        <w:rPr>
          <w:rFonts w:asciiTheme="majorBidi" w:hAnsiTheme="majorBidi" w:cstheme="majorBidi"/>
          <w:sz w:val="30"/>
          <w:szCs w:val="30"/>
        </w:rPr>
        <w:t>31</w:t>
      </w:r>
      <w:r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0973EC" w:rsidRPr="00085EB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085E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5EB1">
        <w:rPr>
          <w:rFonts w:asciiTheme="majorBidi" w:hAnsiTheme="majorBidi" w:cstheme="majorBidi"/>
          <w:sz w:val="30"/>
          <w:szCs w:val="30"/>
        </w:rPr>
        <w:t>256</w:t>
      </w:r>
      <w:r w:rsidR="000973EC" w:rsidRPr="00085EB1">
        <w:rPr>
          <w:rFonts w:asciiTheme="majorBidi" w:hAnsiTheme="majorBidi" w:cstheme="majorBidi"/>
          <w:sz w:val="30"/>
          <w:szCs w:val="30"/>
        </w:rPr>
        <w:t>8</w:t>
      </w:r>
      <w:r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Pr="00085EB1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กลุ่มบริษัทมีเงินเบิกเกินบัญชีจำนวน </w:t>
      </w:r>
      <w:r w:rsidR="000973EC" w:rsidRPr="00085EB1">
        <w:rPr>
          <w:rFonts w:asciiTheme="majorBidi" w:hAnsiTheme="majorBidi" w:cstheme="majorBidi"/>
          <w:sz w:val="30"/>
          <w:szCs w:val="30"/>
        </w:rPr>
        <w:t>4.9</w:t>
      </w:r>
      <w:r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Pr="00085EB1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 </w:t>
      </w:r>
      <w:r w:rsidRPr="00085EB1">
        <w:rPr>
          <w:rFonts w:asciiTheme="majorBidi" w:hAnsiTheme="majorBidi" w:cstheme="majorBidi"/>
          <w:sz w:val="30"/>
          <w:szCs w:val="30"/>
        </w:rPr>
        <w:t>MOR-2.55%</w:t>
      </w:r>
      <w:r w:rsidR="001E4244"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1E4244" w:rsidRPr="00085EB1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1E4244" w:rsidRPr="00085EB1">
        <w:rPr>
          <w:rFonts w:asciiTheme="majorBidi" w:hAnsiTheme="majorBidi" w:cstheme="majorBidi"/>
          <w:sz w:val="30"/>
          <w:szCs w:val="30"/>
        </w:rPr>
        <w:t>MOR-1.45%</w:t>
      </w:r>
      <w:r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55567F" w:rsidRPr="00085EB1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085EB1">
        <w:rPr>
          <w:rFonts w:asciiTheme="majorBidi" w:hAnsiTheme="majorBidi" w:cstheme="majorBidi"/>
          <w:sz w:val="30"/>
          <w:szCs w:val="30"/>
          <w:cs/>
        </w:rPr>
        <w:t>โดยได้รับการค้ำประกันจากที่ดินที่เป็นกรรมสิทธิ์ของกลุ่มบริษัท</w:t>
      </w:r>
      <w:r w:rsidR="001E4244"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1E4244" w:rsidRPr="00085EB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E4244" w:rsidRPr="00085EB1">
        <w:rPr>
          <w:rFonts w:asciiTheme="majorBidi" w:hAnsiTheme="majorBidi" w:cs="Angsana New" w:hint="cs"/>
          <w:sz w:val="30"/>
          <w:szCs w:val="30"/>
          <w:cs/>
        </w:rPr>
        <w:t>เงินฝากของกลุ่มบริษัทกับสถาบันการเงิน</w:t>
      </w:r>
      <w:r w:rsidRPr="00085E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5EB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085EB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085E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085EB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E4244" w:rsidRPr="00085EB1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085EB1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B6234" w:rsidRPr="00085E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E4244" w:rsidRPr="00085EB1">
        <w:rPr>
          <w:rFonts w:asciiTheme="majorBidi" w:hAnsiTheme="majorBidi" w:cstheme="majorBidi"/>
          <w:i/>
          <w:iCs/>
          <w:sz w:val="30"/>
          <w:szCs w:val="30"/>
        </w:rPr>
        <w:t>6.9</w:t>
      </w:r>
      <w:r w:rsidRPr="00085EB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5E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1E4244" w:rsidRPr="00085EB1">
        <w:rPr>
          <w:rFonts w:asciiTheme="majorBidi" w:hAnsiTheme="majorBidi" w:cs="Angsana New" w:hint="cs"/>
          <w:i/>
          <w:iCs/>
          <w:sz w:val="30"/>
          <w:szCs w:val="30"/>
          <w:cs/>
        </w:rPr>
        <w:t>มีอัตราดอกเบี้ย</w:t>
      </w:r>
      <w:r w:rsidR="001E4244" w:rsidRPr="00085EB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E4244" w:rsidRPr="00085EB1">
        <w:rPr>
          <w:rFonts w:asciiTheme="majorBidi" w:hAnsiTheme="majorBidi" w:cstheme="majorBidi"/>
          <w:i/>
          <w:iCs/>
          <w:sz w:val="30"/>
          <w:szCs w:val="30"/>
        </w:rPr>
        <w:t>MOR-</w:t>
      </w:r>
      <w:r w:rsidR="001E4244" w:rsidRPr="00085EB1">
        <w:rPr>
          <w:rFonts w:asciiTheme="majorBidi" w:hAnsiTheme="majorBidi" w:cs="Angsana New"/>
          <w:i/>
          <w:iCs/>
          <w:sz w:val="30"/>
          <w:szCs w:val="30"/>
        </w:rPr>
        <w:t>2.55</w:t>
      </w:r>
      <w:r w:rsidR="001E4244" w:rsidRPr="00085EB1">
        <w:rPr>
          <w:rFonts w:asciiTheme="majorBidi" w:hAnsiTheme="majorBidi" w:cs="Angsana New"/>
          <w:i/>
          <w:iCs/>
          <w:sz w:val="30"/>
          <w:szCs w:val="30"/>
          <w:cs/>
        </w:rPr>
        <w:t xml:space="preserve">% </w:t>
      </w:r>
      <w:r w:rsidR="001E4244" w:rsidRPr="00085EB1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="001E4244" w:rsidRPr="00085EB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E4244" w:rsidRPr="00085EB1">
        <w:rPr>
          <w:rFonts w:asciiTheme="majorBidi" w:hAnsiTheme="majorBidi" w:cstheme="majorBidi"/>
          <w:i/>
          <w:iCs/>
          <w:sz w:val="30"/>
          <w:szCs w:val="30"/>
        </w:rPr>
        <w:t>MOR-</w:t>
      </w:r>
      <w:r w:rsidR="001E4244" w:rsidRPr="00085EB1">
        <w:rPr>
          <w:rFonts w:asciiTheme="majorBidi" w:hAnsiTheme="majorBidi" w:cs="Angsana New"/>
          <w:i/>
          <w:iCs/>
          <w:sz w:val="30"/>
          <w:szCs w:val="30"/>
        </w:rPr>
        <w:t>1.45</w:t>
      </w:r>
      <w:r w:rsidR="001E4244" w:rsidRPr="00085EB1">
        <w:rPr>
          <w:rFonts w:asciiTheme="majorBidi" w:hAnsiTheme="majorBidi" w:cs="Angsana New"/>
          <w:i/>
          <w:iCs/>
          <w:sz w:val="30"/>
          <w:szCs w:val="30"/>
          <w:cs/>
        </w:rPr>
        <w:t xml:space="preserve">% </w:t>
      </w:r>
      <w:r w:rsidR="001E4244" w:rsidRPr="00085EB1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1E4244" w:rsidRPr="00085EB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E4244" w:rsidRPr="00085EB1">
        <w:rPr>
          <w:rFonts w:asciiTheme="majorBidi" w:hAnsiTheme="majorBidi" w:cs="Angsana New" w:hint="cs"/>
          <w:i/>
          <w:iCs/>
          <w:sz w:val="30"/>
          <w:szCs w:val="30"/>
          <w:cs/>
        </w:rPr>
        <w:t>โดยได้รับการค้ำประกันจากที่ดินที่เป็นกรรมสิทธิ์ของกลุ่มบริษัท</w:t>
      </w:r>
      <w:r w:rsidR="001E4244" w:rsidRPr="00085EB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E4244" w:rsidRPr="00085EB1">
        <w:rPr>
          <w:rFonts w:asciiTheme="majorBidi" w:hAnsiTheme="majorBidi" w:cs="Angsana New" w:hint="cs"/>
          <w:i/>
          <w:iCs/>
          <w:sz w:val="30"/>
          <w:szCs w:val="30"/>
          <w:cs/>
        </w:rPr>
        <w:t>และเงินฝากของกลุ่มบริษัทกับสถาบันการเงิน</w:t>
      </w:r>
      <w:r w:rsidRPr="00085EB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085EB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EDF11FB" w14:textId="77777777" w:rsidR="009C3CAE" w:rsidRPr="00085EB1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11C7A" w14:textId="3BF70EF7" w:rsidR="00454074" w:rsidRPr="00085EB1" w:rsidRDefault="00D47C2A" w:rsidP="00BC16D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5EB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E4244" w:rsidRPr="00085EB1">
        <w:rPr>
          <w:rFonts w:asciiTheme="majorBidi" w:hAnsiTheme="majorBidi" w:cstheme="majorBidi"/>
          <w:sz w:val="30"/>
          <w:szCs w:val="30"/>
        </w:rPr>
        <w:t>31</w:t>
      </w:r>
      <w:r w:rsidR="006B79BE"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="001E4244" w:rsidRPr="00085EB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1E4244" w:rsidRPr="00085EB1">
        <w:rPr>
          <w:rFonts w:asciiTheme="majorBidi" w:hAnsiTheme="majorBidi" w:cstheme="majorBidi"/>
          <w:sz w:val="30"/>
          <w:szCs w:val="30"/>
        </w:rPr>
        <w:t>2568</w:t>
      </w:r>
      <w:r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Pr="00085EB1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กลุ่มบริษัทและบริษัทมีตั๋วสัญญาใช้เงินจากสถาบันการเงินรวม </w:t>
      </w:r>
      <w:r w:rsidR="001E4244" w:rsidRPr="00085EB1">
        <w:rPr>
          <w:rFonts w:asciiTheme="majorBidi" w:hAnsiTheme="majorBidi" w:cstheme="majorBidi"/>
          <w:sz w:val="30"/>
          <w:szCs w:val="30"/>
        </w:rPr>
        <w:t>31.4</w:t>
      </w:r>
      <w:r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Pr="00085EB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Pr="00085EB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E4244" w:rsidRPr="00085EB1">
        <w:rPr>
          <w:rFonts w:asciiTheme="majorBidi" w:hAnsiTheme="majorBidi" w:cstheme="majorBidi"/>
          <w:sz w:val="30"/>
          <w:szCs w:val="30"/>
        </w:rPr>
        <w:t>31.0</w:t>
      </w:r>
      <w:r w:rsidRPr="00085EB1">
        <w:rPr>
          <w:rFonts w:asciiTheme="majorBidi" w:hAnsiTheme="majorBidi" w:cstheme="majorBidi"/>
          <w:sz w:val="30"/>
          <w:szCs w:val="30"/>
        </w:rPr>
        <w:t xml:space="preserve"> </w:t>
      </w:r>
      <w:r w:rsidRPr="00085EB1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bookmarkStart w:id="0" w:name="_Hlk165283596"/>
      <w:r w:rsidR="007B5A80" w:rsidRPr="00085EB1">
        <w:rPr>
          <w:rFonts w:asciiTheme="majorBidi" w:hAnsiTheme="majorBidi" w:cs="Angsana New" w:hint="cs"/>
          <w:sz w:val="30"/>
          <w:szCs w:val="30"/>
          <w:cs/>
        </w:rPr>
        <w:t>มีอัตราดอกเบี้ยตามตลาด</w:t>
      </w:r>
      <w:r w:rsidR="007B5A80" w:rsidRPr="00085E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E4244" w:rsidRPr="00085EB1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1E4244" w:rsidRPr="00085E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E4244" w:rsidRPr="00085EB1">
        <w:rPr>
          <w:rFonts w:asciiTheme="majorBidi" w:hAnsiTheme="majorBidi" w:cstheme="majorBidi"/>
          <w:sz w:val="30"/>
          <w:szCs w:val="30"/>
        </w:rPr>
        <w:t>MLR-</w:t>
      </w:r>
      <w:r w:rsidR="00B35973" w:rsidRPr="00085EB1">
        <w:rPr>
          <w:rFonts w:asciiTheme="majorBidi" w:hAnsiTheme="majorBidi" w:cstheme="majorBidi"/>
          <w:sz w:val="30"/>
          <w:szCs w:val="30"/>
        </w:rPr>
        <w:t>2</w:t>
      </w:r>
      <w:r w:rsidR="001E4244" w:rsidRPr="00085EB1">
        <w:rPr>
          <w:rFonts w:asciiTheme="majorBidi" w:hAnsiTheme="majorBidi" w:cs="Angsana New"/>
          <w:sz w:val="30"/>
          <w:szCs w:val="30"/>
          <w:cs/>
        </w:rPr>
        <w:t xml:space="preserve">% </w:t>
      </w:r>
      <w:r w:rsidR="001E4244" w:rsidRPr="00085EB1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1E4244" w:rsidRPr="00085E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E4244" w:rsidRPr="00085EB1">
        <w:rPr>
          <w:rFonts w:asciiTheme="majorBidi" w:hAnsiTheme="majorBidi" w:cs="Angsana New" w:hint="cs"/>
          <w:sz w:val="30"/>
          <w:szCs w:val="30"/>
          <w:cs/>
        </w:rPr>
        <w:t>โดยได้รับการค้ำประกันจากที่ดินที่เป็นกรรมสิทธิ์ของกลุ่มบริษัท</w:t>
      </w:r>
      <w:r w:rsidR="001E4244" w:rsidRPr="00085E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E4244" w:rsidRPr="00085EB1">
        <w:rPr>
          <w:rFonts w:asciiTheme="majorBidi" w:hAnsiTheme="majorBidi" w:cs="Angsana New" w:hint="cs"/>
          <w:sz w:val="30"/>
          <w:szCs w:val="30"/>
          <w:cs/>
        </w:rPr>
        <w:t>บริษัทใหญ่ของกลุ่มบริษัท</w:t>
      </w:r>
      <w:r w:rsidR="001E4244" w:rsidRPr="00085E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E4244" w:rsidRPr="00085EB1">
        <w:rPr>
          <w:rFonts w:asciiTheme="majorBidi" w:hAnsiTheme="majorBidi" w:cs="Angsana New" w:hint="cs"/>
          <w:sz w:val="30"/>
          <w:szCs w:val="30"/>
          <w:cs/>
        </w:rPr>
        <w:t>และผู้บริหารสำคัญ</w:t>
      </w:r>
      <w:r w:rsidR="006B79BE" w:rsidRPr="00085E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0"/>
      <w:r w:rsidRPr="00085EB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085EB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085E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085EB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E4244" w:rsidRPr="00085EB1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085EB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E4244" w:rsidRPr="00085EB1">
        <w:rPr>
          <w:rFonts w:asciiTheme="majorBidi" w:hAnsiTheme="majorBidi" w:cstheme="majorBidi"/>
          <w:i/>
          <w:iCs/>
          <w:sz w:val="30"/>
          <w:szCs w:val="30"/>
        </w:rPr>
        <w:t>50.0</w:t>
      </w:r>
      <w:r w:rsidR="006B79BE" w:rsidRPr="00085EB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B79BE" w:rsidRPr="00085EB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</w:t>
      </w:r>
      <w:r w:rsidR="001B16D7" w:rsidRPr="00085EB1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6B79BE" w:rsidRPr="00085EB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1E4244" w:rsidRPr="00085EB1">
        <w:rPr>
          <w:rFonts w:asciiTheme="majorBidi" w:hAnsiTheme="majorBidi" w:cstheme="majorBidi"/>
          <w:i/>
          <w:iCs/>
          <w:sz w:val="30"/>
          <w:szCs w:val="30"/>
        </w:rPr>
        <w:t>50.0</w:t>
      </w:r>
      <w:r w:rsidR="006B79BE" w:rsidRPr="00085EB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B79BE" w:rsidRPr="00085EB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ตามลำดับ </w:t>
      </w:r>
      <w:r w:rsidR="007B5A80" w:rsidRPr="00085EB1">
        <w:rPr>
          <w:rFonts w:asciiTheme="majorBidi" w:hAnsiTheme="majorBidi" w:cstheme="majorBidi" w:hint="cs"/>
          <w:i/>
          <w:iCs/>
          <w:sz w:val="30"/>
          <w:szCs w:val="30"/>
          <w:cs/>
        </w:rPr>
        <w:t>มี</w:t>
      </w:r>
      <w:r w:rsidR="007B5A80" w:rsidRPr="00085EB1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อัตราดอกเบี้ยตามตลาด </w:t>
      </w:r>
      <w:r w:rsidR="006B79BE" w:rsidRPr="00085EB1">
        <w:rPr>
          <w:rFonts w:asciiTheme="majorBidi" w:hAnsiTheme="majorBidi" w:cs="Angsana New" w:hint="cs"/>
          <w:i/>
          <w:iCs/>
          <w:sz w:val="30"/>
          <w:szCs w:val="30"/>
          <w:cs/>
        </w:rPr>
        <w:t>โดยได้รับการค้ำประกันจากที่ดินที่เป็นกรรมสิทธิ์ของ</w:t>
      </w:r>
      <w:r w:rsidR="00C10709" w:rsidRPr="00085EB1">
        <w:rPr>
          <w:rFonts w:asciiTheme="majorBidi" w:hAnsiTheme="majorBidi" w:cs="Angsana New" w:hint="cs"/>
          <w:i/>
          <w:iCs/>
          <w:sz w:val="30"/>
          <w:szCs w:val="30"/>
          <w:cs/>
        </w:rPr>
        <w:t>กลุ่ม</w:t>
      </w:r>
      <w:r w:rsidR="006B79BE" w:rsidRPr="00085EB1">
        <w:rPr>
          <w:rFonts w:asciiTheme="majorBidi" w:hAnsiTheme="majorBidi" w:cs="Angsana New" w:hint="cs"/>
          <w:i/>
          <w:iCs/>
          <w:sz w:val="30"/>
          <w:szCs w:val="30"/>
          <w:cs/>
        </w:rPr>
        <w:t>บริษัท</w:t>
      </w:r>
      <w:r w:rsidRPr="00085EB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085EB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B7113DF" w14:textId="2D6F13B5" w:rsidR="00355FA8" w:rsidRPr="00085EB1" w:rsidRDefault="00355FA8">
      <w:pPr>
        <w:rPr>
          <w:rFonts w:asciiTheme="majorBidi" w:hAnsiTheme="majorBidi" w:cstheme="majorBidi"/>
          <w:sz w:val="30"/>
          <w:szCs w:val="30"/>
        </w:rPr>
      </w:pPr>
      <w:r w:rsidRPr="00085EB1">
        <w:rPr>
          <w:rFonts w:asciiTheme="majorBidi" w:hAnsiTheme="majorBidi" w:cstheme="majorBidi"/>
          <w:sz w:val="30"/>
          <w:szCs w:val="30"/>
        </w:rPr>
        <w:br w:type="page"/>
      </w:r>
    </w:p>
    <w:p w14:paraId="69149B5B" w14:textId="28A41FBB" w:rsidR="00454074" w:rsidRPr="00085EB1" w:rsidRDefault="00421242" w:rsidP="00421242">
      <w:pPr>
        <w:pStyle w:val="FSContent"/>
        <w:rPr>
          <w:rFonts w:asciiTheme="majorBidi" w:hAnsiTheme="majorBidi" w:cstheme="majorBidi"/>
          <w:cs/>
          <w:lang w:val="en-US"/>
        </w:rPr>
      </w:pPr>
      <w:r w:rsidRPr="00085EB1">
        <w:rPr>
          <w:rFonts w:asciiTheme="majorBidi" w:hAnsiTheme="majorBidi" w:cstheme="majorBidi"/>
          <w:cs/>
          <w:lang w:val="en-US"/>
        </w:rPr>
        <w:lastRenderedPageBreak/>
        <w:t xml:space="preserve">ณ วันที่ </w:t>
      </w:r>
      <w:r w:rsidR="001E4244" w:rsidRPr="00085EB1">
        <w:rPr>
          <w:rFonts w:asciiTheme="majorBidi" w:hAnsiTheme="majorBidi" w:cstheme="majorBidi"/>
        </w:rPr>
        <w:t>31</w:t>
      </w:r>
      <w:r w:rsidR="00FB6C4F" w:rsidRPr="00085EB1">
        <w:rPr>
          <w:rFonts w:asciiTheme="majorBidi" w:hAnsiTheme="majorBidi" w:cstheme="majorBidi"/>
        </w:rPr>
        <w:t xml:space="preserve"> </w:t>
      </w:r>
      <w:r w:rsidR="001E4244" w:rsidRPr="00085EB1">
        <w:rPr>
          <w:rFonts w:asciiTheme="majorBidi" w:hAnsiTheme="majorBidi" w:cstheme="majorBidi" w:hint="cs"/>
          <w:cs/>
        </w:rPr>
        <w:t>มีนาคม</w:t>
      </w:r>
      <w:r w:rsidR="00FB6C4F" w:rsidRPr="00085EB1">
        <w:rPr>
          <w:rFonts w:asciiTheme="majorBidi" w:hAnsiTheme="majorBidi" w:cstheme="majorBidi"/>
        </w:rPr>
        <w:t xml:space="preserve"> 256</w:t>
      </w:r>
      <w:r w:rsidR="001E4244" w:rsidRPr="00085EB1">
        <w:rPr>
          <w:rFonts w:asciiTheme="majorBidi" w:hAnsiTheme="majorBidi" w:cstheme="majorBidi"/>
        </w:rPr>
        <w:t>8</w:t>
      </w:r>
      <w:r w:rsidR="00355FA8" w:rsidRPr="00085EB1">
        <w:rPr>
          <w:rFonts w:asciiTheme="majorBidi" w:hAnsiTheme="majorBidi" w:cstheme="majorBidi"/>
        </w:rPr>
        <w:t xml:space="preserve"> </w:t>
      </w:r>
      <w:r w:rsidRPr="00085EB1">
        <w:rPr>
          <w:rFonts w:asciiTheme="majorBidi" w:hAnsiTheme="majorBidi" w:cstheme="majorBidi"/>
          <w:cs/>
          <w:lang w:val="en-US"/>
        </w:rPr>
        <w:t>วงเงิน</w:t>
      </w:r>
      <w:r w:rsidR="00E16697" w:rsidRPr="00085EB1">
        <w:rPr>
          <w:rFonts w:asciiTheme="majorBidi" w:hAnsiTheme="majorBidi" w:cstheme="majorBidi" w:hint="cs"/>
          <w:cs/>
          <w:lang w:val="en-US"/>
        </w:rPr>
        <w:t>เบิกเกินบัญชีและเงิน</w:t>
      </w:r>
      <w:r w:rsidR="00D47C2A" w:rsidRPr="00085EB1">
        <w:rPr>
          <w:rFonts w:asciiTheme="majorBidi" w:hAnsiTheme="majorBidi" w:cstheme="majorBidi"/>
          <w:cs/>
          <w:lang w:val="en-US"/>
        </w:rPr>
        <w:t>กู้ยืมระยะสั้น</w:t>
      </w:r>
      <w:r w:rsidRPr="00085EB1">
        <w:rPr>
          <w:rFonts w:asciiTheme="majorBidi" w:hAnsiTheme="majorBidi" w:cstheme="majorBidi"/>
          <w:cs/>
          <w:lang w:val="en-US"/>
        </w:rPr>
        <w:t xml:space="preserve">จากสถาบันการเงินแห่งหนึ่งของกลุ่มบริษัทและบริษัทจำนวน </w:t>
      </w:r>
      <w:r w:rsidR="00C8247A" w:rsidRPr="00085EB1">
        <w:rPr>
          <w:rFonts w:asciiTheme="majorBidi" w:hAnsiTheme="majorBidi" w:cstheme="majorBidi"/>
          <w:lang w:val="en-US"/>
        </w:rPr>
        <w:t>145</w:t>
      </w:r>
      <w:r w:rsidRPr="00085EB1">
        <w:rPr>
          <w:rFonts w:asciiTheme="majorBidi" w:hAnsiTheme="majorBidi" w:cstheme="majorBidi"/>
          <w:lang w:val="en-US"/>
        </w:rPr>
        <w:t xml:space="preserve">.0 </w:t>
      </w:r>
      <w:r w:rsidRPr="00085EB1">
        <w:rPr>
          <w:rFonts w:asciiTheme="majorBidi" w:hAnsiTheme="majorBidi" w:cstheme="majorBidi"/>
          <w:cs/>
          <w:lang w:val="en-US"/>
        </w:rPr>
        <w:t>ล้านบาท</w:t>
      </w:r>
      <w:r w:rsidR="00EB7D63" w:rsidRPr="00085EB1">
        <w:rPr>
          <w:rFonts w:asciiTheme="majorBidi" w:hAnsiTheme="majorBidi" w:cstheme="majorBidi"/>
          <w:lang w:val="en-US"/>
        </w:rPr>
        <w:t xml:space="preserve"> </w:t>
      </w:r>
      <w:r w:rsidR="00EB7D63" w:rsidRPr="00085EB1">
        <w:rPr>
          <w:rFonts w:asciiTheme="majorBidi" w:hAnsiTheme="majorBidi" w:cstheme="majorBidi"/>
          <w:cs/>
          <w:lang w:val="en-US"/>
        </w:rPr>
        <w:t xml:space="preserve">และ </w:t>
      </w:r>
      <w:r w:rsidR="00C8247A" w:rsidRPr="00085EB1">
        <w:rPr>
          <w:rFonts w:asciiTheme="majorBidi" w:hAnsiTheme="majorBidi" w:cstheme="majorBidi"/>
          <w:lang w:val="en-US"/>
        </w:rPr>
        <w:t>13</w:t>
      </w:r>
      <w:r w:rsidR="00EB7D63" w:rsidRPr="00085EB1">
        <w:rPr>
          <w:rFonts w:asciiTheme="majorBidi" w:hAnsiTheme="majorBidi" w:cstheme="majorBidi"/>
          <w:lang w:val="en-US"/>
        </w:rPr>
        <w:t xml:space="preserve">0.0 </w:t>
      </w:r>
      <w:r w:rsidR="00EB7D63" w:rsidRPr="00085EB1">
        <w:rPr>
          <w:rFonts w:asciiTheme="majorBidi" w:hAnsiTheme="majorBidi" w:cstheme="majorBidi"/>
          <w:cs/>
          <w:lang w:val="en-US"/>
        </w:rPr>
        <w:t>ล้านบาท ตามลำดับ</w:t>
      </w:r>
      <w:r w:rsidR="00355FA8" w:rsidRPr="00085EB1">
        <w:rPr>
          <w:rFonts w:asciiTheme="majorBidi" w:hAnsiTheme="majorBidi" w:cstheme="majorBidi"/>
          <w:lang w:val="en-US"/>
        </w:rPr>
        <w:t xml:space="preserve"> </w:t>
      </w:r>
      <w:r w:rsidR="00355FA8" w:rsidRPr="00085EB1">
        <w:rPr>
          <w:rFonts w:asciiTheme="majorBidi" w:hAnsiTheme="majorBidi" w:cstheme="majorBidi"/>
          <w:i/>
          <w:iCs/>
          <w:cs/>
        </w:rPr>
        <w:t>(</w:t>
      </w:r>
      <w:r w:rsidR="00355FA8" w:rsidRPr="00085EB1">
        <w:rPr>
          <w:rFonts w:asciiTheme="majorBidi" w:hAnsiTheme="majorBidi" w:cstheme="majorBidi"/>
          <w:i/>
          <w:iCs/>
        </w:rPr>
        <w:t xml:space="preserve">31 </w:t>
      </w:r>
      <w:r w:rsidR="00355FA8" w:rsidRPr="00085EB1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355FA8" w:rsidRPr="00085EB1">
        <w:rPr>
          <w:rFonts w:asciiTheme="majorBidi" w:hAnsiTheme="majorBidi" w:cstheme="majorBidi"/>
          <w:i/>
          <w:iCs/>
        </w:rPr>
        <w:t xml:space="preserve">2567: 145.0 </w:t>
      </w:r>
      <w:r w:rsidR="00355FA8" w:rsidRPr="00085EB1">
        <w:rPr>
          <w:rFonts w:asciiTheme="majorBidi" w:hAnsiTheme="majorBidi" w:cs="Angsana New" w:hint="cs"/>
          <w:i/>
          <w:iCs/>
          <w:cs/>
        </w:rPr>
        <w:t>ล้านบาท</w:t>
      </w:r>
      <w:r w:rsidR="00355FA8" w:rsidRPr="00085EB1">
        <w:rPr>
          <w:rFonts w:asciiTheme="majorBidi" w:hAnsiTheme="majorBidi" w:cs="Angsana New"/>
          <w:i/>
          <w:iCs/>
          <w:cs/>
        </w:rPr>
        <w:t xml:space="preserve"> </w:t>
      </w:r>
      <w:r w:rsidR="00355FA8" w:rsidRPr="00085EB1">
        <w:rPr>
          <w:rFonts w:asciiTheme="majorBidi" w:hAnsiTheme="majorBidi" w:cs="Angsana New" w:hint="cs"/>
          <w:i/>
          <w:iCs/>
          <w:cs/>
        </w:rPr>
        <w:t>และ</w:t>
      </w:r>
      <w:r w:rsidR="00355FA8" w:rsidRPr="00085EB1">
        <w:rPr>
          <w:rFonts w:asciiTheme="majorBidi" w:hAnsiTheme="majorBidi" w:cs="Angsana New"/>
          <w:i/>
          <w:iCs/>
          <w:cs/>
        </w:rPr>
        <w:t xml:space="preserve"> </w:t>
      </w:r>
      <w:r w:rsidR="00355FA8" w:rsidRPr="00085EB1">
        <w:rPr>
          <w:rFonts w:asciiTheme="majorBidi" w:hAnsiTheme="majorBidi" w:cstheme="majorBidi"/>
          <w:i/>
          <w:iCs/>
        </w:rPr>
        <w:t xml:space="preserve">130.0 </w:t>
      </w:r>
      <w:r w:rsidR="00355FA8" w:rsidRPr="00085EB1">
        <w:rPr>
          <w:rFonts w:asciiTheme="majorBidi" w:hAnsiTheme="majorBidi" w:cs="Angsana New" w:hint="cs"/>
          <w:i/>
          <w:iCs/>
          <w:cs/>
        </w:rPr>
        <w:t>ล้านบาท</w:t>
      </w:r>
      <w:r w:rsidR="00355FA8" w:rsidRPr="00085EB1">
        <w:rPr>
          <w:rFonts w:asciiTheme="majorBidi" w:hAnsiTheme="majorBidi" w:cs="Angsana New"/>
          <w:i/>
          <w:iCs/>
          <w:cs/>
        </w:rPr>
        <w:t xml:space="preserve"> </w:t>
      </w:r>
      <w:r w:rsidR="00355FA8" w:rsidRPr="00085EB1">
        <w:rPr>
          <w:rFonts w:asciiTheme="majorBidi" w:hAnsiTheme="majorBidi" w:cs="Angsana New" w:hint="cs"/>
          <w:i/>
          <w:iCs/>
          <w:cs/>
        </w:rPr>
        <w:t>ตามลำดับ</w:t>
      </w:r>
      <w:r w:rsidR="00355FA8" w:rsidRPr="00085EB1">
        <w:rPr>
          <w:rFonts w:asciiTheme="majorBidi" w:hAnsiTheme="majorBidi" w:cstheme="majorBidi"/>
          <w:i/>
          <w:iCs/>
        </w:rPr>
        <w:t>)</w:t>
      </w:r>
      <w:r w:rsidR="00EB7D63" w:rsidRPr="00085EB1">
        <w:rPr>
          <w:rFonts w:asciiTheme="majorBidi" w:hAnsiTheme="majorBidi" w:cstheme="majorBidi"/>
          <w:cs/>
          <w:lang w:val="en-US"/>
        </w:rPr>
        <w:t xml:space="preserve"> </w:t>
      </w:r>
      <w:r w:rsidRPr="00085EB1">
        <w:rPr>
          <w:rFonts w:asciiTheme="majorBidi" w:hAnsiTheme="majorBidi" w:cstheme="majorBidi"/>
          <w:cs/>
          <w:lang w:val="en-US"/>
        </w:rPr>
        <w:t>กำหนดให้บริษัทต้องดำรง (</w:t>
      </w:r>
      <w:r w:rsidRPr="00085EB1">
        <w:rPr>
          <w:rFonts w:asciiTheme="majorBidi" w:hAnsiTheme="majorBidi" w:cstheme="majorBidi"/>
          <w:lang w:val="en-US"/>
        </w:rPr>
        <w:t xml:space="preserve">1) </w:t>
      </w:r>
      <w:r w:rsidRPr="00085EB1">
        <w:rPr>
          <w:rFonts w:asciiTheme="majorBidi" w:hAnsiTheme="majorBidi" w:cstheme="majorBidi"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Pr="00085EB1">
        <w:rPr>
          <w:rFonts w:asciiTheme="majorBidi" w:hAnsiTheme="majorBidi" w:cstheme="majorBidi"/>
          <w:lang w:val="en-US"/>
        </w:rPr>
        <w:t xml:space="preserve">(Debt-to-equity ratio) </w:t>
      </w:r>
      <w:r w:rsidRPr="00085EB1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085EB1">
        <w:rPr>
          <w:rFonts w:asciiTheme="majorBidi" w:hAnsiTheme="majorBidi" w:cstheme="majorBidi"/>
          <w:lang w:val="en-US"/>
        </w:rPr>
        <w:t xml:space="preserve">1.0 </w:t>
      </w:r>
      <w:r w:rsidRPr="00085EB1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Pr="00085EB1">
        <w:rPr>
          <w:rFonts w:asciiTheme="majorBidi" w:hAnsiTheme="majorBidi" w:cstheme="majorBidi"/>
          <w:lang w:val="en-US"/>
        </w:rPr>
        <w:t xml:space="preserve">2565 </w:t>
      </w:r>
      <w:r w:rsidRPr="00085EB1">
        <w:rPr>
          <w:rFonts w:asciiTheme="majorBidi" w:hAnsiTheme="majorBidi" w:cstheme="majorBidi"/>
          <w:cs/>
          <w:lang w:val="en-US"/>
        </w:rPr>
        <w:t>เป็นต้นไป</w:t>
      </w:r>
      <w:r w:rsidR="00E16697" w:rsidRPr="00085EB1">
        <w:rPr>
          <w:rFonts w:asciiTheme="majorBidi" w:hAnsiTheme="majorBidi" w:cstheme="majorBidi" w:hint="cs"/>
          <w:cs/>
          <w:lang w:val="en-US"/>
        </w:rPr>
        <w:t xml:space="preserve"> </w:t>
      </w:r>
      <w:r w:rsidRPr="00085EB1">
        <w:rPr>
          <w:rFonts w:asciiTheme="majorBidi" w:hAnsiTheme="majorBidi" w:cstheme="majorBidi"/>
          <w:lang w:val="en-US"/>
        </w:rPr>
        <w:t xml:space="preserve">(2) </w:t>
      </w:r>
      <w:r w:rsidRPr="00085EB1">
        <w:rPr>
          <w:rFonts w:asciiTheme="majorBidi" w:hAnsiTheme="majorBidi" w:cstheme="majorBidi"/>
          <w:cs/>
          <w:lang w:val="en-US"/>
        </w:rPr>
        <w:t xml:space="preserve">อัตราส่วนความสามารถในการชำระหนี้ </w:t>
      </w:r>
      <w:r w:rsidRPr="00085EB1">
        <w:rPr>
          <w:rFonts w:asciiTheme="majorBidi" w:hAnsiTheme="majorBidi" w:cstheme="majorBidi"/>
          <w:lang w:val="en-US"/>
        </w:rPr>
        <w:t xml:space="preserve">(Debt service coverage ratio: DSCR) </w:t>
      </w:r>
      <w:r w:rsidRPr="00085EB1">
        <w:rPr>
          <w:rFonts w:asciiTheme="majorBidi" w:hAnsiTheme="majorBidi" w:cstheme="majorBidi"/>
          <w:cs/>
          <w:lang w:val="en-US"/>
        </w:rPr>
        <w:t xml:space="preserve">ไม่ต่ำกว่า </w:t>
      </w:r>
      <w:r w:rsidRPr="00085EB1">
        <w:rPr>
          <w:rFonts w:asciiTheme="majorBidi" w:hAnsiTheme="majorBidi" w:cstheme="majorBidi"/>
          <w:lang w:val="en-US"/>
        </w:rPr>
        <w:t xml:space="preserve">1.2 </w:t>
      </w:r>
      <w:r w:rsidRPr="00085EB1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Pr="00085EB1">
        <w:rPr>
          <w:rFonts w:asciiTheme="majorBidi" w:hAnsiTheme="majorBidi" w:cstheme="majorBidi"/>
          <w:lang w:val="en-US"/>
        </w:rPr>
        <w:t xml:space="preserve">2565 </w:t>
      </w:r>
      <w:r w:rsidRPr="00085EB1">
        <w:rPr>
          <w:rFonts w:asciiTheme="majorBidi" w:hAnsiTheme="majorBidi" w:cstheme="majorBidi"/>
          <w:cs/>
          <w:lang w:val="en-US"/>
        </w:rPr>
        <w:t xml:space="preserve">เป็นต้นไป และ </w:t>
      </w:r>
      <w:r w:rsidRPr="00085EB1">
        <w:rPr>
          <w:rFonts w:asciiTheme="majorBidi" w:hAnsiTheme="majorBidi" w:cstheme="majorBidi"/>
          <w:lang w:val="en-US"/>
        </w:rPr>
        <w:t xml:space="preserve">(3) </w:t>
      </w:r>
      <w:r w:rsidRPr="00085EB1">
        <w:rPr>
          <w:rFonts w:asciiTheme="majorBidi" w:hAnsiTheme="majorBidi" w:cstheme="majorBidi"/>
          <w:cs/>
          <w:lang w:val="en-US"/>
        </w:rPr>
        <w:t xml:space="preserve">อัตราส่วนทางการเงิน </w:t>
      </w:r>
      <w:r w:rsidRPr="00085EB1">
        <w:rPr>
          <w:rFonts w:asciiTheme="majorBidi" w:hAnsiTheme="majorBidi" w:cstheme="majorBidi"/>
          <w:lang w:val="en-US"/>
        </w:rPr>
        <w:t xml:space="preserve">Interest bearing debt to EBITDA </w:t>
      </w:r>
      <w:r w:rsidRPr="00085EB1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085EB1">
        <w:rPr>
          <w:rFonts w:asciiTheme="majorBidi" w:hAnsiTheme="majorBidi" w:cstheme="majorBidi"/>
          <w:lang w:val="en-US"/>
        </w:rPr>
        <w:t xml:space="preserve">4.5 </w:t>
      </w:r>
      <w:r w:rsidRPr="00085EB1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Pr="00085EB1">
        <w:rPr>
          <w:rFonts w:asciiTheme="majorBidi" w:hAnsiTheme="majorBidi" w:cstheme="majorBidi"/>
          <w:lang w:val="en-US"/>
        </w:rPr>
        <w:t xml:space="preserve">2565 </w:t>
      </w:r>
      <w:r w:rsidRPr="00085EB1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085EB1">
        <w:rPr>
          <w:rFonts w:asciiTheme="majorBidi" w:hAnsiTheme="majorBidi" w:cstheme="majorBidi"/>
          <w:lang w:val="en-US"/>
        </w:rPr>
        <w:t xml:space="preserve">3.0 </w:t>
      </w:r>
      <w:r w:rsidRPr="00085EB1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Pr="00085EB1">
        <w:rPr>
          <w:rFonts w:asciiTheme="majorBidi" w:hAnsiTheme="majorBidi" w:cstheme="majorBidi"/>
          <w:lang w:val="en-US"/>
        </w:rPr>
        <w:t xml:space="preserve">2566 </w:t>
      </w:r>
      <w:r w:rsidRPr="00085EB1">
        <w:rPr>
          <w:rFonts w:asciiTheme="majorBidi" w:hAnsiTheme="majorBidi" w:cstheme="majorBidi"/>
          <w:cs/>
          <w:lang w:val="en-US"/>
        </w:rPr>
        <w:t xml:space="preserve">และ </w:t>
      </w:r>
      <w:r w:rsidRPr="00085EB1">
        <w:rPr>
          <w:rFonts w:asciiTheme="majorBidi" w:hAnsiTheme="majorBidi" w:cstheme="majorBidi"/>
          <w:lang w:val="en-US"/>
        </w:rPr>
        <w:t xml:space="preserve">2567 </w:t>
      </w:r>
      <w:r w:rsidRPr="00085EB1">
        <w:rPr>
          <w:rFonts w:asciiTheme="majorBidi" w:hAnsiTheme="majorBidi" w:cstheme="majorBidi"/>
          <w:cs/>
          <w:lang w:val="en-US"/>
        </w:rPr>
        <w:t xml:space="preserve">และไม่เกินกว่า </w:t>
      </w:r>
      <w:r w:rsidRPr="00085EB1">
        <w:rPr>
          <w:rFonts w:asciiTheme="majorBidi" w:hAnsiTheme="majorBidi" w:cstheme="majorBidi"/>
          <w:lang w:val="en-US"/>
        </w:rPr>
        <w:t xml:space="preserve">2.0 </w:t>
      </w:r>
      <w:r w:rsidRPr="00085EB1">
        <w:rPr>
          <w:rFonts w:asciiTheme="majorBidi" w:hAnsiTheme="majorBidi" w:cstheme="majorBidi"/>
          <w:cs/>
          <w:lang w:val="en-US"/>
        </w:rPr>
        <w:t xml:space="preserve">เท่า ตั้งแต่ปี </w:t>
      </w:r>
      <w:r w:rsidRPr="00085EB1">
        <w:rPr>
          <w:rFonts w:asciiTheme="majorBidi" w:hAnsiTheme="majorBidi" w:cstheme="majorBidi"/>
          <w:lang w:val="en-US"/>
        </w:rPr>
        <w:t>2568</w:t>
      </w:r>
      <w:r w:rsidR="006B6234" w:rsidRPr="00085EB1">
        <w:rPr>
          <w:rFonts w:asciiTheme="majorBidi" w:hAnsiTheme="majorBidi" w:cstheme="majorBidi"/>
          <w:cs/>
          <w:lang w:val="en-US"/>
        </w:rPr>
        <w:t xml:space="preserve"> </w:t>
      </w:r>
      <w:r w:rsidRPr="00085EB1">
        <w:rPr>
          <w:rFonts w:asciiTheme="majorBidi" w:hAnsiTheme="majorBidi" w:cstheme="majorBidi"/>
          <w:cs/>
          <w:lang w:val="en-US"/>
        </w:rPr>
        <w:t>เป็นต้นไป</w:t>
      </w:r>
      <w:r w:rsidR="001E4244" w:rsidRPr="00085EB1">
        <w:rPr>
          <w:rFonts w:asciiTheme="majorBidi" w:hAnsiTheme="majorBidi" w:cstheme="majorBidi"/>
          <w:lang w:val="en-US"/>
        </w:rPr>
        <w:t xml:space="preserve"> </w:t>
      </w:r>
    </w:p>
    <w:p w14:paraId="67E78318" w14:textId="77777777" w:rsidR="00DA50F4" w:rsidRPr="00085EB1" w:rsidRDefault="00DA50F4" w:rsidP="00DA50F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DE3C3C" w14:textId="46AB7CA6" w:rsidR="002C4FD1" w:rsidRPr="00085EB1" w:rsidRDefault="002C4FD1" w:rsidP="00AF2978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085EB1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เงินกู้ยืมระยะยาวจากสถาบันการเงิน</w:t>
      </w:r>
    </w:p>
    <w:p w14:paraId="61B9A1FC" w14:textId="77777777" w:rsidR="002C4FD1" w:rsidRPr="00085EB1" w:rsidRDefault="002C4FD1" w:rsidP="002C4FD1">
      <w:pPr>
        <w:pStyle w:val="FSContent"/>
        <w:rPr>
          <w:rFonts w:asciiTheme="majorBidi" w:hAnsiTheme="majorBidi" w:cstheme="majorBidi"/>
          <w:lang w:val="en-US"/>
        </w:rPr>
      </w:pPr>
    </w:p>
    <w:p w14:paraId="0D7EFD6B" w14:textId="3B62027B" w:rsidR="00886378" w:rsidRPr="00085EB1" w:rsidRDefault="002C4FD1" w:rsidP="009F2E14">
      <w:pPr>
        <w:pStyle w:val="FSContent"/>
        <w:rPr>
          <w:rFonts w:asciiTheme="majorBidi" w:hAnsiTheme="majorBidi" w:cstheme="majorBidi"/>
          <w:lang w:val="en-US"/>
        </w:rPr>
      </w:pPr>
      <w:r w:rsidRPr="00085EB1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E13F74" w:rsidRPr="00085EB1">
        <w:rPr>
          <w:rFonts w:asciiTheme="majorBidi" w:hAnsiTheme="majorBidi" w:cstheme="majorBidi"/>
          <w:lang w:val="en-US"/>
        </w:rPr>
        <w:t>31</w:t>
      </w:r>
      <w:r w:rsidR="00FB6C4F" w:rsidRPr="00085EB1">
        <w:rPr>
          <w:rFonts w:asciiTheme="majorBidi" w:hAnsiTheme="majorBidi" w:cstheme="majorBidi"/>
          <w:lang w:val="en-US"/>
        </w:rPr>
        <w:t xml:space="preserve"> </w:t>
      </w:r>
      <w:r w:rsidR="00E13F74" w:rsidRPr="00085EB1">
        <w:rPr>
          <w:rFonts w:asciiTheme="majorBidi" w:hAnsiTheme="majorBidi" w:cstheme="majorBidi" w:hint="cs"/>
          <w:cs/>
          <w:lang w:val="en-US"/>
        </w:rPr>
        <w:t>มีนาคม</w:t>
      </w:r>
      <w:r w:rsidR="00FB6C4F" w:rsidRPr="00085EB1">
        <w:rPr>
          <w:rFonts w:asciiTheme="majorBidi" w:hAnsiTheme="majorBidi" w:cstheme="majorBidi"/>
          <w:lang w:val="en-US"/>
        </w:rPr>
        <w:t xml:space="preserve"> 256</w:t>
      </w:r>
      <w:r w:rsidR="00E13F74" w:rsidRPr="00085EB1">
        <w:rPr>
          <w:rFonts w:asciiTheme="majorBidi" w:hAnsiTheme="majorBidi" w:cstheme="majorBidi"/>
          <w:lang w:val="en-US"/>
        </w:rPr>
        <w:t>8</w:t>
      </w:r>
      <w:r w:rsidR="00040C78" w:rsidRPr="00085EB1">
        <w:rPr>
          <w:rFonts w:asciiTheme="majorBidi" w:hAnsiTheme="majorBidi" w:cstheme="majorBidi"/>
          <w:lang w:val="en-US"/>
        </w:rPr>
        <w:t xml:space="preserve"> </w:t>
      </w:r>
      <w:r w:rsidR="00B070A3" w:rsidRPr="00085EB1">
        <w:rPr>
          <w:rFonts w:asciiTheme="majorBidi" w:hAnsiTheme="majorBidi" w:cstheme="majorBidi"/>
          <w:cs/>
          <w:lang w:val="en-US"/>
        </w:rPr>
        <w:t>กลุ่มบริษัทและ</w:t>
      </w:r>
      <w:r w:rsidRPr="00085EB1">
        <w:rPr>
          <w:rFonts w:asciiTheme="majorBidi" w:hAnsiTheme="majorBidi" w:cstheme="majorBidi"/>
          <w:cs/>
          <w:lang w:val="en-US"/>
        </w:rPr>
        <w:t>บริษัทมีเงินกู้ยืมระยะยาว</w:t>
      </w:r>
      <w:r w:rsidR="002D447D" w:rsidRPr="00085EB1">
        <w:rPr>
          <w:rFonts w:asciiTheme="majorBidi" w:hAnsiTheme="majorBidi" w:cstheme="majorBidi"/>
          <w:cs/>
          <w:lang w:val="en-US"/>
        </w:rPr>
        <w:t>จากสถาบันการเงินหลายแห่ง</w:t>
      </w:r>
      <w:r w:rsidRPr="00085EB1">
        <w:rPr>
          <w:rFonts w:asciiTheme="majorBidi" w:hAnsiTheme="majorBidi" w:cstheme="majorBidi"/>
          <w:cs/>
          <w:lang w:val="en-US"/>
        </w:rPr>
        <w:t xml:space="preserve">จำนวน </w:t>
      </w:r>
      <w:r w:rsidR="00CF7B94" w:rsidRPr="00085EB1">
        <w:rPr>
          <w:rFonts w:asciiTheme="majorBidi" w:hAnsiTheme="majorBidi" w:cstheme="majorBidi"/>
          <w:lang w:val="en-US"/>
        </w:rPr>
        <w:t xml:space="preserve">               </w:t>
      </w:r>
      <w:r w:rsidR="00ED0049" w:rsidRPr="00085EB1">
        <w:rPr>
          <w:rFonts w:asciiTheme="majorBidi" w:hAnsiTheme="majorBidi" w:cstheme="majorBidi" w:hint="cs"/>
          <w:cs/>
          <w:lang w:val="en-US"/>
        </w:rPr>
        <w:t>7</w:t>
      </w:r>
      <w:r w:rsidR="00E13F74" w:rsidRPr="00085EB1">
        <w:rPr>
          <w:rFonts w:asciiTheme="majorBidi" w:hAnsiTheme="majorBidi" w:cstheme="majorBidi"/>
          <w:lang w:val="en-US"/>
        </w:rPr>
        <w:t>8</w:t>
      </w:r>
      <w:r w:rsidR="006B79BE" w:rsidRPr="00085EB1">
        <w:rPr>
          <w:rFonts w:asciiTheme="majorBidi" w:hAnsiTheme="majorBidi" w:cstheme="majorBidi"/>
          <w:lang w:val="en-US"/>
        </w:rPr>
        <w:t>.</w:t>
      </w:r>
      <w:r w:rsidR="00E13F74" w:rsidRPr="00085EB1">
        <w:rPr>
          <w:rFonts w:asciiTheme="majorBidi" w:hAnsiTheme="majorBidi" w:cstheme="majorBidi"/>
          <w:lang w:val="en-US"/>
        </w:rPr>
        <w:t>1</w:t>
      </w:r>
      <w:r w:rsidRPr="00085EB1">
        <w:rPr>
          <w:rFonts w:asciiTheme="majorBidi" w:hAnsiTheme="majorBidi" w:cstheme="majorBidi"/>
          <w:lang w:val="en-US"/>
        </w:rPr>
        <w:t xml:space="preserve"> </w:t>
      </w:r>
      <w:r w:rsidRPr="00085EB1">
        <w:rPr>
          <w:rFonts w:asciiTheme="majorBidi" w:hAnsiTheme="majorBidi" w:cstheme="majorBidi"/>
          <w:cs/>
          <w:lang w:val="en-US"/>
        </w:rPr>
        <w:t>ล้านบาท</w:t>
      </w:r>
      <w:r w:rsidR="002D447D" w:rsidRPr="00085EB1">
        <w:rPr>
          <w:rFonts w:asciiTheme="majorBidi" w:hAnsiTheme="majorBidi" w:cstheme="majorBidi"/>
          <w:cs/>
          <w:lang w:val="en-US"/>
        </w:rPr>
        <w:t xml:space="preserve"> และ </w:t>
      </w:r>
      <w:r w:rsidR="00ED0049" w:rsidRPr="00085EB1">
        <w:rPr>
          <w:rFonts w:asciiTheme="majorBidi" w:hAnsiTheme="majorBidi" w:cstheme="majorBidi"/>
          <w:lang w:val="en-US"/>
        </w:rPr>
        <w:t>7</w:t>
      </w:r>
      <w:r w:rsidR="00E13F74" w:rsidRPr="00085EB1">
        <w:rPr>
          <w:rFonts w:asciiTheme="majorBidi" w:hAnsiTheme="majorBidi" w:cstheme="majorBidi"/>
          <w:lang w:val="en-US"/>
        </w:rPr>
        <w:t>8</w:t>
      </w:r>
      <w:r w:rsidR="00ED0049" w:rsidRPr="00085EB1">
        <w:rPr>
          <w:rFonts w:asciiTheme="majorBidi" w:hAnsiTheme="majorBidi" w:cstheme="majorBidi"/>
          <w:lang w:val="en-US"/>
        </w:rPr>
        <w:t>.</w:t>
      </w:r>
      <w:r w:rsidR="00E13F74" w:rsidRPr="00085EB1">
        <w:rPr>
          <w:rFonts w:asciiTheme="majorBidi" w:hAnsiTheme="majorBidi" w:cstheme="majorBidi"/>
          <w:lang w:val="en-US"/>
        </w:rPr>
        <w:t>1</w:t>
      </w:r>
      <w:r w:rsidR="002D447D" w:rsidRPr="00085EB1">
        <w:rPr>
          <w:rFonts w:asciiTheme="majorBidi" w:hAnsiTheme="majorBidi" w:cstheme="majorBidi"/>
          <w:lang w:val="en-US"/>
        </w:rPr>
        <w:t xml:space="preserve"> </w:t>
      </w:r>
      <w:r w:rsidR="002D447D" w:rsidRPr="00085EB1">
        <w:rPr>
          <w:rFonts w:asciiTheme="majorBidi" w:hAnsiTheme="majorBidi" w:cstheme="majorBidi"/>
          <w:cs/>
          <w:lang w:val="en-US"/>
        </w:rPr>
        <w:t>ล้านบาท ตามลำดับ</w:t>
      </w:r>
      <w:r w:rsidRPr="00085EB1">
        <w:rPr>
          <w:rFonts w:asciiTheme="majorBidi" w:hAnsiTheme="majorBidi" w:cstheme="majorBidi"/>
          <w:cs/>
          <w:lang w:val="en-US"/>
        </w:rPr>
        <w:t xml:space="preserve"> </w:t>
      </w:r>
      <w:r w:rsidRPr="00085EB1">
        <w:rPr>
          <w:rFonts w:asciiTheme="majorBidi" w:hAnsiTheme="majorBidi" w:cstheme="majorBidi"/>
          <w:i/>
          <w:iCs/>
          <w:lang w:val="en-US"/>
        </w:rPr>
        <w:t>(</w:t>
      </w:r>
      <w:r w:rsidR="0050646B" w:rsidRPr="00085EB1">
        <w:rPr>
          <w:rFonts w:asciiTheme="majorBidi" w:hAnsiTheme="majorBidi" w:cstheme="majorBidi"/>
          <w:i/>
          <w:iCs/>
          <w:lang w:val="en-US"/>
        </w:rPr>
        <w:t xml:space="preserve">31 </w:t>
      </w:r>
      <w:r w:rsidR="0050646B" w:rsidRPr="00085EB1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040C78" w:rsidRPr="00085EB1">
        <w:rPr>
          <w:rFonts w:asciiTheme="majorBidi" w:hAnsiTheme="majorBidi" w:cstheme="majorBidi"/>
          <w:i/>
          <w:iCs/>
          <w:lang w:val="en-US"/>
        </w:rPr>
        <w:t>256</w:t>
      </w:r>
      <w:r w:rsidR="00E13F74" w:rsidRPr="00085EB1">
        <w:rPr>
          <w:rFonts w:asciiTheme="majorBidi" w:hAnsiTheme="majorBidi" w:cstheme="majorBidi"/>
          <w:i/>
          <w:iCs/>
          <w:lang w:val="en-US"/>
        </w:rPr>
        <w:t>7</w:t>
      </w:r>
      <w:r w:rsidRPr="00085EB1">
        <w:rPr>
          <w:rFonts w:asciiTheme="majorBidi" w:hAnsiTheme="majorBidi" w:cstheme="majorBidi"/>
          <w:i/>
          <w:iCs/>
          <w:lang w:val="en-US"/>
        </w:rPr>
        <w:t>:</w:t>
      </w:r>
      <w:r w:rsidR="00911556" w:rsidRPr="00085EB1">
        <w:rPr>
          <w:rFonts w:asciiTheme="majorBidi" w:hAnsiTheme="majorBidi" w:cstheme="majorBidi"/>
          <w:i/>
          <w:iCs/>
          <w:lang w:val="en-US"/>
        </w:rPr>
        <w:t xml:space="preserve"> </w:t>
      </w:r>
      <w:r w:rsidR="00E13F74" w:rsidRPr="00085EB1">
        <w:rPr>
          <w:rFonts w:asciiTheme="majorBidi" w:hAnsiTheme="majorBidi" w:cstheme="majorBidi"/>
          <w:i/>
          <w:iCs/>
          <w:lang w:val="en-US"/>
        </w:rPr>
        <w:t>68.1</w:t>
      </w:r>
      <w:r w:rsidRPr="00085EB1">
        <w:rPr>
          <w:rFonts w:asciiTheme="majorBidi" w:hAnsiTheme="majorBidi" w:cstheme="majorBidi"/>
          <w:i/>
          <w:iCs/>
          <w:lang w:val="en-US"/>
        </w:rPr>
        <w:t xml:space="preserve"> </w:t>
      </w:r>
      <w:r w:rsidRPr="00085EB1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BC0AD9" w:rsidRPr="00085EB1">
        <w:rPr>
          <w:rFonts w:asciiTheme="majorBidi" w:hAnsiTheme="majorBidi" w:cstheme="majorBidi"/>
          <w:i/>
          <w:iCs/>
          <w:lang w:val="en-US"/>
        </w:rPr>
        <w:t xml:space="preserve"> </w:t>
      </w:r>
      <w:r w:rsidR="00BC0AD9" w:rsidRPr="00085EB1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E13F74" w:rsidRPr="00085EB1">
        <w:rPr>
          <w:rFonts w:asciiTheme="majorBidi" w:hAnsiTheme="majorBidi" w:cstheme="majorBidi"/>
          <w:i/>
          <w:iCs/>
          <w:lang w:val="en-US"/>
        </w:rPr>
        <w:t>68.1</w:t>
      </w:r>
      <w:r w:rsidR="00BC0AD9" w:rsidRPr="00085EB1">
        <w:rPr>
          <w:rFonts w:asciiTheme="majorBidi" w:hAnsiTheme="majorBidi" w:cstheme="majorBidi"/>
          <w:i/>
          <w:iCs/>
          <w:lang w:val="en-US"/>
        </w:rPr>
        <w:t xml:space="preserve"> </w:t>
      </w:r>
      <w:r w:rsidR="00BC0AD9" w:rsidRPr="00085EB1">
        <w:rPr>
          <w:rFonts w:asciiTheme="majorBidi" w:hAnsiTheme="majorBidi" w:cstheme="majorBidi"/>
          <w:i/>
          <w:iCs/>
          <w:cs/>
          <w:lang w:val="en-US"/>
        </w:rPr>
        <w:t>ล้านบาท ตามลำดับ</w:t>
      </w:r>
      <w:r w:rsidRPr="00085EB1">
        <w:rPr>
          <w:rFonts w:asciiTheme="majorBidi" w:hAnsiTheme="majorBidi" w:cstheme="majorBidi"/>
          <w:i/>
          <w:iCs/>
          <w:lang w:val="en-US"/>
        </w:rPr>
        <w:t>)</w:t>
      </w:r>
      <w:r w:rsidRPr="00085EB1">
        <w:rPr>
          <w:rFonts w:asciiTheme="majorBidi" w:hAnsiTheme="majorBidi" w:cstheme="majorBidi"/>
          <w:lang w:val="en-US"/>
        </w:rPr>
        <w:t xml:space="preserve"> </w:t>
      </w:r>
      <w:r w:rsidRPr="00085EB1">
        <w:rPr>
          <w:rFonts w:asciiTheme="majorBidi" w:hAnsiTheme="majorBidi" w:cstheme="majorBidi"/>
          <w:cs/>
          <w:lang w:val="en-US"/>
        </w:rPr>
        <w:t>โดย</w:t>
      </w:r>
      <w:r w:rsidR="003D1E39" w:rsidRPr="00085EB1">
        <w:rPr>
          <w:rFonts w:asciiTheme="majorBidi" w:hAnsiTheme="majorBidi" w:cstheme="majorBidi"/>
          <w:cs/>
          <w:lang w:val="en-US"/>
        </w:rPr>
        <w:t>เ</w:t>
      </w:r>
      <w:r w:rsidRPr="00085EB1">
        <w:rPr>
          <w:rFonts w:asciiTheme="majorBidi" w:hAnsiTheme="majorBidi" w:cstheme="majorBidi"/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 w:rsidRPr="00085EB1">
        <w:rPr>
          <w:rFonts w:asciiTheme="majorBidi" w:hAnsiTheme="majorBidi" w:cstheme="majorBidi"/>
          <w:lang w:val="en-US"/>
        </w:rPr>
        <w:t>25</w:t>
      </w:r>
      <w:r w:rsidR="00AB27F2" w:rsidRPr="00085EB1">
        <w:rPr>
          <w:rFonts w:asciiTheme="majorBidi" w:hAnsiTheme="majorBidi" w:cstheme="majorBidi"/>
          <w:lang w:val="en-US"/>
        </w:rPr>
        <w:t>73</w:t>
      </w:r>
      <w:r w:rsidRPr="00085EB1">
        <w:rPr>
          <w:rFonts w:asciiTheme="majorBidi" w:hAnsiTheme="majorBidi" w:cstheme="majorBidi"/>
          <w:lang w:val="en-US"/>
        </w:rPr>
        <w:t xml:space="preserve"> </w:t>
      </w:r>
      <w:r w:rsidRPr="00085EB1">
        <w:rPr>
          <w:rFonts w:asciiTheme="majorBidi" w:hAnsiTheme="majorBidi" w:cstheme="majorBidi"/>
          <w:cs/>
          <w:lang w:val="en-US"/>
        </w:rPr>
        <w:t>ซึ่งมีรายละเอี</w:t>
      </w:r>
      <w:r w:rsidR="003D1E39" w:rsidRPr="00085EB1">
        <w:rPr>
          <w:rFonts w:asciiTheme="majorBidi" w:hAnsiTheme="majorBidi" w:cstheme="majorBidi"/>
          <w:cs/>
          <w:lang w:val="en-US"/>
        </w:rPr>
        <w:t>ย</w:t>
      </w:r>
      <w:r w:rsidRPr="00085EB1">
        <w:rPr>
          <w:rFonts w:asciiTheme="majorBidi" w:hAnsiTheme="majorBidi" w:cstheme="majorBidi"/>
          <w:cs/>
          <w:lang w:val="en-US"/>
        </w:rPr>
        <w:t>ด</w:t>
      </w:r>
      <w:r w:rsidR="004C35C5" w:rsidRPr="00085EB1">
        <w:rPr>
          <w:rFonts w:asciiTheme="majorBidi" w:hAnsiTheme="majorBidi" w:cstheme="majorBidi"/>
          <w:cs/>
          <w:lang w:val="en-US"/>
        </w:rPr>
        <w:t>ดัง</w:t>
      </w:r>
      <w:r w:rsidRPr="00085EB1">
        <w:rPr>
          <w:rFonts w:asciiTheme="majorBidi" w:hAnsiTheme="majorBidi" w:cstheme="majorBidi"/>
          <w:cs/>
          <w:lang w:val="en-US"/>
        </w:rPr>
        <w:t>นี้</w:t>
      </w:r>
    </w:p>
    <w:p w14:paraId="3E72A516" w14:textId="2EF8F2DF" w:rsidR="009F2E14" w:rsidRPr="00085EB1" w:rsidRDefault="009F2E14" w:rsidP="008450E2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02"/>
        <w:gridCol w:w="1417"/>
        <w:gridCol w:w="2552"/>
        <w:gridCol w:w="1309"/>
        <w:gridCol w:w="270"/>
        <w:gridCol w:w="1350"/>
      </w:tblGrid>
      <w:tr w:rsidR="0092202C" w:rsidRPr="00085EB1" w14:paraId="17C6410B" w14:textId="77777777" w:rsidTr="00E13F74">
        <w:trPr>
          <w:tblHeader/>
        </w:trPr>
        <w:tc>
          <w:tcPr>
            <w:tcW w:w="2102" w:type="dxa"/>
          </w:tcPr>
          <w:p w14:paraId="68E25E4F" w14:textId="77777777" w:rsidR="0092202C" w:rsidRPr="00085EB1" w:rsidRDefault="0092202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4F48EF0A" w14:textId="77777777" w:rsidR="0092202C" w:rsidRPr="00085EB1" w:rsidRDefault="0092202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52" w:type="dxa"/>
            <w:shd w:val="clear" w:color="auto" w:fill="auto"/>
          </w:tcPr>
          <w:p w14:paraId="3C073384" w14:textId="77777777" w:rsidR="0092202C" w:rsidRPr="00085EB1" w:rsidRDefault="0092202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929" w:type="dxa"/>
            <w:gridSpan w:val="3"/>
            <w:shd w:val="clear" w:color="auto" w:fill="auto"/>
          </w:tcPr>
          <w:p w14:paraId="26D0151A" w14:textId="37481139" w:rsidR="0092202C" w:rsidRPr="00085EB1" w:rsidRDefault="0092202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6B79BE" w:rsidRPr="00085E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="006B79B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6B79BE" w:rsidRPr="00085E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9E7" w:rsidRPr="00085EB1" w14:paraId="03933D9A" w14:textId="77777777" w:rsidTr="00E13F74">
        <w:trPr>
          <w:tblHeader/>
        </w:trPr>
        <w:tc>
          <w:tcPr>
            <w:tcW w:w="2102" w:type="dxa"/>
          </w:tcPr>
          <w:p w14:paraId="6383D967" w14:textId="77777777" w:rsidR="00B909E7" w:rsidRPr="00085EB1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  <w:vAlign w:val="bottom"/>
          </w:tcPr>
          <w:p w14:paraId="543833E9" w14:textId="66F12AA5" w:rsidR="00B909E7" w:rsidRPr="00085EB1" w:rsidRDefault="00B909E7" w:rsidP="00B31FB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ระยะเวลาครบ</w:t>
            </w:r>
          </w:p>
        </w:tc>
        <w:tc>
          <w:tcPr>
            <w:tcW w:w="2552" w:type="dxa"/>
            <w:shd w:val="clear" w:color="auto" w:fill="auto"/>
          </w:tcPr>
          <w:p w14:paraId="0B2C5647" w14:textId="77777777" w:rsidR="00B909E7" w:rsidRPr="00085EB1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1475ED7E" w14:textId="49763C93" w:rsidR="00B909E7" w:rsidRPr="00085EB1" w:rsidRDefault="006B79BE" w:rsidP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13F74" w:rsidRPr="00085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909E7"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13F74"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B24B239" w14:textId="77777777" w:rsidR="00B909E7" w:rsidRPr="00085EB1" w:rsidRDefault="00B909E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09A8954" w14:textId="23C1DB82" w:rsidR="00B909E7" w:rsidRPr="00085EB1" w:rsidRDefault="00B909E7" w:rsidP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13F74" w:rsidRPr="00085EB1" w14:paraId="2CAAD5BA" w14:textId="77777777" w:rsidTr="00E13F74">
        <w:trPr>
          <w:tblHeader/>
        </w:trPr>
        <w:tc>
          <w:tcPr>
            <w:tcW w:w="2102" w:type="dxa"/>
          </w:tcPr>
          <w:p w14:paraId="19C30314" w14:textId="77777777" w:rsidR="00E13F74" w:rsidRPr="00085EB1" w:rsidRDefault="00E13F74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  <w:vAlign w:val="bottom"/>
          </w:tcPr>
          <w:p w14:paraId="6959D919" w14:textId="4A3FA0D6" w:rsidR="00E13F74" w:rsidRPr="00085EB1" w:rsidRDefault="00E13F74" w:rsidP="00B31FB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กำหนดของ</w:t>
            </w:r>
          </w:p>
        </w:tc>
        <w:tc>
          <w:tcPr>
            <w:tcW w:w="2552" w:type="dxa"/>
            <w:shd w:val="clear" w:color="auto" w:fill="auto"/>
          </w:tcPr>
          <w:p w14:paraId="36EA952F" w14:textId="77777777" w:rsidR="00E13F74" w:rsidRPr="00085EB1" w:rsidRDefault="00E13F7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606A04A3" w14:textId="70B7B41C" w:rsidR="00E13F74" w:rsidRPr="00085EB1" w:rsidRDefault="00E13F74" w:rsidP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5E40D5E0" w14:textId="77777777" w:rsidR="00E13F74" w:rsidRPr="00085EB1" w:rsidRDefault="00E13F7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859EB75" w14:textId="1432DC98" w:rsidR="00E13F74" w:rsidRPr="00085EB1" w:rsidRDefault="00E13F74" w:rsidP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909E7" w:rsidRPr="00085EB1" w14:paraId="429DEDF6" w14:textId="77777777" w:rsidTr="00E13F74">
        <w:trPr>
          <w:tblHeader/>
        </w:trPr>
        <w:tc>
          <w:tcPr>
            <w:tcW w:w="2102" w:type="dxa"/>
          </w:tcPr>
          <w:p w14:paraId="42AEE781" w14:textId="77777777" w:rsidR="00B909E7" w:rsidRPr="00085EB1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417" w:type="dxa"/>
          </w:tcPr>
          <w:p w14:paraId="4AF4204C" w14:textId="77777777" w:rsidR="00B909E7" w:rsidRPr="00085EB1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2552" w:type="dxa"/>
            <w:shd w:val="clear" w:color="auto" w:fill="auto"/>
          </w:tcPr>
          <w:p w14:paraId="1287D4AF" w14:textId="77777777" w:rsidR="00B909E7" w:rsidRPr="00085EB1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2929" w:type="dxa"/>
            <w:gridSpan w:val="3"/>
            <w:shd w:val="clear" w:color="auto" w:fill="auto"/>
          </w:tcPr>
          <w:p w14:paraId="7FF70594" w14:textId="77777777" w:rsidR="00B909E7" w:rsidRPr="00085EB1" w:rsidRDefault="00B909E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247A" w:rsidRPr="00085EB1" w14:paraId="7F74C40C" w14:textId="77777777" w:rsidTr="00E13F74">
        <w:tc>
          <w:tcPr>
            <w:tcW w:w="2102" w:type="dxa"/>
          </w:tcPr>
          <w:p w14:paraId="270F4270" w14:textId="2562D00C" w:rsidR="00896A5B" w:rsidRPr="00085EB1" w:rsidRDefault="00896A5B" w:rsidP="00B730F2">
            <w:pPr>
              <w:ind w:left="156" w:right="-80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31 </w:t>
            </w: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x-none"/>
              </w:rPr>
              <w:t xml:space="preserve">มีนาคม 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256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8 : 5.25%</w:t>
            </w:r>
          </w:p>
          <w:p w14:paraId="3FBEBF1F" w14:textId="0168A85A" w:rsidR="00C8247A" w:rsidRPr="00085EB1" w:rsidRDefault="00896A5B" w:rsidP="00B730F2">
            <w:pPr>
              <w:ind w:hanging="2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</w:pP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>(</w:t>
            </w: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31</w:t>
            </w: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 </w:t>
            </w:r>
            <w:r w:rsidRPr="00085E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x-none"/>
              </w:rPr>
              <w:t>ธันวาคม</w:t>
            </w: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 </w:t>
            </w: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2567</w:t>
            </w: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 : </w:t>
            </w: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br/>
            </w:r>
            <w:r w:rsidR="00C8247A"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ปีที่ </w:t>
            </w:r>
            <w:r w:rsidR="00C8247A"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1 : MLR-4.1%</w:t>
            </w:r>
          </w:p>
          <w:p w14:paraId="13B6F06A" w14:textId="77777777" w:rsidR="00C8247A" w:rsidRPr="00085EB1" w:rsidRDefault="00C8247A" w:rsidP="00C8247A">
            <w:pPr>
              <w:ind w:left="156" w:hanging="15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</w:pP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ปีที่ </w:t>
            </w: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2 - 3 : MLR-3.1%</w:t>
            </w:r>
          </w:p>
          <w:p w14:paraId="6C31D86A" w14:textId="77777777" w:rsidR="00C8247A" w:rsidRPr="00085EB1" w:rsidRDefault="00C8247A" w:rsidP="00C8247A">
            <w:pPr>
              <w:ind w:left="156" w:hanging="15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</w:pP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ปีที่ </w:t>
            </w: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4 - 5 : MLR-2.1%</w:t>
            </w:r>
          </w:p>
          <w:p w14:paraId="4F484667" w14:textId="5BEF1F05" w:rsidR="00C8247A" w:rsidRPr="00085EB1" w:rsidRDefault="00C8247A" w:rsidP="00C8247A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ปีที่ </w:t>
            </w: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 xml:space="preserve">6 </w:t>
            </w: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 xml:space="preserve"> : MLR-1.6%</w:t>
            </w:r>
            <w:r w:rsidR="00896A5B"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)</w:t>
            </w:r>
          </w:p>
        </w:tc>
        <w:tc>
          <w:tcPr>
            <w:tcW w:w="1417" w:type="dxa"/>
          </w:tcPr>
          <w:p w14:paraId="22C1CCD7" w14:textId="77777777" w:rsidR="00C8247A" w:rsidRPr="00085EB1" w:rsidRDefault="00C8247A" w:rsidP="00C8247A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2552" w:type="dxa"/>
            <w:shd w:val="clear" w:color="auto" w:fill="auto"/>
          </w:tcPr>
          <w:p w14:paraId="7FDC0B66" w14:textId="5EF0D96F" w:rsidR="00C8247A" w:rsidRPr="00085EB1" w:rsidRDefault="00C8247A" w:rsidP="00C8247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  <w:shd w:val="clear" w:color="auto" w:fill="auto"/>
          </w:tcPr>
          <w:p w14:paraId="37AE4A35" w14:textId="05AE0F63" w:rsidR="00C8247A" w:rsidRPr="00085EB1" w:rsidRDefault="00E13F74" w:rsidP="00C82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18,204</w:t>
            </w:r>
          </w:p>
        </w:tc>
        <w:tc>
          <w:tcPr>
            <w:tcW w:w="270" w:type="dxa"/>
            <w:shd w:val="clear" w:color="auto" w:fill="auto"/>
          </w:tcPr>
          <w:p w14:paraId="34619A5D" w14:textId="77777777" w:rsidR="00C8247A" w:rsidRPr="00085EB1" w:rsidRDefault="00C8247A" w:rsidP="00C8247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6BA3B9" w14:textId="4154917A" w:rsidR="00C8247A" w:rsidRPr="00085EB1" w:rsidRDefault="00E13F74" w:rsidP="00C82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19,013</w:t>
            </w:r>
          </w:p>
        </w:tc>
      </w:tr>
      <w:tr w:rsidR="00E13F74" w:rsidRPr="00085EB1" w14:paraId="4EBB2AC7" w14:textId="77777777" w:rsidTr="00E13F74">
        <w:tc>
          <w:tcPr>
            <w:tcW w:w="2102" w:type="dxa"/>
          </w:tcPr>
          <w:p w14:paraId="4960D0F5" w14:textId="27D45E23" w:rsidR="00E13F74" w:rsidRPr="00085EB1" w:rsidRDefault="00E13F74" w:rsidP="00E13F74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MLR-4.25%</w:t>
            </w:r>
          </w:p>
        </w:tc>
        <w:tc>
          <w:tcPr>
            <w:tcW w:w="1417" w:type="dxa"/>
          </w:tcPr>
          <w:p w14:paraId="223D35D3" w14:textId="192C37E3" w:rsidR="00E13F74" w:rsidRPr="00085EB1" w:rsidRDefault="00E13F74" w:rsidP="00E13F74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2552" w:type="dxa"/>
            <w:shd w:val="clear" w:color="auto" w:fill="auto"/>
          </w:tcPr>
          <w:p w14:paraId="2146ABEE" w14:textId="5068CAC4" w:rsidR="00E13F74" w:rsidRPr="00085EB1" w:rsidRDefault="00E13F74" w:rsidP="00E13F7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  <w:shd w:val="clear" w:color="auto" w:fill="auto"/>
          </w:tcPr>
          <w:p w14:paraId="2F3E9FDB" w14:textId="5F37B018" w:rsidR="00E13F74" w:rsidRPr="00085EB1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14,931</w:t>
            </w:r>
          </w:p>
        </w:tc>
        <w:tc>
          <w:tcPr>
            <w:tcW w:w="270" w:type="dxa"/>
            <w:shd w:val="clear" w:color="auto" w:fill="auto"/>
          </w:tcPr>
          <w:p w14:paraId="10875899" w14:textId="77777777" w:rsidR="00E13F74" w:rsidRPr="00085EB1" w:rsidRDefault="00E13F74" w:rsidP="00E13F7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5E965D" w14:textId="4D3BBBF0" w:rsidR="00E13F74" w:rsidRPr="00085EB1" w:rsidRDefault="00E13F74" w:rsidP="00E13F74">
            <w:pPr>
              <w:pStyle w:val="BodyText"/>
              <w:tabs>
                <w:tab w:val="decimal" w:pos="4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3F74" w:rsidRPr="00085EB1" w14:paraId="3827B257" w14:textId="77777777" w:rsidTr="00E13F74">
        <w:tc>
          <w:tcPr>
            <w:tcW w:w="2102" w:type="dxa"/>
          </w:tcPr>
          <w:p w14:paraId="2B6FDFF4" w14:textId="3BD1FFA1" w:rsidR="00E13F74" w:rsidRPr="00085EB1" w:rsidRDefault="00E13F74" w:rsidP="00E13F74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</w:t>
            </w:r>
          </w:p>
        </w:tc>
        <w:tc>
          <w:tcPr>
            <w:tcW w:w="1417" w:type="dxa"/>
          </w:tcPr>
          <w:p w14:paraId="7DEF4C6F" w14:textId="0248A86C" w:rsidR="00E13F74" w:rsidRPr="00085EB1" w:rsidRDefault="00E13F74" w:rsidP="00E13F74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  <w:shd w:val="clear" w:color="auto" w:fill="auto"/>
          </w:tcPr>
          <w:p w14:paraId="60543263" w14:textId="3871DE0C" w:rsidR="00E13F74" w:rsidRPr="00085EB1" w:rsidRDefault="00E13F74" w:rsidP="00E13F7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  <w:shd w:val="clear" w:color="auto" w:fill="auto"/>
          </w:tcPr>
          <w:p w14:paraId="191DE7BE" w14:textId="5C0EF799" w:rsidR="00E13F74" w:rsidRPr="00085EB1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20,354</w:t>
            </w:r>
          </w:p>
        </w:tc>
        <w:tc>
          <w:tcPr>
            <w:tcW w:w="270" w:type="dxa"/>
            <w:shd w:val="clear" w:color="auto" w:fill="auto"/>
          </w:tcPr>
          <w:p w14:paraId="2B502D74" w14:textId="77777777" w:rsidR="00E13F74" w:rsidRPr="00085EB1" w:rsidRDefault="00E13F74" w:rsidP="00E13F7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EC9548" w14:textId="0168F56C" w:rsidR="00E13F74" w:rsidRPr="00085EB1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22,036</w:t>
            </w:r>
          </w:p>
        </w:tc>
      </w:tr>
      <w:tr w:rsidR="00E13F74" w:rsidRPr="00085EB1" w14:paraId="2C45A675" w14:textId="77777777" w:rsidTr="00E13F74">
        <w:tc>
          <w:tcPr>
            <w:tcW w:w="2102" w:type="dxa"/>
          </w:tcPr>
          <w:p w14:paraId="3D920A61" w14:textId="77777777" w:rsidR="00E13F74" w:rsidRPr="00085EB1" w:rsidRDefault="00E13F74" w:rsidP="00E13F74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lastRenderedPageBreak/>
              <w:t xml:space="preserve">ปีที่ 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1 - 3 : MLR-2.55%</w:t>
            </w:r>
          </w:p>
          <w:p w14:paraId="26A4F532" w14:textId="1A240962" w:rsidR="00E13F74" w:rsidRPr="00085EB1" w:rsidRDefault="00E13F74" w:rsidP="00E13F74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4 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MLR-2.3%</w:t>
            </w:r>
          </w:p>
        </w:tc>
        <w:tc>
          <w:tcPr>
            <w:tcW w:w="1417" w:type="dxa"/>
          </w:tcPr>
          <w:p w14:paraId="215F3D5B" w14:textId="77777777" w:rsidR="00E13F74" w:rsidRPr="00085EB1" w:rsidRDefault="00E13F74" w:rsidP="00E13F74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  <w:shd w:val="clear" w:color="auto" w:fill="auto"/>
          </w:tcPr>
          <w:p w14:paraId="5DC19CC1" w14:textId="77777777" w:rsidR="00E13F74" w:rsidRPr="00085EB1" w:rsidRDefault="00E13F74" w:rsidP="00E13F7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ที่ดินที่เป็นกรรมสิทธิ์ของบริษัทและบริษัทย่อย</w:t>
            </w:r>
          </w:p>
        </w:tc>
        <w:tc>
          <w:tcPr>
            <w:tcW w:w="1309" w:type="dxa"/>
            <w:shd w:val="clear" w:color="auto" w:fill="auto"/>
          </w:tcPr>
          <w:p w14:paraId="67A78A01" w14:textId="592F5D42" w:rsidR="00E13F74" w:rsidRPr="00085EB1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13,916</w:t>
            </w:r>
          </w:p>
        </w:tc>
        <w:tc>
          <w:tcPr>
            <w:tcW w:w="270" w:type="dxa"/>
            <w:shd w:val="clear" w:color="auto" w:fill="auto"/>
          </w:tcPr>
          <w:p w14:paraId="216625CD" w14:textId="77777777" w:rsidR="00E13F74" w:rsidRPr="00085EB1" w:rsidRDefault="00E13F74" w:rsidP="00E13F74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6C4F05A" w14:textId="76FE8802" w:rsidR="00E13F74" w:rsidRPr="00085EB1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14,930</w:t>
            </w:r>
          </w:p>
        </w:tc>
      </w:tr>
      <w:tr w:rsidR="00E13F74" w:rsidRPr="00085EB1" w14:paraId="63C10D32" w14:textId="77777777" w:rsidTr="00E13F74">
        <w:tc>
          <w:tcPr>
            <w:tcW w:w="2102" w:type="dxa"/>
          </w:tcPr>
          <w:p w14:paraId="070F905A" w14:textId="77777777" w:rsidR="00E13F74" w:rsidRPr="00085EB1" w:rsidRDefault="00E13F74" w:rsidP="00E13F74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MLR-2.0%</w:t>
            </w:r>
          </w:p>
          <w:p w14:paraId="7B2188DC" w14:textId="77777777" w:rsidR="00E13F74" w:rsidRPr="00085EB1" w:rsidRDefault="00E13F74" w:rsidP="00E13F74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MLR-1.0%</w:t>
            </w:r>
          </w:p>
        </w:tc>
        <w:tc>
          <w:tcPr>
            <w:tcW w:w="1417" w:type="dxa"/>
          </w:tcPr>
          <w:p w14:paraId="508C5AA7" w14:textId="77777777" w:rsidR="00E13F74" w:rsidRPr="00085EB1" w:rsidRDefault="00E13F74" w:rsidP="00E13F74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2552" w:type="dxa"/>
            <w:shd w:val="clear" w:color="auto" w:fill="auto"/>
          </w:tcPr>
          <w:p w14:paraId="337EA6E3" w14:textId="140908F4" w:rsidR="00E13F74" w:rsidRPr="00085EB1" w:rsidRDefault="00E13F74" w:rsidP="00E13F7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และบรรษัทประกันสินเชื่ออุตสาหกรรมขนาดย่อม(บสย.)</w:t>
            </w:r>
          </w:p>
        </w:tc>
        <w:tc>
          <w:tcPr>
            <w:tcW w:w="1309" w:type="dxa"/>
            <w:shd w:val="clear" w:color="auto" w:fill="auto"/>
          </w:tcPr>
          <w:p w14:paraId="1CD533B9" w14:textId="21DC086E" w:rsidR="00E13F74" w:rsidRPr="00085EB1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10,685</w:t>
            </w:r>
          </w:p>
        </w:tc>
        <w:tc>
          <w:tcPr>
            <w:tcW w:w="270" w:type="dxa"/>
            <w:shd w:val="clear" w:color="auto" w:fill="auto"/>
          </w:tcPr>
          <w:p w14:paraId="3A2E1135" w14:textId="77777777" w:rsidR="00E13F74" w:rsidRPr="00085EB1" w:rsidRDefault="00E13F74" w:rsidP="00E13F74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56DF4B" w14:textId="722DB56A" w:rsidR="00E13F74" w:rsidRPr="00085EB1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11,562</w:t>
            </w:r>
          </w:p>
        </w:tc>
      </w:tr>
      <w:tr w:rsidR="00E13F74" w:rsidRPr="00085EB1" w14:paraId="3131EEC2" w14:textId="77777777" w:rsidTr="00E13F74">
        <w:tc>
          <w:tcPr>
            <w:tcW w:w="2102" w:type="dxa"/>
          </w:tcPr>
          <w:p w14:paraId="28C652FE" w14:textId="77777777" w:rsidR="00E13F74" w:rsidRPr="00085EB1" w:rsidRDefault="00E13F74" w:rsidP="00E13F74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2.0%</w:t>
            </w:r>
          </w:p>
          <w:p w14:paraId="665ACB85" w14:textId="5B6AA965" w:rsidR="00E13F74" w:rsidRPr="00085EB1" w:rsidRDefault="00E13F74" w:rsidP="00E13F74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: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7.0%</w:t>
            </w:r>
          </w:p>
        </w:tc>
        <w:tc>
          <w:tcPr>
            <w:tcW w:w="1417" w:type="dxa"/>
          </w:tcPr>
          <w:p w14:paraId="443E9431" w14:textId="25F180B4" w:rsidR="00E13F74" w:rsidRPr="00085EB1" w:rsidRDefault="00E13F74" w:rsidP="00E13F74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2552" w:type="dxa"/>
            <w:shd w:val="clear" w:color="auto" w:fill="auto"/>
          </w:tcPr>
          <w:p w14:paraId="2FC804B4" w14:textId="3CE33A47" w:rsidR="00E13F74" w:rsidRPr="00085EB1" w:rsidRDefault="00E13F74" w:rsidP="00E13F7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1309" w:type="dxa"/>
            <w:shd w:val="clear" w:color="auto" w:fill="auto"/>
          </w:tcPr>
          <w:p w14:paraId="27692C42" w14:textId="453DA0FE" w:rsidR="00E13F74" w:rsidRPr="00085EB1" w:rsidRDefault="00E13F74" w:rsidP="00E13F7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3A2AB" w14:textId="77777777" w:rsidR="00E13F74" w:rsidRPr="00085EB1" w:rsidRDefault="00E13F74" w:rsidP="00E13F74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14208F" w14:textId="79F26113" w:rsidR="00E13F74" w:rsidRPr="00085EB1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</w:p>
        </w:tc>
      </w:tr>
      <w:tr w:rsidR="00E13F74" w:rsidRPr="00085EB1" w14:paraId="43B80169" w14:textId="77777777" w:rsidTr="00E13F74">
        <w:tc>
          <w:tcPr>
            <w:tcW w:w="2102" w:type="dxa"/>
          </w:tcPr>
          <w:p w14:paraId="39423E88" w14:textId="77777777" w:rsidR="00E13F74" w:rsidRPr="00085EB1" w:rsidRDefault="00E13F74" w:rsidP="00E13F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D65B2EF" w14:textId="77777777" w:rsidR="00E13F74" w:rsidRPr="00085EB1" w:rsidRDefault="00E13F74" w:rsidP="00E13F7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018E5844" w14:textId="77777777" w:rsidR="00E13F74" w:rsidRPr="00085EB1" w:rsidRDefault="00E13F74" w:rsidP="00E13F7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4CDCC939" w14:textId="258690C3" w:rsidR="00E13F74" w:rsidRPr="00085EB1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78,090</w:t>
            </w:r>
          </w:p>
        </w:tc>
        <w:tc>
          <w:tcPr>
            <w:tcW w:w="270" w:type="dxa"/>
          </w:tcPr>
          <w:p w14:paraId="4D20631A" w14:textId="77777777" w:rsidR="00E13F74" w:rsidRPr="00085EB1" w:rsidRDefault="00E13F74" w:rsidP="00E13F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86C81D" w14:textId="1DEC7961" w:rsidR="00E13F74" w:rsidRPr="00085EB1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68,068</w:t>
            </w:r>
          </w:p>
        </w:tc>
      </w:tr>
    </w:tbl>
    <w:p w14:paraId="31BB674A" w14:textId="01EE2D55" w:rsidR="00C54A1E" w:rsidRPr="00085EB1" w:rsidRDefault="00C54A1E" w:rsidP="009B721B">
      <w:pPr>
        <w:pStyle w:val="FSContent"/>
        <w:rPr>
          <w:rFonts w:asciiTheme="majorBidi" w:hAnsiTheme="majorBidi" w:cstheme="majorBidi"/>
          <w:lang w:val="en-US"/>
        </w:rPr>
      </w:pPr>
    </w:p>
    <w:p w14:paraId="126D73E9" w14:textId="655AE6C4" w:rsidR="0053417F" w:rsidRPr="00085EB1" w:rsidRDefault="009B721B" w:rsidP="00BC16D0">
      <w:pPr>
        <w:pStyle w:val="FSContent"/>
        <w:rPr>
          <w:rFonts w:asciiTheme="majorBidi" w:hAnsiTheme="majorBidi" w:cstheme="majorBidi"/>
          <w:cs/>
          <w:lang w:val="en-US"/>
        </w:rPr>
      </w:pPr>
      <w:r w:rsidRPr="00085EB1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E13F74" w:rsidRPr="00085EB1">
        <w:rPr>
          <w:rFonts w:asciiTheme="majorBidi" w:hAnsiTheme="majorBidi" w:cstheme="majorBidi"/>
          <w:lang w:val="en-US"/>
        </w:rPr>
        <w:t>31</w:t>
      </w:r>
      <w:r w:rsidR="00FB6C4F" w:rsidRPr="00085EB1">
        <w:rPr>
          <w:rFonts w:asciiTheme="majorBidi" w:hAnsiTheme="majorBidi" w:cstheme="majorBidi"/>
          <w:lang w:val="en-US"/>
        </w:rPr>
        <w:t xml:space="preserve"> </w:t>
      </w:r>
      <w:r w:rsidR="00E13F74" w:rsidRPr="00085EB1">
        <w:rPr>
          <w:rFonts w:asciiTheme="majorBidi" w:hAnsiTheme="majorBidi" w:cstheme="majorBidi" w:hint="cs"/>
          <w:cs/>
          <w:lang w:val="en-US"/>
        </w:rPr>
        <w:t>มีนาคม</w:t>
      </w:r>
      <w:r w:rsidR="00FB6C4F" w:rsidRPr="00085EB1">
        <w:rPr>
          <w:rFonts w:asciiTheme="majorBidi" w:hAnsiTheme="majorBidi" w:cstheme="majorBidi"/>
          <w:lang w:val="en-US"/>
        </w:rPr>
        <w:t xml:space="preserve"> 256</w:t>
      </w:r>
      <w:r w:rsidR="00E13F74" w:rsidRPr="00085EB1">
        <w:rPr>
          <w:rFonts w:asciiTheme="majorBidi" w:hAnsiTheme="majorBidi" w:cstheme="majorBidi"/>
          <w:lang w:val="en-US"/>
        </w:rPr>
        <w:t>8</w:t>
      </w:r>
      <w:r w:rsidR="00144D56" w:rsidRPr="00085EB1">
        <w:rPr>
          <w:rFonts w:asciiTheme="majorBidi" w:hAnsiTheme="majorBidi" w:cstheme="majorBidi"/>
          <w:lang w:val="en-US"/>
        </w:rPr>
        <w:t xml:space="preserve"> </w:t>
      </w:r>
      <w:r w:rsidRPr="00085EB1">
        <w:rPr>
          <w:rFonts w:asciiTheme="majorBidi" w:hAnsiTheme="majorBidi" w:cstheme="majorBidi"/>
          <w:cs/>
          <w:lang w:val="en-US"/>
        </w:rPr>
        <w:t>วงเงินกู้ยืมระยะยาวจากสถาบันการเงินแห่งหนึ่ง</w:t>
      </w:r>
      <w:r w:rsidR="004B55B6" w:rsidRPr="00085EB1">
        <w:rPr>
          <w:rFonts w:asciiTheme="majorBidi" w:hAnsiTheme="majorBidi" w:cstheme="majorBidi"/>
          <w:cs/>
          <w:lang w:val="en-US"/>
        </w:rPr>
        <w:t>ของ</w:t>
      </w:r>
      <w:r w:rsidR="00355FA8" w:rsidRPr="00085EB1">
        <w:rPr>
          <w:rFonts w:asciiTheme="majorBidi" w:hAnsiTheme="majorBidi" w:cstheme="majorBidi" w:hint="cs"/>
          <w:cs/>
          <w:lang w:val="en-US"/>
        </w:rPr>
        <w:t>กลุ่มบริษัทและ</w:t>
      </w:r>
      <w:r w:rsidR="004B55B6" w:rsidRPr="00085EB1">
        <w:rPr>
          <w:rFonts w:asciiTheme="majorBidi" w:hAnsiTheme="majorBidi" w:cstheme="majorBidi"/>
          <w:cs/>
          <w:lang w:val="en-US"/>
        </w:rPr>
        <w:t>บริษัท</w:t>
      </w:r>
      <w:r w:rsidRPr="00085EB1">
        <w:rPr>
          <w:rFonts w:asciiTheme="majorBidi" w:hAnsiTheme="majorBidi" w:cstheme="majorBidi"/>
          <w:cs/>
          <w:lang w:val="en-US"/>
        </w:rPr>
        <w:t xml:space="preserve">จำนวน </w:t>
      </w:r>
      <w:r w:rsidRPr="00085EB1">
        <w:rPr>
          <w:rFonts w:asciiTheme="majorBidi" w:hAnsiTheme="majorBidi" w:cstheme="majorBidi"/>
          <w:lang w:val="en-US"/>
        </w:rPr>
        <w:t xml:space="preserve">20.0 </w:t>
      </w:r>
      <w:r w:rsidRPr="00085EB1">
        <w:rPr>
          <w:rFonts w:asciiTheme="majorBidi" w:hAnsiTheme="majorBidi" w:cstheme="majorBidi"/>
          <w:cs/>
          <w:lang w:val="en-US"/>
        </w:rPr>
        <w:t>ล้านบาท</w:t>
      </w:r>
      <w:r w:rsidR="00355FA8" w:rsidRPr="00085EB1">
        <w:rPr>
          <w:rFonts w:asciiTheme="majorBidi" w:hAnsiTheme="majorBidi" w:cstheme="majorBidi" w:hint="cs"/>
          <w:cs/>
          <w:lang w:val="en-US"/>
        </w:rPr>
        <w:t xml:space="preserve"> และ </w:t>
      </w:r>
      <w:r w:rsidR="00355FA8" w:rsidRPr="00085EB1">
        <w:rPr>
          <w:rFonts w:asciiTheme="majorBidi" w:hAnsiTheme="majorBidi" w:cstheme="majorBidi"/>
          <w:lang w:val="en-US"/>
        </w:rPr>
        <w:t xml:space="preserve">20.0 </w:t>
      </w:r>
      <w:r w:rsidR="00355FA8" w:rsidRPr="00085EB1">
        <w:rPr>
          <w:rFonts w:asciiTheme="majorBidi" w:hAnsiTheme="majorBidi" w:cstheme="majorBidi" w:hint="cs"/>
          <w:cs/>
          <w:lang w:val="en-US"/>
        </w:rPr>
        <w:t>ล้านบาท ตามลำดับ</w:t>
      </w:r>
      <w:r w:rsidR="004B55B6" w:rsidRPr="00085EB1">
        <w:rPr>
          <w:rFonts w:asciiTheme="majorBidi" w:hAnsiTheme="majorBidi" w:cstheme="majorBidi"/>
          <w:cs/>
          <w:lang w:val="en-US"/>
        </w:rPr>
        <w:t xml:space="preserve"> </w:t>
      </w:r>
      <w:r w:rsidR="00355FA8" w:rsidRPr="00085EB1">
        <w:rPr>
          <w:rFonts w:asciiTheme="majorBidi" w:hAnsiTheme="majorBidi" w:cstheme="majorBidi"/>
          <w:i/>
          <w:iCs/>
          <w:lang w:val="en-US"/>
        </w:rPr>
        <w:t xml:space="preserve">(31 </w:t>
      </w:r>
      <w:r w:rsidR="00355FA8" w:rsidRPr="00085EB1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355FA8" w:rsidRPr="00085EB1">
        <w:rPr>
          <w:rFonts w:asciiTheme="majorBidi" w:hAnsiTheme="majorBidi" w:cstheme="majorBidi"/>
          <w:i/>
          <w:iCs/>
          <w:lang w:val="en-US"/>
        </w:rPr>
        <w:t xml:space="preserve">2567: 20.0 </w:t>
      </w:r>
      <w:r w:rsidR="00355FA8" w:rsidRPr="00085EB1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355FA8" w:rsidRPr="00085EB1">
        <w:rPr>
          <w:rFonts w:asciiTheme="majorBidi" w:hAnsiTheme="majorBidi" w:cstheme="majorBidi"/>
          <w:i/>
          <w:iCs/>
          <w:lang w:val="en-US"/>
        </w:rPr>
        <w:t xml:space="preserve"> </w:t>
      </w:r>
      <w:r w:rsidR="00355FA8" w:rsidRPr="00085EB1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355FA8" w:rsidRPr="00085EB1">
        <w:rPr>
          <w:rFonts w:asciiTheme="majorBidi" w:hAnsiTheme="majorBidi" w:cstheme="majorBidi"/>
          <w:i/>
          <w:iCs/>
          <w:lang w:val="en-US"/>
        </w:rPr>
        <w:t xml:space="preserve">20.0 </w:t>
      </w:r>
      <w:r w:rsidR="00355FA8" w:rsidRPr="00085EB1">
        <w:rPr>
          <w:rFonts w:asciiTheme="majorBidi" w:hAnsiTheme="majorBidi" w:cstheme="majorBidi"/>
          <w:i/>
          <w:iCs/>
          <w:cs/>
          <w:lang w:val="en-US"/>
        </w:rPr>
        <w:t>ล้านบาท ตามลำดับ</w:t>
      </w:r>
      <w:r w:rsidR="00355FA8" w:rsidRPr="00085EB1">
        <w:rPr>
          <w:rFonts w:asciiTheme="majorBidi" w:hAnsiTheme="majorBidi" w:cstheme="majorBidi"/>
          <w:i/>
          <w:iCs/>
          <w:lang w:val="en-US"/>
        </w:rPr>
        <w:t>)</w:t>
      </w:r>
      <w:r w:rsidR="00355FA8" w:rsidRPr="00085EB1">
        <w:rPr>
          <w:rFonts w:asciiTheme="majorBidi" w:hAnsiTheme="majorBidi" w:cstheme="majorBidi"/>
          <w:lang w:val="en-US"/>
        </w:rPr>
        <w:t xml:space="preserve"> </w:t>
      </w:r>
      <w:r w:rsidRPr="00085EB1">
        <w:rPr>
          <w:rFonts w:asciiTheme="majorBidi" w:hAnsiTheme="majorBidi" w:cstheme="majorBidi"/>
          <w:cs/>
          <w:lang w:val="en-US"/>
        </w:rPr>
        <w:t>กำหนดให้บริษัทต้องดำรง</w:t>
      </w:r>
      <w:r w:rsidR="00831416" w:rsidRPr="00085EB1">
        <w:rPr>
          <w:rFonts w:asciiTheme="majorBidi" w:hAnsiTheme="majorBidi" w:cstheme="majorBidi"/>
          <w:cs/>
          <w:lang w:val="en-US"/>
        </w:rPr>
        <w:t xml:space="preserve"> (</w:t>
      </w:r>
      <w:r w:rsidR="00831416" w:rsidRPr="00085EB1">
        <w:rPr>
          <w:rFonts w:asciiTheme="majorBidi" w:hAnsiTheme="majorBidi" w:cstheme="majorBidi"/>
          <w:lang w:val="en-US"/>
        </w:rPr>
        <w:t xml:space="preserve">1) </w:t>
      </w:r>
      <w:r w:rsidR="00831416" w:rsidRPr="00085EB1">
        <w:rPr>
          <w:rFonts w:asciiTheme="majorBidi" w:hAnsiTheme="majorBidi" w:cstheme="majorBidi"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="00831416" w:rsidRPr="00085EB1">
        <w:rPr>
          <w:rFonts w:asciiTheme="majorBidi" w:hAnsiTheme="majorBidi" w:cstheme="majorBidi"/>
          <w:lang w:val="en-US"/>
        </w:rPr>
        <w:t>(Debt-to</w:t>
      </w:r>
      <w:r w:rsidR="00817FED" w:rsidRPr="00085EB1">
        <w:rPr>
          <w:rFonts w:asciiTheme="majorBidi" w:hAnsiTheme="majorBidi" w:cstheme="majorBidi"/>
          <w:lang w:val="en-US"/>
        </w:rPr>
        <w:t>-</w:t>
      </w:r>
      <w:r w:rsidR="00831416" w:rsidRPr="00085EB1">
        <w:rPr>
          <w:rFonts w:asciiTheme="majorBidi" w:hAnsiTheme="majorBidi" w:cstheme="majorBidi"/>
          <w:lang w:val="en-US"/>
        </w:rPr>
        <w:t xml:space="preserve">equity ratio) </w:t>
      </w:r>
      <w:r w:rsidR="00831416" w:rsidRPr="00085EB1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085EB1">
        <w:rPr>
          <w:rFonts w:asciiTheme="majorBidi" w:hAnsiTheme="majorBidi" w:cstheme="majorBidi"/>
          <w:lang w:val="en-US"/>
        </w:rPr>
        <w:t xml:space="preserve">1.0 </w:t>
      </w:r>
      <w:r w:rsidR="00831416" w:rsidRPr="00085EB1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="00831416" w:rsidRPr="00085EB1">
        <w:rPr>
          <w:rFonts w:asciiTheme="majorBidi" w:hAnsiTheme="majorBidi" w:cstheme="majorBidi"/>
          <w:lang w:val="en-US"/>
        </w:rPr>
        <w:t xml:space="preserve">2565 </w:t>
      </w:r>
      <w:r w:rsidR="00831416" w:rsidRPr="00085EB1">
        <w:rPr>
          <w:rFonts w:asciiTheme="majorBidi" w:hAnsiTheme="majorBidi" w:cstheme="majorBidi"/>
          <w:cs/>
          <w:lang w:val="en-US"/>
        </w:rPr>
        <w:t xml:space="preserve">เป็นต้นไป </w:t>
      </w:r>
      <w:r w:rsidR="00831416" w:rsidRPr="00085EB1">
        <w:rPr>
          <w:rFonts w:asciiTheme="majorBidi" w:hAnsiTheme="majorBidi" w:cstheme="majorBidi"/>
          <w:lang w:val="en-US"/>
        </w:rPr>
        <w:t xml:space="preserve">(2) </w:t>
      </w:r>
      <w:r w:rsidR="00831416" w:rsidRPr="00085EB1">
        <w:rPr>
          <w:rFonts w:asciiTheme="majorBidi" w:hAnsiTheme="majorBidi" w:cstheme="majorBidi"/>
          <w:cs/>
          <w:lang w:val="en-US"/>
        </w:rPr>
        <w:t xml:space="preserve">อัตราส่วนความสามารถในการชำระหนี้ </w:t>
      </w:r>
      <w:r w:rsidR="00831416" w:rsidRPr="00085EB1">
        <w:rPr>
          <w:rFonts w:asciiTheme="majorBidi" w:hAnsiTheme="majorBidi" w:cstheme="majorBidi"/>
          <w:lang w:val="en-US"/>
        </w:rPr>
        <w:t xml:space="preserve">(Debt service coverage ratio: DSCR) </w:t>
      </w:r>
      <w:r w:rsidR="00831416" w:rsidRPr="00085EB1">
        <w:rPr>
          <w:rFonts w:asciiTheme="majorBidi" w:hAnsiTheme="majorBidi" w:cstheme="majorBidi"/>
          <w:cs/>
          <w:lang w:val="en-US"/>
        </w:rPr>
        <w:t xml:space="preserve">ไม่ต่ำกว่า </w:t>
      </w:r>
      <w:r w:rsidR="00831416" w:rsidRPr="00085EB1">
        <w:rPr>
          <w:rFonts w:asciiTheme="majorBidi" w:hAnsiTheme="majorBidi" w:cstheme="majorBidi"/>
          <w:lang w:val="en-US"/>
        </w:rPr>
        <w:t xml:space="preserve">1.2 </w:t>
      </w:r>
      <w:r w:rsidR="00831416" w:rsidRPr="00085EB1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="00831416" w:rsidRPr="00085EB1">
        <w:rPr>
          <w:rFonts w:asciiTheme="majorBidi" w:hAnsiTheme="majorBidi" w:cstheme="majorBidi"/>
          <w:lang w:val="en-US"/>
        </w:rPr>
        <w:t xml:space="preserve">2565 </w:t>
      </w:r>
      <w:r w:rsidR="00831416" w:rsidRPr="00085EB1">
        <w:rPr>
          <w:rFonts w:asciiTheme="majorBidi" w:hAnsiTheme="majorBidi" w:cstheme="majorBidi"/>
          <w:cs/>
          <w:lang w:val="en-US"/>
        </w:rPr>
        <w:t xml:space="preserve">เป็นต้นไป และ </w:t>
      </w:r>
      <w:r w:rsidR="00831416" w:rsidRPr="00085EB1">
        <w:rPr>
          <w:rFonts w:asciiTheme="majorBidi" w:hAnsiTheme="majorBidi" w:cstheme="majorBidi"/>
          <w:lang w:val="en-US"/>
        </w:rPr>
        <w:t xml:space="preserve">(3) </w:t>
      </w:r>
      <w:r w:rsidR="00831416" w:rsidRPr="00085EB1">
        <w:rPr>
          <w:rFonts w:asciiTheme="majorBidi" w:hAnsiTheme="majorBidi" w:cstheme="majorBidi"/>
          <w:cs/>
          <w:lang w:val="en-US"/>
        </w:rPr>
        <w:t xml:space="preserve">อัตราส่วนทางการเงิน </w:t>
      </w:r>
      <w:r w:rsidR="00831416" w:rsidRPr="00085EB1">
        <w:rPr>
          <w:rFonts w:asciiTheme="majorBidi" w:hAnsiTheme="majorBidi" w:cstheme="majorBidi"/>
          <w:lang w:val="en-US"/>
        </w:rPr>
        <w:t xml:space="preserve">Interest bearing debt to EBITDA </w:t>
      </w:r>
      <w:r w:rsidR="00831416" w:rsidRPr="00085EB1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085EB1">
        <w:rPr>
          <w:rFonts w:asciiTheme="majorBidi" w:hAnsiTheme="majorBidi" w:cstheme="majorBidi"/>
          <w:lang w:val="en-US"/>
        </w:rPr>
        <w:t xml:space="preserve">4.5 </w:t>
      </w:r>
      <w:r w:rsidR="00831416" w:rsidRPr="00085EB1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="00831416" w:rsidRPr="00085EB1">
        <w:rPr>
          <w:rFonts w:asciiTheme="majorBidi" w:hAnsiTheme="majorBidi" w:cstheme="majorBidi"/>
          <w:lang w:val="en-US"/>
        </w:rPr>
        <w:t xml:space="preserve">2565 </w:t>
      </w:r>
      <w:r w:rsidR="00831416" w:rsidRPr="00085EB1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085EB1">
        <w:rPr>
          <w:rFonts w:asciiTheme="majorBidi" w:hAnsiTheme="majorBidi" w:cstheme="majorBidi"/>
          <w:lang w:val="en-US"/>
        </w:rPr>
        <w:t xml:space="preserve">3.0 </w:t>
      </w:r>
      <w:r w:rsidR="00831416" w:rsidRPr="00085EB1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="00831416" w:rsidRPr="00085EB1">
        <w:rPr>
          <w:rFonts w:asciiTheme="majorBidi" w:hAnsiTheme="majorBidi" w:cstheme="majorBidi"/>
          <w:lang w:val="en-US"/>
        </w:rPr>
        <w:t xml:space="preserve">2566 </w:t>
      </w:r>
      <w:r w:rsidR="00831416" w:rsidRPr="00085EB1">
        <w:rPr>
          <w:rFonts w:asciiTheme="majorBidi" w:hAnsiTheme="majorBidi" w:cstheme="majorBidi"/>
          <w:cs/>
          <w:lang w:val="en-US"/>
        </w:rPr>
        <w:t xml:space="preserve">และ </w:t>
      </w:r>
      <w:r w:rsidR="00831416" w:rsidRPr="00085EB1">
        <w:rPr>
          <w:rFonts w:asciiTheme="majorBidi" w:hAnsiTheme="majorBidi" w:cstheme="majorBidi"/>
          <w:lang w:val="en-US"/>
        </w:rPr>
        <w:t xml:space="preserve">2567 </w:t>
      </w:r>
      <w:r w:rsidR="00831416" w:rsidRPr="00085EB1">
        <w:rPr>
          <w:rFonts w:asciiTheme="majorBidi" w:hAnsiTheme="majorBidi" w:cstheme="majorBidi"/>
          <w:cs/>
          <w:lang w:val="en-US"/>
        </w:rPr>
        <w:t xml:space="preserve">และไม่เกินกว่า </w:t>
      </w:r>
      <w:r w:rsidR="00831416" w:rsidRPr="00085EB1">
        <w:rPr>
          <w:rFonts w:asciiTheme="majorBidi" w:hAnsiTheme="majorBidi" w:cstheme="majorBidi"/>
          <w:lang w:val="en-US"/>
        </w:rPr>
        <w:t xml:space="preserve">2.0 </w:t>
      </w:r>
      <w:r w:rsidR="00831416" w:rsidRPr="00085EB1">
        <w:rPr>
          <w:rFonts w:asciiTheme="majorBidi" w:hAnsiTheme="majorBidi" w:cstheme="majorBidi"/>
          <w:cs/>
          <w:lang w:val="en-US"/>
        </w:rPr>
        <w:t xml:space="preserve">เท่า ตั้งแต่ปี </w:t>
      </w:r>
      <w:r w:rsidR="00831416" w:rsidRPr="00085EB1">
        <w:rPr>
          <w:rFonts w:asciiTheme="majorBidi" w:hAnsiTheme="majorBidi" w:cstheme="majorBidi"/>
          <w:lang w:val="en-US"/>
        </w:rPr>
        <w:t>2568</w:t>
      </w:r>
      <w:r w:rsidR="006B6234" w:rsidRPr="00085EB1">
        <w:rPr>
          <w:rFonts w:asciiTheme="majorBidi" w:hAnsiTheme="majorBidi" w:cstheme="majorBidi"/>
          <w:cs/>
          <w:lang w:val="en-US"/>
        </w:rPr>
        <w:t xml:space="preserve"> </w:t>
      </w:r>
      <w:r w:rsidR="00831416" w:rsidRPr="00085EB1">
        <w:rPr>
          <w:rFonts w:asciiTheme="majorBidi" w:hAnsiTheme="majorBidi" w:cstheme="majorBidi"/>
          <w:cs/>
          <w:lang w:val="en-US"/>
        </w:rPr>
        <w:t>เป็นต้นไป</w:t>
      </w:r>
    </w:p>
    <w:p w14:paraId="0555012D" w14:textId="77777777" w:rsidR="0053417F" w:rsidRPr="00085EB1" w:rsidRDefault="0053417F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085EB1">
        <w:rPr>
          <w:rFonts w:asciiTheme="majorBidi" w:hAnsiTheme="majorBidi" w:cstheme="majorBidi"/>
          <w:cs/>
        </w:rPr>
        <w:br w:type="page"/>
      </w:r>
    </w:p>
    <w:p w14:paraId="40631AE1" w14:textId="05C8CD71" w:rsidR="00D71541" w:rsidRPr="00085EB1" w:rsidRDefault="00D71541" w:rsidP="00AF2978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085EB1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หนี้สินตามสัญญาเช่า</w:t>
      </w:r>
    </w:p>
    <w:p w14:paraId="5786318D" w14:textId="5227C297" w:rsidR="00D71541" w:rsidRPr="00085EB1" w:rsidRDefault="00D71541" w:rsidP="00DD0649">
      <w:pPr>
        <w:pStyle w:val="FSContent"/>
        <w:rPr>
          <w:rFonts w:asciiTheme="majorBidi" w:hAnsiTheme="majorBidi" w:cstheme="majorBidi"/>
          <w:lang w:val="en-US"/>
        </w:rPr>
      </w:pPr>
    </w:p>
    <w:p w14:paraId="57A03F6B" w14:textId="59B60345" w:rsidR="00D71541" w:rsidRPr="00085EB1" w:rsidRDefault="00D71541" w:rsidP="00D71541">
      <w:pPr>
        <w:pStyle w:val="FSContent"/>
        <w:rPr>
          <w:rFonts w:asciiTheme="majorBidi" w:hAnsiTheme="majorBidi" w:cstheme="majorBidi"/>
          <w:cs/>
          <w:lang w:val="en-US"/>
        </w:rPr>
      </w:pPr>
      <w:r w:rsidRPr="00085EB1">
        <w:rPr>
          <w:rFonts w:asciiTheme="majorBidi" w:hAnsiTheme="majorBidi" w:cstheme="majorBidi"/>
          <w:cs/>
          <w:lang w:val="en-US"/>
        </w:rPr>
        <w:t>หนี้สินตามสัญญาเช่าแสดงตามระยะเวลาครบกำหนดการจ่ายชำระได้ดังนี้</w:t>
      </w:r>
    </w:p>
    <w:p w14:paraId="39ADC51D" w14:textId="77777777" w:rsidR="00D71541" w:rsidRPr="00085EB1" w:rsidRDefault="00D71541" w:rsidP="00DD0649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00"/>
        <w:gridCol w:w="269"/>
        <w:gridCol w:w="8"/>
        <w:gridCol w:w="893"/>
      </w:tblGrid>
      <w:tr w:rsidR="00C23D9F" w:rsidRPr="00085EB1" w14:paraId="380F381C" w14:textId="77777777" w:rsidTr="002154F2">
        <w:trPr>
          <w:tblHeader/>
        </w:trPr>
        <w:tc>
          <w:tcPr>
            <w:tcW w:w="1620" w:type="dxa"/>
          </w:tcPr>
          <w:p w14:paraId="0D71AD6B" w14:textId="77777777" w:rsidR="00C23D9F" w:rsidRPr="00085EB1" w:rsidRDefault="00C23D9F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3"/>
            <w:shd w:val="clear" w:color="auto" w:fill="auto"/>
          </w:tcPr>
          <w:p w14:paraId="7FE2BA3A" w14:textId="2C0F64A3" w:rsidR="00C23D9F" w:rsidRPr="00085EB1" w:rsidRDefault="00C23D9F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1541" w:rsidRPr="00085EB1" w14:paraId="34EF8F3F" w14:textId="77777777" w:rsidTr="002154F2">
        <w:trPr>
          <w:tblHeader/>
        </w:trPr>
        <w:tc>
          <w:tcPr>
            <w:tcW w:w="1620" w:type="dxa"/>
          </w:tcPr>
          <w:p w14:paraId="5A6FA9D3" w14:textId="77777777" w:rsidR="00D71541" w:rsidRPr="00085EB1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D2D7A7" w14:textId="2C65E732" w:rsidR="00D71541" w:rsidRPr="00085EB1" w:rsidRDefault="00E13F74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0084D"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40084D"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0084D"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BA7C689" w14:textId="77777777" w:rsidR="00D71541" w:rsidRPr="00085EB1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E783756" w14:textId="6659372E" w:rsidR="00D71541" w:rsidRPr="00085EB1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3F74" w:rsidRPr="00085E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30EFD" w:rsidRPr="00085EB1" w14:paraId="08A3FDDC" w14:textId="77777777" w:rsidTr="002154F2">
        <w:trPr>
          <w:tblHeader/>
        </w:trPr>
        <w:tc>
          <w:tcPr>
            <w:tcW w:w="1620" w:type="dxa"/>
            <w:shd w:val="clear" w:color="auto" w:fill="auto"/>
          </w:tcPr>
          <w:p w14:paraId="655735C8" w14:textId="77777777" w:rsidR="00D30EFD" w:rsidRPr="00085EB1" w:rsidRDefault="00D30EFD" w:rsidP="00D30EFD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5257869" w14:textId="77777777" w:rsidR="00D30EFD" w:rsidRPr="00085EB1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56847D80" w14:textId="1A40DB30" w:rsidR="00D30EFD" w:rsidRPr="00085EB1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3CF8ABE" w14:textId="77777777" w:rsidR="00D30EFD" w:rsidRPr="00085EB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C0A5C70" w14:textId="77777777" w:rsidR="00D30EFD" w:rsidRPr="00085EB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8FE1D" w14:textId="77777777" w:rsidR="00D30EFD" w:rsidRPr="00085EB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A709E4" w14:textId="6E9C6BF7" w:rsidR="00D30EFD" w:rsidRPr="00085EB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33FB4" w14:textId="77777777" w:rsidR="00D30EFD" w:rsidRPr="00085EB1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1F35D" w14:textId="77777777" w:rsidR="00D30EFD" w:rsidRPr="00085EB1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217C9FAE" w14:textId="3D120F20" w:rsidR="00D30EFD" w:rsidRPr="00085EB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0698F9" w14:textId="77777777" w:rsidR="00D30EFD" w:rsidRPr="00085EB1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29275C3B" w14:textId="092974B0" w:rsidR="00D30EFD" w:rsidRPr="00085EB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609F9C1" w14:textId="77777777" w:rsidR="00D30EFD" w:rsidRPr="00085EB1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</w:tcPr>
          <w:p w14:paraId="723C26A8" w14:textId="20364DD1" w:rsidR="00D30EFD" w:rsidRPr="00085EB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D71541" w:rsidRPr="00085EB1" w14:paraId="5017CEA6" w14:textId="77777777" w:rsidTr="002154F2">
        <w:trPr>
          <w:trHeight w:val="317"/>
          <w:tblHeader/>
        </w:trPr>
        <w:tc>
          <w:tcPr>
            <w:tcW w:w="1620" w:type="dxa"/>
          </w:tcPr>
          <w:p w14:paraId="164E9A18" w14:textId="77777777" w:rsidR="00D71541" w:rsidRPr="00085EB1" w:rsidRDefault="00D71541" w:rsidP="00D7154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3"/>
          </w:tcPr>
          <w:p w14:paraId="607A54E5" w14:textId="77777777" w:rsidR="00D71541" w:rsidRPr="00085EB1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541" w:rsidRPr="00085EB1" w14:paraId="000BC8BC" w14:textId="77777777" w:rsidTr="002154F2">
        <w:tc>
          <w:tcPr>
            <w:tcW w:w="1620" w:type="dxa"/>
          </w:tcPr>
          <w:p w14:paraId="3C5FA101" w14:textId="77777777" w:rsidR="00D71541" w:rsidRPr="00085EB1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BB07004" w14:textId="79B67895" w:rsidR="00D71541" w:rsidRPr="00085EB1" w:rsidRDefault="00C8247A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C61C52" w14:textId="11FB8771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D3971F3" w14:textId="0211BF25" w:rsidR="00D71541" w:rsidRPr="00085EB1" w:rsidRDefault="00C8247A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52A01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B94113" w14:textId="636929DA" w:rsidR="00D71541" w:rsidRPr="00085EB1" w:rsidRDefault="00C8247A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27881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5B76B" w14:textId="795A6BA3" w:rsidR="00D71541" w:rsidRPr="00085EB1" w:rsidRDefault="00825DCE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25,6</w:t>
            </w:r>
            <w:r w:rsidR="0074075D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EA5373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901282" w14:textId="3A9C441B" w:rsidR="00D71541" w:rsidRPr="00085EB1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7,740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122D3C0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40225460" w14:textId="65D25E0E" w:rsidR="00D71541" w:rsidRPr="00085EB1" w:rsidRDefault="00825DCE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144D56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55EC1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</w:tr>
      <w:tr w:rsidR="00D71541" w:rsidRPr="00085EB1" w14:paraId="2D09EF9B" w14:textId="77777777" w:rsidTr="002154F2">
        <w:tc>
          <w:tcPr>
            <w:tcW w:w="1620" w:type="dxa"/>
          </w:tcPr>
          <w:p w14:paraId="5F209050" w14:textId="77777777" w:rsidR="00D71541" w:rsidRPr="00085EB1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ครบกำหนดชำระหลังจากหนึ่งปี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4D39DB" w14:textId="0BD2DE9B" w:rsidR="00D71541" w:rsidRPr="00085EB1" w:rsidRDefault="00825DCE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="00C8247A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B18A82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61B721F" w14:textId="06E53904" w:rsidR="00D71541" w:rsidRPr="00085EB1" w:rsidRDefault="00C8247A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F5E163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D44970" w14:textId="0879A1B7" w:rsidR="00D71541" w:rsidRPr="00085EB1" w:rsidRDefault="00C8247A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2298D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D0D439" w14:textId="14D0250F" w:rsidR="00D71541" w:rsidRPr="00085EB1" w:rsidRDefault="00825DCE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71,478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6A6BEC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BAEEB7" w14:textId="73C9231F" w:rsidR="00D71541" w:rsidRPr="00085EB1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B649BDF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5DBCBF76" w14:textId="597304BB" w:rsidR="00D71541" w:rsidRPr="00085EB1" w:rsidRDefault="00825DCE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144D56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374</w:t>
            </w:r>
          </w:p>
        </w:tc>
      </w:tr>
      <w:tr w:rsidR="00D71541" w:rsidRPr="00085EB1" w14:paraId="28CB6ACD" w14:textId="77777777" w:rsidTr="002154F2">
        <w:tc>
          <w:tcPr>
            <w:tcW w:w="1620" w:type="dxa"/>
          </w:tcPr>
          <w:p w14:paraId="7139C9B3" w14:textId="77777777" w:rsidR="00D71541" w:rsidRPr="00085EB1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0FBC14D" w14:textId="7FBC38B6" w:rsidR="00D71541" w:rsidRPr="00085EB1" w:rsidRDefault="00C8247A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3388C1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5122F88" w14:textId="1096A60E" w:rsidR="00D71541" w:rsidRPr="00085EB1" w:rsidRDefault="00C8247A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997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61899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DA7528" w14:textId="1E26027C" w:rsidR="00D71541" w:rsidRPr="00085EB1" w:rsidRDefault="00C8247A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D55A0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5AA9A7" w14:textId="0AFDCA73" w:rsidR="00D71541" w:rsidRPr="00085EB1" w:rsidRDefault="00144D56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04,209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2B2CEF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678851" w14:textId="607E5355" w:rsidR="00D71541" w:rsidRPr="00085EB1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986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6E56DCF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7AB264A1" w14:textId="624E9198" w:rsidR="00D71541" w:rsidRPr="00085EB1" w:rsidRDefault="00825DCE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="00144D56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</w:t>
            </w:r>
          </w:p>
        </w:tc>
      </w:tr>
      <w:tr w:rsidR="00D71541" w:rsidRPr="00085EB1" w14:paraId="6A97213E" w14:textId="77777777" w:rsidTr="002154F2">
        <w:tc>
          <w:tcPr>
            <w:tcW w:w="1620" w:type="dxa"/>
          </w:tcPr>
          <w:p w14:paraId="1ECD0D1F" w14:textId="77777777" w:rsidR="00D71541" w:rsidRPr="00085EB1" w:rsidRDefault="00D71541" w:rsidP="00D71541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D1F26" w14:textId="62133720" w:rsidR="00D71541" w:rsidRPr="00085EB1" w:rsidRDefault="00825DCE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196</w:t>
            </w:r>
            <w:r w:rsidR="00C8247A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20DA2F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5F0DB2" w14:textId="13141B3D" w:rsidR="00D71541" w:rsidRPr="00085EB1" w:rsidRDefault="00C8247A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</w:t>
            </w:r>
            <w:r w:rsidR="00825DC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796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D5095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96C0C" w14:textId="33F2B377" w:rsidR="00D71541" w:rsidRPr="00085EB1" w:rsidRDefault="00C8247A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</w:t>
            </w:r>
            <w:r w:rsidR="00825DC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2F561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C6F2A" w14:textId="36FBFD26" w:rsidR="00D71541" w:rsidRPr="00085EB1" w:rsidRDefault="00825DCE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201</w:t>
            </w:r>
            <w:r w:rsidR="00144D56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</w:t>
            </w:r>
            <w:r w:rsidR="009846EF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B191DF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5FC57" w14:textId="0EDA2C84" w:rsidR="00D71541" w:rsidRPr="00085EB1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825DC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830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41E77C3" w14:textId="77777777" w:rsidR="00D71541" w:rsidRPr="00085E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54BBC" w14:textId="59F5A381" w:rsidR="00D71541" w:rsidRPr="00085EB1" w:rsidRDefault="00144D56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825DC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</w:t>
            </w:r>
            <w:r w:rsidR="00355EC1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</w:tbl>
    <w:p w14:paraId="52124129" w14:textId="4A5D7CF7" w:rsidR="00DA1576" w:rsidRPr="00085EB1" w:rsidRDefault="00DA1576" w:rsidP="0040084D">
      <w:pPr>
        <w:pStyle w:val="FSContent"/>
        <w:rPr>
          <w:rFonts w:asciiTheme="majorBidi" w:hAnsiTheme="majorBidi" w:cstheme="majorBidi"/>
          <w:lang w:val="en-US"/>
        </w:rPr>
      </w:pPr>
    </w:p>
    <w:p w14:paraId="7F8FF973" w14:textId="77777777" w:rsidR="00DA1576" w:rsidRPr="00085EB1" w:rsidRDefault="00DA1576" w:rsidP="0040084D">
      <w:pPr>
        <w:pStyle w:val="FSContent"/>
        <w:rPr>
          <w:rFonts w:asciiTheme="majorBidi" w:hAnsiTheme="majorBidi" w:cstheme="majorBidi"/>
          <w:lang w:val="en-US"/>
        </w:rPr>
      </w:pPr>
      <w:r w:rsidRPr="00085EB1">
        <w:rPr>
          <w:rFonts w:asciiTheme="majorBidi" w:hAnsiTheme="majorBidi" w:cstheme="majorBidi"/>
          <w:lang w:val="en-US"/>
        </w:rPr>
        <w:br w:type="page"/>
      </w:r>
    </w:p>
    <w:tbl>
      <w:tblPr>
        <w:tblW w:w="91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00"/>
        <w:gridCol w:w="269"/>
        <w:gridCol w:w="8"/>
        <w:gridCol w:w="942"/>
      </w:tblGrid>
      <w:tr w:rsidR="00BB171A" w:rsidRPr="00085EB1" w14:paraId="48DF9ED7" w14:textId="77777777" w:rsidTr="002154F2">
        <w:tc>
          <w:tcPr>
            <w:tcW w:w="1620" w:type="dxa"/>
          </w:tcPr>
          <w:p w14:paraId="6DB5F855" w14:textId="77777777" w:rsidR="00BB171A" w:rsidRPr="00085EB1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5" w:type="dxa"/>
            <w:gridSpan w:val="13"/>
            <w:shd w:val="clear" w:color="auto" w:fill="auto"/>
          </w:tcPr>
          <w:p w14:paraId="7904D155" w14:textId="3A8CD047" w:rsidR="00BB171A" w:rsidRPr="00085EB1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71A" w:rsidRPr="00085EB1" w14:paraId="1F4F79DA" w14:textId="77777777" w:rsidTr="002154F2">
        <w:tc>
          <w:tcPr>
            <w:tcW w:w="1620" w:type="dxa"/>
          </w:tcPr>
          <w:p w14:paraId="45DD8CC6" w14:textId="77777777" w:rsidR="00BB171A" w:rsidRPr="00085EB1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F6E6CA2" w14:textId="7B7DCA0B" w:rsidR="00BB171A" w:rsidRPr="00085EB1" w:rsidRDefault="0040084D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13F74" w:rsidRPr="00085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13F74"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144D56"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44D56"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3F74" w:rsidRPr="00085EB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A4A617D" w14:textId="77777777" w:rsidR="00BB171A" w:rsidRPr="00085EB1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6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28ABBB3" w14:textId="23BCF7A0" w:rsidR="00BB171A" w:rsidRPr="00085EB1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3F74" w:rsidRPr="00085E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B171A" w:rsidRPr="00085EB1" w14:paraId="7A1FBA3A" w14:textId="77777777" w:rsidTr="002154F2">
        <w:tc>
          <w:tcPr>
            <w:tcW w:w="1620" w:type="dxa"/>
            <w:shd w:val="clear" w:color="auto" w:fill="auto"/>
          </w:tcPr>
          <w:p w14:paraId="47026009" w14:textId="77777777" w:rsidR="00BB171A" w:rsidRPr="00085EB1" w:rsidRDefault="00BB171A" w:rsidP="00F94949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B20D2" w14:textId="77777777" w:rsidR="00BB171A" w:rsidRPr="00085EB1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2E96F32E" w14:textId="77777777" w:rsidR="00BB171A" w:rsidRPr="00085EB1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BEBD9" w14:textId="77777777" w:rsidR="00BB171A" w:rsidRPr="00085EB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3D041" w14:textId="77777777" w:rsidR="00BB171A" w:rsidRPr="00085EB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92128" w14:textId="77777777" w:rsidR="00BB171A" w:rsidRPr="00085EB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9E9AD" w14:textId="77777777" w:rsidR="00BB171A" w:rsidRPr="00085EB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366C4A" w14:textId="77777777" w:rsidR="00BB171A" w:rsidRPr="00085EB1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50F93" w14:textId="77777777" w:rsidR="00BB171A" w:rsidRPr="00085EB1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18935930" w14:textId="77777777" w:rsidR="00BB171A" w:rsidRPr="00085EB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157A8" w14:textId="77777777" w:rsidR="00BB171A" w:rsidRPr="00085EB1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CC456" w14:textId="77777777" w:rsidR="00BB171A" w:rsidRPr="00085EB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4FE32" w14:textId="77777777" w:rsidR="00BB171A" w:rsidRPr="00085EB1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88DAC" w14:textId="77777777" w:rsidR="00BB171A" w:rsidRPr="00085EB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BB171A" w:rsidRPr="00085EB1" w14:paraId="454B2DF2" w14:textId="77777777" w:rsidTr="002154F2">
        <w:trPr>
          <w:trHeight w:val="317"/>
        </w:trPr>
        <w:tc>
          <w:tcPr>
            <w:tcW w:w="1620" w:type="dxa"/>
          </w:tcPr>
          <w:p w14:paraId="2E382C7F" w14:textId="77777777" w:rsidR="00BB171A" w:rsidRPr="00085EB1" w:rsidRDefault="00BB171A" w:rsidP="00F9494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5" w:type="dxa"/>
            <w:gridSpan w:val="13"/>
          </w:tcPr>
          <w:p w14:paraId="3C0FCD7E" w14:textId="77777777" w:rsidR="00BB171A" w:rsidRPr="00085EB1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71A" w:rsidRPr="00085EB1" w14:paraId="06533BDD" w14:textId="77777777" w:rsidTr="002154F2">
        <w:tc>
          <w:tcPr>
            <w:tcW w:w="1620" w:type="dxa"/>
          </w:tcPr>
          <w:p w14:paraId="702E6837" w14:textId="77777777" w:rsidR="00BB171A" w:rsidRPr="00085EB1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F60F4E0" w14:textId="09411493" w:rsidR="00BB171A" w:rsidRPr="00085EB1" w:rsidRDefault="00825DCE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713682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355FA8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9F08A0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11A8E09" w14:textId="4CB38312" w:rsidR="00BB171A" w:rsidRPr="00085EB1" w:rsidRDefault="00713682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C7B3AE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44EDD5" w14:textId="5BE2BCC9" w:rsidR="00BB171A" w:rsidRPr="00085EB1" w:rsidRDefault="00713682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  <w:r w:rsidR="00355FA8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64D322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046F28" w14:textId="58939DB8" w:rsidR="00BB171A" w:rsidRPr="00085EB1" w:rsidRDefault="00144D56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23212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1292706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CAF4B0" w14:textId="4EFDC2B5" w:rsidR="00BB171A" w:rsidRPr="00085EB1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671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F19BFCE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59E020B2" w14:textId="5C25D900" w:rsidR="00BB171A" w:rsidRPr="00085EB1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</w:tr>
      <w:tr w:rsidR="00BB171A" w:rsidRPr="00085EB1" w14:paraId="5C76A7A4" w14:textId="77777777" w:rsidTr="002154F2">
        <w:tc>
          <w:tcPr>
            <w:tcW w:w="1620" w:type="dxa"/>
          </w:tcPr>
          <w:p w14:paraId="422C2FAD" w14:textId="77777777" w:rsidR="00BB171A" w:rsidRPr="00085EB1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ครบกำหนดชำระหลังจากหนึ่งปี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42DE800" w14:textId="077BC29C" w:rsidR="00BB171A" w:rsidRPr="00085EB1" w:rsidRDefault="00825DCE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713682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02A0DE8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864692E" w14:textId="73C47362" w:rsidR="00BB171A" w:rsidRPr="00085EB1" w:rsidRDefault="00713682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</w:t>
            </w:r>
            <w:r w:rsidR="00355FA8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23D2C4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5986DD" w14:textId="7149256A" w:rsidR="00BB171A" w:rsidRPr="00085EB1" w:rsidRDefault="00713682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7A814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7A7EF" w14:textId="568FB6AD" w:rsidR="00BB171A" w:rsidRPr="00085EB1" w:rsidRDefault="00825DCE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144D56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925D28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0CAB00" w14:textId="4C3F2355" w:rsidR="00BB171A" w:rsidRPr="00085EB1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308EA86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381A1A7B" w14:textId="7B2FB332" w:rsidR="00BB171A" w:rsidRPr="00085EB1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952</w:t>
            </w:r>
          </w:p>
        </w:tc>
      </w:tr>
      <w:tr w:rsidR="00BB171A" w:rsidRPr="00085EB1" w14:paraId="4ABD79FC" w14:textId="77777777" w:rsidTr="002154F2">
        <w:tc>
          <w:tcPr>
            <w:tcW w:w="1620" w:type="dxa"/>
          </w:tcPr>
          <w:p w14:paraId="4F0A18F1" w14:textId="77777777" w:rsidR="00BB171A" w:rsidRPr="00085EB1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16BB1A3" w14:textId="789992F1" w:rsidR="00BB171A" w:rsidRPr="00085EB1" w:rsidRDefault="00355FA8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</w:t>
            </w:r>
            <w:r w:rsidR="00555C20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B8A9D1F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FBA7F1B" w14:textId="527A71AE" w:rsidR="00BB171A" w:rsidRPr="00085EB1" w:rsidRDefault="00713682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83FE9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AB2EA3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28F88F" w14:textId="6CCAB3D9" w:rsidR="00BB171A" w:rsidRPr="00085EB1" w:rsidRDefault="00713682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45B84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C7C16D" w14:textId="08257FF9" w:rsidR="00BB171A" w:rsidRPr="00085EB1" w:rsidRDefault="00825DCE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="00144D56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5450B5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A90EFC" w14:textId="20F43B78" w:rsidR="00BB171A" w:rsidRPr="00085EB1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097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CB0D493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26D8157F" w14:textId="4954F7F5" w:rsidR="00BB171A" w:rsidRPr="00085EB1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</w:t>
            </w:r>
          </w:p>
        </w:tc>
      </w:tr>
      <w:tr w:rsidR="00BB171A" w:rsidRPr="00085EB1" w14:paraId="745BB5A8" w14:textId="77777777" w:rsidTr="002154F2">
        <w:tc>
          <w:tcPr>
            <w:tcW w:w="1620" w:type="dxa"/>
          </w:tcPr>
          <w:p w14:paraId="61FD9202" w14:textId="77777777" w:rsidR="00BB171A" w:rsidRPr="00085EB1" w:rsidRDefault="00BB171A" w:rsidP="00F9494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75248" w14:textId="7838E364" w:rsidR="00BB171A" w:rsidRPr="00085EB1" w:rsidRDefault="00713682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144,</w:t>
            </w:r>
            <w:r w:rsidR="00483FE9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811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7C8226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9DE86" w14:textId="4F85B350" w:rsidR="00BB171A" w:rsidRPr="00085EB1" w:rsidRDefault="00713682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</w:t>
            </w:r>
            <w:r w:rsidR="00825DC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83FE9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127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A71C0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EAC000" w14:textId="2B681B32" w:rsidR="00BB171A" w:rsidRPr="00085EB1" w:rsidRDefault="00713682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</w:t>
            </w:r>
            <w:r w:rsidR="00825DC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</w:t>
            </w:r>
            <w:r w:rsidR="00355FA8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D46D08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7AC1D" w14:textId="5019E88C" w:rsidR="00BB171A" w:rsidRPr="00085EB1" w:rsidRDefault="00144D56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825DC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042B710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75DB8B" w14:textId="5516E26D" w:rsidR="00BB171A" w:rsidRPr="00085EB1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825DC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67451B8" w14:textId="77777777" w:rsidR="00BB171A" w:rsidRPr="00085E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FBABC" w14:textId="739D04D6" w:rsidR="00BB171A" w:rsidRPr="00085EB1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</w:t>
            </w:r>
            <w:r w:rsidR="00825DC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25DC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482</w:t>
            </w:r>
          </w:p>
        </w:tc>
      </w:tr>
    </w:tbl>
    <w:p w14:paraId="2CC3ED29" w14:textId="77777777" w:rsidR="00FF67E1" w:rsidRPr="00085EB1" w:rsidRDefault="00FF67E1" w:rsidP="005253D6">
      <w:pPr>
        <w:pStyle w:val="FSContent"/>
        <w:ind w:left="630"/>
        <w:rPr>
          <w:rFonts w:asciiTheme="majorBidi" w:hAnsiTheme="majorBidi" w:cstheme="majorBidi"/>
        </w:rPr>
      </w:pPr>
    </w:p>
    <w:tbl>
      <w:tblPr>
        <w:tblW w:w="90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59"/>
        <w:gridCol w:w="1170"/>
        <w:gridCol w:w="273"/>
        <w:gridCol w:w="1170"/>
        <w:gridCol w:w="271"/>
        <w:gridCol w:w="1170"/>
        <w:gridCol w:w="265"/>
        <w:gridCol w:w="1109"/>
      </w:tblGrid>
      <w:tr w:rsidR="00C67B71" w:rsidRPr="00085EB1" w14:paraId="45E33E13" w14:textId="77777777" w:rsidTr="00C67B71">
        <w:trPr>
          <w:tblHeader/>
        </w:trPr>
        <w:tc>
          <w:tcPr>
            <w:tcW w:w="2013" w:type="pct"/>
            <w:vAlign w:val="bottom"/>
          </w:tcPr>
          <w:p w14:paraId="28FE949A" w14:textId="0A03FB1B" w:rsidR="00C67B71" w:rsidRPr="00085EB1" w:rsidRDefault="00AE1CC5" w:rsidP="006E73C4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38" w:type="pct"/>
            <w:gridSpan w:val="3"/>
            <w:vAlign w:val="bottom"/>
          </w:tcPr>
          <w:p w14:paraId="49979AB5" w14:textId="5BE66383" w:rsidR="00C67B71" w:rsidRPr="00085EB1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816E586" w14:textId="77777777" w:rsidR="00C67B71" w:rsidRPr="00085EB1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pct"/>
            <w:gridSpan w:val="3"/>
            <w:vAlign w:val="bottom"/>
          </w:tcPr>
          <w:p w14:paraId="0170225F" w14:textId="77777777" w:rsidR="00C67B71" w:rsidRPr="00085EB1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3C4" w:rsidRPr="00085EB1" w14:paraId="634BE812" w14:textId="77777777" w:rsidTr="006E73C4">
        <w:trPr>
          <w:tblHeader/>
        </w:trPr>
        <w:tc>
          <w:tcPr>
            <w:tcW w:w="2013" w:type="pct"/>
          </w:tcPr>
          <w:p w14:paraId="39D13526" w14:textId="409502DB" w:rsidR="006E73C4" w:rsidRPr="00085EB1" w:rsidRDefault="006E73C4" w:rsidP="006E73C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25DCE" w:rsidRPr="00085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E4686"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25DCE"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825DCE" w:rsidRPr="00085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44" w:type="pct"/>
          </w:tcPr>
          <w:p w14:paraId="15282D49" w14:textId="74D34B26" w:rsidR="006E73C4" w:rsidRPr="00085EB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07949F02" w14:textId="0CDCFED0" w:rsidR="006E73C4" w:rsidRPr="00085EB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9F0B45E" w14:textId="650FC578" w:rsidR="006E73C4" w:rsidRPr="00085EB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12445185" w14:textId="77777777" w:rsidR="006E73C4" w:rsidRPr="00085EB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1F806D9" w14:textId="037F0DF4" w:rsidR="006E73C4" w:rsidRPr="00085EB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32BA121" w14:textId="77777777" w:rsidR="006E73C4" w:rsidRPr="00085EB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BD130DA" w14:textId="0C5A8333" w:rsidR="006E73C4" w:rsidRPr="00085EB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5DCE" w:rsidRPr="00085E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E73C4" w:rsidRPr="00085EB1" w14:paraId="0461D636" w14:textId="77777777" w:rsidTr="006E73C4">
        <w:trPr>
          <w:tblHeader/>
        </w:trPr>
        <w:tc>
          <w:tcPr>
            <w:tcW w:w="2013" w:type="pct"/>
          </w:tcPr>
          <w:p w14:paraId="7212F951" w14:textId="77777777" w:rsidR="006E73C4" w:rsidRPr="00085EB1" w:rsidRDefault="006E73C4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5CF37F27" w14:textId="6BA4B184" w:rsidR="006E73C4" w:rsidRPr="00085EB1" w:rsidRDefault="006E73C4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3C4" w:rsidRPr="00085EB1" w14:paraId="3247B079" w14:textId="77777777" w:rsidTr="006E73C4">
        <w:tc>
          <w:tcPr>
            <w:tcW w:w="2013" w:type="pct"/>
          </w:tcPr>
          <w:p w14:paraId="0CCBC773" w14:textId="7C38BE3C" w:rsidR="006E73C4" w:rsidRPr="00085EB1" w:rsidRDefault="006E73C4" w:rsidP="006E73C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085EB1" w:rsidDel="009A474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644" w:type="pct"/>
          </w:tcPr>
          <w:p w14:paraId="7C5E1C73" w14:textId="32C3DD9A" w:rsidR="006E73C4" w:rsidRPr="00085EB1" w:rsidRDefault="00DD71EE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13682" w:rsidRPr="00085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50" w:type="pct"/>
          </w:tcPr>
          <w:p w14:paraId="726D7B80" w14:textId="06EE3B1B" w:rsidR="006E73C4" w:rsidRPr="00085EB1" w:rsidRDefault="006E73C4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0AF4E43" w14:textId="3B9BD044" w:rsidR="006E73C4" w:rsidRPr="00085EB1" w:rsidRDefault="00825DCE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A3F6E" w:rsidRPr="00085EB1">
              <w:rPr>
                <w:rFonts w:asciiTheme="majorBidi" w:hAnsiTheme="majorBidi" w:cstheme="majorBidi"/>
                <w:sz w:val="30"/>
                <w:szCs w:val="30"/>
              </w:rPr>
              <w:t>,626</w:t>
            </w:r>
          </w:p>
        </w:tc>
        <w:tc>
          <w:tcPr>
            <w:tcW w:w="149" w:type="pct"/>
          </w:tcPr>
          <w:p w14:paraId="605A1EC1" w14:textId="77777777" w:rsidR="006E73C4" w:rsidRPr="00085EB1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C5AB7B7" w14:textId="4EEE6FF8" w:rsidR="006E73C4" w:rsidRPr="00085EB1" w:rsidRDefault="00825DCE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3682" w:rsidRPr="00085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146" w:type="pct"/>
          </w:tcPr>
          <w:p w14:paraId="3F46D879" w14:textId="77777777" w:rsidR="006E73C4" w:rsidRPr="00085EB1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BEB7080" w14:textId="7527E22B" w:rsidR="006E73C4" w:rsidRPr="00085EB1" w:rsidRDefault="00825DCE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A3F6E" w:rsidRPr="00085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6E73C4" w:rsidRPr="00085EB1" w14:paraId="64BDDF29" w14:textId="77777777" w:rsidTr="006E73C4">
        <w:tc>
          <w:tcPr>
            <w:tcW w:w="2013" w:type="pct"/>
          </w:tcPr>
          <w:p w14:paraId="0349E0DC" w14:textId="29EF3DA0" w:rsidR="006E73C4" w:rsidRPr="00085EB1" w:rsidRDefault="006E73C4" w:rsidP="006E73C4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ระยะสั้นหรือที่มีมูลค่าต่ำ</w:t>
            </w:r>
          </w:p>
        </w:tc>
        <w:tc>
          <w:tcPr>
            <w:tcW w:w="644" w:type="pct"/>
          </w:tcPr>
          <w:p w14:paraId="435E9DB4" w14:textId="77777777" w:rsidR="006E73C4" w:rsidRPr="00085EB1" w:rsidRDefault="006E73C4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F35736" w14:textId="51456755" w:rsidR="006E73C4" w:rsidRPr="00085EB1" w:rsidRDefault="00DD71EE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50" w:type="pct"/>
          </w:tcPr>
          <w:p w14:paraId="2DEF8E73" w14:textId="417656F9" w:rsidR="006E73C4" w:rsidRPr="00085EB1" w:rsidRDefault="006E73C4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87F5883" w14:textId="6D27E0FF" w:rsidR="006E73C4" w:rsidRPr="00085EB1" w:rsidRDefault="006E73C4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4415AA" w14:textId="4A770E90" w:rsidR="006E73C4" w:rsidRPr="00085EB1" w:rsidRDefault="00825DCE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49" w:type="pct"/>
          </w:tcPr>
          <w:p w14:paraId="02FFE804" w14:textId="77777777" w:rsidR="006E73C4" w:rsidRPr="00085EB1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55A09437" w14:textId="77777777" w:rsidR="006E73C4" w:rsidRPr="00085EB1" w:rsidRDefault="006E73C4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748FFC" w14:textId="249CF6FA" w:rsidR="006E73C4" w:rsidRPr="00085EB1" w:rsidRDefault="00825DCE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6" w:type="pct"/>
          </w:tcPr>
          <w:p w14:paraId="48C488AC" w14:textId="77777777" w:rsidR="006E73C4" w:rsidRPr="00085EB1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88881AD" w14:textId="77777777" w:rsidR="006E73C4" w:rsidRPr="00085EB1" w:rsidRDefault="006E73C4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BBFBF6" w14:textId="64BB4891" w:rsidR="006E73C4" w:rsidRPr="00085EB1" w:rsidRDefault="00825DCE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</w:tbl>
    <w:p w14:paraId="2B28DAE0" w14:textId="77777777" w:rsidR="00F94949" w:rsidRPr="00085EB1" w:rsidRDefault="00F94949" w:rsidP="005253D6">
      <w:pPr>
        <w:pStyle w:val="FSContent"/>
        <w:ind w:left="630"/>
        <w:rPr>
          <w:rFonts w:asciiTheme="majorBidi" w:hAnsiTheme="majorBidi" w:cstheme="majorBidi"/>
        </w:rPr>
      </w:pPr>
    </w:p>
    <w:p w14:paraId="6EAB4E79" w14:textId="6D28E9A2" w:rsidR="00C15D10" w:rsidRPr="00085EB1" w:rsidRDefault="00D71541" w:rsidP="00376E50">
      <w:pPr>
        <w:pStyle w:val="FSContent"/>
        <w:rPr>
          <w:rFonts w:asciiTheme="majorBidi" w:hAnsiTheme="majorBidi" w:cstheme="majorBidi"/>
          <w:cs/>
          <w:lang w:val="en-US"/>
        </w:rPr>
      </w:pPr>
      <w:r w:rsidRPr="00085EB1">
        <w:rPr>
          <w:rFonts w:asciiTheme="majorBidi" w:hAnsiTheme="majorBidi" w:cstheme="majorBidi"/>
          <w:cs/>
        </w:rPr>
        <w:t>กระแสเงินสดจ่ายทั้งหมดของสัญญาเช่าที่แสดงในงบกระแสเงินสด</w:t>
      </w:r>
      <w:r w:rsidR="00CF7BFB" w:rsidRPr="00085EB1">
        <w:rPr>
          <w:rFonts w:asciiTheme="majorBidi" w:hAnsiTheme="majorBidi" w:cstheme="majorBidi"/>
          <w:cs/>
          <w:lang w:val="en-US"/>
        </w:rPr>
        <w:t>รวม</w:t>
      </w:r>
      <w:r w:rsidR="00D966B4" w:rsidRPr="00085EB1">
        <w:rPr>
          <w:rFonts w:asciiTheme="majorBidi" w:hAnsiTheme="majorBidi" w:cstheme="majorBidi"/>
          <w:cs/>
          <w:lang w:val="en-US"/>
        </w:rPr>
        <w:t>และงบกระแสเงินสดเฉพาะกิจการ</w:t>
      </w:r>
      <w:r w:rsidRPr="00085EB1">
        <w:rPr>
          <w:rFonts w:asciiTheme="majorBidi" w:hAnsiTheme="majorBidi" w:cstheme="majorBidi"/>
          <w:cs/>
        </w:rPr>
        <w:t>สำหรับงวด</w:t>
      </w:r>
      <w:r w:rsidR="00DD71EE" w:rsidRPr="00085EB1">
        <w:rPr>
          <w:rFonts w:asciiTheme="majorBidi" w:hAnsiTheme="majorBidi" w:cstheme="majorBidi" w:hint="cs"/>
          <w:cs/>
        </w:rPr>
        <w:t>สาม</w:t>
      </w:r>
      <w:r w:rsidRPr="00085EB1">
        <w:rPr>
          <w:rFonts w:asciiTheme="majorBidi" w:hAnsiTheme="majorBidi" w:cstheme="majorBidi"/>
          <w:cs/>
        </w:rPr>
        <w:t>เดือนสิ้นสุดวันที่</w:t>
      </w:r>
      <w:r w:rsidR="00D966B4" w:rsidRPr="00085EB1">
        <w:rPr>
          <w:rFonts w:asciiTheme="majorBidi" w:hAnsiTheme="majorBidi" w:cstheme="majorBidi"/>
          <w:cs/>
          <w:lang w:val="en-US"/>
        </w:rPr>
        <w:t xml:space="preserve"> </w:t>
      </w:r>
      <w:r w:rsidR="00BE3386" w:rsidRPr="00085EB1">
        <w:rPr>
          <w:rFonts w:asciiTheme="majorBidi" w:hAnsiTheme="majorBidi" w:cstheme="majorBidi"/>
          <w:lang w:val="en-US"/>
        </w:rPr>
        <w:t>3</w:t>
      </w:r>
      <w:r w:rsidR="00DD71EE" w:rsidRPr="00085EB1">
        <w:rPr>
          <w:rFonts w:asciiTheme="majorBidi" w:hAnsiTheme="majorBidi" w:cstheme="majorBidi"/>
          <w:lang w:val="en-US"/>
        </w:rPr>
        <w:t>1</w:t>
      </w:r>
      <w:r w:rsidR="00BE3386" w:rsidRPr="00085EB1">
        <w:rPr>
          <w:rFonts w:asciiTheme="majorBidi" w:hAnsiTheme="majorBidi" w:cstheme="majorBidi"/>
          <w:lang w:val="en-US"/>
        </w:rPr>
        <w:t xml:space="preserve"> </w:t>
      </w:r>
      <w:r w:rsidR="00DD71EE" w:rsidRPr="00085EB1">
        <w:rPr>
          <w:rFonts w:asciiTheme="majorBidi" w:hAnsiTheme="majorBidi" w:cstheme="majorBidi" w:hint="cs"/>
          <w:cs/>
          <w:lang w:val="en-US"/>
        </w:rPr>
        <w:t>มีนาคม</w:t>
      </w:r>
      <w:r w:rsidR="00FF67E1" w:rsidRPr="00085EB1">
        <w:rPr>
          <w:rFonts w:asciiTheme="majorBidi" w:hAnsiTheme="majorBidi" w:cstheme="majorBidi"/>
          <w:cs/>
          <w:lang w:val="en-US"/>
        </w:rPr>
        <w:t xml:space="preserve"> </w:t>
      </w:r>
      <w:r w:rsidR="00FF67E1" w:rsidRPr="00085EB1">
        <w:rPr>
          <w:rFonts w:asciiTheme="majorBidi" w:hAnsiTheme="majorBidi" w:cstheme="majorBidi"/>
          <w:lang w:val="en-US"/>
        </w:rPr>
        <w:t>256</w:t>
      </w:r>
      <w:r w:rsidR="00DD71EE" w:rsidRPr="00085EB1">
        <w:rPr>
          <w:rFonts w:asciiTheme="majorBidi" w:hAnsiTheme="majorBidi" w:cstheme="majorBidi"/>
          <w:lang w:val="en-US"/>
        </w:rPr>
        <w:t>8</w:t>
      </w:r>
      <w:r w:rsidR="008D373A" w:rsidRPr="00085EB1">
        <w:rPr>
          <w:rFonts w:asciiTheme="majorBidi" w:hAnsiTheme="majorBidi" w:cstheme="majorBidi"/>
          <w:cs/>
        </w:rPr>
        <w:t xml:space="preserve"> </w:t>
      </w:r>
      <w:r w:rsidRPr="00085EB1">
        <w:rPr>
          <w:rFonts w:asciiTheme="majorBidi" w:hAnsiTheme="majorBidi" w:cstheme="majorBidi"/>
          <w:cs/>
        </w:rPr>
        <w:t xml:space="preserve">มีจำนวน </w:t>
      </w:r>
      <w:r w:rsidR="00DD71EE" w:rsidRPr="00085EB1">
        <w:rPr>
          <w:rFonts w:asciiTheme="majorBidi" w:hAnsiTheme="majorBidi" w:cstheme="majorBidi"/>
          <w:lang w:val="en-US"/>
        </w:rPr>
        <w:t>4.5</w:t>
      </w:r>
      <w:r w:rsidRPr="00085EB1">
        <w:rPr>
          <w:rFonts w:asciiTheme="majorBidi" w:hAnsiTheme="majorBidi" w:cstheme="majorBidi"/>
        </w:rPr>
        <w:t xml:space="preserve"> </w:t>
      </w:r>
      <w:r w:rsidRPr="00085EB1">
        <w:rPr>
          <w:rFonts w:asciiTheme="majorBidi" w:hAnsiTheme="majorBidi" w:cstheme="majorBidi"/>
          <w:cs/>
        </w:rPr>
        <w:t>ล้านบาท</w:t>
      </w:r>
      <w:r w:rsidR="00D966B4" w:rsidRPr="00085EB1">
        <w:rPr>
          <w:rFonts w:asciiTheme="majorBidi" w:hAnsiTheme="majorBidi" w:cstheme="majorBidi"/>
          <w:cs/>
        </w:rPr>
        <w:t xml:space="preserve">และ </w:t>
      </w:r>
      <w:r w:rsidR="00DD71EE" w:rsidRPr="00085EB1">
        <w:rPr>
          <w:rFonts w:asciiTheme="majorBidi" w:hAnsiTheme="majorBidi" w:cstheme="majorBidi"/>
          <w:lang w:val="en-US"/>
        </w:rPr>
        <w:t>2.3</w:t>
      </w:r>
      <w:r w:rsidR="00D966B4" w:rsidRPr="00085EB1">
        <w:rPr>
          <w:rFonts w:asciiTheme="majorBidi" w:hAnsiTheme="majorBidi" w:cstheme="majorBidi"/>
          <w:cs/>
          <w:lang w:val="en-US"/>
        </w:rPr>
        <w:t xml:space="preserve"> ล้านบาท ตามลำดับ</w:t>
      </w:r>
      <w:r w:rsidR="00BA3703" w:rsidRPr="00085EB1">
        <w:rPr>
          <w:rFonts w:asciiTheme="majorBidi" w:hAnsiTheme="majorBidi" w:cstheme="majorBidi"/>
          <w:cs/>
        </w:rPr>
        <w:t xml:space="preserve"> </w:t>
      </w:r>
      <w:r w:rsidR="00D966B4" w:rsidRPr="00085EB1">
        <w:rPr>
          <w:rFonts w:asciiTheme="majorBidi" w:hAnsiTheme="majorBidi" w:cstheme="majorBidi"/>
          <w:cs/>
        </w:rPr>
        <w:t xml:space="preserve">                  </w:t>
      </w:r>
      <w:r w:rsidRPr="00085EB1">
        <w:rPr>
          <w:rFonts w:asciiTheme="majorBidi" w:hAnsiTheme="majorBidi" w:cstheme="majorBidi"/>
          <w:i/>
          <w:iCs/>
        </w:rPr>
        <w:t>(</w:t>
      </w:r>
      <w:r w:rsidR="008D373A" w:rsidRPr="00085EB1">
        <w:rPr>
          <w:rFonts w:asciiTheme="majorBidi" w:hAnsiTheme="majorBidi" w:cstheme="majorBidi"/>
          <w:i/>
          <w:iCs/>
        </w:rPr>
        <w:t>256</w:t>
      </w:r>
      <w:r w:rsidR="00814578" w:rsidRPr="00085EB1">
        <w:rPr>
          <w:rFonts w:asciiTheme="majorBidi" w:hAnsiTheme="majorBidi" w:cstheme="majorBidi"/>
          <w:i/>
          <w:iCs/>
          <w:lang w:val="en-US"/>
        </w:rPr>
        <w:t>7</w:t>
      </w:r>
      <w:r w:rsidRPr="00085EB1">
        <w:rPr>
          <w:rFonts w:asciiTheme="majorBidi" w:hAnsiTheme="majorBidi" w:cstheme="majorBidi"/>
          <w:i/>
          <w:iCs/>
        </w:rPr>
        <w:t xml:space="preserve">: </w:t>
      </w:r>
      <w:r w:rsidR="00DD71EE" w:rsidRPr="00085EB1">
        <w:rPr>
          <w:rFonts w:asciiTheme="majorBidi" w:hAnsiTheme="majorBidi" w:cstheme="majorBidi"/>
          <w:i/>
          <w:iCs/>
          <w:lang w:val="en-US"/>
        </w:rPr>
        <w:t>3.1</w:t>
      </w:r>
      <w:r w:rsidR="00EB3868" w:rsidRPr="00085EB1">
        <w:rPr>
          <w:rFonts w:asciiTheme="majorBidi" w:hAnsiTheme="majorBidi" w:cstheme="majorBidi"/>
          <w:i/>
          <w:iCs/>
          <w:lang w:val="en-US"/>
        </w:rPr>
        <w:t xml:space="preserve"> </w:t>
      </w:r>
      <w:r w:rsidR="00EB3868" w:rsidRPr="00085EB1">
        <w:rPr>
          <w:rFonts w:asciiTheme="majorBidi" w:hAnsiTheme="majorBidi" w:cstheme="majorBidi"/>
          <w:i/>
          <w:iCs/>
          <w:cs/>
          <w:lang w:val="en-US"/>
        </w:rPr>
        <w:t>ล้านบาท และ</w:t>
      </w:r>
      <w:r w:rsidR="00CF7BFB" w:rsidRPr="00085EB1">
        <w:rPr>
          <w:rFonts w:asciiTheme="majorBidi" w:hAnsiTheme="majorBidi" w:cstheme="majorBidi"/>
          <w:i/>
          <w:iCs/>
          <w:cs/>
        </w:rPr>
        <w:t xml:space="preserve"> </w:t>
      </w:r>
      <w:r w:rsidR="00DD71EE" w:rsidRPr="00085EB1">
        <w:rPr>
          <w:rFonts w:asciiTheme="majorBidi" w:hAnsiTheme="majorBidi" w:cstheme="majorBidi"/>
          <w:i/>
          <w:iCs/>
          <w:lang w:val="en-US"/>
        </w:rPr>
        <w:t>1.9</w:t>
      </w:r>
      <w:r w:rsidR="00CF7BFB" w:rsidRPr="00085EB1">
        <w:rPr>
          <w:rFonts w:asciiTheme="majorBidi" w:hAnsiTheme="majorBidi" w:cstheme="majorBidi"/>
          <w:i/>
          <w:iCs/>
          <w:lang w:val="en-US"/>
        </w:rPr>
        <w:t xml:space="preserve"> </w:t>
      </w:r>
      <w:r w:rsidR="00CF7BFB" w:rsidRPr="00085EB1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EB3868" w:rsidRPr="00085EB1">
        <w:rPr>
          <w:rFonts w:asciiTheme="majorBidi" w:hAnsiTheme="majorBidi" w:cstheme="majorBidi"/>
          <w:i/>
          <w:iCs/>
          <w:cs/>
          <w:lang w:val="en-US"/>
        </w:rPr>
        <w:t xml:space="preserve"> ตามลำดับ</w:t>
      </w:r>
      <w:r w:rsidRPr="00085EB1">
        <w:rPr>
          <w:rFonts w:asciiTheme="majorBidi" w:hAnsiTheme="majorBidi" w:cstheme="majorBidi"/>
          <w:i/>
          <w:iCs/>
        </w:rPr>
        <w:t>)</w:t>
      </w:r>
    </w:p>
    <w:p w14:paraId="75E205B1" w14:textId="77777777" w:rsidR="00687928" w:rsidRPr="00085EB1" w:rsidRDefault="00687928" w:rsidP="007D5667">
      <w:pPr>
        <w:pStyle w:val="FSContent"/>
        <w:rPr>
          <w:rFonts w:asciiTheme="majorBidi" w:hAnsiTheme="majorBidi" w:cstheme="majorBidi"/>
        </w:rPr>
      </w:pPr>
    </w:p>
    <w:p w14:paraId="11707811" w14:textId="1A8F88EF" w:rsidR="00454074" w:rsidRPr="00085EB1" w:rsidRDefault="000D6DF1" w:rsidP="00454074">
      <w:pPr>
        <w:pStyle w:val="FSContent"/>
        <w:tabs>
          <w:tab w:val="left" w:pos="630"/>
        </w:tabs>
        <w:rPr>
          <w:rFonts w:asciiTheme="majorBidi" w:hAnsiTheme="majorBidi" w:cstheme="majorBidi"/>
        </w:rPr>
      </w:pPr>
      <w:r w:rsidRPr="00085EB1">
        <w:rPr>
          <w:rFonts w:asciiTheme="majorBidi" w:hAnsiTheme="majorBidi" w:cstheme="majorBidi"/>
          <w:cs/>
        </w:rPr>
        <w:t>บริษัททำสัญญาเช่ากับบริษัทในประเทศหลายแห่ง และบุคคลและกิจการที่เกี่ยวข้องกัน เพื่อเช่าที่ดิน อาคาร</w:t>
      </w:r>
      <w:r w:rsidR="00273711" w:rsidRPr="00085EB1">
        <w:rPr>
          <w:rFonts w:asciiTheme="majorBidi" w:hAnsiTheme="majorBidi" w:cstheme="majorBidi" w:hint="cs"/>
          <w:cs/>
          <w:lang w:val="en-US"/>
        </w:rPr>
        <w:t xml:space="preserve"> ยานพาหนะ และ</w:t>
      </w:r>
      <w:r w:rsidRPr="00085EB1">
        <w:rPr>
          <w:rFonts w:asciiTheme="majorBidi" w:hAnsiTheme="majorBidi" w:cstheme="majorBidi"/>
          <w:cs/>
        </w:rPr>
        <w:t>อุปกรณ์</w:t>
      </w:r>
      <w:r w:rsidR="00D96258" w:rsidRPr="00085EB1">
        <w:rPr>
          <w:rFonts w:asciiTheme="majorBidi" w:hAnsiTheme="majorBidi" w:cstheme="majorBidi"/>
          <w:lang w:val="en-US"/>
        </w:rPr>
        <w:t xml:space="preserve"> </w:t>
      </w:r>
      <w:r w:rsidRPr="00085EB1">
        <w:rPr>
          <w:rFonts w:asciiTheme="majorBidi" w:hAnsiTheme="majorBidi" w:cstheme="majorBidi"/>
          <w:cs/>
        </w:rPr>
        <w:t>ภายใต้เงื่อนไขของสัญญา บริษัทต้องปฏิบัติตามเงื่อนไขเกี่ยวกับสินทรัพย์ที่เช่า</w:t>
      </w:r>
    </w:p>
    <w:p w14:paraId="10E77BDC" w14:textId="77777777" w:rsidR="0043396D" w:rsidRPr="00085EB1" w:rsidRDefault="0043396D" w:rsidP="00454074">
      <w:pPr>
        <w:pStyle w:val="FSContent"/>
        <w:tabs>
          <w:tab w:val="left" w:pos="630"/>
        </w:tabs>
        <w:rPr>
          <w:rFonts w:asciiTheme="majorBidi" w:hAnsiTheme="majorBidi" w:cstheme="majorBidi"/>
        </w:rPr>
      </w:pPr>
    </w:p>
    <w:p w14:paraId="6593A717" w14:textId="77777777" w:rsidR="005F3B2F" w:rsidRPr="00085EB1" w:rsidRDefault="005F3B2F" w:rsidP="00454074">
      <w:pPr>
        <w:pStyle w:val="FSContent"/>
        <w:tabs>
          <w:tab w:val="left" w:pos="630"/>
        </w:tabs>
        <w:rPr>
          <w:rFonts w:asciiTheme="majorBidi" w:hAnsiTheme="majorBidi" w:cstheme="majorBidi"/>
        </w:rPr>
      </w:pPr>
    </w:p>
    <w:p w14:paraId="64B5EF69" w14:textId="0E393941" w:rsidR="00306013" w:rsidRPr="00085EB1" w:rsidRDefault="00DD71EE" w:rsidP="00376E50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085EB1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5</w:t>
      </w:r>
      <w:r w:rsidR="00306013" w:rsidRPr="00085EB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521DDF" w:rsidRPr="00085EB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ใบสำคัญแสดงสิทธิ</w:t>
      </w:r>
      <w:r w:rsidR="00FF67E1" w:rsidRPr="00085EB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ที่จะซื้อหุ้น</w:t>
      </w:r>
      <w:r w:rsidR="0027492D" w:rsidRPr="00085EB1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035C5203" w14:textId="02715C70" w:rsidR="00306013" w:rsidRPr="00085EB1" w:rsidRDefault="00306013" w:rsidP="008E6F4B">
      <w:pPr>
        <w:pStyle w:val="FSContent"/>
        <w:rPr>
          <w:rFonts w:asciiTheme="majorBidi" w:hAnsiTheme="majorBidi" w:cstheme="majorBidi"/>
        </w:rPr>
      </w:pPr>
    </w:p>
    <w:p w14:paraId="681BB820" w14:textId="0A7386D5" w:rsidR="003B4B8F" w:rsidRPr="00085EB1" w:rsidRDefault="003B4B8F" w:rsidP="008E6F4B">
      <w:pPr>
        <w:pStyle w:val="FSContent"/>
        <w:rPr>
          <w:rFonts w:asciiTheme="majorBidi" w:hAnsiTheme="majorBidi" w:cstheme="majorBidi"/>
          <w:b/>
          <w:bCs/>
          <w:i/>
          <w:iCs/>
        </w:rPr>
      </w:pPr>
      <w:r w:rsidRPr="00085EB1">
        <w:rPr>
          <w:rFonts w:asciiTheme="majorBidi" w:hAnsiTheme="majorBidi" w:cs="Angsana New" w:hint="cs"/>
          <w:b/>
          <w:bCs/>
          <w:i/>
          <w:iCs/>
          <w:cs/>
        </w:rPr>
        <w:t>ใบสำคัญแสดงสิทธิที่จะซื้อหุ้นสามัญของบริษัท</w:t>
      </w:r>
      <w:r w:rsidRPr="00085EB1">
        <w:rPr>
          <w:rFonts w:asciiTheme="majorBidi" w:hAnsiTheme="majorBidi" w:cs="Angsana New"/>
          <w:b/>
          <w:bCs/>
          <w:i/>
          <w:iCs/>
          <w:cs/>
        </w:rPr>
        <w:t xml:space="preserve"> </w:t>
      </w:r>
      <w:r w:rsidRPr="00085EB1">
        <w:rPr>
          <w:rFonts w:asciiTheme="majorBidi" w:hAnsiTheme="majorBidi" w:cs="Angsana New" w:hint="cs"/>
          <w:b/>
          <w:bCs/>
          <w:i/>
          <w:iCs/>
          <w:cs/>
        </w:rPr>
        <w:t>ครั้งที่</w:t>
      </w:r>
      <w:r w:rsidRPr="00085EB1">
        <w:rPr>
          <w:rFonts w:asciiTheme="majorBidi" w:hAnsiTheme="majorBidi" w:cs="Angsana New"/>
          <w:b/>
          <w:bCs/>
          <w:i/>
          <w:iCs/>
          <w:cs/>
        </w:rPr>
        <w:t xml:space="preserve"> </w:t>
      </w:r>
      <w:r w:rsidRPr="00085EB1">
        <w:rPr>
          <w:rFonts w:asciiTheme="majorBidi" w:hAnsiTheme="majorBidi" w:cstheme="majorBidi"/>
          <w:b/>
          <w:bCs/>
          <w:i/>
          <w:iCs/>
        </w:rPr>
        <w:t>2 (JSP-W2)</w:t>
      </w:r>
    </w:p>
    <w:p w14:paraId="10E52A93" w14:textId="77777777" w:rsidR="003B4B8F" w:rsidRPr="00085EB1" w:rsidRDefault="003B4B8F" w:rsidP="008E6F4B">
      <w:pPr>
        <w:pStyle w:val="FSContent"/>
        <w:rPr>
          <w:rFonts w:asciiTheme="majorBidi" w:hAnsiTheme="majorBidi" w:cstheme="majorBidi"/>
        </w:rPr>
      </w:pPr>
    </w:p>
    <w:p w14:paraId="285B2818" w14:textId="43F3DC24" w:rsidR="00DD71EE" w:rsidRPr="00085EB1" w:rsidRDefault="00DD71EE" w:rsidP="008E6F4B">
      <w:pPr>
        <w:pStyle w:val="FSContent"/>
        <w:rPr>
          <w:rFonts w:asciiTheme="majorBidi" w:hAnsiTheme="majorBidi" w:cstheme="majorBidi"/>
        </w:rPr>
      </w:pPr>
      <w:r w:rsidRPr="00085EB1">
        <w:rPr>
          <w:rFonts w:asciiTheme="majorBidi" w:hAnsiTheme="majorBidi" w:cs="Angsana New" w:hint="cs"/>
          <w:cs/>
        </w:rPr>
        <w:t>ในการประชุมวิสามัญผู้ถือหุ้นเมื่อวันที่</w:t>
      </w:r>
      <w:r w:rsidRPr="00085EB1">
        <w:rPr>
          <w:rFonts w:asciiTheme="majorBidi" w:hAnsiTheme="majorBidi" w:cs="Angsana New"/>
          <w:cs/>
        </w:rPr>
        <w:t xml:space="preserve"> </w:t>
      </w:r>
      <w:r w:rsidRPr="00085EB1">
        <w:rPr>
          <w:rFonts w:asciiTheme="majorBidi" w:hAnsiTheme="majorBidi" w:cstheme="majorBidi"/>
        </w:rPr>
        <w:t xml:space="preserve">14 </w:t>
      </w:r>
      <w:r w:rsidRPr="00085EB1">
        <w:rPr>
          <w:rFonts w:asciiTheme="majorBidi" w:hAnsiTheme="majorBidi" w:cs="Angsana New" w:hint="cs"/>
          <w:cs/>
        </w:rPr>
        <w:t>พฤศจิกายน</w:t>
      </w:r>
      <w:r w:rsidRPr="00085EB1">
        <w:rPr>
          <w:rFonts w:asciiTheme="majorBidi" w:hAnsiTheme="majorBidi" w:cs="Angsana New"/>
          <w:cs/>
        </w:rPr>
        <w:t xml:space="preserve"> </w:t>
      </w:r>
      <w:r w:rsidRPr="00085EB1">
        <w:rPr>
          <w:rFonts w:asciiTheme="majorBidi" w:hAnsiTheme="majorBidi" w:cstheme="majorBidi"/>
        </w:rPr>
        <w:t xml:space="preserve">2567 </w:t>
      </w:r>
      <w:r w:rsidRPr="00085EB1">
        <w:rPr>
          <w:rFonts w:asciiTheme="majorBidi" w:hAnsiTheme="majorBidi" w:cs="Angsana New" w:hint="cs"/>
          <w:cs/>
        </w:rPr>
        <w:t>ผู้ถือหุ้นมีมติอนุมัติการออกและเสนอขายใบสำคัญแสดงสิทธิที่จะซื้อหุ้นสามัญของบริษัท</w:t>
      </w:r>
      <w:r w:rsidRPr="00085EB1">
        <w:rPr>
          <w:rFonts w:asciiTheme="majorBidi" w:hAnsiTheme="majorBidi" w:cs="Angsana New"/>
          <w:cs/>
        </w:rPr>
        <w:t xml:space="preserve"> </w:t>
      </w:r>
      <w:r w:rsidRPr="00085EB1">
        <w:rPr>
          <w:rFonts w:asciiTheme="majorBidi" w:hAnsiTheme="majorBidi" w:cs="Angsana New" w:hint="cs"/>
          <w:cs/>
        </w:rPr>
        <w:t>ครั้งที่</w:t>
      </w:r>
      <w:r w:rsidRPr="00085EB1">
        <w:rPr>
          <w:rFonts w:asciiTheme="majorBidi" w:hAnsiTheme="majorBidi" w:cs="Angsana New"/>
          <w:cs/>
        </w:rPr>
        <w:t xml:space="preserve"> </w:t>
      </w:r>
      <w:r w:rsidRPr="00085EB1">
        <w:rPr>
          <w:rFonts w:asciiTheme="majorBidi" w:hAnsiTheme="majorBidi" w:cstheme="majorBidi"/>
        </w:rPr>
        <w:t xml:space="preserve">2 (JSP-W2) </w:t>
      </w:r>
      <w:r w:rsidRPr="00085EB1">
        <w:rPr>
          <w:rFonts w:asciiTheme="majorBidi" w:hAnsiTheme="majorBidi" w:cs="Angsana New" w:hint="cs"/>
          <w:cs/>
        </w:rPr>
        <w:t>ให้แก่ผู้ถือหุ้นเดิมตามสัดส่วนการถือหุ้นจำนวนไม่เกิน</w:t>
      </w:r>
      <w:r w:rsidRPr="00085EB1">
        <w:rPr>
          <w:rFonts w:asciiTheme="majorBidi" w:hAnsiTheme="majorBidi" w:cs="Angsana New"/>
          <w:cs/>
        </w:rPr>
        <w:t xml:space="preserve"> </w:t>
      </w:r>
      <w:r w:rsidRPr="00085EB1">
        <w:rPr>
          <w:rFonts w:asciiTheme="majorBidi" w:hAnsiTheme="majorBidi" w:cstheme="majorBidi"/>
        </w:rPr>
        <w:t xml:space="preserve">237.3 </w:t>
      </w:r>
      <w:r w:rsidRPr="00085EB1">
        <w:rPr>
          <w:rFonts w:asciiTheme="majorBidi" w:hAnsiTheme="majorBidi" w:cs="Angsana New" w:hint="cs"/>
          <w:cs/>
        </w:rPr>
        <w:t>ล้านหน่วย</w:t>
      </w:r>
      <w:r w:rsidRPr="00085EB1">
        <w:rPr>
          <w:rFonts w:asciiTheme="majorBidi" w:hAnsiTheme="majorBidi" w:cs="Angsana New"/>
          <w:cs/>
        </w:rPr>
        <w:t xml:space="preserve"> </w:t>
      </w:r>
      <w:r w:rsidRPr="00085EB1">
        <w:rPr>
          <w:rFonts w:asciiTheme="majorBidi" w:hAnsiTheme="majorBidi" w:cs="Angsana New" w:hint="cs"/>
          <w:cs/>
        </w:rPr>
        <w:t>ในอัตรา</w:t>
      </w:r>
      <w:r w:rsidRPr="00085EB1">
        <w:rPr>
          <w:rFonts w:asciiTheme="majorBidi" w:hAnsiTheme="majorBidi" w:cs="Angsana New"/>
          <w:cs/>
        </w:rPr>
        <w:t xml:space="preserve"> </w:t>
      </w:r>
      <w:r w:rsidRPr="00085EB1">
        <w:rPr>
          <w:rFonts w:asciiTheme="majorBidi" w:hAnsiTheme="majorBidi" w:cstheme="majorBidi"/>
        </w:rPr>
        <w:t xml:space="preserve">2 </w:t>
      </w:r>
      <w:r w:rsidRPr="00085EB1">
        <w:rPr>
          <w:rFonts w:asciiTheme="majorBidi" w:hAnsiTheme="majorBidi" w:cs="Angsana New" w:hint="cs"/>
          <w:cs/>
        </w:rPr>
        <w:t>หุ้นสามัญเดิมต่อ</w:t>
      </w:r>
      <w:r w:rsidRPr="00085EB1">
        <w:rPr>
          <w:rFonts w:asciiTheme="majorBidi" w:hAnsiTheme="majorBidi" w:cs="Angsana New"/>
          <w:cs/>
        </w:rPr>
        <w:t xml:space="preserve"> </w:t>
      </w:r>
      <w:r w:rsidRPr="00085EB1">
        <w:rPr>
          <w:rFonts w:asciiTheme="majorBidi" w:hAnsiTheme="majorBidi" w:cstheme="majorBidi"/>
        </w:rPr>
        <w:t xml:space="preserve">1 </w:t>
      </w:r>
      <w:r w:rsidRPr="00085EB1">
        <w:rPr>
          <w:rFonts w:asciiTheme="majorBidi" w:hAnsiTheme="majorBidi" w:cs="Angsana New" w:hint="cs"/>
          <w:cs/>
        </w:rPr>
        <w:t>ใบสำคัญแสดงสิทธิ</w:t>
      </w:r>
      <w:r w:rsidRPr="00085EB1">
        <w:rPr>
          <w:rFonts w:asciiTheme="majorBidi" w:hAnsiTheme="majorBidi" w:cs="Angsana New"/>
          <w:cs/>
        </w:rPr>
        <w:t xml:space="preserve"> </w:t>
      </w:r>
      <w:r w:rsidRPr="00085EB1">
        <w:rPr>
          <w:rFonts w:asciiTheme="majorBidi" w:hAnsiTheme="majorBidi" w:cs="Angsana New" w:hint="cs"/>
          <w:cs/>
        </w:rPr>
        <w:t>โดยมีรายละเอียดดังนี้</w:t>
      </w:r>
    </w:p>
    <w:p w14:paraId="1DC0BD0C" w14:textId="77777777" w:rsidR="00FF67E1" w:rsidRPr="00085EB1" w:rsidRDefault="00FF67E1" w:rsidP="00FF67E1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70"/>
        <w:gridCol w:w="5580"/>
      </w:tblGrid>
      <w:tr w:rsidR="00FF67E1" w:rsidRPr="00085EB1" w14:paraId="6B80DDD8" w14:textId="77777777" w:rsidTr="00C07271">
        <w:trPr>
          <w:tblHeader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1252B" w14:textId="77777777" w:rsidR="00FF67E1" w:rsidRPr="00085EB1" w:rsidRDefault="00FF67E1" w:rsidP="00F94949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409B91C0" w14:textId="77777777" w:rsidR="00FF67E1" w:rsidRPr="00085EB1" w:rsidRDefault="00FF67E1" w:rsidP="00F94949">
            <w:pPr>
              <w:pStyle w:val="BodyText2"/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335642" w14:textId="77777777" w:rsidR="00FF67E1" w:rsidRPr="00085EB1" w:rsidRDefault="00FF67E1" w:rsidP="00F94949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</w:tr>
      <w:tr w:rsidR="00FF67E1" w:rsidRPr="00085EB1" w14:paraId="45CF4B82" w14:textId="77777777" w:rsidTr="00C07271">
        <w:tc>
          <w:tcPr>
            <w:tcW w:w="3150" w:type="dxa"/>
            <w:hideMark/>
          </w:tcPr>
          <w:p w14:paraId="49CB8654" w14:textId="77777777" w:rsidR="00FF67E1" w:rsidRPr="00085EB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270" w:type="dxa"/>
          </w:tcPr>
          <w:p w14:paraId="1FED1CDC" w14:textId="77777777" w:rsidR="00FF67E1" w:rsidRPr="00085EB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6678DD51" w14:textId="4B0922A4" w:rsidR="00FF67E1" w:rsidRPr="00085EB1" w:rsidRDefault="00DD71E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F67E1" w:rsidRPr="00085EB1" w14:paraId="1E4CEC0C" w14:textId="77777777" w:rsidTr="00911556">
        <w:tc>
          <w:tcPr>
            <w:tcW w:w="3150" w:type="dxa"/>
            <w:hideMark/>
          </w:tcPr>
          <w:p w14:paraId="3C90A753" w14:textId="77777777" w:rsidR="00FF67E1" w:rsidRPr="00085EB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70" w:type="dxa"/>
          </w:tcPr>
          <w:p w14:paraId="146FE09D" w14:textId="77777777" w:rsidR="00FF67E1" w:rsidRPr="00085EB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2308A920" w14:textId="62BE4AD0" w:rsidR="00FF67E1" w:rsidRPr="00085EB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 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ต่อหุ้นสามัญ 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 เว้นแต่จะ</w:t>
            </w:r>
            <w:r w:rsidR="00746EE4"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มีการปรับอัตราการใช้สิทธิตามเงื่อนไขการปรับสิทธิ</w:t>
            </w:r>
          </w:p>
        </w:tc>
      </w:tr>
      <w:tr w:rsidR="00FF67E1" w:rsidRPr="00085EB1" w14:paraId="0BBA2B0B" w14:textId="77777777" w:rsidTr="00875067">
        <w:tc>
          <w:tcPr>
            <w:tcW w:w="3150" w:type="dxa"/>
            <w:hideMark/>
          </w:tcPr>
          <w:p w14:paraId="08083D6A" w14:textId="77777777" w:rsidR="00FF67E1" w:rsidRPr="00085EB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270" w:type="dxa"/>
          </w:tcPr>
          <w:p w14:paraId="3F28AFB3" w14:textId="77777777" w:rsidR="00DA1576" w:rsidRPr="00085EB1" w:rsidRDefault="00DA1576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16E9359B" w14:textId="05238749" w:rsidR="004C1960" w:rsidRPr="00085EB1" w:rsidRDefault="00DD71E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4.00</w:t>
            </w:r>
            <w:r w:rsidR="00FF67E1"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67E1"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FF67E1" w:rsidRPr="00085EB1" w14:paraId="665D5CFB" w14:textId="77777777" w:rsidTr="00875067">
        <w:tc>
          <w:tcPr>
            <w:tcW w:w="3150" w:type="dxa"/>
            <w:hideMark/>
          </w:tcPr>
          <w:p w14:paraId="0011ED29" w14:textId="2EC8E122" w:rsidR="00FF67E1" w:rsidRPr="00085EB1" w:rsidRDefault="00FF67E1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270" w:type="dxa"/>
          </w:tcPr>
          <w:p w14:paraId="4AC3FF28" w14:textId="77777777" w:rsidR="00FF67E1" w:rsidRPr="00085EB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bottom w:val="nil"/>
            </w:tcBorders>
            <w:hideMark/>
          </w:tcPr>
          <w:p w14:paraId="5C208363" w14:textId="22F68572" w:rsidR="00FF67E1" w:rsidRPr="00085EB1" w:rsidRDefault="00DD71E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ถือใบสำคัญแสดงสิทธิสามารถใช้สิทธิตามใบสำคัญแสดงสิทธิได้ครั้งเดียวในวันที่ครบกำหนดอายุของใบสำคัญแสดงสิทธิซึ่งจะตรงกับวันที่</w:t>
            </w:r>
            <w:r w:rsidRPr="00085EB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85EB1">
              <w:rPr>
                <w:rFonts w:asciiTheme="majorBidi" w:hAnsiTheme="majorBidi" w:cs="Angsana New"/>
                <w:sz w:val="30"/>
                <w:szCs w:val="30"/>
              </w:rPr>
              <w:t>8</w:t>
            </w:r>
            <w:r w:rsidRPr="00085EB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85EB1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  <w:r w:rsidRPr="00085EB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85EB1">
              <w:rPr>
                <w:rFonts w:asciiTheme="majorBidi" w:hAnsiTheme="majorBidi" w:cs="Angsana New"/>
                <w:sz w:val="30"/>
                <w:szCs w:val="30"/>
              </w:rPr>
              <w:t>2568</w:t>
            </w:r>
          </w:p>
        </w:tc>
      </w:tr>
    </w:tbl>
    <w:p w14:paraId="0407CA8E" w14:textId="77777777" w:rsidR="00C15D10" w:rsidRPr="00085EB1" w:rsidRDefault="00C15D10" w:rsidP="003F7F67">
      <w:pPr>
        <w:pStyle w:val="FSContent"/>
        <w:rPr>
          <w:rFonts w:asciiTheme="majorBidi" w:hAnsiTheme="majorBidi" w:cstheme="majorBidi"/>
          <w:lang w:val="en-US"/>
        </w:rPr>
      </w:pPr>
    </w:p>
    <w:p w14:paraId="08DCCA33" w14:textId="7A601FC1" w:rsidR="00DD71EE" w:rsidRPr="00085EB1" w:rsidRDefault="00355FA8" w:rsidP="003F7F67">
      <w:pPr>
        <w:pStyle w:val="FSContent"/>
        <w:rPr>
          <w:rFonts w:asciiTheme="majorBidi" w:hAnsiTheme="majorBidi" w:cstheme="majorBidi"/>
          <w:cs/>
          <w:lang w:val="en-US"/>
        </w:rPr>
      </w:pPr>
      <w:r w:rsidRPr="00085EB1">
        <w:rPr>
          <w:rFonts w:asciiTheme="majorBidi" w:hAnsiTheme="majorBidi" w:cs="Angsana New" w:hint="cs"/>
          <w:cs/>
          <w:lang w:val="en-US"/>
        </w:rPr>
        <w:t xml:space="preserve">ในระหว่างงวดสามเดือนสิ้นสุดวันที่ </w:t>
      </w:r>
      <w:r w:rsidRPr="00085EB1">
        <w:rPr>
          <w:rFonts w:asciiTheme="majorBidi" w:hAnsiTheme="majorBidi" w:cs="Angsana New"/>
          <w:lang w:val="en-US"/>
        </w:rPr>
        <w:t xml:space="preserve">31 </w:t>
      </w:r>
      <w:r w:rsidRPr="00085EB1">
        <w:rPr>
          <w:rFonts w:asciiTheme="majorBidi" w:hAnsiTheme="majorBidi" w:cs="Angsana New" w:hint="cs"/>
          <w:cs/>
          <w:lang w:val="en-US"/>
        </w:rPr>
        <w:t xml:space="preserve">มีนาคม </w:t>
      </w:r>
      <w:r w:rsidRPr="00085EB1">
        <w:rPr>
          <w:rFonts w:asciiTheme="majorBidi" w:hAnsiTheme="majorBidi" w:cs="Angsana New"/>
          <w:lang w:val="en-US"/>
        </w:rPr>
        <w:t>2568</w:t>
      </w:r>
      <w:r w:rsidRPr="00085EB1">
        <w:rPr>
          <w:rFonts w:asciiTheme="majorBidi" w:hAnsiTheme="majorBidi" w:cs="Angsana New" w:hint="cs"/>
          <w:cs/>
          <w:lang w:val="en-US"/>
        </w:rPr>
        <w:t xml:space="preserve"> ไม่มีผู้ใช้สิทธิแปลงสภาพใบสำคัญแสดงสิทธิที่จะซื้อ</w:t>
      </w:r>
      <w:r w:rsidR="00203B6F" w:rsidRPr="00085EB1">
        <w:rPr>
          <w:rFonts w:asciiTheme="majorBidi" w:hAnsiTheme="majorBidi" w:cs="Angsana New"/>
          <w:cs/>
          <w:lang w:val="en-US"/>
        </w:rPr>
        <w:br/>
      </w:r>
      <w:r w:rsidRPr="00085EB1">
        <w:rPr>
          <w:rFonts w:asciiTheme="majorBidi" w:hAnsiTheme="majorBidi" w:cs="Angsana New" w:hint="cs"/>
          <w:cs/>
          <w:lang w:val="en-US"/>
        </w:rPr>
        <w:t>หุ้นสามัญของบริษัท</w:t>
      </w:r>
      <w:r w:rsidR="00203B6F" w:rsidRPr="00085EB1">
        <w:rPr>
          <w:rFonts w:asciiTheme="majorBidi" w:hAnsiTheme="majorBidi" w:cs="Angsana New" w:hint="cs"/>
          <w:cs/>
          <w:lang w:val="en-US"/>
        </w:rPr>
        <w:t xml:space="preserve"> ทั้งนี้</w:t>
      </w:r>
      <w:r w:rsidRPr="00085EB1">
        <w:rPr>
          <w:rFonts w:asciiTheme="majorBidi" w:hAnsiTheme="majorBidi" w:cs="Angsana New"/>
          <w:lang w:val="en-US"/>
        </w:rPr>
        <w:t xml:space="preserve"> </w:t>
      </w:r>
      <w:r w:rsidR="00DD71EE" w:rsidRPr="00085EB1">
        <w:rPr>
          <w:rFonts w:asciiTheme="majorBidi" w:hAnsiTheme="majorBidi" w:cs="Angsana New" w:hint="cs"/>
          <w:cs/>
          <w:lang w:val="en-US"/>
        </w:rPr>
        <w:t>ณ</w:t>
      </w:r>
      <w:r w:rsidR="00DD71EE" w:rsidRPr="00085EB1">
        <w:rPr>
          <w:rFonts w:asciiTheme="majorBidi" w:hAnsiTheme="majorBidi" w:cs="Angsana New"/>
          <w:cs/>
          <w:lang w:val="en-US"/>
        </w:rPr>
        <w:t xml:space="preserve"> </w:t>
      </w:r>
      <w:r w:rsidR="00DD71EE" w:rsidRPr="00085EB1">
        <w:rPr>
          <w:rFonts w:asciiTheme="majorBidi" w:hAnsiTheme="majorBidi" w:cs="Angsana New" w:hint="cs"/>
          <w:cs/>
          <w:lang w:val="en-US"/>
        </w:rPr>
        <w:t>วันที่</w:t>
      </w:r>
      <w:r w:rsidR="00DD71EE" w:rsidRPr="00085EB1">
        <w:rPr>
          <w:rFonts w:asciiTheme="majorBidi" w:hAnsiTheme="majorBidi" w:cs="Angsana New"/>
          <w:cs/>
          <w:lang w:val="en-US"/>
        </w:rPr>
        <w:t xml:space="preserve"> </w:t>
      </w:r>
      <w:r w:rsidR="00DD71EE" w:rsidRPr="00085EB1">
        <w:rPr>
          <w:rFonts w:asciiTheme="majorBidi" w:hAnsiTheme="majorBidi" w:cstheme="majorBidi"/>
          <w:lang w:val="en-US"/>
        </w:rPr>
        <w:t xml:space="preserve">31 </w:t>
      </w:r>
      <w:r w:rsidR="00DD71EE" w:rsidRPr="00085EB1">
        <w:rPr>
          <w:rFonts w:asciiTheme="majorBidi" w:hAnsiTheme="majorBidi" w:cs="Angsana New" w:hint="cs"/>
          <w:cs/>
          <w:lang w:val="en-US"/>
        </w:rPr>
        <w:t>มีนาคม</w:t>
      </w:r>
      <w:r w:rsidR="00DD71EE" w:rsidRPr="00085EB1">
        <w:rPr>
          <w:rFonts w:asciiTheme="majorBidi" w:hAnsiTheme="majorBidi" w:cs="Angsana New"/>
          <w:cs/>
          <w:lang w:val="en-US"/>
        </w:rPr>
        <w:t xml:space="preserve"> </w:t>
      </w:r>
      <w:r w:rsidR="00DD71EE" w:rsidRPr="00085EB1">
        <w:rPr>
          <w:rFonts w:asciiTheme="majorBidi" w:hAnsiTheme="majorBidi" w:cstheme="majorBidi"/>
          <w:lang w:val="en-US"/>
        </w:rPr>
        <w:t>2568</w:t>
      </w:r>
      <w:r w:rsidR="00814578" w:rsidRPr="00085EB1">
        <w:rPr>
          <w:rFonts w:asciiTheme="majorBidi" w:hAnsiTheme="majorBidi" w:cstheme="majorBidi"/>
          <w:lang w:val="en-US"/>
        </w:rPr>
        <w:t xml:space="preserve"> </w:t>
      </w:r>
      <w:r w:rsidR="00DD71EE" w:rsidRPr="00085EB1">
        <w:rPr>
          <w:rFonts w:asciiTheme="majorBidi" w:hAnsiTheme="majorBidi" w:cs="Angsana New" w:hint="cs"/>
          <w:cs/>
          <w:lang w:val="en-US"/>
        </w:rPr>
        <w:t>บริษัทมีใบสำคัญแสดงสิทธิ</w:t>
      </w:r>
      <w:r w:rsidR="00DD71EE" w:rsidRPr="00085EB1">
        <w:rPr>
          <w:rFonts w:asciiTheme="majorBidi" w:hAnsiTheme="majorBidi" w:cs="Angsana New"/>
          <w:cs/>
          <w:lang w:val="en-US"/>
        </w:rPr>
        <w:t xml:space="preserve"> </w:t>
      </w:r>
      <w:r w:rsidR="00DD71EE" w:rsidRPr="00085EB1">
        <w:rPr>
          <w:rFonts w:asciiTheme="majorBidi" w:hAnsiTheme="majorBidi" w:cstheme="majorBidi"/>
          <w:lang w:val="en-US"/>
        </w:rPr>
        <w:t xml:space="preserve">JSP-W2 </w:t>
      </w:r>
      <w:r w:rsidR="00DD71EE" w:rsidRPr="00085EB1">
        <w:rPr>
          <w:rFonts w:asciiTheme="majorBidi" w:hAnsiTheme="majorBidi" w:cs="Angsana New" w:hint="cs"/>
          <w:cs/>
          <w:lang w:val="en-US"/>
        </w:rPr>
        <w:t>ที่ยังไม่ได้ใช้สิทธิซื้อหุ้นคงเหลือ</w:t>
      </w:r>
      <w:r w:rsidR="00DD71EE" w:rsidRPr="00085EB1">
        <w:rPr>
          <w:rFonts w:asciiTheme="majorBidi" w:hAnsiTheme="majorBidi" w:cs="Angsana New"/>
          <w:cs/>
          <w:lang w:val="en-US"/>
        </w:rPr>
        <w:t xml:space="preserve"> </w:t>
      </w:r>
      <w:r w:rsidR="00DD71EE" w:rsidRPr="00085EB1">
        <w:rPr>
          <w:rFonts w:asciiTheme="majorBidi" w:hAnsiTheme="majorBidi" w:cstheme="majorBidi"/>
          <w:lang w:val="en-US"/>
        </w:rPr>
        <w:t xml:space="preserve">237.3 </w:t>
      </w:r>
      <w:r w:rsidR="00DD71EE" w:rsidRPr="00085EB1">
        <w:rPr>
          <w:rFonts w:asciiTheme="majorBidi" w:hAnsiTheme="majorBidi" w:cs="Angsana New" w:hint="cs"/>
          <w:cs/>
          <w:lang w:val="en-US"/>
        </w:rPr>
        <w:t>ล้านหน่วย</w:t>
      </w:r>
      <w:r w:rsidR="00814578" w:rsidRPr="00085EB1">
        <w:rPr>
          <w:rFonts w:asciiTheme="majorBidi" w:hAnsiTheme="majorBidi" w:cs="Angsana New"/>
          <w:lang w:val="en-US"/>
        </w:rPr>
        <w:t xml:space="preserve"> </w:t>
      </w:r>
    </w:p>
    <w:p w14:paraId="666B54D8" w14:textId="5161BC4B" w:rsidR="00DA1576" w:rsidRPr="00085EB1" w:rsidRDefault="00DA1576">
      <w:pPr>
        <w:rPr>
          <w:rFonts w:asciiTheme="majorBidi" w:hAnsiTheme="majorBidi" w:cstheme="majorBidi"/>
          <w:sz w:val="30"/>
          <w:szCs w:val="30"/>
          <w:lang w:eastAsia="x-none"/>
        </w:rPr>
      </w:pPr>
      <w:r w:rsidRPr="00085EB1">
        <w:rPr>
          <w:rFonts w:asciiTheme="majorBidi" w:hAnsiTheme="majorBidi" w:cstheme="majorBidi"/>
        </w:rPr>
        <w:br w:type="page"/>
      </w:r>
    </w:p>
    <w:p w14:paraId="1025CEB2" w14:textId="6A01178C" w:rsidR="00C15D10" w:rsidRPr="00085EB1" w:rsidRDefault="00DD71EE" w:rsidP="005B38E5">
      <w:pPr>
        <w:tabs>
          <w:tab w:val="left" w:pos="562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085EB1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6</w:t>
      </w:r>
      <w:r w:rsidR="00C15D10" w:rsidRPr="00085EB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E3603E" w:rsidRPr="00085EB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กำไร (</w:t>
      </w:r>
      <w:r w:rsidR="00C54D54" w:rsidRPr="00085EB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ขาดทุน</w:t>
      </w:r>
      <w:r w:rsidR="00E3603E" w:rsidRPr="00085EB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) </w:t>
      </w:r>
      <w:r w:rsidR="00C15D10" w:rsidRPr="00085EB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ต่อหุ้น</w:t>
      </w:r>
    </w:p>
    <w:p w14:paraId="013007AA" w14:textId="77777777" w:rsidR="005535D7" w:rsidRPr="00085EB1" w:rsidRDefault="005535D7" w:rsidP="00C54D54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3"/>
        <w:gridCol w:w="1149"/>
        <w:gridCol w:w="265"/>
        <w:gridCol w:w="1152"/>
        <w:gridCol w:w="265"/>
        <w:gridCol w:w="1022"/>
        <w:gridCol w:w="256"/>
        <w:gridCol w:w="1025"/>
      </w:tblGrid>
      <w:tr w:rsidR="0092202C" w:rsidRPr="00085EB1" w14:paraId="3A12808B" w14:textId="77777777" w:rsidTr="0092202C">
        <w:tc>
          <w:tcPr>
            <w:tcW w:w="2156" w:type="pct"/>
          </w:tcPr>
          <w:p w14:paraId="19058F20" w14:textId="77777777" w:rsidR="0092202C" w:rsidRPr="00085EB1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1" w:type="pct"/>
            <w:gridSpan w:val="3"/>
            <w:vAlign w:val="bottom"/>
          </w:tcPr>
          <w:p w14:paraId="05507BD8" w14:textId="685D6F5E" w:rsidR="0092202C" w:rsidRPr="00085EB1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BABD04D" w14:textId="77777777" w:rsidR="0092202C" w:rsidRPr="00085EB1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vAlign w:val="bottom"/>
          </w:tcPr>
          <w:p w14:paraId="09631B14" w14:textId="77777777" w:rsidR="0092202C" w:rsidRPr="00085EB1" w:rsidRDefault="0092202C" w:rsidP="006B34E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34E5" w:rsidRPr="00085EB1" w14:paraId="767EDE33" w14:textId="77777777" w:rsidTr="006B34E5">
        <w:tc>
          <w:tcPr>
            <w:tcW w:w="2156" w:type="pct"/>
          </w:tcPr>
          <w:p w14:paraId="72DA29C3" w14:textId="62C5336A" w:rsidR="006B34E5" w:rsidRPr="00085EB1" w:rsidRDefault="00C318E3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D71EE"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D71EE" w:rsidRPr="00085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6" w:type="pct"/>
          </w:tcPr>
          <w:p w14:paraId="45B098BE" w14:textId="6ABA6A4F" w:rsidR="006B34E5" w:rsidRPr="00085EB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71EE" w:rsidRPr="00085EB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4752994" w14:textId="78B7FEA3" w:rsidR="006B34E5" w:rsidRPr="00085EB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85916C7" w14:textId="247334C8" w:rsidR="006B34E5" w:rsidRPr="00085EB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71EE" w:rsidRPr="00085E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CCBD54B" w14:textId="77777777" w:rsidR="006B34E5" w:rsidRPr="00085EB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02C2619C" w14:textId="04C9FE26" w:rsidR="006B34E5" w:rsidRPr="00085EB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71EE" w:rsidRPr="00085EB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76275C75" w14:textId="77777777" w:rsidR="006B34E5" w:rsidRPr="00085EB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F12FCF3" w14:textId="10D17B9B" w:rsidR="006B34E5" w:rsidRPr="00085EB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71EE" w:rsidRPr="00085E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B34E5" w:rsidRPr="00085EB1" w14:paraId="2165DF9D" w14:textId="77777777" w:rsidTr="006B34E5">
        <w:tc>
          <w:tcPr>
            <w:tcW w:w="2156" w:type="pct"/>
          </w:tcPr>
          <w:p w14:paraId="66025886" w14:textId="77777777" w:rsidR="006B34E5" w:rsidRPr="00085EB1" w:rsidRDefault="006B34E5" w:rsidP="00525ABA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4" w:type="pct"/>
            <w:gridSpan w:val="7"/>
          </w:tcPr>
          <w:p w14:paraId="48E557CB" w14:textId="08D0FB96" w:rsidR="006B34E5" w:rsidRPr="00085EB1" w:rsidRDefault="006B34E5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6B34E5" w:rsidRPr="00085EB1" w14:paraId="04B79116" w14:textId="77777777" w:rsidTr="00316446">
        <w:tc>
          <w:tcPr>
            <w:tcW w:w="2156" w:type="pct"/>
          </w:tcPr>
          <w:p w14:paraId="01062638" w14:textId="73E2DBAC" w:rsidR="006B34E5" w:rsidRPr="00085EB1" w:rsidRDefault="00171C4E" w:rsidP="006B34E5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DD71E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D71EE" w:rsidRPr="00085E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="006B34E5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สำหรับงวดที่เป็นส่วนของ</w:t>
            </w:r>
            <w:r w:rsidR="00DD71E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6B34E5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 (ขั้นพื้นฐานและปรับลด)</w:t>
            </w: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18A0FF9E" w14:textId="1F5E0CB7" w:rsidR="006B34E5" w:rsidRPr="00085EB1" w:rsidRDefault="00DD71EE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7,491</w:t>
            </w:r>
          </w:p>
        </w:tc>
        <w:tc>
          <w:tcPr>
            <w:tcW w:w="147" w:type="pct"/>
          </w:tcPr>
          <w:p w14:paraId="3D2682FE" w14:textId="0A9531B7" w:rsidR="006B34E5" w:rsidRPr="00085EB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vAlign w:val="bottom"/>
          </w:tcPr>
          <w:p w14:paraId="4880E80E" w14:textId="041A8AB3" w:rsidR="006B34E5" w:rsidRPr="00085EB1" w:rsidRDefault="00DD71EE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(2,465)</w:t>
            </w:r>
          </w:p>
        </w:tc>
        <w:tc>
          <w:tcPr>
            <w:tcW w:w="147" w:type="pct"/>
          </w:tcPr>
          <w:p w14:paraId="145348B7" w14:textId="77777777" w:rsidR="006B34E5" w:rsidRPr="00085E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vAlign w:val="bottom"/>
          </w:tcPr>
          <w:p w14:paraId="5A194FF9" w14:textId="15A76E3B" w:rsidR="006B34E5" w:rsidRPr="00085EB1" w:rsidRDefault="00DD71EE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F25539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</w:t>
            </w:r>
          </w:p>
        </w:tc>
        <w:tc>
          <w:tcPr>
            <w:tcW w:w="142" w:type="pct"/>
          </w:tcPr>
          <w:p w14:paraId="181DE5D7" w14:textId="0C83CFF1" w:rsidR="006B34E5" w:rsidRPr="00085E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vAlign w:val="bottom"/>
          </w:tcPr>
          <w:p w14:paraId="4E072F8A" w14:textId="0020F607" w:rsidR="006B34E5" w:rsidRPr="00085EB1" w:rsidRDefault="00DD71EE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55851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</w:t>
            </w:r>
          </w:p>
        </w:tc>
      </w:tr>
      <w:tr w:rsidR="006B34E5" w:rsidRPr="00085EB1" w14:paraId="56E66981" w14:textId="77777777" w:rsidTr="00316446">
        <w:trPr>
          <w:trHeight w:val="144"/>
        </w:trPr>
        <w:tc>
          <w:tcPr>
            <w:tcW w:w="2156" w:type="pct"/>
          </w:tcPr>
          <w:p w14:paraId="1145A534" w14:textId="77777777" w:rsidR="006B34E5" w:rsidRPr="00085EB1" w:rsidRDefault="006B34E5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51677903" w14:textId="77777777" w:rsidR="006B34E5" w:rsidRPr="00085EB1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C1D261" w14:textId="737B0479" w:rsidR="006B34E5" w:rsidRPr="00085EB1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244F647" w14:textId="097C186D" w:rsidR="006B34E5" w:rsidRPr="00085EB1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A8C9E0" w14:textId="77777777" w:rsidR="006B34E5" w:rsidRPr="00085E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855662C" w14:textId="77777777" w:rsidR="006B34E5" w:rsidRPr="00085EB1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F3D90FC" w14:textId="77777777" w:rsidR="006B34E5" w:rsidRPr="00085E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47EFD5B5" w14:textId="77777777" w:rsidR="006B34E5" w:rsidRPr="00085EB1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4E5" w:rsidRPr="00085EB1" w14:paraId="70C6C380" w14:textId="77777777" w:rsidTr="00BE3386">
        <w:tc>
          <w:tcPr>
            <w:tcW w:w="2156" w:type="pct"/>
          </w:tcPr>
          <w:p w14:paraId="606A5127" w14:textId="77777777" w:rsidR="006B34E5" w:rsidRPr="00085EB1" w:rsidRDefault="006B34E5" w:rsidP="006B34E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36" w:type="pct"/>
          </w:tcPr>
          <w:p w14:paraId="7EA39056" w14:textId="77777777" w:rsidR="006B34E5" w:rsidRPr="00085EB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36B89D" w14:textId="099A4707" w:rsidR="006B34E5" w:rsidRPr="00085EB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6DED739" w14:textId="3EB0C9B3" w:rsidR="006B34E5" w:rsidRPr="00085EB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F3761A" w14:textId="77777777" w:rsidR="006B34E5" w:rsidRPr="00085E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3006BFD4" w14:textId="77777777" w:rsidR="006B34E5" w:rsidRPr="00085EB1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DF9EF93" w14:textId="77777777" w:rsidR="006B34E5" w:rsidRPr="00085E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8689FC9" w14:textId="77777777" w:rsidR="006B34E5" w:rsidRPr="00085EB1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1C4E" w:rsidRPr="00085EB1" w14:paraId="0C86AD68" w14:textId="77777777" w:rsidTr="00BE3386">
        <w:tc>
          <w:tcPr>
            <w:tcW w:w="2156" w:type="pct"/>
          </w:tcPr>
          <w:p w14:paraId="1446EB68" w14:textId="164E286C" w:rsidR="00171C4E" w:rsidRPr="00085EB1" w:rsidRDefault="00171C4E" w:rsidP="00171C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DD71EE"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6" w:type="pct"/>
          </w:tcPr>
          <w:p w14:paraId="6921C31C" w14:textId="727F4740" w:rsidR="00171C4E" w:rsidRPr="00085EB1" w:rsidRDefault="00BE338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474,5</w:t>
            </w:r>
            <w:r w:rsidR="00DD71EE" w:rsidRPr="00085EB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87A5458" w14:textId="63E5274E" w:rsidR="00171C4E" w:rsidRPr="00085EB1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5BF0118" w14:textId="5955C46C" w:rsidR="00171C4E" w:rsidRPr="00085EB1" w:rsidRDefault="00555851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474,</w:t>
            </w:r>
            <w:r w:rsidR="00DD71EE" w:rsidRPr="00085EB1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147" w:type="pct"/>
          </w:tcPr>
          <w:p w14:paraId="1B99D7E1" w14:textId="77777777" w:rsidR="00171C4E" w:rsidRPr="00085EB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7FB8443" w14:textId="56D35228" w:rsidR="00171C4E" w:rsidRPr="00085EB1" w:rsidRDefault="00BE3386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474,5</w:t>
            </w:r>
            <w:r w:rsidR="00DD71EE" w:rsidRPr="00085EB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070E0105" w14:textId="34B27FC4" w:rsidR="00171C4E" w:rsidRPr="00085EB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F49C7E7" w14:textId="391E654D" w:rsidR="00171C4E" w:rsidRPr="00085EB1" w:rsidRDefault="00BE3386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55851" w:rsidRPr="00085EB1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D71EE" w:rsidRPr="00085EB1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171C4E" w:rsidRPr="00085EB1" w14:paraId="3C5EA6B5" w14:textId="77777777" w:rsidTr="00316446">
        <w:tc>
          <w:tcPr>
            <w:tcW w:w="2156" w:type="pct"/>
          </w:tcPr>
          <w:p w14:paraId="25B72302" w14:textId="6383452F" w:rsidR="00171C4E" w:rsidRPr="00085EB1" w:rsidRDefault="00171C4E" w:rsidP="00171C4E">
            <w:pPr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ACE38" w14:textId="78BC8E08" w:rsidR="00171C4E" w:rsidRPr="00085EB1" w:rsidRDefault="00BE338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</w:t>
            </w:r>
            <w:r w:rsidR="00DD71E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147" w:type="pct"/>
          </w:tcPr>
          <w:p w14:paraId="3E5054D4" w14:textId="0EEA3332" w:rsidR="00171C4E" w:rsidRPr="00085EB1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598FF" w14:textId="640D1C9A" w:rsidR="00171C4E" w:rsidRPr="00085EB1" w:rsidRDefault="00555851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</w:t>
            </w:r>
            <w:r w:rsidR="00DD71E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147" w:type="pct"/>
          </w:tcPr>
          <w:p w14:paraId="752B1E23" w14:textId="77777777" w:rsidR="00171C4E" w:rsidRPr="00085EB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02B10" w14:textId="54A19C36" w:rsidR="00171C4E" w:rsidRPr="00085EB1" w:rsidRDefault="00BE3386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</w:t>
            </w:r>
            <w:r w:rsidR="00DD71E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142" w:type="pct"/>
          </w:tcPr>
          <w:p w14:paraId="5CF0D283" w14:textId="77777777" w:rsidR="00171C4E" w:rsidRPr="00085EB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8D34B" w14:textId="5459BB17" w:rsidR="00171C4E" w:rsidRPr="00085EB1" w:rsidRDefault="00555851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</w:t>
            </w:r>
            <w:r w:rsidR="00DD71E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</w:tr>
      <w:tr w:rsidR="00171C4E" w:rsidRPr="00085EB1" w14:paraId="56850596" w14:textId="77777777" w:rsidTr="00316446">
        <w:tc>
          <w:tcPr>
            <w:tcW w:w="2156" w:type="pct"/>
          </w:tcPr>
          <w:p w14:paraId="5E69A9F1" w14:textId="3E01FCE2" w:rsidR="00171C4E" w:rsidRPr="00085EB1" w:rsidRDefault="00171C4E" w:rsidP="00171C4E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152DC" w14:textId="57ABE47C" w:rsidR="00171C4E" w:rsidRPr="00085EB1" w:rsidRDefault="00713682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</w:t>
            </w:r>
            <w:r w:rsidR="00DD71E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147" w:type="pct"/>
          </w:tcPr>
          <w:p w14:paraId="2AC54372" w14:textId="3C193133" w:rsidR="00171C4E" w:rsidRPr="00085EB1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DBB9B" w14:textId="51133055" w:rsidR="00171C4E" w:rsidRPr="00085EB1" w:rsidRDefault="00555851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DD71E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D71E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147" w:type="pct"/>
          </w:tcPr>
          <w:p w14:paraId="6932F85B" w14:textId="77777777" w:rsidR="00171C4E" w:rsidRPr="00085EB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EAD19" w14:textId="02DD016F" w:rsidR="00171C4E" w:rsidRPr="00085EB1" w:rsidRDefault="00BE3386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25539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D71E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142" w:type="pct"/>
          </w:tcPr>
          <w:p w14:paraId="27F38375" w14:textId="77777777" w:rsidR="00171C4E" w:rsidRPr="00085EB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6DE25" w14:textId="44D519DC" w:rsidR="00171C4E" w:rsidRPr="00085EB1" w:rsidRDefault="00555851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DD71E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D71E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</w:tr>
      <w:tr w:rsidR="006B34E5" w:rsidRPr="00085EB1" w14:paraId="409EE2B3" w14:textId="77777777" w:rsidTr="00316446">
        <w:tc>
          <w:tcPr>
            <w:tcW w:w="2156" w:type="pct"/>
          </w:tcPr>
          <w:p w14:paraId="483424A8" w14:textId="77777777" w:rsidR="006B34E5" w:rsidRPr="00085EB1" w:rsidRDefault="006B34E5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29A07CBF" w14:textId="77777777" w:rsidR="006B34E5" w:rsidRPr="00085EB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CF140D" w14:textId="555499E3" w:rsidR="006B34E5" w:rsidRPr="00085EB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1FBC8C70" w14:textId="6CB93910" w:rsidR="006B34E5" w:rsidRPr="00085EB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6469C6" w14:textId="77777777" w:rsidR="006B34E5" w:rsidRPr="00085E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6A3A9689" w14:textId="77777777" w:rsidR="006B34E5" w:rsidRPr="00085EB1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ADFC28" w14:textId="77777777" w:rsidR="006B34E5" w:rsidRPr="00085E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01AF6413" w14:textId="77777777" w:rsidR="006B34E5" w:rsidRPr="00085EB1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4E5" w:rsidRPr="00085EB1" w14:paraId="72409E2B" w14:textId="77777777" w:rsidTr="00316446">
        <w:tc>
          <w:tcPr>
            <w:tcW w:w="2156" w:type="pct"/>
          </w:tcPr>
          <w:p w14:paraId="2A6BD6E8" w14:textId="6748AB28" w:rsidR="006B34E5" w:rsidRPr="00085EB1" w:rsidRDefault="00171C4E" w:rsidP="006B34E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DD71EE" w:rsidRPr="00085E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="006B34E5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="006B34E5"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4DC9C957" w14:textId="7C14CF28" w:rsidR="006B34E5" w:rsidRPr="00085EB1" w:rsidRDefault="00785CBF" w:rsidP="007161D9">
            <w:pPr>
              <w:pStyle w:val="BodyText"/>
              <w:tabs>
                <w:tab w:val="decimal" w:pos="50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DD71E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3CFFEEC" w14:textId="0CDE78B7" w:rsidR="006B34E5" w:rsidRPr="00085EB1" w:rsidRDefault="006B34E5" w:rsidP="006B34E5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2EDB95C3" w14:textId="213ACEAF" w:rsidR="006B34E5" w:rsidRPr="00085EB1" w:rsidRDefault="00DD71EE" w:rsidP="007161D9">
            <w:pPr>
              <w:pStyle w:val="BodyText"/>
              <w:tabs>
                <w:tab w:val="decimal" w:pos="5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55851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05)</w:t>
            </w:r>
          </w:p>
        </w:tc>
        <w:tc>
          <w:tcPr>
            <w:tcW w:w="147" w:type="pct"/>
          </w:tcPr>
          <w:p w14:paraId="390D3328" w14:textId="77777777" w:rsidR="006B34E5" w:rsidRPr="00085E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4A704CCA" w14:textId="76E53D75" w:rsidR="006B34E5" w:rsidRPr="00085EB1" w:rsidRDefault="00785CBF" w:rsidP="006B34E5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DD71E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513EB141" w14:textId="77777777" w:rsidR="006B34E5" w:rsidRPr="00085E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6D22FC94" w14:textId="34E8FCFF" w:rsidR="006B34E5" w:rsidRPr="00085EB1" w:rsidRDefault="00555851" w:rsidP="006B34E5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</w:p>
        </w:tc>
      </w:tr>
      <w:tr w:rsidR="006B34E5" w:rsidRPr="00085EB1" w14:paraId="6952BB50" w14:textId="77777777" w:rsidTr="00316446">
        <w:tc>
          <w:tcPr>
            <w:tcW w:w="2156" w:type="pct"/>
          </w:tcPr>
          <w:p w14:paraId="3400C0BF" w14:textId="5C588268" w:rsidR="006B34E5" w:rsidRPr="00085EB1" w:rsidRDefault="00171C4E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DD71EE" w:rsidRPr="00085E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="006B34E5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(ปรับลด) </w:t>
            </w:r>
            <w:r w:rsidR="006B34E5"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14:paraId="4EA0D3DF" w14:textId="7A9CA5AE" w:rsidR="006B34E5" w:rsidRPr="00085EB1" w:rsidRDefault="00785CBF" w:rsidP="007161D9">
            <w:pPr>
              <w:pStyle w:val="BodyText"/>
              <w:tabs>
                <w:tab w:val="decimal" w:pos="50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DD71E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15F25C0E" w14:textId="513DE5AC" w:rsidR="006B34E5" w:rsidRPr="00085EB1" w:rsidRDefault="006B34E5" w:rsidP="006B34E5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double" w:sz="4" w:space="0" w:color="auto"/>
            </w:tcBorders>
          </w:tcPr>
          <w:p w14:paraId="402D3629" w14:textId="64A9B799" w:rsidR="006B34E5" w:rsidRPr="00085EB1" w:rsidRDefault="00DD71EE" w:rsidP="007161D9">
            <w:pPr>
              <w:pStyle w:val="BodyText"/>
              <w:tabs>
                <w:tab w:val="decimal" w:pos="5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55851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05)</w:t>
            </w:r>
          </w:p>
        </w:tc>
        <w:tc>
          <w:tcPr>
            <w:tcW w:w="147" w:type="pct"/>
          </w:tcPr>
          <w:p w14:paraId="21839984" w14:textId="77777777" w:rsidR="006B34E5" w:rsidRPr="00085E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double" w:sz="4" w:space="0" w:color="auto"/>
            </w:tcBorders>
          </w:tcPr>
          <w:p w14:paraId="50A50F87" w14:textId="1492AB40" w:rsidR="006B34E5" w:rsidRPr="00085EB1" w:rsidRDefault="00785CBF" w:rsidP="006B34E5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DD71EE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67519F2F" w14:textId="77777777" w:rsidR="006B34E5" w:rsidRPr="00085E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double" w:sz="4" w:space="0" w:color="auto"/>
            </w:tcBorders>
          </w:tcPr>
          <w:p w14:paraId="4154B28E" w14:textId="2D0EA6BE" w:rsidR="006B34E5" w:rsidRPr="00085EB1" w:rsidRDefault="00555851" w:rsidP="006B34E5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</w:p>
        </w:tc>
      </w:tr>
    </w:tbl>
    <w:p w14:paraId="492A622B" w14:textId="73A271BD" w:rsidR="00DA1576" w:rsidRPr="00085EB1" w:rsidRDefault="00DA1576" w:rsidP="00785CBF">
      <w:pPr>
        <w:pStyle w:val="FSContent"/>
        <w:rPr>
          <w:rFonts w:asciiTheme="majorBidi" w:hAnsiTheme="majorBidi" w:cstheme="majorBidi"/>
          <w:lang w:val="en-US"/>
        </w:rPr>
      </w:pPr>
    </w:p>
    <w:p w14:paraId="39F246FD" w14:textId="77777777" w:rsidR="00DA1576" w:rsidRPr="00085EB1" w:rsidRDefault="00DA1576">
      <w:pPr>
        <w:rPr>
          <w:rFonts w:asciiTheme="majorBidi" w:hAnsiTheme="majorBidi" w:cstheme="majorBidi"/>
          <w:sz w:val="30"/>
          <w:szCs w:val="30"/>
          <w:lang w:eastAsia="x-none"/>
        </w:rPr>
      </w:pPr>
      <w:r w:rsidRPr="00085EB1"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16DB2DD9" w14:textId="6B52DAC5" w:rsidR="00C15D10" w:rsidRPr="00085EB1" w:rsidRDefault="000069A5" w:rsidP="00C15D10">
      <w:pPr>
        <w:tabs>
          <w:tab w:val="left" w:pos="562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085EB1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7</w:t>
      </w:r>
      <w:r w:rsidR="00C15D10" w:rsidRPr="00085EB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C15D10" w:rsidRPr="00085EB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ส่วนงานดำเนินงานและการจำแนกรายได้</w:t>
      </w:r>
      <w:r w:rsidR="00F25539" w:rsidRPr="00085EB1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4412D98E" w14:textId="77777777" w:rsidR="002C4FD1" w:rsidRPr="00085EB1" w:rsidRDefault="002C4FD1" w:rsidP="00785CBF">
      <w:pPr>
        <w:pStyle w:val="FSContent"/>
        <w:rPr>
          <w:rFonts w:asciiTheme="majorBidi" w:hAnsiTheme="majorBidi" w:cstheme="majorBidi"/>
          <w:lang w:val="en-US"/>
        </w:rPr>
      </w:pPr>
    </w:p>
    <w:p w14:paraId="257F4B81" w14:textId="38F5BC2F" w:rsidR="00742E5E" w:rsidRPr="00085EB1" w:rsidRDefault="00A22181" w:rsidP="00742E5E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085E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ผู้บริหารพิจารณาว่า</w:t>
      </w:r>
      <w:r w:rsidR="00334E2D" w:rsidRPr="00085E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กลุ่มบริษัท</w:t>
      </w:r>
      <w:r w:rsidR="00EF75B1" w:rsidRPr="00085EB1">
        <w:rPr>
          <w:rFonts w:asciiTheme="majorBidi" w:eastAsia="Cordia New" w:hAnsiTheme="majorBidi" w:cstheme="majorBidi"/>
          <w:sz w:val="30"/>
          <w:szCs w:val="30"/>
          <w:cs/>
        </w:rPr>
        <w:t>และ</w:t>
      </w:r>
      <w:r w:rsidRPr="00085E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บริษัทมี </w:t>
      </w:r>
      <w:r w:rsidR="00FB529C" w:rsidRPr="00085EB1">
        <w:rPr>
          <w:rFonts w:asciiTheme="majorBidi" w:eastAsia="Cordia New" w:hAnsiTheme="majorBidi" w:cstheme="majorBidi"/>
          <w:sz w:val="30"/>
          <w:szCs w:val="30"/>
          <w:lang w:val="en-GB"/>
        </w:rPr>
        <w:t>4</w:t>
      </w:r>
      <w:r w:rsidRPr="00085E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ส่วนงานที่รายงาน ซึ่งเป็นหน่วยงานธุรกิจที่สำคัญของ</w:t>
      </w:r>
      <w:r w:rsidR="006526F7" w:rsidRPr="00085E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085E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หน่วยงานธุรกิจที่สำคัญนี้ผลิตสินค้า</w:t>
      </w:r>
      <w:r w:rsidR="00287B43" w:rsidRPr="00085EB1">
        <w:rPr>
          <w:rFonts w:asciiTheme="majorBidi" w:eastAsia="Cordia New" w:hAnsiTheme="majorBidi" w:cstheme="majorBidi" w:hint="cs"/>
          <w:sz w:val="30"/>
          <w:szCs w:val="30"/>
          <w:cs/>
          <w:lang w:val="en-GB"/>
        </w:rPr>
        <w:t>และบริการ</w:t>
      </w:r>
      <w:r w:rsidRPr="00085E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</w:t>
      </w:r>
      <w:r w:rsidR="006526F7" w:rsidRPr="00085E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085E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โดยสรุปมีดังนี้</w:t>
      </w:r>
    </w:p>
    <w:p w14:paraId="62DDB294" w14:textId="77777777" w:rsidR="00925A0C" w:rsidRPr="00085EB1" w:rsidRDefault="00925A0C" w:rsidP="00742E5E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W w:w="8931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16"/>
        <w:gridCol w:w="7115"/>
      </w:tblGrid>
      <w:tr w:rsidR="00742E5E" w:rsidRPr="00085EB1" w14:paraId="49F37BF3" w14:textId="77777777" w:rsidTr="004816D7">
        <w:trPr>
          <w:cantSplit/>
          <w:trHeight w:val="308"/>
        </w:trPr>
        <w:tc>
          <w:tcPr>
            <w:tcW w:w="1816" w:type="dxa"/>
          </w:tcPr>
          <w:p w14:paraId="1F8067B6" w14:textId="292C3D8F" w:rsidR="00742E5E" w:rsidRPr="00085EB1" w:rsidRDefault="00742E5E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</w:t>
            </w:r>
            <w:r w:rsidR="00A22181" w:rsidRPr="00085EB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ที่รายงาน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085EB1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115" w:type="dxa"/>
          </w:tcPr>
          <w:p w14:paraId="1C176E69" w14:textId="77777777" w:rsidR="00742E5E" w:rsidRPr="00085EB1" w:rsidRDefault="00742E5E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 w:rsidRPr="00085EB1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(OEM)</w:t>
            </w:r>
          </w:p>
        </w:tc>
      </w:tr>
      <w:tr w:rsidR="00742E5E" w:rsidRPr="00085EB1" w14:paraId="7C34CC20" w14:textId="77777777" w:rsidTr="004816D7">
        <w:trPr>
          <w:cantSplit/>
          <w:trHeight w:val="300"/>
        </w:trPr>
        <w:tc>
          <w:tcPr>
            <w:tcW w:w="1816" w:type="dxa"/>
          </w:tcPr>
          <w:p w14:paraId="1CE6EFE6" w14:textId="5E214F76" w:rsidR="00742E5E" w:rsidRPr="00085EB1" w:rsidRDefault="00742E5E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</w:t>
            </w:r>
            <w:r w:rsidR="00A22181" w:rsidRPr="00085EB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ที่รายงาน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085EB1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115" w:type="dxa"/>
          </w:tcPr>
          <w:p w14:paraId="628DFD21" w14:textId="77777777" w:rsidR="00742E5E" w:rsidRPr="00085EB1" w:rsidRDefault="00742E5E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 w:rsidRPr="00085EB1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(Own brands)</w:t>
            </w:r>
          </w:p>
        </w:tc>
      </w:tr>
      <w:tr w:rsidR="003F6CCC" w:rsidRPr="00085EB1" w14:paraId="5BFAACC3" w14:textId="77777777" w:rsidTr="004816D7">
        <w:trPr>
          <w:cantSplit/>
          <w:trHeight w:val="308"/>
        </w:trPr>
        <w:tc>
          <w:tcPr>
            <w:tcW w:w="1816" w:type="dxa"/>
          </w:tcPr>
          <w:p w14:paraId="0B4CA9DE" w14:textId="20ED98A6" w:rsidR="003F6CCC" w:rsidRPr="00085EB1" w:rsidRDefault="003F6CCC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ส่วนงานที่รายงาน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085EB1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115" w:type="dxa"/>
          </w:tcPr>
          <w:p w14:paraId="171D5961" w14:textId="0D81EEE1" w:rsidR="003F6CCC" w:rsidRPr="00085EB1" w:rsidRDefault="003F6CCC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น้ำยาและอุปกรณ์ที่เกี่ยวกับการฟอกไต</w:t>
            </w:r>
          </w:p>
        </w:tc>
      </w:tr>
      <w:tr w:rsidR="009606EB" w:rsidRPr="00085EB1" w14:paraId="6ADC398F" w14:textId="77777777" w:rsidTr="004816D7">
        <w:trPr>
          <w:cantSplit/>
          <w:trHeight w:val="308"/>
        </w:trPr>
        <w:tc>
          <w:tcPr>
            <w:tcW w:w="1816" w:type="dxa"/>
          </w:tcPr>
          <w:p w14:paraId="31CFC610" w14:textId="7C9400E8" w:rsidR="009606EB" w:rsidRPr="00085EB1" w:rsidRDefault="009606EB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ส่วนงานที่รายงาน 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115" w:type="dxa"/>
          </w:tcPr>
          <w:p w14:paraId="0AEE165A" w14:textId="08FE9C63" w:rsidR="009606EB" w:rsidRPr="00085EB1" w:rsidRDefault="00E71035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 รับจ้างวิจัยผลิตภัณฑ์ และจัดฝึกอบรมเกี่ยวกับผลิตภัณฑ์เพื่อสุขภาพ</w:t>
            </w:r>
          </w:p>
        </w:tc>
      </w:tr>
    </w:tbl>
    <w:p w14:paraId="5C4BF434" w14:textId="77777777" w:rsidR="003A1DA7" w:rsidRPr="00085EB1" w:rsidRDefault="003A1DA7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74AFDBA6" w14:textId="26CC992D" w:rsidR="00A22181" w:rsidRPr="00085EB1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085E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ส่วนงานอื่นรวมถึงรายได้จากการจำหน่ายสินค้าและบริการอื่น ซึ่งไม่มีส่วนงานใดที่เข้าเกณฑ์เชิงปริมาณเพื่อกำหนดส่วนงานที่รายงานในปี </w:t>
      </w:r>
      <w:r w:rsidRPr="00085EB1">
        <w:rPr>
          <w:rFonts w:asciiTheme="majorBidi" w:eastAsia="Cordia New" w:hAnsiTheme="majorBidi" w:cstheme="majorBidi"/>
          <w:sz w:val="30"/>
          <w:szCs w:val="30"/>
          <w:lang w:val="en-GB"/>
        </w:rPr>
        <w:t>256</w:t>
      </w:r>
      <w:r w:rsidR="000069A5" w:rsidRPr="00085EB1">
        <w:rPr>
          <w:rFonts w:asciiTheme="majorBidi" w:eastAsia="Cordia New" w:hAnsiTheme="majorBidi" w:cstheme="majorBidi"/>
          <w:sz w:val="30"/>
          <w:szCs w:val="30"/>
          <w:lang w:val="en-GB"/>
        </w:rPr>
        <w:t>8</w:t>
      </w:r>
      <w:r w:rsidRPr="00085E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หรือ </w:t>
      </w:r>
      <w:r w:rsidRPr="00085EB1">
        <w:rPr>
          <w:rFonts w:asciiTheme="majorBidi" w:eastAsia="Cordia New" w:hAnsiTheme="majorBidi" w:cstheme="majorBidi"/>
          <w:sz w:val="30"/>
          <w:szCs w:val="30"/>
          <w:lang w:val="en-GB"/>
        </w:rPr>
        <w:t>256</w:t>
      </w:r>
      <w:r w:rsidR="000069A5" w:rsidRPr="00085EB1">
        <w:rPr>
          <w:rFonts w:asciiTheme="majorBidi" w:eastAsia="Cordia New" w:hAnsiTheme="majorBidi" w:cstheme="majorBidi"/>
          <w:sz w:val="30"/>
          <w:szCs w:val="30"/>
          <w:lang w:val="en-GB"/>
        </w:rPr>
        <w:t>7</w:t>
      </w:r>
    </w:p>
    <w:p w14:paraId="198A6026" w14:textId="77777777" w:rsidR="00A22181" w:rsidRPr="00085EB1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6C975A8F" w14:textId="5F8CFECC" w:rsidR="00A22181" w:rsidRPr="00085EB1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085E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270430" w:rsidRPr="00085E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085E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5EB22EF0" w14:textId="77777777" w:rsidR="00DE0E72" w:rsidRPr="00085EB1" w:rsidRDefault="00DE0E72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3C19D287" w14:textId="77777777" w:rsidR="00DE0E72" w:rsidRPr="00085EB1" w:rsidRDefault="00DE0E72" w:rsidP="00DE0E72">
      <w:pPr>
        <w:spacing w:line="260" w:lineRule="atLeast"/>
        <w:ind w:left="540" w:right="18"/>
        <w:jc w:val="thaiDistribute"/>
        <w:rPr>
          <w:sz w:val="22"/>
          <w:szCs w:val="30"/>
          <w:lang w:val="en-GB"/>
        </w:rPr>
      </w:pPr>
      <w:r w:rsidRPr="00085EB1">
        <w:rPr>
          <w:sz w:val="22"/>
          <w:szCs w:val="30"/>
          <w:cs/>
          <w:lang w:val="en-GB"/>
        </w:rPr>
        <w:t>ผลการดำเนินงานของแต่ละส่วนงานวัดโดยใช้กำไรก่อนภาษีเงินได้ของส่วนงาน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57A081A" w14:textId="77777777" w:rsidR="00A22181" w:rsidRPr="00085EB1" w:rsidRDefault="00A22181" w:rsidP="007651F3">
      <w:pPr>
        <w:ind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0CEC7EA1" w14:textId="6C4DDC69" w:rsidR="00C46FC3" w:rsidRPr="00085EB1" w:rsidRDefault="00742E5E" w:rsidP="00481E9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85EB1">
        <w:rPr>
          <w:rFonts w:asciiTheme="majorBidi" w:hAnsiTheme="majorBidi" w:cstheme="majorBidi"/>
          <w:sz w:val="30"/>
          <w:szCs w:val="30"/>
          <w:cs/>
          <w:lang w:val="en-GB"/>
        </w:rPr>
        <w:t>รายได้หลักของ</w:t>
      </w:r>
      <w:r w:rsidR="006526F7" w:rsidRPr="00085EB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085EB1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="00EF75B1" w:rsidRPr="00085EB1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="00334E2D" w:rsidRPr="00085EB1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085EB1">
        <w:rPr>
          <w:rFonts w:asciiTheme="majorBidi" w:hAnsiTheme="majorBidi" w:cstheme="majorBidi"/>
          <w:sz w:val="30"/>
          <w:szCs w:val="30"/>
          <w:cs/>
          <w:lang w:val="en-GB"/>
        </w:rPr>
        <w:t>ได้มาจากรายได้จากสัญญาที่ทำกับลูกค้า และรับรู้รายได้ ณ เวลาหนึ่ง</w:t>
      </w:r>
    </w:p>
    <w:p w14:paraId="34168091" w14:textId="77777777" w:rsidR="00983AAD" w:rsidRPr="00085EB1" w:rsidRDefault="00983AAD" w:rsidP="00481E9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E1F1FEA" w14:textId="752AFB02" w:rsidR="00C46FC3" w:rsidRPr="00085EB1" w:rsidRDefault="00C46FC3" w:rsidP="00742E5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C46FC3" w:rsidRPr="00085EB1" w:rsidSect="00D962A3">
          <w:headerReference w:type="default" r:id="rId11"/>
          <w:footerReference w:type="default" r:id="rId12"/>
          <w:pgSz w:w="11909" w:h="16834" w:code="9"/>
          <w:pgMar w:top="691" w:right="1379" w:bottom="576" w:left="1152" w:header="720" w:footer="720" w:gutter="0"/>
          <w:pgNumType w:start="10"/>
          <w:cols w:space="720"/>
          <w:docGrid w:linePitch="245"/>
        </w:sectPr>
      </w:pPr>
    </w:p>
    <w:tbl>
      <w:tblPr>
        <w:tblW w:w="4836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4051"/>
        <w:gridCol w:w="1515"/>
        <w:gridCol w:w="247"/>
        <w:gridCol w:w="1512"/>
        <w:gridCol w:w="253"/>
        <w:gridCol w:w="1509"/>
        <w:gridCol w:w="253"/>
        <w:gridCol w:w="1512"/>
        <w:gridCol w:w="236"/>
        <w:gridCol w:w="1377"/>
        <w:gridCol w:w="250"/>
        <w:gridCol w:w="1338"/>
      </w:tblGrid>
      <w:tr w:rsidR="00C318E3" w:rsidRPr="00085EB1" w14:paraId="1A613BF8" w14:textId="144DC585" w:rsidTr="00C318E3">
        <w:trPr>
          <w:trHeight w:val="451"/>
        </w:trPr>
        <w:tc>
          <w:tcPr>
            <w:tcW w:w="1441" w:type="pct"/>
          </w:tcPr>
          <w:p w14:paraId="43BD065B" w14:textId="77777777" w:rsidR="00C318E3" w:rsidRPr="00085EB1" w:rsidRDefault="00C318E3" w:rsidP="00F949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1" w:name="_Hlk150282703"/>
          </w:p>
        </w:tc>
        <w:tc>
          <w:tcPr>
            <w:tcW w:w="3559" w:type="pct"/>
            <w:gridSpan w:val="11"/>
          </w:tcPr>
          <w:p w14:paraId="069F46BA" w14:textId="40DA9522" w:rsidR="00C318E3" w:rsidRPr="00085EB1" w:rsidRDefault="00C318E3" w:rsidP="00F949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A1CAC" w:rsidRPr="00085EB1" w14:paraId="70ADBBE5" w14:textId="27690505" w:rsidTr="00C318E3">
        <w:trPr>
          <w:trHeight w:val="451"/>
        </w:trPr>
        <w:tc>
          <w:tcPr>
            <w:tcW w:w="1441" w:type="pct"/>
          </w:tcPr>
          <w:p w14:paraId="3781A4F4" w14:textId="77777777" w:rsidR="005560F0" w:rsidRPr="00085EB1" w:rsidRDefault="005560F0" w:rsidP="00403A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0069A5" w:rsidRPr="00085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  <w:p w14:paraId="1F46588F" w14:textId="33B1CB1B" w:rsidR="000069A5" w:rsidRPr="00085EB1" w:rsidRDefault="000069A5" w:rsidP="00403A1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วันที่ </w:t>
            </w: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85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39" w:type="pct"/>
            <w:vAlign w:val="bottom"/>
          </w:tcPr>
          <w:p w14:paraId="68C03A04" w14:textId="77777777" w:rsidR="005560F0" w:rsidRPr="00085E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8" w:type="pct"/>
            <w:vAlign w:val="bottom"/>
          </w:tcPr>
          <w:p w14:paraId="317EA404" w14:textId="77777777" w:rsidR="005560F0" w:rsidRPr="00085E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6266EAE4" w14:textId="77777777" w:rsidR="005560F0" w:rsidRPr="00085E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0" w:type="pct"/>
            <w:vAlign w:val="bottom"/>
          </w:tcPr>
          <w:p w14:paraId="214E2AEF" w14:textId="77777777" w:rsidR="005560F0" w:rsidRPr="00085E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vAlign w:val="bottom"/>
          </w:tcPr>
          <w:p w14:paraId="4ED1E133" w14:textId="64E5AA58" w:rsidR="005560F0" w:rsidRPr="00085E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0" w:type="pct"/>
            <w:vAlign w:val="bottom"/>
          </w:tcPr>
          <w:p w14:paraId="64B93B37" w14:textId="77777777" w:rsidR="005560F0" w:rsidRPr="00085E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55223337" w14:textId="18388B01" w:rsidR="005560F0" w:rsidRPr="00085EB1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4" w:type="pct"/>
          </w:tcPr>
          <w:p w14:paraId="06BE5347" w14:textId="77777777" w:rsidR="005560F0" w:rsidRPr="00085EB1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14:paraId="31219715" w14:textId="38FE16D2" w:rsidR="005560F0" w:rsidRPr="00085E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89" w:type="pct"/>
          </w:tcPr>
          <w:p w14:paraId="70B93910" w14:textId="77777777" w:rsidR="005560F0" w:rsidRPr="00085EB1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" w:type="pct"/>
            <w:vAlign w:val="bottom"/>
          </w:tcPr>
          <w:p w14:paraId="02F2542E" w14:textId="38182DCA" w:rsidR="005560F0" w:rsidRPr="00085EB1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07A07" w:rsidRPr="00085EB1" w14:paraId="227546D5" w14:textId="77777777" w:rsidTr="00A82584">
        <w:trPr>
          <w:trHeight w:val="451"/>
        </w:trPr>
        <w:tc>
          <w:tcPr>
            <w:tcW w:w="1441" w:type="pct"/>
          </w:tcPr>
          <w:p w14:paraId="330EE969" w14:textId="77777777" w:rsidR="00707A07" w:rsidRPr="00085EB1" w:rsidRDefault="00707A07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9" w:type="pct"/>
            <w:gridSpan w:val="11"/>
          </w:tcPr>
          <w:p w14:paraId="5E1D3B35" w14:textId="77777777" w:rsidR="00707A07" w:rsidRPr="00085EB1" w:rsidRDefault="00707A07" w:rsidP="00BF1F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1CAC" w:rsidRPr="00085EB1" w14:paraId="14EA7318" w14:textId="2AE6A70A" w:rsidTr="00C318E3">
        <w:trPr>
          <w:trHeight w:val="451"/>
        </w:trPr>
        <w:tc>
          <w:tcPr>
            <w:tcW w:w="1441" w:type="pct"/>
          </w:tcPr>
          <w:p w14:paraId="6C7EA5D3" w14:textId="200F6BFE" w:rsidR="005560F0" w:rsidRPr="00085EB1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39" w:type="pct"/>
          </w:tcPr>
          <w:p w14:paraId="51AC921A" w14:textId="7C17471E" w:rsidR="005560F0" w:rsidRPr="00085EB1" w:rsidRDefault="000069A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66,812</w:t>
            </w:r>
          </w:p>
        </w:tc>
        <w:tc>
          <w:tcPr>
            <w:tcW w:w="88" w:type="pct"/>
          </w:tcPr>
          <w:p w14:paraId="646DD26C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</w:tcPr>
          <w:p w14:paraId="642E7769" w14:textId="41D09274" w:rsidR="005560F0" w:rsidRPr="00085EB1" w:rsidRDefault="000069A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105,136</w:t>
            </w:r>
          </w:p>
        </w:tc>
        <w:tc>
          <w:tcPr>
            <w:tcW w:w="90" w:type="pct"/>
          </w:tcPr>
          <w:p w14:paraId="65A7F2D9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7" w:type="pct"/>
          </w:tcPr>
          <w:p w14:paraId="771C6AC3" w14:textId="3929C610" w:rsidR="005560F0" w:rsidRPr="00085EB1" w:rsidRDefault="000069A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  <w:r w:rsidR="00713526"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051</w:t>
            </w:r>
          </w:p>
        </w:tc>
        <w:tc>
          <w:tcPr>
            <w:tcW w:w="90" w:type="pct"/>
          </w:tcPr>
          <w:p w14:paraId="1838A551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4729E357" w14:textId="58231230" w:rsidR="005560F0" w:rsidRPr="00085EB1" w:rsidRDefault="000069A5" w:rsidP="004F05E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="00713526"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443</w:t>
            </w:r>
          </w:p>
        </w:tc>
        <w:tc>
          <w:tcPr>
            <w:tcW w:w="84" w:type="pct"/>
          </w:tcPr>
          <w:p w14:paraId="141031F5" w14:textId="77777777" w:rsidR="005560F0" w:rsidRPr="00085EB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502ACC3F" w14:textId="7CA8AA42" w:rsidR="005560F0" w:rsidRPr="00085EB1" w:rsidRDefault="000069A5" w:rsidP="004F05E5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  <w:r w:rsidR="00713526"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286</w:t>
            </w:r>
          </w:p>
        </w:tc>
        <w:tc>
          <w:tcPr>
            <w:tcW w:w="89" w:type="pct"/>
          </w:tcPr>
          <w:p w14:paraId="0E654B0D" w14:textId="77777777" w:rsidR="005560F0" w:rsidRPr="00085EB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6DA2F290" w14:textId="175A1F07" w:rsidR="005560F0" w:rsidRPr="00085EB1" w:rsidRDefault="000069A5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227</w:t>
            </w:r>
            <w:r w:rsidR="00713526"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728</w:t>
            </w:r>
          </w:p>
        </w:tc>
      </w:tr>
      <w:tr w:rsidR="000A1CAC" w:rsidRPr="00085EB1" w14:paraId="33173D84" w14:textId="1F40668A" w:rsidTr="00C318E3">
        <w:trPr>
          <w:trHeight w:val="451"/>
        </w:trPr>
        <w:tc>
          <w:tcPr>
            <w:tcW w:w="1441" w:type="pct"/>
          </w:tcPr>
          <w:p w14:paraId="7973183B" w14:textId="550A4400" w:rsidR="005560F0" w:rsidRPr="00085EB1" w:rsidRDefault="005560F0" w:rsidP="00BF1F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3F619D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3F619D" w:rsidRPr="00085E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(ขาดทุน) 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4F758B11" w14:textId="407F41E2" w:rsidR="005560F0" w:rsidRPr="00085EB1" w:rsidRDefault="000069A5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8,987</w:t>
            </w:r>
          </w:p>
        </w:tc>
        <w:tc>
          <w:tcPr>
            <w:tcW w:w="88" w:type="pct"/>
          </w:tcPr>
          <w:p w14:paraId="6B64D9EC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092F45" w14:textId="570890E2" w:rsidR="005560F0" w:rsidRPr="00085EB1" w:rsidRDefault="000069A5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28,846</w:t>
            </w:r>
          </w:p>
        </w:tc>
        <w:tc>
          <w:tcPr>
            <w:tcW w:w="90" w:type="pct"/>
          </w:tcPr>
          <w:p w14:paraId="56671958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4C443669" w14:textId="43C7DFE9" w:rsidR="005560F0" w:rsidRPr="00085EB1" w:rsidRDefault="000069A5" w:rsidP="00BF1FF0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6,300</w:t>
            </w:r>
          </w:p>
        </w:tc>
        <w:tc>
          <w:tcPr>
            <w:tcW w:w="90" w:type="pct"/>
          </w:tcPr>
          <w:p w14:paraId="6FE83421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750E4733" w14:textId="046BDE32" w:rsidR="005560F0" w:rsidRPr="00085EB1" w:rsidRDefault="00891761" w:rsidP="008E1830">
            <w:pPr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0069A5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455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84" w:type="pct"/>
          </w:tcPr>
          <w:p w14:paraId="190DB4B1" w14:textId="77777777" w:rsidR="005560F0" w:rsidRPr="00085EB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3A24DBF6" w14:textId="1F79499B" w:rsidR="005560F0" w:rsidRPr="00085EB1" w:rsidRDefault="000069A5" w:rsidP="001241AE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713526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548</w:t>
            </w:r>
          </w:p>
        </w:tc>
        <w:tc>
          <w:tcPr>
            <w:tcW w:w="89" w:type="pct"/>
          </w:tcPr>
          <w:p w14:paraId="27BDBE05" w14:textId="77777777" w:rsidR="005560F0" w:rsidRPr="00085EB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14:paraId="04AA8917" w14:textId="65291FB1" w:rsidR="005560F0" w:rsidRPr="00085EB1" w:rsidRDefault="000069A5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45,226</w:t>
            </w:r>
          </w:p>
        </w:tc>
      </w:tr>
      <w:tr w:rsidR="000A1CAC" w:rsidRPr="00085EB1" w14:paraId="310CF3E7" w14:textId="1D59D960" w:rsidTr="00C318E3">
        <w:trPr>
          <w:trHeight w:val="451"/>
        </w:trPr>
        <w:tc>
          <w:tcPr>
            <w:tcW w:w="1441" w:type="pct"/>
          </w:tcPr>
          <w:p w14:paraId="5ED4FE01" w14:textId="77777777" w:rsidR="005560F0" w:rsidRPr="00085EB1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7D7ADC82" w14:textId="77777777" w:rsidR="005560F0" w:rsidRPr="00085E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6D6A71B1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4592FC66" w14:textId="77777777" w:rsidR="005560F0" w:rsidRPr="00085E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32E9ACF2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725F68CC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1445B0F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6BC12033" w14:textId="77777777" w:rsidR="005560F0" w:rsidRPr="00085E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5FC615A1" w14:textId="77777777" w:rsidR="005560F0" w:rsidRPr="00085E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12430B16" w14:textId="3DD998C2" w:rsidR="005560F0" w:rsidRPr="00085E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7B60CBFD" w14:textId="77777777" w:rsidR="005560F0" w:rsidRPr="00085E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1AF4FD30" w14:textId="77777777" w:rsidR="005560F0" w:rsidRPr="00085E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CAC" w:rsidRPr="00085EB1" w14:paraId="7878EDE8" w14:textId="43A1CE96" w:rsidTr="00C318E3">
        <w:trPr>
          <w:trHeight w:val="451"/>
        </w:trPr>
        <w:tc>
          <w:tcPr>
            <w:tcW w:w="1441" w:type="pct"/>
          </w:tcPr>
          <w:p w14:paraId="58F5C580" w14:textId="77777777" w:rsidR="005560F0" w:rsidRPr="00085EB1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39" w:type="pct"/>
          </w:tcPr>
          <w:p w14:paraId="0ABBB7A4" w14:textId="77777777" w:rsidR="005560F0" w:rsidRPr="00085E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5E80D070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9121CCE" w14:textId="77777777" w:rsidR="005560F0" w:rsidRPr="00085E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26E7E4FA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7241BCA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6F4AF869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0D8308B" w14:textId="77777777" w:rsidR="005560F0" w:rsidRPr="00085EB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10BCCAE8" w14:textId="77777777" w:rsidR="005560F0" w:rsidRPr="00085EB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2A28C0CB" w14:textId="4D38A272" w:rsidR="005560F0" w:rsidRPr="00085EB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55D427BA" w14:textId="77777777" w:rsidR="005560F0" w:rsidRPr="00085EB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317F3A84" w14:textId="1A839D8C" w:rsidR="005560F0" w:rsidRPr="00085EB1" w:rsidRDefault="000069A5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2,38</w:t>
            </w:r>
            <w:r w:rsidR="00203B6F" w:rsidRPr="00085EB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A1CAC" w:rsidRPr="00085EB1" w14:paraId="424D231D" w14:textId="78F4B49D" w:rsidTr="00C318E3">
        <w:trPr>
          <w:trHeight w:val="451"/>
        </w:trPr>
        <w:tc>
          <w:tcPr>
            <w:tcW w:w="1441" w:type="pct"/>
          </w:tcPr>
          <w:p w14:paraId="524BC608" w14:textId="77777777" w:rsidR="005560F0" w:rsidRPr="00085EB1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39" w:type="pct"/>
          </w:tcPr>
          <w:p w14:paraId="68243356" w14:textId="77777777" w:rsidR="005560F0" w:rsidRPr="00085E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4FD252D7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4D81AFF4" w14:textId="77777777" w:rsidR="005560F0" w:rsidRPr="00085E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348128A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3C2670E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3F87BFA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77AC768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412FA781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6EB8CAE8" w14:textId="35C0D171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21CF80EA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5EC1E2FE" w14:textId="1585EEA0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0069A5"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</w:t>
            </w:r>
            <w:r w:rsidR="00647E4A"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0069A5"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  <w:r w:rsidR="00203B6F"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0069A5" w:rsidRPr="00085EB1" w14:paraId="60138A87" w14:textId="77777777" w:rsidTr="00C318E3">
        <w:trPr>
          <w:trHeight w:val="451"/>
        </w:trPr>
        <w:tc>
          <w:tcPr>
            <w:tcW w:w="1441" w:type="pct"/>
          </w:tcPr>
          <w:p w14:paraId="628CEED2" w14:textId="33BDAB9C" w:rsidR="000069A5" w:rsidRPr="00085EB1" w:rsidRDefault="000069A5" w:rsidP="000069A5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ขาดทุนจากการด้อยค่าซึ่งเป็นไปตาม 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539" w:type="pct"/>
          </w:tcPr>
          <w:p w14:paraId="53B2D28B" w14:textId="77777777" w:rsidR="000069A5" w:rsidRPr="00085EB1" w:rsidRDefault="000069A5" w:rsidP="000069A5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0E43F9B0" w14:textId="77777777" w:rsidR="000069A5" w:rsidRPr="00085EB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60CE8A96" w14:textId="77777777" w:rsidR="000069A5" w:rsidRPr="00085EB1" w:rsidRDefault="000069A5" w:rsidP="000069A5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6EA7786D" w14:textId="77777777" w:rsidR="000069A5" w:rsidRPr="00085EB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9C3E8EE" w14:textId="77777777" w:rsidR="000069A5" w:rsidRPr="00085EB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BCBCBB3" w14:textId="77777777" w:rsidR="000069A5" w:rsidRPr="00085EB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45278AE" w14:textId="77777777" w:rsidR="000069A5" w:rsidRPr="00085EB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5AEC7F34" w14:textId="77777777" w:rsidR="000069A5" w:rsidRPr="00085EB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3DD8DF7B" w14:textId="77777777" w:rsidR="000069A5" w:rsidRPr="00085EB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4402599C" w14:textId="77777777" w:rsidR="000069A5" w:rsidRPr="00085EB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29348D0A" w14:textId="326847A5" w:rsidR="000069A5" w:rsidRPr="00085EB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(1,680)</w:t>
            </w:r>
          </w:p>
        </w:tc>
      </w:tr>
      <w:tr w:rsidR="000069A5" w:rsidRPr="00085EB1" w14:paraId="4417B828" w14:textId="77777777" w:rsidTr="00C318E3">
        <w:trPr>
          <w:trHeight w:val="451"/>
        </w:trPr>
        <w:tc>
          <w:tcPr>
            <w:tcW w:w="1441" w:type="pct"/>
          </w:tcPr>
          <w:p w14:paraId="2C1584D0" w14:textId="3CFF0028" w:rsidR="000069A5" w:rsidRPr="00085EB1" w:rsidRDefault="000069A5" w:rsidP="000069A5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ในเงินลงทุนในบริษัทร่วม</w:t>
            </w:r>
          </w:p>
        </w:tc>
        <w:tc>
          <w:tcPr>
            <w:tcW w:w="539" w:type="pct"/>
          </w:tcPr>
          <w:p w14:paraId="5094F894" w14:textId="77777777" w:rsidR="000069A5" w:rsidRPr="00085EB1" w:rsidRDefault="000069A5" w:rsidP="000069A5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7E111782" w14:textId="77777777" w:rsidR="000069A5" w:rsidRPr="00085EB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70BFDCF2" w14:textId="77777777" w:rsidR="000069A5" w:rsidRPr="00085EB1" w:rsidRDefault="000069A5" w:rsidP="000069A5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B8C2089" w14:textId="77777777" w:rsidR="000069A5" w:rsidRPr="00085EB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19C8DB8C" w14:textId="77777777" w:rsidR="000069A5" w:rsidRPr="00085EB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499B510A" w14:textId="77777777" w:rsidR="000069A5" w:rsidRPr="00085EB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6680DBE6" w14:textId="77777777" w:rsidR="000069A5" w:rsidRPr="00085EB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7880FCA3" w14:textId="77777777" w:rsidR="000069A5" w:rsidRPr="00085EB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0769039C" w14:textId="77777777" w:rsidR="000069A5" w:rsidRPr="00085EB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62BC3E07" w14:textId="77777777" w:rsidR="000069A5" w:rsidRPr="00085EB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6AA481E2" w14:textId="659152CA" w:rsidR="000069A5" w:rsidRPr="00085EB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782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A1CAC" w:rsidRPr="00085EB1" w14:paraId="5F8FFD3B" w14:textId="4AC9A04A" w:rsidTr="00C318E3">
        <w:trPr>
          <w:trHeight w:val="451"/>
        </w:trPr>
        <w:tc>
          <w:tcPr>
            <w:tcW w:w="1441" w:type="pct"/>
          </w:tcPr>
          <w:p w14:paraId="4E8F2F70" w14:textId="77777777" w:rsidR="005560F0" w:rsidRPr="00085EB1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39" w:type="pct"/>
          </w:tcPr>
          <w:p w14:paraId="0D7EDE52" w14:textId="77777777" w:rsidR="005560F0" w:rsidRPr="00085E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5723B64C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68301F6E" w14:textId="77777777" w:rsidR="005560F0" w:rsidRPr="00085E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1932A4F1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ECC2073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805D2D6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CEB96BB" w14:textId="77777777" w:rsidR="005560F0" w:rsidRPr="00085EB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2D28EDDB" w14:textId="77777777" w:rsidR="005560F0" w:rsidRPr="00085EB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12764DB6" w14:textId="78609B0B" w:rsidR="005560F0" w:rsidRPr="00085EB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42C10B7B" w14:textId="77777777" w:rsidR="005560F0" w:rsidRPr="00085EB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341702DC" w14:textId="3998CE3A" w:rsidR="005560F0" w:rsidRPr="00085EB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0069A5"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4,017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0A1CAC" w:rsidRPr="00085EB1" w14:paraId="6C6D4D1E" w14:textId="71D592CD" w:rsidTr="00C318E3">
        <w:trPr>
          <w:trHeight w:val="451"/>
        </w:trPr>
        <w:tc>
          <w:tcPr>
            <w:tcW w:w="1441" w:type="pct"/>
          </w:tcPr>
          <w:p w14:paraId="31F2B087" w14:textId="10FD5DB7" w:rsidR="005560F0" w:rsidRPr="00085EB1" w:rsidRDefault="0039074B" w:rsidP="00BF1F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5560F0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39" w:type="pct"/>
          </w:tcPr>
          <w:p w14:paraId="1BABFB31" w14:textId="77777777" w:rsidR="005560F0" w:rsidRPr="00085E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2FD04870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A20D4F" w14:textId="77777777" w:rsidR="005560F0" w:rsidRPr="00085E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69E57467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51388B2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96FFADF" w14:textId="77777777" w:rsidR="005560F0" w:rsidRPr="00085E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5085B4B" w14:textId="77777777" w:rsidR="005560F0" w:rsidRPr="00085EB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411F0F81" w14:textId="77777777" w:rsidR="005560F0" w:rsidRPr="00085EB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27F7E733" w14:textId="1639C3F3" w:rsidR="005560F0" w:rsidRPr="00085EB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3E65CB46" w14:textId="77777777" w:rsidR="005560F0" w:rsidRPr="00085EB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</w:tcPr>
          <w:p w14:paraId="296DBD5B" w14:textId="4184224F" w:rsidR="005560F0" w:rsidRPr="00085EB1" w:rsidRDefault="000069A5" w:rsidP="000B2DEB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7,72</w:t>
            </w:r>
            <w:r w:rsidR="00203B6F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</w:p>
        </w:tc>
      </w:tr>
      <w:bookmarkEnd w:id="1"/>
    </w:tbl>
    <w:p w14:paraId="13068F91" w14:textId="66A9C4B5" w:rsidR="00AB7BD9" w:rsidRPr="00085EB1" w:rsidRDefault="00AB7BD9" w:rsidP="0039074B">
      <w:pPr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9EC3623" w14:textId="77777777" w:rsidR="00AB7BD9" w:rsidRPr="00085EB1" w:rsidRDefault="00AB7BD9" w:rsidP="0039074B">
      <w:pPr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085EB1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br w:type="page"/>
      </w:r>
    </w:p>
    <w:tbl>
      <w:tblPr>
        <w:tblW w:w="4803" w:type="pct"/>
        <w:tblInd w:w="639" w:type="dxa"/>
        <w:tblLayout w:type="fixed"/>
        <w:tblLook w:val="0000" w:firstRow="0" w:lastRow="0" w:firstColumn="0" w:lastColumn="0" w:noHBand="0" w:noVBand="0"/>
      </w:tblPr>
      <w:tblGrid>
        <w:gridCol w:w="4032"/>
        <w:gridCol w:w="1519"/>
        <w:gridCol w:w="251"/>
        <w:gridCol w:w="1510"/>
        <w:gridCol w:w="237"/>
        <w:gridCol w:w="1541"/>
        <w:gridCol w:w="254"/>
        <w:gridCol w:w="1429"/>
        <w:gridCol w:w="254"/>
        <w:gridCol w:w="1343"/>
        <w:gridCol w:w="251"/>
        <w:gridCol w:w="1337"/>
      </w:tblGrid>
      <w:tr w:rsidR="00C318E3" w:rsidRPr="00085EB1" w14:paraId="4E3F028E" w14:textId="77777777" w:rsidTr="00C318E3">
        <w:trPr>
          <w:trHeight w:val="451"/>
        </w:trPr>
        <w:tc>
          <w:tcPr>
            <w:tcW w:w="1444" w:type="pct"/>
          </w:tcPr>
          <w:p w14:paraId="2C08394D" w14:textId="77777777" w:rsidR="00C318E3" w:rsidRPr="00085EB1" w:rsidRDefault="00C318E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2" w:name="_Hlk150282725"/>
          </w:p>
        </w:tc>
        <w:tc>
          <w:tcPr>
            <w:tcW w:w="3556" w:type="pct"/>
            <w:gridSpan w:val="11"/>
          </w:tcPr>
          <w:p w14:paraId="5D101D40" w14:textId="61BE0BB6" w:rsidR="00C318E3" w:rsidRPr="00085EB1" w:rsidRDefault="00C318E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4719" w:rsidRPr="00085EB1" w14:paraId="5B11AB12" w14:textId="77777777" w:rsidTr="00C318E3">
        <w:trPr>
          <w:trHeight w:val="451"/>
        </w:trPr>
        <w:tc>
          <w:tcPr>
            <w:tcW w:w="1444" w:type="pct"/>
          </w:tcPr>
          <w:p w14:paraId="7D667A26" w14:textId="7BE48B35" w:rsidR="000069A5" w:rsidRPr="00085EB1" w:rsidRDefault="005560F0" w:rsidP="00403A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A42D8A" w:rsidRPr="00085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  <w:p w14:paraId="6251E769" w14:textId="53E1F53E" w:rsidR="000069A5" w:rsidRPr="00085EB1" w:rsidRDefault="000069A5" w:rsidP="00403A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5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วันที่ </w:t>
            </w: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85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44" w:type="pct"/>
            <w:vAlign w:val="bottom"/>
          </w:tcPr>
          <w:p w14:paraId="7B27A193" w14:textId="77777777" w:rsidR="005560F0" w:rsidRPr="00085E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0" w:type="pct"/>
            <w:vAlign w:val="bottom"/>
          </w:tcPr>
          <w:p w14:paraId="3A6E7CF6" w14:textId="77777777" w:rsidR="005560F0" w:rsidRPr="00085E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BBCCD3F" w14:textId="77777777" w:rsidR="005560F0" w:rsidRPr="00085E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5" w:type="pct"/>
            <w:vAlign w:val="bottom"/>
          </w:tcPr>
          <w:p w14:paraId="551AC898" w14:textId="77777777" w:rsidR="005560F0" w:rsidRPr="00085E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7F8E5FD5" w14:textId="77777777" w:rsidR="005560F0" w:rsidRPr="00085E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1" w:type="pct"/>
            <w:vAlign w:val="bottom"/>
          </w:tcPr>
          <w:p w14:paraId="13FF6ECF" w14:textId="77777777" w:rsidR="005560F0" w:rsidRPr="00085E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vAlign w:val="bottom"/>
          </w:tcPr>
          <w:p w14:paraId="494ABB90" w14:textId="77777777" w:rsidR="005560F0" w:rsidRPr="00085EB1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1" w:type="pct"/>
          </w:tcPr>
          <w:p w14:paraId="530A5E46" w14:textId="77777777" w:rsidR="005560F0" w:rsidRPr="00085EB1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vAlign w:val="bottom"/>
          </w:tcPr>
          <w:p w14:paraId="4FCF90E6" w14:textId="77777777" w:rsidR="005560F0" w:rsidRPr="00085E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0" w:type="pct"/>
          </w:tcPr>
          <w:p w14:paraId="68F6AFDA" w14:textId="77777777" w:rsidR="005560F0" w:rsidRPr="00085EB1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5AC53867" w14:textId="77777777" w:rsidR="005560F0" w:rsidRPr="00085EB1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07A07" w:rsidRPr="00085EB1" w14:paraId="231D3F0E" w14:textId="77777777">
        <w:trPr>
          <w:trHeight w:val="451"/>
        </w:trPr>
        <w:tc>
          <w:tcPr>
            <w:tcW w:w="1444" w:type="pct"/>
          </w:tcPr>
          <w:p w14:paraId="21D95E75" w14:textId="77777777" w:rsidR="00707A07" w:rsidRPr="00085EB1" w:rsidRDefault="00707A0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6" w:type="pct"/>
            <w:gridSpan w:val="11"/>
          </w:tcPr>
          <w:p w14:paraId="2B096966" w14:textId="77777777" w:rsidR="00707A07" w:rsidRPr="00085EB1" w:rsidRDefault="00707A0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719" w:rsidRPr="00085EB1" w14:paraId="30285157" w14:textId="77777777" w:rsidTr="00C318E3">
        <w:trPr>
          <w:trHeight w:val="451"/>
        </w:trPr>
        <w:tc>
          <w:tcPr>
            <w:tcW w:w="1444" w:type="pct"/>
          </w:tcPr>
          <w:p w14:paraId="0E40485D" w14:textId="77777777" w:rsidR="005560F0" w:rsidRPr="00085EB1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44" w:type="pct"/>
          </w:tcPr>
          <w:p w14:paraId="5324D00E" w14:textId="24DC7A3B" w:rsidR="005560F0" w:rsidRPr="00085EB1" w:rsidRDefault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53,721</w:t>
            </w:r>
          </w:p>
        </w:tc>
        <w:tc>
          <w:tcPr>
            <w:tcW w:w="90" w:type="pct"/>
          </w:tcPr>
          <w:p w14:paraId="464E92BC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1" w:type="pct"/>
          </w:tcPr>
          <w:p w14:paraId="4F60147B" w14:textId="1139A264" w:rsidR="005560F0" w:rsidRPr="00085EB1" w:rsidRDefault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70,212</w:t>
            </w:r>
          </w:p>
        </w:tc>
        <w:tc>
          <w:tcPr>
            <w:tcW w:w="85" w:type="pct"/>
          </w:tcPr>
          <w:p w14:paraId="33FE98E3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52" w:type="pct"/>
          </w:tcPr>
          <w:p w14:paraId="493C0D03" w14:textId="2DBA8E6D" w:rsidR="005560F0" w:rsidRPr="00085EB1" w:rsidRDefault="000069A5" w:rsidP="0039074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</w:t>
            </w:r>
            <w:r w:rsidR="00555851"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397</w:t>
            </w:r>
          </w:p>
        </w:tc>
        <w:tc>
          <w:tcPr>
            <w:tcW w:w="91" w:type="pct"/>
          </w:tcPr>
          <w:p w14:paraId="1FCC100C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72905BAC" w14:textId="5E4CB204" w:rsidR="005560F0" w:rsidRPr="00085EB1" w:rsidRDefault="000069A5" w:rsidP="0058000D">
            <w:pPr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767</w:t>
            </w:r>
          </w:p>
        </w:tc>
        <w:tc>
          <w:tcPr>
            <w:tcW w:w="91" w:type="pct"/>
          </w:tcPr>
          <w:p w14:paraId="2719C1FB" w14:textId="77777777" w:rsidR="005560F0" w:rsidRPr="00085EB1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223394A0" w14:textId="1CD567BE" w:rsidR="005560F0" w:rsidRPr="00085EB1" w:rsidRDefault="000069A5" w:rsidP="00B87364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="00555851"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564</w:t>
            </w:r>
          </w:p>
        </w:tc>
        <w:tc>
          <w:tcPr>
            <w:tcW w:w="90" w:type="pct"/>
          </w:tcPr>
          <w:p w14:paraId="2FD97AD1" w14:textId="77777777" w:rsidR="005560F0" w:rsidRPr="00085EB1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454982B6" w14:textId="7F56904E" w:rsidR="005560F0" w:rsidRPr="00085EB1" w:rsidRDefault="000069A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155</w:t>
            </w:r>
            <w:r w:rsidR="00555851"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661</w:t>
            </w:r>
          </w:p>
        </w:tc>
      </w:tr>
      <w:tr w:rsidR="007A4719" w:rsidRPr="00085EB1" w14:paraId="6D846086" w14:textId="77777777" w:rsidTr="00C318E3">
        <w:trPr>
          <w:trHeight w:val="451"/>
        </w:trPr>
        <w:tc>
          <w:tcPr>
            <w:tcW w:w="1444" w:type="pct"/>
          </w:tcPr>
          <w:p w14:paraId="15C54C8D" w14:textId="667EEA03" w:rsidR="005560F0" w:rsidRPr="00085EB1" w:rsidRDefault="005560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0069A5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0069A5" w:rsidRPr="00085E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(ขาดทุน) 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</w:tcPr>
          <w:p w14:paraId="4D167DCF" w14:textId="67E4A290" w:rsidR="005560F0" w:rsidRPr="00085EB1" w:rsidRDefault="000069A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575</w:t>
            </w:r>
          </w:p>
        </w:tc>
        <w:tc>
          <w:tcPr>
            <w:tcW w:w="90" w:type="pct"/>
          </w:tcPr>
          <w:p w14:paraId="72E55E10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64569348" w14:textId="2FA9B7FB" w:rsidR="005560F0" w:rsidRPr="00085EB1" w:rsidRDefault="000069A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23,337</w:t>
            </w:r>
          </w:p>
        </w:tc>
        <w:tc>
          <w:tcPr>
            <w:tcW w:w="85" w:type="pct"/>
          </w:tcPr>
          <w:p w14:paraId="685D1A94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56D18F68" w14:textId="1A28B518" w:rsidR="005560F0" w:rsidRPr="00085EB1" w:rsidRDefault="000069A5" w:rsidP="003907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4,212</w:t>
            </w:r>
          </w:p>
        </w:tc>
        <w:tc>
          <w:tcPr>
            <w:tcW w:w="91" w:type="pct"/>
          </w:tcPr>
          <w:p w14:paraId="40777B59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42C3D4C2" w14:textId="7A87EEFD" w:rsidR="005560F0" w:rsidRPr="00085EB1" w:rsidRDefault="000069A5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(827)</w:t>
            </w:r>
          </w:p>
        </w:tc>
        <w:tc>
          <w:tcPr>
            <w:tcW w:w="91" w:type="pct"/>
          </w:tcPr>
          <w:p w14:paraId="6DC5DEA1" w14:textId="77777777" w:rsidR="005560F0" w:rsidRPr="00085EB1" w:rsidRDefault="005560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5AFAC39E" w14:textId="6588644E" w:rsidR="005560F0" w:rsidRPr="00085EB1" w:rsidRDefault="000069A5" w:rsidP="0058000D">
            <w:pPr>
              <w:ind w:right="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(952)</w:t>
            </w:r>
          </w:p>
        </w:tc>
        <w:tc>
          <w:tcPr>
            <w:tcW w:w="90" w:type="pct"/>
          </w:tcPr>
          <w:p w14:paraId="612F6B6C" w14:textId="77777777" w:rsidR="005560F0" w:rsidRPr="00085EB1" w:rsidRDefault="005560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14:paraId="73390511" w14:textId="71FB7ED2" w:rsidR="005560F0" w:rsidRPr="00085EB1" w:rsidRDefault="000069A5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26</w:t>
            </w:r>
            <w:r w:rsidR="00996DF3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345</w:t>
            </w:r>
          </w:p>
        </w:tc>
      </w:tr>
      <w:tr w:rsidR="007A4719" w:rsidRPr="00085EB1" w14:paraId="52C53842" w14:textId="77777777" w:rsidTr="00C318E3">
        <w:trPr>
          <w:trHeight w:val="451"/>
        </w:trPr>
        <w:tc>
          <w:tcPr>
            <w:tcW w:w="1444" w:type="pct"/>
          </w:tcPr>
          <w:p w14:paraId="0A77DE8F" w14:textId="77777777" w:rsidR="005560F0" w:rsidRPr="00085EB1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33A1BA63" w14:textId="77777777" w:rsidR="005560F0" w:rsidRPr="00085E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E7848C5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478CA17B" w14:textId="77777777" w:rsidR="005560F0" w:rsidRPr="00085E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791BC572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3972977B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C2A2744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783156E2" w14:textId="77777777" w:rsidR="005560F0" w:rsidRPr="00085E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17DF0D9F" w14:textId="77777777" w:rsidR="005560F0" w:rsidRPr="00085E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631A476E" w14:textId="77777777" w:rsidR="005560F0" w:rsidRPr="00085E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233296C" w14:textId="77777777" w:rsidR="005560F0" w:rsidRPr="00085E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</w:tcPr>
          <w:p w14:paraId="7FC8BB45" w14:textId="77777777" w:rsidR="005560F0" w:rsidRPr="00085E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719" w:rsidRPr="00085EB1" w14:paraId="0DFD2A4F" w14:textId="77777777" w:rsidTr="00C318E3">
        <w:trPr>
          <w:trHeight w:val="451"/>
        </w:trPr>
        <w:tc>
          <w:tcPr>
            <w:tcW w:w="1444" w:type="pct"/>
          </w:tcPr>
          <w:p w14:paraId="730C25FF" w14:textId="77777777" w:rsidR="005560F0" w:rsidRPr="00085EB1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44" w:type="pct"/>
          </w:tcPr>
          <w:p w14:paraId="341AA8AA" w14:textId="77777777" w:rsidR="005560F0" w:rsidRPr="00085E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DC55380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6215C39" w14:textId="77777777" w:rsidR="005560F0" w:rsidRPr="00085E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18DBC0F7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4186776E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5EA09D89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2C88429" w14:textId="77777777" w:rsidR="005560F0" w:rsidRPr="00085EB1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7182E83E" w14:textId="77777777" w:rsidR="005560F0" w:rsidRPr="00085EB1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46147A13" w14:textId="77777777" w:rsidR="005560F0" w:rsidRPr="00085EB1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1A9C05F1" w14:textId="77777777" w:rsidR="005560F0" w:rsidRPr="00085EB1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6E9CBCA0" w14:textId="4B45E0C8" w:rsidR="005560F0" w:rsidRPr="00085EB1" w:rsidRDefault="000069A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96DF3" w:rsidRPr="00085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</w:tr>
      <w:tr w:rsidR="007A4719" w:rsidRPr="00085EB1" w14:paraId="4E44A83E" w14:textId="77777777" w:rsidTr="00C318E3">
        <w:trPr>
          <w:trHeight w:val="451"/>
        </w:trPr>
        <w:tc>
          <w:tcPr>
            <w:tcW w:w="1444" w:type="pct"/>
          </w:tcPr>
          <w:p w14:paraId="444CC6A1" w14:textId="77777777" w:rsidR="005560F0" w:rsidRPr="00085EB1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44" w:type="pct"/>
          </w:tcPr>
          <w:p w14:paraId="506CF597" w14:textId="77777777" w:rsidR="005560F0" w:rsidRPr="00085E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F16794B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C38317A" w14:textId="77777777" w:rsidR="005560F0" w:rsidRPr="00085E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32CED948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44726F54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525D0FD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46CF7431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1FA9666D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40CB2948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4CFB8626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68563539" w14:textId="480257AA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0069A5"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</w:t>
            </w:r>
            <w:r w:rsidR="00996DF3"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0069A5"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763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0A1CAC" w:rsidRPr="00085EB1" w14:paraId="79F31B88" w14:textId="77777777" w:rsidTr="00C318E3">
        <w:trPr>
          <w:trHeight w:val="451"/>
        </w:trPr>
        <w:tc>
          <w:tcPr>
            <w:tcW w:w="1988" w:type="pct"/>
            <w:gridSpan w:val="2"/>
          </w:tcPr>
          <w:p w14:paraId="2BD589FC" w14:textId="77777777" w:rsidR="005560F0" w:rsidRPr="00085EB1" w:rsidRDefault="005560F0">
            <w:pPr>
              <w:tabs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กลับรายการขาดทุนจากการด้อยค่าซึ่งเป็นไปตาม 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0" w:type="pct"/>
          </w:tcPr>
          <w:p w14:paraId="3A1B5BF1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6A30CC2" w14:textId="77777777" w:rsidR="005560F0" w:rsidRPr="00085E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782D5101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D898E18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11D1CF1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74EC0484" w14:textId="77777777" w:rsidR="005560F0" w:rsidRPr="00085EB1" w:rsidRDefault="005560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1D763A49" w14:textId="77777777" w:rsidR="005560F0" w:rsidRPr="00085EB1" w:rsidRDefault="005560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</w:tcPr>
          <w:p w14:paraId="5BA6BF96" w14:textId="77777777" w:rsidR="005560F0" w:rsidRPr="00085EB1" w:rsidRDefault="005560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2710B8C2" w14:textId="77777777" w:rsidR="005560F0" w:rsidRPr="00085EB1" w:rsidRDefault="005560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478CA718" w14:textId="7570E590" w:rsidR="005560F0" w:rsidRPr="00085EB1" w:rsidRDefault="00A42D8A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</w:tr>
      <w:tr w:rsidR="00A42D8A" w:rsidRPr="00085EB1" w14:paraId="0ED8B0DA" w14:textId="77777777" w:rsidTr="00C318E3">
        <w:trPr>
          <w:trHeight w:val="451"/>
        </w:trPr>
        <w:tc>
          <w:tcPr>
            <w:tcW w:w="1444" w:type="pct"/>
          </w:tcPr>
          <w:p w14:paraId="7B90D2BF" w14:textId="0A118367" w:rsidR="00A42D8A" w:rsidRPr="00085EB1" w:rsidRDefault="00A42D8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ในเงินลงทุนในบริษัทร่วม</w:t>
            </w:r>
          </w:p>
        </w:tc>
        <w:tc>
          <w:tcPr>
            <w:tcW w:w="544" w:type="pct"/>
          </w:tcPr>
          <w:p w14:paraId="7DF1E8B0" w14:textId="77777777" w:rsidR="00A42D8A" w:rsidRPr="00085EB1" w:rsidRDefault="00A42D8A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44789927" w14:textId="77777777" w:rsidR="00A42D8A" w:rsidRPr="00085EB1" w:rsidRDefault="00A42D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19858B0" w14:textId="77777777" w:rsidR="00A42D8A" w:rsidRPr="00085EB1" w:rsidRDefault="00A42D8A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2C8F4AE1" w14:textId="77777777" w:rsidR="00A42D8A" w:rsidRPr="00085EB1" w:rsidRDefault="00A42D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103865A5" w14:textId="77777777" w:rsidR="00A42D8A" w:rsidRPr="00085EB1" w:rsidRDefault="00A42D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5EA01E7E" w14:textId="77777777" w:rsidR="00A42D8A" w:rsidRPr="00085EB1" w:rsidRDefault="00A42D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3FBEA06A" w14:textId="77777777" w:rsidR="00A42D8A" w:rsidRPr="00085EB1" w:rsidRDefault="00A42D8A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0F1CD7C8" w14:textId="77777777" w:rsidR="00A42D8A" w:rsidRPr="00085EB1" w:rsidRDefault="00A42D8A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608EBBE4" w14:textId="77777777" w:rsidR="00A42D8A" w:rsidRPr="00085EB1" w:rsidRDefault="00A42D8A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5ECB086C" w14:textId="77777777" w:rsidR="00A42D8A" w:rsidRPr="00085EB1" w:rsidRDefault="00A42D8A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2E0EF4F9" w14:textId="113DF0F8" w:rsidR="00A42D8A" w:rsidRPr="00085EB1" w:rsidRDefault="00A42D8A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(836)</w:t>
            </w:r>
          </w:p>
        </w:tc>
      </w:tr>
      <w:tr w:rsidR="007A4719" w:rsidRPr="00085EB1" w14:paraId="406F29FB" w14:textId="77777777" w:rsidTr="00C318E3">
        <w:trPr>
          <w:trHeight w:val="451"/>
        </w:trPr>
        <w:tc>
          <w:tcPr>
            <w:tcW w:w="1444" w:type="pct"/>
          </w:tcPr>
          <w:p w14:paraId="7E742C1C" w14:textId="77777777" w:rsidR="005560F0" w:rsidRPr="00085EB1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44" w:type="pct"/>
          </w:tcPr>
          <w:p w14:paraId="49CD2A2E" w14:textId="77777777" w:rsidR="005560F0" w:rsidRPr="00085E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ED7F1DD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D668C3F" w14:textId="77777777" w:rsidR="005560F0" w:rsidRPr="00085E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021F0204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A9CFE9C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3E0987D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0A46E0E2" w14:textId="77777777" w:rsidR="005560F0" w:rsidRPr="00085E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5C2E001D" w14:textId="77777777" w:rsidR="005560F0" w:rsidRPr="00085E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6BC73359" w14:textId="77777777" w:rsidR="005560F0" w:rsidRPr="00085E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5409BCDD" w14:textId="77777777" w:rsidR="005560F0" w:rsidRPr="00085E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149F5AE8" w14:textId="59996A2F" w:rsidR="005560F0" w:rsidRPr="00085EB1" w:rsidRDefault="00996DF3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A42D8A"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4,148</w:t>
            </w:r>
            <w:r w:rsidRPr="00085E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7A4719" w:rsidRPr="00085EB1" w14:paraId="051206C7" w14:textId="77777777" w:rsidTr="00C318E3">
        <w:trPr>
          <w:trHeight w:val="451"/>
        </w:trPr>
        <w:tc>
          <w:tcPr>
            <w:tcW w:w="1444" w:type="pct"/>
          </w:tcPr>
          <w:p w14:paraId="03AA68C4" w14:textId="5DD67355" w:rsidR="005560F0" w:rsidRPr="00085EB1" w:rsidRDefault="00A42D8A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ขาดทุน</w:t>
            </w:r>
            <w:r w:rsidR="005560F0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44" w:type="pct"/>
          </w:tcPr>
          <w:p w14:paraId="3B81CDDE" w14:textId="77777777" w:rsidR="005560F0" w:rsidRPr="00085E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DC38CFE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204FA30" w14:textId="77777777" w:rsidR="005560F0" w:rsidRPr="00085E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23FEDE7A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03A9BC66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1AD52DF" w14:textId="77777777" w:rsidR="005560F0" w:rsidRPr="00085E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1151093C" w14:textId="77777777" w:rsidR="005560F0" w:rsidRPr="00085E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6CDBFC90" w14:textId="77777777" w:rsidR="005560F0" w:rsidRPr="00085E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4E75223D" w14:textId="77777777" w:rsidR="005560F0" w:rsidRPr="00085E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7EAF56CC" w14:textId="77777777" w:rsidR="005560F0" w:rsidRPr="00085E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</w:tcPr>
          <w:p w14:paraId="27A1CBBE" w14:textId="3464991A" w:rsidR="005560F0" w:rsidRPr="00085EB1" w:rsidRDefault="00A42D8A" w:rsidP="003D3918">
            <w:pPr>
              <w:tabs>
                <w:tab w:val="left" w:pos="88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(3,905)</w:t>
            </w:r>
          </w:p>
        </w:tc>
      </w:tr>
      <w:bookmarkEnd w:id="2"/>
    </w:tbl>
    <w:p w14:paraId="4D678FCA" w14:textId="4C16B243" w:rsidR="00904AD2" w:rsidRPr="00085EB1" w:rsidRDefault="00904AD2" w:rsidP="0039074B">
      <w:pPr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E0EEF0C" w14:textId="77777777" w:rsidR="0039074B" w:rsidRPr="00085EB1" w:rsidRDefault="0039074B" w:rsidP="0039074B">
      <w:pPr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4A37F9E3" w14:textId="74D7E757" w:rsidR="00CD4A18" w:rsidRPr="00085EB1" w:rsidRDefault="00CD4A18" w:rsidP="0039074B">
      <w:pPr>
        <w:tabs>
          <w:tab w:val="left" w:pos="540"/>
        </w:tabs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sectPr w:rsidR="00CD4A18" w:rsidRPr="00085EB1" w:rsidSect="007A4719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6F215B7" w14:textId="271944E0" w:rsidR="009B7950" w:rsidRPr="00085EB1" w:rsidRDefault="00A42D8A" w:rsidP="009B7950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085EB1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9B7950" w:rsidRPr="00085EB1">
        <w:rPr>
          <w:rFonts w:asciiTheme="majorBidi" w:hAnsiTheme="majorBidi" w:cstheme="majorBidi"/>
          <w:b/>
          <w:bCs/>
          <w:sz w:val="30"/>
          <w:szCs w:val="30"/>
        </w:rPr>
        <w:tab/>
      </w:r>
      <w:r w:rsidR="009B7950" w:rsidRPr="00085EB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6DDB9BE" w14:textId="332B9A12" w:rsidR="00BF3FCF" w:rsidRPr="00085EB1" w:rsidRDefault="00BF3FCF" w:rsidP="00006B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9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5"/>
        <w:gridCol w:w="1158"/>
        <w:gridCol w:w="236"/>
        <w:gridCol w:w="1192"/>
        <w:gridCol w:w="268"/>
        <w:gridCol w:w="1158"/>
        <w:gridCol w:w="263"/>
        <w:gridCol w:w="1104"/>
      </w:tblGrid>
      <w:tr w:rsidR="0092202C" w:rsidRPr="00085EB1" w14:paraId="71947076" w14:textId="77777777" w:rsidTr="0092202C">
        <w:trPr>
          <w:trHeight w:val="415"/>
          <w:tblHeader/>
        </w:trPr>
        <w:tc>
          <w:tcPr>
            <w:tcW w:w="1990" w:type="pct"/>
          </w:tcPr>
          <w:p w14:paraId="6D4ABB4C" w14:textId="77777777" w:rsidR="0092202C" w:rsidRPr="00085EB1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3"/>
            <w:vAlign w:val="bottom"/>
          </w:tcPr>
          <w:p w14:paraId="4BC67982" w14:textId="64FF44EA" w:rsidR="0092202C" w:rsidRPr="00085EB1" w:rsidRDefault="0092202C" w:rsidP="003765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8304220" w14:textId="77777777" w:rsidR="0092202C" w:rsidRPr="00085EB1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  <w:vAlign w:val="bottom"/>
          </w:tcPr>
          <w:p w14:paraId="0365C071" w14:textId="244DE190" w:rsidR="0092202C" w:rsidRPr="00085EB1" w:rsidRDefault="0092202C" w:rsidP="003765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19D" w:rsidRPr="00085EB1" w14:paraId="1B9C53F8" w14:textId="77777777" w:rsidTr="0082078B">
        <w:trPr>
          <w:trHeight w:val="415"/>
          <w:tblHeader/>
        </w:trPr>
        <w:tc>
          <w:tcPr>
            <w:tcW w:w="1990" w:type="pct"/>
          </w:tcPr>
          <w:p w14:paraId="59E0211C" w14:textId="77777777" w:rsidR="003F619D" w:rsidRPr="00085EB1" w:rsidRDefault="003F619D" w:rsidP="003F619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06631E25" w14:textId="294102D9" w:rsidR="003F619D" w:rsidRPr="00085E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42D8A" w:rsidRPr="00085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2D8A"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</w:tcPr>
          <w:p w14:paraId="2388254B" w14:textId="77777777" w:rsidR="003F619D" w:rsidRPr="00085E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390B7C66" w14:textId="77777777" w:rsidR="003F619D" w:rsidRPr="00085E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08B019D8" w14:textId="77777777" w:rsidR="003F619D" w:rsidRPr="00085E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6DC1D34" w14:textId="1EAAB99A" w:rsidR="003F619D" w:rsidRPr="00085E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42D8A" w:rsidRPr="00085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2D8A" w:rsidRPr="00085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25593466" w14:textId="77777777" w:rsidR="003F619D" w:rsidRPr="00085E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A3C0518" w14:textId="4C9CC5F1" w:rsidR="003F619D" w:rsidRPr="00085E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F619D" w:rsidRPr="00085EB1" w14:paraId="07F5259E" w14:textId="77777777" w:rsidTr="0082078B">
        <w:trPr>
          <w:trHeight w:val="405"/>
          <w:tblHeader/>
        </w:trPr>
        <w:tc>
          <w:tcPr>
            <w:tcW w:w="1990" w:type="pct"/>
          </w:tcPr>
          <w:p w14:paraId="574E1A4C" w14:textId="77777777" w:rsidR="003F619D" w:rsidRPr="00085EB1" w:rsidRDefault="003F619D" w:rsidP="003F619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6A53C134" w14:textId="16625870" w:rsidR="003F619D" w:rsidRPr="00085E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2D8A" w:rsidRPr="00085EB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2A27E1CD" w14:textId="77777777" w:rsidR="003F619D" w:rsidRPr="00085E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570E3D41" w14:textId="2A9709FC" w:rsidR="003F619D" w:rsidRPr="00085E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2D8A" w:rsidRPr="00085E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5850C0E7" w14:textId="77777777" w:rsidR="003F619D" w:rsidRPr="00085E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D05330A" w14:textId="2633623B" w:rsidR="003F619D" w:rsidRPr="00085E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2D8A" w:rsidRPr="00085EB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3B83C74C" w14:textId="77777777" w:rsidR="003F619D" w:rsidRPr="00085E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9817F15" w14:textId="308CCC2E" w:rsidR="003F619D" w:rsidRPr="00085E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2D8A" w:rsidRPr="00085E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25ABA" w:rsidRPr="00085EB1" w14:paraId="1451D077" w14:textId="77777777" w:rsidTr="00D41345">
        <w:trPr>
          <w:trHeight w:val="394"/>
          <w:tblHeader/>
        </w:trPr>
        <w:tc>
          <w:tcPr>
            <w:tcW w:w="1990" w:type="pct"/>
          </w:tcPr>
          <w:p w14:paraId="62B0E1D5" w14:textId="77777777" w:rsidR="00525ABA" w:rsidRPr="00085EB1" w:rsidRDefault="00525ABA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14:paraId="36D49480" w14:textId="77777777" w:rsidR="00525ABA" w:rsidRPr="00085EB1" w:rsidRDefault="00525ABA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5ABA" w:rsidRPr="00085EB1" w14:paraId="6357127C" w14:textId="77777777" w:rsidTr="0082078B">
        <w:trPr>
          <w:trHeight w:val="415"/>
        </w:trPr>
        <w:tc>
          <w:tcPr>
            <w:tcW w:w="1990" w:type="pct"/>
          </w:tcPr>
          <w:p w14:paraId="2BE773E3" w14:textId="75AAAA1B" w:rsidR="00525ABA" w:rsidRPr="00085EB1" w:rsidRDefault="00525ABA" w:rsidP="00525A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8" w:type="pct"/>
          </w:tcPr>
          <w:p w14:paraId="69558861" w14:textId="77777777" w:rsidR="00525ABA" w:rsidRPr="00085EB1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115DE4EE" w14:textId="77777777" w:rsidR="00525ABA" w:rsidRPr="00085EB1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5A244352" w14:textId="77777777" w:rsidR="00525ABA" w:rsidRPr="00085EB1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C3777DB" w14:textId="77777777" w:rsidR="00525ABA" w:rsidRPr="00085E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6FDE8F2" w14:textId="77777777" w:rsidR="00525ABA" w:rsidRPr="00085EB1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DE6454" w14:textId="77777777" w:rsidR="00525ABA" w:rsidRPr="00085E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BBD13D" w14:textId="77777777" w:rsidR="00525ABA" w:rsidRPr="00085EB1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ABA" w:rsidRPr="00085EB1" w14:paraId="7906D51D" w14:textId="77777777" w:rsidTr="00D41345">
        <w:trPr>
          <w:trHeight w:val="405"/>
        </w:trPr>
        <w:tc>
          <w:tcPr>
            <w:tcW w:w="1990" w:type="pct"/>
          </w:tcPr>
          <w:p w14:paraId="401F38BB" w14:textId="4784C32E" w:rsidR="00525ABA" w:rsidRPr="00085EB1" w:rsidRDefault="00D41345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08D04018" w14:textId="4E7C3455" w:rsidR="00525ABA" w:rsidRPr="00085EB1" w:rsidRDefault="00A42D8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2,800</w:t>
            </w:r>
          </w:p>
        </w:tc>
        <w:tc>
          <w:tcPr>
            <w:tcW w:w="132" w:type="pct"/>
          </w:tcPr>
          <w:p w14:paraId="38378A3F" w14:textId="77777777" w:rsidR="00525ABA" w:rsidRPr="00085EB1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45BF6F33" w14:textId="6EEFCE41" w:rsidR="00525ABA" w:rsidRPr="00085EB1" w:rsidRDefault="00A42D8A" w:rsidP="00A42D8A">
            <w:pPr>
              <w:pStyle w:val="BodyText"/>
              <w:tabs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C19C8F9" w14:textId="77777777" w:rsidR="00525ABA" w:rsidRPr="00085E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643FE34E" w14:textId="75C465A6" w:rsidR="00525ABA" w:rsidRPr="00085EB1" w:rsidRDefault="00A42D8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2,800</w:t>
            </w:r>
          </w:p>
        </w:tc>
        <w:tc>
          <w:tcPr>
            <w:tcW w:w="147" w:type="pct"/>
          </w:tcPr>
          <w:p w14:paraId="020001EE" w14:textId="77777777" w:rsidR="00525ABA" w:rsidRPr="00085E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5556ABBA" w14:textId="2726C9EB" w:rsidR="00525ABA" w:rsidRPr="00085EB1" w:rsidRDefault="00A42D8A" w:rsidP="00A42D8A">
            <w:pPr>
              <w:pStyle w:val="BodyText"/>
              <w:tabs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525ABA" w:rsidRPr="00085EB1" w14:paraId="36A56D96" w14:textId="77777777" w:rsidTr="0082078B">
        <w:trPr>
          <w:trHeight w:val="394"/>
        </w:trPr>
        <w:tc>
          <w:tcPr>
            <w:tcW w:w="1990" w:type="pct"/>
          </w:tcPr>
          <w:p w14:paraId="2AA63CC2" w14:textId="77777777" w:rsidR="00525ABA" w:rsidRPr="00085EB1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4675AE20" w14:textId="77777777" w:rsidR="00525ABA" w:rsidRPr="00085EB1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2BA5DEB0" w14:textId="77777777" w:rsidR="00525ABA" w:rsidRPr="00085EB1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155CD058" w14:textId="77777777" w:rsidR="00525ABA" w:rsidRPr="00085EB1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4B1819C" w14:textId="77777777" w:rsidR="00525ABA" w:rsidRPr="00085E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48C5F5A5" w14:textId="77777777" w:rsidR="00525ABA" w:rsidRPr="00085EB1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D6D88B7" w14:textId="77777777" w:rsidR="00525ABA" w:rsidRPr="00085E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1E22C327" w14:textId="77777777" w:rsidR="00525ABA" w:rsidRPr="00085EB1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5ABA" w:rsidRPr="00085EB1" w14:paraId="3A607598" w14:textId="77777777" w:rsidTr="0082078B">
        <w:trPr>
          <w:trHeight w:val="405"/>
        </w:trPr>
        <w:tc>
          <w:tcPr>
            <w:tcW w:w="1990" w:type="pct"/>
          </w:tcPr>
          <w:p w14:paraId="78A314B9" w14:textId="4CFB1F7B" w:rsidR="00525ABA" w:rsidRPr="00085EB1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85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8" w:type="pct"/>
          </w:tcPr>
          <w:p w14:paraId="235F0249" w14:textId="77777777" w:rsidR="00525ABA" w:rsidRPr="00085EB1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0EE7657E" w14:textId="77777777" w:rsidR="00525ABA" w:rsidRPr="00085EB1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5E2D4460" w14:textId="77777777" w:rsidR="00525ABA" w:rsidRPr="00085EB1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9A4FA29" w14:textId="77777777" w:rsidR="00525ABA" w:rsidRPr="00085E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191D9DDC" w14:textId="77777777" w:rsidR="00525ABA" w:rsidRPr="00085EB1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03DC5C9" w14:textId="77777777" w:rsidR="00525ABA" w:rsidRPr="00085E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7CD960B8" w14:textId="77777777" w:rsidR="00525ABA" w:rsidRPr="00085EB1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5ABA" w:rsidRPr="00085EB1" w14:paraId="69D25DE1" w14:textId="77777777" w:rsidTr="0082078B">
        <w:trPr>
          <w:trHeight w:val="405"/>
        </w:trPr>
        <w:tc>
          <w:tcPr>
            <w:tcW w:w="1990" w:type="pct"/>
          </w:tcPr>
          <w:p w14:paraId="3597AF7F" w14:textId="58F38048" w:rsidR="00525ABA" w:rsidRPr="00085EB1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EB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7347D72" w14:textId="6D58E83B" w:rsidR="00525ABA" w:rsidRPr="00085EB1" w:rsidRDefault="002068EF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7F6B57"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132" w:type="pct"/>
          </w:tcPr>
          <w:p w14:paraId="53BD4C44" w14:textId="77777777" w:rsidR="00525ABA" w:rsidRPr="00085EB1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20239BFB" w14:textId="7D3243AF" w:rsidR="00525ABA" w:rsidRPr="00085EB1" w:rsidRDefault="007F6B57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  <w:tc>
          <w:tcPr>
            <w:tcW w:w="150" w:type="pct"/>
          </w:tcPr>
          <w:p w14:paraId="1123A668" w14:textId="77777777" w:rsidR="00525ABA" w:rsidRPr="00085E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FB39C6E" w14:textId="5C5D56CB" w:rsidR="00525ABA" w:rsidRPr="00085EB1" w:rsidRDefault="007F6B57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  <w:tc>
          <w:tcPr>
            <w:tcW w:w="147" w:type="pct"/>
          </w:tcPr>
          <w:p w14:paraId="4884E7BA" w14:textId="77777777" w:rsidR="00525ABA" w:rsidRPr="00085E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2DBA9427" w14:textId="37BFB2DA" w:rsidR="00525ABA" w:rsidRPr="00085EB1" w:rsidRDefault="007F6B57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</w:tr>
    </w:tbl>
    <w:p w14:paraId="7ED046CF" w14:textId="77777777" w:rsidR="00525ABA" w:rsidRPr="00085EB1" w:rsidRDefault="00525ABA" w:rsidP="00006B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21AD63E" w14:textId="716200AF" w:rsidR="00B075F5" w:rsidRPr="00085EB1" w:rsidRDefault="00C76809" w:rsidP="007F6B5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85E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A42D8A" w:rsidRPr="00085EB1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085EB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bookmarkStart w:id="3" w:name="_Hlk39513395"/>
      <w:r w:rsidR="00A42D8A"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7F6B57" w:rsidRPr="00085EB1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42D8A" w:rsidRPr="00085EB1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7F6B57" w:rsidRPr="00085EB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F6B57"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และวันที่ </w:t>
      </w:r>
      <w:r w:rsidR="007F6B57" w:rsidRPr="00085EB1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7F6B57"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7F6B57" w:rsidRPr="00085EB1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42D8A" w:rsidRPr="00085EB1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643C50" w:rsidRPr="00085EB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06BC6" w:rsidRPr="00085E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จำนวน </w:t>
      </w:r>
      <w:r w:rsidR="00006BC6" w:rsidRPr="00085EB1">
        <w:rPr>
          <w:rFonts w:asciiTheme="majorBidi" w:hAnsiTheme="majorBidi" w:cstheme="majorBidi"/>
          <w:sz w:val="30"/>
          <w:szCs w:val="30"/>
          <w:lang w:val="en-US" w:bidi="th-TH"/>
        </w:rPr>
        <w:t xml:space="preserve">1.8 </w:t>
      </w:r>
      <w:r w:rsidR="00006BC6" w:rsidRPr="00085E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2068EF" w:rsidRPr="00085EB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006BC6" w:rsidRPr="00085E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ออกให้แก่การไฟฟ้านครหลวงเพื่อการใช้ไฟฟ้าจำนวน </w:t>
      </w:r>
      <w:r w:rsidR="00006BC6" w:rsidRPr="00085EB1">
        <w:rPr>
          <w:rFonts w:asciiTheme="majorBidi" w:hAnsiTheme="majorBidi" w:cstheme="majorBidi"/>
          <w:sz w:val="30"/>
          <w:szCs w:val="30"/>
          <w:lang w:val="en-US" w:bidi="th-TH"/>
        </w:rPr>
        <w:t>0.</w:t>
      </w:r>
      <w:r w:rsidR="007F6B57" w:rsidRPr="00085EB1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006BC6" w:rsidRPr="00085EB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06BC6" w:rsidRPr="00085E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bookmarkEnd w:id="3"/>
    </w:p>
    <w:p w14:paraId="1B47384B" w14:textId="77777777" w:rsidR="007F6B57" w:rsidRPr="00085EB1" w:rsidRDefault="007F6B57" w:rsidP="007F6B5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35DA7ED" w14:textId="637F5130" w:rsidR="00777C4A" w:rsidRPr="00085EB1" w:rsidRDefault="00203B6F" w:rsidP="00777C4A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085EB1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777C4A" w:rsidRPr="00085EB1">
        <w:rPr>
          <w:rFonts w:asciiTheme="majorBidi" w:hAnsiTheme="majorBidi" w:cstheme="majorBidi"/>
          <w:b/>
          <w:bCs/>
          <w:sz w:val="30"/>
          <w:szCs w:val="30"/>
        </w:rPr>
        <w:tab/>
      </w:r>
      <w:r w:rsidR="00777C4A" w:rsidRPr="00085EB1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BA9E7A1" w14:textId="77777777" w:rsidR="00F22E9A" w:rsidRPr="00085EB1" w:rsidRDefault="00F22E9A" w:rsidP="007F6B5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D40A917" w14:textId="325A8891" w:rsidR="00A62CAE" w:rsidRPr="00085EB1" w:rsidRDefault="00A62CAE" w:rsidP="00A62CA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85EB1">
        <w:rPr>
          <w:rFonts w:asciiTheme="majorBidi" w:hAnsiTheme="majorBidi" w:cstheme="majorBidi" w:hint="cs"/>
          <w:sz w:val="30"/>
          <w:szCs w:val="30"/>
          <w:cs/>
          <w:lang w:val="en-US"/>
        </w:rPr>
        <w:t>เมื่อวันที่</w:t>
      </w:r>
      <w:r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A42D8A" w:rsidRPr="00085EB1">
        <w:rPr>
          <w:rFonts w:asciiTheme="majorBidi" w:hAnsiTheme="majorBidi" w:cstheme="majorBidi"/>
          <w:sz w:val="30"/>
          <w:szCs w:val="30"/>
          <w:lang w:val="en-US" w:bidi="th-TH"/>
        </w:rPr>
        <w:t>22</w:t>
      </w:r>
      <w:r w:rsidRPr="00085EB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42D8A"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เมษายน </w:t>
      </w:r>
      <w:r w:rsidR="00A42D8A" w:rsidRPr="00085EB1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085E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ที่ประชุม</w:t>
      </w:r>
      <w:r w:rsidR="00A42D8A"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สามัญผู้ถือหุ้นของบริษัทมีมติอนุมัติให้บริษัทโอนทุนสำรองตามกฎหมายและส่วนเกินมูลค่าหุ้นจำนวน </w:t>
      </w:r>
      <w:r w:rsidR="00A42D8A" w:rsidRPr="00085EB1">
        <w:rPr>
          <w:rFonts w:asciiTheme="majorBidi" w:hAnsiTheme="majorBidi" w:cstheme="majorBidi"/>
          <w:sz w:val="30"/>
          <w:szCs w:val="30"/>
          <w:lang w:val="en-US" w:bidi="th-TH"/>
        </w:rPr>
        <w:t xml:space="preserve">3.9 </w:t>
      </w:r>
      <w:r w:rsidR="00A42D8A"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 และ </w:t>
      </w:r>
      <w:r w:rsidR="00A42D8A" w:rsidRPr="00085EB1">
        <w:rPr>
          <w:rFonts w:asciiTheme="majorBidi" w:hAnsiTheme="majorBidi" w:cstheme="majorBidi"/>
          <w:sz w:val="30"/>
          <w:szCs w:val="30"/>
          <w:lang w:val="en-US" w:bidi="th-TH"/>
        </w:rPr>
        <w:t xml:space="preserve">49.6 </w:t>
      </w:r>
      <w:r w:rsidR="00A42D8A"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 ตามลำดับ เพื่อชดเชยขาดทุนสะสมในงบการเงินเฉพาะกิจการจำนวน </w:t>
      </w:r>
      <w:r w:rsidR="00A42D8A" w:rsidRPr="00085EB1">
        <w:rPr>
          <w:rFonts w:asciiTheme="majorBidi" w:hAnsiTheme="majorBidi" w:cstheme="majorBidi"/>
          <w:sz w:val="30"/>
          <w:szCs w:val="30"/>
          <w:lang w:val="en-US" w:bidi="th-TH"/>
        </w:rPr>
        <w:t xml:space="preserve">53.5 </w:t>
      </w:r>
      <w:r w:rsidR="00A42D8A"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014658"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และบริษัท</w:t>
      </w:r>
      <w:r w:rsidR="00A2229F"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</w:t>
      </w:r>
      <w:r w:rsidR="00002496"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ทำการบันทึกโอนทุนสำรองตามกฎหมายและส่วนเกินมูลค่าหุ้น</w:t>
      </w:r>
      <w:r w:rsidR="00A2229F"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แล้วเสร็จในวันเดียวกัน</w:t>
      </w:r>
    </w:p>
    <w:p w14:paraId="0F5B42E3" w14:textId="77777777" w:rsidR="00A42D8A" w:rsidRPr="00085EB1" w:rsidRDefault="00A42D8A" w:rsidP="00A62CA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F8B5F49" w14:textId="08AD02EF" w:rsidR="00BD5D95" w:rsidRPr="00085EB1" w:rsidRDefault="00BD5D95" w:rsidP="00A62CA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85EB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เมื่อวันที่</w:t>
      </w:r>
      <w:r w:rsidRPr="00085EB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085EB1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085EB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พฤษภาคม</w:t>
      </w:r>
      <w:r w:rsidRPr="00085EB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085EB1">
        <w:rPr>
          <w:rFonts w:asciiTheme="majorBidi" w:hAnsiTheme="majorBidi" w:cstheme="majorBidi"/>
          <w:sz w:val="30"/>
          <w:szCs w:val="30"/>
          <w:lang w:val="en-US" w:bidi="th-TH"/>
        </w:rPr>
        <w:t xml:space="preserve">2568 </w:t>
      </w:r>
      <w:r w:rsidRPr="00085EB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บริษัทได้ทำสัญญาเช่าที่ดินและอาคารกับกิจการที่เกี่ยวข้องกัน</w:t>
      </w:r>
      <w:r w:rsidRPr="00085EB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085EB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เพื่อใช้เป็นสถานที่จัดเก็บวัสดุซ่อมบำรุงและที่พักอาศัยสำหรับพนักงาน</w:t>
      </w:r>
      <w:r w:rsidRPr="00085EB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085EB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โดยมีกำหนดระยะเวลาและค่าเช่าเป็นราคาที่ตกลงกัน</w:t>
      </w:r>
      <w:r w:rsidRPr="00085EB1">
        <w:rPr>
          <w:rFonts w:asciiTheme="majorBidi" w:hAnsiTheme="majorBidi" w:cs="Angsana New"/>
          <w:sz w:val="30"/>
          <w:szCs w:val="30"/>
          <w:lang w:val="en-US" w:bidi="th-TH"/>
        </w:rPr>
        <w:br/>
      </w:r>
      <w:r w:rsidRPr="00085EB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ตามสัญญา</w:t>
      </w:r>
    </w:p>
    <w:p w14:paraId="36796684" w14:textId="77777777" w:rsidR="00BD5D95" w:rsidRPr="00085EB1" w:rsidRDefault="00BD5D95" w:rsidP="00A62CA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8076CF7" w14:textId="43E4B99F" w:rsidR="00A42D8A" w:rsidRPr="00A62CAE" w:rsidRDefault="00A42D8A" w:rsidP="00A62CA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เมื่อวันที่ </w:t>
      </w:r>
      <w:r w:rsidRPr="00085EB1">
        <w:rPr>
          <w:rFonts w:asciiTheme="majorBidi" w:hAnsiTheme="majorBidi" w:cstheme="majorBidi"/>
          <w:sz w:val="30"/>
          <w:szCs w:val="30"/>
          <w:lang w:val="en-US" w:bidi="th-TH"/>
        </w:rPr>
        <w:t xml:space="preserve">15 </w:t>
      </w:r>
      <w:r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พฤษภาคม </w:t>
      </w:r>
      <w:r w:rsidRPr="00085EB1">
        <w:rPr>
          <w:rFonts w:asciiTheme="majorBidi" w:hAnsiTheme="majorBidi" w:cstheme="majorBidi"/>
          <w:sz w:val="30"/>
          <w:szCs w:val="30"/>
          <w:lang w:val="en-US" w:bidi="th-TH"/>
        </w:rPr>
        <w:t xml:space="preserve">2568 </w:t>
      </w:r>
      <w:r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ที่ประชุมคณะกรรมการบริษัทมีมติอนุมัติให้บริษัทเข้าทำสัญญากู้ยืมเงินประเภท</w:t>
      </w:r>
      <w:r w:rsidR="00814578"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เงินกู้ยืมระยะสั้นกับสถาบันการเงินแห่งหนึ่งรวม </w:t>
      </w:r>
      <w:r w:rsidR="00814578" w:rsidRPr="00085EB1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521E35" w:rsidRPr="00085EB1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814578" w:rsidRPr="00085EB1">
        <w:rPr>
          <w:rFonts w:asciiTheme="majorBidi" w:hAnsiTheme="majorBidi" w:cstheme="majorBidi"/>
          <w:sz w:val="30"/>
          <w:szCs w:val="30"/>
          <w:lang w:val="en-US" w:bidi="th-TH"/>
        </w:rPr>
        <w:t xml:space="preserve">.0 </w:t>
      </w:r>
      <w:r w:rsidR="00814578"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 มีอัตราดอกเบี้ยร้อยละ </w:t>
      </w:r>
      <w:r w:rsidR="00814578" w:rsidRPr="00085EB1">
        <w:rPr>
          <w:rFonts w:asciiTheme="majorBidi" w:hAnsiTheme="majorBidi" w:cstheme="majorBidi"/>
          <w:sz w:val="30"/>
          <w:szCs w:val="30"/>
          <w:lang w:val="en-US" w:bidi="th-TH"/>
        </w:rPr>
        <w:t xml:space="preserve">4.5 </w:t>
      </w:r>
      <w:r w:rsidR="00814578"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ถึง </w:t>
      </w:r>
      <w:r w:rsidR="00814578" w:rsidRPr="00085EB1">
        <w:rPr>
          <w:rFonts w:asciiTheme="majorBidi" w:hAnsiTheme="majorBidi" w:cstheme="majorBidi"/>
          <w:sz w:val="30"/>
          <w:szCs w:val="30"/>
          <w:lang w:val="en-US" w:bidi="th-TH"/>
        </w:rPr>
        <w:t xml:space="preserve">MOR </w:t>
      </w:r>
      <w:r w:rsidR="00814578" w:rsidRPr="00085E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ต่อปี และค้ำประกันโดยที่ดินที่เป็นกรรมสิทธิ์ของบริษัท</w:t>
      </w:r>
    </w:p>
    <w:p w14:paraId="4E193DAD" w14:textId="77777777" w:rsidR="00996DF3" w:rsidRPr="00AD0433" w:rsidRDefault="00996DF3" w:rsidP="00F22E9A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sectPr w:rsidR="00996DF3" w:rsidRPr="00AD0433" w:rsidSect="00291BFF">
      <w:pgSz w:w="11909" w:h="16834" w:code="9"/>
      <w:pgMar w:top="691" w:right="137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F6B4E" w14:textId="77777777" w:rsidR="00F65AD5" w:rsidRDefault="00F65AD5">
      <w:r>
        <w:separator/>
      </w:r>
    </w:p>
  </w:endnote>
  <w:endnote w:type="continuationSeparator" w:id="0">
    <w:p w14:paraId="156FFBAD" w14:textId="77777777" w:rsidR="00F65AD5" w:rsidRDefault="00F65AD5">
      <w:r>
        <w:continuationSeparator/>
      </w:r>
    </w:p>
  </w:endnote>
  <w:endnote w:type="continuationNotice" w:id="1">
    <w:p w14:paraId="7CD6F565" w14:textId="77777777" w:rsidR="00F65AD5" w:rsidRDefault="00F65A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3287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8080707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57498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81715E3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58460" w14:textId="77777777" w:rsidR="00F65AD5" w:rsidRDefault="00F65AD5">
      <w:r>
        <w:separator/>
      </w:r>
    </w:p>
  </w:footnote>
  <w:footnote w:type="continuationSeparator" w:id="0">
    <w:p w14:paraId="74BF9984" w14:textId="77777777" w:rsidR="00F65AD5" w:rsidRDefault="00F65AD5">
      <w:r>
        <w:continuationSeparator/>
      </w:r>
    </w:p>
  </w:footnote>
  <w:footnote w:type="continuationNotice" w:id="1">
    <w:p w14:paraId="14DC89A6" w14:textId="77777777" w:rsidR="00F65AD5" w:rsidRDefault="00F65A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F66E6" w14:textId="79E512C4" w:rsidR="00564357" w:rsidRPr="00AD0433" w:rsidRDefault="00564357" w:rsidP="00914914">
    <w:pPr>
      <w:rPr>
        <w:rFonts w:asciiTheme="majorBidi" w:hAnsiTheme="majorBidi" w:cstheme="majorBidi"/>
        <w:b/>
        <w:bCs/>
        <w:sz w:val="32"/>
        <w:szCs w:val="32"/>
        <w:cs/>
      </w:rPr>
    </w:pPr>
    <w:r w:rsidRPr="00AD0433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โรงงานเภสัชอุตสาหกรรม เจเอสพี </w:t>
    </w:r>
    <w:r w:rsidRPr="00AD0433">
      <w:rPr>
        <w:rFonts w:asciiTheme="majorBidi" w:hAnsiTheme="majorBidi" w:cstheme="majorBidi"/>
        <w:b/>
        <w:bCs/>
        <w:sz w:val="32"/>
        <w:szCs w:val="32"/>
      </w:rPr>
      <w:t>(</w:t>
    </w:r>
    <w:r w:rsidRPr="00AD0433">
      <w:rPr>
        <w:rFonts w:asciiTheme="majorBidi" w:hAnsiTheme="majorBidi" w:cstheme="majorBidi"/>
        <w:b/>
        <w:bCs/>
        <w:sz w:val="32"/>
        <w:szCs w:val="32"/>
        <w:cs/>
      </w:rPr>
      <w:t>ประเทศไทย</w:t>
    </w:r>
    <w:r w:rsidRPr="00AD0433">
      <w:rPr>
        <w:rFonts w:asciiTheme="majorBidi" w:hAnsiTheme="majorBidi" w:cstheme="majorBidi"/>
        <w:b/>
        <w:bCs/>
        <w:sz w:val="32"/>
        <w:szCs w:val="32"/>
      </w:rPr>
      <w:t>)</w:t>
    </w:r>
    <w:r w:rsidRPr="00AD0433">
      <w:rPr>
        <w:rFonts w:asciiTheme="majorBidi" w:hAnsiTheme="majorBidi" w:cstheme="majorBidi"/>
        <w:b/>
        <w:bCs/>
        <w:sz w:val="32"/>
        <w:szCs w:val="32"/>
        <w:cs/>
      </w:rPr>
      <w:t xml:space="preserve"> จำกัด (มหาชน)</w:t>
    </w:r>
    <w:r w:rsidR="006708D7" w:rsidRPr="00AD043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6708D7" w:rsidRPr="00AD043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1D3B4C4A" w14:textId="55E1B7E9" w:rsidR="00564357" w:rsidRPr="00AD0433" w:rsidRDefault="00564357" w:rsidP="00914914">
    <w:pPr>
      <w:rPr>
        <w:rFonts w:asciiTheme="majorBidi" w:hAnsiTheme="majorBidi" w:cstheme="majorBidi"/>
        <w:b/>
        <w:bCs/>
        <w:sz w:val="32"/>
        <w:szCs w:val="32"/>
      </w:rPr>
    </w:pPr>
    <w:r w:rsidRPr="00AD043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6EA7858" w14:textId="72867DBC" w:rsidR="00564357" w:rsidRPr="0065048B" w:rsidRDefault="00564357" w:rsidP="0065048B">
    <w:pPr>
      <w:rPr>
        <w:rFonts w:asciiTheme="majorBidi" w:hAnsiTheme="majorBidi" w:cstheme="majorBidi"/>
        <w:b/>
        <w:bCs/>
        <w:sz w:val="32"/>
        <w:szCs w:val="32"/>
      </w:rPr>
    </w:pPr>
    <w:r w:rsidRPr="0065048B">
      <w:rPr>
        <w:rFonts w:asciiTheme="majorBidi" w:hAnsiTheme="majorBidi" w:cstheme="majorBidi"/>
        <w:b/>
        <w:bCs/>
        <w:sz w:val="32"/>
        <w:szCs w:val="32"/>
        <w:cs/>
      </w:rPr>
      <w:t>สำหรับงวด</w:t>
    </w:r>
    <w:r w:rsidR="0045515A" w:rsidRPr="0065048B">
      <w:rPr>
        <w:rFonts w:asciiTheme="majorBidi" w:hAnsiTheme="majorBidi" w:cstheme="majorBidi"/>
        <w:b/>
        <w:bCs/>
        <w:sz w:val="32"/>
        <w:szCs w:val="32"/>
        <w:cs/>
      </w:rPr>
      <w:t>สามเดือน</w:t>
    </w:r>
    <w:r w:rsidRPr="0065048B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65048B" w:rsidRPr="0065048B">
      <w:rPr>
        <w:rFonts w:asciiTheme="majorBidi" w:hAnsiTheme="majorBidi" w:cstheme="majorBidi"/>
        <w:b/>
        <w:bCs/>
        <w:sz w:val="32"/>
        <w:szCs w:val="32"/>
      </w:rPr>
      <w:t>31</w:t>
    </w:r>
    <w:r w:rsidR="00DC2A92" w:rsidRPr="0065048B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65048B" w:rsidRPr="0065048B"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="0065048B" w:rsidRPr="0065048B">
      <w:rPr>
        <w:rFonts w:asciiTheme="majorBidi" w:hAnsiTheme="majorBidi" w:cstheme="majorBidi"/>
        <w:b/>
        <w:bCs/>
        <w:sz w:val="32"/>
        <w:szCs w:val="32"/>
      </w:rPr>
      <w:t>2568</w:t>
    </w:r>
    <w:r w:rsidRPr="0065048B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65048B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65048B">
      <w:rPr>
        <w:rFonts w:asciiTheme="majorBidi" w:hAnsiTheme="majorBidi" w:cstheme="majorBidi"/>
        <w:b/>
        <w:bCs/>
        <w:sz w:val="32"/>
        <w:szCs w:val="32"/>
      </w:rPr>
      <w:t>)</w:t>
    </w:r>
  </w:p>
  <w:p w14:paraId="5E181CDE" w14:textId="77777777" w:rsidR="00564357" w:rsidRPr="0065048B" w:rsidRDefault="00564357">
    <w:pPr>
      <w:pStyle w:val="Header"/>
      <w:rPr>
        <w:rFonts w:asciiTheme="majorBidi" w:hAnsiTheme="majorBidi" w:cstheme="majorBidi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78A26614"/>
    <w:lvl w:ilvl="0" w:tplc="67603918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8" w15:restartNumberingAfterBreak="0">
    <w:nsid w:val="188E4625"/>
    <w:multiLevelType w:val="hybridMultilevel"/>
    <w:tmpl w:val="1324BC8C"/>
    <w:lvl w:ilvl="0" w:tplc="CACA298A">
      <w:start w:val="1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6" w15:restartNumberingAfterBreak="0">
    <w:nsid w:val="2CBD1609"/>
    <w:multiLevelType w:val="hybridMultilevel"/>
    <w:tmpl w:val="AADAD796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BD92A8A"/>
    <w:multiLevelType w:val="hybridMultilevel"/>
    <w:tmpl w:val="5E88FC7E"/>
    <w:lvl w:ilvl="0" w:tplc="5F86106C">
      <w:start w:val="1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6D06B51"/>
    <w:multiLevelType w:val="hybridMultilevel"/>
    <w:tmpl w:val="F04655CE"/>
    <w:lvl w:ilvl="0" w:tplc="E2A4483E">
      <w:start w:val="5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F135D2E"/>
    <w:multiLevelType w:val="hybridMultilevel"/>
    <w:tmpl w:val="60041328"/>
    <w:lvl w:ilvl="0" w:tplc="5CA82082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385674E"/>
    <w:multiLevelType w:val="hybridMultilevel"/>
    <w:tmpl w:val="AADAD796"/>
    <w:lvl w:ilvl="0" w:tplc="FE5CB9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1D32ADA"/>
    <w:multiLevelType w:val="hybridMultilevel"/>
    <w:tmpl w:val="4714508C"/>
    <w:lvl w:ilvl="0" w:tplc="49A46BFE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E17B14"/>
    <w:multiLevelType w:val="hybridMultilevel"/>
    <w:tmpl w:val="901E7286"/>
    <w:lvl w:ilvl="0" w:tplc="D10445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5E1B5D"/>
    <w:multiLevelType w:val="hybridMultilevel"/>
    <w:tmpl w:val="E92CDF94"/>
    <w:lvl w:ilvl="0" w:tplc="2780E580">
      <w:start w:val="25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798805">
    <w:abstractNumId w:val="6"/>
  </w:num>
  <w:num w:numId="2" w16cid:durableId="1680153626">
    <w:abstractNumId w:val="5"/>
  </w:num>
  <w:num w:numId="3" w16cid:durableId="425275379">
    <w:abstractNumId w:val="9"/>
  </w:num>
  <w:num w:numId="4" w16cid:durableId="1312637020">
    <w:abstractNumId w:val="7"/>
  </w:num>
  <w:num w:numId="5" w16cid:durableId="926184918">
    <w:abstractNumId w:val="8"/>
  </w:num>
  <w:num w:numId="6" w16cid:durableId="136997199">
    <w:abstractNumId w:val="3"/>
  </w:num>
  <w:num w:numId="7" w16cid:durableId="914777755">
    <w:abstractNumId w:val="2"/>
  </w:num>
  <w:num w:numId="8" w16cid:durableId="2109767445">
    <w:abstractNumId w:val="0"/>
  </w:num>
  <w:num w:numId="9" w16cid:durableId="228810768">
    <w:abstractNumId w:val="1"/>
  </w:num>
  <w:num w:numId="10" w16cid:durableId="1935822833">
    <w:abstractNumId w:val="4"/>
  </w:num>
  <w:num w:numId="11" w16cid:durableId="2042973223">
    <w:abstractNumId w:val="28"/>
  </w:num>
  <w:num w:numId="12" w16cid:durableId="765854692">
    <w:abstractNumId w:val="24"/>
  </w:num>
  <w:num w:numId="13" w16cid:durableId="1904410788">
    <w:abstractNumId w:val="42"/>
  </w:num>
  <w:num w:numId="14" w16cid:durableId="449863123">
    <w:abstractNumId w:val="27"/>
  </w:num>
  <w:num w:numId="15" w16cid:durableId="1723871348">
    <w:abstractNumId w:val="30"/>
  </w:num>
  <w:num w:numId="16" w16cid:durableId="130442399">
    <w:abstractNumId w:val="12"/>
  </w:num>
  <w:num w:numId="17" w16cid:durableId="87165900">
    <w:abstractNumId w:val="15"/>
  </w:num>
  <w:num w:numId="18" w16cid:durableId="765148824">
    <w:abstractNumId w:val="11"/>
  </w:num>
  <w:num w:numId="19" w16cid:durableId="889924344">
    <w:abstractNumId w:val="31"/>
  </w:num>
  <w:num w:numId="20" w16cid:durableId="510071133">
    <w:abstractNumId w:val="21"/>
  </w:num>
  <w:num w:numId="21" w16cid:durableId="1234663470">
    <w:abstractNumId w:val="44"/>
  </w:num>
  <w:num w:numId="22" w16cid:durableId="1198540184">
    <w:abstractNumId w:val="25"/>
  </w:num>
  <w:num w:numId="23" w16cid:durableId="1274509694">
    <w:abstractNumId w:val="16"/>
  </w:num>
  <w:num w:numId="24" w16cid:durableId="214660863">
    <w:abstractNumId w:val="48"/>
  </w:num>
  <w:num w:numId="25" w16cid:durableId="1434477716">
    <w:abstractNumId w:val="46"/>
  </w:num>
  <w:num w:numId="26" w16cid:durableId="39941888">
    <w:abstractNumId w:val="10"/>
  </w:num>
  <w:num w:numId="27" w16cid:durableId="17554705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3598312">
    <w:abstractNumId w:val="37"/>
  </w:num>
  <w:num w:numId="29" w16cid:durableId="1280337073">
    <w:abstractNumId w:val="36"/>
  </w:num>
  <w:num w:numId="30" w16cid:durableId="204487443">
    <w:abstractNumId w:val="33"/>
  </w:num>
  <w:num w:numId="31" w16cid:durableId="551773915">
    <w:abstractNumId w:val="43"/>
  </w:num>
  <w:num w:numId="32" w16cid:durableId="1518621958">
    <w:abstractNumId w:val="41"/>
  </w:num>
  <w:num w:numId="33" w16cid:durableId="1588418053">
    <w:abstractNumId w:val="34"/>
  </w:num>
  <w:num w:numId="34" w16cid:durableId="93131314">
    <w:abstractNumId w:val="22"/>
  </w:num>
  <w:num w:numId="35" w16cid:durableId="1262177218">
    <w:abstractNumId w:val="45"/>
  </w:num>
  <w:num w:numId="36" w16cid:durableId="462424737">
    <w:abstractNumId w:val="19"/>
  </w:num>
  <w:num w:numId="37" w16cid:durableId="168641898">
    <w:abstractNumId w:val="47"/>
  </w:num>
  <w:num w:numId="38" w16cid:durableId="920062117">
    <w:abstractNumId w:val="17"/>
  </w:num>
  <w:num w:numId="39" w16cid:durableId="581065725">
    <w:abstractNumId w:val="23"/>
  </w:num>
  <w:num w:numId="40" w16cid:durableId="71202862">
    <w:abstractNumId w:val="49"/>
  </w:num>
  <w:num w:numId="41" w16cid:durableId="1175993869">
    <w:abstractNumId w:val="20"/>
  </w:num>
  <w:num w:numId="42" w16cid:durableId="2063794526">
    <w:abstractNumId w:val="32"/>
  </w:num>
  <w:num w:numId="43" w16cid:durableId="967054717">
    <w:abstractNumId w:val="29"/>
  </w:num>
  <w:num w:numId="44" w16cid:durableId="1426538433">
    <w:abstractNumId w:val="35"/>
  </w:num>
  <w:num w:numId="45" w16cid:durableId="23212761">
    <w:abstractNumId w:val="40"/>
  </w:num>
  <w:num w:numId="46" w16cid:durableId="433672276">
    <w:abstractNumId w:val="26"/>
  </w:num>
  <w:num w:numId="47" w16cid:durableId="701966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45547491">
    <w:abstractNumId w:val="39"/>
  </w:num>
  <w:num w:numId="49" w16cid:durableId="1021860245">
    <w:abstractNumId w:val="38"/>
  </w:num>
  <w:num w:numId="50" w16cid:durableId="779955782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496"/>
    <w:rsid w:val="000026D7"/>
    <w:rsid w:val="00002876"/>
    <w:rsid w:val="0000316E"/>
    <w:rsid w:val="00003673"/>
    <w:rsid w:val="00003F35"/>
    <w:rsid w:val="000040ED"/>
    <w:rsid w:val="000052B8"/>
    <w:rsid w:val="00005F09"/>
    <w:rsid w:val="00005F59"/>
    <w:rsid w:val="000062F8"/>
    <w:rsid w:val="0000660E"/>
    <w:rsid w:val="000069A5"/>
    <w:rsid w:val="00006BC6"/>
    <w:rsid w:val="00007745"/>
    <w:rsid w:val="000101CF"/>
    <w:rsid w:val="0001088E"/>
    <w:rsid w:val="00010A06"/>
    <w:rsid w:val="00010B16"/>
    <w:rsid w:val="00010FCF"/>
    <w:rsid w:val="00011965"/>
    <w:rsid w:val="000119A5"/>
    <w:rsid w:val="00011DCD"/>
    <w:rsid w:val="00012AA9"/>
    <w:rsid w:val="00012B92"/>
    <w:rsid w:val="00012C81"/>
    <w:rsid w:val="00012E00"/>
    <w:rsid w:val="0001309F"/>
    <w:rsid w:val="0001382C"/>
    <w:rsid w:val="00013C03"/>
    <w:rsid w:val="00013DFF"/>
    <w:rsid w:val="00014658"/>
    <w:rsid w:val="000146C6"/>
    <w:rsid w:val="00014F6E"/>
    <w:rsid w:val="000151A7"/>
    <w:rsid w:val="0001653B"/>
    <w:rsid w:val="000175A6"/>
    <w:rsid w:val="00017875"/>
    <w:rsid w:val="00017C0A"/>
    <w:rsid w:val="00017FF4"/>
    <w:rsid w:val="00020217"/>
    <w:rsid w:val="00020477"/>
    <w:rsid w:val="000207EE"/>
    <w:rsid w:val="00020DC4"/>
    <w:rsid w:val="00020F45"/>
    <w:rsid w:val="00020F7F"/>
    <w:rsid w:val="0002154A"/>
    <w:rsid w:val="000223DF"/>
    <w:rsid w:val="00023814"/>
    <w:rsid w:val="00023B82"/>
    <w:rsid w:val="00023B83"/>
    <w:rsid w:val="00024064"/>
    <w:rsid w:val="00024649"/>
    <w:rsid w:val="00024784"/>
    <w:rsid w:val="00024D39"/>
    <w:rsid w:val="00024FEB"/>
    <w:rsid w:val="0002509C"/>
    <w:rsid w:val="000251E9"/>
    <w:rsid w:val="000255B2"/>
    <w:rsid w:val="0002578C"/>
    <w:rsid w:val="000258D7"/>
    <w:rsid w:val="00025B8C"/>
    <w:rsid w:val="00025C1D"/>
    <w:rsid w:val="00025C57"/>
    <w:rsid w:val="000260C1"/>
    <w:rsid w:val="0002616A"/>
    <w:rsid w:val="000263CA"/>
    <w:rsid w:val="0003038B"/>
    <w:rsid w:val="00030A61"/>
    <w:rsid w:val="00030D0A"/>
    <w:rsid w:val="00030DAC"/>
    <w:rsid w:val="00031A18"/>
    <w:rsid w:val="00031F2D"/>
    <w:rsid w:val="00032026"/>
    <w:rsid w:val="00032185"/>
    <w:rsid w:val="000323ED"/>
    <w:rsid w:val="0003302F"/>
    <w:rsid w:val="000330FC"/>
    <w:rsid w:val="00033BDC"/>
    <w:rsid w:val="00033FA0"/>
    <w:rsid w:val="00033FA9"/>
    <w:rsid w:val="0003464A"/>
    <w:rsid w:val="00034B2E"/>
    <w:rsid w:val="00034D6A"/>
    <w:rsid w:val="00034DE9"/>
    <w:rsid w:val="0003545F"/>
    <w:rsid w:val="000354A3"/>
    <w:rsid w:val="000354D0"/>
    <w:rsid w:val="00035ADF"/>
    <w:rsid w:val="00036610"/>
    <w:rsid w:val="000367E9"/>
    <w:rsid w:val="00036D38"/>
    <w:rsid w:val="000372CE"/>
    <w:rsid w:val="00037C84"/>
    <w:rsid w:val="000403D2"/>
    <w:rsid w:val="0004069A"/>
    <w:rsid w:val="00040C78"/>
    <w:rsid w:val="0004104D"/>
    <w:rsid w:val="000420B4"/>
    <w:rsid w:val="000427C4"/>
    <w:rsid w:val="000427E8"/>
    <w:rsid w:val="00043563"/>
    <w:rsid w:val="000437D3"/>
    <w:rsid w:val="00043C93"/>
    <w:rsid w:val="00043D21"/>
    <w:rsid w:val="00043DCB"/>
    <w:rsid w:val="00043E6D"/>
    <w:rsid w:val="00043F3B"/>
    <w:rsid w:val="00044677"/>
    <w:rsid w:val="00044B3C"/>
    <w:rsid w:val="00044C4E"/>
    <w:rsid w:val="00044D0F"/>
    <w:rsid w:val="00044EB6"/>
    <w:rsid w:val="0004618F"/>
    <w:rsid w:val="00046397"/>
    <w:rsid w:val="00046687"/>
    <w:rsid w:val="00046ACF"/>
    <w:rsid w:val="00047360"/>
    <w:rsid w:val="00050270"/>
    <w:rsid w:val="00050F0E"/>
    <w:rsid w:val="000512B2"/>
    <w:rsid w:val="000513E7"/>
    <w:rsid w:val="00052538"/>
    <w:rsid w:val="000528CB"/>
    <w:rsid w:val="00052D9F"/>
    <w:rsid w:val="00053477"/>
    <w:rsid w:val="000539FF"/>
    <w:rsid w:val="00053D6E"/>
    <w:rsid w:val="00054147"/>
    <w:rsid w:val="00054551"/>
    <w:rsid w:val="0005514D"/>
    <w:rsid w:val="0005549F"/>
    <w:rsid w:val="00056493"/>
    <w:rsid w:val="0005656D"/>
    <w:rsid w:val="00056ABB"/>
    <w:rsid w:val="00056C06"/>
    <w:rsid w:val="0005785D"/>
    <w:rsid w:val="00057A16"/>
    <w:rsid w:val="00057C6E"/>
    <w:rsid w:val="00057E90"/>
    <w:rsid w:val="00057E91"/>
    <w:rsid w:val="00057F11"/>
    <w:rsid w:val="00060A97"/>
    <w:rsid w:val="000615E5"/>
    <w:rsid w:val="00061864"/>
    <w:rsid w:val="00061BBC"/>
    <w:rsid w:val="00061E5B"/>
    <w:rsid w:val="00061FA4"/>
    <w:rsid w:val="00061FE3"/>
    <w:rsid w:val="00062489"/>
    <w:rsid w:val="000625BD"/>
    <w:rsid w:val="00062D92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B1"/>
    <w:rsid w:val="000653CA"/>
    <w:rsid w:val="00066DA1"/>
    <w:rsid w:val="00066EFF"/>
    <w:rsid w:val="000671E3"/>
    <w:rsid w:val="00067E63"/>
    <w:rsid w:val="00067F50"/>
    <w:rsid w:val="00067F56"/>
    <w:rsid w:val="00067F6B"/>
    <w:rsid w:val="00070252"/>
    <w:rsid w:val="0007098B"/>
    <w:rsid w:val="00070A74"/>
    <w:rsid w:val="00070C2E"/>
    <w:rsid w:val="000711EE"/>
    <w:rsid w:val="00071218"/>
    <w:rsid w:val="00071279"/>
    <w:rsid w:val="00071A0F"/>
    <w:rsid w:val="00071F8C"/>
    <w:rsid w:val="00072960"/>
    <w:rsid w:val="00072AA4"/>
    <w:rsid w:val="0007318C"/>
    <w:rsid w:val="00073ED8"/>
    <w:rsid w:val="00074076"/>
    <w:rsid w:val="0007456F"/>
    <w:rsid w:val="00074DF8"/>
    <w:rsid w:val="00075190"/>
    <w:rsid w:val="0007559C"/>
    <w:rsid w:val="00075918"/>
    <w:rsid w:val="000762B7"/>
    <w:rsid w:val="0007647F"/>
    <w:rsid w:val="00076788"/>
    <w:rsid w:val="0007687A"/>
    <w:rsid w:val="00076FE2"/>
    <w:rsid w:val="0007707D"/>
    <w:rsid w:val="00077440"/>
    <w:rsid w:val="00077B6C"/>
    <w:rsid w:val="000803A1"/>
    <w:rsid w:val="000809E9"/>
    <w:rsid w:val="0008102C"/>
    <w:rsid w:val="0008139C"/>
    <w:rsid w:val="00081ADA"/>
    <w:rsid w:val="00081AE3"/>
    <w:rsid w:val="00082476"/>
    <w:rsid w:val="000825A7"/>
    <w:rsid w:val="0008326E"/>
    <w:rsid w:val="0008330F"/>
    <w:rsid w:val="00083B4C"/>
    <w:rsid w:val="00083D05"/>
    <w:rsid w:val="00083F7B"/>
    <w:rsid w:val="00084279"/>
    <w:rsid w:val="000854B3"/>
    <w:rsid w:val="00085729"/>
    <w:rsid w:val="00085BBC"/>
    <w:rsid w:val="00085EB1"/>
    <w:rsid w:val="00086509"/>
    <w:rsid w:val="00086FD1"/>
    <w:rsid w:val="0008737E"/>
    <w:rsid w:val="000875E6"/>
    <w:rsid w:val="00087C7D"/>
    <w:rsid w:val="0009087B"/>
    <w:rsid w:val="00090B2F"/>
    <w:rsid w:val="00090C82"/>
    <w:rsid w:val="00090CF0"/>
    <w:rsid w:val="00090EA9"/>
    <w:rsid w:val="000915F7"/>
    <w:rsid w:val="0009174E"/>
    <w:rsid w:val="0009298F"/>
    <w:rsid w:val="00092A13"/>
    <w:rsid w:val="00093004"/>
    <w:rsid w:val="0009337B"/>
    <w:rsid w:val="000933E9"/>
    <w:rsid w:val="00093539"/>
    <w:rsid w:val="000936FD"/>
    <w:rsid w:val="000939DB"/>
    <w:rsid w:val="00093CFA"/>
    <w:rsid w:val="000947AD"/>
    <w:rsid w:val="00094B04"/>
    <w:rsid w:val="00094D11"/>
    <w:rsid w:val="0009530B"/>
    <w:rsid w:val="0009592D"/>
    <w:rsid w:val="00096046"/>
    <w:rsid w:val="00096CC5"/>
    <w:rsid w:val="00097236"/>
    <w:rsid w:val="000973EC"/>
    <w:rsid w:val="000977AB"/>
    <w:rsid w:val="00097988"/>
    <w:rsid w:val="00097C37"/>
    <w:rsid w:val="000A00C6"/>
    <w:rsid w:val="000A011D"/>
    <w:rsid w:val="000A034C"/>
    <w:rsid w:val="000A0B5F"/>
    <w:rsid w:val="000A0E86"/>
    <w:rsid w:val="000A1537"/>
    <w:rsid w:val="000A153A"/>
    <w:rsid w:val="000A160A"/>
    <w:rsid w:val="000A1A48"/>
    <w:rsid w:val="000A1A72"/>
    <w:rsid w:val="000A1AC3"/>
    <w:rsid w:val="000A1CAC"/>
    <w:rsid w:val="000A1DF2"/>
    <w:rsid w:val="000A206C"/>
    <w:rsid w:val="000A27AA"/>
    <w:rsid w:val="000A27F5"/>
    <w:rsid w:val="000A294D"/>
    <w:rsid w:val="000A2E91"/>
    <w:rsid w:val="000A2EA5"/>
    <w:rsid w:val="000A33AA"/>
    <w:rsid w:val="000A362F"/>
    <w:rsid w:val="000A37ED"/>
    <w:rsid w:val="000A3C44"/>
    <w:rsid w:val="000A45A8"/>
    <w:rsid w:val="000A4868"/>
    <w:rsid w:val="000A4C76"/>
    <w:rsid w:val="000A6177"/>
    <w:rsid w:val="000A61C6"/>
    <w:rsid w:val="000A70AD"/>
    <w:rsid w:val="000A7619"/>
    <w:rsid w:val="000A7CAA"/>
    <w:rsid w:val="000B0843"/>
    <w:rsid w:val="000B0966"/>
    <w:rsid w:val="000B09DA"/>
    <w:rsid w:val="000B0B60"/>
    <w:rsid w:val="000B1498"/>
    <w:rsid w:val="000B177F"/>
    <w:rsid w:val="000B1827"/>
    <w:rsid w:val="000B1B76"/>
    <w:rsid w:val="000B20FF"/>
    <w:rsid w:val="000B2669"/>
    <w:rsid w:val="000B2A1C"/>
    <w:rsid w:val="000B2C45"/>
    <w:rsid w:val="000B2DEB"/>
    <w:rsid w:val="000B361A"/>
    <w:rsid w:val="000B4AA7"/>
    <w:rsid w:val="000B4BF1"/>
    <w:rsid w:val="000B4F4C"/>
    <w:rsid w:val="000B50BA"/>
    <w:rsid w:val="000B5A34"/>
    <w:rsid w:val="000B5C62"/>
    <w:rsid w:val="000B5DFB"/>
    <w:rsid w:val="000B667B"/>
    <w:rsid w:val="000B670E"/>
    <w:rsid w:val="000B683F"/>
    <w:rsid w:val="000B6936"/>
    <w:rsid w:val="000B6A0C"/>
    <w:rsid w:val="000B6EA9"/>
    <w:rsid w:val="000B7353"/>
    <w:rsid w:val="000B7B45"/>
    <w:rsid w:val="000B7E32"/>
    <w:rsid w:val="000C0332"/>
    <w:rsid w:val="000C0737"/>
    <w:rsid w:val="000C10DA"/>
    <w:rsid w:val="000C1A6D"/>
    <w:rsid w:val="000C2472"/>
    <w:rsid w:val="000C2C46"/>
    <w:rsid w:val="000C3510"/>
    <w:rsid w:val="000C354F"/>
    <w:rsid w:val="000C387C"/>
    <w:rsid w:val="000C3F70"/>
    <w:rsid w:val="000C514B"/>
    <w:rsid w:val="000C51A4"/>
    <w:rsid w:val="000C5773"/>
    <w:rsid w:val="000C6281"/>
    <w:rsid w:val="000C62F5"/>
    <w:rsid w:val="000C634C"/>
    <w:rsid w:val="000C6369"/>
    <w:rsid w:val="000C68D6"/>
    <w:rsid w:val="000C6BFB"/>
    <w:rsid w:val="000C7476"/>
    <w:rsid w:val="000C7753"/>
    <w:rsid w:val="000C7934"/>
    <w:rsid w:val="000C7CDE"/>
    <w:rsid w:val="000D0022"/>
    <w:rsid w:val="000D0470"/>
    <w:rsid w:val="000D0631"/>
    <w:rsid w:val="000D0E99"/>
    <w:rsid w:val="000D0FA3"/>
    <w:rsid w:val="000D148F"/>
    <w:rsid w:val="000D20E5"/>
    <w:rsid w:val="000D22B9"/>
    <w:rsid w:val="000D29BB"/>
    <w:rsid w:val="000D2DEB"/>
    <w:rsid w:val="000D30C4"/>
    <w:rsid w:val="000D30CE"/>
    <w:rsid w:val="000D31C7"/>
    <w:rsid w:val="000D34ED"/>
    <w:rsid w:val="000D35D1"/>
    <w:rsid w:val="000D3766"/>
    <w:rsid w:val="000D3B7F"/>
    <w:rsid w:val="000D4827"/>
    <w:rsid w:val="000D491F"/>
    <w:rsid w:val="000D49B4"/>
    <w:rsid w:val="000D5101"/>
    <w:rsid w:val="000D569E"/>
    <w:rsid w:val="000D57C5"/>
    <w:rsid w:val="000D5EBE"/>
    <w:rsid w:val="000D656F"/>
    <w:rsid w:val="000D6837"/>
    <w:rsid w:val="000D6A41"/>
    <w:rsid w:val="000D6DF1"/>
    <w:rsid w:val="000D753E"/>
    <w:rsid w:val="000D7C5B"/>
    <w:rsid w:val="000D7D65"/>
    <w:rsid w:val="000E0602"/>
    <w:rsid w:val="000E0755"/>
    <w:rsid w:val="000E0F31"/>
    <w:rsid w:val="000E123C"/>
    <w:rsid w:val="000E13BB"/>
    <w:rsid w:val="000E14AE"/>
    <w:rsid w:val="000E16D3"/>
    <w:rsid w:val="000E22D0"/>
    <w:rsid w:val="000E39A5"/>
    <w:rsid w:val="000E3C02"/>
    <w:rsid w:val="000E3C19"/>
    <w:rsid w:val="000E4FF1"/>
    <w:rsid w:val="000E50BE"/>
    <w:rsid w:val="000E5657"/>
    <w:rsid w:val="000E56BF"/>
    <w:rsid w:val="000E5CFB"/>
    <w:rsid w:val="000E5D9B"/>
    <w:rsid w:val="000E6782"/>
    <w:rsid w:val="000E6AB6"/>
    <w:rsid w:val="000E6EC6"/>
    <w:rsid w:val="000E7125"/>
    <w:rsid w:val="000E719D"/>
    <w:rsid w:val="000E7848"/>
    <w:rsid w:val="000E78A4"/>
    <w:rsid w:val="000E78AB"/>
    <w:rsid w:val="000E7B4D"/>
    <w:rsid w:val="000E7FF9"/>
    <w:rsid w:val="000F0160"/>
    <w:rsid w:val="000F01EC"/>
    <w:rsid w:val="000F01FE"/>
    <w:rsid w:val="000F0B0D"/>
    <w:rsid w:val="000F0B7B"/>
    <w:rsid w:val="000F15AD"/>
    <w:rsid w:val="000F19D8"/>
    <w:rsid w:val="000F1A25"/>
    <w:rsid w:val="000F1FDF"/>
    <w:rsid w:val="000F2027"/>
    <w:rsid w:val="000F2182"/>
    <w:rsid w:val="000F2594"/>
    <w:rsid w:val="000F27C2"/>
    <w:rsid w:val="000F2934"/>
    <w:rsid w:val="000F2BD9"/>
    <w:rsid w:val="000F3985"/>
    <w:rsid w:val="000F3AEC"/>
    <w:rsid w:val="000F40B1"/>
    <w:rsid w:val="000F49BE"/>
    <w:rsid w:val="000F4BED"/>
    <w:rsid w:val="000F4E19"/>
    <w:rsid w:val="000F5122"/>
    <w:rsid w:val="000F5987"/>
    <w:rsid w:val="000F5FBB"/>
    <w:rsid w:val="000F60DB"/>
    <w:rsid w:val="000F764E"/>
    <w:rsid w:val="000F7BEA"/>
    <w:rsid w:val="0010025C"/>
    <w:rsid w:val="00100967"/>
    <w:rsid w:val="00100AB3"/>
    <w:rsid w:val="00100F30"/>
    <w:rsid w:val="00100FCA"/>
    <w:rsid w:val="00100FE0"/>
    <w:rsid w:val="00101377"/>
    <w:rsid w:val="001015E2"/>
    <w:rsid w:val="00102119"/>
    <w:rsid w:val="00102908"/>
    <w:rsid w:val="00103310"/>
    <w:rsid w:val="0010347C"/>
    <w:rsid w:val="00103592"/>
    <w:rsid w:val="0010387F"/>
    <w:rsid w:val="00103F8B"/>
    <w:rsid w:val="00104880"/>
    <w:rsid w:val="00104F89"/>
    <w:rsid w:val="0010549E"/>
    <w:rsid w:val="00105BCC"/>
    <w:rsid w:val="00105F97"/>
    <w:rsid w:val="00106A3A"/>
    <w:rsid w:val="00106A57"/>
    <w:rsid w:val="00106E48"/>
    <w:rsid w:val="001076A1"/>
    <w:rsid w:val="001077D0"/>
    <w:rsid w:val="001104E9"/>
    <w:rsid w:val="00110E2D"/>
    <w:rsid w:val="001114A4"/>
    <w:rsid w:val="001114E5"/>
    <w:rsid w:val="0011177C"/>
    <w:rsid w:val="00111A28"/>
    <w:rsid w:val="00111DBF"/>
    <w:rsid w:val="00112378"/>
    <w:rsid w:val="00112B9A"/>
    <w:rsid w:val="00112DAF"/>
    <w:rsid w:val="00112E98"/>
    <w:rsid w:val="00113069"/>
    <w:rsid w:val="0011321E"/>
    <w:rsid w:val="00114A5F"/>
    <w:rsid w:val="00114B8A"/>
    <w:rsid w:val="00114F6B"/>
    <w:rsid w:val="00115101"/>
    <w:rsid w:val="00115115"/>
    <w:rsid w:val="001164F9"/>
    <w:rsid w:val="00116ABE"/>
    <w:rsid w:val="00116B3C"/>
    <w:rsid w:val="001172A6"/>
    <w:rsid w:val="0011752C"/>
    <w:rsid w:val="001179EC"/>
    <w:rsid w:val="0012044A"/>
    <w:rsid w:val="0012063E"/>
    <w:rsid w:val="001206E4"/>
    <w:rsid w:val="00120AA8"/>
    <w:rsid w:val="00120B1F"/>
    <w:rsid w:val="001213BE"/>
    <w:rsid w:val="00121F2E"/>
    <w:rsid w:val="0012296D"/>
    <w:rsid w:val="00123D27"/>
    <w:rsid w:val="001241AE"/>
    <w:rsid w:val="001241F7"/>
    <w:rsid w:val="001243D5"/>
    <w:rsid w:val="00124552"/>
    <w:rsid w:val="00124D3D"/>
    <w:rsid w:val="001264F3"/>
    <w:rsid w:val="001267C8"/>
    <w:rsid w:val="001306D6"/>
    <w:rsid w:val="00130A91"/>
    <w:rsid w:val="00130AC9"/>
    <w:rsid w:val="00130C96"/>
    <w:rsid w:val="00130CAE"/>
    <w:rsid w:val="0013132D"/>
    <w:rsid w:val="001318D3"/>
    <w:rsid w:val="001323ED"/>
    <w:rsid w:val="001331E0"/>
    <w:rsid w:val="00133BCC"/>
    <w:rsid w:val="00133DEF"/>
    <w:rsid w:val="0013424C"/>
    <w:rsid w:val="0013463F"/>
    <w:rsid w:val="00134821"/>
    <w:rsid w:val="00134CBE"/>
    <w:rsid w:val="0013507F"/>
    <w:rsid w:val="0013531B"/>
    <w:rsid w:val="001353A5"/>
    <w:rsid w:val="001355EF"/>
    <w:rsid w:val="00135A5D"/>
    <w:rsid w:val="00135E34"/>
    <w:rsid w:val="00135E50"/>
    <w:rsid w:val="001361B9"/>
    <w:rsid w:val="00136421"/>
    <w:rsid w:val="001364D0"/>
    <w:rsid w:val="00136C67"/>
    <w:rsid w:val="001400DB"/>
    <w:rsid w:val="00140BCE"/>
    <w:rsid w:val="00140BF1"/>
    <w:rsid w:val="00140EDF"/>
    <w:rsid w:val="00141565"/>
    <w:rsid w:val="0014163F"/>
    <w:rsid w:val="001416D2"/>
    <w:rsid w:val="00141A16"/>
    <w:rsid w:val="00141FD5"/>
    <w:rsid w:val="00142164"/>
    <w:rsid w:val="001422D7"/>
    <w:rsid w:val="001427A1"/>
    <w:rsid w:val="00142CD4"/>
    <w:rsid w:val="00142F3B"/>
    <w:rsid w:val="001431DD"/>
    <w:rsid w:val="00143612"/>
    <w:rsid w:val="001436AD"/>
    <w:rsid w:val="00143745"/>
    <w:rsid w:val="001439AE"/>
    <w:rsid w:val="00143F04"/>
    <w:rsid w:val="00144D56"/>
    <w:rsid w:val="00145712"/>
    <w:rsid w:val="00145945"/>
    <w:rsid w:val="00145BEE"/>
    <w:rsid w:val="00146594"/>
    <w:rsid w:val="00146693"/>
    <w:rsid w:val="001469BA"/>
    <w:rsid w:val="00146A8D"/>
    <w:rsid w:val="00146D4F"/>
    <w:rsid w:val="00147EA5"/>
    <w:rsid w:val="001500D3"/>
    <w:rsid w:val="001501CC"/>
    <w:rsid w:val="001504D1"/>
    <w:rsid w:val="0015064A"/>
    <w:rsid w:val="0015090A"/>
    <w:rsid w:val="00151191"/>
    <w:rsid w:val="001511AC"/>
    <w:rsid w:val="0015198F"/>
    <w:rsid w:val="00151B7D"/>
    <w:rsid w:val="00151F24"/>
    <w:rsid w:val="0015260F"/>
    <w:rsid w:val="00152F9C"/>
    <w:rsid w:val="0015300D"/>
    <w:rsid w:val="00154A26"/>
    <w:rsid w:val="001554B8"/>
    <w:rsid w:val="001555F2"/>
    <w:rsid w:val="001556FE"/>
    <w:rsid w:val="0015571F"/>
    <w:rsid w:val="0015640F"/>
    <w:rsid w:val="00156496"/>
    <w:rsid w:val="001569A0"/>
    <w:rsid w:val="0015726C"/>
    <w:rsid w:val="001574A8"/>
    <w:rsid w:val="00157C9F"/>
    <w:rsid w:val="00157DA4"/>
    <w:rsid w:val="00160118"/>
    <w:rsid w:val="0016037E"/>
    <w:rsid w:val="001606FA"/>
    <w:rsid w:val="0016199C"/>
    <w:rsid w:val="00161A16"/>
    <w:rsid w:val="00161B74"/>
    <w:rsid w:val="00161BC4"/>
    <w:rsid w:val="00161C03"/>
    <w:rsid w:val="001623E7"/>
    <w:rsid w:val="00162454"/>
    <w:rsid w:val="0016249F"/>
    <w:rsid w:val="001627D5"/>
    <w:rsid w:val="00163A9B"/>
    <w:rsid w:val="00163E71"/>
    <w:rsid w:val="00164B82"/>
    <w:rsid w:val="0016514F"/>
    <w:rsid w:val="00165177"/>
    <w:rsid w:val="001652BD"/>
    <w:rsid w:val="00165CA3"/>
    <w:rsid w:val="00165F0A"/>
    <w:rsid w:val="0016653A"/>
    <w:rsid w:val="00166542"/>
    <w:rsid w:val="00166BF5"/>
    <w:rsid w:val="00166CEE"/>
    <w:rsid w:val="00166FC9"/>
    <w:rsid w:val="001670CF"/>
    <w:rsid w:val="0016712A"/>
    <w:rsid w:val="001675DE"/>
    <w:rsid w:val="00167999"/>
    <w:rsid w:val="00167FA1"/>
    <w:rsid w:val="0017006C"/>
    <w:rsid w:val="001700A9"/>
    <w:rsid w:val="00170519"/>
    <w:rsid w:val="001708DD"/>
    <w:rsid w:val="0017092D"/>
    <w:rsid w:val="00171215"/>
    <w:rsid w:val="00171680"/>
    <w:rsid w:val="00171C4E"/>
    <w:rsid w:val="0017262E"/>
    <w:rsid w:val="001726E5"/>
    <w:rsid w:val="00172BF1"/>
    <w:rsid w:val="00173313"/>
    <w:rsid w:val="001733DC"/>
    <w:rsid w:val="00173ECF"/>
    <w:rsid w:val="00173F4C"/>
    <w:rsid w:val="00174324"/>
    <w:rsid w:val="00174409"/>
    <w:rsid w:val="001753F8"/>
    <w:rsid w:val="00175E14"/>
    <w:rsid w:val="001764A4"/>
    <w:rsid w:val="001767EE"/>
    <w:rsid w:val="001768AE"/>
    <w:rsid w:val="00176BA3"/>
    <w:rsid w:val="00176D3B"/>
    <w:rsid w:val="00176FAE"/>
    <w:rsid w:val="00177390"/>
    <w:rsid w:val="0017764D"/>
    <w:rsid w:val="00177879"/>
    <w:rsid w:val="00180455"/>
    <w:rsid w:val="00180925"/>
    <w:rsid w:val="00180F61"/>
    <w:rsid w:val="0018104A"/>
    <w:rsid w:val="00181666"/>
    <w:rsid w:val="0018166F"/>
    <w:rsid w:val="00181A50"/>
    <w:rsid w:val="00181D45"/>
    <w:rsid w:val="00182DF2"/>
    <w:rsid w:val="00182F2C"/>
    <w:rsid w:val="0018355A"/>
    <w:rsid w:val="00183805"/>
    <w:rsid w:val="001844ED"/>
    <w:rsid w:val="00184BD6"/>
    <w:rsid w:val="00184D7F"/>
    <w:rsid w:val="00184F07"/>
    <w:rsid w:val="00185100"/>
    <w:rsid w:val="00185B00"/>
    <w:rsid w:val="00185CF2"/>
    <w:rsid w:val="00185F1F"/>
    <w:rsid w:val="001862DC"/>
    <w:rsid w:val="00186863"/>
    <w:rsid w:val="0018714A"/>
    <w:rsid w:val="00187D39"/>
    <w:rsid w:val="001903AA"/>
    <w:rsid w:val="001904F8"/>
    <w:rsid w:val="00191114"/>
    <w:rsid w:val="001915D4"/>
    <w:rsid w:val="001915E5"/>
    <w:rsid w:val="001918B2"/>
    <w:rsid w:val="0019227A"/>
    <w:rsid w:val="0019238A"/>
    <w:rsid w:val="00192632"/>
    <w:rsid w:val="00192744"/>
    <w:rsid w:val="00192B50"/>
    <w:rsid w:val="001930CE"/>
    <w:rsid w:val="00193973"/>
    <w:rsid w:val="00193E0D"/>
    <w:rsid w:val="00193FF3"/>
    <w:rsid w:val="00194444"/>
    <w:rsid w:val="0019462B"/>
    <w:rsid w:val="00194FD4"/>
    <w:rsid w:val="00195176"/>
    <w:rsid w:val="001957BE"/>
    <w:rsid w:val="00196863"/>
    <w:rsid w:val="00196D38"/>
    <w:rsid w:val="00197286"/>
    <w:rsid w:val="00197B26"/>
    <w:rsid w:val="00197CB2"/>
    <w:rsid w:val="00197F81"/>
    <w:rsid w:val="001A021A"/>
    <w:rsid w:val="001A0FB9"/>
    <w:rsid w:val="001A10BF"/>
    <w:rsid w:val="001A12E3"/>
    <w:rsid w:val="001A12EA"/>
    <w:rsid w:val="001A1836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A60"/>
    <w:rsid w:val="001A4BD6"/>
    <w:rsid w:val="001A4DE7"/>
    <w:rsid w:val="001A4F9A"/>
    <w:rsid w:val="001A5191"/>
    <w:rsid w:val="001A5F4D"/>
    <w:rsid w:val="001A6590"/>
    <w:rsid w:val="001A6DA9"/>
    <w:rsid w:val="001A7C88"/>
    <w:rsid w:val="001A7F1C"/>
    <w:rsid w:val="001B0508"/>
    <w:rsid w:val="001B05B7"/>
    <w:rsid w:val="001B0E07"/>
    <w:rsid w:val="001B1356"/>
    <w:rsid w:val="001B1457"/>
    <w:rsid w:val="001B16D7"/>
    <w:rsid w:val="001B19C0"/>
    <w:rsid w:val="001B1D91"/>
    <w:rsid w:val="001B1E30"/>
    <w:rsid w:val="001B2173"/>
    <w:rsid w:val="001B27F1"/>
    <w:rsid w:val="001B2BBA"/>
    <w:rsid w:val="001B314E"/>
    <w:rsid w:val="001B3172"/>
    <w:rsid w:val="001B38C0"/>
    <w:rsid w:val="001B3C2E"/>
    <w:rsid w:val="001B3C78"/>
    <w:rsid w:val="001B4610"/>
    <w:rsid w:val="001B4EB6"/>
    <w:rsid w:val="001B4FA2"/>
    <w:rsid w:val="001B5B84"/>
    <w:rsid w:val="001B6084"/>
    <w:rsid w:val="001B7FDA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A78"/>
    <w:rsid w:val="001C5D34"/>
    <w:rsid w:val="001C60B1"/>
    <w:rsid w:val="001C6905"/>
    <w:rsid w:val="001C6D8A"/>
    <w:rsid w:val="001C6F23"/>
    <w:rsid w:val="001C7209"/>
    <w:rsid w:val="001C78B2"/>
    <w:rsid w:val="001C7BD6"/>
    <w:rsid w:val="001C7CC1"/>
    <w:rsid w:val="001D008A"/>
    <w:rsid w:val="001D0677"/>
    <w:rsid w:val="001D09D2"/>
    <w:rsid w:val="001D0ED6"/>
    <w:rsid w:val="001D22B1"/>
    <w:rsid w:val="001D27A0"/>
    <w:rsid w:val="001D27E8"/>
    <w:rsid w:val="001D3188"/>
    <w:rsid w:val="001D3242"/>
    <w:rsid w:val="001D3377"/>
    <w:rsid w:val="001D339A"/>
    <w:rsid w:val="001D364B"/>
    <w:rsid w:val="001D3692"/>
    <w:rsid w:val="001D51F2"/>
    <w:rsid w:val="001D57F4"/>
    <w:rsid w:val="001D59E0"/>
    <w:rsid w:val="001D5D6B"/>
    <w:rsid w:val="001D6538"/>
    <w:rsid w:val="001D6F39"/>
    <w:rsid w:val="001D723A"/>
    <w:rsid w:val="001D7454"/>
    <w:rsid w:val="001D7ABD"/>
    <w:rsid w:val="001D7AD8"/>
    <w:rsid w:val="001D7DEA"/>
    <w:rsid w:val="001E0119"/>
    <w:rsid w:val="001E0430"/>
    <w:rsid w:val="001E0740"/>
    <w:rsid w:val="001E0F62"/>
    <w:rsid w:val="001E1828"/>
    <w:rsid w:val="001E1C59"/>
    <w:rsid w:val="001E4244"/>
    <w:rsid w:val="001E45A0"/>
    <w:rsid w:val="001E47EE"/>
    <w:rsid w:val="001E58EF"/>
    <w:rsid w:val="001E64C0"/>
    <w:rsid w:val="001E6A24"/>
    <w:rsid w:val="001E6A32"/>
    <w:rsid w:val="001E7005"/>
    <w:rsid w:val="001E73CB"/>
    <w:rsid w:val="001E7C86"/>
    <w:rsid w:val="001E7FC2"/>
    <w:rsid w:val="001F01CC"/>
    <w:rsid w:val="001F07E3"/>
    <w:rsid w:val="001F10D9"/>
    <w:rsid w:val="001F15E3"/>
    <w:rsid w:val="001F167B"/>
    <w:rsid w:val="001F2739"/>
    <w:rsid w:val="001F293A"/>
    <w:rsid w:val="001F2A5C"/>
    <w:rsid w:val="001F2DA8"/>
    <w:rsid w:val="001F31D1"/>
    <w:rsid w:val="001F337B"/>
    <w:rsid w:val="001F3A81"/>
    <w:rsid w:val="001F3BAE"/>
    <w:rsid w:val="001F3BED"/>
    <w:rsid w:val="001F3F25"/>
    <w:rsid w:val="001F4366"/>
    <w:rsid w:val="001F4A28"/>
    <w:rsid w:val="001F4C53"/>
    <w:rsid w:val="001F4FE3"/>
    <w:rsid w:val="001F56DE"/>
    <w:rsid w:val="001F5C82"/>
    <w:rsid w:val="001F6892"/>
    <w:rsid w:val="001F6C05"/>
    <w:rsid w:val="001F7398"/>
    <w:rsid w:val="001F765D"/>
    <w:rsid w:val="001F7E44"/>
    <w:rsid w:val="001F7FCC"/>
    <w:rsid w:val="0020017A"/>
    <w:rsid w:val="002003D7"/>
    <w:rsid w:val="0020075E"/>
    <w:rsid w:val="00200B48"/>
    <w:rsid w:val="00200B9A"/>
    <w:rsid w:val="00201527"/>
    <w:rsid w:val="00201963"/>
    <w:rsid w:val="00201DAE"/>
    <w:rsid w:val="00201FEC"/>
    <w:rsid w:val="002023EE"/>
    <w:rsid w:val="002025BB"/>
    <w:rsid w:val="0020291B"/>
    <w:rsid w:val="00202DEA"/>
    <w:rsid w:val="00203081"/>
    <w:rsid w:val="0020350E"/>
    <w:rsid w:val="0020356A"/>
    <w:rsid w:val="00203B6F"/>
    <w:rsid w:val="00203CD5"/>
    <w:rsid w:val="00203CE8"/>
    <w:rsid w:val="00203E58"/>
    <w:rsid w:val="00204E25"/>
    <w:rsid w:val="00204ED2"/>
    <w:rsid w:val="00204ED3"/>
    <w:rsid w:val="00205433"/>
    <w:rsid w:val="00205B52"/>
    <w:rsid w:val="00206089"/>
    <w:rsid w:val="002061BC"/>
    <w:rsid w:val="00206344"/>
    <w:rsid w:val="00206541"/>
    <w:rsid w:val="002065D8"/>
    <w:rsid w:val="00206755"/>
    <w:rsid w:val="002068EF"/>
    <w:rsid w:val="00206E61"/>
    <w:rsid w:val="002077E7"/>
    <w:rsid w:val="00207AAC"/>
    <w:rsid w:val="00207C8C"/>
    <w:rsid w:val="00207FD9"/>
    <w:rsid w:val="00210092"/>
    <w:rsid w:val="0021032E"/>
    <w:rsid w:val="00210804"/>
    <w:rsid w:val="002108AF"/>
    <w:rsid w:val="00211151"/>
    <w:rsid w:val="00211780"/>
    <w:rsid w:val="00211E99"/>
    <w:rsid w:val="00211F45"/>
    <w:rsid w:val="002125DA"/>
    <w:rsid w:val="002125DB"/>
    <w:rsid w:val="00212861"/>
    <w:rsid w:val="00212A3F"/>
    <w:rsid w:val="00212B4D"/>
    <w:rsid w:val="0021321A"/>
    <w:rsid w:val="002133C3"/>
    <w:rsid w:val="00213BB6"/>
    <w:rsid w:val="00213BD9"/>
    <w:rsid w:val="00214367"/>
    <w:rsid w:val="00214703"/>
    <w:rsid w:val="00214C03"/>
    <w:rsid w:val="00215114"/>
    <w:rsid w:val="002154F2"/>
    <w:rsid w:val="00215C3F"/>
    <w:rsid w:val="00216016"/>
    <w:rsid w:val="00216091"/>
    <w:rsid w:val="0021611A"/>
    <w:rsid w:val="00216E25"/>
    <w:rsid w:val="002174B3"/>
    <w:rsid w:val="002202F0"/>
    <w:rsid w:val="0022082D"/>
    <w:rsid w:val="00220D3C"/>
    <w:rsid w:val="002214EB"/>
    <w:rsid w:val="00221A4B"/>
    <w:rsid w:val="00221C04"/>
    <w:rsid w:val="002223D7"/>
    <w:rsid w:val="00222B4C"/>
    <w:rsid w:val="00222BD1"/>
    <w:rsid w:val="00222E0D"/>
    <w:rsid w:val="00223043"/>
    <w:rsid w:val="00223212"/>
    <w:rsid w:val="002239A1"/>
    <w:rsid w:val="00223CA0"/>
    <w:rsid w:val="00223DDE"/>
    <w:rsid w:val="00223F5E"/>
    <w:rsid w:val="00223F64"/>
    <w:rsid w:val="00224560"/>
    <w:rsid w:val="00224A4F"/>
    <w:rsid w:val="00224AAD"/>
    <w:rsid w:val="00224D78"/>
    <w:rsid w:val="00225075"/>
    <w:rsid w:val="00225662"/>
    <w:rsid w:val="00225808"/>
    <w:rsid w:val="00225AEC"/>
    <w:rsid w:val="002260E6"/>
    <w:rsid w:val="00226341"/>
    <w:rsid w:val="00226652"/>
    <w:rsid w:val="0022676A"/>
    <w:rsid w:val="00226E21"/>
    <w:rsid w:val="002271A5"/>
    <w:rsid w:val="002275F3"/>
    <w:rsid w:val="002279F4"/>
    <w:rsid w:val="00230A76"/>
    <w:rsid w:val="00230ADF"/>
    <w:rsid w:val="00232045"/>
    <w:rsid w:val="00232620"/>
    <w:rsid w:val="00232AC7"/>
    <w:rsid w:val="00232B1B"/>
    <w:rsid w:val="002333BA"/>
    <w:rsid w:val="0023379A"/>
    <w:rsid w:val="002338DC"/>
    <w:rsid w:val="002339C2"/>
    <w:rsid w:val="00234024"/>
    <w:rsid w:val="00234051"/>
    <w:rsid w:val="00234645"/>
    <w:rsid w:val="00234676"/>
    <w:rsid w:val="0023503E"/>
    <w:rsid w:val="0023558F"/>
    <w:rsid w:val="00236017"/>
    <w:rsid w:val="00236057"/>
    <w:rsid w:val="00236B93"/>
    <w:rsid w:val="00236D73"/>
    <w:rsid w:val="002373F2"/>
    <w:rsid w:val="0023757E"/>
    <w:rsid w:val="00237C26"/>
    <w:rsid w:val="0024029E"/>
    <w:rsid w:val="00240493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3DC4"/>
    <w:rsid w:val="00244664"/>
    <w:rsid w:val="00244B77"/>
    <w:rsid w:val="00244E25"/>
    <w:rsid w:val="00244EE7"/>
    <w:rsid w:val="002452B9"/>
    <w:rsid w:val="002452D6"/>
    <w:rsid w:val="00245C81"/>
    <w:rsid w:val="00246619"/>
    <w:rsid w:val="002469C9"/>
    <w:rsid w:val="00246A7A"/>
    <w:rsid w:val="00246CD0"/>
    <w:rsid w:val="0024750B"/>
    <w:rsid w:val="0024798F"/>
    <w:rsid w:val="00247CAE"/>
    <w:rsid w:val="00247EAF"/>
    <w:rsid w:val="00250784"/>
    <w:rsid w:val="002507FA"/>
    <w:rsid w:val="002508C6"/>
    <w:rsid w:val="00250D12"/>
    <w:rsid w:val="00250E74"/>
    <w:rsid w:val="002519AE"/>
    <w:rsid w:val="00251EDC"/>
    <w:rsid w:val="002521B4"/>
    <w:rsid w:val="00252291"/>
    <w:rsid w:val="00252439"/>
    <w:rsid w:val="0025288F"/>
    <w:rsid w:val="0025412A"/>
    <w:rsid w:val="002543C3"/>
    <w:rsid w:val="002549C6"/>
    <w:rsid w:val="0025506F"/>
    <w:rsid w:val="00255173"/>
    <w:rsid w:val="00255208"/>
    <w:rsid w:val="00255631"/>
    <w:rsid w:val="002557D6"/>
    <w:rsid w:val="00255BDC"/>
    <w:rsid w:val="00255C9D"/>
    <w:rsid w:val="00255D54"/>
    <w:rsid w:val="0025623C"/>
    <w:rsid w:val="00256374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203"/>
    <w:rsid w:val="0026056D"/>
    <w:rsid w:val="00260729"/>
    <w:rsid w:val="002609DC"/>
    <w:rsid w:val="00260B44"/>
    <w:rsid w:val="00260E12"/>
    <w:rsid w:val="00261062"/>
    <w:rsid w:val="00261241"/>
    <w:rsid w:val="0026153C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3CB9"/>
    <w:rsid w:val="00263E23"/>
    <w:rsid w:val="002642CC"/>
    <w:rsid w:val="002644C7"/>
    <w:rsid w:val="002647D5"/>
    <w:rsid w:val="002647E0"/>
    <w:rsid w:val="0026489F"/>
    <w:rsid w:val="00264B87"/>
    <w:rsid w:val="0026534D"/>
    <w:rsid w:val="00265A31"/>
    <w:rsid w:val="00265E66"/>
    <w:rsid w:val="002664A8"/>
    <w:rsid w:val="0026669E"/>
    <w:rsid w:val="002669B1"/>
    <w:rsid w:val="00266CC9"/>
    <w:rsid w:val="00266FAD"/>
    <w:rsid w:val="002671BD"/>
    <w:rsid w:val="002676A1"/>
    <w:rsid w:val="00267AC3"/>
    <w:rsid w:val="00267CF4"/>
    <w:rsid w:val="00267DED"/>
    <w:rsid w:val="00267F7E"/>
    <w:rsid w:val="0027001C"/>
    <w:rsid w:val="002703D4"/>
    <w:rsid w:val="00270430"/>
    <w:rsid w:val="0027072D"/>
    <w:rsid w:val="00270A20"/>
    <w:rsid w:val="00270E78"/>
    <w:rsid w:val="002723CD"/>
    <w:rsid w:val="00273711"/>
    <w:rsid w:val="002737DC"/>
    <w:rsid w:val="00273C05"/>
    <w:rsid w:val="00274380"/>
    <w:rsid w:val="002744A2"/>
    <w:rsid w:val="0027492D"/>
    <w:rsid w:val="002749A4"/>
    <w:rsid w:val="00276094"/>
    <w:rsid w:val="00276312"/>
    <w:rsid w:val="002765F4"/>
    <w:rsid w:val="002769BD"/>
    <w:rsid w:val="0027782E"/>
    <w:rsid w:val="00277875"/>
    <w:rsid w:val="00277C55"/>
    <w:rsid w:val="00277E70"/>
    <w:rsid w:val="00277F87"/>
    <w:rsid w:val="002809FA"/>
    <w:rsid w:val="00281008"/>
    <w:rsid w:val="002816A8"/>
    <w:rsid w:val="00281D9C"/>
    <w:rsid w:val="002832D0"/>
    <w:rsid w:val="00283BBA"/>
    <w:rsid w:val="002849FA"/>
    <w:rsid w:val="00284CE4"/>
    <w:rsid w:val="002850FC"/>
    <w:rsid w:val="00285339"/>
    <w:rsid w:val="0028586E"/>
    <w:rsid w:val="00285A84"/>
    <w:rsid w:val="00285BB2"/>
    <w:rsid w:val="002861F9"/>
    <w:rsid w:val="0028624C"/>
    <w:rsid w:val="002864D0"/>
    <w:rsid w:val="00287B43"/>
    <w:rsid w:val="00287D7E"/>
    <w:rsid w:val="00290241"/>
    <w:rsid w:val="00290A3C"/>
    <w:rsid w:val="00290E27"/>
    <w:rsid w:val="00291984"/>
    <w:rsid w:val="002919EF"/>
    <w:rsid w:val="00291BFF"/>
    <w:rsid w:val="00291E45"/>
    <w:rsid w:val="00292337"/>
    <w:rsid w:val="00292934"/>
    <w:rsid w:val="00292D81"/>
    <w:rsid w:val="002939F2"/>
    <w:rsid w:val="00293A4A"/>
    <w:rsid w:val="00294369"/>
    <w:rsid w:val="00294565"/>
    <w:rsid w:val="00294F2B"/>
    <w:rsid w:val="00295190"/>
    <w:rsid w:val="00295D63"/>
    <w:rsid w:val="002964A2"/>
    <w:rsid w:val="002966E3"/>
    <w:rsid w:val="00296994"/>
    <w:rsid w:val="002969C4"/>
    <w:rsid w:val="00296F62"/>
    <w:rsid w:val="002974B7"/>
    <w:rsid w:val="002974F1"/>
    <w:rsid w:val="00297E2A"/>
    <w:rsid w:val="002A0148"/>
    <w:rsid w:val="002A0265"/>
    <w:rsid w:val="002A15FE"/>
    <w:rsid w:val="002A1AC9"/>
    <w:rsid w:val="002A2D9A"/>
    <w:rsid w:val="002A2F0A"/>
    <w:rsid w:val="002A3A66"/>
    <w:rsid w:val="002A3D19"/>
    <w:rsid w:val="002A4225"/>
    <w:rsid w:val="002A4886"/>
    <w:rsid w:val="002A4F61"/>
    <w:rsid w:val="002A536C"/>
    <w:rsid w:val="002A53EC"/>
    <w:rsid w:val="002A556E"/>
    <w:rsid w:val="002A5DD0"/>
    <w:rsid w:val="002A5F91"/>
    <w:rsid w:val="002A657B"/>
    <w:rsid w:val="002A6AB0"/>
    <w:rsid w:val="002A6BF6"/>
    <w:rsid w:val="002A6F09"/>
    <w:rsid w:val="002A7525"/>
    <w:rsid w:val="002A7A82"/>
    <w:rsid w:val="002B01DA"/>
    <w:rsid w:val="002B069F"/>
    <w:rsid w:val="002B0984"/>
    <w:rsid w:val="002B0D11"/>
    <w:rsid w:val="002B12AA"/>
    <w:rsid w:val="002B1411"/>
    <w:rsid w:val="002B1612"/>
    <w:rsid w:val="002B17E1"/>
    <w:rsid w:val="002B1A66"/>
    <w:rsid w:val="002B1B7D"/>
    <w:rsid w:val="002B23F9"/>
    <w:rsid w:val="002B27AF"/>
    <w:rsid w:val="002B284D"/>
    <w:rsid w:val="002B2927"/>
    <w:rsid w:val="002B2CB8"/>
    <w:rsid w:val="002B2D62"/>
    <w:rsid w:val="002B2F95"/>
    <w:rsid w:val="002B332D"/>
    <w:rsid w:val="002B349B"/>
    <w:rsid w:val="002B39B5"/>
    <w:rsid w:val="002B3B07"/>
    <w:rsid w:val="002B3EEA"/>
    <w:rsid w:val="002B424B"/>
    <w:rsid w:val="002B43CC"/>
    <w:rsid w:val="002B4727"/>
    <w:rsid w:val="002B47F4"/>
    <w:rsid w:val="002B482C"/>
    <w:rsid w:val="002B4E12"/>
    <w:rsid w:val="002B5533"/>
    <w:rsid w:val="002B57E4"/>
    <w:rsid w:val="002B57F9"/>
    <w:rsid w:val="002B62C3"/>
    <w:rsid w:val="002B645E"/>
    <w:rsid w:val="002B6EFF"/>
    <w:rsid w:val="002B77E2"/>
    <w:rsid w:val="002B7983"/>
    <w:rsid w:val="002C0165"/>
    <w:rsid w:val="002C04F4"/>
    <w:rsid w:val="002C05F7"/>
    <w:rsid w:val="002C065C"/>
    <w:rsid w:val="002C09C1"/>
    <w:rsid w:val="002C0AB7"/>
    <w:rsid w:val="002C118E"/>
    <w:rsid w:val="002C16C8"/>
    <w:rsid w:val="002C224E"/>
    <w:rsid w:val="002C27DC"/>
    <w:rsid w:val="002C2952"/>
    <w:rsid w:val="002C2D07"/>
    <w:rsid w:val="002C3060"/>
    <w:rsid w:val="002C323F"/>
    <w:rsid w:val="002C3837"/>
    <w:rsid w:val="002C39AA"/>
    <w:rsid w:val="002C43F5"/>
    <w:rsid w:val="002C46F8"/>
    <w:rsid w:val="002C4789"/>
    <w:rsid w:val="002C4940"/>
    <w:rsid w:val="002C4FD1"/>
    <w:rsid w:val="002C5306"/>
    <w:rsid w:val="002C5329"/>
    <w:rsid w:val="002C534B"/>
    <w:rsid w:val="002C6218"/>
    <w:rsid w:val="002C64FC"/>
    <w:rsid w:val="002C6BAE"/>
    <w:rsid w:val="002C6E45"/>
    <w:rsid w:val="002C6FC7"/>
    <w:rsid w:val="002D0227"/>
    <w:rsid w:val="002D099A"/>
    <w:rsid w:val="002D0C38"/>
    <w:rsid w:val="002D0D4D"/>
    <w:rsid w:val="002D10D7"/>
    <w:rsid w:val="002D1629"/>
    <w:rsid w:val="002D1823"/>
    <w:rsid w:val="002D1E0B"/>
    <w:rsid w:val="002D1FC3"/>
    <w:rsid w:val="002D23E6"/>
    <w:rsid w:val="002D33BD"/>
    <w:rsid w:val="002D425F"/>
    <w:rsid w:val="002D444E"/>
    <w:rsid w:val="002D447D"/>
    <w:rsid w:val="002D48AA"/>
    <w:rsid w:val="002D4A7C"/>
    <w:rsid w:val="002D5D69"/>
    <w:rsid w:val="002D6036"/>
    <w:rsid w:val="002D61CC"/>
    <w:rsid w:val="002D6696"/>
    <w:rsid w:val="002D67BA"/>
    <w:rsid w:val="002D6EF9"/>
    <w:rsid w:val="002D7268"/>
    <w:rsid w:val="002D75E0"/>
    <w:rsid w:val="002D7955"/>
    <w:rsid w:val="002D7ABE"/>
    <w:rsid w:val="002D7C80"/>
    <w:rsid w:val="002E0FF4"/>
    <w:rsid w:val="002E13E0"/>
    <w:rsid w:val="002E18A5"/>
    <w:rsid w:val="002E1C09"/>
    <w:rsid w:val="002E1F19"/>
    <w:rsid w:val="002E1FF6"/>
    <w:rsid w:val="002E202F"/>
    <w:rsid w:val="002E27F3"/>
    <w:rsid w:val="002E3177"/>
    <w:rsid w:val="002E3609"/>
    <w:rsid w:val="002E3808"/>
    <w:rsid w:val="002E448F"/>
    <w:rsid w:val="002E4825"/>
    <w:rsid w:val="002E4995"/>
    <w:rsid w:val="002E50F8"/>
    <w:rsid w:val="002E5660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009B"/>
    <w:rsid w:val="002F15E1"/>
    <w:rsid w:val="002F1F38"/>
    <w:rsid w:val="002F20EC"/>
    <w:rsid w:val="002F2285"/>
    <w:rsid w:val="002F298D"/>
    <w:rsid w:val="002F3680"/>
    <w:rsid w:val="002F376C"/>
    <w:rsid w:val="002F3773"/>
    <w:rsid w:val="002F3C51"/>
    <w:rsid w:val="002F4793"/>
    <w:rsid w:val="002F4C67"/>
    <w:rsid w:val="002F4CE0"/>
    <w:rsid w:val="002F5106"/>
    <w:rsid w:val="002F5232"/>
    <w:rsid w:val="002F5786"/>
    <w:rsid w:val="002F5B1C"/>
    <w:rsid w:val="002F5E09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1638"/>
    <w:rsid w:val="00301E89"/>
    <w:rsid w:val="003020C4"/>
    <w:rsid w:val="0030230B"/>
    <w:rsid w:val="003024C6"/>
    <w:rsid w:val="0030381E"/>
    <w:rsid w:val="00303863"/>
    <w:rsid w:val="00303C46"/>
    <w:rsid w:val="003045C8"/>
    <w:rsid w:val="003045C9"/>
    <w:rsid w:val="00304956"/>
    <w:rsid w:val="00304C6C"/>
    <w:rsid w:val="00305812"/>
    <w:rsid w:val="00305C67"/>
    <w:rsid w:val="00306013"/>
    <w:rsid w:val="003062A4"/>
    <w:rsid w:val="003062F4"/>
    <w:rsid w:val="00306638"/>
    <w:rsid w:val="00306681"/>
    <w:rsid w:val="00306841"/>
    <w:rsid w:val="003068A0"/>
    <w:rsid w:val="00306E3A"/>
    <w:rsid w:val="00307572"/>
    <w:rsid w:val="003076C2"/>
    <w:rsid w:val="0031050D"/>
    <w:rsid w:val="003105F0"/>
    <w:rsid w:val="003108C4"/>
    <w:rsid w:val="003109AD"/>
    <w:rsid w:val="00310BF4"/>
    <w:rsid w:val="003111B4"/>
    <w:rsid w:val="003116E2"/>
    <w:rsid w:val="003117E8"/>
    <w:rsid w:val="003119FB"/>
    <w:rsid w:val="00312E80"/>
    <w:rsid w:val="003130BF"/>
    <w:rsid w:val="0031388B"/>
    <w:rsid w:val="00313A4D"/>
    <w:rsid w:val="0031453C"/>
    <w:rsid w:val="003148FE"/>
    <w:rsid w:val="00314BD9"/>
    <w:rsid w:val="003151A9"/>
    <w:rsid w:val="003152F6"/>
    <w:rsid w:val="00316446"/>
    <w:rsid w:val="003166AD"/>
    <w:rsid w:val="00316C09"/>
    <w:rsid w:val="00316C1F"/>
    <w:rsid w:val="00316CEB"/>
    <w:rsid w:val="003174B6"/>
    <w:rsid w:val="003175BF"/>
    <w:rsid w:val="00317654"/>
    <w:rsid w:val="003178C1"/>
    <w:rsid w:val="0032036B"/>
    <w:rsid w:val="003214A0"/>
    <w:rsid w:val="00321D10"/>
    <w:rsid w:val="00321D22"/>
    <w:rsid w:val="00321DA7"/>
    <w:rsid w:val="003221E4"/>
    <w:rsid w:val="003224F3"/>
    <w:rsid w:val="00322665"/>
    <w:rsid w:val="003227D4"/>
    <w:rsid w:val="00322B6A"/>
    <w:rsid w:val="00323059"/>
    <w:rsid w:val="00323F07"/>
    <w:rsid w:val="00324D7C"/>
    <w:rsid w:val="003250F7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C90"/>
    <w:rsid w:val="00326E07"/>
    <w:rsid w:val="00326FB9"/>
    <w:rsid w:val="00326FE1"/>
    <w:rsid w:val="00327712"/>
    <w:rsid w:val="00327815"/>
    <w:rsid w:val="00327822"/>
    <w:rsid w:val="00327B35"/>
    <w:rsid w:val="00327BB4"/>
    <w:rsid w:val="0033064A"/>
    <w:rsid w:val="00330CC2"/>
    <w:rsid w:val="0033116E"/>
    <w:rsid w:val="00331304"/>
    <w:rsid w:val="00332344"/>
    <w:rsid w:val="003323FD"/>
    <w:rsid w:val="003332A8"/>
    <w:rsid w:val="003335C8"/>
    <w:rsid w:val="0033363E"/>
    <w:rsid w:val="0033381C"/>
    <w:rsid w:val="00333C08"/>
    <w:rsid w:val="003342B7"/>
    <w:rsid w:val="0033477C"/>
    <w:rsid w:val="00334E2D"/>
    <w:rsid w:val="00334F52"/>
    <w:rsid w:val="0033531F"/>
    <w:rsid w:val="00335F1D"/>
    <w:rsid w:val="00335FA2"/>
    <w:rsid w:val="003365DB"/>
    <w:rsid w:val="003371D1"/>
    <w:rsid w:val="00337B91"/>
    <w:rsid w:val="003402E2"/>
    <w:rsid w:val="003407F6"/>
    <w:rsid w:val="00340C56"/>
    <w:rsid w:val="00341AF4"/>
    <w:rsid w:val="00341EA0"/>
    <w:rsid w:val="00342370"/>
    <w:rsid w:val="0034259B"/>
    <w:rsid w:val="0034269F"/>
    <w:rsid w:val="00342904"/>
    <w:rsid w:val="00342A11"/>
    <w:rsid w:val="00342AD1"/>
    <w:rsid w:val="00342B41"/>
    <w:rsid w:val="00342FA4"/>
    <w:rsid w:val="003430C3"/>
    <w:rsid w:val="003433EF"/>
    <w:rsid w:val="0034348C"/>
    <w:rsid w:val="003435D4"/>
    <w:rsid w:val="003435DC"/>
    <w:rsid w:val="003443E5"/>
    <w:rsid w:val="00344AE8"/>
    <w:rsid w:val="00344BBF"/>
    <w:rsid w:val="00344C64"/>
    <w:rsid w:val="00344F30"/>
    <w:rsid w:val="0034502D"/>
    <w:rsid w:val="0034523D"/>
    <w:rsid w:val="00345615"/>
    <w:rsid w:val="003457CA"/>
    <w:rsid w:val="0034593E"/>
    <w:rsid w:val="003463CD"/>
    <w:rsid w:val="00346AB0"/>
    <w:rsid w:val="0034749E"/>
    <w:rsid w:val="00347AB0"/>
    <w:rsid w:val="00347AF3"/>
    <w:rsid w:val="00347B24"/>
    <w:rsid w:val="003502D7"/>
    <w:rsid w:val="00350313"/>
    <w:rsid w:val="003506B8"/>
    <w:rsid w:val="00351514"/>
    <w:rsid w:val="003516CE"/>
    <w:rsid w:val="00351BED"/>
    <w:rsid w:val="00352F75"/>
    <w:rsid w:val="00352FD3"/>
    <w:rsid w:val="0035306D"/>
    <w:rsid w:val="00354032"/>
    <w:rsid w:val="0035420E"/>
    <w:rsid w:val="003545B5"/>
    <w:rsid w:val="0035476F"/>
    <w:rsid w:val="00354A43"/>
    <w:rsid w:val="00354AA1"/>
    <w:rsid w:val="00354AD5"/>
    <w:rsid w:val="00354E35"/>
    <w:rsid w:val="003554B1"/>
    <w:rsid w:val="00355501"/>
    <w:rsid w:val="00355715"/>
    <w:rsid w:val="00355AB4"/>
    <w:rsid w:val="00355EC1"/>
    <w:rsid w:val="00355FA8"/>
    <w:rsid w:val="0035729C"/>
    <w:rsid w:val="00357466"/>
    <w:rsid w:val="003575EA"/>
    <w:rsid w:val="00357669"/>
    <w:rsid w:val="00357722"/>
    <w:rsid w:val="003579C4"/>
    <w:rsid w:val="00357C71"/>
    <w:rsid w:val="00360473"/>
    <w:rsid w:val="00361A4A"/>
    <w:rsid w:val="00362073"/>
    <w:rsid w:val="00362303"/>
    <w:rsid w:val="003626DD"/>
    <w:rsid w:val="00362AC8"/>
    <w:rsid w:val="00362F7A"/>
    <w:rsid w:val="00363AB1"/>
    <w:rsid w:val="00364076"/>
    <w:rsid w:val="003648D5"/>
    <w:rsid w:val="003650D1"/>
    <w:rsid w:val="00365114"/>
    <w:rsid w:val="00365218"/>
    <w:rsid w:val="00365689"/>
    <w:rsid w:val="00365765"/>
    <w:rsid w:val="00365AF9"/>
    <w:rsid w:val="00365B96"/>
    <w:rsid w:val="00366B47"/>
    <w:rsid w:val="003672F2"/>
    <w:rsid w:val="00367C33"/>
    <w:rsid w:val="00367DA3"/>
    <w:rsid w:val="0037013B"/>
    <w:rsid w:val="00370613"/>
    <w:rsid w:val="00370849"/>
    <w:rsid w:val="00370A1F"/>
    <w:rsid w:val="00370A69"/>
    <w:rsid w:val="0037147B"/>
    <w:rsid w:val="0037163E"/>
    <w:rsid w:val="00371C44"/>
    <w:rsid w:val="003723AF"/>
    <w:rsid w:val="003724E4"/>
    <w:rsid w:val="00373603"/>
    <w:rsid w:val="00373A1F"/>
    <w:rsid w:val="00373BC5"/>
    <w:rsid w:val="00373DE8"/>
    <w:rsid w:val="00374374"/>
    <w:rsid w:val="0037440C"/>
    <w:rsid w:val="003749F2"/>
    <w:rsid w:val="00374D0C"/>
    <w:rsid w:val="00374EB4"/>
    <w:rsid w:val="003753D3"/>
    <w:rsid w:val="0037548C"/>
    <w:rsid w:val="00375AF4"/>
    <w:rsid w:val="00375CEC"/>
    <w:rsid w:val="00375FCA"/>
    <w:rsid w:val="003764DA"/>
    <w:rsid w:val="00376500"/>
    <w:rsid w:val="00376D7A"/>
    <w:rsid w:val="00376D94"/>
    <w:rsid w:val="00376E50"/>
    <w:rsid w:val="00377192"/>
    <w:rsid w:val="00377508"/>
    <w:rsid w:val="003775E5"/>
    <w:rsid w:val="003801E1"/>
    <w:rsid w:val="003803B0"/>
    <w:rsid w:val="0038071C"/>
    <w:rsid w:val="00380B87"/>
    <w:rsid w:val="00380BCE"/>
    <w:rsid w:val="00380EEC"/>
    <w:rsid w:val="00380FAC"/>
    <w:rsid w:val="003815E5"/>
    <w:rsid w:val="00381998"/>
    <w:rsid w:val="00382AE3"/>
    <w:rsid w:val="00382ECD"/>
    <w:rsid w:val="00382F66"/>
    <w:rsid w:val="00383C2F"/>
    <w:rsid w:val="00383F52"/>
    <w:rsid w:val="00384666"/>
    <w:rsid w:val="003848B8"/>
    <w:rsid w:val="003868D2"/>
    <w:rsid w:val="00387115"/>
    <w:rsid w:val="00387848"/>
    <w:rsid w:val="003878FC"/>
    <w:rsid w:val="00387ECD"/>
    <w:rsid w:val="00390373"/>
    <w:rsid w:val="00390655"/>
    <w:rsid w:val="0039074B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79"/>
    <w:rsid w:val="00395AC9"/>
    <w:rsid w:val="003964F2"/>
    <w:rsid w:val="0039696C"/>
    <w:rsid w:val="00396F9C"/>
    <w:rsid w:val="00397083"/>
    <w:rsid w:val="00397B7B"/>
    <w:rsid w:val="003A05F9"/>
    <w:rsid w:val="003A09C0"/>
    <w:rsid w:val="003A12EA"/>
    <w:rsid w:val="003A181A"/>
    <w:rsid w:val="003A19A5"/>
    <w:rsid w:val="003A1DA7"/>
    <w:rsid w:val="003A1E79"/>
    <w:rsid w:val="003A1FDE"/>
    <w:rsid w:val="003A20B8"/>
    <w:rsid w:val="003A2254"/>
    <w:rsid w:val="003A2C35"/>
    <w:rsid w:val="003A31CC"/>
    <w:rsid w:val="003A35E2"/>
    <w:rsid w:val="003A36C6"/>
    <w:rsid w:val="003A3B15"/>
    <w:rsid w:val="003A3BC7"/>
    <w:rsid w:val="003A4A36"/>
    <w:rsid w:val="003A505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0249"/>
    <w:rsid w:val="003B11E4"/>
    <w:rsid w:val="003B122F"/>
    <w:rsid w:val="003B1281"/>
    <w:rsid w:val="003B1310"/>
    <w:rsid w:val="003B18CA"/>
    <w:rsid w:val="003B19A9"/>
    <w:rsid w:val="003B1A5A"/>
    <w:rsid w:val="003B1B83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13C"/>
    <w:rsid w:val="003B4B8F"/>
    <w:rsid w:val="003B553B"/>
    <w:rsid w:val="003B6070"/>
    <w:rsid w:val="003B65BA"/>
    <w:rsid w:val="003B69BA"/>
    <w:rsid w:val="003B6B06"/>
    <w:rsid w:val="003B7312"/>
    <w:rsid w:val="003C0184"/>
    <w:rsid w:val="003C0281"/>
    <w:rsid w:val="003C0DAF"/>
    <w:rsid w:val="003C0F4E"/>
    <w:rsid w:val="003C1009"/>
    <w:rsid w:val="003C10AA"/>
    <w:rsid w:val="003C14F7"/>
    <w:rsid w:val="003C1E57"/>
    <w:rsid w:val="003C2042"/>
    <w:rsid w:val="003C2509"/>
    <w:rsid w:val="003C290B"/>
    <w:rsid w:val="003C2CFB"/>
    <w:rsid w:val="003C2DDA"/>
    <w:rsid w:val="003C2FE6"/>
    <w:rsid w:val="003C3BD1"/>
    <w:rsid w:val="003C3D11"/>
    <w:rsid w:val="003C4015"/>
    <w:rsid w:val="003C40B7"/>
    <w:rsid w:val="003C4344"/>
    <w:rsid w:val="003C4518"/>
    <w:rsid w:val="003C49B6"/>
    <w:rsid w:val="003C4A21"/>
    <w:rsid w:val="003C4B54"/>
    <w:rsid w:val="003C5154"/>
    <w:rsid w:val="003C54F4"/>
    <w:rsid w:val="003C57BB"/>
    <w:rsid w:val="003C5A97"/>
    <w:rsid w:val="003C62E7"/>
    <w:rsid w:val="003C65A8"/>
    <w:rsid w:val="003C7557"/>
    <w:rsid w:val="003C7B5C"/>
    <w:rsid w:val="003C7DAA"/>
    <w:rsid w:val="003D0946"/>
    <w:rsid w:val="003D0BE4"/>
    <w:rsid w:val="003D0C8D"/>
    <w:rsid w:val="003D0E47"/>
    <w:rsid w:val="003D1303"/>
    <w:rsid w:val="003D13A3"/>
    <w:rsid w:val="003D14B0"/>
    <w:rsid w:val="003D1954"/>
    <w:rsid w:val="003D1CF8"/>
    <w:rsid w:val="003D1E39"/>
    <w:rsid w:val="003D2543"/>
    <w:rsid w:val="003D270B"/>
    <w:rsid w:val="003D28A0"/>
    <w:rsid w:val="003D2B52"/>
    <w:rsid w:val="003D31BA"/>
    <w:rsid w:val="003D35BE"/>
    <w:rsid w:val="003D3918"/>
    <w:rsid w:val="003D3DE5"/>
    <w:rsid w:val="003D3F87"/>
    <w:rsid w:val="003D4083"/>
    <w:rsid w:val="003D4541"/>
    <w:rsid w:val="003D4C88"/>
    <w:rsid w:val="003D66A9"/>
    <w:rsid w:val="003D6A11"/>
    <w:rsid w:val="003D6AF1"/>
    <w:rsid w:val="003D7112"/>
    <w:rsid w:val="003D74FA"/>
    <w:rsid w:val="003D7722"/>
    <w:rsid w:val="003E01F6"/>
    <w:rsid w:val="003E0516"/>
    <w:rsid w:val="003E05F4"/>
    <w:rsid w:val="003E0BA8"/>
    <w:rsid w:val="003E0EA5"/>
    <w:rsid w:val="003E167C"/>
    <w:rsid w:val="003E22B8"/>
    <w:rsid w:val="003E2CDD"/>
    <w:rsid w:val="003E32CA"/>
    <w:rsid w:val="003E32E5"/>
    <w:rsid w:val="003E344B"/>
    <w:rsid w:val="003E3619"/>
    <w:rsid w:val="003E385F"/>
    <w:rsid w:val="003E3A6B"/>
    <w:rsid w:val="003E4150"/>
    <w:rsid w:val="003E4239"/>
    <w:rsid w:val="003E4EB2"/>
    <w:rsid w:val="003E4EEB"/>
    <w:rsid w:val="003E5055"/>
    <w:rsid w:val="003E5265"/>
    <w:rsid w:val="003E52CB"/>
    <w:rsid w:val="003E5584"/>
    <w:rsid w:val="003E56B9"/>
    <w:rsid w:val="003E5FFD"/>
    <w:rsid w:val="003E639C"/>
    <w:rsid w:val="003E65C0"/>
    <w:rsid w:val="003E6A8B"/>
    <w:rsid w:val="003E6EED"/>
    <w:rsid w:val="003E705B"/>
    <w:rsid w:val="003E72A5"/>
    <w:rsid w:val="003E7EB1"/>
    <w:rsid w:val="003F0191"/>
    <w:rsid w:val="003F052B"/>
    <w:rsid w:val="003F0BD4"/>
    <w:rsid w:val="003F0DE1"/>
    <w:rsid w:val="003F1630"/>
    <w:rsid w:val="003F188E"/>
    <w:rsid w:val="003F191C"/>
    <w:rsid w:val="003F1BE9"/>
    <w:rsid w:val="003F259A"/>
    <w:rsid w:val="003F2CD6"/>
    <w:rsid w:val="003F327C"/>
    <w:rsid w:val="003F4100"/>
    <w:rsid w:val="003F514E"/>
    <w:rsid w:val="003F53CE"/>
    <w:rsid w:val="003F56F8"/>
    <w:rsid w:val="003F58CE"/>
    <w:rsid w:val="003F5AD3"/>
    <w:rsid w:val="003F5EF2"/>
    <w:rsid w:val="003F5FBC"/>
    <w:rsid w:val="003F60D1"/>
    <w:rsid w:val="003F619D"/>
    <w:rsid w:val="003F686B"/>
    <w:rsid w:val="003F6981"/>
    <w:rsid w:val="003F6CCC"/>
    <w:rsid w:val="003F6D68"/>
    <w:rsid w:val="003F6E0F"/>
    <w:rsid w:val="003F704C"/>
    <w:rsid w:val="003F74DE"/>
    <w:rsid w:val="003F7559"/>
    <w:rsid w:val="003F7F67"/>
    <w:rsid w:val="0040084D"/>
    <w:rsid w:val="00401715"/>
    <w:rsid w:val="004018C6"/>
    <w:rsid w:val="004019D2"/>
    <w:rsid w:val="00401F4E"/>
    <w:rsid w:val="00402D8C"/>
    <w:rsid w:val="00402F7A"/>
    <w:rsid w:val="0040340A"/>
    <w:rsid w:val="004036DA"/>
    <w:rsid w:val="00403A13"/>
    <w:rsid w:val="0040420B"/>
    <w:rsid w:val="00404480"/>
    <w:rsid w:val="0040531B"/>
    <w:rsid w:val="00405A88"/>
    <w:rsid w:val="00405DE9"/>
    <w:rsid w:val="00406EB6"/>
    <w:rsid w:val="00406F3A"/>
    <w:rsid w:val="004070C1"/>
    <w:rsid w:val="00407241"/>
    <w:rsid w:val="0040794E"/>
    <w:rsid w:val="00407BD7"/>
    <w:rsid w:val="004100B8"/>
    <w:rsid w:val="0041012F"/>
    <w:rsid w:val="0041087E"/>
    <w:rsid w:val="00410880"/>
    <w:rsid w:val="0041115A"/>
    <w:rsid w:val="004112FA"/>
    <w:rsid w:val="004118A8"/>
    <w:rsid w:val="00411B0C"/>
    <w:rsid w:val="004123CF"/>
    <w:rsid w:val="00412651"/>
    <w:rsid w:val="00412E38"/>
    <w:rsid w:val="00413216"/>
    <w:rsid w:val="0041357C"/>
    <w:rsid w:val="0041459E"/>
    <w:rsid w:val="004145AE"/>
    <w:rsid w:val="00414752"/>
    <w:rsid w:val="00414A19"/>
    <w:rsid w:val="00414FF8"/>
    <w:rsid w:val="00415259"/>
    <w:rsid w:val="004155E9"/>
    <w:rsid w:val="004156DF"/>
    <w:rsid w:val="00415C24"/>
    <w:rsid w:val="0041613D"/>
    <w:rsid w:val="0041638B"/>
    <w:rsid w:val="0041638F"/>
    <w:rsid w:val="00416C1B"/>
    <w:rsid w:val="00416C29"/>
    <w:rsid w:val="00416F21"/>
    <w:rsid w:val="004177A2"/>
    <w:rsid w:val="0042007A"/>
    <w:rsid w:val="00420ADE"/>
    <w:rsid w:val="00420B7D"/>
    <w:rsid w:val="00421242"/>
    <w:rsid w:val="0042161D"/>
    <w:rsid w:val="00421789"/>
    <w:rsid w:val="00422000"/>
    <w:rsid w:val="00422DAF"/>
    <w:rsid w:val="00422FEC"/>
    <w:rsid w:val="00423390"/>
    <w:rsid w:val="004238CA"/>
    <w:rsid w:val="0042392E"/>
    <w:rsid w:val="004244B7"/>
    <w:rsid w:val="004247C8"/>
    <w:rsid w:val="004253CE"/>
    <w:rsid w:val="00425C81"/>
    <w:rsid w:val="00425CC7"/>
    <w:rsid w:val="00425DC0"/>
    <w:rsid w:val="00425F03"/>
    <w:rsid w:val="004263F8"/>
    <w:rsid w:val="0042680D"/>
    <w:rsid w:val="00426AB5"/>
    <w:rsid w:val="00426AC1"/>
    <w:rsid w:val="00426B65"/>
    <w:rsid w:val="00426CBB"/>
    <w:rsid w:val="00427030"/>
    <w:rsid w:val="00427260"/>
    <w:rsid w:val="004279E0"/>
    <w:rsid w:val="00427B7F"/>
    <w:rsid w:val="00427DD6"/>
    <w:rsid w:val="00427FC5"/>
    <w:rsid w:val="0043054F"/>
    <w:rsid w:val="00430EAA"/>
    <w:rsid w:val="004317AA"/>
    <w:rsid w:val="00431BC0"/>
    <w:rsid w:val="004320F1"/>
    <w:rsid w:val="0043241D"/>
    <w:rsid w:val="00432BAF"/>
    <w:rsid w:val="0043396D"/>
    <w:rsid w:val="004339E2"/>
    <w:rsid w:val="00433CF6"/>
    <w:rsid w:val="00433CFD"/>
    <w:rsid w:val="00434605"/>
    <w:rsid w:val="00434702"/>
    <w:rsid w:val="004347B4"/>
    <w:rsid w:val="00434A97"/>
    <w:rsid w:val="00434BC2"/>
    <w:rsid w:val="00435082"/>
    <w:rsid w:val="0043556D"/>
    <w:rsid w:val="0043585D"/>
    <w:rsid w:val="00435963"/>
    <w:rsid w:val="00435AF5"/>
    <w:rsid w:val="00435B68"/>
    <w:rsid w:val="00435BBB"/>
    <w:rsid w:val="00435EA5"/>
    <w:rsid w:val="004364CA"/>
    <w:rsid w:val="004365D6"/>
    <w:rsid w:val="00436F98"/>
    <w:rsid w:val="0043703D"/>
    <w:rsid w:val="00437051"/>
    <w:rsid w:val="004378E0"/>
    <w:rsid w:val="00440021"/>
    <w:rsid w:val="00441409"/>
    <w:rsid w:val="0044182C"/>
    <w:rsid w:val="00441875"/>
    <w:rsid w:val="00441EBF"/>
    <w:rsid w:val="00442899"/>
    <w:rsid w:val="0044319A"/>
    <w:rsid w:val="00443E9A"/>
    <w:rsid w:val="00444633"/>
    <w:rsid w:val="0044476E"/>
    <w:rsid w:val="00445844"/>
    <w:rsid w:val="004459F8"/>
    <w:rsid w:val="00446046"/>
    <w:rsid w:val="0044628E"/>
    <w:rsid w:val="00446550"/>
    <w:rsid w:val="004467D5"/>
    <w:rsid w:val="00447287"/>
    <w:rsid w:val="00447808"/>
    <w:rsid w:val="00450059"/>
    <w:rsid w:val="00450695"/>
    <w:rsid w:val="00450C57"/>
    <w:rsid w:val="00451030"/>
    <w:rsid w:val="00451964"/>
    <w:rsid w:val="00451A7F"/>
    <w:rsid w:val="00452804"/>
    <w:rsid w:val="00454074"/>
    <w:rsid w:val="004541A8"/>
    <w:rsid w:val="0045450C"/>
    <w:rsid w:val="00454F89"/>
    <w:rsid w:val="00455095"/>
    <w:rsid w:val="0045515A"/>
    <w:rsid w:val="004553AA"/>
    <w:rsid w:val="0045576C"/>
    <w:rsid w:val="00455D5C"/>
    <w:rsid w:val="00456025"/>
    <w:rsid w:val="00456094"/>
    <w:rsid w:val="004568B0"/>
    <w:rsid w:val="00456AC3"/>
    <w:rsid w:val="0045707A"/>
    <w:rsid w:val="004570D9"/>
    <w:rsid w:val="00457A93"/>
    <w:rsid w:val="004600A6"/>
    <w:rsid w:val="004603C4"/>
    <w:rsid w:val="0046043D"/>
    <w:rsid w:val="00460875"/>
    <w:rsid w:val="00460967"/>
    <w:rsid w:val="00460C8B"/>
    <w:rsid w:val="00460D1D"/>
    <w:rsid w:val="0046108A"/>
    <w:rsid w:val="00461456"/>
    <w:rsid w:val="00461562"/>
    <w:rsid w:val="0046183C"/>
    <w:rsid w:val="00461EA5"/>
    <w:rsid w:val="00461FB5"/>
    <w:rsid w:val="00462262"/>
    <w:rsid w:val="00462BCE"/>
    <w:rsid w:val="00462F57"/>
    <w:rsid w:val="00463A7C"/>
    <w:rsid w:val="00463BBA"/>
    <w:rsid w:val="00463C3E"/>
    <w:rsid w:val="00464A9F"/>
    <w:rsid w:val="004652DD"/>
    <w:rsid w:val="004658E0"/>
    <w:rsid w:val="00465936"/>
    <w:rsid w:val="00466CA6"/>
    <w:rsid w:val="004678B5"/>
    <w:rsid w:val="00467E19"/>
    <w:rsid w:val="00470203"/>
    <w:rsid w:val="004708BC"/>
    <w:rsid w:val="00470A91"/>
    <w:rsid w:val="00470CA6"/>
    <w:rsid w:val="00471377"/>
    <w:rsid w:val="00471885"/>
    <w:rsid w:val="004719CD"/>
    <w:rsid w:val="00471DF0"/>
    <w:rsid w:val="00471E1C"/>
    <w:rsid w:val="00472033"/>
    <w:rsid w:val="00472334"/>
    <w:rsid w:val="00472BD7"/>
    <w:rsid w:val="00472ECA"/>
    <w:rsid w:val="004732FF"/>
    <w:rsid w:val="0047434D"/>
    <w:rsid w:val="00474755"/>
    <w:rsid w:val="00475041"/>
    <w:rsid w:val="00475151"/>
    <w:rsid w:val="00475230"/>
    <w:rsid w:val="00475484"/>
    <w:rsid w:val="004756E0"/>
    <w:rsid w:val="00475ECC"/>
    <w:rsid w:val="00475FA1"/>
    <w:rsid w:val="004760F9"/>
    <w:rsid w:val="00476400"/>
    <w:rsid w:val="004773D1"/>
    <w:rsid w:val="0047748B"/>
    <w:rsid w:val="004774DF"/>
    <w:rsid w:val="0047761F"/>
    <w:rsid w:val="004777D4"/>
    <w:rsid w:val="0047780E"/>
    <w:rsid w:val="00477DAB"/>
    <w:rsid w:val="004816D7"/>
    <w:rsid w:val="00481E9A"/>
    <w:rsid w:val="004821E8"/>
    <w:rsid w:val="0048235E"/>
    <w:rsid w:val="00482729"/>
    <w:rsid w:val="0048284E"/>
    <w:rsid w:val="00482ACE"/>
    <w:rsid w:val="00482B39"/>
    <w:rsid w:val="0048333B"/>
    <w:rsid w:val="00483AB2"/>
    <w:rsid w:val="00483EC3"/>
    <w:rsid w:val="00483FE9"/>
    <w:rsid w:val="0048475F"/>
    <w:rsid w:val="00484D71"/>
    <w:rsid w:val="004860F1"/>
    <w:rsid w:val="004863AC"/>
    <w:rsid w:val="00486D04"/>
    <w:rsid w:val="00486E2E"/>
    <w:rsid w:val="004873A0"/>
    <w:rsid w:val="00487413"/>
    <w:rsid w:val="00487A62"/>
    <w:rsid w:val="004908F4"/>
    <w:rsid w:val="00490AA7"/>
    <w:rsid w:val="00490F8D"/>
    <w:rsid w:val="0049105F"/>
    <w:rsid w:val="004910E9"/>
    <w:rsid w:val="004912BD"/>
    <w:rsid w:val="004912F0"/>
    <w:rsid w:val="004915FC"/>
    <w:rsid w:val="00491CD6"/>
    <w:rsid w:val="00491CFE"/>
    <w:rsid w:val="0049229E"/>
    <w:rsid w:val="004924F7"/>
    <w:rsid w:val="00492560"/>
    <w:rsid w:val="004928CB"/>
    <w:rsid w:val="004930EB"/>
    <w:rsid w:val="00493DFB"/>
    <w:rsid w:val="00494900"/>
    <w:rsid w:val="00494D3D"/>
    <w:rsid w:val="00494D83"/>
    <w:rsid w:val="004952A0"/>
    <w:rsid w:val="0049537B"/>
    <w:rsid w:val="00495B23"/>
    <w:rsid w:val="0049622B"/>
    <w:rsid w:val="00496BAA"/>
    <w:rsid w:val="0049708C"/>
    <w:rsid w:val="00497167"/>
    <w:rsid w:val="00497433"/>
    <w:rsid w:val="004974BE"/>
    <w:rsid w:val="004974F6"/>
    <w:rsid w:val="004977A5"/>
    <w:rsid w:val="00497BC2"/>
    <w:rsid w:val="00497D79"/>
    <w:rsid w:val="004A00EE"/>
    <w:rsid w:val="004A09C6"/>
    <w:rsid w:val="004A09F5"/>
    <w:rsid w:val="004A19E6"/>
    <w:rsid w:val="004A19EC"/>
    <w:rsid w:val="004A2635"/>
    <w:rsid w:val="004A2BA2"/>
    <w:rsid w:val="004A3217"/>
    <w:rsid w:val="004A37B2"/>
    <w:rsid w:val="004A3EFC"/>
    <w:rsid w:val="004A3F12"/>
    <w:rsid w:val="004A4B0D"/>
    <w:rsid w:val="004A52C4"/>
    <w:rsid w:val="004A5397"/>
    <w:rsid w:val="004A5410"/>
    <w:rsid w:val="004A57A7"/>
    <w:rsid w:val="004A5B64"/>
    <w:rsid w:val="004A6391"/>
    <w:rsid w:val="004A6C22"/>
    <w:rsid w:val="004A6CCC"/>
    <w:rsid w:val="004A6CCF"/>
    <w:rsid w:val="004A6CDA"/>
    <w:rsid w:val="004A6D28"/>
    <w:rsid w:val="004A72CD"/>
    <w:rsid w:val="004A7C34"/>
    <w:rsid w:val="004A7C6D"/>
    <w:rsid w:val="004B0368"/>
    <w:rsid w:val="004B06D2"/>
    <w:rsid w:val="004B0A5E"/>
    <w:rsid w:val="004B0F3D"/>
    <w:rsid w:val="004B0F69"/>
    <w:rsid w:val="004B1311"/>
    <w:rsid w:val="004B1659"/>
    <w:rsid w:val="004B1C46"/>
    <w:rsid w:val="004B2308"/>
    <w:rsid w:val="004B2E16"/>
    <w:rsid w:val="004B3ADD"/>
    <w:rsid w:val="004B3DF6"/>
    <w:rsid w:val="004B4026"/>
    <w:rsid w:val="004B4E59"/>
    <w:rsid w:val="004B5005"/>
    <w:rsid w:val="004B557E"/>
    <w:rsid w:val="004B55B6"/>
    <w:rsid w:val="004B58E7"/>
    <w:rsid w:val="004B5BB8"/>
    <w:rsid w:val="004B6192"/>
    <w:rsid w:val="004B62F9"/>
    <w:rsid w:val="004B6827"/>
    <w:rsid w:val="004B6946"/>
    <w:rsid w:val="004B71C3"/>
    <w:rsid w:val="004B7214"/>
    <w:rsid w:val="004B7524"/>
    <w:rsid w:val="004B76B9"/>
    <w:rsid w:val="004C0BF9"/>
    <w:rsid w:val="004C0F87"/>
    <w:rsid w:val="004C10C3"/>
    <w:rsid w:val="004C136D"/>
    <w:rsid w:val="004C1743"/>
    <w:rsid w:val="004C195D"/>
    <w:rsid w:val="004C1960"/>
    <w:rsid w:val="004C2C03"/>
    <w:rsid w:val="004C2D6B"/>
    <w:rsid w:val="004C34E0"/>
    <w:rsid w:val="004C35C5"/>
    <w:rsid w:val="004C41C9"/>
    <w:rsid w:val="004C422C"/>
    <w:rsid w:val="004C446D"/>
    <w:rsid w:val="004C4752"/>
    <w:rsid w:val="004C481E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D0534"/>
    <w:rsid w:val="004D0789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4B95"/>
    <w:rsid w:val="004D52E2"/>
    <w:rsid w:val="004D5359"/>
    <w:rsid w:val="004D56F8"/>
    <w:rsid w:val="004D59EF"/>
    <w:rsid w:val="004D675E"/>
    <w:rsid w:val="004D724A"/>
    <w:rsid w:val="004D73FC"/>
    <w:rsid w:val="004D7C80"/>
    <w:rsid w:val="004E0496"/>
    <w:rsid w:val="004E064D"/>
    <w:rsid w:val="004E08A0"/>
    <w:rsid w:val="004E1E64"/>
    <w:rsid w:val="004E1F34"/>
    <w:rsid w:val="004E1FA4"/>
    <w:rsid w:val="004E20BF"/>
    <w:rsid w:val="004E22AB"/>
    <w:rsid w:val="004E2734"/>
    <w:rsid w:val="004E2F2E"/>
    <w:rsid w:val="004E33AA"/>
    <w:rsid w:val="004E37FD"/>
    <w:rsid w:val="004E3FFB"/>
    <w:rsid w:val="004E56FF"/>
    <w:rsid w:val="004E586D"/>
    <w:rsid w:val="004E5C8B"/>
    <w:rsid w:val="004E748D"/>
    <w:rsid w:val="004E74CB"/>
    <w:rsid w:val="004E7C0B"/>
    <w:rsid w:val="004E7DCE"/>
    <w:rsid w:val="004F0413"/>
    <w:rsid w:val="004F05E5"/>
    <w:rsid w:val="004F08D8"/>
    <w:rsid w:val="004F0CFA"/>
    <w:rsid w:val="004F0D4E"/>
    <w:rsid w:val="004F1247"/>
    <w:rsid w:val="004F26A4"/>
    <w:rsid w:val="004F2E87"/>
    <w:rsid w:val="004F351A"/>
    <w:rsid w:val="004F36AC"/>
    <w:rsid w:val="004F3EA9"/>
    <w:rsid w:val="004F4CB5"/>
    <w:rsid w:val="004F56AB"/>
    <w:rsid w:val="004F585D"/>
    <w:rsid w:val="004F5F8A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F0"/>
    <w:rsid w:val="00503412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CE"/>
    <w:rsid w:val="0050646B"/>
    <w:rsid w:val="00506D04"/>
    <w:rsid w:val="00506D57"/>
    <w:rsid w:val="00506E2E"/>
    <w:rsid w:val="0050705E"/>
    <w:rsid w:val="0050708F"/>
    <w:rsid w:val="005075B7"/>
    <w:rsid w:val="00507A62"/>
    <w:rsid w:val="00507BCB"/>
    <w:rsid w:val="00507E72"/>
    <w:rsid w:val="0051032B"/>
    <w:rsid w:val="00510368"/>
    <w:rsid w:val="00510429"/>
    <w:rsid w:val="00510480"/>
    <w:rsid w:val="005106C0"/>
    <w:rsid w:val="0051094F"/>
    <w:rsid w:val="00510C37"/>
    <w:rsid w:val="00510DF0"/>
    <w:rsid w:val="005114C9"/>
    <w:rsid w:val="00512289"/>
    <w:rsid w:val="005124C0"/>
    <w:rsid w:val="00513529"/>
    <w:rsid w:val="0051358E"/>
    <w:rsid w:val="005136BA"/>
    <w:rsid w:val="00513E72"/>
    <w:rsid w:val="00513EBE"/>
    <w:rsid w:val="00514AB3"/>
    <w:rsid w:val="00514C81"/>
    <w:rsid w:val="00515346"/>
    <w:rsid w:val="00515767"/>
    <w:rsid w:val="005159B3"/>
    <w:rsid w:val="005165B0"/>
    <w:rsid w:val="00516DB2"/>
    <w:rsid w:val="0051719B"/>
    <w:rsid w:val="00517644"/>
    <w:rsid w:val="0051793F"/>
    <w:rsid w:val="00517FE5"/>
    <w:rsid w:val="005203DA"/>
    <w:rsid w:val="00520C9C"/>
    <w:rsid w:val="0052166B"/>
    <w:rsid w:val="00521DDF"/>
    <w:rsid w:val="00521E35"/>
    <w:rsid w:val="005221AD"/>
    <w:rsid w:val="005221DD"/>
    <w:rsid w:val="0052264F"/>
    <w:rsid w:val="00522B30"/>
    <w:rsid w:val="00522D93"/>
    <w:rsid w:val="00523709"/>
    <w:rsid w:val="00523F32"/>
    <w:rsid w:val="00523F52"/>
    <w:rsid w:val="0052533D"/>
    <w:rsid w:val="005253D6"/>
    <w:rsid w:val="00525A08"/>
    <w:rsid w:val="00525ABA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47C"/>
    <w:rsid w:val="00531CA1"/>
    <w:rsid w:val="00531FF5"/>
    <w:rsid w:val="0053239F"/>
    <w:rsid w:val="00532A93"/>
    <w:rsid w:val="005338AF"/>
    <w:rsid w:val="0053417F"/>
    <w:rsid w:val="00535E4C"/>
    <w:rsid w:val="00536099"/>
    <w:rsid w:val="0053679A"/>
    <w:rsid w:val="00536E98"/>
    <w:rsid w:val="00537396"/>
    <w:rsid w:val="00537798"/>
    <w:rsid w:val="00537EE9"/>
    <w:rsid w:val="00540B36"/>
    <w:rsid w:val="00541503"/>
    <w:rsid w:val="00541741"/>
    <w:rsid w:val="00541FCE"/>
    <w:rsid w:val="005420EF"/>
    <w:rsid w:val="005423D0"/>
    <w:rsid w:val="005426C2"/>
    <w:rsid w:val="00542BFD"/>
    <w:rsid w:val="00542C0F"/>
    <w:rsid w:val="00542D88"/>
    <w:rsid w:val="00543158"/>
    <w:rsid w:val="005432B6"/>
    <w:rsid w:val="0054347A"/>
    <w:rsid w:val="0054347F"/>
    <w:rsid w:val="00543824"/>
    <w:rsid w:val="00543CBB"/>
    <w:rsid w:val="00544A81"/>
    <w:rsid w:val="00545A14"/>
    <w:rsid w:val="005464EE"/>
    <w:rsid w:val="005471D4"/>
    <w:rsid w:val="00547350"/>
    <w:rsid w:val="005476E2"/>
    <w:rsid w:val="0055050E"/>
    <w:rsid w:val="00550547"/>
    <w:rsid w:val="00550F8E"/>
    <w:rsid w:val="005512BE"/>
    <w:rsid w:val="005519D0"/>
    <w:rsid w:val="00551A75"/>
    <w:rsid w:val="00551A8A"/>
    <w:rsid w:val="00551C97"/>
    <w:rsid w:val="00552FAC"/>
    <w:rsid w:val="005531F8"/>
    <w:rsid w:val="005535D7"/>
    <w:rsid w:val="00553BA3"/>
    <w:rsid w:val="0055423A"/>
    <w:rsid w:val="0055497F"/>
    <w:rsid w:val="00554A29"/>
    <w:rsid w:val="00554A65"/>
    <w:rsid w:val="00554A83"/>
    <w:rsid w:val="00555186"/>
    <w:rsid w:val="0055567F"/>
    <w:rsid w:val="005557A7"/>
    <w:rsid w:val="00555851"/>
    <w:rsid w:val="00555C20"/>
    <w:rsid w:val="00555C94"/>
    <w:rsid w:val="00556034"/>
    <w:rsid w:val="005560F0"/>
    <w:rsid w:val="00556901"/>
    <w:rsid w:val="00556D04"/>
    <w:rsid w:val="0055713E"/>
    <w:rsid w:val="00557370"/>
    <w:rsid w:val="005573BF"/>
    <w:rsid w:val="00560928"/>
    <w:rsid w:val="00561414"/>
    <w:rsid w:val="005617A8"/>
    <w:rsid w:val="00561988"/>
    <w:rsid w:val="00561DBF"/>
    <w:rsid w:val="00561E45"/>
    <w:rsid w:val="005620AE"/>
    <w:rsid w:val="0056217D"/>
    <w:rsid w:val="00562445"/>
    <w:rsid w:val="00563288"/>
    <w:rsid w:val="0056341E"/>
    <w:rsid w:val="00563CF4"/>
    <w:rsid w:val="00563F07"/>
    <w:rsid w:val="00564357"/>
    <w:rsid w:val="00564C20"/>
    <w:rsid w:val="005650B5"/>
    <w:rsid w:val="0056514B"/>
    <w:rsid w:val="00565198"/>
    <w:rsid w:val="00565505"/>
    <w:rsid w:val="00565684"/>
    <w:rsid w:val="005658DF"/>
    <w:rsid w:val="00565999"/>
    <w:rsid w:val="005659FA"/>
    <w:rsid w:val="0056624D"/>
    <w:rsid w:val="005665F2"/>
    <w:rsid w:val="00566B54"/>
    <w:rsid w:val="00566BDA"/>
    <w:rsid w:val="00566EC6"/>
    <w:rsid w:val="00567CF1"/>
    <w:rsid w:val="00567D7D"/>
    <w:rsid w:val="00570253"/>
    <w:rsid w:val="0057104D"/>
    <w:rsid w:val="00571105"/>
    <w:rsid w:val="00571281"/>
    <w:rsid w:val="005714DB"/>
    <w:rsid w:val="00571780"/>
    <w:rsid w:val="0057178D"/>
    <w:rsid w:val="005717D9"/>
    <w:rsid w:val="00571864"/>
    <w:rsid w:val="00571895"/>
    <w:rsid w:val="00571A2F"/>
    <w:rsid w:val="00571F5C"/>
    <w:rsid w:val="00572000"/>
    <w:rsid w:val="005721A9"/>
    <w:rsid w:val="005726A5"/>
    <w:rsid w:val="00572B70"/>
    <w:rsid w:val="00572D02"/>
    <w:rsid w:val="00573191"/>
    <w:rsid w:val="0057320F"/>
    <w:rsid w:val="005732C7"/>
    <w:rsid w:val="00573ECC"/>
    <w:rsid w:val="00574287"/>
    <w:rsid w:val="00574A0B"/>
    <w:rsid w:val="00574B1C"/>
    <w:rsid w:val="00574D76"/>
    <w:rsid w:val="00574E9C"/>
    <w:rsid w:val="005751FD"/>
    <w:rsid w:val="005758F9"/>
    <w:rsid w:val="00575A3B"/>
    <w:rsid w:val="00575D26"/>
    <w:rsid w:val="00576623"/>
    <w:rsid w:val="00577308"/>
    <w:rsid w:val="00577854"/>
    <w:rsid w:val="0058000D"/>
    <w:rsid w:val="00580512"/>
    <w:rsid w:val="005806BA"/>
    <w:rsid w:val="00580866"/>
    <w:rsid w:val="00580A5B"/>
    <w:rsid w:val="00580DAB"/>
    <w:rsid w:val="005810BC"/>
    <w:rsid w:val="00581246"/>
    <w:rsid w:val="00581464"/>
    <w:rsid w:val="00582AA0"/>
    <w:rsid w:val="00582C69"/>
    <w:rsid w:val="00582CA9"/>
    <w:rsid w:val="00582CDD"/>
    <w:rsid w:val="00583490"/>
    <w:rsid w:val="00583A36"/>
    <w:rsid w:val="00583B08"/>
    <w:rsid w:val="00583E2F"/>
    <w:rsid w:val="00583E9C"/>
    <w:rsid w:val="00583EE6"/>
    <w:rsid w:val="0058424C"/>
    <w:rsid w:val="00585054"/>
    <w:rsid w:val="005858C3"/>
    <w:rsid w:val="0058590D"/>
    <w:rsid w:val="005864FF"/>
    <w:rsid w:val="00587380"/>
    <w:rsid w:val="00587D97"/>
    <w:rsid w:val="00590055"/>
    <w:rsid w:val="00590104"/>
    <w:rsid w:val="005902CA"/>
    <w:rsid w:val="00590A07"/>
    <w:rsid w:val="00590BD0"/>
    <w:rsid w:val="00590FF6"/>
    <w:rsid w:val="00591711"/>
    <w:rsid w:val="00592069"/>
    <w:rsid w:val="00592428"/>
    <w:rsid w:val="005927F1"/>
    <w:rsid w:val="00592AD2"/>
    <w:rsid w:val="00592F63"/>
    <w:rsid w:val="0059361A"/>
    <w:rsid w:val="005939F9"/>
    <w:rsid w:val="00593EFF"/>
    <w:rsid w:val="00594D45"/>
    <w:rsid w:val="005950DE"/>
    <w:rsid w:val="005953DA"/>
    <w:rsid w:val="00595479"/>
    <w:rsid w:val="0059568C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001"/>
    <w:rsid w:val="005A03A0"/>
    <w:rsid w:val="005A0613"/>
    <w:rsid w:val="005A06DC"/>
    <w:rsid w:val="005A09A3"/>
    <w:rsid w:val="005A205A"/>
    <w:rsid w:val="005A250C"/>
    <w:rsid w:val="005A2831"/>
    <w:rsid w:val="005A2B01"/>
    <w:rsid w:val="005A2B5C"/>
    <w:rsid w:val="005A304F"/>
    <w:rsid w:val="005A3624"/>
    <w:rsid w:val="005A37E3"/>
    <w:rsid w:val="005A3AE5"/>
    <w:rsid w:val="005A3B03"/>
    <w:rsid w:val="005A3E88"/>
    <w:rsid w:val="005A4471"/>
    <w:rsid w:val="005A45BA"/>
    <w:rsid w:val="005A49BC"/>
    <w:rsid w:val="005A4A9C"/>
    <w:rsid w:val="005A4B80"/>
    <w:rsid w:val="005A4FCF"/>
    <w:rsid w:val="005A521E"/>
    <w:rsid w:val="005A60C6"/>
    <w:rsid w:val="005A6463"/>
    <w:rsid w:val="005A672D"/>
    <w:rsid w:val="005A675A"/>
    <w:rsid w:val="005A6D3A"/>
    <w:rsid w:val="005A6FE7"/>
    <w:rsid w:val="005A7328"/>
    <w:rsid w:val="005A7B66"/>
    <w:rsid w:val="005A7C0D"/>
    <w:rsid w:val="005A7C3C"/>
    <w:rsid w:val="005A7FC5"/>
    <w:rsid w:val="005B04C4"/>
    <w:rsid w:val="005B051A"/>
    <w:rsid w:val="005B0871"/>
    <w:rsid w:val="005B0C4B"/>
    <w:rsid w:val="005B14A7"/>
    <w:rsid w:val="005B1729"/>
    <w:rsid w:val="005B263C"/>
    <w:rsid w:val="005B27B0"/>
    <w:rsid w:val="005B2A2D"/>
    <w:rsid w:val="005B3042"/>
    <w:rsid w:val="005B3639"/>
    <w:rsid w:val="005B37C8"/>
    <w:rsid w:val="005B38E5"/>
    <w:rsid w:val="005B3BDC"/>
    <w:rsid w:val="005B3C10"/>
    <w:rsid w:val="005B3D71"/>
    <w:rsid w:val="005B3D93"/>
    <w:rsid w:val="005B4328"/>
    <w:rsid w:val="005B4D3C"/>
    <w:rsid w:val="005B4D66"/>
    <w:rsid w:val="005B4F5D"/>
    <w:rsid w:val="005B517D"/>
    <w:rsid w:val="005B52FC"/>
    <w:rsid w:val="005B538B"/>
    <w:rsid w:val="005B5BA7"/>
    <w:rsid w:val="005B5CEA"/>
    <w:rsid w:val="005B5ED1"/>
    <w:rsid w:val="005B60D4"/>
    <w:rsid w:val="005B6191"/>
    <w:rsid w:val="005B6264"/>
    <w:rsid w:val="005B62AE"/>
    <w:rsid w:val="005B63FE"/>
    <w:rsid w:val="005B6937"/>
    <w:rsid w:val="005B78B8"/>
    <w:rsid w:val="005B7D0B"/>
    <w:rsid w:val="005C03E0"/>
    <w:rsid w:val="005C0540"/>
    <w:rsid w:val="005C0BAD"/>
    <w:rsid w:val="005C0C90"/>
    <w:rsid w:val="005C1C49"/>
    <w:rsid w:val="005C2602"/>
    <w:rsid w:val="005C2B90"/>
    <w:rsid w:val="005C301C"/>
    <w:rsid w:val="005C3B67"/>
    <w:rsid w:val="005C3F05"/>
    <w:rsid w:val="005C4D50"/>
    <w:rsid w:val="005C597F"/>
    <w:rsid w:val="005C5E4B"/>
    <w:rsid w:val="005C60A2"/>
    <w:rsid w:val="005C63D1"/>
    <w:rsid w:val="005C692D"/>
    <w:rsid w:val="005C6AA8"/>
    <w:rsid w:val="005C6FF9"/>
    <w:rsid w:val="005C7307"/>
    <w:rsid w:val="005C7506"/>
    <w:rsid w:val="005C751F"/>
    <w:rsid w:val="005C7524"/>
    <w:rsid w:val="005C7B64"/>
    <w:rsid w:val="005C7D6E"/>
    <w:rsid w:val="005D0F6B"/>
    <w:rsid w:val="005D1056"/>
    <w:rsid w:val="005D1811"/>
    <w:rsid w:val="005D1FF0"/>
    <w:rsid w:val="005D237F"/>
    <w:rsid w:val="005D28EB"/>
    <w:rsid w:val="005D369A"/>
    <w:rsid w:val="005D37D2"/>
    <w:rsid w:val="005D4087"/>
    <w:rsid w:val="005D40DE"/>
    <w:rsid w:val="005D4590"/>
    <w:rsid w:val="005D4A76"/>
    <w:rsid w:val="005D4ED3"/>
    <w:rsid w:val="005D529B"/>
    <w:rsid w:val="005D5C8F"/>
    <w:rsid w:val="005D5DD9"/>
    <w:rsid w:val="005D6056"/>
    <w:rsid w:val="005D62E1"/>
    <w:rsid w:val="005D64DB"/>
    <w:rsid w:val="005D6978"/>
    <w:rsid w:val="005D6A43"/>
    <w:rsid w:val="005D6EF9"/>
    <w:rsid w:val="005D7B6A"/>
    <w:rsid w:val="005D7CC1"/>
    <w:rsid w:val="005D7E9A"/>
    <w:rsid w:val="005E0195"/>
    <w:rsid w:val="005E0E41"/>
    <w:rsid w:val="005E15E9"/>
    <w:rsid w:val="005E164D"/>
    <w:rsid w:val="005E17B7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5D0E"/>
    <w:rsid w:val="005E5DF3"/>
    <w:rsid w:val="005E5E9B"/>
    <w:rsid w:val="005E672F"/>
    <w:rsid w:val="005E6A9E"/>
    <w:rsid w:val="005E70F0"/>
    <w:rsid w:val="005E7539"/>
    <w:rsid w:val="005F025B"/>
    <w:rsid w:val="005F110E"/>
    <w:rsid w:val="005F11E7"/>
    <w:rsid w:val="005F12A5"/>
    <w:rsid w:val="005F169D"/>
    <w:rsid w:val="005F1ADE"/>
    <w:rsid w:val="005F2303"/>
    <w:rsid w:val="005F24BC"/>
    <w:rsid w:val="005F2687"/>
    <w:rsid w:val="005F2AA1"/>
    <w:rsid w:val="005F2C90"/>
    <w:rsid w:val="005F2CC3"/>
    <w:rsid w:val="005F2EB9"/>
    <w:rsid w:val="005F369F"/>
    <w:rsid w:val="005F3B2F"/>
    <w:rsid w:val="005F4184"/>
    <w:rsid w:val="005F422F"/>
    <w:rsid w:val="005F463D"/>
    <w:rsid w:val="005F5A88"/>
    <w:rsid w:val="005F5EEA"/>
    <w:rsid w:val="005F655E"/>
    <w:rsid w:val="005F6758"/>
    <w:rsid w:val="005F70AF"/>
    <w:rsid w:val="005F73F8"/>
    <w:rsid w:val="005F76E7"/>
    <w:rsid w:val="005F7A4F"/>
    <w:rsid w:val="005F7C89"/>
    <w:rsid w:val="005F7D32"/>
    <w:rsid w:val="00600511"/>
    <w:rsid w:val="00600545"/>
    <w:rsid w:val="00600693"/>
    <w:rsid w:val="00600B98"/>
    <w:rsid w:val="0060135C"/>
    <w:rsid w:val="006017FC"/>
    <w:rsid w:val="00602579"/>
    <w:rsid w:val="00602A8E"/>
    <w:rsid w:val="00602D03"/>
    <w:rsid w:val="0060381D"/>
    <w:rsid w:val="006043C8"/>
    <w:rsid w:val="00604D0D"/>
    <w:rsid w:val="00605078"/>
    <w:rsid w:val="00605769"/>
    <w:rsid w:val="00605AA1"/>
    <w:rsid w:val="00605D8B"/>
    <w:rsid w:val="00606FA6"/>
    <w:rsid w:val="006073CA"/>
    <w:rsid w:val="0060787E"/>
    <w:rsid w:val="006078D8"/>
    <w:rsid w:val="00607D2A"/>
    <w:rsid w:val="00610089"/>
    <w:rsid w:val="0061169E"/>
    <w:rsid w:val="00611E49"/>
    <w:rsid w:val="0061201F"/>
    <w:rsid w:val="00612040"/>
    <w:rsid w:val="006123FA"/>
    <w:rsid w:val="0061280A"/>
    <w:rsid w:val="00612B11"/>
    <w:rsid w:val="00612FF5"/>
    <w:rsid w:val="00613019"/>
    <w:rsid w:val="006131BB"/>
    <w:rsid w:val="006136F9"/>
    <w:rsid w:val="0061374E"/>
    <w:rsid w:val="00614155"/>
    <w:rsid w:val="0061415E"/>
    <w:rsid w:val="00614700"/>
    <w:rsid w:val="00614B17"/>
    <w:rsid w:val="0061526D"/>
    <w:rsid w:val="006157A2"/>
    <w:rsid w:val="00615CFA"/>
    <w:rsid w:val="006163E0"/>
    <w:rsid w:val="00616677"/>
    <w:rsid w:val="00616A40"/>
    <w:rsid w:val="00616E86"/>
    <w:rsid w:val="00617753"/>
    <w:rsid w:val="00617961"/>
    <w:rsid w:val="00620FB5"/>
    <w:rsid w:val="0062184B"/>
    <w:rsid w:val="006226E5"/>
    <w:rsid w:val="0062279B"/>
    <w:rsid w:val="00623454"/>
    <w:rsid w:val="00623F21"/>
    <w:rsid w:val="00624D24"/>
    <w:rsid w:val="00624E3B"/>
    <w:rsid w:val="00625364"/>
    <w:rsid w:val="006258D0"/>
    <w:rsid w:val="00626A89"/>
    <w:rsid w:val="00627721"/>
    <w:rsid w:val="00627B62"/>
    <w:rsid w:val="00627EBE"/>
    <w:rsid w:val="0063008E"/>
    <w:rsid w:val="00630430"/>
    <w:rsid w:val="006307D4"/>
    <w:rsid w:val="0063158F"/>
    <w:rsid w:val="00631732"/>
    <w:rsid w:val="006318BC"/>
    <w:rsid w:val="00631C72"/>
    <w:rsid w:val="006320AD"/>
    <w:rsid w:val="006323CF"/>
    <w:rsid w:val="006324E8"/>
    <w:rsid w:val="0063300F"/>
    <w:rsid w:val="0063354F"/>
    <w:rsid w:val="00633F71"/>
    <w:rsid w:val="00634318"/>
    <w:rsid w:val="0063454F"/>
    <w:rsid w:val="00634948"/>
    <w:rsid w:val="00635093"/>
    <w:rsid w:val="0063531C"/>
    <w:rsid w:val="006357D5"/>
    <w:rsid w:val="00636255"/>
    <w:rsid w:val="006366DF"/>
    <w:rsid w:val="006368A9"/>
    <w:rsid w:val="0063694F"/>
    <w:rsid w:val="006369A2"/>
    <w:rsid w:val="00636E4C"/>
    <w:rsid w:val="00637237"/>
    <w:rsid w:val="00637589"/>
    <w:rsid w:val="00637D9A"/>
    <w:rsid w:val="00640EE8"/>
    <w:rsid w:val="00641218"/>
    <w:rsid w:val="006428F2"/>
    <w:rsid w:val="006431F0"/>
    <w:rsid w:val="006437EC"/>
    <w:rsid w:val="00643843"/>
    <w:rsid w:val="00643C50"/>
    <w:rsid w:val="00644083"/>
    <w:rsid w:val="006445E5"/>
    <w:rsid w:val="006446E1"/>
    <w:rsid w:val="00644892"/>
    <w:rsid w:val="00644D66"/>
    <w:rsid w:val="006456AF"/>
    <w:rsid w:val="00645770"/>
    <w:rsid w:val="00645C87"/>
    <w:rsid w:val="00645CD6"/>
    <w:rsid w:val="0064632C"/>
    <w:rsid w:val="00646451"/>
    <w:rsid w:val="00647645"/>
    <w:rsid w:val="00647772"/>
    <w:rsid w:val="006477FF"/>
    <w:rsid w:val="006479B4"/>
    <w:rsid w:val="00647C0B"/>
    <w:rsid w:val="00647C81"/>
    <w:rsid w:val="00647E4A"/>
    <w:rsid w:val="00647E6B"/>
    <w:rsid w:val="00647EAA"/>
    <w:rsid w:val="00647F31"/>
    <w:rsid w:val="0065048B"/>
    <w:rsid w:val="006508F4"/>
    <w:rsid w:val="00650C52"/>
    <w:rsid w:val="00651765"/>
    <w:rsid w:val="00651E72"/>
    <w:rsid w:val="00651FE7"/>
    <w:rsid w:val="006521FA"/>
    <w:rsid w:val="0065240D"/>
    <w:rsid w:val="00652695"/>
    <w:rsid w:val="006526F7"/>
    <w:rsid w:val="006528EC"/>
    <w:rsid w:val="00652BF5"/>
    <w:rsid w:val="00652DA6"/>
    <w:rsid w:val="00652E11"/>
    <w:rsid w:val="00652F1F"/>
    <w:rsid w:val="00653107"/>
    <w:rsid w:val="00653176"/>
    <w:rsid w:val="00653817"/>
    <w:rsid w:val="006538D9"/>
    <w:rsid w:val="006540BF"/>
    <w:rsid w:val="0065487C"/>
    <w:rsid w:val="006549EF"/>
    <w:rsid w:val="00654BFD"/>
    <w:rsid w:val="00656211"/>
    <w:rsid w:val="00656243"/>
    <w:rsid w:val="006565E0"/>
    <w:rsid w:val="006570BB"/>
    <w:rsid w:val="00660194"/>
    <w:rsid w:val="0066063F"/>
    <w:rsid w:val="0066152C"/>
    <w:rsid w:val="00661D63"/>
    <w:rsid w:val="00661ECC"/>
    <w:rsid w:val="00662074"/>
    <w:rsid w:val="00662244"/>
    <w:rsid w:val="006626D8"/>
    <w:rsid w:val="00664200"/>
    <w:rsid w:val="00664487"/>
    <w:rsid w:val="00664979"/>
    <w:rsid w:val="00664DB7"/>
    <w:rsid w:val="00664F03"/>
    <w:rsid w:val="00665227"/>
    <w:rsid w:val="0066542E"/>
    <w:rsid w:val="0066565A"/>
    <w:rsid w:val="00666134"/>
    <w:rsid w:val="00666609"/>
    <w:rsid w:val="00666BC6"/>
    <w:rsid w:val="00666EF8"/>
    <w:rsid w:val="00667042"/>
    <w:rsid w:val="0066743F"/>
    <w:rsid w:val="0066755C"/>
    <w:rsid w:val="00667824"/>
    <w:rsid w:val="00667B83"/>
    <w:rsid w:val="00667DF2"/>
    <w:rsid w:val="0067016F"/>
    <w:rsid w:val="006708D7"/>
    <w:rsid w:val="006708E0"/>
    <w:rsid w:val="0067099D"/>
    <w:rsid w:val="006709B6"/>
    <w:rsid w:val="00670FC0"/>
    <w:rsid w:val="0067104F"/>
    <w:rsid w:val="006714B2"/>
    <w:rsid w:val="006715EC"/>
    <w:rsid w:val="00671803"/>
    <w:rsid w:val="00671D01"/>
    <w:rsid w:val="006723B7"/>
    <w:rsid w:val="00672D6B"/>
    <w:rsid w:val="006737BE"/>
    <w:rsid w:val="00673B1D"/>
    <w:rsid w:val="00673BB2"/>
    <w:rsid w:val="00673F8A"/>
    <w:rsid w:val="00674066"/>
    <w:rsid w:val="00674167"/>
    <w:rsid w:val="00674607"/>
    <w:rsid w:val="00674EF5"/>
    <w:rsid w:val="00675772"/>
    <w:rsid w:val="00676271"/>
    <w:rsid w:val="00676A74"/>
    <w:rsid w:val="00676D32"/>
    <w:rsid w:val="00676DD5"/>
    <w:rsid w:val="0067783B"/>
    <w:rsid w:val="00677B71"/>
    <w:rsid w:val="006803F0"/>
    <w:rsid w:val="006806AC"/>
    <w:rsid w:val="006806C5"/>
    <w:rsid w:val="00680817"/>
    <w:rsid w:val="0068112B"/>
    <w:rsid w:val="006815F7"/>
    <w:rsid w:val="00681F4D"/>
    <w:rsid w:val="00682259"/>
    <w:rsid w:val="006823B0"/>
    <w:rsid w:val="0068271C"/>
    <w:rsid w:val="006827A1"/>
    <w:rsid w:val="00682C30"/>
    <w:rsid w:val="00683F66"/>
    <w:rsid w:val="00683FC6"/>
    <w:rsid w:val="00684049"/>
    <w:rsid w:val="00684755"/>
    <w:rsid w:val="006847B9"/>
    <w:rsid w:val="00684876"/>
    <w:rsid w:val="00684EB1"/>
    <w:rsid w:val="00685254"/>
    <w:rsid w:val="00685B13"/>
    <w:rsid w:val="00685C73"/>
    <w:rsid w:val="006863E4"/>
    <w:rsid w:val="00686F4A"/>
    <w:rsid w:val="00687169"/>
    <w:rsid w:val="006875B3"/>
    <w:rsid w:val="0068765B"/>
    <w:rsid w:val="00687928"/>
    <w:rsid w:val="0069000C"/>
    <w:rsid w:val="00690198"/>
    <w:rsid w:val="00690C10"/>
    <w:rsid w:val="00692204"/>
    <w:rsid w:val="006925C9"/>
    <w:rsid w:val="00692614"/>
    <w:rsid w:val="00692628"/>
    <w:rsid w:val="006930D3"/>
    <w:rsid w:val="00693251"/>
    <w:rsid w:val="006932D4"/>
    <w:rsid w:val="006938E8"/>
    <w:rsid w:val="00694256"/>
    <w:rsid w:val="0069471D"/>
    <w:rsid w:val="006947CF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97B64"/>
    <w:rsid w:val="006A03DD"/>
    <w:rsid w:val="006A04DB"/>
    <w:rsid w:val="006A09A5"/>
    <w:rsid w:val="006A0C89"/>
    <w:rsid w:val="006A0FD6"/>
    <w:rsid w:val="006A114B"/>
    <w:rsid w:val="006A17C7"/>
    <w:rsid w:val="006A1BCB"/>
    <w:rsid w:val="006A22E5"/>
    <w:rsid w:val="006A293C"/>
    <w:rsid w:val="006A2A71"/>
    <w:rsid w:val="006A30B4"/>
    <w:rsid w:val="006A36E1"/>
    <w:rsid w:val="006A3D40"/>
    <w:rsid w:val="006A3D5B"/>
    <w:rsid w:val="006A3F6E"/>
    <w:rsid w:val="006A503D"/>
    <w:rsid w:val="006A50F6"/>
    <w:rsid w:val="006A5216"/>
    <w:rsid w:val="006A533C"/>
    <w:rsid w:val="006A57F2"/>
    <w:rsid w:val="006A5AC7"/>
    <w:rsid w:val="006A5B16"/>
    <w:rsid w:val="006A61AD"/>
    <w:rsid w:val="006A6240"/>
    <w:rsid w:val="006A6349"/>
    <w:rsid w:val="006A6557"/>
    <w:rsid w:val="006A6FB8"/>
    <w:rsid w:val="006A733B"/>
    <w:rsid w:val="006A7F2A"/>
    <w:rsid w:val="006A7FBD"/>
    <w:rsid w:val="006B1682"/>
    <w:rsid w:val="006B261F"/>
    <w:rsid w:val="006B2A64"/>
    <w:rsid w:val="006B2FD2"/>
    <w:rsid w:val="006B32F2"/>
    <w:rsid w:val="006B34E5"/>
    <w:rsid w:val="006B3ABB"/>
    <w:rsid w:val="006B4869"/>
    <w:rsid w:val="006B4E41"/>
    <w:rsid w:val="006B4FD0"/>
    <w:rsid w:val="006B5036"/>
    <w:rsid w:val="006B5321"/>
    <w:rsid w:val="006B5618"/>
    <w:rsid w:val="006B6234"/>
    <w:rsid w:val="006B62CA"/>
    <w:rsid w:val="006B724D"/>
    <w:rsid w:val="006B79BE"/>
    <w:rsid w:val="006B7BCE"/>
    <w:rsid w:val="006C001B"/>
    <w:rsid w:val="006C03FF"/>
    <w:rsid w:val="006C067F"/>
    <w:rsid w:val="006C0E37"/>
    <w:rsid w:val="006C111A"/>
    <w:rsid w:val="006C136C"/>
    <w:rsid w:val="006C16BE"/>
    <w:rsid w:val="006C1907"/>
    <w:rsid w:val="006C1986"/>
    <w:rsid w:val="006C1FA2"/>
    <w:rsid w:val="006C23DB"/>
    <w:rsid w:val="006C24DE"/>
    <w:rsid w:val="006C2A12"/>
    <w:rsid w:val="006C3758"/>
    <w:rsid w:val="006C38CE"/>
    <w:rsid w:val="006C392F"/>
    <w:rsid w:val="006C39B6"/>
    <w:rsid w:val="006C3A5A"/>
    <w:rsid w:val="006C3C2B"/>
    <w:rsid w:val="006C3D3E"/>
    <w:rsid w:val="006C3FD4"/>
    <w:rsid w:val="006C42F1"/>
    <w:rsid w:val="006C455E"/>
    <w:rsid w:val="006C4F7C"/>
    <w:rsid w:val="006C5A63"/>
    <w:rsid w:val="006C5B35"/>
    <w:rsid w:val="006C5CB1"/>
    <w:rsid w:val="006C64DD"/>
    <w:rsid w:val="006C68F4"/>
    <w:rsid w:val="006C7EB0"/>
    <w:rsid w:val="006C7F7D"/>
    <w:rsid w:val="006D048E"/>
    <w:rsid w:val="006D0506"/>
    <w:rsid w:val="006D0BD9"/>
    <w:rsid w:val="006D18C1"/>
    <w:rsid w:val="006D1E1A"/>
    <w:rsid w:val="006D1FE6"/>
    <w:rsid w:val="006D230B"/>
    <w:rsid w:val="006D3031"/>
    <w:rsid w:val="006D3B2C"/>
    <w:rsid w:val="006D3F55"/>
    <w:rsid w:val="006D4120"/>
    <w:rsid w:val="006D415D"/>
    <w:rsid w:val="006D4370"/>
    <w:rsid w:val="006D4674"/>
    <w:rsid w:val="006D4E47"/>
    <w:rsid w:val="006D4EDC"/>
    <w:rsid w:val="006D5189"/>
    <w:rsid w:val="006D534C"/>
    <w:rsid w:val="006D56D0"/>
    <w:rsid w:val="006D57A2"/>
    <w:rsid w:val="006D5FA7"/>
    <w:rsid w:val="006D609A"/>
    <w:rsid w:val="006D66F7"/>
    <w:rsid w:val="006D69C6"/>
    <w:rsid w:val="006D7E01"/>
    <w:rsid w:val="006E0159"/>
    <w:rsid w:val="006E0A3F"/>
    <w:rsid w:val="006E17FB"/>
    <w:rsid w:val="006E1E50"/>
    <w:rsid w:val="006E2B4E"/>
    <w:rsid w:val="006E2B8A"/>
    <w:rsid w:val="006E2CA3"/>
    <w:rsid w:val="006E2CDC"/>
    <w:rsid w:val="006E324F"/>
    <w:rsid w:val="006E3C5A"/>
    <w:rsid w:val="006E42B8"/>
    <w:rsid w:val="006E4568"/>
    <w:rsid w:val="006E47ED"/>
    <w:rsid w:val="006E4FB1"/>
    <w:rsid w:val="006E4FBE"/>
    <w:rsid w:val="006E53D0"/>
    <w:rsid w:val="006E5AE9"/>
    <w:rsid w:val="006E5BD6"/>
    <w:rsid w:val="006E649D"/>
    <w:rsid w:val="006E73C4"/>
    <w:rsid w:val="006E76D9"/>
    <w:rsid w:val="006E78FC"/>
    <w:rsid w:val="006E7A37"/>
    <w:rsid w:val="006E7D00"/>
    <w:rsid w:val="006F0676"/>
    <w:rsid w:val="006F09F5"/>
    <w:rsid w:val="006F1497"/>
    <w:rsid w:val="006F1FB1"/>
    <w:rsid w:val="006F2085"/>
    <w:rsid w:val="006F226F"/>
    <w:rsid w:val="006F285D"/>
    <w:rsid w:val="006F2B5D"/>
    <w:rsid w:val="006F3F0E"/>
    <w:rsid w:val="006F4B39"/>
    <w:rsid w:val="006F4B6C"/>
    <w:rsid w:val="006F5154"/>
    <w:rsid w:val="006F5207"/>
    <w:rsid w:val="006F5680"/>
    <w:rsid w:val="006F5754"/>
    <w:rsid w:val="006F5D41"/>
    <w:rsid w:val="006F5DAC"/>
    <w:rsid w:val="006F5F3A"/>
    <w:rsid w:val="006F648D"/>
    <w:rsid w:val="006F64DD"/>
    <w:rsid w:val="006F674E"/>
    <w:rsid w:val="006F6EB2"/>
    <w:rsid w:val="006F715C"/>
    <w:rsid w:val="006F7672"/>
    <w:rsid w:val="006F7A62"/>
    <w:rsid w:val="006F7A99"/>
    <w:rsid w:val="006F7F45"/>
    <w:rsid w:val="006F7FD3"/>
    <w:rsid w:val="007004E5"/>
    <w:rsid w:val="00700BFA"/>
    <w:rsid w:val="0070122C"/>
    <w:rsid w:val="00701416"/>
    <w:rsid w:val="007019B7"/>
    <w:rsid w:val="00702305"/>
    <w:rsid w:val="0070232C"/>
    <w:rsid w:val="00702E69"/>
    <w:rsid w:val="0070315A"/>
    <w:rsid w:val="00703678"/>
    <w:rsid w:val="007038FA"/>
    <w:rsid w:val="00703B61"/>
    <w:rsid w:val="0070403D"/>
    <w:rsid w:val="00704156"/>
    <w:rsid w:val="00704461"/>
    <w:rsid w:val="007044A7"/>
    <w:rsid w:val="007049D0"/>
    <w:rsid w:val="00704A54"/>
    <w:rsid w:val="00704B5A"/>
    <w:rsid w:val="00704F03"/>
    <w:rsid w:val="007053AE"/>
    <w:rsid w:val="007057F9"/>
    <w:rsid w:val="00705887"/>
    <w:rsid w:val="00705E60"/>
    <w:rsid w:val="00705EC8"/>
    <w:rsid w:val="0070603A"/>
    <w:rsid w:val="00706245"/>
    <w:rsid w:val="0070633B"/>
    <w:rsid w:val="00706BDD"/>
    <w:rsid w:val="00706E77"/>
    <w:rsid w:val="00707082"/>
    <w:rsid w:val="0070773D"/>
    <w:rsid w:val="00707811"/>
    <w:rsid w:val="00707A07"/>
    <w:rsid w:val="00707F16"/>
    <w:rsid w:val="007100AD"/>
    <w:rsid w:val="007106BE"/>
    <w:rsid w:val="00710903"/>
    <w:rsid w:val="00711374"/>
    <w:rsid w:val="00711D2C"/>
    <w:rsid w:val="007124C4"/>
    <w:rsid w:val="007129E1"/>
    <w:rsid w:val="007134C5"/>
    <w:rsid w:val="00713526"/>
    <w:rsid w:val="00713599"/>
    <w:rsid w:val="00713682"/>
    <w:rsid w:val="007138E8"/>
    <w:rsid w:val="00713C9E"/>
    <w:rsid w:val="00713EA9"/>
    <w:rsid w:val="007140E8"/>
    <w:rsid w:val="00714137"/>
    <w:rsid w:val="00714953"/>
    <w:rsid w:val="00714CA0"/>
    <w:rsid w:val="00714CAE"/>
    <w:rsid w:val="00715B3B"/>
    <w:rsid w:val="00715BE6"/>
    <w:rsid w:val="00715D6A"/>
    <w:rsid w:val="007161D9"/>
    <w:rsid w:val="00716405"/>
    <w:rsid w:val="0071663F"/>
    <w:rsid w:val="00716BBC"/>
    <w:rsid w:val="00716C8A"/>
    <w:rsid w:val="00716D0A"/>
    <w:rsid w:val="00716E1F"/>
    <w:rsid w:val="00716E45"/>
    <w:rsid w:val="0071725E"/>
    <w:rsid w:val="00717B6E"/>
    <w:rsid w:val="007203F8"/>
    <w:rsid w:val="00720B98"/>
    <w:rsid w:val="00720C23"/>
    <w:rsid w:val="00720EBF"/>
    <w:rsid w:val="00721709"/>
    <w:rsid w:val="007220B5"/>
    <w:rsid w:val="00722F90"/>
    <w:rsid w:val="00723012"/>
    <w:rsid w:val="00723339"/>
    <w:rsid w:val="00723405"/>
    <w:rsid w:val="00724100"/>
    <w:rsid w:val="00724366"/>
    <w:rsid w:val="00724A35"/>
    <w:rsid w:val="00724B74"/>
    <w:rsid w:val="00724EF7"/>
    <w:rsid w:val="00725094"/>
    <w:rsid w:val="00725242"/>
    <w:rsid w:val="00725382"/>
    <w:rsid w:val="00725789"/>
    <w:rsid w:val="007258AB"/>
    <w:rsid w:val="00725A49"/>
    <w:rsid w:val="00726271"/>
    <w:rsid w:val="007268BC"/>
    <w:rsid w:val="0072705B"/>
    <w:rsid w:val="00727434"/>
    <w:rsid w:val="007279AF"/>
    <w:rsid w:val="00727C23"/>
    <w:rsid w:val="00727D14"/>
    <w:rsid w:val="00727EAD"/>
    <w:rsid w:val="00727EE9"/>
    <w:rsid w:val="00731F42"/>
    <w:rsid w:val="0073206A"/>
    <w:rsid w:val="0073222F"/>
    <w:rsid w:val="0073280F"/>
    <w:rsid w:val="00732971"/>
    <w:rsid w:val="007329D7"/>
    <w:rsid w:val="00732BDD"/>
    <w:rsid w:val="00732F41"/>
    <w:rsid w:val="00732FE7"/>
    <w:rsid w:val="007332A3"/>
    <w:rsid w:val="00733529"/>
    <w:rsid w:val="0073368D"/>
    <w:rsid w:val="007338E8"/>
    <w:rsid w:val="00733931"/>
    <w:rsid w:val="00733A8C"/>
    <w:rsid w:val="00733DC0"/>
    <w:rsid w:val="00734072"/>
    <w:rsid w:val="007342F5"/>
    <w:rsid w:val="00734814"/>
    <w:rsid w:val="00734A20"/>
    <w:rsid w:val="00735464"/>
    <w:rsid w:val="0073551C"/>
    <w:rsid w:val="00735958"/>
    <w:rsid w:val="00735E68"/>
    <w:rsid w:val="00736611"/>
    <w:rsid w:val="00736C79"/>
    <w:rsid w:val="0073700B"/>
    <w:rsid w:val="007370F2"/>
    <w:rsid w:val="00737179"/>
    <w:rsid w:val="00740398"/>
    <w:rsid w:val="0074075D"/>
    <w:rsid w:val="0074178D"/>
    <w:rsid w:val="00742085"/>
    <w:rsid w:val="007421F1"/>
    <w:rsid w:val="007422E7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487"/>
    <w:rsid w:val="00745CBB"/>
    <w:rsid w:val="00745F09"/>
    <w:rsid w:val="00746024"/>
    <w:rsid w:val="00746220"/>
    <w:rsid w:val="00746843"/>
    <w:rsid w:val="00746958"/>
    <w:rsid w:val="0074698A"/>
    <w:rsid w:val="00746EE4"/>
    <w:rsid w:val="0074729C"/>
    <w:rsid w:val="00747388"/>
    <w:rsid w:val="007473C4"/>
    <w:rsid w:val="00750964"/>
    <w:rsid w:val="007511D5"/>
    <w:rsid w:val="00751313"/>
    <w:rsid w:val="007515EF"/>
    <w:rsid w:val="00752328"/>
    <w:rsid w:val="007528B8"/>
    <w:rsid w:val="007530CB"/>
    <w:rsid w:val="00753150"/>
    <w:rsid w:val="0075345F"/>
    <w:rsid w:val="007535D7"/>
    <w:rsid w:val="00753808"/>
    <w:rsid w:val="00754203"/>
    <w:rsid w:val="0075429F"/>
    <w:rsid w:val="007546E9"/>
    <w:rsid w:val="007548D5"/>
    <w:rsid w:val="00754F74"/>
    <w:rsid w:val="0075537B"/>
    <w:rsid w:val="0075581D"/>
    <w:rsid w:val="00755DA5"/>
    <w:rsid w:val="0075624C"/>
    <w:rsid w:val="00756D4A"/>
    <w:rsid w:val="0075724D"/>
    <w:rsid w:val="00757709"/>
    <w:rsid w:val="00757922"/>
    <w:rsid w:val="00757BBB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2679"/>
    <w:rsid w:val="00763529"/>
    <w:rsid w:val="00763CDF"/>
    <w:rsid w:val="0076468D"/>
    <w:rsid w:val="007648FC"/>
    <w:rsid w:val="00764CFC"/>
    <w:rsid w:val="007651F3"/>
    <w:rsid w:val="007654E0"/>
    <w:rsid w:val="00765A73"/>
    <w:rsid w:val="00766500"/>
    <w:rsid w:val="00766892"/>
    <w:rsid w:val="0076691D"/>
    <w:rsid w:val="00766D7C"/>
    <w:rsid w:val="00766D8F"/>
    <w:rsid w:val="007671EF"/>
    <w:rsid w:val="0076741D"/>
    <w:rsid w:val="00767728"/>
    <w:rsid w:val="00767AEE"/>
    <w:rsid w:val="00767E6B"/>
    <w:rsid w:val="00767F30"/>
    <w:rsid w:val="00770232"/>
    <w:rsid w:val="007708A1"/>
    <w:rsid w:val="00771834"/>
    <w:rsid w:val="0077186B"/>
    <w:rsid w:val="007721F2"/>
    <w:rsid w:val="00772617"/>
    <w:rsid w:val="007729B2"/>
    <w:rsid w:val="00772AD8"/>
    <w:rsid w:val="00772B3C"/>
    <w:rsid w:val="00773242"/>
    <w:rsid w:val="0077342D"/>
    <w:rsid w:val="00773506"/>
    <w:rsid w:val="007737F1"/>
    <w:rsid w:val="00773C0A"/>
    <w:rsid w:val="007744C4"/>
    <w:rsid w:val="00774833"/>
    <w:rsid w:val="0077491C"/>
    <w:rsid w:val="007749E7"/>
    <w:rsid w:val="00774C49"/>
    <w:rsid w:val="007771B6"/>
    <w:rsid w:val="007771BE"/>
    <w:rsid w:val="0077735C"/>
    <w:rsid w:val="00777735"/>
    <w:rsid w:val="00777C4A"/>
    <w:rsid w:val="0078016F"/>
    <w:rsid w:val="0078022C"/>
    <w:rsid w:val="007805DC"/>
    <w:rsid w:val="00780D16"/>
    <w:rsid w:val="007812E7"/>
    <w:rsid w:val="00781BEC"/>
    <w:rsid w:val="00782BDE"/>
    <w:rsid w:val="00783014"/>
    <w:rsid w:val="00783238"/>
    <w:rsid w:val="00783E0E"/>
    <w:rsid w:val="00784052"/>
    <w:rsid w:val="0078425A"/>
    <w:rsid w:val="007842C6"/>
    <w:rsid w:val="00784460"/>
    <w:rsid w:val="0078451C"/>
    <w:rsid w:val="007846DA"/>
    <w:rsid w:val="00784908"/>
    <w:rsid w:val="00784C48"/>
    <w:rsid w:val="00785073"/>
    <w:rsid w:val="00785086"/>
    <w:rsid w:val="007855F3"/>
    <w:rsid w:val="007858BD"/>
    <w:rsid w:val="00785979"/>
    <w:rsid w:val="00785CBF"/>
    <w:rsid w:val="00785FC6"/>
    <w:rsid w:val="007860C9"/>
    <w:rsid w:val="00786459"/>
    <w:rsid w:val="0078691C"/>
    <w:rsid w:val="00786AE8"/>
    <w:rsid w:val="00786DC4"/>
    <w:rsid w:val="00787174"/>
    <w:rsid w:val="00787A56"/>
    <w:rsid w:val="007902AC"/>
    <w:rsid w:val="007902FB"/>
    <w:rsid w:val="007906DE"/>
    <w:rsid w:val="00790C30"/>
    <w:rsid w:val="00791148"/>
    <w:rsid w:val="007919C3"/>
    <w:rsid w:val="00791C2A"/>
    <w:rsid w:val="00791C5B"/>
    <w:rsid w:val="00791F49"/>
    <w:rsid w:val="00791F95"/>
    <w:rsid w:val="0079213B"/>
    <w:rsid w:val="00792447"/>
    <w:rsid w:val="00792643"/>
    <w:rsid w:val="007926A1"/>
    <w:rsid w:val="007927DE"/>
    <w:rsid w:val="00792C1B"/>
    <w:rsid w:val="00792F38"/>
    <w:rsid w:val="00792F48"/>
    <w:rsid w:val="00793711"/>
    <w:rsid w:val="00793937"/>
    <w:rsid w:val="00793A8F"/>
    <w:rsid w:val="00793AF4"/>
    <w:rsid w:val="00793F9F"/>
    <w:rsid w:val="007940BE"/>
    <w:rsid w:val="0079416D"/>
    <w:rsid w:val="0079447F"/>
    <w:rsid w:val="00795005"/>
    <w:rsid w:val="00795303"/>
    <w:rsid w:val="00795763"/>
    <w:rsid w:val="007959F9"/>
    <w:rsid w:val="00796081"/>
    <w:rsid w:val="0079699F"/>
    <w:rsid w:val="00796C33"/>
    <w:rsid w:val="00796E05"/>
    <w:rsid w:val="00797925"/>
    <w:rsid w:val="00797C19"/>
    <w:rsid w:val="00797EF0"/>
    <w:rsid w:val="007A0314"/>
    <w:rsid w:val="007A0A8C"/>
    <w:rsid w:val="007A0CD9"/>
    <w:rsid w:val="007A0CF0"/>
    <w:rsid w:val="007A16F5"/>
    <w:rsid w:val="007A18E5"/>
    <w:rsid w:val="007A1D4F"/>
    <w:rsid w:val="007A23DF"/>
    <w:rsid w:val="007A264A"/>
    <w:rsid w:val="007A278C"/>
    <w:rsid w:val="007A2ACD"/>
    <w:rsid w:val="007A2B60"/>
    <w:rsid w:val="007A2CEF"/>
    <w:rsid w:val="007A35D6"/>
    <w:rsid w:val="007A3EDF"/>
    <w:rsid w:val="007A411B"/>
    <w:rsid w:val="007A41BB"/>
    <w:rsid w:val="007A4719"/>
    <w:rsid w:val="007A4D30"/>
    <w:rsid w:val="007A4E61"/>
    <w:rsid w:val="007A57D6"/>
    <w:rsid w:val="007A5938"/>
    <w:rsid w:val="007A5AC4"/>
    <w:rsid w:val="007A5CA8"/>
    <w:rsid w:val="007A68D5"/>
    <w:rsid w:val="007A6C3F"/>
    <w:rsid w:val="007A6CA5"/>
    <w:rsid w:val="007A7D11"/>
    <w:rsid w:val="007B0035"/>
    <w:rsid w:val="007B0431"/>
    <w:rsid w:val="007B0582"/>
    <w:rsid w:val="007B086A"/>
    <w:rsid w:val="007B27E6"/>
    <w:rsid w:val="007B2967"/>
    <w:rsid w:val="007B2C0D"/>
    <w:rsid w:val="007B2E17"/>
    <w:rsid w:val="007B33C6"/>
    <w:rsid w:val="007B34CA"/>
    <w:rsid w:val="007B398B"/>
    <w:rsid w:val="007B43AE"/>
    <w:rsid w:val="007B44E6"/>
    <w:rsid w:val="007B4EF3"/>
    <w:rsid w:val="007B4F29"/>
    <w:rsid w:val="007B548D"/>
    <w:rsid w:val="007B56B7"/>
    <w:rsid w:val="007B577A"/>
    <w:rsid w:val="007B5A80"/>
    <w:rsid w:val="007B5CBF"/>
    <w:rsid w:val="007B60B2"/>
    <w:rsid w:val="007B61E0"/>
    <w:rsid w:val="007B7208"/>
    <w:rsid w:val="007B7449"/>
    <w:rsid w:val="007B7753"/>
    <w:rsid w:val="007B7DE6"/>
    <w:rsid w:val="007B7E0C"/>
    <w:rsid w:val="007C00AA"/>
    <w:rsid w:val="007C02CC"/>
    <w:rsid w:val="007C10AA"/>
    <w:rsid w:val="007C16BF"/>
    <w:rsid w:val="007C25BD"/>
    <w:rsid w:val="007C27E4"/>
    <w:rsid w:val="007C2F22"/>
    <w:rsid w:val="007C31E0"/>
    <w:rsid w:val="007C3733"/>
    <w:rsid w:val="007C383C"/>
    <w:rsid w:val="007C40B5"/>
    <w:rsid w:val="007C4B2A"/>
    <w:rsid w:val="007C4CFF"/>
    <w:rsid w:val="007C4FEC"/>
    <w:rsid w:val="007C53DD"/>
    <w:rsid w:val="007C5530"/>
    <w:rsid w:val="007C567D"/>
    <w:rsid w:val="007C5A72"/>
    <w:rsid w:val="007C5D4E"/>
    <w:rsid w:val="007C5D61"/>
    <w:rsid w:val="007C5FC5"/>
    <w:rsid w:val="007C6506"/>
    <w:rsid w:val="007C6866"/>
    <w:rsid w:val="007C6A4E"/>
    <w:rsid w:val="007C6B04"/>
    <w:rsid w:val="007C6BE4"/>
    <w:rsid w:val="007C7201"/>
    <w:rsid w:val="007C76D6"/>
    <w:rsid w:val="007C7DAC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4F71"/>
    <w:rsid w:val="007D5667"/>
    <w:rsid w:val="007D5885"/>
    <w:rsid w:val="007D6B9E"/>
    <w:rsid w:val="007D712C"/>
    <w:rsid w:val="007D743A"/>
    <w:rsid w:val="007D76C4"/>
    <w:rsid w:val="007E036E"/>
    <w:rsid w:val="007E0660"/>
    <w:rsid w:val="007E06C3"/>
    <w:rsid w:val="007E097D"/>
    <w:rsid w:val="007E09C1"/>
    <w:rsid w:val="007E11D5"/>
    <w:rsid w:val="007E1485"/>
    <w:rsid w:val="007E17E2"/>
    <w:rsid w:val="007E1A98"/>
    <w:rsid w:val="007E1E97"/>
    <w:rsid w:val="007E2152"/>
    <w:rsid w:val="007E238F"/>
    <w:rsid w:val="007E327A"/>
    <w:rsid w:val="007E32CB"/>
    <w:rsid w:val="007E3478"/>
    <w:rsid w:val="007E3837"/>
    <w:rsid w:val="007E3DA3"/>
    <w:rsid w:val="007E42D8"/>
    <w:rsid w:val="007E4C0F"/>
    <w:rsid w:val="007E53BD"/>
    <w:rsid w:val="007E5786"/>
    <w:rsid w:val="007E58AE"/>
    <w:rsid w:val="007E62A2"/>
    <w:rsid w:val="007E62CD"/>
    <w:rsid w:val="007E65C5"/>
    <w:rsid w:val="007E6F98"/>
    <w:rsid w:val="007E71AE"/>
    <w:rsid w:val="007E78F1"/>
    <w:rsid w:val="007E7F68"/>
    <w:rsid w:val="007F03CC"/>
    <w:rsid w:val="007F0B69"/>
    <w:rsid w:val="007F0E72"/>
    <w:rsid w:val="007F19C0"/>
    <w:rsid w:val="007F1BE4"/>
    <w:rsid w:val="007F1EED"/>
    <w:rsid w:val="007F2380"/>
    <w:rsid w:val="007F2595"/>
    <w:rsid w:val="007F3508"/>
    <w:rsid w:val="007F3CFA"/>
    <w:rsid w:val="007F3E36"/>
    <w:rsid w:val="007F4011"/>
    <w:rsid w:val="007F4449"/>
    <w:rsid w:val="007F4769"/>
    <w:rsid w:val="007F48A3"/>
    <w:rsid w:val="007F4B0A"/>
    <w:rsid w:val="007F4B8C"/>
    <w:rsid w:val="007F4D3D"/>
    <w:rsid w:val="007F5171"/>
    <w:rsid w:val="007F5CBA"/>
    <w:rsid w:val="007F620D"/>
    <w:rsid w:val="007F6225"/>
    <w:rsid w:val="007F6818"/>
    <w:rsid w:val="007F6930"/>
    <w:rsid w:val="007F6B57"/>
    <w:rsid w:val="007F749F"/>
    <w:rsid w:val="007F7A04"/>
    <w:rsid w:val="007F7BEE"/>
    <w:rsid w:val="007F7E81"/>
    <w:rsid w:val="008006EF"/>
    <w:rsid w:val="0080073C"/>
    <w:rsid w:val="00800854"/>
    <w:rsid w:val="00800988"/>
    <w:rsid w:val="00800E34"/>
    <w:rsid w:val="00801005"/>
    <w:rsid w:val="008013B7"/>
    <w:rsid w:val="00801504"/>
    <w:rsid w:val="00801619"/>
    <w:rsid w:val="00801E3C"/>
    <w:rsid w:val="00802045"/>
    <w:rsid w:val="008035CC"/>
    <w:rsid w:val="008035EB"/>
    <w:rsid w:val="00804D56"/>
    <w:rsid w:val="00805306"/>
    <w:rsid w:val="008055A3"/>
    <w:rsid w:val="00805701"/>
    <w:rsid w:val="008058A8"/>
    <w:rsid w:val="00805A41"/>
    <w:rsid w:val="00805D64"/>
    <w:rsid w:val="00806555"/>
    <w:rsid w:val="00806B06"/>
    <w:rsid w:val="00807016"/>
    <w:rsid w:val="00807028"/>
    <w:rsid w:val="008071E2"/>
    <w:rsid w:val="008073DC"/>
    <w:rsid w:val="008075E5"/>
    <w:rsid w:val="008101EE"/>
    <w:rsid w:val="00810A71"/>
    <w:rsid w:val="00810E5B"/>
    <w:rsid w:val="008110CE"/>
    <w:rsid w:val="00811BB5"/>
    <w:rsid w:val="00811BB8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578"/>
    <w:rsid w:val="008146EA"/>
    <w:rsid w:val="00815192"/>
    <w:rsid w:val="00815F80"/>
    <w:rsid w:val="0081611A"/>
    <w:rsid w:val="0081681C"/>
    <w:rsid w:val="008171C0"/>
    <w:rsid w:val="00817FED"/>
    <w:rsid w:val="0082059A"/>
    <w:rsid w:val="0082078B"/>
    <w:rsid w:val="008207B3"/>
    <w:rsid w:val="00820AF8"/>
    <w:rsid w:val="00820B0A"/>
    <w:rsid w:val="00820C26"/>
    <w:rsid w:val="00821023"/>
    <w:rsid w:val="008210CC"/>
    <w:rsid w:val="0082165B"/>
    <w:rsid w:val="00821760"/>
    <w:rsid w:val="008220DC"/>
    <w:rsid w:val="008222EF"/>
    <w:rsid w:val="00822455"/>
    <w:rsid w:val="00822523"/>
    <w:rsid w:val="00822E71"/>
    <w:rsid w:val="0082340E"/>
    <w:rsid w:val="008235C4"/>
    <w:rsid w:val="00823A3A"/>
    <w:rsid w:val="00824027"/>
    <w:rsid w:val="00824147"/>
    <w:rsid w:val="00824159"/>
    <w:rsid w:val="00824C86"/>
    <w:rsid w:val="008250E2"/>
    <w:rsid w:val="0082514E"/>
    <w:rsid w:val="00825DCC"/>
    <w:rsid w:val="00825DCE"/>
    <w:rsid w:val="00826188"/>
    <w:rsid w:val="0082644E"/>
    <w:rsid w:val="008269E9"/>
    <w:rsid w:val="00826C34"/>
    <w:rsid w:val="00830345"/>
    <w:rsid w:val="00830CE8"/>
    <w:rsid w:val="00830E58"/>
    <w:rsid w:val="00831416"/>
    <w:rsid w:val="00831591"/>
    <w:rsid w:val="008315BF"/>
    <w:rsid w:val="008318F8"/>
    <w:rsid w:val="00832156"/>
    <w:rsid w:val="00832945"/>
    <w:rsid w:val="00832A54"/>
    <w:rsid w:val="0083334B"/>
    <w:rsid w:val="008336E3"/>
    <w:rsid w:val="008340B9"/>
    <w:rsid w:val="00834467"/>
    <w:rsid w:val="00834C41"/>
    <w:rsid w:val="00834E0B"/>
    <w:rsid w:val="008352BD"/>
    <w:rsid w:val="0083547F"/>
    <w:rsid w:val="008354CA"/>
    <w:rsid w:val="0083556F"/>
    <w:rsid w:val="00836789"/>
    <w:rsid w:val="00836B1C"/>
    <w:rsid w:val="00837081"/>
    <w:rsid w:val="0083720C"/>
    <w:rsid w:val="008374B9"/>
    <w:rsid w:val="00837714"/>
    <w:rsid w:val="008379C0"/>
    <w:rsid w:val="00837CE7"/>
    <w:rsid w:val="00837E1B"/>
    <w:rsid w:val="00840C15"/>
    <w:rsid w:val="00841F96"/>
    <w:rsid w:val="00842091"/>
    <w:rsid w:val="008424EA"/>
    <w:rsid w:val="00843D69"/>
    <w:rsid w:val="008441AB"/>
    <w:rsid w:val="00844A44"/>
    <w:rsid w:val="00844E12"/>
    <w:rsid w:val="00844FF4"/>
    <w:rsid w:val="008450E2"/>
    <w:rsid w:val="00845124"/>
    <w:rsid w:val="00845187"/>
    <w:rsid w:val="00845514"/>
    <w:rsid w:val="008455D7"/>
    <w:rsid w:val="00845B55"/>
    <w:rsid w:val="008460FA"/>
    <w:rsid w:val="0084620F"/>
    <w:rsid w:val="00847774"/>
    <w:rsid w:val="00847E08"/>
    <w:rsid w:val="00850087"/>
    <w:rsid w:val="00850386"/>
    <w:rsid w:val="00850F39"/>
    <w:rsid w:val="00850FD1"/>
    <w:rsid w:val="0085158F"/>
    <w:rsid w:val="0085193E"/>
    <w:rsid w:val="00851ACB"/>
    <w:rsid w:val="00851F91"/>
    <w:rsid w:val="008525C3"/>
    <w:rsid w:val="008528E9"/>
    <w:rsid w:val="00852A23"/>
    <w:rsid w:val="00852B47"/>
    <w:rsid w:val="00852C48"/>
    <w:rsid w:val="00853394"/>
    <w:rsid w:val="00853A80"/>
    <w:rsid w:val="00854EFE"/>
    <w:rsid w:val="00855291"/>
    <w:rsid w:val="0085529C"/>
    <w:rsid w:val="008558DD"/>
    <w:rsid w:val="00855C20"/>
    <w:rsid w:val="0085609E"/>
    <w:rsid w:val="00856108"/>
    <w:rsid w:val="00856291"/>
    <w:rsid w:val="0085661B"/>
    <w:rsid w:val="00856CE8"/>
    <w:rsid w:val="00857182"/>
    <w:rsid w:val="008573AA"/>
    <w:rsid w:val="00857616"/>
    <w:rsid w:val="008577D9"/>
    <w:rsid w:val="00857B37"/>
    <w:rsid w:val="00857F3D"/>
    <w:rsid w:val="00860CFE"/>
    <w:rsid w:val="00861381"/>
    <w:rsid w:val="00861F8C"/>
    <w:rsid w:val="0086204F"/>
    <w:rsid w:val="00862244"/>
    <w:rsid w:val="008623C0"/>
    <w:rsid w:val="00862D05"/>
    <w:rsid w:val="0086306E"/>
    <w:rsid w:val="00863125"/>
    <w:rsid w:val="008639F5"/>
    <w:rsid w:val="00863BC8"/>
    <w:rsid w:val="00863CCB"/>
    <w:rsid w:val="00863D27"/>
    <w:rsid w:val="008643AD"/>
    <w:rsid w:val="00865342"/>
    <w:rsid w:val="00865F28"/>
    <w:rsid w:val="00866028"/>
    <w:rsid w:val="00866194"/>
    <w:rsid w:val="008662A6"/>
    <w:rsid w:val="0086639E"/>
    <w:rsid w:val="0086684A"/>
    <w:rsid w:val="00866C4A"/>
    <w:rsid w:val="008703E3"/>
    <w:rsid w:val="008713A5"/>
    <w:rsid w:val="0087158D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B60"/>
    <w:rsid w:val="00874D5B"/>
    <w:rsid w:val="00874F06"/>
    <w:rsid w:val="00875067"/>
    <w:rsid w:val="008753DA"/>
    <w:rsid w:val="008757D8"/>
    <w:rsid w:val="00875E1A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9E3"/>
    <w:rsid w:val="00881A2F"/>
    <w:rsid w:val="00881D36"/>
    <w:rsid w:val="00882253"/>
    <w:rsid w:val="008829E6"/>
    <w:rsid w:val="00882E4F"/>
    <w:rsid w:val="008830D6"/>
    <w:rsid w:val="00883719"/>
    <w:rsid w:val="00883D2E"/>
    <w:rsid w:val="00884269"/>
    <w:rsid w:val="008844A5"/>
    <w:rsid w:val="0088498A"/>
    <w:rsid w:val="00885005"/>
    <w:rsid w:val="00886378"/>
    <w:rsid w:val="0088672D"/>
    <w:rsid w:val="00886AD0"/>
    <w:rsid w:val="008870AC"/>
    <w:rsid w:val="008875BB"/>
    <w:rsid w:val="00890BF9"/>
    <w:rsid w:val="00890FE8"/>
    <w:rsid w:val="00891761"/>
    <w:rsid w:val="00891888"/>
    <w:rsid w:val="00892010"/>
    <w:rsid w:val="008922D8"/>
    <w:rsid w:val="00892735"/>
    <w:rsid w:val="00892FF0"/>
    <w:rsid w:val="00893366"/>
    <w:rsid w:val="00894352"/>
    <w:rsid w:val="00894472"/>
    <w:rsid w:val="0089456C"/>
    <w:rsid w:val="0089554A"/>
    <w:rsid w:val="00895D2E"/>
    <w:rsid w:val="00896A5B"/>
    <w:rsid w:val="0089719F"/>
    <w:rsid w:val="008971D3"/>
    <w:rsid w:val="00897659"/>
    <w:rsid w:val="008976BD"/>
    <w:rsid w:val="00897A01"/>
    <w:rsid w:val="00897EF4"/>
    <w:rsid w:val="008A0073"/>
    <w:rsid w:val="008A07FA"/>
    <w:rsid w:val="008A15D5"/>
    <w:rsid w:val="008A17CB"/>
    <w:rsid w:val="008A2501"/>
    <w:rsid w:val="008A2952"/>
    <w:rsid w:val="008A2BA4"/>
    <w:rsid w:val="008A2ECC"/>
    <w:rsid w:val="008A38F2"/>
    <w:rsid w:val="008A3E65"/>
    <w:rsid w:val="008A4076"/>
    <w:rsid w:val="008A4167"/>
    <w:rsid w:val="008A4242"/>
    <w:rsid w:val="008A4D6E"/>
    <w:rsid w:val="008A5043"/>
    <w:rsid w:val="008A5584"/>
    <w:rsid w:val="008A5B23"/>
    <w:rsid w:val="008A5EB8"/>
    <w:rsid w:val="008A64E1"/>
    <w:rsid w:val="008A6E38"/>
    <w:rsid w:val="008A73FD"/>
    <w:rsid w:val="008A7457"/>
    <w:rsid w:val="008A76D9"/>
    <w:rsid w:val="008A7EFE"/>
    <w:rsid w:val="008B02C1"/>
    <w:rsid w:val="008B0BB0"/>
    <w:rsid w:val="008B0E2F"/>
    <w:rsid w:val="008B1205"/>
    <w:rsid w:val="008B1234"/>
    <w:rsid w:val="008B12F3"/>
    <w:rsid w:val="008B1ED4"/>
    <w:rsid w:val="008B2633"/>
    <w:rsid w:val="008B2830"/>
    <w:rsid w:val="008B2850"/>
    <w:rsid w:val="008B2C72"/>
    <w:rsid w:val="008B2C8A"/>
    <w:rsid w:val="008B3C59"/>
    <w:rsid w:val="008B3CD0"/>
    <w:rsid w:val="008B3CF1"/>
    <w:rsid w:val="008B408B"/>
    <w:rsid w:val="008B4181"/>
    <w:rsid w:val="008B4896"/>
    <w:rsid w:val="008B4B17"/>
    <w:rsid w:val="008B4DC9"/>
    <w:rsid w:val="008B5266"/>
    <w:rsid w:val="008B5843"/>
    <w:rsid w:val="008B5B5D"/>
    <w:rsid w:val="008B5B7E"/>
    <w:rsid w:val="008B5C9C"/>
    <w:rsid w:val="008B658E"/>
    <w:rsid w:val="008B67D6"/>
    <w:rsid w:val="008B72A8"/>
    <w:rsid w:val="008B730D"/>
    <w:rsid w:val="008B769F"/>
    <w:rsid w:val="008B77C0"/>
    <w:rsid w:val="008C0682"/>
    <w:rsid w:val="008C0EF1"/>
    <w:rsid w:val="008C13A3"/>
    <w:rsid w:val="008C185C"/>
    <w:rsid w:val="008C19EC"/>
    <w:rsid w:val="008C1B7C"/>
    <w:rsid w:val="008C1EE8"/>
    <w:rsid w:val="008C1F23"/>
    <w:rsid w:val="008C21B8"/>
    <w:rsid w:val="008C227B"/>
    <w:rsid w:val="008C2BA0"/>
    <w:rsid w:val="008C2C99"/>
    <w:rsid w:val="008C2D3D"/>
    <w:rsid w:val="008C36E1"/>
    <w:rsid w:val="008C3B73"/>
    <w:rsid w:val="008C5567"/>
    <w:rsid w:val="008C5D3D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435"/>
    <w:rsid w:val="008D065E"/>
    <w:rsid w:val="008D0EA0"/>
    <w:rsid w:val="008D12D8"/>
    <w:rsid w:val="008D179F"/>
    <w:rsid w:val="008D23D6"/>
    <w:rsid w:val="008D257B"/>
    <w:rsid w:val="008D26B8"/>
    <w:rsid w:val="008D2E9A"/>
    <w:rsid w:val="008D373A"/>
    <w:rsid w:val="008D386F"/>
    <w:rsid w:val="008D3C72"/>
    <w:rsid w:val="008D3E06"/>
    <w:rsid w:val="008D4A08"/>
    <w:rsid w:val="008D4ACF"/>
    <w:rsid w:val="008D4DBA"/>
    <w:rsid w:val="008D53AB"/>
    <w:rsid w:val="008D5458"/>
    <w:rsid w:val="008D6540"/>
    <w:rsid w:val="008D6B03"/>
    <w:rsid w:val="008D7877"/>
    <w:rsid w:val="008D7D9F"/>
    <w:rsid w:val="008D7E9E"/>
    <w:rsid w:val="008E03B0"/>
    <w:rsid w:val="008E178C"/>
    <w:rsid w:val="008E1830"/>
    <w:rsid w:val="008E1EBC"/>
    <w:rsid w:val="008E24CF"/>
    <w:rsid w:val="008E2659"/>
    <w:rsid w:val="008E2C53"/>
    <w:rsid w:val="008E2E2E"/>
    <w:rsid w:val="008E311A"/>
    <w:rsid w:val="008E32FD"/>
    <w:rsid w:val="008E34E2"/>
    <w:rsid w:val="008E486A"/>
    <w:rsid w:val="008E4A3C"/>
    <w:rsid w:val="008E4B4C"/>
    <w:rsid w:val="008E4C92"/>
    <w:rsid w:val="008E4D61"/>
    <w:rsid w:val="008E4F81"/>
    <w:rsid w:val="008E58C7"/>
    <w:rsid w:val="008E5A58"/>
    <w:rsid w:val="008E5A9A"/>
    <w:rsid w:val="008E5B7F"/>
    <w:rsid w:val="008E5D9B"/>
    <w:rsid w:val="008E6150"/>
    <w:rsid w:val="008E64B8"/>
    <w:rsid w:val="008E67D6"/>
    <w:rsid w:val="008E6CE8"/>
    <w:rsid w:val="008E6F4B"/>
    <w:rsid w:val="008E7921"/>
    <w:rsid w:val="008E7A67"/>
    <w:rsid w:val="008E7F90"/>
    <w:rsid w:val="008F0168"/>
    <w:rsid w:val="008F0309"/>
    <w:rsid w:val="008F06AB"/>
    <w:rsid w:val="008F1115"/>
    <w:rsid w:val="008F152A"/>
    <w:rsid w:val="008F1FE0"/>
    <w:rsid w:val="008F2016"/>
    <w:rsid w:val="008F229C"/>
    <w:rsid w:val="008F262A"/>
    <w:rsid w:val="008F29C3"/>
    <w:rsid w:val="008F2B62"/>
    <w:rsid w:val="008F2D39"/>
    <w:rsid w:val="008F3068"/>
    <w:rsid w:val="008F4318"/>
    <w:rsid w:val="008F497E"/>
    <w:rsid w:val="008F4BFB"/>
    <w:rsid w:val="008F50F8"/>
    <w:rsid w:val="008F5103"/>
    <w:rsid w:val="008F542D"/>
    <w:rsid w:val="008F561A"/>
    <w:rsid w:val="008F5D4B"/>
    <w:rsid w:val="008F5EDF"/>
    <w:rsid w:val="008F5F4C"/>
    <w:rsid w:val="008F6643"/>
    <w:rsid w:val="008F7479"/>
    <w:rsid w:val="008F7812"/>
    <w:rsid w:val="008F7D0A"/>
    <w:rsid w:val="00900186"/>
    <w:rsid w:val="0090047C"/>
    <w:rsid w:val="00900794"/>
    <w:rsid w:val="009007E1"/>
    <w:rsid w:val="00900DF3"/>
    <w:rsid w:val="00901258"/>
    <w:rsid w:val="00901482"/>
    <w:rsid w:val="00901754"/>
    <w:rsid w:val="00901991"/>
    <w:rsid w:val="00902A9D"/>
    <w:rsid w:val="0090322F"/>
    <w:rsid w:val="009033D1"/>
    <w:rsid w:val="0090348D"/>
    <w:rsid w:val="0090381F"/>
    <w:rsid w:val="00903B47"/>
    <w:rsid w:val="00903C81"/>
    <w:rsid w:val="00904A8E"/>
    <w:rsid w:val="00904AD2"/>
    <w:rsid w:val="009052AD"/>
    <w:rsid w:val="0090533C"/>
    <w:rsid w:val="00906BCB"/>
    <w:rsid w:val="00907958"/>
    <w:rsid w:val="00907FC9"/>
    <w:rsid w:val="00907FCB"/>
    <w:rsid w:val="009100DA"/>
    <w:rsid w:val="009109CD"/>
    <w:rsid w:val="009109EA"/>
    <w:rsid w:val="00910ED1"/>
    <w:rsid w:val="00910FE7"/>
    <w:rsid w:val="009112BD"/>
    <w:rsid w:val="00911419"/>
    <w:rsid w:val="00911556"/>
    <w:rsid w:val="00911C85"/>
    <w:rsid w:val="00912859"/>
    <w:rsid w:val="00912B91"/>
    <w:rsid w:val="00912FF5"/>
    <w:rsid w:val="009132BE"/>
    <w:rsid w:val="009137CF"/>
    <w:rsid w:val="0091380C"/>
    <w:rsid w:val="00913F8B"/>
    <w:rsid w:val="00914914"/>
    <w:rsid w:val="00914F7F"/>
    <w:rsid w:val="009152EF"/>
    <w:rsid w:val="0091581B"/>
    <w:rsid w:val="00915AC9"/>
    <w:rsid w:val="009163E9"/>
    <w:rsid w:val="00917575"/>
    <w:rsid w:val="009179F5"/>
    <w:rsid w:val="00917CC4"/>
    <w:rsid w:val="009206F2"/>
    <w:rsid w:val="00920E9E"/>
    <w:rsid w:val="00920F30"/>
    <w:rsid w:val="00921036"/>
    <w:rsid w:val="0092138F"/>
    <w:rsid w:val="009219CC"/>
    <w:rsid w:val="00921A58"/>
    <w:rsid w:val="00921F1B"/>
    <w:rsid w:val="0092202C"/>
    <w:rsid w:val="00922C99"/>
    <w:rsid w:val="00922E99"/>
    <w:rsid w:val="00923713"/>
    <w:rsid w:val="00923E1B"/>
    <w:rsid w:val="00923E94"/>
    <w:rsid w:val="00924254"/>
    <w:rsid w:val="0092456C"/>
    <w:rsid w:val="00924B6E"/>
    <w:rsid w:val="00924F18"/>
    <w:rsid w:val="00925310"/>
    <w:rsid w:val="00925342"/>
    <w:rsid w:val="00925607"/>
    <w:rsid w:val="00925A0C"/>
    <w:rsid w:val="00925CE1"/>
    <w:rsid w:val="009261D9"/>
    <w:rsid w:val="00926459"/>
    <w:rsid w:val="009265D2"/>
    <w:rsid w:val="00926638"/>
    <w:rsid w:val="009267E3"/>
    <w:rsid w:val="00926933"/>
    <w:rsid w:val="009278AE"/>
    <w:rsid w:val="00927A22"/>
    <w:rsid w:val="00927C4F"/>
    <w:rsid w:val="00930A25"/>
    <w:rsid w:val="0093114E"/>
    <w:rsid w:val="00931620"/>
    <w:rsid w:val="00931F05"/>
    <w:rsid w:val="00932333"/>
    <w:rsid w:val="009324E3"/>
    <w:rsid w:val="00932F52"/>
    <w:rsid w:val="00933328"/>
    <w:rsid w:val="00933A3B"/>
    <w:rsid w:val="00933D80"/>
    <w:rsid w:val="00933E39"/>
    <w:rsid w:val="00933E92"/>
    <w:rsid w:val="009340E7"/>
    <w:rsid w:val="009350D8"/>
    <w:rsid w:val="00935435"/>
    <w:rsid w:val="009357DA"/>
    <w:rsid w:val="00935E30"/>
    <w:rsid w:val="009364C5"/>
    <w:rsid w:val="00936886"/>
    <w:rsid w:val="00936A64"/>
    <w:rsid w:val="009371D0"/>
    <w:rsid w:val="00937402"/>
    <w:rsid w:val="00937EDB"/>
    <w:rsid w:val="00940D14"/>
    <w:rsid w:val="009410E9"/>
    <w:rsid w:val="00941C81"/>
    <w:rsid w:val="00941CF0"/>
    <w:rsid w:val="00942C6E"/>
    <w:rsid w:val="00942E8F"/>
    <w:rsid w:val="0094308F"/>
    <w:rsid w:val="009434A4"/>
    <w:rsid w:val="00944615"/>
    <w:rsid w:val="009446B5"/>
    <w:rsid w:val="00944870"/>
    <w:rsid w:val="00944B37"/>
    <w:rsid w:val="00944D0F"/>
    <w:rsid w:val="009451FE"/>
    <w:rsid w:val="00945400"/>
    <w:rsid w:val="009458F1"/>
    <w:rsid w:val="009475E2"/>
    <w:rsid w:val="009475F6"/>
    <w:rsid w:val="009479EF"/>
    <w:rsid w:val="00947BDB"/>
    <w:rsid w:val="00950138"/>
    <w:rsid w:val="0095119D"/>
    <w:rsid w:val="009512C2"/>
    <w:rsid w:val="00951437"/>
    <w:rsid w:val="00952603"/>
    <w:rsid w:val="009531DB"/>
    <w:rsid w:val="00953223"/>
    <w:rsid w:val="009539E6"/>
    <w:rsid w:val="00954508"/>
    <w:rsid w:val="0095467B"/>
    <w:rsid w:val="009547EE"/>
    <w:rsid w:val="00954828"/>
    <w:rsid w:val="00954B2E"/>
    <w:rsid w:val="00955BCF"/>
    <w:rsid w:val="00955EB4"/>
    <w:rsid w:val="009564DF"/>
    <w:rsid w:val="009568CC"/>
    <w:rsid w:val="009568D2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6EB"/>
    <w:rsid w:val="00960D8F"/>
    <w:rsid w:val="00960E9D"/>
    <w:rsid w:val="009617A2"/>
    <w:rsid w:val="0096189E"/>
    <w:rsid w:val="00962D9B"/>
    <w:rsid w:val="00962E7F"/>
    <w:rsid w:val="0096379C"/>
    <w:rsid w:val="009645BE"/>
    <w:rsid w:val="009647D0"/>
    <w:rsid w:val="0096491A"/>
    <w:rsid w:val="00964BFC"/>
    <w:rsid w:val="00964C99"/>
    <w:rsid w:val="00964F68"/>
    <w:rsid w:val="009652EE"/>
    <w:rsid w:val="0096554F"/>
    <w:rsid w:val="009657ED"/>
    <w:rsid w:val="00965A84"/>
    <w:rsid w:val="00965DD7"/>
    <w:rsid w:val="009663B5"/>
    <w:rsid w:val="0096666B"/>
    <w:rsid w:val="00966FE5"/>
    <w:rsid w:val="0096769B"/>
    <w:rsid w:val="00967A53"/>
    <w:rsid w:val="00967BC9"/>
    <w:rsid w:val="00967C92"/>
    <w:rsid w:val="00967EB0"/>
    <w:rsid w:val="009706FA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563"/>
    <w:rsid w:val="00973AC3"/>
    <w:rsid w:val="00973B71"/>
    <w:rsid w:val="00973FCF"/>
    <w:rsid w:val="00974081"/>
    <w:rsid w:val="00974AF7"/>
    <w:rsid w:val="00975125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1222"/>
    <w:rsid w:val="00981D38"/>
    <w:rsid w:val="00981EFB"/>
    <w:rsid w:val="009821BC"/>
    <w:rsid w:val="00982416"/>
    <w:rsid w:val="0098297E"/>
    <w:rsid w:val="0098318F"/>
    <w:rsid w:val="009833FA"/>
    <w:rsid w:val="009837A5"/>
    <w:rsid w:val="00983922"/>
    <w:rsid w:val="00983A21"/>
    <w:rsid w:val="00983AAD"/>
    <w:rsid w:val="009846EF"/>
    <w:rsid w:val="00984A27"/>
    <w:rsid w:val="00985B61"/>
    <w:rsid w:val="00986276"/>
    <w:rsid w:val="009869AE"/>
    <w:rsid w:val="009870B7"/>
    <w:rsid w:val="00987218"/>
    <w:rsid w:val="00987678"/>
    <w:rsid w:val="00990197"/>
    <w:rsid w:val="009904EB"/>
    <w:rsid w:val="009906DA"/>
    <w:rsid w:val="00991156"/>
    <w:rsid w:val="00991227"/>
    <w:rsid w:val="009914DD"/>
    <w:rsid w:val="009914DE"/>
    <w:rsid w:val="0099185B"/>
    <w:rsid w:val="009923DC"/>
    <w:rsid w:val="0099274F"/>
    <w:rsid w:val="00992912"/>
    <w:rsid w:val="00992E8B"/>
    <w:rsid w:val="00993857"/>
    <w:rsid w:val="00993948"/>
    <w:rsid w:val="00994F88"/>
    <w:rsid w:val="0099575E"/>
    <w:rsid w:val="00995CC4"/>
    <w:rsid w:val="00995DA8"/>
    <w:rsid w:val="0099655C"/>
    <w:rsid w:val="00996CD9"/>
    <w:rsid w:val="00996DF3"/>
    <w:rsid w:val="009970F1"/>
    <w:rsid w:val="009973BC"/>
    <w:rsid w:val="0099782F"/>
    <w:rsid w:val="0099793E"/>
    <w:rsid w:val="00997DF6"/>
    <w:rsid w:val="009A0303"/>
    <w:rsid w:val="009A0D17"/>
    <w:rsid w:val="009A1552"/>
    <w:rsid w:val="009A1B45"/>
    <w:rsid w:val="009A1C55"/>
    <w:rsid w:val="009A1D41"/>
    <w:rsid w:val="009A1DF5"/>
    <w:rsid w:val="009A28CD"/>
    <w:rsid w:val="009A28D1"/>
    <w:rsid w:val="009A2A08"/>
    <w:rsid w:val="009A30E8"/>
    <w:rsid w:val="009A3178"/>
    <w:rsid w:val="009A321F"/>
    <w:rsid w:val="009A32CA"/>
    <w:rsid w:val="009A3443"/>
    <w:rsid w:val="009A34E8"/>
    <w:rsid w:val="009A375A"/>
    <w:rsid w:val="009A4540"/>
    <w:rsid w:val="009A6298"/>
    <w:rsid w:val="009A65DC"/>
    <w:rsid w:val="009A6B5A"/>
    <w:rsid w:val="009A7553"/>
    <w:rsid w:val="009A7D67"/>
    <w:rsid w:val="009A7EC2"/>
    <w:rsid w:val="009B044E"/>
    <w:rsid w:val="009B05A5"/>
    <w:rsid w:val="009B075B"/>
    <w:rsid w:val="009B08F0"/>
    <w:rsid w:val="009B0B37"/>
    <w:rsid w:val="009B0F17"/>
    <w:rsid w:val="009B19FA"/>
    <w:rsid w:val="009B24FD"/>
    <w:rsid w:val="009B273F"/>
    <w:rsid w:val="009B2944"/>
    <w:rsid w:val="009B3353"/>
    <w:rsid w:val="009B35FD"/>
    <w:rsid w:val="009B3630"/>
    <w:rsid w:val="009B4378"/>
    <w:rsid w:val="009B4955"/>
    <w:rsid w:val="009B5F59"/>
    <w:rsid w:val="009B5FC4"/>
    <w:rsid w:val="009B6481"/>
    <w:rsid w:val="009B66BB"/>
    <w:rsid w:val="009B6A17"/>
    <w:rsid w:val="009B6A1E"/>
    <w:rsid w:val="009B6BFA"/>
    <w:rsid w:val="009B721B"/>
    <w:rsid w:val="009B77F9"/>
    <w:rsid w:val="009B7950"/>
    <w:rsid w:val="009C0C0A"/>
    <w:rsid w:val="009C0CBC"/>
    <w:rsid w:val="009C0CF5"/>
    <w:rsid w:val="009C1319"/>
    <w:rsid w:val="009C1592"/>
    <w:rsid w:val="009C167B"/>
    <w:rsid w:val="009C1F0C"/>
    <w:rsid w:val="009C24EF"/>
    <w:rsid w:val="009C28EC"/>
    <w:rsid w:val="009C2986"/>
    <w:rsid w:val="009C30C5"/>
    <w:rsid w:val="009C363B"/>
    <w:rsid w:val="009C3B4A"/>
    <w:rsid w:val="009C3C3D"/>
    <w:rsid w:val="009C3CAE"/>
    <w:rsid w:val="009C3DDB"/>
    <w:rsid w:val="009C3EA8"/>
    <w:rsid w:val="009C4404"/>
    <w:rsid w:val="009C4715"/>
    <w:rsid w:val="009C4F39"/>
    <w:rsid w:val="009C50D4"/>
    <w:rsid w:val="009C5B46"/>
    <w:rsid w:val="009C7CA1"/>
    <w:rsid w:val="009C7EB4"/>
    <w:rsid w:val="009C7FCD"/>
    <w:rsid w:val="009D0672"/>
    <w:rsid w:val="009D09D4"/>
    <w:rsid w:val="009D0B3A"/>
    <w:rsid w:val="009D0BDB"/>
    <w:rsid w:val="009D0D15"/>
    <w:rsid w:val="009D0F34"/>
    <w:rsid w:val="009D0F59"/>
    <w:rsid w:val="009D108B"/>
    <w:rsid w:val="009D28F9"/>
    <w:rsid w:val="009D2A83"/>
    <w:rsid w:val="009D2FF2"/>
    <w:rsid w:val="009D3454"/>
    <w:rsid w:val="009D3F09"/>
    <w:rsid w:val="009D3F8D"/>
    <w:rsid w:val="009D4057"/>
    <w:rsid w:val="009D4719"/>
    <w:rsid w:val="009D4B19"/>
    <w:rsid w:val="009D4E5D"/>
    <w:rsid w:val="009D5B62"/>
    <w:rsid w:val="009D697F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2E1E"/>
    <w:rsid w:val="009E329C"/>
    <w:rsid w:val="009E387E"/>
    <w:rsid w:val="009E3D5E"/>
    <w:rsid w:val="009E3E1C"/>
    <w:rsid w:val="009E4025"/>
    <w:rsid w:val="009E45F4"/>
    <w:rsid w:val="009E4A03"/>
    <w:rsid w:val="009E52B2"/>
    <w:rsid w:val="009E5F3F"/>
    <w:rsid w:val="009E5FF5"/>
    <w:rsid w:val="009E6090"/>
    <w:rsid w:val="009E6A8D"/>
    <w:rsid w:val="009E6AC1"/>
    <w:rsid w:val="009E6B0D"/>
    <w:rsid w:val="009E6FCC"/>
    <w:rsid w:val="009E7121"/>
    <w:rsid w:val="009E7AED"/>
    <w:rsid w:val="009E7D8B"/>
    <w:rsid w:val="009F0179"/>
    <w:rsid w:val="009F070F"/>
    <w:rsid w:val="009F07EE"/>
    <w:rsid w:val="009F0C71"/>
    <w:rsid w:val="009F1273"/>
    <w:rsid w:val="009F2038"/>
    <w:rsid w:val="009F205A"/>
    <w:rsid w:val="009F2666"/>
    <w:rsid w:val="009F26CF"/>
    <w:rsid w:val="009F2E14"/>
    <w:rsid w:val="009F310F"/>
    <w:rsid w:val="009F32A8"/>
    <w:rsid w:val="009F3499"/>
    <w:rsid w:val="009F35CE"/>
    <w:rsid w:val="009F3A53"/>
    <w:rsid w:val="009F3FAC"/>
    <w:rsid w:val="009F4260"/>
    <w:rsid w:val="009F4447"/>
    <w:rsid w:val="009F4ACD"/>
    <w:rsid w:val="009F4B71"/>
    <w:rsid w:val="009F4FC1"/>
    <w:rsid w:val="009F5B59"/>
    <w:rsid w:val="009F610A"/>
    <w:rsid w:val="009F61CB"/>
    <w:rsid w:val="009F6F44"/>
    <w:rsid w:val="009F70A1"/>
    <w:rsid w:val="009F714D"/>
    <w:rsid w:val="009F741D"/>
    <w:rsid w:val="009F7857"/>
    <w:rsid w:val="00A0001C"/>
    <w:rsid w:val="00A0024C"/>
    <w:rsid w:val="00A004FA"/>
    <w:rsid w:val="00A00D67"/>
    <w:rsid w:val="00A00F32"/>
    <w:rsid w:val="00A011BF"/>
    <w:rsid w:val="00A0133F"/>
    <w:rsid w:val="00A01383"/>
    <w:rsid w:val="00A01448"/>
    <w:rsid w:val="00A0147F"/>
    <w:rsid w:val="00A024D6"/>
    <w:rsid w:val="00A0278C"/>
    <w:rsid w:val="00A02C1B"/>
    <w:rsid w:val="00A02D67"/>
    <w:rsid w:val="00A02F11"/>
    <w:rsid w:val="00A032E9"/>
    <w:rsid w:val="00A0366B"/>
    <w:rsid w:val="00A0377F"/>
    <w:rsid w:val="00A03D24"/>
    <w:rsid w:val="00A04006"/>
    <w:rsid w:val="00A040B3"/>
    <w:rsid w:val="00A04342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364"/>
    <w:rsid w:val="00A1365D"/>
    <w:rsid w:val="00A13758"/>
    <w:rsid w:val="00A13870"/>
    <w:rsid w:val="00A139FF"/>
    <w:rsid w:val="00A14871"/>
    <w:rsid w:val="00A150BC"/>
    <w:rsid w:val="00A151B0"/>
    <w:rsid w:val="00A15945"/>
    <w:rsid w:val="00A15B44"/>
    <w:rsid w:val="00A16442"/>
    <w:rsid w:val="00A16EB8"/>
    <w:rsid w:val="00A1742E"/>
    <w:rsid w:val="00A17CAD"/>
    <w:rsid w:val="00A200B1"/>
    <w:rsid w:val="00A21291"/>
    <w:rsid w:val="00A213DB"/>
    <w:rsid w:val="00A21A70"/>
    <w:rsid w:val="00A22181"/>
    <w:rsid w:val="00A2229F"/>
    <w:rsid w:val="00A22407"/>
    <w:rsid w:val="00A2264C"/>
    <w:rsid w:val="00A22A75"/>
    <w:rsid w:val="00A239BA"/>
    <w:rsid w:val="00A23C8D"/>
    <w:rsid w:val="00A23E48"/>
    <w:rsid w:val="00A2413E"/>
    <w:rsid w:val="00A24209"/>
    <w:rsid w:val="00A24947"/>
    <w:rsid w:val="00A24B1B"/>
    <w:rsid w:val="00A25001"/>
    <w:rsid w:val="00A2530A"/>
    <w:rsid w:val="00A25388"/>
    <w:rsid w:val="00A255F7"/>
    <w:rsid w:val="00A259A3"/>
    <w:rsid w:val="00A259CE"/>
    <w:rsid w:val="00A25AC2"/>
    <w:rsid w:val="00A25DAF"/>
    <w:rsid w:val="00A25E73"/>
    <w:rsid w:val="00A26220"/>
    <w:rsid w:val="00A2649E"/>
    <w:rsid w:val="00A265C2"/>
    <w:rsid w:val="00A266BE"/>
    <w:rsid w:val="00A27025"/>
    <w:rsid w:val="00A272B0"/>
    <w:rsid w:val="00A2751C"/>
    <w:rsid w:val="00A27EC4"/>
    <w:rsid w:val="00A300D2"/>
    <w:rsid w:val="00A303C8"/>
    <w:rsid w:val="00A303CA"/>
    <w:rsid w:val="00A30685"/>
    <w:rsid w:val="00A30A1A"/>
    <w:rsid w:val="00A312D0"/>
    <w:rsid w:val="00A3155E"/>
    <w:rsid w:val="00A31842"/>
    <w:rsid w:val="00A31A15"/>
    <w:rsid w:val="00A31DA5"/>
    <w:rsid w:val="00A31ED7"/>
    <w:rsid w:val="00A32E5D"/>
    <w:rsid w:val="00A33215"/>
    <w:rsid w:val="00A33AC9"/>
    <w:rsid w:val="00A33AD5"/>
    <w:rsid w:val="00A34E14"/>
    <w:rsid w:val="00A3510A"/>
    <w:rsid w:val="00A35372"/>
    <w:rsid w:val="00A35791"/>
    <w:rsid w:val="00A358F2"/>
    <w:rsid w:val="00A35AAD"/>
    <w:rsid w:val="00A35E3E"/>
    <w:rsid w:val="00A35E8E"/>
    <w:rsid w:val="00A3609A"/>
    <w:rsid w:val="00A37068"/>
    <w:rsid w:val="00A37310"/>
    <w:rsid w:val="00A376B5"/>
    <w:rsid w:val="00A37793"/>
    <w:rsid w:val="00A377CF"/>
    <w:rsid w:val="00A37DEE"/>
    <w:rsid w:val="00A37F72"/>
    <w:rsid w:val="00A4001C"/>
    <w:rsid w:val="00A4059E"/>
    <w:rsid w:val="00A4064F"/>
    <w:rsid w:val="00A41542"/>
    <w:rsid w:val="00A426FC"/>
    <w:rsid w:val="00A42D8A"/>
    <w:rsid w:val="00A42DC1"/>
    <w:rsid w:val="00A42E60"/>
    <w:rsid w:val="00A430A5"/>
    <w:rsid w:val="00A4320C"/>
    <w:rsid w:val="00A43863"/>
    <w:rsid w:val="00A439EB"/>
    <w:rsid w:val="00A45223"/>
    <w:rsid w:val="00A4574A"/>
    <w:rsid w:val="00A45AEE"/>
    <w:rsid w:val="00A45F3F"/>
    <w:rsid w:val="00A4620A"/>
    <w:rsid w:val="00A46422"/>
    <w:rsid w:val="00A46836"/>
    <w:rsid w:val="00A46858"/>
    <w:rsid w:val="00A4685C"/>
    <w:rsid w:val="00A46AE2"/>
    <w:rsid w:val="00A46F45"/>
    <w:rsid w:val="00A47936"/>
    <w:rsid w:val="00A47A7D"/>
    <w:rsid w:val="00A47C91"/>
    <w:rsid w:val="00A47D20"/>
    <w:rsid w:val="00A47DA5"/>
    <w:rsid w:val="00A47DF0"/>
    <w:rsid w:val="00A502F0"/>
    <w:rsid w:val="00A5058A"/>
    <w:rsid w:val="00A50613"/>
    <w:rsid w:val="00A50759"/>
    <w:rsid w:val="00A50BA3"/>
    <w:rsid w:val="00A50CBE"/>
    <w:rsid w:val="00A50F79"/>
    <w:rsid w:val="00A5185A"/>
    <w:rsid w:val="00A51B69"/>
    <w:rsid w:val="00A51E4F"/>
    <w:rsid w:val="00A52483"/>
    <w:rsid w:val="00A527A4"/>
    <w:rsid w:val="00A52C5E"/>
    <w:rsid w:val="00A534AD"/>
    <w:rsid w:val="00A538E2"/>
    <w:rsid w:val="00A53F34"/>
    <w:rsid w:val="00A54AD0"/>
    <w:rsid w:val="00A54BF5"/>
    <w:rsid w:val="00A54CB2"/>
    <w:rsid w:val="00A5528D"/>
    <w:rsid w:val="00A552AA"/>
    <w:rsid w:val="00A553E0"/>
    <w:rsid w:val="00A5570C"/>
    <w:rsid w:val="00A563A4"/>
    <w:rsid w:val="00A56701"/>
    <w:rsid w:val="00A56CA0"/>
    <w:rsid w:val="00A56FD9"/>
    <w:rsid w:val="00A5708F"/>
    <w:rsid w:val="00A571F8"/>
    <w:rsid w:val="00A5726A"/>
    <w:rsid w:val="00A60172"/>
    <w:rsid w:val="00A601B5"/>
    <w:rsid w:val="00A603BA"/>
    <w:rsid w:val="00A61202"/>
    <w:rsid w:val="00A613AE"/>
    <w:rsid w:val="00A616E4"/>
    <w:rsid w:val="00A61D01"/>
    <w:rsid w:val="00A62AC9"/>
    <w:rsid w:val="00A62CAE"/>
    <w:rsid w:val="00A62EB1"/>
    <w:rsid w:val="00A6434F"/>
    <w:rsid w:val="00A648D6"/>
    <w:rsid w:val="00A64CA4"/>
    <w:rsid w:val="00A6506D"/>
    <w:rsid w:val="00A6538E"/>
    <w:rsid w:val="00A65DB7"/>
    <w:rsid w:val="00A65DBA"/>
    <w:rsid w:val="00A6613E"/>
    <w:rsid w:val="00A663A8"/>
    <w:rsid w:val="00A6669D"/>
    <w:rsid w:val="00A6677F"/>
    <w:rsid w:val="00A67DA2"/>
    <w:rsid w:val="00A7032D"/>
    <w:rsid w:val="00A70AF3"/>
    <w:rsid w:val="00A70F68"/>
    <w:rsid w:val="00A71A27"/>
    <w:rsid w:val="00A71B11"/>
    <w:rsid w:val="00A7201D"/>
    <w:rsid w:val="00A72CD8"/>
    <w:rsid w:val="00A72E36"/>
    <w:rsid w:val="00A733E1"/>
    <w:rsid w:val="00A73858"/>
    <w:rsid w:val="00A74292"/>
    <w:rsid w:val="00A74487"/>
    <w:rsid w:val="00A745DA"/>
    <w:rsid w:val="00A74D78"/>
    <w:rsid w:val="00A7535D"/>
    <w:rsid w:val="00A75AF2"/>
    <w:rsid w:val="00A75B6D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A0F"/>
    <w:rsid w:val="00A77E87"/>
    <w:rsid w:val="00A807BE"/>
    <w:rsid w:val="00A80849"/>
    <w:rsid w:val="00A80E1D"/>
    <w:rsid w:val="00A8184B"/>
    <w:rsid w:val="00A81CF2"/>
    <w:rsid w:val="00A82115"/>
    <w:rsid w:val="00A821B9"/>
    <w:rsid w:val="00A821BF"/>
    <w:rsid w:val="00A8243A"/>
    <w:rsid w:val="00A82584"/>
    <w:rsid w:val="00A82858"/>
    <w:rsid w:val="00A83A78"/>
    <w:rsid w:val="00A84709"/>
    <w:rsid w:val="00A850BC"/>
    <w:rsid w:val="00A85403"/>
    <w:rsid w:val="00A8597F"/>
    <w:rsid w:val="00A85EC5"/>
    <w:rsid w:val="00A86772"/>
    <w:rsid w:val="00A86EBF"/>
    <w:rsid w:val="00A870CE"/>
    <w:rsid w:val="00A87456"/>
    <w:rsid w:val="00A8797E"/>
    <w:rsid w:val="00A87AC8"/>
    <w:rsid w:val="00A9022A"/>
    <w:rsid w:val="00A9046F"/>
    <w:rsid w:val="00A90749"/>
    <w:rsid w:val="00A916BC"/>
    <w:rsid w:val="00A9232B"/>
    <w:rsid w:val="00A9242E"/>
    <w:rsid w:val="00A92C04"/>
    <w:rsid w:val="00A92E23"/>
    <w:rsid w:val="00A92F34"/>
    <w:rsid w:val="00A93149"/>
    <w:rsid w:val="00A93D24"/>
    <w:rsid w:val="00A93E16"/>
    <w:rsid w:val="00A945F1"/>
    <w:rsid w:val="00A946DD"/>
    <w:rsid w:val="00A951CD"/>
    <w:rsid w:val="00A95548"/>
    <w:rsid w:val="00A96708"/>
    <w:rsid w:val="00A96D87"/>
    <w:rsid w:val="00A96E43"/>
    <w:rsid w:val="00A979EA"/>
    <w:rsid w:val="00A97BCE"/>
    <w:rsid w:val="00AA00C9"/>
    <w:rsid w:val="00AA0306"/>
    <w:rsid w:val="00AA0613"/>
    <w:rsid w:val="00AA06C4"/>
    <w:rsid w:val="00AA0D36"/>
    <w:rsid w:val="00AA1B04"/>
    <w:rsid w:val="00AA1BDE"/>
    <w:rsid w:val="00AA3470"/>
    <w:rsid w:val="00AA3E52"/>
    <w:rsid w:val="00AA3F4E"/>
    <w:rsid w:val="00AA4785"/>
    <w:rsid w:val="00AA4B7B"/>
    <w:rsid w:val="00AA4C45"/>
    <w:rsid w:val="00AA4F39"/>
    <w:rsid w:val="00AA500D"/>
    <w:rsid w:val="00AA511D"/>
    <w:rsid w:val="00AA52D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1B4"/>
    <w:rsid w:val="00AB076D"/>
    <w:rsid w:val="00AB0C9A"/>
    <w:rsid w:val="00AB1138"/>
    <w:rsid w:val="00AB11D5"/>
    <w:rsid w:val="00AB128C"/>
    <w:rsid w:val="00AB13D3"/>
    <w:rsid w:val="00AB1C26"/>
    <w:rsid w:val="00AB200A"/>
    <w:rsid w:val="00AB27F2"/>
    <w:rsid w:val="00AB31E3"/>
    <w:rsid w:val="00AB43EF"/>
    <w:rsid w:val="00AB4410"/>
    <w:rsid w:val="00AB4A29"/>
    <w:rsid w:val="00AB4D56"/>
    <w:rsid w:val="00AB4DAA"/>
    <w:rsid w:val="00AB4EB4"/>
    <w:rsid w:val="00AB58DE"/>
    <w:rsid w:val="00AB5CE5"/>
    <w:rsid w:val="00AB61D6"/>
    <w:rsid w:val="00AB62FF"/>
    <w:rsid w:val="00AB63A7"/>
    <w:rsid w:val="00AB63BA"/>
    <w:rsid w:val="00AB6978"/>
    <w:rsid w:val="00AB6F31"/>
    <w:rsid w:val="00AB6FDA"/>
    <w:rsid w:val="00AB715D"/>
    <w:rsid w:val="00AB75DB"/>
    <w:rsid w:val="00AB7BD9"/>
    <w:rsid w:val="00AC052A"/>
    <w:rsid w:val="00AC0D9D"/>
    <w:rsid w:val="00AC1015"/>
    <w:rsid w:val="00AC1883"/>
    <w:rsid w:val="00AC1C73"/>
    <w:rsid w:val="00AC2302"/>
    <w:rsid w:val="00AC2AD0"/>
    <w:rsid w:val="00AC3162"/>
    <w:rsid w:val="00AC3198"/>
    <w:rsid w:val="00AC31F2"/>
    <w:rsid w:val="00AC3A69"/>
    <w:rsid w:val="00AC4896"/>
    <w:rsid w:val="00AC493F"/>
    <w:rsid w:val="00AC4BC8"/>
    <w:rsid w:val="00AC4DBA"/>
    <w:rsid w:val="00AC4EDA"/>
    <w:rsid w:val="00AC586B"/>
    <w:rsid w:val="00AC58CC"/>
    <w:rsid w:val="00AC58EA"/>
    <w:rsid w:val="00AC6029"/>
    <w:rsid w:val="00AC6929"/>
    <w:rsid w:val="00AC70D5"/>
    <w:rsid w:val="00AC7207"/>
    <w:rsid w:val="00AD01E2"/>
    <w:rsid w:val="00AD02D5"/>
    <w:rsid w:val="00AD0433"/>
    <w:rsid w:val="00AD04EC"/>
    <w:rsid w:val="00AD06B8"/>
    <w:rsid w:val="00AD0A6B"/>
    <w:rsid w:val="00AD0B67"/>
    <w:rsid w:val="00AD0F1B"/>
    <w:rsid w:val="00AD14EA"/>
    <w:rsid w:val="00AD1755"/>
    <w:rsid w:val="00AD1A94"/>
    <w:rsid w:val="00AD1C8A"/>
    <w:rsid w:val="00AD1F4E"/>
    <w:rsid w:val="00AD2014"/>
    <w:rsid w:val="00AD2D70"/>
    <w:rsid w:val="00AD2FA3"/>
    <w:rsid w:val="00AD3207"/>
    <w:rsid w:val="00AD32CA"/>
    <w:rsid w:val="00AD33DB"/>
    <w:rsid w:val="00AD3D9A"/>
    <w:rsid w:val="00AD3DA6"/>
    <w:rsid w:val="00AD3FAF"/>
    <w:rsid w:val="00AD45B3"/>
    <w:rsid w:val="00AD4C6E"/>
    <w:rsid w:val="00AD4CB6"/>
    <w:rsid w:val="00AD50C6"/>
    <w:rsid w:val="00AD5261"/>
    <w:rsid w:val="00AD5361"/>
    <w:rsid w:val="00AD5573"/>
    <w:rsid w:val="00AD5758"/>
    <w:rsid w:val="00AD5FBE"/>
    <w:rsid w:val="00AD614A"/>
    <w:rsid w:val="00AD63F5"/>
    <w:rsid w:val="00AD64D2"/>
    <w:rsid w:val="00AD7066"/>
    <w:rsid w:val="00AD7186"/>
    <w:rsid w:val="00AD75D6"/>
    <w:rsid w:val="00AD7A90"/>
    <w:rsid w:val="00AD7D0D"/>
    <w:rsid w:val="00AE01EA"/>
    <w:rsid w:val="00AE095C"/>
    <w:rsid w:val="00AE0EE1"/>
    <w:rsid w:val="00AE1CC5"/>
    <w:rsid w:val="00AE213A"/>
    <w:rsid w:val="00AE3AD6"/>
    <w:rsid w:val="00AE43FC"/>
    <w:rsid w:val="00AE4793"/>
    <w:rsid w:val="00AE47BF"/>
    <w:rsid w:val="00AE47D0"/>
    <w:rsid w:val="00AE49A5"/>
    <w:rsid w:val="00AE4C1A"/>
    <w:rsid w:val="00AE60EB"/>
    <w:rsid w:val="00AE6DC6"/>
    <w:rsid w:val="00AE7C06"/>
    <w:rsid w:val="00AF01AE"/>
    <w:rsid w:val="00AF0E0A"/>
    <w:rsid w:val="00AF15FD"/>
    <w:rsid w:val="00AF1733"/>
    <w:rsid w:val="00AF224F"/>
    <w:rsid w:val="00AF23B4"/>
    <w:rsid w:val="00AF2640"/>
    <w:rsid w:val="00AF2978"/>
    <w:rsid w:val="00AF2A4F"/>
    <w:rsid w:val="00AF2B02"/>
    <w:rsid w:val="00AF2C47"/>
    <w:rsid w:val="00AF2EBF"/>
    <w:rsid w:val="00AF30EA"/>
    <w:rsid w:val="00AF3497"/>
    <w:rsid w:val="00AF39B6"/>
    <w:rsid w:val="00AF4235"/>
    <w:rsid w:val="00AF444D"/>
    <w:rsid w:val="00AF45DB"/>
    <w:rsid w:val="00AF5111"/>
    <w:rsid w:val="00AF54C5"/>
    <w:rsid w:val="00AF5808"/>
    <w:rsid w:val="00AF5C00"/>
    <w:rsid w:val="00AF65C2"/>
    <w:rsid w:val="00AF6841"/>
    <w:rsid w:val="00AF6C20"/>
    <w:rsid w:val="00AF71A7"/>
    <w:rsid w:val="00AF7397"/>
    <w:rsid w:val="00AF7617"/>
    <w:rsid w:val="00AF7664"/>
    <w:rsid w:val="00AF76BE"/>
    <w:rsid w:val="00AF780F"/>
    <w:rsid w:val="00AF7A99"/>
    <w:rsid w:val="00AF7AC8"/>
    <w:rsid w:val="00B0040F"/>
    <w:rsid w:val="00B010F1"/>
    <w:rsid w:val="00B01297"/>
    <w:rsid w:val="00B0193A"/>
    <w:rsid w:val="00B020A1"/>
    <w:rsid w:val="00B02110"/>
    <w:rsid w:val="00B022FD"/>
    <w:rsid w:val="00B029A4"/>
    <w:rsid w:val="00B02BC1"/>
    <w:rsid w:val="00B03429"/>
    <w:rsid w:val="00B04700"/>
    <w:rsid w:val="00B048CF"/>
    <w:rsid w:val="00B067E2"/>
    <w:rsid w:val="00B070A3"/>
    <w:rsid w:val="00B075F5"/>
    <w:rsid w:val="00B0775A"/>
    <w:rsid w:val="00B07F71"/>
    <w:rsid w:val="00B10175"/>
    <w:rsid w:val="00B10B68"/>
    <w:rsid w:val="00B114A0"/>
    <w:rsid w:val="00B11526"/>
    <w:rsid w:val="00B118B7"/>
    <w:rsid w:val="00B11AE2"/>
    <w:rsid w:val="00B12774"/>
    <w:rsid w:val="00B12799"/>
    <w:rsid w:val="00B12929"/>
    <w:rsid w:val="00B13082"/>
    <w:rsid w:val="00B1368F"/>
    <w:rsid w:val="00B1384C"/>
    <w:rsid w:val="00B13864"/>
    <w:rsid w:val="00B13AC5"/>
    <w:rsid w:val="00B13D25"/>
    <w:rsid w:val="00B1490A"/>
    <w:rsid w:val="00B14B61"/>
    <w:rsid w:val="00B1519F"/>
    <w:rsid w:val="00B151E7"/>
    <w:rsid w:val="00B15512"/>
    <w:rsid w:val="00B1560F"/>
    <w:rsid w:val="00B15C99"/>
    <w:rsid w:val="00B15E9F"/>
    <w:rsid w:val="00B16928"/>
    <w:rsid w:val="00B16D67"/>
    <w:rsid w:val="00B17D2D"/>
    <w:rsid w:val="00B20215"/>
    <w:rsid w:val="00B20AEF"/>
    <w:rsid w:val="00B20ECC"/>
    <w:rsid w:val="00B213B0"/>
    <w:rsid w:val="00B21CF2"/>
    <w:rsid w:val="00B22874"/>
    <w:rsid w:val="00B23A02"/>
    <w:rsid w:val="00B23C5B"/>
    <w:rsid w:val="00B23D99"/>
    <w:rsid w:val="00B23E92"/>
    <w:rsid w:val="00B23F04"/>
    <w:rsid w:val="00B242AE"/>
    <w:rsid w:val="00B24858"/>
    <w:rsid w:val="00B2563E"/>
    <w:rsid w:val="00B25E18"/>
    <w:rsid w:val="00B2612C"/>
    <w:rsid w:val="00B268E4"/>
    <w:rsid w:val="00B26A37"/>
    <w:rsid w:val="00B274A8"/>
    <w:rsid w:val="00B27592"/>
    <w:rsid w:val="00B27A15"/>
    <w:rsid w:val="00B27CB9"/>
    <w:rsid w:val="00B30160"/>
    <w:rsid w:val="00B30364"/>
    <w:rsid w:val="00B30AC4"/>
    <w:rsid w:val="00B30E20"/>
    <w:rsid w:val="00B30F01"/>
    <w:rsid w:val="00B3100C"/>
    <w:rsid w:val="00B311C9"/>
    <w:rsid w:val="00B3130A"/>
    <w:rsid w:val="00B3191B"/>
    <w:rsid w:val="00B31A53"/>
    <w:rsid w:val="00B31EE5"/>
    <w:rsid w:val="00B31FBD"/>
    <w:rsid w:val="00B3219B"/>
    <w:rsid w:val="00B322B4"/>
    <w:rsid w:val="00B32439"/>
    <w:rsid w:val="00B32479"/>
    <w:rsid w:val="00B325BD"/>
    <w:rsid w:val="00B326F9"/>
    <w:rsid w:val="00B32BF8"/>
    <w:rsid w:val="00B331BC"/>
    <w:rsid w:val="00B33454"/>
    <w:rsid w:val="00B3387D"/>
    <w:rsid w:val="00B33A63"/>
    <w:rsid w:val="00B33CA4"/>
    <w:rsid w:val="00B342EC"/>
    <w:rsid w:val="00B34AC9"/>
    <w:rsid w:val="00B34CE3"/>
    <w:rsid w:val="00B34CFD"/>
    <w:rsid w:val="00B34DE0"/>
    <w:rsid w:val="00B35284"/>
    <w:rsid w:val="00B35550"/>
    <w:rsid w:val="00B35973"/>
    <w:rsid w:val="00B35D2E"/>
    <w:rsid w:val="00B3696B"/>
    <w:rsid w:val="00B36A89"/>
    <w:rsid w:val="00B3759A"/>
    <w:rsid w:val="00B377AB"/>
    <w:rsid w:val="00B404D6"/>
    <w:rsid w:val="00B40685"/>
    <w:rsid w:val="00B40700"/>
    <w:rsid w:val="00B40900"/>
    <w:rsid w:val="00B4161F"/>
    <w:rsid w:val="00B41EE0"/>
    <w:rsid w:val="00B4286E"/>
    <w:rsid w:val="00B43538"/>
    <w:rsid w:val="00B435A1"/>
    <w:rsid w:val="00B4380E"/>
    <w:rsid w:val="00B43AAF"/>
    <w:rsid w:val="00B43C8F"/>
    <w:rsid w:val="00B43F4D"/>
    <w:rsid w:val="00B443B4"/>
    <w:rsid w:val="00B446E4"/>
    <w:rsid w:val="00B44972"/>
    <w:rsid w:val="00B4555E"/>
    <w:rsid w:val="00B45845"/>
    <w:rsid w:val="00B45A37"/>
    <w:rsid w:val="00B45CF2"/>
    <w:rsid w:val="00B45D49"/>
    <w:rsid w:val="00B46A57"/>
    <w:rsid w:val="00B472F9"/>
    <w:rsid w:val="00B474EE"/>
    <w:rsid w:val="00B475C8"/>
    <w:rsid w:val="00B47AB3"/>
    <w:rsid w:val="00B47AD5"/>
    <w:rsid w:val="00B504BF"/>
    <w:rsid w:val="00B53057"/>
    <w:rsid w:val="00B5349B"/>
    <w:rsid w:val="00B53A32"/>
    <w:rsid w:val="00B543E3"/>
    <w:rsid w:val="00B54AAA"/>
    <w:rsid w:val="00B55968"/>
    <w:rsid w:val="00B56561"/>
    <w:rsid w:val="00B56A75"/>
    <w:rsid w:val="00B56AA4"/>
    <w:rsid w:val="00B56FC4"/>
    <w:rsid w:val="00B56FD4"/>
    <w:rsid w:val="00B57109"/>
    <w:rsid w:val="00B572A5"/>
    <w:rsid w:val="00B572E9"/>
    <w:rsid w:val="00B5744C"/>
    <w:rsid w:val="00B5767C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4F80"/>
    <w:rsid w:val="00B651C7"/>
    <w:rsid w:val="00B6542C"/>
    <w:rsid w:val="00B65A05"/>
    <w:rsid w:val="00B65A8E"/>
    <w:rsid w:val="00B65CE3"/>
    <w:rsid w:val="00B66057"/>
    <w:rsid w:val="00B66740"/>
    <w:rsid w:val="00B668AA"/>
    <w:rsid w:val="00B66BA3"/>
    <w:rsid w:val="00B67FA1"/>
    <w:rsid w:val="00B70229"/>
    <w:rsid w:val="00B7027A"/>
    <w:rsid w:val="00B70D7B"/>
    <w:rsid w:val="00B7187B"/>
    <w:rsid w:val="00B7194A"/>
    <w:rsid w:val="00B72945"/>
    <w:rsid w:val="00B729B5"/>
    <w:rsid w:val="00B730F2"/>
    <w:rsid w:val="00B742A0"/>
    <w:rsid w:val="00B74546"/>
    <w:rsid w:val="00B74CD1"/>
    <w:rsid w:val="00B7535E"/>
    <w:rsid w:val="00B75890"/>
    <w:rsid w:val="00B7599F"/>
    <w:rsid w:val="00B75EF3"/>
    <w:rsid w:val="00B76081"/>
    <w:rsid w:val="00B76851"/>
    <w:rsid w:val="00B7735B"/>
    <w:rsid w:val="00B77583"/>
    <w:rsid w:val="00B7758E"/>
    <w:rsid w:val="00B77BF8"/>
    <w:rsid w:val="00B80112"/>
    <w:rsid w:val="00B80923"/>
    <w:rsid w:val="00B80BD9"/>
    <w:rsid w:val="00B81198"/>
    <w:rsid w:val="00B812D9"/>
    <w:rsid w:val="00B8151D"/>
    <w:rsid w:val="00B81E96"/>
    <w:rsid w:val="00B8216A"/>
    <w:rsid w:val="00B823F7"/>
    <w:rsid w:val="00B8271E"/>
    <w:rsid w:val="00B827A0"/>
    <w:rsid w:val="00B82D45"/>
    <w:rsid w:val="00B83525"/>
    <w:rsid w:val="00B83C9B"/>
    <w:rsid w:val="00B840AF"/>
    <w:rsid w:val="00B84427"/>
    <w:rsid w:val="00B84D73"/>
    <w:rsid w:val="00B84F38"/>
    <w:rsid w:val="00B84F54"/>
    <w:rsid w:val="00B8573E"/>
    <w:rsid w:val="00B86174"/>
    <w:rsid w:val="00B86FC0"/>
    <w:rsid w:val="00B87364"/>
    <w:rsid w:val="00B873E6"/>
    <w:rsid w:val="00B875D4"/>
    <w:rsid w:val="00B90427"/>
    <w:rsid w:val="00B90523"/>
    <w:rsid w:val="00B90742"/>
    <w:rsid w:val="00B909E7"/>
    <w:rsid w:val="00B90B70"/>
    <w:rsid w:val="00B90BEE"/>
    <w:rsid w:val="00B90C2C"/>
    <w:rsid w:val="00B90C3C"/>
    <w:rsid w:val="00B91A1E"/>
    <w:rsid w:val="00B9227B"/>
    <w:rsid w:val="00B92CB8"/>
    <w:rsid w:val="00B9308B"/>
    <w:rsid w:val="00B944A1"/>
    <w:rsid w:val="00B9559C"/>
    <w:rsid w:val="00B95827"/>
    <w:rsid w:val="00B95CAF"/>
    <w:rsid w:val="00B961DD"/>
    <w:rsid w:val="00B967D1"/>
    <w:rsid w:val="00B96BFF"/>
    <w:rsid w:val="00B96C06"/>
    <w:rsid w:val="00B975F8"/>
    <w:rsid w:val="00B9785B"/>
    <w:rsid w:val="00BA0664"/>
    <w:rsid w:val="00BA0ABD"/>
    <w:rsid w:val="00BA0C0B"/>
    <w:rsid w:val="00BA145F"/>
    <w:rsid w:val="00BA14C8"/>
    <w:rsid w:val="00BA1561"/>
    <w:rsid w:val="00BA17F2"/>
    <w:rsid w:val="00BA19B0"/>
    <w:rsid w:val="00BA232E"/>
    <w:rsid w:val="00BA3362"/>
    <w:rsid w:val="00BA3703"/>
    <w:rsid w:val="00BA3EDF"/>
    <w:rsid w:val="00BA4028"/>
    <w:rsid w:val="00BA4DC3"/>
    <w:rsid w:val="00BA4E74"/>
    <w:rsid w:val="00BA5457"/>
    <w:rsid w:val="00BA58E9"/>
    <w:rsid w:val="00BA5B6D"/>
    <w:rsid w:val="00BA60A7"/>
    <w:rsid w:val="00BA6586"/>
    <w:rsid w:val="00BA689F"/>
    <w:rsid w:val="00BA69E0"/>
    <w:rsid w:val="00BA6D00"/>
    <w:rsid w:val="00BA70D3"/>
    <w:rsid w:val="00BA74FA"/>
    <w:rsid w:val="00BA7560"/>
    <w:rsid w:val="00BA76B6"/>
    <w:rsid w:val="00BA7FA2"/>
    <w:rsid w:val="00BB03BA"/>
    <w:rsid w:val="00BB03D7"/>
    <w:rsid w:val="00BB0F49"/>
    <w:rsid w:val="00BB118B"/>
    <w:rsid w:val="00BB171A"/>
    <w:rsid w:val="00BB1BD5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294"/>
    <w:rsid w:val="00BB5883"/>
    <w:rsid w:val="00BB5E99"/>
    <w:rsid w:val="00BB5F57"/>
    <w:rsid w:val="00BB61F8"/>
    <w:rsid w:val="00BB64FB"/>
    <w:rsid w:val="00BB65DB"/>
    <w:rsid w:val="00BB6882"/>
    <w:rsid w:val="00BB7089"/>
    <w:rsid w:val="00BB7A23"/>
    <w:rsid w:val="00BC0929"/>
    <w:rsid w:val="00BC0AD9"/>
    <w:rsid w:val="00BC0D81"/>
    <w:rsid w:val="00BC16D0"/>
    <w:rsid w:val="00BC1E6E"/>
    <w:rsid w:val="00BC2171"/>
    <w:rsid w:val="00BC2180"/>
    <w:rsid w:val="00BC22A2"/>
    <w:rsid w:val="00BC24A4"/>
    <w:rsid w:val="00BC2E95"/>
    <w:rsid w:val="00BC3218"/>
    <w:rsid w:val="00BC33FB"/>
    <w:rsid w:val="00BC3A35"/>
    <w:rsid w:val="00BC4522"/>
    <w:rsid w:val="00BC5642"/>
    <w:rsid w:val="00BC5D85"/>
    <w:rsid w:val="00BC6938"/>
    <w:rsid w:val="00BC6A77"/>
    <w:rsid w:val="00BC6AC7"/>
    <w:rsid w:val="00BC6F92"/>
    <w:rsid w:val="00BC72BF"/>
    <w:rsid w:val="00BC72C8"/>
    <w:rsid w:val="00BC7429"/>
    <w:rsid w:val="00BC7541"/>
    <w:rsid w:val="00BC7E35"/>
    <w:rsid w:val="00BD03EC"/>
    <w:rsid w:val="00BD0643"/>
    <w:rsid w:val="00BD0A07"/>
    <w:rsid w:val="00BD1026"/>
    <w:rsid w:val="00BD1424"/>
    <w:rsid w:val="00BD195B"/>
    <w:rsid w:val="00BD1E8F"/>
    <w:rsid w:val="00BD2986"/>
    <w:rsid w:val="00BD2B01"/>
    <w:rsid w:val="00BD2B57"/>
    <w:rsid w:val="00BD2D7B"/>
    <w:rsid w:val="00BD2DC1"/>
    <w:rsid w:val="00BD31ED"/>
    <w:rsid w:val="00BD366B"/>
    <w:rsid w:val="00BD4005"/>
    <w:rsid w:val="00BD4842"/>
    <w:rsid w:val="00BD486F"/>
    <w:rsid w:val="00BD551A"/>
    <w:rsid w:val="00BD59DC"/>
    <w:rsid w:val="00BD5D95"/>
    <w:rsid w:val="00BD68B8"/>
    <w:rsid w:val="00BD6A92"/>
    <w:rsid w:val="00BD6C11"/>
    <w:rsid w:val="00BE0146"/>
    <w:rsid w:val="00BE10F7"/>
    <w:rsid w:val="00BE13DD"/>
    <w:rsid w:val="00BE1769"/>
    <w:rsid w:val="00BE2001"/>
    <w:rsid w:val="00BE2317"/>
    <w:rsid w:val="00BE3386"/>
    <w:rsid w:val="00BE3D77"/>
    <w:rsid w:val="00BE4061"/>
    <w:rsid w:val="00BE4372"/>
    <w:rsid w:val="00BE43E8"/>
    <w:rsid w:val="00BE45CA"/>
    <w:rsid w:val="00BE4686"/>
    <w:rsid w:val="00BE4CDE"/>
    <w:rsid w:val="00BE4EBA"/>
    <w:rsid w:val="00BE530B"/>
    <w:rsid w:val="00BE6297"/>
    <w:rsid w:val="00BE7328"/>
    <w:rsid w:val="00BE7AF7"/>
    <w:rsid w:val="00BE7BFD"/>
    <w:rsid w:val="00BE7E44"/>
    <w:rsid w:val="00BF0032"/>
    <w:rsid w:val="00BF015C"/>
    <w:rsid w:val="00BF0430"/>
    <w:rsid w:val="00BF091D"/>
    <w:rsid w:val="00BF0991"/>
    <w:rsid w:val="00BF0BF1"/>
    <w:rsid w:val="00BF0C0B"/>
    <w:rsid w:val="00BF0EB8"/>
    <w:rsid w:val="00BF0FA5"/>
    <w:rsid w:val="00BF1533"/>
    <w:rsid w:val="00BF1611"/>
    <w:rsid w:val="00BF1FF0"/>
    <w:rsid w:val="00BF259E"/>
    <w:rsid w:val="00BF25E8"/>
    <w:rsid w:val="00BF2633"/>
    <w:rsid w:val="00BF26AB"/>
    <w:rsid w:val="00BF277A"/>
    <w:rsid w:val="00BF3189"/>
    <w:rsid w:val="00BF32CC"/>
    <w:rsid w:val="00BF3ACF"/>
    <w:rsid w:val="00BF3FCF"/>
    <w:rsid w:val="00BF4151"/>
    <w:rsid w:val="00BF4238"/>
    <w:rsid w:val="00BF4477"/>
    <w:rsid w:val="00BF47B1"/>
    <w:rsid w:val="00BF4971"/>
    <w:rsid w:val="00BF49A9"/>
    <w:rsid w:val="00BF4AE7"/>
    <w:rsid w:val="00BF4E1C"/>
    <w:rsid w:val="00BF5071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4F0"/>
    <w:rsid w:val="00C016B9"/>
    <w:rsid w:val="00C016C3"/>
    <w:rsid w:val="00C017FD"/>
    <w:rsid w:val="00C01B18"/>
    <w:rsid w:val="00C02165"/>
    <w:rsid w:val="00C022D7"/>
    <w:rsid w:val="00C02F96"/>
    <w:rsid w:val="00C030A6"/>
    <w:rsid w:val="00C0376B"/>
    <w:rsid w:val="00C03DF5"/>
    <w:rsid w:val="00C03E81"/>
    <w:rsid w:val="00C046B8"/>
    <w:rsid w:val="00C047A3"/>
    <w:rsid w:val="00C052E5"/>
    <w:rsid w:val="00C0537E"/>
    <w:rsid w:val="00C05EA0"/>
    <w:rsid w:val="00C06067"/>
    <w:rsid w:val="00C065B6"/>
    <w:rsid w:val="00C0669E"/>
    <w:rsid w:val="00C07271"/>
    <w:rsid w:val="00C07984"/>
    <w:rsid w:val="00C07A4F"/>
    <w:rsid w:val="00C07A90"/>
    <w:rsid w:val="00C100EC"/>
    <w:rsid w:val="00C102E1"/>
    <w:rsid w:val="00C10591"/>
    <w:rsid w:val="00C10709"/>
    <w:rsid w:val="00C10BCA"/>
    <w:rsid w:val="00C10F7D"/>
    <w:rsid w:val="00C11508"/>
    <w:rsid w:val="00C117CC"/>
    <w:rsid w:val="00C12517"/>
    <w:rsid w:val="00C12E35"/>
    <w:rsid w:val="00C12F6E"/>
    <w:rsid w:val="00C134E0"/>
    <w:rsid w:val="00C137F8"/>
    <w:rsid w:val="00C13FF7"/>
    <w:rsid w:val="00C1483F"/>
    <w:rsid w:val="00C14E8E"/>
    <w:rsid w:val="00C15157"/>
    <w:rsid w:val="00C15492"/>
    <w:rsid w:val="00C1561B"/>
    <w:rsid w:val="00C15D10"/>
    <w:rsid w:val="00C15DBF"/>
    <w:rsid w:val="00C15FAD"/>
    <w:rsid w:val="00C1606F"/>
    <w:rsid w:val="00C161E7"/>
    <w:rsid w:val="00C1655A"/>
    <w:rsid w:val="00C1699B"/>
    <w:rsid w:val="00C16E9E"/>
    <w:rsid w:val="00C172AF"/>
    <w:rsid w:val="00C17429"/>
    <w:rsid w:val="00C17D21"/>
    <w:rsid w:val="00C17D82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3D9F"/>
    <w:rsid w:val="00C24A96"/>
    <w:rsid w:val="00C252C7"/>
    <w:rsid w:val="00C262F9"/>
    <w:rsid w:val="00C263C5"/>
    <w:rsid w:val="00C2651A"/>
    <w:rsid w:val="00C26BAA"/>
    <w:rsid w:val="00C26C3B"/>
    <w:rsid w:val="00C26F43"/>
    <w:rsid w:val="00C27360"/>
    <w:rsid w:val="00C27505"/>
    <w:rsid w:val="00C30469"/>
    <w:rsid w:val="00C30627"/>
    <w:rsid w:val="00C306B6"/>
    <w:rsid w:val="00C30B23"/>
    <w:rsid w:val="00C3125B"/>
    <w:rsid w:val="00C318E3"/>
    <w:rsid w:val="00C3227F"/>
    <w:rsid w:val="00C3275A"/>
    <w:rsid w:val="00C332D4"/>
    <w:rsid w:val="00C33656"/>
    <w:rsid w:val="00C33921"/>
    <w:rsid w:val="00C33A99"/>
    <w:rsid w:val="00C33DC3"/>
    <w:rsid w:val="00C3435A"/>
    <w:rsid w:val="00C3495E"/>
    <w:rsid w:val="00C3496A"/>
    <w:rsid w:val="00C351C1"/>
    <w:rsid w:val="00C356F6"/>
    <w:rsid w:val="00C359B0"/>
    <w:rsid w:val="00C36BAC"/>
    <w:rsid w:val="00C36F45"/>
    <w:rsid w:val="00C370DA"/>
    <w:rsid w:val="00C3740A"/>
    <w:rsid w:val="00C374BF"/>
    <w:rsid w:val="00C376E0"/>
    <w:rsid w:val="00C378C5"/>
    <w:rsid w:val="00C37A3E"/>
    <w:rsid w:val="00C401A0"/>
    <w:rsid w:val="00C4053C"/>
    <w:rsid w:val="00C4055A"/>
    <w:rsid w:val="00C409B2"/>
    <w:rsid w:val="00C40BC6"/>
    <w:rsid w:val="00C40FF0"/>
    <w:rsid w:val="00C41193"/>
    <w:rsid w:val="00C41630"/>
    <w:rsid w:val="00C41687"/>
    <w:rsid w:val="00C41CB4"/>
    <w:rsid w:val="00C41EE5"/>
    <w:rsid w:val="00C423E1"/>
    <w:rsid w:val="00C42FD0"/>
    <w:rsid w:val="00C43116"/>
    <w:rsid w:val="00C43331"/>
    <w:rsid w:val="00C4363B"/>
    <w:rsid w:val="00C43770"/>
    <w:rsid w:val="00C43DC0"/>
    <w:rsid w:val="00C44830"/>
    <w:rsid w:val="00C44DEF"/>
    <w:rsid w:val="00C4556C"/>
    <w:rsid w:val="00C45AEA"/>
    <w:rsid w:val="00C46623"/>
    <w:rsid w:val="00C469ED"/>
    <w:rsid w:val="00C46EFA"/>
    <w:rsid w:val="00C46FC3"/>
    <w:rsid w:val="00C471BF"/>
    <w:rsid w:val="00C5055D"/>
    <w:rsid w:val="00C508A8"/>
    <w:rsid w:val="00C508D5"/>
    <w:rsid w:val="00C510CC"/>
    <w:rsid w:val="00C510DA"/>
    <w:rsid w:val="00C5130A"/>
    <w:rsid w:val="00C5187C"/>
    <w:rsid w:val="00C51953"/>
    <w:rsid w:val="00C51ECA"/>
    <w:rsid w:val="00C523D7"/>
    <w:rsid w:val="00C5295E"/>
    <w:rsid w:val="00C530F2"/>
    <w:rsid w:val="00C53209"/>
    <w:rsid w:val="00C53C0B"/>
    <w:rsid w:val="00C53DF9"/>
    <w:rsid w:val="00C54040"/>
    <w:rsid w:val="00C543F6"/>
    <w:rsid w:val="00C54A1E"/>
    <w:rsid w:val="00C54D54"/>
    <w:rsid w:val="00C54F7A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E1C"/>
    <w:rsid w:val="00C57695"/>
    <w:rsid w:val="00C5785C"/>
    <w:rsid w:val="00C57AA2"/>
    <w:rsid w:val="00C57C7E"/>
    <w:rsid w:val="00C61162"/>
    <w:rsid w:val="00C61928"/>
    <w:rsid w:val="00C61B73"/>
    <w:rsid w:val="00C624AF"/>
    <w:rsid w:val="00C62BCD"/>
    <w:rsid w:val="00C62C93"/>
    <w:rsid w:val="00C62E60"/>
    <w:rsid w:val="00C630DA"/>
    <w:rsid w:val="00C635EC"/>
    <w:rsid w:val="00C63663"/>
    <w:rsid w:val="00C63A64"/>
    <w:rsid w:val="00C64129"/>
    <w:rsid w:val="00C64542"/>
    <w:rsid w:val="00C649C2"/>
    <w:rsid w:val="00C64BCE"/>
    <w:rsid w:val="00C652A2"/>
    <w:rsid w:val="00C656EA"/>
    <w:rsid w:val="00C659E5"/>
    <w:rsid w:val="00C65DB4"/>
    <w:rsid w:val="00C6647A"/>
    <w:rsid w:val="00C6692C"/>
    <w:rsid w:val="00C66B6F"/>
    <w:rsid w:val="00C672D5"/>
    <w:rsid w:val="00C67907"/>
    <w:rsid w:val="00C67B71"/>
    <w:rsid w:val="00C70A45"/>
    <w:rsid w:val="00C70AB2"/>
    <w:rsid w:val="00C70F11"/>
    <w:rsid w:val="00C7128E"/>
    <w:rsid w:val="00C71496"/>
    <w:rsid w:val="00C71629"/>
    <w:rsid w:val="00C716AD"/>
    <w:rsid w:val="00C718D3"/>
    <w:rsid w:val="00C71B05"/>
    <w:rsid w:val="00C722A3"/>
    <w:rsid w:val="00C72B06"/>
    <w:rsid w:val="00C7309B"/>
    <w:rsid w:val="00C73888"/>
    <w:rsid w:val="00C745FF"/>
    <w:rsid w:val="00C74851"/>
    <w:rsid w:val="00C74CA6"/>
    <w:rsid w:val="00C74D31"/>
    <w:rsid w:val="00C75EC2"/>
    <w:rsid w:val="00C763CA"/>
    <w:rsid w:val="00C7648D"/>
    <w:rsid w:val="00C76809"/>
    <w:rsid w:val="00C76D66"/>
    <w:rsid w:val="00C76E4A"/>
    <w:rsid w:val="00C777E0"/>
    <w:rsid w:val="00C7787D"/>
    <w:rsid w:val="00C77E89"/>
    <w:rsid w:val="00C8025E"/>
    <w:rsid w:val="00C8034D"/>
    <w:rsid w:val="00C80532"/>
    <w:rsid w:val="00C80A2D"/>
    <w:rsid w:val="00C81139"/>
    <w:rsid w:val="00C811C2"/>
    <w:rsid w:val="00C82383"/>
    <w:rsid w:val="00C8247A"/>
    <w:rsid w:val="00C82E20"/>
    <w:rsid w:val="00C83C8A"/>
    <w:rsid w:val="00C848B5"/>
    <w:rsid w:val="00C85539"/>
    <w:rsid w:val="00C8562A"/>
    <w:rsid w:val="00C862D6"/>
    <w:rsid w:val="00C8641C"/>
    <w:rsid w:val="00C86461"/>
    <w:rsid w:val="00C866C6"/>
    <w:rsid w:val="00C869C9"/>
    <w:rsid w:val="00C86B4A"/>
    <w:rsid w:val="00C86DD2"/>
    <w:rsid w:val="00C875D5"/>
    <w:rsid w:val="00C90AFA"/>
    <w:rsid w:val="00C914A5"/>
    <w:rsid w:val="00C9151A"/>
    <w:rsid w:val="00C91625"/>
    <w:rsid w:val="00C91E43"/>
    <w:rsid w:val="00C91EEA"/>
    <w:rsid w:val="00C91FB0"/>
    <w:rsid w:val="00C92102"/>
    <w:rsid w:val="00C9216F"/>
    <w:rsid w:val="00C92714"/>
    <w:rsid w:val="00C929B5"/>
    <w:rsid w:val="00C93255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9A1"/>
    <w:rsid w:val="00C97FF1"/>
    <w:rsid w:val="00CA002A"/>
    <w:rsid w:val="00CA019C"/>
    <w:rsid w:val="00CA05AA"/>
    <w:rsid w:val="00CA07CB"/>
    <w:rsid w:val="00CA0B14"/>
    <w:rsid w:val="00CA0D11"/>
    <w:rsid w:val="00CA0E98"/>
    <w:rsid w:val="00CA123E"/>
    <w:rsid w:val="00CA2099"/>
    <w:rsid w:val="00CA3382"/>
    <w:rsid w:val="00CA345B"/>
    <w:rsid w:val="00CA373C"/>
    <w:rsid w:val="00CA413D"/>
    <w:rsid w:val="00CA52A7"/>
    <w:rsid w:val="00CA52F3"/>
    <w:rsid w:val="00CA5A81"/>
    <w:rsid w:val="00CA5D48"/>
    <w:rsid w:val="00CA64D3"/>
    <w:rsid w:val="00CA6D12"/>
    <w:rsid w:val="00CA6D94"/>
    <w:rsid w:val="00CA6E31"/>
    <w:rsid w:val="00CA7357"/>
    <w:rsid w:val="00CA7A57"/>
    <w:rsid w:val="00CB00A7"/>
    <w:rsid w:val="00CB0D4A"/>
    <w:rsid w:val="00CB1118"/>
    <w:rsid w:val="00CB11F1"/>
    <w:rsid w:val="00CB1781"/>
    <w:rsid w:val="00CB1AB5"/>
    <w:rsid w:val="00CB22B1"/>
    <w:rsid w:val="00CB27AB"/>
    <w:rsid w:val="00CB33AC"/>
    <w:rsid w:val="00CB4028"/>
    <w:rsid w:val="00CB4C8B"/>
    <w:rsid w:val="00CB520C"/>
    <w:rsid w:val="00CB6151"/>
    <w:rsid w:val="00CB6BD8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2F9C"/>
    <w:rsid w:val="00CC305A"/>
    <w:rsid w:val="00CC311F"/>
    <w:rsid w:val="00CC319F"/>
    <w:rsid w:val="00CC3206"/>
    <w:rsid w:val="00CC37F0"/>
    <w:rsid w:val="00CC3856"/>
    <w:rsid w:val="00CC3FF0"/>
    <w:rsid w:val="00CC461C"/>
    <w:rsid w:val="00CC493C"/>
    <w:rsid w:val="00CC518F"/>
    <w:rsid w:val="00CC5668"/>
    <w:rsid w:val="00CC5A52"/>
    <w:rsid w:val="00CC5C07"/>
    <w:rsid w:val="00CC6702"/>
    <w:rsid w:val="00CC7420"/>
    <w:rsid w:val="00CC7892"/>
    <w:rsid w:val="00CC7A7E"/>
    <w:rsid w:val="00CC7BE1"/>
    <w:rsid w:val="00CD0355"/>
    <w:rsid w:val="00CD0749"/>
    <w:rsid w:val="00CD12B2"/>
    <w:rsid w:val="00CD142A"/>
    <w:rsid w:val="00CD1562"/>
    <w:rsid w:val="00CD1A8D"/>
    <w:rsid w:val="00CD1B3E"/>
    <w:rsid w:val="00CD1D6F"/>
    <w:rsid w:val="00CD2270"/>
    <w:rsid w:val="00CD23D4"/>
    <w:rsid w:val="00CD24D2"/>
    <w:rsid w:val="00CD2975"/>
    <w:rsid w:val="00CD30BA"/>
    <w:rsid w:val="00CD315C"/>
    <w:rsid w:val="00CD31AD"/>
    <w:rsid w:val="00CD3644"/>
    <w:rsid w:val="00CD3DC7"/>
    <w:rsid w:val="00CD3EC2"/>
    <w:rsid w:val="00CD4155"/>
    <w:rsid w:val="00CD4905"/>
    <w:rsid w:val="00CD4A18"/>
    <w:rsid w:val="00CD4F09"/>
    <w:rsid w:val="00CD4F4C"/>
    <w:rsid w:val="00CD5F8D"/>
    <w:rsid w:val="00CD5F93"/>
    <w:rsid w:val="00CD64C5"/>
    <w:rsid w:val="00CD6BFB"/>
    <w:rsid w:val="00CD7F58"/>
    <w:rsid w:val="00CE008E"/>
    <w:rsid w:val="00CE042A"/>
    <w:rsid w:val="00CE0A7F"/>
    <w:rsid w:val="00CE122D"/>
    <w:rsid w:val="00CE1451"/>
    <w:rsid w:val="00CE18D7"/>
    <w:rsid w:val="00CE1949"/>
    <w:rsid w:val="00CE1AA7"/>
    <w:rsid w:val="00CE1E8E"/>
    <w:rsid w:val="00CE1F62"/>
    <w:rsid w:val="00CE1FE9"/>
    <w:rsid w:val="00CE208B"/>
    <w:rsid w:val="00CE2149"/>
    <w:rsid w:val="00CE2479"/>
    <w:rsid w:val="00CE25D5"/>
    <w:rsid w:val="00CE2A59"/>
    <w:rsid w:val="00CE2CFA"/>
    <w:rsid w:val="00CE2CFD"/>
    <w:rsid w:val="00CE30D4"/>
    <w:rsid w:val="00CE37C1"/>
    <w:rsid w:val="00CE4105"/>
    <w:rsid w:val="00CE42D9"/>
    <w:rsid w:val="00CE4A2B"/>
    <w:rsid w:val="00CE4C3E"/>
    <w:rsid w:val="00CE5773"/>
    <w:rsid w:val="00CE5B8B"/>
    <w:rsid w:val="00CE5CF6"/>
    <w:rsid w:val="00CE5D17"/>
    <w:rsid w:val="00CE5D3B"/>
    <w:rsid w:val="00CE6E81"/>
    <w:rsid w:val="00CE7899"/>
    <w:rsid w:val="00CE7A6F"/>
    <w:rsid w:val="00CE7B58"/>
    <w:rsid w:val="00CF21DD"/>
    <w:rsid w:val="00CF2CAB"/>
    <w:rsid w:val="00CF2E94"/>
    <w:rsid w:val="00CF2FF7"/>
    <w:rsid w:val="00CF4046"/>
    <w:rsid w:val="00CF4108"/>
    <w:rsid w:val="00CF4676"/>
    <w:rsid w:val="00CF47F0"/>
    <w:rsid w:val="00CF4F10"/>
    <w:rsid w:val="00CF5856"/>
    <w:rsid w:val="00CF6531"/>
    <w:rsid w:val="00CF6731"/>
    <w:rsid w:val="00CF6881"/>
    <w:rsid w:val="00CF6DF7"/>
    <w:rsid w:val="00CF74DA"/>
    <w:rsid w:val="00CF7B94"/>
    <w:rsid w:val="00CF7BB9"/>
    <w:rsid w:val="00CF7BFB"/>
    <w:rsid w:val="00CF7DCB"/>
    <w:rsid w:val="00CF7E67"/>
    <w:rsid w:val="00CF7FB7"/>
    <w:rsid w:val="00D007A7"/>
    <w:rsid w:val="00D00DE7"/>
    <w:rsid w:val="00D01071"/>
    <w:rsid w:val="00D0133F"/>
    <w:rsid w:val="00D01360"/>
    <w:rsid w:val="00D01383"/>
    <w:rsid w:val="00D02DFE"/>
    <w:rsid w:val="00D0399D"/>
    <w:rsid w:val="00D039CF"/>
    <w:rsid w:val="00D0428A"/>
    <w:rsid w:val="00D05B3F"/>
    <w:rsid w:val="00D05DFE"/>
    <w:rsid w:val="00D065CF"/>
    <w:rsid w:val="00D06691"/>
    <w:rsid w:val="00D0689A"/>
    <w:rsid w:val="00D06A3D"/>
    <w:rsid w:val="00D0733A"/>
    <w:rsid w:val="00D07369"/>
    <w:rsid w:val="00D07A21"/>
    <w:rsid w:val="00D07ADA"/>
    <w:rsid w:val="00D1082B"/>
    <w:rsid w:val="00D10CCC"/>
    <w:rsid w:val="00D11051"/>
    <w:rsid w:val="00D110A2"/>
    <w:rsid w:val="00D1161A"/>
    <w:rsid w:val="00D11A52"/>
    <w:rsid w:val="00D12B09"/>
    <w:rsid w:val="00D12F53"/>
    <w:rsid w:val="00D13338"/>
    <w:rsid w:val="00D1337E"/>
    <w:rsid w:val="00D135BA"/>
    <w:rsid w:val="00D13CB9"/>
    <w:rsid w:val="00D15C88"/>
    <w:rsid w:val="00D15C8F"/>
    <w:rsid w:val="00D15D47"/>
    <w:rsid w:val="00D164D9"/>
    <w:rsid w:val="00D166DC"/>
    <w:rsid w:val="00D16F19"/>
    <w:rsid w:val="00D16F82"/>
    <w:rsid w:val="00D17311"/>
    <w:rsid w:val="00D17610"/>
    <w:rsid w:val="00D204DC"/>
    <w:rsid w:val="00D207EA"/>
    <w:rsid w:val="00D2163F"/>
    <w:rsid w:val="00D21E00"/>
    <w:rsid w:val="00D223A7"/>
    <w:rsid w:val="00D22821"/>
    <w:rsid w:val="00D22EFF"/>
    <w:rsid w:val="00D231EF"/>
    <w:rsid w:val="00D2327C"/>
    <w:rsid w:val="00D234FB"/>
    <w:rsid w:val="00D23521"/>
    <w:rsid w:val="00D23D58"/>
    <w:rsid w:val="00D23DE7"/>
    <w:rsid w:val="00D242D0"/>
    <w:rsid w:val="00D248C2"/>
    <w:rsid w:val="00D24C86"/>
    <w:rsid w:val="00D25AE8"/>
    <w:rsid w:val="00D25D09"/>
    <w:rsid w:val="00D2630B"/>
    <w:rsid w:val="00D270FA"/>
    <w:rsid w:val="00D27485"/>
    <w:rsid w:val="00D2756F"/>
    <w:rsid w:val="00D27E79"/>
    <w:rsid w:val="00D27EB6"/>
    <w:rsid w:val="00D27FB4"/>
    <w:rsid w:val="00D30084"/>
    <w:rsid w:val="00D30956"/>
    <w:rsid w:val="00D30EFD"/>
    <w:rsid w:val="00D31AD6"/>
    <w:rsid w:val="00D31ED4"/>
    <w:rsid w:val="00D32842"/>
    <w:rsid w:val="00D32F73"/>
    <w:rsid w:val="00D33170"/>
    <w:rsid w:val="00D331B5"/>
    <w:rsid w:val="00D333EB"/>
    <w:rsid w:val="00D33791"/>
    <w:rsid w:val="00D33BA6"/>
    <w:rsid w:val="00D33EB6"/>
    <w:rsid w:val="00D35765"/>
    <w:rsid w:val="00D3587A"/>
    <w:rsid w:val="00D35C41"/>
    <w:rsid w:val="00D36080"/>
    <w:rsid w:val="00D360AA"/>
    <w:rsid w:val="00D36473"/>
    <w:rsid w:val="00D36A2F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0B0C"/>
    <w:rsid w:val="00D40B62"/>
    <w:rsid w:val="00D40E67"/>
    <w:rsid w:val="00D41345"/>
    <w:rsid w:val="00D41350"/>
    <w:rsid w:val="00D418FE"/>
    <w:rsid w:val="00D422CE"/>
    <w:rsid w:val="00D42C0A"/>
    <w:rsid w:val="00D43012"/>
    <w:rsid w:val="00D432E3"/>
    <w:rsid w:val="00D436DF"/>
    <w:rsid w:val="00D443BE"/>
    <w:rsid w:val="00D447CA"/>
    <w:rsid w:val="00D44976"/>
    <w:rsid w:val="00D449BE"/>
    <w:rsid w:val="00D45201"/>
    <w:rsid w:val="00D454DF"/>
    <w:rsid w:val="00D45BD3"/>
    <w:rsid w:val="00D45E86"/>
    <w:rsid w:val="00D46EE1"/>
    <w:rsid w:val="00D4708D"/>
    <w:rsid w:val="00D47670"/>
    <w:rsid w:val="00D47C2A"/>
    <w:rsid w:val="00D50184"/>
    <w:rsid w:val="00D501E3"/>
    <w:rsid w:val="00D50C83"/>
    <w:rsid w:val="00D51248"/>
    <w:rsid w:val="00D51451"/>
    <w:rsid w:val="00D51956"/>
    <w:rsid w:val="00D519FB"/>
    <w:rsid w:val="00D51C5D"/>
    <w:rsid w:val="00D51D57"/>
    <w:rsid w:val="00D52490"/>
    <w:rsid w:val="00D52668"/>
    <w:rsid w:val="00D52ED5"/>
    <w:rsid w:val="00D52F5B"/>
    <w:rsid w:val="00D53642"/>
    <w:rsid w:val="00D53EBE"/>
    <w:rsid w:val="00D5405C"/>
    <w:rsid w:val="00D5423A"/>
    <w:rsid w:val="00D54765"/>
    <w:rsid w:val="00D55AD4"/>
    <w:rsid w:val="00D55DFC"/>
    <w:rsid w:val="00D55F16"/>
    <w:rsid w:val="00D56AFA"/>
    <w:rsid w:val="00D57644"/>
    <w:rsid w:val="00D578CB"/>
    <w:rsid w:val="00D57D3B"/>
    <w:rsid w:val="00D57D9B"/>
    <w:rsid w:val="00D6028F"/>
    <w:rsid w:val="00D6033F"/>
    <w:rsid w:val="00D60413"/>
    <w:rsid w:val="00D60582"/>
    <w:rsid w:val="00D6078A"/>
    <w:rsid w:val="00D615B6"/>
    <w:rsid w:val="00D617F3"/>
    <w:rsid w:val="00D618E0"/>
    <w:rsid w:val="00D61DD9"/>
    <w:rsid w:val="00D61E10"/>
    <w:rsid w:val="00D62091"/>
    <w:rsid w:val="00D62D86"/>
    <w:rsid w:val="00D62F9A"/>
    <w:rsid w:val="00D63D97"/>
    <w:rsid w:val="00D64FA5"/>
    <w:rsid w:val="00D6587B"/>
    <w:rsid w:val="00D65FF6"/>
    <w:rsid w:val="00D6607C"/>
    <w:rsid w:val="00D663A7"/>
    <w:rsid w:val="00D665EC"/>
    <w:rsid w:val="00D66673"/>
    <w:rsid w:val="00D66A5E"/>
    <w:rsid w:val="00D670E0"/>
    <w:rsid w:val="00D67152"/>
    <w:rsid w:val="00D677D9"/>
    <w:rsid w:val="00D67C0B"/>
    <w:rsid w:val="00D70209"/>
    <w:rsid w:val="00D705FC"/>
    <w:rsid w:val="00D70753"/>
    <w:rsid w:val="00D70929"/>
    <w:rsid w:val="00D70A48"/>
    <w:rsid w:val="00D70B81"/>
    <w:rsid w:val="00D70C92"/>
    <w:rsid w:val="00D710A4"/>
    <w:rsid w:val="00D713E1"/>
    <w:rsid w:val="00D7146A"/>
    <w:rsid w:val="00D71541"/>
    <w:rsid w:val="00D7159E"/>
    <w:rsid w:val="00D71BDB"/>
    <w:rsid w:val="00D7217E"/>
    <w:rsid w:val="00D72476"/>
    <w:rsid w:val="00D72A94"/>
    <w:rsid w:val="00D73267"/>
    <w:rsid w:val="00D73403"/>
    <w:rsid w:val="00D73650"/>
    <w:rsid w:val="00D73D30"/>
    <w:rsid w:val="00D745D0"/>
    <w:rsid w:val="00D747D0"/>
    <w:rsid w:val="00D74C46"/>
    <w:rsid w:val="00D74C65"/>
    <w:rsid w:val="00D74E30"/>
    <w:rsid w:val="00D75413"/>
    <w:rsid w:val="00D7588E"/>
    <w:rsid w:val="00D75C63"/>
    <w:rsid w:val="00D75FF1"/>
    <w:rsid w:val="00D76860"/>
    <w:rsid w:val="00D76E83"/>
    <w:rsid w:val="00D770A8"/>
    <w:rsid w:val="00D77282"/>
    <w:rsid w:val="00D77BA2"/>
    <w:rsid w:val="00D80081"/>
    <w:rsid w:val="00D8019B"/>
    <w:rsid w:val="00D80AEA"/>
    <w:rsid w:val="00D80C3B"/>
    <w:rsid w:val="00D81306"/>
    <w:rsid w:val="00D82121"/>
    <w:rsid w:val="00D822BC"/>
    <w:rsid w:val="00D82447"/>
    <w:rsid w:val="00D82578"/>
    <w:rsid w:val="00D826F2"/>
    <w:rsid w:val="00D82E7F"/>
    <w:rsid w:val="00D83177"/>
    <w:rsid w:val="00D83C43"/>
    <w:rsid w:val="00D83CC8"/>
    <w:rsid w:val="00D83E15"/>
    <w:rsid w:val="00D85450"/>
    <w:rsid w:val="00D856CA"/>
    <w:rsid w:val="00D85CC9"/>
    <w:rsid w:val="00D85E08"/>
    <w:rsid w:val="00D8612F"/>
    <w:rsid w:val="00D8669D"/>
    <w:rsid w:val="00D86840"/>
    <w:rsid w:val="00D86A89"/>
    <w:rsid w:val="00D86B9E"/>
    <w:rsid w:val="00D86D6E"/>
    <w:rsid w:val="00D87001"/>
    <w:rsid w:val="00D87696"/>
    <w:rsid w:val="00D8787A"/>
    <w:rsid w:val="00D87950"/>
    <w:rsid w:val="00D87EB7"/>
    <w:rsid w:val="00D87F89"/>
    <w:rsid w:val="00D90509"/>
    <w:rsid w:val="00D91135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170"/>
    <w:rsid w:val="00D955A1"/>
    <w:rsid w:val="00D95DF1"/>
    <w:rsid w:val="00D96258"/>
    <w:rsid w:val="00D962A3"/>
    <w:rsid w:val="00D96465"/>
    <w:rsid w:val="00D966B4"/>
    <w:rsid w:val="00D96726"/>
    <w:rsid w:val="00D968C0"/>
    <w:rsid w:val="00D96950"/>
    <w:rsid w:val="00D96EC1"/>
    <w:rsid w:val="00D977A8"/>
    <w:rsid w:val="00D978ED"/>
    <w:rsid w:val="00D97ADE"/>
    <w:rsid w:val="00DA0080"/>
    <w:rsid w:val="00DA0683"/>
    <w:rsid w:val="00DA0A86"/>
    <w:rsid w:val="00DA0B11"/>
    <w:rsid w:val="00DA10B9"/>
    <w:rsid w:val="00DA12D2"/>
    <w:rsid w:val="00DA1324"/>
    <w:rsid w:val="00DA1576"/>
    <w:rsid w:val="00DA184E"/>
    <w:rsid w:val="00DA190D"/>
    <w:rsid w:val="00DA19FB"/>
    <w:rsid w:val="00DA219E"/>
    <w:rsid w:val="00DA2397"/>
    <w:rsid w:val="00DA34AC"/>
    <w:rsid w:val="00DA3724"/>
    <w:rsid w:val="00DA3817"/>
    <w:rsid w:val="00DA3D91"/>
    <w:rsid w:val="00DA4469"/>
    <w:rsid w:val="00DA4513"/>
    <w:rsid w:val="00DA4518"/>
    <w:rsid w:val="00DA4DF8"/>
    <w:rsid w:val="00DA5088"/>
    <w:rsid w:val="00DA50F4"/>
    <w:rsid w:val="00DA54B5"/>
    <w:rsid w:val="00DA6011"/>
    <w:rsid w:val="00DA74AE"/>
    <w:rsid w:val="00DA78A4"/>
    <w:rsid w:val="00DB02B7"/>
    <w:rsid w:val="00DB0344"/>
    <w:rsid w:val="00DB03D3"/>
    <w:rsid w:val="00DB0604"/>
    <w:rsid w:val="00DB06FB"/>
    <w:rsid w:val="00DB0B9B"/>
    <w:rsid w:val="00DB15B2"/>
    <w:rsid w:val="00DB1721"/>
    <w:rsid w:val="00DB1A99"/>
    <w:rsid w:val="00DB24AD"/>
    <w:rsid w:val="00DB2B54"/>
    <w:rsid w:val="00DB2C14"/>
    <w:rsid w:val="00DB2C31"/>
    <w:rsid w:val="00DB2D53"/>
    <w:rsid w:val="00DB335F"/>
    <w:rsid w:val="00DB365E"/>
    <w:rsid w:val="00DB4A41"/>
    <w:rsid w:val="00DB4D24"/>
    <w:rsid w:val="00DB4F1E"/>
    <w:rsid w:val="00DB58B4"/>
    <w:rsid w:val="00DB5CE6"/>
    <w:rsid w:val="00DB6093"/>
    <w:rsid w:val="00DB68AC"/>
    <w:rsid w:val="00DB6D0D"/>
    <w:rsid w:val="00DB7EC0"/>
    <w:rsid w:val="00DC008D"/>
    <w:rsid w:val="00DC08E5"/>
    <w:rsid w:val="00DC150F"/>
    <w:rsid w:val="00DC1D24"/>
    <w:rsid w:val="00DC2A92"/>
    <w:rsid w:val="00DC2B71"/>
    <w:rsid w:val="00DC31CA"/>
    <w:rsid w:val="00DC32C7"/>
    <w:rsid w:val="00DC338B"/>
    <w:rsid w:val="00DC33E5"/>
    <w:rsid w:val="00DC3469"/>
    <w:rsid w:val="00DC3471"/>
    <w:rsid w:val="00DC3884"/>
    <w:rsid w:val="00DC47FE"/>
    <w:rsid w:val="00DC4AB2"/>
    <w:rsid w:val="00DC4DFC"/>
    <w:rsid w:val="00DC5712"/>
    <w:rsid w:val="00DC5ECE"/>
    <w:rsid w:val="00DC5EFC"/>
    <w:rsid w:val="00DC61F2"/>
    <w:rsid w:val="00DC67B0"/>
    <w:rsid w:val="00DC688D"/>
    <w:rsid w:val="00DC70C3"/>
    <w:rsid w:val="00DC7111"/>
    <w:rsid w:val="00DC7D59"/>
    <w:rsid w:val="00DD01D8"/>
    <w:rsid w:val="00DD0649"/>
    <w:rsid w:val="00DD065B"/>
    <w:rsid w:val="00DD1588"/>
    <w:rsid w:val="00DD17EF"/>
    <w:rsid w:val="00DD1D98"/>
    <w:rsid w:val="00DD2072"/>
    <w:rsid w:val="00DD2767"/>
    <w:rsid w:val="00DD2A17"/>
    <w:rsid w:val="00DD3386"/>
    <w:rsid w:val="00DD3413"/>
    <w:rsid w:val="00DD3770"/>
    <w:rsid w:val="00DD390F"/>
    <w:rsid w:val="00DD3968"/>
    <w:rsid w:val="00DD3D2C"/>
    <w:rsid w:val="00DD3D94"/>
    <w:rsid w:val="00DD3F50"/>
    <w:rsid w:val="00DD40E1"/>
    <w:rsid w:val="00DD4ACF"/>
    <w:rsid w:val="00DD554A"/>
    <w:rsid w:val="00DD5DB2"/>
    <w:rsid w:val="00DD5EC8"/>
    <w:rsid w:val="00DD5FF2"/>
    <w:rsid w:val="00DD658B"/>
    <w:rsid w:val="00DD6646"/>
    <w:rsid w:val="00DD66D7"/>
    <w:rsid w:val="00DD67A6"/>
    <w:rsid w:val="00DD6E8C"/>
    <w:rsid w:val="00DD71EE"/>
    <w:rsid w:val="00DD7308"/>
    <w:rsid w:val="00DD7432"/>
    <w:rsid w:val="00DD7938"/>
    <w:rsid w:val="00DD7960"/>
    <w:rsid w:val="00DE0298"/>
    <w:rsid w:val="00DE054B"/>
    <w:rsid w:val="00DE0A53"/>
    <w:rsid w:val="00DE0C83"/>
    <w:rsid w:val="00DE0E71"/>
    <w:rsid w:val="00DE0E72"/>
    <w:rsid w:val="00DE13FB"/>
    <w:rsid w:val="00DE1572"/>
    <w:rsid w:val="00DE1615"/>
    <w:rsid w:val="00DE1B89"/>
    <w:rsid w:val="00DE264E"/>
    <w:rsid w:val="00DE268A"/>
    <w:rsid w:val="00DE2974"/>
    <w:rsid w:val="00DE307A"/>
    <w:rsid w:val="00DE3138"/>
    <w:rsid w:val="00DE3464"/>
    <w:rsid w:val="00DE350B"/>
    <w:rsid w:val="00DE3A2A"/>
    <w:rsid w:val="00DE3AB7"/>
    <w:rsid w:val="00DE3EE6"/>
    <w:rsid w:val="00DE4202"/>
    <w:rsid w:val="00DE4B36"/>
    <w:rsid w:val="00DE4C3B"/>
    <w:rsid w:val="00DE598F"/>
    <w:rsid w:val="00DE64C0"/>
    <w:rsid w:val="00DE6C38"/>
    <w:rsid w:val="00DE6D6E"/>
    <w:rsid w:val="00DE6DA6"/>
    <w:rsid w:val="00DE6E65"/>
    <w:rsid w:val="00DE725B"/>
    <w:rsid w:val="00DE7A62"/>
    <w:rsid w:val="00DF034B"/>
    <w:rsid w:val="00DF03CD"/>
    <w:rsid w:val="00DF07BE"/>
    <w:rsid w:val="00DF176E"/>
    <w:rsid w:val="00DF2301"/>
    <w:rsid w:val="00DF2349"/>
    <w:rsid w:val="00DF23C4"/>
    <w:rsid w:val="00DF24AD"/>
    <w:rsid w:val="00DF2C1A"/>
    <w:rsid w:val="00DF2E6D"/>
    <w:rsid w:val="00DF3603"/>
    <w:rsid w:val="00DF5136"/>
    <w:rsid w:val="00DF5338"/>
    <w:rsid w:val="00DF5BBB"/>
    <w:rsid w:val="00DF5F02"/>
    <w:rsid w:val="00DF64FC"/>
    <w:rsid w:val="00DF6546"/>
    <w:rsid w:val="00DF66B0"/>
    <w:rsid w:val="00DF6A91"/>
    <w:rsid w:val="00DF6CBD"/>
    <w:rsid w:val="00DF6DB4"/>
    <w:rsid w:val="00DF6E64"/>
    <w:rsid w:val="00DF7254"/>
    <w:rsid w:val="00DF744C"/>
    <w:rsid w:val="00DF7695"/>
    <w:rsid w:val="00DF772B"/>
    <w:rsid w:val="00DF7A5B"/>
    <w:rsid w:val="00E01294"/>
    <w:rsid w:val="00E0160E"/>
    <w:rsid w:val="00E01A91"/>
    <w:rsid w:val="00E01BE0"/>
    <w:rsid w:val="00E01BEC"/>
    <w:rsid w:val="00E02048"/>
    <w:rsid w:val="00E02BC7"/>
    <w:rsid w:val="00E031FC"/>
    <w:rsid w:val="00E03697"/>
    <w:rsid w:val="00E036C3"/>
    <w:rsid w:val="00E03862"/>
    <w:rsid w:val="00E03C88"/>
    <w:rsid w:val="00E03D9C"/>
    <w:rsid w:val="00E03FFE"/>
    <w:rsid w:val="00E04159"/>
    <w:rsid w:val="00E0469E"/>
    <w:rsid w:val="00E049FB"/>
    <w:rsid w:val="00E04BFC"/>
    <w:rsid w:val="00E05855"/>
    <w:rsid w:val="00E05C18"/>
    <w:rsid w:val="00E05F7B"/>
    <w:rsid w:val="00E05FBE"/>
    <w:rsid w:val="00E063DD"/>
    <w:rsid w:val="00E06F25"/>
    <w:rsid w:val="00E07509"/>
    <w:rsid w:val="00E1063D"/>
    <w:rsid w:val="00E10658"/>
    <w:rsid w:val="00E106DB"/>
    <w:rsid w:val="00E1085A"/>
    <w:rsid w:val="00E10F03"/>
    <w:rsid w:val="00E10F2D"/>
    <w:rsid w:val="00E1131B"/>
    <w:rsid w:val="00E11783"/>
    <w:rsid w:val="00E1193E"/>
    <w:rsid w:val="00E1274E"/>
    <w:rsid w:val="00E133C7"/>
    <w:rsid w:val="00E133F8"/>
    <w:rsid w:val="00E13407"/>
    <w:rsid w:val="00E136A9"/>
    <w:rsid w:val="00E13A83"/>
    <w:rsid w:val="00E13F74"/>
    <w:rsid w:val="00E1406C"/>
    <w:rsid w:val="00E1413B"/>
    <w:rsid w:val="00E14543"/>
    <w:rsid w:val="00E148D0"/>
    <w:rsid w:val="00E14AAC"/>
    <w:rsid w:val="00E15216"/>
    <w:rsid w:val="00E1533A"/>
    <w:rsid w:val="00E15DFD"/>
    <w:rsid w:val="00E160A8"/>
    <w:rsid w:val="00E16697"/>
    <w:rsid w:val="00E16738"/>
    <w:rsid w:val="00E16B79"/>
    <w:rsid w:val="00E174EF"/>
    <w:rsid w:val="00E176FD"/>
    <w:rsid w:val="00E17C1C"/>
    <w:rsid w:val="00E17CBF"/>
    <w:rsid w:val="00E17E30"/>
    <w:rsid w:val="00E20759"/>
    <w:rsid w:val="00E20A86"/>
    <w:rsid w:val="00E23216"/>
    <w:rsid w:val="00E23AA3"/>
    <w:rsid w:val="00E24529"/>
    <w:rsid w:val="00E245DC"/>
    <w:rsid w:val="00E24638"/>
    <w:rsid w:val="00E24907"/>
    <w:rsid w:val="00E25CAB"/>
    <w:rsid w:val="00E25E6C"/>
    <w:rsid w:val="00E25F53"/>
    <w:rsid w:val="00E260F0"/>
    <w:rsid w:val="00E2635E"/>
    <w:rsid w:val="00E26DC4"/>
    <w:rsid w:val="00E2703C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924"/>
    <w:rsid w:val="00E32AFA"/>
    <w:rsid w:val="00E32F6E"/>
    <w:rsid w:val="00E33409"/>
    <w:rsid w:val="00E33CC2"/>
    <w:rsid w:val="00E33FD5"/>
    <w:rsid w:val="00E3427E"/>
    <w:rsid w:val="00E34B4C"/>
    <w:rsid w:val="00E35065"/>
    <w:rsid w:val="00E3539F"/>
    <w:rsid w:val="00E355FC"/>
    <w:rsid w:val="00E35653"/>
    <w:rsid w:val="00E3603E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37942"/>
    <w:rsid w:val="00E40355"/>
    <w:rsid w:val="00E4048B"/>
    <w:rsid w:val="00E408D0"/>
    <w:rsid w:val="00E419AE"/>
    <w:rsid w:val="00E41AD2"/>
    <w:rsid w:val="00E41D9B"/>
    <w:rsid w:val="00E42E36"/>
    <w:rsid w:val="00E42F31"/>
    <w:rsid w:val="00E439BA"/>
    <w:rsid w:val="00E439EE"/>
    <w:rsid w:val="00E43BE3"/>
    <w:rsid w:val="00E43E94"/>
    <w:rsid w:val="00E44138"/>
    <w:rsid w:val="00E44342"/>
    <w:rsid w:val="00E4469A"/>
    <w:rsid w:val="00E44E2B"/>
    <w:rsid w:val="00E45141"/>
    <w:rsid w:val="00E45471"/>
    <w:rsid w:val="00E45B90"/>
    <w:rsid w:val="00E45C74"/>
    <w:rsid w:val="00E45D98"/>
    <w:rsid w:val="00E45F8B"/>
    <w:rsid w:val="00E46257"/>
    <w:rsid w:val="00E46648"/>
    <w:rsid w:val="00E46725"/>
    <w:rsid w:val="00E46F87"/>
    <w:rsid w:val="00E47355"/>
    <w:rsid w:val="00E47796"/>
    <w:rsid w:val="00E5040F"/>
    <w:rsid w:val="00E507EE"/>
    <w:rsid w:val="00E509D5"/>
    <w:rsid w:val="00E50FA8"/>
    <w:rsid w:val="00E511FA"/>
    <w:rsid w:val="00E514FE"/>
    <w:rsid w:val="00E51C67"/>
    <w:rsid w:val="00E521B2"/>
    <w:rsid w:val="00E521B6"/>
    <w:rsid w:val="00E521FB"/>
    <w:rsid w:val="00E52482"/>
    <w:rsid w:val="00E524B8"/>
    <w:rsid w:val="00E5280F"/>
    <w:rsid w:val="00E5322D"/>
    <w:rsid w:val="00E5370F"/>
    <w:rsid w:val="00E538AF"/>
    <w:rsid w:val="00E53CA4"/>
    <w:rsid w:val="00E54E33"/>
    <w:rsid w:val="00E54F4F"/>
    <w:rsid w:val="00E553AE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47"/>
    <w:rsid w:val="00E624A6"/>
    <w:rsid w:val="00E62684"/>
    <w:rsid w:val="00E62B63"/>
    <w:rsid w:val="00E63196"/>
    <w:rsid w:val="00E63AD5"/>
    <w:rsid w:val="00E6433A"/>
    <w:rsid w:val="00E64432"/>
    <w:rsid w:val="00E64529"/>
    <w:rsid w:val="00E64874"/>
    <w:rsid w:val="00E65522"/>
    <w:rsid w:val="00E6592C"/>
    <w:rsid w:val="00E659C0"/>
    <w:rsid w:val="00E65A7B"/>
    <w:rsid w:val="00E65ABF"/>
    <w:rsid w:val="00E65D46"/>
    <w:rsid w:val="00E66330"/>
    <w:rsid w:val="00E6640F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67DA2"/>
    <w:rsid w:val="00E70954"/>
    <w:rsid w:val="00E70C97"/>
    <w:rsid w:val="00E70F28"/>
    <w:rsid w:val="00E71035"/>
    <w:rsid w:val="00E711E9"/>
    <w:rsid w:val="00E7121A"/>
    <w:rsid w:val="00E719A9"/>
    <w:rsid w:val="00E719EA"/>
    <w:rsid w:val="00E71CC5"/>
    <w:rsid w:val="00E721C4"/>
    <w:rsid w:val="00E72FED"/>
    <w:rsid w:val="00E742FC"/>
    <w:rsid w:val="00E74349"/>
    <w:rsid w:val="00E744B6"/>
    <w:rsid w:val="00E74F69"/>
    <w:rsid w:val="00E75E62"/>
    <w:rsid w:val="00E75F91"/>
    <w:rsid w:val="00E763DB"/>
    <w:rsid w:val="00E76BB9"/>
    <w:rsid w:val="00E804FA"/>
    <w:rsid w:val="00E80774"/>
    <w:rsid w:val="00E81824"/>
    <w:rsid w:val="00E81CB2"/>
    <w:rsid w:val="00E81CCC"/>
    <w:rsid w:val="00E82533"/>
    <w:rsid w:val="00E82FDE"/>
    <w:rsid w:val="00E832F1"/>
    <w:rsid w:val="00E8404A"/>
    <w:rsid w:val="00E84670"/>
    <w:rsid w:val="00E84BA9"/>
    <w:rsid w:val="00E84E74"/>
    <w:rsid w:val="00E859A5"/>
    <w:rsid w:val="00E85F90"/>
    <w:rsid w:val="00E85FC8"/>
    <w:rsid w:val="00E860AF"/>
    <w:rsid w:val="00E8632A"/>
    <w:rsid w:val="00E863A9"/>
    <w:rsid w:val="00E86EA5"/>
    <w:rsid w:val="00E86EBD"/>
    <w:rsid w:val="00E86FFE"/>
    <w:rsid w:val="00E873F1"/>
    <w:rsid w:val="00E8748C"/>
    <w:rsid w:val="00E874F1"/>
    <w:rsid w:val="00E8754E"/>
    <w:rsid w:val="00E878BA"/>
    <w:rsid w:val="00E90063"/>
    <w:rsid w:val="00E900A8"/>
    <w:rsid w:val="00E90CD3"/>
    <w:rsid w:val="00E90D28"/>
    <w:rsid w:val="00E90E6E"/>
    <w:rsid w:val="00E911F5"/>
    <w:rsid w:val="00E916F5"/>
    <w:rsid w:val="00E917BB"/>
    <w:rsid w:val="00E91C47"/>
    <w:rsid w:val="00E91E4A"/>
    <w:rsid w:val="00E91EF0"/>
    <w:rsid w:val="00E92C55"/>
    <w:rsid w:val="00E93B4A"/>
    <w:rsid w:val="00E9459A"/>
    <w:rsid w:val="00E94AA4"/>
    <w:rsid w:val="00E9502D"/>
    <w:rsid w:val="00E95311"/>
    <w:rsid w:val="00E95526"/>
    <w:rsid w:val="00E958B1"/>
    <w:rsid w:val="00E95A3D"/>
    <w:rsid w:val="00E961B4"/>
    <w:rsid w:val="00E962AB"/>
    <w:rsid w:val="00E9630A"/>
    <w:rsid w:val="00E96492"/>
    <w:rsid w:val="00E96713"/>
    <w:rsid w:val="00E96BC3"/>
    <w:rsid w:val="00E96C01"/>
    <w:rsid w:val="00E96D22"/>
    <w:rsid w:val="00E96F6B"/>
    <w:rsid w:val="00E97615"/>
    <w:rsid w:val="00E97914"/>
    <w:rsid w:val="00EA0058"/>
    <w:rsid w:val="00EA0101"/>
    <w:rsid w:val="00EA02B0"/>
    <w:rsid w:val="00EA090C"/>
    <w:rsid w:val="00EA0B77"/>
    <w:rsid w:val="00EA1A19"/>
    <w:rsid w:val="00EA1C6A"/>
    <w:rsid w:val="00EA2218"/>
    <w:rsid w:val="00EA24B0"/>
    <w:rsid w:val="00EA2A23"/>
    <w:rsid w:val="00EA2E1A"/>
    <w:rsid w:val="00EA4746"/>
    <w:rsid w:val="00EA5046"/>
    <w:rsid w:val="00EA5538"/>
    <w:rsid w:val="00EA5AFC"/>
    <w:rsid w:val="00EA5CB4"/>
    <w:rsid w:val="00EA6199"/>
    <w:rsid w:val="00EA691A"/>
    <w:rsid w:val="00EA6CC3"/>
    <w:rsid w:val="00EA6E36"/>
    <w:rsid w:val="00EA706A"/>
    <w:rsid w:val="00EA72F3"/>
    <w:rsid w:val="00EA75C7"/>
    <w:rsid w:val="00EA7767"/>
    <w:rsid w:val="00EA7CB5"/>
    <w:rsid w:val="00EB00CD"/>
    <w:rsid w:val="00EB1A30"/>
    <w:rsid w:val="00EB1AF0"/>
    <w:rsid w:val="00EB1BDC"/>
    <w:rsid w:val="00EB24A9"/>
    <w:rsid w:val="00EB2EE1"/>
    <w:rsid w:val="00EB305D"/>
    <w:rsid w:val="00EB3069"/>
    <w:rsid w:val="00EB306A"/>
    <w:rsid w:val="00EB309D"/>
    <w:rsid w:val="00EB30F8"/>
    <w:rsid w:val="00EB3868"/>
    <w:rsid w:val="00EB42F2"/>
    <w:rsid w:val="00EB526A"/>
    <w:rsid w:val="00EB52E1"/>
    <w:rsid w:val="00EB5BC8"/>
    <w:rsid w:val="00EB62E4"/>
    <w:rsid w:val="00EB62FA"/>
    <w:rsid w:val="00EB6765"/>
    <w:rsid w:val="00EB6D4C"/>
    <w:rsid w:val="00EB6E48"/>
    <w:rsid w:val="00EB6E88"/>
    <w:rsid w:val="00EB72EC"/>
    <w:rsid w:val="00EB73C9"/>
    <w:rsid w:val="00EB743E"/>
    <w:rsid w:val="00EB7D63"/>
    <w:rsid w:val="00EB7E5B"/>
    <w:rsid w:val="00EC0342"/>
    <w:rsid w:val="00EC09AC"/>
    <w:rsid w:val="00EC0E57"/>
    <w:rsid w:val="00EC19DE"/>
    <w:rsid w:val="00EC2064"/>
    <w:rsid w:val="00EC38B0"/>
    <w:rsid w:val="00EC4136"/>
    <w:rsid w:val="00EC4338"/>
    <w:rsid w:val="00EC4720"/>
    <w:rsid w:val="00EC4DDF"/>
    <w:rsid w:val="00EC51EF"/>
    <w:rsid w:val="00EC54E5"/>
    <w:rsid w:val="00EC551C"/>
    <w:rsid w:val="00EC5BF6"/>
    <w:rsid w:val="00EC6BBB"/>
    <w:rsid w:val="00EC6C05"/>
    <w:rsid w:val="00EC71EE"/>
    <w:rsid w:val="00EC724B"/>
    <w:rsid w:val="00EC748F"/>
    <w:rsid w:val="00EC7768"/>
    <w:rsid w:val="00EC7CDA"/>
    <w:rsid w:val="00ED0049"/>
    <w:rsid w:val="00ED01ED"/>
    <w:rsid w:val="00ED02DA"/>
    <w:rsid w:val="00ED03B0"/>
    <w:rsid w:val="00ED03E5"/>
    <w:rsid w:val="00ED069E"/>
    <w:rsid w:val="00ED07AD"/>
    <w:rsid w:val="00ED10A1"/>
    <w:rsid w:val="00ED10D6"/>
    <w:rsid w:val="00ED1941"/>
    <w:rsid w:val="00ED1D37"/>
    <w:rsid w:val="00ED257F"/>
    <w:rsid w:val="00ED26AB"/>
    <w:rsid w:val="00ED28DD"/>
    <w:rsid w:val="00ED2B43"/>
    <w:rsid w:val="00ED40D6"/>
    <w:rsid w:val="00ED40FE"/>
    <w:rsid w:val="00ED4191"/>
    <w:rsid w:val="00ED4330"/>
    <w:rsid w:val="00ED43A6"/>
    <w:rsid w:val="00ED4E1F"/>
    <w:rsid w:val="00ED503C"/>
    <w:rsid w:val="00ED5566"/>
    <w:rsid w:val="00ED5BBD"/>
    <w:rsid w:val="00ED5CC7"/>
    <w:rsid w:val="00ED6F04"/>
    <w:rsid w:val="00ED7116"/>
    <w:rsid w:val="00EE00AF"/>
    <w:rsid w:val="00EE0995"/>
    <w:rsid w:val="00EE0D8B"/>
    <w:rsid w:val="00EE14CE"/>
    <w:rsid w:val="00EE2337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98A"/>
    <w:rsid w:val="00EE4C2A"/>
    <w:rsid w:val="00EE4E6C"/>
    <w:rsid w:val="00EE51C2"/>
    <w:rsid w:val="00EE55A6"/>
    <w:rsid w:val="00EE6829"/>
    <w:rsid w:val="00EE6C20"/>
    <w:rsid w:val="00EE7121"/>
    <w:rsid w:val="00EE734F"/>
    <w:rsid w:val="00EE7FF5"/>
    <w:rsid w:val="00EF00CC"/>
    <w:rsid w:val="00EF0378"/>
    <w:rsid w:val="00EF0D90"/>
    <w:rsid w:val="00EF1820"/>
    <w:rsid w:val="00EF187A"/>
    <w:rsid w:val="00EF1AB0"/>
    <w:rsid w:val="00EF228F"/>
    <w:rsid w:val="00EF2808"/>
    <w:rsid w:val="00EF28A0"/>
    <w:rsid w:val="00EF29D8"/>
    <w:rsid w:val="00EF3224"/>
    <w:rsid w:val="00EF3829"/>
    <w:rsid w:val="00EF4AAC"/>
    <w:rsid w:val="00EF4CE1"/>
    <w:rsid w:val="00EF4F62"/>
    <w:rsid w:val="00EF50BB"/>
    <w:rsid w:val="00EF58B5"/>
    <w:rsid w:val="00EF6032"/>
    <w:rsid w:val="00EF63CB"/>
    <w:rsid w:val="00EF68E2"/>
    <w:rsid w:val="00EF6AFC"/>
    <w:rsid w:val="00EF6D01"/>
    <w:rsid w:val="00EF710D"/>
    <w:rsid w:val="00EF75B1"/>
    <w:rsid w:val="00EF7DCC"/>
    <w:rsid w:val="00EF7E0D"/>
    <w:rsid w:val="00EF7EC3"/>
    <w:rsid w:val="00F00755"/>
    <w:rsid w:val="00F00C1E"/>
    <w:rsid w:val="00F01714"/>
    <w:rsid w:val="00F0179D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4AD1"/>
    <w:rsid w:val="00F05077"/>
    <w:rsid w:val="00F05871"/>
    <w:rsid w:val="00F059E2"/>
    <w:rsid w:val="00F05A8A"/>
    <w:rsid w:val="00F05DA8"/>
    <w:rsid w:val="00F06388"/>
    <w:rsid w:val="00F063B2"/>
    <w:rsid w:val="00F06565"/>
    <w:rsid w:val="00F07108"/>
    <w:rsid w:val="00F111D6"/>
    <w:rsid w:val="00F11650"/>
    <w:rsid w:val="00F11C9E"/>
    <w:rsid w:val="00F12467"/>
    <w:rsid w:val="00F12F25"/>
    <w:rsid w:val="00F13391"/>
    <w:rsid w:val="00F133BF"/>
    <w:rsid w:val="00F13940"/>
    <w:rsid w:val="00F141BB"/>
    <w:rsid w:val="00F1456A"/>
    <w:rsid w:val="00F14725"/>
    <w:rsid w:val="00F14972"/>
    <w:rsid w:val="00F14D8A"/>
    <w:rsid w:val="00F14F68"/>
    <w:rsid w:val="00F14FCE"/>
    <w:rsid w:val="00F15222"/>
    <w:rsid w:val="00F15876"/>
    <w:rsid w:val="00F16039"/>
    <w:rsid w:val="00F162BD"/>
    <w:rsid w:val="00F164E2"/>
    <w:rsid w:val="00F16B31"/>
    <w:rsid w:val="00F1733A"/>
    <w:rsid w:val="00F17AD8"/>
    <w:rsid w:val="00F17CE5"/>
    <w:rsid w:val="00F2016E"/>
    <w:rsid w:val="00F20CEA"/>
    <w:rsid w:val="00F20EAF"/>
    <w:rsid w:val="00F216F8"/>
    <w:rsid w:val="00F21726"/>
    <w:rsid w:val="00F2172D"/>
    <w:rsid w:val="00F218D3"/>
    <w:rsid w:val="00F22B14"/>
    <w:rsid w:val="00F22E9A"/>
    <w:rsid w:val="00F230DA"/>
    <w:rsid w:val="00F23322"/>
    <w:rsid w:val="00F23500"/>
    <w:rsid w:val="00F23750"/>
    <w:rsid w:val="00F237C3"/>
    <w:rsid w:val="00F239E4"/>
    <w:rsid w:val="00F2463C"/>
    <w:rsid w:val="00F25163"/>
    <w:rsid w:val="00F25539"/>
    <w:rsid w:val="00F25FC5"/>
    <w:rsid w:val="00F262BF"/>
    <w:rsid w:val="00F26B93"/>
    <w:rsid w:val="00F26D12"/>
    <w:rsid w:val="00F271A5"/>
    <w:rsid w:val="00F27469"/>
    <w:rsid w:val="00F27F48"/>
    <w:rsid w:val="00F30071"/>
    <w:rsid w:val="00F300D1"/>
    <w:rsid w:val="00F30195"/>
    <w:rsid w:val="00F30E34"/>
    <w:rsid w:val="00F312C2"/>
    <w:rsid w:val="00F31A41"/>
    <w:rsid w:val="00F3215F"/>
    <w:rsid w:val="00F32531"/>
    <w:rsid w:val="00F32D0B"/>
    <w:rsid w:val="00F330B0"/>
    <w:rsid w:val="00F3315A"/>
    <w:rsid w:val="00F333D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5780"/>
    <w:rsid w:val="00F362A3"/>
    <w:rsid w:val="00F374D6"/>
    <w:rsid w:val="00F374E3"/>
    <w:rsid w:val="00F375B5"/>
    <w:rsid w:val="00F37B51"/>
    <w:rsid w:val="00F37F65"/>
    <w:rsid w:val="00F37F7A"/>
    <w:rsid w:val="00F4011E"/>
    <w:rsid w:val="00F40205"/>
    <w:rsid w:val="00F407DD"/>
    <w:rsid w:val="00F40E90"/>
    <w:rsid w:val="00F40F65"/>
    <w:rsid w:val="00F4174D"/>
    <w:rsid w:val="00F41BDD"/>
    <w:rsid w:val="00F42334"/>
    <w:rsid w:val="00F42912"/>
    <w:rsid w:val="00F42B92"/>
    <w:rsid w:val="00F43047"/>
    <w:rsid w:val="00F434BD"/>
    <w:rsid w:val="00F43D6E"/>
    <w:rsid w:val="00F43D78"/>
    <w:rsid w:val="00F43F03"/>
    <w:rsid w:val="00F44102"/>
    <w:rsid w:val="00F441EB"/>
    <w:rsid w:val="00F44EE5"/>
    <w:rsid w:val="00F45298"/>
    <w:rsid w:val="00F45AE5"/>
    <w:rsid w:val="00F45C9D"/>
    <w:rsid w:val="00F45E67"/>
    <w:rsid w:val="00F45FD8"/>
    <w:rsid w:val="00F462FC"/>
    <w:rsid w:val="00F46CD8"/>
    <w:rsid w:val="00F46FDA"/>
    <w:rsid w:val="00F46FF7"/>
    <w:rsid w:val="00F47120"/>
    <w:rsid w:val="00F471E3"/>
    <w:rsid w:val="00F4739E"/>
    <w:rsid w:val="00F47908"/>
    <w:rsid w:val="00F47B04"/>
    <w:rsid w:val="00F5003A"/>
    <w:rsid w:val="00F50731"/>
    <w:rsid w:val="00F50D58"/>
    <w:rsid w:val="00F515A2"/>
    <w:rsid w:val="00F51FE7"/>
    <w:rsid w:val="00F52187"/>
    <w:rsid w:val="00F52FAA"/>
    <w:rsid w:val="00F53482"/>
    <w:rsid w:val="00F53B02"/>
    <w:rsid w:val="00F544E4"/>
    <w:rsid w:val="00F5478C"/>
    <w:rsid w:val="00F547D8"/>
    <w:rsid w:val="00F54DBE"/>
    <w:rsid w:val="00F54FE5"/>
    <w:rsid w:val="00F55324"/>
    <w:rsid w:val="00F55A63"/>
    <w:rsid w:val="00F55EDA"/>
    <w:rsid w:val="00F56061"/>
    <w:rsid w:val="00F5633C"/>
    <w:rsid w:val="00F56829"/>
    <w:rsid w:val="00F56DE6"/>
    <w:rsid w:val="00F570A8"/>
    <w:rsid w:val="00F57238"/>
    <w:rsid w:val="00F60347"/>
    <w:rsid w:val="00F608C2"/>
    <w:rsid w:val="00F609FD"/>
    <w:rsid w:val="00F60CA3"/>
    <w:rsid w:val="00F60E86"/>
    <w:rsid w:val="00F6103D"/>
    <w:rsid w:val="00F61113"/>
    <w:rsid w:val="00F61864"/>
    <w:rsid w:val="00F61BEB"/>
    <w:rsid w:val="00F61FFF"/>
    <w:rsid w:val="00F62B9B"/>
    <w:rsid w:val="00F63052"/>
    <w:rsid w:val="00F63380"/>
    <w:rsid w:val="00F639E3"/>
    <w:rsid w:val="00F63AAF"/>
    <w:rsid w:val="00F6410C"/>
    <w:rsid w:val="00F647C0"/>
    <w:rsid w:val="00F648ED"/>
    <w:rsid w:val="00F64A2A"/>
    <w:rsid w:val="00F64B24"/>
    <w:rsid w:val="00F64BEB"/>
    <w:rsid w:val="00F64D78"/>
    <w:rsid w:val="00F653A1"/>
    <w:rsid w:val="00F6548F"/>
    <w:rsid w:val="00F654B7"/>
    <w:rsid w:val="00F6577D"/>
    <w:rsid w:val="00F6579D"/>
    <w:rsid w:val="00F65918"/>
    <w:rsid w:val="00F65A4C"/>
    <w:rsid w:val="00F65AD5"/>
    <w:rsid w:val="00F65E49"/>
    <w:rsid w:val="00F66B22"/>
    <w:rsid w:val="00F6728E"/>
    <w:rsid w:val="00F672D8"/>
    <w:rsid w:val="00F67375"/>
    <w:rsid w:val="00F673D1"/>
    <w:rsid w:val="00F67CA1"/>
    <w:rsid w:val="00F7006C"/>
    <w:rsid w:val="00F707C6"/>
    <w:rsid w:val="00F709EB"/>
    <w:rsid w:val="00F70A3C"/>
    <w:rsid w:val="00F70A42"/>
    <w:rsid w:val="00F70F3A"/>
    <w:rsid w:val="00F71410"/>
    <w:rsid w:val="00F7146B"/>
    <w:rsid w:val="00F7172B"/>
    <w:rsid w:val="00F71855"/>
    <w:rsid w:val="00F71975"/>
    <w:rsid w:val="00F71AC0"/>
    <w:rsid w:val="00F71D01"/>
    <w:rsid w:val="00F71F84"/>
    <w:rsid w:val="00F7219B"/>
    <w:rsid w:val="00F731FE"/>
    <w:rsid w:val="00F73472"/>
    <w:rsid w:val="00F73BA3"/>
    <w:rsid w:val="00F740A3"/>
    <w:rsid w:val="00F745AF"/>
    <w:rsid w:val="00F74C4D"/>
    <w:rsid w:val="00F74EAC"/>
    <w:rsid w:val="00F75D5D"/>
    <w:rsid w:val="00F76E01"/>
    <w:rsid w:val="00F76E24"/>
    <w:rsid w:val="00F77010"/>
    <w:rsid w:val="00F77C5C"/>
    <w:rsid w:val="00F80215"/>
    <w:rsid w:val="00F81716"/>
    <w:rsid w:val="00F81910"/>
    <w:rsid w:val="00F81D41"/>
    <w:rsid w:val="00F81F92"/>
    <w:rsid w:val="00F824DA"/>
    <w:rsid w:val="00F82787"/>
    <w:rsid w:val="00F828CF"/>
    <w:rsid w:val="00F82EF5"/>
    <w:rsid w:val="00F83053"/>
    <w:rsid w:val="00F83141"/>
    <w:rsid w:val="00F8314C"/>
    <w:rsid w:val="00F836A4"/>
    <w:rsid w:val="00F83758"/>
    <w:rsid w:val="00F83857"/>
    <w:rsid w:val="00F83858"/>
    <w:rsid w:val="00F843B2"/>
    <w:rsid w:val="00F844A6"/>
    <w:rsid w:val="00F84D32"/>
    <w:rsid w:val="00F855FD"/>
    <w:rsid w:val="00F858D5"/>
    <w:rsid w:val="00F862CB"/>
    <w:rsid w:val="00F86603"/>
    <w:rsid w:val="00F8679D"/>
    <w:rsid w:val="00F87052"/>
    <w:rsid w:val="00F87C3A"/>
    <w:rsid w:val="00F901C6"/>
    <w:rsid w:val="00F901DA"/>
    <w:rsid w:val="00F902B1"/>
    <w:rsid w:val="00F9050D"/>
    <w:rsid w:val="00F91E74"/>
    <w:rsid w:val="00F91E97"/>
    <w:rsid w:val="00F91EA1"/>
    <w:rsid w:val="00F928AC"/>
    <w:rsid w:val="00F92B7E"/>
    <w:rsid w:val="00F92B96"/>
    <w:rsid w:val="00F92F41"/>
    <w:rsid w:val="00F92FDD"/>
    <w:rsid w:val="00F9320C"/>
    <w:rsid w:val="00F93A65"/>
    <w:rsid w:val="00F93B61"/>
    <w:rsid w:val="00F940E2"/>
    <w:rsid w:val="00F94949"/>
    <w:rsid w:val="00F949AA"/>
    <w:rsid w:val="00F959A9"/>
    <w:rsid w:val="00F96CA5"/>
    <w:rsid w:val="00F971C0"/>
    <w:rsid w:val="00F978D3"/>
    <w:rsid w:val="00F9792E"/>
    <w:rsid w:val="00FA0021"/>
    <w:rsid w:val="00FA04E9"/>
    <w:rsid w:val="00FA0876"/>
    <w:rsid w:val="00FA0A26"/>
    <w:rsid w:val="00FA14B7"/>
    <w:rsid w:val="00FA1741"/>
    <w:rsid w:val="00FA1C96"/>
    <w:rsid w:val="00FA1D65"/>
    <w:rsid w:val="00FA24DA"/>
    <w:rsid w:val="00FA2E36"/>
    <w:rsid w:val="00FA343E"/>
    <w:rsid w:val="00FA4352"/>
    <w:rsid w:val="00FA467C"/>
    <w:rsid w:val="00FA49EB"/>
    <w:rsid w:val="00FA581F"/>
    <w:rsid w:val="00FA6047"/>
    <w:rsid w:val="00FB01DE"/>
    <w:rsid w:val="00FB04F6"/>
    <w:rsid w:val="00FB0984"/>
    <w:rsid w:val="00FB2279"/>
    <w:rsid w:val="00FB26ED"/>
    <w:rsid w:val="00FB2E8B"/>
    <w:rsid w:val="00FB2F2B"/>
    <w:rsid w:val="00FB3373"/>
    <w:rsid w:val="00FB3470"/>
    <w:rsid w:val="00FB357F"/>
    <w:rsid w:val="00FB37C0"/>
    <w:rsid w:val="00FB3ED0"/>
    <w:rsid w:val="00FB4A3B"/>
    <w:rsid w:val="00FB529C"/>
    <w:rsid w:val="00FB5580"/>
    <w:rsid w:val="00FB558B"/>
    <w:rsid w:val="00FB579D"/>
    <w:rsid w:val="00FB58AB"/>
    <w:rsid w:val="00FB5CF5"/>
    <w:rsid w:val="00FB5D3C"/>
    <w:rsid w:val="00FB5EF5"/>
    <w:rsid w:val="00FB68A9"/>
    <w:rsid w:val="00FB6C4F"/>
    <w:rsid w:val="00FB71E7"/>
    <w:rsid w:val="00FB755C"/>
    <w:rsid w:val="00FB797A"/>
    <w:rsid w:val="00FB7E10"/>
    <w:rsid w:val="00FC0C86"/>
    <w:rsid w:val="00FC16ED"/>
    <w:rsid w:val="00FC191F"/>
    <w:rsid w:val="00FC20D2"/>
    <w:rsid w:val="00FC2635"/>
    <w:rsid w:val="00FC2EA5"/>
    <w:rsid w:val="00FC2F49"/>
    <w:rsid w:val="00FC3A26"/>
    <w:rsid w:val="00FC3AA6"/>
    <w:rsid w:val="00FC3BE4"/>
    <w:rsid w:val="00FC4103"/>
    <w:rsid w:val="00FC4292"/>
    <w:rsid w:val="00FC442F"/>
    <w:rsid w:val="00FC480B"/>
    <w:rsid w:val="00FC4CAA"/>
    <w:rsid w:val="00FC51BC"/>
    <w:rsid w:val="00FC582D"/>
    <w:rsid w:val="00FC5947"/>
    <w:rsid w:val="00FC6508"/>
    <w:rsid w:val="00FC66CD"/>
    <w:rsid w:val="00FC66E4"/>
    <w:rsid w:val="00FC6E9B"/>
    <w:rsid w:val="00FC71AB"/>
    <w:rsid w:val="00FC727D"/>
    <w:rsid w:val="00FC74F4"/>
    <w:rsid w:val="00FC76BD"/>
    <w:rsid w:val="00FC786E"/>
    <w:rsid w:val="00FC7911"/>
    <w:rsid w:val="00FC7ACD"/>
    <w:rsid w:val="00FD002C"/>
    <w:rsid w:val="00FD00D4"/>
    <w:rsid w:val="00FD0422"/>
    <w:rsid w:val="00FD0574"/>
    <w:rsid w:val="00FD1476"/>
    <w:rsid w:val="00FD1A5C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C03"/>
    <w:rsid w:val="00FD4E81"/>
    <w:rsid w:val="00FD57D9"/>
    <w:rsid w:val="00FD597D"/>
    <w:rsid w:val="00FD5E24"/>
    <w:rsid w:val="00FD5F9F"/>
    <w:rsid w:val="00FD61E9"/>
    <w:rsid w:val="00FD6322"/>
    <w:rsid w:val="00FD6912"/>
    <w:rsid w:val="00FD7540"/>
    <w:rsid w:val="00FD7CA7"/>
    <w:rsid w:val="00FD7FE7"/>
    <w:rsid w:val="00FE08F1"/>
    <w:rsid w:val="00FE0954"/>
    <w:rsid w:val="00FE0BC2"/>
    <w:rsid w:val="00FE0DCD"/>
    <w:rsid w:val="00FE0EB2"/>
    <w:rsid w:val="00FE11A4"/>
    <w:rsid w:val="00FE1645"/>
    <w:rsid w:val="00FE2176"/>
    <w:rsid w:val="00FE2185"/>
    <w:rsid w:val="00FE229B"/>
    <w:rsid w:val="00FE26C9"/>
    <w:rsid w:val="00FE2ACC"/>
    <w:rsid w:val="00FE2B5E"/>
    <w:rsid w:val="00FE2E18"/>
    <w:rsid w:val="00FE3108"/>
    <w:rsid w:val="00FE3502"/>
    <w:rsid w:val="00FE362B"/>
    <w:rsid w:val="00FE36A8"/>
    <w:rsid w:val="00FE38EA"/>
    <w:rsid w:val="00FE3965"/>
    <w:rsid w:val="00FE3BBF"/>
    <w:rsid w:val="00FE4022"/>
    <w:rsid w:val="00FE53F7"/>
    <w:rsid w:val="00FE58A3"/>
    <w:rsid w:val="00FE5D24"/>
    <w:rsid w:val="00FE5D76"/>
    <w:rsid w:val="00FE6C2E"/>
    <w:rsid w:val="00FE704D"/>
    <w:rsid w:val="00FE71C7"/>
    <w:rsid w:val="00FE748F"/>
    <w:rsid w:val="00FE7712"/>
    <w:rsid w:val="00FE795A"/>
    <w:rsid w:val="00FE7D4B"/>
    <w:rsid w:val="00FF005C"/>
    <w:rsid w:val="00FF0170"/>
    <w:rsid w:val="00FF0559"/>
    <w:rsid w:val="00FF05F6"/>
    <w:rsid w:val="00FF0769"/>
    <w:rsid w:val="00FF190D"/>
    <w:rsid w:val="00FF19B3"/>
    <w:rsid w:val="00FF1A95"/>
    <w:rsid w:val="00FF1E84"/>
    <w:rsid w:val="00FF2475"/>
    <w:rsid w:val="00FF251C"/>
    <w:rsid w:val="00FF2626"/>
    <w:rsid w:val="00FF2890"/>
    <w:rsid w:val="00FF38AE"/>
    <w:rsid w:val="00FF3FE8"/>
    <w:rsid w:val="00FF44BB"/>
    <w:rsid w:val="00FF49DB"/>
    <w:rsid w:val="00FF4A37"/>
    <w:rsid w:val="00FF4A8A"/>
    <w:rsid w:val="00FF4B03"/>
    <w:rsid w:val="00FF4D2F"/>
    <w:rsid w:val="00FF5100"/>
    <w:rsid w:val="00FF54AD"/>
    <w:rsid w:val="00FF5AED"/>
    <w:rsid w:val="00FF669F"/>
    <w:rsid w:val="00FF67E1"/>
    <w:rsid w:val="00FF70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20DF71F7-FF96-4C22-8E58-7B6E7ECBF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2074"/>
    <w:rPr>
      <w:rFonts w:cs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83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outlineLvl w:val="5"/>
    </w:pPr>
    <w:rPr>
      <w:rFonts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outlineLvl w:val="6"/>
    </w:pPr>
    <w:rPr>
      <w:rFonts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ind w:firstLine="1080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92632"/>
    <w:pPr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</w:style>
  <w:style w:type="paragraph" w:customStyle="1" w:styleId="ReportMenuBar">
    <w:name w:val="ReportMenuBar"/>
    <w:basedOn w:val="Normal"/>
    <w:rsid w:val="00192632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spacing w:line="300" w:lineRule="atLeast"/>
    </w:pPr>
    <w:rPr>
      <w:b/>
      <w:bCs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left" w:pos="360"/>
        <w:tab w:val="left" w:pos="720"/>
        <w:tab w:val="left" w:pos="1080"/>
      </w:tabs>
    </w:pPr>
    <w:rPr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jc w:val="both"/>
    </w:pPr>
    <w:rPr>
      <w:sz w:val="22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rPr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acctcolumnheading">
    <w:name w:val="acct column heading"/>
    <w:aliases w:val="ac"/>
    <w:basedOn w:val="Normal"/>
    <w:uiPriority w:val="99"/>
    <w:rsid w:val="00A538E2"/>
    <w:pPr>
      <w:spacing w:after="260" w:line="260" w:lineRule="atLeast"/>
      <w:jc w:val="center"/>
    </w:pPr>
    <w:rPr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E90063"/>
    <w:rPr>
      <w:i/>
      <w:iCs/>
    </w:rPr>
  </w:style>
  <w:style w:type="character" w:customStyle="1" w:styleId="ui-provider">
    <w:name w:val="ui-provider"/>
    <w:basedOn w:val="DefaultParagraphFont"/>
    <w:rsid w:val="00645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4797A19B5E9942914917815CC9837F" ma:contentTypeVersion="3" ma:contentTypeDescription="Create a new document." ma:contentTypeScope="" ma:versionID="9e784fe0e3f929e54debece851ae55d5">
  <xsd:schema xmlns:xsd="http://www.w3.org/2001/XMLSchema" xmlns:xs="http://www.w3.org/2001/XMLSchema" xmlns:p="http://schemas.microsoft.com/office/2006/metadata/properties" xmlns:ns2="03337b29-643e-41a8-a7d3-667909b1d938" targetNamespace="http://schemas.microsoft.com/office/2006/metadata/properties" ma:root="true" ma:fieldsID="a71962e088950fa28c406640f90b7523" ns2:_="">
    <xsd:import namespace="03337b29-643e-41a8-a7d3-667909b1d9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7b29-643e-41a8-a7d3-667909b1d9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9B65A-C94A-42A6-A3DF-7D9F5F0BB8B9}">
  <ds:schemaRefs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03337b29-643e-41a8-a7d3-667909b1d938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0DDE830-8DE7-4B8C-9A4B-66E4CD66A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F87A7F-6C61-4C89-84D4-FB8B524A46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7b29-643e-41a8-a7d3-667909b1d9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355FB6-4F92-42C6-9ED3-DF9FE4312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134</TotalTime>
  <Pages>18</Pages>
  <Words>3521</Words>
  <Characters>14926</Characters>
  <Application>Microsoft Office Word</Application>
  <DocSecurity>0</DocSecurity>
  <Lines>124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Family tree</vt:lpstr>
    </vt:vector>
  </TitlesOfParts>
  <Company>KPMG</Company>
  <LinksUpToDate>false</LinksUpToDate>
  <CharactersWithSpaces>18411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Family tree</dc:title>
  <dc:subject/>
  <dc:creator>tadsong_h22</dc:creator>
  <cp:keywords/>
  <dc:description/>
  <cp:lastModifiedBy>Chadaphorn, Thammasakulsajja</cp:lastModifiedBy>
  <cp:revision>78</cp:revision>
  <cp:lastPrinted>2025-05-10T00:33:00Z</cp:lastPrinted>
  <dcterms:created xsi:type="dcterms:W3CDTF">2025-05-07T22:11:00Z</dcterms:created>
  <dcterms:modified xsi:type="dcterms:W3CDTF">2025-05-14T06:09:00Z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0x010100CD4797A19B5E9942914917815CC9837F</vt:lpwstr>
  </property>
  <property fmtid="{D5CDD505-2E9C-101B-9397-08002B2CF9AE}" pid="3" name="PBCListName">
    <vt:lpwstr>Q1 22</vt:lpwstr>
  </property>
  <property fmtid="{D5CDD505-2E9C-101B-9397-08002B2CF9AE}" pid="4" name="GrammarlyDocumentId">
    <vt:lpwstr>0b4b13784a9fb09b6efc636cdca06a03af12703a8903ee1f30ae1065223e3103</vt:lpwstr>
  </property>
</Properties>
</file>