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ACAE" w14:textId="13ABB70E" w:rsidR="009E45D4" w:rsidRPr="00AF40BF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AF40BF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AF40BF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AF40BF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AF40BF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897E80" w14:textId="22DF76E7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2"/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EC2F40" w:rsidRPr="00AF40BF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4FEA0B0" w14:textId="0B4599E1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2" w:name="OLE_LINK3"/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bookmarkEnd w:id="2"/>
    <w:p w14:paraId="082CF26E" w14:textId="2DB11E57" w:rsidR="0013199C" w:rsidRPr="00AF40BF" w:rsidRDefault="0013199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4B457C" w14:textId="7F9D1307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4D6E0B" w:rsidRPr="00AF40BF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AB569DB" w14:textId="77777777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3FCACF9F" w14:textId="114150F0" w:rsidR="00AA3F0D" w:rsidRPr="00AF40BF" w:rsidRDefault="001E10B6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สินทรัพย์ทางการเงินอื่น</w:t>
      </w:r>
    </w:p>
    <w:p w14:paraId="5E1EB589" w14:textId="64E64521" w:rsidR="00E533B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118A484" w14:textId="7A78873B" w:rsidR="00C45349" w:rsidRPr="00AF40BF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3" w:name="OLE_LINK4"/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bookmarkEnd w:id="3"/>
    <w:p w14:paraId="2711E5DD" w14:textId="2871E062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87343DF" w14:textId="709D865E" w:rsidR="001C2C9E" w:rsidRPr="00AF40BF" w:rsidRDefault="001C2C9E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3430E122" w:rsidR="009E45D4" w:rsidRPr="00AF40BF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2268F5" w:rsidRPr="00D7384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AF40B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กิจการที่ไม่เกี่ยวข้องกัน  </w:t>
      </w:r>
    </w:p>
    <w:p w14:paraId="587725DF" w14:textId="549FA765" w:rsidR="008D63EC" w:rsidRPr="00AF40BF" w:rsidRDefault="008D63E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F40BF">
        <w:rPr>
          <w:rFonts w:asciiTheme="majorBidi" w:hAnsi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1"/>
    <w:p w14:paraId="7E00FD58" w14:textId="61B4E6D1" w:rsidR="00404D39" w:rsidRPr="00AF40BF" w:rsidRDefault="00404D39" w:rsidP="00891AEB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</w:p>
    <w:bookmarkEnd w:id="0"/>
    <w:p w14:paraId="1CF03CFC" w14:textId="3E54DC25" w:rsidR="009E45D4" w:rsidRPr="00AF40BF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cs/>
        </w:rPr>
        <w:br w:type="page"/>
      </w:r>
      <w:r w:rsidRPr="00AF40BF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C17493" w:rsidRPr="00AF40BF">
        <w:rPr>
          <w:rFonts w:asciiTheme="majorBidi" w:hAnsiTheme="majorBidi" w:cstheme="majorBidi" w:hint="cs"/>
          <w:cs/>
        </w:rPr>
        <w:t>ระหว่างกาล</w:t>
      </w:r>
      <w:r w:rsidRPr="00AF40BF">
        <w:rPr>
          <w:rFonts w:asciiTheme="majorBidi" w:hAnsiTheme="majorBidi" w:cstheme="majorBidi"/>
          <w:cs/>
        </w:rPr>
        <w:t>นี้</w:t>
      </w:r>
    </w:p>
    <w:p w14:paraId="47605B39" w14:textId="77777777" w:rsidR="009E45D4" w:rsidRPr="00AF40BF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6988514" w14:textId="5066B14C" w:rsidR="009E45D4" w:rsidRPr="00AF40BF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AF40BF">
        <w:rPr>
          <w:rFonts w:asciiTheme="majorBidi" w:hAnsiTheme="majorBidi" w:cstheme="majorBidi"/>
          <w:cs/>
        </w:rPr>
        <w:t>งบการเงิน</w:t>
      </w:r>
      <w:r w:rsidR="00C17493" w:rsidRPr="00AF40BF">
        <w:rPr>
          <w:rFonts w:asciiTheme="majorBidi" w:hAnsiTheme="majorBidi" w:cstheme="majorBidi" w:hint="cs"/>
          <w:cs/>
        </w:rPr>
        <w:t>ระหว่างกาล</w:t>
      </w:r>
      <w:r w:rsidRPr="00AF40BF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นี้ได้รับอนุมัติให้ออกงบการเงินจากคณะกรรมการบริษัทเมื่อวันที่</w:t>
      </w:r>
      <w:r w:rsidR="001305FE" w:rsidRPr="00AF40BF">
        <w:rPr>
          <w:rFonts w:asciiTheme="majorBidi" w:hAnsiTheme="majorBidi" w:cstheme="majorBidi"/>
        </w:rPr>
        <w:t xml:space="preserve"> </w:t>
      </w:r>
      <w:r w:rsidR="00861310" w:rsidRPr="00D73840">
        <w:rPr>
          <w:rFonts w:asciiTheme="majorBidi" w:hAnsiTheme="majorBidi" w:cstheme="majorBidi"/>
        </w:rPr>
        <w:t>6</w:t>
      </w:r>
      <w:r w:rsidR="00FE0872" w:rsidRPr="00D73840">
        <w:rPr>
          <w:rFonts w:asciiTheme="majorBidi" w:hAnsiTheme="majorBidi" w:cstheme="majorBidi"/>
          <w:cs/>
        </w:rPr>
        <w:t xml:space="preserve"> พฤษภาค</w:t>
      </w:r>
      <w:r w:rsidR="001305FE" w:rsidRPr="00D73840">
        <w:rPr>
          <w:rFonts w:asciiTheme="majorBidi" w:hAnsiTheme="majorBidi" w:cstheme="majorBidi"/>
          <w:cs/>
        </w:rPr>
        <w:t xml:space="preserve">ม </w:t>
      </w:r>
      <w:r w:rsidR="001305FE" w:rsidRPr="00D73840">
        <w:rPr>
          <w:rFonts w:asciiTheme="majorBidi" w:hAnsiTheme="majorBidi" w:cstheme="majorBidi"/>
        </w:rPr>
        <w:t>256</w:t>
      </w:r>
      <w:r w:rsidR="00DA79DC" w:rsidRPr="00D73840">
        <w:rPr>
          <w:rFonts w:asciiTheme="majorBidi" w:hAnsiTheme="majorBidi" w:cstheme="majorBidi"/>
        </w:rPr>
        <w:t>8</w:t>
      </w:r>
    </w:p>
    <w:p w14:paraId="2A1AD09A" w14:textId="77777777" w:rsidR="00626A0F" w:rsidRPr="00AF40BF" w:rsidRDefault="00626A0F" w:rsidP="007C0D6E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BC7F39D" w14:textId="502A285E" w:rsidR="00AB0686" w:rsidRPr="00AF40BF" w:rsidRDefault="00AB0686" w:rsidP="00652D7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C17493" w:rsidRPr="00AF40B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ระหว่างกาล</w:t>
      </w:r>
    </w:p>
    <w:p w14:paraId="04F9CE79" w14:textId="77777777" w:rsidR="00D4157E" w:rsidRPr="00AF40BF" w:rsidRDefault="00D4157E" w:rsidP="00AC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p w14:paraId="1A0FA6F5" w14:textId="1BDC1E75" w:rsidR="00C17493" w:rsidRPr="00AF40BF" w:rsidRDefault="00C17493" w:rsidP="00C1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AF40BF">
        <w:rPr>
          <w:cs/>
        </w:rPr>
        <w:t>งบการเงินระหว่างกาล</w:t>
      </w:r>
      <w:r w:rsidR="007A5741" w:rsidRPr="00AF40BF">
        <w:rPr>
          <w:rFonts w:hint="cs"/>
          <w:cs/>
        </w:rPr>
        <w:t>แบบย่อ</w:t>
      </w:r>
      <w:r w:rsidRPr="00AF40BF">
        <w:rPr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EE313D" w:rsidRPr="00AF40BF">
        <w:br/>
      </w:r>
      <w:r w:rsidRPr="00AF40BF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62A8" w:rsidRPr="00AF40BF">
        <w:t>34</w:t>
      </w:r>
      <w:r w:rsidRPr="00AF40BF">
        <w:t xml:space="preserve"> </w:t>
      </w:r>
      <w:r w:rsidRPr="00AF40BF">
        <w:rPr>
          <w:cs/>
        </w:rPr>
        <w:t xml:space="preserve">เรื่อง </w:t>
      </w:r>
      <w:r w:rsidRPr="00AF40BF">
        <w:rPr>
          <w:i/>
          <w:iCs/>
          <w:cs/>
        </w:rPr>
        <w:t>การรายงานทางการเงินระหว่างกาล</w:t>
      </w:r>
      <w:r w:rsidRPr="00AF40BF">
        <w:rPr>
          <w:cs/>
        </w:rPr>
        <w:t xml:space="preserve"> </w:t>
      </w:r>
      <w:r w:rsidRPr="00AF40BF">
        <w:t xml:space="preserve"> </w:t>
      </w:r>
      <w:r w:rsidRPr="00AF40BF">
        <w:rPr>
          <w:cs/>
        </w:rPr>
        <w:t>รวมถึงแนวปฏิบัติทางการบัญชีที่ประกาศใช้โดยสภาวิชาชีพบัญชีฯ</w:t>
      </w:r>
      <w:r w:rsidRPr="00D73840">
        <w:rPr>
          <w:cs/>
        </w:rPr>
        <w:t xml:space="preserve"> </w:t>
      </w:r>
      <w:r w:rsidRPr="00AF40BF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F40BF">
        <w:t xml:space="preserve"> </w:t>
      </w:r>
      <w:r w:rsidR="001347F2" w:rsidRPr="00AF40BF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347F2" w:rsidRPr="00AF40BF">
        <w:t xml:space="preserve">31 </w:t>
      </w:r>
      <w:r w:rsidR="001347F2" w:rsidRPr="00AF40BF">
        <w:rPr>
          <w:cs/>
        </w:rPr>
        <w:t xml:space="preserve">ธันวาคม </w:t>
      </w:r>
      <w:r w:rsidR="001347F2" w:rsidRPr="00AF40BF">
        <w:t>2</w:t>
      </w:r>
      <w:r w:rsidR="00C6181F" w:rsidRPr="00AF40BF">
        <w:t>5</w:t>
      </w:r>
      <w:r w:rsidR="001347F2" w:rsidRPr="00AF40BF">
        <w:t>6</w:t>
      </w:r>
      <w:r w:rsidR="009D1CC0" w:rsidRPr="00AF40BF">
        <w:t>7</w:t>
      </w:r>
    </w:p>
    <w:p w14:paraId="0CACE023" w14:textId="5F1F5E8D" w:rsidR="00340DB7" w:rsidRPr="00AF40BF" w:rsidRDefault="00340DB7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i/>
          <w:iCs/>
        </w:rPr>
      </w:pPr>
    </w:p>
    <w:p w14:paraId="11D5A0CE" w14:textId="1528D0CE" w:rsidR="00DA35B4" w:rsidRPr="00AF40BF" w:rsidRDefault="00DA35B4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AF40BF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</w:t>
      </w:r>
      <w:r w:rsidRPr="00AF40BF">
        <w:rPr>
          <w:rFonts w:hint="cs"/>
          <w:cs/>
        </w:rPr>
        <w:t>จ</w:t>
      </w:r>
      <w:r w:rsidRPr="00AF40BF">
        <w:rPr>
          <w:cs/>
        </w:rPr>
        <w:t>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AF40BF">
        <w:rPr>
          <w:rFonts w:hint="cs"/>
          <w:cs/>
        </w:rPr>
        <w:t>ไม่แตกต่างจากที่ได้อธิบายไว้ใน</w:t>
      </w:r>
      <w:r w:rsidRPr="00AF40BF">
        <w:rPr>
          <w:cs/>
        </w:rPr>
        <w:t xml:space="preserve">งบการเงินสำหรับปีสิ้นสุดวันที่ </w:t>
      </w:r>
      <w:r w:rsidRPr="00AF40BF">
        <w:t xml:space="preserve">31 </w:t>
      </w:r>
      <w:r w:rsidRPr="00AF40BF">
        <w:rPr>
          <w:rFonts w:hint="cs"/>
          <w:cs/>
        </w:rPr>
        <w:t xml:space="preserve">ธันวาคม </w:t>
      </w:r>
      <w:r w:rsidRPr="00AF40BF">
        <w:t>2</w:t>
      </w:r>
      <w:r w:rsidR="00C6181F" w:rsidRPr="00AF40BF">
        <w:t>5</w:t>
      </w:r>
      <w:r w:rsidRPr="00AF40BF">
        <w:t>6</w:t>
      </w:r>
      <w:r w:rsidR="0079361B" w:rsidRPr="00AF40BF">
        <w:t>7</w:t>
      </w:r>
    </w:p>
    <w:p w14:paraId="1668EE18" w14:textId="53CE5720" w:rsidR="00340DB7" w:rsidRPr="00AF40BF" w:rsidRDefault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DF5CF66" w14:textId="77777777" w:rsidR="002667D7" w:rsidRPr="00AF40BF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77777777" w:rsidR="00870CCC" w:rsidRPr="00AF40BF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0813ECF" w14:textId="7AB73734" w:rsidR="0025112D" w:rsidRPr="00AF40BF" w:rsidRDefault="0025112D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</w:t>
      </w:r>
      <w:r w:rsidRPr="00AF40BF">
        <w:rPr>
          <w:rFonts w:asciiTheme="majorBidi" w:hAnsiTheme="majorBidi" w:cstheme="majorBidi" w:hint="cs"/>
          <w:cs/>
        </w:rPr>
        <w:t>งวด</w:t>
      </w:r>
      <w:r w:rsidR="0023290C" w:rsidRPr="00AF40BF">
        <w:rPr>
          <w:rFonts w:asciiTheme="majorBidi" w:hAnsiTheme="majorBidi" w:cstheme="majorBidi" w:hint="cs"/>
          <w:cs/>
        </w:rPr>
        <w:t>สาม</w:t>
      </w:r>
      <w:r w:rsidRPr="00AF40BF">
        <w:rPr>
          <w:rFonts w:asciiTheme="majorBidi" w:hAnsiTheme="majorBidi" w:cstheme="majorBidi" w:hint="cs"/>
          <w:cs/>
        </w:rPr>
        <w:t>เดือน</w:t>
      </w:r>
      <w:r w:rsidRPr="00AF40BF">
        <w:rPr>
          <w:rFonts w:asciiTheme="majorBidi" w:hAnsiTheme="majorBidi" w:cstheme="majorBidi"/>
          <w:cs/>
        </w:rPr>
        <w:t xml:space="preserve">สิ้นสุดวันที่ </w:t>
      </w:r>
      <w:r w:rsidR="00044DC8" w:rsidRPr="00AF40BF">
        <w:rPr>
          <w:rFonts w:asciiTheme="majorBidi" w:hAnsiTheme="majorBidi" w:cstheme="majorBidi"/>
        </w:rPr>
        <w:t xml:space="preserve">31 </w:t>
      </w:r>
      <w:r w:rsidR="00044DC8" w:rsidRPr="00AF40BF">
        <w:rPr>
          <w:rFonts w:asciiTheme="majorBidi" w:hAnsiTheme="majorBidi" w:cstheme="majorBidi" w:hint="cs"/>
          <w:cs/>
        </w:rPr>
        <w:t xml:space="preserve">มีนาคม </w:t>
      </w:r>
      <w:r w:rsidRPr="00AF40BF">
        <w:rPr>
          <w:rFonts w:asciiTheme="majorBidi" w:hAnsiTheme="majorBidi" w:cstheme="majorBidi"/>
          <w:cs/>
        </w:rPr>
        <w:t>สรุปได้ดังนี้</w:t>
      </w:r>
    </w:p>
    <w:p w14:paraId="26AE46FD" w14:textId="7DEAF4CF" w:rsidR="002E564F" w:rsidRPr="00AF40BF" w:rsidRDefault="002E564F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</w:rPr>
      </w:pPr>
    </w:p>
    <w:p w14:paraId="795CB1DF" w14:textId="77777777" w:rsidR="00044DC8" w:rsidRPr="00AF40BF" w:rsidRDefault="00044DC8">
      <w:r w:rsidRPr="00AF40BF"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AF40BF" w:rsidRPr="00AF40BF" w14:paraId="457E5B12" w14:textId="77777777" w:rsidTr="00CE321B">
        <w:trPr>
          <w:tblHeader/>
        </w:trPr>
        <w:tc>
          <w:tcPr>
            <w:tcW w:w="2267" w:type="pct"/>
            <w:shd w:val="clear" w:color="auto" w:fill="auto"/>
          </w:tcPr>
          <w:p w14:paraId="213E8FD2" w14:textId="77777777" w:rsidR="00044DC8" w:rsidRPr="00AF40BF" w:rsidRDefault="00044DC8" w:rsidP="00CE321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78203E75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738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0809002D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5C586097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2B874E9E" w14:textId="77777777" w:rsidTr="00CE321B">
        <w:trPr>
          <w:tblHeader/>
        </w:trPr>
        <w:tc>
          <w:tcPr>
            <w:tcW w:w="2267" w:type="pct"/>
            <w:shd w:val="clear" w:color="auto" w:fill="auto"/>
          </w:tcPr>
          <w:p w14:paraId="1B788FB1" w14:textId="3C31F568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Pr="00AF40BF">
              <w:rPr>
                <w:rFonts w:asciiTheme="majorBidi" w:hAnsiTheme="majorBidi" w:hint="cs"/>
                <w:b/>
                <w:bCs/>
                <w:i/>
                <w:iCs/>
                <w:cs/>
              </w:rPr>
              <w:t>สาม</w:t>
            </w:r>
            <w:r w:rsidRPr="00AF40BF">
              <w:rPr>
                <w:rFonts w:asciiTheme="majorBidi" w:hAnsi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AF40BF">
              <w:rPr>
                <w:rFonts w:asciiTheme="majorBidi" w:hAnsiTheme="majorBidi"/>
                <w:b/>
                <w:bCs/>
                <w:i/>
                <w:iCs/>
              </w:rPr>
              <w:t xml:space="preserve"> 31</w:t>
            </w:r>
            <w:r w:rsidRPr="00AF40BF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AF40BF">
              <w:rPr>
                <w:rFonts w:asciiTheme="majorBidi" w:hAnsi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77" w:type="pct"/>
            <w:shd w:val="clear" w:color="auto" w:fill="auto"/>
          </w:tcPr>
          <w:p w14:paraId="7B2D3E15" w14:textId="3ADD6196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3" w:type="pct"/>
            <w:shd w:val="clear" w:color="auto" w:fill="auto"/>
          </w:tcPr>
          <w:p w14:paraId="11B3A218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35E2CF0" w14:textId="390F6701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3EEED232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B02AE4A" w14:textId="7F3E082D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6" w:type="pct"/>
            <w:shd w:val="clear" w:color="auto" w:fill="auto"/>
          </w:tcPr>
          <w:p w14:paraId="60E53CD3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555B52E0" w14:textId="0CCD6D93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2567</w:t>
            </w:r>
          </w:p>
        </w:tc>
      </w:tr>
      <w:tr w:rsidR="00AF40BF" w:rsidRPr="00AF40BF" w14:paraId="1FC7726A" w14:textId="77777777" w:rsidTr="00CE321B">
        <w:trPr>
          <w:tblHeader/>
        </w:trPr>
        <w:tc>
          <w:tcPr>
            <w:tcW w:w="2267" w:type="pct"/>
          </w:tcPr>
          <w:p w14:paraId="00DFC4D1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238E28FF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7801907B" w14:textId="77777777" w:rsidTr="00CE321B">
        <w:tc>
          <w:tcPr>
            <w:tcW w:w="2267" w:type="pct"/>
          </w:tcPr>
          <w:p w14:paraId="417D1F31" w14:textId="0538AE5B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  <w:r w:rsidR="00951DDB" w:rsidRPr="00AF40BF">
              <w:rPr>
                <w:rFonts w:asciiTheme="majorBidi" w:hAnsiTheme="majorBidi" w:cstheme="majorBidi" w:hint="cs"/>
                <w:b/>
                <w:bCs/>
                <w:cs/>
              </w:rPr>
              <w:t>ของกลุ่มบริษัท</w:t>
            </w:r>
          </w:p>
        </w:tc>
        <w:tc>
          <w:tcPr>
            <w:tcW w:w="577" w:type="pct"/>
          </w:tcPr>
          <w:p w14:paraId="7822725A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5C89DD3B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F90810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7FB7094D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BECD7B8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81C745A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6A8779D" w14:textId="77777777" w:rsidR="00044DC8" w:rsidRPr="00AF40BF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AF40BF" w:rsidRPr="00AF40BF" w14:paraId="285B10FF" w14:textId="77777777" w:rsidTr="00CE321B">
        <w:tc>
          <w:tcPr>
            <w:tcW w:w="2267" w:type="pct"/>
          </w:tcPr>
          <w:p w14:paraId="6F10C5B4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17D7084" w14:textId="5D7D3816" w:rsidR="00003C8C" w:rsidRPr="00AF40BF" w:rsidRDefault="00F144DF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2</w:t>
            </w:r>
            <w:r w:rsidR="00AA5FD5" w:rsidRPr="00AF40BF">
              <w:rPr>
                <w:rFonts w:asciiTheme="majorBidi" w:hAnsiTheme="majorBidi" w:cstheme="majorBidi" w:hint="cs"/>
                <w:cs/>
              </w:rPr>
              <w:t>,</w:t>
            </w:r>
            <w:r w:rsidRPr="00AF40BF">
              <w:rPr>
                <w:rFonts w:asciiTheme="majorBidi" w:hAnsiTheme="majorBidi" w:cstheme="majorBidi" w:hint="cs"/>
                <w:cs/>
              </w:rPr>
              <w:t>971.</w:t>
            </w:r>
            <w:r w:rsidR="00AA5FD5" w:rsidRPr="00AF40BF">
              <w:rPr>
                <w:rFonts w:asciiTheme="majorBidi" w:hAnsiTheme="majorBidi" w:cstheme="majorBidi" w:hint="cs"/>
                <w:cs/>
              </w:rPr>
              <w:t>47</w:t>
            </w:r>
          </w:p>
        </w:tc>
        <w:tc>
          <w:tcPr>
            <w:tcW w:w="144" w:type="pct"/>
            <w:gridSpan w:val="2"/>
          </w:tcPr>
          <w:p w14:paraId="745267F8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86B8437" w14:textId="51111C50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2,504.01</w:t>
            </w:r>
          </w:p>
        </w:tc>
        <w:tc>
          <w:tcPr>
            <w:tcW w:w="144" w:type="pct"/>
          </w:tcPr>
          <w:p w14:paraId="6FBBF3D7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8867259" w14:textId="20BFA768" w:rsidR="00003C8C" w:rsidRPr="00AF40BF" w:rsidRDefault="00F144DF" w:rsidP="00D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78DD81E4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4CD058E" w14:textId="544CD64D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2,208.27</w:t>
            </w:r>
          </w:p>
        </w:tc>
      </w:tr>
      <w:tr w:rsidR="00AF40BF" w:rsidRPr="00AF40BF" w14:paraId="10D2AE04" w14:textId="77777777" w:rsidTr="00CE321B">
        <w:tc>
          <w:tcPr>
            <w:tcW w:w="2267" w:type="pct"/>
          </w:tcPr>
          <w:p w14:paraId="48A7DC81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6AC320D8" w14:textId="5AC9C0BA" w:rsidR="00003C8C" w:rsidRPr="00AF40BF" w:rsidRDefault="005D23BB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22.32</w:t>
            </w:r>
          </w:p>
        </w:tc>
        <w:tc>
          <w:tcPr>
            <w:tcW w:w="144" w:type="pct"/>
            <w:gridSpan w:val="2"/>
          </w:tcPr>
          <w:p w14:paraId="5ACFF275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695533C" w14:textId="50111E35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6.25</w:t>
            </w:r>
          </w:p>
        </w:tc>
        <w:tc>
          <w:tcPr>
            <w:tcW w:w="144" w:type="pct"/>
          </w:tcPr>
          <w:p w14:paraId="59A711BE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960840E" w14:textId="6FE80DCC" w:rsidR="00003C8C" w:rsidRPr="00AF40BF" w:rsidRDefault="005D23BB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06B70BB8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749446C" w14:textId="256541BD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</w:tr>
      <w:tr w:rsidR="00AF40BF" w:rsidRPr="00AF40BF" w14:paraId="144C6D4D" w14:textId="77777777" w:rsidTr="00CE321B">
        <w:tc>
          <w:tcPr>
            <w:tcW w:w="2267" w:type="pct"/>
          </w:tcPr>
          <w:p w14:paraId="3AE4CECF" w14:textId="442B9A6F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76DEAF31" w14:textId="2303C060" w:rsidR="00003C8C" w:rsidRPr="00AF40BF" w:rsidRDefault="004B5A6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1.94</w:t>
            </w:r>
          </w:p>
        </w:tc>
        <w:tc>
          <w:tcPr>
            <w:tcW w:w="144" w:type="pct"/>
            <w:gridSpan w:val="2"/>
          </w:tcPr>
          <w:p w14:paraId="57F3DC64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15AD041" w14:textId="6D6A53F4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4.14</w:t>
            </w:r>
          </w:p>
        </w:tc>
        <w:tc>
          <w:tcPr>
            <w:tcW w:w="144" w:type="pct"/>
          </w:tcPr>
          <w:p w14:paraId="53F424FB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83B8314" w14:textId="62FE258B" w:rsidR="00003C8C" w:rsidRPr="00AF40BF" w:rsidRDefault="004B5A6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1.83</w:t>
            </w:r>
          </w:p>
        </w:tc>
        <w:tc>
          <w:tcPr>
            <w:tcW w:w="146" w:type="pct"/>
          </w:tcPr>
          <w:p w14:paraId="7E20848E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08A4A2D" w14:textId="2D9C38E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4.14</w:t>
            </w:r>
          </w:p>
        </w:tc>
      </w:tr>
      <w:tr w:rsidR="00AF40BF" w:rsidRPr="00AF40BF" w14:paraId="55CC7DAC" w14:textId="77777777" w:rsidTr="00CE321B">
        <w:tc>
          <w:tcPr>
            <w:tcW w:w="2267" w:type="pct"/>
          </w:tcPr>
          <w:p w14:paraId="7D6A8D91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7BC5E3C4" w14:textId="4D45D5B4" w:rsidR="00003C8C" w:rsidRPr="00AF40BF" w:rsidRDefault="007E612F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12.80</w:t>
            </w:r>
          </w:p>
        </w:tc>
        <w:tc>
          <w:tcPr>
            <w:tcW w:w="144" w:type="pct"/>
            <w:gridSpan w:val="2"/>
          </w:tcPr>
          <w:p w14:paraId="71BFCC36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60A371D" w14:textId="29C148B4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8.03</w:t>
            </w:r>
          </w:p>
        </w:tc>
        <w:tc>
          <w:tcPr>
            <w:tcW w:w="144" w:type="pct"/>
          </w:tcPr>
          <w:p w14:paraId="30F14B59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3E459D1" w14:textId="2D93E86C" w:rsidR="00003C8C" w:rsidRPr="00AF40BF" w:rsidRDefault="007E612F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4.64</w:t>
            </w:r>
          </w:p>
        </w:tc>
        <w:tc>
          <w:tcPr>
            <w:tcW w:w="146" w:type="pct"/>
          </w:tcPr>
          <w:p w14:paraId="5A568183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3B36F95" w14:textId="73D2D9FE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7.32</w:t>
            </w:r>
          </w:p>
        </w:tc>
      </w:tr>
      <w:tr w:rsidR="00AF40BF" w:rsidRPr="00AF40BF" w14:paraId="202460FF" w14:textId="77777777" w:rsidTr="00CE321B">
        <w:tc>
          <w:tcPr>
            <w:tcW w:w="2267" w:type="pct"/>
          </w:tcPr>
          <w:p w14:paraId="68F36BA2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5D751186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6F2E1C31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56FC6DD3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2D0E1264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0FE45EE6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4719457E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pct"/>
          </w:tcPr>
          <w:p w14:paraId="2F8BC57F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F40BF" w:rsidRPr="00AF40BF" w14:paraId="526D68DA" w14:textId="77777777" w:rsidTr="00CE321B">
        <w:tc>
          <w:tcPr>
            <w:tcW w:w="2267" w:type="pct"/>
          </w:tcPr>
          <w:p w14:paraId="20FE0175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4B8AB467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337B786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B885CEF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961FAB7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EDC19AB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CD19122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EB9A14A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7E96D51A" w14:textId="77777777" w:rsidTr="00CE321B">
        <w:tc>
          <w:tcPr>
            <w:tcW w:w="2267" w:type="pct"/>
          </w:tcPr>
          <w:p w14:paraId="4A5C4C49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1E7653C" w14:textId="3E09DB57" w:rsidR="00003C8C" w:rsidRPr="00AF40BF" w:rsidRDefault="00FF3D7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353.46</w:t>
            </w:r>
          </w:p>
        </w:tc>
        <w:tc>
          <w:tcPr>
            <w:tcW w:w="144" w:type="pct"/>
            <w:gridSpan w:val="2"/>
          </w:tcPr>
          <w:p w14:paraId="35238B09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99A2C0" w14:textId="12D78E7B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501.46</w:t>
            </w:r>
          </w:p>
        </w:tc>
        <w:tc>
          <w:tcPr>
            <w:tcW w:w="144" w:type="pct"/>
          </w:tcPr>
          <w:p w14:paraId="3405685B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814546" w14:textId="5AAA89F1" w:rsidR="00003C8C" w:rsidRPr="00AF40BF" w:rsidRDefault="00A90685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04B5C94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62B84E9" w14:textId="0F12F602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40BF" w:rsidRPr="00AF40BF" w14:paraId="421079B4" w14:textId="77777777" w:rsidTr="00CE321B">
        <w:tc>
          <w:tcPr>
            <w:tcW w:w="2267" w:type="pct"/>
          </w:tcPr>
          <w:p w14:paraId="7B7A4D63" w14:textId="77777777" w:rsidR="00A90685" w:rsidRPr="00AF40BF" w:rsidRDefault="00A90685" w:rsidP="00A9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1DF7D46A" w14:textId="2914A52E" w:rsidR="00A90685" w:rsidRPr="00AF40BF" w:rsidRDefault="00133A71" w:rsidP="00A9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0.20</w:t>
            </w:r>
          </w:p>
        </w:tc>
        <w:tc>
          <w:tcPr>
            <w:tcW w:w="144" w:type="pct"/>
            <w:gridSpan w:val="2"/>
          </w:tcPr>
          <w:p w14:paraId="479CAD51" w14:textId="77777777" w:rsidR="00A90685" w:rsidRPr="00AF40BF" w:rsidRDefault="00A90685" w:rsidP="00A9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0B1C8DA" w14:textId="78CFE88B" w:rsidR="00A90685" w:rsidRPr="00AF40BF" w:rsidRDefault="00A90685" w:rsidP="00A9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0.16</w:t>
            </w:r>
          </w:p>
        </w:tc>
        <w:tc>
          <w:tcPr>
            <w:tcW w:w="144" w:type="pct"/>
          </w:tcPr>
          <w:p w14:paraId="1F733787" w14:textId="77777777" w:rsidR="00A90685" w:rsidRPr="00AF40BF" w:rsidRDefault="00A90685" w:rsidP="00A9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25F1D7" w14:textId="5B7AB6D8" w:rsidR="00A90685" w:rsidRPr="00AF40BF" w:rsidRDefault="00A90685" w:rsidP="00A9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4BB76A3" w14:textId="77777777" w:rsidR="00A90685" w:rsidRPr="00AF40BF" w:rsidRDefault="00A90685" w:rsidP="00A9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C3012A" w14:textId="7F22C9ED" w:rsidR="00A90685" w:rsidRPr="00AF40BF" w:rsidRDefault="00A90685" w:rsidP="00A9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40BF" w:rsidRPr="00AF40BF" w14:paraId="52036536" w14:textId="77777777" w:rsidTr="00CE321B">
        <w:tc>
          <w:tcPr>
            <w:tcW w:w="2267" w:type="pct"/>
          </w:tcPr>
          <w:p w14:paraId="0D19D93E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33AFD3C0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7B5B3760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75685AC7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16"/>
                <w:szCs w:val="16"/>
              </w:rPr>
            </w:pPr>
          </w:p>
        </w:tc>
        <w:tc>
          <w:tcPr>
            <w:tcW w:w="144" w:type="pct"/>
          </w:tcPr>
          <w:p w14:paraId="3F6F7CB4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330FDB56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025E32D6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pct"/>
          </w:tcPr>
          <w:p w14:paraId="72D0DEE1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F40BF" w:rsidRPr="00AF40BF" w14:paraId="46B25633" w14:textId="77777777" w:rsidTr="00CE321B">
        <w:tc>
          <w:tcPr>
            <w:tcW w:w="2267" w:type="pct"/>
          </w:tcPr>
          <w:p w14:paraId="674EA2C1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EC6B3A8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7E7234D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4210B2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68760B2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29552F3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59BF64A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B444FB3" w14:textId="77777777" w:rsidR="007E490C" w:rsidRPr="00AF40BF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25820C14" w14:textId="77777777" w:rsidTr="00CE321B">
        <w:tc>
          <w:tcPr>
            <w:tcW w:w="2267" w:type="pct"/>
          </w:tcPr>
          <w:p w14:paraId="2BFEFE1B" w14:textId="72347C1B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0670E93" w14:textId="3402BDCB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3CA70328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E30E2C8" w14:textId="7679C341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478F6E9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A523FC" w14:textId="60ED66F1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1,</w:t>
            </w:r>
            <w:r w:rsidR="00AA0E7C" w:rsidRPr="00AF40BF">
              <w:rPr>
                <w:rFonts w:asciiTheme="majorBidi" w:hAnsiTheme="majorBidi" w:cstheme="majorBidi" w:hint="cs"/>
                <w:cs/>
              </w:rPr>
              <w:t>158.88</w:t>
            </w:r>
          </w:p>
        </w:tc>
        <w:tc>
          <w:tcPr>
            <w:tcW w:w="146" w:type="pct"/>
          </w:tcPr>
          <w:p w14:paraId="4D623E22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CF6720C" w14:textId="6DF185AB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1,473.02</w:t>
            </w:r>
          </w:p>
        </w:tc>
      </w:tr>
      <w:tr w:rsidR="00AF40BF" w:rsidRPr="00AF40BF" w14:paraId="0059D0AA" w14:textId="77777777" w:rsidTr="00CE321B">
        <w:tc>
          <w:tcPr>
            <w:tcW w:w="2267" w:type="pct"/>
          </w:tcPr>
          <w:p w14:paraId="050A1F19" w14:textId="5D79E79E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7057B94D" w14:textId="0CC5ACAF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06CBA27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62E5BB0" w14:textId="38A697EA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0B80299C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C901C4" w14:textId="4FE93EAA" w:rsidR="00003C8C" w:rsidRPr="00AF40BF" w:rsidRDefault="00D4696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1,299.22</w:t>
            </w:r>
          </w:p>
        </w:tc>
        <w:tc>
          <w:tcPr>
            <w:tcW w:w="146" w:type="pct"/>
          </w:tcPr>
          <w:p w14:paraId="1055899B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8CCB23" w14:textId="0E8EC78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1,698.12</w:t>
            </w:r>
          </w:p>
        </w:tc>
      </w:tr>
      <w:tr w:rsidR="00AF40BF" w:rsidRPr="00AF40BF" w14:paraId="323A55C1" w14:textId="77777777" w:rsidTr="00CE321B">
        <w:tc>
          <w:tcPr>
            <w:tcW w:w="2267" w:type="pct"/>
          </w:tcPr>
          <w:p w14:paraId="42A1CA01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3CF5C48" w14:textId="1C6AF840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51420C7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03A5E58" w14:textId="3854161E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A420699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03F101" w14:textId="529170FF" w:rsidR="00003C8C" w:rsidRPr="00AF40BF" w:rsidRDefault="004B5A6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13.91</w:t>
            </w:r>
          </w:p>
        </w:tc>
        <w:tc>
          <w:tcPr>
            <w:tcW w:w="146" w:type="pct"/>
          </w:tcPr>
          <w:p w14:paraId="5C4177EC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6A27A4A" w14:textId="2C58F37F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11.57</w:t>
            </w:r>
          </w:p>
        </w:tc>
      </w:tr>
      <w:tr w:rsidR="00AF40BF" w:rsidRPr="00AF40BF" w14:paraId="4C98DE0A" w14:textId="77777777" w:rsidTr="00CE321B">
        <w:tc>
          <w:tcPr>
            <w:tcW w:w="2267" w:type="pct"/>
          </w:tcPr>
          <w:p w14:paraId="02F8A409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17B9955C" w14:textId="4EC27F93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5A3A4B8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1F2FD76" w14:textId="3C8439ED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1F270CE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CDE7FFA" w14:textId="7D720F0D" w:rsidR="00003C8C" w:rsidRPr="00AF40BF" w:rsidRDefault="004B5A6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21.87</w:t>
            </w:r>
          </w:p>
        </w:tc>
        <w:tc>
          <w:tcPr>
            <w:tcW w:w="146" w:type="pct"/>
          </w:tcPr>
          <w:p w14:paraId="5EE07E4C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55A19B3" w14:textId="769F67B6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20.73</w:t>
            </w:r>
          </w:p>
        </w:tc>
      </w:tr>
      <w:tr w:rsidR="00AF40BF" w:rsidRPr="00AF40BF" w14:paraId="4177D03F" w14:textId="77777777" w:rsidTr="00CE321B">
        <w:tc>
          <w:tcPr>
            <w:tcW w:w="2267" w:type="pct"/>
          </w:tcPr>
          <w:p w14:paraId="02897008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6D9B91E2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0438870A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07A13F76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500C4784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02206EE5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314AF5CC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pct"/>
          </w:tcPr>
          <w:p w14:paraId="23C46C34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F40BF" w:rsidRPr="00AF40BF" w14:paraId="601F16B5" w14:textId="77777777" w:rsidTr="00CE321B">
        <w:tc>
          <w:tcPr>
            <w:tcW w:w="2267" w:type="pct"/>
          </w:tcPr>
          <w:p w14:paraId="2C7CD40F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BE00EC0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DA2CAA4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944EF30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498D6CA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674A865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46D208D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986B6CA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679B8525" w14:textId="77777777" w:rsidTr="00CE321B">
        <w:tc>
          <w:tcPr>
            <w:tcW w:w="2267" w:type="pct"/>
          </w:tcPr>
          <w:p w14:paraId="23B707DB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3FB517D4" w14:textId="59DF362B" w:rsidR="00003C8C" w:rsidRPr="00AF40BF" w:rsidRDefault="004659F6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2,160.</w:t>
            </w:r>
            <w:r w:rsidR="00216A22" w:rsidRPr="00AF40BF">
              <w:rPr>
                <w:rFonts w:asciiTheme="majorBidi" w:hAnsiTheme="majorBidi" w:cstheme="majorBidi" w:hint="cs"/>
                <w:cs/>
              </w:rPr>
              <w:t>10</w:t>
            </w:r>
          </w:p>
        </w:tc>
        <w:tc>
          <w:tcPr>
            <w:tcW w:w="144" w:type="pct"/>
            <w:gridSpan w:val="2"/>
          </w:tcPr>
          <w:p w14:paraId="215FED7E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826CD91" w14:textId="527EF278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2,196.79</w:t>
            </w:r>
          </w:p>
        </w:tc>
        <w:tc>
          <w:tcPr>
            <w:tcW w:w="144" w:type="pct"/>
          </w:tcPr>
          <w:p w14:paraId="03A928DE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B91836D" w14:textId="60CE4218" w:rsidR="00003C8C" w:rsidRPr="00AF40BF" w:rsidRDefault="004659F6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1,557.74</w:t>
            </w:r>
          </w:p>
        </w:tc>
        <w:tc>
          <w:tcPr>
            <w:tcW w:w="146" w:type="pct"/>
          </w:tcPr>
          <w:p w14:paraId="686B979B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2A3F931" w14:textId="1D8271DA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40BF" w:rsidRPr="00AF40BF" w14:paraId="3F1E69A3" w14:textId="77777777" w:rsidTr="00CE321B">
        <w:tc>
          <w:tcPr>
            <w:tcW w:w="2267" w:type="pct"/>
          </w:tcPr>
          <w:p w14:paraId="544FCD0F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147AA985" w14:textId="632DE676" w:rsidR="00003C8C" w:rsidRPr="00AF40BF" w:rsidRDefault="000C5683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252.88</w:t>
            </w:r>
          </w:p>
        </w:tc>
        <w:tc>
          <w:tcPr>
            <w:tcW w:w="144" w:type="pct"/>
            <w:gridSpan w:val="2"/>
          </w:tcPr>
          <w:p w14:paraId="40C60A77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8C4516" w14:textId="19190AE6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36</w:t>
            </w:r>
            <w:r w:rsidRPr="00AF40BF">
              <w:rPr>
                <w:rFonts w:asciiTheme="majorBidi" w:hAnsiTheme="majorBidi" w:cstheme="majorBidi"/>
              </w:rPr>
              <w:t>1.78</w:t>
            </w:r>
          </w:p>
        </w:tc>
        <w:tc>
          <w:tcPr>
            <w:tcW w:w="144" w:type="pct"/>
          </w:tcPr>
          <w:p w14:paraId="084305E8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E464F81" w14:textId="78BE1184" w:rsidR="00003C8C" w:rsidRPr="00AF40BF" w:rsidRDefault="00FF3D7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3A64C082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3A215B" w14:textId="7DE09D7D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40BF" w:rsidRPr="00AF40BF" w14:paraId="5D451740" w14:textId="77777777" w:rsidTr="00CE321B">
        <w:tc>
          <w:tcPr>
            <w:tcW w:w="2267" w:type="pct"/>
          </w:tcPr>
          <w:p w14:paraId="37115DCC" w14:textId="791B7F61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30481ABA" w14:textId="338651A3" w:rsidR="00003C8C" w:rsidRPr="00AF40BF" w:rsidRDefault="002761A2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35.88</w:t>
            </w:r>
          </w:p>
        </w:tc>
        <w:tc>
          <w:tcPr>
            <w:tcW w:w="144" w:type="pct"/>
            <w:gridSpan w:val="2"/>
          </w:tcPr>
          <w:p w14:paraId="59360D36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9A5C0F0" w14:textId="24AE65C9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8.42</w:t>
            </w:r>
          </w:p>
        </w:tc>
        <w:tc>
          <w:tcPr>
            <w:tcW w:w="144" w:type="pct"/>
          </w:tcPr>
          <w:p w14:paraId="36E77561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88EDAEF" w14:textId="3A3D35F8" w:rsidR="00003C8C" w:rsidRPr="00AF40BF" w:rsidRDefault="002761A2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10.83</w:t>
            </w:r>
          </w:p>
        </w:tc>
        <w:tc>
          <w:tcPr>
            <w:tcW w:w="146" w:type="pct"/>
          </w:tcPr>
          <w:p w14:paraId="4B71F4B7" w14:textId="77777777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DC5EDEA" w14:textId="79245C05" w:rsidR="00003C8C" w:rsidRPr="00AF40BF" w:rsidRDefault="00003C8C" w:rsidP="00003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0.06</w:t>
            </w:r>
          </w:p>
        </w:tc>
      </w:tr>
      <w:tr w:rsidR="00AF40BF" w:rsidRPr="00AF40BF" w14:paraId="2621C17D" w14:textId="77777777" w:rsidTr="00CE321B">
        <w:tc>
          <w:tcPr>
            <w:tcW w:w="2267" w:type="pct"/>
          </w:tcPr>
          <w:p w14:paraId="23DDECAA" w14:textId="5847AD02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13CCF9A5" w14:textId="6607E7A3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5.10</w:t>
            </w:r>
          </w:p>
        </w:tc>
        <w:tc>
          <w:tcPr>
            <w:tcW w:w="144" w:type="pct"/>
            <w:gridSpan w:val="2"/>
          </w:tcPr>
          <w:p w14:paraId="3991F826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E98F0A" w14:textId="37D590A1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2E21462E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D8E1A7E" w14:textId="48488464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5.10</w:t>
            </w:r>
          </w:p>
        </w:tc>
        <w:tc>
          <w:tcPr>
            <w:tcW w:w="146" w:type="pct"/>
          </w:tcPr>
          <w:p w14:paraId="5F9B2E0F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F42F0EE" w14:textId="1DCC9518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40BF" w:rsidRPr="00AF40BF" w14:paraId="72D79B51" w14:textId="77777777" w:rsidTr="00CE321B">
        <w:tc>
          <w:tcPr>
            <w:tcW w:w="2267" w:type="pct"/>
          </w:tcPr>
          <w:p w14:paraId="63A583EC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FC2E919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5375414B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456B296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1D0E0441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DC5EA56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CBBABF9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6C15B47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40BF" w:rsidRPr="00AF40BF" w14:paraId="0EEC4263" w14:textId="77777777" w:rsidTr="00CE321B">
        <w:tc>
          <w:tcPr>
            <w:tcW w:w="2267" w:type="pct"/>
          </w:tcPr>
          <w:p w14:paraId="512BC15E" w14:textId="1CE84DAE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577" w:type="pct"/>
          </w:tcPr>
          <w:p w14:paraId="16A62485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ED3AEF8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19EC6A30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1DB2844A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6489BDFB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34A41BE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2C8DDA8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40BF" w:rsidRPr="00AF40BF" w14:paraId="2CF720F1" w14:textId="77777777" w:rsidTr="00CE321B">
        <w:tc>
          <w:tcPr>
            <w:tcW w:w="2267" w:type="pct"/>
          </w:tcPr>
          <w:p w14:paraId="743C5A25" w14:textId="2CF10581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4A5B39E6" w14:textId="49908B1E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1.75</w:t>
            </w:r>
          </w:p>
        </w:tc>
        <w:tc>
          <w:tcPr>
            <w:tcW w:w="144" w:type="pct"/>
            <w:gridSpan w:val="2"/>
          </w:tcPr>
          <w:p w14:paraId="28C8FB28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157F5C3" w14:textId="6BD72060" w:rsidR="00D83718" w:rsidRPr="00AF40BF" w:rsidRDefault="00D83718" w:rsidP="00D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67C1793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1A14528" w14:textId="4652BAF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1.75</w:t>
            </w:r>
          </w:p>
        </w:tc>
        <w:tc>
          <w:tcPr>
            <w:tcW w:w="146" w:type="pct"/>
          </w:tcPr>
          <w:p w14:paraId="62E6F8CE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1E3D88B" w14:textId="6EDB6B4C" w:rsidR="00D83718" w:rsidRPr="00AF40BF" w:rsidRDefault="00D83718" w:rsidP="00D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F40BF" w:rsidRPr="00AF40BF" w14:paraId="19C20558" w14:textId="77777777" w:rsidTr="00CE321B">
        <w:tc>
          <w:tcPr>
            <w:tcW w:w="2267" w:type="pct"/>
          </w:tcPr>
          <w:p w14:paraId="03D787EB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E85E968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2582CF8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3BC21F67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213B8F42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04F38C7B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0E60F253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383D1100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40BF" w:rsidRPr="00AF40BF" w14:paraId="31AA270D" w14:textId="77777777" w:rsidTr="00CE321B">
        <w:trPr>
          <w:trHeight w:val="398"/>
        </w:trPr>
        <w:tc>
          <w:tcPr>
            <w:tcW w:w="2267" w:type="pct"/>
          </w:tcPr>
          <w:p w14:paraId="546E5B40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28AF8496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707E3C44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35DAEB60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2A84804B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383A7C7D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36C68693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792593F5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40BF" w:rsidRPr="00AF40BF" w14:paraId="50D2B273" w14:textId="77777777" w:rsidTr="00CE321B">
        <w:tc>
          <w:tcPr>
            <w:tcW w:w="2267" w:type="pct"/>
          </w:tcPr>
          <w:p w14:paraId="67A8D9BD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53B61475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0B3B9C75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EDE0B7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8D28667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F7AE08E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80577D6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4D314D3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05CC2680" w14:textId="77777777" w:rsidTr="004E5DDC">
        <w:tc>
          <w:tcPr>
            <w:tcW w:w="2267" w:type="pct"/>
            <w:shd w:val="clear" w:color="auto" w:fill="auto"/>
          </w:tcPr>
          <w:p w14:paraId="3E14D0C6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3F9A2474" w14:textId="74BC74DF" w:rsidR="00D83718" w:rsidRPr="00AF40BF" w:rsidRDefault="007E21D1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14.50</w:t>
            </w:r>
          </w:p>
        </w:tc>
        <w:tc>
          <w:tcPr>
            <w:tcW w:w="144" w:type="pct"/>
            <w:gridSpan w:val="2"/>
          </w:tcPr>
          <w:p w14:paraId="17755EE5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CC6281F" w14:textId="3EA5E1CF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13.50</w:t>
            </w:r>
          </w:p>
        </w:tc>
        <w:tc>
          <w:tcPr>
            <w:tcW w:w="144" w:type="pct"/>
          </w:tcPr>
          <w:p w14:paraId="28FDF831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273BDB" w14:textId="25E009BF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8.63</w:t>
            </w:r>
          </w:p>
        </w:tc>
        <w:tc>
          <w:tcPr>
            <w:tcW w:w="146" w:type="pct"/>
          </w:tcPr>
          <w:p w14:paraId="2630020C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ACB56C3" w14:textId="13C524FA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8.36</w:t>
            </w:r>
          </w:p>
        </w:tc>
      </w:tr>
      <w:tr w:rsidR="00AF40BF" w:rsidRPr="00AF40BF" w14:paraId="2E6059FC" w14:textId="77777777" w:rsidTr="004E5DDC">
        <w:tc>
          <w:tcPr>
            <w:tcW w:w="2267" w:type="pct"/>
            <w:shd w:val="clear" w:color="auto" w:fill="auto"/>
          </w:tcPr>
          <w:p w14:paraId="03ED9DB2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 xml:space="preserve">     </w:t>
            </w:r>
            <w:r w:rsidRPr="00AF40BF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4DC77B0C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78C85CD7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9E8A02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22149C4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17B248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21F31FA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1CCF1AE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4DC1A158" w14:textId="77777777" w:rsidTr="004E5DDC">
        <w:tc>
          <w:tcPr>
            <w:tcW w:w="2267" w:type="pct"/>
            <w:shd w:val="clear" w:color="auto" w:fill="auto"/>
          </w:tcPr>
          <w:p w14:paraId="4168E4BF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 xml:space="preserve">        </w:t>
            </w:r>
            <w:r w:rsidRPr="00AF40BF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01C3B2A" w14:textId="72EF2AB6" w:rsidR="00D83718" w:rsidRPr="00AF40BF" w:rsidRDefault="007E21D1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0.6</w:t>
            </w:r>
            <w:r w:rsidR="00957A7C" w:rsidRPr="00AF40BF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44" w:type="pct"/>
            <w:gridSpan w:val="2"/>
          </w:tcPr>
          <w:p w14:paraId="0616BAEA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10D51D7" w14:textId="00BB5C9B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1.28</w:t>
            </w:r>
          </w:p>
        </w:tc>
        <w:tc>
          <w:tcPr>
            <w:tcW w:w="144" w:type="pct"/>
          </w:tcPr>
          <w:p w14:paraId="67096CBC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F9D5B02" w14:textId="00577A56" w:rsidR="00D83718" w:rsidRPr="00AF40BF" w:rsidRDefault="007E21D1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0.46</w:t>
            </w:r>
          </w:p>
        </w:tc>
        <w:tc>
          <w:tcPr>
            <w:tcW w:w="146" w:type="pct"/>
          </w:tcPr>
          <w:p w14:paraId="02B95F74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C8FA535" w14:textId="5CCDE811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1.15</w:t>
            </w:r>
          </w:p>
        </w:tc>
      </w:tr>
      <w:tr w:rsidR="00AF40BF" w:rsidRPr="00AF40BF" w14:paraId="67A18EAB" w14:textId="77777777" w:rsidTr="00CE321B">
        <w:tc>
          <w:tcPr>
            <w:tcW w:w="2267" w:type="pct"/>
          </w:tcPr>
          <w:p w14:paraId="18579B91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F7C10C" w14:textId="500303A3" w:rsidR="00D83718" w:rsidRPr="00AF40BF" w:rsidRDefault="007E21D1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15.12</w:t>
            </w:r>
          </w:p>
        </w:tc>
        <w:tc>
          <w:tcPr>
            <w:tcW w:w="144" w:type="pct"/>
            <w:gridSpan w:val="2"/>
          </w:tcPr>
          <w:p w14:paraId="02B5CC1E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3645DF6" w14:textId="565646BA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14.78</w:t>
            </w:r>
          </w:p>
        </w:tc>
        <w:tc>
          <w:tcPr>
            <w:tcW w:w="144" w:type="pct"/>
          </w:tcPr>
          <w:p w14:paraId="0C756FA7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0491683" w14:textId="7A2D5FB9" w:rsidR="00D83718" w:rsidRPr="00AF40BF" w:rsidRDefault="007E21D1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9.09</w:t>
            </w:r>
          </w:p>
        </w:tc>
        <w:tc>
          <w:tcPr>
            <w:tcW w:w="146" w:type="pct"/>
          </w:tcPr>
          <w:p w14:paraId="5EF165F2" w14:textId="77777777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DE0E441" w14:textId="34438F8A" w:rsidR="00D83718" w:rsidRPr="00AF40BF" w:rsidRDefault="00D83718" w:rsidP="00D8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9.51</w:t>
            </w:r>
          </w:p>
        </w:tc>
      </w:tr>
    </w:tbl>
    <w:p w14:paraId="023859F8" w14:textId="0EDE71E0" w:rsidR="00871A4A" w:rsidRPr="00AF40BF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AF40BF">
        <w:rPr>
          <w:rFonts w:asciiTheme="majorBidi" w:hAnsiTheme="majorBidi"/>
          <w:cs/>
        </w:rPr>
        <w:lastRenderedPageBreak/>
        <w:t xml:space="preserve">ยอดคงเหลือกับกิจการที่เกี่ยวข้องกัน ณ วันที่ </w:t>
      </w:r>
      <w:r w:rsidR="00C37398" w:rsidRPr="00AF40BF">
        <w:t>3</w:t>
      </w:r>
      <w:r w:rsidR="00594AE6" w:rsidRPr="00AF40BF">
        <w:t>1</w:t>
      </w:r>
      <w:r w:rsidR="00C37398" w:rsidRPr="00AF40BF">
        <w:t xml:space="preserve"> </w:t>
      </w:r>
      <w:r w:rsidR="00594AE6" w:rsidRPr="00AF40BF">
        <w:rPr>
          <w:rFonts w:hint="cs"/>
          <w:cs/>
        </w:rPr>
        <w:t xml:space="preserve">มีนาคม </w:t>
      </w:r>
      <w:r w:rsidRPr="00AF40BF">
        <w:rPr>
          <w:rFonts w:asciiTheme="majorBidi" w:hAnsiTheme="majorBidi"/>
        </w:rPr>
        <w:t>256</w:t>
      </w:r>
      <w:r w:rsidR="00003C8C" w:rsidRPr="00AF40BF">
        <w:rPr>
          <w:rFonts w:asciiTheme="majorBidi" w:hAnsiTheme="majorBidi"/>
        </w:rPr>
        <w:t>8</w:t>
      </w:r>
      <w:r w:rsidRPr="00AF40BF">
        <w:rPr>
          <w:rFonts w:asciiTheme="majorBidi" w:hAnsiTheme="majorBidi"/>
          <w:cs/>
        </w:rPr>
        <w:t xml:space="preserve"> และ </w:t>
      </w:r>
      <w:r w:rsidRPr="00AF40BF">
        <w:rPr>
          <w:rFonts w:asciiTheme="majorBidi" w:hAnsiTheme="majorBidi"/>
        </w:rPr>
        <w:t>31</w:t>
      </w:r>
      <w:r w:rsidRPr="00AF40BF">
        <w:rPr>
          <w:rFonts w:asciiTheme="majorBidi" w:hAnsiTheme="majorBidi"/>
          <w:cs/>
        </w:rPr>
        <w:t xml:space="preserve"> ธันวาคม </w:t>
      </w:r>
      <w:r w:rsidRPr="00AF40BF">
        <w:rPr>
          <w:rFonts w:asciiTheme="majorBidi" w:hAnsiTheme="majorBidi"/>
        </w:rPr>
        <w:t>256</w:t>
      </w:r>
      <w:r w:rsidR="00003C8C" w:rsidRPr="00AF40BF">
        <w:rPr>
          <w:rFonts w:asciiTheme="majorBidi" w:hAnsiTheme="majorBidi"/>
        </w:rPr>
        <w:t>7</w:t>
      </w:r>
      <w:r w:rsidRPr="00AF40BF">
        <w:rPr>
          <w:rFonts w:asciiTheme="majorBidi" w:hAnsiTheme="majorBidi"/>
          <w:cs/>
        </w:rPr>
        <w:t xml:space="preserve"> มีดังนี้</w:t>
      </w:r>
    </w:p>
    <w:p w14:paraId="7C7DBBEA" w14:textId="1AD32083" w:rsidR="00D902A1" w:rsidRPr="00AF40BF" w:rsidRDefault="00D902A1" w:rsidP="00E57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AF40BF" w:rsidRPr="00AF40BF" w14:paraId="63CE2F01" w14:textId="77777777" w:rsidTr="00CE321B">
        <w:trPr>
          <w:tblHeader/>
        </w:trPr>
        <w:tc>
          <w:tcPr>
            <w:tcW w:w="2232" w:type="pct"/>
            <w:shd w:val="clear" w:color="auto" w:fill="auto"/>
          </w:tcPr>
          <w:p w14:paraId="622484D7" w14:textId="77777777" w:rsidR="00187C66" w:rsidRPr="00AF40BF" w:rsidRDefault="00187C66" w:rsidP="00CE321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  <w:shd w:val="clear" w:color="auto" w:fill="auto"/>
          </w:tcPr>
          <w:p w14:paraId="2E09080B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738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2B8662F7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5D8F76D2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6C3F60A9" w14:textId="77777777" w:rsidTr="00CE321B">
        <w:trPr>
          <w:tblHeader/>
        </w:trPr>
        <w:tc>
          <w:tcPr>
            <w:tcW w:w="2232" w:type="pct"/>
            <w:shd w:val="clear" w:color="auto" w:fill="auto"/>
          </w:tcPr>
          <w:p w14:paraId="6FFA2F42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6BF3E040" w14:textId="5ABCB189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05EED909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3708E365" w14:textId="1D702BDD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B086B36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3D05E86F" w14:textId="64A66B98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50" w:type="pct"/>
            <w:shd w:val="clear" w:color="auto" w:fill="auto"/>
          </w:tcPr>
          <w:p w14:paraId="26B2C0DE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329DD69F" w14:textId="5F7A8D6E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AF40BF" w:rsidRPr="00AF40BF" w14:paraId="35D2F1F8" w14:textId="77777777" w:rsidTr="00CE321B">
        <w:trPr>
          <w:tblHeader/>
        </w:trPr>
        <w:tc>
          <w:tcPr>
            <w:tcW w:w="2232" w:type="pct"/>
            <w:shd w:val="clear" w:color="auto" w:fill="auto"/>
          </w:tcPr>
          <w:p w14:paraId="77EE1599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03BF7F6E" w14:textId="0D39549B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003C8C" w:rsidRPr="00AF40B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6488415A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5A4001D8" w14:textId="2CE02408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003C8C" w:rsidRPr="00AF40B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6493A7BD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0F96E98F" w14:textId="135202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003C8C" w:rsidRPr="00AF40B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0" w:type="pct"/>
            <w:shd w:val="clear" w:color="auto" w:fill="auto"/>
          </w:tcPr>
          <w:p w14:paraId="2B8ADC02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0926F007" w14:textId="326F69E0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003C8C" w:rsidRPr="00AF40BF">
              <w:rPr>
                <w:rFonts w:asciiTheme="majorBidi" w:hAnsiTheme="majorBidi" w:cstheme="majorBidi"/>
              </w:rPr>
              <w:t>7</w:t>
            </w:r>
          </w:p>
        </w:tc>
      </w:tr>
      <w:tr w:rsidR="00AF40BF" w:rsidRPr="00AF40BF" w14:paraId="14AEF90C" w14:textId="77777777" w:rsidTr="00CE321B">
        <w:trPr>
          <w:tblHeader/>
        </w:trPr>
        <w:tc>
          <w:tcPr>
            <w:tcW w:w="2232" w:type="pct"/>
          </w:tcPr>
          <w:p w14:paraId="78997E1F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338872F5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45B012FC" w14:textId="77777777" w:rsidTr="00CE321B">
        <w:tc>
          <w:tcPr>
            <w:tcW w:w="2232" w:type="pct"/>
          </w:tcPr>
          <w:p w14:paraId="1795053F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4AF70B17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02715CF5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207D02F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0CA8939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4FF1AA3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09ADAB45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690378D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AF40BF" w:rsidRPr="00AF40BF" w14:paraId="6F3D49FF" w14:textId="77777777" w:rsidTr="00CE321B">
        <w:tc>
          <w:tcPr>
            <w:tcW w:w="2232" w:type="pct"/>
          </w:tcPr>
          <w:p w14:paraId="0ED52391" w14:textId="6BAE00F6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บริษัทใหญ่</w:t>
            </w:r>
            <w:r w:rsidRPr="00AF40BF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86" w:type="pct"/>
          </w:tcPr>
          <w:p w14:paraId="21C2393C" w14:textId="638A5C15" w:rsidR="004963DA" w:rsidRPr="00AF40BF" w:rsidRDefault="00D313C2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600.48</w:t>
            </w:r>
          </w:p>
        </w:tc>
        <w:tc>
          <w:tcPr>
            <w:tcW w:w="145" w:type="pct"/>
            <w:gridSpan w:val="2"/>
          </w:tcPr>
          <w:p w14:paraId="331A782E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9815E32" w14:textId="464DE8F8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841.53</w:t>
            </w:r>
          </w:p>
        </w:tc>
        <w:tc>
          <w:tcPr>
            <w:tcW w:w="146" w:type="pct"/>
          </w:tcPr>
          <w:p w14:paraId="130763B5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D88CB6E" w14:textId="13C7CD36" w:rsidR="004963DA" w:rsidRPr="00AF40BF" w:rsidRDefault="002F79EC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3F1090A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0F48272" w14:textId="2FF3D6E1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40BF" w:rsidRPr="00AF40BF" w14:paraId="06E9A177" w14:textId="77777777" w:rsidTr="00CE321B">
        <w:tc>
          <w:tcPr>
            <w:tcW w:w="2232" w:type="pct"/>
          </w:tcPr>
          <w:p w14:paraId="1D4C9BC6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F00B035" w14:textId="4DFB84DE" w:rsidR="004963DA" w:rsidRPr="00AF40BF" w:rsidRDefault="00D313C2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78749A59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C5231E8" w14:textId="373E2D23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8516892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6259A55" w14:textId="33A184EB" w:rsidR="004963DA" w:rsidRPr="00AF40BF" w:rsidRDefault="002F79EC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361.29</w:t>
            </w:r>
          </w:p>
        </w:tc>
        <w:tc>
          <w:tcPr>
            <w:tcW w:w="150" w:type="pct"/>
          </w:tcPr>
          <w:p w14:paraId="3B9E7AEF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9DEE450" w14:textId="36D7370A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433.19</w:t>
            </w:r>
          </w:p>
        </w:tc>
      </w:tr>
      <w:tr w:rsidR="00AF40BF" w:rsidRPr="00AF40BF" w14:paraId="19B40B50" w14:textId="77777777" w:rsidTr="00CE321B">
        <w:tc>
          <w:tcPr>
            <w:tcW w:w="2232" w:type="pct"/>
          </w:tcPr>
          <w:p w14:paraId="4BE401E2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5292906" w14:textId="02847B54" w:rsidR="004963DA" w:rsidRPr="00AF40BF" w:rsidRDefault="00D313C2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712.87</w:t>
            </w:r>
          </w:p>
        </w:tc>
        <w:tc>
          <w:tcPr>
            <w:tcW w:w="145" w:type="pct"/>
            <w:gridSpan w:val="2"/>
          </w:tcPr>
          <w:p w14:paraId="17179091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E11C5CA" w14:textId="78553D04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945.32</w:t>
            </w:r>
          </w:p>
        </w:tc>
        <w:tc>
          <w:tcPr>
            <w:tcW w:w="146" w:type="pct"/>
          </w:tcPr>
          <w:p w14:paraId="0ADDE2A7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D4CD557" w14:textId="284A133A" w:rsidR="004963DA" w:rsidRPr="00AF40BF" w:rsidRDefault="002F79EC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506.86</w:t>
            </w:r>
          </w:p>
        </w:tc>
        <w:tc>
          <w:tcPr>
            <w:tcW w:w="150" w:type="pct"/>
          </w:tcPr>
          <w:p w14:paraId="07A15F0C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4C80D53" w14:textId="089CC01D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584.85</w:t>
            </w:r>
          </w:p>
        </w:tc>
      </w:tr>
      <w:tr w:rsidR="00AF40BF" w:rsidRPr="00AF40BF" w14:paraId="5EE88660" w14:textId="77777777" w:rsidTr="00CE321B">
        <w:tc>
          <w:tcPr>
            <w:tcW w:w="2232" w:type="pct"/>
          </w:tcPr>
          <w:p w14:paraId="2B22AD97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C6A562A" w14:textId="2760BA49" w:rsidR="004963DA" w:rsidRPr="00AF40BF" w:rsidRDefault="00D313C2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1,313.35</w:t>
            </w:r>
          </w:p>
        </w:tc>
        <w:tc>
          <w:tcPr>
            <w:tcW w:w="145" w:type="pct"/>
            <w:gridSpan w:val="2"/>
          </w:tcPr>
          <w:p w14:paraId="46788111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7FC541A" w14:textId="5F273FC3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AF40BF">
              <w:rPr>
                <w:rFonts w:asciiTheme="majorBidi" w:hAnsiTheme="majorBidi" w:cstheme="majorBidi"/>
                <w:b/>
                <w:bCs/>
              </w:rPr>
              <w:t>,</w:t>
            </w: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786.85</w:t>
            </w:r>
          </w:p>
        </w:tc>
        <w:tc>
          <w:tcPr>
            <w:tcW w:w="146" w:type="pct"/>
          </w:tcPr>
          <w:p w14:paraId="463324A3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3116E16" w14:textId="5876520A" w:rsidR="004963DA" w:rsidRPr="00AF40BF" w:rsidRDefault="006B385B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868.15</w:t>
            </w:r>
          </w:p>
        </w:tc>
        <w:tc>
          <w:tcPr>
            <w:tcW w:w="150" w:type="pct"/>
          </w:tcPr>
          <w:p w14:paraId="3EB918E9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DFD7118" w14:textId="32A03A5F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AF40BF">
              <w:rPr>
                <w:rFonts w:asciiTheme="majorBidi" w:hAnsiTheme="majorBidi" w:cstheme="majorBidi"/>
                <w:b/>
                <w:bCs/>
              </w:rPr>
              <w:t>,</w:t>
            </w: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018.04</w:t>
            </w:r>
          </w:p>
        </w:tc>
      </w:tr>
      <w:tr w:rsidR="00AF40BF" w:rsidRPr="00AF40BF" w14:paraId="4DE834C3" w14:textId="77777777" w:rsidTr="00CE321B">
        <w:tc>
          <w:tcPr>
            <w:tcW w:w="2232" w:type="pct"/>
          </w:tcPr>
          <w:p w14:paraId="1977F6DB" w14:textId="77777777" w:rsidR="00D313C2" w:rsidRPr="00AF40BF" w:rsidRDefault="00D313C2" w:rsidP="00D313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45EB34" w14:textId="7CD232AF" w:rsidR="00D313C2" w:rsidRPr="00AF40BF" w:rsidRDefault="00D313C2" w:rsidP="00D3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75CF3D8" w14:textId="77777777" w:rsidR="00D313C2" w:rsidRPr="00AF40BF" w:rsidRDefault="00D313C2" w:rsidP="00D3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4038A06" w14:textId="6846A7B1" w:rsidR="00D313C2" w:rsidRPr="00D73840" w:rsidRDefault="00D313C2" w:rsidP="00D3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6D2D8E1" w14:textId="77777777" w:rsidR="00D313C2" w:rsidRPr="00AF40BF" w:rsidRDefault="00D313C2" w:rsidP="00D3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1D6FB44" w14:textId="4A344A37" w:rsidR="00D313C2" w:rsidRPr="00AF40BF" w:rsidRDefault="006B385B" w:rsidP="00D3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3F723D24" w14:textId="77777777" w:rsidR="00D313C2" w:rsidRPr="00AF40BF" w:rsidRDefault="00D313C2" w:rsidP="00D3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CA054F6" w14:textId="45909303" w:rsidR="00D313C2" w:rsidRPr="00D73840" w:rsidRDefault="00D313C2" w:rsidP="00D3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40BF" w:rsidRPr="00AF40BF" w14:paraId="567BDC0A" w14:textId="77777777" w:rsidTr="00CE321B">
        <w:tc>
          <w:tcPr>
            <w:tcW w:w="2232" w:type="pct"/>
          </w:tcPr>
          <w:p w14:paraId="603CFD0C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EC497E4" w14:textId="11B7975D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1,313.35</w:t>
            </w:r>
          </w:p>
        </w:tc>
        <w:tc>
          <w:tcPr>
            <w:tcW w:w="145" w:type="pct"/>
            <w:gridSpan w:val="2"/>
          </w:tcPr>
          <w:p w14:paraId="7703DA32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9D69E3B" w14:textId="75389528" w:rsidR="006B385B" w:rsidRPr="00D73840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AF40BF">
              <w:rPr>
                <w:rFonts w:asciiTheme="majorBidi" w:hAnsiTheme="majorBidi" w:cstheme="majorBidi"/>
                <w:b/>
                <w:bCs/>
              </w:rPr>
              <w:t>,</w:t>
            </w: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786.85</w:t>
            </w:r>
          </w:p>
        </w:tc>
        <w:tc>
          <w:tcPr>
            <w:tcW w:w="146" w:type="pct"/>
          </w:tcPr>
          <w:p w14:paraId="69813731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D2F3303" w14:textId="11294C0A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868.15</w:t>
            </w:r>
          </w:p>
        </w:tc>
        <w:tc>
          <w:tcPr>
            <w:tcW w:w="150" w:type="pct"/>
          </w:tcPr>
          <w:p w14:paraId="36C4B642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390D659" w14:textId="716E5696" w:rsidR="006B385B" w:rsidRPr="00D73840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AF40BF">
              <w:rPr>
                <w:rFonts w:asciiTheme="majorBidi" w:hAnsiTheme="majorBidi" w:cstheme="majorBidi"/>
                <w:b/>
                <w:bCs/>
              </w:rPr>
              <w:t>,</w:t>
            </w: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018.04</w:t>
            </w:r>
          </w:p>
        </w:tc>
      </w:tr>
      <w:tr w:rsidR="00AF40BF" w:rsidRPr="00AF40BF" w14:paraId="4128751C" w14:textId="77777777" w:rsidTr="00CE321B">
        <w:tc>
          <w:tcPr>
            <w:tcW w:w="2232" w:type="pct"/>
          </w:tcPr>
          <w:p w14:paraId="68B53EF3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C3CEFE2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18CB7165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FC9DD52" w14:textId="77777777" w:rsidR="006B385B" w:rsidRPr="00D73840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E3C8462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2AF652A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5DC8D39F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C6B7305" w14:textId="77777777" w:rsidR="006B385B" w:rsidRPr="00D73840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42D6547F" w14:textId="77777777" w:rsidTr="00CE321B">
        <w:tc>
          <w:tcPr>
            <w:tcW w:w="2232" w:type="pct"/>
          </w:tcPr>
          <w:p w14:paraId="48219B66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4C5364EE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3653E63D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BB47B97" w14:textId="77777777" w:rsidR="006B385B" w:rsidRPr="00D73840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65F629FE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FB5E2D2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FCB5B31" w14:textId="77777777" w:rsidR="006B385B" w:rsidRPr="00AF40BF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7765CE3" w14:textId="77777777" w:rsidR="006B385B" w:rsidRPr="00D73840" w:rsidRDefault="006B385B" w:rsidP="006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130BC24B" w14:textId="77777777" w:rsidTr="00CE321B">
        <w:tc>
          <w:tcPr>
            <w:tcW w:w="2232" w:type="pct"/>
          </w:tcPr>
          <w:p w14:paraId="1F19BAB2" w14:textId="134EA846" w:rsidR="00A01D18" w:rsidRPr="00AF40BF" w:rsidRDefault="00A01D18" w:rsidP="00A0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บริษัทใหญ่</w:t>
            </w:r>
            <w:r w:rsidRPr="00AF40BF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86" w:type="pct"/>
          </w:tcPr>
          <w:p w14:paraId="391BF331" w14:textId="2B295BF6" w:rsidR="00A01D18" w:rsidRPr="00AF40BF" w:rsidRDefault="00A01D18" w:rsidP="00A0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0.51</w:t>
            </w:r>
          </w:p>
        </w:tc>
        <w:tc>
          <w:tcPr>
            <w:tcW w:w="145" w:type="pct"/>
            <w:gridSpan w:val="2"/>
          </w:tcPr>
          <w:p w14:paraId="004D5EF2" w14:textId="77777777" w:rsidR="00A01D18" w:rsidRPr="00AF40BF" w:rsidRDefault="00A01D18" w:rsidP="00A0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340099C" w14:textId="42EB0251" w:rsidR="00A01D18" w:rsidRPr="00AF40BF" w:rsidRDefault="00A01D18" w:rsidP="00A0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</w:rPr>
              <w:t>0.35</w:t>
            </w:r>
          </w:p>
        </w:tc>
        <w:tc>
          <w:tcPr>
            <w:tcW w:w="146" w:type="pct"/>
          </w:tcPr>
          <w:p w14:paraId="3ABD7925" w14:textId="77777777" w:rsidR="00A01D18" w:rsidRPr="00AF40BF" w:rsidRDefault="00A01D18" w:rsidP="00A0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1DD4FA5" w14:textId="5578E11F" w:rsidR="00A01D18" w:rsidRPr="00AF40BF" w:rsidRDefault="00A01D18" w:rsidP="00A0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0.51</w:t>
            </w:r>
          </w:p>
        </w:tc>
        <w:tc>
          <w:tcPr>
            <w:tcW w:w="150" w:type="pct"/>
          </w:tcPr>
          <w:p w14:paraId="72452031" w14:textId="450323D2" w:rsidR="00A01D18" w:rsidRPr="00AF40BF" w:rsidRDefault="00A01D18" w:rsidP="00A0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0F0DAEE" w14:textId="74B5B3E4" w:rsidR="00A01D18" w:rsidRPr="00AF40BF" w:rsidRDefault="00A01D18" w:rsidP="00A0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0.35</w:t>
            </w:r>
          </w:p>
        </w:tc>
      </w:tr>
      <w:tr w:rsidR="00AF40BF" w:rsidRPr="00AF40BF" w14:paraId="637D8D7E" w14:textId="77777777" w:rsidTr="00CE321B">
        <w:tc>
          <w:tcPr>
            <w:tcW w:w="2232" w:type="pct"/>
          </w:tcPr>
          <w:p w14:paraId="3374526C" w14:textId="77777777" w:rsidR="007A4998" w:rsidRPr="00AF40BF" w:rsidRDefault="007A4998" w:rsidP="007A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08ABB40" w14:textId="78823ED8" w:rsidR="007A4998" w:rsidRPr="00AF40BF" w:rsidRDefault="007A4998" w:rsidP="007A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353E3AB3" w14:textId="77777777" w:rsidR="007A4998" w:rsidRPr="00AF40BF" w:rsidRDefault="007A4998" w:rsidP="007A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5EC490" w14:textId="3E42705F" w:rsidR="007A4998" w:rsidRPr="00D73840" w:rsidRDefault="007A4998" w:rsidP="007A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61A7927D" w14:textId="77777777" w:rsidR="007A4998" w:rsidRPr="00AF40BF" w:rsidRDefault="007A4998" w:rsidP="007A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ABBEDE" w14:textId="5C466CE5" w:rsidR="007A4998" w:rsidRPr="00AF40BF" w:rsidRDefault="0039342B" w:rsidP="007A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14.12</w:t>
            </w:r>
          </w:p>
        </w:tc>
        <w:tc>
          <w:tcPr>
            <w:tcW w:w="150" w:type="pct"/>
          </w:tcPr>
          <w:p w14:paraId="7BC63558" w14:textId="77777777" w:rsidR="007A4998" w:rsidRPr="00AF40BF" w:rsidRDefault="007A4998" w:rsidP="007A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DF963FB" w14:textId="79C32FC8" w:rsidR="007A4998" w:rsidRPr="00AF40BF" w:rsidRDefault="007A4998" w:rsidP="007A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6.65</w:t>
            </w:r>
          </w:p>
        </w:tc>
      </w:tr>
      <w:tr w:rsidR="00AF40BF" w:rsidRPr="00AF40BF" w14:paraId="501C654F" w14:textId="77777777" w:rsidTr="00CE321B">
        <w:tc>
          <w:tcPr>
            <w:tcW w:w="2232" w:type="pct"/>
          </w:tcPr>
          <w:p w14:paraId="6ED7AAA3" w14:textId="3CC8E6F9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62BA2EAB" w14:textId="13EBECA8" w:rsidR="00C51C9A" w:rsidRPr="00AF40BF" w:rsidRDefault="00AE7A57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222.91</w:t>
            </w:r>
          </w:p>
        </w:tc>
        <w:tc>
          <w:tcPr>
            <w:tcW w:w="145" w:type="pct"/>
            <w:gridSpan w:val="2"/>
          </w:tcPr>
          <w:p w14:paraId="1B9D2EEA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81D83D9" w14:textId="4BAC2924" w:rsidR="00C51C9A" w:rsidRPr="00D73840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176.88</w:t>
            </w:r>
          </w:p>
        </w:tc>
        <w:tc>
          <w:tcPr>
            <w:tcW w:w="146" w:type="pct"/>
          </w:tcPr>
          <w:p w14:paraId="1F58088E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F4CF8A5" w14:textId="5CE29922" w:rsidR="00C51C9A" w:rsidRPr="00AF40BF" w:rsidRDefault="00AE7A57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16EB893E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4FCC4F2" w14:textId="5AA43E91" w:rsidR="00C51C9A" w:rsidRPr="00D73840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40BF" w:rsidRPr="00AF40BF" w14:paraId="1906505F" w14:textId="77777777" w:rsidTr="00CE321B">
        <w:tc>
          <w:tcPr>
            <w:tcW w:w="2232" w:type="pct"/>
          </w:tcPr>
          <w:p w14:paraId="3A755A3E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313DEAE" w14:textId="4C382621" w:rsidR="00C51C9A" w:rsidRPr="00AF40BF" w:rsidRDefault="004849EB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197.09</w:t>
            </w:r>
          </w:p>
        </w:tc>
        <w:tc>
          <w:tcPr>
            <w:tcW w:w="145" w:type="pct"/>
            <w:gridSpan w:val="2"/>
          </w:tcPr>
          <w:p w14:paraId="6C529119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6956EC2" w14:textId="4463FE4A" w:rsidR="00C51C9A" w:rsidRPr="00D73840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174.33</w:t>
            </w:r>
          </w:p>
        </w:tc>
        <w:tc>
          <w:tcPr>
            <w:tcW w:w="146" w:type="pct"/>
          </w:tcPr>
          <w:p w14:paraId="1DC6D9ED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0A31D94" w14:textId="31BBBA90" w:rsidR="00C51C9A" w:rsidRPr="00AF40BF" w:rsidRDefault="00EC7855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3CB2B7B8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F3ED88C" w14:textId="4A400AA6" w:rsidR="00C51C9A" w:rsidRPr="00D73840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40BF" w:rsidRPr="00AF40BF" w14:paraId="7CC64DA5" w14:textId="77777777" w:rsidTr="00CE321B">
        <w:tc>
          <w:tcPr>
            <w:tcW w:w="2232" w:type="pct"/>
            <w:vAlign w:val="center"/>
          </w:tcPr>
          <w:p w14:paraId="22461A5D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66E310E" w14:textId="25B99CD9" w:rsidR="00C51C9A" w:rsidRPr="00AF40BF" w:rsidRDefault="000B5D93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420.51</w:t>
            </w:r>
          </w:p>
        </w:tc>
        <w:tc>
          <w:tcPr>
            <w:tcW w:w="145" w:type="pct"/>
            <w:gridSpan w:val="2"/>
          </w:tcPr>
          <w:p w14:paraId="7C5CED07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3FE2AFE" w14:textId="073B4C1E" w:rsidR="00C51C9A" w:rsidRPr="00D73840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351.56</w:t>
            </w:r>
          </w:p>
        </w:tc>
        <w:tc>
          <w:tcPr>
            <w:tcW w:w="146" w:type="pct"/>
          </w:tcPr>
          <w:p w14:paraId="18C41915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603070F" w14:textId="14CC72DF" w:rsidR="00C51C9A" w:rsidRPr="00AF40BF" w:rsidRDefault="000B5D93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14.6</w:t>
            </w:r>
            <w:r w:rsidR="0013641D" w:rsidRPr="00AF40BF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50" w:type="pct"/>
          </w:tcPr>
          <w:p w14:paraId="2D32886B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6A82CAB" w14:textId="18B9C3E3" w:rsidR="00C51C9A" w:rsidRPr="00D73840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7.00</w:t>
            </w:r>
          </w:p>
        </w:tc>
      </w:tr>
      <w:tr w:rsidR="00AF40BF" w:rsidRPr="00AF40BF" w14:paraId="65364618" w14:textId="77777777" w:rsidTr="00CE321B">
        <w:trPr>
          <w:trHeight w:val="269"/>
        </w:trPr>
        <w:tc>
          <w:tcPr>
            <w:tcW w:w="2232" w:type="pct"/>
            <w:vAlign w:val="center"/>
          </w:tcPr>
          <w:p w14:paraId="5E9DB59D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34D3FD8" w14:textId="581185C4" w:rsidR="00C51C9A" w:rsidRPr="00AF40BF" w:rsidRDefault="000B5D93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25972C52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38BFA04" w14:textId="24910025" w:rsidR="00C51C9A" w:rsidRPr="00D73840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1C033616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23E9A2C" w14:textId="6B207ABD" w:rsidR="00C51C9A" w:rsidRPr="00AF40BF" w:rsidRDefault="000B5D93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76AD5BF4" w14:textId="77777777" w:rsidR="00C51C9A" w:rsidRPr="00AF40BF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3AD94E7" w14:textId="776F1659" w:rsidR="00C51C9A" w:rsidRPr="00D73840" w:rsidRDefault="00C51C9A" w:rsidP="00C5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B5D93" w:rsidRPr="00AF40BF" w14:paraId="4EC3D1CE" w14:textId="77777777" w:rsidTr="00CE321B">
        <w:trPr>
          <w:trHeight w:val="269"/>
        </w:trPr>
        <w:tc>
          <w:tcPr>
            <w:tcW w:w="2232" w:type="pct"/>
            <w:vAlign w:val="center"/>
          </w:tcPr>
          <w:p w14:paraId="6E2C0160" w14:textId="77777777" w:rsidR="000B5D93" w:rsidRPr="00AF40BF" w:rsidRDefault="000B5D93" w:rsidP="000B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93DA6FA" w14:textId="0D5866F0" w:rsidR="000B5D93" w:rsidRPr="00AF40BF" w:rsidRDefault="000B5D93" w:rsidP="000B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420.51</w:t>
            </w:r>
          </w:p>
        </w:tc>
        <w:tc>
          <w:tcPr>
            <w:tcW w:w="145" w:type="pct"/>
            <w:gridSpan w:val="2"/>
          </w:tcPr>
          <w:p w14:paraId="3D3B9C43" w14:textId="77777777" w:rsidR="000B5D93" w:rsidRPr="00AF40BF" w:rsidRDefault="000B5D93" w:rsidP="000B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2E68F35" w14:textId="6E32F19C" w:rsidR="000B5D93" w:rsidRPr="00D73840" w:rsidRDefault="000B5D93" w:rsidP="000B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351.56</w:t>
            </w:r>
          </w:p>
        </w:tc>
        <w:tc>
          <w:tcPr>
            <w:tcW w:w="146" w:type="pct"/>
          </w:tcPr>
          <w:p w14:paraId="5210A810" w14:textId="77777777" w:rsidR="000B5D93" w:rsidRPr="00AF40BF" w:rsidRDefault="000B5D93" w:rsidP="000B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0C5669" w14:textId="025F9B26" w:rsidR="000B5D93" w:rsidRPr="00AF40BF" w:rsidRDefault="000B5D93" w:rsidP="000B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14.6</w:t>
            </w:r>
            <w:r w:rsidR="0013641D" w:rsidRPr="00AF40BF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50" w:type="pct"/>
          </w:tcPr>
          <w:p w14:paraId="485BE9DD" w14:textId="77777777" w:rsidR="000B5D93" w:rsidRPr="00AF40BF" w:rsidRDefault="000B5D93" w:rsidP="000B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9279676" w14:textId="0DD355A1" w:rsidR="000B5D93" w:rsidRPr="00D73840" w:rsidRDefault="000B5D93" w:rsidP="000B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7.00</w:t>
            </w:r>
          </w:p>
        </w:tc>
      </w:tr>
    </w:tbl>
    <w:p w14:paraId="4EC4C4E5" w14:textId="77777777" w:rsidR="009441AA" w:rsidRPr="00AF40BF" w:rsidRDefault="009441AA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DF34F9" w14:textId="77777777" w:rsidR="000B5D93" w:rsidRPr="00AF40BF" w:rsidRDefault="000B5D93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E0CEE6" w14:textId="77777777" w:rsidR="000B5D93" w:rsidRPr="00AF40BF" w:rsidRDefault="000B5D93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A41D7B" w14:textId="77777777" w:rsidR="000B5D93" w:rsidRPr="00AF40BF" w:rsidRDefault="000B5D93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A819E1" w14:textId="77777777" w:rsidR="000B5D93" w:rsidRPr="00AF40BF" w:rsidRDefault="000B5D93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AF40BF" w:rsidRPr="00AF40BF" w14:paraId="2A1455B8" w14:textId="77777777" w:rsidTr="00C477C0">
        <w:trPr>
          <w:tblHeader/>
        </w:trPr>
        <w:tc>
          <w:tcPr>
            <w:tcW w:w="4126" w:type="dxa"/>
            <w:shd w:val="clear" w:color="auto" w:fill="auto"/>
            <w:vAlign w:val="bottom"/>
          </w:tcPr>
          <w:p w14:paraId="55041B54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19995310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40AA0CE6" w14:textId="77777777" w:rsidTr="00C477C0">
        <w:trPr>
          <w:tblHeader/>
        </w:trPr>
        <w:tc>
          <w:tcPr>
            <w:tcW w:w="4126" w:type="dxa"/>
            <w:vAlign w:val="bottom"/>
          </w:tcPr>
          <w:p w14:paraId="69294391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6F11F5B4" w14:textId="77777777" w:rsidR="004963DA" w:rsidRPr="00AF40BF" w:rsidRDefault="004963DA" w:rsidP="00C477C0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F0BE70A" w14:textId="77777777" w:rsidR="004963DA" w:rsidRPr="00AF40BF" w:rsidRDefault="004963DA" w:rsidP="00C477C0">
            <w:pPr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1 </w:t>
            </w:r>
            <w:r w:rsidRPr="00AF40BF">
              <w:rPr>
                <w:rFonts w:asciiTheme="majorBidi" w:hAnsiTheme="majorBidi" w:cstheme="majorBidi"/>
                <w:cs/>
              </w:rPr>
              <w:t>มกราคม</w:t>
            </w:r>
          </w:p>
          <w:p w14:paraId="26AB2CCC" w14:textId="77777777" w:rsidR="004963DA" w:rsidRPr="00AF40BF" w:rsidRDefault="004963DA" w:rsidP="00C477C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vAlign w:val="bottom"/>
          </w:tcPr>
          <w:p w14:paraId="0FE25080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7836EF6D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E8C19E3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0FCA0BE2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55369EAA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B71B720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48B1886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2738949D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2567</w:t>
            </w:r>
          </w:p>
        </w:tc>
      </w:tr>
      <w:tr w:rsidR="00AF40BF" w:rsidRPr="00AF40BF" w14:paraId="4B8AB317" w14:textId="77777777" w:rsidTr="00C477C0">
        <w:trPr>
          <w:tblHeader/>
        </w:trPr>
        <w:tc>
          <w:tcPr>
            <w:tcW w:w="4126" w:type="dxa"/>
            <w:vAlign w:val="bottom"/>
          </w:tcPr>
          <w:p w14:paraId="56BDA06E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43C083BD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08D670B3" w14:textId="77777777" w:rsidTr="00C477C0">
        <w:trPr>
          <w:tblHeader/>
        </w:trPr>
        <w:tc>
          <w:tcPr>
            <w:tcW w:w="4126" w:type="dxa"/>
            <w:vAlign w:val="bottom"/>
          </w:tcPr>
          <w:p w14:paraId="2305537F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1E60F652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AF40BF" w:rsidRPr="00AF40BF" w14:paraId="5773B4D8" w14:textId="77777777" w:rsidTr="00C477C0">
        <w:tc>
          <w:tcPr>
            <w:tcW w:w="4126" w:type="dxa"/>
          </w:tcPr>
          <w:p w14:paraId="25AE2C64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25E9B5FF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2,384.00</w:t>
            </w:r>
          </w:p>
        </w:tc>
        <w:tc>
          <w:tcPr>
            <w:tcW w:w="236" w:type="dxa"/>
          </w:tcPr>
          <w:p w14:paraId="11F7BDEC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683DC8BE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7,744.89</w:t>
            </w:r>
          </w:p>
        </w:tc>
        <w:tc>
          <w:tcPr>
            <w:tcW w:w="236" w:type="dxa"/>
          </w:tcPr>
          <w:p w14:paraId="254B2234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4E6BDE0F" w14:textId="3FC1DA33" w:rsidR="004963DA" w:rsidRPr="00AF40BF" w:rsidRDefault="009E1950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(</w:t>
            </w:r>
            <w:r w:rsidR="004963DA" w:rsidRPr="00AF40BF">
              <w:rPr>
                <w:rFonts w:asciiTheme="majorBidi" w:hAnsiTheme="majorBidi" w:cstheme="majorBidi"/>
              </w:rPr>
              <w:t>6,168.94</w:t>
            </w:r>
            <w:r w:rsidRPr="00AF40B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79" w:type="dxa"/>
          </w:tcPr>
          <w:p w14:paraId="1B32D5FE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48445F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3,959.95</w:t>
            </w:r>
          </w:p>
        </w:tc>
      </w:tr>
      <w:tr w:rsidR="00AF40BF" w:rsidRPr="00AF40BF" w14:paraId="6DC1562D" w14:textId="77777777" w:rsidTr="00C477C0">
        <w:tc>
          <w:tcPr>
            <w:tcW w:w="4126" w:type="dxa"/>
          </w:tcPr>
          <w:p w14:paraId="0CEDB57D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65828EC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F26952A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6354547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4AF602E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7097EB5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" w:type="dxa"/>
          </w:tcPr>
          <w:p w14:paraId="324EAFDC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D570D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</w:tr>
      <w:tr w:rsidR="004963DA" w:rsidRPr="00AF40BF" w14:paraId="71F5F76D" w14:textId="77777777" w:rsidTr="00C477C0">
        <w:tc>
          <w:tcPr>
            <w:tcW w:w="4126" w:type="dxa"/>
          </w:tcPr>
          <w:p w14:paraId="2D13EEFD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70C43673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2,384.00</w:t>
            </w:r>
          </w:p>
        </w:tc>
        <w:tc>
          <w:tcPr>
            <w:tcW w:w="236" w:type="dxa"/>
          </w:tcPr>
          <w:p w14:paraId="3269D21D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0AE7196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7,744.89</w:t>
            </w:r>
          </w:p>
        </w:tc>
        <w:tc>
          <w:tcPr>
            <w:tcW w:w="236" w:type="dxa"/>
          </w:tcPr>
          <w:p w14:paraId="5F48532B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74AB83FE" w14:textId="19D984F2" w:rsidR="004963DA" w:rsidRPr="00AF40BF" w:rsidRDefault="0031060F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4963DA" w:rsidRPr="00AF40BF">
              <w:rPr>
                <w:rFonts w:asciiTheme="majorBidi" w:hAnsiTheme="majorBidi" w:cstheme="majorBidi"/>
                <w:b/>
                <w:bCs/>
              </w:rPr>
              <w:t>6,168.94</w:t>
            </w: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79" w:type="dxa"/>
          </w:tcPr>
          <w:p w14:paraId="72F38C46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5953F1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3,959.95</w:t>
            </w:r>
          </w:p>
        </w:tc>
      </w:tr>
    </w:tbl>
    <w:p w14:paraId="108C1110" w14:textId="77777777" w:rsidR="009441AA" w:rsidRPr="00AF40BF" w:rsidRDefault="009441AA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AF40BF" w:rsidRPr="00AF40BF" w14:paraId="44630D3B" w14:textId="77777777" w:rsidTr="00BB6D34">
        <w:trPr>
          <w:tblHeader/>
        </w:trPr>
        <w:tc>
          <w:tcPr>
            <w:tcW w:w="4126" w:type="dxa"/>
            <w:shd w:val="clear" w:color="auto" w:fill="auto"/>
            <w:vAlign w:val="bottom"/>
          </w:tcPr>
          <w:p w14:paraId="1D6C516D" w14:textId="77777777" w:rsidR="00A13C51" w:rsidRPr="00AF40BF" w:rsidRDefault="00A13C51" w:rsidP="00BB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5F7C7360" w14:textId="77777777" w:rsidR="00A13C51" w:rsidRPr="00AF40BF" w:rsidRDefault="00A13C51" w:rsidP="00BB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0602266D" w14:textId="77777777" w:rsidTr="00BB6D34">
        <w:trPr>
          <w:tblHeader/>
        </w:trPr>
        <w:tc>
          <w:tcPr>
            <w:tcW w:w="4126" w:type="dxa"/>
            <w:vAlign w:val="bottom"/>
          </w:tcPr>
          <w:p w14:paraId="26FF64BB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74D94E13" w14:textId="77777777" w:rsidR="00A13C51" w:rsidRPr="00AF40BF" w:rsidRDefault="00A13C51" w:rsidP="00A13C51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F951747" w14:textId="77777777" w:rsidR="00A13C51" w:rsidRPr="00AF40BF" w:rsidRDefault="00A13C51" w:rsidP="00A13C51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1 </w:t>
            </w:r>
            <w:r w:rsidRPr="00AF40BF">
              <w:rPr>
                <w:rFonts w:asciiTheme="majorBidi" w:hAnsiTheme="majorBidi" w:cstheme="majorBidi"/>
                <w:cs/>
              </w:rPr>
              <w:t>มกราคม</w:t>
            </w:r>
          </w:p>
          <w:p w14:paraId="0FD3CFF7" w14:textId="25AAD9AF" w:rsidR="00A13C51" w:rsidRPr="00AF40BF" w:rsidRDefault="00A13C51" w:rsidP="00A13C5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36" w:type="dxa"/>
            <w:vAlign w:val="bottom"/>
          </w:tcPr>
          <w:p w14:paraId="4BDDFA8A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1DE168BC" w14:textId="5DA00889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B7BBDA6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052782D8" w14:textId="10042020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57D33D8F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8D2523B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7A9659F" w14:textId="77777777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/>
                <w:cs/>
              </w:rPr>
              <w:t>มีนาคม</w:t>
            </w:r>
          </w:p>
          <w:p w14:paraId="17DCA066" w14:textId="08AC437B" w:rsidR="00A13C51" w:rsidRPr="00AF40BF" w:rsidRDefault="00A13C51" w:rsidP="00A1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2568</w:t>
            </w:r>
          </w:p>
        </w:tc>
      </w:tr>
      <w:tr w:rsidR="00AF40BF" w:rsidRPr="00AF40BF" w14:paraId="31F36506" w14:textId="77777777" w:rsidTr="00BB6D34">
        <w:trPr>
          <w:tblHeader/>
        </w:trPr>
        <w:tc>
          <w:tcPr>
            <w:tcW w:w="4126" w:type="dxa"/>
            <w:vAlign w:val="bottom"/>
          </w:tcPr>
          <w:p w14:paraId="1B88CE02" w14:textId="77777777" w:rsidR="00A13C51" w:rsidRPr="00AF40BF" w:rsidRDefault="00A13C51" w:rsidP="00BB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6A53F538" w14:textId="77777777" w:rsidR="00A13C51" w:rsidRPr="00AF40BF" w:rsidRDefault="00A13C51" w:rsidP="00BB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229165EB" w14:textId="77777777" w:rsidTr="00BB6D34">
        <w:trPr>
          <w:tblHeader/>
        </w:trPr>
        <w:tc>
          <w:tcPr>
            <w:tcW w:w="4126" w:type="dxa"/>
            <w:vAlign w:val="bottom"/>
          </w:tcPr>
          <w:p w14:paraId="61775E6F" w14:textId="77777777" w:rsidR="00A13C51" w:rsidRPr="00AF40BF" w:rsidRDefault="00A13C51" w:rsidP="00BB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3B6EBE90" w14:textId="77777777" w:rsidR="00A13C51" w:rsidRPr="00AF40BF" w:rsidRDefault="00A13C51" w:rsidP="00BB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AF40BF" w:rsidRPr="00AF40BF" w14:paraId="29B2F735" w14:textId="77777777" w:rsidTr="00BB6D34">
        <w:tc>
          <w:tcPr>
            <w:tcW w:w="4126" w:type="dxa"/>
          </w:tcPr>
          <w:p w14:paraId="3EFFA66A" w14:textId="77777777" w:rsidR="00207577" w:rsidRPr="00AF40BF" w:rsidRDefault="00207577" w:rsidP="0020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709FF344" w14:textId="324C82F9" w:rsidR="00207577" w:rsidRPr="00AF40BF" w:rsidRDefault="00207577" w:rsidP="0020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t>3,959.95</w:t>
            </w:r>
          </w:p>
        </w:tc>
        <w:tc>
          <w:tcPr>
            <w:tcW w:w="236" w:type="dxa"/>
          </w:tcPr>
          <w:p w14:paraId="434471D6" w14:textId="77777777" w:rsidR="00207577" w:rsidRPr="00AF40BF" w:rsidRDefault="00207577" w:rsidP="0020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33CFFB94" w14:textId="13E770A9" w:rsidR="00207577" w:rsidRPr="00AF40BF" w:rsidRDefault="001F230C" w:rsidP="0020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345.00</w:t>
            </w:r>
          </w:p>
        </w:tc>
        <w:tc>
          <w:tcPr>
            <w:tcW w:w="236" w:type="dxa"/>
          </w:tcPr>
          <w:p w14:paraId="4CF338A1" w14:textId="77777777" w:rsidR="00207577" w:rsidRPr="00AF40BF" w:rsidRDefault="00207577" w:rsidP="0020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29D0467E" w14:textId="16D1940E" w:rsidR="00207577" w:rsidRPr="00AF40BF" w:rsidRDefault="009E1950" w:rsidP="0020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(</w:t>
            </w:r>
            <w:r w:rsidR="001F230C" w:rsidRPr="00AF40BF">
              <w:rPr>
                <w:rFonts w:asciiTheme="majorBidi" w:hAnsiTheme="majorBidi" w:cstheme="majorBidi" w:hint="cs"/>
                <w:cs/>
              </w:rPr>
              <w:t>1</w:t>
            </w:r>
            <w:r w:rsidR="00597B3D" w:rsidRPr="00AF40BF">
              <w:rPr>
                <w:rFonts w:asciiTheme="majorBidi" w:hAnsiTheme="majorBidi" w:cstheme="majorBidi" w:hint="cs"/>
                <w:cs/>
              </w:rPr>
              <w:t>,</w:t>
            </w:r>
            <w:r w:rsidR="001F230C" w:rsidRPr="00AF40BF">
              <w:rPr>
                <w:rFonts w:asciiTheme="majorBidi" w:hAnsiTheme="majorBidi" w:cstheme="majorBidi" w:hint="cs"/>
                <w:cs/>
              </w:rPr>
              <w:t>151</w:t>
            </w:r>
            <w:r w:rsidR="00597B3D" w:rsidRPr="00AF40BF">
              <w:rPr>
                <w:rFonts w:asciiTheme="majorBidi" w:hAnsiTheme="majorBidi" w:cstheme="majorBidi" w:hint="cs"/>
                <w:cs/>
              </w:rPr>
              <w:t>.00</w:t>
            </w:r>
            <w:r w:rsidRPr="00AF40B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79" w:type="dxa"/>
          </w:tcPr>
          <w:p w14:paraId="362D069F" w14:textId="77777777" w:rsidR="00207577" w:rsidRPr="00AF40BF" w:rsidRDefault="00207577" w:rsidP="0020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863DA19" w14:textId="7B057F80" w:rsidR="00207577" w:rsidRPr="00AF40BF" w:rsidRDefault="00597B3D" w:rsidP="0020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3,153.95</w:t>
            </w:r>
          </w:p>
        </w:tc>
      </w:tr>
      <w:tr w:rsidR="00AF40BF" w:rsidRPr="00AF40BF" w14:paraId="2132627A" w14:textId="77777777" w:rsidTr="00BB6D34">
        <w:tc>
          <w:tcPr>
            <w:tcW w:w="4126" w:type="dxa"/>
          </w:tcPr>
          <w:p w14:paraId="51C26520" w14:textId="77777777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9AE514C" w14:textId="66600BDE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t>-</w:t>
            </w:r>
          </w:p>
        </w:tc>
        <w:tc>
          <w:tcPr>
            <w:tcW w:w="236" w:type="dxa"/>
          </w:tcPr>
          <w:p w14:paraId="1F718DD4" w14:textId="77777777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25AC0DA" w14:textId="7599868F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AF40BF">
              <w:t>-</w:t>
            </w:r>
          </w:p>
        </w:tc>
        <w:tc>
          <w:tcPr>
            <w:tcW w:w="236" w:type="dxa"/>
          </w:tcPr>
          <w:p w14:paraId="4EA545EF" w14:textId="77777777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578BA64" w14:textId="69CFD376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F40BF">
              <w:t>-</w:t>
            </w:r>
          </w:p>
        </w:tc>
        <w:tc>
          <w:tcPr>
            <w:tcW w:w="279" w:type="dxa"/>
          </w:tcPr>
          <w:p w14:paraId="73935CA0" w14:textId="77777777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555F35" w14:textId="23E9D1FD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F40BF">
              <w:t>-</w:t>
            </w:r>
          </w:p>
        </w:tc>
      </w:tr>
      <w:tr w:rsidR="00AF40BF" w:rsidRPr="00AF40BF" w14:paraId="0166E028" w14:textId="77777777" w:rsidTr="00BB6D34">
        <w:tc>
          <w:tcPr>
            <w:tcW w:w="4126" w:type="dxa"/>
          </w:tcPr>
          <w:p w14:paraId="24F89D4A" w14:textId="77777777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70B6F7D9" w14:textId="52A54D07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b/>
                <w:bCs/>
              </w:rPr>
              <w:t>3,959.95</w:t>
            </w:r>
          </w:p>
        </w:tc>
        <w:tc>
          <w:tcPr>
            <w:tcW w:w="236" w:type="dxa"/>
          </w:tcPr>
          <w:p w14:paraId="364F231D" w14:textId="77777777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502DCF0" w14:textId="73817950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345.00</w:t>
            </w:r>
          </w:p>
        </w:tc>
        <w:tc>
          <w:tcPr>
            <w:tcW w:w="236" w:type="dxa"/>
          </w:tcPr>
          <w:p w14:paraId="29E2AF04" w14:textId="77777777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7860FF65" w14:textId="28D1FA13" w:rsidR="00647E73" w:rsidRPr="00AF40BF" w:rsidRDefault="00686D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647E73" w:rsidRPr="00AF40BF">
              <w:rPr>
                <w:rFonts w:asciiTheme="majorBidi" w:hAnsiTheme="majorBidi" w:cstheme="majorBidi" w:hint="cs"/>
                <w:b/>
                <w:bCs/>
                <w:cs/>
              </w:rPr>
              <w:t>1,151.00</w:t>
            </w: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79" w:type="dxa"/>
          </w:tcPr>
          <w:p w14:paraId="3C32C8D1" w14:textId="77777777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4ECEF9" w14:textId="36D58B1A" w:rsidR="00647E73" w:rsidRPr="00AF40BF" w:rsidRDefault="00647E73" w:rsidP="0064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3,153.95</w:t>
            </w:r>
          </w:p>
        </w:tc>
      </w:tr>
    </w:tbl>
    <w:p w14:paraId="6F9B5DF8" w14:textId="77777777" w:rsidR="00A13C51" w:rsidRPr="00AF40BF" w:rsidRDefault="00A13C51" w:rsidP="00D7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2"/>
        <w:gridCol w:w="271"/>
        <w:gridCol w:w="1079"/>
        <w:gridCol w:w="271"/>
        <w:gridCol w:w="1079"/>
        <w:gridCol w:w="271"/>
        <w:gridCol w:w="1079"/>
        <w:gridCol w:w="417"/>
      </w:tblGrid>
      <w:tr w:rsidR="00AF40BF" w:rsidRPr="00AF40BF" w14:paraId="2B18E58B" w14:textId="77777777" w:rsidTr="00111015">
        <w:trPr>
          <w:gridAfter w:val="1"/>
          <w:wAfter w:w="215" w:type="pct"/>
          <w:tblHeader/>
        </w:trPr>
        <w:tc>
          <w:tcPr>
            <w:tcW w:w="2136" w:type="pct"/>
          </w:tcPr>
          <w:p w14:paraId="629D5275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55" w:type="pct"/>
            <w:gridSpan w:val="3"/>
          </w:tcPr>
          <w:p w14:paraId="48714299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3C14B73B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3" w:type="pct"/>
            <w:gridSpan w:val="3"/>
          </w:tcPr>
          <w:p w14:paraId="01C62F80" w14:textId="77777777" w:rsidR="00187C66" w:rsidRPr="00AF40BF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F40BF" w:rsidRPr="00AF40BF" w14:paraId="14DC67ED" w14:textId="77777777" w:rsidTr="00111015">
        <w:trPr>
          <w:gridAfter w:val="1"/>
          <w:wAfter w:w="215" w:type="pct"/>
          <w:tblHeader/>
        </w:trPr>
        <w:tc>
          <w:tcPr>
            <w:tcW w:w="2136" w:type="pct"/>
          </w:tcPr>
          <w:p w14:paraId="121FE91D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58" w:type="pct"/>
          </w:tcPr>
          <w:p w14:paraId="6D3EAAB7" w14:textId="6F8AB175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0" w:type="pct"/>
          </w:tcPr>
          <w:p w14:paraId="18281CA1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5DF0090" w14:textId="36C6CCA4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0" w:type="pct"/>
          </w:tcPr>
          <w:p w14:paraId="6725775E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23612FEF" w14:textId="03A5823A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0" w:type="pct"/>
          </w:tcPr>
          <w:p w14:paraId="6278B50B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BC6634D" w14:textId="7F81ABF4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AF40BF" w:rsidRPr="00AF40BF" w14:paraId="1617B884" w14:textId="77777777" w:rsidTr="00111015">
        <w:trPr>
          <w:gridAfter w:val="1"/>
          <w:wAfter w:w="215" w:type="pct"/>
          <w:tblHeader/>
        </w:trPr>
        <w:tc>
          <w:tcPr>
            <w:tcW w:w="2136" w:type="pct"/>
          </w:tcPr>
          <w:p w14:paraId="752AC722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58" w:type="pct"/>
          </w:tcPr>
          <w:p w14:paraId="052658B1" w14:textId="77A0CDF9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357DE6" w:rsidRPr="00AF40B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0" w:type="pct"/>
          </w:tcPr>
          <w:p w14:paraId="2B254329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F8E52F6" w14:textId="08215599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357DE6" w:rsidRPr="00AF40B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" w:type="pct"/>
          </w:tcPr>
          <w:p w14:paraId="221183C2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14F85B88" w14:textId="2B5A3989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357DE6" w:rsidRPr="00AF40B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0" w:type="pct"/>
          </w:tcPr>
          <w:p w14:paraId="16DC30C6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1847D088" w14:textId="1404307A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357DE6" w:rsidRPr="00AF40BF">
              <w:rPr>
                <w:rFonts w:asciiTheme="majorBidi" w:hAnsiTheme="majorBidi" w:cstheme="majorBidi"/>
              </w:rPr>
              <w:t>7</w:t>
            </w:r>
          </w:p>
        </w:tc>
      </w:tr>
      <w:tr w:rsidR="00AF40BF" w:rsidRPr="00AF40BF" w14:paraId="1BD41924" w14:textId="77777777" w:rsidTr="00111015">
        <w:trPr>
          <w:tblHeader/>
        </w:trPr>
        <w:tc>
          <w:tcPr>
            <w:tcW w:w="2136" w:type="pct"/>
          </w:tcPr>
          <w:p w14:paraId="270E61E4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64" w:type="pct"/>
            <w:gridSpan w:val="8"/>
          </w:tcPr>
          <w:p w14:paraId="6DCE3BAC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4B5A402C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32D54409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58" w:type="pct"/>
          </w:tcPr>
          <w:p w14:paraId="3A9FCB76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1F4D3E91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71660C33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72EF0453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685D179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66C1E965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3823AABF" w14:textId="77777777" w:rsidR="00187C66" w:rsidRPr="00AF40BF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AF40BF" w:rsidRPr="00AF40BF" w14:paraId="2C006760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605CA934" w14:textId="72C06C3A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บริษัทใหญ่</w:t>
            </w:r>
            <w:r w:rsidRPr="00AF40BF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58" w:type="pct"/>
          </w:tcPr>
          <w:p w14:paraId="5DD42C32" w14:textId="2D1386C3" w:rsidR="004963DA" w:rsidRPr="00AF40BF" w:rsidRDefault="002C44B8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9.40</w:t>
            </w:r>
          </w:p>
        </w:tc>
        <w:tc>
          <w:tcPr>
            <w:tcW w:w="140" w:type="pct"/>
          </w:tcPr>
          <w:p w14:paraId="2FB0611E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1C8A8568" w14:textId="66EA9E4C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5.85</w:t>
            </w:r>
          </w:p>
        </w:tc>
        <w:tc>
          <w:tcPr>
            <w:tcW w:w="140" w:type="pct"/>
          </w:tcPr>
          <w:p w14:paraId="092CA187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103D7B1B" w14:textId="6125C4B9" w:rsidR="004963DA" w:rsidRPr="00AF40BF" w:rsidRDefault="002C44B8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" w:type="pct"/>
          </w:tcPr>
          <w:p w14:paraId="21A88417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8E0328E" w14:textId="3F12A50B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</w:tr>
      <w:tr w:rsidR="00AF40BF" w:rsidRPr="00AF40BF" w14:paraId="3A748337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74C5A71D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73840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558" w:type="pct"/>
          </w:tcPr>
          <w:p w14:paraId="5DA8F8B9" w14:textId="734DB708" w:rsidR="004963DA" w:rsidRPr="00AF40BF" w:rsidRDefault="00AE0B99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" w:type="pct"/>
          </w:tcPr>
          <w:p w14:paraId="365AAE58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FDF3757" w14:textId="51C7BDE6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pct"/>
          </w:tcPr>
          <w:p w14:paraId="415AE87C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795BBC1" w14:textId="453DEA2E" w:rsidR="004963DA" w:rsidRPr="00AF40BF" w:rsidRDefault="00AE0B99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414.90</w:t>
            </w:r>
          </w:p>
        </w:tc>
        <w:tc>
          <w:tcPr>
            <w:tcW w:w="140" w:type="pct"/>
          </w:tcPr>
          <w:p w14:paraId="2650CBBB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04A49F00" w14:textId="7C7A3F7F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453.92</w:t>
            </w:r>
          </w:p>
        </w:tc>
      </w:tr>
      <w:tr w:rsidR="00AF40BF" w:rsidRPr="00AF40BF" w14:paraId="22F6ABC3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00E670E2" w14:textId="3114707B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58" w:type="pct"/>
          </w:tcPr>
          <w:p w14:paraId="238551C4" w14:textId="7B2BA25D" w:rsidR="004963DA" w:rsidRPr="00AF40BF" w:rsidRDefault="00AE0B99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81.04</w:t>
            </w:r>
          </w:p>
        </w:tc>
        <w:tc>
          <w:tcPr>
            <w:tcW w:w="140" w:type="pct"/>
          </w:tcPr>
          <w:p w14:paraId="4C9E8081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77B4B1F5" w14:textId="76CCF6CB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39.03</w:t>
            </w:r>
          </w:p>
        </w:tc>
        <w:tc>
          <w:tcPr>
            <w:tcW w:w="140" w:type="pct"/>
          </w:tcPr>
          <w:p w14:paraId="6A1C0B79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50F10A61" w14:textId="5400D48D" w:rsidR="004963DA" w:rsidRPr="00AF40BF" w:rsidRDefault="00AE0B99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" w:type="pct"/>
          </w:tcPr>
          <w:p w14:paraId="4A281AE2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7F9C1C4D" w14:textId="313ADF15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</w:tr>
      <w:tr w:rsidR="00AF40BF" w:rsidRPr="00AF40BF" w14:paraId="5334FDFB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2B2EE791" w14:textId="77D511B3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41766CA2" w14:textId="1DB59A0A" w:rsidR="004963DA" w:rsidRPr="00AF40BF" w:rsidRDefault="00AE0B99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13.18</w:t>
            </w:r>
          </w:p>
        </w:tc>
        <w:tc>
          <w:tcPr>
            <w:tcW w:w="140" w:type="pct"/>
          </w:tcPr>
          <w:p w14:paraId="77325D36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622EE311" w14:textId="0EC8DC93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pct"/>
          </w:tcPr>
          <w:p w14:paraId="3BC9E628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4B8F6459" w14:textId="5AE327BB" w:rsidR="004963DA" w:rsidRPr="00AF40BF" w:rsidRDefault="00AE0B99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" w:type="pct"/>
          </w:tcPr>
          <w:p w14:paraId="57097FAD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273E56B" w14:textId="4CCD1C79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</w:tr>
      <w:tr w:rsidR="00AF40BF" w:rsidRPr="00AF40BF" w14:paraId="4C087E12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22DAA202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3885F614" w14:textId="7A6649E4" w:rsidR="004963DA" w:rsidRPr="00AF40BF" w:rsidRDefault="00AE0B99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103.62</w:t>
            </w:r>
          </w:p>
        </w:tc>
        <w:tc>
          <w:tcPr>
            <w:tcW w:w="140" w:type="pct"/>
          </w:tcPr>
          <w:p w14:paraId="063E1E75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8232308" w14:textId="2BEFD03A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44.88</w:t>
            </w:r>
          </w:p>
        </w:tc>
        <w:tc>
          <w:tcPr>
            <w:tcW w:w="140" w:type="pct"/>
          </w:tcPr>
          <w:p w14:paraId="1703AA0C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29F546C" w14:textId="05906D35" w:rsidR="004963DA" w:rsidRPr="00AF40BF" w:rsidRDefault="00AE0B99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414.90</w:t>
            </w:r>
          </w:p>
        </w:tc>
        <w:tc>
          <w:tcPr>
            <w:tcW w:w="140" w:type="pct"/>
          </w:tcPr>
          <w:p w14:paraId="35766058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95AD0C9" w14:textId="30E0A6B1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453.92</w:t>
            </w:r>
          </w:p>
        </w:tc>
      </w:tr>
      <w:tr w:rsidR="00AF40BF" w:rsidRPr="00AF40BF" w14:paraId="317183CB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05C26118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  <w:p w14:paraId="7CD94437" w14:textId="77777777" w:rsidR="00D574F1" w:rsidRPr="00AF40BF" w:rsidRDefault="00D574F1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14:paraId="361ADD5B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3FAAAAC6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1166490C" w14:textId="2A140568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pct"/>
          </w:tcPr>
          <w:p w14:paraId="1C0D000B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39C75FB1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30AEDDE5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3F8376CE" w14:textId="77777777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40BF" w:rsidRPr="00AF40BF" w14:paraId="72F2177F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6AD9DD1B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558" w:type="pct"/>
          </w:tcPr>
          <w:p w14:paraId="43045742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189461F6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0F7ECBD3" w14:textId="27E95C41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0E5E0CA3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917786B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pct"/>
          </w:tcPr>
          <w:p w14:paraId="24738B59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7FB58D13" w14:textId="77777777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AF40BF" w:rsidRPr="00AF40BF" w14:paraId="60BE088D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4C7C5E3E" w14:textId="6A8022C3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บริษัทใหญ่</w:t>
            </w:r>
            <w:r w:rsidRPr="00AF40BF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58" w:type="pct"/>
          </w:tcPr>
          <w:p w14:paraId="5A385B25" w14:textId="4F06FF9C" w:rsidR="004963DA" w:rsidRPr="00AF40BF" w:rsidRDefault="0082616F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7.90</w:t>
            </w:r>
          </w:p>
        </w:tc>
        <w:tc>
          <w:tcPr>
            <w:tcW w:w="140" w:type="pct"/>
          </w:tcPr>
          <w:p w14:paraId="3F0D867D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04ED4068" w14:textId="49BE3C29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32.21</w:t>
            </w:r>
          </w:p>
        </w:tc>
        <w:tc>
          <w:tcPr>
            <w:tcW w:w="140" w:type="pct"/>
          </w:tcPr>
          <w:p w14:paraId="1CCC84D7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6D10E247" w14:textId="42CA55B4" w:rsidR="004963DA" w:rsidRPr="00AF40BF" w:rsidRDefault="0082616F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4.53</w:t>
            </w:r>
          </w:p>
        </w:tc>
        <w:tc>
          <w:tcPr>
            <w:tcW w:w="140" w:type="pct"/>
          </w:tcPr>
          <w:p w14:paraId="3BC5A425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2836FE14" w14:textId="790162F4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31.00</w:t>
            </w:r>
          </w:p>
        </w:tc>
      </w:tr>
      <w:tr w:rsidR="00AF40BF" w:rsidRPr="00AF40BF" w14:paraId="516521C3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755AE768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58" w:type="pct"/>
          </w:tcPr>
          <w:p w14:paraId="3B6C66FC" w14:textId="28CFB4E2" w:rsidR="004963DA" w:rsidRPr="00AF40BF" w:rsidRDefault="00E116C8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1.3</w:t>
            </w:r>
            <w:r w:rsidR="00BD5A42" w:rsidRPr="00AF40BF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40" w:type="pct"/>
          </w:tcPr>
          <w:p w14:paraId="48B7A218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47D256AC" w14:textId="5EEB05C9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0.15</w:t>
            </w:r>
          </w:p>
        </w:tc>
        <w:tc>
          <w:tcPr>
            <w:tcW w:w="140" w:type="pct"/>
          </w:tcPr>
          <w:p w14:paraId="6B53EA29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0D4B1365" w14:textId="34A26559" w:rsidR="004963DA" w:rsidRPr="00AF40BF" w:rsidRDefault="00E116C8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" w:type="pct"/>
          </w:tcPr>
          <w:p w14:paraId="1433BDC5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14:paraId="2003EB43" w14:textId="072FF800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40BF" w:rsidRPr="00AF40BF" w14:paraId="16FF362E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2FCD0710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794C6C1" w14:textId="435AFECC" w:rsidR="004963DA" w:rsidRPr="00AF40BF" w:rsidRDefault="00E116C8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44.</w:t>
            </w:r>
            <w:r w:rsidR="00B313D5" w:rsidRPr="00AF40BF">
              <w:rPr>
                <w:rFonts w:asciiTheme="majorBidi" w:hAnsiTheme="majorBidi" w:cstheme="majorBidi" w:hint="cs"/>
                <w:cs/>
              </w:rPr>
              <w:t>88</w:t>
            </w:r>
          </w:p>
        </w:tc>
        <w:tc>
          <w:tcPr>
            <w:tcW w:w="140" w:type="pct"/>
          </w:tcPr>
          <w:p w14:paraId="5199C110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29072AF" w14:textId="238BF826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39.99</w:t>
            </w:r>
          </w:p>
        </w:tc>
        <w:tc>
          <w:tcPr>
            <w:tcW w:w="140" w:type="pct"/>
          </w:tcPr>
          <w:p w14:paraId="4A8C5E51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060B32DB" w14:textId="6AFFD76E" w:rsidR="004963DA" w:rsidRPr="00AF40BF" w:rsidRDefault="00E116C8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6.73</w:t>
            </w:r>
          </w:p>
        </w:tc>
        <w:tc>
          <w:tcPr>
            <w:tcW w:w="140" w:type="pct"/>
          </w:tcPr>
          <w:p w14:paraId="76AA9E79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0A8E7A87" w14:textId="680CF91F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5.44</w:t>
            </w:r>
          </w:p>
        </w:tc>
      </w:tr>
      <w:tr w:rsidR="00AF40BF" w:rsidRPr="00AF40BF" w14:paraId="691053C0" w14:textId="77777777" w:rsidTr="00111015">
        <w:trPr>
          <w:gridAfter w:val="1"/>
          <w:wAfter w:w="215" w:type="pct"/>
        </w:trPr>
        <w:tc>
          <w:tcPr>
            <w:tcW w:w="2136" w:type="pct"/>
          </w:tcPr>
          <w:p w14:paraId="57CE51D6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1265164" w14:textId="7C40FAEC" w:rsidR="004963DA" w:rsidRPr="00AF40BF" w:rsidRDefault="00E116C8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5</w:t>
            </w:r>
            <w:r w:rsidR="00B313D5" w:rsidRPr="00AF40BF">
              <w:rPr>
                <w:rFonts w:asciiTheme="majorBidi" w:hAnsiTheme="majorBidi" w:cstheme="majorBidi" w:hint="cs"/>
                <w:b/>
                <w:bCs/>
                <w:cs/>
              </w:rPr>
              <w:t>4.16</w:t>
            </w:r>
          </w:p>
        </w:tc>
        <w:tc>
          <w:tcPr>
            <w:tcW w:w="140" w:type="pct"/>
          </w:tcPr>
          <w:p w14:paraId="560D2A37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219655C" w14:textId="7728D221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72.35</w:t>
            </w:r>
          </w:p>
        </w:tc>
        <w:tc>
          <w:tcPr>
            <w:tcW w:w="140" w:type="pct"/>
          </w:tcPr>
          <w:p w14:paraId="33524B0C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5CFEA" w14:textId="60AD11CC" w:rsidR="004963DA" w:rsidRPr="00AF40BF" w:rsidRDefault="00CD0577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11.26</w:t>
            </w:r>
          </w:p>
        </w:tc>
        <w:tc>
          <w:tcPr>
            <w:tcW w:w="140" w:type="pct"/>
          </w:tcPr>
          <w:p w14:paraId="1AD64BEE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2A2BB01F" w14:textId="16D734C8" w:rsidR="004963DA" w:rsidRPr="00D73840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36.44</w:t>
            </w:r>
          </w:p>
        </w:tc>
      </w:tr>
    </w:tbl>
    <w:p w14:paraId="595925CD" w14:textId="77777777" w:rsidR="00187C66" w:rsidRPr="00AF40BF" w:rsidRDefault="00187C66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990"/>
        <w:gridCol w:w="270"/>
        <w:gridCol w:w="1201"/>
      </w:tblGrid>
      <w:tr w:rsidR="00AF40BF" w:rsidRPr="00AF40BF" w14:paraId="36E20BA6" w14:textId="77777777" w:rsidTr="00111015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22BE2611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73C710F2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งบการเงินรวม/</w:t>
            </w: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194937D9" w14:textId="77777777" w:rsidTr="00111015">
        <w:trPr>
          <w:tblHeader/>
        </w:trPr>
        <w:tc>
          <w:tcPr>
            <w:tcW w:w="4140" w:type="dxa"/>
            <w:vAlign w:val="bottom"/>
          </w:tcPr>
          <w:p w14:paraId="18E5C356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41838086" w14:textId="77777777" w:rsidR="004963DA" w:rsidRPr="00AF40BF" w:rsidRDefault="004963DA" w:rsidP="00C477C0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CE67D0D" w14:textId="77777777" w:rsidR="004963DA" w:rsidRPr="00AF40BF" w:rsidRDefault="004963DA" w:rsidP="00C477C0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1 </w:t>
            </w:r>
            <w:r w:rsidRPr="00AF40BF">
              <w:rPr>
                <w:rFonts w:asciiTheme="majorBidi" w:hAnsiTheme="majorBidi" w:cstheme="majorBidi"/>
                <w:cs/>
              </w:rPr>
              <w:t>มกราคม</w:t>
            </w:r>
          </w:p>
          <w:p w14:paraId="61585CE6" w14:textId="77777777" w:rsidR="004963DA" w:rsidRPr="00AF40BF" w:rsidRDefault="004963DA" w:rsidP="00C477C0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vAlign w:val="bottom"/>
          </w:tcPr>
          <w:p w14:paraId="15F0C317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0791389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EF41DD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8BEA5FC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4F28133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bottom"/>
          </w:tcPr>
          <w:p w14:paraId="56535466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5D9A2D9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t xml:space="preserve">31 </w:t>
            </w:r>
            <w:r w:rsidRPr="00AF40BF">
              <w:rPr>
                <w:rFonts w:hint="cs"/>
                <w:cs/>
              </w:rPr>
              <w:t xml:space="preserve">ธันวาคม </w:t>
            </w:r>
            <w:r w:rsidRPr="00AF40BF">
              <w:rPr>
                <w:rFonts w:asciiTheme="majorBidi" w:hAnsiTheme="majorBidi" w:cstheme="majorBidi"/>
              </w:rPr>
              <w:t>256</w:t>
            </w:r>
            <w:r w:rsidRPr="00AF40BF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AF40BF" w:rsidRPr="00AF40BF" w14:paraId="2A5E44BB" w14:textId="77777777" w:rsidTr="00111015">
        <w:trPr>
          <w:tblHeader/>
        </w:trPr>
        <w:tc>
          <w:tcPr>
            <w:tcW w:w="4140" w:type="dxa"/>
            <w:vAlign w:val="bottom"/>
          </w:tcPr>
          <w:p w14:paraId="28F05195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26767B20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597D0F6B" w14:textId="77777777" w:rsidTr="00111015">
        <w:trPr>
          <w:tblHeader/>
        </w:trPr>
        <w:tc>
          <w:tcPr>
            <w:tcW w:w="4140" w:type="dxa"/>
            <w:vAlign w:val="bottom"/>
          </w:tcPr>
          <w:p w14:paraId="7D7F860F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5161" w:type="dxa"/>
            <w:gridSpan w:val="7"/>
            <w:vAlign w:val="bottom"/>
          </w:tcPr>
          <w:p w14:paraId="2046DC45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AF40BF" w:rsidRPr="00AF40BF" w14:paraId="06CB6C63" w14:textId="77777777" w:rsidTr="00111015">
        <w:tc>
          <w:tcPr>
            <w:tcW w:w="4140" w:type="dxa"/>
            <w:shd w:val="clear" w:color="auto" w:fill="auto"/>
          </w:tcPr>
          <w:p w14:paraId="2DC5593C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bookmarkStart w:id="4" w:name="_Hlk180742694"/>
            <w:r w:rsidRPr="00AF40BF">
              <w:rPr>
                <w:rFonts w:asciiTheme="majorBidi" w:hAnsiTheme="majorBidi"/>
                <w:cs/>
              </w:rPr>
              <w:t>กิจการ</w:t>
            </w:r>
            <w:r w:rsidRPr="00AF40BF">
              <w:rPr>
                <w:rFonts w:asciiTheme="majorBidi" w:hAnsiTheme="majorBidi" w:hint="cs"/>
                <w:cs/>
              </w:rPr>
              <w:t>อื่น</w:t>
            </w:r>
            <w:r w:rsidRPr="00AF40BF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6FD12B7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3A7A2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E02D1B0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1,700</w:t>
            </w:r>
            <w:r w:rsidRPr="00AF40BF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270" w:type="dxa"/>
            <w:shd w:val="clear" w:color="auto" w:fill="auto"/>
          </w:tcPr>
          <w:p w14:paraId="3D330CA1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A783F19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(</w:t>
            </w:r>
            <w:r w:rsidRPr="00AF40BF">
              <w:rPr>
                <w:rFonts w:asciiTheme="majorBidi" w:hAnsiTheme="majorBidi" w:cstheme="majorBidi"/>
              </w:rPr>
              <w:t>500.00)</w:t>
            </w:r>
          </w:p>
        </w:tc>
        <w:tc>
          <w:tcPr>
            <w:tcW w:w="270" w:type="dxa"/>
            <w:shd w:val="clear" w:color="auto" w:fill="auto"/>
          </w:tcPr>
          <w:p w14:paraId="22198E48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49741EB9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1,200</w:t>
            </w:r>
            <w:r w:rsidRPr="00AF40BF">
              <w:rPr>
                <w:rFonts w:asciiTheme="majorBidi" w:hAnsiTheme="majorBidi" w:cstheme="majorBidi" w:hint="cs"/>
                <w:cs/>
              </w:rPr>
              <w:t>.00</w:t>
            </w:r>
          </w:p>
        </w:tc>
      </w:tr>
      <w:bookmarkEnd w:id="4"/>
      <w:tr w:rsidR="00AF40BF" w:rsidRPr="00AF40BF" w14:paraId="4F0DE365" w14:textId="77777777" w:rsidTr="00111015">
        <w:tc>
          <w:tcPr>
            <w:tcW w:w="4140" w:type="dxa"/>
          </w:tcPr>
          <w:p w14:paraId="4509C8E3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6C8BC7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163B0692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77C822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1,700</w:t>
            </w:r>
            <w:r w:rsidRPr="00AF40BF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  <w:tc>
          <w:tcPr>
            <w:tcW w:w="270" w:type="dxa"/>
          </w:tcPr>
          <w:p w14:paraId="1B45A9EE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94C063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AF40BF">
              <w:rPr>
                <w:rFonts w:asciiTheme="majorBidi" w:hAnsiTheme="majorBidi" w:cstheme="majorBidi"/>
                <w:b/>
                <w:bCs/>
              </w:rPr>
              <w:t>500.00)</w:t>
            </w:r>
          </w:p>
        </w:tc>
        <w:tc>
          <w:tcPr>
            <w:tcW w:w="270" w:type="dxa"/>
          </w:tcPr>
          <w:p w14:paraId="17A58742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4442BB07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1,200</w:t>
            </w:r>
            <w:r w:rsidRPr="00AF40BF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</w:tr>
    </w:tbl>
    <w:p w14:paraId="609553B2" w14:textId="77777777" w:rsidR="00327E37" w:rsidRPr="00AF40BF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990"/>
        <w:gridCol w:w="271"/>
        <w:gridCol w:w="1200"/>
      </w:tblGrid>
      <w:tr w:rsidR="00AF40BF" w:rsidRPr="00AF40BF" w14:paraId="5DD33F3B" w14:textId="77777777" w:rsidTr="00111015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2EEE4618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0603E0C9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งบการเงินรวม/</w:t>
            </w:r>
            <w:r w:rsidRPr="00AF40BF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F40BF" w:rsidRPr="00AF40BF" w14:paraId="45AC5194" w14:textId="77777777" w:rsidTr="00111015">
        <w:trPr>
          <w:tblHeader/>
        </w:trPr>
        <w:tc>
          <w:tcPr>
            <w:tcW w:w="4140" w:type="dxa"/>
            <w:vAlign w:val="bottom"/>
          </w:tcPr>
          <w:p w14:paraId="0C2DADD4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4F724700" w14:textId="77777777" w:rsidR="004963DA" w:rsidRPr="00AF40BF" w:rsidRDefault="004963DA" w:rsidP="00C477C0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E1AB28C" w14:textId="77777777" w:rsidR="004963DA" w:rsidRPr="00AF40BF" w:rsidRDefault="004963DA" w:rsidP="00C477C0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1 </w:t>
            </w:r>
            <w:r w:rsidRPr="00AF40BF">
              <w:rPr>
                <w:rFonts w:asciiTheme="majorBidi" w:hAnsiTheme="majorBidi" w:cstheme="majorBidi"/>
                <w:cs/>
              </w:rPr>
              <w:t>มกราคม</w:t>
            </w:r>
          </w:p>
          <w:p w14:paraId="1140A61D" w14:textId="1F9A8A72" w:rsidR="004963DA" w:rsidRPr="00AF40BF" w:rsidRDefault="004963DA" w:rsidP="00C477C0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70" w:type="dxa"/>
            <w:vAlign w:val="bottom"/>
          </w:tcPr>
          <w:p w14:paraId="783166BF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A3FA0C7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607C1A5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29C9821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1" w:type="dxa"/>
            <w:vAlign w:val="bottom"/>
          </w:tcPr>
          <w:p w14:paraId="0C8504E1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6618EBE0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51DDCCB" w14:textId="63E72CDD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F40BF">
              <w:t xml:space="preserve">31 </w:t>
            </w:r>
            <w:r w:rsidR="00585FE3" w:rsidRPr="00AF40BF">
              <w:rPr>
                <w:rFonts w:hint="cs"/>
                <w:cs/>
              </w:rPr>
              <w:t>มีนาคม</w:t>
            </w:r>
            <w:r w:rsidRPr="00AF40BF">
              <w:rPr>
                <w:rFonts w:hint="cs"/>
                <w:cs/>
              </w:rPr>
              <w:t xml:space="preserve"> </w:t>
            </w:r>
            <w:r w:rsidRPr="00AF40BF">
              <w:rPr>
                <w:rFonts w:asciiTheme="majorBidi" w:hAnsiTheme="majorBidi" w:cstheme="majorBidi"/>
              </w:rPr>
              <w:t>2568</w:t>
            </w:r>
          </w:p>
        </w:tc>
      </w:tr>
      <w:tr w:rsidR="00AF40BF" w:rsidRPr="00AF40BF" w14:paraId="20332A1D" w14:textId="77777777" w:rsidTr="00111015">
        <w:trPr>
          <w:tblHeader/>
        </w:trPr>
        <w:tc>
          <w:tcPr>
            <w:tcW w:w="4140" w:type="dxa"/>
            <w:vAlign w:val="bottom"/>
          </w:tcPr>
          <w:p w14:paraId="7EC281F0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06FFD8F7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787841D8" w14:textId="77777777" w:rsidTr="00111015">
        <w:trPr>
          <w:tblHeader/>
        </w:trPr>
        <w:tc>
          <w:tcPr>
            <w:tcW w:w="4140" w:type="dxa"/>
            <w:vAlign w:val="bottom"/>
          </w:tcPr>
          <w:p w14:paraId="65E35EB8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5161" w:type="dxa"/>
            <w:gridSpan w:val="7"/>
            <w:vAlign w:val="bottom"/>
          </w:tcPr>
          <w:p w14:paraId="5EB59DEC" w14:textId="77777777" w:rsidR="004963DA" w:rsidRPr="00AF40BF" w:rsidRDefault="004963DA" w:rsidP="00C47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AF40BF" w:rsidRPr="00AF40BF" w14:paraId="0A073CD5" w14:textId="77777777" w:rsidTr="00111015">
        <w:tc>
          <w:tcPr>
            <w:tcW w:w="4140" w:type="dxa"/>
            <w:shd w:val="clear" w:color="auto" w:fill="auto"/>
          </w:tcPr>
          <w:p w14:paraId="3882F6E0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/>
                <w:cs/>
              </w:rPr>
              <w:t>กิจการ</w:t>
            </w:r>
            <w:r w:rsidRPr="00AF40BF">
              <w:rPr>
                <w:rFonts w:asciiTheme="majorBidi" w:hAnsiTheme="majorBidi" w:hint="cs"/>
                <w:cs/>
              </w:rPr>
              <w:t>อื่น</w:t>
            </w:r>
            <w:r w:rsidRPr="00AF40BF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345CF83" w14:textId="620DCCC0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1,200</w:t>
            </w:r>
            <w:r w:rsidRPr="00AF40BF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270" w:type="dxa"/>
            <w:shd w:val="clear" w:color="auto" w:fill="auto"/>
          </w:tcPr>
          <w:p w14:paraId="783689C9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F50E2DF" w14:textId="3E346E61" w:rsidR="004963DA" w:rsidRPr="00AF40BF" w:rsidRDefault="001457C7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1C72C8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76C4078" w14:textId="0D2C6169" w:rsidR="004963DA" w:rsidRPr="00AF40BF" w:rsidRDefault="0010156E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(</w:t>
            </w:r>
            <w:r w:rsidR="001457C7" w:rsidRPr="00AF40BF">
              <w:rPr>
                <w:rFonts w:asciiTheme="majorBidi" w:hAnsiTheme="majorBidi" w:cstheme="majorBidi" w:hint="cs"/>
                <w:cs/>
              </w:rPr>
              <w:t>635.00</w:t>
            </w:r>
            <w:r w:rsidRPr="00AF40B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5EF1FEF4" w14:textId="77777777" w:rsidR="004963DA" w:rsidRPr="00AF40BF" w:rsidRDefault="004963DA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4CEBBCC" w14:textId="2C835340" w:rsidR="004963DA" w:rsidRPr="00AF40BF" w:rsidRDefault="00CD0577" w:rsidP="00496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565.00</w:t>
            </w:r>
          </w:p>
        </w:tc>
      </w:tr>
      <w:tr w:rsidR="00AF40BF" w:rsidRPr="00AF40BF" w14:paraId="662D15C8" w14:textId="77777777" w:rsidTr="00111015">
        <w:tc>
          <w:tcPr>
            <w:tcW w:w="4140" w:type="dxa"/>
          </w:tcPr>
          <w:p w14:paraId="52B561F0" w14:textId="77777777" w:rsidR="00CD0577" w:rsidRPr="00AF40BF" w:rsidRDefault="00CD0577" w:rsidP="00CD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7B14A0" w14:textId="0B5832F9" w:rsidR="00CD0577" w:rsidRPr="00AF40BF" w:rsidRDefault="00CD0577" w:rsidP="00CD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1,200</w:t>
            </w:r>
            <w:r w:rsidRPr="00AF40BF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  <w:tc>
          <w:tcPr>
            <w:tcW w:w="270" w:type="dxa"/>
          </w:tcPr>
          <w:p w14:paraId="73D2E8D5" w14:textId="77777777" w:rsidR="00CD0577" w:rsidRPr="00AF40BF" w:rsidRDefault="00CD0577" w:rsidP="00CD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B21BF" w14:textId="7C7B5866" w:rsidR="00CD0577" w:rsidRPr="00AF40BF" w:rsidRDefault="001457C7" w:rsidP="00CD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608A8BA7" w14:textId="77777777" w:rsidR="00CD0577" w:rsidRPr="00AF40BF" w:rsidRDefault="00CD0577" w:rsidP="00CD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1C7BD5" w14:textId="08FF9D41" w:rsidR="00CD0577" w:rsidRPr="00AF40BF" w:rsidRDefault="00DA1D06" w:rsidP="00CD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1457C7" w:rsidRPr="00AF40BF">
              <w:rPr>
                <w:rFonts w:asciiTheme="majorBidi" w:hAnsiTheme="majorBidi" w:cstheme="majorBidi" w:hint="cs"/>
                <w:b/>
                <w:bCs/>
                <w:cs/>
              </w:rPr>
              <w:t>635.00</w:t>
            </w: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71" w:type="dxa"/>
          </w:tcPr>
          <w:p w14:paraId="65C75F03" w14:textId="77777777" w:rsidR="00CD0577" w:rsidRPr="00AF40BF" w:rsidRDefault="00CD0577" w:rsidP="00CD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C94DE9E" w14:textId="067E897F" w:rsidR="00CD0577" w:rsidRPr="00AF40BF" w:rsidRDefault="00CD0577" w:rsidP="00CD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565.00</w:t>
            </w:r>
          </w:p>
        </w:tc>
      </w:tr>
    </w:tbl>
    <w:p w14:paraId="3BAB1FC3" w14:textId="77777777" w:rsidR="004963DA" w:rsidRPr="00AF40BF" w:rsidRDefault="004963DA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5805826B" w14:textId="77777777" w:rsidR="00754EF9" w:rsidRPr="00AF40BF" w:rsidRDefault="00754EF9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235234BD" w14:textId="77777777" w:rsidR="002521E9" w:rsidRPr="00AF40BF" w:rsidRDefault="002521E9" w:rsidP="00D7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3591DE7A" w14:textId="77777777" w:rsidR="00780A4A" w:rsidRPr="00AF40BF" w:rsidRDefault="00780A4A" w:rsidP="00D7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045C6F41" w14:textId="43E48912" w:rsidR="00870CCC" w:rsidRPr="00AF40BF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ลูกหนี้การค้า </w:t>
      </w:r>
    </w:p>
    <w:p w14:paraId="6924CEE0" w14:textId="62C35CFE" w:rsidR="009E45D4" w:rsidRPr="00AF40BF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6"/>
        <w:gridCol w:w="1444"/>
        <w:gridCol w:w="990"/>
        <w:gridCol w:w="269"/>
        <w:gridCol w:w="1081"/>
        <w:gridCol w:w="271"/>
        <w:gridCol w:w="988"/>
        <w:gridCol w:w="271"/>
        <w:gridCol w:w="1170"/>
      </w:tblGrid>
      <w:tr w:rsidR="00AF40BF" w:rsidRPr="00AF40BF" w14:paraId="675BB4AB" w14:textId="77777777" w:rsidTr="00111015">
        <w:tc>
          <w:tcPr>
            <w:tcW w:w="1503" w:type="pct"/>
            <w:shd w:val="clear" w:color="auto" w:fill="auto"/>
          </w:tcPr>
          <w:p w14:paraId="290BA0E1" w14:textId="77777777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7DB579AC" w14:textId="77777777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3E27A630" w14:textId="20C697AD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121F6019" w14:textId="77777777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58B65EB2" w14:textId="77777777" w:rsidR="0023290C" w:rsidRPr="00AF40BF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F40BF" w:rsidRPr="00AF40BF" w14:paraId="55664C69" w14:textId="77777777" w:rsidTr="00111015">
        <w:tc>
          <w:tcPr>
            <w:tcW w:w="1503" w:type="pct"/>
            <w:shd w:val="clear" w:color="auto" w:fill="auto"/>
          </w:tcPr>
          <w:p w14:paraId="60169692" w14:textId="7777777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2D3E8E73" w14:textId="7777777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shd w:val="clear" w:color="auto" w:fill="auto"/>
          </w:tcPr>
          <w:p w14:paraId="5D9B4FBB" w14:textId="3609B3AC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2A4E99F8" w14:textId="7777777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14:paraId="24757B30" w14:textId="3D246431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4A03ADD7" w14:textId="7777777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shd w:val="clear" w:color="auto" w:fill="auto"/>
          </w:tcPr>
          <w:p w14:paraId="0A30DCF0" w14:textId="38248EDB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0F988FC6" w14:textId="7777777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shd w:val="clear" w:color="auto" w:fill="auto"/>
          </w:tcPr>
          <w:p w14:paraId="6AD05553" w14:textId="6D894657" w:rsidR="0023290C" w:rsidRPr="00AF40BF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AF40BF" w:rsidRPr="00AF40BF" w14:paraId="5C2F377C" w14:textId="77777777" w:rsidTr="00111015">
        <w:tc>
          <w:tcPr>
            <w:tcW w:w="1503" w:type="pct"/>
            <w:shd w:val="clear" w:color="auto" w:fill="auto"/>
          </w:tcPr>
          <w:p w14:paraId="442EF470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1029E058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shd w:val="clear" w:color="auto" w:fill="auto"/>
          </w:tcPr>
          <w:p w14:paraId="5864513D" w14:textId="45C05218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A62001" w:rsidRPr="00AF40B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1B8D8839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14:paraId="1FAFBE3D" w14:textId="4912F8C5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A62001" w:rsidRPr="00AF40B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3421E13C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shd w:val="clear" w:color="auto" w:fill="auto"/>
          </w:tcPr>
          <w:p w14:paraId="12CA81AF" w14:textId="4D47A601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A62001" w:rsidRPr="00AF40B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7DDDC39A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shd w:val="clear" w:color="auto" w:fill="auto"/>
          </w:tcPr>
          <w:p w14:paraId="3FA5F184" w14:textId="3995FFA3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</w:t>
            </w:r>
            <w:r w:rsidR="00A62001" w:rsidRPr="00AF40BF">
              <w:rPr>
                <w:rFonts w:asciiTheme="majorBidi" w:hAnsiTheme="majorBidi" w:cstheme="majorBidi"/>
              </w:rPr>
              <w:t>67</w:t>
            </w:r>
          </w:p>
        </w:tc>
      </w:tr>
      <w:tr w:rsidR="00AF40BF" w:rsidRPr="00AF40BF" w14:paraId="138D1517" w14:textId="77777777" w:rsidTr="00111015">
        <w:trPr>
          <w:trHeight w:val="353"/>
        </w:trPr>
        <w:tc>
          <w:tcPr>
            <w:tcW w:w="1503" w:type="pct"/>
          </w:tcPr>
          <w:p w14:paraId="1A70646B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pct"/>
          </w:tcPr>
          <w:p w14:paraId="0915FFF5" w14:textId="68C4E6F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2718" w:type="pct"/>
            <w:gridSpan w:val="7"/>
          </w:tcPr>
          <w:p w14:paraId="64C92493" w14:textId="319054E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2C81A048" w14:textId="77777777" w:rsidTr="00111015">
        <w:tc>
          <w:tcPr>
            <w:tcW w:w="1503" w:type="pct"/>
          </w:tcPr>
          <w:p w14:paraId="266EC63C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779" w:type="pct"/>
          </w:tcPr>
          <w:p w14:paraId="721A9C12" w14:textId="72CEBCF6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534" w:type="pct"/>
          </w:tcPr>
          <w:p w14:paraId="02B7AC17" w14:textId="2C090BE8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5B519BFC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4DA0423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ADDB1A5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45F4D53E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CA57E3E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53E8FEBE" w14:textId="77777777" w:rsidR="0023290C" w:rsidRPr="00AF40BF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AF40BF" w:rsidRPr="00AF40BF" w14:paraId="756726F6" w14:textId="77777777" w:rsidTr="00111015">
        <w:tc>
          <w:tcPr>
            <w:tcW w:w="1503" w:type="pct"/>
          </w:tcPr>
          <w:p w14:paraId="03EEBB28" w14:textId="77777777" w:rsidR="00237FB8" w:rsidRPr="00AF40BF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ยังไม่</w:t>
            </w:r>
            <w:r w:rsidRPr="00AF40BF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779" w:type="pct"/>
          </w:tcPr>
          <w:p w14:paraId="600102BE" w14:textId="74B5857B" w:rsidR="00237FB8" w:rsidRPr="00AF40BF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</w:tcPr>
          <w:p w14:paraId="788EAE91" w14:textId="70C63D4C" w:rsidR="00237FB8" w:rsidRPr="00AF40BF" w:rsidRDefault="00D25C96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1,313.35</w:t>
            </w:r>
          </w:p>
        </w:tc>
        <w:tc>
          <w:tcPr>
            <w:tcW w:w="145" w:type="pct"/>
          </w:tcPr>
          <w:p w14:paraId="14CBE3FE" w14:textId="77777777" w:rsidR="00237FB8" w:rsidRPr="00AF40BF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CF64FBA" w14:textId="1FCE657F" w:rsidR="00237FB8" w:rsidRPr="00D73840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1,786.85</w:t>
            </w:r>
          </w:p>
        </w:tc>
        <w:tc>
          <w:tcPr>
            <w:tcW w:w="146" w:type="pct"/>
          </w:tcPr>
          <w:p w14:paraId="405D8536" w14:textId="77777777" w:rsidR="00237FB8" w:rsidRPr="00AF40BF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5ECC3F28" w14:textId="33871A84" w:rsidR="00237FB8" w:rsidRPr="00AF40BF" w:rsidRDefault="00D25C96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868.15</w:t>
            </w:r>
          </w:p>
        </w:tc>
        <w:tc>
          <w:tcPr>
            <w:tcW w:w="146" w:type="pct"/>
          </w:tcPr>
          <w:p w14:paraId="5C9FD9DD" w14:textId="77777777" w:rsidR="00237FB8" w:rsidRPr="00AF40BF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7B75E88B" w14:textId="17E5BD7B" w:rsidR="00237FB8" w:rsidRPr="00D73840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1,018.04</w:t>
            </w:r>
          </w:p>
        </w:tc>
      </w:tr>
      <w:tr w:rsidR="00AF40BF" w:rsidRPr="00AF40BF" w14:paraId="5AC0AD32" w14:textId="77777777" w:rsidTr="00111015">
        <w:tc>
          <w:tcPr>
            <w:tcW w:w="1503" w:type="pct"/>
          </w:tcPr>
          <w:p w14:paraId="3EB1C3E0" w14:textId="7013A44B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AF40BF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AF40BF">
              <w:rPr>
                <w:rFonts w:asciiTheme="majorBidi" w:hAnsiTheme="majorBidi" w:cstheme="majorBidi"/>
              </w:rPr>
              <w:br/>
              <w:t xml:space="preserve">   </w:t>
            </w:r>
            <w:r w:rsidRPr="00AF40BF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779" w:type="pct"/>
          </w:tcPr>
          <w:p w14:paraId="3BDA5DD8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3BBF9E8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44B44330" w14:textId="2D6EF334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528267F8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0A9AD98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6FDB85A2" w14:textId="68757D21" w:rsidR="00D25C96" w:rsidRPr="00D73840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53A2914F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61D795E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1EAD6E79" w14:textId="23C5D16F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7E73EB93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B0A6B04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40215B84" w14:textId="59B86B18" w:rsidR="00D25C96" w:rsidRPr="00D73840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40BF" w:rsidRPr="00AF40BF" w14:paraId="11EFD8FB" w14:textId="77777777" w:rsidTr="00111015">
        <w:tc>
          <w:tcPr>
            <w:tcW w:w="1503" w:type="pct"/>
          </w:tcPr>
          <w:p w14:paraId="2CC133A1" w14:textId="75B8746F" w:rsidR="00D25C96" w:rsidRPr="00AF40BF" w:rsidRDefault="00B040BF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779" w:type="pct"/>
          </w:tcPr>
          <w:p w14:paraId="487F0A8B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0AE66083" w14:textId="66E83FEE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1,313.35</w:t>
            </w:r>
          </w:p>
        </w:tc>
        <w:tc>
          <w:tcPr>
            <w:tcW w:w="145" w:type="pct"/>
          </w:tcPr>
          <w:p w14:paraId="43113DD5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077DEFB8" w14:textId="1AA66B2C" w:rsidR="00D25C96" w:rsidRPr="00D73840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/>
                <w:b/>
                <w:bCs/>
                <w:cs/>
              </w:rPr>
              <w:t>1</w:t>
            </w:r>
            <w:r w:rsidRPr="00AF40BF">
              <w:rPr>
                <w:rFonts w:asciiTheme="majorBidi" w:hAnsiTheme="majorBidi" w:cstheme="majorBidi"/>
                <w:b/>
                <w:bCs/>
              </w:rPr>
              <w:t>,</w:t>
            </w:r>
            <w:r w:rsidRPr="00AF40BF">
              <w:rPr>
                <w:rFonts w:asciiTheme="majorBidi" w:hAnsiTheme="majorBidi" w:hint="cs"/>
                <w:b/>
                <w:bCs/>
                <w:cs/>
              </w:rPr>
              <w:t>786.85</w:t>
            </w:r>
          </w:p>
        </w:tc>
        <w:tc>
          <w:tcPr>
            <w:tcW w:w="146" w:type="pct"/>
          </w:tcPr>
          <w:p w14:paraId="0562296F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21DC34A8" w14:textId="3C25100D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868.15</w:t>
            </w:r>
          </w:p>
        </w:tc>
        <w:tc>
          <w:tcPr>
            <w:tcW w:w="146" w:type="pct"/>
          </w:tcPr>
          <w:p w14:paraId="17DCE6C1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108D25CD" w14:textId="4E543250" w:rsidR="00D25C96" w:rsidRPr="00D73840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/>
                <w:b/>
                <w:bCs/>
                <w:cs/>
              </w:rPr>
              <w:t>1</w:t>
            </w:r>
            <w:r w:rsidRPr="00AF40BF">
              <w:rPr>
                <w:rFonts w:asciiTheme="majorBidi" w:hAnsiTheme="majorBidi" w:cstheme="majorBidi"/>
                <w:b/>
                <w:bCs/>
              </w:rPr>
              <w:t>,</w:t>
            </w:r>
            <w:r w:rsidRPr="00AF40BF">
              <w:rPr>
                <w:rFonts w:asciiTheme="majorBidi" w:hAnsiTheme="majorBidi"/>
                <w:b/>
                <w:bCs/>
                <w:cs/>
              </w:rPr>
              <w:t>018.04</w:t>
            </w:r>
          </w:p>
        </w:tc>
      </w:tr>
      <w:tr w:rsidR="00AF40BF" w:rsidRPr="00AF40BF" w14:paraId="0DE7CC9B" w14:textId="77777777" w:rsidTr="00111015">
        <w:tc>
          <w:tcPr>
            <w:tcW w:w="1503" w:type="pct"/>
          </w:tcPr>
          <w:p w14:paraId="1A972287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79" w:type="pct"/>
          </w:tcPr>
          <w:p w14:paraId="331458B4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E9BCC0E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5" w:type="pct"/>
          </w:tcPr>
          <w:p w14:paraId="29F006AF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83D39FE" w14:textId="77777777" w:rsidR="00D25C96" w:rsidRPr="00D73840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5FE6BDFB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2133800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</w:tcPr>
          <w:p w14:paraId="26582E78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1FFB7C99" w14:textId="77777777" w:rsidR="00D25C96" w:rsidRPr="00D73840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40BF" w:rsidRPr="00AF40BF" w14:paraId="4AB0B4B4" w14:textId="77777777" w:rsidTr="00111015">
        <w:trPr>
          <w:trHeight w:val="353"/>
        </w:trPr>
        <w:tc>
          <w:tcPr>
            <w:tcW w:w="1503" w:type="pct"/>
          </w:tcPr>
          <w:p w14:paraId="4DDD8E82" w14:textId="61E9610D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กิจการ</w:t>
            </w: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779" w:type="pct"/>
          </w:tcPr>
          <w:p w14:paraId="47B0E7FE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18" w:type="pct"/>
            <w:gridSpan w:val="7"/>
          </w:tcPr>
          <w:p w14:paraId="68C0E226" w14:textId="77777777" w:rsidR="00D25C96" w:rsidRPr="00D73840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AF40BF" w:rsidRPr="00AF40BF" w14:paraId="539188D7" w14:textId="77777777" w:rsidTr="00111015">
        <w:tc>
          <w:tcPr>
            <w:tcW w:w="1503" w:type="pct"/>
          </w:tcPr>
          <w:p w14:paraId="64FA1862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ยังไม่</w:t>
            </w:r>
            <w:r w:rsidRPr="00AF40BF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779" w:type="pct"/>
          </w:tcPr>
          <w:p w14:paraId="54DFA4F6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69866747" w14:textId="4CD3BF12" w:rsidR="00D25C96" w:rsidRPr="00AF40BF" w:rsidRDefault="009B565F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55.88</w:t>
            </w:r>
          </w:p>
        </w:tc>
        <w:tc>
          <w:tcPr>
            <w:tcW w:w="145" w:type="pct"/>
          </w:tcPr>
          <w:p w14:paraId="6434FC69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5FC43E61" w14:textId="7D191323" w:rsidR="00D25C96" w:rsidRPr="00D73840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60.51</w:t>
            </w:r>
          </w:p>
        </w:tc>
        <w:tc>
          <w:tcPr>
            <w:tcW w:w="146" w:type="pct"/>
          </w:tcPr>
          <w:p w14:paraId="069A0135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5D2D0C4B" w14:textId="679E89DA" w:rsidR="00D25C96" w:rsidRPr="00AF40BF" w:rsidRDefault="0014793E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243D825F" w14:textId="77777777" w:rsidR="00D25C96" w:rsidRPr="00AF40BF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66BF4A48" w14:textId="3533FE49" w:rsidR="00D25C96" w:rsidRPr="00D73840" w:rsidRDefault="00D25C96" w:rsidP="00D25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0.16</w:t>
            </w:r>
          </w:p>
        </w:tc>
      </w:tr>
      <w:tr w:rsidR="00AF40BF" w:rsidRPr="00AF40BF" w14:paraId="71FA460F" w14:textId="77777777" w:rsidTr="00111015">
        <w:tc>
          <w:tcPr>
            <w:tcW w:w="1503" w:type="pct"/>
          </w:tcPr>
          <w:p w14:paraId="7BC64B7F" w14:textId="5CF2F760" w:rsidR="00DA334D" w:rsidRPr="00AF40BF" w:rsidRDefault="00DA334D" w:rsidP="00D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779" w:type="pct"/>
          </w:tcPr>
          <w:p w14:paraId="014B2EC4" w14:textId="77777777" w:rsidR="00DA334D" w:rsidRPr="00AF40BF" w:rsidRDefault="00DA334D" w:rsidP="00D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</w:tcPr>
          <w:p w14:paraId="3C4DD0C6" w14:textId="77777777" w:rsidR="00DA334D" w:rsidRPr="00D73840" w:rsidRDefault="00DA334D" w:rsidP="00D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104EFEEC" w14:textId="77777777" w:rsidR="00DA334D" w:rsidRPr="00AF40BF" w:rsidRDefault="00DA334D" w:rsidP="00D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41964B26" w14:textId="77777777" w:rsidR="00DA334D" w:rsidRPr="00AF40BF" w:rsidRDefault="00DA334D" w:rsidP="00D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DCDB91C" w14:textId="77777777" w:rsidR="00DA334D" w:rsidRPr="00AF40BF" w:rsidRDefault="00DA334D" w:rsidP="00D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</w:tcPr>
          <w:p w14:paraId="18434BE1" w14:textId="77777777" w:rsidR="00DA334D" w:rsidRPr="00AF40BF" w:rsidRDefault="00DA334D" w:rsidP="00D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8C2AF02" w14:textId="77777777" w:rsidR="00DA334D" w:rsidRPr="00AF40BF" w:rsidRDefault="00DA334D" w:rsidP="00D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0FC0C961" w14:textId="77777777" w:rsidR="00DA334D" w:rsidRPr="00AF40BF" w:rsidRDefault="00DA334D" w:rsidP="00DA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F40BF" w:rsidRPr="00AF40BF" w14:paraId="38481643" w14:textId="77777777" w:rsidTr="00111015">
        <w:tc>
          <w:tcPr>
            <w:tcW w:w="1503" w:type="pct"/>
          </w:tcPr>
          <w:p w14:paraId="7F1A39CC" w14:textId="7008FD08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hint="cs"/>
                <w:cs/>
              </w:rPr>
              <w:t xml:space="preserve">   น้อยกว่า </w:t>
            </w:r>
            <w:r w:rsidRPr="00AF40BF">
              <w:rPr>
                <w:rFonts w:hint="cs"/>
              </w:rPr>
              <w:t>3</w:t>
            </w:r>
            <w:r w:rsidRPr="00AF40BF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779" w:type="pct"/>
          </w:tcPr>
          <w:p w14:paraId="2C2836C1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DC95678" w14:textId="6DF5153D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0.76</w:t>
            </w:r>
          </w:p>
        </w:tc>
        <w:tc>
          <w:tcPr>
            <w:tcW w:w="145" w:type="pct"/>
          </w:tcPr>
          <w:p w14:paraId="5006F097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548B722" w14:textId="6A2513A5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41A66ADE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285EA67C" w14:textId="5DAA96E6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225A2BC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8E0EF46" w14:textId="58A103B8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40BF" w:rsidRPr="00AF40BF" w14:paraId="59B57B84" w14:textId="77777777" w:rsidTr="00111015">
        <w:tc>
          <w:tcPr>
            <w:tcW w:w="1503" w:type="pct"/>
          </w:tcPr>
          <w:p w14:paraId="2C81E134" w14:textId="4057B84A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9" w:type="pct"/>
          </w:tcPr>
          <w:p w14:paraId="0DA95D9D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3578FBB8" w14:textId="6F421151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56.6</w:t>
            </w:r>
            <w:r w:rsidR="00A90E51" w:rsidRPr="00AF40BF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45" w:type="pct"/>
          </w:tcPr>
          <w:p w14:paraId="7D5D97B5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A92011B" w14:textId="1D39111F" w:rsidR="00743F31" w:rsidRPr="00AF40BF" w:rsidRDefault="00B040BF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60.51</w:t>
            </w:r>
          </w:p>
        </w:tc>
        <w:tc>
          <w:tcPr>
            <w:tcW w:w="146" w:type="pct"/>
          </w:tcPr>
          <w:p w14:paraId="1E411026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41154324" w14:textId="676DE9F5" w:rsidR="00743F31" w:rsidRPr="00AF40BF" w:rsidRDefault="00B040BF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</w:tcPr>
          <w:p w14:paraId="67BDA4E7" w14:textId="06C3E999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16C102D" w14:textId="74400759" w:rsidR="00743F31" w:rsidRPr="00AF40BF" w:rsidRDefault="00B040BF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0.16</w:t>
            </w:r>
          </w:p>
        </w:tc>
      </w:tr>
      <w:tr w:rsidR="00AF40BF" w:rsidRPr="00AF40BF" w14:paraId="777C0C51" w14:textId="77777777" w:rsidTr="00111015">
        <w:tc>
          <w:tcPr>
            <w:tcW w:w="1503" w:type="pct"/>
          </w:tcPr>
          <w:p w14:paraId="6F8B83A8" w14:textId="011C3314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AF40BF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AF40BF">
              <w:rPr>
                <w:rFonts w:asciiTheme="majorBidi" w:hAnsiTheme="majorBidi" w:cstheme="majorBidi"/>
              </w:rPr>
              <w:br/>
              <w:t xml:space="preserve">            </w:t>
            </w:r>
            <w:r w:rsidRPr="00AF40BF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779" w:type="pct"/>
          </w:tcPr>
          <w:p w14:paraId="7AC5ED3B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5646C043" w14:textId="4F88178E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vAlign w:val="bottom"/>
          </w:tcPr>
          <w:p w14:paraId="734AAA78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C2F02F1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127ABF86" w14:textId="0290984B" w:rsidR="00743F31" w:rsidRPr="00D73840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0A1229F6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75E07145" w14:textId="32FC85F1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vAlign w:val="bottom"/>
          </w:tcPr>
          <w:p w14:paraId="3E665908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5AEA41D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77725036" w14:textId="37DAA734" w:rsidR="00743F31" w:rsidRPr="00D73840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40BF" w:rsidRPr="00AF40BF" w14:paraId="70F2C0D0" w14:textId="77777777" w:rsidTr="00111015">
        <w:tc>
          <w:tcPr>
            <w:tcW w:w="1503" w:type="pct"/>
          </w:tcPr>
          <w:p w14:paraId="6CF1846C" w14:textId="1D7D3DD5" w:rsidR="00743F31" w:rsidRPr="00AF40BF" w:rsidRDefault="00B040BF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AF40B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779" w:type="pct"/>
          </w:tcPr>
          <w:p w14:paraId="07393C28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08720CF6" w14:textId="549F3833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56.6</w:t>
            </w:r>
            <w:r w:rsidR="00A90E51" w:rsidRPr="00AF40BF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45" w:type="pct"/>
          </w:tcPr>
          <w:p w14:paraId="1A67F83C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21AAD87C" w14:textId="2BDE1705" w:rsidR="00743F31" w:rsidRPr="00D73840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60.51</w:t>
            </w:r>
          </w:p>
        </w:tc>
        <w:tc>
          <w:tcPr>
            <w:tcW w:w="146" w:type="pct"/>
          </w:tcPr>
          <w:p w14:paraId="323FD9D9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56953AA3" w14:textId="6EC61094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</w:tcPr>
          <w:p w14:paraId="35F77321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710892C0" w14:textId="64431BBB" w:rsidR="00743F31" w:rsidRPr="00D73840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0.16</w:t>
            </w:r>
          </w:p>
        </w:tc>
      </w:tr>
      <w:tr w:rsidR="00AF40BF" w:rsidRPr="00AF40BF" w14:paraId="6F012E0A" w14:textId="77777777" w:rsidTr="00643B50">
        <w:trPr>
          <w:trHeight w:val="451"/>
        </w:trPr>
        <w:tc>
          <w:tcPr>
            <w:tcW w:w="1503" w:type="pct"/>
          </w:tcPr>
          <w:p w14:paraId="617FF926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779" w:type="pct"/>
          </w:tcPr>
          <w:p w14:paraId="0B809ED3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05861062" w14:textId="4EF624E0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1,369.99</w:t>
            </w:r>
          </w:p>
        </w:tc>
        <w:tc>
          <w:tcPr>
            <w:tcW w:w="145" w:type="pct"/>
          </w:tcPr>
          <w:p w14:paraId="032F3075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462BC77" w14:textId="054CCA67" w:rsidR="00743F31" w:rsidRPr="00D73840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1,847.36</w:t>
            </w:r>
          </w:p>
        </w:tc>
        <w:tc>
          <w:tcPr>
            <w:tcW w:w="146" w:type="pct"/>
          </w:tcPr>
          <w:p w14:paraId="1AE4F169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C0DFAE5" w14:textId="5B3429D0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868.15</w:t>
            </w:r>
          </w:p>
        </w:tc>
        <w:tc>
          <w:tcPr>
            <w:tcW w:w="146" w:type="pct"/>
          </w:tcPr>
          <w:p w14:paraId="1F5F1469" w14:textId="77777777" w:rsidR="00743F31" w:rsidRPr="00AF40BF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D9EC53B" w14:textId="7662E991" w:rsidR="00743F31" w:rsidRPr="00D73840" w:rsidRDefault="00743F31" w:rsidP="0074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1,018.20</w:t>
            </w:r>
          </w:p>
        </w:tc>
      </w:tr>
    </w:tbl>
    <w:p w14:paraId="0E8F40C4" w14:textId="77777777" w:rsidR="0023290C" w:rsidRPr="00AF40BF" w:rsidRDefault="0023290C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</w:p>
    <w:p w14:paraId="799AD8BE" w14:textId="295BD380" w:rsidR="009E45D4" w:rsidRPr="00AF40BF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AF40BF">
        <w:rPr>
          <w:rFonts w:asciiTheme="majorBidi" w:hAnsiTheme="majorBidi" w:cstheme="majorBidi"/>
          <w:cs/>
        </w:rPr>
        <w:t>กลุ่ม</w:t>
      </w:r>
      <w:r w:rsidRPr="00AF40BF">
        <w:rPr>
          <w:rFonts w:asciiTheme="majorBidi" w:hAnsiTheme="majorBidi" w:cstheme="majorBidi"/>
          <w:cs/>
          <w:lang w:val="th-TH"/>
        </w:rPr>
        <w:t>บริษัท</w:t>
      </w:r>
      <w:r w:rsidRPr="00AF40BF">
        <w:rPr>
          <w:rFonts w:asciiTheme="majorBidi" w:hAnsiTheme="majorBidi" w:cstheme="majorBidi"/>
          <w:cs/>
        </w:rPr>
        <w:t xml:space="preserve">มีระยะเวลาตั้งแต่ </w:t>
      </w:r>
      <w:r w:rsidR="00746226" w:rsidRPr="00AF40BF">
        <w:rPr>
          <w:rFonts w:asciiTheme="majorBidi" w:hAnsiTheme="majorBidi" w:cstheme="majorBidi"/>
        </w:rPr>
        <w:t>7</w:t>
      </w:r>
      <w:r w:rsidRPr="00AF40BF">
        <w:rPr>
          <w:rFonts w:asciiTheme="majorBidi" w:hAnsiTheme="majorBidi" w:cstheme="majorBidi"/>
        </w:rPr>
        <w:t xml:space="preserve"> </w:t>
      </w:r>
      <w:r w:rsidRPr="00AF40BF">
        <w:rPr>
          <w:rFonts w:asciiTheme="majorBidi" w:hAnsiTheme="majorBidi" w:cstheme="majorBidi"/>
          <w:cs/>
        </w:rPr>
        <w:t>วัน</w:t>
      </w:r>
      <w:r w:rsidR="0001373F" w:rsidRPr="00AF40BF">
        <w:rPr>
          <w:rFonts w:asciiTheme="majorBidi" w:hAnsiTheme="majorBidi" w:cstheme="majorBidi" w:hint="cs"/>
          <w:cs/>
        </w:rPr>
        <w:t xml:space="preserve">ถึง </w:t>
      </w:r>
      <w:r w:rsidR="0001373F" w:rsidRPr="00AF40BF">
        <w:rPr>
          <w:rFonts w:asciiTheme="majorBidi" w:hAnsiTheme="majorBidi" w:cstheme="majorBidi"/>
        </w:rPr>
        <w:t xml:space="preserve">60 </w:t>
      </w:r>
      <w:r w:rsidR="0001373F" w:rsidRPr="00AF40BF">
        <w:rPr>
          <w:rFonts w:asciiTheme="majorBidi" w:hAnsiTheme="majorBidi" w:cstheme="majorBidi" w:hint="cs"/>
          <w:cs/>
        </w:rPr>
        <w:t>วัน</w:t>
      </w:r>
    </w:p>
    <w:p w14:paraId="6D48A9FA" w14:textId="77777777" w:rsidR="00A33A80" w:rsidRPr="00AF40BF" w:rsidRDefault="00A33A8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7DDAA52B" w14:textId="77777777" w:rsidR="00A33A80" w:rsidRPr="00AF40BF" w:rsidRDefault="00A33A8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6251A1A5" w14:textId="77777777" w:rsidR="00A33A80" w:rsidRPr="00AF40BF" w:rsidRDefault="00A33A8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6921B1D7" w14:textId="77777777" w:rsidR="00A33A80" w:rsidRPr="00AF40BF" w:rsidRDefault="00A33A8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4BFE099E" w14:textId="77777777" w:rsidR="00A33A80" w:rsidRPr="00AF40BF" w:rsidRDefault="00A33A8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4BFD026A" w14:textId="77777777" w:rsidR="00A33A80" w:rsidRPr="00AF40BF" w:rsidRDefault="00A33A8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5A341BE2" w14:textId="77777777" w:rsidR="00A33A80" w:rsidRPr="00AF40BF" w:rsidRDefault="00A33A8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6B5827B2" w14:textId="77777777" w:rsidR="00A33A80" w:rsidRPr="00AF40BF" w:rsidRDefault="00A33A8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cs/>
        </w:rPr>
      </w:pPr>
    </w:p>
    <w:p w14:paraId="10F9CE22" w14:textId="7B3BEC64" w:rsidR="009E45D4" w:rsidRPr="00AF40BF" w:rsidRDefault="004762B0" w:rsidP="00D7384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4D6E0B" w:rsidRPr="00AF40B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951"/>
        <w:gridCol w:w="1072"/>
        <w:gridCol w:w="270"/>
        <w:gridCol w:w="1083"/>
        <w:gridCol w:w="266"/>
        <w:gridCol w:w="1036"/>
        <w:gridCol w:w="237"/>
        <w:gridCol w:w="1114"/>
      </w:tblGrid>
      <w:tr w:rsidR="00AF40BF" w:rsidRPr="00AF40BF" w14:paraId="46AE4A95" w14:textId="77777777" w:rsidTr="00111015">
        <w:trPr>
          <w:trHeight w:val="408"/>
        </w:trPr>
        <w:tc>
          <w:tcPr>
            <w:tcW w:w="1716" w:type="pct"/>
          </w:tcPr>
          <w:p w14:paraId="23749B3F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4B747BAE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4EB99A1A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159B3C2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2951EAED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BF" w:rsidRPr="00AF40BF" w14:paraId="606D5D6A" w14:textId="77777777" w:rsidTr="00111015">
        <w:trPr>
          <w:trHeight w:val="408"/>
        </w:trPr>
        <w:tc>
          <w:tcPr>
            <w:tcW w:w="1716" w:type="pct"/>
            <w:shd w:val="clear" w:color="auto" w:fill="auto"/>
          </w:tcPr>
          <w:p w14:paraId="4490D4D6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0341F175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13D8D592" w14:textId="7B7B2401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</w:tcPr>
          <w:p w14:paraId="00860123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FE63D95" w14:textId="2408D7CC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</w:tcPr>
          <w:p w14:paraId="2ED55ADE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A0BBE8B" w14:textId="585E64BB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3F99AC0E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56A773F" w14:textId="384B4515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F40BF" w:rsidRPr="00AF40BF" w14:paraId="418F5D86" w14:textId="77777777" w:rsidTr="00111015">
        <w:trPr>
          <w:trHeight w:val="408"/>
        </w:trPr>
        <w:tc>
          <w:tcPr>
            <w:tcW w:w="1716" w:type="pct"/>
            <w:shd w:val="clear" w:color="auto" w:fill="auto"/>
          </w:tcPr>
          <w:p w14:paraId="277010B8" w14:textId="77777777" w:rsidR="00A62001" w:rsidRPr="00AF40BF" w:rsidRDefault="00A62001" w:rsidP="00A62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113E2D7A" w14:textId="77777777" w:rsidR="00A62001" w:rsidRPr="00AF40BF" w:rsidRDefault="00A62001" w:rsidP="00A62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  <w:shd w:val="clear" w:color="auto" w:fill="auto"/>
          </w:tcPr>
          <w:p w14:paraId="19635180" w14:textId="3F5F2F6B" w:rsidR="00A62001" w:rsidRPr="00AF40BF" w:rsidRDefault="00A62001" w:rsidP="00A62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7" w:type="pct"/>
            <w:shd w:val="clear" w:color="auto" w:fill="auto"/>
          </w:tcPr>
          <w:p w14:paraId="123A6D7A" w14:textId="77777777" w:rsidR="00A62001" w:rsidRPr="00AF40BF" w:rsidRDefault="00A62001" w:rsidP="00A62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shd w:val="clear" w:color="auto" w:fill="auto"/>
          </w:tcPr>
          <w:p w14:paraId="668689DB" w14:textId="62FD5E58" w:rsidR="00A62001" w:rsidRPr="00AF40BF" w:rsidRDefault="00A62001" w:rsidP="00A62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52637AA9" w14:textId="77777777" w:rsidR="00A62001" w:rsidRPr="00AF40BF" w:rsidRDefault="00A62001" w:rsidP="00A62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shd w:val="clear" w:color="auto" w:fill="auto"/>
          </w:tcPr>
          <w:p w14:paraId="4D659902" w14:textId="1AC1AD64" w:rsidR="00A62001" w:rsidRPr="00AF40BF" w:rsidRDefault="00A62001" w:rsidP="00A62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9" w:type="pct"/>
            <w:shd w:val="clear" w:color="auto" w:fill="auto"/>
          </w:tcPr>
          <w:p w14:paraId="4DABC5FB" w14:textId="77777777" w:rsidR="00A62001" w:rsidRPr="00AF40BF" w:rsidRDefault="00A62001" w:rsidP="00A62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51D7095F" w14:textId="264DE6D9" w:rsidR="00A62001" w:rsidRPr="00AF40BF" w:rsidRDefault="00A62001" w:rsidP="00A62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2567</w:t>
            </w:r>
          </w:p>
        </w:tc>
      </w:tr>
      <w:tr w:rsidR="00AF40BF" w:rsidRPr="00AF40BF" w14:paraId="1C977EE1" w14:textId="77777777" w:rsidTr="00111015">
        <w:trPr>
          <w:trHeight w:val="408"/>
        </w:trPr>
        <w:tc>
          <w:tcPr>
            <w:tcW w:w="1716" w:type="pct"/>
            <w:shd w:val="clear" w:color="auto" w:fill="auto"/>
          </w:tcPr>
          <w:p w14:paraId="3403B99E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0DF4B75F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6" w:type="pct"/>
            <w:gridSpan w:val="7"/>
            <w:shd w:val="clear" w:color="auto" w:fill="auto"/>
          </w:tcPr>
          <w:p w14:paraId="002B6A3E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40BF" w:rsidRPr="00AF40BF" w14:paraId="751046C5" w14:textId="77777777" w:rsidTr="00111015">
        <w:trPr>
          <w:trHeight w:val="408"/>
        </w:trPr>
        <w:tc>
          <w:tcPr>
            <w:tcW w:w="1716" w:type="pct"/>
            <w:shd w:val="clear" w:color="auto" w:fill="auto"/>
          </w:tcPr>
          <w:p w14:paraId="7AEB339C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8" w:type="pct"/>
          </w:tcPr>
          <w:p w14:paraId="2C27E6E7" w14:textId="0938503A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84" w:type="pct"/>
            <w:shd w:val="clear" w:color="auto" w:fill="auto"/>
          </w:tcPr>
          <w:p w14:paraId="11D1EFE2" w14:textId="6B7000A0" w:rsidR="00237FB8" w:rsidRPr="00AF40BF" w:rsidRDefault="00DA08C9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420.51</w:t>
            </w:r>
          </w:p>
        </w:tc>
        <w:tc>
          <w:tcPr>
            <w:tcW w:w="147" w:type="pct"/>
            <w:shd w:val="clear" w:color="auto" w:fill="auto"/>
          </w:tcPr>
          <w:p w14:paraId="3DEC5AE9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F68841F" w14:textId="5CD4DC51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351.56</w:t>
            </w:r>
          </w:p>
        </w:tc>
        <w:tc>
          <w:tcPr>
            <w:tcW w:w="145" w:type="pct"/>
            <w:shd w:val="clear" w:color="auto" w:fill="auto"/>
          </w:tcPr>
          <w:p w14:paraId="57A16D2E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6E66855" w14:textId="3012DE89" w:rsidR="00237FB8" w:rsidRPr="00AF40BF" w:rsidRDefault="00DA08C9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14.</w:t>
            </w:r>
            <w:r w:rsidR="00845A1E" w:rsidRPr="00AF40BF">
              <w:rPr>
                <w:rFonts w:asciiTheme="majorBidi" w:hAnsiTheme="majorBidi" w:cstheme="majorBidi"/>
                <w:b/>
                <w:bCs/>
              </w:rPr>
              <w:t>6</w:t>
            </w:r>
            <w:r w:rsidR="0013641D" w:rsidRPr="00AF40BF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303D70ED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0220B17" w14:textId="5886D9C6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7.00</w:t>
            </w:r>
          </w:p>
        </w:tc>
      </w:tr>
      <w:tr w:rsidR="00AF40BF" w:rsidRPr="00AF40BF" w14:paraId="41137B17" w14:textId="77777777" w:rsidTr="00111015">
        <w:trPr>
          <w:trHeight w:val="408"/>
        </w:trPr>
        <w:tc>
          <w:tcPr>
            <w:tcW w:w="1716" w:type="pct"/>
            <w:shd w:val="clear" w:color="auto" w:fill="auto"/>
          </w:tcPr>
          <w:p w14:paraId="0C77F678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18" w:type="pct"/>
          </w:tcPr>
          <w:p w14:paraId="713719A8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9E0277B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75797C9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666EEC2" w14:textId="77777777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5E2622A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18DCCF5C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A0BB7B0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E92CEC6" w14:textId="77777777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07E5851D" w14:textId="77777777" w:rsidTr="00111015">
        <w:trPr>
          <w:trHeight w:val="408"/>
        </w:trPr>
        <w:tc>
          <w:tcPr>
            <w:tcW w:w="1716" w:type="pct"/>
            <w:shd w:val="clear" w:color="auto" w:fill="auto"/>
          </w:tcPr>
          <w:p w14:paraId="2365F02F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18" w:type="pct"/>
          </w:tcPr>
          <w:p w14:paraId="18BBF1D9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D39E333" w14:textId="22D4A3FB" w:rsidR="00237FB8" w:rsidRPr="00AF40BF" w:rsidRDefault="00AF4536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213.63</w:t>
            </w:r>
          </w:p>
        </w:tc>
        <w:tc>
          <w:tcPr>
            <w:tcW w:w="147" w:type="pct"/>
            <w:shd w:val="clear" w:color="auto" w:fill="auto"/>
          </w:tcPr>
          <w:p w14:paraId="30CE25C5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F8BD559" w14:textId="594804B7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369.71</w:t>
            </w:r>
          </w:p>
        </w:tc>
        <w:tc>
          <w:tcPr>
            <w:tcW w:w="145" w:type="pct"/>
            <w:shd w:val="clear" w:color="auto" w:fill="auto"/>
          </w:tcPr>
          <w:p w14:paraId="6284AEEA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17374351" w14:textId="52A3955F" w:rsidR="00237FB8" w:rsidRPr="00AF40BF" w:rsidRDefault="00AF4536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E1E3B04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8CAD1F6" w14:textId="3F7BB43B" w:rsidR="00237FB8" w:rsidRPr="00D73840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40BF" w:rsidRPr="00AF40BF" w14:paraId="6AECAA06" w14:textId="77777777" w:rsidTr="00111015">
        <w:trPr>
          <w:trHeight w:val="408"/>
        </w:trPr>
        <w:tc>
          <w:tcPr>
            <w:tcW w:w="1716" w:type="pct"/>
            <w:shd w:val="clear" w:color="auto" w:fill="auto"/>
          </w:tcPr>
          <w:p w14:paraId="0B306C99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18" w:type="pct"/>
          </w:tcPr>
          <w:p w14:paraId="5BC2F2DC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0EBD47C" w14:textId="76A61531" w:rsidR="00237FB8" w:rsidRPr="00AF40BF" w:rsidRDefault="00AF4536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69.62</w:t>
            </w:r>
          </w:p>
        </w:tc>
        <w:tc>
          <w:tcPr>
            <w:tcW w:w="147" w:type="pct"/>
            <w:shd w:val="clear" w:color="auto" w:fill="auto"/>
          </w:tcPr>
          <w:p w14:paraId="52438ED5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4CB6FE7" w14:textId="34C8A003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56.88</w:t>
            </w:r>
          </w:p>
        </w:tc>
        <w:tc>
          <w:tcPr>
            <w:tcW w:w="145" w:type="pct"/>
            <w:shd w:val="clear" w:color="auto" w:fill="auto"/>
          </w:tcPr>
          <w:p w14:paraId="0B90A153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689ADAA" w14:textId="42050332" w:rsidR="00237FB8" w:rsidRPr="00AF40BF" w:rsidRDefault="00AF4536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1.75</w:t>
            </w:r>
          </w:p>
        </w:tc>
        <w:tc>
          <w:tcPr>
            <w:tcW w:w="129" w:type="pct"/>
            <w:shd w:val="clear" w:color="auto" w:fill="auto"/>
          </w:tcPr>
          <w:p w14:paraId="2AD83BA9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4758142" w14:textId="22F24837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6.96</w:t>
            </w:r>
          </w:p>
        </w:tc>
      </w:tr>
      <w:tr w:rsidR="00AF40BF" w:rsidRPr="00AF40BF" w14:paraId="03340E2F" w14:textId="77777777" w:rsidTr="00111015">
        <w:trPr>
          <w:trHeight w:val="408"/>
        </w:trPr>
        <w:tc>
          <w:tcPr>
            <w:tcW w:w="1716" w:type="pct"/>
            <w:shd w:val="clear" w:color="auto" w:fill="auto"/>
          </w:tcPr>
          <w:p w14:paraId="14439B59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18" w:type="pct"/>
          </w:tcPr>
          <w:p w14:paraId="00AB5FDB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498902B7" w14:textId="3EBAC661" w:rsidR="00237FB8" w:rsidRPr="00AF40BF" w:rsidRDefault="00E00D9E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43.96</w:t>
            </w:r>
          </w:p>
        </w:tc>
        <w:tc>
          <w:tcPr>
            <w:tcW w:w="147" w:type="pct"/>
            <w:shd w:val="clear" w:color="auto" w:fill="auto"/>
          </w:tcPr>
          <w:p w14:paraId="2839FC20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538A2E2B" w14:textId="56E4844A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17.17</w:t>
            </w:r>
          </w:p>
        </w:tc>
        <w:tc>
          <w:tcPr>
            <w:tcW w:w="145" w:type="pct"/>
            <w:shd w:val="clear" w:color="auto" w:fill="auto"/>
          </w:tcPr>
          <w:p w14:paraId="7719F997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3A890B1E" w14:textId="50371405" w:rsidR="00237FB8" w:rsidRPr="00AF40BF" w:rsidRDefault="0049657A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1.45</w:t>
            </w:r>
          </w:p>
        </w:tc>
        <w:tc>
          <w:tcPr>
            <w:tcW w:w="129" w:type="pct"/>
            <w:shd w:val="clear" w:color="auto" w:fill="auto"/>
          </w:tcPr>
          <w:p w14:paraId="367C6214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5CCB6D7C" w14:textId="588E06A2" w:rsidR="00237FB8" w:rsidRPr="00D73840" w:rsidRDefault="00111015" w:rsidP="00D7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237FB8" w:rsidRPr="00AF40BF">
              <w:rPr>
                <w:rFonts w:asciiTheme="majorBidi" w:hAnsiTheme="majorBidi" w:cstheme="majorBidi" w:hint="cs"/>
                <w:cs/>
              </w:rPr>
              <w:t>1.23</w:t>
            </w:r>
          </w:p>
        </w:tc>
      </w:tr>
      <w:tr w:rsidR="00AF40BF" w:rsidRPr="00AF40BF" w14:paraId="64E493D9" w14:textId="77777777" w:rsidTr="00111015">
        <w:trPr>
          <w:trHeight w:val="408"/>
        </w:trPr>
        <w:tc>
          <w:tcPr>
            <w:tcW w:w="1716" w:type="pct"/>
            <w:shd w:val="clear" w:color="auto" w:fill="auto"/>
          </w:tcPr>
          <w:p w14:paraId="7F10D645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8" w:type="pct"/>
          </w:tcPr>
          <w:p w14:paraId="43F913EC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E2312" w14:textId="459C07B7" w:rsidR="00237FB8" w:rsidRPr="00AF40BF" w:rsidRDefault="0049657A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747.72</w:t>
            </w:r>
          </w:p>
        </w:tc>
        <w:tc>
          <w:tcPr>
            <w:tcW w:w="147" w:type="pct"/>
            <w:shd w:val="clear" w:color="auto" w:fill="auto"/>
          </w:tcPr>
          <w:p w14:paraId="13143751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AE6BC" w14:textId="6BD8D930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795.32</w:t>
            </w:r>
          </w:p>
        </w:tc>
        <w:tc>
          <w:tcPr>
            <w:tcW w:w="145" w:type="pct"/>
            <w:shd w:val="clear" w:color="auto" w:fill="auto"/>
          </w:tcPr>
          <w:p w14:paraId="169278A4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AE3DA" w14:textId="0AFA961A" w:rsidR="00237FB8" w:rsidRPr="00AF40BF" w:rsidRDefault="0049657A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17.83</w:t>
            </w:r>
          </w:p>
        </w:tc>
        <w:tc>
          <w:tcPr>
            <w:tcW w:w="129" w:type="pct"/>
            <w:shd w:val="clear" w:color="auto" w:fill="auto"/>
          </w:tcPr>
          <w:p w14:paraId="6473E57B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77DDE" w14:textId="1BE7001B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15.19</w:t>
            </w:r>
          </w:p>
        </w:tc>
      </w:tr>
    </w:tbl>
    <w:p w14:paraId="66C2BB01" w14:textId="33F57829" w:rsidR="00AF4170" w:rsidRPr="00AF40BF" w:rsidRDefault="00AF4170"/>
    <w:p w14:paraId="70E460A5" w14:textId="5EEFF70C" w:rsidR="009E63E1" w:rsidRPr="00AF40BF" w:rsidRDefault="004762B0" w:rsidP="00D7384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718"/>
        <w:gridCol w:w="17"/>
        <w:gridCol w:w="1070"/>
        <w:gridCol w:w="259"/>
        <w:gridCol w:w="13"/>
        <w:gridCol w:w="1074"/>
        <w:gridCol w:w="263"/>
        <w:gridCol w:w="20"/>
        <w:gridCol w:w="979"/>
        <w:gridCol w:w="270"/>
        <w:gridCol w:w="1078"/>
      </w:tblGrid>
      <w:tr w:rsidR="00AF40BF" w:rsidRPr="00AF40BF" w14:paraId="5BB08980" w14:textId="77777777" w:rsidTr="00111015">
        <w:trPr>
          <w:trHeight w:val="408"/>
        </w:trPr>
        <w:tc>
          <w:tcPr>
            <w:tcW w:w="1863" w:type="pct"/>
          </w:tcPr>
          <w:p w14:paraId="7C810422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" w:type="pct"/>
            <w:shd w:val="clear" w:color="auto" w:fill="auto"/>
          </w:tcPr>
          <w:p w14:paraId="7C889265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1E652B3F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A38E1C9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pct"/>
            <w:gridSpan w:val="4"/>
          </w:tcPr>
          <w:p w14:paraId="633AA3F3" w14:textId="77777777" w:rsidR="00B509A6" w:rsidRPr="00AF40BF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BF" w:rsidRPr="00AF40BF" w14:paraId="4924E68B" w14:textId="77777777" w:rsidTr="00111015">
        <w:trPr>
          <w:trHeight w:val="408"/>
        </w:trPr>
        <w:tc>
          <w:tcPr>
            <w:tcW w:w="1863" w:type="pct"/>
            <w:shd w:val="clear" w:color="auto" w:fill="auto"/>
          </w:tcPr>
          <w:p w14:paraId="48C84FE0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47AD209D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57C8F183" w14:textId="5D774493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  <w:shd w:val="clear" w:color="auto" w:fill="auto"/>
          </w:tcPr>
          <w:p w14:paraId="52E61D8F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6108D129" w14:textId="438E92D8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  <w:shd w:val="clear" w:color="auto" w:fill="auto"/>
          </w:tcPr>
          <w:p w14:paraId="2A4D0669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shd w:val="clear" w:color="auto" w:fill="auto"/>
          </w:tcPr>
          <w:p w14:paraId="67FBAEED" w14:textId="4FA44155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</w:tcPr>
          <w:p w14:paraId="3D72B08F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3EC3E74" w14:textId="6B6B440D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F40BF" w:rsidRPr="00AF40BF" w14:paraId="72825585" w14:textId="77777777" w:rsidTr="00111015">
        <w:trPr>
          <w:trHeight w:val="408"/>
        </w:trPr>
        <w:tc>
          <w:tcPr>
            <w:tcW w:w="1863" w:type="pct"/>
            <w:shd w:val="clear" w:color="auto" w:fill="auto"/>
          </w:tcPr>
          <w:p w14:paraId="1E97E6BE" w14:textId="77777777" w:rsidR="00784453" w:rsidRPr="00AF40BF" w:rsidRDefault="00784453" w:rsidP="00784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447BC870" w14:textId="77777777" w:rsidR="00784453" w:rsidRPr="00AF40BF" w:rsidRDefault="00784453" w:rsidP="00784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5BC53A1E" w14:textId="7020F805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A62001" w:rsidRPr="00AF40B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" w:type="pct"/>
            <w:shd w:val="clear" w:color="auto" w:fill="auto"/>
          </w:tcPr>
          <w:p w14:paraId="38536B0A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733E25D0" w14:textId="579952D3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A62001" w:rsidRPr="00AF40B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323D8BD5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4" w:type="pct"/>
            <w:gridSpan w:val="2"/>
            <w:shd w:val="clear" w:color="auto" w:fill="auto"/>
          </w:tcPr>
          <w:p w14:paraId="7E2A3A2D" w14:textId="5F6DAD41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A62001" w:rsidRPr="00AF40B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3506BB59" w14:textId="77777777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  <w:shd w:val="clear" w:color="auto" w:fill="auto"/>
          </w:tcPr>
          <w:p w14:paraId="5E4E077E" w14:textId="4A474DA0" w:rsidR="00784453" w:rsidRPr="00AF40BF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256</w:t>
            </w:r>
            <w:r w:rsidR="00A62001" w:rsidRPr="00AF40BF">
              <w:rPr>
                <w:rFonts w:asciiTheme="majorBidi" w:hAnsiTheme="majorBidi" w:cstheme="majorBidi"/>
              </w:rPr>
              <w:t>7</w:t>
            </w:r>
          </w:p>
        </w:tc>
      </w:tr>
      <w:tr w:rsidR="00AF40BF" w:rsidRPr="00AF40BF" w14:paraId="7686F431" w14:textId="77777777" w:rsidTr="00111015">
        <w:trPr>
          <w:trHeight w:val="408"/>
        </w:trPr>
        <w:tc>
          <w:tcPr>
            <w:tcW w:w="1863" w:type="pct"/>
            <w:shd w:val="clear" w:color="auto" w:fill="auto"/>
          </w:tcPr>
          <w:p w14:paraId="0D17CCF9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651F3775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6" w:type="pct"/>
            <w:gridSpan w:val="10"/>
            <w:shd w:val="clear" w:color="auto" w:fill="auto"/>
          </w:tcPr>
          <w:p w14:paraId="799F7CE2" w14:textId="77777777" w:rsidR="00B509A6" w:rsidRPr="00AF40BF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40BF" w:rsidRPr="00AF40BF" w14:paraId="25CA48D2" w14:textId="77777777" w:rsidTr="00111015">
        <w:trPr>
          <w:trHeight w:val="408"/>
        </w:trPr>
        <w:tc>
          <w:tcPr>
            <w:tcW w:w="1863" w:type="pct"/>
            <w:shd w:val="clear" w:color="auto" w:fill="auto"/>
          </w:tcPr>
          <w:p w14:paraId="3252F303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91" w:type="pct"/>
          </w:tcPr>
          <w:p w14:paraId="334193A1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75C963A6" w14:textId="672282F9" w:rsidR="00237FB8" w:rsidRPr="00AF40BF" w:rsidRDefault="002F20FF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713.21</w:t>
            </w:r>
          </w:p>
        </w:tc>
        <w:tc>
          <w:tcPr>
            <w:tcW w:w="141" w:type="pct"/>
            <w:shd w:val="clear" w:color="auto" w:fill="auto"/>
          </w:tcPr>
          <w:p w14:paraId="4A00C12E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9FFCE84" w14:textId="78A17ED8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458.76</w:t>
            </w:r>
          </w:p>
        </w:tc>
        <w:tc>
          <w:tcPr>
            <w:tcW w:w="143" w:type="pct"/>
            <w:shd w:val="clear" w:color="auto" w:fill="auto"/>
          </w:tcPr>
          <w:p w14:paraId="05A25867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shd w:val="clear" w:color="auto" w:fill="auto"/>
          </w:tcPr>
          <w:p w14:paraId="40260E9B" w14:textId="1651E3E5" w:rsidR="00237FB8" w:rsidRPr="00AF40BF" w:rsidRDefault="00ED3882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F0B2A13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A59E59B" w14:textId="5E85D621" w:rsidR="00237FB8" w:rsidRPr="00D73840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</w:tr>
      <w:tr w:rsidR="00AF40BF" w:rsidRPr="00AF40BF" w14:paraId="684E4DF5" w14:textId="77777777" w:rsidTr="00111015">
        <w:trPr>
          <w:trHeight w:val="408"/>
        </w:trPr>
        <w:tc>
          <w:tcPr>
            <w:tcW w:w="1863" w:type="pct"/>
            <w:shd w:val="clear" w:color="auto" w:fill="auto"/>
          </w:tcPr>
          <w:p w14:paraId="5C586E23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91" w:type="pct"/>
          </w:tcPr>
          <w:p w14:paraId="47862A5A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01139F48" w14:textId="1FEECD2A" w:rsidR="00237FB8" w:rsidRPr="00AF40BF" w:rsidRDefault="004B3B12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497.71</w:t>
            </w:r>
          </w:p>
        </w:tc>
        <w:tc>
          <w:tcPr>
            <w:tcW w:w="141" w:type="pct"/>
            <w:shd w:val="clear" w:color="auto" w:fill="auto"/>
          </w:tcPr>
          <w:p w14:paraId="68D245CD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65CCAF99" w14:textId="26EC68E4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529.19</w:t>
            </w:r>
          </w:p>
        </w:tc>
        <w:tc>
          <w:tcPr>
            <w:tcW w:w="143" w:type="pct"/>
            <w:shd w:val="clear" w:color="auto" w:fill="auto"/>
          </w:tcPr>
          <w:p w14:paraId="78797BFC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shd w:val="clear" w:color="auto" w:fill="auto"/>
          </w:tcPr>
          <w:p w14:paraId="679678F7" w14:textId="139A022B" w:rsidR="00237FB8" w:rsidRPr="00AF40BF" w:rsidRDefault="00ED3882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0.02</w:t>
            </w:r>
          </w:p>
        </w:tc>
        <w:tc>
          <w:tcPr>
            <w:tcW w:w="147" w:type="pct"/>
            <w:shd w:val="clear" w:color="auto" w:fill="auto"/>
          </w:tcPr>
          <w:p w14:paraId="12AB96D7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BC67A4A" w14:textId="46D524CC" w:rsidR="00237FB8" w:rsidRPr="00D73840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0.11</w:t>
            </w:r>
          </w:p>
        </w:tc>
      </w:tr>
      <w:tr w:rsidR="00AF40BF" w:rsidRPr="00AF40BF" w14:paraId="43006AA3" w14:textId="77777777" w:rsidTr="00111015">
        <w:trPr>
          <w:trHeight w:val="408"/>
        </w:trPr>
        <w:tc>
          <w:tcPr>
            <w:tcW w:w="1863" w:type="pct"/>
            <w:shd w:val="clear" w:color="auto" w:fill="auto"/>
          </w:tcPr>
          <w:p w14:paraId="1F11B17B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91" w:type="pct"/>
          </w:tcPr>
          <w:p w14:paraId="04D290BB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1D070FA1" w14:textId="2F2D251F" w:rsidR="00237FB8" w:rsidRPr="00AF40BF" w:rsidRDefault="002F20FF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147.34</w:t>
            </w:r>
          </w:p>
        </w:tc>
        <w:tc>
          <w:tcPr>
            <w:tcW w:w="141" w:type="pct"/>
            <w:shd w:val="clear" w:color="auto" w:fill="auto"/>
          </w:tcPr>
          <w:p w14:paraId="32EF6815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2578CA3E" w14:textId="20FFE9EF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135.80</w:t>
            </w:r>
          </w:p>
        </w:tc>
        <w:tc>
          <w:tcPr>
            <w:tcW w:w="143" w:type="pct"/>
            <w:shd w:val="clear" w:color="auto" w:fill="auto"/>
          </w:tcPr>
          <w:p w14:paraId="25F3737C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shd w:val="clear" w:color="auto" w:fill="auto"/>
          </w:tcPr>
          <w:p w14:paraId="07A2100D" w14:textId="0625C22F" w:rsidR="00237FB8" w:rsidRPr="00AF40BF" w:rsidRDefault="009953FA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0.30</w:t>
            </w:r>
          </w:p>
        </w:tc>
        <w:tc>
          <w:tcPr>
            <w:tcW w:w="147" w:type="pct"/>
            <w:shd w:val="clear" w:color="auto" w:fill="auto"/>
          </w:tcPr>
          <w:p w14:paraId="6F4E7872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06F9052" w14:textId="40A100A1" w:rsidR="00237FB8" w:rsidRPr="00D73840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</w:rPr>
              <w:t>0.30</w:t>
            </w:r>
          </w:p>
        </w:tc>
      </w:tr>
      <w:tr w:rsidR="00AF40BF" w:rsidRPr="00AF40BF" w14:paraId="391201B5" w14:textId="77777777" w:rsidTr="00111015">
        <w:trPr>
          <w:trHeight w:val="408"/>
        </w:trPr>
        <w:tc>
          <w:tcPr>
            <w:tcW w:w="1863" w:type="pct"/>
            <w:shd w:val="clear" w:color="auto" w:fill="auto"/>
          </w:tcPr>
          <w:p w14:paraId="0207C8AF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91" w:type="pct"/>
          </w:tcPr>
          <w:p w14:paraId="7FAA9067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2AD6A" w14:textId="313EA52F" w:rsidR="00237FB8" w:rsidRPr="00AF40BF" w:rsidRDefault="002F4820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58.17</w:t>
            </w:r>
          </w:p>
        </w:tc>
        <w:tc>
          <w:tcPr>
            <w:tcW w:w="141" w:type="pct"/>
            <w:shd w:val="clear" w:color="auto" w:fill="auto"/>
          </w:tcPr>
          <w:p w14:paraId="43739EF0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53873" w14:textId="5DEA24A7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57.34</w:t>
            </w:r>
          </w:p>
        </w:tc>
        <w:tc>
          <w:tcPr>
            <w:tcW w:w="143" w:type="pct"/>
            <w:shd w:val="clear" w:color="auto" w:fill="auto"/>
          </w:tcPr>
          <w:p w14:paraId="6E7376C1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FC84A" w14:textId="5EA08B7A" w:rsidR="00237FB8" w:rsidRPr="00AF40BF" w:rsidRDefault="00ED3882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2D3BA97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A086C" w14:textId="12466096" w:rsidR="00237FB8" w:rsidRPr="00D73840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</w:tr>
      <w:tr w:rsidR="00AF40BF" w:rsidRPr="00AF40BF" w14:paraId="1DEE73D2" w14:textId="77777777" w:rsidTr="00111015">
        <w:trPr>
          <w:trHeight w:val="408"/>
        </w:trPr>
        <w:tc>
          <w:tcPr>
            <w:tcW w:w="1863" w:type="pct"/>
            <w:shd w:val="clear" w:color="auto" w:fill="auto"/>
          </w:tcPr>
          <w:p w14:paraId="02D85AF1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1" w:type="pct"/>
          </w:tcPr>
          <w:p w14:paraId="41258F64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FABFE1" w14:textId="60AEBCE2" w:rsidR="00237FB8" w:rsidRPr="00AF40BF" w:rsidRDefault="00C3178D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1,416.43</w:t>
            </w:r>
          </w:p>
        </w:tc>
        <w:tc>
          <w:tcPr>
            <w:tcW w:w="141" w:type="pct"/>
            <w:shd w:val="clear" w:color="auto" w:fill="auto"/>
          </w:tcPr>
          <w:p w14:paraId="269FEF56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D6C7D" w14:textId="0E617BD2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1,181.09</w:t>
            </w:r>
          </w:p>
        </w:tc>
        <w:tc>
          <w:tcPr>
            <w:tcW w:w="143" w:type="pct"/>
            <w:shd w:val="clear" w:color="auto" w:fill="auto"/>
          </w:tcPr>
          <w:p w14:paraId="7827E4BA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7EB44C" w14:textId="3C8C9529" w:rsidR="00237FB8" w:rsidRPr="00AF40BF" w:rsidRDefault="00ED3882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0.32</w:t>
            </w:r>
          </w:p>
        </w:tc>
        <w:tc>
          <w:tcPr>
            <w:tcW w:w="147" w:type="pct"/>
            <w:shd w:val="clear" w:color="auto" w:fill="auto"/>
          </w:tcPr>
          <w:p w14:paraId="70D7A3D8" w14:textId="77777777" w:rsidR="00237FB8" w:rsidRPr="00AF40BF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58650" w14:textId="1C2AC764" w:rsidR="00237FB8" w:rsidRPr="00D73840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0.41</w:t>
            </w:r>
          </w:p>
        </w:tc>
      </w:tr>
      <w:tr w:rsidR="00AF40BF" w:rsidRPr="00AF40BF" w14:paraId="2C0BE443" w14:textId="77777777" w:rsidTr="00111015">
        <w:trPr>
          <w:trHeight w:val="408"/>
        </w:trPr>
        <w:tc>
          <w:tcPr>
            <w:tcW w:w="1863" w:type="pct"/>
            <w:shd w:val="clear" w:color="auto" w:fill="auto"/>
          </w:tcPr>
          <w:p w14:paraId="5FDE0113" w14:textId="77777777" w:rsidR="00ED3882" w:rsidRPr="00AF40BF" w:rsidRDefault="00ED3882" w:rsidP="00ED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91" w:type="pct"/>
          </w:tcPr>
          <w:p w14:paraId="62DC222C" w14:textId="77777777" w:rsidR="00ED3882" w:rsidRPr="00AF40BF" w:rsidRDefault="00ED3882" w:rsidP="00ED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7DDE2" w14:textId="5127BD63" w:rsidR="00ED3882" w:rsidRPr="00AF40BF" w:rsidRDefault="004B1204" w:rsidP="00E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(</w:t>
            </w:r>
            <w:r w:rsidR="00C3178D" w:rsidRPr="00AF40BF">
              <w:rPr>
                <w:rFonts w:asciiTheme="majorBidi" w:hAnsiTheme="majorBidi" w:cstheme="majorBidi"/>
              </w:rPr>
              <w:t>101</w:t>
            </w:r>
            <w:r w:rsidRPr="00AF40BF">
              <w:rPr>
                <w:rFonts w:asciiTheme="majorBidi" w:hAnsiTheme="majorBidi" w:cstheme="majorBidi"/>
              </w:rPr>
              <w:t>.06)</w:t>
            </w:r>
          </w:p>
        </w:tc>
        <w:tc>
          <w:tcPr>
            <w:tcW w:w="141" w:type="pct"/>
            <w:shd w:val="clear" w:color="auto" w:fill="auto"/>
          </w:tcPr>
          <w:p w14:paraId="58A7F028" w14:textId="77777777" w:rsidR="00ED3882" w:rsidRPr="00AF40BF" w:rsidRDefault="00ED3882" w:rsidP="00ED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50C31" w14:textId="12B38310" w:rsidR="00ED3882" w:rsidRPr="00D73840" w:rsidRDefault="00ED3882" w:rsidP="00E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(107.51)</w:t>
            </w:r>
          </w:p>
        </w:tc>
        <w:tc>
          <w:tcPr>
            <w:tcW w:w="143" w:type="pct"/>
            <w:shd w:val="clear" w:color="auto" w:fill="auto"/>
          </w:tcPr>
          <w:p w14:paraId="65A18F96" w14:textId="77777777" w:rsidR="00ED3882" w:rsidRPr="00AF40BF" w:rsidRDefault="00ED3882" w:rsidP="00ED3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0E5AE4" w14:textId="2F6DBFD1" w:rsidR="00ED3882" w:rsidRPr="00AF40BF" w:rsidRDefault="00ED3882" w:rsidP="00E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BC197CB" w14:textId="77777777" w:rsidR="00ED3882" w:rsidRPr="00AF40BF" w:rsidRDefault="00ED3882" w:rsidP="00E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94514" w14:textId="3E56243F" w:rsidR="00ED3882" w:rsidRPr="00AF40BF" w:rsidRDefault="00ED3882" w:rsidP="00E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</w:rPr>
              <w:t>-</w:t>
            </w:r>
          </w:p>
        </w:tc>
      </w:tr>
      <w:tr w:rsidR="00AF40BF" w:rsidRPr="00AF40BF" w14:paraId="1820D26F" w14:textId="77777777" w:rsidTr="00111015">
        <w:trPr>
          <w:trHeight w:val="408"/>
        </w:trPr>
        <w:tc>
          <w:tcPr>
            <w:tcW w:w="1863" w:type="pct"/>
            <w:shd w:val="clear" w:color="auto" w:fill="auto"/>
          </w:tcPr>
          <w:p w14:paraId="5F40A991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91" w:type="pct"/>
          </w:tcPr>
          <w:p w14:paraId="4EB6079A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E7650" w14:textId="19D0EADB" w:rsidR="00237FB8" w:rsidRPr="00AF40BF" w:rsidRDefault="00DC651F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1,315.37</w:t>
            </w:r>
          </w:p>
        </w:tc>
        <w:tc>
          <w:tcPr>
            <w:tcW w:w="141" w:type="pct"/>
            <w:shd w:val="clear" w:color="auto" w:fill="auto"/>
          </w:tcPr>
          <w:p w14:paraId="351DACF6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1214C" w14:textId="242EB350" w:rsidR="00237FB8" w:rsidRPr="00D73840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1,073.58</w:t>
            </w:r>
          </w:p>
        </w:tc>
        <w:tc>
          <w:tcPr>
            <w:tcW w:w="143" w:type="pct"/>
            <w:shd w:val="clear" w:color="auto" w:fill="auto"/>
          </w:tcPr>
          <w:p w14:paraId="4AE748D6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2069F" w14:textId="5DAAC77B" w:rsidR="00237FB8" w:rsidRPr="00AF40BF" w:rsidRDefault="00ED3882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0.32</w:t>
            </w:r>
          </w:p>
        </w:tc>
        <w:tc>
          <w:tcPr>
            <w:tcW w:w="147" w:type="pct"/>
            <w:shd w:val="clear" w:color="auto" w:fill="auto"/>
          </w:tcPr>
          <w:p w14:paraId="6B24C32C" w14:textId="77777777" w:rsidR="00237FB8" w:rsidRPr="00AF40BF" w:rsidRDefault="00237FB8" w:rsidP="00237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05EC6" w14:textId="26996113" w:rsidR="00237FB8" w:rsidRPr="00D73840" w:rsidRDefault="00237FB8" w:rsidP="00237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0.41</w:t>
            </w:r>
          </w:p>
        </w:tc>
      </w:tr>
      <w:tr w:rsidR="00AF40BF" w:rsidRPr="00AF40BF" w14:paraId="2A380AC3" w14:textId="77777777" w:rsidTr="00111015">
        <w:trPr>
          <w:trHeight w:val="287"/>
        </w:trPr>
        <w:tc>
          <w:tcPr>
            <w:tcW w:w="2263" w:type="pct"/>
            <w:gridSpan w:val="3"/>
            <w:shd w:val="clear" w:color="auto" w:fill="auto"/>
          </w:tcPr>
          <w:p w14:paraId="3E35B395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D372B01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387990F7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2ABB3823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4" w:type="pct"/>
            <w:gridSpan w:val="2"/>
            <w:shd w:val="clear" w:color="auto" w:fill="auto"/>
          </w:tcPr>
          <w:p w14:paraId="6B655979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33" w:type="pct"/>
            <w:shd w:val="clear" w:color="auto" w:fill="auto"/>
          </w:tcPr>
          <w:p w14:paraId="2A267118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FCD5C32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9" w:type="pct"/>
            <w:shd w:val="clear" w:color="auto" w:fill="auto"/>
          </w:tcPr>
          <w:p w14:paraId="24569FAA" w14:textId="77777777" w:rsidR="00E21B69" w:rsidRPr="00AF40BF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</w:tbl>
    <w:p w14:paraId="7783DA5A" w14:textId="77777777" w:rsidR="00A33A80" w:rsidRPr="00AF40BF" w:rsidRDefault="00A33A80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F875654" w14:textId="77777777" w:rsidR="00A33A80" w:rsidRPr="00AF40BF" w:rsidRDefault="00A33A80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9DC1FE8" w14:textId="77777777" w:rsidR="00A33A80" w:rsidRPr="00AF40BF" w:rsidRDefault="00A33A80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4EBCF83" w14:textId="77777777" w:rsidR="00A33A80" w:rsidRPr="00AF40BF" w:rsidRDefault="00A33A80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AC04DE7" w14:textId="77777777" w:rsidR="007A4F02" w:rsidRPr="00AF40BF" w:rsidRDefault="007A4F02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9A0A3E8" w14:textId="77777777" w:rsidR="007A4F02" w:rsidRPr="00AF40BF" w:rsidRDefault="007A4F02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65B5DE6" w14:textId="77777777" w:rsidR="007919B5" w:rsidRPr="00AF40BF" w:rsidRDefault="007919B5" w:rsidP="00D73840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B183B46" w14:textId="36E579ED" w:rsidR="00AA1012" w:rsidRPr="00D73840" w:rsidRDefault="00AA1012" w:rsidP="00D7384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pacing w:val="-4"/>
          <w:sz w:val="20"/>
        </w:rPr>
      </w:pPr>
      <w:bookmarkStart w:id="5" w:name="OLE_LINK11"/>
      <w:bookmarkStart w:id="6" w:name="OLE_LINK12"/>
      <w:r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สินทรัพย์ทางการเงิน</w:t>
      </w:r>
      <w:r w:rsidR="00613F2A"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t>ไม่หมุ</w:t>
      </w:r>
      <w:r w:rsidR="005B78C9"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t>นเวียน</w:t>
      </w:r>
      <w:r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t>อื่น</w:t>
      </w:r>
      <w:r w:rsidRPr="00D73840">
        <w:rPr>
          <w:rFonts w:asciiTheme="majorBidi" w:eastAsia="Cordia New" w:hAnsiTheme="majorBidi" w:cstheme="majorBidi"/>
          <w:b/>
          <w:bCs/>
          <w:sz w:val="30"/>
          <w:szCs w:val="30"/>
          <w:lang w:bidi="th-TH"/>
        </w:rPr>
        <w:tab/>
      </w:r>
    </w:p>
    <w:tbl>
      <w:tblPr>
        <w:tblW w:w="907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1337"/>
        <w:gridCol w:w="139"/>
        <w:gridCol w:w="166"/>
        <w:gridCol w:w="158"/>
        <w:gridCol w:w="17"/>
        <w:gridCol w:w="1715"/>
        <w:gridCol w:w="167"/>
        <w:gridCol w:w="1598"/>
      </w:tblGrid>
      <w:tr w:rsidR="00AF40BF" w:rsidRPr="00AF40BF" w14:paraId="291CFA65" w14:textId="77777777" w:rsidTr="00111015">
        <w:trPr>
          <w:trHeight w:val="149"/>
        </w:trPr>
        <w:tc>
          <w:tcPr>
            <w:tcW w:w="5592" w:type="dxa"/>
            <w:gridSpan w:val="6"/>
          </w:tcPr>
          <w:p w14:paraId="7BA6CCEF" w14:textId="77777777" w:rsidR="00AA1012" w:rsidRPr="00AF40BF" w:rsidRDefault="00AA1012" w:rsidP="00730BB0">
            <w:pPr>
              <w:ind w:left="612"/>
              <w:rPr>
                <w:rFonts w:asciiTheme="majorBidi" w:eastAsia="Cordia New" w:hAnsiTheme="majorBidi" w:cstheme="majorBidi"/>
                <w:u w:val="single"/>
              </w:rPr>
            </w:pPr>
          </w:p>
        </w:tc>
        <w:tc>
          <w:tcPr>
            <w:tcW w:w="3480" w:type="dxa"/>
            <w:gridSpan w:val="3"/>
            <w:vAlign w:val="bottom"/>
            <w:hideMark/>
          </w:tcPr>
          <w:p w14:paraId="4910EB3A" w14:textId="77777777" w:rsidR="00AA1012" w:rsidRPr="00AF40BF" w:rsidRDefault="00AA1012" w:rsidP="00730BB0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AF40BF" w:rsidRPr="00AF40BF" w14:paraId="66424198" w14:textId="77777777" w:rsidTr="00111015">
        <w:trPr>
          <w:trHeight w:val="149"/>
        </w:trPr>
        <w:tc>
          <w:tcPr>
            <w:tcW w:w="3775" w:type="dxa"/>
          </w:tcPr>
          <w:p w14:paraId="140F2B78" w14:textId="77777777" w:rsidR="005B78C9" w:rsidRPr="00AF40BF" w:rsidRDefault="005B78C9" w:rsidP="00730BB0">
            <w:pPr>
              <w:keepNext/>
              <w:ind w:left="792"/>
              <w:outlineLvl w:val="7"/>
              <w:rPr>
                <w:rFonts w:asciiTheme="majorBidi" w:eastAsia="Cordia New" w:hAnsiTheme="majorBidi" w:cstheme="majorBidi"/>
                <w:cs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25034FF2" w14:textId="77777777" w:rsidR="005B78C9" w:rsidRPr="00AF40BF" w:rsidRDefault="005B78C9" w:rsidP="00730BB0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39" w:type="dxa"/>
          </w:tcPr>
          <w:p w14:paraId="0B1EB6FB" w14:textId="77777777" w:rsidR="005B78C9" w:rsidRPr="00AF40BF" w:rsidRDefault="005B78C9" w:rsidP="00730BB0">
            <w:pPr>
              <w:tabs>
                <w:tab w:val="decimal" w:pos="1005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  <w:vAlign w:val="bottom"/>
          </w:tcPr>
          <w:p w14:paraId="345E7A46" w14:textId="77777777" w:rsidR="005B78C9" w:rsidRPr="00AF40BF" w:rsidRDefault="005B78C9" w:rsidP="00730BB0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</w:p>
        </w:tc>
        <w:tc>
          <w:tcPr>
            <w:tcW w:w="158" w:type="dxa"/>
          </w:tcPr>
          <w:p w14:paraId="2785A706" w14:textId="77777777" w:rsidR="005B78C9" w:rsidRPr="00AF40BF" w:rsidRDefault="005B78C9" w:rsidP="00730BB0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4D65519E" w14:textId="5E005C82" w:rsidR="005B78C9" w:rsidRPr="00AF40BF" w:rsidRDefault="001F571D" w:rsidP="00730BB0">
            <w:pPr>
              <w:ind w:left="-90" w:right="-121"/>
              <w:jc w:val="center"/>
              <w:rPr>
                <w:rFonts w:asciiTheme="majorBidi" w:eastAsia="Cordia New" w:hAnsiTheme="majorBidi" w:cstheme="majorBidi"/>
              </w:rPr>
            </w:pPr>
            <w:r w:rsidRPr="00AF40BF">
              <w:rPr>
                <w:rFonts w:asciiTheme="majorBidi" w:eastAsia="Cordia New" w:hAnsiTheme="majorBidi" w:cstheme="majorBidi" w:hint="cs"/>
                <w:cs/>
              </w:rPr>
              <w:t>31</w:t>
            </w:r>
            <w:r w:rsidRPr="00AF40BF">
              <w:rPr>
                <w:rFonts w:asciiTheme="majorBidi" w:eastAsia="Cordia New" w:hAnsiTheme="majorBidi" w:cstheme="majorBidi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cs/>
              </w:rPr>
              <w:t>มีนาคม</w:t>
            </w:r>
          </w:p>
        </w:tc>
        <w:tc>
          <w:tcPr>
            <w:tcW w:w="167" w:type="dxa"/>
          </w:tcPr>
          <w:p w14:paraId="42F8FC54" w14:textId="77777777" w:rsidR="005B78C9" w:rsidRPr="00AF40BF" w:rsidRDefault="005B78C9" w:rsidP="00730BB0">
            <w:pPr>
              <w:tabs>
                <w:tab w:val="decimal" w:pos="1005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64F50BDD" w14:textId="0CBB1E24" w:rsidR="005B78C9" w:rsidRPr="00AF40BF" w:rsidRDefault="001112A0" w:rsidP="00730BB0">
            <w:pPr>
              <w:ind w:left="-90" w:right="-121"/>
              <w:jc w:val="center"/>
              <w:rPr>
                <w:rFonts w:asciiTheme="majorBidi" w:eastAsia="Cordia New" w:hAnsiTheme="majorBidi" w:cstheme="majorBidi"/>
                <w:cs/>
              </w:rPr>
            </w:pPr>
            <w:r w:rsidRPr="00AF40BF">
              <w:rPr>
                <w:rFonts w:asciiTheme="majorBidi" w:eastAsia="Cordia New" w:hAnsiTheme="majorBidi" w:cstheme="majorBidi" w:hint="cs"/>
                <w:cs/>
              </w:rPr>
              <w:t>31</w:t>
            </w:r>
            <w:r w:rsidR="00D40598" w:rsidRPr="00AF40BF">
              <w:rPr>
                <w:rFonts w:asciiTheme="majorBidi" w:eastAsia="Cordia New" w:hAnsiTheme="majorBidi" w:cstheme="majorBidi"/>
              </w:rPr>
              <w:t xml:space="preserve"> </w:t>
            </w:r>
            <w:r w:rsidR="00D40598" w:rsidRPr="00AF40BF">
              <w:rPr>
                <w:rFonts w:asciiTheme="majorBidi" w:eastAsia="Cordia New" w:hAnsiTheme="majorBidi" w:cstheme="majorBidi" w:hint="cs"/>
                <w:cs/>
              </w:rPr>
              <w:t>ธันวาคม</w:t>
            </w:r>
          </w:p>
        </w:tc>
      </w:tr>
      <w:tr w:rsidR="00AF40BF" w:rsidRPr="00AF40BF" w14:paraId="19C59C1D" w14:textId="77777777" w:rsidTr="00111015">
        <w:trPr>
          <w:trHeight w:val="149"/>
        </w:trPr>
        <w:tc>
          <w:tcPr>
            <w:tcW w:w="3775" w:type="dxa"/>
          </w:tcPr>
          <w:p w14:paraId="57BEC4DD" w14:textId="77777777" w:rsidR="00AA1012" w:rsidRPr="00AF40BF" w:rsidRDefault="00AA1012" w:rsidP="00730BB0">
            <w:pPr>
              <w:keepNext/>
              <w:ind w:left="792"/>
              <w:outlineLvl w:val="7"/>
              <w:rPr>
                <w:rFonts w:asciiTheme="majorBidi" w:eastAsia="Cordia New" w:hAnsiTheme="majorBidi" w:cstheme="majorBidi"/>
                <w:cs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4C9339C3" w14:textId="77777777" w:rsidR="00AA1012" w:rsidRPr="00AF40BF" w:rsidRDefault="00AA1012" w:rsidP="00730BB0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39" w:type="dxa"/>
          </w:tcPr>
          <w:p w14:paraId="471BC1C2" w14:textId="77777777" w:rsidR="00AA1012" w:rsidRPr="00AF40BF" w:rsidRDefault="00AA1012" w:rsidP="00730BB0">
            <w:pPr>
              <w:tabs>
                <w:tab w:val="decimal" w:pos="1005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  <w:vAlign w:val="bottom"/>
          </w:tcPr>
          <w:p w14:paraId="0EE51A1A" w14:textId="77777777" w:rsidR="00AA1012" w:rsidRPr="00AF40BF" w:rsidRDefault="00AA1012" w:rsidP="00730BB0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</w:p>
        </w:tc>
        <w:tc>
          <w:tcPr>
            <w:tcW w:w="158" w:type="dxa"/>
          </w:tcPr>
          <w:p w14:paraId="06271D22" w14:textId="77777777" w:rsidR="00AA1012" w:rsidRPr="00AF40BF" w:rsidRDefault="00AA1012" w:rsidP="00730BB0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259551FB" w14:textId="263383B0" w:rsidR="00AA1012" w:rsidRPr="00AF40BF" w:rsidRDefault="00AA1012" w:rsidP="00730BB0">
            <w:pPr>
              <w:ind w:left="-90" w:right="-121"/>
              <w:jc w:val="center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F40BF">
              <w:rPr>
                <w:rFonts w:asciiTheme="majorBidi" w:eastAsia="Cordia New" w:hAnsiTheme="majorBidi" w:cstheme="majorBidi"/>
              </w:rPr>
              <w:t>2568</w:t>
            </w:r>
          </w:p>
        </w:tc>
        <w:tc>
          <w:tcPr>
            <w:tcW w:w="167" w:type="dxa"/>
          </w:tcPr>
          <w:p w14:paraId="6C76DF99" w14:textId="77777777" w:rsidR="00AA1012" w:rsidRPr="00AF40BF" w:rsidRDefault="00AA1012" w:rsidP="00730BB0">
            <w:pPr>
              <w:tabs>
                <w:tab w:val="decimal" w:pos="1005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598" w:type="dxa"/>
            <w:vAlign w:val="bottom"/>
            <w:hideMark/>
          </w:tcPr>
          <w:p w14:paraId="276CF37C" w14:textId="0D935945" w:rsidR="00AA1012" w:rsidRPr="00AF40BF" w:rsidRDefault="00AA1012" w:rsidP="00730BB0">
            <w:pPr>
              <w:ind w:left="-90" w:right="-121"/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AF40BF">
              <w:rPr>
                <w:rFonts w:asciiTheme="majorBidi" w:eastAsia="Cordia New" w:hAnsiTheme="majorBidi" w:cstheme="majorBidi"/>
              </w:rPr>
              <w:t>2567</w:t>
            </w:r>
          </w:p>
        </w:tc>
      </w:tr>
      <w:tr w:rsidR="00AF40BF" w:rsidRPr="00AF40BF" w14:paraId="6CB05B48" w14:textId="77777777" w:rsidTr="00111015">
        <w:trPr>
          <w:trHeight w:val="149"/>
        </w:trPr>
        <w:tc>
          <w:tcPr>
            <w:tcW w:w="5592" w:type="dxa"/>
            <w:gridSpan w:val="6"/>
            <w:vAlign w:val="bottom"/>
          </w:tcPr>
          <w:p w14:paraId="4D02C3A0" w14:textId="77777777" w:rsidR="00AA1012" w:rsidRPr="00AF40BF" w:rsidRDefault="00AA1012" w:rsidP="00730BB0">
            <w:pPr>
              <w:keepNext/>
              <w:ind w:left="612"/>
              <w:outlineLvl w:val="7"/>
              <w:rPr>
                <w:rFonts w:asciiTheme="majorBidi" w:eastAsia="Cordia New" w:hAnsiTheme="majorBidi" w:cstheme="majorBidi"/>
                <w:lang w:val="en-GB"/>
              </w:rPr>
            </w:pPr>
          </w:p>
        </w:tc>
        <w:tc>
          <w:tcPr>
            <w:tcW w:w="3480" w:type="dxa"/>
            <w:gridSpan w:val="3"/>
            <w:vAlign w:val="bottom"/>
            <w:hideMark/>
          </w:tcPr>
          <w:p w14:paraId="7E17A8B6" w14:textId="77777777" w:rsidR="00AA1012" w:rsidRPr="00AF40BF" w:rsidRDefault="00AA1012" w:rsidP="00730BB0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spacing w:val="-8"/>
              </w:rPr>
            </w:pPr>
            <w:r w:rsidRPr="00AF40BF">
              <w:rPr>
                <w:rFonts w:asciiTheme="majorBidi" w:hAnsiTheme="majorBidi" w:cstheme="majorBidi"/>
                <w:i/>
                <w:iCs/>
              </w:rPr>
              <w:t>(</w:t>
            </w:r>
            <w:r w:rsidRPr="00AF40BF">
              <w:rPr>
                <w:rFonts w:asciiTheme="majorBidi" w:hAnsiTheme="majorBidi" w:cstheme="majorBidi"/>
                <w:i/>
                <w:iCs/>
                <w:cs/>
              </w:rPr>
              <w:t>ล้านบาท)</w:t>
            </w:r>
          </w:p>
        </w:tc>
      </w:tr>
      <w:tr w:rsidR="00AF40BF" w:rsidRPr="00AF40BF" w14:paraId="409A87ED" w14:textId="77777777" w:rsidTr="00111015">
        <w:trPr>
          <w:trHeight w:val="149"/>
        </w:trPr>
        <w:tc>
          <w:tcPr>
            <w:tcW w:w="3775" w:type="dxa"/>
            <w:vAlign w:val="bottom"/>
            <w:hideMark/>
          </w:tcPr>
          <w:p w14:paraId="44AABB16" w14:textId="0FFE7CFB" w:rsidR="00E276D4" w:rsidRPr="00AF40BF" w:rsidRDefault="00E276D4" w:rsidP="00E276D4">
            <w:pPr>
              <w:ind w:firstLine="94"/>
              <w:rPr>
                <w:rFonts w:asciiTheme="majorBidi" w:eastAsia="Cordia New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337" w:type="dxa"/>
          </w:tcPr>
          <w:p w14:paraId="64D8246A" w14:textId="77777777" w:rsidR="00E276D4" w:rsidRPr="00AF40BF" w:rsidRDefault="00E276D4" w:rsidP="00E2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150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39" w:type="dxa"/>
          </w:tcPr>
          <w:p w14:paraId="52F9E626" w14:textId="77777777" w:rsidR="00E276D4" w:rsidRPr="00AF40BF" w:rsidRDefault="00E276D4" w:rsidP="00E276D4">
            <w:pPr>
              <w:ind w:right="-72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  <w:vAlign w:val="bottom"/>
          </w:tcPr>
          <w:p w14:paraId="57FF325E" w14:textId="77777777" w:rsidR="00E276D4" w:rsidRPr="00AF40BF" w:rsidRDefault="00E276D4" w:rsidP="00E2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70"/>
              <w:rPr>
                <w:rFonts w:asciiTheme="majorBidi" w:hAnsiTheme="majorBidi" w:cstheme="majorBidi"/>
              </w:rPr>
            </w:pPr>
          </w:p>
        </w:tc>
        <w:tc>
          <w:tcPr>
            <w:tcW w:w="158" w:type="dxa"/>
          </w:tcPr>
          <w:p w14:paraId="743C35EF" w14:textId="77777777" w:rsidR="00E276D4" w:rsidRPr="00AF40BF" w:rsidRDefault="00E276D4" w:rsidP="00E276D4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2" w:type="dxa"/>
            <w:gridSpan w:val="2"/>
          </w:tcPr>
          <w:p w14:paraId="44EE0058" w14:textId="6B0FB563" w:rsidR="00E276D4" w:rsidRPr="00AF40BF" w:rsidRDefault="008E0799" w:rsidP="00E2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Arial" w:hAnsiTheme="majorBidi" w:cstheme="majorBidi"/>
              </w:rPr>
            </w:pPr>
            <w:r w:rsidRPr="00D73840">
              <w:rPr>
                <w:rFonts w:asciiTheme="majorBidi" w:hAnsiTheme="majorBidi" w:cstheme="majorBidi"/>
                <w:cs/>
              </w:rPr>
              <w:t>1</w:t>
            </w:r>
            <w:r w:rsidRPr="00D73840">
              <w:rPr>
                <w:rFonts w:asciiTheme="majorBidi" w:hAnsiTheme="majorBidi" w:cstheme="majorBidi"/>
              </w:rPr>
              <w:t>,</w:t>
            </w:r>
            <w:r w:rsidR="009037B9" w:rsidRPr="00D73840">
              <w:rPr>
                <w:rFonts w:asciiTheme="majorBidi" w:hAnsiTheme="majorBidi" w:cstheme="majorBidi"/>
              </w:rPr>
              <w:t>960.86</w:t>
            </w:r>
          </w:p>
        </w:tc>
        <w:tc>
          <w:tcPr>
            <w:tcW w:w="167" w:type="dxa"/>
          </w:tcPr>
          <w:p w14:paraId="799006CF" w14:textId="77777777" w:rsidR="00E276D4" w:rsidRPr="00AF40BF" w:rsidRDefault="00E276D4" w:rsidP="00E276D4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2562210C" w14:textId="589BDC81" w:rsidR="00E276D4" w:rsidRPr="00AF40BF" w:rsidRDefault="009037B9" w:rsidP="00E2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Cordia New" w:hAnsiTheme="majorBidi" w:cstheme="majorBidi"/>
              </w:rPr>
            </w:pPr>
            <w:r w:rsidRPr="00AF40BF">
              <w:rPr>
                <w:rFonts w:asciiTheme="majorBidi" w:eastAsia="Cordia New" w:hAnsiTheme="majorBidi" w:cstheme="majorBidi"/>
              </w:rPr>
              <w:t>1,960</w:t>
            </w:r>
            <w:r w:rsidR="002F0E38" w:rsidRPr="00AF40BF">
              <w:rPr>
                <w:rFonts w:asciiTheme="majorBidi" w:eastAsia="Cordia New" w:hAnsiTheme="majorBidi" w:cstheme="majorBidi" w:hint="cs"/>
                <w:cs/>
              </w:rPr>
              <w:t>.</w:t>
            </w:r>
            <w:r w:rsidRPr="00AF40BF">
              <w:rPr>
                <w:rFonts w:asciiTheme="majorBidi" w:eastAsia="Cordia New" w:hAnsiTheme="majorBidi" w:cstheme="majorBidi"/>
              </w:rPr>
              <w:t>86</w:t>
            </w:r>
          </w:p>
        </w:tc>
      </w:tr>
      <w:tr w:rsidR="00AF40BF" w:rsidRPr="00AF40BF" w14:paraId="59092FEF" w14:textId="77777777" w:rsidTr="00111015">
        <w:trPr>
          <w:trHeight w:val="149"/>
        </w:trPr>
        <w:tc>
          <w:tcPr>
            <w:tcW w:w="3775" w:type="dxa"/>
            <w:vAlign w:val="bottom"/>
            <w:hideMark/>
          </w:tcPr>
          <w:p w14:paraId="035D5C47" w14:textId="233D173D" w:rsidR="00E276D4" w:rsidRPr="00AF40BF" w:rsidRDefault="00E276D4" w:rsidP="00E276D4">
            <w:pPr>
              <w:keepNext/>
              <w:outlineLvl w:val="7"/>
              <w:rPr>
                <w:rFonts w:asciiTheme="majorBidi" w:eastAsia="Cordia New" w:hAnsiTheme="majorBidi" w:cstheme="majorBidi"/>
              </w:rPr>
            </w:pPr>
            <w:r w:rsidRPr="00AF40BF">
              <w:rPr>
                <w:rFonts w:asciiTheme="majorBidi" w:eastAsia="Cordia New" w:hAnsiTheme="majorBidi" w:cstheme="majorBidi"/>
              </w:rPr>
              <w:t xml:space="preserve">  </w:t>
            </w:r>
            <w:r w:rsidR="008E0799" w:rsidRPr="00AF40BF">
              <w:rPr>
                <w:rFonts w:asciiTheme="majorBidi" w:eastAsia="Cordia New" w:hAnsiTheme="majorBidi" w:cstheme="majorBidi" w:hint="cs"/>
                <w:cs/>
              </w:rPr>
              <w:t xml:space="preserve">หัก </w:t>
            </w:r>
            <w:r w:rsidRPr="00AF40BF">
              <w:rPr>
                <w:rFonts w:asciiTheme="majorBidi" w:eastAsia="Cordia New" w:hAnsiTheme="majorBidi" w:cstheme="majorBidi"/>
                <w:cs/>
              </w:rPr>
              <w:t>การเปลี่ยนแปลงในมูลค่ายุติธรรม</w:t>
            </w:r>
          </w:p>
        </w:tc>
        <w:tc>
          <w:tcPr>
            <w:tcW w:w="1337" w:type="dxa"/>
            <w:vAlign w:val="bottom"/>
          </w:tcPr>
          <w:p w14:paraId="2FA9C6B7" w14:textId="77777777" w:rsidR="00E276D4" w:rsidRPr="00AF40BF" w:rsidRDefault="00E276D4" w:rsidP="00E2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159"/>
              <w:rPr>
                <w:rFonts w:asciiTheme="majorBidi" w:eastAsia="Arial" w:hAnsiTheme="majorBidi" w:cstheme="majorBidi"/>
                <w:cs/>
              </w:rPr>
            </w:pPr>
          </w:p>
        </w:tc>
        <w:tc>
          <w:tcPr>
            <w:tcW w:w="139" w:type="dxa"/>
            <w:vAlign w:val="bottom"/>
          </w:tcPr>
          <w:p w14:paraId="1F3939CB" w14:textId="77777777" w:rsidR="00E276D4" w:rsidRPr="00AF40BF" w:rsidRDefault="00E276D4" w:rsidP="00E276D4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</w:tcPr>
          <w:p w14:paraId="716AD604" w14:textId="77777777" w:rsidR="00E276D4" w:rsidRPr="00AF40BF" w:rsidRDefault="00E276D4" w:rsidP="00E2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70"/>
              <w:rPr>
                <w:rFonts w:asciiTheme="majorBidi" w:hAnsiTheme="majorBidi" w:cstheme="majorBidi"/>
              </w:rPr>
            </w:pPr>
          </w:p>
        </w:tc>
        <w:tc>
          <w:tcPr>
            <w:tcW w:w="158" w:type="dxa"/>
            <w:vAlign w:val="bottom"/>
          </w:tcPr>
          <w:p w14:paraId="2AA15D47" w14:textId="77777777" w:rsidR="00E276D4" w:rsidRPr="00AF40BF" w:rsidRDefault="00E276D4" w:rsidP="00E276D4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0B843028" w14:textId="07DC5603" w:rsidR="00E276D4" w:rsidRPr="00AF40BF" w:rsidRDefault="00DF2C31" w:rsidP="00E2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Arial" w:hAnsiTheme="majorBidi" w:cstheme="majorBidi"/>
              </w:rPr>
            </w:pPr>
            <w:r w:rsidRPr="00AF40BF">
              <w:rPr>
                <w:rFonts w:asciiTheme="majorBidi" w:eastAsia="Arial" w:hAnsiTheme="majorBidi" w:cstheme="majorBidi"/>
              </w:rPr>
              <w:t>(</w:t>
            </w:r>
            <w:r w:rsidR="00995895" w:rsidRPr="00AF40BF">
              <w:rPr>
                <w:rFonts w:asciiTheme="majorBidi" w:eastAsia="Arial" w:hAnsiTheme="majorBidi" w:cstheme="majorBidi"/>
              </w:rPr>
              <w:t>1,570</w:t>
            </w:r>
            <w:r w:rsidRPr="00AF40BF">
              <w:rPr>
                <w:rFonts w:asciiTheme="majorBidi" w:eastAsia="Arial" w:hAnsiTheme="majorBidi" w:cstheme="majorBidi"/>
              </w:rPr>
              <w:t>.</w:t>
            </w:r>
            <w:r w:rsidR="00995895" w:rsidRPr="00AF40BF">
              <w:rPr>
                <w:rFonts w:asciiTheme="majorBidi" w:eastAsia="Arial" w:hAnsiTheme="majorBidi" w:cstheme="majorBidi"/>
              </w:rPr>
              <w:t>16</w:t>
            </w:r>
            <w:r w:rsidRPr="00AF40BF">
              <w:rPr>
                <w:rFonts w:asciiTheme="majorBidi" w:eastAsia="Arial" w:hAnsiTheme="majorBidi" w:cstheme="majorBidi"/>
              </w:rPr>
              <w:t>)</w:t>
            </w:r>
          </w:p>
        </w:tc>
        <w:tc>
          <w:tcPr>
            <w:tcW w:w="167" w:type="dxa"/>
            <w:vAlign w:val="bottom"/>
          </w:tcPr>
          <w:p w14:paraId="69382D52" w14:textId="77777777" w:rsidR="00E276D4" w:rsidRPr="00AF40BF" w:rsidRDefault="00E276D4" w:rsidP="00E276D4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598" w:type="dxa"/>
          </w:tcPr>
          <w:p w14:paraId="2B2F84DF" w14:textId="616FFE59" w:rsidR="00E276D4" w:rsidRPr="00AF40BF" w:rsidRDefault="00A4782C" w:rsidP="00E2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(</w:t>
            </w:r>
            <w:r w:rsidR="00995895" w:rsidRPr="00AF40BF">
              <w:rPr>
                <w:rFonts w:asciiTheme="majorBidi" w:hAnsiTheme="majorBidi" w:cstheme="majorBidi"/>
              </w:rPr>
              <w:t>1,427</w:t>
            </w:r>
            <w:r w:rsidRPr="00AF40BF">
              <w:rPr>
                <w:rFonts w:asciiTheme="majorBidi" w:hAnsiTheme="majorBidi" w:cstheme="majorBidi" w:hint="cs"/>
                <w:cs/>
              </w:rPr>
              <w:t>.</w:t>
            </w:r>
            <w:r w:rsidR="00995895" w:rsidRPr="00AF40BF">
              <w:rPr>
                <w:rFonts w:asciiTheme="majorBidi" w:hAnsiTheme="majorBidi" w:cstheme="majorBidi"/>
              </w:rPr>
              <w:t>4</w:t>
            </w:r>
            <w:r w:rsidR="00D95B46" w:rsidRPr="00AF40BF">
              <w:rPr>
                <w:rFonts w:asciiTheme="majorBidi" w:hAnsiTheme="majorBidi" w:cstheme="majorBidi" w:hint="cs"/>
                <w:cs/>
              </w:rPr>
              <w:t>9</w:t>
            </w:r>
            <w:r w:rsidRPr="00AF40BF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AF40BF" w:rsidRPr="00AF40BF" w14:paraId="5D78BD87" w14:textId="77777777" w:rsidTr="00111015">
        <w:trPr>
          <w:trHeight w:val="460"/>
        </w:trPr>
        <w:tc>
          <w:tcPr>
            <w:tcW w:w="3775" w:type="dxa"/>
            <w:vAlign w:val="bottom"/>
            <w:hideMark/>
          </w:tcPr>
          <w:p w14:paraId="5080C442" w14:textId="7420E8F2" w:rsidR="00E276D4" w:rsidRPr="00AF40BF" w:rsidRDefault="00025B23" w:rsidP="00E276D4">
            <w:pPr>
              <w:ind w:firstLine="94"/>
              <w:rPr>
                <w:rFonts w:asciiTheme="majorBidi" w:eastAsia="Cordia New" w:hAnsiTheme="majorBidi" w:cstheme="majorBidi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cs/>
              </w:rPr>
              <w:t>มูลค่า</w:t>
            </w:r>
            <w:r w:rsidR="008A322A" w:rsidRPr="00AF40BF">
              <w:rPr>
                <w:rFonts w:asciiTheme="majorBidi" w:hAnsiTheme="majorBidi" w:cstheme="majorBidi" w:hint="cs"/>
                <w:b/>
                <w:bCs/>
                <w:cs/>
              </w:rPr>
              <w:t>ตามบัญชี</w:t>
            </w:r>
            <w:r w:rsidR="007127C9" w:rsidRPr="00AF40BF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37" w:type="dxa"/>
            <w:tcBorders>
              <w:left w:val="nil"/>
              <w:right w:val="nil"/>
            </w:tcBorders>
            <w:vAlign w:val="bottom"/>
          </w:tcPr>
          <w:p w14:paraId="76F5E90C" w14:textId="77777777" w:rsidR="00E276D4" w:rsidRPr="00AF40BF" w:rsidRDefault="00E276D4" w:rsidP="00E2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159"/>
              <w:rPr>
                <w:rFonts w:asciiTheme="majorBidi" w:eastAsia="Arial" w:hAnsiTheme="majorBidi" w:cstheme="majorBidi"/>
                <w:b/>
                <w:bCs/>
                <w:cs/>
              </w:rPr>
            </w:pPr>
          </w:p>
        </w:tc>
        <w:tc>
          <w:tcPr>
            <w:tcW w:w="139" w:type="dxa"/>
          </w:tcPr>
          <w:p w14:paraId="52FA5FBA" w14:textId="77777777" w:rsidR="00E276D4" w:rsidRPr="00AF40BF" w:rsidRDefault="00E276D4" w:rsidP="00E276D4">
            <w:pPr>
              <w:ind w:right="-72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</w:tcPr>
          <w:p w14:paraId="6A3751D6" w14:textId="77777777" w:rsidR="00E276D4" w:rsidRPr="00AF40BF" w:rsidRDefault="00E276D4" w:rsidP="00E2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" w:type="dxa"/>
          </w:tcPr>
          <w:p w14:paraId="674B74D4" w14:textId="77777777" w:rsidR="00E276D4" w:rsidRPr="00AF40BF" w:rsidRDefault="00E276D4" w:rsidP="00E276D4">
            <w:pPr>
              <w:ind w:right="-72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CDCD0B" w14:textId="281B51E1" w:rsidR="00E276D4" w:rsidRPr="00AF40BF" w:rsidRDefault="00E276D4" w:rsidP="00E2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Arial" w:hAnsiTheme="majorBidi" w:cstheme="majorBidi"/>
                <w:b/>
                <w:bCs/>
              </w:rPr>
            </w:pPr>
            <w:r w:rsidRPr="00AF40BF">
              <w:rPr>
                <w:rFonts w:asciiTheme="majorBidi" w:eastAsia="Arial" w:hAnsiTheme="majorBidi" w:cstheme="majorBidi"/>
                <w:b/>
                <w:bCs/>
              </w:rPr>
              <w:t>390.70</w:t>
            </w:r>
          </w:p>
        </w:tc>
        <w:tc>
          <w:tcPr>
            <w:tcW w:w="167" w:type="dxa"/>
          </w:tcPr>
          <w:p w14:paraId="76400BA4" w14:textId="77777777" w:rsidR="00E276D4" w:rsidRPr="00AF40BF" w:rsidRDefault="00E276D4" w:rsidP="00E276D4">
            <w:pPr>
              <w:ind w:right="-72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B7AF5" w14:textId="5605D481" w:rsidR="00E276D4" w:rsidRPr="00AF40BF" w:rsidRDefault="00E276D4" w:rsidP="00E2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</w:rPr>
              <w:t>533.37</w:t>
            </w:r>
          </w:p>
        </w:tc>
      </w:tr>
    </w:tbl>
    <w:p w14:paraId="7C0BCA8B" w14:textId="77777777" w:rsidR="00AA1012" w:rsidRPr="00AF40BF" w:rsidRDefault="00AA1012" w:rsidP="00AA101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6B6622EA" w14:textId="508158E2" w:rsidR="00AA1012" w:rsidRPr="00AF40BF" w:rsidRDefault="00AA1012" w:rsidP="00AA1012">
      <w:pPr>
        <w:pStyle w:val="index"/>
        <w:tabs>
          <w:tab w:val="left" w:pos="540"/>
        </w:tabs>
        <w:spacing w:after="0" w:line="240" w:lineRule="auto"/>
        <w:ind w:left="540" w:right="-43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="00692BB0" w:rsidRPr="00AF40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สำหรับงวดสามเดือนสิ้นสุด</w:t>
      </w:r>
      <w:r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วันที่ </w:t>
      </w:r>
      <w:r w:rsidRPr="00AF40B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F40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F40BF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สินทรัพย์ทางการเงิน</w:t>
      </w:r>
      <w:r w:rsidR="00AB2BFC" w:rsidRPr="00AF40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ไม่หมุนเวียน</w:t>
      </w:r>
      <w:r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อื่นของบริษัทมีการปรับลดมูลค่ายุติธรรมจำนวน </w:t>
      </w:r>
      <w:r w:rsidR="00DF2C31" w:rsidRPr="00AF40BF">
        <w:rPr>
          <w:rFonts w:asciiTheme="majorBidi" w:hAnsiTheme="majorBidi" w:cstheme="majorBidi"/>
          <w:sz w:val="30"/>
          <w:szCs w:val="30"/>
          <w:lang w:val="en-US" w:bidi="th-TH"/>
        </w:rPr>
        <w:t>142.67</w:t>
      </w:r>
      <w:r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Pr="00AF40B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420DFC" w:rsidRPr="00AF40BF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ส</w:t>
      </w:r>
      <w:r w:rsidR="0013300D" w:rsidRPr="00AF40BF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ำหรับงวดสามเดือนสิ้นสุดวันที่ </w:t>
      </w:r>
      <w:r w:rsidR="001F571D">
        <w:rPr>
          <w:rFonts w:asciiTheme="majorBidi" w:hAnsiTheme="majorBidi" w:cstheme="majorBidi"/>
          <w:i/>
          <w:iCs/>
          <w:sz w:val="32"/>
          <w:szCs w:val="32"/>
          <w:lang w:val="en-US" w:bidi="th-TH"/>
        </w:rPr>
        <w:t>31</w:t>
      </w:r>
      <w:r w:rsidR="001F571D" w:rsidRPr="00D7384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มีนาคม </w:t>
      </w:r>
      <w:r w:rsidR="001F571D">
        <w:rPr>
          <w:rFonts w:asciiTheme="majorBidi" w:hAnsiTheme="majorBidi" w:cstheme="majorBidi"/>
          <w:i/>
          <w:iCs/>
          <w:sz w:val="32"/>
          <w:szCs w:val="32"/>
          <w:lang w:val="en-US" w:bidi="th-TH"/>
        </w:rPr>
        <w:t>256</w:t>
      </w:r>
      <w:r w:rsidR="007123D5">
        <w:rPr>
          <w:rFonts w:asciiTheme="majorBidi" w:hAnsiTheme="majorBidi" w:cstheme="majorBidi"/>
          <w:i/>
          <w:iCs/>
          <w:sz w:val="32"/>
          <w:szCs w:val="32"/>
          <w:lang w:val="en-US" w:bidi="th-TH"/>
        </w:rPr>
        <w:t>7</w:t>
      </w:r>
      <w:r w:rsidR="001F571D"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F40B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="0074179C" w:rsidRPr="00AF40BF">
        <w:rPr>
          <w:rFonts w:asciiTheme="majorBidi" w:hAnsiTheme="majorBidi" w:cstheme="majorBidi"/>
          <w:i/>
          <w:iCs/>
          <w:sz w:val="32"/>
          <w:szCs w:val="32"/>
          <w:lang w:val="en-US" w:bidi="th-TH"/>
        </w:rPr>
        <w:t xml:space="preserve"> 9.70 </w:t>
      </w:r>
      <w:r w:rsidR="0074179C" w:rsidRPr="00D7384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</w:t>
      </w:r>
      <w:r w:rsidRPr="00AF40B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  <w:r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เนื่องจากเหตุผลทางด้านเศรษฐกิจและสภาวะตลาด</w:t>
      </w:r>
      <w:r w:rsidRPr="00AF40B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F40BF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โดยรับรู้ผลขาดทุนที่ยังไม่เกิดขึ้นจากการวัดมูลค่ายุติธรรมผ่านกำไรขาดทุนเบ็ดเสร็จอื่น</w:t>
      </w:r>
    </w:p>
    <w:p w14:paraId="105CFE4B" w14:textId="77777777" w:rsidR="00FA060F" w:rsidRPr="00AF40BF" w:rsidRDefault="00FA060F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</w:p>
    <w:p w14:paraId="2C760C61" w14:textId="454F886E" w:rsidR="00B42BF9" w:rsidRPr="00D73840" w:rsidRDefault="007D5111" w:rsidP="00D7384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zCs w:val="22"/>
        </w:rPr>
      </w:pPr>
      <w:r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t>ที่ดิน</w:t>
      </w:r>
      <w:r w:rsidRPr="00D73840">
        <w:rPr>
          <w:rFonts w:asciiTheme="majorBidi" w:eastAsia="Cordia New" w:hAnsiTheme="majorBidi" w:cstheme="majorBidi"/>
          <w:b/>
          <w:bCs/>
          <w:sz w:val="30"/>
          <w:szCs w:val="30"/>
        </w:rPr>
        <w:t xml:space="preserve"> </w:t>
      </w:r>
      <w:r w:rsidRPr="00D73840">
        <w:rPr>
          <w:rFonts w:asciiTheme="majorBidi" w:eastAsia="Cordia New" w:hAnsiTheme="majorBidi" w:cstheme="majorBidi"/>
          <w:b/>
          <w:bCs/>
          <w:sz w:val="30"/>
          <w:szCs w:val="30"/>
          <w:cs/>
          <w:lang w:bidi="th-TH"/>
        </w:rPr>
        <w:t>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20"/>
        <w:gridCol w:w="238"/>
        <w:gridCol w:w="1563"/>
      </w:tblGrid>
      <w:tr w:rsidR="00AF40BF" w:rsidRPr="00AF40BF" w14:paraId="5F74DB58" w14:textId="77777777" w:rsidTr="00111015">
        <w:trPr>
          <w:trHeight w:val="722"/>
          <w:tblHeader/>
        </w:trPr>
        <w:tc>
          <w:tcPr>
            <w:tcW w:w="3118" w:type="pct"/>
          </w:tcPr>
          <w:p w14:paraId="54C13A48" w14:textId="24E1C3D7" w:rsidR="00987710" w:rsidRPr="00AF40BF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AF40BF">
              <w:rPr>
                <w:b/>
                <w:bCs/>
                <w:i/>
                <w:iCs/>
                <w:cs/>
              </w:rPr>
              <w:br/>
            </w:r>
            <w:r w:rsidR="005407B5" w:rsidRPr="00AF40BF">
              <w:rPr>
                <w:b/>
                <w:bCs/>
                <w:i/>
                <w:iCs/>
                <w:cs/>
              </w:rPr>
              <w:t>สำหรับงวด</w:t>
            </w:r>
            <w:r w:rsidR="001449D3" w:rsidRPr="00AF40BF">
              <w:rPr>
                <w:rFonts w:hint="cs"/>
                <w:b/>
                <w:bCs/>
                <w:i/>
                <w:iCs/>
                <w:cs/>
              </w:rPr>
              <w:t>สามเดือน</w:t>
            </w:r>
            <w:r w:rsidR="004732C0" w:rsidRPr="00AF40BF">
              <w:rPr>
                <w:b/>
                <w:bCs/>
                <w:i/>
                <w:iCs/>
                <w:cs/>
              </w:rPr>
              <w:t>สิ้นสุดวันที่</w:t>
            </w:r>
            <w:r w:rsidR="004732C0" w:rsidRPr="00AF40BF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1449D3" w:rsidRPr="00AF40BF">
              <w:rPr>
                <w:b/>
                <w:bCs/>
                <w:i/>
                <w:iCs/>
              </w:rPr>
              <w:t xml:space="preserve">31 </w:t>
            </w:r>
            <w:r w:rsidR="001449D3" w:rsidRPr="00AF40BF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="009F5958" w:rsidRPr="00AF40BF">
              <w:rPr>
                <w:b/>
                <w:bCs/>
                <w:i/>
                <w:iCs/>
              </w:rPr>
              <w:t>256</w:t>
            </w:r>
            <w:r w:rsidR="00A62001" w:rsidRPr="00AF40BF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891" w:type="pct"/>
          </w:tcPr>
          <w:p w14:paraId="3A7B9959" w14:textId="77777777" w:rsidR="00987710" w:rsidRPr="00AF40BF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05C81" w14:textId="6D39C139" w:rsidR="00987710" w:rsidRPr="00AF40BF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40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609A843" w14:textId="77777777" w:rsidR="00987710" w:rsidRPr="00AF40BF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0" w:type="pct"/>
          </w:tcPr>
          <w:p w14:paraId="02AAC67E" w14:textId="59677A14" w:rsidR="00987710" w:rsidRPr="00AF40BF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40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BF" w:rsidRPr="00AF40BF" w14:paraId="3182690B" w14:textId="77777777" w:rsidTr="00111015">
        <w:trPr>
          <w:trHeight w:val="308"/>
          <w:tblHeader/>
        </w:trPr>
        <w:tc>
          <w:tcPr>
            <w:tcW w:w="3118" w:type="pct"/>
          </w:tcPr>
          <w:p w14:paraId="47A53CB2" w14:textId="77777777" w:rsidR="00987710" w:rsidRPr="00AF40BF" w:rsidRDefault="00987710" w:rsidP="0098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882" w:type="pct"/>
            <w:gridSpan w:val="3"/>
            <w:vAlign w:val="bottom"/>
          </w:tcPr>
          <w:p w14:paraId="1A9DC45A" w14:textId="0D03EDC4" w:rsidR="00987710" w:rsidRPr="00AF40BF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F40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F40BF" w:rsidRPr="00AF40BF" w14:paraId="5C5BB896" w14:textId="77777777" w:rsidTr="00111015">
        <w:trPr>
          <w:tblHeader/>
        </w:trPr>
        <w:tc>
          <w:tcPr>
            <w:tcW w:w="3118" w:type="pct"/>
          </w:tcPr>
          <w:p w14:paraId="3E3EC6E4" w14:textId="012D251A" w:rsidR="008258C2" w:rsidRPr="00AF40BF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AF40BF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1449D3" w:rsidRPr="00AF40BF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AF40BF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91" w:type="pct"/>
          </w:tcPr>
          <w:p w14:paraId="0960F18C" w14:textId="2F5DC3F2" w:rsidR="008258C2" w:rsidRPr="00AF40BF" w:rsidRDefault="003973DD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 w:rsidRPr="00AF40BF">
              <w:t>71.62</w:t>
            </w:r>
          </w:p>
        </w:tc>
        <w:tc>
          <w:tcPr>
            <w:tcW w:w="131" w:type="pct"/>
          </w:tcPr>
          <w:p w14:paraId="671F3DBB" w14:textId="77777777" w:rsidR="008258C2" w:rsidRPr="00AF40BF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860" w:type="pct"/>
          </w:tcPr>
          <w:p w14:paraId="34901FC7" w14:textId="1C6F1DCA" w:rsidR="008258C2" w:rsidRPr="00AF40BF" w:rsidRDefault="00045FC3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  <w:rPr>
                <w:cs/>
              </w:rPr>
            </w:pPr>
            <w:r w:rsidRPr="00AF40BF">
              <w:t>0.04</w:t>
            </w:r>
          </w:p>
        </w:tc>
      </w:tr>
      <w:tr w:rsidR="00AF40BF" w:rsidRPr="00AF40BF" w14:paraId="1D9C43AA" w14:textId="77777777" w:rsidTr="00111015">
        <w:trPr>
          <w:trHeight w:val="68"/>
          <w:tblHeader/>
        </w:trPr>
        <w:tc>
          <w:tcPr>
            <w:tcW w:w="3118" w:type="pct"/>
          </w:tcPr>
          <w:p w14:paraId="3A2C7649" w14:textId="629CB750" w:rsidR="008258C2" w:rsidRPr="00AF40BF" w:rsidRDefault="00E57D1C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AF40BF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8258C2" w:rsidRPr="00AF40B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91" w:type="pct"/>
          </w:tcPr>
          <w:p w14:paraId="56C29148" w14:textId="0AD9584D" w:rsidR="008258C2" w:rsidRPr="00AF40BF" w:rsidRDefault="00340BF7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cs/>
              </w:rPr>
            </w:pPr>
            <w:r w:rsidRPr="00AF40BF">
              <w:t>(0.33)</w:t>
            </w:r>
          </w:p>
        </w:tc>
        <w:tc>
          <w:tcPr>
            <w:tcW w:w="131" w:type="pct"/>
          </w:tcPr>
          <w:p w14:paraId="014C4AEE" w14:textId="77777777" w:rsidR="008258C2" w:rsidRPr="00AF40BF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860" w:type="pct"/>
          </w:tcPr>
          <w:p w14:paraId="66E342C8" w14:textId="60214CB4" w:rsidR="008258C2" w:rsidRPr="00AF40BF" w:rsidRDefault="00087943" w:rsidP="0008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</w:pPr>
            <w:r w:rsidRPr="00AF40BF">
              <w:t>-</w:t>
            </w:r>
          </w:p>
        </w:tc>
      </w:tr>
    </w:tbl>
    <w:p w14:paraId="20B7594B" w14:textId="77777777" w:rsidR="00C21CD6" w:rsidRPr="00AF40BF" w:rsidRDefault="00C21CD6" w:rsidP="00C21CD6">
      <w:pPr>
        <w:spacing w:line="240" w:lineRule="auto"/>
        <w:rPr>
          <w:sz w:val="2"/>
          <w:szCs w:val="2"/>
        </w:rPr>
      </w:pPr>
    </w:p>
    <w:p w14:paraId="0437E5F1" w14:textId="77777777" w:rsidR="001449D3" w:rsidRPr="00AF40BF" w:rsidRDefault="001449D3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</w:p>
    <w:p w14:paraId="2315B4F9" w14:textId="3B0C608F" w:rsidR="00C21CD6" w:rsidRPr="00AF40BF" w:rsidRDefault="00C21CD6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AF40BF">
        <w:rPr>
          <w:rFonts w:asciiTheme="majorBidi" w:hAnsiTheme="majorBidi"/>
          <w:cs/>
          <w:lang w:val="th-TH"/>
        </w:rPr>
        <w:t xml:space="preserve">ณ วันที่ </w:t>
      </w:r>
      <w:r w:rsidR="001449D3" w:rsidRPr="00AF40BF">
        <w:t xml:space="preserve">31 </w:t>
      </w:r>
      <w:r w:rsidR="001449D3" w:rsidRPr="00AF40BF">
        <w:rPr>
          <w:rFonts w:hint="cs"/>
          <w:cs/>
        </w:rPr>
        <w:t xml:space="preserve">มีนาคม </w:t>
      </w:r>
      <w:r w:rsidR="00D8320E" w:rsidRPr="00AF40BF">
        <w:rPr>
          <w:rFonts w:asciiTheme="majorBidi" w:hAnsiTheme="majorBidi"/>
        </w:rPr>
        <w:t>256</w:t>
      </w:r>
      <w:r w:rsidR="00A62001" w:rsidRPr="00AF40BF">
        <w:rPr>
          <w:rFonts w:asciiTheme="majorBidi" w:hAnsiTheme="majorBidi"/>
        </w:rPr>
        <w:t>8</w:t>
      </w:r>
      <w:r w:rsidRPr="00AF40BF">
        <w:rPr>
          <w:rFonts w:asciiTheme="majorBidi" w:hAnsiTheme="majorBidi"/>
          <w:cs/>
          <w:lang w:val="th-TH"/>
        </w:rPr>
        <w:t xml:space="preserve"> </w:t>
      </w:r>
      <w:r w:rsidRPr="00AF40BF">
        <w:rPr>
          <w:rFonts w:asciiTheme="majorBidi" w:hAnsiTheme="majorBidi" w:hint="cs"/>
          <w:cs/>
          <w:lang w:val="th-TH"/>
        </w:rPr>
        <w:t>ทรัพย์สิน</w:t>
      </w:r>
      <w:r w:rsidRPr="00AF40BF">
        <w:rPr>
          <w:rFonts w:asciiTheme="majorBidi" w:hAnsiTheme="majorBidi"/>
          <w:cs/>
          <w:lang w:val="th-TH"/>
        </w:rPr>
        <w:t>ขอ</w:t>
      </w:r>
      <w:r w:rsidR="00AD45ED" w:rsidRPr="00AF40BF">
        <w:rPr>
          <w:rFonts w:asciiTheme="majorBidi" w:hAnsiTheme="majorBidi"/>
          <w:cs/>
          <w:lang w:val="th-TH"/>
        </w:rPr>
        <w:t>งกลุ่มบริษัทมูลค่าตามบัญชีจำนว</w:t>
      </w:r>
      <w:r w:rsidR="00416E21" w:rsidRPr="00AF40BF">
        <w:rPr>
          <w:rFonts w:asciiTheme="majorBidi" w:hAnsiTheme="majorBidi" w:hint="cs"/>
          <w:cs/>
          <w:lang w:val="th-TH"/>
        </w:rPr>
        <w:t xml:space="preserve">น </w:t>
      </w:r>
      <w:r w:rsidR="004D7E93" w:rsidRPr="00AF40BF">
        <w:rPr>
          <w:rFonts w:asciiTheme="majorBidi" w:hAnsiTheme="majorBidi"/>
        </w:rPr>
        <w:t>1,</w:t>
      </w:r>
      <w:r w:rsidR="0030077D" w:rsidRPr="00AF40BF">
        <w:rPr>
          <w:rFonts w:asciiTheme="majorBidi" w:hAnsiTheme="majorBidi"/>
        </w:rPr>
        <w:t>519.19</w:t>
      </w:r>
      <w:r w:rsidR="0001796B" w:rsidRPr="00AF40BF">
        <w:rPr>
          <w:rFonts w:asciiTheme="majorBidi" w:hAnsiTheme="majorBidi" w:hint="cs"/>
          <w:cs/>
          <w:lang w:val="th-TH"/>
        </w:rPr>
        <w:t xml:space="preserve"> </w:t>
      </w:r>
      <w:r w:rsidRPr="00AF40BF">
        <w:rPr>
          <w:rFonts w:asciiTheme="majorBidi" w:hAnsiTheme="majorBidi"/>
          <w:cs/>
          <w:lang w:val="th-TH"/>
        </w:rPr>
        <w:t xml:space="preserve">ล้านบาท ได้จดทะเบียนเพื่อเป็นหลักประกันเงินกู้ยืมสถาบันการเงิน </w:t>
      </w:r>
      <w:r w:rsidRPr="00AF40BF">
        <w:rPr>
          <w:rFonts w:asciiTheme="majorBidi" w:hAnsiTheme="majorBidi"/>
          <w:i/>
          <w:iCs/>
          <w:cs/>
          <w:lang w:val="th-TH"/>
        </w:rPr>
        <w:t>(</w:t>
      </w:r>
      <w:r w:rsidR="00D8320E" w:rsidRPr="00AF40BF">
        <w:rPr>
          <w:rFonts w:asciiTheme="majorBidi" w:hAnsiTheme="majorBidi"/>
          <w:i/>
          <w:iCs/>
        </w:rPr>
        <w:t>31</w:t>
      </w:r>
      <w:r w:rsidRPr="00AF40BF">
        <w:rPr>
          <w:rFonts w:asciiTheme="majorBidi" w:hAnsiTheme="majorBidi"/>
          <w:i/>
          <w:iCs/>
          <w:cs/>
          <w:lang w:val="th-TH"/>
        </w:rPr>
        <w:t xml:space="preserve"> </w:t>
      </w:r>
      <w:r w:rsidRPr="00AF40BF">
        <w:rPr>
          <w:rFonts w:asciiTheme="majorBidi" w:hAnsiTheme="majorBidi" w:hint="cs"/>
          <w:i/>
          <w:iCs/>
          <w:cs/>
          <w:lang w:val="th-TH"/>
        </w:rPr>
        <w:t xml:space="preserve">ธันวาคม </w:t>
      </w:r>
      <w:r w:rsidR="00D8320E" w:rsidRPr="00AF40BF">
        <w:rPr>
          <w:rFonts w:asciiTheme="majorBidi" w:hAnsiTheme="majorBidi"/>
          <w:i/>
          <w:iCs/>
        </w:rPr>
        <w:t>256</w:t>
      </w:r>
      <w:r w:rsidR="00237FB8" w:rsidRPr="00AF40BF">
        <w:rPr>
          <w:rFonts w:asciiTheme="majorBidi" w:hAnsiTheme="majorBidi" w:hint="cs"/>
          <w:i/>
          <w:iCs/>
          <w:cs/>
        </w:rPr>
        <w:t>7</w:t>
      </w:r>
      <w:r w:rsidR="0001373F" w:rsidRPr="00AF40BF">
        <w:rPr>
          <w:rFonts w:asciiTheme="majorBidi" w:hAnsiTheme="majorBidi"/>
          <w:i/>
          <w:iCs/>
        </w:rPr>
        <w:t xml:space="preserve">: </w:t>
      </w:r>
      <w:r w:rsidR="00237FB8" w:rsidRPr="00AF40BF">
        <w:rPr>
          <w:rFonts w:asciiTheme="majorBidi" w:hAnsiTheme="majorBidi"/>
          <w:i/>
          <w:iCs/>
        </w:rPr>
        <w:t xml:space="preserve">1,556.37 </w:t>
      </w:r>
      <w:r w:rsidRPr="00AF40BF">
        <w:rPr>
          <w:rFonts w:asciiTheme="majorBidi" w:hAnsiTheme="majorBidi" w:hint="cs"/>
          <w:i/>
          <w:iCs/>
          <w:cs/>
          <w:lang w:val="th-TH"/>
        </w:rPr>
        <w:t>ล้านบาท</w:t>
      </w:r>
      <w:r w:rsidRPr="00AF40BF">
        <w:rPr>
          <w:rFonts w:asciiTheme="majorBidi" w:hAnsiTheme="majorBidi"/>
          <w:i/>
          <w:iCs/>
          <w:cs/>
          <w:lang w:val="th-TH"/>
        </w:rPr>
        <w:t>)</w:t>
      </w:r>
    </w:p>
    <w:p w14:paraId="22F19C89" w14:textId="77777777" w:rsidR="00AD34A8" w:rsidRPr="00AF40BF" w:rsidRDefault="004762B0" w:rsidP="00A21206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AF40BF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="00B92C3D" w:rsidRPr="00AF40BF">
        <w:rPr>
          <w:rFonts w:asciiTheme="majorBidi" w:eastAsia="Arial" w:hAnsiTheme="majorBidi" w:cstheme="majorBidi"/>
          <w:sz w:val="2"/>
          <w:szCs w:val="2"/>
        </w:rPr>
        <w:tab/>
      </w:r>
    </w:p>
    <w:bookmarkEnd w:id="5"/>
    <w:bookmarkEnd w:id="6"/>
    <w:p w14:paraId="07E6464E" w14:textId="2688B0C0" w:rsidR="007E392F" w:rsidRPr="00D73840" w:rsidRDefault="007E392F" w:rsidP="00C0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7E392F" w:rsidRPr="00D73840" w:rsidSect="003A4097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408"/>
        </w:sectPr>
      </w:pPr>
    </w:p>
    <w:p w14:paraId="2328B282" w14:textId="7E37786E" w:rsidR="00892BEA" w:rsidRPr="00AF40BF" w:rsidRDefault="00892BEA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767CAEE3" w14:textId="77777777" w:rsidR="0092726C" w:rsidRPr="00AF40BF" w:rsidRDefault="0092726C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1544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12"/>
        <w:gridCol w:w="956"/>
        <w:gridCol w:w="178"/>
        <w:gridCol w:w="980"/>
        <w:gridCol w:w="8"/>
        <w:gridCol w:w="174"/>
        <w:gridCol w:w="8"/>
        <w:gridCol w:w="14"/>
        <w:gridCol w:w="973"/>
        <w:gridCol w:w="193"/>
        <w:gridCol w:w="1056"/>
        <w:gridCol w:w="11"/>
        <w:gridCol w:w="172"/>
        <w:gridCol w:w="11"/>
        <w:gridCol w:w="987"/>
        <w:gridCol w:w="182"/>
        <w:gridCol w:w="1042"/>
        <w:gridCol w:w="183"/>
        <w:gridCol w:w="983"/>
        <w:gridCol w:w="183"/>
        <w:gridCol w:w="981"/>
        <w:gridCol w:w="6"/>
        <w:gridCol w:w="177"/>
        <w:gridCol w:w="6"/>
        <w:gridCol w:w="942"/>
        <w:gridCol w:w="228"/>
        <w:gridCol w:w="985"/>
        <w:gridCol w:w="13"/>
      </w:tblGrid>
      <w:tr w:rsidR="00AF40BF" w:rsidRPr="00AF40BF" w14:paraId="7814303B" w14:textId="77777777" w:rsidTr="00C06BA1">
        <w:trPr>
          <w:gridAfter w:val="1"/>
          <w:wAfter w:w="13" w:type="dxa"/>
          <w:cantSplit/>
        </w:trPr>
        <w:tc>
          <w:tcPr>
            <w:tcW w:w="3812" w:type="dxa"/>
            <w:vMerge w:val="restart"/>
          </w:tcPr>
          <w:p w14:paraId="02FFBF84" w14:textId="77777777" w:rsidR="002629DB" w:rsidRPr="00AF40BF" w:rsidRDefault="002629DB" w:rsidP="00CE321B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862EC24" w14:textId="77777777" w:rsidR="002629DB" w:rsidRPr="00AF40BF" w:rsidRDefault="002629DB" w:rsidP="00CE321B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9" w:type="dxa"/>
            <w:gridSpan w:val="26"/>
            <w:vAlign w:val="bottom"/>
          </w:tcPr>
          <w:p w14:paraId="7609FBF7" w14:textId="77777777" w:rsidR="002629DB" w:rsidRPr="00D73840" w:rsidRDefault="002629DB" w:rsidP="00CE321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auto"/>
                <w:sz w:val="26"/>
                <w:szCs w:val="26"/>
                <w:cs/>
              </w:rPr>
            </w:pPr>
            <w:r w:rsidRPr="00D73840">
              <w:rPr>
                <w:rFonts w:asciiTheme="majorBidi" w:hAnsiTheme="majorBidi" w:cstheme="majorBidi"/>
                <w:bCs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AF40BF" w:rsidRPr="00AF40BF" w14:paraId="49C51887" w14:textId="77777777" w:rsidTr="00C06BA1">
        <w:trPr>
          <w:gridAfter w:val="1"/>
          <w:wAfter w:w="13" w:type="dxa"/>
          <w:cantSplit/>
        </w:trPr>
        <w:tc>
          <w:tcPr>
            <w:tcW w:w="3812" w:type="dxa"/>
            <w:vMerge/>
          </w:tcPr>
          <w:p w14:paraId="398B513A" w14:textId="77777777" w:rsidR="002629DB" w:rsidRPr="00D73840" w:rsidRDefault="002629DB" w:rsidP="00CE321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114" w:type="dxa"/>
            <w:gridSpan w:val="3"/>
            <w:vAlign w:val="bottom"/>
          </w:tcPr>
          <w:p w14:paraId="30B7F969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AF40BF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ธุรกิจไบโอดีเซล</w:t>
            </w:r>
          </w:p>
        </w:tc>
        <w:tc>
          <w:tcPr>
            <w:tcW w:w="182" w:type="dxa"/>
            <w:gridSpan w:val="2"/>
            <w:vAlign w:val="bottom"/>
          </w:tcPr>
          <w:p w14:paraId="1CE7F4BB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244" w:type="dxa"/>
            <w:gridSpan w:val="5"/>
            <w:vAlign w:val="bottom"/>
          </w:tcPr>
          <w:p w14:paraId="09A47DA2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gridSpan w:val="2"/>
            <w:vAlign w:val="bottom"/>
          </w:tcPr>
          <w:p w14:paraId="06745F36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222" w:type="dxa"/>
            <w:gridSpan w:val="4"/>
            <w:vAlign w:val="bottom"/>
          </w:tcPr>
          <w:p w14:paraId="3975464D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 xml:space="preserve">ส่วนงานอื่น </w:t>
            </w:r>
          </w:p>
        </w:tc>
        <w:tc>
          <w:tcPr>
            <w:tcW w:w="183" w:type="dxa"/>
            <w:vAlign w:val="bottom"/>
          </w:tcPr>
          <w:p w14:paraId="6316CDD7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147" w:type="dxa"/>
            <w:gridSpan w:val="3"/>
            <w:vAlign w:val="bottom"/>
          </w:tcPr>
          <w:p w14:paraId="7CE39116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รายการตัดบัญชี</w:t>
            </w:r>
          </w:p>
          <w:p w14:paraId="4141ECFB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AF40BF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gridSpan w:val="2"/>
            <w:vAlign w:val="bottom"/>
          </w:tcPr>
          <w:p w14:paraId="192D39EB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161" w:type="dxa"/>
            <w:gridSpan w:val="4"/>
            <w:vAlign w:val="bottom"/>
          </w:tcPr>
          <w:p w14:paraId="7713B2F3" w14:textId="77777777" w:rsidR="002629DB" w:rsidRPr="00AF40BF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AF40BF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40BF" w:rsidRPr="00AF40BF" w14:paraId="0ADEFA98" w14:textId="77777777" w:rsidTr="00C06BA1">
        <w:trPr>
          <w:cantSplit/>
        </w:trPr>
        <w:tc>
          <w:tcPr>
            <w:tcW w:w="3812" w:type="dxa"/>
          </w:tcPr>
          <w:p w14:paraId="294ABD73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F40BF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Pr="00AF40BF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สาม</w:t>
            </w:r>
            <w:r w:rsidRPr="00AF40BF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AF40BF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AF40BF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มีนาคม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352A66A" w14:textId="5AF42335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04C70ED9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6391423E" w14:textId="50CD1046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  <w:gridSpan w:val="2"/>
          </w:tcPr>
          <w:p w14:paraId="56A73331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6763C381" w14:textId="4A0886AC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93" w:type="dxa"/>
            <w:vAlign w:val="center"/>
          </w:tcPr>
          <w:p w14:paraId="79500A7F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EAF93CA" w14:textId="1B918008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3" w:type="dxa"/>
            <w:gridSpan w:val="2"/>
          </w:tcPr>
          <w:p w14:paraId="00C5645C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FA7C4D6" w14:textId="0ABAA039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2" w:type="dxa"/>
            <w:vAlign w:val="center"/>
          </w:tcPr>
          <w:p w14:paraId="52370E0C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center"/>
          </w:tcPr>
          <w:p w14:paraId="2522D291" w14:textId="30674310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43F4CB8F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21320059" w14:textId="378AE756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3" w:type="dxa"/>
            <w:vAlign w:val="center"/>
          </w:tcPr>
          <w:p w14:paraId="1644102E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4C2D70E1" w14:textId="481A736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3" w:type="dxa"/>
            <w:gridSpan w:val="2"/>
          </w:tcPr>
          <w:p w14:paraId="06503C1D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center"/>
          </w:tcPr>
          <w:p w14:paraId="4F1EC5E1" w14:textId="7AD65AAA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28" w:type="dxa"/>
            <w:vAlign w:val="center"/>
          </w:tcPr>
          <w:p w14:paraId="6A9A1C0E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14:paraId="353344B1" w14:textId="06285665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</w:tr>
      <w:tr w:rsidR="00AF40BF" w:rsidRPr="00AF40BF" w14:paraId="3949EB29" w14:textId="77777777" w:rsidTr="00C06BA1">
        <w:trPr>
          <w:gridAfter w:val="1"/>
          <w:wAfter w:w="13" w:type="dxa"/>
          <w:cantSplit/>
        </w:trPr>
        <w:tc>
          <w:tcPr>
            <w:tcW w:w="3812" w:type="dxa"/>
          </w:tcPr>
          <w:p w14:paraId="274046DA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19" w:type="dxa"/>
            <w:gridSpan w:val="26"/>
            <w:shd w:val="clear" w:color="auto" w:fill="auto"/>
            <w:vAlign w:val="center"/>
          </w:tcPr>
          <w:p w14:paraId="67EAE46C" w14:textId="77777777" w:rsidR="002629DB" w:rsidRPr="00D73840" w:rsidRDefault="002629DB" w:rsidP="002629D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D73840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AF40BF" w:rsidRPr="00AF40BF" w14:paraId="33E81BE6" w14:textId="77777777" w:rsidTr="00C06BA1">
        <w:trPr>
          <w:cantSplit/>
        </w:trPr>
        <w:tc>
          <w:tcPr>
            <w:tcW w:w="3812" w:type="dxa"/>
          </w:tcPr>
          <w:p w14:paraId="63CF5B42" w14:textId="77777777" w:rsidR="002629DB" w:rsidRPr="00D73840" w:rsidRDefault="002629DB" w:rsidP="002629D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D7384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ECEB3D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30094B18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6F929994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661AB601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29C52C4A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vAlign w:val="center"/>
          </w:tcPr>
          <w:p w14:paraId="0C40EA41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31676B26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678658BC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8070C86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31783D8F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center"/>
          </w:tcPr>
          <w:p w14:paraId="6CDE585C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28F0B137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34CB651F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79F31D71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7EBD6751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43318496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center"/>
          </w:tcPr>
          <w:p w14:paraId="5DB85990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28" w:type="dxa"/>
            <w:vAlign w:val="center"/>
          </w:tcPr>
          <w:p w14:paraId="0450D8CF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14:paraId="2C9A3B77" w14:textId="77777777" w:rsidR="002629DB" w:rsidRPr="00AF40BF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F40BF" w:rsidRPr="00AF40BF" w14:paraId="61F6D85C" w14:textId="77777777" w:rsidTr="007D7FAD">
        <w:trPr>
          <w:cantSplit/>
        </w:trPr>
        <w:tc>
          <w:tcPr>
            <w:tcW w:w="3812" w:type="dxa"/>
          </w:tcPr>
          <w:p w14:paraId="6A830DF6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56" w:type="dxa"/>
            <w:vAlign w:val="bottom"/>
          </w:tcPr>
          <w:p w14:paraId="40BB742D" w14:textId="47F6F8C2" w:rsidR="00A62001" w:rsidRPr="00AF40BF" w:rsidRDefault="00314A4D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3,914.4</w:t>
            </w:r>
            <w:r w:rsidR="00596B2C"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7264CC12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FF5B3B2" w14:textId="7DE7E78D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4,156.73</w:t>
            </w:r>
          </w:p>
        </w:tc>
        <w:tc>
          <w:tcPr>
            <w:tcW w:w="196" w:type="dxa"/>
            <w:gridSpan w:val="3"/>
            <w:vAlign w:val="bottom"/>
          </w:tcPr>
          <w:p w14:paraId="2FFB6F88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</w:tcPr>
          <w:p w14:paraId="5BF29344" w14:textId="1EFDCA4C" w:rsidR="00A62001" w:rsidRPr="00AF40BF" w:rsidRDefault="007310FD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7384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</w:t>
            </w:r>
            <w:r w:rsidR="00AD5E2E"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69.75</w:t>
            </w:r>
          </w:p>
        </w:tc>
        <w:tc>
          <w:tcPr>
            <w:tcW w:w="193" w:type="dxa"/>
          </w:tcPr>
          <w:p w14:paraId="04086FE6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7" w:type="dxa"/>
            <w:gridSpan w:val="2"/>
          </w:tcPr>
          <w:p w14:paraId="52B97603" w14:textId="0946951D" w:rsidR="00A62001" w:rsidRPr="00AF40BF" w:rsidRDefault="00B04E89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801.34</w:t>
            </w:r>
          </w:p>
        </w:tc>
        <w:tc>
          <w:tcPr>
            <w:tcW w:w="183" w:type="dxa"/>
            <w:gridSpan w:val="2"/>
            <w:vAlign w:val="bottom"/>
          </w:tcPr>
          <w:p w14:paraId="2FF1386B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40E26DA" w14:textId="1C943CA4" w:rsidR="00A62001" w:rsidRPr="00AF40BF" w:rsidRDefault="008A2190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3.01</w:t>
            </w:r>
          </w:p>
        </w:tc>
        <w:tc>
          <w:tcPr>
            <w:tcW w:w="182" w:type="dxa"/>
            <w:vAlign w:val="bottom"/>
          </w:tcPr>
          <w:p w14:paraId="3DF56C10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0B3F66C0" w14:textId="6577B58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0.11</w:t>
            </w:r>
          </w:p>
        </w:tc>
        <w:tc>
          <w:tcPr>
            <w:tcW w:w="183" w:type="dxa"/>
            <w:vAlign w:val="bottom"/>
          </w:tcPr>
          <w:p w14:paraId="1A558B6D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5ED28680" w14:textId="7DE720D6" w:rsidR="00A62001" w:rsidRPr="00AF40BF" w:rsidRDefault="008A2190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7EB54A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0FDBB17" w14:textId="3EB75811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0FF27B6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07A36077" w14:textId="2D53DFF5" w:rsidR="00A62001" w:rsidRPr="00AF40BF" w:rsidRDefault="001E35B7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5,387.24</w:t>
            </w:r>
          </w:p>
        </w:tc>
        <w:tc>
          <w:tcPr>
            <w:tcW w:w="228" w:type="dxa"/>
            <w:vAlign w:val="bottom"/>
          </w:tcPr>
          <w:p w14:paraId="21B865B6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3A22BE99" w14:textId="0175886D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4,958.18</w:t>
            </w:r>
          </w:p>
        </w:tc>
      </w:tr>
      <w:tr w:rsidR="00AF40BF" w:rsidRPr="00AF40BF" w14:paraId="3DB1783E" w14:textId="77777777" w:rsidTr="00C06BA1">
        <w:trPr>
          <w:cantSplit/>
        </w:trPr>
        <w:tc>
          <w:tcPr>
            <w:tcW w:w="3812" w:type="dxa"/>
          </w:tcPr>
          <w:p w14:paraId="55D72706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3A00F6B5" w14:textId="5856E58B" w:rsidR="00A62001" w:rsidRPr="00AF40BF" w:rsidRDefault="006E6CF6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055C50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32B34BBF" w14:textId="70284D6E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6" w:type="dxa"/>
            <w:gridSpan w:val="3"/>
            <w:vAlign w:val="bottom"/>
          </w:tcPr>
          <w:p w14:paraId="236D9A55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3EC66E58" w14:textId="73D3224B" w:rsidR="00A62001" w:rsidRPr="00AF40BF" w:rsidRDefault="00912587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5D83FA09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bottom"/>
          </w:tcPr>
          <w:p w14:paraId="2B1C23D5" w14:textId="39C5F4F1" w:rsidR="00A62001" w:rsidRPr="00AF40BF" w:rsidRDefault="00912587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0.01</w:t>
            </w:r>
          </w:p>
        </w:tc>
        <w:tc>
          <w:tcPr>
            <w:tcW w:w="183" w:type="dxa"/>
            <w:gridSpan w:val="2"/>
            <w:vAlign w:val="bottom"/>
          </w:tcPr>
          <w:p w14:paraId="71975FD1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743D307" w14:textId="0EC80D55" w:rsidR="00A62001" w:rsidRPr="00AF40BF" w:rsidRDefault="00912587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003A85B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075E8BB8" w14:textId="7A528788" w:rsidR="00A62001" w:rsidRPr="00AF40BF" w:rsidRDefault="00912587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122D175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3FCA5783" w14:textId="4B265F45" w:rsidR="00A62001" w:rsidRPr="00AF40BF" w:rsidRDefault="00912587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08C068B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26E3E70D" w14:textId="595C4E94" w:rsidR="00A62001" w:rsidRPr="00AF40BF" w:rsidRDefault="005A3B06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912587"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0.01</w:t>
            </w: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  <w:r w:rsidR="00912587" w:rsidRPr="00AF40BF" w:rsidDel="0091258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3" w:type="dxa"/>
            <w:gridSpan w:val="2"/>
            <w:vAlign w:val="bottom"/>
          </w:tcPr>
          <w:p w14:paraId="1023AE6C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43E730C3" w14:textId="43E3D99D" w:rsidR="00A62001" w:rsidRPr="00AF40BF" w:rsidRDefault="001A295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28" w:type="dxa"/>
            <w:vAlign w:val="bottom"/>
          </w:tcPr>
          <w:p w14:paraId="17468647" w14:textId="77777777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079A18AE" w14:textId="28E09DB6" w:rsidR="00A62001" w:rsidRPr="00AF40BF" w:rsidRDefault="00A62001" w:rsidP="00A6200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F40BF" w:rsidRPr="00AF40BF" w14:paraId="0F2E4D59" w14:textId="77777777" w:rsidTr="00A82AF3">
        <w:trPr>
          <w:cantSplit/>
        </w:trPr>
        <w:tc>
          <w:tcPr>
            <w:tcW w:w="3812" w:type="dxa"/>
          </w:tcPr>
          <w:p w14:paraId="5C5EC2BB" w14:textId="77777777" w:rsidR="00B15483" w:rsidRPr="00AF40BF" w:rsidRDefault="00B15483" w:rsidP="00B15483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  <w:r w:rsidRPr="00AF40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16277" w14:textId="453F6373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3,914.4</w:t>
            </w:r>
            <w:r w:rsidR="00596B2C" w:rsidRPr="00AF40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450B439A" w14:textId="77777777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D32A6" w14:textId="16169BCF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4,156.73</w:t>
            </w:r>
          </w:p>
        </w:tc>
        <w:tc>
          <w:tcPr>
            <w:tcW w:w="196" w:type="dxa"/>
            <w:gridSpan w:val="3"/>
            <w:vAlign w:val="bottom"/>
          </w:tcPr>
          <w:p w14:paraId="4CFD03FD" w14:textId="77777777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EDA27" w14:textId="2BD70AE5" w:rsidR="00B15483" w:rsidRPr="00AF40BF" w:rsidRDefault="00AD5E2E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1</w:t>
            </w:r>
            <w:r w:rsidRPr="00AF40B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F40BF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469.75</w:t>
            </w:r>
          </w:p>
        </w:tc>
        <w:tc>
          <w:tcPr>
            <w:tcW w:w="193" w:type="dxa"/>
            <w:vAlign w:val="bottom"/>
          </w:tcPr>
          <w:p w14:paraId="0053CA76" w14:textId="77777777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ABE80" w14:textId="359AB62C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80</w:t>
            </w:r>
            <w:r w:rsidRPr="00AF40BF" w:rsidDel="00A4595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1.</w:t>
            </w:r>
            <w:r w:rsidR="00912587" w:rsidRPr="00AF40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35</w:t>
            </w:r>
          </w:p>
        </w:tc>
        <w:tc>
          <w:tcPr>
            <w:tcW w:w="183" w:type="dxa"/>
            <w:gridSpan w:val="2"/>
            <w:vAlign w:val="bottom"/>
          </w:tcPr>
          <w:p w14:paraId="4ABAFFBB" w14:textId="77777777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178E3" w14:textId="51704269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3.01</w:t>
            </w:r>
          </w:p>
        </w:tc>
        <w:tc>
          <w:tcPr>
            <w:tcW w:w="182" w:type="dxa"/>
            <w:vAlign w:val="bottom"/>
          </w:tcPr>
          <w:p w14:paraId="04B748AD" w14:textId="77777777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BCEC6" w14:textId="2A98F030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0.11</w:t>
            </w:r>
          </w:p>
        </w:tc>
        <w:tc>
          <w:tcPr>
            <w:tcW w:w="183" w:type="dxa"/>
            <w:vAlign w:val="bottom"/>
          </w:tcPr>
          <w:p w14:paraId="70E835B1" w14:textId="77777777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1760CBF4" w14:textId="0B4B93F3" w:rsidR="00B15483" w:rsidRPr="00AF40BF" w:rsidRDefault="00912587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40BF">
              <w:t>-</w:t>
            </w:r>
          </w:p>
        </w:tc>
        <w:tc>
          <w:tcPr>
            <w:tcW w:w="183" w:type="dxa"/>
          </w:tcPr>
          <w:p w14:paraId="777D1DF0" w14:textId="77777777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F27946" w14:textId="5850E441" w:rsidR="00B15483" w:rsidRPr="00AF40BF" w:rsidRDefault="00AD5E2E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0.01</w:t>
            </w:r>
            <w:r w:rsidRPr="00AF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12233A4A" w14:textId="77777777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FE3C6" w14:textId="5F221CE3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5,387.24</w:t>
            </w:r>
          </w:p>
        </w:tc>
        <w:tc>
          <w:tcPr>
            <w:tcW w:w="228" w:type="dxa"/>
            <w:vAlign w:val="bottom"/>
          </w:tcPr>
          <w:p w14:paraId="01521A4B" w14:textId="77777777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7705C" w14:textId="7B822DAB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4,958.18</w:t>
            </w:r>
          </w:p>
        </w:tc>
      </w:tr>
      <w:tr w:rsidR="00AF40BF" w:rsidRPr="00AF40BF" w14:paraId="520583F1" w14:textId="77777777" w:rsidTr="00C06BA1">
        <w:trPr>
          <w:cantSplit/>
          <w:trHeight w:val="285"/>
        </w:trPr>
        <w:tc>
          <w:tcPr>
            <w:tcW w:w="3812" w:type="dxa"/>
          </w:tcPr>
          <w:p w14:paraId="7E59F8B0" w14:textId="77777777" w:rsidR="00B15483" w:rsidRPr="00AF40BF" w:rsidRDefault="00B15483" w:rsidP="00B15483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vAlign w:val="bottom"/>
          </w:tcPr>
          <w:p w14:paraId="5CA68254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E2BD3C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  <w:vAlign w:val="bottom"/>
          </w:tcPr>
          <w:p w14:paraId="67829623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  <w:gridSpan w:val="3"/>
            <w:vAlign w:val="bottom"/>
          </w:tcPr>
          <w:p w14:paraId="17C6B9EC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3DD75A37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vAlign w:val="bottom"/>
          </w:tcPr>
          <w:p w14:paraId="09ACD4C3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  <w:vAlign w:val="bottom"/>
          </w:tcPr>
          <w:p w14:paraId="466AFC14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15570CC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5D4FA4F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6936505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vAlign w:val="bottom"/>
          </w:tcPr>
          <w:p w14:paraId="7F972CC1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59CF44D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155287B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AFECFD9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  <w:vAlign w:val="bottom"/>
          </w:tcPr>
          <w:p w14:paraId="2C789784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9597B12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vAlign w:val="bottom"/>
          </w:tcPr>
          <w:p w14:paraId="68D32C64" w14:textId="77777777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8" w:type="dxa"/>
            <w:vAlign w:val="bottom"/>
          </w:tcPr>
          <w:p w14:paraId="085AE3C7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vAlign w:val="bottom"/>
          </w:tcPr>
          <w:p w14:paraId="21E10EE7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40BF" w:rsidRPr="00AF40BF" w14:paraId="6653FE6B" w14:textId="77777777" w:rsidTr="00C06BA1">
        <w:trPr>
          <w:cantSplit/>
          <w:trHeight w:val="285"/>
        </w:trPr>
        <w:tc>
          <w:tcPr>
            <w:tcW w:w="3812" w:type="dxa"/>
          </w:tcPr>
          <w:p w14:paraId="38A38E17" w14:textId="4A8C48C0" w:rsidR="00B15483" w:rsidRPr="00AF40BF" w:rsidRDefault="00B15483" w:rsidP="00B15483">
            <w:pPr>
              <w:pStyle w:val="NoSpacing"/>
              <w:ind w:left="155" w:right="-171" w:hanging="155"/>
              <w:rPr>
                <w:rFonts w:asciiTheme="majorBidi" w:hAnsiTheme="majorBidi" w:cstheme="majorBidi"/>
                <w:position w:val="-4"/>
                <w:sz w:val="26"/>
                <w:szCs w:val="26"/>
                <w:cs/>
              </w:rPr>
            </w:pPr>
            <w:r w:rsidRPr="00AF40BF">
              <w:rPr>
                <w:rFonts w:asciiTheme="majorBidi" w:hAnsiTheme="majorBidi"/>
                <w:position w:val="-4"/>
                <w:sz w:val="26"/>
                <w:szCs w:val="26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956" w:type="dxa"/>
            <w:vAlign w:val="bottom"/>
          </w:tcPr>
          <w:p w14:paraId="758EE484" w14:textId="32516F33" w:rsidR="00B15483" w:rsidRPr="00AF40BF" w:rsidRDefault="00BA6A8E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188.01</w:t>
            </w:r>
          </w:p>
        </w:tc>
        <w:tc>
          <w:tcPr>
            <w:tcW w:w="178" w:type="dxa"/>
            <w:vAlign w:val="bottom"/>
          </w:tcPr>
          <w:p w14:paraId="05E185D5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7D7E2D1" w14:textId="7923CC58" w:rsidR="00B15483" w:rsidRPr="00AF40BF" w:rsidRDefault="00945757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153.34</w:t>
            </w:r>
          </w:p>
        </w:tc>
        <w:tc>
          <w:tcPr>
            <w:tcW w:w="196" w:type="dxa"/>
            <w:gridSpan w:val="3"/>
            <w:vAlign w:val="bottom"/>
          </w:tcPr>
          <w:p w14:paraId="70254CBB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1FD95D9" w14:textId="3F91AC39" w:rsidR="00B15483" w:rsidRPr="00AF40BF" w:rsidRDefault="00E01639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(19.78)</w:t>
            </w:r>
          </w:p>
        </w:tc>
        <w:tc>
          <w:tcPr>
            <w:tcW w:w="193" w:type="dxa"/>
            <w:vAlign w:val="bottom"/>
          </w:tcPr>
          <w:p w14:paraId="586A7FAB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08B0BB29" w14:textId="6D633D7C" w:rsidR="00B15483" w:rsidRPr="00AF40BF" w:rsidRDefault="00645A7F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40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2.84</w:t>
            </w:r>
          </w:p>
        </w:tc>
        <w:tc>
          <w:tcPr>
            <w:tcW w:w="183" w:type="dxa"/>
            <w:gridSpan w:val="2"/>
            <w:vAlign w:val="bottom"/>
          </w:tcPr>
          <w:p w14:paraId="7F08C6EB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EC419F6" w14:textId="7BF90863" w:rsidR="00B15483" w:rsidRPr="00AF40BF" w:rsidRDefault="00ED442E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FB3E98" w:rsidRPr="00AF40B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</w:t>
            </w: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.</w:t>
            </w:r>
            <w:r w:rsidR="00FB3E98" w:rsidRPr="00AF40B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88</w:t>
            </w: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1424BE1F" w14:textId="77777777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609E773D" w14:textId="1BC3B7A7" w:rsidR="00B15483" w:rsidRPr="00AF40BF" w:rsidRDefault="003400AA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(</w:t>
            </w:r>
            <w:r w:rsidR="003959EC" w:rsidRPr="00AF40BF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7.5</w:t>
            </w:r>
            <w:r w:rsidR="007451E4" w:rsidRPr="00AF40BF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5</w:t>
            </w:r>
            <w:r w:rsidRPr="00AF40BF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3A51400B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3" w:type="dxa"/>
            <w:vAlign w:val="bottom"/>
          </w:tcPr>
          <w:p w14:paraId="5A12BA84" w14:textId="3E69348B" w:rsidR="00B15483" w:rsidRPr="00AF40BF" w:rsidRDefault="00801FC6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B8A2F99" w14:textId="77777777" w:rsidR="00B15483" w:rsidRPr="00AF40BF" w:rsidRDefault="00B15483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F50CBAA" w14:textId="1531847C" w:rsidR="00B15483" w:rsidRPr="00AF40BF" w:rsidRDefault="003400AA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9A1EC61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53F64B36" w14:textId="701348CC" w:rsidR="00B15483" w:rsidRPr="00AF40BF" w:rsidRDefault="00CE03B9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15</w:t>
            </w:r>
            <w:r w:rsidR="001A6D7A" w:rsidRPr="00AF40B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.</w:t>
            </w:r>
            <w:r w:rsidR="001A6D7A" w:rsidRPr="00AF40B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CA22CB" w:rsidRPr="00AF40B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228" w:type="dxa"/>
            <w:vAlign w:val="bottom"/>
          </w:tcPr>
          <w:p w14:paraId="2AB027C4" w14:textId="77777777" w:rsidR="00B15483" w:rsidRPr="00AF40BF" w:rsidRDefault="00B15483" w:rsidP="00B154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42F2592D" w14:textId="57C2D45D" w:rsidR="00B15483" w:rsidRPr="00AF40BF" w:rsidRDefault="00E46EFD" w:rsidP="00B1548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40B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148.63</w:t>
            </w:r>
          </w:p>
        </w:tc>
      </w:tr>
    </w:tbl>
    <w:p w14:paraId="67BE1A31" w14:textId="2EDCABB4" w:rsidR="002629DB" w:rsidRPr="00AF40BF" w:rsidRDefault="002629DB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0681798A" w14:textId="77777777" w:rsidR="000508EF" w:rsidRPr="00AF40BF" w:rsidRDefault="00892BEA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 w:hint="cs"/>
          <w:cs/>
        </w:rPr>
        <w:t>กลุ่มบริษัทมีจังหวะเวลาของการรับรู้รายได้ส่วนใหญ่มาจากการขาย</w:t>
      </w:r>
      <w:r w:rsidR="006E7A71" w:rsidRPr="00AF40BF">
        <w:rPr>
          <w:rFonts w:asciiTheme="majorBidi" w:hAnsiTheme="majorBidi" w:cstheme="majorBidi"/>
        </w:rPr>
        <w:t xml:space="preserve"> </w:t>
      </w:r>
      <w:r w:rsidRPr="00AF40BF">
        <w:rPr>
          <w:rFonts w:asciiTheme="majorBidi" w:hAnsiTheme="majorBidi" w:cstheme="majorBidi" w:hint="cs"/>
          <w:cs/>
        </w:rPr>
        <w:t>โดยเป็นรายได้ที่รับรู้ ณ เวลาใดเวลาหนึ่ง</w:t>
      </w:r>
    </w:p>
    <w:p w14:paraId="107D624C" w14:textId="77777777" w:rsidR="00F101ED" w:rsidRPr="00AF40BF" w:rsidRDefault="00F101ED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</w:pPr>
    </w:p>
    <w:p w14:paraId="1BAE6093" w14:textId="77777777" w:rsidR="008B5F3D" w:rsidRPr="00D73840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i/>
          <w:iCs/>
          <w:cs/>
        </w:rPr>
        <w:t>ลูกค้ารายใหญ่</w:t>
      </w:r>
      <w:bookmarkStart w:id="7" w:name="_Hlk30165379"/>
    </w:p>
    <w:bookmarkEnd w:id="7"/>
    <w:p w14:paraId="0BBBA2F9" w14:textId="77777777" w:rsidR="008B5F3D" w:rsidRPr="00AF40BF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3867ED72" w14:textId="25023A50" w:rsidR="008B5F3D" w:rsidRPr="00AF40BF" w:rsidRDefault="008B5F3D" w:rsidP="008B5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cs/>
        </w:rPr>
        <w:t>รายได้จากลูกค้าราย</w:t>
      </w:r>
      <w:r w:rsidR="00F0110C" w:rsidRPr="00AF40BF">
        <w:rPr>
          <w:rFonts w:asciiTheme="majorBidi" w:hAnsiTheme="majorBidi" w:cstheme="majorBidi" w:hint="cs"/>
          <w:cs/>
        </w:rPr>
        <w:t>ใหญ่</w:t>
      </w:r>
      <w:r w:rsidRPr="00AF40BF">
        <w:rPr>
          <w:rFonts w:asciiTheme="majorBidi" w:hAnsiTheme="majorBidi" w:cstheme="majorBidi"/>
          <w:cs/>
        </w:rPr>
        <w:t xml:space="preserve">จากส่วนงานที่ </w:t>
      </w:r>
      <w:r w:rsidRPr="00AF40BF">
        <w:rPr>
          <w:rFonts w:asciiTheme="majorBidi" w:hAnsiTheme="majorBidi" w:cstheme="majorBidi"/>
        </w:rPr>
        <w:t xml:space="preserve">1 </w:t>
      </w:r>
      <w:r w:rsidRPr="00AF40BF">
        <w:rPr>
          <w:rFonts w:asciiTheme="majorBidi" w:hAnsiTheme="majorBidi" w:cstheme="majorBidi"/>
          <w:cs/>
        </w:rPr>
        <w:t xml:space="preserve">และ </w:t>
      </w:r>
      <w:r w:rsidRPr="00AF40BF">
        <w:rPr>
          <w:rFonts w:asciiTheme="majorBidi" w:hAnsiTheme="majorBidi" w:cstheme="majorBidi"/>
        </w:rPr>
        <w:t xml:space="preserve">2 </w:t>
      </w:r>
      <w:r w:rsidRPr="00AF40BF">
        <w:rPr>
          <w:rFonts w:asciiTheme="majorBidi" w:hAnsiTheme="majorBidi" w:cstheme="majorBidi"/>
          <w:cs/>
        </w:rPr>
        <w:t>ของกลุ่มบริษัทเป็นจำนวนเงินประมาณ</w:t>
      </w:r>
      <w:r w:rsidRPr="00AF40BF">
        <w:rPr>
          <w:rFonts w:asciiTheme="majorBidi" w:hAnsiTheme="majorBidi" w:cstheme="majorBidi"/>
        </w:rPr>
        <w:t xml:space="preserve"> </w:t>
      </w:r>
      <w:r w:rsidR="004A64EC" w:rsidRPr="00AF40BF">
        <w:rPr>
          <w:rFonts w:asciiTheme="majorBidi" w:hAnsiTheme="majorBidi" w:cstheme="majorBidi"/>
        </w:rPr>
        <w:t>5,13</w:t>
      </w:r>
      <w:r w:rsidR="00FC1B09" w:rsidRPr="00AF40BF">
        <w:rPr>
          <w:rFonts w:asciiTheme="majorBidi" w:hAnsiTheme="majorBidi" w:cstheme="majorBidi"/>
        </w:rPr>
        <w:t>2</w:t>
      </w:r>
      <w:r w:rsidRPr="00AF40BF">
        <w:rPr>
          <w:rFonts w:asciiTheme="majorBidi" w:hAnsiTheme="majorBidi" w:cstheme="majorBidi"/>
        </w:rPr>
        <w:t xml:space="preserve"> </w:t>
      </w:r>
      <w:r w:rsidRPr="00AF40BF">
        <w:rPr>
          <w:rFonts w:asciiTheme="majorBidi" w:hAnsiTheme="majorBidi" w:cstheme="majorBidi"/>
          <w:cs/>
        </w:rPr>
        <w:t xml:space="preserve">ล้านบาท </w:t>
      </w:r>
      <w:r w:rsidRPr="00AF40BF">
        <w:rPr>
          <w:rFonts w:asciiTheme="majorBidi" w:hAnsiTheme="majorBidi" w:cstheme="majorBidi"/>
          <w:i/>
          <w:iCs/>
          <w:cs/>
        </w:rPr>
        <w:t>(</w:t>
      </w:r>
      <w:r w:rsidRPr="00AF40BF">
        <w:rPr>
          <w:rFonts w:asciiTheme="majorBidi" w:hAnsiTheme="majorBidi" w:cstheme="majorBidi"/>
          <w:i/>
          <w:iCs/>
        </w:rPr>
        <w:t>256</w:t>
      </w:r>
      <w:r w:rsidR="00A62001" w:rsidRPr="00AF40BF">
        <w:rPr>
          <w:rFonts w:asciiTheme="majorBidi" w:hAnsiTheme="majorBidi" w:cstheme="majorBidi"/>
          <w:i/>
          <w:iCs/>
        </w:rPr>
        <w:t>7</w:t>
      </w:r>
      <w:r w:rsidRPr="00AF40BF">
        <w:rPr>
          <w:rFonts w:asciiTheme="majorBidi" w:hAnsiTheme="majorBidi" w:cstheme="majorBidi"/>
          <w:i/>
          <w:iCs/>
        </w:rPr>
        <w:t xml:space="preserve"> : </w:t>
      </w:r>
      <w:r w:rsidR="00A62001" w:rsidRPr="00AF40BF">
        <w:rPr>
          <w:rFonts w:asciiTheme="majorBidi" w:hAnsiTheme="majorBidi" w:cstheme="majorBidi"/>
          <w:i/>
          <w:iCs/>
        </w:rPr>
        <w:t>4,694</w:t>
      </w:r>
      <w:r w:rsidRPr="00AF40BF">
        <w:rPr>
          <w:rFonts w:asciiTheme="majorBidi" w:hAnsiTheme="majorBidi" w:cstheme="majorBidi"/>
          <w:i/>
          <w:iCs/>
        </w:rPr>
        <w:t xml:space="preserve"> </w:t>
      </w:r>
      <w:r w:rsidRPr="00AF40BF">
        <w:rPr>
          <w:rFonts w:asciiTheme="majorBidi" w:hAnsiTheme="majorBidi" w:cstheme="majorBidi"/>
          <w:i/>
          <w:iCs/>
          <w:cs/>
        </w:rPr>
        <w:t xml:space="preserve">ล้านบาท) </w:t>
      </w:r>
      <w:r w:rsidRPr="00AF40BF">
        <w:rPr>
          <w:rFonts w:asciiTheme="majorBidi" w:hAnsiTheme="majorBidi" w:cstheme="majorBidi"/>
          <w:cs/>
        </w:rPr>
        <w:t>จากรายได้รวมของกลุ่มบริษัท</w:t>
      </w:r>
    </w:p>
    <w:p w14:paraId="4B58AB53" w14:textId="77777777" w:rsidR="008B5F3D" w:rsidRPr="00AF40BF" w:rsidRDefault="008B5F3D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cs/>
        </w:rPr>
        <w:sectPr w:rsidR="008B5F3D" w:rsidRPr="00AF40BF" w:rsidSect="003A40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CA944E5" w14:textId="10154BA1" w:rsidR="001167A1" w:rsidRPr="00AF40BF" w:rsidRDefault="0017797B" w:rsidP="00AB1D45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47DDD71" w14:textId="3BA4ED1A" w:rsidR="0017797B" w:rsidRPr="00D73840" w:rsidRDefault="0017797B" w:rsidP="00D7384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hd w:val="clear" w:color="auto" w:fill="D9D9D9"/>
          <w:cs/>
        </w:rPr>
      </w:pPr>
    </w:p>
    <w:p w14:paraId="4CD20D89" w14:textId="1A996DF7" w:rsidR="00FE6063" w:rsidRPr="00AF40BF" w:rsidRDefault="004732C0" w:rsidP="00FE6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  <w:r w:rsidRPr="00AF40BF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AF40BF">
        <w:rPr>
          <w:rFonts w:asciiTheme="majorBidi" w:hAnsiTheme="majorBidi" w:cstheme="majorBidi" w:hint="cs"/>
          <w:cs/>
        </w:rPr>
        <w:t xml:space="preserve">     </w:t>
      </w:r>
      <w:r w:rsidRPr="00AF40BF">
        <w:rPr>
          <w:rFonts w:asciiTheme="majorBidi" w:hAnsiTheme="majorBidi" w:cstheme="majorBidi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AF40BF">
        <w:rPr>
          <w:rFonts w:asciiTheme="majorBidi" w:hAnsiTheme="majorBidi" w:cstheme="majorBidi"/>
        </w:rPr>
        <w:t xml:space="preserve"> </w:t>
      </w:r>
      <w:r w:rsidRPr="00AF40BF">
        <w:rPr>
          <w:rFonts w:asciiTheme="majorBidi" w:hAnsiTheme="majorBidi" w:cstheme="majorBidi"/>
          <w:cs/>
        </w:rPr>
        <w:t>ที่แท้จริงรวมของกลุ่มบริษัทในการดำเนินงานต่อเนื่องเป็นระยะเวลา</w:t>
      </w:r>
      <w:r w:rsidR="002629DB" w:rsidRPr="00AF40BF">
        <w:rPr>
          <w:rFonts w:asciiTheme="majorBidi" w:hAnsiTheme="majorBidi" w:cstheme="majorBidi" w:hint="cs"/>
          <w:cs/>
        </w:rPr>
        <w:t>สาม</w:t>
      </w:r>
      <w:r w:rsidRPr="00AF40BF">
        <w:rPr>
          <w:rFonts w:asciiTheme="majorBidi" w:hAnsiTheme="majorBidi" w:cstheme="majorBidi" w:hint="cs"/>
          <w:cs/>
        </w:rPr>
        <w:t>เดือน</w:t>
      </w:r>
      <w:r w:rsidRPr="00AF40BF">
        <w:rPr>
          <w:rFonts w:asciiTheme="majorBidi" w:hAnsiTheme="majorBidi" w:cstheme="majorBidi"/>
          <w:cs/>
        </w:rPr>
        <w:t xml:space="preserve">สิ้นสุดวันที่ </w:t>
      </w:r>
      <w:r w:rsidR="002629DB" w:rsidRPr="00AF40BF">
        <w:rPr>
          <w:rFonts w:asciiTheme="majorBidi" w:hAnsiTheme="majorBidi" w:cstheme="majorBidi"/>
        </w:rPr>
        <w:t>31</w:t>
      </w:r>
      <w:r w:rsidR="002629DB" w:rsidRPr="00AF40BF">
        <w:rPr>
          <w:rFonts w:asciiTheme="majorBidi" w:hAnsiTheme="majorBidi" w:cstheme="majorBidi" w:hint="cs"/>
          <w:cs/>
        </w:rPr>
        <w:t xml:space="preserve"> มีนาคม </w:t>
      </w:r>
      <w:r w:rsidRPr="00AF40BF">
        <w:rPr>
          <w:rFonts w:asciiTheme="majorBidi" w:hAnsiTheme="majorBidi" w:cstheme="majorBidi"/>
        </w:rPr>
        <w:t>256</w:t>
      </w:r>
      <w:r w:rsidR="00DF51FE" w:rsidRPr="00AF40BF">
        <w:rPr>
          <w:rFonts w:asciiTheme="majorBidi" w:hAnsiTheme="majorBidi" w:cstheme="majorBidi"/>
        </w:rPr>
        <w:t>8</w:t>
      </w:r>
      <w:r w:rsidRPr="00AF40BF">
        <w:rPr>
          <w:rFonts w:asciiTheme="majorBidi" w:hAnsiTheme="majorBidi" w:cstheme="majorBidi"/>
        </w:rPr>
        <w:t xml:space="preserve"> </w:t>
      </w:r>
      <w:r w:rsidRPr="00AF40BF">
        <w:rPr>
          <w:rFonts w:asciiTheme="majorBidi" w:hAnsiTheme="majorBidi" w:cstheme="majorBidi"/>
          <w:cs/>
        </w:rPr>
        <w:t>คือ</w:t>
      </w:r>
      <w:r w:rsidRPr="00AF40BF">
        <w:rPr>
          <w:rFonts w:asciiTheme="majorBidi" w:hAnsiTheme="majorBidi" w:cstheme="majorBidi"/>
        </w:rPr>
        <w:t xml:space="preserve"> </w:t>
      </w:r>
      <w:r w:rsidRPr="00AF40BF">
        <w:rPr>
          <w:rFonts w:asciiTheme="majorBidi" w:hAnsiTheme="majorBidi" w:cstheme="majorBidi"/>
          <w:cs/>
        </w:rPr>
        <w:br/>
      </w:r>
      <w:r w:rsidRPr="00AF40BF">
        <w:rPr>
          <w:rFonts w:asciiTheme="majorBidi" w:hAnsiTheme="majorBidi" w:cstheme="majorBidi" w:hint="cs"/>
          <w:cs/>
        </w:rPr>
        <w:t>ร้อยละ</w:t>
      </w:r>
      <w:r w:rsidR="0001373F" w:rsidRPr="00AF40BF">
        <w:rPr>
          <w:rFonts w:asciiTheme="majorBidi" w:hAnsiTheme="majorBidi" w:cstheme="majorBidi"/>
        </w:rPr>
        <w:t xml:space="preserve"> </w:t>
      </w:r>
      <w:r w:rsidR="006B10BB" w:rsidRPr="00AF40BF">
        <w:rPr>
          <w:rFonts w:asciiTheme="majorBidi" w:hAnsiTheme="majorBidi" w:cstheme="majorBidi"/>
        </w:rPr>
        <w:t>1</w:t>
      </w:r>
      <w:r w:rsidR="0016296D" w:rsidRPr="00AF40BF">
        <w:rPr>
          <w:rFonts w:asciiTheme="majorBidi" w:hAnsiTheme="majorBidi" w:cstheme="majorBidi" w:hint="cs"/>
          <w:cs/>
        </w:rPr>
        <w:t>6</w:t>
      </w:r>
      <w:r w:rsidR="006B10BB" w:rsidRPr="00AF40BF">
        <w:rPr>
          <w:rFonts w:asciiTheme="majorBidi" w:hAnsiTheme="majorBidi" w:cstheme="majorBidi"/>
        </w:rPr>
        <w:t>.</w:t>
      </w:r>
      <w:r w:rsidR="0016296D" w:rsidRPr="00AF40BF">
        <w:rPr>
          <w:rFonts w:asciiTheme="majorBidi" w:hAnsiTheme="majorBidi" w:cstheme="majorBidi" w:hint="cs"/>
          <w:cs/>
        </w:rPr>
        <w:t>01</w:t>
      </w:r>
      <w:r w:rsidR="006B10BB" w:rsidRPr="00AF40BF">
        <w:rPr>
          <w:rFonts w:asciiTheme="majorBidi" w:hAnsiTheme="majorBidi" w:cstheme="majorBidi"/>
        </w:rPr>
        <w:t xml:space="preserve"> </w:t>
      </w:r>
      <w:r w:rsidRPr="00AF40BF">
        <w:rPr>
          <w:rFonts w:asciiTheme="majorBidi" w:hAnsiTheme="majorBidi" w:cstheme="majorBidi"/>
          <w:i/>
          <w:iCs/>
          <w:lang w:val="en-GB" w:bidi="ar-SA"/>
        </w:rPr>
        <w:t>(</w:t>
      </w:r>
      <w:r w:rsidRPr="00AF40BF">
        <w:rPr>
          <w:rFonts w:asciiTheme="majorBidi" w:hAnsiTheme="majorBidi" w:cstheme="majorBidi" w:hint="cs"/>
          <w:i/>
          <w:iCs/>
          <w:cs/>
        </w:rPr>
        <w:t>รอบระยะเวลา</w:t>
      </w:r>
      <w:r w:rsidR="002629DB" w:rsidRPr="00AF40BF">
        <w:rPr>
          <w:rFonts w:asciiTheme="majorBidi" w:hAnsiTheme="majorBidi" w:cstheme="majorBidi" w:hint="cs"/>
          <w:i/>
          <w:iCs/>
          <w:cs/>
        </w:rPr>
        <w:t>สาม</w:t>
      </w:r>
      <w:r w:rsidRPr="00AF40BF">
        <w:rPr>
          <w:rFonts w:asciiTheme="majorBidi" w:hAnsiTheme="majorBidi" w:cstheme="majorBidi" w:hint="cs"/>
          <w:i/>
          <w:iCs/>
          <w:cs/>
        </w:rPr>
        <w:t xml:space="preserve">เดือนสิ้นสุดวันที่ </w:t>
      </w:r>
      <w:r w:rsidR="002629DB" w:rsidRPr="00AF40BF">
        <w:rPr>
          <w:rFonts w:asciiTheme="majorBidi" w:hAnsiTheme="majorBidi" w:cstheme="majorBidi"/>
          <w:i/>
          <w:iCs/>
        </w:rPr>
        <w:t xml:space="preserve">31 </w:t>
      </w:r>
      <w:r w:rsidR="002629DB" w:rsidRPr="00AF40BF">
        <w:rPr>
          <w:rFonts w:asciiTheme="majorBidi" w:hAnsiTheme="majorBidi" w:cstheme="majorBidi" w:hint="cs"/>
          <w:i/>
          <w:iCs/>
          <w:cs/>
        </w:rPr>
        <w:t xml:space="preserve">มีนาคม </w:t>
      </w:r>
      <w:r w:rsidRPr="00AF40BF">
        <w:rPr>
          <w:rFonts w:asciiTheme="majorBidi" w:hAnsiTheme="majorBidi" w:cstheme="majorBidi"/>
          <w:i/>
          <w:iCs/>
        </w:rPr>
        <w:t>256</w:t>
      </w:r>
      <w:r w:rsidR="00DF51FE" w:rsidRPr="00AF40BF">
        <w:rPr>
          <w:rFonts w:asciiTheme="majorBidi" w:hAnsiTheme="majorBidi" w:cstheme="majorBidi"/>
          <w:i/>
          <w:iCs/>
        </w:rPr>
        <w:t>7</w:t>
      </w:r>
      <w:r w:rsidRPr="00AF40BF">
        <w:rPr>
          <w:rFonts w:asciiTheme="majorBidi" w:hAnsiTheme="majorBidi" w:cstheme="majorBidi"/>
          <w:i/>
          <w:iCs/>
        </w:rPr>
        <w:t xml:space="preserve">: </w:t>
      </w:r>
      <w:r w:rsidRPr="00AF40BF">
        <w:rPr>
          <w:rFonts w:asciiTheme="majorBidi" w:hAnsiTheme="majorBidi" w:cstheme="majorBidi" w:hint="cs"/>
          <w:i/>
          <w:iCs/>
          <w:cs/>
        </w:rPr>
        <w:t>ร้อยล</w:t>
      </w:r>
      <w:r w:rsidR="0001796B" w:rsidRPr="00AF40BF">
        <w:rPr>
          <w:rFonts w:asciiTheme="majorBidi" w:hAnsiTheme="majorBidi" w:cstheme="majorBidi" w:hint="cs"/>
          <w:i/>
          <w:iCs/>
          <w:cs/>
        </w:rPr>
        <w:t>ะ</w:t>
      </w:r>
      <w:r w:rsidR="0001373F" w:rsidRPr="00AF40BF">
        <w:rPr>
          <w:rFonts w:asciiTheme="majorBidi" w:hAnsiTheme="majorBidi" w:cstheme="majorBidi"/>
          <w:i/>
          <w:iCs/>
        </w:rPr>
        <w:t xml:space="preserve"> </w:t>
      </w:r>
      <w:r w:rsidR="00DF51FE" w:rsidRPr="00AF40BF">
        <w:rPr>
          <w:rFonts w:asciiTheme="majorBidi" w:hAnsiTheme="majorBidi" w:cstheme="majorBidi"/>
          <w:i/>
          <w:iCs/>
        </w:rPr>
        <w:t>4.41</w:t>
      </w:r>
      <w:r w:rsidRPr="00AF40BF">
        <w:rPr>
          <w:rFonts w:asciiTheme="majorBidi" w:hAnsiTheme="majorBidi" w:cstheme="majorBidi"/>
          <w:i/>
          <w:iCs/>
        </w:rPr>
        <w:t xml:space="preserve">) </w:t>
      </w:r>
      <w:r w:rsidRPr="00AF40BF">
        <w:rPr>
          <w:rFonts w:asciiTheme="majorBidi" w:hAnsiTheme="majorBidi" w:cstheme="majorBidi"/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มีกำไรสุทธิ</w:t>
      </w:r>
      <w:r w:rsidRPr="00AF40BF">
        <w:rPr>
          <w:rFonts w:asciiTheme="majorBidi" w:hAnsiTheme="majorBidi" w:cstheme="majorBidi" w:hint="cs"/>
          <w:cs/>
        </w:rPr>
        <w:t>บางส่วน</w:t>
      </w:r>
      <w:r w:rsidRPr="00AF40BF">
        <w:rPr>
          <w:rFonts w:asciiTheme="majorBidi" w:hAnsiTheme="majorBidi" w:cstheme="majorBidi"/>
          <w:cs/>
        </w:rPr>
        <w:t xml:space="preserve">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14:paraId="62ED11B2" w14:textId="77777777" w:rsidR="00DF30CD" w:rsidRPr="00AF40BF" w:rsidRDefault="00DF30CD" w:rsidP="00DF30C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0669243" w14:textId="51447E13" w:rsidR="001E6920" w:rsidRPr="00AF40BF" w:rsidRDefault="001E6920" w:rsidP="001E692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5ACB0625" w14:textId="39B79621" w:rsidR="00FD6BBE" w:rsidRPr="00AF40BF" w:rsidRDefault="00FD6BBE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6F61BDE" w14:textId="77777777" w:rsidR="001E6920" w:rsidRPr="00AF40BF" w:rsidRDefault="001E6920" w:rsidP="001E6920">
      <w:pPr>
        <w:pStyle w:val="block"/>
        <w:spacing w:after="0" w:line="240" w:lineRule="auto"/>
        <w:ind w:left="450" w:right="-7" w:firstLine="9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AF40B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F40BF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A97F79B" w14:textId="77777777" w:rsidR="001E6920" w:rsidRPr="00AF40BF" w:rsidRDefault="001E6920" w:rsidP="001E69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B2906C7" w14:textId="77777777" w:rsidR="006F30E5" w:rsidRPr="00AF40BF" w:rsidRDefault="002F7CE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AF40BF"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 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 มูลค่ายุติธรรม</w:t>
      </w:r>
      <w:r w:rsidR="006C31B5" w:rsidRPr="00AF40BF">
        <w:rPr>
          <w:rFonts w:hint="cs"/>
          <w:cs/>
        </w:rPr>
        <w:t>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2B5FEF1" w14:textId="77777777" w:rsidR="007E392F" w:rsidRPr="00AF40BF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FEE7785" w14:textId="77777777" w:rsidR="007E392F" w:rsidRPr="00AF40BF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447B0A0" w14:textId="2B023D17" w:rsidR="007E392F" w:rsidRPr="00AF40BF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  <w:sectPr w:rsidR="007E392F" w:rsidRPr="00AF40BF" w:rsidSect="003A4097">
          <w:head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710"/>
        <w:gridCol w:w="270"/>
        <w:gridCol w:w="1350"/>
        <w:gridCol w:w="270"/>
        <w:gridCol w:w="1350"/>
        <w:gridCol w:w="236"/>
        <w:gridCol w:w="1204"/>
        <w:gridCol w:w="236"/>
        <w:gridCol w:w="1204"/>
      </w:tblGrid>
      <w:tr w:rsidR="00AF40BF" w:rsidRPr="00AF40BF" w14:paraId="3E0BCD71" w14:textId="77777777" w:rsidTr="00DD1709">
        <w:tc>
          <w:tcPr>
            <w:tcW w:w="3960" w:type="dxa"/>
            <w:vAlign w:val="bottom"/>
          </w:tcPr>
          <w:p w14:paraId="706D0BD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0822E73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AF40BF" w:rsidRPr="00AF40BF" w14:paraId="72CDB0FF" w14:textId="77777777" w:rsidTr="00DD1709">
        <w:tc>
          <w:tcPr>
            <w:tcW w:w="3960" w:type="dxa"/>
            <w:vAlign w:val="bottom"/>
          </w:tcPr>
          <w:p w14:paraId="65D539F2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2FDEC47B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0246F9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0D8A8B9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AF40BF" w:rsidRPr="00AF40BF" w14:paraId="5A26BB6A" w14:textId="77777777" w:rsidTr="00DD1709">
        <w:tc>
          <w:tcPr>
            <w:tcW w:w="3960" w:type="dxa"/>
            <w:vAlign w:val="bottom"/>
          </w:tcPr>
          <w:p w14:paraId="580C272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6914E1D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F6EA08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721032E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727DB10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AFDC6D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F40B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vAlign w:val="bottom"/>
          </w:tcPr>
          <w:p w14:paraId="54C209D6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3002784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F40B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vAlign w:val="bottom"/>
          </w:tcPr>
          <w:p w14:paraId="27F8C57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DBBA61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F40B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72DFADF9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221FB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F40BF" w:rsidRPr="00AF40BF" w14:paraId="7F938EA4" w14:textId="77777777" w:rsidTr="00DD1709">
        <w:tc>
          <w:tcPr>
            <w:tcW w:w="3960" w:type="dxa"/>
            <w:vAlign w:val="bottom"/>
          </w:tcPr>
          <w:p w14:paraId="1AF0C3D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1BA40D0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F40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F40BF" w:rsidRPr="00AF40BF" w14:paraId="16C1C45C" w14:textId="77777777" w:rsidTr="00DD1709">
        <w:tc>
          <w:tcPr>
            <w:tcW w:w="3960" w:type="dxa"/>
            <w:vAlign w:val="bottom"/>
          </w:tcPr>
          <w:p w14:paraId="5AD41B05" w14:textId="754B8AF3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AF40B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AF40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มีนาคม </w:t>
            </w:r>
            <w:r w:rsidRPr="00AF40BF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DF51FE" w:rsidRPr="00AF40BF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1890" w:type="dxa"/>
          </w:tcPr>
          <w:p w14:paraId="0150463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A1685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E2CC7B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6F5C0DE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CF4F052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BB4544E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012F80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2C0CC4D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96A779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479EE7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4BDF736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7A79BA22" w14:textId="77777777" w:rsidTr="00DD1709">
        <w:tc>
          <w:tcPr>
            <w:tcW w:w="3960" w:type="dxa"/>
            <w:vAlign w:val="bottom"/>
          </w:tcPr>
          <w:p w14:paraId="2296CCEC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5337F29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4618BEE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D41E87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48060F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C13E87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CA4B9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5C2AD6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883488B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F82ED9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CE08AD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D3A8E8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0316128D" w14:textId="77777777" w:rsidTr="00DD1709">
        <w:tc>
          <w:tcPr>
            <w:tcW w:w="3960" w:type="dxa"/>
            <w:vAlign w:val="bottom"/>
          </w:tcPr>
          <w:p w14:paraId="2AE6B173" w14:textId="638D262E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="00B67FE4" w:rsidRPr="00AF40BF"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="00EC747C" w:rsidRPr="00AF40BF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1890" w:type="dxa"/>
          </w:tcPr>
          <w:p w14:paraId="781E3A2D" w14:textId="77FC79D3" w:rsidR="00DD1709" w:rsidRPr="00AF40BF" w:rsidRDefault="004E6337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390.70</w:t>
            </w:r>
          </w:p>
        </w:tc>
        <w:tc>
          <w:tcPr>
            <w:tcW w:w="270" w:type="dxa"/>
          </w:tcPr>
          <w:p w14:paraId="3AAABD12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3242498" w14:textId="73830C3F" w:rsidR="00DD1709" w:rsidRPr="00AF40BF" w:rsidRDefault="00DF2C76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C9CB8E1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36D6B88" w14:textId="4284C5D0" w:rsidR="00DD1709" w:rsidRPr="00AF40BF" w:rsidRDefault="009A56BE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247.42</w:t>
            </w:r>
          </w:p>
        </w:tc>
        <w:tc>
          <w:tcPr>
            <w:tcW w:w="270" w:type="dxa"/>
            <w:vAlign w:val="bottom"/>
          </w:tcPr>
          <w:p w14:paraId="17C2E114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A41773C" w14:textId="0579B68A" w:rsidR="00DD1709" w:rsidRPr="00AF40BF" w:rsidRDefault="00DF2C76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C8810C4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AF7EC1E" w14:textId="53A3E703" w:rsidR="00DD1709" w:rsidRPr="00AF40BF" w:rsidRDefault="00792295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143.28</w:t>
            </w:r>
          </w:p>
        </w:tc>
        <w:tc>
          <w:tcPr>
            <w:tcW w:w="236" w:type="dxa"/>
            <w:vAlign w:val="bottom"/>
          </w:tcPr>
          <w:p w14:paraId="142A2E97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14A1BB7" w14:textId="0B1C662A" w:rsidR="00DD1709" w:rsidRPr="00AF40BF" w:rsidRDefault="00CF5A2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390.70</w:t>
            </w:r>
          </w:p>
        </w:tc>
      </w:tr>
      <w:tr w:rsidR="00AF40BF" w:rsidRPr="00AF40BF" w14:paraId="149CA587" w14:textId="77777777" w:rsidTr="00DD1709">
        <w:tc>
          <w:tcPr>
            <w:tcW w:w="3960" w:type="dxa"/>
            <w:vAlign w:val="bottom"/>
          </w:tcPr>
          <w:p w14:paraId="00D2614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6D235B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962D2C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7F3D0E11" w14:textId="77777777" w:rsidR="00DD1709" w:rsidRPr="00AF40BF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6451AEB4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CA80FAD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66E22FC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A40EDCC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EF733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822EE9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F284EA8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85E4C29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F40BF" w:rsidRPr="00AF40BF" w14:paraId="4BA7647B" w14:textId="77777777" w:rsidTr="00DD1709">
        <w:tc>
          <w:tcPr>
            <w:tcW w:w="3960" w:type="dxa"/>
            <w:vAlign w:val="bottom"/>
          </w:tcPr>
          <w:p w14:paraId="7CFF2375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A73A1B2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610EE202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13015759" w14:textId="77777777" w:rsidR="00DD1709" w:rsidRPr="00AF40BF" w:rsidRDefault="00DD170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580A509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3480A7C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bottom"/>
          </w:tcPr>
          <w:p w14:paraId="1DC7041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6F41C40" w14:textId="77777777" w:rsidR="00DD1709" w:rsidRPr="00AF40BF" w:rsidRDefault="00DD170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DECAACE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4B615583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01A50AA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C956DF0" w14:textId="77777777" w:rsidR="00DD1709" w:rsidRPr="00AF40BF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F40BF" w:rsidRPr="00AF40BF" w14:paraId="079195C4" w14:textId="77777777" w:rsidTr="00CE321B">
        <w:tc>
          <w:tcPr>
            <w:tcW w:w="3960" w:type="dxa"/>
            <w:vAlign w:val="bottom"/>
          </w:tcPr>
          <w:p w14:paraId="45AEBC96" w14:textId="5615449B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AF40B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="00C66D37" w:rsidRPr="00AF40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  <w:r w:rsidRPr="00AF40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AF40BF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890" w:type="dxa"/>
          </w:tcPr>
          <w:p w14:paraId="5B859457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E98C33F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587021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768A4D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487CC0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8ABFEA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955A7D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6147BA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D9B23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C974A30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305FB97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640B68C9" w14:textId="77777777" w:rsidTr="00CE321B">
        <w:tc>
          <w:tcPr>
            <w:tcW w:w="3960" w:type="dxa"/>
            <w:vAlign w:val="bottom"/>
          </w:tcPr>
          <w:p w14:paraId="772B45BC" w14:textId="275D20C6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521F2CB7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034638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5A98EB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4D5AB93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423E1B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F9830D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C962A0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7D82A49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ADB0C2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06D577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DC1EF71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0787A9A8" w14:textId="77777777" w:rsidTr="00CE321B">
        <w:tc>
          <w:tcPr>
            <w:tcW w:w="3960" w:type="dxa"/>
            <w:vAlign w:val="bottom"/>
          </w:tcPr>
          <w:p w14:paraId="24BFE3B4" w14:textId="5132D295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F40BF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Pr="00AF40BF">
              <w:rPr>
                <w:rFonts w:asciiTheme="majorBidi" w:hAnsiTheme="majorBidi" w:cstheme="majorBidi" w:hint="cs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708F2D74" w14:textId="696F3F13" w:rsidR="00DF51FE" w:rsidRPr="00AF40BF" w:rsidRDefault="00A32754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533.37</w:t>
            </w:r>
          </w:p>
        </w:tc>
        <w:tc>
          <w:tcPr>
            <w:tcW w:w="270" w:type="dxa"/>
          </w:tcPr>
          <w:p w14:paraId="3FCFBCC4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F898E56" w14:textId="30FFAFDF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B2638A1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4576BF5" w14:textId="665DCB73" w:rsidR="00DF51FE" w:rsidRPr="00AF40BF" w:rsidRDefault="00A32754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320.19</w:t>
            </w:r>
          </w:p>
        </w:tc>
        <w:tc>
          <w:tcPr>
            <w:tcW w:w="270" w:type="dxa"/>
            <w:vAlign w:val="bottom"/>
          </w:tcPr>
          <w:p w14:paraId="28D54609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8EC8B4F" w14:textId="7E00783D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5A9067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06A59AE" w14:textId="0715B455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213.18</w:t>
            </w:r>
          </w:p>
        </w:tc>
        <w:tc>
          <w:tcPr>
            <w:tcW w:w="236" w:type="dxa"/>
            <w:vAlign w:val="bottom"/>
          </w:tcPr>
          <w:p w14:paraId="0AFF162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7014A2D" w14:textId="181E6D2B" w:rsidR="00DF51FE" w:rsidRPr="00AF40BF" w:rsidRDefault="00A32754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F40BF">
              <w:rPr>
                <w:rFonts w:asciiTheme="majorBidi" w:hAnsiTheme="majorBidi" w:cstheme="majorBidi" w:hint="cs"/>
                <w:cs/>
              </w:rPr>
              <w:t>533.37</w:t>
            </w:r>
          </w:p>
        </w:tc>
      </w:tr>
      <w:tr w:rsidR="00AF40BF" w:rsidRPr="00AF40BF" w14:paraId="797B5D5C" w14:textId="77777777" w:rsidTr="00CE321B">
        <w:tc>
          <w:tcPr>
            <w:tcW w:w="3960" w:type="dxa"/>
            <w:vAlign w:val="bottom"/>
          </w:tcPr>
          <w:p w14:paraId="7A84534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417C461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79A35F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52158C30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FAFFB8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3D507D8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53ED3D19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F4DCEB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00D64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7629C679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3BAFF7E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68C5708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F40BF" w:rsidRPr="00AF40BF" w14:paraId="16A86857" w14:textId="77777777" w:rsidTr="00CE321B">
        <w:tc>
          <w:tcPr>
            <w:tcW w:w="3960" w:type="dxa"/>
            <w:vAlign w:val="bottom"/>
          </w:tcPr>
          <w:p w14:paraId="0CB97C99" w14:textId="6ACB28A3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890" w:type="dxa"/>
          </w:tcPr>
          <w:p w14:paraId="42EDBBE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54E1084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0EDC6701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8685D0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6C6340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CC5EF5E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07CBD4B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C76BF6A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299FED4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8D1E32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7035A3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F40BF" w:rsidRPr="00AF40BF" w14:paraId="14E4D19E" w14:textId="77777777" w:rsidTr="00CE321B">
        <w:tc>
          <w:tcPr>
            <w:tcW w:w="3960" w:type="dxa"/>
            <w:vAlign w:val="bottom"/>
          </w:tcPr>
          <w:p w14:paraId="55B79736" w14:textId="563F797F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F30E900" w14:textId="554BC132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267A4E8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D2E0E28" w14:textId="776E15EB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AE1DF02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6353EB2" w14:textId="151F9399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3B30CE0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701E1E3" w14:textId="36131529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4E43AC9D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541D323" w14:textId="2F8FAE00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165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94D9FDD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1FA92F6" w14:textId="0EE2D846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F51FE" w:rsidRPr="00AF40BF" w14:paraId="4A0C842B" w14:textId="77777777" w:rsidTr="00CE321B">
        <w:tc>
          <w:tcPr>
            <w:tcW w:w="3960" w:type="dxa"/>
            <w:vAlign w:val="bottom"/>
          </w:tcPr>
          <w:p w14:paraId="294A639B" w14:textId="436C9CE0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25DBF68B" w14:textId="15784E9D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28E060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D8A9BC8" w14:textId="0FADB152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986FB9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A6E6F3F" w14:textId="5888B5A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9AEC835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1439111" w14:textId="5A8918C9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820FDBC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4B2F6DC" w14:textId="1048F91A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0B4F610" w14:textId="77777777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950C118" w14:textId="5C24F146" w:rsidR="00DF51FE" w:rsidRPr="00AF40BF" w:rsidRDefault="00DF51FE" w:rsidP="00DF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3A66E3D" w14:textId="77777777" w:rsidR="007E35AF" w:rsidRPr="00AF40BF" w:rsidRDefault="007E35AF" w:rsidP="007E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sectPr w:rsidR="007E35AF" w:rsidRPr="00AF40BF" w:rsidSect="003A4097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DB9A028" w14:textId="77777777" w:rsidR="00AE20A0" w:rsidRPr="00AF40BF" w:rsidRDefault="00AE20A0" w:rsidP="00D7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2541E0FF" w14:textId="6EBE3D7F" w:rsidR="00AE20A0" w:rsidRPr="00AF40BF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AF40BF">
        <w:rPr>
          <w:rFonts w:hint="cs"/>
          <w:cs/>
        </w:rPr>
        <w:t xml:space="preserve">มูลค่ายุติธรรมระดับ </w:t>
      </w:r>
      <w:r w:rsidRPr="00AF40BF">
        <w:t xml:space="preserve">3 </w:t>
      </w:r>
      <w:r w:rsidRPr="00AF40BF">
        <w:rPr>
          <w:rFonts w:hint="cs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2A6BA509" w14:textId="77777777" w:rsidR="005D3E87" w:rsidRPr="00AF40BF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E2DF1A" w14:textId="42BF25DC" w:rsidR="001167A1" w:rsidRPr="00AF40BF" w:rsidRDefault="001167A1" w:rsidP="00F71AE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</w:t>
      </w:r>
      <w:r w:rsidR="00C90CAF" w:rsidRPr="00AF40B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บุคคลหรือ</w:t>
      </w:r>
      <w:r w:rsidRPr="00AF40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กิจการที่ไม่เกี่ยวข้องกัน</w:t>
      </w:r>
    </w:p>
    <w:p w14:paraId="713C2EF2" w14:textId="77777777" w:rsidR="00CA5974" w:rsidRPr="00AF40BF" w:rsidRDefault="00CA5974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22"/>
        <w:gridCol w:w="1890"/>
        <w:gridCol w:w="270"/>
        <w:gridCol w:w="1980"/>
      </w:tblGrid>
      <w:tr w:rsidR="00AF40BF" w:rsidRPr="00AF40BF" w14:paraId="0EE34874" w14:textId="77777777" w:rsidTr="00FE6063">
        <w:trPr>
          <w:tblHeader/>
        </w:trPr>
        <w:tc>
          <w:tcPr>
            <w:tcW w:w="5022" w:type="dxa"/>
          </w:tcPr>
          <w:p w14:paraId="3F391E1E" w14:textId="3A1BE1E2" w:rsidR="001C4032" w:rsidRPr="00AF40BF" w:rsidRDefault="006E7A71" w:rsidP="005D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4732C0" w:rsidRPr="00AF40BF">
              <w:rPr>
                <w:b/>
                <w:bCs/>
                <w:i/>
                <w:iCs/>
              </w:rPr>
              <w:t>3</w:t>
            </w:r>
            <w:r w:rsidR="00F84FC5" w:rsidRPr="00AF40BF">
              <w:rPr>
                <w:b/>
                <w:bCs/>
                <w:i/>
                <w:iCs/>
              </w:rPr>
              <w:t xml:space="preserve">1 </w:t>
            </w:r>
            <w:r w:rsidR="00F84FC5" w:rsidRPr="00AF40BF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Pr="00AF40BF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DF51FE" w:rsidRPr="00AF40BF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0D454423" w14:textId="70A77317" w:rsidR="001C4032" w:rsidRPr="00AF40BF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553A106" w14:textId="77777777" w:rsidR="001C4032" w:rsidRPr="00AF40BF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D772492" w14:textId="123664B4" w:rsidR="001C4032" w:rsidRPr="00AF40BF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BF" w:rsidRPr="00AF40BF" w14:paraId="7833825B" w14:textId="77777777" w:rsidTr="00FE6063">
        <w:trPr>
          <w:tblHeader/>
        </w:trPr>
        <w:tc>
          <w:tcPr>
            <w:tcW w:w="5022" w:type="dxa"/>
          </w:tcPr>
          <w:p w14:paraId="7243A9DB" w14:textId="77777777" w:rsidR="00284A04" w:rsidRPr="00AF40BF" w:rsidRDefault="00284A04" w:rsidP="001C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30604493" w14:textId="5FFC9FCB" w:rsidR="00284A04" w:rsidRPr="00AF40BF" w:rsidRDefault="00284A04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40BF" w:rsidRPr="00AF40BF" w14:paraId="3C43B11E" w14:textId="77777777" w:rsidTr="00FE6063">
        <w:tc>
          <w:tcPr>
            <w:tcW w:w="5022" w:type="dxa"/>
          </w:tcPr>
          <w:p w14:paraId="326D927F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099E5AF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325C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68E0CD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63077FC6" w14:textId="77777777" w:rsidTr="00FE6063">
        <w:tc>
          <w:tcPr>
            <w:tcW w:w="5022" w:type="dxa"/>
          </w:tcPr>
          <w:p w14:paraId="0BEE94E2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890" w:type="dxa"/>
          </w:tcPr>
          <w:p w14:paraId="5AD2526E" w14:textId="45ED9C15" w:rsidR="001C4032" w:rsidRPr="00AF40BF" w:rsidRDefault="00FA7D6E" w:rsidP="00A45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61.91</w:t>
            </w:r>
          </w:p>
        </w:tc>
        <w:tc>
          <w:tcPr>
            <w:tcW w:w="270" w:type="dxa"/>
          </w:tcPr>
          <w:p w14:paraId="51B125DE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C976308" w14:textId="44A6C188" w:rsidR="001C4032" w:rsidRPr="00AF40BF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F40BF" w:rsidRPr="00AF40BF" w14:paraId="33921E83" w14:textId="77777777" w:rsidTr="00FE6063">
        <w:tc>
          <w:tcPr>
            <w:tcW w:w="5022" w:type="dxa"/>
          </w:tcPr>
          <w:p w14:paraId="5F04B71D" w14:textId="3F4D840B" w:rsidR="00EA1673" w:rsidRPr="00AF40BF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2F1B936" w14:textId="4789B5A8" w:rsidR="00EA1673" w:rsidRPr="00AF40BF" w:rsidRDefault="006E7E87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30.91</w:t>
            </w:r>
          </w:p>
        </w:tc>
        <w:tc>
          <w:tcPr>
            <w:tcW w:w="270" w:type="dxa"/>
          </w:tcPr>
          <w:p w14:paraId="1E5B391E" w14:textId="77777777" w:rsidR="00EA1673" w:rsidRPr="00AF40BF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AAE7FA" w14:textId="4C5B4EA7" w:rsidR="00EA1673" w:rsidRPr="00AF40BF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F40BF" w:rsidRPr="00AF40BF" w14:paraId="615DF841" w14:textId="77777777" w:rsidTr="00FE6063">
        <w:tc>
          <w:tcPr>
            <w:tcW w:w="5022" w:type="dxa"/>
          </w:tcPr>
          <w:p w14:paraId="75E55F2A" w14:textId="77777777" w:rsidR="00EA1673" w:rsidRPr="00AF40BF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B80D606" w14:textId="090ADAAE" w:rsidR="00EA1673" w:rsidRPr="00AF40BF" w:rsidRDefault="006E7E87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92.82</w:t>
            </w:r>
          </w:p>
        </w:tc>
        <w:tc>
          <w:tcPr>
            <w:tcW w:w="270" w:type="dxa"/>
          </w:tcPr>
          <w:p w14:paraId="189FA97B" w14:textId="77777777" w:rsidR="00EA1673" w:rsidRPr="00AF40BF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0358C8E" w14:textId="65E54B1C" w:rsidR="00EA1673" w:rsidRPr="00AF40BF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F40BF" w:rsidRPr="00AF40BF" w14:paraId="1216CD8C" w14:textId="77777777" w:rsidTr="00FE6063">
        <w:tc>
          <w:tcPr>
            <w:tcW w:w="5022" w:type="dxa"/>
          </w:tcPr>
          <w:p w14:paraId="21744E2E" w14:textId="6693F82A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5E7EFD7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8B644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3559601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01011EE3" w14:textId="77777777" w:rsidTr="00FE6063">
        <w:tc>
          <w:tcPr>
            <w:tcW w:w="5022" w:type="dxa"/>
          </w:tcPr>
          <w:p w14:paraId="0760512B" w14:textId="259D233F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จำนวนเงินขั้นต่ำที่ต้องจ่ายภายในอนาคตทั้งสิ้น</w:t>
            </w:r>
          </w:p>
        </w:tc>
        <w:tc>
          <w:tcPr>
            <w:tcW w:w="1890" w:type="dxa"/>
          </w:tcPr>
          <w:p w14:paraId="15168C7B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80475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6FB1B4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640BC985" w14:textId="77777777" w:rsidTr="00FE6063">
        <w:tc>
          <w:tcPr>
            <w:tcW w:w="5022" w:type="dxa"/>
          </w:tcPr>
          <w:p w14:paraId="35BBC4E7" w14:textId="7FFB51CE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45" w:firstLine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90" w:type="dxa"/>
          </w:tcPr>
          <w:p w14:paraId="7F7DB2DF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416DE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2DEDE3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62B72FAB" w14:textId="77777777" w:rsidTr="00FE6063">
        <w:tc>
          <w:tcPr>
            <w:tcW w:w="5022" w:type="dxa"/>
          </w:tcPr>
          <w:p w14:paraId="0400C4C3" w14:textId="0896F1CE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90" w:type="dxa"/>
          </w:tcPr>
          <w:p w14:paraId="2C891275" w14:textId="22A84D3E" w:rsidR="001C4032" w:rsidRPr="00AF40BF" w:rsidRDefault="003371B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12.10</w:t>
            </w:r>
          </w:p>
        </w:tc>
        <w:tc>
          <w:tcPr>
            <w:tcW w:w="270" w:type="dxa"/>
          </w:tcPr>
          <w:p w14:paraId="2195CD06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AE733B4" w14:textId="3A98075A" w:rsidR="001C4032" w:rsidRPr="00AF40BF" w:rsidRDefault="00A4523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5.21</w:t>
            </w:r>
          </w:p>
        </w:tc>
      </w:tr>
      <w:tr w:rsidR="00AF40BF" w:rsidRPr="00AF40BF" w14:paraId="498AF832" w14:textId="77777777" w:rsidTr="00FE6063">
        <w:tc>
          <w:tcPr>
            <w:tcW w:w="5022" w:type="dxa"/>
          </w:tcPr>
          <w:p w14:paraId="4AB50A75" w14:textId="13C211C3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890" w:type="dxa"/>
          </w:tcPr>
          <w:p w14:paraId="1E5F00F9" w14:textId="6CEB9426" w:rsidR="001C4032" w:rsidRPr="00AF40BF" w:rsidRDefault="00B97EDF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12.80</w:t>
            </w:r>
          </w:p>
        </w:tc>
        <w:tc>
          <w:tcPr>
            <w:tcW w:w="270" w:type="dxa"/>
          </w:tcPr>
          <w:p w14:paraId="3DB51B76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B50E3" w14:textId="7B0CE0B3" w:rsidR="001C4032" w:rsidRPr="00AF40BF" w:rsidRDefault="00A4523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11.12</w:t>
            </w:r>
          </w:p>
        </w:tc>
      </w:tr>
      <w:tr w:rsidR="00AF40BF" w:rsidRPr="00AF40BF" w14:paraId="668D1EC5" w14:textId="77777777" w:rsidTr="00FE6063">
        <w:tc>
          <w:tcPr>
            <w:tcW w:w="5022" w:type="dxa"/>
          </w:tcPr>
          <w:p w14:paraId="645A3DF3" w14:textId="172ECC82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0773B5" w14:textId="238AC489" w:rsidR="001C4032" w:rsidRPr="00AF40BF" w:rsidRDefault="00B97EDF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24.90</w:t>
            </w:r>
          </w:p>
        </w:tc>
        <w:tc>
          <w:tcPr>
            <w:tcW w:w="270" w:type="dxa"/>
          </w:tcPr>
          <w:p w14:paraId="39EEDE31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CEC5F6" w14:textId="0074073A" w:rsidR="001C4032" w:rsidRPr="00AF40BF" w:rsidRDefault="00A4523D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16.3</w:t>
            </w:r>
            <w:r w:rsidR="00E56ACB"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AF40BF" w:rsidRPr="00AF40BF" w14:paraId="2147CCB3" w14:textId="77777777" w:rsidTr="00FE6063">
        <w:tc>
          <w:tcPr>
            <w:tcW w:w="5022" w:type="dxa"/>
          </w:tcPr>
          <w:p w14:paraId="374508D3" w14:textId="77777777" w:rsidR="00216F2E" w:rsidRPr="00AF40BF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E705A1F" w14:textId="77777777" w:rsidR="00216F2E" w:rsidRPr="00AF40BF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3E70" w14:textId="77777777" w:rsidR="00216F2E" w:rsidRPr="00AF40BF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9EE2D2C" w14:textId="77777777" w:rsidR="00216F2E" w:rsidRPr="00AF40BF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40BF" w:rsidRPr="00AF40BF" w14:paraId="304D61E2" w14:textId="77777777" w:rsidTr="00FE6063">
        <w:tc>
          <w:tcPr>
            <w:tcW w:w="5022" w:type="dxa"/>
          </w:tcPr>
          <w:p w14:paraId="695995D0" w14:textId="7E6503FC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2CD54353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49D2C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8E688A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0BF" w:rsidRPr="00AF40BF" w14:paraId="12C170FD" w14:textId="77777777" w:rsidTr="00CB4B38">
        <w:tc>
          <w:tcPr>
            <w:tcW w:w="5022" w:type="dxa"/>
          </w:tcPr>
          <w:p w14:paraId="7199D9BF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36435B6A" w14:textId="7E45F084" w:rsidR="001C4032" w:rsidRPr="00AF40BF" w:rsidRDefault="00771D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/>
                <w:sz w:val="30"/>
                <w:szCs w:val="30"/>
              </w:rPr>
              <w:t>22.89</w:t>
            </w:r>
          </w:p>
        </w:tc>
        <w:tc>
          <w:tcPr>
            <w:tcW w:w="270" w:type="dxa"/>
          </w:tcPr>
          <w:p w14:paraId="5116C20E" w14:textId="77777777" w:rsidR="001C4032" w:rsidRPr="00AF40B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0E345" w14:textId="15172FDF" w:rsidR="001C4032" w:rsidRPr="00AF40BF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F40BF" w:rsidRPr="00AF40BF" w14:paraId="62CA3629" w14:textId="77777777" w:rsidTr="00CB4B38">
        <w:tc>
          <w:tcPr>
            <w:tcW w:w="5022" w:type="dxa"/>
          </w:tcPr>
          <w:p w14:paraId="2C6BAE8A" w14:textId="6A3FC1DC" w:rsidR="006C75FD" w:rsidRPr="00AF40BF" w:rsidRDefault="007A4B79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เงินเรียกชำระค่าหุ้นของบริษัทร่วม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A13AB04" w14:textId="5D250FFD" w:rsidR="006C75FD" w:rsidRPr="00AF40BF" w:rsidRDefault="007A4B79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200.00</w:t>
            </w:r>
          </w:p>
        </w:tc>
        <w:tc>
          <w:tcPr>
            <w:tcW w:w="270" w:type="dxa"/>
          </w:tcPr>
          <w:p w14:paraId="1F948BDA" w14:textId="77777777" w:rsidR="006C75FD" w:rsidRPr="00AF40BF" w:rsidRDefault="006C75FD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0C5E40B" w14:textId="4A2A8A8C" w:rsidR="006C75FD" w:rsidRPr="00AF40BF" w:rsidRDefault="007A4B79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200.00</w:t>
            </w:r>
          </w:p>
        </w:tc>
      </w:tr>
      <w:tr w:rsidR="00AF40BF" w:rsidRPr="00AF40BF" w14:paraId="3293D6AA" w14:textId="77777777" w:rsidTr="00CB4B38">
        <w:tc>
          <w:tcPr>
            <w:tcW w:w="5022" w:type="dxa"/>
          </w:tcPr>
          <w:p w14:paraId="1471F917" w14:textId="7CD87D36" w:rsidR="003F32F3" w:rsidRPr="00AF40BF" w:rsidRDefault="003F32F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6DB162" w14:textId="5C28FDDA" w:rsidR="003F32F3" w:rsidRPr="00AF40BF" w:rsidRDefault="0080449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222.89</w:t>
            </w:r>
          </w:p>
        </w:tc>
        <w:tc>
          <w:tcPr>
            <w:tcW w:w="270" w:type="dxa"/>
          </w:tcPr>
          <w:p w14:paraId="523AE81F" w14:textId="77777777" w:rsidR="003F32F3" w:rsidRPr="00AF40BF" w:rsidRDefault="003F32F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8E7E047" w14:textId="57A2A6B7" w:rsidR="003F32F3" w:rsidRPr="00AF40BF" w:rsidRDefault="003F32F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0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200.00</w:t>
            </w:r>
          </w:p>
        </w:tc>
      </w:tr>
    </w:tbl>
    <w:p w14:paraId="7B2BD66F" w14:textId="5B59BCC1" w:rsidR="007B0F21" w:rsidRPr="00AF40BF" w:rsidRDefault="007B0F21" w:rsidP="00C4074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sz w:val="24"/>
          <w:szCs w:val="24"/>
        </w:rPr>
      </w:pPr>
    </w:p>
    <w:p w14:paraId="022FF3F0" w14:textId="77777777" w:rsidR="00826453" w:rsidRPr="00AF40BF" w:rsidRDefault="0082645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00C946D9" w14:textId="77777777" w:rsidR="00826453" w:rsidRPr="00AF40BF" w:rsidRDefault="0082645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43961FA7" w14:textId="77777777" w:rsidR="00795A83" w:rsidRPr="00AF40BF" w:rsidRDefault="00795A8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71DB341F" w14:textId="77777777" w:rsidR="00795A83" w:rsidRPr="00AF40BF" w:rsidRDefault="00795A8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3CA08A9D" w14:textId="77777777" w:rsidR="00795A83" w:rsidRPr="00AF40BF" w:rsidRDefault="00795A8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02D0F6B2" w14:textId="77777777" w:rsidR="00795A83" w:rsidRPr="00AF40BF" w:rsidRDefault="00795A8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258C15D3" w14:textId="2A93164C" w:rsidR="00FE7E87" w:rsidRPr="00AF40BF" w:rsidRDefault="00FE7E87" w:rsidP="00FE7E8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  <w:r w:rsidRPr="00AF40BF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67CB28DD" w14:textId="1FE6DB2B" w:rsidR="00042EFB" w:rsidRPr="00AF40BF" w:rsidRDefault="00042EFB" w:rsidP="00042EF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</w:p>
    <w:p w14:paraId="50694A67" w14:textId="4D1B40D8" w:rsidR="00FE7E87" w:rsidRPr="00AF40BF" w:rsidRDefault="005230B2" w:rsidP="002B236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F40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 w:rsidRPr="00AF40B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142EF8" w:rsidRPr="00AF40B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AF40B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F40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เมษายน</w:t>
      </w:r>
      <w:r w:rsidRPr="00AF40B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F40B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42EF8" w:rsidRPr="00AF40B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F40B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E7E87" w:rsidRPr="00AF40BF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ที่ประชุมสามัญผู้ถือหุ้นประจำปี </w:t>
      </w:r>
      <w:r w:rsidR="00FE7E87" w:rsidRPr="00AF40B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42EF8" w:rsidRPr="00AF40BF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FE7E87" w:rsidRPr="00AF40B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ของบริษัท </w:t>
      </w:r>
      <w:r w:rsidRPr="00AF40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</w:t>
      </w:r>
      <w:r w:rsidR="00FE7E87" w:rsidRPr="00AF40BF">
        <w:rPr>
          <w:rFonts w:asciiTheme="majorBidi" w:hAnsiTheme="majorBidi" w:cstheme="majorBidi"/>
          <w:sz w:val="30"/>
          <w:szCs w:val="30"/>
          <w:cs/>
          <w:lang w:val="en-US"/>
        </w:rPr>
        <w:t>มีมติ</w:t>
      </w:r>
      <w:r w:rsidRPr="00AF40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เห็นชอบ</w:t>
      </w:r>
      <w:r w:rsidR="00FE7E87" w:rsidRPr="00AF40BF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การจัดสรรกำไรเพื่อจ่ายเงินปันผลประจำปี </w:t>
      </w:r>
      <w:r w:rsidR="00FE7E87" w:rsidRPr="00AF40B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42EF8" w:rsidRPr="00AF40BF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FE7E87" w:rsidRPr="00AF40B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เป็นเงินสดในอัตราหุ้นละ </w:t>
      </w:r>
      <w:r w:rsidR="00FE7E87" w:rsidRPr="00AF40BF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3064B8" w:rsidRPr="00AF40BF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42EF8" w:rsidRPr="00AF40BF">
        <w:rPr>
          <w:rFonts w:asciiTheme="majorBidi" w:hAnsiTheme="majorBidi" w:cstheme="majorBidi"/>
          <w:sz w:val="30"/>
          <w:szCs w:val="30"/>
          <w:lang w:val="en-US"/>
        </w:rPr>
        <w:t>10</w:t>
      </w:r>
      <w:r w:rsidR="00FE7E87" w:rsidRPr="00AF40B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</w:t>
      </w:r>
      <w:r w:rsidR="003064B8" w:rsidRPr="00AF40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รวมเป็นเงินประมาณ</w:t>
      </w:r>
      <w:r w:rsidR="00FE7E87" w:rsidRPr="00AF40B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B041A" w:rsidRPr="00AF40BF">
        <w:rPr>
          <w:rFonts w:asciiTheme="majorBidi" w:hAnsiTheme="majorBidi" w:cstheme="majorBidi"/>
          <w:sz w:val="30"/>
          <w:szCs w:val="30"/>
          <w:lang w:val="en-US"/>
        </w:rPr>
        <w:t>144.60</w:t>
      </w:r>
      <w:r w:rsidR="00FE7E87" w:rsidRPr="00AF40B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</w:t>
      </w:r>
      <w:r w:rsidR="003064B8" w:rsidRPr="00AF40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 </w:t>
      </w:r>
      <w:r w:rsidR="00FE7E87" w:rsidRPr="00AF40BF">
        <w:rPr>
          <w:rFonts w:asciiTheme="majorBidi" w:hAnsiTheme="majorBidi" w:cstheme="majorBidi" w:hint="cs"/>
          <w:sz w:val="30"/>
          <w:szCs w:val="30"/>
          <w:cs/>
          <w:lang w:val="en-US"/>
        </w:rPr>
        <w:t>ให้แก่ผู้ถือหุ้นที่มีรายชื่อในสมุดทะเบียนผู้ถือหุ้น</w:t>
      </w:r>
      <w:r w:rsidRPr="00AF40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ณ </w:t>
      </w:r>
      <w:r w:rsidR="00FE7E87" w:rsidRPr="00AF40B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วันที่ </w:t>
      </w:r>
      <w:r w:rsidR="005D275C" w:rsidRPr="00AF40BF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FE7E87" w:rsidRPr="00AF40B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มีนาคม </w:t>
      </w:r>
      <w:r w:rsidR="005D275C" w:rsidRPr="00AF40B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D275C" w:rsidRPr="00AF40BF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FE7E87" w:rsidRPr="00AF40B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และกำหนดจ่ายเงินปันผลในวันที่ </w:t>
      </w:r>
      <w:r w:rsidR="00043ABE" w:rsidRPr="00AF40BF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043ABE" w:rsidRPr="00AF40B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เมษายน</w:t>
      </w:r>
      <w:r w:rsidR="00FE7E87" w:rsidRPr="00AF40B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E7E87" w:rsidRPr="00AF40BF">
        <w:rPr>
          <w:rFonts w:asciiTheme="majorBidi" w:hAnsiTheme="majorBidi" w:cstheme="majorBidi" w:hint="cs"/>
          <w:sz w:val="30"/>
          <w:szCs w:val="30"/>
          <w:lang w:val="en-US" w:bidi="th-TH"/>
        </w:rPr>
        <w:t>256</w:t>
      </w:r>
      <w:r w:rsidR="00043ABE" w:rsidRPr="00AF40BF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FE7E87" w:rsidRPr="00AF40B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A5A146F" w14:textId="77777777" w:rsidR="0055431B" w:rsidRPr="00AF40BF" w:rsidRDefault="0055431B" w:rsidP="002B236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06DFE9D" w14:textId="56124566" w:rsidR="0055431B" w:rsidRPr="00AF40BF" w:rsidRDefault="00A721C1" w:rsidP="002B236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F40BF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ในวันที่ </w:t>
      </w:r>
      <w:r w:rsidR="001F571D" w:rsidRPr="00AF40BF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Pr="00AF40BF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006FAC" w:rsidRPr="00AF40BF">
        <w:rPr>
          <w:rFonts w:asciiTheme="majorBidi" w:hAnsiTheme="majorBidi" w:hint="cs"/>
          <w:sz w:val="30"/>
          <w:szCs w:val="30"/>
          <w:cs/>
          <w:lang w:val="en-US" w:bidi="th-TH"/>
        </w:rPr>
        <w:t>มีนาคม</w:t>
      </w:r>
      <w:r w:rsidRPr="00AF40BF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1F571D" w:rsidRPr="00AF40B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F571D" w:rsidRPr="00AF40B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F40BF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4C3D37" w:rsidRPr="00AF40BF">
        <w:rPr>
          <w:rFonts w:asciiTheme="majorBidi" w:hAnsiTheme="majorBidi"/>
          <w:sz w:val="30"/>
          <w:szCs w:val="30"/>
          <w:cs/>
          <w:lang w:val="en-US" w:bidi="th-TH"/>
        </w:rPr>
        <w:t>ที่</w:t>
      </w:r>
      <w:r w:rsidR="000506AE" w:rsidRPr="00AF40BF">
        <w:rPr>
          <w:rFonts w:asciiTheme="majorBidi" w:hAnsiTheme="majorBidi" w:hint="cs"/>
          <w:sz w:val="30"/>
          <w:szCs w:val="30"/>
          <w:cs/>
          <w:lang w:val="en-US" w:bidi="th-TH"/>
        </w:rPr>
        <w:t>ประชุมคณะกรรมการบริษัท</w:t>
      </w:r>
      <w:r w:rsidR="004C3D37" w:rsidRPr="00AF40BF">
        <w:rPr>
          <w:rFonts w:asciiTheme="majorBidi" w:hAnsiTheme="majorBidi"/>
          <w:sz w:val="30"/>
          <w:szCs w:val="30"/>
          <w:cs/>
          <w:lang w:val="en-US" w:bidi="th-TH"/>
        </w:rPr>
        <w:t xml:space="preserve">ครั้งที่ </w:t>
      </w:r>
      <w:r w:rsidR="000506AE" w:rsidRPr="00AF40BF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5036BD" w:rsidRPr="00AF40BF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ปี </w:t>
      </w:r>
      <w:r w:rsidR="000506AE" w:rsidRPr="00AF40B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0506AE" w:rsidRPr="00AF40BF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4C3D37" w:rsidRPr="00AF40BF">
        <w:rPr>
          <w:rFonts w:asciiTheme="majorBidi" w:hAnsiTheme="majorBidi"/>
          <w:sz w:val="30"/>
          <w:szCs w:val="30"/>
          <w:cs/>
          <w:lang w:val="en-US" w:bidi="th-TH"/>
        </w:rPr>
        <w:t xml:space="preserve"> ของ</w:t>
      </w:r>
      <w:r w:rsidR="005036BD" w:rsidRPr="00AF40BF">
        <w:rPr>
          <w:rFonts w:asciiTheme="majorBidi" w:hAnsiTheme="majorBidi"/>
          <w:sz w:val="30"/>
          <w:szCs w:val="30"/>
          <w:cs/>
          <w:lang w:val="en-US" w:bidi="th-TH"/>
        </w:rPr>
        <w:t>บริษัท บีเอสจีเอฟ จำกัด (“บีเอสจีเอฟ”)</w:t>
      </w:r>
      <w:r w:rsidR="004C3D37" w:rsidRPr="00AF40BF">
        <w:rPr>
          <w:rFonts w:asciiTheme="majorBidi" w:hAnsiTheme="majorBidi"/>
          <w:sz w:val="30"/>
          <w:szCs w:val="30"/>
          <w:cs/>
          <w:lang w:val="en-US" w:bidi="th-TH"/>
        </w:rPr>
        <w:t>ได้</w:t>
      </w:r>
      <w:r w:rsidR="000506AE" w:rsidRPr="00AF40BF">
        <w:rPr>
          <w:rFonts w:asciiTheme="majorBidi" w:hAnsiTheme="majorBidi"/>
          <w:sz w:val="30"/>
          <w:szCs w:val="30"/>
          <w:cs/>
          <w:lang w:val="en-US" w:bidi="th-TH"/>
        </w:rPr>
        <w:t>มีมติให้</w:t>
      </w:r>
      <w:r w:rsidR="0025083E" w:rsidRPr="00AF40BF">
        <w:rPr>
          <w:rFonts w:asciiTheme="majorBidi" w:hAnsiTheme="majorBidi" w:hint="cs"/>
          <w:sz w:val="30"/>
          <w:szCs w:val="30"/>
          <w:cs/>
          <w:lang w:val="en-US" w:bidi="th-TH"/>
        </w:rPr>
        <w:t>บริษัท</w:t>
      </w:r>
      <w:r w:rsidR="000506AE" w:rsidRPr="00AF40BF">
        <w:rPr>
          <w:rFonts w:asciiTheme="majorBidi" w:hAnsiTheme="majorBidi"/>
          <w:sz w:val="30"/>
          <w:szCs w:val="30"/>
          <w:cs/>
          <w:lang w:val="en-US" w:bidi="th-TH"/>
        </w:rPr>
        <w:t>ชำระค่าหุ้นเพิ่มทุนขอ</w:t>
      </w:r>
      <w:r w:rsidR="00DE4C6C" w:rsidRPr="00AF40BF">
        <w:rPr>
          <w:rFonts w:asciiTheme="majorBidi" w:hAnsiTheme="majorBidi" w:hint="cs"/>
          <w:sz w:val="30"/>
          <w:szCs w:val="30"/>
          <w:cs/>
          <w:lang w:val="en-US" w:bidi="th-TH"/>
        </w:rPr>
        <w:t>ง</w:t>
      </w:r>
      <w:r w:rsidR="000506AE" w:rsidRPr="00AF40BF">
        <w:rPr>
          <w:rFonts w:asciiTheme="majorBidi" w:hAnsiTheme="majorBidi"/>
          <w:sz w:val="30"/>
          <w:szCs w:val="30"/>
          <w:cs/>
          <w:lang w:val="en-US" w:bidi="th-TH"/>
        </w:rPr>
        <w:t xml:space="preserve">บีเอสจีเอฟ ส่วนที่เหลือจำนวน </w:t>
      </w:r>
      <w:r w:rsidR="001F571D" w:rsidRPr="00AF40BF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1F571D">
        <w:rPr>
          <w:rFonts w:asciiTheme="majorBidi" w:hAnsiTheme="majorBidi" w:cstheme="majorBidi"/>
          <w:sz w:val="30"/>
          <w:szCs w:val="30"/>
          <w:lang w:val="en-US" w:bidi="th-TH"/>
        </w:rPr>
        <w:t>00.00</w:t>
      </w:r>
      <w:r w:rsidR="000506AE" w:rsidRPr="00AF40BF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 ซึ่งบริษัทได้จ่ายชำระทั้งจำนวนแล้วในเดือนเมษายน </w:t>
      </w:r>
      <w:r w:rsidR="001F571D" w:rsidRPr="00AF40B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F571D" w:rsidRPr="00AF40BF">
        <w:rPr>
          <w:rFonts w:asciiTheme="majorBidi" w:hAnsiTheme="majorBidi" w:cstheme="majorBidi"/>
          <w:sz w:val="30"/>
          <w:szCs w:val="30"/>
          <w:lang w:val="en-US"/>
        </w:rPr>
        <w:t>8</w:t>
      </w:r>
    </w:p>
    <w:p w14:paraId="016BB89F" w14:textId="77777777" w:rsidR="007A686E" w:rsidRPr="00AF40BF" w:rsidRDefault="007A686E" w:rsidP="002B236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41D73B1" w14:textId="77777777" w:rsidR="00FE7E87" w:rsidRPr="00D73840" w:rsidRDefault="00FE7E87" w:rsidP="00D73840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</w:p>
    <w:p w14:paraId="047323C8" w14:textId="77777777" w:rsidR="00C32495" w:rsidRPr="00D73840" w:rsidRDefault="00C32495" w:rsidP="00FE7E87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/>
          <w:b/>
          <w:bCs/>
          <w:sz w:val="30"/>
          <w:szCs w:val="30"/>
          <w:lang w:val="en-US" w:bidi="th-TH"/>
        </w:rPr>
      </w:pPr>
    </w:p>
    <w:p w14:paraId="2D82ECF1" w14:textId="1C1B318F" w:rsidR="0079538D" w:rsidRPr="00D73840" w:rsidRDefault="0079538D" w:rsidP="007864A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cs/>
          <w:lang w:val="en-US" w:bidi="th-TH"/>
        </w:rPr>
      </w:pPr>
    </w:p>
    <w:p w14:paraId="378F2BF2" w14:textId="77777777" w:rsidR="0097623F" w:rsidRPr="00AF40BF" w:rsidRDefault="0097623F" w:rsidP="007864A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F38C61" w14:textId="77777777" w:rsidR="0097623F" w:rsidRPr="00D73840" w:rsidRDefault="0097623F" w:rsidP="00976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</w:rPr>
      </w:pPr>
    </w:p>
    <w:p w14:paraId="5614810B" w14:textId="77777777" w:rsidR="0097623F" w:rsidRPr="00AF40BF" w:rsidRDefault="0097623F" w:rsidP="007864A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CCA8186" w14:textId="77777777" w:rsidR="00FE7E87" w:rsidRPr="00AF40BF" w:rsidRDefault="00FE7E87" w:rsidP="00042EF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/>
          <w:b/>
          <w:bCs/>
          <w:sz w:val="30"/>
          <w:szCs w:val="30"/>
          <w:cs/>
          <w:lang w:bidi="th-TH"/>
        </w:rPr>
      </w:pPr>
    </w:p>
    <w:p w14:paraId="131312C2" w14:textId="36973649" w:rsidR="009371C8" w:rsidRPr="00D73840" w:rsidRDefault="009371C8" w:rsidP="00013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sectPr w:rsidR="009371C8" w:rsidRPr="00D73840" w:rsidSect="003A4097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E133B" w14:textId="77777777" w:rsidR="00FD30FA" w:rsidRDefault="00FD30FA">
      <w:r>
        <w:separator/>
      </w:r>
    </w:p>
    <w:p w14:paraId="6FF47D4C" w14:textId="77777777" w:rsidR="00FD30FA" w:rsidRDefault="00FD30FA"/>
  </w:endnote>
  <w:endnote w:type="continuationSeparator" w:id="0">
    <w:p w14:paraId="3880E159" w14:textId="77777777" w:rsidR="00FD30FA" w:rsidRDefault="00FD30FA">
      <w:r>
        <w:continuationSeparator/>
      </w:r>
    </w:p>
    <w:p w14:paraId="4351DBB6" w14:textId="77777777" w:rsidR="00FD30FA" w:rsidRDefault="00FD30FA"/>
  </w:endnote>
  <w:endnote w:type="continuationNotice" w:id="1">
    <w:p w14:paraId="1EFEDFE6" w14:textId="77777777" w:rsidR="00FD30FA" w:rsidRDefault="00FD30F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23065" w14:textId="77777777" w:rsidR="0042164E" w:rsidRPr="0075177B" w:rsidRDefault="0042164E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27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41F3E" w14:textId="77777777" w:rsidR="0042164E" w:rsidRPr="00822BC2" w:rsidRDefault="0042164E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2894D" w14:textId="77777777" w:rsidR="00DB59C3" w:rsidRDefault="00DB59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F0A6C" w14:textId="3B071BB1" w:rsidR="00DB59C3" w:rsidRPr="0075177B" w:rsidRDefault="00DB59C3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A55D5">
      <w:rPr>
        <w:rFonts w:asciiTheme="majorBidi" w:hAnsiTheme="majorBidi" w:cstheme="majorBidi"/>
        <w:caps/>
        <w:noProof/>
        <w:sz w:val="30"/>
        <w:szCs w:val="30"/>
      </w:rPr>
      <w:t>29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2D0D" w14:textId="650DD997" w:rsidR="00DB59C3" w:rsidRPr="00822BC2" w:rsidRDefault="00DB59C3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B796F" w14:textId="77777777" w:rsidR="00FD30FA" w:rsidRDefault="00FD30FA">
      <w:r>
        <w:separator/>
      </w:r>
    </w:p>
    <w:p w14:paraId="401E5A63" w14:textId="77777777" w:rsidR="00FD30FA" w:rsidRDefault="00FD30FA"/>
  </w:footnote>
  <w:footnote w:type="continuationSeparator" w:id="0">
    <w:p w14:paraId="73FFAA16" w14:textId="77777777" w:rsidR="00FD30FA" w:rsidRDefault="00FD30FA">
      <w:r>
        <w:continuationSeparator/>
      </w:r>
    </w:p>
    <w:p w14:paraId="322D03C8" w14:textId="77777777" w:rsidR="00FD30FA" w:rsidRDefault="00FD30FA"/>
  </w:footnote>
  <w:footnote w:type="continuationNotice" w:id="1">
    <w:p w14:paraId="2FC21D55" w14:textId="77777777" w:rsidR="00FD30FA" w:rsidRDefault="00FD30F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3C141" w14:textId="77777777" w:rsidR="0042164E" w:rsidRPr="002C284C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7EB9A6D0" w14:textId="77777777" w:rsidR="0042164E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3416F5A" w14:textId="3DB643F4" w:rsidR="0042164E" w:rsidRPr="002C284C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 w:rsidR="00044DC8">
      <w:rPr>
        <w:b/>
        <w:bCs/>
        <w:sz w:val="32"/>
        <w:szCs w:val="32"/>
      </w:rPr>
      <w:t xml:space="preserve">31 </w:t>
    </w:r>
    <w:r w:rsidR="00044DC8">
      <w:rPr>
        <w:rFonts w:hint="cs"/>
        <w:b/>
        <w:bCs/>
        <w:sz w:val="32"/>
        <w:szCs w:val="32"/>
        <w:cs/>
      </w:rPr>
      <w:t>มีนาคม</w:t>
    </w:r>
    <w:r w:rsidR="00044DC8">
      <w:rPr>
        <w:b/>
        <w:bCs/>
        <w:sz w:val="32"/>
        <w:szCs w:val="32"/>
      </w:rPr>
      <w:t xml:space="preserve"> </w:t>
    </w:r>
    <w:r>
      <w:rPr>
        <w:b/>
        <w:bCs/>
        <w:sz w:val="32"/>
        <w:szCs w:val="32"/>
      </w:rPr>
      <w:t>256</w:t>
    </w:r>
    <w:r w:rsidR="00003C8C">
      <w:rPr>
        <w:b/>
        <w:bCs/>
        <w:sz w:val="32"/>
        <w:szCs w:val="32"/>
      </w:rPr>
      <w:t>8</w:t>
    </w:r>
    <w:r w:rsidR="00044DC8"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05997D9" w14:textId="77777777" w:rsidR="0042164E" w:rsidRPr="002C284C" w:rsidRDefault="0042164E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487F" w14:textId="77777777" w:rsidR="00DB59C3" w:rsidRDefault="00DB5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AFAD" w14:textId="13B00E0E" w:rsidR="00DB59C3" w:rsidRPr="002C284C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12BF59EA" w14:textId="27E28708" w:rsidR="00DB59C3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1E92638" w14:textId="29CCC17D" w:rsidR="00DB59C3" w:rsidRPr="002C284C" w:rsidRDefault="001449D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>มีนาคม</w:t>
    </w:r>
    <w:r>
      <w:rPr>
        <w:b/>
        <w:bCs/>
        <w:sz w:val="32"/>
        <w:szCs w:val="32"/>
      </w:rPr>
      <w:t xml:space="preserve"> 256</w:t>
    </w:r>
    <w:r w:rsidR="00DD33C4">
      <w:rPr>
        <w:b/>
        <w:bCs/>
        <w:sz w:val="32"/>
        <w:szCs w:val="32"/>
      </w:rPr>
      <w:t>8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86C25BB" w14:textId="77777777" w:rsidR="00DB59C3" w:rsidRPr="002C284C" w:rsidRDefault="00DB59C3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61E4" w14:textId="77777777" w:rsidR="00DB59C3" w:rsidRDefault="00DB59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C9CC" w14:textId="2E45654B" w:rsidR="00DB59C3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374E4078" w14:textId="71F6DEBB" w:rsidR="00DB59C3" w:rsidRPr="00F47951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00C1F9F" w14:textId="43DF17CC" w:rsidR="00DB59C3" w:rsidRDefault="002629DB" w:rsidP="00AC5E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>มีนาคม</w:t>
    </w:r>
    <w:r>
      <w:rPr>
        <w:b/>
        <w:bCs/>
        <w:sz w:val="32"/>
        <w:szCs w:val="32"/>
      </w:rPr>
      <w:t xml:space="preserve"> 256</w:t>
    </w:r>
    <w:r w:rsidR="00DD33C4">
      <w:rPr>
        <w:b/>
        <w:bCs/>
        <w:sz w:val="32"/>
        <w:szCs w:val="32"/>
      </w:rPr>
      <w:t>8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490286CB" w14:textId="77777777" w:rsidR="00DB59C3" w:rsidRPr="00247813" w:rsidRDefault="00DB5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323689">
    <w:abstractNumId w:val="47"/>
  </w:num>
  <w:num w:numId="2" w16cid:durableId="914437836">
    <w:abstractNumId w:val="43"/>
  </w:num>
  <w:num w:numId="3" w16cid:durableId="428352781">
    <w:abstractNumId w:val="97"/>
  </w:num>
  <w:num w:numId="4" w16cid:durableId="1284457299">
    <w:abstractNumId w:val="71"/>
  </w:num>
  <w:num w:numId="5" w16cid:durableId="740176331">
    <w:abstractNumId w:val="21"/>
  </w:num>
  <w:num w:numId="6" w16cid:durableId="213080336">
    <w:abstractNumId w:val="48"/>
  </w:num>
  <w:num w:numId="7" w16cid:durableId="279998819">
    <w:abstractNumId w:val="31"/>
  </w:num>
  <w:num w:numId="8" w16cid:durableId="167136242">
    <w:abstractNumId w:val="29"/>
  </w:num>
  <w:num w:numId="9" w16cid:durableId="440880008">
    <w:abstractNumId w:val="118"/>
  </w:num>
  <w:num w:numId="10" w16cid:durableId="608702145">
    <w:abstractNumId w:val="45"/>
  </w:num>
  <w:num w:numId="11" w16cid:durableId="1802308787">
    <w:abstractNumId w:val="66"/>
  </w:num>
  <w:num w:numId="12" w16cid:durableId="1183931344">
    <w:abstractNumId w:val="126"/>
  </w:num>
  <w:num w:numId="13" w16cid:durableId="791217446">
    <w:abstractNumId w:val="120"/>
  </w:num>
  <w:num w:numId="14" w16cid:durableId="849221683">
    <w:abstractNumId w:val="34"/>
  </w:num>
  <w:num w:numId="15" w16cid:durableId="534583384">
    <w:abstractNumId w:val="62"/>
  </w:num>
  <w:num w:numId="16" w16cid:durableId="1846357655">
    <w:abstractNumId w:val="27"/>
  </w:num>
  <w:num w:numId="17" w16cid:durableId="988946824">
    <w:abstractNumId w:val="28"/>
  </w:num>
  <w:num w:numId="18" w16cid:durableId="1195650605">
    <w:abstractNumId w:val="12"/>
  </w:num>
  <w:num w:numId="19" w16cid:durableId="2034643803">
    <w:abstractNumId w:val="30"/>
  </w:num>
  <w:num w:numId="20" w16cid:durableId="1261569939">
    <w:abstractNumId w:val="23"/>
  </w:num>
  <w:num w:numId="21" w16cid:durableId="1880513696">
    <w:abstractNumId w:val="22"/>
  </w:num>
  <w:num w:numId="22" w16cid:durableId="1396467301">
    <w:abstractNumId w:val="82"/>
  </w:num>
  <w:num w:numId="23" w16cid:durableId="815147736">
    <w:abstractNumId w:val="125"/>
  </w:num>
  <w:num w:numId="24" w16cid:durableId="1795446516">
    <w:abstractNumId w:val="77"/>
  </w:num>
  <w:num w:numId="25" w16cid:durableId="1088114610">
    <w:abstractNumId w:val="146"/>
  </w:num>
  <w:num w:numId="26" w16cid:durableId="166753292">
    <w:abstractNumId w:val="70"/>
  </w:num>
  <w:num w:numId="27" w16cid:durableId="285501619">
    <w:abstractNumId w:val="111"/>
  </w:num>
  <w:num w:numId="28" w16cid:durableId="1099787559">
    <w:abstractNumId w:val="140"/>
  </w:num>
  <w:num w:numId="29" w16cid:durableId="1067220741">
    <w:abstractNumId w:val="78"/>
  </w:num>
  <w:num w:numId="30" w16cid:durableId="1059860205">
    <w:abstractNumId w:val="24"/>
  </w:num>
  <w:num w:numId="31" w16cid:durableId="88350887">
    <w:abstractNumId w:val="17"/>
  </w:num>
  <w:num w:numId="32" w16cid:durableId="474107470">
    <w:abstractNumId w:val="7"/>
  </w:num>
  <w:num w:numId="33" w16cid:durableId="1725324986">
    <w:abstractNumId w:val="91"/>
  </w:num>
  <w:num w:numId="34" w16cid:durableId="561141151">
    <w:abstractNumId w:val="86"/>
  </w:num>
  <w:num w:numId="35" w16cid:durableId="211962160">
    <w:abstractNumId w:val="46"/>
  </w:num>
  <w:num w:numId="36" w16cid:durableId="2088305102">
    <w:abstractNumId w:val="33"/>
  </w:num>
  <w:num w:numId="37" w16cid:durableId="414936803">
    <w:abstractNumId w:val="112"/>
  </w:num>
  <w:num w:numId="38" w16cid:durableId="1776635034">
    <w:abstractNumId w:val="106"/>
  </w:num>
  <w:num w:numId="39" w16cid:durableId="2044792298">
    <w:abstractNumId w:val="13"/>
  </w:num>
  <w:num w:numId="40" w16cid:durableId="1007631636">
    <w:abstractNumId w:val="4"/>
  </w:num>
  <w:num w:numId="41" w16cid:durableId="1349522292">
    <w:abstractNumId w:val="108"/>
  </w:num>
  <w:num w:numId="42" w16cid:durableId="230310809">
    <w:abstractNumId w:val="69"/>
  </w:num>
  <w:num w:numId="43" w16cid:durableId="2023817465">
    <w:abstractNumId w:val="51"/>
  </w:num>
  <w:num w:numId="44" w16cid:durableId="2114586998">
    <w:abstractNumId w:val="61"/>
  </w:num>
  <w:num w:numId="45" w16cid:durableId="987706277">
    <w:abstractNumId w:val="49"/>
  </w:num>
  <w:num w:numId="46" w16cid:durableId="1852798295">
    <w:abstractNumId w:val="2"/>
  </w:num>
  <w:num w:numId="47" w16cid:durableId="931401878">
    <w:abstractNumId w:val="38"/>
  </w:num>
  <w:num w:numId="48" w16cid:durableId="477919661">
    <w:abstractNumId w:val="3"/>
  </w:num>
  <w:num w:numId="49" w16cid:durableId="2020811213">
    <w:abstractNumId w:val="20"/>
  </w:num>
  <w:num w:numId="50" w16cid:durableId="423456174">
    <w:abstractNumId w:val="40"/>
  </w:num>
  <w:num w:numId="51" w16cid:durableId="1377586163">
    <w:abstractNumId w:val="139"/>
  </w:num>
  <w:num w:numId="52" w16cid:durableId="584537107">
    <w:abstractNumId w:val="9"/>
  </w:num>
  <w:num w:numId="53" w16cid:durableId="1328945214">
    <w:abstractNumId w:val="50"/>
  </w:num>
  <w:num w:numId="54" w16cid:durableId="871772993">
    <w:abstractNumId w:val="16"/>
  </w:num>
  <w:num w:numId="55" w16cid:durableId="362558445">
    <w:abstractNumId w:val="63"/>
  </w:num>
  <w:num w:numId="56" w16cid:durableId="1069034596">
    <w:abstractNumId w:val="42"/>
  </w:num>
  <w:num w:numId="57" w16cid:durableId="1624731824">
    <w:abstractNumId w:val="59"/>
  </w:num>
  <w:num w:numId="58" w16cid:durableId="871460372">
    <w:abstractNumId w:val="84"/>
  </w:num>
  <w:num w:numId="59" w16cid:durableId="457919050">
    <w:abstractNumId w:val="15"/>
  </w:num>
  <w:num w:numId="60" w16cid:durableId="1762876319">
    <w:abstractNumId w:val="6"/>
  </w:num>
  <w:num w:numId="61" w16cid:durableId="863204259">
    <w:abstractNumId w:val="5"/>
  </w:num>
  <w:num w:numId="62" w16cid:durableId="692146639">
    <w:abstractNumId w:val="58"/>
  </w:num>
  <w:num w:numId="63" w16cid:durableId="684214509">
    <w:abstractNumId w:val="92"/>
  </w:num>
  <w:num w:numId="64" w16cid:durableId="481166593">
    <w:abstractNumId w:val="73"/>
  </w:num>
  <w:num w:numId="65" w16cid:durableId="1657294772">
    <w:abstractNumId w:val="117"/>
  </w:num>
  <w:num w:numId="66" w16cid:durableId="953512151">
    <w:abstractNumId w:val="128"/>
  </w:num>
  <w:num w:numId="67" w16cid:durableId="1824933154">
    <w:abstractNumId w:val="129"/>
  </w:num>
  <w:num w:numId="68" w16cid:durableId="2034569255">
    <w:abstractNumId w:val="10"/>
  </w:num>
  <w:num w:numId="69" w16cid:durableId="1317538766">
    <w:abstractNumId w:val="67"/>
  </w:num>
  <w:num w:numId="70" w16cid:durableId="317928126">
    <w:abstractNumId w:val="130"/>
  </w:num>
  <w:num w:numId="71" w16cid:durableId="1597471913">
    <w:abstractNumId w:val="89"/>
  </w:num>
  <w:num w:numId="72" w16cid:durableId="659885779">
    <w:abstractNumId w:val="136"/>
  </w:num>
  <w:num w:numId="73" w16cid:durableId="311374028">
    <w:abstractNumId w:val="103"/>
  </w:num>
  <w:num w:numId="74" w16cid:durableId="1135876053">
    <w:abstractNumId w:val="137"/>
  </w:num>
  <w:num w:numId="75" w16cid:durableId="699161838">
    <w:abstractNumId w:val="53"/>
  </w:num>
  <w:num w:numId="76" w16cid:durableId="226649648">
    <w:abstractNumId w:val="148"/>
  </w:num>
  <w:num w:numId="77" w16cid:durableId="838275478">
    <w:abstractNumId w:val="124"/>
  </w:num>
  <w:num w:numId="78" w16cid:durableId="1975212851">
    <w:abstractNumId w:val="35"/>
  </w:num>
  <w:num w:numId="79" w16cid:durableId="236208920">
    <w:abstractNumId w:val="72"/>
  </w:num>
  <w:num w:numId="80" w16cid:durableId="1126779546">
    <w:abstractNumId w:val="110"/>
  </w:num>
  <w:num w:numId="81" w16cid:durableId="61216931">
    <w:abstractNumId w:val="133"/>
  </w:num>
  <w:num w:numId="82" w16cid:durableId="1626739811">
    <w:abstractNumId w:val="131"/>
  </w:num>
  <w:num w:numId="83" w16cid:durableId="2123721080">
    <w:abstractNumId w:val="1"/>
  </w:num>
  <w:num w:numId="84" w16cid:durableId="1248343448">
    <w:abstractNumId w:val="96"/>
  </w:num>
  <w:num w:numId="85" w16cid:durableId="1308782088">
    <w:abstractNumId w:val="113"/>
  </w:num>
  <w:num w:numId="86" w16cid:durableId="1362364336">
    <w:abstractNumId w:val="98"/>
  </w:num>
  <w:num w:numId="87" w16cid:durableId="1241913703">
    <w:abstractNumId w:val="139"/>
  </w:num>
  <w:num w:numId="88" w16cid:durableId="417795615">
    <w:abstractNumId w:val="88"/>
  </w:num>
  <w:num w:numId="89" w16cid:durableId="574046422">
    <w:abstractNumId w:val="0"/>
  </w:num>
  <w:num w:numId="90" w16cid:durableId="894975121">
    <w:abstractNumId w:val="19"/>
  </w:num>
  <w:num w:numId="91" w16cid:durableId="881407281">
    <w:abstractNumId w:val="127"/>
  </w:num>
  <w:num w:numId="92" w16cid:durableId="1678731644">
    <w:abstractNumId w:val="79"/>
  </w:num>
  <w:num w:numId="93" w16cid:durableId="706218650">
    <w:abstractNumId w:val="105"/>
  </w:num>
  <w:num w:numId="94" w16cid:durableId="1057050406">
    <w:abstractNumId w:val="81"/>
  </w:num>
  <w:num w:numId="95" w16cid:durableId="1899243099">
    <w:abstractNumId w:val="76"/>
  </w:num>
  <w:num w:numId="96" w16cid:durableId="319116049">
    <w:abstractNumId w:val="116"/>
  </w:num>
  <w:num w:numId="97" w16cid:durableId="588655452">
    <w:abstractNumId w:val="18"/>
  </w:num>
  <w:num w:numId="98" w16cid:durableId="1021056517">
    <w:abstractNumId w:val="121"/>
  </w:num>
  <w:num w:numId="99" w16cid:durableId="139227557">
    <w:abstractNumId w:val="36"/>
  </w:num>
  <w:num w:numId="100" w16cid:durableId="1097020593">
    <w:abstractNumId w:val="68"/>
  </w:num>
  <w:num w:numId="101" w16cid:durableId="1824276679">
    <w:abstractNumId w:val="52"/>
  </w:num>
  <w:num w:numId="102" w16cid:durableId="1417944254">
    <w:abstractNumId w:val="57"/>
  </w:num>
  <w:num w:numId="103" w16cid:durableId="2074306794">
    <w:abstractNumId w:val="54"/>
  </w:num>
  <w:num w:numId="104" w16cid:durableId="740324845">
    <w:abstractNumId w:val="56"/>
  </w:num>
  <w:num w:numId="105" w16cid:durableId="949239237">
    <w:abstractNumId w:val="83"/>
  </w:num>
  <w:num w:numId="106" w16cid:durableId="210383451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630938346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671956938">
    <w:abstractNumId w:val="99"/>
  </w:num>
  <w:num w:numId="109" w16cid:durableId="560293111">
    <w:abstractNumId w:val="60"/>
  </w:num>
  <w:num w:numId="110" w16cid:durableId="1602446724">
    <w:abstractNumId w:val="115"/>
  </w:num>
  <w:num w:numId="111" w16cid:durableId="1447652160">
    <w:abstractNumId w:val="100"/>
  </w:num>
  <w:num w:numId="112" w16cid:durableId="640577212">
    <w:abstractNumId w:val="75"/>
  </w:num>
  <w:num w:numId="113" w16cid:durableId="763185249">
    <w:abstractNumId w:val="41"/>
  </w:num>
  <w:num w:numId="114" w16cid:durableId="1813205806">
    <w:abstractNumId w:val="102"/>
  </w:num>
  <w:num w:numId="115" w16cid:durableId="177779558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103448712">
    <w:abstractNumId w:val="109"/>
  </w:num>
  <w:num w:numId="117" w16cid:durableId="1538271615">
    <w:abstractNumId w:val="14"/>
  </w:num>
  <w:num w:numId="118" w16cid:durableId="771707458">
    <w:abstractNumId w:val="65"/>
  </w:num>
  <w:num w:numId="119" w16cid:durableId="1587030636">
    <w:abstractNumId w:val="142"/>
  </w:num>
  <w:num w:numId="120" w16cid:durableId="975258317">
    <w:abstractNumId w:val="94"/>
  </w:num>
  <w:num w:numId="121" w16cid:durableId="1428696597">
    <w:abstractNumId w:val="114"/>
  </w:num>
  <w:num w:numId="122" w16cid:durableId="961418154">
    <w:abstractNumId w:val="145"/>
  </w:num>
  <w:num w:numId="123" w16cid:durableId="1165247721">
    <w:abstractNumId w:val="25"/>
  </w:num>
  <w:num w:numId="124" w16cid:durableId="390350055">
    <w:abstractNumId w:val="143"/>
  </w:num>
  <w:num w:numId="125" w16cid:durableId="167214237">
    <w:abstractNumId w:val="32"/>
  </w:num>
  <w:num w:numId="126" w16cid:durableId="118382178">
    <w:abstractNumId w:val="87"/>
  </w:num>
  <w:num w:numId="127" w16cid:durableId="1135566288">
    <w:abstractNumId w:val="44"/>
  </w:num>
  <w:num w:numId="128" w16cid:durableId="802620926">
    <w:abstractNumId w:val="85"/>
  </w:num>
  <w:num w:numId="129" w16cid:durableId="21830903">
    <w:abstractNumId w:val="144"/>
  </w:num>
  <w:num w:numId="130" w16cid:durableId="1427966353">
    <w:abstractNumId w:val="134"/>
  </w:num>
  <w:num w:numId="131" w16cid:durableId="1228034948">
    <w:abstractNumId w:val="107"/>
  </w:num>
  <w:num w:numId="132" w16cid:durableId="1113785557">
    <w:abstractNumId w:val="138"/>
  </w:num>
  <w:num w:numId="133" w16cid:durableId="1373844005">
    <w:abstractNumId w:val="39"/>
  </w:num>
  <w:num w:numId="134" w16cid:durableId="187640686">
    <w:abstractNumId w:val="101"/>
  </w:num>
  <w:num w:numId="135" w16cid:durableId="1702705279">
    <w:abstractNumId w:val="141"/>
  </w:num>
  <w:num w:numId="136" w16cid:durableId="1632318534">
    <w:abstractNumId w:val="11"/>
  </w:num>
  <w:num w:numId="137" w16cid:durableId="885723619">
    <w:abstractNumId w:val="26"/>
  </w:num>
  <w:num w:numId="138" w16cid:durableId="1180898859">
    <w:abstractNumId w:val="123"/>
  </w:num>
  <w:num w:numId="139" w16cid:durableId="2051760605">
    <w:abstractNumId w:val="132"/>
  </w:num>
  <w:num w:numId="140" w16cid:durableId="1294824194">
    <w:abstractNumId w:val="90"/>
  </w:num>
  <w:num w:numId="141" w16cid:durableId="1501653300">
    <w:abstractNumId w:val="80"/>
  </w:num>
  <w:num w:numId="142" w16cid:durableId="541407602">
    <w:abstractNumId w:val="95"/>
  </w:num>
  <w:num w:numId="143" w16cid:durableId="1420448217">
    <w:abstractNumId w:val="104"/>
  </w:num>
  <w:num w:numId="144" w16cid:durableId="1383820887">
    <w:abstractNumId w:val="64"/>
  </w:num>
  <w:num w:numId="145" w16cid:durableId="1085877708">
    <w:abstractNumId w:val="8"/>
  </w:num>
  <w:num w:numId="146" w16cid:durableId="51850669">
    <w:abstractNumId w:val="119"/>
  </w:num>
  <w:num w:numId="147" w16cid:durableId="1669601676">
    <w:abstractNumId w:val="37"/>
  </w:num>
  <w:num w:numId="148" w16cid:durableId="44526914">
    <w:abstractNumId w:val="147"/>
  </w:num>
  <w:num w:numId="149" w16cid:durableId="1783571051">
    <w:abstractNumId w:val="74"/>
  </w:num>
  <w:num w:numId="150" w16cid:durableId="1904873153">
    <w:abstractNumId w:val="55"/>
  </w:num>
  <w:num w:numId="151" w16cid:durableId="1783962332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30"/>
    <w:rsid w:val="00002961"/>
    <w:rsid w:val="00002DA3"/>
    <w:rsid w:val="000030A1"/>
    <w:rsid w:val="000030AC"/>
    <w:rsid w:val="00003275"/>
    <w:rsid w:val="00003361"/>
    <w:rsid w:val="00003588"/>
    <w:rsid w:val="000035CD"/>
    <w:rsid w:val="000037B1"/>
    <w:rsid w:val="0000389B"/>
    <w:rsid w:val="00003B6B"/>
    <w:rsid w:val="00003BA4"/>
    <w:rsid w:val="00003C28"/>
    <w:rsid w:val="00003C8C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6FAC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581"/>
    <w:rsid w:val="0001184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3F"/>
    <w:rsid w:val="00013762"/>
    <w:rsid w:val="0001377D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558"/>
    <w:rsid w:val="000168AF"/>
    <w:rsid w:val="00016CAF"/>
    <w:rsid w:val="00016D97"/>
    <w:rsid w:val="00016FB4"/>
    <w:rsid w:val="000170E1"/>
    <w:rsid w:val="00017578"/>
    <w:rsid w:val="00017772"/>
    <w:rsid w:val="0001787C"/>
    <w:rsid w:val="0001796B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5BF"/>
    <w:rsid w:val="0002286D"/>
    <w:rsid w:val="00022AB7"/>
    <w:rsid w:val="00022B44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5B23"/>
    <w:rsid w:val="000260F9"/>
    <w:rsid w:val="0002616A"/>
    <w:rsid w:val="0002655C"/>
    <w:rsid w:val="0002666D"/>
    <w:rsid w:val="0002669B"/>
    <w:rsid w:val="0002678A"/>
    <w:rsid w:val="00026AF3"/>
    <w:rsid w:val="00026E4E"/>
    <w:rsid w:val="000277CD"/>
    <w:rsid w:val="00027F5C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942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28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363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EFB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ABE"/>
    <w:rsid w:val="00043B68"/>
    <w:rsid w:val="00043F68"/>
    <w:rsid w:val="00044509"/>
    <w:rsid w:val="00044514"/>
    <w:rsid w:val="0004454A"/>
    <w:rsid w:val="00044A31"/>
    <w:rsid w:val="00044A7F"/>
    <w:rsid w:val="00044D8E"/>
    <w:rsid w:val="00044DC8"/>
    <w:rsid w:val="00044E36"/>
    <w:rsid w:val="00045071"/>
    <w:rsid w:val="0004515E"/>
    <w:rsid w:val="00045309"/>
    <w:rsid w:val="000454B2"/>
    <w:rsid w:val="000454C9"/>
    <w:rsid w:val="00045617"/>
    <w:rsid w:val="000457D0"/>
    <w:rsid w:val="000458B9"/>
    <w:rsid w:val="00045947"/>
    <w:rsid w:val="000459B7"/>
    <w:rsid w:val="00045A16"/>
    <w:rsid w:val="00045CA2"/>
    <w:rsid w:val="00045FC3"/>
    <w:rsid w:val="00046013"/>
    <w:rsid w:val="00046416"/>
    <w:rsid w:val="00046447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6AE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06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04B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BF6"/>
    <w:rsid w:val="00056F59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0FB6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07E"/>
    <w:rsid w:val="000636A1"/>
    <w:rsid w:val="0006376B"/>
    <w:rsid w:val="000639A9"/>
    <w:rsid w:val="00063AAE"/>
    <w:rsid w:val="00063AFB"/>
    <w:rsid w:val="00063D2D"/>
    <w:rsid w:val="00063DFF"/>
    <w:rsid w:val="00063E7C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0F9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5F03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29C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943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255"/>
    <w:rsid w:val="000955A7"/>
    <w:rsid w:val="000959F3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97DBF"/>
    <w:rsid w:val="000A00BE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478"/>
    <w:rsid w:val="000A163E"/>
    <w:rsid w:val="000A171A"/>
    <w:rsid w:val="000A1863"/>
    <w:rsid w:val="000A18DB"/>
    <w:rsid w:val="000A19C7"/>
    <w:rsid w:val="000A1B30"/>
    <w:rsid w:val="000A1FF5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760"/>
    <w:rsid w:val="000A37D1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3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5C3"/>
    <w:rsid w:val="000B57F9"/>
    <w:rsid w:val="000B5996"/>
    <w:rsid w:val="000B5A0A"/>
    <w:rsid w:val="000B5C6D"/>
    <w:rsid w:val="000B5D93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0FE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683"/>
    <w:rsid w:val="000C575D"/>
    <w:rsid w:val="000C583D"/>
    <w:rsid w:val="000C58AF"/>
    <w:rsid w:val="000C628B"/>
    <w:rsid w:val="000C6622"/>
    <w:rsid w:val="000C690B"/>
    <w:rsid w:val="000C69C7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0DD"/>
    <w:rsid w:val="000D156A"/>
    <w:rsid w:val="000D15BD"/>
    <w:rsid w:val="000D1647"/>
    <w:rsid w:val="000D17D9"/>
    <w:rsid w:val="000D1947"/>
    <w:rsid w:val="000D1E47"/>
    <w:rsid w:val="000D1F85"/>
    <w:rsid w:val="000D1FC2"/>
    <w:rsid w:val="000D214F"/>
    <w:rsid w:val="000D2689"/>
    <w:rsid w:val="000D2C5B"/>
    <w:rsid w:val="000D3059"/>
    <w:rsid w:val="000D31FF"/>
    <w:rsid w:val="000D32A6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217"/>
    <w:rsid w:val="000E526C"/>
    <w:rsid w:val="000E53C5"/>
    <w:rsid w:val="000E57FD"/>
    <w:rsid w:val="000E5902"/>
    <w:rsid w:val="000E5AFD"/>
    <w:rsid w:val="000E5FC5"/>
    <w:rsid w:val="000E6084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77E"/>
    <w:rsid w:val="000F192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6"/>
    <w:rsid w:val="000F44AB"/>
    <w:rsid w:val="000F44F6"/>
    <w:rsid w:val="000F45B4"/>
    <w:rsid w:val="000F4876"/>
    <w:rsid w:val="000F4CF5"/>
    <w:rsid w:val="000F4EC1"/>
    <w:rsid w:val="000F4F1E"/>
    <w:rsid w:val="000F4FD3"/>
    <w:rsid w:val="000F55C8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56E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15"/>
    <w:rsid w:val="00111084"/>
    <w:rsid w:val="001111FD"/>
    <w:rsid w:val="00111215"/>
    <w:rsid w:val="001112A0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7E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2DE6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5F81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5FE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0D"/>
    <w:rsid w:val="001330E6"/>
    <w:rsid w:val="00133109"/>
    <w:rsid w:val="00133187"/>
    <w:rsid w:val="00133323"/>
    <w:rsid w:val="001337FD"/>
    <w:rsid w:val="00133810"/>
    <w:rsid w:val="00133A71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BBF"/>
    <w:rsid w:val="00135C3F"/>
    <w:rsid w:val="00135C63"/>
    <w:rsid w:val="00135C95"/>
    <w:rsid w:val="00136001"/>
    <w:rsid w:val="0013627B"/>
    <w:rsid w:val="0013641D"/>
    <w:rsid w:val="0013657B"/>
    <w:rsid w:val="001369EC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2F"/>
    <w:rsid w:val="001419E2"/>
    <w:rsid w:val="00141B22"/>
    <w:rsid w:val="00141C40"/>
    <w:rsid w:val="00141DA9"/>
    <w:rsid w:val="001420D1"/>
    <w:rsid w:val="001422FE"/>
    <w:rsid w:val="00142737"/>
    <w:rsid w:val="00142D3A"/>
    <w:rsid w:val="00142D9E"/>
    <w:rsid w:val="00142EAF"/>
    <w:rsid w:val="00142EE7"/>
    <w:rsid w:val="00142EF8"/>
    <w:rsid w:val="001431D3"/>
    <w:rsid w:val="0014320E"/>
    <w:rsid w:val="00143296"/>
    <w:rsid w:val="001434DF"/>
    <w:rsid w:val="001435A3"/>
    <w:rsid w:val="0014370F"/>
    <w:rsid w:val="00143D1A"/>
    <w:rsid w:val="00143DB0"/>
    <w:rsid w:val="00143DC3"/>
    <w:rsid w:val="001441FF"/>
    <w:rsid w:val="001445D5"/>
    <w:rsid w:val="00144779"/>
    <w:rsid w:val="001449D3"/>
    <w:rsid w:val="00144D2B"/>
    <w:rsid w:val="0014501D"/>
    <w:rsid w:val="0014517B"/>
    <w:rsid w:val="00145648"/>
    <w:rsid w:val="00145680"/>
    <w:rsid w:val="001457C7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0A7"/>
    <w:rsid w:val="001472DE"/>
    <w:rsid w:val="001473E0"/>
    <w:rsid w:val="00147676"/>
    <w:rsid w:val="0014793E"/>
    <w:rsid w:val="00147965"/>
    <w:rsid w:val="00147ACC"/>
    <w:rsid w:val="00147BF8"/>
    <w:rsid w:val="00147C30"/>
    <w:rsid w:val="00147F8D"/>
    <w:rsid w:val="00147FD4"/>
    <w:rsid w:val="00147FE1"/>
    <w:rsid w:val="00150180"/>
    <w:rsid w:val="00150282"/>
    <w:rsid w:val="00150518"/>
    <w:rsid w:val="0015073E"/>
    <w:rsid w:val="00150779"/>
    <w:rsid w:val="00150D1A"/>
    <w:rsid w:val="00150D3A"/>
    <w:rsid w:val="00150DBB"/>
    <w:rsid w:val="00150F18"/>
    <w:rsid w:val="00151149"/>
    <w:rsid w:val="001511A3"/>
    <w:rsid w:val="0015140E"/>
    <w:rsid w:val="00151555"/>
    <w:rsid w:val="001516B0"/>
    <w:rsid w:val="00151743"/>
    <w:rsid w:val="001519B4"/>
    <w:rsid w:val="00151A61"/>
    <w:rsid w:val="00151B9B"/>
    <w:rsid w:val="00151CA8"/>
    <w:rsid w:val="00151DC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1CC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378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96D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56E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6E17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563"/>
    <w:rsid w:val="001776DC"/>
    <w:rsid w:val="001778B5"/>
    <w:rsid w:val="0017797B"/>
    <w:rsid w:val="001779EC"/>
    <w:rsid w:val="00177FB9"/>
    <w:rsid w:val="001800B3"/>
    <w:rsid w:val="0018014A"/>
    <w:rsid w:val="00180255"/>
    <w:rsid w:val="00180720"/>
    <w:rsid w:val="001807AE"/>
    <w:rsid w:val="001808AD"/>
    <w:rsid w:val="00180C51"/>
    <w:rsid w:val="00180E18"/>
    <w:rsid w:val="00181380"/>
    <w:rsid w:val="0018164B"/>
    <w:rsid w:val="00181BC5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C66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9AE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137"/>
    <w:rsid w:val="001962D5"/>
    <w:rsid w:val="00196A1B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0FC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951"/>
    <w:rsid w:val="001A2B38"/>
    <w:rsid w:val="001A2BB2"/>
    <w:rsid w:val="001A2D20"/>
    <w:rsid w:val="001A2DF8"/>
    <w:rsid w:val="001A2FF3"/>
    <w:rsid w:val="001A3412"/>
    <w:rsid w:val="001A3597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0FE"/>
    <w:rsid w:val="001A5A0F"/>
    <w:rsid w:val="001A5A5E"/>
    <w:rsid w:val="001A5B33"/>
    <w:rsid w:val="001A5CAD"/>
    <w:rsid w:val="001A60B6"/>
    <w:rsid w:val="001A6140"/>
    <w:rsid w:val="001A6156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A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AE9"/>
    <w:rsid w:val="001B0D49"/>
    <w:rsid w:val="001B1480"/>
    <w:rsid w:val="001B1694"/>
    <w:rsid w:val="001B17D1"/>
    <w:rsid w:val="001B1A29"/>
    <w:rsid w:val="001B1C5E"/>
    <w:rsid w:val="001B1D7D"/>
    <w:rsid w:val="001B1E2F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2C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785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6ECE"/>
    <w:rsid w:val="001B7249"/>
    <w:rsid w:val="001B7900"/>
    <w:rsid w:val="001B7C6D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15"/>
    <w:rsid w:val="001C326F"/>
    <w:rsid w:val="001C364B"/>
    <w:rsid w:val="001C369C"/>
    <w:rsid w:val="001C3788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0B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0B6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5B7"/>
    <w:rsid w:val="001E36EB"/>
    <w:rsid w:val="001E3AB2"/>
    <w:rsid w:val="001E3D06"/>
    <w:rsid w:val="001E3E3B"/>
    <w:rsid w:val="001E3ED5"/>
    <w:rsid w:val="001E443E"/>
    <w:rsid w:val="001E44E8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0C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B3D"/>
    <w:rsid w:val="001F4ECF"/>
    <w:rsid w:val="001F511F"/>
    <w:rsid w:val="001F5470"/>
    <w:rsid w:val="001F568E"/>
    <w:rsid w:val="001F571D"/>
    <w:rsid w:val="001F5BAC"/>
    <w:rsid w:val="001F5C3D"/>
    <w:rsid w:val="001F5CA5"/>
    <w:rsid w:val="001F5E6E"/>
    <w:rsid w:val="001F5E74"/>
    <w:rsid w:val="001F61C7"/>
    <w:rsid w:val="001F6556"/>
    <w:rsid w:val="001F6573"/>
    <w:rsid w:val="001F69C9"/>
    <w:rsid w:val="001F6DAD"/>
    <w:rsid w:val="001F741E"/>
    <w:rsid w:val="001F769D"/>
    <w:rsid w:val="001F7E3A"/>
    <w:rsid w:val="002000E9"/>
    <w:rsid w:val="0020027C"/>
    <w:rsid w:val="002002B7"/>
    <w:rsid w:val="002004F3"/>
    <w:rsid w:val="0020056D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2E68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284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5699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577"/>
    <w:rsid w:val="00207832"/>
    <w:rsid w:val="002078E6"/>
    <w:rsid w:val="002079C2"/>
    <w:rsid w:val="00207B1F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93B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9FB"/>
    <w:rsid w:val="00213A4F"/>
    <w:rsid w:val="00213A5C"/>
    <w:rsid w:val="00213B00"/>
    <w:rsid w:val="00213C56"/>
    <w:rsid w:val="00214A90"/>
    <w:rsid w:val="00214BB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E9D"/>
    <w:rsid w:val="00216417"/>
    <w:rsid w:val="00216934"/>
    <w:rsid w:val="00216944"/>
    <w:rsid w:val="00216A22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48E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8F5"/>
    <w:rsid w:val="00226958"/>
    <w:rsid w:val="00226B21"/>
    <w:rsid w:val="00227123"/>
    <w:rsid w:val="002271AA"/>
    <w:rsid w:val="002272E8"/>
    <w:rsid w:val="0022736F"/>
    <w:rsid w:val="002273EE"/>
    <w:rsid w:val="00227545"/>
    <w:rsid w:val="00227646"/>
    <w:rsid w:val="00227785"/>
    <w:rsid w:val="00227933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10"/>
    <w:rsid w:val="00231B42"/>
    <w:rsid w:val="00231CC9"/>
    <w:rsid w:val="00231D73"/>
    <w:rsid w:val="00231E1B"/>
    <w:rsid w:val="00231E3E"/>
    <w:rsid w:val="00231F00"/>
    <w:rsid w:val="0023217F"/>
    <w:rsid w:val="002321E8"/>
    <w:rsid w:val="002326F2"/>
    <w:rsid w:val="0023290C"/>
    <w:rsid w:val="00232B52"/>
    <w:rsid w:val="00232C47"/>
    <w:rsid w:val="00232E65"/>
    <w:rsid w:val="00233012"/>
    <w:rsid w:val="002330D7"/>
    <w:rsid w:val="00233214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37FB8"/>
    <w:rsid w:val="00240379"/>
    <w:rsid w:val="002404A9"/>
    <w:rsid w:val="002405F0"/>
    <w:rsid w:val="00240937"/>
    <w:rsid w:val="0024098A"/>
    <w:rsid w:val="00240DA0"/>
    <w:rsid w:val="00240DDF"/>
    <w:rsid w:val="00240FE9"/>
    <w:rsid w:val="002411DE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0E4"/>
    <w:rsid w:val="002441CE"/>
    <w:rsid w:val="00244205"/>
    <w:rsid w:val="002442F8"/>
    <w:rsid w:val="00244360"/>
    <w:rsid w:val="00244522"/>
    <w:rsid w:val="0024461F"/>
    <w:rsid w:val="002446BB"/>
    <w:rsid w:val="002446BD"/>
    <w:rsid w:val="00244720"/>
    <w:rsid w:val="00244786"/>
    <w:rsid w:val="002447D6"/>
    <w:rsid w:val="00244B06"/>
    <w:rsid w:val="00244CA0"/>
    <w:rsid w:val="00244FB8"/>
    <w:rsid w:val="00244FFB"/>
    <w:rsid w:val="00245172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47CD2"/>
    <w:rsid w:val="00250096"/>
    <w:rsid w:val="0025015B"/>
    <w:rsid w:val="00250423"/>
    <w:rsid w:val="0025048D"/>
    <w:rsid w:val="0025049E"/>
    <w:rsid w:val="002505DE"/>
    <w:rsid w:val="00250803"/>
    <w:rsid w:val="0025083E"/>
    <w:rsid w:val="002508F1"/>
    <w:rsid w:val="00250DFD"/>
    <w:rsid w:val="0025105F"/>
    <w:rsid w:val="0025112D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1E9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20C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50B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132"/>
    <w:rsid w:val="002622EE"/>
    <w:rsid w:val="002624BE"/>
    <w:rsid w:val="002626D4"/>
    <w:rsid w:val="00262730"/>
    <w:rsid w:val="002628B5"/>
    <w:rsid w:val="002629DB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83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8D3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179"/>
    <w:rsid w:val="002761A2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11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4B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6AD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5FEC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2F8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5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0B9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36B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0CC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4B8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6A5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A3F"/>
    <w:rsid w:val="002E2BAF"/>
    <w:rsid w:val="002E2CC0"/>
    <w:rsid w:val="002E2D2D"/>
    <w:rsid w:val="002E2D90"/>
    <w:rsid w:val="002E2F7E"/>
    <w:rsid w:val="002E3039"/>
    <w:rsid w:val="002E3595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4F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38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0F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820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016"/>
    <w:rsid w:val="002F7309"/>
    <w:rsid w:val="002F7530"/>
    <w:rsid w:val="002F79EC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77D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4B8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60F"/>
    <w:rsid w:val="0031073A"/>
    <w:rsid w:val="003107E2"/>
    <w:rsid w:val="00310C88"/>
    <w:rsid w:val="00310E57"/>
    <w:rsid w:val="00311195"/>
    <w:rsid w:val="00311591"/>
    <w:rsid w:val="00311727"/>
    <w:rsid w:val="00311850"/>
    <w:rsid w:val="00311A0B"/>
    <w:rsid w:val="00311DBD"/>
    <w:rsid w:val="00311E3F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A4D"/>
    <w:rsid w:val="00314D90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091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AB9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E37"/>
    <w:rsid w:val="00327FD2"/>
    <w:rsid w:val="00330069"/>
    <w:rsid w:val="00330286"/>
    <w:rsid w:val="0033029E"/>
    <w:rsid w:val="003306A5"/>
    <w:rsid w:val="00330C36"/>
    <w:rsid w:val="00330DAB"/>
    <w:rsid w:val="00330F21"/>
    <w:rsid w:val="00331012"/>
    <w:rsid w:val="0033128D"/>
    <w:rsid w:val="0033199A"/>
    <w:rsid w:val="00331A8B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1BE"/>
    <w:rsid w:val="003374BE"/>
    <w:rsid w:val="00337711"/>
    <w:rsid w:val="0033781D"/>
    <w:rsid w:val="00337DAE"/>
    <w:rsid w:val="003400AA"/>
    <w:rsid w:val="00340220"/>
    <w:rsid w:val="00340488"/>
    <w:rsid w:val="00340657"/>
    <w:rsid w:val="00340693"/>
    <w:rsid w:val="00340798"/>
    <w:rsid w:val="00340AB5"/>
    <w:rsid w:val="00340AB7"/>
    <w:rsid w:val="00340BF7"/>
    <w:rsid w:val="00340CDC"/>
    <w:rsid w:val="00340DB7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47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AB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39F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DE6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3EA8"/>
    <w:rsid w:val="00364198"/>
    <w:rsid w:val="003641D7"/>
    <w:rsid w:val="003642E0"/>
    <w:rsid w:val="00364607"/>
    <w:rsid w:val="003648DE"/>
    <w:rsid w:val="00364BE9"/>
    <w:rsid w:val="00364CA4"/>
    <w:rsid w:val="00365002"/>
    <w:rsid w:val="0036509A"/>
    <w:rsid w:val="003650FF"/>
    <w:rsid w:val="003652E2"/>
    <w:rsid w:val="003653C0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0B2D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38A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20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81F"/>
    <w:rsid w:val="00383AD3"/>
    <w:rsid w:val="00383EE3"/>
    <w:rsid w:val="003840E0"/>
    <w:rsid w:val="00384509"/>
    <w:rsid w:val="00384667"/>
    <w:rsid w:val="00384874"/>
    <w:rsid w:val="0038487F"/>
    <w:rsid w:val="00384971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2E86"/>
    <w:rsid w:val="0039315B"/>
    <w:rsid w:val="0039342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9EC"/>
    <w:rsid w:val="00395B4B"/>
    <w:rsid w:val="00395D09"/>
    <w:rsid w:val="00395DA9"/>
    <w:rsid w:val="00395F90"/>
    <w:rsid w:val="00395FDE"/>
    <w:rsid w:val="0039607E"/>
    <w:rsid w:val="003960A5"/>
    <w:rsid w:val="00396329"/>
    <w:rsid w:val="0039652E"/>
    <w:rsid w:val="0039653C"/>
    <w:rsid w:val="0039653D"/>
    <w:rsid w:val="003966F2"/>
    <w:rsid w:val="00396871"/>
    <w:rsid w:val="00396930"/>
    <w:rsid w:val="00396DDB"/>
    <w:rsid w:val="00396F13"/>
    <w:rsid w:val="003973DD"/>
    <w:rsid w:val="0039740B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34C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9F8"/>
    <w:rsid w:val="003A3B2C"/>
    <w:rsid w:val="003A3BE2"/>
    <w:rsid w:val="003A3CEC"/>
    <w:rsid w:val="003A3E52"/>
    <w:rsid w:val="003A3ECD"/>
    <w:rsid w:val="003A4097"/>
    <w:rsid w:val="003A412D"/>
    <w:rsid w:val="003A45F7"/>
    <w:rsid w:val="003A4653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0A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61C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26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4AA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567"/>
    <w:rsid w:val="003D4774"/>
    <w:rsid w:val="003D4975"/>
    <w:rsid w:val="003D4A6C"/>
    <w:rsid w:val="003D514F"/>
    <w:rsid w:val="003D5256"/>
    <w:rsid w:val="003D54DB"/>
    <w:rsid w:val="003D54FD"/>
    <w:rsid w:val="003D566F"/>
    <w:rsid w:val="003D613D"/>
    <w:rsid w:val="003D6141"/>
    <w:rsid w:val="003D6907"/>
    <w:rsid w:val="003D6959"/>
    <w:rsid w:val="003D6A0C"/>
    <w:rsid w:val="003D6AF0"/>
    <w:rsid w:val="003D6BA4"/>
    <w:rsid w:val="003D73D4"/>
    <w:rsid w:val="003D740D"/>
    <w:rsid w:val="003D756E"/>
    <w:rsid w:val="003D7789"/>
    <w:rsid w:val="003D7823"/>
    <w:rsid w:val="003D7A85"/>
    <w:rsid w:val="003D7AA3"/>
    <w:rsid w:val="003D7DAB"/>
    <w:rsid w:val="003D7EDD"/>
    <w:rsid w:val="003D7F24"/>
    <w:rsid w:val="003E0010"/>
    <w:rsid w:val="003E03D0"/>
    <w:rsid w:val="003E06B1"/>
    <w:rsid w:val="003E0AD5"/>
    <w:rsid w:val="003E10A9"/>
    <w:rsid w:val="003E138C"/>
    <w:rsid w:val="003E158D"/>
    <w:rsid w:val="003E1815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881"/>
    <w:rsid w:val="003E4903"/>
    <w:rsid w:val="003E4B57"/>
    <w:rsid w:val="003E4C5E"/>
    <w:rsid w:val="003E504F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0D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585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2F3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2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8E6"/>
    <w:rsid w:val="00416B55"/>
    <w:rsid w:val="00416BA7"/>
    <w:rsid w:val="00416D9A"/>
    <w:rsid w:val="00416E21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0DFC"/>
    <w:rsid w:val="004210F2"/>
    <w:rsid w:val="00421255"/>
    <w:rsid w:val="00421440"/>
    <w:rsid w:val="0042163B"/>
    <w:rsid w:val="0042164E"/>
    <w:rsid w:val="00421D85"/>
    <w:rsid w:val="00422130"/>
    <w:rsid w:val="00422790"/>
    <w:rsid w:val="00422A09"/>
    <w:rsid w:val="00422AB7"/>
    <w:rsid w:val="00422B54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4E9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ED8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9E5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5B7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0E9"/>
    <w:rsid w:val="00445139"/>
    <w:rsid w:val="0044531B"/>
    <w:rsid w:val="0044573C"/>
    <w:rsid w:val="00445B8D"/>
    <w:rsid w:val="00445CA6"/>
    <w:rsid w:val="0044618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5AA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E9C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70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9FC"/>
    <w:rsid w:val="00464ACE"/>
    <w:rsid w:val="00464E3F"/>
    <w:rsid w:val="00464ED8"/>
    <w:rsid w:val="004651FF"/>
    <w:rsid w:val="004654DC"/>
    <w:rsid w:val="004655B7"/>
    <w:rsid w:val="00465636"/>
    <w:rsid w:val="00465676"/>
    <w:rsid w:val="004659F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4EC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2C0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3D2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38F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9EB"/>
    <w:rsid w:val="00484A1B"/>
    <w:rsid w:val="00484E64"/>
    <w:rsid w:val="00484FDB"/>
    <w:rsid w:val="004850EE"/>
    <w:rsid w:val="0048523F"/>
    <w:rsid w:val="004852E2"/>
    <w:rsid w:val="00485477"/>
    <w:rsid w:val="0048588D"/>
    <w:rsid w:val="004859E0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8"/>
    <w:rsid w:val="004960AC"/>
    <w:rsid w:val="00496381"/>
    <w:rsid w:val="004963DA"/>
    <w:rsid w:val="00496541"/>
    <w:rsid w:val="0049657A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01"/>
    <w:rsid w:val="004A08A0"/>
    <w:rsid w:val="004A08A6"/>
    <w:rsid w:val="004A08B4"/>
    <w:rsid w:val="004A0A42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A35"/>
    <w:rsid w:val="004A2CA5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9FC"/>
    <w:rsid w:val="004A4B0E"/>
    <w:rsid w:val="004A4CFA"/>
    <w:rsid w:val="004A506A"/>
    <w:rsid w:val="004A5676"/>
    <w:rsid w:val="004A5D50"/>
    <w:rsid w:val="004A5EF7"/>
    <w:rsid w:val="004A63A8"/>
    <w:rsid w:val="004A63D3"/>
    <w:rsid w:val="004A64EC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0C"/>
    <w:rsid w:val="004B0183"/>
    <w:rsid w:val="004B01CD"/>
    <w:rsid w:val="004B0986"/>
    <w:rsid w:val="004B09C1"/>
    <w:rsid w:val="004B0CCD"/>
    <w:rsid w:val="004B0CD2"/>
    <w:rsid w:val="004B0DE6"/>
    <w:rsid w:val="004B0E2B"/>
    <w:rsid w:val="004B0E9C"/>
    <w:rsid w:val="004B0EE2"/>
    <w:rsid w:val="004B1204"/>
    <w:rsid w:val="004B1438"/>
    <w:rsid w:val="004B15A3"/>
    <w:rsid w:val="004B1836"/>
    <w:rsid w:val="004B1933"/>
    <w:rsid w:val="004B1DAC"/>
    <w:rsid w:val="004B1DFE"/>
    <w:rsid w:val="004B1EF6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155"/>
    <w:rsid w:val="004B330E"/>
    <w:rsid w:val="004B3784"/>
    <w:rsid w:val="004B3801"/>
    <w:rsid w:val="004B3A41"/>
    <w:rsid w:val="004B3B12"/>
    <w:rsid w:val="004B4198"/>
    <w:rsid w:val="004B42C7"/>
    <w:rsid w:val="004B4356"/>
    <w:rsid w:val="004B474D"/>
    <w:rsid w:val="004B4C91"/>
    <w:rsid w:val="004B4D20"/>
    <w:rsid w:val="004B53AE"/>
    <w:rsid w:val="004B54DA"/>
    <w:rsid w:val="004B54F1"/>
    <w:rsid w:val="004B575C"/>
    <w:rsid w:val="004B5A21"/>
    <w:rsid w:val="004B5A6C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CF2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D37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7A6"/>
    <w:rsid w:val="004C6B27"/>
    <w:rsid w:val="004C6BF0"/>
    <w:rsid w:val="004C6EED"/>
    <w:rsid w:val="004C70C2"/>
    <w:rsid w:val="004C7172"/>
    <w:rsid w:val="004C72A9"/>
    <w:rsid w:val="004C75A2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AFC"/>
    <w:rsid w:val="004D7B75"/>
    <w:rsid w:val="004D7D51"/>
    <w:rsid w:val="004D7E93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72"/>
    <w:rsid w:val="004E36C1"/>
    <w:rsid w:val="004E36E4"/>
    <w:rsid w:val="004E390B"/>
    <w:rsid w:val="004E399F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1A"/>
    <w:rsid w:val="004E5975"/>
    <w:rsid w:val="004E5A67"/>
    <w:rsid w:val="004E5DDC"/>
    <w:rsid w:val="004E60E0"/>
    <w:rsid w:val="004E61C7"/>
    <w:rsid w:val="004E633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8F7"/>
    <w:rsid w:val="004F1E0A"/>
    <w:rsid w:val="004F1FE8"/>
    <w:rsid w:val="004F2068"/>
    <w:rsid w:val="004F23E0"/>
    <w:rsid w:val="004F27A8"/>
    <w:rsid w:val="004F2D6D"/>
    <w:rsid w:val="004F2E95"/>
    <w:rsid w:val="004F3060"/>
    <w:rsid w:val="004F3125"/>
    <w:rsid w:val="004F329E"/>
    <w:rsid w:val="004F35E2"/>
    <w:rsid w:val="004F3823"/>
    <w:rsid w:val="004F389C"/>
    <w:rsid w:val="004F3AE6"/>
    <w:rsid w:val="004F4040"/>
    <w:rsid w:val="004F4199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0FBF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6BD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DEB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E13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2FC8"/>
    <w:rsid w:val="005132D5"/>
    <w:rsid w:val="005133CE"/>
    <w:rsid w:val="005134EC"/>
    <w:rsid w:val="0051363E"/>
    <w:rsid w:val="005136D3"/>
    <w:rsid w:val="0051380E"/>
    <w:rsid w:val="005138B5"/>
    <w:rsid w:val="005142D6"/>
    <w:rsid w:val="0051437A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43"/>
    <w:rsid w:val="00517E5F"/>
    <w:rsid w:val="00520042"/>
    <w:rsid w:val="005200AE"/>
    <w:rsid w:val="005203FC"/>
    <w:rsid w:val="005205AE"/>
    <w:rsid w:val="0052062F"/>
    <w:rsid w:val="00520C78"/>
    <w:rsid w:val="0052104B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0B2"/>
    <w:rsid w:val="005236A6"/>
    <w:rsid w:val="00523820"/>
    <w:rsid w:val="00523A6E"/>
    <w:rsid w:val="00523FD8"/>
    <w:rsid w:val="00524560"/>
    <w:rsid w:val="0052495C"/>
    <w:rsid w:val="00524CB6"/>
    <w:rsid w:val="00524F9F"/>
    <w:rsid w:val="00525111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D45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8B"/>
    <w:rsid w:val="005330C1"/>
    <w:rsid w:val="005337E0"/>
    <w:rsid w:val="00533D9A"/>
    <w:rsid w:val="00533DA7"/>
    <w:rsid w:val="00534108"/>
    <w:rsid w:val="0053442B"/>
    <w:rsid w:val="00534C48"/>
    <w:rsid w:val="00535049"/>
    <w:rsid w:val="00535151"/>
    <w:rsid w:val="00535404"/>
    <w:rsid w:val="0053544B"/>
    <w:rsid w:val="005356E4"/>
    <w:rsid w:val="00535AEB"/>
    <w:rsid w:val="00535B02"/>
    <w:rsid w:val="00535DBD"/>
    <w:rsid w:val="00536509"/>
    <w:rsid w:val="00536912"/>
    <w:rsid w:val="00536AD9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7B5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676"/>
    <w:rsid w:val="0054587D"/>
    <w:rsid w:val="00545AC7"/>
    <w:rsid w:val="00545D04"/>
    <w:rsid w:val="00545E69"/>
    <w:rsid w:val="00545F3D"/>
    <w:rsid w:val="005460A7"/>
    <w:rsid w:val="0054657D"/>
    <w:rsid w:val="005466F0"/>
    <w:rsid w:val="005469EB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CCF"/>
    <w:rsid w:val="00547D93"/>
    <w:rsid w:val="00547EA1"/>
    <w:rsid w:val="00547FB6"/>
    <w:rsid w:val="0055009D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AE5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31B"/>
    <w:rsid w:val="00554531"/>
    <w:rsid w:val="0055464B"/>
    <w:rsid w:val="00554843"/>
    <w:rsid w:val="00554BE6"/>
    <w:rsid w:val="00554E22"/>
    <w:rsid w:val="005550F3"/>
    <w:rsid w:val="0055579C"/>
    <w:rsid w:val="00555857"/>
    <w:rsid w:val="00555B4B"/>
    <w:rsid w:val="00555C3F"/>
    <w:rsid w:val="00555D73"/>
    <w:rsid w:val="005561B1"/>
    <w:rsid w:val="005563BA"/>
    <w:rsid w:val="005564B6"/>
    <w:rsid w:val="0055689A"/>
    <w:rsid w:val="00556C91"/>
    <w:rsid w:val="00556DF7"/>
    <w:rsid w:val="00556E3E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12B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AFC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CCC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81B"/>
    <w:rsid w:val="00573B5D"/>
    <w:rsid w:val="00573B84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3E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5FE3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75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4AE6"/>
    <w:rsid w:val="00594E89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540"/>
    <w:rsid w:val="005968C3"/>
    <w:rsid w:val="00596934"/>
    <w:rsid w:val="00596A1F"/>
    <w:rsid w:val="00596B2C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B3D"/>
    <w:rsid w:val="00597C7A"/>
    <w:rsid w:val="00597F53"/>
    <w:rsid w:val="005A0C67"/>
    <w:rsid w:val="005A0D28"/>
    <w:rsid w:val="005A0E12"/>
    <w:rsid w:val="005A0F6A"/>
    <w:rsid w:val="005A1149"/>
    <w:rsid w:val="005A12AB"/>
    <w:rsid w:val="005A1346"/>
    <w:rsid w:val="005A1437"/>
    <w:rsid w:val="005A1797"/>
    <w:rsid w:val="005A198D"/>
    <w:rsid w:val="005A1D8F"/>
    <w:rsid w:val="005A1E20"/>
    <w:rsid w:val="005A1E33"/>
    <w:rsid w:val="005A1E84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06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4A3"/>
    <w:rsid w:val="005A5520"/>
    <w:rsid w:val="005A580A"/>
    <w:rsid w:val="005A58D7"/>
    <w:rsid w:val="005A5AAF"/>
    <w:rsid w:val="005A5BB8"/>
    <w:rsid w:val="005A5D00"/>
    <w:rsid w:val="005A5E1B"/>
    <w:rsid w:val="005A6516"/>
    <w:rsid w:val="005A6686"/>
    <w:rsid w:val="005A6829"/>
    <w:rsid w:val="005A682B"/>
    <w:rsid w:val="005A6B62"/>
    <w:rsid w:val="005A6D04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68E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8C9"/>
    <w:rsid w:val="005B7A69"/>
    <w:rsid w:val="005B7D97"/>
    <w:rsid w:val="005B7E02"/>
    <w:rsid w:val="005C003A"/>
    <w:rsid w:val="005C036D"/>
    <w:rsid w:val="005C04F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8B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D97"/>
    <w:rsid w:val="005C2E2B"/>
    <w:rsid w:val="005C2EFC"/>
    <w:rsid w:val="005C2F7E"/>
    <w:rsid w:val="005C30E0"/>
    <w:rsid w:val="005C3258"/>
    <w:rsid w:val="005C3285"/>
    <w:rsid w:val="005C3298"/>
    <w:rsid w:val="005C3692"/>
    <w:rsid w:val="005C3830"/>
    <w:rsid w:val="005C3B9D"/>
    <w:rsid w:val="005C3D5B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6D3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44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3BB"/>
    <w:rsid w:val="005D245A"/>
    <w:rsid w:val="005D2620"/>
    <w:rsid w:val="005D2748"/>
    <w:rsid w:val="005D275C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79A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412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031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AAD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1C"/>
    <w:rsid w:val="005F6252"/>
    <w:rsid w:val="005F6293"/>
    <w:rsid w:val="005F6605"/>
    <w:rsid w:val="005F690C"/>
    <w:rsid w:val="005F6969"/>
    <w:rsid w:val="005F6B05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04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BE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07973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403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814"/>
    <w:rsid w:val="0061397C"/>
    <w:rsid w:val="00613A13"/>
    <w:rsid w:val="00613ECB"/>
    <w:rsid w:val="00613EF7"/>
    <w:rsid w:val="00613F0E"/>
    <w:rsid w:val="00613F2A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27F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15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A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BFC"/>
    <w:rsid w:val="00626C94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1E05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D99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BE4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760"/>
    <w:rsid w:val="00642F96"/>
    <w:rsid w:val="00643256"/>
    <w:rsid w:val="006432C1"/>
    <w:rsid w:val="0064330B"/>
    <w:rsid w:val="006433BB"/>
    <w:rsid w:val="0064350E"/>
    <w:rsid w:val="006435EC"/>
    <w:rsid w:val="00643B50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A7F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47E73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2E13"/>
    <w:rsid w:val="006532C4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E4F"/>
    <w:rsid w:val="00662F7A"/>
    <w:rsid w:val="0066311C"/>
    <w:rsid w:val="0066313E"/>
    <w:rsid w:val="0066338E"/>
    <w:rsid w:val="00663A07"/>
    <w:rsid w:val="00663CFE"/>
    <w:rsid w:val="00663D00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C77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B5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4E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890"/>
    <w:rsid w:val="00680F1D"/>
    <w:rsid w:val="00680F83"/>
    <w:rsid w:val="00680FB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A3C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A95"/>
    <w:rsid w:val="00686B9A"/>
    <w:rsid w:val="00686D73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954"/>
    <w:rsid w:val="00690B8C"/>
    <w:rsid w:val="0069107A"/>
    <w:rsid w:val="006911E0"/>
    <w:rsid w:val="0069129F"/>
    <w:rsid w:val="006916D7"/>
    <w:rsid w:val="00691BB6"/>
    <w:rsid w:val="0069212D"/>
    <w:rsid w:val="006924EE"/>
    <w:rsid w:val="00692606"/>
    <w:rsid w:val="00692A47"/>
    <w:rsid w:val="00692B06"/>
    <w:rsid w:val="00692BB0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445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92"/>
    <w:rsid w:val="006A10B8"/>
    <w:rsid w:val="006A1197"/>
    <w:rsid w:val="006A130C"/>
    <w:rsid w:val="006A132D"/>
    <w:rsid w:val="006A1411"/>
    <w:rsid w:val="006A16A8"/>
    <w:rsid w:val="006A19FF"/>
    <w:rsid w:val="006A1B37"/>
    <w:rsid w:val="006A1FCB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15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0BB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9F3"/>
    <w:rsid w:val="006B2C47"/>
    <w:rsid w:val="006B2E17"/>
    <w:rsid w:val="006B2E93"/>
    <w:rsid w:val="006B312B"/>
    <w:rsid w:val="006B3609"/>
    <w:rsid w:val="006B3683"/>
    <w:rsid w:val="006B385B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7AC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DD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5F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6A0"/>
    <w:rsid w:val="006D1980"/>
    <w:rsid w:val="006D1995"/>
    <w:rsid w:val="006D1AF0"/>
    <w:rsid w:val="006D1E9D"/>
    <w:rsid w:val="006D1F89"/>
    <w:rsid w:val="006D1FF5"/>
    <w:rsid w:val="006D2212"/>
    <w:rsid w:val="006D2375"/>
    <w:rsid w:val="006D24C6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0C3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6CF6"/>
    <w:rsid w:val="006E6FAC"/>
    <w:rsid w:val="006E7265"/>
    <w:rsid w:val="006E7292"/>
    <w:rsid w:val="006E74F9"/>
    <w:rsid w:val="006E75F3"/>
    <w:rsid w:val="006E791B"/>
    <w:rsid w:val="006E7A71"/>
    <w:rsid w:val="006E7E75"/>
    <w:rsid w:val="006E7E84"/>
    <w:rsid w:val="006E7E87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1EBC"/>
    <w:rsid w:val="006F22BA"/>
    <w:rsid w:val="006F2384"/>
    <w:rsid w:val="006F2D53"/>
    <w:rsid w:val="006F2EBD"/>
    <w:rsid w:val="006F30BF"/>
    <w:rsid w:val="006F30E5"/>
    <w:rsid w:val="006F3122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4DF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99"/>
    <w:rsid w:val="006F7A85"/>
    <w:rsid w:val="006F7AF8"/>
    <w:rsid w:val="006F7F62"/>
    <w:rsid w:val="0070007E"/>
    <w:rsid w:val="007000FD"/>
    <w:rsid w:val="0070031A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DE1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CD"/>
    <w:rsid w:val="007059F0"/>
    <w:rsid w:val="00705BD2"/>
    <w:rsid w:val="00705E32"/>
    <w:rsid w:val="00705F2D"/>
    <w:rsid w:val="00705F99"/>
    <w:rsid w:val="00706073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5F5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3C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3D5"/>
    <w:rsid w:val="007126F4"/>
    <w:rsid w:val="007127C9"/>
    <w:rsid w:val="0071292C"/>
    <w:rsid w:val="0071365C"/>
    <w:rsid w:val="0071374E"/>
    <w:rsid w:val="00713968"/>
    <w:rsid w:val="007139BC"/>
    <w:rsid w:val="007139E4"/>
    <w:rsid w:val="00713A1D"/>
    <w:rsid w:val="00713AD2"/>
    <w:rsid w:val="00713C32"/>
    <w:rsid w:val="00713CEE"/>
    <w:rsid w:val="00713D63"/>
    <w:rsid w:val="00713EB7"/>
    <w:rsid w:val="00713FBC"/>
    <w:rsid w:val="007144A7"/>
    <w:rsid w:val="0071472A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581"/>
    <w:rsid w:val="007176C3"/>
    <w:rsid w:val="00717890"/>
    <w:rsid w:val="00717E4A"/>
    <w:rsid w:val="00720038"/>
    <w:rsid w:val="00720039"/>
    <w:rsid w:val="007202A6"/>
    <w:rsid w:val="007203C5"/>
    <w:rsid w:val="00720458"/>
    <w:rsid w:val="00720675"/>
    <w:rsid w:val="00720973"/>
    <w:rsid w:val="007211A5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349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0FD"/>
    <w:rsid w:val="0073132B"/>
    <w:rsid w:val="0073135B"/>
    <w:rsid w:val="00731690"/>
    <w:rsid w:val="0073175C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56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D4F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79C"/>
    <w:rsid w:val="0074186C"/>
    <w:rsid w:val="007418DA"/>
    <w:rsid w:val="00741A01"/>
    <w:rsid w:val="00741F5D"/>
    <w:rsid w:val="00741F61"/>
    <w:rsid w:val="00742603"/>
    <w:rsid w:val="007428D9"/>
    <w:rsid w:val="00742B4E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31"/>
    <w:rsid w:val="00743FE9"/>
    <w:rsid w:val="0074450F"/>
    <w:rsid w:val="00744529"/>
    <w:rsid w:val="00744F2E"/>
    <w:rsid w:val="00744F56"/>
    <w:rsid w:val="007451AA"/>
    <w:rsid w:val="007451E4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0D"/>
    <w:rsid w:val="00750F88"/>
    <w:rsid w:val="00750F8C"/>
    <w:rsid w:val="0075134F"/>
    <w:rsid w:val="0075157E"/>
    <w:rsid w:val="007516C2"/>
    <w:rsid w:val="0075177B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57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EF9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9B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9C5"/>
    <w:rsid w:val="00763A67"/>
    <w:rsid w:val="00763C93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DEC"/>
    <w:rsid w:val="00771EB8"/>
    <w:rsid w:val="0077236D"/>
    <w:rsid w:val="007726D3"/>
    <w:rsid w:val="007726D9"/>
    <w:rsid w:val="00772712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A4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10F"/>
    <w:rsid w:val="007842B8"/>
    <w:rsid w:val="00784453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4A6"/>
    <w:rsid w:val="00786603"/>
    <w:rsid w:val="0078666A"/>
    <w:rsid w:val="00786BC6"/>
    <w:rsid w:val="0078704D"/>
    <w:rsid w:val="007870C9"/>
    <w:rsid w:val="007877CC"/>
    <w:rsid w:val="00787819"/>
    <w:rsid w:val="00787843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44"/>
    <w:rsid w:val="00790DE2"/>
    <w:rsid w:val="00790DE3"/>
    <w:rsid w:val="00790E20"/>
    <w:rsid w:val="007910DA"/>
    <w:rsid w:val="007910E4"/>
    <w:rsid w:val="00791165"/>
    <w:rsid w:val="00791546"/>
    <w:rsid w:val="0079166A"/>
    <w:rsid w:val="0079177F"/>
    <w:rsid w:val="007918B7"/>
    <w:rsid w:val="007919B5"/>
    <w:rsid w:val="00791A08"/>
    <w:rsid w:val="00791AB9"/>
    <w:rsid w:val="00791BC3"/>
    <w:rsid w:val="00791D05"/>
    <w:rsid w:val="00791F2A"/>
    <w:rsid w:val="00792185"/>
    <w:rsid w:val="00792295"/>
    <w:rsid w:val="007923F7"/>
    <w:rsid w:val="00792497"/>
    <w:rsid w:val="00792860"/>
    <w:rsid w:val="00792969"/>
    <w:rsid w:val="00792D92"/>
    <w:rsid w:val="00793090"/>
    <w:rsid w:val="007930DC"/>
    <w:rsid w:val="007932A6"/>
    <w:rsid w:val="00793421"/>
    <w:rsid w:val="0079361B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8D"/>
    <w:rsid w:val="007953F0"/>
    <w:rsid w:val="0079571D"/>
    <w:rsid w:val="00795A83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998"/>
    <w:rsid w:val="007A4B79"/>
    <w:rsid w:val="007A4C22"/>
    <w:rsid w:val="007A4C79"/>
    <w:rsid w:val="007A4D05"/>
    <w:rsid w:val="007A4DE2"/>
    <w:rsid w:val="007A4F02"/>
    <w:rsid w:val="007A523B"/>
    <w:rsid w:val="007A5498"/>
    <w:rsid w:val="007A572E"/>
    <w:rsid w:val="007A5741"/>
    <w:rsid w:val="007A5BC2"/>
    <w:rsid w:val="007A5CDC"/>
    <w:rsid w:val="007A5CE7"/>
    <w:rsid w:val="007A5D5E"/>
    <w:rsid w:val="007A6044"/>
    <w:rsid w:val="007A629F"/>
    <w:rsid w:val="007A6359"/>
    <w:rsid w:val="007A6395"/>
    <w:rsid w:val="007A686E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ECF"/>
    <w:rsid w:val="007B6186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9"/>
    <w:rsid w:val="007C031C"/>
    <w:rsid w:val="007C0444"/>
    <w:rsid w:val="007C0518"/>
    <w:rsid w:val="007C06AA"/>
    <w:rsid w:val="007C0830"/>
    <w:rsid w:val="007C08D9"/>
    <w:rsid w:val="007C0957"/>
    <w:rsid w:val="007C0B89"/>
    <w:rsid w:val="007C0C04"/>
    <w:rsid w:val="007C0D6E"/>
    <w:rsid w:val="007C0EF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A5C"/>
    <w:rsid w:val="007C5B58"/>
    <w:rsid w:val="007C5DF4"/>
    <w:rsid w:val="007C6400"/>
    <w:rsid w:val="007C64B5"/>
    <w:rsid w:val="007C693C"/>
    <w:rsid w:val="007C694F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329"/>
    <w:rsid w:val="007D07F0"/>
    <w:rsid w:val="007D0BBB"/>
    <w:rsid w:val="007D0BC4"/>
    <w:rsid w:val="007D0E53"/>
    <w:rsid w:val="007D0EFC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AF0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4FB1"/>
    <w:rsid w:val="007D50E3"/>
    <w:rsid w:val="007D5111"/>
    <w:rsid w:val="007D51DE"/>
    <w:rsid w:val="007D5445"/>
    <w:rsid w:val="007D5A28"/>
    <w:rsid w:val="007D5AE0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D7D26"/>
    <w:rsid w:val="007E00D9"/>
    <w:rsid w:val="007E02C2"/>
    <w:rsid w:val="007E02FE"/>
    <w:rsid w:val="007E0CB4"/>
    <w:rsid w:val="007E0EA6"/>
    <w:rsid w:val="007E0EE8"/>
    <w:rsid w:val="007E0F48"/>
    <w:rsid w:val="007E1331"/>
    <w:rsid w:val="007E1369"/>
    <w:rsid w:val="007E1388"/>
    <w:rsid w:val="007E1746"/>
    <w:rsid w:val="007E1873"/>
    <w:rsid w:val="007E1C3F"/>
    <w:rsid w:val="007E1E4A"/>
    <w:rsid w:val="007E1F1F"/>
    <w:rsid w:val="007E21D1"/>
    <w:rsid w:val="007E2318"/>
    <w:rsid w:val="007E2566"/>
    <w:rsid w:val="007E2800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2F"/>
    <w:rsid w:val="007E3955"/>
    <w:rsid w:val="007E3977"/>
    <w:rsid w:val="007E3C2D"/>
    <w:rsid w:val="007E3D3D"/>
    <w:rsid w:val="007E490C"/>
    <w:rsid w:val="007E4B07"/>
    <w:rsid w:val="007E4BF2"/>
    <w:rsid w:val="007E4C1A"/>
    <w:rsid w:val="007E5077"/>
    <w:rsid w:val="007E55ED"/>
    <w:rsid w:val="007E59C0"/>
    <w:rsid w:val="007E5BC6"/>
    <w:rsid w:val="007E612F"/>
    <w:rsid w:val="007E6199"/>
    <w:rsid w:val="007E63AD"/>
    <w:rsid w:val="007E652B"/>
    <w:rsid w:val="007E6E02"/>
    <w:rsid w:val="007E6F26"/>
    <w:rsid w:val="007E726E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800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165"/>
    <w:rsid w:val="007F560E"/>
    <w:rsid w:val="007F5921"/>
    <w:rsid w:val="007F594B"/>
    <w:rsid w:val="007F5A0F"/>
    <w:rsid w:val="007F5C24"/>
    <w:rsid w:val="007F5E4E"/>
    <w:rsid w:val="007F625E"/>
    <w:rsid w:val="007F64CC"/>
    <w:rsid w:val="007F667A"/>
    <w:rsid w:val="007F6D90"/>
    <w:rsid w:val="007F6DA7"/>
    <w:rsid w:val="007F6E89"/>
    <w:rsid w:val="007F7068"/>
    <w:rsid w:val="007F7107"/>
    <w:rsid w:val="007F7566"/>
    <w:rsid w:val="007F7844"/>
    <w:rsid w:val="007F7AA7"/>
    <w:rsid w:val="007F7B2F"/>
    <w:rsid w:val="007F7B4F"/>
    <w:rsid w:val="007F7BA7"/>
    <w:rsid w:val="007F7CCC"/>
    <w:rsid w:val="007F7F4E"/>
    <w:rsid w:val="0080040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1FC6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93"/>
    <w:rsid w:val="008044BE"/>
    <w:rsid w:val="00804884"/>
    <w:rsid w:val="008048C0"/>
    <w:rsid w:val="00804E48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0EC2"/>
    <w:rsid w:val="00810FB5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5CA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243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7C"/>
    <w:rsid w:val="00820DA4"/>
    <w:rsid w:val="00820DCC"/>
    <w:rsid w:val="0082143C"/>
    <w:rsid w:val="008216A7"/>
    <w:rsid w:val="008218E0"/>
    <w:rsid w:val="00821C9F"/>
    <w:rsid w:val="00821D62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7B7"/>
    <w:rsid w:val="00823928"/>
    <w:rsid w:val="00823BCF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6F"/>
    <w:rsid w:val="008261E4"/>
    <w:rsid w:val="00826366"/>
    <w:rsid w:val="00826453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DE6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1CA"/>
    <w:rsid w:val="008347AA"/>
    <w:rsid w:val="0083491F"/>
    <w:rsid w:val="0083492A"/>
    <w:rsid w:val="00834991"/>
    <w:rsid w:val="00834A92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3DD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A1E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47F75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0F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34D"/>
    <w:rsid w:val="008604B0"/>
    <w:rsid w:val="0086050C"/>
    <w:rsid w:val="008606D7"/>
    <w:rsid w:val="008608CB"/>
    <w:rsid w:val="00860E01"/>
    <w:rsid w:val="00860EBC"/>
    <w:rsid w:val="00860FA4"/>
    <w:rsid w:val="00861310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4C3"/>
    <w:rsid w:val="00863BD0"/>
    <w:rsid w:val="0086412A"/>
    <w:rsid w:val="008641B4"/>
    <w:rsid w:val="0086428F"/>
    <w:rsid w:val="00864624"/>
    <w:rsid w:val="0086465D"/>
    <w:rsid w:val="00864750"/>
    <w:rsid w:val="00864E4E"/>
    <w:rsid w:val="00864E53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9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E23"/>
    <w:rsid w:val="00871FA1"/>
    <w:rsid w:val="0087217A"/>
    <w:rsid w:val="0087221D"/>
    <w:rsid w:val="008727F5"/>
    <w:rsid w:val="00872CD7"/>
    <w:rsid w:val="00872FF3"/>
    <w:rsid w:val="00873205"/>
    <w:rsid w:val="00873291"/>
    <w:rsid w:val="0087345F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477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53D"/>
    <w:rsid w:val="0088069F"/>
    <w:rsid w:val="008806A9"/>
    <w:rsid w:val="0088088E"/>
    <w:rsid w:val="008808DC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330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AFD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6E57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B11"/>
    <w:rsid w:val="00890CF0"/>
    <w:rsid w:val="00890D9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342"/>
    <w:rsid w:val="00893568"/>
    <w:rsid w:val="00893D2F"/>
    <w:rsid w:val="00893D9D"/>
    <w:rsid w:val="00894097"/>
    <w:rsid w:val="008941DB"/>
    <w:rsid w:val="008943CD"/>
    <w:rsid w:val="008945A7"/>
    <w:rsid w:val="008945E6"/>
    <w:rsid w:val="008949F7"/>
    <w:rsid w:val="00894B20"/>
    <w:rsid w:val="00894B2A"/>
    <w:rsid w:val="00894B75"/>
    <w:rsid w:val="00894C9A"/>
    <w:rsid w:val="00894F69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1C7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1F1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190"/>
    <w:rsid w:val="008A2385"/>
    <w:rsid w:val="008A2AD0"/>
    <w:rsid w:val="008A2ADA"/>
    <w:rsid w:val="008A2BC7"/>
    <w:rsid w:val="008A322A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64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188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2F3C"/>
    <w:rsid w:val="008B3644"/>
    <w:rsid w:val="008B36F0"/>
    <w:rsid w:val="008B386B"/>
    <w:rsid w:val="008B3A33"/>
    <w:rsid w:val="008B3B4B"/>
    <w:rsid w:val="008B3FA1"/>
    <w:rsid w:val="008B40B6"/>
    <w:rsid w:val="008B4316"/>
    <w:rsid w:val="008B48E1"/>
    <w:rsid w:val="008B490D"/>
    <w:rsid w:val="008B4975"/>
    <w:rsid w:val="008B4AA0"/>
    <w:rsid w:val="008B4F20"/>
    <w:rsid w:val="008B5455"/>
    <w:rsid w:val="008B5D39"/>
    <w:rsid w:val="008B5F3D"/>
    <w:rsid w:val="008B60E0"/>
    <w:rsid w:val="008B6145"/>
    <w:rsid w:val="008B62BC"/>
    <w:rsid w:val="008B665E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8E6"/>
    <w:rsid w:val="008C6A8D"/>
    <w:rsid w:val="008C6ABC"/>
    <w:rsid w:val="008C6B39"/>
    <w:rsid w:val="008C6B48"/>
    <w:rsid w:val="008C6B54"/>
    <w:rsid w:val="008C6D40"/>
    <w:rsid w:val="008C6DA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3A8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57"/>
    <w:rsid w:val="008D4FA9"/>
    <w:rsid w:val="008D513D"/>
    <w:rsid w:val="008D517B"/>
    <w:rsid w:val="008D519D"/>
    <w:rsid w:val="008D52D5"/>
    <w:rsid w:val="008D5551"/>
    <w:rsid w:val="008D5FF8"/>
    <w:rsid w:val="008D6387"/>
    <w:rsid w:val="008D63EC"/>
    <w:rsid w:val="008D6842"/>
    <w:rsid w:val="008D6C13"/>
    <w:rsid w:val="008D702C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799"/>
    <w:rsid w:val="008E0AAE"/>
    <w:rsid w:val="008E0B98"/>
    <w:rsid w:val="008E0D4B"/>
    <w:rsid w:val="008E0F51"/>
    <w:rsid w:val="008E0F78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2F92"/>
    <w:rsid w:val="008E2F94"/>
    <w:rsid w:val="008E34AF"/>
    <w:rsid w:val="008E3713"/>
    <w:rsid w:val="008E38CB"/>
    <w:rsid w:val="008E3967"/>
    <w:rsid w:val="008E3AF7"/>
    <w:rsid w:val="008E3C1A"/>
    <w:rsid w:val="008E3EE0"/>
    <w:rsid w:val="008E3FF6"/>
    <w:rsid w:val="008E4210"/>
    <w:rsid w:val="008E42AB"/>
    <w:rsid w:val="008E43F9"/>
    <w:rsid w:val="008E443A"/>
    <w:rsid w:val="008E45FD"/>
    <w:rsid w:val="008E488D"/>
    <w:rsid w:val="008E5215"/>
    <w:rsid w:val="008E5559"/>
    <w:rsid w:val="008E5745"/>
    <w:rsid w:val="008E5AA3"/>
    <w:rsid w:val="008E5F7B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87"/>
    <w:rsid w:val="008E7591"/>
    <w:rsid w:val="008E763B"/>
    <w:rsid w:val="008E77FC"/>
    <w:rsid w:val="008E7A7B"/>
    <w:rsid w:val="008E7B9F"/>
    <w:rsid w:val="008E7C59"/>
    <w:rsid w:val="008E7CD3"/>
    <w:rsid w:val="008F0294"/>
    <w:rsid w:val="008F0418"/>
    <w:rsid w:val="008F07A8"/>
    <w:rsid w:val="008F0B59"/>
    <w:rsid w:val="008F0D49"/>
    <w:rsid w:val="008F0DCA"/>
    <w:rsid w:val="008F0ED8"/>
    <w:rsid w:val="008F1108"/>
    <w:rsid w:val="008F1171"/>
    <w:rsid w:val="008F127A"/>
    <w:rsid w:val="008F145C"/>
    <w:rsid w:val="008F14D7"/>
    <w:rsid w:val="008F1724"/>
    <w:rsid w:val="008F193A"/>
    <w:rsid w:val="008F19A2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6C5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D6D"/>
    <w:rsid w:val="008F6F20"/>
    <w:rsid w:val="008F718C"/>
    <w:rsid w:val="008F72D5"/>
    <w:rsid w:val="008F7489"/>
    <w:rsid w:val="008F7509"/>
    <w:rsid w:val="008F779C"/>
    <w:rsid w:val="008F7B0B"/>
    <w:rsid w:val="008F7C0F"/>
    <w:rsid w:val="009000D0"/>
    <w:rsid w:val="009005B7"/>
    <w:rsid w:val="00900774"/>
    <w:rsid w:val="0090085C"/>
    <w:rsid w:val="009009EF"/>
    <w:rsid w:val="00901086"/>
    <w:rsid w:val="009016D2"/>
    <w:rsid w:val="00901939"/>
    <w:rsid w:val="00901C55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7B9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CD1"/>
    <w:rsid w:val="00907E9C"/>
    <w:rsid w:val="00907ED7"/>
    <w:rsid w:val="009104F8"/>
    <w:rsid w:val="00910667"/>
    <w:rsid w:val="0091093C"/>
    <w:rsid w:val="00910B30"/>
    <w:rsid w:val="00910E4C"/>
    <w:rsid w:val="00911101"/>
    <w:rsid w:val="009113BC"/>
    <w:rsid w:val="009113F2"/>
    <w:rsid w:val="00911699"/>
    <w:rsid w:val="009116A3"/>
    <w:rsid w:val="009116E2"/>
    <w:rsid w:val="00911D99"/>
    <w:rsid w:val="00911DB1"/>
    <w:rsid w:val="00911E55"/>
    <w:rsid w:val="00911EC9"/>
    <w:rsid w:val="00912587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897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4B5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6FD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6C"/>
    <w:rsid w:val="0092727E"/>
    <w:rsid w:val="009272B8"/>
    <w:rsid w:val="00927575"/>
    <w:rsid w:val="00927978"/>
    <w:rsid w:val="009279C6"/>
    <w:rsid w:val="009279DA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4DB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883"/>
    <w:rsid w:val="009329B3"/>
    <w:rsid w:val="009329EC"/>
    <w:rsid w:val="009329F1"/>
    <w:rsid w:val="0093315B"/>
    <w:rsid w:val="009331B7"/>
    <w:rsid w:val="00933437"/>
    <w:rsid w:val="00933C61"/>
    <w:rsid w:val="00933C98"/>
    <w:rsid w:val="00933D43"/>
    <w:rsid w:val="00933E0D"/>
    <w:rsid w:val="00933E61"/>
    <w:rsid w:val="00933F13"/>
    <w:rsid w:val="0093418F"/>
    <w:rsid w:val="0093457B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B12"/>
    <w:rsid w:val="00943D11"/>
    <w:rsid w:val="00943D88"/>
    <w:rsid w:val="00943EFF"/>
    <w:rsid w:val="00943F32"/>
    <w:rsid w:val="0094402A"/>
    <w:rsid w:val="009440B5"/>
    <w:rsid w:val="009440DA"/>
    <w:rsid w:val="009441AA"/>
    <w:rsid w:val="00944477"/>
    <w:rsid w:val="0094447E"/>
    <w:rsid w:val="009444BA"/>
    <w:rsid w:val="0094452A"/>
    <w:rsid w:val="0094473D"/>
    <w:rsid w:val="00944765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757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4BC"/>
    <w:rsid w:val="009478B0"/>
    <w:rsid w:val="009478B3"/>
    <w:rsid w:val="009479CA"/>
    <w:rsid w:val="00947A3E"/>
    <w:rsid w:val="00947ACE"/>
    <w:rsid w:val="00947AF8"/>
    <w:rsid w:val="00947CBF"/>
    <w:rsid w:val="00947D20"/>
    <w:rsid w:val="00947F3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63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1DDB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2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7C"/>
    <w:rsid w:val="00957AF4"/>
    <w:rsid w:val="00957B16"/>
    <w:rsid w:val="00957DFF"/>
    <w:rsid w:val="00957E2D"/>
    <w:rsid w:val="00960095"/>
    <w:rsid w:val="00960108"/>
    <w:rsid w:val="009607FF"/>
    <w:rsid w:val="00960C55"/>
    <w:rsid w:val="00960F40"/>
    <w:rsid w:val="00961781"/>
    <w:rsid w:val="00961AB7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307"/>
    <w:rsid w:val="00966485"/>
    <w:rsid w:val="009664C6"/>
    <w:rsid w:val="00966944"/>
    <w:rsid w:val="00966B43"/>
    <w:rsid w:val="00966C3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67B10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3F63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CFE"/>
    <w:rsid w:val="00974D6E"/>
    <w:rsid w:val="00974F7F"/>
    <w:rsid w:val="0097505C"/>
    <w:rsid w:val="0097568C"/>
    <w:rsid w:val="009759B9"/>
    <w:rsid w:val="009761A4"/>
    <w:rsid w:val="0097623F"/>
    <w:rsid w:val="00976938"/>
    <w:rsid w:val="00976BD4"/>
    <w:rsid w:val="0097706A"/>
    <w:rsid w:val="009775F0"/>
    <w:rsid w:val="0097784A"/>
    <w:rsid w:val="00977A33"/>
    <w:rsid w:val="00977DD0"/>
    <w:rsid w:val="009805CB"/>
    <w:rsid w:val="00980645"/>
    <w:rsid w:val="00980696"/>
    <w:rsid w:val="00980BC6"/>
    <w:rsid w:val="00980EB8"/>
    <w:rsid w:val="009811C2"/>
    <w:rsid w:val="00981851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385"/>
    <w:rsid w:val="009904EB"/>
    <w:rsid w:val="00990571"/>
    <w:rsid w:val="00990811"/>
    <w:rsid w:val="00990A5D"/>
    <w:rsid w:val="00990A60"/>
    <w:rsid w:val="00990D60"/>
    <w:rsid w:val="0099101E"/>
    <w:rsid w:val="00991141"/>
    <w:rsid w:val="009911B7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4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3FA"/>
    <w:rsid w:val="00995407"/>
    <w:rsid w:val="0099585F"/>
    <w:rsid w:val="00995895"/>
    <w:rsid w:val="00995B88"/>
    <w:rsid w:val="00995E57"/>
    <w:rsid w:val="009961CB"/>
    <w:rsid w:val="00996947"/>
    <w:rsid w:val="00996A3E"/>
    <w:rsid w:val="00996ADA"/>
    <w:rsid w:val="0099709F"/>
    <w:rsid w:val="0099757A"/>
    <w:rsid w:val="009978BD"/>
    <w:rsid w:val="0099797D"/>
    <w:rsid w:val="00997997"/>
    <w:rsid w:val="009979B1"/>
    <w:rsid w:val="00997C6E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0BB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816"/>
    <w:rsid w:val="009A4B0B"/>
    <w:rsid w:val="009A4C26"/>
    <w:rsid w:val="009A4CD3"/>
    <w:rsid w:val="009A4E61"/>
    <w:rsid w:val="009A50F4"/>
    <w:rsid w:val="009A567C"/>
    <w:rsid w:val="009A56BE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41A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18B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AEA"/>
    <w:rsid w:val="009B4B7C"/>
    <w:rsid w:val="009B4BCC"/>
    <w:rsid w:val="009B4CD9"/>
    <w:rsid w:val="009B4F6A"/>
    <w:rsid w:val="009B50AA"/>
    <w:rsid w:val="009B52A9"/>
    <w:rsid w:val="009B547B"/>
    <w:rsid w:val="009B5520"/>
    <w:rsid w:val="009B55A0"/>
    <w:rsid w:val="009B55E4"/>
    <w:rsid w:val="009B565F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0DB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A1E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3F9"/>
    <w:rsid w:val="009C3691"/>
    <w:rsid w:val="009C37C4"/>
    <w:rsid w:val="009C3859"/>
    <w:rsid w:val="009C38C6"/>
    <w:rsid w:val="009C38C9"/>
    <w:rsid w:val="009C41ED"/>
    <w:rsid w:val="009C4476"/>
    <w:rsid w:val="009C467F"/>
    <w:rsid w:val="009C46CE"/>
    <w:rsid w:val="009C4809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9FE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CC0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4B2E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50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21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83B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63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3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8DD"/>
    <w:rsid w:val="00A01B35"/>
    <w:rsid w:val="00A01CC8"/>
    <w:rsid w:val="00A01D18"/>
    <w:rsid w:val="00A020B3"/>
    <w:rsid w:val="00A020D1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4A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3C51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25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CF"/>
    <w:rsid w:val="00A324F0"/>
    <w:rsid w:val="00A32754"/>
    <w:rsid w:val="00A328E3"/>
    <w:rsid w:val="00A32994"/>
    <w:rsid w:val="00A329FE"/>
    <w:rsid w:val="00A32A84"/>
    <w:rsid w:val="00A32D16"/>
    <w:rsid w:val="00A32EAE"/>
    <w:rsid w:val="00A32F51"/>
    <w:rsid w:val="00A3320D"/>
    <w:rsid w:val="00A33442"/>
    <w:rsid w:val="00A3367E"/>
    <w:rsid w:val="00A337EE"/>
    <w:rsid w:val="00A338E7"/>
    <w:rsid w:val="00A33A80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C76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41D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3D"/>
    <w:rsid w:val="00A4524D"/>
    <w:rsid w:val="00A45403"/>
    <w:rsid w:val="00A45586"/>
    <w:rsid w:val="00A45806"/>
    <w:rsid w:val="00A4584D"/>
    <w:rsid w:val="00A45956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2C"/>
    <w:rsid w:val="00A478FF"/>
    <w:rsid w:val="00A4793F"/>
    <w:rsid w:val="00A47991"/>
    <w:rsid w:val="00A4799C"/>
    <w:rsid w:val="00A47A42"/>
    <w:rsid w:val="00A5026A"/>
    <w:rsid w:val="00A50619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CB6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AF7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001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5C6E"/>
    <w:rsid w:val="00A65CCD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1C1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2F3"/>
    <w:rsid w:val="00A7733D"/>
    <w:rsid w:val="00A77662"/>
    <w:rsid w:val="00A77826"/>
    <w:rsid w:val="00A77A3B"/>
    <w:rsid w:val="00A77E54"/>
    <w:rsid w:val="00A77F73"/>
    <w:rsid w:val="00A8009B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1BB"/>
    <w:rsid w:val="00A84407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685"/>
    <w:rsid w:val="00A90806"/>
    <w:rsid w:val="00A909E5"/>
    <w:rsid w:val="00A909F1"/>
    <w:rsid w:val="00A90AAB"/>
    <w:rsid w:val="00A90E51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A04"/>
    <w:rsid w:val="00A97BF2"/>
    <w:rsid w:val="00A97C0E"/>
    <w:rsid w:val="00A97CAC"/>
    <w:rsid w:val="00AA0117"/>
    <w:rsid w:val="00AA0537"/>
    <w:rsid w:val="00AA0660"/>
    <w:rsid w:val="00AA09FE"/>
    <w:rsid w:val="00AA0CAD"/>
    <w:rsid w:val="00AA0E7C"/>
    <w:rsid w:val="00AA1012"/>
    <w:rsid w:val="00AA1332"/>
    <w:rsid w:val="00AA15B2"/>
    <w:rsid w:val="00AA1746"/>
    <w:rsid w:val="00AA188A"/>
    <w:rsid w:val="00AA18AC"/>
    <w:rsid w:val="00AA1A60"/>
    <w:rsid w:val="00AA22BB"/>
    <w:rsid w:val="00AA2425"/>
    <w:rsid w:val="00AA2552"/>
    <w:rsid w:val="00AA25A0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3F0D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5FD5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AC8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28"/>
    <w:rsid w:val="00AB27EF"/>
    <w:rsid w:val="00AB28FF"/>
    <w:rsid w:val="00AB2AC7"/>
    <w:rsid w:val="00AB2BFC"/>
    <w:rsid w:val="00AB32B7"/>
    <w:rsid w:val="00AB3450"/>
    <w:rsid w:val="00AB39B8"/>
    <w:rsid w:val="00AB3D6D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B7EF0"/>
    <w:rsid w:val="00AC00F5"/>
    <w:rsid w:val="00AC03E7"/>
    <w:rsid w:val="00AC0600"/>
    <w:rsid w:val="00AC0691"/>
    <w:rsid w:val="00AC06C9"/>
    <w:rsid w:val="00AC08C1"/>
    <w:rsid w:val="00AC09E6"/>
    <w:rsid w:val="00AC0AFB"/>
    <w:rsid w:val="00AC14F3"/>
    <w:rsid w:val="00AC1A93"/>
    <w:rsid w:val="00AC1BA0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A51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A6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5ED"/>
    <w:rsid w:val="00AD489D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2E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B99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0A0"/>
    <w:rsid w:val="00AE231D"/>
    <w:rsid w:val="00AE2444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57"/>
    <w:rsid w:val="00AE7A80"/>
    <w:rsid w:val="00AE7CA1"/>
    <w:rsid w:val="00AE7E8D"/>
    <w:rsid w:val="00AF0260"/>
    <w:rsid w:val="00AF0687"/>
    <w:rsid w:val="00AF07A8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07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0BF"/>
    <w:rsid w:val="00AF4170"/>
    <w:rsid w:val="00AF4208"/>
    <w:rsid w:val="00AF446C"/>
    <w:rsid w:val="00AF4536"/>
    <w:rsid w:val="00AF491A"/>
    <w:rsid w:val="00AF4924"/>
    <w:rsid w:val="00AF5174"/>
    <w:rsid w:val="00AF5243"/>
    <w:rsid w:val="00AF53B2"/>
    <w:rsid w:val="00AF5464"/>
    <w:rsid w:val="00AF54E7"/>
    <w:rsid w:val="00AF5D29"/>
    <w:rsid w:val="00AF5D6C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5F4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0BF"/>
    <w:rsid w:val="00B04A67"/>
    <w:rsid w:val="00B04B21"/>
    <w:rsid w:val="00B04E89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613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483"/>
    <w:rsid w:val="00B15593"/>
    <w:rsid w:val="00B15991"/>
    <w:rsid w:val="00B15CC3"/>
    <w:rsid w:val="00B15D16"/>
    <w:rsid w:val="00B15DD4"/>
    <w:rsid w:val="00B15DF1"/>
    <w:rsid w:val="00B15E35"/>
    <w:rsid w:val="00B161BE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4F0"/>
    <w:rsid w:val="00B218B4"/>
    <w:rsid w:val="00B21C36"/>
    <w:rsid w:val="00B2234A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6D1D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0C"/>
    <w:rsid w:val="00B309DF"/>
    <w:rsid w:val="00B30BC7"/>
    <w:rsid w:val="00B30DE6"/>
    <w:rsid w:val="00B3109A"/>
    <w:rsid w:val="00B3113C"/>
    <w:rsid w:val="00B31182"/>
    <w:rsid w:val="00B311AF"/>
    <w:rsid w:val="00B3128D"/>
    <w:rsid w:val="00B313D5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199"/>
    <w:rsid w:val="00B3746C"/>
    <w:rsid w:val="00B37708"/>
    <w:rsid w:val="00B3776C"/>
    <w:rsid w:val="00B377AF"/>
    <w:rsid w:val="00B3784E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00"/>
    <w:rsid w:val="00B413C0"/>
    <w:rsid w:val="00B418B9"/>
    <w:rsid w:val="00B41A0F"/>
    <w:rsid w:val="00B41ADC"/>
    <w:rsid w:val="00B41CF8"/>
    <w:rsid w:val="00B422C4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5E21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9A6"/>
    <w:rsid w:val="00B50ABE"/>
    <w:rsid w:val="00B50D2D"/>
    <w:rsid w:val="00B51010"/>
    <w:rsid w:val="00B5101E"/>
    <w:rsid w:val="00B515C9"/>
    <w:rsid w:val="00B515E7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AC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4"/>
    <w:rsid w:val="00B54B79"/>
    <w:rsid w:val="00B54DAD"/>
    <w:rsid w:val="00B54F04"/>
    <w:rsid w:val="00B54F59"/>
    <w:rsid w:val="00B55036"/>
    <w:rsid w:val="00B5511A"/>
    <w:rsid w:val="00B553DB"/>
    <w:rsid w:val="00B55461"/>
    <w:rsid w:val="00B55596"/>
    <w:rsid w:val="00B55865"/>
    <w:rsid w:val="00B55A53"/>
    <w:rsid w:val="00B55DCF"/>
    <w:rsid w:val="00B55E82"/>
    <w:rsid w:val="00B560A0"/>
    <w:rsid w:val="00B560C6"/>
    <w:rsid w:val="00B564E1"/>
    <w:rsid w:val="00B565FA"/>
    <w:rsid w:val="00B56A7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033"/>
    <w:rsid w:val="00B63234"/>
    <w:rsid w:val="00B63590"/>
    <w:rsid w:val="00B635DF"/>
    <w:rsid w:val="00B63726"/>
    <w:rsid w:val="00B63A81"/>
    <w:rsid w:val="00B643E2"/>
    <w:rsid w:val="00B6489C"/>
    <w:rsid w:val="00B64918"/>
    <w:rsid w:val="00B649A2"/>
    <w:rsid w:val="00B64C0E"/>
    <w:rsid w:val="00B64CAE"/>
    <w:rsid w:val="00B64CFF"/>
    <w:rsid w:val="00B64E11"/>
    <w:rsid w:val="00B6517D"/>
    <w:rsid w:val="00B6524B"/>
    <w:rsid w:val="00B6533A"/>
    <w:rsid w:val="00B65651"/>
    <w:rsid w:val="00B656B6"/>
    <w:rsid w:val="00B65E04"/>
    <w:rsid w:val="00B661E1"/>
    <w:rsid w:val="00B66265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67FE4"/>
    <w:rsid w:val="00B705CF"/>
    <w:rsid w:val="00B70BD4"/>
    <w:rsid w:val="00B70D1F"/>
    <w:rsid w:val="00B710AA"/>
    <w:rsid w:val="00B71526"/>
    <w:rsid w:val="00B715A3"/>
    <w:rsid w:val="00B71608"/>
    <w:rsid w:val="00B71663"/>
    <w:rsid w:val="00B71711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25B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069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1E0C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7E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97EDF"/>
    <w:rsid w:val="00BA0146"/>
    <w:rsid w:val="00BA0223"/>
    <w:rsid w:val="00BA088C"/>
    <w:rsid w:val="00BA0920"/>
    <w:rsid w:val="00BA0A0F"/>
    <w:rsid w:val="00BA11FC"/>
    <w:rsid w:val="00BA1351"/>
    <w:rsid w:val="00BA13A6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A8E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2D11"/>
    <w:rsid w:val="00BB3031"/>
    <w:rsid w:val="00BB31BE"/>
    <w:rsid w:val="00BB32E1"/>
    <w:rsid w:val="00BB3830"/>
    <w:rsid w:val="00BB3BAF"/>
    <w:rsid w:val="00BB3CA0"/>
    <w:rsid w:val="00BB3FF5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07E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36A5"/>
    <w:rsid w:val="00BC3EC7"/>
    <w:rsid w:val="00BC421E"/>
    <w:rsid w:val="00BC422F"/>
    <w:rsid w:val="00BC4487"/>
    <w:rsid w:val="00BC463D"/>
    <w:rsid w:val="00BC4714"/>
    <w:rsid w:val="00BC495C"/>
    <w:rsid w:val="00BC51BD"/>
    <w:rsid w:val="00BC5241"/>
    <w:rsid w:val="00BC5382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DF2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04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14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A42"/>
    <w:rsid w:val="00BD5B4D"/>
    <w:rsid w:val="00BD5BF7"/>
    <w:rsid w:val="00BD6079"/>
    <w:rsid w:val="00BD60C5"/>
    <w:rsid w:val="00BD64B0"/>
    <w:rsid w:val="00BD651F"/>
    <w:rsid w:val="00BD653E"/>
    <w:rsid w:val="00BD6930"/>
    <w:rsid w:val="00BD6998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3EA4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298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1DE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6E8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D44"/>
    <w:rsid w:val="00C02F66"/>
    <w:rsid w:val="00C030EB"/>
    <w:rsid w:val="00C03952"/>
    <w:rsid w:val="00C03AD8"/>
    <w:rsid w:val="00C03D34"/>
    <w:rsid w:val="00C03FF8"/>
    <w:rsid w:val="00C04269"/>
    <w:rsid w:val="00C04875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BA1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2F7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03A"/>
    <w:rsid w:val="00C22256"/>
    <w:rsid w:val="00C222CA"/>
    <w:rsid w:val="00C223FE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037"/>
    <w:rsid w:val="00C24349"/>
    <w:rsid w:val="00C245DD"/>
    <w:rsid w:val="00C24974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3D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29"/>
    <w:rsid w:val="00C30F59"/>
    <w:rsid w:val="00C31326"/>
    <w:rsid w:val="00C316FE"/>
    <w:rsid w:val="00C3178D"/>
    <w:rsid w:val="00C31BAD"/>
    <w:rsid w:val="00C31F07"/>
    <w:rsid w:val="00C3204A"/>
    <w:rsid w:val="00C320C4"/>
    <w:rsid w:val="00C3217C"/>
    <w:rsid w:val="00C322E4"/>
    <w:rsid w:val="00C3248E"/>
    <w:rsid w:val="00C32495"/>
    <w:rsid w:val="00C33074"/>
    <w:rsid w:val="00C332E6"/>
    <w:rsid w:val="00C3345C"/>
    <w:rsid w:val="00C33470"/>
    <w:rsid w:val="00C33799"/>
    <w:rsid w:val="00C33893"/>
    <w:rsid w:val="00C338D4"/>
    <w:rsid w:val="00C33B42"/>
    <w:rsid w:val="00C33D29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398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C9A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ECE"/>
    <w:rsid w:val="00C54F01"/>
    <w:rsid w:val="00C54F96"/>
    <w:rsid w:val="00C55029"/>
    <w:rsid w:val="00C552C7"/>
    <w:rsid w:val="00C55353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4D2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1F9B"/>
    <w:rsid w:val="00C625A4"/>
    <w:rsid w:val="00C6265D"/>
    <w:rsid w:val="00C62778"/>
    <w:rsid w:val="00C62875"/>
    <w:rsid w:val="00C62AF0"/>
    <w:rsid w:val="00C62B80"/>
    <w:rsid w:val="00C62D54"/>
    <w:rsid w:val="00C6321C"/>
    <w:rsid w:val="00C63248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866"/>
    <w:rsid w:val="00C669BF"/>
    <w:rsid w:val="00C66A64"/>
    <w:rsid w:val="00C66BC9"/>
    <w:rsid w:val="00C66C38"/>
    <w:rsid w:val="00C66D37"/>
    <w:rsid w:val="00C67598"/>
    <w:rsid w:val="00C67D57"/>
    <w:rsid w:val="00C67FE9"/>
    <w:rsid w:val="00C701FD"/>
    <w:rsid w:val="00C70473"/>
    <w:rsid w:val="00C70666"/>
    <w:rsid w:val="00C7072A"/>
    <w:rsid w:val="00C708C8"/>
    <w:rsid w:val="00C708F5"/>
    <w:rsid w:val="00C709E6"/>
    <w:rsid w:val="00C70B53"/>
    <w:rsid w:val="00C70D33"/>
    <w:rsid w:val="00C712CE"/>
    <w:rsid w:val="00C71489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9D9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59D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77F2A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DE6"/>
    <w:rsid w:val="00C83E05"/>
    <w:rsid w:val="00C83E76"/>
    <w:rsid w:val="00C84363"/>
    <w:rsid w:val="00C843A6"/>
    <w:rsid w:val="00C8440A"/>
    <w:rsid w:val="00C8478F"/>
    <w:rsid w:val="00C84803"/>
    <w:rsid w:val="00C84928"/>
    <w:rsid w:val="00C84F74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AF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C5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7CD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A15"/>
    <w:rsid w:val="00CA1D22"/>
    <w:rsid w:val="00CA1E10"/>
    <w:rsid w:val="00CA1E6E"/>
    <w:rsid w:val="00CA220B"/>
    <w:rsid w:val="00CA22C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B5E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2A4"/>
    <w:rsid w:val="00CB0619"/>
    <w:rsid w:val="00CB08F1"/>
    <w:rsid w:val="00CB0B6D"/>
    <w:rsid w:val="00CB0F48"/>
    <w:rsid w:val="00CB14DE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3E77"/>
    <w:rsid w:val="00CB400A"/>
    <w:rsid w:val="00CB4150"/>
    <w:rsid w:val="00CB417D"/>
    <w:rsid w:val="00CB4309"/>
    <w:rsid w:val="00CB4756"/>
    <w:rsid w:val="00CB48B1"/>
    <w:rsid w:val="00CB48BA"/>
    <w:rsid w:val="00CB4B38"/>
    <w:rsid w:val="00CB4C72"/>
    <w:rsid w:val="00CB4D98"/>
    <w:rsid w:val="00CB51A7"/>
    <w:rsid w:val="00CB5232"/>
    <w:rsid w:val="00CB5314"/>
    <w:rsid w:val="00CB57A9"/>
    <w:rsid w:val="00CB61D9"/>
    <w:rsid w:val="00CB6890"/>
    <w:rsid w:val="00CB69F6"/>
    <w:rsid w:val="00CB6D05"/>
    <w:rsid w:val="00CB6E03"/>
    <w:rsid w:val="00CB6FD1"/>
    <w:rsid w:val="00CB724F"/>
    <w:rsid w:val="00CB7250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0A4"/>
    <w:rsid w:val="00CD039E"/>
    <w:rsid w:val="00CD0467"/>
    <w:rsid w:val="00CD04DE"/>
    <w:rsid w:val="00CD0577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3F4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1BC"/>
    <w:rsid w:val="00CE0210"/>
    <w:rsid w:val="00CE03B9"/>
    <w:rsid w:val="00CE03F4"/>
    <w:rsid w:val="00CE0624"/>
    <w:rsid w:val="00CE0C31"/>
    <w:rsid w:val="00CE0C82"/>
    <w:rsid w:val="00CE0FE3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21B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70C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7D1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93E"/>
    <w:rsid w:val="00CF0AE8"/>
    <w:rsid w:val="00CF0B6C"/>
    <w:rsid w:val="00CF0DF2"/>
    <w:rsid w:val="00CF0FBA"/>
    <w:rsid w:val="00CF1116"/>
    <w:rsid w:val="00CF1764"/>
    <w:rsid w:val="00CF176B"/>
    <w:rsid w:val="00CF1B57"/>
    <w:rsid w:val="00CF21A3"/>
    <w:rsid w:val="00CF223B"/>
    <w:rsid w:val="00CF229D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6C7"/>
    <w:rsid w:val="00CF4779"/>
    <w:rsid w:val="00CF49A9"/>
    <w:rsid w:val="00CF4C0C"/>
    <w:rsid w:val="00CF4D17"/>
    <w:rsid w:val="00CF5062"/>
    <w:rsid w:val="00CF55A1"/>
    <w:rsid w:val="00CF55DA"/>
    <w:rsid w:val="00CF5916"/>
    <w:rsid w:val="00CF597B"/>
    <w:rsid w:val="00CF5997"/>
    <w:rsid w:val="00CF599F"/>
    <w:rsid w:val="00CF5A2C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A96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6D4D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A20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44"/>
    <w:rsid w:val="00D20B68"/>
    <w:rsid w:val="00D20E04"/>
    <w:rsid w:val="00D20EB2"/>
    <w:rsid w:val="00D210F2"/>
    <w:rsid w:val="00D21200"/>
    <w:rsid w:val="00D21481"/>
    <w:rsid w:val="00D21565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C96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3A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C2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81C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37BF6"/>
    <w:rsid w:val="00D40014"/>
    <w:rsid w:val="00D40598"/>
    <w:rsid w:val="00D408A0"/>
    <w:rsid w:val="00D40E4A"/>
    <w:rsid w:val="00D40EB9"/>
    <w:rsid w:val="00D40FCB"/>
    <w:rsid w:val="00D414D0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67C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6C"/>
    <w:rsid w:val="00D469A1"/>
    <w:rsid w:val="00D469B7"/>
    <w:rsid w:val="00D46A5B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187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603"/>
    <w:rsid w:val="00D537F8"/>
    <w:rsid w:val="00D53A49"/>
    <w:rsid w:val="00D53D15"/>
    <w:rsid w:val="00D53EF4"/>
    <w:rsid w:val="00D53F12"/>
    <w:rsid w:val="00D53FD0"/>
    <w:rsid w:val="00D54006"/>
    <w:rsid w:val="00D54089"/>
    <w:rsid w:val="00D54100"/>
    <w:rsid w:val="00D546C7"/>
    <w:rsid w:val="00D549B4"/>
    <w:rsid w:val="00D54C9E"/>
    <w:rsid w:val="00D54DBB"/>
    <w:rsid w:val="00D54FB1"/>
    <w:rsid w:val="00D550DA"/>
    <w:rsid w:val="00D550EA"/>
    <w:rsid w:val="00D5529D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4F1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0F6F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2CD6"/>
    <w:rsid w:val="00D73032"/>
    <w:rsid w:val="00D7348A"/>
    <w:rsid w:val="00D735A6"/>
    <w:rsid w:val="00D736B1"/>
    <w:rsid w:val="00D73840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E7"/>
    <w:rsid w:val="00D81597"/>
    <w:rsid w:val="00D8166D"/>
    <w:rsid w:val="00D816FF"/>
    <w:rsid w:val="00D817C1"/>
    <w:rsid w:val="00D81AEF"/>
    <w:rsid w:val="00D820F2"/>
    <w:rsid w:val="00D82546"/>
    <w:rsid w:val="00D8276C"/>
    <w:rsid w:val="00D8295F"/>
    <w:rsid w:val="00D82FD9"/>
    <w:rsid w:val="00D82FDE"/>
    <w:rsid w:val="00D8320E"/>
    <w:rsid w:val="00D83718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365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7F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1FE7"/>
    <w:rsid w:val="00D920DD"/>
    <w:rsid w:val="00D921AA"/>
    <w:rsid w:val="00D92277"/>
    <w:rsid w:val="00D923ED"/>
    <w:rsid w:val="00D924B6"/>
    <w:rsid w:val="00D927A2"/>
    <w:rsid w:val="00D927ED"/>
    <w:rsid w:val="00D92867"/>
    <w:rsid w:val="00D92F01"/>
    <w:rsid w:val="00D92FEB"/>
    <w:rsid w:val="00D9300C"/>
    <w:rsid w:val="00D9302B"/>
    <w:rsid w:val="00D93251"/>
    <w:rsid w:val="00D93C5E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B46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269"/>
    <w:rsid w:val="00D9763D"/>
    <w:rsid w:val="00D97922"/>
    <w:rsid w:val="00D97B4F"/>
    <w:rsid w:val="00D97B57"/>
    <w:rsid w:val="00D97F11"/>
    <w:rsid w:val="00D97F22"/>
    <w:rsid w:val="00D97FA3"/>
    <w:rsid w:val="00D97FE1"/>
    <w:rsid w:val="00DA08C9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1D06"/>
    <w:rsid w:val="00DA2005"/>
    <w:rsid w:val="00DA22B5"/>
    <w:rsid w:val="00DA24CF"/>
    <w:rsid w:val="00DA2673"/>
    <w:rsid w:val="00DA2748"/>
    <w:rsid w:val="00DA2D64"/>
    <w:rsid w:val="00DA3235"/>
    <w:rsid w:val="00DA334D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666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9DC"/>
    <w:rsid w:val="00DA7A5D"/>
    <w:rsid w:val="00DA7EAE"/>
    <w:rsid w:val="00DB008F"/>
    <w:rsid w:val="00DB0120"/>
    <w:rsid w:val="00DB0208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9C3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B6D"/>
    <w:rsid w:val="00DC3E23"/>
    <w:rsid w:val="00DC3F11"/>
    <w:rsid w:val="00DC3F7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462"/>
    <w:rsid w:val="00DC651F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709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3C4"/>
    <w:rsid w:val="00DD3481"/>
    <w:rsid w:val="00DD391D"/>
    <w:rsid w:val="00DD3941"/>
    <w:rsid w:val="00DD3B6E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30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10B"/>
    <w:rsid w:val="00DE33AA"/>
    <w:rsid w:val="00DE365C"/>
    <w:rsid w:val="00DE3856"/>
    <w:rsid w:val="00DE3880"/>
    <w:rsid w:val="00DE42A7"/>
    <w:rsid w:val="00DE468D"/>
    <w:rsid w:val="00DE4961"/>
    <w:rsid w:val="00DE4B1C"/>
    <w:rsid w:val="00DE4C6C"/>
    <w:rsid w:val="00DE4F06"/>
    <w:rsid w:val="00DE4F4B"/>
    <w:rsid w:val="00DE4FD4"/>
    <w:rsid w:val="00DE528A"/>
    <w:rsid w:val="00DE549B"/>
    <w:rsid w:val="00DE554C"/>
    <w:rsid w:val="00DE55EB"/>
    <w:rsid w:val="00DE57F6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9F3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1D47"/>
    <w:rsid w:val="00DF2130"/>
    <w:rsid w:val="00DF214E"/>
    <w:rsid w:val="00DF21EF"/>
    <w:rsid w:val="00DF2494"/>
    <w:rsid w:val="00DF266B"/>
    <w:rsid w:val="00DF26FF"/>
    <w:rsid w:val="00DF284D"/>
    <w:rsid w:val="00DF2AA2"/>
    <w:rsid w:val="00DF2C31"/>
    <w:rsid w:val="00DF2C5C"/>
    <w:rsid w:val="00DF2C76"/>
    <w:rsid w:val="00DF2F25"/>
    <w:rsid w:val="00DF30CD"/>
    <w:rsid w:val="00DF3B0B"/>
    <w:rsid w:val="00DF3BEB"/>
    <w:rsid w:val="00DF4104"/>
    <w:rsid w:val="00DF425B"/>
    <w:rsid w:val="00DF458F"/>
    <w:rsid w:val="00DF47CE"/>
    <w:rsid w:val="00DF4905"/>
    <w:rsid w:val="00DF4FB7"/>
    <w:rsid w:val="00DF51FE"/>
    <w:rsid w:val="00DF52FD"/>
    <w:rsid w:val="00DF538A"/>
    <w:rsid w:val="00DF5445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0D9E"/>
    <w:rsid w:val="00E01012"/>
    <w:rsid w:val="00E012B1"/>
    <w:rsid w:val="00E013D1"/>
    <w:rsid w:val="00E01438"/>
    <w:rsid w:val="00E01639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2EF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6C8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2F12"/>
    <w:rsid w:val="00E1343A"/>
    <w:rsid w:val="00E135EC"/>
    <w:rsid w:val="00E144E9"/>
    <w:rsid w:val="00E147C5"/>
    <w:rsid w:val="00E148D4"/>
    <w:rsid w:val="00E14FC6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B69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6D4"/>
    <w:rsid w:val="00E2793E"/>
    <w:rsid w:val="00E279BC"/>
    <w:rsid w:val="00E27A4A"/>
    <w:rsid w:val="00E27A66"/>
    <w:rsid w:val="00E27AE9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14C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56"/>
    <w:rsid w:val="00E418AE"/>
    <w:rsid w:val="00E41A55"/>
    <w:rsid w:val="00E41CD2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6EFD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8D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CB"/>
    <w:rsid w:val="00E56AFC"/>
    <w:rsid w:val="00E56B7B"/>
    <w:rsid w:val="00E57125"/>
    <w:rsid w:val="00E573CD"/>
    <w:rsid w:val="00E5760B"/>
    <w:rsid w:val="00E57812"/>
    <w:rsid w:val="00E57A13"/>
    <w:rsid w:val="00E57AD8"/>
    <w:rsid w:val="00E57D1C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5E75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4FB0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04D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0F8F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CE3"/>
    <w:rsid w:val="00E96DFA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A7A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D0F"/>
    <w:rsid w:val="00EA3D62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4CC"/>
    <w:rsid w:val="00EA55D5"/>
    <w:rsid w:val="00EA5728"/>
    <w:rsid w:val="00EA57F7"/>
    <w:rsid w:val="00EA586B"/>
    <w:rsid w:val="00EA5B68"/>
    <w:rsid w:val="00EA612F"/>
    <w:rsid w:val="00EA6472"/>
    <w:rsid w:val="00EA652E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6A1"/>
    <w:rsid w:val="00EB56F7"/>
    <w:rsid w:val="00EB5C13"/>
    <w:rsid w:val="00EB60A7"/>
    <w:rsid w:val="00EB676E"/>
    <w:rsid w:val="00EB682A"/>
    <w:rsid w:val="00EB68CB"/>
    <w:rsid w:val="00EB6CE1"/>
    <w:rsid w:val="00EB71D7"/>
    <w:rsid w:val="00EB73B1"/>
    <w:rsid w:val="00EB74EC"/>
    <w:rsid w:val="00EB75FC"/>
    <w:rsid w:val="00EB761D"/>
    <w:rsid w:val="00EB763E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C25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A50"/>
    <w:rsid w:val="00EC6CC0"/>
    <w:rsid w:val="00EC6DA8"/>
    <w:rsid w:val="00EC6E61"/>
    <w:rsid w:val="00EC6F7F"/>
    <w:rsid w:val="00EC707D"/>
    <w:rsid w:val="00EC71F3"/>
    <w:rsid w:val="00EC747C"/>
    <w:rsid w:val="00EC75F6"/>
    <w:rsid w:val="00EC785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882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3A5"/>
    <w:rsid w:val="00ED442E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66C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8E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3C83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4EBD"/>
    <w:rsid w:val="00EE5048"/>
    <w:rsid w:val="00EE5252"/>
    <w:rsid w:val="00EE5522"/>
    <w:rsid w:val="00EE5658"/>
    <w:rsid w:val="00EE59C6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E04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C4C"/>
    <w:rsid w:val="00F00DE1"/>
    <w:rsid w:val="00F0110C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35D"/>
    <w:rsid w:val="00F034F6"/>
    <w:rsid w:val="00F035C6"/>
    <w:rsid w:val="00F036AA"/>
    <w:rsid w:val="00F036D1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DFB"/>
    <w:rsid w:val="00F04E59"/>
    <w:rsid w:val="00F053DF"/>
    <w:rsid w:val="00F05401"/>
    <w:rsid w:val="00F0542B"/>
    <w:rsid w:val="00F057FC"/>
    <w:rsid w:val="00F05895"/>
    <w:rsid w:val="00F0598C"/>
    <w:rsid w:val="00F05A0E"/>
    <w:rsid w:val="00F05CBD"/>
    <w:rsid w:val="00F05CDD"/>
    <w:rsid w:val="00F05F3E"/>
    <w:rsid w:val="00F06112"/>
    <w:rsid w:val="00F0635E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7D"/>
    <w:rsid w:val="00F07AD4"/>
    <w:rsid w:val="00F07BD5"/>
    <w:rsid w:val="00F101ED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EA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C3E"/>
    <w:rsid w:val="00F13E66"/>
    <w:rsid w:val="00F1401C"/>
    <w:rsid w:val="00F144DF"/>
    <w:rsid w:val="00F14906"/>
    <w:rsid w:val="00F14999"/>
    <w:rsid w:val="00F14E75"/>
    <w:rsid w:val="00F1511C"/>
    <w:rsid w:val="00F15451"/>
    <w:rsid w:val="00F155FB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14D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4B2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8E6"/>
    <w:rsid w:val="00F24DD8"/>
    <w:rsid w:val="00F24EDE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5F29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CF1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ADF"/>
    <w:rsid w:val="00F33B4D"/>
    <w:rsid w:val="00F33C6A"/>
    <w:rsid w:val="00F33E36"/>
    <w:rsid w:val="00F33EDB"/>
    <w:rsid w:val="00F33EEE"/>
    <w:rsid w:val="00F34722"/>
    <w:rsid w:val="00F34E76"/>
    <w:rsid w:val="00F34F89"/>
    <w:rsid w:val="00F35060"/>
    <w:rsid w:val="00F35522"/>
    <w:rsid w:val="00F35903"/>
    <w:rsid w:val="00F35F51"/>
    <w:rsid w:val="00F35FCF"/>
    <w:rsid w:val="00F3615D"/>
    <w:rsid w:val="00F36451"/>
    <w:rsid w:val="00F3645F"/>
    <w:rsid w:val="00F36632"/>
    <w:rsid w:val="00F368E7"/>
    <w:rsid w:val="00F36926"/>
    <w:rsid w:val="00F36AAD"/>
    <w:rsid w:val="00F36FF5"/>
    <w:rsid w:val="00F37015"/>
    <w:rsid w:val="00F3704D"/>
    <w:rsid w:val="00F37305"/>
    <w:rsid w:val="00F3739D"/>
    <w:rsid w:val="00F37492"/>
    <w:rsid w:val="00F3764B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2B"/>
    <w:rsid w:val="00F4353C"/>
    <w:rsid w:val="00F43649"/>
    <w:rsid w:val="00F43669"/>
    <w:rsid w:val="00F43B83"/>
    <w:rsid w:val="00F43BAF"/>
    <w:rsid w:val="00F4415D"/>
    <w:rsid w:val="00F44449"/>
    <w:rsid w:val="00F4451E"/>
    <w:rsid w:val="00F44537"/>
    <w:rsid w:val="00F4454D"/>
    <w:rsid w:val="00F44572"/>
    <w:rsid w:val="00F44ADD"/>
    <w:rsid w:val="00F44FD3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4F05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35D"/>
    <w:rsid w:val="00F64491"/>
    <w:rsid w:val="00F64502"/>
    <w:rsid w:val="00F6470E"/>
    <w:rsid w:val="00F64A17"/>
    <w:rsid w:val="00F64C17"/>
    <w:rsid w:val="00F64CE4"/>
    <w:rsid w:val="00F65108"/>
    <w:rsid w:val="00F6525F"/>
    <w:rsid w:val="00F654B8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6C9"/>
    <w:rsid w:val="00F71AE6"/>
    <w:rsid w:val="00F71D48"/>
    <w:rsid w:val="00F71D9B"/>
    <w:rsid w:val="00F724E6"/>
    <w:rsid w:val="00F72C20"/>
    <w:rsid w:val="00F72D38"/>
    <w:rsid w:val="00F72D7D"/>
    <w:rsid w:val="00F72F8B"/>
    <w:rsid w:val="00F7300E"/>
    <w:rsid w:val="00F7326A"/>
    <w:rsid w:val="00F736C7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1C2"/>
    <w:rsid w:val="00F815DD"/>
    <w:rsid w:val="00F81819"/>
    <w:rsid w:val="00F8182C"/>
    <w:rsid w:val="00F81A7D"/>
    <w:rsid w:val="00F81B91"/>
    <w:rsid w:val="00F81D9E"/>
    <w:rsid w:val="00F81E07"/>
    <w:rsid w:val="00F81E0B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851"/>
    <w:rsid w:val="00F839EA"/>
    <w:rsid w:val="00F83B0A"/>
    <w:rsid w:val="00F83CD6"/>
    <w:rsid w:val="00F83DAE"/>
    <w:rsid w:val="00F840CD"/>
    <w:rsid w:val="00F84118"/>
    <w:rsid w:val="00F843E9"/>
    <w:rsid w:val="00F84AB5"/>
    <w:rsid w:val="00F84E14"/>
    <w:rsid w:val="00F84E37"/>
    <w:rsid w:val="00F84FC5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BC7"/>
    <w:rsid w:val="00F86D99"/>
    <w:rsid w:val="00F86F94"/>
    <w:rsid w:val="00F8709B"/>
    <w:rsid w:val="00F87367"/>
    <w:rsid w:val="00F874A8"/>
    <w:rsid w:val="00F87C67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28"/>
    <w:rsid w:val="00F91B4A"/>
    <w:rsid w:val="00F91F07"/>
    <w:rsid w:val="00F91FA3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7FB"/>
    <w:rsid w:val="00F9486F"/>
    <w:rsid w:val="00F949CC"/>
    <w:rsid w:val="00F94C57"/>
    <w:rsid w:val="00F9536F"/>
    <w:rsid w:val="00F954B4"/>
    <w:rsid w:val="00F956DE"/>
    <w:rsid w:val="00F95A3A"/>
    <w:rsid w:val="00F95AFA"/>
    <w:rsid w:val="00F95C05"/>
    <w:rsid w:val="00F962F9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60F"/>
    <w:rsid w:val="00FA0A54"/>
    <w:rsid w:val="00FA1094"/>
    <w:rsid w:val="00FA117B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3E8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8AF"/>
    <w:rsid w:val="00FA6A26"/>
    <w:rsid w:val="00FA6B2C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D6E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13"/>
    <w:rsid w:val="00FB2E44"/>
    <w:rsid w:val="00FB2EFE"/>
    <w:rsid w:val="00FB3049"/>
    <w:rsid w:val="00FB3321"/>
    <w:rsid w:val="00FB3568"/>
    <w:rsid w:val="00FB37B9"/>
    <w:rsid w:val="00FB3B48"/>
    <w:rsid w:val="00FB3E9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8D4"/>
    <w:rsid w:val="00FB6A3B"/>
    <w:rsid w:val="00FB6C81"/>
    <w:rsid w:val="00FB6F91"/>
    <w:rsid w:val="00FB6FE0"/>
    <w:rsid w:val="00FB732B"/>
    <w:rsid w:val="00FB76AD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B09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0DEF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0FA"/>
    <w:rsid w:val="00FD3342"/>
    <w:rsid w:val="00FD388B"/>
    <w:rsid w:val="00FD3967"/>
    <w:rsid w:val="00FD3A17"/>
    <w:rsid w:val="00FD3AFB"/>
    <w:rsid w:val="00FD3D7E"/>
    <w:rsid w:val="00FD3DBE"/>
    <w:rsid w:val="00FD4274"/>
    <w:rsid w:val="00FD45FA"/>
    <w:rsid w:val="00FD4904"/>
    <w:rsid w:val="00FD4983"/>
    <w:rsid w:val="00FD4A24"/>
    <w:rsid w:val="00FD4C7B"/>
    <w:rsid w:val="00FD502A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872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B43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6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783"/>
    <w:rsid w:val="00FE7B7F"/>
    <w:rsid w:val="00FE7D97"/>
    <w:rsid w:val="00FE7E37"/>
    <w:rsid w:val="00FE7E8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D7C"/>
    <w:rsid w:val="00FF3E07"/>
    <w:rsid w:val="00FF3E54"/>
    <w:rsid w:val="00FF3FA7"/>
    <w:rsid w:val="00FF4048"/>
    <w:rsid w:val="00FF413E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1CC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6DF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5E42E84-DB0F-4203-9D7F-6E5FABD36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  <w:style w:type="character" w:styleId="PlaceholderText">
    <w:name w:val="Placeholder Text"/>
    <w:basedOn w:val="DefaultParagraphFont"/>
    <w:uiPriority w:val="99"/>
    <w:semiHidden/>
    <w:rsid w:val="003849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86BC59CEC11EA4FA18C640266C59BAF" ma:contentTypeVersion="11" ma:contentTypeDescription="สร้างเอกสารใหม่" ma:contentTypeScope="" ma:versionID="319db7574ff20beb8a920318570b3a96">
  <xsd:schema xmlns:xsd="http://www.w3.org/2001/XMLSchema" xmlns:xs="http://www.w3.org/2001/XMLSchema" xmlns:p="http://schemas.microsoft.com/office/2006/metadata/properties" xmlns:ns2="c6e0d948-3173-4f36-85b3-6d45828d128f" xmlns:ns3="b33acc88-960f-4983-a496-34866889f303" targetNamespace="http://schemas.microsoft.com/office/2006/metadata/properties" ma:root="true" ma:fieldsID="d2c985153f0a08f7a1087eab90c06aaf" ns2:_="" ns3:_="">
    <xsd:import namespace="c6e0d948-3173-4f36-85b3-6d45828d128f"/>
    <xsd:import namespace="b33acc88-960f-4983-a496-34866889f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0d948-3173-4f36-85b3-6d45828d1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9438b039-df2c-4423-bcc4-369c22712d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acc88-960f-4983-a496-34866889f30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21c50d-9353-4a0c-91f8-aa4a784f45e9}" ma:internalName="TaxCatchAll" ma:showField="CatchAllData" ma:web="b33acc88-960f-4983-a496-34866889f3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e0d948-3173-4f36-85b3-6d45828d128f">
      <Terms xmlns="http://schemas.microsoft.com/office/infopath/2007/PartnerControls"/>
    </lcf76f155ced4ddcb4097134ff3c332f>
    <TaxCatchAll xmlns="b33acc88-960f-4983-a496-34866889f303" xsi:nil="true"/>
  </documentManagement>
</p:properties>
</file>

<file path=customXml/itemProps1.xml><?xml version="1.0" encoding="utf-8"?>
<ds:datastoreItem xmlns:ds="http://schemas.openxmlformats.org/officeDocument/2006/customXml" ds:itemID="{6C964F16-56A0-4519-81A5-85DEA8C87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e0d948-3173-4f36-85b3-6d45828d128f"/>
    <ds:schemaRef ds:uri="b33acc88-960f-4983-a496-34866889f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12667A-73E4-49BE-AB24-67A14F8F5D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  <ds:schemaRef ds:uri="c6e0d948-3173-4f36-85b3-6d45828d128f"/>
    <ds:schemaRef ds:uri="b33acc88-960f-4983-a496-34866889f3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Kongwattananon, Phuridet</cp:lastModifiedBy>
  <cp:revision>5</cp:revision>
  <cp:lastPrinted>2024-04-23T04:16:00Z</cp:lastPrinted>
  <dcterms:created xsi:type="dcterms:W3CDTF">2025-04-30T11:07:00Z</dcterms:created>
  <dcterms:modified xsi:type="dcterms:W3CDTF">2025-05-06T09:56:00Z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0x010100686BC59CEC11EA4FA18C640266C59BAF</vt:lpwstr>
  </property>
  <property fmtid="{D5CDD505-2E9C-101B-9397-08002B2CF9AE}" pid="6" name="MediaServiceImageTags">
    <vt:lpwstr/>
  </property>
</Properties>
</file>